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1DC3" w:rsidRPr="00C94658" w14:paraId="48FD655D" w14:textId="77777777" w:rsidTr="001A43C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EC09A93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9465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F6AF0E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A661A9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5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1DC3" w:rsidRPr="00C94658" w14:paraId="039F7EB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2679E0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E5F17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32D198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1DC3" w:rsidRPr="00C94658" w14:paraId="2A52DB6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278" w:type="dxa"/>
          </w:tcPr>
          <w:p w14:paraId="18CC61A3" w14:textId="77777777" w:rsidR="00FD1DC3" w:rsidRPr="00C94658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A5E10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878054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ข้อมูลทั่วไป</w:t>
            </w:r>
          </w:p>
        </w:tc>
      </w:tr>
      <w:tr w:rsidR="00FD1DC3" w:rsidRPr="00C94658" w14:paraId="0DB396A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B6C8F1" w14:textId="77777777" w:rsidR="00FD1DC3" w:rsidRPr="00C94658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7A1F0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1C4C9B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  <w:r w:rsidR="002D3F94" w:rsidRPr="00C9465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ระหว่างกาล</w:t>
            </w:r>
          </w:p>
        </w:tc>
      </w:tr>
      <w:tr w:rsidR="002D3F94" w:rsidRPr="00C94658" w14:paraId="76085E4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A81F73" w14:textId="77777777" w:rsidR="002D3F94" w:rsidRPr="00C9465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B45E2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44D768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D3F94" w:rsidRPr="00C94658" w14:paraId="010E3CD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1513FF" w14:textId="77777777" w:rsidR="002D3F94" w:rsidRPr="00C9465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CE797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D7068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D3F94" w:rsidRPr="00C94658" w14:paraId="71B66E8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40F600" w14:textId="77777777" w:rsidR="002D3F94" w:rsidRPr="00C9465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A1513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774C49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2D3F94" w:rsidRPr="00C94658" w14:paraId="33B1E0C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BAFAFE" w14:textId="77777777" w:rsidR="002D3F94" w:rsidRPr="00C9465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BED43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0A2172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465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D3F94" w:rsidRPr="00C94658" w14:paraId="35239F4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097F12" w14:textId="77777777" w:rsidR="002D3F94" w:rsidRPr="00C9465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CBFA3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30B1D9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D3F94" w:rsidRPr="00C94658" w14:paraId="025ADA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A36C7F" w14:textId="77777777" w:rsidR="002D3F94" w:rsidRPr="00C9465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612F6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924481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D3F94" w:rsidRPr="00C94658" w14:paraId="44B4171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7313AC" w14:textId="77777777" w:rsidR="002D3F94" w:rsidRPr="00C9465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6B28F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BCF948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2D3F94" w:rsidRPr="00C94658" w14:paraId="0F1647A9" w14:textId="77777777" w:rsidTr="005B63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E7E38B" w14:textId="77777777" w:rsidR="002D3F94" w:rsidRPr="00C9465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118D3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F21B84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D3F94" w:rsidRPr="00C94658" w14:paraId="48FA33D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C7D46A" w14:textId="77777777" w:rsidR="002D3F94" w:rsidRPr="00C9465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CE549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650840" w14:textId="77777777" w:rsidR="00756E9A" w:rsidRPr="00C94658" w:rsidRDefault="002D3F94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A35D2" w:rsidRPr="00EF3608" w14:paraId="5E33632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E356D" w14:textId="77777777" w:rsidR="00BA35D2" w:rsidRPr="00EF3608" w:rsidRDefault="00BA35D2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44C8C" w14:textId="77777777" w:rsidR="00BA35D2" w:rsidRPr="00EF3608" w:rsidRDefault="00BA35D2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49684F" w14:textId="209E15E0" w:rsidR="00BA35D2" w:rsidRPr="00EF3608" w:rsidRDefault="00BA35D2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2D3F94" w:rsidRPr="00EF3608" w14:paraId="42561C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08335E" w14:textId="77777777" w:rsidR="002D3F94" w:rsidRPr="00EF360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76408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B55A4D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2D3F94" w:rsidRPr="00EF3608" w14:paraId="40D00FB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83F33D" w14:textId="77777777" w:rsidR="002D3F94" w:rsidRPr="00EF360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765E4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ACCA0C" w14:textId="0E3331A9" w:rsidR="002D3F94" w:rsidRPr="00EF3608" w:rsidRDefault="00CD6148" w:rsidP="002D3F94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D6148" w:rsidRPr="00EF3608" w14:paraId="051E535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DC135E" w14:textId="77777777" w:rsidR="00CD6148" w:rsidRPr="00EF3608" w:rsidRDefault="00CD6148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FDEA1" w14:textId="77777777" w:rsidR="00CD6148" w:rsidRPr="00EF3608" w:rsidRDefault="00CD6148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6CAC65" w14:textId="4E150694" w:rsidR="00CD6148" w:rsidRPr="00EF3608" w:rsidRDefault="00CD6148" w:rsidP="002D3F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D3F94" w:rsidRPr="00EF3608" w14:paraId="3C2BA63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F6D145" w14:textId="77777777" w:rsidR="002D3F94" w:rsidRPr="00EF360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700FB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7D90E0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82C5B" w:rsidRPr="00EF3608" w14:paraId="42D2982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9522DC" w14:textId="77777777" w:rsidR="00782C5B" w:rsidRPr="00EF3608" w:rsidRDefault="00782C5B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754AD" w14:textId="77777777" w:rsidR="00782C5B" w:rsidRPr="00EF3608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2822F9" w14:textId="77777777" w:rsidR="00782C5B" w:rsidRPr="00EF3608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D3F94" w:rsidRPr="00EF3608" w14:paraId="2CB25F0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AD108B" w14:textId="77777777" w:rsidR="002D3F94" w:rsidRPr="00EF360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09BEE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4AE7FB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3F94" w:rsidRPr="00EF3608" w14:paraId="2E0518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45706" w14:textId="77777777" w:rsidR="002D3F94" w:rsidRPr="00EF3608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B65F6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434D9C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D3F94" w:rsidRPr="00EF3608" w14:paraId="272221C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D5CE96" w14:textId="77777777" w:rsidR="002D3F94" w:rsidRPr="00EF3608" w:rsidRDefault="002D3F94" w:rsidP="00044242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3490D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F65B88" w14:textId="5D04DA16" w:rsidR="00756E9A" w:rsidRPr="004B21F3" w:rsidRDefault="004B21F3" w:rsidP="0078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867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</w:t>
            </w:r>
            <w:r w:rsidR="00DF01E4" w:rsidRPr="009867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</w:t>
            </w:r>
            <w:r w:rsidRPr="009867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รายงาน</w:t>
            </w:r>
            <w:r w:rsidRPr="009A0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ทางการเงินที่ยังไม่ได้ใช้</w:t>
            </w:r>
          </w:p>
        </w:tc>
      </w:tr>
      <w:tr w:rsidR="004B21F3" w:rsidRPr="00EF3608" w14:paraId="748C753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EDAA40" w14:textId="77777777" w:rsidR="004B21F3" w:rsidRPr="00EF3608" w:rsidRDefault="004B21F3" w:rsidP="00044242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94A3D" w14:textId="77777777" w:rsidR="004B21F3" w:rsidRPr="00EF3608" w:rsidRDefault="004B21F3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920310" w14:textId="52A12752" w:rsidR="004B21F3" w:rsidRPr="00EF3608" w:rsidRDefault="004B21F3" w:rsidP="0078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04BDD3DB" w14:textId="77777777" w:rsidR="00BE3A61" w:rsidRPr="00EF3608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7524FF" w14:textId="77777777" w:rsidR="00BE3A61" w:rsidRPr="00EF3608" w:rsidRDefault="00BE3A61" w:rsidP="00BE3A61">
      <w:pPr>
        <w:rPr>
          <w:rFonts w:ascii="Angsana New" w:hAnsi="Angsana New"/>
          <w:sz w:val="30"/>
          <w:szCs w:val="30"/>
        </w:rPr>
      </w:pPr>
    </w:p>
    <w:p w14:paraId="0618F31A" w14:textId="77777777" w:rsidR="00BE3A61" w:rsidRPr="00EF3608" w:rsidRDefault="00BE3A61" w:rsidP="00BE3A61">
      <w:pPr>
        <w:rPr>
          <w:rFonts w:ascii="Angsana New" w:hAnsi="Angsana New"/>
          <w:sz w:val="30"/>
          <w:szCs w:val="30"/>
        </w:rPr>
      </w:pPr>
    </w:p>
    <w:p w14:paraId="0632E339" w14:textId="77777777" w:rsidR="00BE3A61" w:rsidRPr="00EF3608" w:rsidRDefault="00BE3A61" w:rsidP="00BE3A61">
      <w:pPr>
        <w:rPr>
          <w:rFonts w:ascii="Angsana New" w:hAnsi="Angsana New"/>
          <w:sz w:val="30"/>
          <w:szCs w:val="30"/>
        </w:rPr>
      </w:pPr>
    </w:p>
    <w:p w14:paraId="6943B836" w14:textId="77777777" w:rsidR="00BE3A61" w:rsidRPr="00EF3608" w:rsidRDefault="00BE3A61" w:rsidP="00BE3A61">
      <w:pPr>
        <w:rPr>
          <w:rFonts w:ascii="Angsana New" w:hAnsi="Angsana New"/>
          <w:sz w:val="30"/>
          <w:szCs w:val="30"/>
        </w:rPr>
      </w:pPr>
    </w:p>
    <w:p w14:paraId="65FEDA84" w14:textId="77777777" w:rsidR="00BE3A61" w:rsidRPr="00EF3608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11DBBB" w14:textId="77777777" w:rsidR="00BE3A61" w:rsidRPr="00EF3608" w:rsidRDefault="00BE3A61" w:rsidP="00BE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312796B6" w14:textId="77777777"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019975" w14:textId="77777777" w:rsidR="00A360FD" w:rsidRPr="00EF3608" w:rsidRDefault="00A360FD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E72C0F" w14:textId="77777777" w:rsidR="000C65C9" w:rsidRDefault="000C65C9" w:rsidP="00C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B05A2F7" w14:textId="5BB74727" w:rsidR="003A0E8F" w:rsidRDefault="003A0E8F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64BA63AE" w14:textId="77777777" w:rsidR="003A0E8F" w:rsidRDefault="003A0E8F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2118C" w14:textId="48929644" w:rsidR="00FD1DC3" w:rsidRPr="00EF3608" w:rsidRDefault="00FD1DC3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งบการเงิน</w:t>
      </w:r>
      <w:r w:rsidR="000D1018" w:rsidRPr="00EF3608">
        <w:rPr>
          <w:rFonts w:ascii="Angsana New" w:hAnsi="Angsana New"/>
          <w:sz w:val="30"/>
          <w:szCs w:val="30"/>
          <w:cs/>
        </w:rPr>
        <w:t>ระหว่างกาล</w:t>
      </w:r>
      <w:r w:rsidRPr="00EF3608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6A5C8E" w:rsidRPr="00EF3608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E34940" w:rsidRPr="00EF3608">
        <w:rPr>
          <w:rFonts w:ascii="Angsana New" w:hAnsi="Angsana New"/>
          <w:sz w:val="30"/>
          <w:szCs w:val="30"/>
        </w:rPr>
        <w:t xml:space="preserve"> </w:t>
      </w:r>
      <w:r w:rsidR="0092278C">
        <w:rPr>
          <w:rFonts w:ascii="Angsana New" w:hAnsi="Angsana New"/>
          <w:sz w:val="30"/>
          <w:szCs w:val="30"/>
        </w:rPr>
        <w:t>6</w:t>
      </w:r>
      <w:r w:rsidR="00A764EC" w:rsidRPr="00EF3608">
        <w:rPr>
          <w:rFonts w:ascii="Angsana New" w:hAnsi="Angsana New"/>
          <w:sz w:val="30"/>
          <w:szCs w:val="30"/>
        </w:rPr>
        <w:t xml:space="preserve"> </w:t>
      </w:r>
      <w:r w:rsidR="00A764EC" w:rsidRPr="00EF3608">
        <w:rPr>
          <w:rFonts w:ascii="Angsana New" w:hAnsi="Angsana New"/>
          <w:sz w:val="30"/>
          <w:szCs w:val="30"/>
          <w:cs/>
        </w:rPr>
        <w:t xml:space="preserve">สิงหาคม </w:t>
      </w:r>
      <w:r w:rsidR="00087EED" w:rsidRPr="00EF3608">
        <w:rPr>
          <w:rFonts w:ascii="Angsana New" w:hAnsi="Angsana New"/>
          <w:sz w:val="30"/>
          <w:szCs w:val="30"/>
        </w:rPr>
        <w:t>256</w:t>
      </w:r>
      <w:r w:rsidR="00904EEB" w:rsidRPr="00EF3608">
        <w:rPr>
          <w:rFonts w:ascii="Angsana New" w:hAnsi="Angsana New"/>
          <w:sz w:val="30"/>
          <w:szCs w:val="30"/>
        </w:rPr>
        <w:t>2</w:t>
      </w:r>
    </w:p>
    <w:p w14:paraId="37B7D006" w14:textId="77777777" w:rsidR="000C65C9" w:rsidRPr="00302B16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1B43772" w14:textId="77777777" w:rsidR="00FD1DC3" w:rsidRPr="00EF3608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360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5D6BA09" w14:textId="77777777" w:rsidR="000C65C9" w:rsidRPr="0092592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ABE1E1" w14:textId="02365091" w:rsidR="00C17455" w:rsidRPr="00EF3608" w:rsidRDefault="00A275A1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pacing w:val="6"/>
          <w:sz w:val="30"/>
          <w:szCs w:val="30"/>
          <w:cs/>
        </w:rPr>
        <w:t>บริษัทและ</w:t>
      </w:r>
      <w:r w:rsidR="00574F68" w:rsidRPr="00EF3608">
        <w:rPr>
          <w:rFonts w:ascii="Angsana New" w:hAnsi="Angsana New"/>
          <w:spacing w:val="6"/>
          <w:sz w:val="30"/>
          <w:szCs w:val="30"/>
          <w:cs/>
        </w:rPr>
        <w:t>กลุ่ม</w:t>
      </w:r>
      <w:r w:rsidR="00C17455" w:rsidRPr="00EF3608">
        <w:rPr>
          <w:rFonts w:ascii="Angsana New" w:hAnsi="Angsana New"/>
          <w:spacing w:val="6"/>
          <w:sz w:val="30"/>
          <w:szCs w:val="30"/>
          <w:cs/>
        </w:rPr>
        <w:t>บริษัทดำเนินธุรกิจหลักเกี่ยวกับการพัฒนาอสังหาริมทรัพย์</w:t>
      </w:r>
      <w:r w:rsidR="00574F68" w:rsidRPr="00EF3608">
        <w:rPr>
          <w:rFonts w:ascii="Angsana New" w:hAnsi="Angsana New"/>
          <w:spacing w:val="6"/>
          <w:sz w:val="30"/>
          <w:szCs w:val="30"/>
          <w:cs/>
        </w:rPr>
        <w:t xml:space="preserve"> ธุรกิจให้เช่าและบริการอาคารเพื่อการพาณิชย์แล</w:t>
      </w:r>
      <w:r w:rsidR="00647055" w:rsidRPr="00EF3608">
        <w:rPr>
          <w:rFonts w:ascii="Angsana New" w:hAnsi="Angsana New"/>
          <w:spacing w:val="6"/>
          <w:sz w:val="30"/>
          <w:szCs w:val="30"/>
          <w:cs/>
        </w:rPr>
        <w:t>ะกิจการโรงแรม</w:t>
      </w:r>
      <w:r w:rsidR="00C17455" w:rsidRPr="00EF3608">
        <w:rPr>
          <w:rFonts w:ascii="Angsana New" w:hAnsi="Angsana New"/>
          <w:spacing w:val="6"/>
          <w:sz w:val="30"/>
          <w:szCs w:val="30"/>
          <w:cs/>
        </w:rPr>
        <w:t xml:space="preserve"> </w:t>
      </w:r>
    </w:p>
    <w:p w14:paraId="5205632F" w14:textId="77777777" w:rsidR="00FD1DC3" w:rsidRPr="0092592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BAD206" w14:textId="77777777" w:rsidR="00FD1DC3" w:rsidRPr="00EF3608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3608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3150B" w:rsidRPr="00EF3608">
        <w:rPr>
          <w:rFonts w:ascii="Angsana New" w:hAnsi="Angsana New"/>
          <w:b/>
          <w:bCs/>
          <w:sz w:val="30"/>
          <w:szCs w:val="30"/>
          <w:cs/>
          <w:lang w:val="th-TH"/>
        </w:rPr>
        <w:t>ระหว่างกาล</w:t>
      </w:r>
      <w:r w:rsidRPr="00EF360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211802C1" w14:textId="77777777" w:rsidR="00FD1DC3" w:rsidRPr="0092592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2E6009" w14:textId="77777777" w:rsidR="00FD1DC3" w:rsidRPr="00EF3608" w:rsidRDefault="00FD1DC3" w:rsidP="00884B1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F360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B26FC67" w14:textId="77777777" w:rsidR="00FD1DC3" w:rsidRPr="0092592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1ADF209" w14:textId="5BDC3746" w:rsidR="000C65C9" w:rsidRPr="00EF3608" w:rsidRDefault="00110508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8F00A2" w:rsidRPr="009A0C1F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นำเสนอรายการในงบการเงินในรูปแบบเดียวกันกับงบการเงินประจำปี และจัดทำหมายเหตุประกอบงบการเงินระหว่างกาลในรูปแบบย่อตามมาตรฐานการบัญชี</w:t>
      </w:r>
      <w:r w:rsidR="00A3150B" w:rsidRPr="00EF3608">
        <w:rPr>
          <w:rFonts w:ascii="Angsana New" w:hAnsi="Angsana New"/>
          <w:sz w:val="30"/>
          <w:szCs w:val="30"/>
          <w:cs/>
        </w:rPr>
        <w:t xml:space="preserve"> ฉบับที่ </w:t>
      </w:r>
      <w:r w:rsidR="00A3150B" w:rsidRPr="00EF3608">
        <w:rPr>
          <w:rFonts w:ascii="Angsana New" w:hAnsi="Angsana New"/>
          <w:sz w:val="30"/>
          <w:szCs w:val="30"/>
        </w:rPr>
        <w:t>34</w:t>
      </w:r>
      <w:r w:rsidR="00A3150B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 xml:space="preserve">เรื่อง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F360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92AE4FE" w14:textId="77777777" w:rsidR="00110508" w:rsidRPr="0092592B" w:rsidRDefault="00110508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9F8DB6" w14:textId="2401B0B1" w:rsidR="00110508" w:rsidRPr="002D168C" w:rsidRDefault="00110508" w:rsidP="00AB7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  <w:cs/>
        </w:rPr>
      </w:pPr>
      <w:r w:rsidRPr="002D168C">
        <w:rPr>
          <w:rFonts w:ascii="Angsana New" w:hAnsi="Angsana New"/>
          <w:spacing w:val="5"/>
          <w:sz w:val="30"/>
          <w:szCs w:val="30"/>
          <w:cs/>
        </w:rPr>
        <w:t>งบการเงินระหว่างกาลนี้จัดทำขึ้นเพื่อให้ข้อมูลเพิ่มเติม</w:t>
      </w:r>
      <w:r w:rsidR="007840DA" w:rsidRPr="002D168C">
        <w:rPr>
          <w:rFonts w:ascii="Angsana New" w:hAnsi="Angsana New"/>
          <w:spacing w:val="5"/>
          <w:sz w:val="30"/>
          <w:szCs w:val="30"/>
          <w:cs/>
        </w:rPr>
        <w:t xml:space="preserve">จากงบการเงินสำหรับปีสิ้นสุดวันที่ </w:t>
      </w:r>
      <w:r w:rsidR="007840DA" w:rsidRPr="002D168C">
        <w:rPr>
          <w:rFonts w:ascii="Angsana New" w:hAnsi="Angsana New"/>
          <w:spacing w:val="5"/>
          <w:sz w:val="30"/>
          <w:szCs w:val="30"/>
        </w:rPr>
        <w:t>30</w:t>
      </w:r>
      <w:r w:rsidR="008022A9" w:rsidRPr="002D168C">
        <w:rPr>
          <w:rFonts w:ascii="Angsana New" w:hAnsi="Angsana New"/>
          <w:spacing w:val="5"/>
          <w:sz w:val="30"/>
          <w:szCs w:val="30"/>
        </w:rPr>
        <w:t xml:space="preserve"> </w:t>
      </w:r>
      <w:r w:rsidR="007840DA" w:rsidRPr="002D168C">
        <w:rPr>
          <w:rFonts w:ascii="Angsana New" w:hAnsi="Angsana New"/>
          <w:spacing w:val="5"/>
          <w:sz w:val="30"/>
          <w:szCs w:val="30"/>
          <w:cs/>
        </w:rPr>
        <w:t>กันยายน</w:t>
      </w:r>
      <w:r w:rsidR="008022A9" w:rsidRPr="002D168C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022A9" w:rsidRPr="002D168C">
        <w:rPr>
          <w:rFonts w:ascii="Angsana New" w:hAnsi="Angsana New"/>
          <w:spacing w:val="5"/>
          <w:sz w:val="30"/>
          <w:szCs w:val="30"/>
        </w:rPr>
        <w:t>256</w:t>
      </w:r>
      <w:r w:rsidR="007840DA" w:rsidRPr="002D168C">
        <w:rPr>
          <w:rFonts w:ascii="Angsana New" w:hAnsi="Angsana New"/>
          <w:spacing w:val="5"/>
          <w:sz w:val="30"/>
          <w:szCs w:val="30"/>
        </w:rPr>
        <w:t>1</w:t>
      </w:r>
      <w:r w:rsidR="00047584" w:rsidRPr="002D168C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Pr="002D168C">
        <w:rPr>
          <w:rFonts w:ascii="Angsana New" w:hAnsi="Angsana New"/>
          <w:spacing w:val="5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7840DA" w:rsidRPr="002D168C">
        <w:rPr>
          <w:rFonts w:ascii="Angsana New" w:hAnsi="Angsana New"/>
          <w:spacing w:val="5"/>
          <w:sz w:val="30"/>
          <w:szCs w:val="30"/>
          <w:cs/>
        </w:rPr>
        <w:t>ปีสิ้นสุด</w:t>
      </w:r>
      <w:r w:rsidRPr="002D168C">
        <w:rPr>
          <w:rFonts w:ascii="Angsana New" w:hAnsi="Angsana New"/>
          <w:spacing w:val="5"/>
          <w:sz w:val="30"/>
          <w:szCs w:val="30"/>
          <w:cs/>
        </w:rPr>
        <w:t>วันที่</w:t>
      </w:r>
      <w:r w:rsidR="00D41B51" w:rsidRPr="002D168C">
        <w:rPr>
          <w:rFonts w:ascii="Angsana New" w:hAnsi="Angsana New"/>
          <w:spacing w:val="5"/>
          <w:sz w:val="30"/>
          <w:szCs w:val="30"/>
        </w:rPr>
        <w:t xml:space="preserve"> </w:t>
      </w:r>
      <w:r w:rsidR="00A3150B" w:rsidRPr="002D168C">
        <w:rPr>
          <w:rFonts w:ascii="Angsana New" w:hAnsi="Angsana New"/>
          <w:spacing w:val="5"/>
          <w:sz w:val="30"/>
          <w:szCs w:val="30"/>
        </w:rPr>
        <w:t>30</w:t>
      </w: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 กันยายน</w:t>
      </w:r>
      <w:r w:rsidRPr="002D168C">
        <w:rPr>
          <w:rFonts w:ascii="Angsana New" w:hAnsi="Angsana New"/>
          <w:spacing w:val="5"/>
          <w:sz w:val="30"/>
          <w:szCs w:val="30"/>
        </w:rPr>
        <w:t xml:space="preserve"> </w:t>
      </w:r>
      <w:r w:rsidR="007840DA" w:rsidRPr="002D168C">
        <w:rPr>
          <w:rFonts w:ascii="Angsana New" w:hAnsi="Angsana New"/>
          <w:spacing w:val="5"/>
          <w:sz w:val="30"/>
          <w:szCs w:val="30"/>
        </w:rPr>
        <w:t>2561</w:t>
      </w:r>
    </w:p>
    <w:p w14:paraId="10134ECB" w14:textId="77777777" w:rsidR="001650C2" w:rsidRPr="0092592B" w:rsidRDefault="001650C2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4"/>
          <w:szCs w:val="24"/>
        </w:rPr>
      </w:pPr>
    </w:p>
    <w:p w14:paraId="3E5A71D4" w14:textId="6068A8C2" w:rsidR="00FD1DC3" w:rsidRPr="00EF3608" w:rsidRDefault="00182425" w:rsidP="004A3E7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" w:lineRule="atLeast"/>
        <w:ind w:left="547" w:hanging="540"/>
        <w:jc w:val="both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D1DC3" w:rsidRPr="00EF3608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48444E" w:rsidRPr="00EF3608">
        <w:rPr>
          <w:rFonts w:ascii="Angsana New" w:hAnsi="Angsana New"/>
          <w:i/>
          <w:iCs/>
          <w:sz w:val="30"/>
          <w:szCs w:val="30"/>
          <w:cs/>
        </w:rPr>
        <w:t xml:space="preserve"> การ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48444E" w:rsidRPr="00EF3608">
        <w:rPr>
          <w:rFonts w:ascii="Angsana New" w:hAnsi="Angsana New"/>
          <w:i/>
          <w:iCs/>
          <w:sz w:val="30"/>
          <w:szCs w:val="30"/>
          <w:cs/>
        </w:rPr>
        <w:t xml:space="preserve"> และนโยบายการบัญชี</w:t>
      </w:r>
    </w:p>
    <w:p w14:paraId="2ECDA244" w14:textId="77777777" w:rsidR="00FD1DC3" w:rsidRPr="0092592B" w:rsidRDefault="00FD1DC3" w:rsidP="004A3E71">
      <w:pPr>
        <w:tabs>
          <w:tab w:val="clear" w:pos="227"/>
          <w:tab w:val="clear" w:pos="454"/>
          <w:tab w:val="clear" w:pos="680"/>
          <w:tab w:val="left" w:pos="720"/>
        </w:tabs>
        <w:spacing w:line="40" w:lineRule="atLeas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1CD94ED" w14:textId="75C1F086" w:rsidR="006B57DF" w:rsidRPr="00EF3608" w:rsidRDefault="00FD1DC3" w:rsidP="006B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F3608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</w:t>
      </w:r>
      <w:r w:rsidR="0073104A" w:rsidRPr="00EF3608">
        <w:rPr>
          <w:rFonts w:ascii="Angsana New" w:hAnsi="Angsana New"/>
          <w:spacing w:val="-4"/>
          <w:sz w:val="30"/>
          <w:szCs w:val="30"/>
          <w:cs/>
        </w:rPr>
        <w:t>ระหว่างกาล</w:t>
      </w:r>
      <w:r w:rsidR="0048444E" w:rsidRPr="00EF3608">
        <w:rPr>
          <w:rFonts w:ascii="Angsana New" w:hAnsi="Angsana New"/>
          <w:spacing w:val="-4"/>
          <w:sz w:val="30"/>
          <w:szCs w:val="30"/>
          <w:cs/>
        </w:rPr>
        <w:t xml:space="preserve"> ผู้บริหารได้มีการใช้</w:t>
      </w:r>
      <w:r w:rsidR="0048444E" w:rsidRPr="009867E0">
        <w:rPr>
          <w:rFonts w:ascii="Angsana New" w:hAnsi="Angsana New"/>
          <w:spacing w:val="-4"/>
          <w:sz w:val="30"/>
          <w:szCs w:val="30"/>
          <w:cs/>
        </w:rPr>
        <w:t>วิจารณ</w:t>
      </w:r>
      <w:r w:rsidR="006F5183" w:rsidRPr="009867E0">
        <w:rPr>
          <w:rFonts w:ascii="Angsana New" w:hAnsi="Angsana New"/>
          <w:spacing w:val="-4"/>
          <w:sz w:val="30"/>
          <w:szCs w:val="30"/>
          <w:cs/>
        </w:rPr>
        <w:t>ญ</w:t>
      </w:r>
      <w:r w:rsidR="0048444E" w:rsidRPr="009867E0">
        <w:rPr>
          <w:rFonts w:ascii="Angsana New" w:hAnsi="Angsana New"/>
          <w:spacing w:val="-4"/>
          <w:sz w:val="30"/>
          <w:szCs w:val="30"/>
          <w:cs/>
        </w:rPr>
        <w:t xml:space="preserve">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48444E" w:rsidRPr="009867E0">
        <w:rPr>
          <w:rFonts w:ascii="Angsana New" w:hAnsi="Angsana New"/>
          <w:spacing w:val="-4"/>
          <w:sz w:val="30"/>
          <w:szCs w:val="30"/>
        </w:rPr>
        <w:t>30</w:t>
      </w:r>
      <w:r w:rsidR="0048444E" w:rsidRPr="009867E0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48444E" w:rsidRPr="009867E0">
        <w:rPr>
          <w:rFonts w:ascii="Angsana New" w:hAnsi="Angsana New"/>
          <w:spacing w:val="-4"/>
          <w:sz w:val="30"/>
          <w:szCs w:val="30"/>
        </w:rPr>
        <w:t>2561</w:t>
      </w:r>
    </w:p>
    <w:p w14:paraId="36D70A43" w14:textId="466F0C87" w:rsidR="00743934" w:rsidRPr="0092592B" w:rsidRDefault="00743934" w:rsidP="00743934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15AC2D70" w14:textId="16E72E06" w:rsidR="00AD746D" w:rsidRPr="00EF3608" w:rsidRDefault="00AD746D" w:rsidP="00AD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EF3608">
        <w:rPr>
          <w:rFonts w:ascii="Angsana New" w:hAnsi="Angsana New"/>
          <w:sz w:val="30"/>
          <w:szCs w:val="30"/>
          <w:cs/>
        </w:rPr>
        <w:t>กลุ่มบริษัทไม่ได้</w:t>
      </w:r>
      <w:r>
        <w:rPr>
          <w:rFonts w:ascii="Angsana New" w:hAnsi="Angsana New" w:hint="cs"/>
          <w:sz w:val="30"/>
          <w:szCs w:val="30"/>
          <w:cs/>
        </w:rPr>
        <w:t>นำ</w:t>
      </w:r>
      <w:r w:rsidR="002D168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</w:t>
      </w:r>
      <w:r w:rsidRPr="00350E04">
        <w:rPr>
          <w:rFonts w:ascii="Angsana New" w:hAnsi="Angsana New" w:hint="cs"/>
          <w:sz w:val="30"/>
          <w:szCs w:val="30"/>
          <w:cs/>
        </w:rPr>
        <w:t>ออก</w:t>
      </w:r>
      <w:r w:rsidRPr="00350E04">
        <w:rPr>
          <w:rFonts w:ascii="Angsana New" w:hAnsi="Angsana New"/>
          <w:sz w:val="30"/>
          <w:szCs w:val="30"/>
          <w:cs/>
        </w:rPr>
        <w:t>และปรับปรุง</w:t>
      </w:r>
      <w:r w:rsidRPr="00350E04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350E04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350E0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50E04">
        <w:rPr>
          <w:rFonts w:ascii="Angsana New" w:hAnsi="Angsana New" w:hint="cs"/>
          <w:sz w:val="30"/>
          <w:szCs w:val="30"/>
          <w:cs/>
        </w:rPr>
        <w:t>ที่ออก</w:t>
      </w:r>
      <w:r w:rsidRPr="00350E04">
        <w:rPr>
          <w:rFonts w:ascii="Angsana New" w:hAnsi="Angsana New"/>
          <w:sz w:val="30"/>
          <w:szCs w:val="30"/>
          <w:cs/>
        </w:rPr>
        <w:t>และปรับปรุง</w:t>
      </w:r>
      <w:r w:rsidRPr="00350E04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350E04">
        <w:rPr>
          <w:rFonts w:ascii="Angsana New" w:hAnsi="Angsana New"/>
          <w:sz w:val="30"/>
          <w:szCs w:val="30"/>
        </w:rPr>
        <w:t>2</w:t>
      </w:r>
      <w:r w:rsidR="00AC36F1">
        <w:rPr>
          <w:rFonts w:ascii="Angsana New" w:hAnsi="Angsana New"/>
          <w:sz w:val="30"/>
          <w:szCs w:val="30"/>
        </w:rPr>
        <w:t>0</w:t>
      </w:r>
    </w:p>
    <w:p w14:paraId="2D4081AB" w14:textId="1EBB42CF" w:rsidR="00AD746D" w:rsidRPr="00302B16" w:rsidRDefault="00AD746D" w:rsidP="00743934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Cs w:val="22"/>
          <w:lang w:val="en-US" w:bidi="th-TH"/>
        </w:rPr>
      </w:pPr>
    </w:p>
    <w:p w14:paraId="2DAB1BC5" w14:textId="3BF00D11" w:rsidR="00FD1DC3" w:rsidRPr="009A0C1F" w:rsidRDefault="00FD1DC3" w:rsidP="009A0C1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commentRangeStart w:id="1"/>
      <w:commentRangeEnd w:id="1"/>
      <w:r w:rsidRPr="009A0C1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8552711" w14:textId="77777777" w:rsidR="00FD1DC3" w:rsidRPr="0092592B" w:rsidRDefault="00FD1DC3" w:rsidP="00937F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jc w:val="thaiDistribute"/>
        <w:rPr>
          <w:rFonts w:ascii="Angsana New" w:hAnsi="Angsana New"/>
          <w:sz w:val="24"/>
          <w:szCs w:val="24"/>
        </w:rPr>
      </w:pPr>
    </w:p>
    <w:p w14:paraId="3899AFC3" w14:textId="3EA05DD8" w:rsidR="00FD1DC3" w:rsidRPr="00EF3608" w:rsidRDefault="00FD1DC3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F3608">
        <w:rPr>
          <w:rFonts w:ascii="Angsana New" w:hAnsi="Angsana New"/>
          <w:spacing w:val="-4"/>
          <w:sz w:val="30"/>
          <w:szCs w:val="30"/>
          <w:cs/>
        </w:rPr>
        <w:t>ความสัมพันธ์ที่มีกับบริษัท</w:t>
      </w:r>
      <w:r w:rsidR="00F8172D" w:rsidRPr="00EF3608">
        <w:rPr>
          <w:rFonts w:ascii="Angsana New" w:hAnsi="Angsana New"/>
          <w:spacing w:val="-4"/>
          <w:sz w:val="30"/>
          <w:szCs w:val="30"/>
          <w:cs/>
        </w:rPr>
        <w:t>ย่อย</w:t>
      </w:r>
      <w:r w:rsidR="00286587" w:rsidRPr="00EF360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8172D" w:rsidRPr="00EF3608">
        <w:rPr>
          <w:rFonts w:ascii="Angsana New" w:hAnsi="Angsana New"/>
          <w:spacing w:val="-4"/>
          <w:sz w:val="30"/>
          <w:szCs w:val="30"/>
          <w:cs/>
        </w:rPr>
        <w:t>บริษัทร่วม</w:t>
      </w:r>
      <w:r w:rsidR="00286587" w:rsidRPr="00EF3608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432924" w:rsidRPr="00EF3608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Pr="00EF3608">
        <w:rPr>
          <w:rFonts w:ascii="Angsana New" w:hAnsi="Angsana New"/>
          <w:spacing w:val="-4"/>
          <w:sz w:val="30"/>
          <w:szCs w:val="30"/>
          <w:cs/>
        </w:rPr>
        <w:t>ได้เปิดเผยใน</w:t>
      </w:r>
      <w:r w:rsidR="000D1018" w:rsidRPr="00EF3608">
        <w:rPr>
          <w:rFonts w:ascii="Angsana New" w:hAnsi="Angsana New"/>
          <w:spacing w:val="-4"/>
          <w:sz w:val="30"/>
          <w:szCs w:val="30"/>
          <w:cs/>
        </w:rPr>
        <w:t>หมายเหตุ</w:t>
      </w:r>
      <w:r w:rsidR="00736BC3" w:rsidRPr="00EF3608">
        <w:rPr>
          <w:rFonts w:ascii="Angsana New" w:hAnsi="Angsana New"/>
          <w:spacing w:val="-4"/>
          <w:sz w:val="30"/>
          <w:szCs w:val="30"/>
          <w:cs/>
        </w:rPr>
        <w:t>ข้อ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64FA3" w:rsidRPr="00EF3608">
        <w:rPr>
          <w:rFonts w:ascii="Angsana New" w:hAnsi="Angsana New"/>
          <w:spacing w:val="-4"/>
          <w:sz w:val="30"/>
          <w:szCs w:val="30"/>
        </w:rPr>
        <w:t>6</w:t>
      </w:r>
      <w:r w:rsidR="00736BC3" w:rsidRPr="00EF3608">
        <w:rPr>
          <w:rFonts w:ascii="Angsana New" w:hAnsi="Angsana New"/>
          <w:spacing w:val="-4"/>
          <w:sz w:val="30"/>
          <w:szCs w:val="30"/>
        </w:rPr>
        <w:t xml:space="preserve"> </w:t>
      </w:r>
      <w:r w:rsidR="003217BE" w:rsidRPr="00EF3608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864FA3" w:rsidRPr="00EF3608">
        <w:rPr>
          <w:rFonts w:ascii="Angsana New" w:hAnsi="Angsana New"/>
          <w:spacing w:val="-4"/>
          <w:sz w:val="30"/>
          <w:szCs w:val="30"/>
        </w:rPr>
        <w:t>7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 สำห</w:t>
      </w:r>
      <w:r w:rsidR="00F8172D" w:rsidRPr="00EF3608">
        <w:rPr>
          <w:rFonts w:ascii="Angsana New" w:hAnsi="Angsana New"/>
          <w:spacing w:val="-4"/>
          <w:sz w:val="30"/>
          <w:szCs w:val="30"/>
          <w:cs/>
        </w:rPr>
        <w:t>รับ</w:t>
      </w:r>
      <w:r w:rsidR="005418BC" w:rsidRPr="00EF3608">
        <w:rPr>
          <w:rFonts w:ascii="Angsana New" w:hAnsi="Angsana New"/>
          <w:spacing w:val="-4"/>
          <w:sz w:val="30"/>
          <w:szCs w:val="30"/>
          <w:cs/>
        </w:rPr>
        <w:t>บุคคลหรือกิจการที่เกี่ยวข้องกันอื่นที่</w:t>
      </w:r>
      <w:r w:rsidR="00F8172D" w:rsidRPr="00EF3608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="00153C54" w:rsidRPr="009A0C1F">
        <w:rPr>
          <w:rFonts w:ascii="Angsana New" w:hAnsi="Angsana New"/>
          <w:spacing w:val="-4"/>
          <w:sz w:val="30"/>
          <w:szCs w:val="30"/>
          <w:cs/>
        </w:rPr>
        <w:t>เปลี่ยนแปลงอย่างมีสาระสำคัญ</w:t>
      </w:r>
      <w:r w:rsidR="008F484F" w:rsidRPr="009A0C1F">
        <w:rPr>
          <w:rFonts w:ascii="Angsana New" w:hAnsi="Angsana New"/>
          <w:spacing w:val="-4"/>
          <w:sz w:val="30"/>
          <w:szCs w:val="30"/>
          <w:cs/>
        </w:rPr>
        <w:t>และกลุ่มบริษัท</w:t>
      </w:r>
      <w:r w:rsidR="00153C54" w:rsidRPr="009A0C1F">
        <w:rPr>
          <w:rFonts w:ascii="Angsana New" w:hAnsi="Angsana New"/>
          <w:spacing w:val="-4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7AF89770" w14:textId="77777777" w:rsidR="00D72602" w:rsidRPr="00EF3608" w:rsidRDefault="00D72602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050"/>
      </w:tblGrid>
      <w:tr w:rsidR="009E42A1" w:rsidRPr="00EF3608" w14:paraId="015CBBA6" w14:textId="77777777" w:rsidTr="00790CC1">
        <w:trPr>
          <w:trHeight w:val="20"/>
          <w:tblHeader/>
        </w:trPr>
        <w:tc>
          <w:tcPr>
            <w:tcW w:w="3870" w:type="dxa"/>
          </w:tcPr>
          <w:p w14:paraId="2DD6AE75" w14:textId="77777777" w:rsidR="009E42A1" w:rsidRPr="00EF360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1FEF8144" w14:textId="77777777" w:rsidR="009E42A1" w:rsidRPr="00EF3608" w:rsidRDefault="009E42A1" w:rsidP="00930FCB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423EE179" w14:textId="77777777" w:rsidR="009E42A1" w:rsidRPr="00EF3608" w:rsidRDefault="009E42A1" w:rsidP="009A0C1F">
            <w:pPr>
              <w:tabs>
                <w:tab w:val="clear" w:pos="227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B72B3" w:rsidRPr="00EF3608" w14:paraId="7DBEEDD4" w14:textId="77777777" w:rsidTr="00790CC1">
        <w:trPr>
          <w:trHeight w:val="20"/>
          <w:tblHeader/>
        </w:trPr>
        <w:tc>
          <w:tcPr>
            <w:tcW w:w="3870" w:type="dxa"/>
          </w:tcPr>
          <w:p w14:paraId="5D00E3F2" w14:textId="5EC79159" w:rsidR="005B72B3" w:rsidRPr="005B72B3" w:rsidRDefault="005B72B3" w:rsidP="005B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1158">
              <w:rPr>
                <w:rFonts w:ascii="Angsana New" w:hAnsi="Angsana New"/>
                <w:sz w:val="30"/>
                <w:szCs w:val="30"/>
                <w:cs/>
              </w:rPr>
              <w:t>บริษัท สิริทรัพย์พัฒนา จำกัด</w:t>
            </w:r>
          </w:p>
        </w:tc>
        <w:tc>
          <w:tcPr>
            <w:tcW w:w="1260" w:type="dxa"/>
          </w:tcPr>
          <w:p w14:paraId="06359894" w14:textId="1ED64EF7" w:rsidR="005B72B3" w:rsidRPr="005B72B3" w:rsidRDefault="00A45DD6" w:rsidP="005B72B3">
            <w:pPr>
              <w:tabs>
                <w:tab w:val="clear" w:pos="227"/>
              </w:tabs>
              <w:spacing w:line="240" w:lineRule="auto"/>
              <w:ind w:left="-108" w:right="-25" w:firstLine="3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72B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12B1B30" w14:textId="499C8552" w:rsidR="005B72B3" w:rsidRPr="005B72B3" w:rsidRDefault="005B72B3" w:rsidP="005B72B3">
            <w:pPr>
              <w:tabs>
                <w:tab w:val="clear" w:pos="227"/>
                <w:tab w:val="left" w:pos="252"/>
              </w:tabs>
              <w:spacing w:line="240" w:lineRule="auto"/>
              <w:ind w:left="-18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11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A45DD6" w:rsidRPr="00EF3608" w14:paraId="5ABB2696" w14:textId="77777777" w:rsidTr="00790CC1">
        <w:trPr>
          <w:trHeight w:val="20"/>
          <w:tblHeader/>
        </w:trPr>
        <w:tc>
          <w:tcPr>
            <w:tcW w:w="3870" w:type="dxa"/>
          </w:tcPr>
          <w:p w14:paraId="04281803" w14:textId="2235C97E" w:rsidR="00A45DD6" w:rsidRPr="000D1158" w:rsidRDefault="00A45DD6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 เอ ซี จำกัด</w:t>
            </w:r>
          </w:p>
        </w:tc>
        <w:tc>
          <w:tcPr>
            <w:tcW w:w="1260" w:type="dxa"/>
          </w:tcPr>
          <w:p w14:paraId="112DCACA" w14:textId="5701ADE3" w:rsidR="00A45DD6" w:rsidRDefault="00A45DD6" w:rsidP="00A45DD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25" w:firstLine="35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4C9547E" w14:textId="505A3607" w:rsidR="00A45DD6" w:rsidRPr="000D1158" w:rsidRDefault="00A45DD6" w:rsidP="00A45DD6">
            <w:pPr>
              <w:tabs>
                <w:tab w:val="clear" w:pos="227"/>
                <w:tab w:val="left" w:pos="252"/>
              </w:tabs>
              <w:spacing w:line="240" w:lineRule="auto"/>
              <w:ind w:left="-18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</w:t>
            </w:r>
            <w:r>
              <w:rPr>
                <w:rFonts w:ascii="Angsana New" w:hAnsi="Angsana New"/>
                <w:sz w:val="30"/>
                <w:szCs w:val="30"/>
                <w:rtl/>
                <w:cs/>
              </w:rPr>
              <w:t>/หรือผู้ถือหุ้นใหญ่ของบริษัท</w:t>
            </w:r>
          </w:p>
        </w:tc>
      </w:tr>
      <w:tr w:rsidR="00A45DD6" w:rsidRPr="00EF3608" w14:paraId="45D41195" w14:textId="77777777" w:rsidTr="00790CC1">
        <w:trPr>
          <w:trHeight w:val="20"/>
        </w:trPr>
        <w:tc>
          <w:tcPr>
            <w:tcW w:w="3870" w:type="dxa"/>
          </w:tcPr>
          <w:p w14:paraId="5D9776DE" w14:textId="3801AEFE" w:rsidR="00A45DD6" w:rsidRPr="00EF3608" w:rsidRDefault="00A45DD6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1158">
              <w:rPr>
                <w:rFonts w:ascii="Angsana New" w:hAnsi="Angsana New"/>
                <w:sz w:val="30"/>
                <w:szCs w:val="30"/>
                <w:cs/>
              </w:rPr>
              <w:t>บริษัท ซี เอ ไอ จำกัด</w:t>
            </w:r>
          </w:p>
        </w:tc>
        <w:tc>
          <w:tcPr>
            <w:tcW w:w="1260" w:type="dxa"/>
          </w:tcPr>
          <w:p w14:paraId="16B7F8E5" w14:textId="11F76286" w:rsidR="00A45DD6" w:rsidRPr="00EF3608" w:rsidRDefault="00A45DD6" w:rsidP="00A45D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879057B" w14:textId="314F9E0C" w:rsidR="00A45DD6" w:rsidRPr="00EF3608" w:rsidRDefault="00A45DD6" w:rsidP="00A45D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11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A45DD6" w:rsidRPr="00EF3608" w14:paraId="7318FDB1" w14:textId="77777777" w:rsidTr="00C253FA">
        <w:trPr>
          <w:trHeight w:val="20"/>
        </w:trPr>
        <w:tc>
          <w:tcPr>
            <w:tcW w:w="3870" w:type="dxa"/>
            <w:shd w:val="clear" w:color="auto" w:fill="auto"/>
          </w:tcPr>
          <w:p w14:paraId="241DA543" w14:textId="7C92D970" w:rsidR="00A45DD6" w:rsidRPr="00EF3608" w:rsidRDefault="00A45DD6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7595">
              <w:rPr>
                <w:rFonts w:ascii="Angsana New" w:hAnsi="Angsana New"/>
                <w:sz w:val="30"/>
                <w:szCs w:val="30"/>
                <w:cs/>
              </w:rPr>
              <w:t>บริษัท บางปะกง โลจิสติกส์ พาร์ค จำกัด</w:t>
            </w:r>
          </w:p>
        </w:tc>
        <w:tc>
          <w:tcPr>
            <w:tcW w:w="1260" w:type="dxa"/>
          </w:tcPr>
          <w:p w14:paraId="2059B5DC" w14:textId="0137C552" w:rsidR="00A45DD6" w:rsidRPr="00EF3608" w:rsidRDefault="00A45DD6" w:rsidP="00A45DD6">
            <w:pPr>
              <w:tabs>
                <w:tab w:val="clear" w:pos="227"/>
                <w:tab w:val="left" w:pos="34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5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CA28D71" w14:textId="5F107219" w:rsidR="00A45DD6" w:rsidRPr="00EF3608" w:rsidRDefault="00A45DD6" w:rsidP="00A45D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759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E85A2F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  <w:r w:rsidRPr="00617595">
              <w:rPr>
                <w:rFonts w:ascii="Angsana New" w:hAnsi="Angsana New"/>
                <w:sz w:val="30"/>
                <w:szCs w:val="30"/>
                <w:cs/>
              </w:rPr>
              <w:t>ของบริษัทที่มีผู้ถือหุ้นใหญ่</w:t>
            </w:r>
            <w:r w:rsidR="00E85A2F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A45DD6" w:rsidRPr="00617595" w14:paraId="143A1046" w14:textId="77777777" w:rsidTr="00790CC1">
        <w:trPr>
          <w:trHeight w:val="20"/>
        </w:trPr>
        <w:tc>
          <w:tcPr>
            <w:tcW w:w="3870" w:type="dxa"/>
            <w:shd w:val="clear" w:color="auto" w:fill="auto"/>
          </w:tcPr>
          <w:p w14:paraId="3831B266" w14:textId="173ABA7B" w:rsidR="00A45DD6" w:rsidRPr="00617595" w:rsidRDefault="00A45DD6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cs="Arial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617595">
              <w:rPr>
                <w:rFonts w:ascii="Angsana New" w:hAnsi="Angsana New"/>
                <w:sz w:val="30"/>
                <w:szCs w:val="30"/>
                <w:cs/>
              </w:rPr>
              <w:t>วังน้อย โลจิสติกส์ พาร์ค จำกัด</w:t>
            </w:r>
          </w:p>
        </w:tc>
        <w:tc>
          <w:tcPr>
            <w:tcW w:w="1260" w:type="dxa"/>
          </w:tcPr>
          <w:p w14:paraId="6595D356" w14:textId="74A28621" w:rsidR="00A45DD6" w:rsidRPr="00617595" w:rsidRDefault="00A45DD6" w:rsidP="00A45D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5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FD973BE" w14:textId="1B598576" w:rsidR="00A45DD6" w:rsidRPr="00617595" w:rsidRDefault="00E85A2F" w:rsidP="00A45D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759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  <w:r w:rsidRPr="00617595">
              <w:rPr>
                <w:rFonts w:ascii="Angsana New" w:hAnsi="Angsana New"/>
                <w:sz w:val="30"/>
                <w:szCs w:val="30"/>
                <w:cs/>
              </w:rPr>
              <w:t>ของบริษัทที่มีผู้ถือหุ้นใหญ่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A45DD6" w:rsidRPr="00617595" w14:paraId="3455E1B8" w14:textId="77777777" w:rsidTr="00790CC1">
        <w:trPr>
          <w:trHeight w:val="20"/>
        </w:trPr>
        <w:tc>
          <w:tcPr>
            <w:tcW w:w="3870" w:type="dxa"/>
            <w:shd w:val="clear" w:color="auto" w:fill="auto"/>
          </w:tcPr>
          <w:p w14:paraId="772277B7" w14:textId="3D6300C2" w:rsidR="00A45DD6" w:rsidRDefault="00A45DD6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</w:tcPr>
          <w:p w14:paraId="0057B194" w14:textId="1A20E905" w:rsidR="00A45DD6" w:rsidRDefault="00A45DD6" w:rsidP="00A45D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F442540" w14:textId="7B9836C9" w:rsidR="00A45DD6" w:rsidRPr="00617595" w:rsidRDefault="00A45DD6" w:rsidP="00A45D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11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A45DD6" w:rsidRPr="00617595" w14:paraId="78127E54" w14:textId="77777777" w:rsidTr="00790CC1">
        <w:trPr>
          <w:trHeight w:val="20"/>
        </w:trPr>
        <w:tc>
          <w:tcPr>
            <w:tcW w:w="3870" w:type="dxa"/>
            <w:shd w:val="clear" w:color="auto" w:fill="auto"/>
          </w:tcPr>
          <w:p w14:paraId="76CA150E" w14:textId="197AB249" w:rsidR="00A45DD6" w:rsidRDefault="00A45DD6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</w:tcPr>
          <w:p w14:paraId="4196C168" w14:textId="13165857" w:rsidR="00A45DD6" w:rsidRDefault="00A45DD6" w:rsidP="00A45D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F868E6B" w14:textId="5B47AF76" w:rsidR="00A45DD6" w:rsidRPr="00617595" w:rsidRDefault="00A45DD6" w:rsidP="00A45D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11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A45DD6" w:rsidRPr="00617595" w14:paraId="2BEFE403" w14:textId="77777777" w:rsidTr="00790CC1">
        <w:trPr>
          <w:trHeight w:val="20"/>
        </w:trPr>
        <w:tc>
          <w:tcPr>
            <w:tcW w:w="3870" w:type="dxa"/>
            <w:shd w:val="clear" w:color="auto" w:fill="auto"/>
          </w:tcPr>
          <w:p w14:paraId="683909F8" w14:textId="2AC15F18" w:rsidR="00A45DD6" w:rsidRDefault="00A45DD6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ป้อมกิจ จำกัด</w:t>
            </w:r>
          </w:p>
        </w:tc>
        <w:tc>
          <w:tcPr>
            <w:tcW w:w="1260" w:type="dxa"/>
          </w:tcPr>
          <w:p w14:paraId="6F4066C0" w14:textId="7BD5E010" w:rsidR="00A45DD6" w:rsidRDefault="00A45DD6" w:rsidP="00A45D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4B2D707" w14:textId="14A85B86" w:rsidR="00A45DD6" w:rsidRPr="00617595" w:rsidRDefault="00A45DD6" w:rsidP="00A45D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11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A45DD6" w:rsidRPr="00617595" w14:paraId="619BD9E5" w14:textId="77777777" w:rsidTr="00790CC1">
        <w:trPr>
          <w:trHeight w:val="20"/>
        </w:trPr>
        <w:tc>
          <w:tcPr>
            <w:tcW w:w="3870" w:type="dxa"/>
            <w:shd w:val="clear" w:color="auto" w:fill="auto"/>
          </w:tcPr>
          <w:p w14:paraId="33BB7F2B" w14:textId="059C5B8A" w:rsidR="00A45DD6" w:rsidRDefault="00A45DD6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91F6D">
              <w:rPr>
                <w:rFonts w:ascii="Angsana New" w:hAnsi="Angsana New" w:hint="cs"/>
                <w:sz w:val="30"/>
                <w:szCs w:val="30"/>
                <w:cs/>
              </w:rPr>
              <w:t xml:space="preserve">เดอะ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คิว เอส อาร์ ออฟ เอเชีย จำกัด</w:t>
            </w:r>
          </w:p>
        </w:tc>
        <w:tc>
          <w:tcPr>
            <w:tcW w:w="1260" w:type="dxa"/>
          </w:tcPr>
          <w:p w14:paraId="3B0A6B77" w14:textId="16B8E045" w:rsidR="00A45DD6" w:rsidRDefault="00A45DD6" w:rsidP="00A45D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9C97BB7" w14:textId="4D808418" w:rsidR="00A45DD6" w:rsidRPr="00617595" w:rsidRDefault="00A45DD6" w:rsidP="00A45D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11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</w:tbl>
    <w:p w14:paraId="3074BDA7" w14:textId="77777777" w:rsidR="009E42A1" w:rsidRPr="00EF3608" w:rsidRDefault="009E42A1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99C6EB0" w14:textId="30D7FA0E" w:rsidR="00FD1DC3" w:rsidRPr="00EF3608" w:rsidRDefault="00FD1DC3" w:rsidP="006C2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="00C42858" w:rsidRPr="009A0C1F">
        <w:rPr>
          <w:rFonts w:ascii="Angsana New" w:hAnsi="Angsana New"/>
          <w:sz w:val="30"/>
          <w:szCs w:val="30"/>
          <w:cs/>
        </w:rPr>
        <w:t>ที่มีการเปลี่ยนแปลงอย่างมีสาระสำคัญในระหว่างงวด</w:t>
      </w:r>
      <w:r w:rsidR="006F5216" w:rsidRPr="009A0C1F">
        <w:rPr>
          <w:rFonts w:ascii="Angsana New" w:hAnsi="Angsana New"/>
          <w:sz w:val="30"/>
          <w:szCs w:val="30"/>
          <w:cs/>
        </w:rPr>
        <w:t>เก้า</w:t>
      </w:r>
      <w:r w:rsidR="00C42858" w:rsidRPr="009A0C1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42858" w:rsidRPr="009A0C1F">
        <w:rPr>
          <w:rFonts w:ascii="Angsana New" w:hAnsi="Angsana New"/>
          <w:sz w:val="30"/>
          <w:szCs w:val="30"/>
        </w:rPr>
        <w:t>30</w:t>
      </w:r>
      <w:r w:rsidR="00C42858" w:rsidRPr="009A0C1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42858" w:rsidRPr="009A0C1F">
        <w:rPr>
          <w:rFonts w:ascii="Angsana New" w:hAnsi="Angsana New"/>
          <w:sz w:val="30"/>
          <w:szCs w:val="30"/>
        </w:rPr>
        <w:t>2562</w:t>
      </w:r>
      <w:r w:rsidR="00C42858" w:rsidRPr="00EF3608">
        <w:rPr>
          <w:rFonts w:ascii="Angsana New" w:hAnsi="Angsana New"/>
          <w:sz w:val="30"/>
          <w:szCs w:val="30"/>
          <w:cs/>
        </w:rPr>
        <w:t xml:space="preserve"> มี</w:t>
      </w:r>
      <w:r w:rsidRPr="00EF3608">
        <w:rPr>
          <w:rFonts w:ascii="Angsana New" w:hAnsi="Angsana New"/>
          <w:sz w:val="30"/>
          <w:szCs w:val="30"/>
          <w:cs/>
        </w:rPr>
        <w:t>ดังต่อไปนี้</w:t>
      </w:r>
    </w:p>
    <w:p w14:paraId="514F0032" w14:textId="77777777" w:rsidR="00626A7A" w:rsidRPr="0092592B" w:rsidRDefault="00626A7A" w:rsidP="0004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4572"/>
      </w:tblGrid>
      <w:tr w:rsidR="00626A7A" w:rsidRPr="00EF3608" w14:paraId="50C6B1BB" w14:textId="77777777" w:rsidTr="00790CC1">
        <w:trPr>
          <w:tblHeader/>
        </w:trPr>
        <w:tc>
          <w:tcPr>
            <w:tcW w:w="4608" w:type="dxa"/>
          </w:tcPr>
          <w:p w14:paraId="5EC76916" w14:textId="77777777" w:rsidR="00626A7A" w:rsidRPr="00EF3608" w:rsidRDefault="00626A7A" w:rsidP="00790CC1">
            <w:pPr>
              <w:tabs>
                <w:tab w:val="clear" w:pos="227"/>
                <w:tab w:val="left" w:pos="0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72" w:type="dxa"/>
          </w:tcPr>
          <w:p w14:paraId="2317528D" w14:textId="77777777" w:rsidR="00626A7A" w:rsidRPr="00EF3608" w:rsidRDefault="00626A7A" w:rsidP="00481E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6A7A" w:rsidRPr="00EF3608" w14:paraId="0D4AC0AD" w14:textId="77777777" w:rsidTr="00790CC1">
        <w:tc>
          <w:tcPr>
            <w:tcW w:w="4608" w:type="dxa"/>
          </w:tcPr>
          <w:p w14:paraId="719D29D9" w14:textId="56A53219" w:rsidR="00626A7A" w:rsidRPr="00617595" w:rsidRDefault="001E41CB" w:rsidP="0061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80" w:lineRule="exact"/>
              <w:ind w:left="162" w:right="-11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41C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รายได้จากการขายสินทรั</w:t>
            </w:r>
            <w:r w:rsidR="002D168C">
              <w:rPr>
                <w:rFonts w:ascii="Angsana New" w:hAnsi="Angsana New"/>
                <w:sz w:val="30"/>
                <w:szCs w:val="30"/>
                <w:cs/>
              </w:rPr>
              <w:t>พย์ที่ไม่ใช่สินทรั</w:t>
            </w:r>
            <w:r w:rsidRPr="001E41CB">
              <w:rPr>
                <w:rFonts w:ascii="Angsana New" w:hAnsi="Angsana New"/>
                <w:sz w:val="30"/>
                <w:szCs w:val="30"/>
                <w:cs/>
              </w:rPr>
              <w:t>พย์ดำเนินงาน</w:t>
            </w:r>
          </w:p>
        </w:tc>
        <w:tc>
          <w:tcPr>
            <w:tcW w:w="4572" w:type="dxa"/>
          </w:tcPr>
          <w:p w14:paraId="355B5EA5" w14:textId="276D9776" w:rsidR="00626A7A" w:rsidRPr="00EF3608" w:rsidRDefault="00617595" w:rsidP="00AC060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</w:tbl>
    <w:p w14:paraId="24FBC7AB" w14:textId="77777777" w:rsidR="003C56D1" w:rsidRDefault="003C56D1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4"/>
          <w:szCs w:val="24"/>
        </w:rPr>
      </w:pPr>
    </w:p>
    <w:p w14:paraId="21F5FDB8" w14:textId="77777777" w:rsidR="00C80997" w:rsidRDefault="00C80997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4"/>
          <w:szCs w:val="24"/>
        </w:rPr>
      </w:pPr>
    </w:p>
    <w:p w14:paraId="488D7391" w14:textId="77777777" w:rsidR="00DB0639" w:rsidRDefault="00DB0639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4"/>
          <w:szCs w:val="24"/>
        </w:rPr>
      </w:pPr>
    </w:p>
    <w:p w14:paraId="332C0B77" w14:textId="77777777" w:rsidR="00A45DD6" w:rsidRDefault="00A45DD6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4"/>
          <w:szCs w:val="24"/>
        </w:rPr>
      </w:pPr>
    </w:p>
    <w:p w14:paraId="04008976" w14:textId="77777777" w:rsidR="00533E6D" w:rsidRDefault="00533E6D" w:rsidP="0054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696BFC8" w14:textId="77777777" w:rsidR="00533E6D" w:rsidRDefault="00533E6D" w:rsidP="0054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6A27AA49" w14:textId="23A61C41" w:rsidR="00E007DD" w:rsidRPr="00EF3608" w:rsidRDefault="00E007DD" w:rsidP="0054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รายการที่สำคัญกับกิจการที่เกี่ยวข้องกันสำหรับงวดสามเดือน</w:t>
      </w:r>
      <w:r w:rsidR="005B40D7" w:rsidRPr="00EF3608">
        <w:rPr>
          <w:rFonts w:ascii="Angsana New" w:hAnsi="Angsana New"/>
          <w:sz w:val="30"/>
          <w:szCs w:val="30"/>
          <w:cs/>
        </w:rPr>
        <w:t>และ</w:t>
      </w:r>
      <w:r w:rsidR="006F5216" w:rsidRPr="00EF3608">
        <w:rPr>
          <w:rFonts w:ascii="Angsana New" w:hAnsi="Angsana New"/>
          <w:sz w:val="30"/>
          <w:szCs w:val="30"/>
          <w:cs/>
        </w:rPr>
        <w:t>เก้า</w:t>
      </w:r>
      <w:r w:rsidR="005B40D7" w:rsidRPr="00EF3608">
        <w:rPr>
          <w:rFonts w:ascii="Angsana New" w:hAnsi="Angsana New"/>
          <w:sz w:val="30"/>
          <w:szCs w:val="30"/>
          <w:cs/>
        </w:rPr>
        <w:t>เดือน</w:t>
      </w:r>
      <w:r w:rsidRPr="00EF36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1300B" w:rsidRPr="00EF3608">
        <w:rPr>
          <w:rFonts w:ascii="Angsana New" w:hAnsi="Angsana New"/>
          <w:sz w:val="30"/>
          <w:szCs w:val="30"/>
        </w:rPr>
        <w:t>3</w:t>
      </w:r>
      <w:r w:rsidR="00C1300B">
        <w:rPr>
          <w:rFonts w:ascii="Angsana New" w:hAnsi="Angsana New"/>
          <w:sz w:val="30"/>
          <w:szCs w:val="30"/>
        </w:rPr>
        <w:t>0</w:t>
      </w:r>
      <w:r w:rsidR="00C1300B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C1300B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EBC9115" w14:textId="77777777" w:rsidR="00904EEB" w:rsidRPr="0092592B" w:rsidRDefault="00904EEB" w:rsidP="00904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87"/>
        <w:gridCol w:w="236"/>
        <w:gridCol w:w="937"/>
        <w:gridCol w:w="270"/>
        <w:gridCol w:w="990"/>
        <w:gridCol w:w="259"/>
        <w:gridCol w:w="10"/>
        <w:gridCol w:w="901"/>
      </w:tblGrid>
      <w:tr w:rsidR="00904EEB" w:rsidRPr="00EF3608" w14:paraId="0CAFED49" w14:textId="77777777" w:rsidTr="00932B1A">
        <w:trPr>
          <w:tblHeader/>
        </w:trPr>
        <w:tc>
          <w:tcPr>
            <w:tcW w:w="4590" w:type="dxa"/>
          </w:tcPr>
          <w:p w14:paraId="73168EF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376BC3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1F962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7FD0EA0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287A61E9" w14:textId="77777777" w:rsidTr="00932B1A">
        <w:trPr>
          <w:tblHeader/>
        </w:trPr>
        <w:tc>
          <w:tcPr>
            <w:tcW w:w="4590" w:type="dxa"/>
          </w:tcPr>
          <w:p w14:paraId="542EC70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987" w:type="dxa"/>
            <w:shd w:val="clear" w:color="auto" w:fill="auto"/>
          </w:tcPr>
          <w:p w14:paraId="219682F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62BA17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2DD1FC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817EF5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5369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gridSpan w:val="2"/>
          </w:tcPr>
          <w:p w14:paraId="2F4D21B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D134CE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50CFF1E0" w14:textId="77777777" w:rsidTr="00932B1A">
        <w:trPr>
          <w:tblHeader/>
        </w:trPr>
        <w:tc>
          <w:tcPr>
            <w:tcW w:w="4590" w:type="dxa"/>
          </w:tcPr>
          <w:p w14:paraId="7A0AE44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8"/>
            <w:shd w:val="clear" w:color="auto" w:fill="auto"/>
          </w:tcPr>
          <w:p w14:paraId="0EE3B62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3E3594FC" w14:textId="77777777" w:rsidTr="00932B1A">
        <w:tc>
          <w:tcPr>
            <w:tcW w:w="4590" w:type="dxa"/>
          </w:tcPr>
          <w:p w14:paraId="547EF3F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7" w:type="dxa"/>
            <w:shd w:val="clear" w:color="auto" w:fill="auto"/>
          </w:tcPr>
          <w:p w14:paraId="25614F07" w14:textId="77777777" w:rsidR="00904EEB" w:rsidRPr="00EF3608" w:rsidRDefault="00904EEB" w:rsidP="00904E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21774B" w14:textId="77777777" w:rsidR="00904EEB" w:rsidRPr="00EF3608" w:rsidRDefault="00904EEB" w:rsidP="00904EE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shd w:val="clear" w:color="auto" w:fill="auto"/>
          </w:tcPr>
          <w:p w14:paraId="1BEA311F" w14:textId="77777777" w:rsidR="00904EEB" w:rsidRPr="00EF3608" w:rsidRDefault="00904EEB" w:rsidP="00904E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B2092" w14:textId="77777777" w:rsidR="00904EEB" w:rsidRPr="00EF3608" w:rsidRDefault="00904EEB" w:rsidP="00904EE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2CD3E41" w14:textId="77777777" w:rsidR="00904EEB" w:rsidRPr="00EF3608" w:rsidRDefault="00904EEB" w:rsidP="00904E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76DA2CD0" w14:textId="77777777" w:rsidR="00904EEB" w:rsidRPr="00EF3608" w:rsidRDefault="00904EEB" w:rsidP="00904EE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AF6194E" w14:textId="77777777" w:rsidR="00904EEB" w:rsidRPr="00EF3608" w:rsidRDefault="00904EEB" w:rsidP="00904E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EF3608" w14:paraId="78EAB003" w14:textId="77777777" w:rsidTr="00932B1A">
        <w:tc>
          <w:tcPr>
            <w:tcW w:w="4590" w:type="dxa"/>
            <w:shd w:val="clear" w:color="auto" w:fill="auto"/>
          </w:tcPr>
          <w:p w14:paraId="28A1649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529D7F13" w14:textId="2BCF6B0E" w:rsidR="00904EEB" w:rsidRPr="00EF3608" w:rsidRDefault="00EE2FE2" w:rsidP="00B0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20E3E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BD3F341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27D27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C1EE80" w14:textId="3D8BD9CE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9E7AB9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AED33E" w14:textId="77777777" w:rsidR="00904EEB" w:rsidRPr="00EF3608" w:rsidRDefault="00904EE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1.42</w:t>
            </w:r>
          </w:p>
        </w:tc>
      </w:tr>
      <w:tr w:rsidR="00904EEB" w:rsidRPr="00EF3608" w14:paraId="43EEFC7C" w14:textId="77777777" w:rsidTr="00932B1A">
        <w:tc>
          <w:tcPr>
            <w:tcW w:w="4590" w:type="dxa"/>
          </w:tcPr>
          <w:p w14:paraId="5E6F4FA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6F4FE7E0" w14:textId="72591A6E" w:rsidR="00904EEB" w:rsidRPr="00EF3608" w:rsidRDefault="00EE2FE2" w:rsidP="00B0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F624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CEA18D5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7717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0D585353" w14:textId="46C680E5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151.47</w:t>
            </w:r>
          </w:p>
        </w:tc>
        <w:tc>
          <w:tcPr>
            <w:tcW w:w="269" w:type="dxa"/>
            <w:gridSpan w:val="2"/>
          </w:tcPr>
          <w:p w14:paraId="1081450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4A413DDC" w14:textId="77777777" w:rsidR="00904EEB" w:rsidRPr="00EF3608" w:rsidRDefault="00904EE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80.40</w:t>
            </w:r>
          </w:p>
        </w:tc>
      </w:tr>
      <w:tr w:rsidR="00904EEB" w:rsidRPr="00EF3608" w14:paraId="5B8261BD" w14:textId="77777777" w:rsidTr="00932B1A">
        <w:tc>
          <w:tcPr>
            <w:tcW w:w="4590" w:type="dxa"/>
          </w:tcPr>
          <w:p w14:paraId="70E0C2C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</w:tcPr>
          <w:p w14:paraId="799CE923" w14:textId="5763ED41" w:rsidR="00904EEB" w:rsidRPr="00EF3608" w:rsidRDefault="00EE2FE2" w:rsidP="00B0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A8E15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0DAC484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B1CEF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075E0A31" w14:textId="3C7994C2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270.56</w:t>
            </w:r>
          </w:p>
        </w:tc>
        <w:tc>
          <w:tcPr>
            <w:tcW w:w="269" w:type="dxa"/>
            <w:gridSpan w:val="2"/>
          </w:tcPr>
          <w:p w14:paraId="3DB9A44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15E05DFD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195.52</w:t>
            </w:r>
          </w:p>
        </w:tc>
      </w:tr>
      <w:tr w:rsidR="00904EEB" w:rsidRPr="00EF3608" w14:paraId="55DA959D" w14:textId="77777777" w:rsidTr="00932B1A">
        <w:tc>
          <w:tcPr>
            <w:tcW w:w="4590" w:type="dxa"/>
          </w:tcPr>
          <w:p w14:paraId="33EC7DA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14:paraId="129D6263" w14:textId="038287E8" w:rsidR="00904EEB" w:rsidRPr="00EF3608" w:rsidRDefault="00EE2FE2" w:rsidP="00B0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426F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7E791A4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CB3E7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5527EE56" w14:textId="06E12BEB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38.02</w:t>
            </w:r>
          </w:p>
        </w:tc>
        <w:tc>
          <w:tcPr>
            <w:tcW w:w="269" w:type="dxa"/>
            <w:gridSpan w:val="2"/>
          </w:tcPr>
          <w:p w14:paraId="77EF3F4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305C0939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37.65</w:t>
            </w:r>
          </w:p>
        </w:tc>
      </w:tr>
      <w:tr w:rsidR="00904EEB" w:rsidRPr="00EF3608" w14:paraId="38791157" w14:textId="77777777" w:rsidTr="00932B1A">
        <w:tc>
          <w:tcPr>
            <w:tcW w:w="4590" w:type="dxa"/>
          </w:tcPr>
          <w:p w14:paraId="3DAA93E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14:paraId="53FA00E1" w14:textId="02709E86" w:rsidR="00904EEB" w:rsidRPr="00EF3608" w:rsidRDefault="00EE2FE2" w:rsidP="00B0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00956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67045D7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34367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7A1BADD4" w14:textId="1340242A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14.10</w:t>
            </w:r>
          </w:p>
        </w:tc>
        <w:tc>
          <w:tcPr>
            <w:tcW w:w="269" w:type="dxa"/>
            <w:gridSpan w:val="2"/>
          </w:tcPr>
          <w:p w14:paraId="12E89C6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00C59F33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14.10</w:t>
            </w:r>
          </w:p>
        </w:tc>
      </w:tr>
      <w:tr w:rsidR="00904EEB" w:rsidRPr="00EF3608" w14:paraId="1D490C8E" w14:textId="77777777" w:rsidTr="00932B1A">
        <w:tc>
          <w:tcPr>
            <w:tcW w:w="4590" w:type="dxa"/>
          </w:tcPr>
          <w:p w14:paraId="179AF7B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2F1E2D3B" w14:textId="0E2EFDCB" w:rsidR="00904EEB" w:rsidRPr="00EF3608" w:rsidRDefault="00EE2FE2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B9ECA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EB9842F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0E90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59C85F06" w14:textId="71B31ED2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76F24CD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487A778C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  <w:tr w:rsidR="00904EEB" w:rsidRPr="00EF3608" w14:paraId="48047ADA" w14:textId="77777777" w:rsidTr="00932B1A">
        <w:tc>
          <w:tcPr>
            <w:tcW w:w="4590" w:type="dxa"/>
          </w:tcPr>
          <w:p w14:paraId="16735D2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2C8A80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E2399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FC7CF5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69F7A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4E7A3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00B4555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139F8A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4EEB" w:rsidRPr="00EF3608" w14:paraId="6ADC5385" w14:textId="77777777" w:rsidTr="00932B1A">
        <w:tc>
          <w:tcPr>
            <w:tcW w:w="4590" w:type="dxa"/>
          </w:tcPr>
          <w:p w14:paraId="6EE9E94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7" w:type="dxa"/>
            <w:shd w:val="clear" w:color="auto" w:fill="auto"/>
          </w:tcPr>
          <w:p w14:paraId="1EA7367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E2304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361F51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47E8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5B3D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9801F1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3345CE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FE2" w:rsidRPr="00EF3608" w14:paraId="4547DBFE" w14:textId="77777777" w:rsidTr="00932B1A">
        <w:tc>
          <w:tcPr>
            <w:tcW w:w="4590" w:type="dxa"/>
          </w:tcPr>
          <w:p w14:paraId="7D9D97BD" w14:textId="63801C25" w:rsidR="00EE2FE2" w:rsidRPr="00EF3608" w:rsidRDefault="00EE2FE2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21D32CE4" w14:textId="07CB06B0" w:rsidR="00EE2FE2" w:rsidRPr="00EF3608" w:rsidRDefault="00333A39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236" w:type="dxa"/>
            <w:shd w:val="clear" w:color="auto" w:fill="auto"/>
          </w:tcPr>
          <w:p w14:paraId="3D6DEACA" w14:textId="77777777" w:rsidR="00EE2FE2" w:rsidRPr="00EF3608" w:rsidRDefault="00EE2FE2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CD5178E" w14:textId="40B4A17F" w:rsidR="00EE2FE2" w:rsidRPr="00EF3608" w:rsidRDefault="00EE2FE2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58A10" w14:textId="77777777" w:rsidR="00EE2FE2" w:rsidRPr="00EF3608" w:rsidRDefault="00EE2FE2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BE5BBB" w14:textId="2148C7A6" w:rsidR="00EE2FE2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269" w:type="dxa"/>
            <w:gridSpan w:val="2"/>
          </w:tcPr>
          <w:p w14:paraId="6CD1FF8E" w14:textId="77777777" w:rsidR="00EE2FE2" w:rsidRPr="00EF3608" w:rsidRDefault="00EE2FE2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F45D6A2" w14:textId="4835B92A" w:rsidR="00EE2FE2" w:rsidRPr="00EF3608" w:rsidRDefault="00EE2FE2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6BD60668" w14:textId="77777777" w:rsidTr="00932B1A">
        <w:tc>
          <w:tcPr>
            <w:tcW w:w="4590" w:type="dxa"/>
          </w:tcPr>
          <w:p w14:paraId="217CF41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51AD5ABE" w14:textId="60370E0B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35.79</w:t>
            </w:r>
          </w:p>
        </w:tc>
        <w:tc>
          <w:tcPr>
            <w:tcW w:w="236" w:type="dxa"/>
            <w:shd w:val="clear" w:color="auto" w:fill="auto"/>
          </w:tcPr>
          <w:p w14:paraId="027F07F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E603EA7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20.70</w:t>
            </w:r>
          </w:p>
        </w:tc>
        <w:tc>
          <w:tcPr>
            <w:tcW w:w="270" w:type="dxa"/>
          </w:tcPr>
          <w:p w14:paraId="2D507CE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4EB3D" w14:textId="603C8E06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35.79</w:t>
            </w:r>
          </w:p>
        </w:tc>
        <w:tc>
          <w:tcPr>
            <w:tcW w:w="269" w:type="dxa"/>
            <w:gridSpan w:val="2"/>
          </w:tcPr>
          <w:p w14:paraId="1A51288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68D7533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45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20.70</w:t>
            </w:r>
          </w:p>
        </w:tc>
      </w:tr>
      <w:tr w:rsidR="00904EEB" w:rsidRPr="00EF3608" w14:paraId="7D7AEA42" w14:textId="77777777" w:rsidTr="00932B1A">
        <w:tc>
          <w:tcPr>
            <w:tcW w:w="4590" w:type="dxa"/>
          </w:tcPr>
          <w:p w14:paraId="0CC0BEA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95F556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5C1B7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D97B12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2F83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A9E6F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90DA0E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AE20F8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EF3608" w14:paraId="7651E730" w14:textId="77777777" w:rsidTr="00932B1A">
        <w:tc>
          <w:tcPr>
            <w:tcW w:w="4590" w:type="dxa"/>
          </w:tcPr>
          <w:p w14:paraId="6F79F0F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7" w:type="dxa"/>
            <w:shd w:val="clear" w:color="auto" w:fill="auto"/>
          </w:tcPr>
          <w:p w14:paraId="341E31D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6AAD3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883117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19B7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F69FB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259134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E44893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EF3608" w14:paraId="1D8229CC" w14:textId="77777777" w:rsidTr="00932B1A">
        <w:tc>
          <w:tcPr>
            <w:tcW w:w="4590" w:type="dxa"/>
          </w:tcPr>
          <w:p w14:paraId="3F1F0A3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4D77124" w14:textId="7B0ABE1B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88.97</w:t>
            </w:r>
          </w:p>
        </w:tc>
        <w:tc>
          <w:tcPr>
            <w:tcW w:w="236" w:type="dxa"/>
            <w:shd w:val="clear" w:color="auto" w:fill="auto"/>
          </w:tcPr>
          <w:p w14:paraId="781C3C6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6E4642D0" w14:textId="7E53F535" w:rsidR="00904EEB" w:rsidRPr="00EF3608" w:rsidRDefault="007566AE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91.97</w:t>
            </w:r>
          </w:p>
        </w:tc>
        <w:tc>
          <w:tcPr>
            <w:tcW w:w="270" w:type="dxa"/>
          </w:tcPr>
          <w:p w14:paraId="187E081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609552A" w14:textId="6E5B4054" w:rsidR="00904EEB" w:rsidRPr="00EF3608" w:rsidRDefault="00EE2FE2" w:rsidP="00B0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1F14FAE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02EB7207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70BCF2A7" w14:textId="77777777" w:rsidTr="00932B1A">
        <w:tc>
          <w:tcPr>
            <w:tcW w:w="4590" w:type="dxa"/>
          </w:tcPr>
          <w:p w14:paraId="258A33E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1F51521" w14:textId="6791EE35" w:rsidR="00904EEB" w:rsidRPr="00EF3608" w:rsidRDefault="00E8688C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31.63</w:t>
            </w:r>
          </w:p>
        </w:tc>
        <w:tc>
          <w:tcPr>
            <w:tcW w:w="236" w:type="dxa"/>
            <w:shd w:val="clear" w:color="auto" w:fill="auto"/>
          </w:tcPr>
          <w:p w14:paraId="72387D6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7C2F161A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23.52</w:t>
            </w:r>
          </w:p>
        </w:tc>
        <w:tc>
          <w:tcPr>
            <w:tcW w:w="270" w:type="dxa"/>
          </w:tcPr>
          <w:p w14:paraId="356FED3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1ED1880" w14:textId="256A8D93" w:rsidR="00904EEB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1FD1AA1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4976E1B0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2FE2" w:rsidRPr="00EF3608" w14:paraId="6B21A29E" w14:textId="77777777" w:rsidTr="00932B1A">
        <w:tc>
          <w:tcPr>
            <w:tcW w:w="4590" w:type="dxa"/>
          </w:tcPr>
          <w:p w14:paraId="2493310F" w14:textId="77777777" w:rsidR="00EE2FE2" w:rsidRPr="00EF3608" w:rsidRDefault="00EE2FE2" w:rsidP="005B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DCDC074" w14:textId="5AB36B8D" w:rsidR="00EE2FE2" w:rsidRPr="00EF3608" w:rsidRDefault="00E8688C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36" w:type="dxa"/>
            <w:shd w:val="clear" w:color="auto" w:fill="auto"/>
          </w:tcPr>
          <w:p w14:paraId="195CEEDF" w14:textId="77777777" w:rsidR="00EE2FE2" w:rsidRPr="00EF3608" w:rsidRDefault="00EE2FE2" w:rsidP="005B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1D44947D" w14:textId="77777777" w:rsidR="00EE2FE2" w:rsidRPr="00EF3608" w:rsidRDefault="00EE2FE2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6B015114" w14:textId="77777777" w:rsidR="00EE2FE2" w:rsidRPr="00EF3608" w:rsidRDefault="00EE2FE2" w:rsidP="005B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C906C05" w14:textId="77777777" w:rsidR="00EE2FE2" w:rsidRPr="00EF3608" w:rsidRDefault="00EE2FE2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B8CCA1E" w14:textId="77777777" w:rsidR="00EE2FE2" w:rsidRPr="00EF3608" w:rsidRDefault="00EE2FE2" w:rsidP="005B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2332B39F" w14:textId="77777777" w:rsidR="00EE2FE2" w:rsidRPr="00EF3608" w:rsidRDefault="00EE2FE2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028CBAA0" w14:textId="77777777" w:rsidTr="00932B1A">
        <w:tc>
          <w:tcPr>
            <w:tcW w:w="4590" w:type="dxa"/>
          </w:tcPr>
          <w:p w14:paraId="1BB5E91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CBB7A36" w14:textId="7ACBB60A" w:rsidR="00904EEB" w:rsidRPr="00EF3608" w:rsidRDefault="00E8688C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4C2A3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17FBFCC3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1C7F9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557608E" w14:textId="72E70468" w:rsidR="00904EEB" w:rsidRPr="00EF3608" w:rsidRDefault="00E8688C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40.26</w:t>
            </w:r>
          </w:p>
        </w:tc>
        <w:tc>
          <w:tcPr>
            <w:tcW w:w="269" w:type="dxa"/>
            <w:gridSpan w:val="2"/>
          </w:tcPr>
          <w:p w14:paraId="541FF0D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686840D9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38.43</w:t>
            </w:r>
          </w:p>
        </w:tc>
      </w:tr>
      <w:tr w:rsidR="00904EEB" w:rsidRPr="00EF3608" w14:paraId="5D9CEB6E" w14:textId="77777777" w:rsidTr="00932B1A">
        <w:tc>
          <w:tcPr>
            <w:tcW w:w="4590" w:type="dxa"/>
          </w:tcPr>
          <w:p w14:paraId="6BE02DE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24E6725" w14:textId="3218E306" w:rsidR="00904EEB" w:rsidRPr="00EF3608" w:rsidRDefault="00E8688C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236" w:type="dxa"/>
            <w:shd w:val="clear" w:color="auto" w:fill="auto"/>
          </w:tcPr>
          <w:p w14:paraId="64D7A7A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404831EC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270" w:type="dxa"/>
          </w:tcPr>
          <w:p w14:paraId="2CB00CA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8E2BF1B" w14:textId="5A75B1BB" w:rsidR="00904EEB" w:rsidRPr="00EF3608" w:rsidRDefault="00E8688C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269" w:type="dxa"/>
            <w:gridSpan w:val="2"/>
          </w:tcPr>
          <w:p w14:paraId="2DCA577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468B0072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2.67</w:t>
            </w:r>
          </w:p>
        </w:tc>
      </w:tr>
      <w:tr w:rsidR="00904EEB" w:rsidRPr="00EF3608" w14:paraId="37C58FAC" w14:textId="77777777" w:rsidTr="00932B1A">
        <w:tc>
          <w:tcPr>
            <w:tcW w:w="4590" w:type="dxa"/>
          </w:tcPr>
          <w:p w14:paraId="6800C8E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1274B7D" w14:textId="7AF68306" w:rsidR="00904EEB" w:rsidRPr="00EF3608" w:rsidRDefault="00333A39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23.10</w:t>
            </w:r>
          </w:p>
        </w:tc>
        <w:tc>
          <w:tcPr>
            <w:tcW w:w="236" w:type="dxa"/>
            <w:shd w:val="clear" w:color="auto" w:fill="auto"/>
          </w:tcPr>
          <w:p w14:paraId="5B87B58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004BE1F3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20.17</w:t>
            </w:r>
          </w:p>
        </w:tc>
        <w:tc>
          <w:tcPr>
            <w:tcW w:w="270" w:type="dxa"/>
          </w:tcPr>
          <w:p w14:paraId="7A27E76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7E5B9EE" w14:textId="6EA9F768" w:rsidR="00904EEB" w:rsidRPr="00EF3608" w:rsidRDefault="00E8688C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5.88</w:t>
            </w:r>
          </w:p>
        </w:tc>
        <w:tc>
          <w:tcPr>
            <w:tcW w:w="269" w:type="dxa"/>
            <w:gridSpan w:val="2"/>
          </w:tcPr>
          <w:p w14:paraId="731AC16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647A02AD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4.95</w:t>
            </w:r>
          </w:p>
        </w:tc>
      </w:tr>
      <w:tr w:rsidR="00904EEB" w:rsidRPr="00EF3608" w14:paraId="6D3E69B1" w14:textId="77777777" w:rsidTr="00932B1A">
        <w:tc>
          <w:tcPr>
            <w:tcW w:w="4590" w:type="dxa"/>
          </w:tcPr>
          <w:p w14:paraId="312597B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A3B4133" w14:textId="460062CF" w:rsidR="00904EEB" w:rsidRPr="00EF3608" w:rsidRDefault="00E8688C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36" w:type="dxa"/>
            <w:shd w:val="clear" w:color="auto" w:fill="auto"/>
          </w:tcPr>
          <w:p w14:paraId="1E40E79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3B01702F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0.37</w:t>
            </w:r>
          </w:p>
        </w:tc>
        <w:tc>
          <w:tcPr>
            <w:tcW w:w="270" w:type="dxa"/>
          </w:tcPr>
          <w:p w14:paraId="41399D3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A51B853" w14:textId="5ACB29B7" w:rsidR="00904EEB" w:rsidRPr="00EF3608" w:rsidRDefault="00E8688C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69" w:type="dxa"/>
            <w:gridSpan w:val="2"/>
          </w:tcPr>
          <w:p w14:paraId="0C19247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3B98BAAE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  <w:tr w:rsidR="00904EEB" w:rsidRPr="00EF3608" w14:paraId="4CB8F416" w14:textId="77777777" w:rsidTr="00932B1A">
        <w:tc>
          <w:tcPr>
            <w:tcW w:w="4590" w:type="dxa"/>
          </w:tcPr>
          <w:p w14:paraId="6A0EDA9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6E3DB1E" w14:textId="77777777" w:rsidR="00904EEB" w:rsidRPr="00EF3608" w:rsidRDefault="00904EEB" w:rsidP="001E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5A040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E5A9E7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7D63F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466FD6F0" w14:textId="77777777" w:rsidR="00904EEB" w:rsidRPr="00EF3608" w:rsidRDefault="00904EEB" w:rsidP="001E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4B958C7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33B159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4EEB" w:rsidRPr="00EF3608" w14:paraId="0F4B133C" w14:textId="77777777" w:rsidTr="00932B1A">
        <w:tc>
          <w:tcPr>
            <w:tcW w:w="4590" w:type="dxa"/>
          </w:tcPr>
          <w:p w14:paraId="6E78D7D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7" w:type="dxa"/>
            <w:shd w:val="clear" w:color="auto" w:fill="auto"/>
          </w:tcPr>
          <w:p w14:paraId="2CFD49DE" w14:textId="77777777" w:rsidR="00904EEB" w:rsidRPr="00EF3608" w:rsidRDefault="00904EEB" w:rsidP="001E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079FB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B880A8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09847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012C6AE8" w14:textId="77777777" w:rsidR="00904EEB" w:rsidRPr="00EF3608" w:rsidRDefault="00904EEB" w:rsidP="001E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70" w:lineRule="exact"/>
              <w:ind w:left="-90" w:right="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200E024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47B0A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4EEB" w:rsidRPr="00EF3608" w14:paraId="21B8FD7F" w14:textId="77777777" w:rsidTr="00932B1A">
        <w:tc>
          <w:tcPr>
            <w:tcW w:w="4590" w:type="dxa"/>
          </w:tcPr>
          <w:p w14:paraId="4E2D9FB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47541A4C" w14:textId="32B62E52" w:rsidR="00904EEB" w:rsidRPr="00EF3608" w:rsidRDefault="00333A39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</w:t>
            </w:r>
            <w:r w:rsidR="00AE2D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081BD0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C3CE90B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1.96</w:t>
            </w:r>
          </w:p>
        </w:tc>
        <w:tc>
          <w:tcPr>
            <w:tcW w:w="270" w:type="dxa"/>
          </w:tcPr>
          <w:p w14:paraId="17C5136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7E85410C" w14:textId="4EA467C0" w:rsidR="00904EEB" w:rsidRPr="00EF3608" w:rsidRDefault="00333A39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  <w:r w:rsidR="00AE2D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gridSpan w:val="2"/>
          </w:tcPr>
          <w:p w14:paraId="591D528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4F3A2CA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1.33</w:t>
            </w:r>
          </w:p>
        </w:tc>
      </w:tr>
      <w:tr w:rsidR="00904EEB" w:rsidRPr="00EF3608" w14:paraId="0EF96742" w14:textId="77777777" w:rsidTr="00932B1A">
        <w:tc>
          <w:tcPr>
            <w:tcW w:w="4590" w:type="dxa"/>
          </w:tcPr>
          <w:p w14:paraId="50E1AA0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7C43E364" w14:textId="1C2110A9" w:rsidR="00904EEB" w:rsidRPr="00EF3608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2.40</w:t>
            </w:r>
          </w:p>
        </w:tc>
        <w:tc>
          <w:tcPr>
            <w:tcW w:w="236" w:type="dxa"/>
            <w:shd w:val="clear" w:color="auto" w:fill="auto"/>
          </w:tcPr>
          <w:p w14:paraId="53777D4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A0DA958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26504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7DE3E181" w14:textId="2AA9A5E0" w:rsidR="00904EEB" w:rsidRPr="00EF3608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2.40</w:t>
            </w:r>
          </w:p>
        </w:tc>
        <w:tc>
          <w:tcPr>
            <w:tcW w:w="269" w:type="dxa"/>
            <w:gridSpan w:val="2"/>
          </w:tcPr>
          <w:p w14:paraId="2A4F06E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4C89B45" w14:textId="77777777" w:rsidR="00904EEB" w:rsidRPr="00EF3608" w:rsidRDefault="00904EEB" w:rsidP="00B0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7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41CB" w:rsidRPr="00EF3608" w14:paraId="3960938F" w14:textId="77777777" w:rsidTr="00932B1A">
        <w:tc>
          <w:tcPr>
            <w:tcW w:w="4590" w:type="dxa"/>
          </w:tcPr>
          <w:p w14:paraId="57F5F1E1" w14:textId="6C0C2153" w:rsidR="001E41CB" w:rsidRPr="00EF3608" w:rsidRDefault="001E41C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E41CB">
              <w:rPr>
                <w:rFonts w:ascii="Angsana New" w:hAnsi="Angsana New"/>
                <w:sz w:val="30"/>
                <w:szCs w:val="30"/>
                <w:cs/>
              </w:rPr>
              <w:t>รายได้จ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ากการขายสินทรัพย์ที่ไม่ใช่สินทร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1E41CB">
              <w:rPr>
                <w:rFonts w:ascii="Angsana New" w:hAnsi="Angsana New"/>
                <w:sz w:val="30"/>
                <w:szCs w:val="30"/>
                <w:cs/>
              </w:rPr>
              <w:t>พย์ดำเนินงาน</w:t>
            </w:r>
          </w:p>
        </w:tc>
        <w:tc>
          <w:tcPr>
            <w:tcW w:w="987" w:type="dxa"/>
            <w:shd w:val="clear" w:color="auto" w:fill="auto"/>
          </w:tcPr>
          <w:p w14:paraId="114D3CC7" w14:textId="49B9026E" w:rsidR="001E41CB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36" w:type="dxa"/>
            <w:shd w:val="clear" w:color="auto" w:fill="auto"/>
          </w:tcPr>
          <w:p w14:paraId="5B215151" w14:textId="77777777" w:rsidR="001E41CB" w:rsidRPr="00EF3608" w:rsidRDefault="001E41C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8398504" w14:textId="32C7B286" w:rsidR="001E41CB" w:rsidRPr="00EF3608" w:rsidRDefault="001E41C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0B635" w14:textId="77777777" w:rsidR="001E41CB" w:rsidRPr="00EF3608" w:rsidRDefault="001E41C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334ADB3B" w14:textId="47DF2385" w:rsidR="001E41CB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69" w:type="dxa"/>
            <w:gridSpan w:val="2"/>
          </w:tcPr>
          <w:p w14:paraId="59C94751" w14:textId="77777777" w:rsidR="001E41CB" w:rsidRPr="00EF3608" w:rsidRDefault="001E41C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9C1C2F3" w14:textId="14FEC987" w:rsidR="001E41CB" w:rsidRPr="00EF3608" w:rsidRDefault="001E41C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7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2164A06B" w14:textId="77777777" w:rsidTr="00932B1A">
        <w:tc>
          <w:tcPr>
            <w:tcW w:w="4590" w:type="dxa"/>
          </w:tcPr>
          <w:p w14:paraId="10FB038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14:paraId="08C22C01" w14:textId="727B0185" w:rsidR="00904EEB" w:rsidRPr="00EF3608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236" w:type="dxa"/>
            <w:shd w:val="clear" w:color="auto" w:fill="auto"/>
          </w:tcPr>
          <w:p w14:paraId="1C1EE86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8C74AB4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270" w:type="dxa"/>
          </w:tcPr>
          <w:p w14:paraId="4089C29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7FFA1315" w14:textId="53DA14BB" w:rsidR="00904EEB" w:rsidRPr="00EF3608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right="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7BB07B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D24A1EC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70" w:lineRule="exact"/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125E9B4F" w14:textId="77777777" w:rsidTr="00932B1A">
        <w:tc>
          <w:tcPr>
            <w:tcW w:w="4590" w:type="dxa"/>
          </w:tcPr>
          <w:p w14:paraId="2C6AFFD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987" w:type="dxa"/>
            <w:shd w:val="clear" w:color="auto" w:fill="auto"/>
          </w:tcPr>
          <w:p w14:paraId="1FE696B5" w14:textId="47C95408" w:rsidR="00904EEB" w:rsidRPr="00023E18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33A39">
              <w:rPr>
                <w:rFonts w:ascii="Angsana New" w:hAnsi="Angsana New"/>
                <w:sz w:val="30"/>
                <w:szCs w:val="30"/>
              </w:rPr>
              <w:t>0.</w:t>
            </w:r>
            <w:r w:rsidR="00023E18" w:rsidRPr="00333A39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6C3053ED" w14:textId="77777777" w:rsidR="00904EEB" w:rsidRPr="00023E1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7" w:type="dxa"/>
            <w:shd w:val="clear" w:color="auto" w:fill="auto"/>
          </w:tcPr>
          <w:p w14:paraId="15109174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3.56</w:t>
            </w:r>
          </w:p>
        </w:tc>
        <w:tc>
          <w:tcPr>
            <w:tcW w:w="270" w:type="dxa"/>
          </w:tcPr>
          <w:p w14:paraId="37A8C76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0F6F0CB" w14:textId="57DA7377" w:rsidR="00904EEB" w:rsidRPr="00EF3608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right="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7C8079E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7D285A9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7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41CB" w:rsidRPr="00EF3608" w14:paraId="01AAF8C1" w14:textId="77777777" w:rsidTr="00932B1A">
        <w:tc>
          <w:tcPr>
            <w:tcW w:w="4590" w:type="dxa"/>
          </w:tcPr>
          <w:p w14:paraId="1E75873D" w14:textId="4CB07149" w:rsidR="001E41CB" w:rsidRPr="00EF3608" w:rsidRDefault="001E41C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987" w:type="dxa"/>
            <w:shd w:val="clear" w:color="auto" w:fill="auto"/>
          </w:tcPr>
          <w:p w14:paraId="1DD1E4D0" w14:textId="683401A1" w:rsidR="001E41CB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36" w:type="dxa"/>
            <w:shd w:val="clear" w:color="auto" w:fill="auto"/>
          </w:tcPr>
          <w:p w14:paraId="1843B524" w14:textId="77777777" w:rsidR="001E41CB" w:rsidRPr="00EF3608" w:rsidRDefault="001E41C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888D4AE" w14:textId="425DF60F" w:rsidR="001E41CB" w:rsidRPr="00EF3608" w:rsidRDefault="001E41C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416AA" w14:textId="77777777" w:rsidR="001E41CB" w:rsidRPr="00EF3608" w:rsidRDefault="001E41C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8F6508D" w14:textId="655A1716" w:rsidR="001E41CB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269" w:type="dxa"/>
            <w:gridSpan w:val="2"/>
          </w:tcPr>
          <w:p w14:paraId="3C7CEE11" w14:textId="77777777" w:rsidR="001E41CB" w:rsidRPr="00EF3608" w:rsidRDefault="001E41C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FC5C889" w14:textId="2654E1D0" w:rsidR="001E41CB" w:rsidRPr="00EF3608" w:rsidRDefault="001E41C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7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02CDC6B8" w14:textId="77777777" w:rsidTr="00932B1A">
        <w:tc>
          <w:tcPr>
            <w:tcW w:w="4590" w:type="dxa"/>
            <w:shd w:val="clear" w:color="auto" w:fill="auto"/>
          </w:tcPr>
          <w:p w14:paraId="5278E34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</w:tcPr>
          <w:p w14:paraId="02B47391" w14:textId="0057EB3E" w:rsidR="00904EEB" w:rsidRPr="00EF3608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8.76</w:t>
            </w:r>
          </w:p>
        </w:tc>
        <w:tc>
          <w:tcPr>
            <w:tcW w:w="236" w:type="dxa"/>
            <w:shd w:val="clear" w:color="auto" w:fill="auto"/>
          </w:tcPr>
          <w:p w14:paraId="5FC2217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589ECDB" w14:textId="7680928D" w:rsidR="00904EEB" w:rsidRPr="00EF3608" w:rsidRDefault="002519DC" w:rsidP="0025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0" w:right="-104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04EEB" w:rsidRPr="00EF3608">
              <w:rPr>
                <w:rFonts w:ascii="Angsana New" w:hAnsi="Angsana New"/>
                <w:sz w:val="30"/>
                <w:szCs w:val="30"/>
              </w:rPr>
              <w:t>10.92</w:t>
            </w:r>
          </w:p>
        </w:tc>
        <w:tc>
          <w:tcPr>
            <w:tcW w:w="270" w:type="dxa"/>
            <w:shd w:val="clear" w:color="auto" w:fill="auto"/>
          </w:tcPr>
          <w:p w14:paraId="0750614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31AFD055" w14:textId="7C1F0FC6" w:rsidR="00904EEB" w:rsidRPr="00EF3608" w:rsidRDefault="001E41CB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5.71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0D81EE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3E273FF7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8.20</w:t>
            </w:r>
          </w:p>
        </w:tc>
      </w:tr>
      <w:tr w:rsidR="00904EEB" w:rsidRPr="00EF3608" w14:paraId="5F88CE26" w14:textId="77777777" w:rsidTr="00932B1A">
        <w:tc>
          <w:tcPr>
            <w:tcW w:w="4590" w:type="dxa"/>
            <w:shd w:val="clear" w:color="auto" w:fill="auto"/>
          </w:tcPr>
          <w:p w14:paraId="2B4D281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14:paraId="4A08748B" w14:textId="0902151B" w:rsidR="00904EEB" w:rsidRPr="00EF3608" w:rsidRDefault="00BA3239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16.11</w:t>
            </w:r>
          </w:p>
        </w:tc>
        <w:tc>
          <w:tcPr>
            <w:tcW w:w="236" w:type="dxa"/>
            <w:shd w:val="clear" w:color="auto" w:fill="auto"/>
          </w:tcPr>
          <w:p w14:paraId="416BD61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100B872" w14:textId="77777777" w:rsidR="00904EEB" w:rsidRPr="00EF3608" w:rsidRDefault="00904EEB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13.39</w:t>
            </w:r>
          </w:p>
        </w:tc>
        <w:tc>
          <w:tcPr>
            <w:tcW w:w="270" w:type="dxa"/>
            <w:shd w:val="clear" w:color="auto" w:fill="auto"/>
          </w:tcPr>
          <w:p w14:paraId="73B0DEE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6365316B" w14:textId="6F6B42B8" w:rsidR="00904EEB" w:rsidRPr="00EF3608" w:rsidRDefault="00BA3239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7.05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C25B18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0D17A7B0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5.35</w:t>
            </w:r>
          </w:p>
        </w:tc>
      </w:tr>
      <w:tr w:rsidR="00904EEB" w:rsidRPr="00EF3608" w14:paraId="75974407" w14:textId="77777777" w:rsidTr="00932B1A">
        <w:tc>
          <w:tcPr>
            <w:tcW w:w="4590" w:type="dxa"/>
            <w:shd w:val="clear" w:color="auto" w:fill="auto"/>
          </w:tcPr>
          <w:p w14:paraId="1E595F0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987" w:type="dxa"/>
            <w:shd w:val="clear" w:color="auto" w:fill="auto"/>
          </w:tcPr>
          <w:p w14:paraId="659F2D23" w14:textId="5A723C29" w:rsidR="00904EEB" w:rsidRPr="00EF3608" w:rsidRDefault="00BA3239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</w:t>
            </w:r>
          </w:p>
        </w:tc>
        <w:tc>
          <w:tcPr>
            <w:tcW w:w="236" w:type="dxa"/>
            <w:shd w:val="clear" w:color="auto" w:fill="auto"/>
          </w:tcPr>
          <w:p w14:paraId="26938E4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5C514BB" w14:textId="77777777" w:rsidR="00904EEB" w:rsidRPr="00EF3608" w:rsidRDefault="00904EEB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1.44</w:t>
            </w:r>
          </w:p>
        </w:tc>
        <w:tc>
          <w:tcPr>
            <w:tcW w:w="270" w:type="dxa"/>
            <w:shd w:val="clear" w:color="auto" w:fill="auto"/>
          </w:tcPr>
          <w:p w14:paraId="74B8F77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76FB6108" w14:textId="21324706" w:rsidR="00904EEB" w:rsidRPr="00EF3608" w:rsidRDefault="00BA3239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4C65C0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68C55693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49A26A23" w14:textId="77777777" w:rsidTr="00932B1A">
        <w:tc>
          <w:tcPr>
            <w:tcW w:w="4590" w:type="dxa"/>
            <w:shd w:val="clear" w:color="auto" w:fill="auto"/>
          </w:tcPr>
          <w:p w14:paraId="711B2DA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87" w:type="dxa"/>
            <w:shd w:val="clear" w:color="auto" w:fill="auto"/>
          </w:tcPr>
          <w:p w14:paraId="3AB3B66A" w14:textId="3A80EDEC" w:rsidR="00904EEB" w:rsidRPr="00EF3608" w:rsidRDefault="00BA3239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2.63</w:t>
            </w:r>
          </w:p>
        </w:tc>
        <w:tc>
          <w:tcPr>
            <w:tcW w:w="236" w:type="dxa"/>
            <w:shd w:val="clear" w:color="auto" w:fill="auto"/>
          </w:tcPr>
          <w:p w14:paraId="1B69CA7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488F56C" w14:textId="77777777" w:rsidR="00904EEB" w:rsidRPr="00EF3608" w:rsidRDefault="00904EEB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3.60</w:t>
            </w:r>
          </w:p>
        </w:tc>
        <w:tc>
          <w:tcPr>
            <w:tcW w:w="270" w:type="dxa"/>
            <w:shd w:val="clear" w:color="auto" w:fill="auto"/>
          </w:tcPr>
          <w:p w14:paraId="553C00E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79FC9C59" w14:textId="520742ED" w:rsidR="00904EEB" w:rsidRPr="00EF3608" w:rsidRDefault="00BA3239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B07062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07830D50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5DDD33EC" w14:textId="77777777" w:rsidTr="00932B1A">
        <w:tc>
          <w:tcPr>
            <w:tcW w:w="4590" w:type="dxa"/>
            <w:shd w:val="clear" w:color="auto" w:fill="auto"/>
          </w:tcPr>
          <w:p w14:paraId="76CEA3C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706D9B59" w14:textId="489969AE" w:rsidR="00904EEB" w:rsidRPr="00EF3608" w:rsidRDefault="00BA3239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5.64</w:t>
            </w:r>
          </w:p>
        </w:tc>
        <w:tc>
          <w:tcPr>
            <w:tcW w:w="236" w:type="dxa"/>
            <w:shd w:val="clear" w:color="auto" w:fill="auto"/>
          </w:tcPr>
          <w:p w14:paraId="37ED9CF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1AC9943" w14:textId="77777777" w:rsidR="00904EEB" w:rsidRPr="00EF3608" w:rsidRDefault="00904EEB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3.97</w:t>
            </w:r>
          </w:p>
        </w:tc>
        <w:tc>
          <w:tcPr>
            <w:tcW w:w="270" w:type="dxa"/>
            <w:shd w:val="clear" w:color="auto" w:fill="auto"/>
          </w:tcPr>
          <w:p w14:paraId="458062C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5A320D" w14:textId="1CB404FE" w:rsidR="00904EEB" w:rsidRPr="00EF3608" w:rsidRDefault="00BA3239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2.38</w:t>
            </w:r>
          </w:p>
        </w:tc>
        <w:tc>
          <w:tcPr>
            <w:tcW w:w="259" w:type="dxa"/>
            <w:shd w:val="clear" w:color="auto" w:fill="auto"/>
          </w:tcPr>
          <w:p w14:paraId="443EFAA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3F23DCDF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1.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97</w:t>
            </w:r>
          </w:p>
        </w:tc>
      </w:tr>
      <w:tr w:rsidR="002519DC" w:rsidRPr="00EF3608" w14:paraId="6B19A4C3" w14:textId="77777777" w:rsidTr="00932B1A">
        <w:tc>
          <w:tcPr>
            <w:tcW w:w="4590" w:type="dxa"/>
            <w:shd w:val="clear" w:color="auto" w:fill="auto"/>
          </w:tcPr>
          <w:p w14:paraId="0CA0C571" w14:textId="77777777" w:rsidR="002519DC" w:rsidRPr="00EF3608" w:rsidRDefault="002519D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EC3467D" w14:textId="77777777" w:rsidR="002519DC" w:rsidRDefault="002519DC" w:rsidP="0008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73D2FE" w14:textId="77777777" w:rsidR="002519DC" w:rsidRPr="00EF3608" w:rsidRDefault="002519D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A725336" w14:textId="77777777" w:rsidR="002519DC" w:rsidRPr="00EF3608" w:rsidRDefault="002519DC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EEF8B0" w14:textId="77777777" w:rsidR="002519DC" w:rsidRPr="00EF3608" w:rsidRDefault="002519D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C74903" w14:textId="77777777" w:rsidR="002519DC" w:rsidRDefault="002519DC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848C019" w14:textId="77777777" w:rsidR="002519DC" w:rsidRPr="00EF3608" w:rsidRDefault="002519D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39FE47EA" w14:textId="77777777" w:rsidR="002519DC" w:rsidRPr="00EF3608" w:rsidRDefault="002519DC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EF3608" w14:paraId="25B0F28E" w14:textId="77777777" w:rsidTr="00932B1A">
        <w:tc>
          <w:tcPr>
            <w:tcW w:w="4590" w:type="dxa"/>
            <w:shd w:val="clear" w:color="auto" w:fill="auto"/>
          </w:tcPr>
          <w:p w14:paraId="7064838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7" w:type="dxa"/>
            <w:shd w:val="clear" w:color="auto" w:fill="auto"/>
          </w:tcPr>
          <w:p w14:paraId="5B15B6D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535B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7BBA4B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AB19D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0BDFC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995448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7E733B2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166022" w14:paraId="11670BCB" w14:textId="77777777" w:rsidTr="00932B1A">
        <w:tc>
          <w:tcPr>
            <w:tcW w:w="4590" w:type="dxa"/>
            <w:shd w:val="clear" w:color="auto" w:fill="auto"/>
          </w:tcPr>
          <w:p w14:paraId="1055EBA9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78A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87" w:type="dxa"/>
            <w:shd w:val="clear" w:color="auto" w:fill="auto"/>
          </w:tcPr>
          <w:p w14:paraId="4B3E5D1A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869CD1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13AC6C1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E7C93B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1FC4A9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EC85459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0658A2B7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166022" w14:paraId="6DE16ABF" w14:textId="77777777" w:rsidTr="00932B1A">
        <w:tc>
          <w:tcPr>
            <w:tcW w:w="4590" w:type="dxa"/>
            <w:shd w:val="clear" w:color="auto" w:fill="auto"/>
          </w:tcPr>
          <w:p w14:paraId="393C1EE6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A378A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87" w:type="dxa"/>
            <w:shd w:val="clear" w:color="auto" w:fill="auto"/>
          </w:tcPr>
          <w:p w14:paraId="527A2137" w14:textId="72EE5E2E" w:rsidR="00904EEB" w:rsidRPr="00A378AA" w:rsidRDefault="00695F1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18.35</w:t>
            </w:r>
          </w:p>
        </w:tc>
        <w:tc>
          <w:tcPr>
            <w:tcW w:w="236" w:type="dxa"/>
            <w:shd w:val="clear" w:color="auto" w:fill="auto"/>
          </w:tcPr>
          <w:p w14:paraId="325915A5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EA02C8A" w14:textId="77777777" w:rsidR="00904EEB" w:rsidRPr="00A378AA" w:rsidRDefault="00904EEB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19.04</w:t>
            </w:r>
          </w:p>
        </w:tc>
        <w:tc>
          <w:tcPr>
            <w:tcW w:w="270" w:type="dxa"/>
            <w:shd w:val="clear" w:color="auto" w:fill="auto"/>
          </w:tcPr>
          <w:p w14:paraId="01D97C8F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8C25EF" w14:textId="463E8766" w:rsidR="00904EEB" w:rsidRPr="00A378AA" w:rsidRDefault="00695F1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14.01</w:t>
            </w:r>
          </w:p>
        </w:tc>
        <w:tc>
          <w:tcPr>
            <w:tcW w:w="259" w:type="dxa"/>
            <w:shd w:val="clear" w:color="auto" w:fill="auto"/>
          </w:tcPr>
          <w:p w14:paraId="0E980D35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7A3F6A64" w14:textId="77777777" w:rsidR="00904EEB" w:rsidRPr="00A378AA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14.47</w:t>
            </w:r>
          </w:p>
        </w:tc>
      </w:tr>
      <w:tr w:rsidR="00904EEB" w:rsidRPr="00166022" w14:paraId="040F77EA" w14:textId="77777777" w:rsidTr="00932B1A">
        <w:tc>
          <w:tcPr>
            <w:tcW w:w="4590" w:type="dxa"/>
            <w:shd w:val="clear" w:color="auto" w:fill="auto"/>
          </w:tcPr>
          <w:p w14:paraId="7BC91B4B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6D28FA77" w14:textId="0297D645" w:rsidR="00904EEB" w:rsidRPr="00A378AA" w:rsidRDefault="00F15630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236" w:type="dxa"/>
            <w:shd w:val="clear" w:color="auto" w:fill="auto"/>
          </w:tcPr>
          <w:p w14:paraId="581D8890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000CD45C" w14:textId="1DCD54AA" w:rsidR="00904EEB" w:rsidRPr="00A378AA" w:rsidRDefault="00F15630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1.52</w:t>
            </w:r>
          </w:p>
        </w:tc>
        <w:tc>
          <w:tcPr>
            <w:tcW w:w="270" w:type="dxa"/>
            <w:shd w:val="clear" w:color="auto" w:fill="auto"/>
          </w:tcPr>
          <w:p w14:paraId="073B6AF3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828F20" w14:textId="2D7C86C2" w:rsidR="00904EEB" w:rsidRPr="00A378AA" w:rsidRDefault="00F15630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2.96</w:t>
            </w:r>
          </w:p>
        </w:tc>
        <w:tc>
          <w:tcPr>
            <w:tcW w:w="259" w:type="dxa"/>
            <w:shd w:val="clear" w:color="auto" w:fill="auto"/>
          </w:tcPr>
          <w:p w14:paraId="64B96B26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0851D" w14:textId="77777777" w:rsidR="00904EEB" w:rsidRPr="00A378AA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1.26</w:t>
            </w:r>
          </w:p>
        </w:tc>
      </w:tr>
      <w:tr w:rsidR="00904EEB" w:rsidRPr="00EF3608" w14:paraId="46DB88B8" w14:textId="77777777" w:rsidTr="00932B1A">
        <w:tc>
          <w:tcPr>
            <w:tcW w:w="4590" w:type="dxa"/>
            <w:shd w:val="clear" w:color="auto" w:fill="auto"/>
          </w:tcPr>
          <w:p w14:paraId="6077FF55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7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B49F9" w14:textId="2B2876E3" w:rsidR="00904EEB" w:rsidRPr="00A378AA" w:rsidRDefault="00F15630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21.60</w:t>
            </w:r>
          </w:p>
        </w:tc>
        <w:tc>
          <w:tcPr>
            <w:tcW w:w="236" w:type="dxa"/>
            <w:shd w:val="clear" w:color="auto" w:fill="auto"/>
          </w:tcPr>
          <w:p w14:paraId="58A1DD73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978B1" w14:textId="77777777" w:rsidR="00904EEB" w:rsidRPr="00A378AA" w:rsidRDefault="00904EEB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8AA">
              <w:rPr>
                <w:rFonts w:ascii="Angsana New" w:hAnsi="Angsana New"/>
                <w:b/>
                <w:bCs/>
                <w:sz w:val="30"/>
                <w:szCs w:val="30"/>
              </w:rPr>
              <w:t>20.56</w:t>
            </w:r>
          </w:p>
        </w:tc>
        <w:tc>
          <w:tcPr>
            <w:tcW w:w="270" w:type="dxa"/>
            <w:shd w:val="clear" w:color="auto" w:fill="auto"/>
          </w:tcPr>
          <w:p w14:paraId="6A57F810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46EE1" w14:textId="683CF3AD" w:rsidR="00904EEB" w:rsidRPr="00A378AA" w:rsidRDefault="00F15630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16.97</w:t>
            </w:r>
          </w:p>
        </w:tc>
        <w:tc>
          <w:tcPr>
            <w:tcW w:w="259" w:type="dxa"/>
            <w:shd w:val="clear" w:color="auto" w:fill="auto"/>
          </w:tcPr>
          <w:p w14:paraId="2FAE8B40" w14:textId="77777777" w:rsidR="00904EEB" w:rsidRPr="00A378AA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0E419" w14:textId="77777777" w:rsidR="00904EEB" w:rsidRPr="00A378AA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8AA">
              <w:rPr>
                <w:rFonts w:ascii="Angsana New" w:hAnsi="Angsana New"/>
                <w:b/>
                <w:bCs/>
                <w:sz w:val="30"/>
                <w:szCs w:val="30"/>
              </w:rPr>
              <w:t>15.73</w:t>
            </w:r>
          </w:p>
        </w:tc>
      </w:tr>
    </w:tbl>
    <w:p w14:paraId="6F18DB6C" w14:textId="77777777" w:rsidR="00904EEB" w:rsidRPr="0092592B" w:rsidRDefault="00904EEB" w:rsidP="00904EEB">
      <w:pPr>
        <w:spacing w:line="370" w:lineRule="exact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36"/>
        <w:gridCol w:w="7"/>
        <w:gridCol w:w="9"/>
        <w:gridCol w:w="963"/>
        <w:gridCol w:w="11"/>
        <w:gridCol w:w="236"/>
        <w:gridCol w:w="968"/>
        <w:gridCol w:w="265"/>
        <w:gridCol w:w="9"/>
        <w:gridCol w:w="986"/>
      </w:tblGrid>
      <w:tr w:rsidR="00904EEB" w:rsidRPr="00EF3608" w14:paraId="656EE498" w14:textId="77777777" w:rsidTr="00FA1AE7">
        <w:trPr>
          <w:tblHeader/>
        </w:trPr>
        <w:tc>
          <w:tcPr>
            <w:tcW w:w="4590" w:type="dxa"/>
          </w:tcPr>
          <w:p w14:paraId="27A6C39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5" w:type="dxa"/>
            <w:gridSpan w:val="5"/>
          </w:tcPr>
          <w:p w14:paraId="43AAF77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gridSpan w:val="2"/>
          </w:tcPr>
          <w:p w14:paraId="10E34D4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8" w:type="dxa"/>
            <w:gridSpan w:val="4"/>
          </w:tcPr>
          <w:p w14:paraId="7B1811C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347DBF04" w14:textId="77777777" w:rsidTr="00FA1AE7">
        <w:trPr>
          <w:tblHeader/>
        </w:trPr>
        <w:tc>
          <w:tcPr>
            <w:tcW w:w="4590" w:type="dxa"/>
          </w:tcPr>
          <w:p w14:paraId="6A448B3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 30 มิถุนายน</w:t>
            </w:r>
          </w:p>
        </w:tc>
        <w:tc>
          <w:tcPr>
            <w:tcW w:w="990" w:type="dxa"/>
          </w:tcPr>
          <w:p w14:paraId="629E6BD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gridSpan w:val="2"/>
          </w:tcPr>
          <w:p w14:paraId="729BF84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6490F8E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7" w:type="dxa"/>
            <w:gridSpan w:val="2"/>
          </w:tcPr>
          <w:p w14:paraId="28A9EE2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1A22B43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4067D46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6A4D59D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675CF16E" w14:textId="77777777" w:rsidTr="00FA1AE7">
        <w:trPr>
          <w:tblHeader/>
        </w:trPr>
        <w:tc>
          <w:tcPr>
            <w:tcW w:w="4590" w:type="dxa"/>
          </w:tcPr>
          <w:p w14:paraId="5715D1B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11"/>
          </w:tcPr>
          <w:p w14:paraId="7B1B74C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1BEE1BC2" w14:textId="77777777" w:rsidTr="00FA1AE7">
        <w:tc>
          <w:tcPr>
            <w:tcW w:w="4590" w:type="dxa"/>
          </w:tcPr>
          <w:p w14:paraId="73A6E6B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ED1D6B" w14:textId="77777777" w:rsidR="00904EEB" w:rsidRPr="00EF3608" w:rsidRDefault="00904EEB" w:rsidP="00904EEB">
            <w:pPr>
              <w:spacing w:line="37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78E7B4B" w14:textId="77777777" w:rsidR="00904EEB" w:rsidRPr="00EF3608" w:rsidRDefault="00904EEB" w:rsidP="00904EEB">
            <w:pPr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  <w:gridSpan w:val="2"/>
          </w:tcPr>
          <w:p w14:paraId="301CDBE4" w14:textId="77777777" w:rsidR="00904EEB" w:rsidRPr="00EF3608" w:rsidRDefault="00904EEB" w:rsidP="00904EEB">
            <w:pPr>
              <w:spacing w:line="37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5E2C862E" w14:textId="77777777" w:rsidR="00904EEB" w:rsidRPr="00EF3608" w:rsidRDefault="00904EEB" w:rsidP="00904EEB">
            <w:pPr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</w:tcPr>
          <w:p w14:paraId="6D247012" w14:textId="77777777" w:rsidR="00904EEB" w:rsidRPr="00EF3608" w:rsidRDefault="00904EEB" w:rsidP="00904EEB">
            <w:pPr>
              <w:spacing w:line="37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29EC48D1" w14:textId="77777777" w:rsidR="00904EEB" w:rsidRPr="00EF3608" w:rsidRDefault="00904EEB" w:rsidP="00904EEB">
            <w:pPr>
              <w:spacing w:line="37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68B25184" w14:textId="77777777" w:rsidR="00904EEB" w:rsidRPr="00EF3608" w:rsidRDefault="00904EEB" w:rsidP="00904EEB">
            <w:pPr>
              <w:spacing w:line="37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A24" w:rsidRPr="00EF3608" w14:paraId="56F853FC" w14:textId="77777777" w:rsidTr="00FA1AE7">
        <w:tc>
          <w:tcPr>
            <w:tcW w:w="4590" w:type="dxa"/>
            <w:shd w:val="clear" w:color="auto" w:fill="auto"/>
          </w:tcPr>
          <w:p w14:paraId="18AB9D0C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0AB49859" w14:textId="5DF522D9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D4550A5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14:paraId="77339A43" w14:textId="77777777" w:rsidR="00AC0A24" w:rsidRPr="00EF3608" w:rsidRDefault="00AC0A24" w:rsidP="007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1B1F1C1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729444DD" w14:textId="2E656D4B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D22C4A0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9DE0F27" w14:textId="77777777" w:rsidR="00AC0A24" w:rsidRPr="00EF3608" w:rsidRDefault="00AC0A24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4.34</w:t>
            </w:r>
          </w:p>
        </w:tc>
      </w:tr>
      <w:tr w:rsidR="00AC0A24" w:rsidRPr="00EF3608" w14:paraId="49E73055" w14:textId="77777777" w:rsidTr="00FA1AE7">
        <w:tc>
          <w:tcPr>
            <w:tcW w:w="4590" w:type="dxa"/>
          </w:tcPr>
          <w:p w14:paraId="0FBADE77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90" w:type="dxa"/>
          </w:tcPr>
          <w:p w14:paraId="0EF52EA2" w14:textId="2046BBD2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F0AC78D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0B96701A" w14:textId="77777777" w:rsidR="00AC0A24" w:rsidRPr="00EF3608" w:rsidRDefault="00AC0A24" w:rsidP="007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25573CEF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vAlign w:val="center"/>
          </w:tcPr>
          <w:p w14:paraId="1EC96C1A" w14:textId="5BEE634F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7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318.69</w:t>
            </w:r>
          </w:p>
        </w:tc>
        <w:tc>
          <w:tcPr>
            <w:tcW w:w="274" w:type="dxa"/>
            <w:gridSpan w:val="2"/>
          </w:tcPr>
          <w:p w14:paraId="3044DBAA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CABE7C4" w14:textId="77777777" w:rsidR="00AC0A24" w:rsidRPr="00EF3608" w:rsidRDefault="00AC0A24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7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241.20</w:t>
            </w:r>
          </w:p>
        </w:tc>
      </w:tr>
      <w:tr w:rsidR="00AC0A24" w:rsidRPr="00EF3608" w14:paraId="01E97405" w14:textId="77777777" w:rsidTr="00FA1AE7">
        <w:tc>
          <w:tcPr>
            <w:tcW w:w="4590" w:type="dxa"/>
          </w:tcPr>
          <w:p w14:paraId="4535F675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23CCE94" w14:textId="54A02AB9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1CDE912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43732132" w14:textId="77777777" w:rsidR="00AC0A24" w:rsidRPr="00EF3608" w:rsidRDefault="00AC0A24" w:rsidP="007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32CD43D8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07B096A8" w14:textId="24A6B5EB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364.75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C904EB3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727EE2F" w14:textId="77777777" w:rsidR="00AC0A24" w:rsidRPr="00EF3608" w:rsidRDefault="00AC0A24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484.60</w:t>
            </w:r>
          </w:p>
        </w:tc>
      </w:tr>
      <w:tr w:rsidR="00AC0A24" w:rsidRPr="00EF3608" w14:paraId="5E306BC4" w14:textId="77777777" w:rsidTr="00FA1AE7">
        <w:tc>
          <w:tcPr>
            <w:tcW w:w="4590" w:type="dxa"/>
          </w:tcPr>
          <w:p w14:paraId="7414895A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2E641F9" w14:textId="1F93E755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67DDD2C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059ADA86" w14:textId="77777777" w:rsidR="00AC0A24" w:rsidRPr="00EF3608" w:rsidRDefault="00AC0A24" w:rsidP="007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20BDEB9F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3104FB4B" w14:textId="5AAA7521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781.21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7293F7E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7475970B" w14:textId="77777777" w:rsidR="00AC0A24" w:rsidRPr="00EF3608" w:rsidRDefault="00AC0A24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533.60</w:t>
            </w:r>
          </w:p>
        </w:tc>
      </w:tr>
      <w:tr w:rsidR="00AC0A24" w:rsidRPr="00EF3608" w14:paraId="226564B0" w14:textId="77777777" w:rsidTr="00FA1AE7">
        <w:tc>
          <w:tcPr>
            <w:tcW w:w="4590" w:type="dxa"/>
          </w:tcPr>
          <w:p w14:paraId="02A33844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AB2380F" w14:textId="081E5F7B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21D6980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2D651A02" w14:textId="77777777" w:rsidR="00AC0A24" w:rsidRPr="00EF3608" w:rsidRDefault="00AC0A24" w:rsidP="007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1AA395A5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10B0A965" w14:textId="697F1F0F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112.01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45F41FC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35734686" w14:textId="77777777" w:rsidR="00AC0A24" w:rsidRPr="00EF3608" w:rsidRDefault="00AC0A24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112.38</w:t>
            </w:r>
          </w:p>
        </w:tc>
      </w:tr>
      <w:tr w:rsidR="00AC0A24" w:rsidRPr="00EF3608" w14:paraId="6798896F" w14:textId="77777777" w:rsidTr="00FA1AE7">
        <w:tc>
          <w:tcPr>
            <w:tcW w:w="4590" w:type="dxa"/>
          </w:tcPr>
          <w:p w14:paraId="26D47DE5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40EE7862" w14:textId="10419C9F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78D184D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1AEA0D81" w14:textId="77777777" w:rsidR="00AC0A24" w:rsidRPr="00EF3608" w:rsidRDefault="00AC0A24" w:rsidP="007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2014C4F0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7D3F212" w14:textId="66CF4631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42.30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8FA6FEE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3AA50408" w14:textId="77777777" w:rsidR="00AC0A24" w:rsidRPr="00EF3608" w:rsidRDefault="00AC0A24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42.30</w:t>
            </w:r>
          </w:p>
        </w:tc>
      </w:tr>
      <w:tr w:rsidR="00AC0A24" w:rsidRPr="00EF3608" w14:paraId="34ACE17E" w14:textId="77777777" w:rsidTr="00FA1AE7">
        <w:tc>
          <w:tcPr>
            <w:tcW w:w="4590" w:type="dxa"/>
          </w:tcPr>
          <w:p w14:paraId="61DD620E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990" w:type="dxa"/>
          </w:tcPr>
          <w:p w14:paraId="0507A129" w14:textId="4022364F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0BE4EDB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6FE3DA6F" w14:textId="77777777" w:rsidR="00AC0A24" w:rsidRPr="00EF3608" w:rsidRDefault="00AC0A24" w:rsidP="007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133FBAFB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0EF4DCF8" w14:textId="55985D7B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2CDC8E5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0BA0D8E1" w14:textId="77777777" w:rsidR="00AC0A24" w:rsidRPr="00EF3608" w:rsidRDefault="00AC0A24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0.09</w:t>
            </w:r>
          </w:p>
        </w:tc>
      </w:tr>
      <w:tr w:rsidR="00AC0A24" w:rsidRPr="00EF3608" w14:paraId="1CDC6361" w14:textId="77777777" w:rsidTr="00FA1AE7">
        <w:tc>
          <w:tcPr>
            <w:tcW w:w="4590" w:type="dxa"/>
          </w:tcPr>
          <w:p w14:paraId="675369A0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06080A93" w14:textId="7B8A5787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D8A6F02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42D1961D" w14:textId="77777777" w:rsidR="00AC0A24" w:rsidRPr="00EF3608" w:rsidRDefault="00AC0A24" w:rsidP="007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7D78B012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1A07A511" w14:textId="3E96690A" w:rsidR="00AC0A24" w:rsidRPr="00EF3608" w:rsidRDefault="00AC0A24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25440D6" w14:textId="77777777" w:rsidR="00AC0A24" w:rsidRPr="00EF3608" w:rsidRDefault="00AC0A24" w:rsidP="00AC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5482C67" w14:textId="77777777" w:rsidR="00AC0A24" w:rsidRPr="00EF3608" w:rsidRDefault="00AC0A24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</w:tr>
      <w:tr w:rsidR="00904EEB" w:rsidRPr="00EF3608" w14:paraId="7B486D04" w14:textId="77777777" w:rsidTr="00FA1AE7">
        <w:tc>
          <w:tcPr>
            <w:tcW w:w="4590" w:type="dxa"/>
          </w:tcPr>
          <w:p w14:paraId="4DDD52A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B8EFB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57D2176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31D899E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gridSpan w:val="2"/>
          </w:tcPr>
          <w:p w14:paraId="5D959B7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4F7B29C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2FEC4E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42D4DDA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EF3608" w14:paraId="14BC1E6C" w14:textId="77777777" w:rsidTr="00FA1AE7">
        <w:tc>
          <w:tcPr>
            <w:tcW w:w="4590" w:type="dxa"/>
          </w:tcPr>
          <w:p w14:paraId="248B1D6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7F2CD8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8C2C1B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328DE93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0937A54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36CBD87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453C91B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FAE172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A24" w:rsidRPr="00EF3608" w14:paraId="1DF04877" w14:textId="77777777" w:rsidTr="00FA1AE7">
        <w:tc>
          <w:tcPr>
            <w:tcW w:w="4590" w:type="dxa"/>
          </w:tcPr>
          <w:p w14:paraId="5C9EFFBE" w14:textId="492D91FB" w:rsidR="00AC0A24" w:rsidRPr="00EF3608" w:rsidRDefault="00AC0A2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5AC60778" w14:textId="265B9088" w:rsidR="00AC0A24" w:rsidRPr="00A378AA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0.</w:t>
            </w:r>
            <w:r w:rsidR="00B60E57" w:rsidRPr="00A378A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A197290" w14:textId="77777777" w:rsidR="00AC0A24" w:rsidRPr="00A378AA" w:rsidRDefault="00AC0A2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14:paraId="3D4CF4B3" w14:textId="62391E8A" w:rsidR="00AC0A24" w:rsidRPr="00A378AA" w:rsidRDefault="00AC0A24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4C545091" w14:textId="77777777" w:rsidR="00AC0A24" w:rsidRPr="00A378AA" w:rsidRDefault="00AC0A2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59A3A6D6" w14:textId="27DF74A2" w:rsidR="00AC0A24" w:rsidRPr="00A378AA" w:rsidRDefault="00AC0A24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0.</w:t>
            </w:r>
            <w:r w:rsidR="00B60E57" w:rsidRPr="00A378A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74" w:type="dxa"/>
            <w:gridSpan w:val="2"/>
          </w:tcPr>
          <w:p w14:paraId="7644499D" w14:textId="77777777" w:rsidR="00AC0A24" w:rsidRPr="00EF3608" w:rsidRDefault="00AC0A2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4C8FF20" w14:textId="5411A5A1" w:rsidR="00AC0A24" w:rsidRPr="00EF3608" w:rsidRDefault="00AC0A24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3FC0716D" w14:textId="77777777" w:rsidTr="00FA1AE7">
        <w:tc>
          <w:tcPr>
            <w:tcW w:w="4590" w:type="dxa"/>
          </w:tcPr>
          <w:p w14:paraId="0FE7DF7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90" w:type="dxa"/>
          </w:tcPr>
          <w:p w14:paraId="4D759879" w14:textId="53DEA41D" w:rsidR="00904EEB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84.63</w:t>
            </w:r>
          </w:p>
        </w:tc>
        <w:tc>
          <w:tcPr>
            <w:tcW w:w="243" w:type="dxa"/>
            <w:gridSpan w:val="2"/>
          </w:tcPr>
          <w:p w14:paraId="3367408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1B2394CC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62.10</w:t>
            </w:r>
          </w:p>
        </w:tc>
        <w:tc>
          <w:tcPr>
            <w:tcW w:w="247" w:type="dxa"/>
            <w:gridSpan w:val="2"/>
          </w:tcPr>
          <w:p w14:paraId="3F10257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6979E10D" w14:textId="56B10551" w:rsidR="00904EEB" w:rsidRPr="00EF3608" w:rsidRDefault="00AC0A24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84.63</w:t>
            </w:r>
          </w:p>
        </w:tc>
        <w:tc>
          <w:tcPr>
            <w:tcW w:w="274" w:type="dxa"/>
            <w:gridSpan w:val="2"/>
          </w:tcPr>
          <w:p w14:paraId="03BBB0F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528126F5" w14:textId="77777777" w:rsidR="00904EEB" w:rsidRPr="00EF3608" w:rsidRDefault="00904EEB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62.10</w:t>
            </w:r>
          </w:p>
        </w:tc>
      </w:tr>
      <w:tr w:rsidR="00AC0A24" w:rsidRPr="00EF3608" w14:paraId="0B9DDA31" w14:textId="77777777" w:rsidTr="00FA1AE7">
        <w:tc>
          <w:tcPr>
            <w:tcW w:w="4590" w:type="dxa"/>
          </w:tcPr>
          <w:p w14:paraId="201A4FB6" w14:textId="19B907EC" w:rsidR="00AC0A24" w:rsidRPr="00EF3608" w:rsidRDefault="00AC0A2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C70B570" w14:textId="7D929A27" w:rsidR="00AC0A24" w:rsidRPr="00EF3608" w:rsidRDefault="00AC0A24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43" w:type="dxa"/>
            <w:gridSpan w:val="2"/>
          </w:tcPr>
          <w:p w14:paraId="7AED45A0" w14:textId="77777777" w:rsidR="00AC0A24" w:rsidRPr="00EF3608" w:rsidRDefault="00AC0A2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7B951750" w14:textId="049F44CA" w:rsidR="00AC0A24" w:rsidRPr="00EF3608" w:rsidRDefault="00AC0A24" w:rsidP="007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21AC5293" w14:textId="77777777" w:rsidR="00AC0A24" w:rsidRPr="00EF3608" w:rsidRDefault="00AC0A2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6AE88447" w14:textId="50FAF0DD" w:rsidR="00AC0A24" w:rsidRPr="00EF3608" w:rsidRDefault="00AC0A24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74" w:type="dxa"/>
            <w:gridSpan w:val="2"/>
          </w:tcPr>
          <w:p w14:paraId="75277E71" w14:textId="77777777" w:rsidR="00AC0A24" w:rsidRPr="00EF3608" w:rsidRDefault="00AC0A2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72AAF90" w14:textId="6BE05DFB" w:rsidR="00AC0A24" w:rsidRPr="00EF3608" w:rsidRDefault="00AC0A2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1192FA0D" w14:textId="77777777" w:rsidTr="00FA1AE7">
        <w:tc>
          <w:tcPr>
            <w:tcW w:w="4590" w:type="dxa"/>
          </w:tcPr>
          <w:p w14:paraId="54CC361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43115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CFD881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055B488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19FB33C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54FDF1A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2D2C220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1123482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434D" w:rsidRPr="00EF3608" w14:paraId="343D2635" w14:textId="77777777" w:rsidTr="00FA1AE7">
        <w:tc>
          <w:tcPr>
            <w:tcW w:w="4590" w:type="dxa"/>
          </w:tcPr>
          <w:p w14:paraId="5C6B08F6" w14:textId="77777777" w:rsidR="003D434D" w:rsidRDefault="003D434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  <w:p w14:paraId="10947E4F" w14:textId="77777777" w:rsidR="004A3391" w:rsidRDefault="004A3391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  <w:p w14:paraId="271D31A7" w14:textId="77777777" w:rsidR="005B3015" w:rsidRPr="00EF3608" w:rsidRDefault="005B3015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606944C" w14:textId="77777777" w:rsidR="003D434D" w:rsidRPr="00EF3608" w:rsidRDefault="003D434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573E16A" w14:textId="77777777" w:rsidR="003D434D" w:rsidRPr="00EF3608" w:rsidRDefault="003D434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299B91BD" w14:textId="77777777" w:rsidR="003D434D" w:rsidRPr="00EF3608" w:rsidRDefault="003D434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5032C2F2" w14:textId="77777777" w:rsidR="003D434D" w:rsidRPr="00EF3608" w:rsidRDefault="003D434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466D9C19" w14:textId="77777777" w:rsidR="003D434D" w:rsidRPr="00EF3608" w:rsidRDefault="003D434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760A5148" w14:textId="77777777" w:rsidR="003D434D" w:rsidRPr="00EF3608" w:rsidRDefault="003D434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4DD2E12" w14:textId="77777777" w:rsidR="003D434D" w:rsidRPr="00EF3608" w:rsidRDefault="003D434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EF3608" w14:paraId="000BA8EE" w14:textId="77777777" w:rsidTr="00FA1AE7">
        <w:tc>
          <w:tcPr>
            <w:tcW w:w="4590" w:type="dxa"/>
          </w:tcPr>
          <w:p w14:paraId="4E8F72F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990" w:type="dxa"/>
          </w:tcPr>
          <w:p w14:paraId="7039D74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6039F9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14:paraId="040D7E7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14B9F17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3C70AE8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49E4648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59F0A58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EF3608" w14:paraId="0EDFE201" w14:textId="77777777" w:rsidTr="00FA1AE7">
        <w:tc>
          <w:tcPr>
            <w:tcW w:w="4590" w:type="dxa"/>
          </w:tcPr>
          <w:p w14:paraId="5A5C675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vAlign w:val="center"/>
          </w:tcPr>
          <w:p w14:paraId="25F61768" w14:textId="3F63EDCD" w:rsidR="00904EEB" w:rsidRPr="00EF3608" w:rsidRDefault="00A93E65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266.91</w:t>
            </w:r>
          </w:p>
        </w:tc>
        <w:tc>
          <w:tcPr>
            <w:tcW w:w="243" w:type="dxa"/>
            <w:gridSpan w:val="2"/>
          </w:tcPr>
          <w:p w14:paraId="6CECAFD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F23D59A" w14:textId="7ACA8921" w:rsidR="00904EEB" w:rsidRPr="00EF3608" w:rsidRDefault="004D41F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267.41</w:t>
            </w:r>
          </w:p>
        </w:tc>
        <w:tc>
          <w:tcPr>
            <w:tcW w:w="247" w:type="dxa"/>
            <w:gridSpan w:val="2"/>
          </w:tcPr>
          <w:p w14:paraId="2CC65BD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50BD7030" w14:textId="7D278887" w:rsidR="00904EEB" w:rsidRPr="00EF3608" w:rsidRDefault="00A93E65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0E85C6A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3D2350CF" w14:textId="77777777" w:rsidR="00904EEB" w:rsidRPr="00EF3608" w:rsidRDefault="00904EEB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5FB987A6" w14:textId="77777777" w:rsidTr="00FA1AE7">
        <w:tc>
          <w:tcPr>
            <w:tcW w:w="4590" w:type="dxa"/>
          </w:tcPr>
          <w:p w14:paraId="3DEDFAC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990" w:type="dxa"/>
            <w:vAlign w:val="center"/>
          </w:tcPr>
          <w:p w14:paraId="6DBBA4BF" w14:textId="5359A0E7" w:rsidR="00904EEB" w:rsidRPr="00EF3608" w:rsidRDefault="00A93E65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79.10</w:t>
            </w:r>
          </w:p>
        </w:tc>
        <w:tc>
          <w:tcPr>
            <w:tcW w:w="243" w:type="dxa"/>
            <w:gridSpan w:val="2"/>
          </w:tcPr>
          <w:p w14:paraId="52AC338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34119CF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54.40</w:t>
            </w:r>
          </w:p>
        </w:tc>
        <w:tc>
          <w:tcPr>
            <w:tcW w:w="247" w:type="dxa"/>
            <w:gridSpan w:val="2"/>
          </w:tcPr>
          <w:p w14:paraId="6387DF4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6E8DB920" w14:textId="0F4D0BD2" w:rsidR="00904EEB" w:rsidRPr="00EF3608" w:rsidRDefault="00A93E65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4E03F70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092807A2" w14:textId="77777777" w:rsidR="00904EEB" w:rsidRPr="00EF3608" w:rsidRDefault="00904EEB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1F8" w:rsidRPr="00EF3608" w14:paraId="1F6072BA" w14:textId="77777777" w:rsidTr="00FA1AE7">
        <w:tc>
          <w:tcPr>
            <w:tcW w:w="4590" w:type="dxa"/>
          </w:tcPr>
          <w:p w14:paraId="170D20D7" w14:textId="10DD575C" w:rsidR="004D41F8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14:paraId="6DB19BC3" w14:textId="5AE59952" w:rsidR="004D41F8" w:rsidRDefault="004D41F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43" w:type="dxa"/>
            <w:gridSpan w:val="2"/>
          </w:tcPr>
          <w:p w14:paraId="51B188DE" w14:textId="77777777" w:rsidR="004D41F8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2DC7E66" w14:textId="6BF63D5F" w:rsidR="004D41F8" w:rsidRPr="00EF3608" w:rsidRDefault="004D41F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47" w:type="dxa"/>
            <w:gridSpan w:val="2"/>
          </w:tcPr>
          <w:p w14:paraId="7FE9C90C" w14:textId="77777777" w:rsidR="004D41F8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46D2C1D4" w14:textId="39B7D1A0" w:rsidR="004D41F8" w:rsidRDefault="004D41F8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1E62AE38" w14:textId="77777777" w:rsidR="004D41F8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4AC269C4" w14:textId="3E8869FC" w:rsidR="004D41F8" w:rsidRPr="00EF3608" w:rsidRDefault="004D41F8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155D5EA2" w14:textId="77777777" w:rsidTr="00FA1AE7">
        <w:tc>
          <w:tcPr>
            <w:tcW w:w="4590" w:type="dxa"/>
          </w:tcPr>
          <w:p w14:paraId="6B95D52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  <w:vAlign w:val="center"/>
          </w:tcPr>
          <w:p w14:paraId="6E20126F" w14:textId="21807B34" w:rsidR="00904EEB" w:rsidRPr="00EF3608" w:rsidRDefault="00A93E65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F702C8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D6908CA" w14:textId="77777777" w:rsidR="00904EEB" w:rsidRPr="00EF3608" w:rsidRDefault="00904EEB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71830DB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4BB2FC47" w14:textId="6F86729F" w:rsidR="00904EEB" w:rsidRPr="00EF3608" w:rsidRDefault="00A93E65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130.21</w:t>
            </w:r>
          </w:p>
        </w:tc>
        <w:tc>
          <w:tcPr>
            <w:tcW w:w="274" w:type="dxa"/>
            <w:gridSpan w:val="2"/>
          </w:tcPr>
          <w:p w14:paraId="2C8509E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06DADD03" w14:textId="77777777" w:rsidR="00904EEB" w:rsidRPr="00EF3608" w:rsidRDefault="00904EEB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104.09</w:t>
            </w:r>
          </w:p>
        </w:tc>
      </w:tr>
      <w:tr w:rsidR="00904EEB" w:rsidRPr="00EF3608" w14:paraId="1E32CCED" w14:textId="77777777" w:rsidTr="00FA1AE7">
        <w:tc>
          <w:tcPr>
            <w:tcW w:w="4590" w:type="dxa"/>
          </w:tcPr>
          <w:p w14:paraId="3A043C9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vAlign w:val="center"/>
          </w:tcPr>
          <w:p w14:paraId="4F94B76E" w14:textId="3905EC19" w:rsidR="00904EEB" w:rsidRPr="00EF3608" w:rsidRDefault="00A93E65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43" w:type="dxa"/>
            <w:gridSpan w:val="2"/>
          </w:tcPr>
          <w:p w14:paraId="174DE39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22199B0" w14:textId="77777777" w:rsidR="00904EEB" w:rsidRPr="00EF3608" w:rsidRDefault="00904EEB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47" w:type="dxa"/>
            <w:gridSpan w:val="2"/>
          </w:tcPr>
          <w:p w14:paraId="7E11A96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069C1A81" w14:textId="3FCA9EFA" w:rsidR="00904EEB" w:rsidRPr="00EF3608" w:rsidRDefault="00A93E65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74" w:type="dxa"/>
            <w:gridSpan w:val="2"/>
          </w:tcPr>
          <w:p w14:paraId="2DB16AC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0A59482E" w14:textId="77777777" w:rsidR="00904EEB" w:rsidRPr="00EF3608" w:rsidRDefault="00904EEB" w:rsidP="0093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</w:tr>
      <w:tr w:rsidR="00904EEB" w:rsidRPr="00EF3608" w14:paraId="7BA94C4C" w14:textId="77777777" w:rsidTr="00FA1AE7">
        <w:tc>
          <w:tcPr>
            <w:tcW w:w="4590" w:type="dxa"/>
          </w:tcPr>
          <w:p w14:paraId="1DEC6D2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90" w:type="dxa"/>
            <w:vAlign w:val="center"/>
          </w:tcPr>
          <w:p w14:paraId="122333FA" w14:textId="789B411A" w:rsidR="00904EEB" w:rsidRPr="00EF3608" w:rsidRDefault="006565AF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74.49</w:t>
            </w:r>
          </w:p>
        </w:tc>
        <w:tc>
          <w:tcPr>
            <w:tcW w:w="243" w:type="dxa"/>
            <w:gridSpan w:val="2"/>
          </w:tcPr>
          <w:p w14:paraId="6B8DBF0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7E58A9E" w14:textId="77777777" w:rsidR="00904EEB" w:rsidRPr="00EF3608" w:rsidRDefault="00904EEB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67.22</w:t>
            </w:r>
          </w:p>
        </w:tc>
        <w:tc>
          <w:tcPr>
            <w:tcW w:w="247" w:type="dxa"/>
            <w:gridSpan w:val="2"/>
          </w:tcPr>
          <w:p w14:paraId="7C038F9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2FA94710" w14:textId="11186D2E" w:rsidR="00904EEB" w:rsidRPr="00EF360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17.48</w:t>
            </w:r>
          </w:p>
        </w:tc>
        <w:tc>
          <w:tcPr>
            <w:tcW w:w="274" w:type="dxa"/>
            <w:gridSpan w:val="2"/>
          </w:tcPr>
          <w:p w14:paraId="0C18002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0FCB0C73" w14:textId="77777777" w:rsidR="00904EEB" w:rsidRPr="00EF3608" w:rsidRDefault="00904EEB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14.73</w:t>
            </w:r>
          </w:p>
        </w:tc>
      </w:tr>
      <w:tr w:rsidR="00904EEB" w:rsidRPr="00EF3608" w14:paraId="300C99D0" w14:textId="77777777" w:rsidTr="00FA1AE7">
        <w:tc>
          <w:tcPr>
            <w:tcW w:w="4590" w:type="dxa"/>
          </w:tcPr>
          <w:p w14:paraId="28E10C7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vAlign w:val="center"/>
          </w:tcPr>
          <w:p w14:paraId="5CA86A60" w14:textId="3EB58E8A" w:rsidR="00904EEB" w:rsidRPr="00EF360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  <w:tc>
          <w:tcPr>
            <w:tcW w:w="243" w:type="dxa"/>
            <w:gridSpan w:val="2"/>
          </w:tcPr>
          <w:p w14:paraId="4405DEB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03DACEE" w14:textId="77777777" w:rsidR="00904EEB" w:rsidRPr="00EF3608" w:rsidRDefault="00904EEB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1.56</w:t>
            </w:r>
          </w:p>
        </w:tc>
        <w:tc>
          <w:tcPr>
            <w:tcW w:w="247" w:type="dxa"/>
            <w:gridSpan w:val="2"/>
          </w:tcPr>
          <w:p w14:paraId="492004D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6C67B3C1" w14:textId="5D5ED525" w:rsidR="00904EEB" w:rsidRPr="00EF360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  <w:tc>
          <w:tcPr>
            <w:tcW w:w="274" w:type="dxa"/>
            <w:gridSpan w:val="2"/>
          </w:tcPr>
          <w:p w14:paraId="6167DDA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8AF819F" w14:textId="77777777" w:rsidR="00904EEB" w:rsidRPr="00EF3608" w:rsidRDefault="00904EEB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0.62</w:t>
            </w:r>
          </w:p>
        </w:tc>
      </w:tr>
      <w:tr w:rsidR="00904EEB" w:rsidRPr="00EF3608" w14:paraId="37F29661" w14:textId="77777777" w:rsidTr="00FA1AE7">
        <w:tc>
          <w:tcPr>
            <w:tcW w:w="4590" w:type="dxa"/>
          </w:tcPr>
          <w:p w14:paraId="6E758D5D" w14:textId="6CE011D3" w:rsidR="000132C4" w:rsidRPr="00EF3608" w:rsidRDefault="000132C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EBD099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525D9C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820345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46846B9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612010A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262B316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214183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EF3608" w14:paraId="14D9251E" w14:textId="77777777" w:rsidTr="00FA1AE7">
        <w:tc>
          <w:tcPr>
            <w:tcW w:w="4590" w:type="dxa"/>
          </w:tcPr>
          <w:p w14:paraId="707FE63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5B0E503" w14:textId="77777777" w:rsidR="00904EEB" w:rsidRPr="00EF3608" w:rsidRDefault="00904EEB" w:rsidP="00904EEB">
            <w:pPr>
              <w:tabs>
                <w:tab w:val="decimal" w:pos="522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3"/>
          </w:tcPr>
          <w:p w14:paraId="1E4E941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794BEED" w14:textId="77777777" w:rsidR="00904EEB" w:rsidRPr="00EF3608" w:rsidRDefault="00904EEB" w:rsidP="00904EEB">
            <w:pPr>
              <w:tabs>
                <w:tab w:val="decimal" w:pos="522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D724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71C4C72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519356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5323860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EEB" w:rsidRPr="00EF3608" w14:paraId="136C8949" w14:textId="77777777" w:rsidTr="00FA1AE7">
        <w:tc>
          <w:tcPr>
            <w:tcW w:w="4590" w:type="dxa"/>
          </w:tcPr>
          <w:p w14:paraId="6971A55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vAlign w:val="center"/>
          </w:tcPr>
          <w:p w14:paraId="47E0282F" w14:textId="1F5250A6" w:rsidR="00904EEB" w:rsidRPr="00EF360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</w:t>
            </w:r>
            <w:r w:rsidR="006565AF">
              <w:rPr>
                <w:rFonts w:ascii="Angsana New" w:hAnsi="Angsana New"/>
                <w:sz w:val="30"/>
                <w:szCs w:val="30"/>
              </w:rPr>
              <w:t>9</w:t>
            </w:r>
            <w:r w:rsidR="00AE2D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2" w:type="dxa"/>
            <w:gridSpan w:val="3"/>
          </w:tcPr>
          <w:p w14:paraId="7D72746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2AE891C0" w14:textId="77777777" w:rsidR="00904EEB" w:rsidRPr="00EF3608" w:rsidRDefault="00904EEB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5.13</w:t>
            </w:r>
          </w:p>
        </w:tc>
        <w:tc>
          <w:tcPr>
            <w:tcW w:w="236" w:type="dxa"/>
          </w:tcPr>
          <w:p w14:paraId="372C2FD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35334030" w14:textId="4595F20C" w:rsidR="00904EEB" w:rsidRPr="00EF3608" w:rsidRDefault="00AE2D55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5.11</w:t>
            </w:r>
          </w:p>
        </w:tc>
        <w:tc>
          <w:tcPr>
            <w:tcW w:w="265" w:type="dxa"/>
          </w:tcPr>
          <w:p w14:paraId="0A32546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47DD64B0" w14:textId="77777777" w:rsidR="00904EEB" w:rsidRPr="00EF3608" w:rsidRDefault="00904EEB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3.87</w:t>
            </w:r>
          </w:p>
        </w:tc>
      </w:tr>
      <w:tr w:rsidR="00904EEB" w:rsidRPr="00EF3608" w14:paraId="55C47578" w14:textId="77777777" w:rsidTr="00FA1AE7">
        <w:tc>
          <w:tcPr>
            <w:tcW w:w="4590" w:type="dxa"/>
          </w:tcPr>
          <w:p w14:paraId="45DB64B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90" w:type="dxa"/>
            <w:vAlign w:val="center"/>
          </w:tcPr>
          <w:p w14:paraId="0CB3F7AF" w14:textId="493A04A1" w:rsidR="00904EEB" w:rsidRPr="00EF360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3.20</w:t>
            </w:r>
          </w:p>
        </w:tc>
        <w:tc>
          <w:tcPr>
            <w:tcW w:w="252" w:type="dxa"/>
            <w:gridSpan w:val="3"/>
          </w:tcPr>
          <w:p w14:paraId="6F31AC5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5FACA505" w14:textId="77777777" w:rsidR="00904EEB" w:rsidRPr="00EF3608" w:rsidRDefault="00904EEB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43ABE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28276749" w14:textId="3EA328A2" w:rsidR="00904EEB" w:rsidRPr="00EF360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3.20</w:t>
            </w:r>
          </w:p>
        </w:tc>
        <w:tc>
          <w:tcPr>
            <w:tcW w:w="265" w:type="dxa"/>
          </w:tcPr>
          <w:p w14:paraId="0AB21A6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6DAB0AA6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4" w:firstLine="63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1F8" w:rsidRPr="00EF3608" w14:paraId="0892C2B2" w14:textId="77777777" w:rsidTr="007566AE">
        <w:trPr>
          <w:trHeight w:val="380"/>
        </w:trPr>
        <w:tc>
          <w:tcPr>
            <w:tcW w:w="4590" w:type="dxa"/>
          </w:tcPr>
          <w:p w14:paraId="6C96DD25" w14:textId="77777777" w:rsidR="004D41F8" w:rsidRPr="00EF3608" w:rsidRDefault="004D41F8" w:rsidP="005B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E41CB">
              <w:rPr>
                <w:rFonts w:ascii="Angsana New" w:hAnsi="Angsana New"/>
                <w:sz w:val="30"/>
                <w:szCs w:val="30"/>
                <w:cs/>
              </w:rPr>
              <w:t>รายได้จ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ากการขายสินทรัพย์ที่ไม่ใช่สินทร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1E41CB">
              <w:rPr>
                <w:rFonts w:ascii="Angsana New" w:hAnsi="Angsana New"/>
                <w:sz w:val="30"/>
                <w:szCs w:val="30"/>
                <w:cs/>
              </w:rPr>
              <w:t>พย์ดำเนินงาน</w:t>
            </w:r>
          </w:p>
        </w:tc>
        <w:tc>
          <w:tcPr>
            <w:tcW w:w="990" w:type="dxa"/>
            <w:shd w:val="clear" w:color="auto" w:fill="auto"/>
          </w:tcPr>
          <w:p w14:paraId="72AECA60" w14:textId="77777777" w:rsidR="004D41F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36" w:type="dxa"/>
            <w:shd w:val="clear" w:color="auto" w:fill="auto"/>
          </w:tcPr>
          <w:p w14:paraId="3696C17B" w14:textId="77777777" w:rsidR="004D41F8" w:rsidRPr="00EF3608" w:rsidRDefault="004D41F8" w:rsidP="005B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14:paraId="50896838" w14:textId="77777777" w:rsidR="004D41F8" w:rsidRPr="00EF3608" w:rsidRDefault="004D41F8" w:rsidP="005B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7012B2" w14:textId="77777777" w:rsidR="004D41F8" w:rsidRPr="00EF3608" w:rsidRDefault="004D41F8" w:rsidP="005B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</w:tcPr>
          <w:p w14:paraId="608A1526" w14:textId="77777777" w:rsidR="004D41F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74" w:type="dxa"/>
            <w:gridSpan w:val="2"/>
          </w:tcPr>
          <w:p w14:paraId="2C5A2E85" w14:textId="77777777" w:rsidR="004D41F8" w:rsidRPr="00EF3608" w:rsidRDefault="004D41F8" w:rsidP="005B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1AB76462" w14:textId="77777777" w:rsidR="004D41F8" w:rsidRPr="00EF3608" w:rsidRDefault="004D41F8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7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1F8" w:rsidRPr="00EF3608" w14:paraId="67070F08" w14:textId="77777777" w:rsidTr="007566AE">
        <w:trPr>
          <w:trHeight w:val="371"/>
        </w:trPr>
        <w:tc>
          <w:tcPr>
            <w:tcW w:w="4590" w:type="dxa"/>
          </w:tcPr>
          <w:p w14:paraId="1E652008" w14:textId="5C60C121" w:rsidR="004D41F8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14:paraId="288A9645" w14:textId="12B84348" w:rsidR="004D41F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4.22</w:t>
            </w:r>
          </w:p>
        </w:tc>
        <w:tc>
          <w:tcPr>
            <w:tcW w:w="252" w:type="dxa"/>
            <w:gridSpan w:val="3"/>
          </w:tcPr>
          <w:p w14:paraId="67B393DB" w14:textId="77777777" w:rsidR="004D41F8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6F3C1AA3" w14:textId="4FC0ECCC" w:rsidR="004D41F8" w:rsidRPr="00EF3608" w:rsidRDefault="004D41F8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D6D680" w14:textId="77777777" w:rsidR="004D41F8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1FEFCCEF" w14:textId="7F9462A1" w:rsidR="004D41F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2.99</w:t>
            </w:r>
          </w:p>
        </w:tc>
        <w:tc>
          <w:tcPr>
            <w:tcW w:w="265" w:type="dxa"/>
          </w:tcPr>
          <w:p w14:paraId="4D95BDF9" w14:textId="77777777" w:rsidR="004D41F8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04A5C86F" w14:textId="57458BC5" w:rsidR="004D41F8" w:rsidRPr="00EF3608" w:rsidRDefault="004D41F8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67E9796E" w14:textId="77777777" w:rsidTr="00FA1AE7">
        <w:tc>
          <w:tcPr>
            <w:tcW w:w="4590" w:type="dxa"/>
          </w:tcPr>
          <w:p w14:paraId="6CDB5D7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vAlign w:val="center"/>
          </w:tcPr>
          <w:p w14:paraId="369DE5D7" w14:textId="5DD7EE54" w:rsidR="00904EEB" w:rsidRPr="00EF3608" w:rsidRDefault="004D41F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11.07</w:t>
            </w:r>
          </w:p>
        </w:tc>
        <w:tc>
          <w:tcPr>
            <w:tcW w:w="252" w:type="dxa"/>
            <w:gridSpan w:val="3"/>
          </w:tcPr>
          <w:p w14:paraId="62873EB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797F16D3" w14:textId="77777777" w:rsidR="00904EEB" w:rsidRPr="00EF3608" w:rsidRDefault="00904EEB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11.07</w:t>
            </w:r>
          </w:p>
        </w:tc>
        <w:tc>
          <w:tcPr>
            <w:tcW w:w="236" w:type="dxa"/>
          </w:tcPr>
          <w:p w14:paraId="1B9B9D0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3BE30F0C" w14:textId="2F018626" w:rsidR="00904EEB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0C5177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74226E2C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3E2D0A5F" w14:textId="77777777" w:rsidTr="00FA1AE7">
        <w:tc>
          <w:tcPr>
            <w:tcW w:w="4590" w:type="dxa"/>
          </w:tcPr>
          <w:p w14:paraId="02E45D1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D3CC98" w14:textId="2D4987E9" w:rsidR="00904EEB" w:rsidRPr="00EF3608" w:rsidRDefault="00023E1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1.29</w:t>
            </w:r>
          </w:p>
        </w:tc>
        <w:tc>
          <w:tcPr>
            <w:tcW w:w="252" w:type="dxa"/>
            <w:gridSpan w:val="3"/>
          </w:tcPr>
          <w:p w14:paraId="115C8E2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26C66215" w14:textId="77777777" w:rsidR="00904EEB" w:rsidRPr="00EF3608" w:rsidRDefault="00904EEB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5.07</w:t>
            </w:r>
          </w:p>
        </w:tc>
        <w:tc>
          <w:tcPr>
            <w:tcW w:w="236" w:type="dxa"/>
          </w:tcPr>
          <w:p w14:paraId="23AD996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55E28265" w14:textId="4EFE5096" w:rsidR="00904EEB" w:rsidRPr="00EF3608" w:rsidRDefault="004D41F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DB13A3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4312AABE" w14:textId="77777777" w:rsidR="00904EEB" w:rsidRPr="00EF3608" w:rsidRDefault="00904EEB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56BD" w:rsidRPr="00EF3608" w14:paraId="6B41831A" w14:textId="77777777" w:rsidTr="00FA1AE7">
        <w:tc>
          <w:tcPr>
            <w:tcW w:w="4590" w:type="dxa"/>
          </w:tcPr>
          <w:p w14:paraId="7349E388" w14:textId="273546B6" w:rsidR="00E756BD" w:rsidRPr="00EF3608" w:rsidRDefault="00E756B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990" w:type="dxa"/>
            <w:vAlign w:val="center"/>
          </w:tcPr>
          <w:p w14:paraId="74AACB1E" w14:textId="249882EA" w:rsidR="00E756BD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0.46</w:t>
            </w:r>
          </w:p>
        </w:tc>
        <w:tc>
          <w:tcPr>
            <w:tcW w:w="252" w:type="dxa"/>
            <w:gridSpan w:val="3"/>
          </w:tcPr>
          <w:p w14:paraId="573F41B2" w14:textId="77777777" w:rsidR="00E756BD" w:rsidRPr="00EF3608" w:rsidRDefault="00E756B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30C836FC" w14:textId="0AC0CDAA" w:rsidR="00E756BD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F23BEA" w14:textId="77777777" w:rsidR="00E756BD" w:rsidRPr="00EF3608" w:rsidRDefault="00E756B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66F135BB" w14:textId="02DAACC4" w:rsidR="00E756BD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65" w:type="dxa"/>
          </w:tcPr>
          <w:p w14:paraId="4EA729D7" w14:textId="77777777" w:rsidR="00E756BD" w:rsidRPr="00EF3608" w:rsidRDefault="00E756BD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7DFCEDF3" w14:textId="54D1F0D9" w:rsidR="00E756BD" w:rsidRPr="00EF3608" w:rsidRDefault="00E756BD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0C2AD45D" w14:textId="77777777" w:rsidTr="00FA1AE7">
        <w:tc>
          <w:tcPr>
            <w:tcW w:w="4590" w:type="dxa"/>
          </w:tcPr>
          <w:p w14:paraId="60F3C61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90" w:type="dxa"/>
            <w:vAlign w:val="center"/>
          </w:tcPr>
          <w:p w14:paraId="03022EB4" w14:textId="62734B2B" w:rsidR="00904EEB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31.52</w:t>
            </w:r>
          </w:p>
        </w:tc>
        <w:tc>
          <w:tcPr>
            <w:tcW w:w="252" w:type="dxa"/>
            <w:gridSpan w:val="3"/>
          </w:tcPr>
          <w:p w14:paraId="05C66F8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28B17A78" w14:textId="77777777" w:rsidR="00904EEB" w:rsidRPr="00EF3608" w:rsidRDefault="00904EEB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21.78</w:t>
            </w:r>
          </w:p>
        </w:tc>
        <w:tc>
          <w:tcPr>
            <w:tcW w:w="236" w:type="dxa"/>
          </w:tcPr>
          <w:p w14:paraId="3BB411B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0617A888" w14:textId="0CF74221" w:rsidR="00904EEB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22.19</w:t>
            </w:r>
          </w:p>
        </w:tc>
        <w:tc>
          <w:tcPr>
            <w:tcW w:w="265" w:type="dxa"/>
          </w:tcPr>
          <w:p w14:paraId="54A9108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74EB911C" w14:textId="77777777" w:rsidR="00904EEB" w:rsidRPr="00EF3608" w:rsidRDefault="00904EEB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13.38</w:t>
            </w:r>
          </w:p>
        </w:tc>
      </w:tr>
      <w:tr w:rsidR="00904EEB" w:rsidRPr="00EF3608" w14:paraId="7D97FCA9" w14:textId="77777777" w:rsidTr="00FA1AE7">
        <w:tc>
          <w:tcPr>
            <w:tcW w:w="4590" w:type="dxa"/>
          </w:tcPr>
          <w:p w14:paraId="6221AA8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  <w:vAlign w:val="center"/>
          </w:tcPr>
          <w:p w14:paraId="40990152" w14:textId="6D97090B" w:rsidR="00904EEB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53.81</w:t>
            </w:r>
          </w:p>
        </w:tc>
        <w:tc>
          <w:tcPr>
            <w:tcW w:w="252" w:type="dxa"/>
            <w:gridSpan w:val="3"/>
          </w:tcPr>
          <w:p w14:paraId="48D48AA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1CD8A0D5" w14:textId="77777777" w:rsidR="00904EEB" w:rsidRPr="00EF3608" w:rsidRDefault="00904EEB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48.78</w:t>
            </w:r>
          </w:p>
        </w:tc>
        <w:tc>
          <w:tcPr>
            <w:tcW w:w="236" w:type="dxa"/>
          </w:tcPr>
          <w:p w14:paraId="3D9ED5A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117681EB" w14:textId="19545504" w:rsidR="00904EEB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21.96</w:t>
            </w:r>
          </w:p>
        </w:tc>
        <w:tc>
          <w:tcPr>
            <w:tcW w:w="265" w:type="dxa"/>
          </w:tcPr>
          <w:p w14:paraId="0A62D49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0C824B86" w14:textId="77777777" w:rsidR="00904EEB" w:rsidRPr="00EF3608" w:rsidRDefault="00904EEB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19.45</w:t>
            </w:r>
          </w:p>
        </w:tc>
      </w:tr>
      <w:tr w:rsidR="00E756BD" w:rsidRPr="00EF3608" w14:paraId="6509A04F" w14:textId="77777777" w:rsidTr="00FA1AE7">
        <w:tc>
          <w:tcPr>
            <w:tcW w:w="4590" w:type="dxa"/>
          </w:tcPr>
          <w:p w14:paraId="4AC4ED4F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990" w:type="dxa"/>
            <w:vAlign w:val="center"/>
          </w:tcPr>
          <w:p w14:paraId="7FD0CABC" w14:textId="2728F7ED" w:rsidR="00E756BD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5.71</w:t>
            </w:r>
          </w:p>
        </w:tc>
        <w:tc>
          <w:tcPr>
            <w:tcW w:w="252" w:type="dxa"/>
            <w:gridSpan w:val="3"/>
          </w:tcPr>
          <w:p w14:paraId="07FE82BD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49EA4AA0" w14:textId="77777777" w:rsidR="00E756BD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5.37</w:t>
            </w:r>
          </w:p>
        </w:tc>
        <w:tc>
          <w:tcPr>
            <w:tcW w:w="236" w:type="dxa"/>
          </w:tcPr>
          <w:p w14:paraId="3C3DBE48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27B9A80D" w14:textId="235C5B12" w:rsidR="00E756BD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870B0AC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363687EF" w14:textId="77777777" w:rsidR="00E756BD" w:rsidRPr="00EF3608" w:rsidRDefault="00E756BD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56BD" w:rsidRPr="00EF3608" w14:paraId="12DB6F78" w14:textId="77777777" w:rsidTr="00FA1AE7">
        <w:tc>
          <w:tcPr>
            <w:tcW w:w="4590" w:type="dxa"/>
          </w:tcPr>
          <w:p w14:paraId="3D57D14A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  <w:vAlign w:val="center"/>
          </w:tcPr>
          <w:p w14:paraId="6D04CE82" w14:textId="2E7181B8" w:rsidR="00E756BD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8.12</w:t>
            </w:r>
          </w:p>
        </w:tc>
        <w:tc>
          <w:tcPr>
            <w:tcW w:w="252" w:type="dxa"/>
            <w:gridSpan w:val="3"/>
          </w:tcPr>
          <w:p w14:paraId="6C734E21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1E894067" w14:textId="77777777" w:rsidR="00E756BD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8.59</w:t>
            </w:r>
          </w:p>
        </w:tc>
        <w:tc>
          <w:tcPr>
            <w:tcW w:w="236" w:type="dxa"/>
          </w:tcPr>
          <w:p w14:paraId="12785F00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2EE14397" w14:textId="291E95E9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2EAC15D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5308C787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56BD" w:rsidRPr="00EF3608" w14:paraId="20F678EA" w14:textId="77777777" w:rsidTr="00FA1AE7">
        <w:tc>
          <w:tcPr>
            <w:tcW w:w="4590" w:type="dxa"/>
          </w:tcPr>
          <w:p w14:paraId="075017E1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26B0B894" w14:textId="148D987F" w:rsidR="00E756BD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27.83</w:t>
            </w:r>
          </w:p>
        </w:tc>
        <w:tc>
          <w:tcPr>
            <w:tcW w:w="252" w:type="dxa"/>
            <w:gridSpan w:val="3"/>
          </w:tcPr>
          <w:p w14:paraId="64A5D530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8F080F5" w14:textId="77777777" w:rsidR="00E756BD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22.04</w:t>
            </w:r>
          </w:p>
        </w:tc>
        <w:tc>
          <w:tcPr>
            <w:tcW w:w="236" w:type="dxa"/>
          </w:tcPr>
          <w:p w14:paraId="4D900DC5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vAlign w:val="center"/>
          </w:tcPr>
          <w:p w14:paraId="2A6D2572" w14:textId="77ED2BFF" w:rsidR="00E756BD" w:rsidRPr="00EF3608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10.25</w:t>
            </w:r>
          </w:p>
        </w:tc>
        <w:tc>
          <w:tcPr>
            <w:tcW w:w="265" w:type="dxa"/>
          </w:tcPr>
          <w:p w14:paraId="384248F4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61F57781" w14:textId="77777777" w:rsidR="00E756BD" w:rsidRPr="00EF3608" w:rsidRDefault="00E756BD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10.5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56BD" w:rsidRPr="00EF3608" w14:paraId="32A038FB" w14:textId="77777777" w:rsidTr="00FA1AE7">
        <w:tc>
          <w:tcPr>
            <w:tcW w:w="4590" w:type="dxa"/>
          </w:tcPr>
          <w:p w14:paraId="2A8975D0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796701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3"/>
          </w:tcPr>
          <w:p w14:paraId="2A718547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012CEA1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DEE86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vAlign w:val="center"/>
          </w:tcPr>
          <w:p w14:paraId="7C046411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F7FD4C3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76122EF4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56BD" w:rsidRPr="00EF3608" w14:paraId="1C9C33CB" w14:textId="77777777" w:rsidTr="00FA1AE7">
        <w:tc>
          <w:tcPr>
            <w:tcW w:w="4590" w:type="dxa"/>
          </w:tcPr>
          <w:p w14:paraId="47B6D637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C44DE70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3"/>
          </w:tcPr>
          <w:p w14:paraId="09163C18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50C0A2F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EF8006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vAlign w:val="center"/>
          </w:tcPr>
          <w:p w14:paraId="640F1C93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2C82EA9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44B2DB84" w14:textId="77777777" w:rsidR="00E756BD" w:rsidRPr="00EF3608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6BD" w:rsidRPr="00E756BD" w14:paraId="61ABA2D0" w14:textId="77777777" w:rsidTr="00FA1AE7">
        <w:tc>
          <w:tcPr>
            <w:tcW w:w="4590" w:type="dxa"/>
          </w:tcPr>
          <w:p w14:paraId="2F7BA83F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A378A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35F246E3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3"/>
          </w:tcPr>
          <w:p w14:paraId="2A964FAD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37B7830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EA933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vAlign w:val="center"/>
          </w:tcPr>
          <w:p w14:paraId="376DC240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8C1D7FC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0F87A402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6BD" w:rsidRPr="00E756BD" w14:paraId="2BD9A2FA" w14:textId="77777777" w:rsidTr="00FA1AE7">
        <w:tc>
          <w:tcPr>
            <w:tcW w:w="4590" w:type="dxa"/>
          </w:tcPr>
          <w:p w14:paraId="1091E759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78A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4864F662" w14:textId="126169CD" w:rsidR="00E756BD" w:rsidRPr="00A378AA" w:rsidRDefault="00695F1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53.35</w:t>
            </w:r>
          </w:p>
        </w:tc>
        <w:tc>
          <w:tcPr>
            <w:tcW w:w="252" w:type="dxa"/>
            <w:gridSpan w:val="3"/>
          </w:tcPr>
          <w:p w14:paraId="644CD827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730D461A" w14:textId="77777777" w:rsidR="00E756BD" w:rsidRPr="00A378AA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52.98</w:t>
            </w:r>
          </w:p>
        </w:tc>
        <w:tc>
          <w:tcPr>
            <w:tcW w:w="236" w:type="dxa"/>
          </w:tcPr>
          <w:p w14:paraId="5F474FE6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vAlign w:val="center"/>
          </w:tcPr>
          <w:p w14:paraId="4DD11F84" w14:textId="060B7D61" w:rsidR="00E756BD" w:rsidRPr="00A378AA" w:rsidRDefault="00695F18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40.49</w:t>
            </w:r>
          </w:p>
        </w:tc>
        <w:tc>
          <w:tcPr>
            <w:tcW w:w="265" w:type="dxa"/>
          </w:tcPr>
          <w:p w14:paraId="6AB2F98C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6F1C4D98" w14:textId="77777777" w:rsidR="00E756BD" w:rsidRPr="00A378AA" w:rsidRDefault="00E756BD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40.55</w:t>
            </w:r>
          </w:p>
        </w:tc>
      </w:tr>
      <w:tr w:rsidR="00E756BD" w:rsidRPr="00E756BD" w14:paraId="042F21F4" w14:textId="77777777" w:rsidTr="00FA1AE7">
        <w:tc>
          <w:tcPr>
            <w:tcW w:w="4590" w:type="dxa"/>
          </w:tcPr>
          <w:p w14:paraId="574E13E1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78A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5D8E61" w14:textId="6FF673A4" w:rsidR="00E756BD" w:rsidRPr="00A378AA" w:rsidRDefault="00F15630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6.40</w:t>
            </w:r>
          </w:p>
        </w:tc>
        <w:tc>
          <w:tcPr>
            <w:tcW w:w="252" w:type="dxa"/>
            <w:gridSpan w:val="3"/>
          </w:tcPr>
          <w:p w14:paraId="452C11CE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</w:tcPr>
          <w:p w14:paraId="46B3DB43" w14:textId="77777777" w:rsidR="00E756BD" w:rsidRPr="00A378AA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4.41</w:t>
            </w:r>
          </w:p>
        </w:tc>
        <w:tc>
          <w:tcPr>
            <w:tcW w:w="236" w:type="dxa"/>
          </w:tcPr>
          <w:p w14:paraId="7CEF617E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center"/>
          </w:tcPr>
          <w:p w14:paraId="067C1BE8" w14:textId="38D415DE" w:rsidR="00E756BD" w:rsidRPr="00A378AA" w:rsidRDefault="00F15630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5.56</w:t>
            </w:r>
          </w:p>
        </w:tc>
        <w:tc>
          <w:tcPr>
            <w:tcW w:w="265" w:type="dxa"/>
          </w:tcPr>
          <w:p w14:paraId="624753F1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center"/>
          </w:tcPr>
          <w:p w14:paraId="656C3B63" w14:textId="77777777" w:rsidR="00E756BD" w:rsidRPr="00A378AA" w:rsidRDefault="00E756BD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3.67</w:t>
            </w:r>
          </w:p>
        </w:tc>
      </w:tr>
      <w:tr w:rsidR="00E756BD" w:rsidRPr="00EF3608" w14:paraId="3043554B" w14:textId="77777777" w:rsidTr="00FA1AE7">
        <w:tc>
          <w:tcPr>
            <w:tcW w:w="4590" w:type="dxa"/>
          </w:tcPr>
          <w:p w14:paraId="1F365114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7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D13207" w14:textId="03F9FCA0" w:rsidR="00E756BD" w:rsidRPr="00A378AA" w:rsidRDefault="00F15630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59.75</w:t>
            </w:r>
          </w:p>
        </w:tc>
        <w:tc>
          <w:tcPr>
            <w:tcW w:w="252" w:type="dxa"/>
            <w:gridSpan w:val="3"/>
          </w:tcPr>
          <w:p w14:paraId="5178EE24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4AC61" w14:textId="77777777" w:rsidR="00E756BD" w:rsidRPr="00A378AA" w:rsidRDefault="00E756BD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8AA">
              <w:rPr>
                <w:rFonts w:ascii="Angsana New" w:hAnsi="Angsana New"/>
                <w:b/>
                <w:bCs/>
                <w:sz w:val="30"/>
                <w:szCs w:val="30"/>
              </w:rPr>
              <w:t>57.39</w:t>
            </w:r>
          </w:p>
        </w:tc>
        <w:tc>
          <w:tcPr>
            <w:tcW w:w="236" w:type="dxa"/>
          </w:tcPr>
          <w:p w14:paraId="7665D2C9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46926" w14:textId="23628F3D" w:rsidR="00E756BD" w:rsidRPr="00A378AA" w:rsidRDefault="00F15630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46.05</w:t>
            </w:r>
          </w:p>
        </w:tc>
        <w:tc>
          <w:tcPr>
            <w:tcW w:w="265" w:type="dxa"/>
          </w:tcPr>
          <w:p w14:paraId="3052A1A9" w14:textId="77777777" w:rsidR="00E756BD" w:rsidRPr="00A378AA" w:rsidRDefault="00E756BD" w:rsidP="00E7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0957A" w14:textId="77777777" w:rsidR="00E756BD" w:rsidRPr="00A378AA" w:rsidRDefault="00E756BD" w:rsidP="0041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8AA">
              <w:rPr>
                <w:rFonts w:ascii="Angsana New" w:hAnsi="Angsana New"/>
                <w:b/>
                <w:bCs/>
                <w:sz w:val="30"/>
                <w:szCs w:val="30"/>
              </w:rPr>
              <w:t>44.22</w:t>
            </w:r>
          </w:p>
        </w:tc>
      </w:tr>
    </w:tbl>
    <w:p w14:paraId="222BEE59" w14:textId="77777777" w:rsidR="00904EEB" w:rsidRPr="00EF3608" w:rsidRDefault="00904EEB" w:rsidP="00904EEB">
      <w:pPr>
        <w:spacing w:line="240" w:lineRule="auto"/>
        <w:rPr>
          <w:rFonts w:ascii="Angsana New" w:hAnsi="Angsana New"/>
          <w:sz w:val="2"/>
          <w:szCs w:val="2"/>
        </w:rPr>
      </w:pPr>
      <w:r w:rsidRPr="009A0C1F">
        <w:rPr>
          <w:rFonts w:ascii="Angsana New" w:hAnsi="Angsana New"/>
          <w:sz w:val="2"/>
          <w:szCs w:val="2"/>
          <w:cs/>
        </w:rPr>
        <w:t>น</w:t>
      </w:r>
    </w:p>
    <w:p w14:paraId="735AB7D4" w14:textId="77777777" w:rsidR="00F62B4C" w:rsidRDefault="00F62B4C" w:rsidP="00753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cs/>
        </w:rPr>
      </w:pPr>
    </w:p>
    <w:p w14:paraId="3824199C" w14:textId="77777777" w:rsidR="00186969" w:rsidRDefault="00186969" w:rsidP="00753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14:paraId="771D54B0" w14:textId="77777777" w:rsidR="00E007DD" w:rsidRPr="00EF3608" w:rsidRDefault="00E007DD" w:rsidP="00753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904EEB" w:rsidRPr="00EF3608">
        <w:rPr>
          <w:rFonts w:ascii="Angsana New" w:hAnsi="Angsana New"/>
          <w:sz w:val="30"/>
          <w:szCs w:val="30"/>
        </w:rPr>
        <w:t xml:space="preserve">30 </w:t>
      </w:r>
      <w:r w:rsidR="00904EEB" w:rsidRPr="00EF3608">
        <w:rPr>
          <w:rFonts w:ascii="Angsana New" w:hAnsi="Angsana New"/>
          <w:sz w:val="30"/>
          <w:szCs w:val="30"/>
          <w:cs/>
        </w:rPr>
        <w:t>มิถุนายน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="0000430F" w:rsidRPr="00EF3608">
        <w:rPr>
          <w:rFonts w:ascii="Angsana New" w:hAnsi="Angsana New"/>
          <w:sz w:val="30"/>
          <w:szCs w:val="30"/>
        </w:rPr>
        <w:t>256</w:t>
      </w:r>
      <w:r w:rsidR="00026445" w:rsidRPr="00EF3608">
        <w:rPr>
          <w:rFonts w:ascii="Angsana New" w:hAnsi="Angsana New"/>
          <w:sz w:val="30"/>
          <w:szCs w:val="30"/>
        </w:rPr>
        <w:t>2</w:t>
      </w:r>
      <w:r w:rsidRPr="00EF3608">
        <w:rPr>
          <w:rFonts w:ascii="Angsana New" w:hAnsi="Angsana New"/>
          <w:sz w:val="30"/>
          <w:szCs w:val="30"/>
          <w:cs/>
        </w:rPr>
        <w:t xml:space="preserve"> และ </w:t>
      </w:r>
      <w:r w:rsidR="0000430F" w:rsidRPr="00EF3608">
        <w:rPr>
          <w:rFonts w:ascii="Angsana New" w:hAnsi="Angsana New"/>
          <w:sz w:val="30"/>
          <w:szCs w:val="30"/>
        </w:rPr>
        <w:t>30</w:t>
      </w:r>
      <w:r w:rsidR="009F1E71" w:rsidRPr="00EF3608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="0000430F" w:rsidRPr="00EF3608">
        <w:rPr>
          <w:rFonts w:ascii="Angsana New" w:hAnsi="Angsana New"/>
          <w:sz w:val="30"/>
          <w:szCs w:val="30"/>
        </w:rPr>
        <w:t>256</w:t>
      </w:r>
      <w:r w:rsidR="00026445" w:rsidRPr="00EF3608">
        <w:rPr>
          <w:rFonts w:ascii="Angsana New" w:hAnsi="Angsana New"/>
          <w:sz w:val="30"/>
          <w:szCs w:val="30"/>
        </w:rPr>
        <w:t>1</w:t>
      </w:r>
      <w:r w:rsidRPr="00EF360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B46CF89" w14:textId="77777777" w:rsidR="00BF7D1F" w:rsidRPr="009A0C1F" w:rsidRDefault="00BF7D1F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F7D1F" w:rsidRPr="00EF3608" w14:paraId="3C25BB10" w14:textId="77777777" w:rsidTr="00FA1AE7">
        <w:trPr>
          <w:tblHeader/>
        </w:trPr>
        <w:tc>
          <w:tcPr>
            <w:tcW w:w="4140" w:type="dxa"/>
            <w:shd w:val="clear" w:color="auto" w:fill="auto"/>
          </w:tcPr>
          <w:p w14:paraId="26948E51" w14:textId="77777777" w:rsidR="00BF7D1F" w:rsidRPr="00EF3608" w:rsidRDefault="00BF1928" w:rsidP="002B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="005200F5"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C248135" w14:textId="77777777" w:rsidR="00BF7D1F" w:rsidRPr="00EF3608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F7DA88C" w14:textId="77777777" w:rsidR="00BF7D1F" w:rsidRPr="00EF3608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2B7B19D" w14:textId="0FAE8FB5" w:rsidR="00BF7D1F" w:rsidRPr="00EF3608" w:rsidRDefault="00BF7D1F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FA1A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04EEB" w:rsidRPr="00EF3608" w14:paraId="537DCEB9" w14:textId="77777777" w:rsidTr="00FA1AE7">
        <w:trPr>
          <w:tblHeader/>
        </w:trPr>
        <w:tc>
          <w:tcPr>
            <w:tcW w:w="4140" w:type="dxa"/>
            <w:shd w:val="clear" w:color="auto" w:fill="auto"/>
          </w:tcPr>
          <w:p w14:paraId="0E86254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513E8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06D7C4A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A0738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C7C6CEB" w14:textId="77777777" w:rsidR="00904EEB" w:rsidRPr="00EF3608" w:rsidRDefault="00904EEB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6B1E4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5476733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301AB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F1E71" w:rsidRPr="00EF3608" w14:paraId="197F4206" w14:textId="77777777" w:rsidTr="00FA1AE7">
        <w:trPr>
          <w:tblHeader/>
        </w:trPr>
        <w:tc>
          <w:tcPr>
            <w:tcW w:w="4140" w:type="dxa"/>
            <w:shd w:val="clear" w:color="auto" w:fill="auto"/>
          </w:tcPr>
          <w:p w14:paraId="1C706CCC" w14:textId="77777777" w:rsidR="009F1E71" w:rsidRPr="00EF3608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0A7C91" w14:textId="77777777" w:rsidR="009F1E71" w:rsidRPr="00EF3608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D5991D4" w14:textId="77777777" w:rsidR="009F1E71" w:rsidRPr="00EF3608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3C52FA" w14:textId="77777777" w:rsidR="009F1E71" w:rsidRPr="00EF3608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547F5F2" w14:textId="77777777" w:rsidR="009F1E71" w:rsidRPr="00EF3608" w:rsidRDefault="009F1E71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B31670" w14:textId="77777777" w:rsidR="009F1E71" w:rsidRPr="00EF3608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570A086" w14:textId="77777777" w:rsidR="009F1E71" w:rsidRPr="00EF3608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CB2CB6" w14:textId="77777777" w:rsidR="009F1E71" w:rsidRPr="00EF3608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007DD" w:rsidRPr="00EF3608" w14:paraId="2424C049" w14:textId="77777777" w:rsidTr="00FA1AE7">
        <w:trPr>
          <w:trHeight w:val="425"/>
          <w:tblHeader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214960E" w14:textId="77777777" w:rsidR="00E007DD" w:rsidRPr="00EF3608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14:paraId="2ACD6191" w14:textId="77777777" w:rsidR="00E007DD" w:rsidRPr="00EF3608" w:rsidRDefault="0047092A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007DD"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</w:t>
            </w: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ท</w:t>
            </w:r>
            <w:r w:rsidRPr="00EF360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3840" w:rsidRPr="00EF3608" w14:paraId="00B14CCA" w14:textId="77777777" w:rsidTr="007566AE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0F1645F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7A45EAA" w14:textId="0B2D1423" w:rsidR="004D3840" w:rsidRPr="00EF3608" w:rsidRDefault="00666352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D0648B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ADF898" w14:textId="77777777" w:rsidR="004D3840" w:rsidRPr="00EF3608" w:rsidRDefault="004D3840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26BFBA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2961A9D" w14:textId="438B5D0C" w:rsidR="004D3840" w:rsidRPr="00EF3608" w:rsidRDefault="00E100E6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259.88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87BCEC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6772F1" w14:textId="77777777" w:rsidR="004D3840" w:rsidRPr="00EF3608" w:rsidRDefault="004D3840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12.64</w:t>
            </w:r>
          </w:p>
        </w:tc>
      </w:tr>
      <w:tr w:rsidR="0079747C" w:rsidRPr="00EF3608" w14:paraId="094837EA" w14:textId="77777777" w:rsidTr="002717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DB8E91" w14:textId="77777777" w:rsidR="0079747C" w:rsidRPr="00EF3608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DF91874" w14:textId="0B4C649B" w:rsidR="0079747C" w:rsidRPr="00EF3608" w:rsidRDefault="00666352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2C264B" w14:textId="77777777" w:rsidR="0079747C" w:rsidRPr="00EF3608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0C5EF20" w14:textId="77777777" w:rsidR="0079747C" w:rsidRPr="00EF3608" w:rsidRDefault="00B4528B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  <w:r w:rsidR="005E5C86" w:rsidRPr="00EF3608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737D56" w14:textId="77777777" w:rsidR="0079747C" w:rsidRPr="00EF3608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D9C167F" w14:textId="0CBC3F04" w:rsidR="0079747C" w:rsidRPr="00EF3608" w:rsidRDefault="00666352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17E033" w14:textId="77777777" w:rsidR="0079747C" w:rsidRPr="00EF3608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700EB1B" w14:textId="77777777" w:rsidR="0079747C" w:rsidRPr="00EF3608" w:rsidRDefault="0079747C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5C86" w:rsidRPr="00EF3608" w14:paraId="34D6B7EA" w14:textId="77777777" w:rsidTr="002717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295BBF7" w14:textId="77777777" w:rsidR="005E5C86" w:rsidRPr="00EF3608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558AFCC" w14:textId="338E072B" w:rsidR="005E5C86" w:rsidRPr="00EF3608" w:rsidRDefault="00666352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64.4</w:t>
            </w:r>
            <w:r w:rsidR="00A702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5D0060" w14:textId="77777777" w:rsidR="005E5C86" w:rsidRPr="00EF3608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8E41F7E" w14:textId="77777777" w:rsidR="005E5C86" w:rsidRPr="00EF3608" w:rsidRDefault="005E5C86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98FC97" w14:textId="77777777" w:rsidR="005E5C86" w:rsidRPr="00EF3608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21F0234" w14:textId="5E27B092" w:rsidR="005E5C86" w:rsidRPr="00EF3608" w:rsidRDefault="00E100E6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64.4</w:t>
            </w:r>
            <w:r w:rsidR="00A702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A43418" w14:textId="77777777" w:rsidR="005E5C86" w:rsidRPr="00EF3608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6F6733" w14:textId="77777777" w:rsidR="005E5C86" w:rsidRPr="00EF3608" w:rsidRDefault="005E5C86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3840" w:rsidRPr="00EF3608" w14:paraId="0CC357B3" w14:textId="77777777" w:rsidTr="002717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5A622D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752DD8" w14:textId="6F025F2E" w:rsidR="004D3840" w:rsidRPr="00EF3608" w:rsidRDefault="00666352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</w:t>
            </w:r>
            <w:r w:rsidR="00705025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6C749D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C266E7" w14:textId="592AB931" w:rsidR="004D3840" w:rsidRPr="00EF3608" w:rsidRDefault="004D3840" w:rsidP="00D3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1.</w:t>
            </w:r>
            <w:r w:rsidR="007115C6" w:rsidRPr="00EF360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F28AC6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C2CC7C" w14:textId="05BE2BCB" w:rsidR="004D3840" w:rsidRPr="00EF3608" w:rsidRDefault="00E100E6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2B82F2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4B45D9" w14:textId="77777777" w:rsidR="004D3840" w:rsidRPr="00EF3608" w:rsidRDefault="004D3840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0.97</w:t>
            </w:r>
          </w:p>
        </w:tc>
      </w:tr>
      <w:tr w:rsidR="004D3840" w:rsidRPr="00EF3608" w14:paraId="7A7E6387" w14:textId="77777777" w:rsidTr="00FA1A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D08148A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8D9E8" w14:textId="73D8FE6B" w:rsidR="004D3840" w:rsidRPr="00EF3608" w:rsidRDefault="00666352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5C5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377D3E" w:rsidRPr="00C275C5">
              <w:rPr>
                <w:rFonts w:ascii="Angsana New" w:hAnsi="Angsana New"/>
                <w:b/>
                <w:bCs/>
                <w:sz w:val="30"/>
                <w:szCs w:val="30"/>
              </w:rPr>
              <w:t>.71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9C8913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3780A" w14:textId="77777777" w:rsidR="004D3840" w:rsidRPr="00EF3608" w:rsidRDefault="00B4528B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11.19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61052E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07E9D" w14:textId="2ABA71CE" w:rsidR="004D3840" w:rsidRPr="00EF3608" w:rsidRDefault="00E100E6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327.9</w:t>
            </w:r>
            <w:r w:rsidR="00A7028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D6431F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9E04B" w14:textId="77777777" w:rsidR="004D3840" w:rsidRPr="00EF3608" w:rsidRDefault="004D3840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13.61</w:t>
            </w:r>
          </w:p>
        </w:tc>
      </w:tr>
    </w:tbl>
    <w:p w14:paraId="1B3F569F" w14:textId="77777777" w:rsidR="0064417F" w:rsidRPr="00AA459A" w:rsidRDefault="0064417F" w:rsidP="004C7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062"/>
        <w:gridCol w:w="270"/>
        <w:gridCol w:w="1080"/>
        <w:gridCol w:w="270"/>
        <w:gridCol w:w="1080"/>
        <w:gridCol w:w="270"/>
        <w:gridCol w:w="1080"/>
      </w:tblGrid>
      <w:tr w:rsidR="002F3B66" w:rsidRPr="00EF3608" w14:paraId="18F6E594" w14:textId="77777777" w:rsidTr="00215999">
        <w:tc>
          <w:tcPr>
            <w:tcW w:w="4158" w:type="dxa"/>
            <w:tcBorders>
              <w:top w:val="nil"/>
            </w:tcBorders>
          </w:tcPr>
          <w:p w14:paraId="0FF69CCD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14"/>
                <w:szCs w:val="14"/>
              </w:rPr>
              <w:br w:type="page"/>
            </w:r>
            <w:r w:rsidRPr="00EF3608"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412" w:type="dxa"/>
            <w:gridSpan w:val="3"/>
            <w:tcBorders>
              <w:top w:val="nil"/>
            </w:tcBorders>
          </w:tcPr>
          <w:p w14:paraId="02EA133B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68F07F18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14:paraId="6D48B28E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</w:tr>
      <w:tr w:rsidR="002F3B66" w:rsidRPr="00EF3608" w14:paraId="5E8002B0" w14:textId="77777777" w:rsidTr="00215999">
        <w:trPr>
          <w:trHeight w:val="70"/>
        </w:trPr>
        <w:tc>
          <w:tcPr>
            <w:tcW w:w="4158" w:type="dxa"/>
          </w:tcPr>
          <w:p w14:paraId="52D21922" w14:textId="29BCE439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(หมุนเวียน)</w:t>
            </w:r>
          </w:p>
        </w:tc>
        <w:tc>
          <w:tcPr>
            <w:tcW w:w="1062" w:type="dxa"/>
          </w:tcPr>
          <w:p w14:paraId="611B1A4C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67CCB37E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0ED977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BB98B43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206BCB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0ED43E83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6EF37D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F3B66" w:rsidRPr="00EF3608" w14:paraId="3E176307" w14:textId="77777777" w:rsidTr="00215999">
        <w:trPr>
          <w:trHeight w:val="70"/>
        </w:trPr>
        <w:tc>
          <w:tcPr>
            <w:tcW w:w="4158" w:type="dxa"/>
          </w:tcPr>
          <w:p w14:paraId="6FF3F293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CADED08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76B4105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A3310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475A2EA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7A407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A5C8325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A202424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F3B66" w:rsidRPr="00EF3608" w14:paraId="42BEA191" w14:textId="77777777" w:rsidTr="00215999">
        <w:tc>
          <w:tcPr>
            <w:tcW w:w="4158" w:type="dxa"/>
          </w:tcPr>
          <w:p w14:paraId="223ED764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14:paraId="5FD9D49E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B66" w:rsidRPr="00EF3608" w14:paraId="2AB06681" w14:textId="77777777" w:rsidTr="00B61932">
        <w:trPr>
          <w:trHeight w:val="199"/>
        </w:trPr>
        <w:tc>
          <w:tcPr>
            <w:tcW w:w="4158" w:type="dxa"/>
            <w:tcBorders>
              <w:bottom w:val="nil"/>
            </w:tcBorders>
          </w:tcPr>
          <w:p w14:paraId="26490E4B" w14:textId="0ADF1E5B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80" w:lineRule="exact"/>
              <w:ind w:right="-104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5BB62C2F" w14:textId="0329AA28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  <w:tcBorders>
              <w:bottom w:val="nil"/>
            </w:tcBorders>
          </w:tcPr>
          <w:p w14:paraId="76C9F837" w14:textId="77777777" w:rsidR="002F3B66" w:rsidRPr="00EF3608" w:rsidRDefault="002F3B66" w:rsidP="00215999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3D443A76" w14:textId="77777777" w:rsidR="002F3B66" w:rsidRPr="00EF3608" w:rsidRDefault="002F3B66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38AAB" w14:textId="77777777" w:rsidR="002F3B66" w:rsidRPr="00EF3608" w:rsidRDefault="002F3B66" w:rsidP="00215999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3A6BBF1A" w14:textId="0C6E7369" w:rsidR="002F3B66" w:rsidRPr="00EF3608" w:rsidRDefault="002F3B66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8F2162" w14:textId="77777777" w:rsidR="002F3B66" w:rsidRPr="00EF3608" w:rsidRDefault="002F3B66" w:rsidP="0021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8009DBE" w14:textId="415F20AB" w:rsidR="002F3B66" w:rsidRPr="00EF3608" w:rsidRDefault="002F3B66" w:rsidP="00143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D731D2A" w14:textId="77777777" w:rsidR="002F3B66" w:rsidRPr="00AA459A" w:rsidRDefault="002F3B66" w:rsidP="002F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062"/>
        <w:gridCol w:w="270"/>
        <w:gridCol w:w="1080"/>
        <w:gridCol w:w="270"/>
        <w:gridCol w:w="1080"/>
        <w:gridCol w:w="270"/>
        <w:gridCol w:w="1080"/>
      </w:tblGrid>
      <w:tr w:rsidR="007C1EEB" w:rsidRPr="00EF3608" w14:paraId="53D57873" w14:textId="77777777" w:rsidTr="00FF515B">
        <w:tc>
          <w:tcPr>
            <w:tcW w:w="4158" w:type="dxa"/>
            <w:tcBorders>
              <w:top w:val="nil"/>
            </w:tcBorders>
          </w:tcPr>
          <w:p w14:paraId="3AAB55C2" w14:textId="77777777" w:rsidR="007C1EEB" w:rsidRPr="00EF3608" w:rsidRDefault="005200F5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14"/>
                <w:szCs w:val="14"/>
              </w:rPr>
              <w:br w:type="page"/>
            </w:r>
            <w:r w:rsidR="009F1E71" w:rsidRPr="00EF3608">
              <w:br w:type="page"/>
            </w:r>
            <w:r w:rsidR="007C1EEB"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412" w:type="dxa"/>
            <w:gridSpan w:val="3"/>
            <w:tcBorders>
              <w:top w:val="nil"/>
            </w:tcBorders>
          </w:tcPr>
          <w:p w14:paraId="5A05D9FA" w14:textId="77777777" w:rsidR="007C1EEB" w:rsidRPr="00EF3608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2D88383E" w14:textId="69AE1DAD" w:rsidR="007C1EEB" w:rsidRPr="00EF3608" w:rsidRDefault="007C1EEB" w:rsidP="00FF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14:paraId="5DE275FE" w14:textId="16E077CC" w:rsidR="007C1EEB" w:rsidRPr="00EF3608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FF51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</w:tr>
      <w:tr w:rsidR="00904EEB" w:rsidRPr="00EF3608" w14:paraId="28C00689" w14:textId="77777777" w:rsidTr="00FF515B">
        <w:trPr>
          <w:trHeight w:val="70"/>
        </w:trPr>
        <w:tc>
          <w:tcPr>
            <w:tcW w:w="4158" w:type="dxa"/>
          </w:tcPr>
          <w:p w14:paraId="3F7AB230" w14:textId="77190A31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3B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971C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หมุนเวียน)</w:t>
            </w:r>
          </w:p>
        </w:tc>
        <w:tc>
          <w:tcPr>
            <w:tcW w:w="1062" w:type="dxa"/>
          </w:tcPr>
          <w:p w14:paraId="6112B02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24FDBF4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9F2C0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669F033" w14:textId="77777777" w:rsidR="00904EEB" w:rsidRPr="00EF3608" w:rsidRDefault="00904EEB" w:rsidP="00FF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0A99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7AE6261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5061A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0F2E2341" w14:textId="77777777" w:rsidTr="00FF515B">
        <w:trPr>
          <w:trHeight w:val="70"/>
        </w:trPr>
        <w:tc>
          <w:tcPr>
            <w:tcW w:w="4158" w:type="dxa"/>
          </w:tcPr>
          <w:p w14:paraId="69C783B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61419E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32B5B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319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AA28D77" w14:textId="77777777" w:rsidR="00904EEB" w:rsidRPr="00EF3608" w:rsidRDefault="00904EEB" w:rsidP="00FF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9CA4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D70BFB0" w14:textId="006C8410" w:rsidR="00904EEB" w:rsidRPr="00EF3608" w:rsidRDefault="00FF515B" w:rsidP="00FF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9766C8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3B009488" w14:textId="77777777" w:rsidTr="00FF515B">
        <w:tc>
          <w:tcPr>
            <w:tcW w:w="4158" w:type="dxa"/>
          </w:tcPr>
          <w:p w14:paraId="780B2E8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14:paraId="600500E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3D95555E" w14:textId="77777777" w:rsidTr="003079D5">
        <w:trPr>
          <w:trHeight w:val="425"/>
        </w:trPr>
        <w:tc>
          <w:tcPr>
            <w:tcW w:w="4158" w:type="dxa"/>
            <w:tcBorders>
              <w:bottom w:val="nil"/>
            </w:tcBorders>
          </w:tcPr>
          <w:p w14:paraId="204EED7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80" w:lineRule="exact"/>
              <w:ind w:right="-104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0EF9A436" w14:textId="5C7747AD" w:rsidR="00904EEB" w:rsidRPr="00EF3608" w:rsidRDefault="00D307C3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A1D7041" w14:textId="77777777" w:rsidR="00904EEB" w:rsidRPr="00EF3608" w:rsidRDefault="00904EEB" w:rsidP="003079D5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76682FC6" w14:textId="77777777" w:rsidR="00904EEB" w:rsidRPr="00EF3608" w:rsidRDefault="00904EEB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FDA7AF" w14:textId="77777777" w:rsidR="00904EEB" w:rsidRPr="00EF3608" w:rsidRDefault="00904EEB" w:rsidP="003079D5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3F1695A7" w14:textId="62A6776E" w:rsidR="00904EEB" w:rsidRPr="00EF3608" w:rsidRDefault="00722361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780088" w14:textId="77777777" w:rsidR="00904EEB" w:rsidRPr="00EF3608" w:rsidRDefault="00904EEB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76B94B94" w14:textId="77777777" w:rsidR="00904EEB" w:rsidRPr="00EF3608" w:rsidRDefault="00904EEB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</w:tr>
    </w:tbl>
    <w:p w14:paraId="24F8C081" w14:textId="4BE17DE2" w:rsidR="0064417F" w:rsidRPr="00AA459A" w:rsidRDefault="0064417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450"/>
        <w:gridCol w:w="1062"/>
        <w:gridCol w:w="270"/>
        <w:gridCol w:w="1080"/>
        <w:gridCol w:w="270"/>
        <w:gridCol w:w="1080"/>
        <w:gridCol w:w="270"/>
        <w:gridCol w:w="1080"/>
      </w:tblGrid>
      <w:tr w:rsidR="00BC4F68" w:rsidRPr="00EF3608" w14:paraId="5ED52F2C" w14:textId="77777777" w:rsidTr="00631F1A">
        <w:tc>
          <w:tcPr>
            <w:tcW w:w="3708" w:type="dxa"/>
          </w:tcPr>
          <w:p w14:paraId="75FDE808" w14:textId="3FD01313" w:rsidR="00BC4F68" w:rsidRPr="00EF3608" w:rsidRDefault="0064417F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BC4F68" w:rsidRPr="00EF3608">
              <w:br w:type="page"/>
            </w:r>
            <w:r w:rsidR="00BC4F68" w:rsidRPr="00EF3608">
              <w:br w:type="page"/>
            </w:r>
            <w:r w:rsidR="00BC4F68"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450" w:type="dxa"/>
          </w:tcPr>
          <w:p w14:paraId="28BB6C93" w14:textId="77777777" w:rsidR="00BC4F68" w:rsidRPr="00EF3608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39410C02" w14:textId="77777777" w:rsidR="00BC4F68" w:rsidRPr="00EF3608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7682F2" w14:textId="77777777" w:rsidR="00BC4F68" w:rsidRPr="00EF3608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8A25B3" w14:textId="77019F2B" w:rsidR="00BC4F68" w:rsidRPr="00EF3608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631F1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</w:p>
        </w:tc>
      </w:tr>
      <w:tr w:rsidR="00904EEB" w:rsidRPr="00EF3608" w14:paraId="5A8B954F" w14:textId="77777777" w:rsidTr="00150FE3">
        <w:tc>
          <w:tcPr>
            <w:tcW w:w="3708" w:type="dxa"/>
          </w:tcPr>
          <w:p w14:paraId="337FA17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426172E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829FC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4138592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C202E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2F6B69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2BD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2347385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493BE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61D9BCAA" w14:textId="77777777" w:rsidTr="00150FE3">
        <w:tc>
          <w:tcPr>
            <w:tcW w:w="3708" w:type="dxa"/>
          </w:tcPr>
          <w:p w14:paraId="37EBDEB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ECC560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0DC0F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B1470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FD72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AEEB32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D0A1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659ADB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9FB4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373655CB" w14:textId="77777777" w:rsidTr="00631F1A">
        <w:tc>
          <w:tcPr>
            <w:tcW w:w="3708" w:type="dxa"/>
          </w:tcPr>
          <w:p w14:paraId="7927B8D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3EB36A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14:paraId="719D363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4B87D046" w14:textId="77777777" w:rsidTr="00150FE3">
        <w:tc>
          <w:tcPr>
            <w:tcW w:w="3708" w:type="dxa"/>
          </w:tcPr>
          <w:p w14:paraId="3A86170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452D351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2598D63" w14:textId="37CD1A8E" w:rsidR="00904EEB" w:rsidRPr="00EF3608" w:rsidRDefault="00722361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8.30</w:t>
            </w:r>
          </w:p>
        </w:tc>
        <w:tc>
          <w:tcPr>
            <w:tcW w:w="270" w:type="dxa"/>
          </w:tcPr>
          <w:p w14:paraId="7092025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712C69" w14:textId="77777777" w:rsidR="00904EEB" w:rsidRPr="00EF3608" w:rsidRDefault="00904EEB" w:rsidP="0063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70" w:type="dxa"/>
          </w:tcPr>
          <w:p w14:paraId="0CC1796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B6CA2" w14:textId="588F95E9" w:rsidR="00904EEB" w:rsidRPr="00EF3608" w:rsidRDefault="00722361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5.32</w:t>
            </w:r>
          </w:p>
        </w:tc>
        <w:tc>
          <w:tcPr>
            <w:tcW w:w="270" w:type="dxa"/>
          </w:tcPr>
          <w:p w14:paraId="4F638B9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F3317" w14:textId="77777777" w:rsidR="00904EEB" w:rsidRPr="00EF3608" w:rsidRDefault="00904EEB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</w:tr>
      <w:tr w:rsidR="00904EEB" w:rsidRPr="00EF3608" w14:paraId="6FAED11A" w14:textId="77777777" w:rsidTr="00150FE3">
        <w:tc>
          <w:tcPr>
            <w:tcW w:w="3708" w:type="dxa"/>
          </w:tcPr>
          <w:p w14:paraId="344DDBE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29F9276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6933AB" w14:textId="32E0A792" w:rsidR="00904EEB" w:rsidRPr="00EF3608" w:rsidRDefault="00722361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4.03</w:t>
            </w:r>
          </w:p>
        </w:tc>
        <w:tc>
          <w:tcPr>
            <w:tcW w:w="270" w:type="dxa"/>
          </w:tcPr>
          <w:p w14:paraId="1CF0092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9B00F1" w14:textId="77777777" w:rsidR="00904EEB" w:rsidRPr="00EF3608" w:rsidRDefault="00904EEB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80021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DD9682" w14:textId="71E3AC12" w:rsidR="00904EEB" w:rsidRPr="00EF3608" w:rsidRDefault="00722361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4.02</w:t>
            </w:r>
          </w:p>
        </w:tc>
        <w:tc>
          <w:tcPr>
            <w:tcW w:w="270" w:type="dxa"/>
          </w:tcPr>
          <w:p w14:paraId="4CE3C4C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FFFD8C" w14:textId="77777777" w:rsidR="00904EEB" w:rsidRPr="00EF3608" w:rsidRDefault="00904EEB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61F7F4A4" w14:textId="77777777" w:rsidTr="005D36F8">
        <w:tc>
          <w:tcPr>
            <w:tcW w:w="3708" w:type="dxa"/>
          </w:tcPr>
          <w:p w14:paraId="2098CC35" w14:textId="34425B7C" w:rsidR="00904EEB" w:rsidRPr="00971CFC" w:rsidRDefault="00971CF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C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20DEC72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D8BCC7C" w14:textId="1645109D" w:rsidR="00904EEB" w:rsidRPr="00EF3608" w:rsidRDefault="00722361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12.33</w:t>
            </w:r>
          </w:p>
        </w:tc>
        <w:tc>
          <w:tcPr>
            <w:tcW w:w="270" w:type="dxa"/>
          </w:tcPr>
          <w:p w14:paraId="1730814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D08B1" w14:textId="77777777" w:rsidR="00904EEB" w:rsidRPr="00EF3608" w:rsidRDefault="00904EEB" w:rsidP="0063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8.00</w:t>
            </w:r>
          </w:p>
        </w:tc>
        <w:tc>
          <w:tcPr>
            <w:tcW w:w="270" w:type="dxa"/>
          </w:tcPr>
          <w:p w14:paraId="4CA33E1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923015" w14:textId="2A7A349F" w:rsidR="00904EEB" w:rsidRPr="00EF3608" w:rsidRDefault="00722361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9.34</w:t>
            </w:r>
          </w:p>
        </w:tc>
        <w:tc>
          <w:tcPr>
            <w:tcW w:w="270" w:type="dxa"/>
          </w:tcPr>
          <w:p w14:paraId="5C4B57C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73C922" w14:textId="77777777" w:rsidR="00904EEB" w:rsidRPr="00EF3608" w:rsidRDefault="00904EEB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5.02</w:t>
            </w:r>
          </w:p>
        </w:tc>
      </w:tr>
    </w:tbl>
    <w:p w14:paraId="76321387" w14:textId="77777777" w:rsidR="005C0F0E" w:rsidRDefault="005C0F0E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2896CE" w14:textId="1208B0B8" w:rsidR="00BB39D5" w:rsidRDefault="006F5216" w:rsidP="006C2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ระยะยาวและดอกเบี้ยค้างรับแก่กิจการที่เกี่ยวข้องกันสำหรับงวดเก้าเดือนสิ้นสุดวันที่ </w:t>
      </w:r>
      <w:r w:rsidRPr="009867E0">
        <w:rPr>
          <w:rFonts w:ascii="Angsana New" w:hAnsi="Angsana New"/>
          <w:sz w:val="30"/>
          <w:szCs w:val="30"/>
        </w:rPr>
        <w:t xml:space="preserve">30 </w:t>
      </w:r>
      <w:r w:rsidRPr="009867E0">
        <w:rPr>
          <w:rFonts w:ascii="Angsana New" w:hAnsi="Angsana New"/>
          <w:sz w:val="30"/>
          <w:szCs w:val="30"/>
          <w:cs/>
        </w:rPr>
        <w:t>มิถุนาย</w:t>
      </w:r>
      <w:r w:rsidR="00812EDD" w:rsidRPr="009867E0">
        <w:rPr>
          <w:rFonts w:ascii="Angsana New" w:hAnsi="Angsana New"/>
          <w:sz w:val="30"/>
          <w:szCs w:val="30"/>
          <w:cs/>
        </w:rPr>
        <w:t>น</w:t>
      </w:r>
      <w:r w:rsidRPr="009867E0">
        <w:rPr>
          <w:rFonts w:ascii="Angsana New" w:hAnsi="Angsana New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z w:val="30"/>
          <w:szCs w:val="30"/>
        </w:rPr>
        <w:t>2562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5F986BE2" w14:textId="77777777" w:rsidR="00111ACF" w:rsidRPr="00111ACF" w:rsidRDefault="00111ACF" w:rsidP="006C2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1080"/>
        <w:gridCol w:w="270"/>
        <w:gridCol w:w="990"/>
        <w:gridCol w:w="230"/>
        <w:gridCol w:w="1025"/>
        <w:gridCol w:w="227"/>
        <w:gridCol w:w="1017"/>
        <w:gridCol w:w="227"/>
        <w:gridCol w:w="1144"/>
      </w:tblGrid>
      <w:tr w:rsidR="005A7689" w:rsidRPr="00EF3608" w14:paraId="4EF62AD0" w14:textId="77777777" w:rsidTr="005A7689">
        <w:trPr>
          <w:tblHeader/>
        </w:trPr>
        <w:tc>
          <w:tcPr>
            <w:tcW w:w="1980" w:type="dxa"/>
            <w:vAlign w:val="bottom"/>
          </w:tcPr>
          <w:p w14:paraId="057610D1" w14:textId="77777777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D6FE5BD" w14:textId="4D96A318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8CD45E5" w14:textId="77777777" w:rsidR="006F5216" w:rsidRPr="009A0C1F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5FF51E9" w14:textId="7F873B10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7689" w:rsidRPr="00EF3608" w14:paraId="43F019A8" w14:textId="77777777" w:rsidTr="005A7689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54D55F3A" w14:textId="612F1489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8B322F8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5130FA" w14:textId="70DA99AC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vAlign w:val="bottom"/>
          </w:tcPr>
          <w:p w14:paraId="64D0B917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599221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47CF9C" w14:textId="77777777" w:rsidR="00150FE3" w:rsidRPr="00EF3608" w:rsidRDefault="00150FE3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4EF4626C" w14:textId="77777777" w:rsidR="00150FE3" w:rsidRPr="009A0C1F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A5AC43" w14:textId="77777777" w:rsidR="005A7689" w:rsidRDefault="00150FE3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A007E9" w14:textId="61CE3E76" w:rsidR="00150FE3" w:rsidRPr="00EF3608" w:rsidRDefault="00150FE3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1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76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0" w:type="dxa"/>
            <w:vAlign w:val="bottom"/>
          </w:tcPr>
          <w:p w14:paraId="555C5926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2D4E909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4CFCDD21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CA81EF8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19389D89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2C0051BC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4C5F48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7689" w:rsidRPr="00EF3608" w14:paraId="163D2147" w14:textId="77777777" w:rsidTr="005A7689">
        <w:trPr>
          <w:tblHeader/>
        </w:trPr>
        <w:tc>
          <w:tcPr>
            <w:tcW w:w="1980" w:type="dxa"/>
            <w:vAlign w:val="bottom"/>
          </w:tcPr>
          <w:p w14:paraId="6D152D53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078CD8D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15727291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1DE12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6D1379F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4FBBDB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0" w:type="dxa"/>
            <w:vAlign w:val="bottom"/>
          </w:tcPr>
          <w:p w14:paraId="34E6AC62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06FEDB1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7" w:type="dxa"/>
            <w:vAlign w:val="bottom"/>
          </w:tcPr>
          <w:p w14:paraId="30FE5AB8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8EB2042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27" w:type="dxa"/>
            <w:vAlign w:val="bottom"/>
          </w:tcPr>
          <w:p w14:paraId="4BF1638F" w14:textId="68567EB1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4" w:type="dxa"/>
            <w:vAlign w:val="bottom"/>
          </w:tcPr>
          <w:p w14:paraId="676E86FA" w14:textId="1C078A6F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A7689" w:rsidRPr="00EF3608" w14:paraId="6742923C" w14:textId="77777777" w:rsidTr="005A7689">
        <w:trPr>
          <w:tblHeader/>
        </w:trPr>
        <w:tc>
          <w:tcPr>
            <w:tcW w:w="1980" w:type="dxa"/>
          </w:tcPr>
          <w:p w14:paraId="42326F51" w14:textId="77777777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E55E0E" w14:textId="77777777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55FA95" w14:textId="77777777" w:rsidR="006F5216" w:rsidRPr="009A0C1F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A7AE225" w14:textId="77777777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7689" w:rsidRPr="00EF3608" w14:paraId="74A37221" w14:textId="77777777" w:rsidTr="005A7689">
        <w:tc>
          <w:tcPr>
            <w:tcW w:w="1980" w:type="dxa"/>
          </w:tcPr>
          <w:p w14:paraId="35970436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D89618E" w14:textId="6D9B1C81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091E7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A1492" w14:textId="0AFED76D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41416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534AF6" w14:textId="52C5D811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86F9754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C0D7B28" w14:textId="28EE231D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5C3AA14B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04AAC83" w14:textId="1B65BC1B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56144133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7CBE881" w14:textId="19330A06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689" w:rsidRPr="00EF3608" w14:paraId="2AFD29E0" w14:textId="77777777" w:rsidTr="005A7689">
        <w:tc>
          <w:tcPr>
            <w:tcW w:w="2970" w:type="dxa"/>
            <w:gridSpan w:val="2"/>
          </w:tcPr>
          <w:p w14:paraId="4A833E8A" w14:textId="2769BEC9" w:rsidR="00DB06A5" w:rsidRPr="00DF5286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28030CDA" w14:textId="77777777" w:rsidR="00DB06A5" w:rsidRPr="00DF5286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0BD12" w14:textId="12E23056" w:rsidR="00DB06A5" w:rsidRPr="00DF5286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22604" w14:textId="77777777" w:rsidR="00DB06A5" w:rsidRPr="00DF5286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9566B" w14:textId="7C5D3717" w:rsidR="00DB06A5" w:rsidRPr="00DF5286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30" w:type="dxa"/>
          </w:tcPr>
          <w:p w14:paraId="35A54773" w14:textId="77777777" w:rsidR="00DB06A5" w:rsidRPr="00DF5286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0B2D4EE" w14:textId="287AB1CC" w:rsidR="00DB06A5" w:rsidRPr="00C46E57" w:rsidRDefault="00DB06A5" w:rsidP="000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079F7340" w14:textId="77777777" w:rsidR="00DB06A5" w:rsidRPr="00C46E57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9856DC2" w14:textId="77777777" w:rsidR="00DB06A5" w:rsidRPr="00C46E57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40E02F0E" w14:textId="77777777" w:rsidR="00DB06A5" w:rsidRPr="00C46E57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737A0420" w14:textId="3B17C516" w:rsidR="00DB06A5" w:rsidRPr="00C46E57" w:rsidRDefault="00DB06A5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5A7689" w:rsidRPr="00EF3608" w14:paraId="0F344B4B" w14:textId="77777777" w:rsidTr="005A7689">
        <w:tc>
          <w:tcPr>
            <w:tcW w:w="1980" w:type="dxa"/>
          </w:tcPr>
          <w:p w14:paraId="0AF2C01E" w14:textId="19D8C0A7" w:rsidR="00150FE3" w:rsidRPr="002D1224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 w:rsidR="002D1224" w:rsidRPr="002D1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1DC0F9CB" w14:textId="33F52CA5" w:rsidR="00150FE3" w:rsidRPr="00DF5286" w:rsidRDefault="00150FE3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-106" w:right="-4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0F3BB1BF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EAD6E" w14:textId="0A6509F2" w:rsidR="00150FE3" w:rsidRPr="00DF5286" w:rsidRDefault="00150FE3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firstLine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33EFFB8D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92189C" w14:textId="36806B1D" w:rsidR="00150FE3" w:rsidRPr="00DF5286" w:rsidRDefault="00150FE3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19.05</w:t>
            </w:r>
          </w:p>
        </w:tc>
        <w:tc>
          <w:tcPr>
            <w:tcW w:w="230" w:type="dxa"/>
          </w:tcPr>
          <w:p w14:paraId="37C6C601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FA6EA14" w14:textId="389EA4A5" w:rsidR="00150FE3" w:rsidRPr="00C46E57" w:rsidRDefault="00AA459A" w:rsidP="000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8.00</w:t>
            </w:r>
          </w:p>
        </w:tc>
        <w:tc>
          <w:tcPr>
            <w:tcW w:w="227" w:type="dxa"/>
          </w:tcPr>
          <w:p w14:paraId="216EF9AD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AA4E47A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2DFF4777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35656DDB" w14:textId="56F49E54" w:rsidR="00150FE3" w:rsidRPr="00C46E57" w:rsidRDefault="00AA459A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27.05</w:t>
            </w:r>
          </w:p>
        </w:tc>
      </w:tr>
      <w:tr w:rsidR="005A7689" w:rsidRPr="00EF3608" w14:paraId="728456EE" w14:textId="77777777" w:rsidTr="005A7689">
        <w:tc>
          <w:tcPr>
            <w:tcW w:w="1980" w:type="dxa"/>
          </w:tcPr>
          <w:p w14:paraId="1C35AD3F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2440A2D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74B59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2577F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36586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DA9CF9" w14:textId="27D1B7D2" w:rsidR="00150FE3" w:rsidRPr="00DF5286" w:rsidRDefault="00150FE3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260.79</w:t>
            </w:r>
          </w:p>
        </w:tc>
        <w:tc>
          <w:tcPr>
            <w:tcW w:w="230" w:type="dxa"/>
          </w:tcPr>
          <w:p w14:paraId="15C4C763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3921ED05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658E9A4D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7526F9E2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00B86C52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3E2026FC" w14:textId="30B13DF6" w:rsidR="00150FE3" w:rsidRPr="00C46E57" w:rsidRDefault="00AA459A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268.79</w:t>
            </w:r>
          </w:p>
        </w:tc>
      </w:tr>
      <w:tr w:rsidR="005A7689" w:rsidRPr="00EF3608" w14:paraId="4AE23A20" w14:textId="77777777" w:rsidTr="005A7689">
        <w:tc>
          <w:tcPr>
            <w:tcW w:w="2970" w:type="dxa"/>
            <w:gridSpan w:val="2"/>
          </w:tcPr>
          <w:p w14:paraId="7992D4D0" w14:textId="2238BD6D" w:rsidR="00DB06A5" w:rsidRPr="00DB06A5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>สูญ</w:t>
            </w:r>
          </w:p>
        </w:tc>
        <w:tc>
          <w:tcPr>
            <w:tcW w:w="270" w:type="dxa"/>
          </w:tcPr>
          <w:p w14:paraId="10FB2E32" w14:textId="77777777" w:rsidR="00DB06A5" w:rsidRPr="009A0C1F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F27E6BE" w14:textId="77777777" w:rsidR="00DB06A5" w:rsidRPr="009A0C1F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8CBD1CE" w14:textId="77777777" w:rsidR="00DB06A5" w:rsidRPr="009A0C1F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3C89F4" w14:textId="573E97F9" w:rsidR="00DB06A5" w:rsidRPr="00335A23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(28.21)</w:t>
            </w:r>
          </w:p>
        </w:tc>
        <w:tc>
          <w:tcPr>
            <w:tcW w:w="230" w:type="dxa"/>
          </w:tcPr>
          <w:p w14:paraId="43851F5F" w14:textId="77777777" w:rsidR="00DB06A5" w:rsidRPr="00335A23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5114F29" w14:textId="353FDE29" w:rsidR="00DB06A5" w:rsidRPr="00C46E57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(8.00</w:t>
            </w:r>
            <w:r w:rsidRPr="00C46E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7" w:type="dxa"/>
          </w:tcPr>
          <w:p w14:paraId="6416B4F4" w14:textId="77777777" w:rsidR="00DB06A5" w:rsidRPr="00C46E57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4F58CF1" w14:textId="77777777" w:rsidR="00DB06A5" w:rsidRPr="00C46E57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79F5AEC7" w14:textId="77777777" w:rsidR="00DB06A5" w:rsidRPr="00C46E57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613F0CFD" w14:textId="79BCBD97" w:rsidR="00DB06A5" w:rsidRPr="00C46E57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(36.21</w:t>
            </w:r>
            <w:r w:rsidRPr="00C46E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7689" w:rsidRPr="00EF3608" w14:paraId="08A4C882" w14:textId="77777777" w:rsidTr="005A7689">
        <w:tc>
          <w:tcPr>
            <w:tcW w:w="1980" w:type="dxa"/>
          </w:tcPr>
          <w:p w14:paraId="63DCACE6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3E1D424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99421BA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2DE9C56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12058D3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FC585D" w14:textId="05E3C964" w:rsidR="00150FE3" w:rsidRPr="00335A23" w:rsidRDefault="00150FE3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30" w:type="dxa"/>
          </w:tcPr>
          <w:p w14:paraId="1BD6CD17" w14:textId="77777777" w:rsidR="00150FE3" w:rsidRPr="00335A23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1A86B503" w14:textId="77777777" w:rsidR="00150FE3" w:rsidRPr="00335A23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27" w:type="dxa"/>
          </w:tcPr>
          <w:p w14:paraId="3CDAFCC5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31295F7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3CB079C8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93CB2D0" w14:textId="4A423D8C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</w:tr>
    </w:tbl>
    <w:p w14:paraId="3C74047D" w14:textId="34CAB3E6" w:rsidR="006F5216" w:rsidRPr="00F06FBF" w:rsidRDefault="006F5216" w:rsidP="00111ACF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FE09F7" w:rsidRPr="00EF3608" w14:paraId="1ABC2EB4" w14:textId="39D1E4D5" w:rsidTr="00EB3F15">
        <w:trPr>
          <w:tblHeader/>
        </w:trPr>
        <w:tc>
          <w:tcPr>
            <w:tcW w:w="1980" w:type="dxa"/>
            <w:vAlign w:val="bottom"/>
          </w:tcPr>
          <w:p w14:paraId="61740432" w14:textId="77777777" w:rsidR="00FE09F7" w:rsidRPr="00EF3608" w:rsidRDefault="00FE09F7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AF499D" w14:textId="475FA703" w:rsidR="00FE09F7" w:rsidRPr="00EF3608" w:rsidRDefault="00FE09F7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B586E8" w14:textId="14071EF7" w:rsidR="00FE09F7" w:rsidRPr="00EF3608" w:rsidRDefault="00FE09F7" w:rsidP="00FE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60" w:type="dxa"/>
            <w:gridSpan w:val="7"/>
            <w:vAlign w:val="bottom"/>
          </w:tcPr>
          <w:p w14:paraId="212EC805" w14:textId="3C0CF877" w:rsidR="00FE09F7" w:rsidRPr="00EF3608" w:rsidRDefault="00FE09F7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FE09F7" w:rsidRPr="00EF3608" w14:paraId="7615C288" w14:textId="77777777" w:rsidTr="00EB3F1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0585C6C" w14:textId="77777777" w:rsidR="003132E1" w:rsidRPr="00EF3608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8DE7B72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328095" w14:textId="443FD745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vAlign w:val="bottom"/>
          </w:tcPr>
          <w:p w14:paraId="6E7BA87F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20199E" w14:textId="77777777" w:rsidR="003132E1" w:rsidRPr="00EF3608" w:rsidRDefault="003132E1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F5AC96" w14:textId="088387C9" w:rsidR="003132E1" w:rsidRPr="00EF3608" w:rsidRDefault="003132E1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50E80EFF" w14:textId="1AEAFAE5" w:rsidR="003132E1" w:rsidRPr="009867E0" w:rsidRDefault="003132E1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B51E20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515FA2" w14:textId="070978C4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vAlign w:val="bottom"/>
          </w:tcPr>
          <w:p w14:paraId="62CE918E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7B524F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6BA64E" w14:textId="3BC9958F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D7E4FD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7891E8" w14:textId="1809FBC2" w:rsidR="003132E1" w:rsidRPr="00EF3608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823C82" w14:textId="69FE672C" w:rsidR="003132E1" w:rsidRPr="00EF3608" w:rsidRDefault="003132E1" w:rsidP="00EB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582F26" w14:textId="77777777" w:rsidR="003132E1" w:rsidRPr="00EF3608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E09F7" w:rsidRPr="00EF3608" w14:paraId="7ED5AA21" w14:textId="77777777" w:rsidTr="00EB3F15">
        <w:trPr>
          <w:tblHeader/>
        </w:trPr>
        <w:tc>
          <w:tcPr>
            <w:tcW w:w="1980" w:type="dxa"/>
            <w:vAlign w:val="bottom"/>
          </w:tcPr>
          <w:p w14:paraId="3BD4D3D1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ECECEDE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0EE3019A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C13A9A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50F1EEA0" w14:textId="77777777" w:rsidR="00430089" w:rsidRPr="009A0C1F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5C514E" w14:textId="30E2EDDA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2CA80DBB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238418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B8F594B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618484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9256F81" w14:textId="318CF19F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38082" w14:textId="6219A15E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E09F7" w:rsidRPr="00EF3608" w14:paraId="6AC1408E" w14:textId="77777777" w:rsidTr="00EB3F15">
        <w:trPr>
          <w:tblHeader/>
        </w:trPr>
        <w:tc>
          <w:tcPr>
            <w:tcW w:w="1980" w:type="dxa"/>
          </w:tcPr>
          <w:p w14:paraId="65ECA8F3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31A60F2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606089E" w14:textId="77777777" w:rsidR="00430089" w:rsidRPr="009A0C1F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08AC10F2" w14:textId="4826D5FE" w:rsidR="00430089" w:rsidRPr="00EF3608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09F7" w:rsidRPr="00EF3608" w14:paraId="736413BA" w14:textId="77777777" w:rsidTr="00EB3F15">
        <w:tc>
          <w:tcPr>
            <w:tcW w:w="1980" w:type="dxa"/>
          </w:tcPr>
          <w:p w14:paraId="12D665C6" w14:textId="0B39C6A2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60B1CC5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B821E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B767D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D7F16" w14:textId="77777777" w:rsidR="00430089" w:rsidRPr="009A0C1F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15B7E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FA4DA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A3FBE3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31240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DFF279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5E1E7" w14:textId="4C12BBED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81B81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5" w:rsidRPr="00EF3608" w14:paraId="1E74DD18" w14:textId="77777777" w:rsidTr="00EB3F15">
        <w:tc>
          <w:tcPr>
            <w:tcW w:w="2970" w:type="dxa"/>
            <w:gridSpan w:val="2"/>
          </w:tcPr>
          <w:p w14:paraId="33D11F01" w14:textId="2628358C" w:rsidR="00DB06A5" w:rsidRPr="00EF3608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789F357D" w14:textId="77777777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3EB3C" w14:textId="77777777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402C8" w14:textId="77777777" w:rsidR="00DB06A5" w:rsidRPr="009A0C1F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BB662" w14:textId="1BB46FCE" w:rsidR="00DB06A5" w:rsidRPr="009A0C1F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17,732.64</w:t>
            </w:r>
          </w:p>
        </w:tc>
        <w:tc>
          <w:tcPr>
            <w:tcW w:w="270" w:type="dxa"/>
          </w:tcPr>
          <w:p w14:paraId="40308DAA" w14:textId="77777777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79837" w14:textId="33B5C386" w:rsidR="00DB06A5" w:rsidRPr="00EF3608" w:rsidRDefault="00DB06A5" w:rsidP="00DB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16,167.80</w:t>
            </w:r>
          </w:p>
        </w:tc>
        <w:tc>
          <w:tcPr>
            <w:tcW w:w="270" w:type="dxa"/>
          </w:tcPr>
          <w:p w14:paraId="1B572736" w14:textId="77777777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8030D" w14:textId="174A2872" w:rsidR="00DB06A5" w:rsidRPr="00EF3608" w:rsidRDefault="00DB06A5" w:rsidP="008A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(12,195.88)</w:t>
            </w:r>
          </w:p>
        </w:tc>
        <w:tc>
          <w:tcPr>
            <w:tcW w:w="270" w:type="dxa"/>
          </w:tcPr>
          <w:p w14:paraId="71EA1204" w14:textId="3D4EA51E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20CE1" w14:textId="74E70AA4" w:rsidR="00DB06A5" w:rsidRPr="00EF3608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21,704.56</w:t>
            </w:r>
          </w:p>
        </w:tc>
      </w:tr>
      <w:tr w:rsidR="00FE09F7" w:rsidRPr="00C275C5" w14:paraId="2BCEC935" w14:textId="77777777" w:rsidTr="00EB3F15">
        <w:tc>
          <w:tcPr>
            <w:tcW w:w="1980" w:type="dxa"/>
          </w:tcPr>
          <w:p w14:paraId="0452B4E5" w14:textId="1B42D4EA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ดอกเบี้ยค้างรับ</w:t>
            </w:r>
          </w:p>
        </w:tc>
        <w:tc>
          <w:tcPr>
            <w:tcW w:w="990" w:type="dxa"/>
          </w:tcPr>
          <w:p w14:paraId="73F25A21" w14:textId="071D5A71" w:rsidR="00430089" w:rsidRPr="00DF5286" w:rsidRDefault="00430089" w:rsidP="009A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5.022-6.500</w:t>
            </w:r>
          </w:p>
        </w:tc>
        <w:tc>
          <w:tcPr>
            <w:tcW w:w="270" w:type="dxa"/>
          </w:tcPr>
          <w:p w14:paraId="337892E2" w14:textId="77777777" w:rsidR="00430089" w:rsidRPr="00DF5286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7BB59" w14:textId="122DB160" w:rsidR="00430089" w:rsidRPr="00DF5286" w:rsidRDefault="00705025" w:rsidP="00EB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</w:t>
            </w:r>
            <w:r w:rsidR="003016D4">
              <w:rPr>
                <w:rFonts w:asciiTheme="majorBidi" w:hAnsiTheme="majorBidi" w:cstheme="majorBidi"/>
                <w:sz w:val="30"/>
                <w:szCs w:val="30"/>
              </w:rPr>
              <w:t>997</w:t>
            </w:r>
            <w:r w:rsidR="00FE09F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16D4">
              <w:rPr>
                <w:rFonts w:asciiTheme="majorBidi" w:hAnsiTheme="majorBidi" w:cstheme="majorBidi"/>
                <w:sz w:val="30"/>
                <w:szCs w:val="30"/>
              </w:rPr>
              <w:t>6.5</w:t>
            </w:r>
            <w:r w:rsidR="0043008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4CB179A" w14:textId="77777777" w:rsidR="00430089" w:rsidRPr="00DF5286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5559B8" w14:textId="56708A56" w:rsidR="00430089" w:rsidRPr="00DF5286" w:rsidRDefault="0043008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1,178.96</w:t>
            </w:r>
          </w:p>
        </w:tc>
        <w:tc>
          <w:tcPr>
            <w:tcW w:w="270" w:type="dxa"/>
          </w:tcPr>
          <w:p w14:paraId="6B5FBB76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A792FB" w14:textId="079DF80C" w:rsidR="00430089" w:rsidRPr="00EF3608" w:rsidRDefault="00430089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781.2</w:t>
            </w:r>
            <w:r w:rsidR="00D8613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BE7D6E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E9B10" w14:textId="58FDFD6F" w:rsidR="00430089" w:rsidRPr="00EF3608" w:rsidRDefault="00430089" w:rsidP="008A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(800.20)</w:t>
            </w:r>
          </w:p>
        </w:tc>
        <w:tc>
          <w:tcPr>
            <w:tcW w:w="270" w:type="dxa"/>
          </w:tcPr>
          <w:p w14:paraId="0DEF6DD7" w14:textId="52419BE2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57DFB" w14:textId="4C15DA76" w:rsidR="00430089" w:rsidRPr="00C275C5" w:rsidRDefault="0043008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5C5">
              <w:rPr>
                <w:rFonts w:asciiTheme="majorBidi" w:hAnsiTheme="majorBidi" w:cstheme="majorBidi"/>
                <w:sz w:val="30"/>
                <w:szCs w:val="30"/>
              </w:rPr>
              <w:t>1,159.9</w:t>
            </w:r>
            <w:r w:rsidR="001C7A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E09F7" w:rsidRPr="00C275C5" w14:paraId="5F7B7646" w14:textId="77777777" w:rsidTr="00EB3F15">
        <w:tc>
          <w:tcPr>
            <w:tcW w:w="1980" w:type="dxa"/>
          </w:tcPr>
          <w:p w14:paraId="47CDAC6D" w14:textId="21785F8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85CA12C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FEB13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0A2CCB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52903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31396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31D82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FF105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E4322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321BA3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AFD1A" w14:textId="1336E962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CB3D3" w14:textId="77777777" w:rsidR="00430089" w:rsidRPr="00C275C5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5" w:rsidRPr="00C275C5" w14:paraId="4A009F15" w14:textId="77777777" w:rsidTr="00EB3F15">
        <w:tc>
          <w:tcPr>
            <w:tcW w:w="2970" w:type="dxa"/>
            <w:gridSpan w:val="2"/>
          </w:tcPr>
          <w:p w14:paraId="44EAAB43" w14:textId="76F1AD6B" w:rsidR="00DB06A5" w:rsidRPr="00DF5286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79B8FCBB" w14:textId="77777777" w:rsidR="00DB06A5" w:rsidRPr="00DF5286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C49881" w14:textId="77777777" w:rsidR="00DB06A5" w:rsidRPr="00DF5286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B6F65" w14:textId="77777777" w:rsidR="00DB06A5" w:rsidRPr="00DF5286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8D4A0F" w14:textId="3C4AAD8E" w:rsidR="00DB06A5" w:rsidRPr="00DF5286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14:paraId="035F0F86" w14:textId="77777777" w:rsidR="00DB06A5" w:rsidRPr="00EF3608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334B5" w14:textId="448D1483" w:rsidR="00DB06A5" w:rsidRPr="00EF3608" w:rsidRDefault="00DB06A5" w:rsidP="00DB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6A0A53" w14:textId="77777777" w:rsidR="00DB06A5" w:rsidRPr="00EF3608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1AF4B0" w14:textId="7358B05E" w:rsidR="00DB06A5" w:rsidRPr="00EF3608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9B1F2" w14:textId="7C55333E" w:rsidR="00DB06A5" w:rsidRPr="00EF3608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C589F" w14:textId="13C24B66" w:rsidR="00DB06A5" w:rsidRPr="00C275C5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5C5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FE09F7" w:rsidRPr="00C275C5" w14:paraId="14877350" w14:textId="77777777" w:rsidTr="00EB3F15">
        <w:tc>
          <w:tcPr>
            <w:tcW w:w="1980" w:type="dxa"/>
          </w:tcPr>
          <w:p w14:paraId="14E3C1DF" w14:textId="5A451011" w:rsidR="00430089" w:rsidRPr="00EF3608" w:rsidRDefault="00DB09D4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="00430089"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0091484E" w14:textId="63E04A6F" w:rsidR="00430089" w:rsidRPr="00DF5286" w:rsidRDefault="00430089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-106" w:right="-4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608F85F7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34652" w14:textId="2ABFCD99" w:rsidR="00430089" w:rsidRPr="00DF5286" w:rsidRDefault="00430089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firstLine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677DAB2D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CD30F" w14:textId="4842A50C" w:rsidR="00430089" w:rsidRPr="00DF5286" w:rsidRDefault="0043008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19.05</w:t>
            </w:r>
          </w:p>
        </w:tc>
        <w:tc>
          <w:tcPr>
            <w:tcW w:w="270" w:type="dxa"/>
          </w:tcPr>
          <w:p w14:paraId="7BD9CDFF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0B0E3" w14:textId="75E9B37A" w:rsidR="00430089" w:rsidRPr="00EF3608" w:rsidRDefault="00B63D7B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3008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44EDB0B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60219" w14:textId="33A02D44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FB4F67" w14:textId="554ACCFD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1DF7D" w14:textId="0518E5F2" w:rsidR="00430089" w:rsidRPr="00C275C5" w:rsidRDefault="0043008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5C5">
              <w:rPr>
                <w:rFonts w:asciiTheme="majorBidi" w:hAnsiTheme="majorBidi" w:cstheme="majorBidi"/>
                <w:sz w:val="30"/>
                <w:szCs w:val="30"/>
              </w:rPr>
              <w:t>27.0</w:t>
            </w:r>
            <w:r w:rsidR="001C7A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E09F7" w:rsidRPr="00C275C5" w14:paraId="75226DAC" w14:textId="77777777" w:rsidTr="00EB3F15">
        <w:tc>
          <w:tcPr>
            <w:tcW w:w="1980" w:type="dxa"/>
          </w:tcPr>
          <w:p w14:paraId="3709CF3B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E5FEBE2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8E604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CE1AC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A627E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A161E7" w14:textId="035FCEFF" w:rsidR="00430089" w:rsidRPr="00C46E57" w:rsidRDefault="0043008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19,172.39</w:t>
            </w:r>
          </w:p>
        </w:tc>
        <w:tc>
          <w:tcPr>
            <w:tcW w:w="270" w:type="dxa"/>
          </w:tcPr>
          <w:p w14:paraId="3D35A480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48436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0F0EC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A75764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06002" w14:textId="689AE92A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000DE9" w14:textId="24FEA158" w:rsidR="00430089" w:rsidRPr="00C275C5" w:rsidRDefault="0043008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23,133.3</w:t>
            </w:r>
            <w:r w:rsidR="004F70F6" w:rsidRPr="00C27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DB06A5" w:rsidRPr="00C275C5" w14:paraId="0A17E56C" w14:textId="77777777" w:rsidTr="00EB3F15">
        <w:tc>
          <w:tcPr>
            <w:tcW w:w="2970" w:type="dxa"/>
            <w:gridSpan w:val="2"/>
          </w:tcPr>
          <w:p w14:paraId="6C085860" w14:textId="6B22BD82" w:rsidR="00DB06A5" w:rsidRPr="00C46E57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ค่าเผื่อหนี้สงสัยจสูญ</w:t>
            </w:r>
          </w:p>
        </w:tc>
        <w:tc>
          <w:tcPr>
            <w:tcW w:w="270" w:type="dxa"/>
          </w:tcPr>
          <w:p w14:paraId="1733541D" w14:textId="77777777" w:rsidR="00DB06A5" w:rsidRPr="00C46E57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E8C1E" w14:textId="77777777" w:rsidR="00DB06A5" w:rsidRPr="00C46E57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21B7D" w14:textId="77777777" w:rsidR="00DB06A5" w:rsidRPr="00C46E57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A553EB" w14:textId="219EACD2" w:rsidR="00DB06A5" w:rsidRPr="00C46E57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(1,339.65)</w:t>
            </w:r>
          </w:p>
        </w:tc>
        <w:tc>
          <w:tcPr>
            <w:tcW w:w="270" w:type="dxa"/>
          </w:tcPr>
          <w:p w14:paraId="2591191E" w14:textId="77777777" w:rsidR="00DB06A5" w:rsidRPr="00C46E57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D56F5" w14:textId="590AF5BE" w:rsidR="00DB06A5" w:rsidRPr="00C46E57" w:rsidRDefault="00DB06A5" w:rsidP="00DB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(29.50)</w:t>
            </w:r>
          </w:p>
        </w:tc>
        <w:tc>
          <w:tcPr>
            <w:tcW w:w="270" w:type="dxa"/>
          </w:tcPr>
          <w:p w14:paraId="457DE4A6" w14:textId="77777777" w:rsidR="00DB06A5" w:rsidRPr="00C46E57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98083" w14:textId="6ED74C70" w:rsidR="00DB06A5" w:rsidRPr="00C46E57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3CAA7" w14:textId="2081E33D" w:rsidR="00DB06A5" w:rsidRPr="00C46E57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0230D3" w14:textId="678D2ECF" w:rsidR="00DB06A5" w:rsidRPr="00C275C5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5C5">
              <w:rPr>
                <w:rFonts w:asciiTheme="majorBidi" w:hAnsiTheme="majorBidi" w:cstheme="majorBidi"/>
                <w:sz w:val="30"/>
                <w:szCs w:val="30"/>
              </w:rPr>
              <w:t>(1,369.15)</w:t>
            </w:r>
          </w:p>
        </w:tc>
      </w:tr>
      <w:tr w:rsidR="00FE09F7" w:rsidRPr="00C275C5" w14:paraId="4305C206" w14:textId="77777777" w:rsidTr="00EB3F15">
        <w:tc>
          <w:tcPr>
            <w:tcW w:w="1980" w:type="dxa"/>
          </w:tcPr>
          <w:p w14:paraId="51C920BF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BFA284A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85DC0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15171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E027E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</w:tcPr>
          <w:p w14:paraId="10325639" w14:textId="7D70158D" w:rsidR="00430089" w:rsidRPr="00C46E57" w:rsidRDefault="0043008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17,832.74</w:t>
            </w:r>
          </w:p>
        </w:tc>
        <w:tc>
          <w:tcPr>
            <w:tcW w:w="270" w:type="dxa"/>
          </w:tcPr>
          <w:p w14:paraId="76226FE4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22B7DF5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BEADB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BDBF02" w14:textId="77777777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5757D" w14:textId="78204E6B" w:rsidR="00430089" w:rsidRPr="00C46E57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</w:tcPr>
          <w:p w14:paraId="0A88F403" w14:textId="1CF0FA63" w:rsidR="00430089" w:rsidRPr="00C275C5" w:rsidRDefault="0043008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21,764.17</w:t>
            </w:r>
          </w:p>
        </w:tc>
      </w:tr>
    </w:tbl>
    <w:p w14:paraId="013F9AD3" w14:textId="222BBCE8" w:rsidR="002D1224" w:rsidRDefault="002D1224">
      <w:pPr>
        <w:rPr>
          <w:sz w:val="32"/>
          <w:szCs w:val="32"/>
          <w:cs/>
        </w:rPr>
      </w:pPr>
    </w:p>
    <w:p w14:paraId="02FAD12C" w14:textId="77777777" w:rsidR="002D1224" w:rsidRDefault="002D1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6"/>
        <w:gridCol w:w="1269"/>
        <w:gridCol w:w="270"/>
        <w:gridCol w:w="1165"/>
        <w:gridCol w:w="270"/>
        <w:gridCol w:w="1080"/>
        <w:gridCol w:w="270"/>
        <w:gridCol w:w="1170"/>
      </w:tblGrid>
      <w:tr w:rsidR="00FE09F7" w:rsidRPr="00EF3608" w14:paraId="7222821B" w14:textId="77777777" w:rsidTr="006D4D14">
        <w:tc>
          <w:tcPr>
            <w:tcW w:w="3776" w:type="dxa"/>
          </w:tcPr>
          <w:p w14:paraId="35F67100" w14:textId="1BAB3196" w:rsidR="00FE09F7" w:rsidRPr="009A0C1F" w:rsidRDefault="00FE09F7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4" w:type="dxa"/>
            <w:gridSpan w:val="3"/>
          </w:tcPr>
          <w:p w14:paraId="3D8CF865" w14:textId="1AC42F51" w:rsidR="00FE09F7" w:rsidRPr="009A0C1F" w:rsidRDefault="00FE09F7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36643B" w14:textId="7CED7ACD" w:rsidR="00FE09F7" w:rsidRPr="009A0C1F" w:rsidRDefault="00FE09F7" w:rsidP="00FE09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25641AD" w14:textId="4A2ABAFA" w:rsidR="00FE09F7" w:rsidRPr="009A0C1F" w:rsidRDefault="00FE09F7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09F7" w:rsidRPr="00EF3608" w14:paraId="47308B9A" w14:textId="77777777" w:rsidTr="006D4D14">
        <w:tc>
          <w:tcPr>
            <w:tcW w:w="3776" w:type="dxa"/>
          </w:tcPr>
          <w:p w14:paraId="30E6342E" w14:textId="77777777" w:rsidR="00DB1420" w:rsidRPr="009A0C1F" w:rsidRDefault="00DB1420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A6C919F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21B2A20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72BCB4A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22C289" w14:textId="194B72E3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DB46C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4F64FC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1D18A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B1420" w:rsidRPr="00EF3608" w14:paraId="0EC3A9B4" w14:textId="77777777" w:rsidTr="006D4D14">
        <w:tc>
          <w:tcPr>
            <w:tcW w:w="3776" w:type="dxa"/>
          </w:tcPr>
          <w:p w14:paraId="2C685F13" w14:textId="77777777" w:rsidR="00DB1420" w:rsidRPr="009A0C1F" w:rsidRDefault="00DB1420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4" w:type="dxa"/>
            <w:gridSpan w:val="7"/>
          </w:tcPr>
          <w:p w14:paraId="3B14245C" w14:textId="77777777" w:rsidR="00DB1420" w:rsidRPr="009A0C1F" w:rsidRDefault="00DB1420" w:rsidP="00E62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09F7" w:rsidRPr="00EF3608" w14:paraId="4DE0025C" w14:textId="77777777" w:rsidTr="006D4D14">
        <w:tc>
          <w:tcPr>
            <w:tcW w:w="3776" w:type="dxa"/>
          </w:tcPr>
          <w:p w14:paraId="03520E6C" w14:textId="09F03D0C" w:rsidR="00DB1420" w:rsidRPr="009A0C1F" w:rsidRDefault="00DB1420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หนี้สูญและหนี้สงสัยจะสูญของเงินให้กู้ยืม</w:t>
            </w:r>
            <w:r w:rsidR="00F25A28" w:rsidRPr="009A0C1F">
              <w:rPr>
                <w:rFonts w:ascii="Angsana New" w:hAnsi="Angsana New"/>
                <w:sz w:val="30"/>
                <w:szCs w:val="30"/>
                <w:cs/>
              </w:rPr>
              <w:t>และดอกเบี้ยค้างรับ</w:t>
            </w:r>
            <w:r w:rsidRPr="009A0C1F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69" w:type="dxa"/>
          </w:tcPr>
          <w:p w14:paraId="7E000944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07335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0F00B29D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0FC44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A7E43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ACE12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05A95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09F7" w:rsidRPr="00335A23" w14:paraId="068FD1E5" w14:textId="77777777" w:rsidTr="006D4D14">
        <w:tc>
          <w:tcPr>
            <w:tcW w:w="3776" w:type="dxa"/>
          </w:tcPr>
          <w:p w14:paraId="25C76368" w14:textId="77777777" w:rsidR="00DB1420" w:rsidRPr="009A0C1F" w:rsidRDefault="00DB1420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งวดสามเดือนสิ้นสุดวันที่ 30 มิถุนายน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6D3D5A68" w14:textId="36DB5BE7" w:rsidR="00DB1420" w:rsidRPr="009A0C1F" w:rsidRDefault="00DF5286" w:rsidP="0072257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  <w:r w:rsidR="00D8613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C22883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499169C" w14:textId="116A9A33" w:rsidR="00DB1420" w:rsidRPr="00335A23" w:rsidRDefault="00CF25FC" w:rsidP="0072257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2.67</w:t>
            </w:r>
          </w:p>
        </w:tc>
        <w:tc>
          <w:tcPr>
            <w:tcW w:w="270" w:type="dxa"/>
          </w:tcPr>
          <w:p w14:paraId="60054386" w14:textId="77777777" w:rsidR="00DB1420" w:rsidRPr="00335A23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FC5840" w14:textId="1206D742" w:rsidR="00DB1420" w:rsidRPr="00335A23" w:rsidRDefault="00DF5286" w:rsidP="0072257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22.70</w:t>
            </w:r>
          </w:p>
        </w:tc>
        <w:tc>
          <w:tcPr>
            <w:tcW w:w="270" w:type="dxa"/>
          </w:tcPr>
          <w:p w14:paraId="1FD270A9" w14:textId="77777777" w:rsidR="00DB1420" w:rsidRPr="00335A23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38BBF7" w14:textId="41AA4356" w:rsidR="00DB1420" w:rsidRPr="00335A23" w:rsidRDefault="00CF25FC" w:rsidP="0072257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8.45</w:t>
            </w:r>
          </w:p>
        </w:tc>
      </w:tr>
      <w:tr w:rsidR="00FE09F7" w:rsidRPr="00335A23" w14:paraId="6F879DB7" w14:textId="77777777" w:rsidTr="006D4D14">
        <w:tc>
          <w:tcPr>
            <w:tcW w:w="3776" w:type="dxa"/>
          </w:tcPr>
          <w:p w14:paraId="5673E587" w14:textId="4C0804C2" w:rsidR="00DB1420" w:rsidRPr="009A0C1F" w:rsidRDefault="00DB1420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งวดเก้าเดือนสิ้นสุดวันที่ 30 มิถุนายน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373953BF" w14:textId="4E485235" w:rsidR="00DB1420" w:rsidRPr="009A0C1F" w:rsidRDefault="006D4D14" w:rsidP="0072257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8.00</w:t>
            </w:r>
          </w:p>
        </w:tc>
        <w:tc>
          <w:tcPr>
            <w:tcW w:w="270" w:type="dxa"/>
          </w:tcPr>
          <w:p w14:paraId="2D4E88D9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38E4CB18" w14:textId="3BE6058C" w:rsidR="00DB1420" w:rsidRPr="00335A23" w:rsidRDefault="00CF25FC" w:rsidP="0072257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8.00</w:t>
            </w:r>
          </w:p>
        </w:tc>
        <w:tc>
          <w:tcPr>
            <w:tcW w:w="270" w:type="dxa"/>
          </w:tcPr>
          <w:p w14:paraId="3C501E87" w14:textId="77777777" w:rsidR="00DB1420" w:rsidRPr="00335A23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AFED78" w14:textId="5F49C7B1" w:rsidR="00DB1420" w:rsidRPr="00335A23" w:rsidRDefault="00DF5286" w:rsidP="0072257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29.50</w:t>
            </w:r>
          </w:p>
        </w:tc>
        <w:tc>
          <w:tcPr>
            <w:tcW w:w="270" w:type="dxa"/>
          </w:tcPr>
          <w:p w14:paraId="4035F8EC" w14:textId="77777777" w:rsidR="00DB1420" w:rsidRPr="00335A23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9B57E3" w14:textId="026F9465" w:rsidR="00DB1420" w:rsidRPr="00335A23" w:rsidRDefault="00CF25FC" w:rsidP="0072257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72.75</w:t>
            </w:r>
          </w:p>
        </w:tc>
      </w:tr>
    </w:tbl>
    <w:p w14:paraId="12562107" w14:textId="77777777" w:rsidR="00904EEB" w:rsidRPr="004C72F8" w:rsidRDefault="00904EEB">
      <w:pPr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70"/>
        <w:gridCol w:w="1170"/>
      </w:tblGrid>
      <w:tr w:rsidR="0072257F" w:rsidRPr="00EF3608" w14:paraId="75CB28E2" w14:textId="77777777" w:rsidTr="006D4D14">
        <w:tc>
          <w:tcPr>
            <w:tcW w:w="3780" w:type="dxa"/>
          </w:tcPr>
          <w:p w14:paraId="0D3DBD3F" w14:textId="77777777" w:rsidR="0072257F" w:rsidRPr="00EF3608" w:rsidRDefault="0072257F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br w:type="page"/>
            </w:r>
            <w:r w:rsidRPr="00EF3608"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65CEE3AB" w14:textId="77DDF0D9" w:rsidR="0072257F" w:rsidRPr="00EF3608" w:rsidRDefault="0072257F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431BC4" w14:textId="77777777" w:rsidR="0072257F" w:rsidRPr="00EF3608" w:rsidRDefault="0072257F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511C54E" w14:textId="20711B29" w:rsidR="0072257F" w:rsidRPr="00EF3608" w:rsidRDefault="0072257F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494B29A5" w14:textId="77777777" w:rsidTr="006D4D14">
        <w:tc>
          <w:tcPr>
            <w:tcW w:w="3780" w:type="dxa"/>
          </w:tcPr>
          <w:p w14:paraId="0DEC675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5CE4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2E07207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74F7D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C554DB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4734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6D172AE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D6D8E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7391072D" w14:textId="77777777" w:rsidTr="006D4D14">
        <w:tc>
          <w:tcPr>
            <w:tcW w:w="3780" w:type="dxa"/>
          </w:tcPr>
          <w:p w14:paraId="63898D1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F65F4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CB2224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9BE7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46C5EF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479C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141BDB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7BBE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2F7CD8C9" w14:textId="77777777" w:rsidTr="006D4D14">
        <w:tc>
          <w:tcPr>
            <w:tcW w:w="3780" w:type="dxa"/>
          </w:tcPr>
          <w:p w14:paraId="1DCD48B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76BD95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52EE2025" w14:textId="77777777" w:rsidTr="006D4D14">
        <w:tc>
          <w:tcPr>
            <w:tcW w:w="3780" w:type="dxa"/>
          </w:tcPr>
          <w:p w14:paraId="6395611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74BBD4C0" w14:textId="09997385" w:rsidR="00904EEB" w:rsidRPr="003352D6" w:rsidRDefault="00F01407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352D6">
              <w:rPr>
                <w:rFonts w:ascii="Angsana New" w:hAnsi="Angsana New"/>
                <w:sz w:val="30"/>
                <w:szCs w:val="30"/>
              </w:rPr>
              <w:t>7.28</w:t>
            </w:r>
          </w:p>
        </w:tc>
        <w:tc>
          <w:tcPr>
            <w:tcW w:w="270" w:type="dxa"/>
            <w:shd w:val="clear" w:color="auto" w:fill="auto"/>
          </w:tcPr>
          <w:p w14:paraId="64DDB891" w14:textId="77777777" w:rsidR="00904EEB" w:rsidRPr="003352D6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FE8565" w14:textId="77777777" w:rsidR="00904EEB" w:rsidRPr="00EF3608" w:rsidRDefault="00904EEB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4.64</w:t>
            </w:r>
          </w:p>
        </w:tc>
        <w:tc>
          <w:tcPr>
            <w:tcW w:w="270" w:type="dxa"/>
            <w:shd w:val="clear" w:color="auto" w:fill="auto"/>
          </w:tcPr>
          <w:p w14:paraId="47502AB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828836" w14:textId="7CC22871" w:rsidR="00904EEB" w:rsidRPr="00EF3608" w:rsidRDefault="00F01407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B07D7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CB50F8" w14:textId="77777777" w:rsidR="00904EEB" w:rsidRPr="00EF3608" w:rsidRDefault="00904EEB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2B126CC6" w14:textId="77777777" w:rsidTr="006D4D14">
        <w:tc>
          <w:tcPr>
            <w:tcW w:w="3780" w:type="dxa"/>
          </w:tcPr>
          <w:p w14:paraId="1454146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A012B3" w14:textId="1FD0843C" w:rsidR="00904EEB" w:rsidRPr="003352D6" w:rsidRDefault="006E0A1E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352D6">
              <w:rPr>
                <w:rFonts w:ascii="Angsana New" w:hAnsi="Angsana New"/>
                <w:sz w:val="30"/>
                <w:szCs w:val="30"/>
              </w:rPr>
              <w:t>4.79</w:t>
            </w:r>
          </w:p>
        </w:tc>
        <w:tc>
          <w:tcPr>
            <w:tcW w:w="270" w:type="dxa"/>
            <w:shd w:val="clear" w:color="auto" w:fill="auto"/>
          </w:tcPr>
          <w:p w14:paraId="2FFA6852" w14:textId="77777777" w:rsidR="00904EEB" w:rsidRPr="003352D6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80DF0B" w14:textId="77777777" w:rsidR="00904EEB" w:rsidRPr="00EF3608" w:rsidRDefault="00904EEB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  <w:tc>
          <w:tcPr>
            <w:tcW w:w="270" w:type="dxa"/>
            <w:shd w:val="clear" w:color="auto" w:fill="auto"/>
          </w:tcPr>
          <w:p w14:paraId="4EF966E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ECEDA7" w14:textId="57B01122" w:rsidR="00904EEB" w:rsidRPr="00EF3608" w:rsidRDefault="00F01407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0.89</w:t>
            </w:r>
          </w:p>
        </w:tc>
        <w:tc>
          <w:tcPr>
            <w:tcW w:w="270" w:type="dxa"/>
            <w:shd w:val="clear" w:color="auto" w:fill="auto"/>
          </w:tcPr>
          <w:p w14:paraId="2C65FBA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751E25" w14:textId="77777777" w:rsidR="00904EEB" w:rsidRPr="00EF3608" w:rsidRDefault="00904EEB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1.17</w:t>
            </w:r>
          </w:p>
        </w:tc>
      </w:tr>
      <w:tr w:rsidR="00904EEB" w:rsidRPr="00EF3608" w14:paraId="69A1DF57" w14:textId="77777777" w:rsidTr="006D4D14">
        <w:trPr>
          <w:trHeight w:val="442"/>
        </w:trPr>
        <w:tc>
          <w:tcPr>
            <w:tcW w:w="3780" w:type="dxa"/>
          </w:tcPr>
          <w:p w14:paraId="7CE3C10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0B588" w14:textId="1D0FCBA6" w:rsidR="00904EEB" w:rsidRPr="003352D6" w:rsidRDefault="006E0A1E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2D6">
              <w:rPr>
                <w:rFonts w:ascii="Angsana New" w:hAnsi="Angsana New"/>
                <w:b/>
                <w:bCs/>
                <w:sz w:val="30"/>
                <w:szCs w:val="30"/>
              </w:rPr>
              <w:t>12.07</w:t>
            </w:r>
          </w:p>
        </w:tc>
        <w:tc>
          <w:tcPr>
            <w:tcW w:w="270" w:type="dxa"/>
            <w:shd w:val="clear" w:color="auto" w:fill="auto"/>
          </w:tcPr>
          <w:p w14:paraId="26F0FEA5" w14:textId="77777777" w:rsidR="00904EEB" w:rsidRPr="003352D6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5CA6D" w14:textId="77777777" w:rsidR="00904EEB" w:rsidRPr="00EF3608" w:rsidRDefault="00904EEB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7.57</w:t>
            </w:r>
          </w:p>
        </w:tc>
        <w:tc>
          <w:tcPr>
            <w:tcW w:w="270" w:type="dxa"/>
            <w:shd w:val="clear" w:color="auto" w:fill="auto"/>
          </w:tcPr>
          <w:p w14:paraId="0A1359D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A6752" w14:textId="79A46132" w:rsidR="00904EEB" w:rsidRPr="00EF3608" w:rsidRDefault="00F01407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0.89</w:t>
            </w:r>
          </w:p>
        </w:tc>
        <w:tc>
          <w:tcPr>
            <w:tcW w:w="270" w:type="dxa"/>
            <w:shd w:val="clear" w:color="auto" w:fill="auto"/>
          </w:tcPr>
          <w:p w14:paraId="440A82F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E1C55" w14:textId="77777777" w:rsidR="00904EEB" w:rsidRPr="00EF3608" w:rsidRDefault="00904EEB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1.17</w:t>
            </w:r>
          </w:p>
        </w:tc>
      </w:tr>
    </w:tbl>
    <w:p w14:paraId="7A32A318" w14:textId="77777777" w:rsidR="00055F8E" w:rsidRPr="004C72F8" w:rsidRDefault="00055F8E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1"/>
        <w:gridCol w:w="1260"/>
        <w:gridCol w:w="270"/>
        <w:gridCol w:w="1170"/>
        <w:gridCol w:w="261"/>
        <w:gridCol w:w="1098"/>
        <w:gridCol w:w="270"/>
        <w:gridCol w:w="1170"/>
      </w:tblGrid>
      <w:tr w:rsidR="008A3853" w:rsidRPr="00EF3608" w14:paraId="1BD443A7" w14:textId="77777777" w:rsidTr="00B63D7B">
        <w:trPr>
          <w:tblHeader/>
        </w:trPr>
        <w:tc>
          <w:tcPr>
            <w:tcW w:w="3771" w:type="dxa"/>
          </w:tcPr>
          <w:p w14:paraId="1EF24994" w14:textId="77777777" w:rsidR="008A3853" w:rsidRPr="00EF3608" w:rsidRDefault="008A3853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br w:type="page"/>
            </w:r>
            <w:r w:rsidRPr="00EF3608">
              <w:rPr>
                <w:rFonts w:ascii="Angsana New" w:hAnsi="Angsana New"/>
                <w:sz w:val="30"/>
                <w:szCs w:val="30"/>
              </w:rPr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388B5A9A" w14:textId="0B30569C" w:rsidR="008A3853" w:rsidRPr="00EF3608" w:rsidRDefault="008A3853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5955D3C" w14:textId="77777777" w:rsidR="008A3853" w:rsidRPr="00EF3608" w:rsidRDefault="008A3853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1036A7E9" w14:textId="4C8C8D0A" w:rsidR="008A3853" w:rsidRPr="00EF3608" w:rsidRDefault="008A3853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853" w:rsidRPr="00EF3608" w14:paraId="5BE59A1E" w14:textId="77777777" w:rsidTr="002E367C">
        <w:trPr>
          <w:tblHeader/>
        </w:trPr>
        <w:tc>
          <w:tcPr>
            <w:tcW w:w="3771" w:type="dxa"/>
          </w:tcPr>
          <w:p w14:paraId="3934256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8AA73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023D02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92101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737F5689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727A7F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4764E6EF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FC3E1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A3853" w:rsidRPr="00EF3608" w14:paraId="0340EF02" w14:textId="77777777" w:rsidTr="002E367C">
        <w:trPr>
          <w:tblHeader/>
        </w:trPr>
        <w:tc>
          <w:tcPr>
            <w:tcW w:w="3771" w:type="dxa"/>
          </w:tcPr>
          <w:p w14:paraId="1256547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3B58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4878A0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813A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14:paraId="1CA6BBF8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385EBD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3B478C9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A71E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16C1B9EB" w14:textId="77777777" w:rsidTr="00B63D7B">
        <w:trPr>
          <w:tblHeader/>
        </w:trPr>
        <w:tc>
          <w:tcPr>
            <w:tcW w:w="3771" w:type="dxa"/>
          </w:tcPr>
          <w:p w14:paraId="6D1DE0C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14:paraId="2E448C2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3853" w:rsidRPr="00EF3608" w14:paraId="59A9EA3E" w14:textId="77777777" w:rsidTr="002E367C">
        <w:tc>
          <w:tcPr>
            <w:tcW w:w="3771" w:type="dxa"/>
          </w:tcPr>
          <w:p w14:paraId="2106289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450EA60" w14:textId="6B9E20C0" w:rsidR="00904EEB" w:rsidRPr="00EF3608" w:rsidRDefault="00251445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3C287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E90A90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4470C0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4A560F4" w14:textId="024812EA" w:rsidR="00904EEB" w:rsidRPr="00EF3608" w:rsidRDefault="00251445" w:rsidP="009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1.16</w:t>
            </w:r>
          </w:p>
        </w:tc>
        <w:tc>
          <w:tcPr>
            <w:tcW w:w="270" w:type="dxa"/>
            <w:shd w:val="clear" w:color="auto" w:fill="auto"/>
          </w:tcPr>
          <w:p w14:paraId="1785468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EC935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8A3853" w:rsidRPr="00EF3608" w14:paraId="0A970243" w14:textId="77777777" w:rsidTr="002E367C">
        <w:tc>
          <w:tcPr>
            <w:tcW w:w="3771" w:type="dxa"/>
          </w:tcPr>
          <w:p w14:paraId="668C2D4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2AB10390" w14:textId="3EEF5D54" w:rsidR="00904EEB" w:rsidRPr="00EF3608" w:rsidRDefault="00251445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3.73</w:t>
            </w:r>
          </w:p>
        </w:tc>
        <w:tc>
          <w:tcPr>
            <w:tcW w:w="270" w:type="dxa"/>
            <w:shd w:val="clear" w:color="auto" w:fill="auto"/>
          </w:tcPr>
          <w:p w14:paraId="63E262D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F67611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16.30</w:t>
            </w:r>
          </w:p>
        </w:tc>
        <w:tc>
          <w:tcPr>
            <w:tcW w:w="261" w:type="dxa"/>
            <w:shd w:val="clear" w:color="auto" w:fill="auto"/>
          </w:tcPr>
          <w:p w14:paraId="501C719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E3DD091" w14:textId="220A4FAF" w:rsidR="00904EEB" w:rsidRPr="00EF3608" w:rsidRDefault="00251445" w:rsidP="009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7745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AE94FF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853" w:rsidRPr="00EF3608" w14:paraId="54FD5651" w14:textId="77777777" w:rsidTr="002E367C">
        <w:tc>
          <w:tcPr>
            <w:tcW w:w="3771" w:type="dxa"/>
          </w:tcPr>
          <w:p w14:paraId="5E3E6F1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39ED9A" w14:textId="590A3A90" w:rsidR="00904EEB" w:rsidRPr="00EF3608" w:rsidRDefault="00251445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4.73</w:t>
            </w:r>
          </w:p>
        </w:tc>
        <w:tc>
          <w:tcPr>
            <w:tcW w:w="270" w:type="dxa"/>
            <w:shd w:val="clear" w:color="auto" w:fill="auto"/>
          </w:tcPr>
          <w:p w14:paraId="755CF1A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AF832A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15.09</w:t>
            </w:r>
          </w:p>
        </w:tc>
        <w:tc>
          <w:tcPr>
            <w:tcW w:w="261" w:type="dxa"/>
            <w:shd w:val="clear" w:color="auto" w:fill="auto"/>
          </w:tcPr>
          <w:p w14:paraId="2D47A08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FE60C59" w14:textId="6650C3C5" w:rsidR="00904EEB" w:rsidRPr="00EF3608" w:rsidRDefault="00251445" w:rsidP="009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3.05</w:t>
            </w:r>
          </w:p>
        </w:tc>
        <w:tc>
          <w:tcPr>
            <w:tcW w:w="270" w:type="dxa"/>
            <w:shd w:val="clear" w:color="auto" w:fill="auto"/>
          </w:tcPr>
          <w:p w14:paraId="277479B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6F2579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13.56</w:t>
            </w:r>
          </w:p>
        </w:tc>
      </w:tr>
      <w:tr w:rsidR="008A3853" w:rsidRPr="00EF3608" w14:paraId="52A5F5A9" w14:textId="77777777" w:rsidTr="002E367C">
        <w:tc>
          <w:tcPr>
            <w:tcW w:w="3771" w:type="dxa"/>
          </w:tcPr>
          <w:p w14:paraId="15E5469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17DD9" w14:textId="7CC9DAD6" w:rsidR="00904EEB" w:rsidRPr="00EF3608" w:rsidRDefault="00251445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8.46</w:t>
            </w:r>
          </w:p>
        </w:tc>
        <w:tc>
          <w:tcPr>
            <w:tcW w:w="270" w:type="dxa"/>
            <w:shd w:val="clear" w:color="auto" w:fill="auto"/>
          </w:tcPr>
          <w:p w14:paraId="5AD5BEC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3D28C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31.39</w:t>
            </w:r>
          </w:p>
        </w:tc>
        <w:tc>
          <w:tcPr>
            <w:tcW w:w="261" w:type="dxa"/>
            <w:shd w:val="clear" w:color="auto" w:fill="auto"/>
          </w:tcPr>
          <w:p w14:paraId="0EB115E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339D5" w14:textId="2D5687A2" w:rsidR="00904EEB" w:rsidRPr="00EF3608" w:rsidRDefault="00251445" w:rsidP="009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4.21</w:t>
            </w:r>
          </w:p>
        </w:tc>
        <w:tc>
          <w:tcPr>
            <w:tcW w:w="270" w:type="dxa"/>
            <w:shd w:val="clear" w:color="auto" w:fill="auto"/>
          </w:tcPr>
          <w:p w14:paraId="22EE693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70560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13.61</w:t>
            </w:r>
          </w:p>
        </w:tc>
      </w:tr>
    </w:tbl>
    <w:p w14:paraId="43CE40AA" w14:textId="77777777" w:rsidR="00BB18F5" w:rsidRPr="004C72F8" w:rsidRDefault="00BB18F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34"/>
        <w:gridCol w:w="236"/>
        <w:gridCol w:w="34"/>
        <w:gridCol w:w="1136"/>
        <w:gridCol w:w="270"/>
        <w:gridCol w:w="1170"/>
      </w:tblGrid>
      <w:tr w:rsidR="00E23C79" w:rsidRPr="00EF3608" w14:paraId="4842DD47" w14:textId="77777777" w:rsidTr="00E23C79">
        <w:tc>
          <w:tcPr>
            <w:tcW w:w="3690" w:type="dxa"/>
          </w:tcPr>
          <w:p w14:paraId="5A93A5A7" w14:textId="77777777" w:rsidR="00E23C79" w:rsidRPr="00EF3608" w:rsidRDefault="00E23C79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เจ้าหนี้และเงินทดรองจ่ายจากกิจการ</w:t>
            </w:r>
          </w:p>
        </w:tc>
        <w:tc>
          <w:tcPr>
            <w:tcW w:w="2700" w:type="dxa"/>
            <w:gridSpan w:val="3"/>
          </w:tcPr>
          <w:p w14:paraId="0516B56C" w14:textId="3DE92BF8" w:rsidR="00E23C79" w:rsidRPr="00EF3608" w:rsidRDefault="00E23C79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831C3DD" w14:textId="77777777" w:rsidR="00E23C79" w:rsidRPr="00EF3608" w:rsidRDefault="00E23C79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5451269B" w14:textId="5E32FB8C" w:rsidR="00E23C79" w:rsidRPr="00EF3608" w:rsidRDefault="00E23C79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24C6A93D" w14:textId="77777777" w:rsidTr="00E23C79">
        <w:tc>
          <w:tcPr>
            <w:tcW w:w="3690" w:type="dxa"/>
          </w:tcPr>
          <w:p w14:paraId="482FC5E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 ที่เกี่ยวข้องกัน (หมุนเวียน)</w:t>
            </w:r>
          </w:p>
        </w:tc>
        <w:tc>
          <w:tcPr>
            <w:tcW w:w="1260" w:type="dxa"/>
          </w:tcPr>
          <w:p w14:paraId="6BC747D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571AF929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D58AD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5B3B1D23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5D99DD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0887DCBA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2B8CD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5F1DA3C2" w14:textId="77777777" w:rsidTr="00E23C79">
        <w:tc>
          <w:tcPr>
            <w:tcW w:w="3690" w:type="dxa"/>
          </w:tcPr>
          <w:p w14:paraId="7457452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05BC2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0FA764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9579E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14:paraId="56724CD6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9FA973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D88F5C6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9751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526E0D72" w14:textId="77777777" w:rsidTr="00E23C79">
        <w:tc>
          <w:tcPr>
            <w:tcW w:w="3690" w:type="dxa"/>
          </w:tcPr>
          <w:p w14:paraId="0F20305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9"/>
          </w:tcPr>
          <w:p w14:paraId="60EBD59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0274A644" w14:textId="77777777" w:rsidTr="00E23C79">
        <w:tc>
          <w:tcPr>
            <w:tcW w:w="3690" w:type="dxa"/>
          </w:tcPr>
          <w:p w14:paraId="6306B776" w14:textId="77777777" w:rsidR="00904EEB" w:rsidRPr="00EF3608" w:rsidRDefault="00904EEB" w:rsidP="00904E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3B91D09" w14:textId="2C7EAD04" w:rsidR="00904EEB" w:rsidRPr="00EF3608" w:rsidRDefault="00DF5286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9B9CB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7E608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8A09AA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45A8330" w14:textId="1CC63DDE" w:rsidR="00904EEB" w:rsidRPr="00EF3608" w:rsidRDefault="00DF5286" w:rsidP="009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7A5F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62921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19.80</w:t>
            </w:r>
          </w:p>
        </w:tc>
      </w:tr>
      <w:tr w:rsidR="00904EEB" w:rsidRPr="00EF3608" w14:paraId="70055C93" w14:textId="77777777" w:rsidTr="00E23C79">
        <w:tc>
          <w:tcPr>
            <w:tcW w:w="3690" w:type="dxa"/>
          </w:tcPr>
          <w:p w14:paraId="501B38EC" w14:textId="77777777" w:rsidR="00904EEB" w:rsidRPr="00EF3608" w:rsidRDefault="00904EEB" w:rsidP="00904E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6394BF" w14:textId="66CE8B63" w:rsidR="00904EEB" w:rsidRPr="00EF3608" w:rsidRDefault="00DF5286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6A4E3A2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19D10B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70" w:type="dxa"/>
            <w:gridSpan w:val="2"/>
          </w:tcPr>
          <w:p w14:paraId="37757BE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11EE56C" w14:textId="20043FCA" w:rsidR="00904EEB" w:rsidRPr="00EF3608" w:rsidRDefault="00DF5286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70" w:type="dxa"/>
          </w:tcPr>
          <w:p w14:paraId="095422E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CC8488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7C3076B9" w14:textId="77777777" w:rsidTr="00E23C79">
        <w:tc>
          <w:tcPr>
            <w:tcW w:w="3690" w:type="dxa"/>
          </w:tcPr>
          <w:p w14:paraId="18BD6752" w14:textId="77777777" w:rsidR="00904EEB" w:rsidRPr="00EF3608" w:rsidRDefault="00904EEB" w:rsidP="00904E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6844" w14:textId="68A8DE26" w:rsidR="00904EEB" w:rsidRPr="00EF3608" w:rsidRDefault="00DF5286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4379CA6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559E44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  <w:gridSpan w:val="2"/>
          </w:tcPr>
          <w:p w14:paraId="19A564E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1DCA36" w14:textId="2786F728" w:rsidR="00904EEB" w:rsidRPr="00EF3608" w:rsidRDefault="00DF5286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270" w:type="dxa"/>
          </w:tcPr>
          <w:p w14:paraId="06E36BF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B17709" w14:textId="77777777" w:rsidR="00904EEB" w:rsidRPr="00EF3608" w:rsidRDefault="00904EE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19.80</w:t>
            </w:r>
          </w:p>
        </w:tc>
      </w:tr>
      <w:tr w:rsidR="003B2286" w:rsidRPr="00EF3608" w14:paraId="7B83B21C" w14:textId="77777777" w:rsidTr="00ED24CB">
        <w:tc>
          <w:tcPr>
            <w:tcW w:w="3690" w:type="dxa"/>
          </w:tcPr>
          <w:p w14:paraId="55AB3E5C" w14:textId="77777777" w:rsidR="003B2286" w:rsidRPr="00EF3608" w:rsidRDefault="003B228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เจ้าหนี้เงินมัดจำค่าเช่าและค่าบริการ</w:t>
            </w:r>
          </w:p>
        </w:tc>
        <w:tc>
          <w:tcPr>
            <w:tcW w:w="2700" w:type="dxa"/>
            <w:gridSpan w:val="3"/>
          </w:tcPr>
          <w:p w14:paraId="5A32A0E2" w14:textId="26C5312D" w:rsidR="003B2286" w:rsidRPr="00EF3608" w:rsidRDefault="003B228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7648D1B" w14:textId="0DFB108E" w:rsidR="003B2286" w:rsidRPr="00EF3608" w:rsidRDefault="003B228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6352D35E" w14:textId="7703EA4C" w:rsidR="003B2286" w:rsidRPr="00EF3608" w:rsidRDefault="003B228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743FF01F" w14:textId="77777777" w:rsidTr="00E95D69">
        <w:tc>
          <w:tcPr>
            <w:tcW w:w="3690" w:type="dxa"/>
          </w:tcPr>
          <w:p w14:paraId="0654CAC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</w:t>
            </w:r>
          </w:p>
        </w:tc>
        <w:tc>
          <w:tcPr>
            <w:tcW w:w="1260" w:type="dxa"/>
          </w:tcPr>
          <w:p w14:paraId="7DF39EE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06253FF2" w14:textId="77777777" w:rsidR="00904EEB" w:rsidRPr="00EF3608" w:rsidRDefault="00904EEB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12E9F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16A6E51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1BAFE2A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4596C9B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C5D31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713FB198" w14:textId="77777777" w:rsidTr="00E95D69">
        <w:tc>
          <w:tcPr>
            <w:tcW w:w="3690" w:type="dxa"/>
          </w:tcPr>
          <w:p w14:paraId="53EBBC2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9D73B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46C1322" w14:textId="77777777" w:rsidR="00904EEB" w:rsidRPr="00EF3608" w:rsidRDefault="00904EEB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6E44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14:paraId="5C106B5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CF2792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D1F1F90" w14:textId="77777777" w:rsidR="00904EEB" w:rsidRPr="00EF3608" w:rsidRDefault="00904EEB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AD95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48CA9E43" w14:textId="77777777" w:rsidTr="003B2286">
        <w:tc>
          <w:tcPr>
            <w:tcW w:w="3690" w:type="dxa"/>
          </w:tcPr>
          <w:p w14:paraId="338D04C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9"/>
          </w:tcPr>
          <w:p w14:paraId="43FC801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21BE33F1" w14:textId="77777777" w:rsidTr="00E95D69">
        <w:tc>
          <w:tcPr>
            <w:tcW w:w="3690" w:type="dxa"/>
          </w:tcPr>
          <w:p w14:paraId="20265B1D" w14:textId="77777777" w:rsidR="00904EEB" w:rsidRPr="00EF3608" w:rsidRDefault="00904EEB" w:rsidP="00904E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823B27" w14:textId="244E47A9" w:rsidR="00904EEB" w:rsidRPr="00EF3608" w:rsidRDefault="00DF5286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270" w:type="dxa"/>
          </w:tcPr>
          <w:p w14:paraId="71243C4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16296C67" w14:textId="77777777" w:rsidR="00904EEB" w:rsidRPr="00EF3608" w:rsidRDefault="00904EEB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  <w:tc>
          <w:tcPr>
            <w:tcW w:w="270" w:type="dxa"/>
            <w:gridSpan w:val="2"/>
          </w:tcPr>
          <w:p w14:paraId="4E30619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11CC435" w14:textId="2F77CC2F" w:rsidR="00904EEB" w:rsidRPr="00EF3608" w:rsidRDefault="00DF5286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  <w:tc>
          <w:tcPr>
            <w:tcW w:w="270" w:type="dxa"/>
          </w:tcPr>
          <w:p w14:paraId="37A003B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BC4560" w14:textId="77777777" w:rsidR="00904EEB" w:rsidRPr="00EF3608" w:rsidRDefault="00904EEB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</w:tr>
    </w:tbl>
    <w:p w14:paraId="5659285F" w14:textId="77777777" w:rsidR="00055F8E" w:rsidRPr="004C72F8" w:rsidRDefault="00055F8E" w:rsidP="00DB0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32"/>
          <w:szCs w:val="32"/>
        </w:rPr>
      </w:pPr>
    </w:p>
    <w:p w14:paraId="472444FC" w14:textId="49440D7E" w:rsidR="003B2286" w:rsidRDefault="005856E4" w:rsidP="003B2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</w:t>
      </w:r>
      <w:r w:rsidR="00F677DC">
        <w:rPr>
          <w:rFonts w:ascii="Angsana New" w:hAnsi="Angsana New" w:hint="cs"/>
          <w:sz w:val="30"/>
          <w:szCs w:val="30"/>
          <w:cs/>
        </w:rPr>
        <w:t>และดอกเบี้ยค้างจ่าย</w:t>
      </w:r>
      <w:r w:rsidRPr="00EF3608">
        <w:rPr>
          <w:rFonts w:ascii="Angsana New" w:hAnsi="Angsana New"/>
          <w:sz w:val="30"/>
          <w:szCs w:val="30"/>
          <w:cs/>
        </w:rPr>
        <w:t>จากกิจการที่เกี่ยวข้องกันสำหรับงวด</w:t>
      </w:r>
      <w:r w:rsidR="004C0705" w:rsidRPr="00EF3608">
        <w:rPr>
          <w:rFonts w:ascii="Angsana New" w:hAnsi="Angsana New"/>
          <w:sz w:val="30"/>
          <w:szCs w:val="30"/>
          <w:cs/>
        </w:rPr>
        <w:t>เก้า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613C0" w:rsidRPr="00EF3608">
        <w:rPr>
          <w:rFonts w:ascii="Angsana New" w:hAnsi="Angsana New"/>
          <w:sz w:val="30"/>
          <w:szCs w:val="30"/>
        </w:rPr>
        <w:t xml:space="preserve">30 </w:t>
      </w:r>
      <w:r w:rsidR="00B613C0" w:rsidRPr="00EF3608">
        <w:rPr>
          <w:rFonts w:ascii="Angsana New" w:hAnsi="Angsana New"/>
          <w:sz w:val="30"/>
          <w:szCs w:val="30"/>
          <w:cs/>
        </w:rPr>
        <w:t>มิถุนายน</w:t>
      </w:r>
      <w:r w:rsidR="004C0705" w:rsidRPr="00EF3608">
        <w:rPr>
          <w:rFonts w:ascii="Angsana New" w:hAnsi="Angsana New"/>
          <w:sz w:val="30"/>
          <w:szCs w:val="30"/>
          <w:cs/>
        </w:rPr>
        <w:t xml:space="preserve"> </w:t>
      </w:r>
      <w:r w:rsidR="004C0705" w:rsidRPr="00EF3608">
        <w:rPr>
          <w:rFonts w:ascii="Angsana New" w:hAnsi="Angsana New"/>
          <w:sz w:val="30"/>
          <w:szCs w:val="30"/>
        </w:rPr>
        <w:t>2562</w:t>
      </w:r>
      <w:r w:rsidR="00BB39D5" w:rsidRPr="00EF3608">
        <w:rPr>
          <w:rFonts w:ascii="Angsana New" w:hAnsi="Angsana New"/>
          <w:sz w:val="30"/>
          <w:szCs w:val="30"/>
        </w:rPr>
        <w:t xml:space="preserve"> </w:t>
      </w:r>
      <w:r w:rsidR="00BB39D5"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6F9EDD42" w14:textId="77777777" w:rsidR="003B2286" w:rsidRPr="004C72F8" w:rsidRDefault="003B2286" w:rsidP="003B2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080"/>
        <w:gridCol w:w="270"/>
        <w:gridCol w:w="1080"/>
        <w:gridCol w:w="270"/>
        <w:gridCol w:w="1155"/>
        <w:gridCol w:w="246"/>
        <w:gridCol w:w="1058"/>
        <w:gridCol w:w="228"/>
        <w:gridCol w:w="1044"/>
        <w:gridCol w:w="235"/>
        <w:gridCol w:w="1164"/>
      </w:tblGrid>
      <w:tr w:rsidR="00350CD6" w:rsidRPr="00EF3608" w14:paraId="1FF7CF23" w14:textId="77777777" w:rsidTr="009F136B">
        <w:trPr>
          <w:tblHeader/>
        </w:trPr>
        <w:tc>
          <w:tcPr>
            <w:tcW w:w="1710" w:type="dxa"/>
            <w:vAlign w:val="bottom"/>
          </w:tcPr>
          <w:p w14:paraId="1CDCE74C" w14:textId="4274F8A3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CF35845" w14:textId="54221BFD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94EA3C2" w14:textId="4DFF79E0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70A25DDD" w14:textId="7900DE08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5C0F0E" w:rsidRPr="00EF3608" w14:paraId="45A5C88F" w14:textId="77777777" w:rsidTr="009F136B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0D24244" w14:textId="538A8F54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D44E84C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906AEC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vAlign w:val="bottom"/>
          </w:tcPr>
          <w:p w14:paraId="7A62D7BB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FB0A0F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BDB54C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59E0E1E6" w14:textId="77777777" w:rsidR="004C0705" w:rsidRPr="009A0C1F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34724B9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58A3D2" w14:textId="74814FF4" w:rsidR="004C0705" w:rsidRPr="00EF3608" w:rsidRDefault="004C0705" w:rsidP="0035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" w:type="dxa"/>
            <w:vAlign w:val="bottom"/>
          </w:tcPr>
          <w:p w14:paraId="1291AE98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9E3C812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8" w:type="dxa"/>
            <w:vAlign w:val="bottom"/>
          </w:tcPr>
          <w:p w14:paraId="327F45FD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57ACC0AB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9683E15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F227CED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1F6D01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C0F0E" w:rsidRPr="00EF3608" w14:paraId="5A0E53F6" w14:textId="77777777" w:rsidTr="009F136B">
        <w:trPr>
          <w:tblHeader/>
        </w:trPr>
        <w:tc>
          <w:tcPr>
            <w:tcW w:w="1710" w:type="dxa"/>
            <w:vAlign w:val="bottom"/>
          </w:tcPr>
          <w:p w14:paraId="040BDFE8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998578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5AA243A7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A4F90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C9AFE63" w14:textId="77777777" w:rsidR="004C0705" w:rsidRPr="009A0C1F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11DE2D9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6" w:type="dxa"/>
            <w:vAlign w:val="bottom"/>
          </w:tcPr>
          <w:p w14:paraId="6294723A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3EEFB47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8" w:type="dxa"/>
            <w:vAlign w:val="bottom"/>
          </w:tcPr>
          <w:p w14:paraId="322AB553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2B7B0599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9928D42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641EC2C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50CD6" w:rsidRPr="00EF3608" w14:paraId="2E6D3081" w14:textId="77777777" w:rsidTr="009F136B">
        <w:trPr>
          <w:tblHeader/>
        </w:trPr>
        <w:tc>
          <w:tcPr>
            <w:tcW w:w="1710" w:type="dxa"/>
          </w:tcPr>
          <w:p w14:paraId="72B7E77F" w14:textId="77777777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438D8E4" w14:textId="691768BE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3E57014" w14:textId="77777777" w:rsidR="00350CD6" w:rsidRPr="009A0C1F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4099384" w14:textId="3FFB656E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0F0E" w:rsidRPr="00EF3608" w14:paraId="658620AB" w14:textId="77777777" w:rsidTr="009F136B">
        <w:tc>
          <w:tcPr>
            <w:tcW w:w="1710" w:type="dxa"/>
          </w:tcPr>
          <w:p w14:paraId="2DEAA0F4" w14:textId="0DA9BC9D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2D6D2F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274EB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C5B33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388DF" w14:textId="77777777" w:rsidR="004C0705" w:rsidRPr="009A0C1F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A76A895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52E203C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97A246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2539104D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9332EA5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B912D28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B7E40BA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CD6" w:rsidRPr="00EF3608" w14:paraId="721124FA" w14:textId="77777777" w:rsidTr="009F136B">
        <w:tc>
          <w:tcPr>
            <w:tcW w:w="1710" w:type="dxa"/>
          </w:tcPr>
          <w:p w14:paraId="65A03F1F" w14:textId="034ACCB4" w:rsidR="004C0705" w:rsidRPr="00EF3608" w:rsidRDefault="004C0705" w:rsidP="0035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</w:t>
            </w:r>
            <w:r w:rsidR="00350CD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080" w:type="dxa"/>
          </w:tcPr>
          <w:p w14:paraId="4FA283E5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AB6CB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351FA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CC18F" w14:textId="77777777" w:rsidR="004C0705" w:rsidRPr="009A0C1F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6FA4757" w14:textId="48404455" w:rsidR="004C0705" w:rsidRPr="00335A23" w:rsidRDefault="00CF25FC" w:rsidP="009F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firstLine="242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4,431.15</w:t>
            </w:r>
          </w:p>
        </w:tc>
        <w:tc>
          <w:tcPr>
            <w:tcW w:w="246" w:type="dxa"/>
          </w:tcPr>
          <w:p w14:paraId="2A8FBDE2" w14:textId="77777777" w:rsidR="004C0705" w:rsidRPr="00335A23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7744271" w14:textId="50E388DD" w:rsidR="004C0705" w:rsidRPr="00335A23" w:rsidRDefault="00DF5286" w:rsidP="0035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318.10</w:t>
            </w:r>
          </w:p>
        </w:tc>
        <w:tc>
          <w:tcPr>
            <w:tcW w:w="228" w:type="dxa"/>
          </w:tcPr>
          <w:p w14:paraId="7225E3DB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2A33D99" w14:textId="7E5ED62F" w:rsidR="004C0705" w:rsidRPr="00EF3608" w:rsidRDefault="00DF5286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(116.50)</w:t>
            </w:r>
          </w:p>
        </w:tc>
        <w:tc>
          <w:tcPr>
            <w:tcW w:w="235" w:type="dxa"/>
          </w:tcPr>
          <w:p w14:paraId="3B7EE5EF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47C304" w14:textId="72DE8AC3" w:rsidR="004C0705" w:rsidRPr="00EF3608" w:rsidRDefault="00DF5286" w:rsidP="009F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4,632.75</w:t>
            </w:r>
          </w:p>
        </w:tc>
      </w:tr>
      <w:tr w:rsidR="005C0F0E" w:rsidRPr="00EF3608" w14:paraId="649CEE31" w14:textId="77777777" w:rsidTr="009F136B">
        <w:tc>
          <w:tcPr>
            <w:tcW w:w="1710" w:type="dxa"/>
          </w:tcPr>
          <w:p w14:paraId="16C47153" w14:textId="1085AEA0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80" w:type="dxa"/>
          </w:tcPr>
          <w:p w14:paraId="093C4337" w14:textId="7414EF9D" w:rsidR="004C0705" w:rsidRPr="00335A23" w:rsidRDefault="00CF25FC" w:rsidP="009A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3.30-5.288</w:t>
            </w:r>
          </w:p>
        </w:tc>
        <w:tc>
          <w:tcPr>
            <w:tcW w:w="270" w:type="dxa"/>
          </w:tcPr>
          <w:p w14:paraId="67EB4216" w14:textId="77777777" w:rsidR="004C0705" w:rsidRPr="00335A23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32D2B" w14:textId="34D6DC43" w:rsidR="004C0705" w:rsidRPr="00335A23" w:rsidRDefault="00DF5286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3.30</w:t>
            </w:r>
          </w:p>
        </w:tc>
        <w:tc>
          <w:tcPr>
            <w:tcW w:w="270" w:type="dxa"/>
          </w:tcPr>
          <w:p w14:paraId="5CF8A908" w14:textId="77777777" w:rsidR="004C0705" w:rsidRPr="00335A23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A796CA6" w14:textId="50D89558" w:rsidR="004C0705" w:rsidRPr="00335A23" w:rsidRDefault="00CF25FC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176.84</w:t>
            </w:r>
          </w:p>
        </w:tc>
        <w:tc>
          <w:tcPr>
            <w:tcW w:w="246" w:type="dxa"/>
          </w:tcPr>
          <w:p w14:paraId="2F4A06DB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5F5BE46" w14:textId="24986140" w:rsidR="004C0705" w:rsidRPr="00EF3608" w:rsidRDefault="00DF5286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112.00</w:t>
            </w:r>
          </w:p>
        </w:tc>
        <w:tc>
          <w:tcPr>
            <w:tcW w:w="228" w:type="dxa"/>
          </w:tcPr>
          <w:p w14:paraId="7F915E8A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6E4CF8B" w14:textId="7F367978" w:rsidR="004C0705" w:rsidRPr="00EF3608" w:rsidRDefault="00DF5286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(26.48)</w:t>
            </w:r>
          </w:p>
        </w:tc>
        <w:tc>
          <w:tcPr>
            <w:tcW w:w="235" w:type="dxa"/>
          </w:tcPr>
          <w:p w14:paraId="12FAC145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8D52944" w14:textId="74C28290" w:rsidR="004C0705" w:rsidRPr="00EF3608" w:rsidRDefault="00DF5286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262.36</w:t>
            </w:r>
          </w:p>
        </w:tc>
      </w:tr>
      <w:tr w:rsidR="005C0F0E" w:rsidRPr="00EF3608" w14:paraId="7D9799CC" w14:textId="77777777" w:rsidTr="009F136B">
        <w:tc>
          <w:tcPr>
            <w:tcW w:w="1710" w:type="dxa"/>
          </w:tcPr>
          <w:p w14:paraId="736ABB7E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0A7CDFA" w14:textId="77777777" w:rsidR="004C0705" w:rsidRPr="00335A23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5DDBE" w14:textId="77777777" w:rsidR="004C0705" w:rsidRPr="00335A23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88769" w14:textId="77777777" w:rsidR="004C0705" w:rsidRPr="00335A23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F8244" w14:textId="77777777" w:rsidR="004C0705" w:rsidRPr="00335A23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000000"/>
            </w:tcBorders>
          </w:tcPr>
          <w:p w14:paraId="14D52A3F" w14:textId="279C6F8B" w:rsidR="004C0705" w:rsidRPr="00335A23" w:rsidRDefault="00CF25FC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4,607.99</w:t>
            </w:r>
          </w:p>
        </w:tc>
        <w:tc>
          <w:tcPr>
            <w:tcW w:w="246" w:type="dxa"/>
          </w:tcPr>
          <w:p w14:paraId="50C26790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4D0BCD63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</w:tcPr>
          <w:p w14:paraId="58D33325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395DE6A9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266C187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000000"/>
            </w:tcBorders>
          </w:tcPr>
          <w:p w14:paraId="1B1B339C" w14:textId="0F4CA481" w:rsidR="004C0705" w:rsidRPr="00EF3608" w:rsidRDefault="00DF5286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4,895.11</w:t>
            </w:r>
          </w:p>
        </w:tc>
      </w:tr>
    </w:tbl>
    <w:p w14:paraId="22BC55C3" w14:textId="77777777" w:rsidR="00904EEB" w:rsidRPr="004C72F8" w:rsidRDefault="00904EEB">
      <w:pPr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6"/>
        <w:gridCol w:w="1011"/>
        <w:gridCol w:w="282"/>
        <w:gridCol w:w="1085"/>
        <w:gridCol w:w="269"/>
        <w:gridCol w:w="1155"/>
        <w:gridCol w:w="253"/>
        <w:gridCol w:w="1058"/>
        <w:gridCol w:w="230"/>
        <w:gridCol w:w="1021"/>
        <w:gridCol w:w="238"/>
        <w:gridCol w:w="1202"/>
      </w:tblGrid>
      <w:tr w:rsidR="00350CD6" w:rsidRPr="007566AE" w14:paraId="4FDB6BAD" w14:textId="77777777" w:rsidTr="009F136B">
        <w:trPr>
          <w:tblHeader/>
        </w:trPr>
        <w:tc>
          <w:tcPr>
            <w:tcW w:w="1736" w:type="dxa"/>
            <w:vAlign w:val="bottom"/>
          </w:tcPr>
          <w:p w14:paraId="2C7C3B6A" w14:textId="77777777" w:rsidR="00350CD6" w:rsidRPr="00EF3608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3"/>
            <w:vAlign w:val="bottom"/>
          </w:tcPr>
          <w:p w14:paraId="3500195D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5FD9E60A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  <w:vAlign w:val="bottom"/>
          </w:tcPr>
          <w:p w14:paraId="455B04FE" w14:textId="6D4282C8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5C0F0E" w:rsidRPr="007566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50CD6" w:rsidRPr="007566AE" w14:paraId="33DAEE80" w14:textId="77777777" w:rsidTr="009F136B">
        <w:trPr>
          <w:tblHeader/>
        </w:trPr>
        <w:tc>
          <w:tcPr>
            <w:tcW w:w="1736" w:type="dxa"/>
            <w:shd w:val="clear" w:color="auto" w:fill="auto"/>
            <w:vAlign w:val="bottom"/>
          </w:tcPr>
          <w:p w14:paraId="3DF8B8DB" w14:textId="7B6F217B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09D86EDF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221529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2" w:type="dxa"/>
            <w:vAlign w:val="bottom"/>
          </w:tcPr>
          <w:p w14:paraId="6992AFEA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B73A509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8F1BDD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9" w:type="dxa"/>
            <w:vAlign w:val="bottom"/>
          </w:tcPr>
          <w:p w14:paraId="332CE612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C8312E2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7859D8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53" w:type="dxa"/>
            <w:vAlign w:val="bottom"/>
          </w:tcPr>
          <w:p w14:paraId="431B82F8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17C3339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  <w:vAlign w:val="bottom"/>
          </w:tcPr>
          <w:p w14:paraId="64C5BDFD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1167A2A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6595C46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4D35BA0D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2F6FA6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50CD6" w:rsidRPr="007566AE" w14:paraId="4399EB07" w14:textId="77777777" w:rsidTr="009F136B">
        <w:trPr>
          <w:tblHeader/>
        </w:trPr>
        <w:tc>
          <w:tcPr>
            <w:tcW w:w="1736" w:type="dxa"/>
            <w:vAlign w:val="bottom"/>
          </w:tcPr>
          <w:p w14:paraId="70FC6B01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1EA202A5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2" w:type="dxa"/>
            <w:vAlign w:val="bottom"/>
          </w:tcPr>
          <w:p w14:paraId="484C4264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09BD6FD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14:paraId="65936786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2F761AF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3" w:type="dxa"/>
            <w:vAlign w:val="bottom"/>
          </w:tcPr>
          <w:p w14:paraId="476B66E4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E571D61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vAlign w:val="bottom"/>
          </w:tcPr>
          <w:p w14:paraId="6F0F094C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EE49A94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  <w:vAlign w:val="bottom"/>
          </w:tcPr>
          <w:p w14:paraId="130ADDE2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2EEF0D5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50CD6" w:rsidRPr="007566AE" w14:paraId="7427AB01" w14:textId="77777777" w:rsidTr="009F136B">
        <w:trPr>
          <w:tblHeader/>
        </w:trPr>
        <w:tc>
          <w:tcPr>
            <w:tcW w:w="1736" w:type="dxa"/>
          </w:tcPr>
          <w:p w14:paraId="02DA489C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8" w:type="dxa"/>
            <w:gridSpan w:val="3"/>
          </w:tcPr>
          <w:p w14:paraId="0B202CB7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6C602A1E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403CB63A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06A5" w:rsidRPr="007566AE" w14:paraId="124DB570" w14:textId="77777777" w:rsidTr="009F136B">
        <w:tc>
          <w:tcPr>
            <w:tcW w:w="2747" w:type="dxa"/>
            <w:gridSpan w:val="2"/>
          </w:tcPr>
          <w:p w14:paraId="7336C5E7" w14:textId="7E6EBA7B" w:rsidR="00DB06A5" w:rsidRPr="007566AE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282" w:type="dxa"/>
          </w:tcPr>
          <w:p w14:paraId="17531593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6F562E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F4A223C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A105DD9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0ECFFA9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F18C838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44C5CD4E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36215AE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4E6A714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FA46F46" w14:textId="77777777" w:rsidR="00DB06A5" w:rsidRPr="007566AE" w:rsidRDefault="00DB06A5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CD6" w:rsidRPr="007566AE" w14:paraId="5274F3F3" w14:textId="77777777" w:rsidTr="009F136B">
        <w:tc>
          <w:tcPr>
            <w:tcW w:w="1736" w:type="dxa"/>
          </w:tcPr>
          <w:p w14:paraId="1CFACFC3" w14:textId="5DC0B250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เงินกู้ยืมระยะยาว</w:t>
            </w:r>
          </w:p>
        </w:tc>
        <w:tc>
          <w:tcPr>
            <w:tcW w:w="1011" w:type="dxa"/>
          </w:tcPr>
          <w:p w14:paraId="5D012529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FFB6E03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BB833F2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4AD9000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17A159C" w14:textId="5166E92F" w:rsidR="00350CD6" w:rsidRPr="007566AE" w:rsidRDefault="007566A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  <w:tc>
          <w:tcPr>
            <w:tcW w:w="253" w:type="dxa"/>
          </w:tcPr>
          <w:p w14:paraId="339BD1B2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BC87333" w14:textId="62211D24" w:rsidR="00350CD6" w:rsidRPr="007566AE" w:rsidRDefault="007566A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53F86E0D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CA2D2BE" w14:textId="1860E079" w:rsidR="00350CD6" w:rsidRPr="007566AE" w:rsidRDefault="007566A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D7BC40E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01CF878" w14:textId="04B3B43C" w:rsidR="00350CD6" w:rsidRPr="007566AE" w:rsidRDefault="007566AE" w:rsidP="009F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</w:tr>
      <w:tr w:rsidR="00350CD6" w:rsidRPr="007566AE" w14:paraId="2D944D16" w14:textId="77777777" w:rsidTr="009F136B">
        <w:tc>
          <w:tcPr>
            <w:tcW w:w="1736" w:type="dxa"/>
          </w:tcPr>
          <w:p w14:paraId="31ACE884" w14:textId="213F76A9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11" w:type="dxa"/>
          </w:tcPr>
          <w:p w14:paraId="5160D868" w14:textId="60FF6118" w:rsidR="00350CD6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6.50</w:t>
            </w:r>
          </w:p>
        </w:tc>
        <w:tc>
          <w:tcPr>
            <w:tcW w:w="282" w:type="dxa"/>
          </w:tcPr>
          <w:p w14:paraId="0B5B006D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D2C05A1" w14:textId="5783BBC4" w:rsidR="00350CD6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6.50</w:t>
            </w:r>
          </w:p>
        </w:tc>
        <w:tc>
          <w:tcPr>
            <w:tcW w:w="269" w:type="dxa"/>
          </w:tcPr>
          <w:p w14:paraId="5CE0B586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14:paraId="33A0ACD3" w14:textId="44C11431" w:rsidR="00350CD6" w:rsidRPr="007566AE" w:rsidRDefault="007566A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252.11</w:t>
            </w:r>
          </w:p>
        </w:tc>
        <w:tc>
          <w:tcPr>
            <w:tcW w:w="253" w:type="dxa"/>
          </w:tcPr>
          <w:p w14:paraId="3612D7A5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BE7A93D" w14:textId="11610B65" w:rsidR="00350CD6" w:rsidRPr="007566AE" w:rsidRDefault="007566A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11.07</w:t>
            </w:r>
          </w:p>
        </w:tc>
        <w:tc>
          <w:tcPr>
            <w:tcW w:w="230" w:type="dxa"/>
          </w:tcPr>
          <w:p w14:paraId="515449E6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9A3D3FF" w14:textId="53B4C59B" w:rsidR="00350CD6" w:rsidRPr="007566AE" w:rsidRDefault="007566A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D08B681" w14:textId="77777777" w:rsidR="00350CD6" w:rsidRPr="007566AE" w:rsidRDefault="00350CD6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224E36AD" w14:textId="3A41E2F8" w:rsidR="00350CD6" w:rsidRPr="007566AE" w:rsidRDefault="007566A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263.18</w:t>
            </w:r>
          </w:p>
        </w:tc>
      </w:tr>
      <w:tr w:rsidR="005C0F0E" w:rsidRPr="00EF3608" w14:paraId="00C9DAB4" w14:textId="77777777" w:rsidTr="009F136B">
        <w:tc>
          <w:tcPr>
            <w:tcW w:w="1736" w:type="dxa"/>
          </w:tcPr>
          <w:p w14:paraId="5F5D172E" w14:textId="30E2A4AB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1" w:type="dxa"/>
          </w:tcPr>
          <w:p w14:paraId="114F2F95" w14:textId="77777777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5E121E0" w14:textId="77777777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8DD5170" w14:textId="77777777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D89FEF7" w14:textId="77777777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double" w:sz="4" w:space="0" w:color="auto"/>
            </w:tcBorders>
          </w:tcPr>
          <w:p w14:paraId="62073C4B" w14:textId="0D189549" w:rsidR="005C0F0E" w:rsidRPr="007566AE" w:rsidRDefault="007566A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6AE">
              <w:rPr>
                <w:rFonts w:ascii="Angsana New" w:hAnsi="Angsana New"/>
                <w:b/>
                <w:bCs/>
                <w:sz w:val="30"/>
                <w:szCs w:val="30"/>
              </w:rPr>
              <w:t>525.54</w:t>
            </w:r>
          </w:p>
        </w:tc>
        <w:tc>
          <w:tcPr>
            <w:tcW w:w="253" w:type="dxa"/>
          </w:tcPr>
          <w:p w14:paraId="4AA0FF1C" w14:textId="77777777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1D67A44C" w14:textId="77777777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C16CA42" w14:textId="77777777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015A06DE" w14:textId="77777777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5C631A9" w14:textId="77777777" w:rsidR="005C0F0E" w:rsidRPr="007566AE" w:rsidRDefault="005C0F0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auto"/>
            </w:tcBorders>
          </w:tcPr>
          <w:p w14:paraId="4F6C1762" w14:textId="4A8A7ABA" w:rsidR="005C0F0E" w:rsidRDefault="007566AE" w:rsidP="005C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536.61</w:t>
            </w:r>
          </w:p>
        </w:tc>
      </w:tr>
    </w:tbl>
    <w:p w14:paraId="68586B6B" w14:textId="77777777" w:rsidR="00DB06A5" w:rsidRDefault="00DB06A5">
      <w:pPr>
        <w:rPr>
          <w:sz w:val="28"/>
          <w:szCs w:val="28"/>
        </w:rPr>
      </w:pPr>
    </w:p>
    <w:p w14:paraId="15E61044" w14:textId="77777777" w:rsidR="004C72F8" w:rsidRDefault="004C72F8">
      <w:pPr>
        <w:rPr>
          <w:sz w:val="28"/>
          <w:szCs w:val="28"/>
        </w:rPr>
      </w:pPr>
    </w:p>
    <w:p w14:paraId="360AB3CE" w14:textId="77777777" w:rsidR="004C72F8" w:rsidRDefault="004C72F8">
      <w:pPr>
        <w:rPr>
          <w:sz w:val="28"/>
          <w:szCs w:val="28"/>
        </w:rPr>
      </w:pPr>
    </w:p>
    <w:p w14:paraId="53A0BB07" w14:textId="77777777" w:rsidR="004C72F8" w:rsidRDefault="004C72F8">
      <w:pPr>
        <w:rPr>
          <w:sz w:val="28"/>
          <w:szCs w:val="28"/>
        </w:rPr>
      </w:pPr>
    </w:p>
    <w:p w14:paraId="5833E989" w14:textId="77777777" w:rsidR="004C72F8" w:rsidRPr="00055F8E" w:rsidRDefault="004C72F8">
      <w:pPr>
        <w:rPr>
          <w:sz w:val="28"/>
          <w:szCs w:val="28"/>
          <w:cs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360"/>
        <w:gridCol w:w="1260"/>
        <w:gridCol w:w="270"/>
        <w:gridCol w:w="1170"/>
        <w:gridCol w:w="360"/>
        <w:gridCol w:w="1170"/>
        <w:gridCol w:w="270"/>
        <w:gridCol w:w="1170"/>
      </w:tblGrid>
      <w:tr w:rsidR="00924D30" w:rsidRPr="00EF3608" w14:paraId="4574F166" w14:textId="77777777" w:rsidTr="009F136B">
        <w:tc>
          <w:tcPr>
            <w:tcW w:w="3150" w:type="dxa"/>
          </w:tcPr>
          <w:p w14:paraId="2E32D4CF" w14:textId="77777777" w:rsidR="00924D30" w:rsidRPr="00EF3608" w:rsidRDefault="00924D30" w:rsidP="0036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360" w:type="dxa"/>
          </w:tcPr>
          <w:p w14:paraId="6F1AE12A" w14:textId="77777777" w:rsidR="00924D30" w:rsidRPr="00EF3608" w:rsidRDefault="00924D30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F614CDC" w14:textId="3C47193B" w:rsidR="00924D30" w:rsidRPr="00EF3608" w:rsidRDefault="00924D30" w:rsidP="003C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4742B15" w14:textId="0DB90E2B" w:rsidR="00924D30" w:rsidRPr="00EF3608" w:rsidRDefault="00924D30" w:rsidP="003C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9E085AC" w14:textId="0AD666E5" w:rsidR="00924D30" w:rsidRPr="00EF3608" w:rsidRDefault="00924D30" w:rsidP="003C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1506722F" w14:textId="77777777" w:rsidTr="009F136B">
        <w:tc>
          <w:tcPr>
            <w:tcW w:w="3150" w:type="dxa"/>
          </w:tcPr>
          <w:p w14:paraId="325DAEB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F03B7E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B41A6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04668FD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A895C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7785C98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0434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5372373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BDF25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6C1F9B50" w14:textId="77777777" w:rsidTr="009F136B">
        <w:tc>
          <w:tcPr>
            <w:tcW w:w="3150" w:type="dxa"/>
          </w:tcPr>
          <w:p w14:paraId="33573D9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4E3368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B0B7D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8A375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98B7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14:paraId="3BE97C4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0797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551B33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5E42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5FFA86DF" w14:textId="77777777" w:rsidTr="009F136B">
        <w:trPr>
          <w:trHeight w:val="245"/>
        </w:trPr>
        <w:tc>
          <w:tcPr>
            <w:tcW w:w="3150" w:type="dxa"/>
          </w:tcPr>
          <w:p w14:paraId="13964DC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8321BD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0563C7F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50B89FCA" w14:textId="77777777" w:rsidTr="009F136B">
        <w:tc>
          <w:tcPr>
            <w:tcW w:w="3150" w:type="dxa"/>
          </w:tcPr>
          <w:p w14:paraId="291511C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0" w:type="dxa"/>
          </w:tcPr>
          <w:p w14:paraId="2858917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100E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AD9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FBC1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F3ED12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77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EBDF5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36F9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D823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4EEB" w:rsidRPr="00EF3608" w14:paraId="3F6E1961" w14:textId="77777777" w:rsidTr="009F136B">
        <w:tc>
          <w:tcPr>
            <w:tcW w:w="3150" w:type="dxa"/>
          </w:tcPr>
          <w:p w14:paraId="55D6EA3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360" w:type="dxa"/>
          </w:tcPr>
          <w:p w14:paraId="30E5088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582ED" w14:textId="4769947B" w:rsidR="00904EEB" w:rsidRPr="00F877CC" w:rsidRDefault="00F65CC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877CC">
              <w:rPr>
                <w:rFonts w:ascii="Angsana New" w:hAnsi="Angsana New"/>
                <w:sz w:val="30"/>
                <w:szCs w:val="30"/>
              </w:rPr>
              <w:t>306.82</w:t>
            </w:r>
          </w:p>
        </w:tc>
        <w:tc>
          <w:tcPr>
            <w:tcW w:w="270" w:type="dxa"/>
          </w:tcPr>
          <w:p w14:paraId="65FCB4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1F2B8" w14:textId="77777777" w:rsidR="00904EEB" w:rsidRPr="00EF3608" w:rsidRDefault="00904EEB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360" w:type="dxa"/>
          </w:tcPr>
          <w:p w14:paraId="21E936C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6C058" w14:textId="6D015C78" w:rsidR="00904EEB" w:rsidRPr="00EF3608" w:rsidRDefault="00F65CC4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D99D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B42EA3" w14:textId="77777777" w:rsidR="00904EEB" w:rsidRPr="00EF3608" w:rsidRDefault="00904EEB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4EEB" w:rsidRPr="00EF3608" w14:paraId="16926FE6" w14:textId="77777777" w:rsidTr="009F136B">
        <w:tc>
          <w:tcPr>
            <w:tcW w:w="3150" w:type="dxa"/>
          </w:tcPr>
          <w:p w14:paraId="7DD062F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360" w:type="dxa"/>
          </w:tcPr>
          <w:p w14:paraId="3E70CD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84F36A" w14:textId="0CED6074" w:rsidR="00904EEB" w:rsidRPr="00F877CC" w:rsidRDefault="00F65CC4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877CC">
              <w:rPr>
                <w:rFonts w:ascii="Angsana New" w:hAnsi="Angsana New"/>
                <w:sz w:val="30"/>
                <w:szCs w:val="30"/>
              </w:rPr>
              <w:t>6,205.87</w:t>
            </w:r>
          </w:p>
        </w:tc>
        <w:tc>
          <w:tcPr>
            <w:tcW w:w="270" w:type="dxa"/>
          </w:tcPr>
          <w:p w14:paraId="6F7ADAC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2924F8" w14:textId="77777777" w:rsidR="00904EEB" w:rsidRPr="00EF3608" w:rsidRDefault="00904EEB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6,435.61</w:t>
            </w:r>
          </w:p>
        </w:tc>
        <w:tc>
          <w:tcPr>
            <w:tcW w:w="360" w:type="dxa"/>
          </w:tcPr>
          <w:p w14:paraId="607C1BF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4A3684" w14:textId="189FA6EF" w:rsidR="00904EEB" w:rsidRPr="00EF3608" w:rsidRDefault="00F65CC4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A209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625638" w14:textId="77777777" w:rsidR="00904EEB" w:rsidRPr="00EF3608" w:rsidRDefault="00904EEB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4EEB" w:rsidRPr="00EF3608" w14:paraId="629EB20D" w14:textId="77777777" w:rsidTr="009F136B">
        <w:trPr>
          <w:trHeight w:val="80"/>
        </w:trPr>
        <w:tc>
          <w:tcPr>
            <w:tcW w:w="3150" w:type="dxa"/>
          </w:tcPr>
          <w:p w14:paraId="0ADB7DF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17BEAB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E7FF44" w14:textId="7191B37F" w:rsidR="00904EEB" w:rsidRPr="00F877CC" w:rsidRDefault="003E6A57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7CC">
              <w:rPr>
                <w:rFonts w:ascii="Angsana New" w:hAnsi="Angsana New"/>
                <w:b/>
                <w:bCs/>
                <w:sz w:val="30"/>
                <w:szCs w:val="30"/>
              </w:rPr>
              <w:t>6,512.69</w:t>
            </w:r>
          </w:p>
        </w:tc>
        <w:tc>
          <w:tcPr>
            <w:tcW w:w="270" w:type="dxa"/>
          </w:tcPr>
          <w:p w14:paraId="4438A18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9A93DC" w14:textId="77777777" w:rsidR="00904EEB" w:rsidRPr="00EF3608" w:rsidRDefault="00904EEB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6,741.67</w:t>
            </w:r>
          </w:p>
        </w:tc>
        <w:tc>
          <w:tcPr>
            <w:tcW w:w="360" w:type="dxa"/>
          </w:tcPr>
          <w:p w14:paraId="04273F8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BC16DF" w14:textId="3FD3CBDB" w:rsidR="00904EEB" w:rsidRPr="00EF3608" w:rsidRDefault="00F65CC4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C64F2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D6E1BC" w14:textId="77777777" w:rsidR="00904EEB" w:rsidRPr="00EF3608" w:rsidRDefault="00904EEB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489F286" w14:textId="77777777" w:rsidR="003B2286" w:rsidRPr="004C72F8" w:rsidRDefault="003B2286" w:rsidP="0073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9A123A1" w14:textId="193C6CC5" w:rsidR="00F16F13" w:rsidRDefault="00F16F13" w:rsidP="006C2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สัญญาที่สำคัญที่</w:t>
      </w:r>
      <w:r w:rsidR="008827B4" w:rsidRPr="009A0C1F">
        <w:rPr>
          <w:rFonts w:ascii="Angsana New" w:hAnsi="Angsana New"/>
          <w:b/>
          <w:bCs/>
          <w:i/>
          <w:iCs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CF25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="008827B4" w:rsidRPr="009A0C1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8827B4" w:rsidRPr="009A0C1F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="008827B4" w:rsidRPr="009A0C1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มิถุนายน </w:t>
      </w:r>
      <w:r w:rsidR="008827B4" w:rsidRPr="009A0C1F">
        <w:rPr>
          <w:rFonts w:ascii="Angsana New" w:hAnsi="Angsana New"/>
          <w:b/>
          <w:bCs/>
          <w:i/>
          <w:iCs/>
          <w:sz w:val="30"/>
          <w:szCs w:val="30"/>
        </w:rPr>
        <w:t>2562</w:t>
      </w:r>
      <w:r w:rsidR="008827B4"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>มีดังต่อไปนี้</w:t>
      </w:r>
    </w:p>
    <w:p w14:paraId="793C8DD8" w14:textId="77777777" w:rsidR="0092592B" w:rsidRPr="0092592B" w:rsidRDefault="0092592B" w:rsidP="006C2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74179640" w14:textId="6F28503A" w:rsidR="00924D30" w:rsidRDefault="00F16F13" w:rsidP="00924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 w:rsidRPr="00EF3608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2411D58C" w14:textId="77777777" w:rsidR="00924D30" w:rsidRPr="00B351B4" w:rsidRDefault="00924D30" w:rsidP="00924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i/>
          <w:iCs/>
          <w:sz w:val="20"/>
          <w:szCs w:val="20"/>
        </w:rPr>
      </w:pPr>
    </w:p>
    <w:p w14:paraId="7B34B968" w14:textId="70B77AFF" w:rsidR="00C44E0F" w:rsidRPr="00777B7E" w:rsidRDefault="008D7A3B" w:rsidP="007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450" w:right="-27"/>
        <w:jc w:val="thaiDistribute"/>
        <w:rPr>
          <w:rFonts w:ascii="Angsana New" w:hAnsi="Angsana New"/>
          <w:spacing w:val="-10"/>
          <w:sz w:val="30"/>
          <w:szCs w:val="30"/>
        </w:rPr>
      </w:pPr>
      <w:r w:rsidRPr="00777B7E">
        <w:rPr>
          <w:rFonts w:ascii="Angsana New" w:hAnsi="Angsana New"/>
          <w:spacing w:val="-10"/>
          <w:sz w:val="30"/>
          <w:szCs w:val="30"/>
          <w:cs/>
        </w:rPr>
        <w:t>บริษัทและบริษัทย่อยแห่งหนึ่ง</w:t>
      </w:r>
      <w:r w:rsidR="00C44E0F" w:rsidRPr="00777B7E">
        <w:rPr>
          <w:rFonts w:ascii="Angsana New" w:hAnsi="Angsana New"/>
          <w:spacing w:val="-10"/>
          <w:sz w:val="30"/>
          <w:szCs w:val="30"/>
          <w:cs/>
        </w:rPr>
        <w:t xml:space="preserve"> เข้าทำสัญญาจ้างบริหารกับบริษัทที่เกี่ยวข้องกันแห่งหนึ่ง สัญญามีกำหนด </w:t>
      </w:r>
      <w:r w:rsidR="00C44E0F" w:rsidRPr="00777B7E">
        <w:rPr>
          <w:rFonts w:ascii="Angsana New" w:hAnsi="Angsana New"/>
          <w:spacing w:val="-10"/>
          <w:sz w:val="30"/>
          <w:szCs w:val="30"/>
        </w:rPr>
        <w:t xml:space="preserve">1 </w:t>
      </w:r>
      <w:r w:rsidR="00C44E0F" w:rsidRPr="00777B7E">
        <w:rPr>
          <w:rFonts w:ascii="Angsana New" w:hAnsi="Angsana New"/>
          <w:spacing w:val="-10"/>
          <w:sz w:val="30"/>
          <w:szCs w:val="30"/>
          <w:cs/>
        </w:rPr>
        <w:t>ปี เพื่อบริหารโครงการโรงแรมของ</w:t>
      </w:r>
      <w:r w:rsidR="00403290" w:rsidRPr="00777B7E">
        <w:rPr>
          <w:rFonts w:ascii="Angsana New" w:hAnsi="Angsana New"/>
          <w:spacing w:val="-10"/>
          <w:sz w:val="30"/>
          <w:szCs w:val="30"/>
          <w:cs/>
        </w:rPr>
        <w:t>กลุ่ม</w:t>
      </w:r>
      <w:r w:rsidR="00C44E0F" w:rsidRPr="00777B7E">
        <w:rPr>
          <w:rFonts w:ascii="Angsana New" w:hAnsi="Angsana New"/>
          <w:spacing w:val="-10"/>
          <w:sz w:val="30"/>
          <w:szCs w:val="30"/>
          <w:cs/>
        </w:rPr>
        <w:t xml:space="preserve">บริษัท โดยจะต้องจ่ายค่าธรรมเนียมต่าง ๆ ตามที่ระบุไว้ในสัญญา </w:t>
      </w:r>
    </w:p>
    <w:p w14:paraId="0192EDD4" w14:textId="77777777" w:rsidR="00055F8E" w:rsidRPr="004C72F8" w:rsidRDefault="00055F8E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right="-27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2E809B6C" w14:textId="1CCB40D9" w:rsidR="005C0F0E" w:rsidRDefault="007E66A1" w:rsidP="005C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b/>
          <w:bCs/>
          <w:i/>
          <w:iCs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หนี้สินที่อาจจะเกิดขึ้นกับกิจการที่เกี่ยวข้องกัน</w:t>
      </w:r>
    </w:p>
    <w:p w14:paraId="0E4B3B75" w14:textId="77777777" w:rsidR="00EB1CF4" w:rsidRPr="0092592B" w:rsidRDefault="00EB1CF4" w:rsidP="005C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75744DD" w14:textId="6FD68DB9" w:rsidR="0064263A" w:rsidRDefault="00F16F13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C64D5" w:rsidRPr="00EF3608">
        <w:rPr>
          <w:rFonts w:ascii="Angsana New" w:hAnsi="Angsana New"/>
          <w:spacing w:val="-2"/>
          <w:sz w:val="30"/>
          <w:szCs w:val="30"/>
        </w:rPr>
        <w:t>3</w:t>
      </w:r>
      <w:r w:rsidR="00BC64D5">
        <w:rPr>
          <w:rFonts w:ascii="Angsana New" w:hAnsi="Angsana New"/>
          <w:spacing w:val="-2"/>
          <w:sz w:val="30"/>
          <w:szCs w:val="30"/>
        </w:rPr>
        <w:t>0</w:t>
      </w:r>
      <w:r w:rsidR="00BC64D5" w:rsidRPr="00EF360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C64D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BC64D5" w:rsidRPr="00EF360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32917" w:rsidRPr="00EF3608">
        <w:rPr>
          <w:rFonts w:ascii="Angsana New" w:hAnsi="Angsana New"/>
          <w:spacing w:val="-2"/>
          <w:sz w:val="30"/>
          <w:szCs w:val="30"/>
        </w:rPr>
        <w:t>256</w:t>
      </w:r>
      <w:r w:rsidR="0001662B" w:rsidRPr="00EF3608">
        <w:rPr>
          <w:rFonts w:ascii="Angsana New" w:hAnsi="Angsana New"/>
          <w:spacing w:val="-2"/>
          <w:sz w:val="30"/>
          <w:szCs w:val="30"/>
        </w:rPr>
        <w:t>2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 บริษัทมี</w:t>
      </w:r>
      <w:r w:rsidR="003A5DA1" w:rsidRPr="00EF3608">
        <w:rPr>
          <w:rFonts w:ascii="Angsana New" w:hAnsi="Angsana New"/>
          <w:spacing w:val="-2"/>
          <w:sz w:val="30"/>
          <w:szCs w:val="30"/>
          <w:cs/>
        </w:rPr>
        <w:t>หนี้สินที่อาจจะเกิดขึ้นกับกิจการที่เกี่ยวข้องกันจาก</w:t>
      </w:r>
      <w:r w:rsidRPr="00EF3608">
        <w:rPr>
          <w:rFonts w:ascii="Angsana New" w:hAnsi="Angsana New"/>
          <w:spacing w:val="-2"/>
          <w:sz w:val="30"/>
          <w:szCs w:val="30"/>
          <w:cs/>
        </w:rPr>
        <w:t>การค้ำประกันหนี้สินที่มีภาระดอกเบี้ยและหนังสือค้ำประกันของบริษัทย่อย</w:t>
      </w:r>
      <w:r w:rsidR="007E66A1" w:rsidRPr="00EF3608">
        <w:rPr>
          <w:rFonts w:ascii="Angsana New" w:hAnsi="Angsana New"/>
          <w:spacing w:val="-2"/>
          <w:sz w:val="30"/>
          <w:szCs w:val="30"/>
          <w:cs/>
        </w:rPr>
        <w:t>ที่มีต่อสถาบันการเงิน</w:t>
      </w:r>
      <w:r w:rsidRPr="00EF3608">
        <w:rPr>
          <w:rFonts w:ascii="Angsana New" w:hAnsi="Angsana New"/>
          <w:spacing w:val="-2"/>
          <w:sz w:val="30"/>
          <w:szCs w:val="30"/>
          <w:cs/>
        </w:rPr>
        <w:t>จำนว</w:t>
      </w:r>
      <w:r w:rsidRPr="004C5179">
        <w:rPr>
          <w:rFonts w:ascii="Angsana New" w:hAnsi="Angsana New"/>
          <w:spacing w:val="-2"/>
          <w:sz w:val="30"/>
          <w:szCs w:val="30"/>
          <w:cs/>
        </w:rPr>
        <w:t xml:space="preserve">นเงิน </w:t>
      </w:r>
      <w:r w:rsidR="00CC6EC5" w:rsidRPr="004C5179">
        <w:rPr>
          <w:rFonts w:ascii="Angsana New" w:hAnsi="Angsana New"/>
          <w:spacing w:val="-2"/>
          <w:sz w:val="30"/>
          <w:szCs w:val="30"/>
        </w:rPr>
        <w:t>822.00</w:t>
      </w:r>
      <w:r w:rsidRPr="004C5179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Pr="00EF3608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AB150B" w:rsidRPr="00EF3608">
        <w:rPr>
          <w:rFonts w:ascii="Angsana New" w:hAnsi="Angsana New"/>
          <w:i/>
          <w:iCs/>
          <w:spacing w:val="-2"/>
          <w:sz w:val="30"/>
          <w:szCs w:val="30"/>
        </w:rPr>
        <w:t xml:space="preserve">(30 </w:t>
      </w:r>
      <w:r w:rsidR="00AB150B"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กันยายน </w:t>
      </w:r>
      <w:r w:rsidR="00AB150B" w:rsidRPr="00EF3608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1662B" w:rsidRPr="00EF3608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AB150B" w:rsidRPr="00EF3608">
        <w:rPr>
          <w:rFonts w:ascii="Angsana New" w:hAnsi="Angsana New"/>
          <w:i/>
          <w:iCs/>
          <w:spacing w:val="-2"/>
          <w:sz w:val="30"/>
          <w:szCs w:val="30"/>
        </w:rPr>
        <w:t xml:space="preserve"> : </w:t>
      </w:r>
      <w:r w:rsidR="00563B0B" w:rsidRPr="00EF3608">
        <w:rPr>
          <w:rFonts w:ascii="Angsana New" w:hAnsi="Angsana New"/>
          <w:i/>
          <w:iCs/>
          <w:spacing w:val="-2"/>
          <w:sz w:val="30"/>
          <w:szCs w:val="30"/>
        </w:rPr>
        <w:t>822.00</w:t>
      </w:r>
      <w:r w:rsidR="00090A3A" w:rsidRPr="00EF3608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090A3A"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AB150B" w:rsidRPr="00EF3608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EF3608">
        <w:rPr>
          <w:rFonts w:ascii="Angsana New" w:hAnsi="Angsana New"/>
          <w:spacing w:val="-2"/>
          <w:sz w:val="30"/>
          <w:szCs w:val="30"/>
          <w:cs/>
        </w:rPr>
        <w:t>โดยทั่วไปการค้ำประกันนี้มีผลผูกพันต่อบริษัทนานเท่าที่ภาระหนี้สินยังไม่ได้ชำระ</w:t>
      </w:r>
    </w:p>
    <w:p w14:paraId="1507D32B" w14:textId="77777777" w:rsidR="00FC2A60" w:rsidRDefault="00FC2A60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31A8AEF" w14:textId="77777777" w:rsidR="0092592B" w:rsidRDefault="0092592B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C50C937" w14:textId="77777777" w:rsidR="0092592B" w:rsidRDefault="0092592B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2442D61" w14:textId="77777777" w:rsidR="0092592B" w:rsidRDefault="0092592B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C8DB962" w14:textId="77777777" w:rsidR="0092592B" w:rsidRDefault="0092592B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40DA199" w14:textId="77777777" w:rsidR="0092592B" w:rsidRDefault="0092592B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9FD1884" w14:textId="77777777" w:rsidR="0092592B" w:rsidRDefault="0092592B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DA240B2" w14:textId="77777777" w:rsidR="0092592B" w:rsidRDefault="0092592B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4989DBD" w14:textId="77777777" w:rsidR="0092592B" w:rsidRDefault="0092592B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DE85AE4" w14:textId="77777777" w:rsidR="0092592B" w:rsidRPr="0092592B" w:rsidRDefault="0092592B" w:rsidP="00055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EEDDB0A" w14:textId="77777777" w:rsidR="00FD1DC3" w:rsidRPr="00EF3608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05F912A9" w14:textId="77777777" w:rsidR="002B3E7A" w:rsidRPr="0092592B" w:rsidRDefault="002B3E7A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5"/>
        <w:gridCol w:w="809"/>
        <w:gridCol w:w="1264"/>
        <w:gridCol w:w="270"/>
        <w:gridCol w:w="1172"/>
        <w:gridCol w:w="236"/>
        <w:gridCol w:w="34"/>
        <w:gridCol w:w="1164"/>
        <w:gridCol w:w="276"/>
        <w:gridCol w:w="1170"/>
      </w:tblGrid>
      <w:tr w:rsidR="00632B3A" w:rsidRPr="00EF3608" w14:paraId="705028D5" w14:textId="77777777" w:rsidTr="00632B3A">
        <w:trPr>
          <w:tblHeader/>
        </w:trPr>
        <w:tc>
          <w:tcPr>
            <w:tcW w:w="1616" w:type="pct"/>
          </w:tcPr>
          <w:p w14:paraId="3F4D92F8" w14:textId="77777777" w:rsidR="00632B3A" w:rsidRPr="00EF3608" w:rsidRDefault="00632B3A" w:rsidP="00083C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</w:tcPr>
          <w:p w14:paraId="1E0C0911" w14:textId="77777777" w:rsidR="00632B3A" w:rsidRPr="00EF3608" w:rsidRDefault="00632B3A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pct"/>
            <w:gridSpan w:val="3"/>
          </w:tcPr>
          <w:p w14:paraId="4EC483E7" w14:textId="77777777" w:rsidR="00632B3A" w:rsidRPr="00EF3608" w:rsidRDefault="00632B3A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4050DA2" w14:textId="77777777" w:rsidR="00632B3A" w:rsidRPr="00EF3608" w:rsidRDefault="00632B3A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9" w:type="pct"/>
            <w:gridSpan w:val="4"/>
          </w:tcPr>
          <w:p w14:paraId="30E8DC17" w14:textId="08DA470D" w:rsidR="00632B3A" w:rsidRPr="00EF3608" w:rsidRDefault="00632B3A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B3A" w:rsidRPr="00EF3608" w14:paraId="62D06CE2" w14:textId="77777777" w:rsidTr="00632B3A">
        <w:trPr>
          <w:tblHeader/>
        </w:trPr>
        <w:tc>
          <w:tcPr>
            <w:tcW w:w="1616" w:type="pct"/>
          </w:tcPr>
          <w:p w14:paraId="4E3B6259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</w:tcPr>
          <w:p w14:paraId="5738CA9F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9" w:type="pct"/>
          </w:tcPr>
          <w:p w14:paraId="38C20AE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14:paraId="072840C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2E496FA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524E1CD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19B5012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14:paraId="4FFB077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C5A648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32B3A" w:rsidRPr="00EF3608" w14:paraId="48146237" w14:textId="77777777" w:rsidTr="00632B3A">
        <w:trPr>
          <w:tblHeader/>
        </w:trPr>
        <w:tc>
          <w:tcPr>
            <w:tcW w:w="1616" w:type="pct"/>
          </w:tcPr>
          <w:p w14:paraId="70EDF716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</w:tcPr>
          <w:p w14:paraId="742CF0CA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9" w:type="pct"/>
          </w:tcPr>
          <w:p w14:paraId="7B1E618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578F6FE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4C4A2E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5" w:type="pct"/>
          </w:tcPr>
          <w:p w14:paraId="76AA0AF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7472EB5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77BC159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59534B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32B3A" w:rsidRPr="00EF3608" w14:paraId="09C572EB" w14:textId="77777777" w:rsidTr="00632B3A">
        <w:trPr>
          <w:trHeight w:val="335"/>
          <w:tblHeader/>
        </w:trPr>
        <w:tc>
          <w:tcPr>
            <w:tcW w:w="1616" w:type="pct"/>
          </w:tcPr>
          <w:p w14:paraId="5108BCFC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</w:tcPr>
          <w:p w14:paraId="5746E3B1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8"/>
          </w:tcPr>
          <w:p w14:paraId="5599D677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2B3A" w:rsidRPr="00EF3608" w14:paraId="156C2EE8" w14:textId="77777777" w:rsidTr="00632B3A">
        <w:trPr>
          <w:trHeight w:val="155"/>
        </w:trPr>
        <w:tc>
          <w:tcPr>
            <w:tcW w:w="1616" w:type="pct"/>
          </w:tcPr>
          <w:p w14:paraId="76D6531F" w14:textId="77777777" w:rsidR="001336C6" w:rsidRPr="00EF3608" w:rsidRDefault="001336C6" w:rsidP="00632B3A">
            <w:pPr>
              <w:tabs>
                <w:tab w:val="clear" w:pos="227"/>
              </w:tabs>
              <w:ind w:left="180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8" w:type="pct"/>
          </w:tcPr>
          <w:p w14:paraId="173FBD7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69" w:type="pct"/>
          </w:tcPr>
          <w:p w14:paraId="0354DCD9" w14:textId="61DA3554" w:rsidR="001336C6" w:rsidRPr="00EF3608" w:rsidRDefault="003016D4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79.71</w:t>
            </w:r>
          </w:p>
        </w:tc>
        <w:tc>
          <w:tcPr>
            <w:tcW w:w="143" w:type="pct"/>
          </w:tcPr>
          <w:p w14:paraId="69A9170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E5F344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11.19</w:t>
            </w:r>
          </w:p>
        </w:tc>
        <w:tc>
          <w:tcPr>
            <w:tcW w:w="143" w:type="pct"/>
            <w:gridSpan w:val="2"/>
          </w:tcPr>
          <w:p w14:paraId="0EB2424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7A4AD8C" w14:textId="43923E21" w:rsidR="001336C6" w:rsidRPr="00EF3608" w:rsidRDefault="00666352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327.92</w:t>
            </w:r>
          </w:p>
        </w:tc>
        <w:tc>
          <w:tcPr>
            <w:tcW w:w="146" w:type="pct"/>
          </w:tcPr>
          <w:p w14:paraId="33A2D051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283" w:right="-104" w:firstLine="1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81E81F4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13.61</w:t>
            </w:r>
          </w:p>
        </w:tc>
      </w:tr>
      <w:tr w:rsidR="00632B3A" w:rsidRPr="00EF3608" w14:paraId="5D340031" w14:textId="77777777" w:rsidTr="00632B3A">
        <w:trPr>
          <w:trHeight w:val="155"/>
        </w:trPr>
        <w:tc>
          <w:tcPr>
            <w:tcW w:w="1616" w:type="pct"/>
          </w:tcPr>
          <w:p w14:paraId="725035C6" w14:textId="77777777" w:rsidR="001336C6" w:rsidRPr="00EF3608" w:rsidRDefault="001336C6" w:rsidP="001336C6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28" w:type="pct"/>
          </w:tcPr>
          <w:p w14:paraId="0A2BCF5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DBCF692" w14:textId="3C50EFD3" w:rsidR="001336C6" w:rsidRPr="00EF3608" w:rsidRDefault="0066635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016D4">
              <w:rPr>
                <w:rFonts w:ascii="Angsana New" w:hAnsi="Angsana New"/>
                <w:sz w:val="30"/>
                <w:szCs w:val="30"/>
              </w:rPr>
              <w:t>4.87</w:t>
            </w:r>
          </w:p>
        </w:tc>
        <w:tc>
          <w:tcPr>
            <w:tcW w:w="143" w:type="pct"/>
          </w:tcPr>
          <w:p w14:paraId="654C15F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2F32674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55.66</w:t>
            </w:r>
          </w:p>
        </w:tc>
        <w:tc>
          <w:tcPr>
            <w:tcW w:w="143" w:type="pct"/>
            <w:gridSpan w:val="2"/>
          </w:tcPr>
          <w:p w14:paraId="351710C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0EC4816" w14:textId="715E88EF" w:rsidR="001336C6" w:rsidRPr="00EF3608" w:rsidRDefault="0066635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14.59</w:t>
            </w:r>
          </w:p>
        </w:tc>
        <w:tc>
          <w:tcPr>
            <w:tcW w:w="146" w:type="pct"/>
          </w:tcPr>
          <w:p w14:paraId="1396560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96E07F5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31.52</w:t>
            </w:r>
          </w:p>
        </w:tc>
      </w:tr>
      <w:tr w:rsidR="00632B3A" w:rsidRPr="00EF3608" w14:paraId="7CAD7329" w14:textId="77777777" w:rsidTr="00632B3A">
        <w:trPr>
          <w:trHeight w:val="155"/>
        </w:trPr>
        <w:tc>
          <w:tcPr>
            <w:tcW w:w="1616" w:type="pct"/>
          </w:tcPr>
          <w:p w14:paraId="2EF84EDD" w14:textId="77777777" w:rsidR="001336C6" w:rsidRPr="00EF3608" w:rsidRDefault="001336C6" w:rsidP="001336C6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8" w:type="pct"/>
          </w:tcPr>
          <w:p w14:paraId="06F63FD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2FFAEC00" w14:textId="24D0C988" w:rsidR="001336C6" w:rsidRPr="00EF3608" w:rsidRDefault="0066635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124.5</w:t>
            </w:r>
            <w:r w:rsidR="00A7028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83C82E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475EB7F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66.85</w:t>
            </w:r>
          </w:p>
        </w:tc>
        <w:tc>
          <w:tcPr>
            <w:tcW w:w="143" w:type="pct"/>
            <w:gridSpan w:val="2"/>
          </w:tcPr>
          <w:p w14:paraId="4AD8475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635DD7F" w14:textId="69EDFCC2" w:rsidR="001336C6" w:rsidRPr="00EF3608" w:rsidRDefault="0066635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342.51</w:t>
            </w:r>
          </w:p>
        </w:tc>
        <w:tc>
          <w:tcPr>
            <w:tcW w:w="146" w:type="pct"/>
          </w:tcPr>
          <w:p w14:paraId="3B7F4BD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D8E71B8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632B3A" w:rsidRPr="00EF3608" w14:paraId="491CF6E1" w14:textId="77777777" w:rsidTr="00632B3A">
        <w:trPr>
          <w:trHeight w:val="155"/>
        </w:trPr>
        <w:tc>
          <w:tcPr>
            <w:tcW w:w="1616" w:type="pct"/>
          </w:tcPr>
          <w:p w14:paraId="2527EB80" w14:textId="77777777" w:rsidR="001336C6" w:rsidRPr="00EF3608" w:rsidRDefault="001336C6" w:rsidP="001336C6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28" w:type="pct"/>
          </w:tcPr>
          <w:p w14:paraId="07824DD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CF1F240" w14:textId="7EC935F3" w:rsidR="001336C6" w:rsidRPr="00EF3608" w:rsidRDefault="00666352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(2.93)</w:t>
            </w:r>
          </w:p>
        </w:tc>
        <w:tc>
          <w:tcPr>
            <w:tcW w:w="143" w:type="pct"/>
          </w:tcPr>
          <w:p w14:paraId="58E7485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BCFB35C" w14:textId="77777777" w:rsidR="001336C6" w:rsidRPr="00EF3608" w:rsidRDefault="001336C6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3" w:type="pct"/>
            <w:gridSpan w:val="2"/>
          </w:tcPr>
          <w:p w14:paraId="2A20A44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14AA85C" w14:textId="6A06A066" w:rsidR="001336C6" w:rsidRPr="00EF3608" w:rsidRDefault="00666352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299B3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F34D6B1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B3A" w:rsidRPr="00EF3608" w14:paraId="2C86514F" w14:textId="77777777" w:rsidTr="00632B3A">
        <w:trPr>
          <w:trHeight w:val="155"/>
        </w:trPr>
        <w:tc>
          <w:tcPr>
            <w:tcW w:w="1616" w:type="pct"/>
          </w:tcPr>
          <w:p w14:paraId="7737E084" w14:textId="77777777" w:rsidR="001336C6" w:rsidRPr="00EF3608" w:rsidRDefault="001336C6" w:rsidP="001336C6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8" w:type="pct"/>
          </w:tcPr>
          <w:p w14:paraId="35AD0C6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4AC2C821" w14:textId="496AEF98" w:rsidR="001336C6" w:rsidRPr="00EF3608" w:rsidRDefault="0066635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5C5">
              <w:rPr>
                <w:rFonts w:ascii="Angsana New" w:hAnsi="Angsana New"/>
                <w:b/>
                <w:bCs/>
                <w:sz w:val="30"/>
                <w:szCs w:val="30"/>
              </w:rPr>
              <w:t>121.6</w:t>
            </w:r>
            <w:r w:rsidR="00A70284" w:rsidRPr="00C275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2D84709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CE0C33F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66.62</w:t>
            </w:r>
          </w:p>
        </w:tc>
        <w:tc>
          <w:tcPr>
            <w:tcW w:w="143" w:type="pct"/>
            <w:gridSpan w:val="2"/>
          </w:tcPr>
          <w:p w14:paraId="65AF390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E2BA606" w14:textId="0D374EF8" w:rsidR="001336C6" w:rsidRPr="00EF3608" w:rsidRDefault="0066635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342.51</w:t>
            </w:r>
          </w:p>
        </w:tc>
        <w:tc>
          <w:tcPr>
            <w:tcW w:w="146" w:type="pct"/>
          </w:tcPr>
          <w:p w14:paraId="3B8CFDE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AF5A34B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632B3A" w:rsidRPr="00EF3608" w14:paraId="4F28FE7E" w14:textId="77777777" w:rsidTr="00632B3A">
        <w:trPr>
          <w:trHeight w:val="155"/>
        </w:trPr>
        <w:tc>
          <w:tcPr>
            <w:tcW w:w="1616" w:type="pct"/>
          </w:tcPr>
          <w:p w14:paraId="37EA0E1B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292BE37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</w:tcPr>
          <w:p w14:paraId="13C16AC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E29158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092BA45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A4CCF1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1FB24AC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EB737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4B92E1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3F4" w:rsidRPr="00EF3608" w14:paraId="2717BFAD" w14:textId="77777777" w:rsidTr="005653F4">
        <w:trPr>
          <w:trHeight w:val="155"/>
        </w:trPr>
        <w:tc>
          <w:tcPr>
            <w:tcW w:w="2713" w:type="pct"/>
            <w:gridSpan w:val="3"/>
          </w:tcPr>
          <w:p w14:paraId="19678719" w14:textId="583DBBE4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(กลับรายการ)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43" w:type="pct"/>
            <w:shd w:val="clear" w:color="auto" w:fill="auto"/>
          </w:tcPr>
          <w:p w14:paraId="33B677DD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A213272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6994575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10A980F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784946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79FC364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2B3A" w:rsidRPr="00EF3608" w14:paraId="1910F702" w14:textId="77777777" w:rsidTr="00632B3A">
        <w:trPr>
          <w:trHeight w:val="155"/>
        </w:trPr>
        <w:tc>
          <w:tcPr>
            <w:tcW w:w="2044" w:type="pct"/>
            <w:gridSpan w:val="2"/>
          </w:tcPr>
          <w:p w14:paraId="55211C5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FA133C"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A133C" w:rsidRPr="00EF360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shd w:val="clear" w:color="auto" w:fill="auto"/>
          </w:tcPr>
          <w:p w14:paraId="72496DA0" w14:textId="6037F698" w:rsidR="001336C6" w:rsidRPr="00EF3608" w:rsidRDefault="00A70284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(0.10)</w:t>
            </w:r>
          </w:p>
        </w:tc>
        <w:tc>
          <w:tcPr>
            <w:tcW w:w="143" w:type="pct"/>
            <w:shd w:val="clear" w:color="auto" w:fill="auto"/>
          </w:tcPr>
          <w:p w14:paraId="05FF978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3964C805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(0.0</w:t>
            </w:r>
            <w:r w:rsidR="00FA133C" w:rsidRPr="00EF3608">
              <w:rPr>
                <w:rFonts w:ascii="Angsana New" w:hAnsi="Angsana New"/>
                <w:sz w:val="30"/>
                <w:szCs w:val="30"/>
              </w:rPr>
              <w:t>1</w:t>
            </w:r>
            <w:r w:rsidRPr="00EF360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A5A479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2478B17D" w14:textId="26766992" w:rsidR="001336C6" w:rsidRPr="00EF3608" w:rsidRDefault="00A70284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3DCF2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F4083E6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B3A" w:rsidRPr="00EF3608" w14:paraId="3B99524B" w14:textId="77777777" w:rsidTr="00632B3A">
        <w:trPr>
          <w:trHeight w:val="155"/>
        </w:trPr>
        <w:tc>
          <w:tcPr>
            <w:tcW w:w="2044" w:type="pct"/>
            <w:gridSpan w:val="2"/>
          </w:tcPr>
          <w:p w14:paraId="3AE0C34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FA133C" w:rsidRPr="00EF3608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A133C"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A133C" w:rsidRPr="00EF360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6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B0FD98" w14:textId="6F7FC62D" w:rsidR="001336C6" w:rsidRPr="00EF3608" w:rsidRDefault="00A70284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2.70</w:t>
            </w:r>
          </w:p>
        </w:tc>
        <w:tc>
          <w:tcPr>
            <w:tcW w:w="143" w:type="pct"/>
            <w:shd w:val="clear" w:color="auto" w:fill="auto"/>
          </w:tcPr>
          <w:p w14:paraId="2FFD98E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2EDF5984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0.1</w:t>
            </w:r>
            <w:r w:rsidR="00FA133C" w:rsidRPr="00EF360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979EC0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655FAE0A" w14:textId="27BCC73A" w:rsidR="001336C6" w:rsidRPr="00EF3608" w:rsidRDefault="00A70284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A4A10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0C1885E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3F6E06A" w14:textId="77777777" w:rsidR="00D67BC7" w:rsidRPr="00EF3608" w:rsidRDefault="00D67BC7" w:rsidP="00DD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10BFBD4" w14:textId="54CB9E6C" w:rsidR="00353FC4" w:rsidRPr="00EF3608" w:rsidRDefault="00353FC4" w:rsidP="00367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ลูกหนี้การค้า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ณ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วันที่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="001336C6" w:rsidRPr="00EF3608">
        <w:rPr>
          <w:rFonts w:ascii="Angsana New" w:hAnsi="Angsana New"/>
          <w:sz w:val="30"/>
          <w:szCs w:val="30"/>
          <w:cs/>
        </w:rPr>
        <w:t>30 มิถุนายน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 </w:t>
      </w:r>
      <w:r w:rsidR="007C1EEB" w:rsidRPr="00EF3608">
        <w:rPr>
          <w:rFonts w:ascii="Angsana New" w:hAnsi="Angsana New"/>
          <w:sz w:val="30"/>
          <w:szCs w:val="30"/>
        </w:rPr>
        <w:t>25</w:t>
      </w:r>
      <w:r w:rsidR="007C1EEB" w:rsidRPr="00EF3608">
        <w:rPr>
          <w:rFonts w:ascii="Angsana New" w:hAnsi="Angsana New"/>
          <w:sz w:val="30"/>
          <w:szCs w:val="30"/>
          <w:cs/>
        </w:rPr>
        <w:t>6</w:t>
      </w:r>
      <w:r w:rsidR="00100EBA" w:rsidRPr="00EF3608">
        <w:rPr>
          <w:rFonts w:ascii="Angsana New" w:hAnsi="Angsana New"/>
          <w:sz w:val="30"/>
          <w:szCs w:val="30"/>
        </w:rPr>
        <w:t>2</w:t>
      </w:r>
      <w:r w:rsidR="007C1EEB" w:rsidRPr="00EF3608">
        <w:rPr>
          <w:rFonts w:ascii="Angsana New" w:hAnsi="Angsana New"/>
          <w:sz w:val="30"/>
          <w:szCs w:val="30"/>
        </w:rPr>
        <w:t xml:space="preserve"> 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และ </w:t>
      </w:r>
      <w:r w:rsidR="006C1730" w:rsidRPr="00EF3608">
        <w:rPr>
          <w:rFonts w:ascii="Angsana New" w:hAnsi="Angsana New"/>
          <w:sz w:val="30"/>
          <w:szCs w:val="30"/>
        </w:rPr>
        <w:t xml:space="preserve">30 </w:t>
      </w:r>
      <w:r w:rsidR="006C1730" w:rsidRPr="00EF3608">
        <w:rPr>
          <w:rFonts w:ascii="Angsana New" w:hAnsi="Angsana New"/>
          <w:sz w:val="30"/>
          <w:szCs w:val="30"/>
          <w:cs/>
        </w:rPr>
        <w:t xml:space="preserve">กันยายน </w:t>
      </w:r>
      <w:r w:rsidR="007C1EEB" w:rsidRPr="00EF3608">
        <w:rPr>
          <w:rFonts w:ascii="Angsana New" w:hAnsi="Angsana New"/>
          <w:sz w:val="30"/>
          <w:szCs w:val="30"/>
        </w:rPr>
        <w:t>256</w:t>
      </w:r>
      <w:r w:rsidR="00100EBA" w:rsidRPr="00EF3608">
        <w:rPr>
          <w:rFonts w:ascii="Angsana New" w:hAnsi="Angsana New"/>
          <w:sz w:val="30"/>
          <w:szCs w:val="30"/>
        </w:rPr>
        <w:t xml:space="preserve">1 </w:t>
      </w:r>
      <w:r w:rsidRPr="00EF3608">
        <w:rPr>
          <w:rFonts w:ascii="Angsana New" w:hAnsi="Angsana New"/>
          <w:sz w:val="30"/>
          <w:szCs w:val="30"/>
          <w:cs/>
        </w:rPr>
        <w:t>ประกอบด้วย</w:t>
      </w:r>
    </w:p>
    <w:p w14:paraId="33C8CC22" w14:textId="77777777" w:rsidR="00787648" w:rsidRPr="00EF3608" w:rsidRDefault="00787648" w:rsidP="003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2"/>
        <w:gridCol w:w="370"/>
        <w:gridCol w:w="1258"/>
        <w:gridCol w:w="270"/>
        <w:gridCol w:w="1172"/>
        <w:gridCol w:w="268"/>
        <w:gridCol w:w="1174"/>
        <w:gridCol w:w="268"/>
        <w:gridCol w:w="1168"/>
      </w:tblGrid>
      <w:tr w:rsidR="00632B3A" w:rsidRPr="00EF3608" w14:paraId="499ACF14" w14:textId="77777777" w:rsidTr="00632B3A">
        <w:trPr>
          <w:tblHeader/>
        </w:trPr>
        <w:tc>
          <w:tcPr>
            <w:tcW w:w="1823" w:type="pct"/>
          </w:tcPr>
          <w:p w14:paraId="394BFF35" w14:textId="77777777" w:rsidR="00632B3A" w:rsidRPr="00EF3608" w:rsidRDefault="00632B3A" w:rsidP="007D7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338A5957" w14:textId="77777777" w:rsidR="00632B3A" w:rsidRPr="00EF3608" w:rsidRDefault="00632B3A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3"/>
          </w:tcPr>
          <w:p w14:paraId="4AB46FD8" w14:textId="35EE1394" w:rsidR="00632B3A" w:rsidRPr="00EF3608" w:rsidRDefault="00632B3A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A7836F7" w14:textId="77777777" w:rsidR="00632B3A" w:rsidRPr="00EF3608" w:rsidRDefault="00632B3A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4A1959E7" w14:textId="13F2EE6D" w:rsidR="00632B3A" w:rsidRPr="00EF3608" w:rsidRDefault="00632B3A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B3A" w:rsidRPr="00EF3608" w14:paraId="18C50914" w14:textId="77777777" w:rsidTr="00632B3A">
        <w:trPr>
          <w:tblHeader/>
        </w:trPr>
        <w:tc>
          <w:tcPr>
            <w:tcW w:w="1823" w:type="pct"/>
          </w:tcPr>
          <w:p w14:paraId="53071C23" w14:textId="77777777" w:rsidR="001336C6" w:rsidRPr="00EF3608" w:rsidRDefault="001336C6" w:rsidP="001336C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52CF5DCE" w14:textId="77777777" w:rsidR="001336C6" w:rsidRPr="00EF3608" w:rsidRDefault="001336C6" w:rsidP="001336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784E81A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14:paraId="76D19B8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624816D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2A1ABC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F487B9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14:paraId="6ABA187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049581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32B3A" w:rsidRPr="00EF3608" w14:paraId="220F7277" w14:textId="77777777" w:rsidTr="00632B3A">
        <w:trPr>
          <w:tblHeader/>
        </w:trPr>
        <w:tc>
          <w:tcPr>
            <w:tcW w:w="1823" w:type="pct"/>
          </w:tcPr>
          <w:p w14:paraId="59FA09E0" w14:textId="77777777" w:rsidR="001336C6" w:rsidRPr="00EF3608" w:rsidRDefault="001336C6" w:rsidP="001336C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6859B4C4" w14:textId="77777777" w:rsidR="001336C6" w:rsidRPr="00EF3608" w:rsidRDefault="001336C6" w:rsidP="001336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54789FD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3297DBE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06DB477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25517C5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21B125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239B17B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FEA140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336C6" w:rsidRPr="00EF3608" w14:paraId="1E6CA7AF" w14:textId="77777777" w:rsidTr="00632B3A">
        <w:trPr>
          <w:trHeight w:val="335"/>
          <w:tblHeader/>
        </w:trPr>
        <w:tc>
          <w:tcPr>
            <w:tcW w:w="1823" w:type="pct"/>
          </w:tcPr>
          <w:p w14:paraId="45A706DD" w14:textId="77777777" w:rsidR="001336C6" w:rsidRPr="00EF3608" w:rsidRDefault="001336C6" w:rsidP="001336C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33BF18A3" w14:textId="77777777" w:rsidR="001336C6" w:rsidRPr="00EF3608" w:rsidRDefault="001336C6" w:rsidP="001336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pct"/>
            <w:gridSpan w:val="7"/>
          </w:tcPr>
          <w:p w14:paraId="45210293" w14:textId="77777777" w:rsidR="001336C6" w:rsidRPr="00EF3608" w:rsidRDefault="001336C6" w:rsidP="001336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2B3A" w:rsidRPr="00EF3608" w14:paraId="521C58CC" w14:textId="77777777" w:rsidTr="00632B3A">
        <w:tc>
          <w:tcPr>
            <w:tcW w:w="1823" w:type="pct"/>
          </w:tcPr>
          <w:p w14:paraId="496995BA" w14:textId="77777777" w:rsidR="001336C6" w:rsidRPr="00EF3608" w:rsidRDefault="001336C6" w:rsidP="001336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" w:type="pct"/>
          </w:tcPr>
          <w:p w14:paraId="72A1E06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72AB578" w14:textId="1756679A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4" w:type="pct"/>
          </w:tcPr>
          <w:p w14:paraId="4C80A5B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E62579C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C7FEB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C83CD36" w14:textId="27C44AA6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64477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D167893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B3A" w:rsidRPr="00EF3608" w14:paraId="4E0BE821" w14:textId="77777777" w:rsidTr="00632B3A">
        <w:tc>
          <w:tcPr>
            <w:tcW w:w="1823" w:type="pct"/>
          </w:tcPr>
          <w:p w14:paraId="24876932" w14:textId="77777777" w:rsidR="001336C6" w:rsidRPr="00EF3608" w:rsidRDefault="001336C6" w:rsidP="001336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198" w:type="pct"/>
          </w:tcPr>
          <w:p w14:paraId="79DB69E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17A6203" w14:textId="0EDCC53B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64.42</w:t>
            </w:r>
          </w:p>
        </w:tc>
        <w:tc>
          <w:tcPr>
            <w:tcW w:w="144" w:type="pct"/>
          </w:tcPr>
          <w:p w14:paraId="7F0EF59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BF170DB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43" w:type="pct"/>
          </w:tcPr>
          <w:p w14:paraId="7883864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C25FD3" w14:textId="18B0CEDF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310.81</w:t>
            </w:r>
          </w:p>
        </w:tc>
        <w:tc>
          <w:tcPr>
            <w:tcW w:w="143" w:type="pct"/>
          </w:tcPr>
          <w:p w14:paraId="03E3175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A043256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B3A" w:rsidRPr="00EF3608" w14:paraId="64B49330" w14:textId="77777777" w:rsidTr="00632B3A">
        <w:tc>
          <w:tcPr>
            <w:tcW w:w="1823" w:type="pct"/>
          </w:tcPr>
          <w:p w14:paraId="39D5207E" w14:textId="77777777" w:rsidR="001336C6" w:rsidRPr="00EF3608" w:rsidRDefault="001336C6" w:rsidP="001336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198" w:type="pct"/>
          </w:tcPr>
          <w:p w14:paraId="404C47D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96C89D9" w14:textId="10348D0D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36.35</w:t>
            </w:r>
          </w:p>
        </w:tc>
        <w:tc>
          <w:tcPr>
            <w:tcW w:w="144" w:type="pct"/>
          </w:tcPr>
          <w:p w14:paraId="63F1310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F1F823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31.87</w:t>
            </w:r>
          </w:p>
        </w:tc>
        <w:tc>
          <w:tcPr>
            <w:tcW w:w="143" w:type="pct"/>
          </w:tcPr>
          <w:p w14:paraId="7BC92B7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F95120D" w14:textId="3453B931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8.95</w:t>
            </w:r>
          </w:p>
        </w:tc>
        <w:tc>
          <w:tcPr>
            <w:tcW w:w="143" w:type="pct"/>
          </w:tcPr>
          <w:p w14:paraId="44E261F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D49067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</w:tr>
      <w:tr w:rsidR="00632B3A" w:rsidRPr="00EF3608" w14:paraId="59356390" w14:textId="77777777" w:rsidTr="00632B3A">
        <w:tc>
          <w:tcPr>
            <w:tcW w:w="1823" w:type="pct"/>
          </w:tcPr>
          <w:p w14:paraId="7E7F751F" w14:textId="77777777" w:rsidR="001336C6" w:rsidRPr="00EF3608" w:rsidRDefault="001336C6" w:rsidP="001336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198" w:type="pct"/>
          </w:tcPr>
          <w:p w14:paraId="7ABD1A8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3B06977" w14:textId="1137679F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20.98</w:t>
            </w:r>
          </w:p>
        </w:tc>
        <w:tc>
          <w:tcPr>
            <w:tcW w:w="144" w:type="pct"/>
          </w:tcPr>
          <w:p w14:paraId="61CAD6C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D9E038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24.97</w:t>
            </w:r>
          </w:p>
        </w:tc>
        <w:tc>
          <w:tcPr>
            <w:tcW w:w="143" w:type="pct"/>
          </w:tcPr>
          <w:p w14:paraId="71FB3D1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E62B740" w14:textId="4E6FF0B6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22.75</w:t>
            </w:r>
          </w:p>
        </w:tc>
        <w:tc>
          <w:tcPr>
            <w:tcW w:w="143" w:type="pct"/>
          </w:tcPr>
          <w:p w14:paraId="3C1CF8A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E7CEA4D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37.13</w:t>
            </w:r>
          </w:p>
        </w:tc>
      </w:tr>
      <w:tr w:rsidR="00632B3A" w:rsidRPr="00EF3608" w14:paraId="7B72F808" w14:textId="77777777" w:rsidTr="00632B3A">
        <w:trPr>
          <w:trHeight w:val="70"/>
        </w:trPr>
        <w:tc>
          <w:tcPr>
            <w:tcW w:w="1823" w:type="pct"/>
          </w:tcPr>
          <w:p w14:paraId="7039721D" w14:textId="77777777" w:rsidR="001336C6" w:rsidRPr="00EF3608" w:rsidRDefault="001336C6" w:rsidP="001336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" w:type="pct"/>
          </w:tcPr>
          <w:p w14:paraId="66DBA47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134152A8" w14:textId="2B680A7F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124.58</w:t>
            </w:r>
          </w:p>
        </w:tc>
        <w:tc>
          <w:tcPr>
            <w:tcW w:w="144" w:type="pct"/>
          </w:tcPr>
          <w:p w14:paraId="4C0CC05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03A894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66.85</w:t>
            </w:r>
          </w:p>
        </w:tc>
        <w:tc>
          <w:tcPr>
            <w:tcW w:w="143" w:type="pct"/>
          </w:tcPr>
          <w:p w14:paraId="00B0C52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8874B26" w14:textId="033B48DD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342.51</w:t>
            </w:r>
          </w:p>
        </w:tc>
        <w:tc>
          <w:tcPr>
            <w:tcW w:w="143" w:type="pct"/>
          </w:tcPr>
          <w:p w14:paraId="195AA13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44E760A2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632B3A" w:rsidRPr="00EF3608" w14:paraId="107925A4" w14:textId="77777777" w:rsidTr="00632B3A">
        <w:trPr>
          <w:trHeight w:val="70"/>
        </w:trPr>
        <w:tc>
          <w:tcPr>
            <w:tcW w:w="1823" w:type="pct"/>
          </w:tcPr>
          <w:p w14:paraId="04A256E0" w14:textId="77777777" w:rsidR="001336C6" w:rsidRPr="00EF3608" w:rsidRDefault="001336C6" w:rsidP="001336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" w:type="pct"/>
          </w:tcPr>
          <w:p w14:paraId="62EB8E8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1C822B2" w14:textId="4F2C73B0" w:rsidR="001336C6" w:rsidRPr="00EF3608" w:rsidRDefault="0097411D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(2.93)</w:t>
            </w:r>
          </w:p>
        </w:tc>
        <w:tc>
          <w:tcPr>
            <w:tcW w:w="144" w:type="pct"/>
          </w:tcPr>
          <w:p w14:paraId="75E7C2F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72FF97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3" w:type="pct"/>
          </w:tcPr>
          <w:p w14:paraId="66832D5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16E4E66" w14:textId="51FD0EDD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C26DF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1010DBF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B3A" w:rsidRPr="00EF3608" w14:paraId="3B0FD9CC" w14:textId="77777777" w:rsidTr="00632B3A">
        <w:trPr>
          <w:trHeight w:val="60"/>
        </w:trPr>
        <w:tc>
          <w:tcPr>
            <w:tcW w:w="1823" w:type="pct"/>
          </w:tcPr>
          <w:p w14:paraId="12A5C279" w14:textId="77777777" w:rsidR="001336C6" w:rsidRPr="00EF3608" w:rsidRDefault="001336C6" w:rsidP="001336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" w:type="pct"/>
          </w:tcPr>
          <w:p w14:paraId="7C2250C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4B81E4AB" w14:textId="258AB912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121.65</w:t>
            </w:r>
          </w:p>
        </w:tc>
        <w:tc>
          <w:tcPr>
            <w:tcW w:w="144" w:type="pct"/>
          </w:tcPr>
          <w:p w14:paraId="512E500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8C2246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66.62</w:t>
            </w:r>
          </w:p>
        </w:tc>
        <w:tc>
          <w:tcPr>
            <w:tcW w:w="143" w:type="pct"/>
          </w:tcPr>
          <w:p w14:paraId="4AFBF5F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3F17B728" w14:textId="47E93F98" w:rsidR="001336C6" w:rsidRPr="00EF3608" w:rsidRDefault="009741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342.51</w:t>
            </w:r>
          </w:p>
        </w:tc>
        <w:tc>
          <w:tcPr>
            <w:tcW w:w="143" w:type="pct"/>
          </w:tcPr>
          <w:p w14:paraId="0BDA5CB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53248504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</w:tbl>
    <w:p w14:paraId="6A233DCD" w14:textId="77777777" w:rsidR="00E54288" w:rsidRDefault="00E54288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4FAD5E62" w14:textId="77777777" w:rsidR="00A1534F" w:rsidRDefault="00A15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FBAC496" w14:textId="2A9921AB" w:rsidR="00FD1DC3" w:rsidRPr="00EF3608" w:rsidRDefault="00FD1DC3" w:rsidP="00DB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A4446D"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7B148FE5" w14:textId="77777777" w:rsidR="00FB76E7" w:rsidRPr="00D86132" w:rsidRDefault="00FB76E7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1"/>
        <w:gridCol w:w="1259"/>
        <w:gridCol w:w="274"/>
        <w:gridCol w:w="1171"/>
        <w:gridCol w:w="272"/>
        <w:gridCol w:w="1171"/>
        <w:gridCol w:w="272"/>
        <w:gridCol w:w="1250"/>
      </w:tblGrid>
      <w:tr w:rsidR="00FD1DC3" w:rsidRPr="00EF3608" w14:paraId="35E74D86" w14:textId="77777777" w:rsidTr="009F136B">
        <w:trPr>
          <w:tblHeader/>
        </w:trPr>
        <w:tc>
          <w:tcPr>
            <w:tcW w:w="1912" w:type="pct"/>
          </w:tcPr>
          <w:p w14:paraId="5EE1497D" w14:textId="77777777" w:rsidR="00FD1DC3" w:rsidRPr="00EF3608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03CD1FA6" w14:textId="77777777" w:rsidR="00FD1DC3" w:rsidRPr="00EF3608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F43D19C" w14:textId="77777777" w:rsidR="00FD1DC3" w:rsidRPr="00EF3608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8" w:type="pct"/>
            <w:gridSpan w:val="3"/>
          </w:tcPr>
          <w:p w14:paraId="17CD3141" w14:textId="77777777" w:rsidR="00FD1DC3" w:rsidRPr="00EF3608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F8E" w:rsidRPr="00EF3608" w14:paraId="0CEDFF6B" w14:textId="77777777" w:rsidTr="009F136B">
        <w:trPr>
          <w:tblHeader/>
        </w:trPr>
        <w:tc>
          <w:tcPr>
            <w:tcW w:w="1912" w:type="pct"/>
          </w:tcPr>
          <w:p w14:paraId="0595EF64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640D7D6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</w:tcPr>
          <w:p w14:paraId="7490F3D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77E68E7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62F52B1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83484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</w:tcPr>
          <w:p w14:paraId="3177CE3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5C2EDD5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55F8E" w:rsidRPr="00EF3608" w14:paraId="5A338E7D" w14:textId="77777777" w:rsidTr="009F136B">
        <w:trPr>
          <w:tblHeader/>
        </w:trPr>
        <w:tc>
          <w:tcPr>
            <w:tcW w:w="1912" w:type="pct"/>
          </w:tcPr>
          <w:p w14:paraId="216C50D0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5365041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655ADFF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6A4ED90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14:paraId="6DE7BFC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B4E28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2C6409F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14DF6BB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336C6" w:rsidRPr="00EF3608" w14:paraId="01DD5E09" w14:textId="77777777" w:rsidTr="009F136B">
        <w:trPr>
          <w:tblHeader/>
        </w:trPr>
        <w:tc>
          <w:tcPr>
            <w:tcW w:w="1912" w:type="pct"/>
          </w:tcPr>
          <w:p w14:paraId="06EE30CC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8" w:type="pct"/>
            <w:gridSpan w:val="7"/>
          </w:tcPr>
          <w:p w14:paraId="7AD2BE59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5F8E" w:rsidRPr="00EF3608" w14:paraId="6DCCCAB3" w14:textId="77777777" w:rsidTr="009F136B">
        <w:trPr>
          <w:trHeight w:val="80"/>
        </w:trPr>
        <w:tc>
          <w:tcPr>
            <w:tcW w:w="1912" w:type="pct"/>
          </w:tcPr>
          <w:p w14:paraId="246D42E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86" w:type="pct"/>
          </w:tcPr>
          <w:p w14:paraId="0EAD7F2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0F2D73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F37956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26C49C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F56D60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5D544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4773F8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8E" w:rsidRPr="00EF3608" w14:paraId="45B91E17" w14:textId="77777777" w:rsidTr="009F136B">
        <w:trPr>
          <w:trHeight w:val="80"/>
        </w:trPr>
        <w:tc>
          <w:tcPr>
            <w:tcW w:w="1912" w:type="pct"/>
          </w:tcPr>
          <w:p w14:paraId="648918C1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86" w:type="pct"/>
          </w:tcPr>
          <w:p w14:paraId="7A879B52" w14:textId="31A9A694" w:rsidR="001336C6" w:rsidRPr="00EF3608" w:rsidRDefault="00EB74A1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5E989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B11BABE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235E09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7F5EB54" w14:textId="745AB129" w:rsidR="001336C6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051D3A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E30805C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F8E" w:rsidRPr="00EF3608" w14:paraId="5D5A1775" w14:textId="77777777" w:rsidTr="009F136B">
        <w:trPr>
          <w:trHeight w:val="80"/>
        </w:trPr>
        <w:tc>
          <w:tcPr>
            <w:tcW w:w="1912" w:type="pct"/>
          </w:tcPr>
          <w:p w14:paraId="69C43BEF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F36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86" w:type="pct"/>
          </w:tcPr>
          <w:p w14:paraId="283C2906" w14:textId="017916C0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6FEA5E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23000F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A0C57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0C51F2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48233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B7B899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8E" w:rsidRPr="00EF3608" w14:paraId="0D7D7634" w14:textId="77777777" w:rsidTr="009F136B">
        <w:trPr>
          <w:trHeight w:val="80"/>
        </w:trPr>
        <w:tc>
          <w:tcPr>
            <w:tcW w:w="1912" w:type="pct"/>
          </w:tcPr>
          <w:p w14:paraId="6442C6C8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</w:tcPr>
          <w:p w14:paraId="70D0DA58" w14:textId="3D1FA13B" w:rsidR="001336C6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7554D3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E7F27F1" w14:textId="77777777" w:rsidR="001336C6" w:rsidRPr="00EF3608" w:rsidRDefault="001336C6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2C2BE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C9D3793" w14:textId="60338B81" w:rsidR="001336C6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669E98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82FD14D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F8E" w:rsidRPr="00EF3608" w14:paraId="17B4DABA" w14:textId="77777777" w:rsidTr="009F136B">
        <w:trPr>
          <w:trHeight w:val="80"/>
        </w:trPr>
        <w:tc>
          <w:tcPr>
            <w:tcW w:w="1912" w:type="pct"/>
          </w:tcPr>
          <w:p w14:paraId="12990F83" w14:textId="58EF6DF8" w:rsidR="00EB74A1" w:rsidRPr="00EF3608" w:rsidRDefault="00EB74A1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</w:rPr>
              <w:t>6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4F4CB11" w14:textId="5B6F43CA" w:rsidR="00EB74A1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9" w:type="pct"/>
          </w:tcPr>
          <w:p w14:paraId="0E1F00AE" w14:textId="77777777" w:rsidR="00EB74A1" w:rsidRPr="00EF3608" w:rsidRDefault="00EB74A1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669BAD9" w14:textId="5688911F" w:rsidR="00EB74A1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31F40B" w14:textId="77777777" w:rsidR="00EB74A1" w:rsidRPr="00EF3608" w:rsidRDefault="00EB74A1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46C2256" w14:textId="7C86F35F" w:rsidR="00EB74A1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6E1D01" w14:textId="77777777" w:rsidR="00EB74A1" w:rsidRPr="00EF3608" w:rsidRDefault="00EB74A1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525B6815" w14:textId="50342BF3" w:rsidR="00EB74A1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F8E" w:rsidRPr="00EF3608" w14:paraId="716C76E1" w14:textId="77777777" w:rsidTr="009F136B">
        <w:trPr>
          <w:trHeight w:val="80"/>
        </w:trPr>
        <w:tc>
          <w:tcPr>
            <w:tcW w:w="1912" w:type="pct"/>
          </w:tcPr>
          <w:p w14:paraId="4C853CFA" w14:textId="77777777" w:rsidR="00EB74A1" w:rsidRDefault="00EB74A1" w:rsidP="001336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2E811252" w14:textId="47C27493" w:rsidR="00EB74A1" w:rsidRPr="007B4929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929"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  <w:tc>
          <w:tcPr>
            <w:tcW w:w="149" w:type="pct"/>
          </w:tcPr>
          <w:p w14:paraId="28A8A2EA" w14:textId="77777777" w:rsidR="00EB74A1" w:rsidRPr="007B4929" w:rsidRDefault="00EB74A1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687EBDA7" w14:textId="5F31C527" w:rsidR="00EB74A1" w:rsidRPr="007B4929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9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3E96EB" w14:textId="77777777" w:rsidR="00EB74A1" w:rsidRPr="007B4929" w:rsidRDefault="00EB74A1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39309AC0" w14:textId="347BC7C7" w:rsidR="00EB74A1" w:rsidRPr="007B4929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9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AD8860" w14:textId="77777777" w:rsidR="00EB74A1" w:rsidRPr="007B4929" w:rsidRDefault="00EB74A1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54558F6F" w14:textId="0BABF710" w:rsidR="00EB74A1" w:rsidRPr="007B4929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9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55F8E" w:rsidRPr="00EF3608" w14:paraId="79F62BAB" w14:textId="77777777" w:rsidTr="009F136B">
        <w:trPr>
          <w:trHeight w:val="80"/>
        </w:trPr>
        <w:tc>
          <w:tcPr>
            <w:tcW w:w="1912" w:type="pct"/>
          </w:tcPr>
          <w:p w14:paraId="212C6CB4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4052F7A1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49F2A4D8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CAAC5A3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3E6CEFE2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43B79B4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28B8EEF8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59B46E3E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F8E" w:rsidRPr="00EF3608" w14:paraId="192C3AEF" w14:textId="77777777" w:rsidTr="009F136B">
        <w:trPr>
          <w:trHeight w:val="80"/>
        </w:trPr>
        <w:tc>
          <w:tcPr>
            <w:tcW w:w="1912" w:type="pct"/>
          </w:tcPr>
          <w:p w14:paraId="73F6359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686" w:type="pct"/>
          </w:tcPr>
          <w:p w14:paraId="477275B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D1AA63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266DF9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F9DC29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3EB69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EF2D8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4B32F5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8E" w:rsidRPr="00EF3608" w14:paraId="006F2A9D" w14:textId="77777777" w:rsidTr="009F136B">
        <w:trPr>
          <w:trHeight w:val="80"/>
        </w:trPr>
        <w:tc>
          <w:tcPr>
            <w:tcW w:w="1912" w:type="pct"/>
          </w:tcPr>
          <w:p w14:paraId="50DD8EF5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86" w:type="pct"/>
            <w:shd w:val="clear" w:color="auto" w:fill="auto"/>
          </w:tcPr>
          <w:p w14:paraId="5EC22651" w14:textId="5EE5545D" w:rsidR="001336C6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30.87</w:t>
            </w:r>
          </w:p>
        </w:tc>
        <w:tc>
          <w:tcPr>
            <w:tcW w:w="149" w:type="pct"/>
            <w:shd w:val="clear" w:color="auto" w:fill="auto"/>
          </w:tcPr>
          <w:p w14:paraId="5944DF0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22D9F3C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25.32</w:t>
            </w:r>
          </w:p>
        </w:tc>
        <w:tc>
          <w:tcPr>
            <w:tcW w:w="148" w:type="pct"/>
            <w:shd w:val="clear" w:color="auto" w:fill="auto"/>
          </w:tcPr>
          <w:p w14:paraId="6B428C6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3110975" w14:textId="6538B401" w:rsidR="001336C6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7.66</w:t>
            </w:r>
          </w:p>
        </w:tc>
        <w:tc>
          <w:tcPr>
            <w:tcW w:w="148" w:type="pct"/>
            <w:shd w:val="clear" w:color="auto" w:fill="auto"/>
          </w:tcPr>
          <w:p w14:paraId="6FA4B6A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CFF1256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7.72</w:t>
            </w:r>
          </w:p>
        </w:tc>
      </w:tr>
      <w:tr w:rsidR="00055F8E" w:rsidRPr="00EF3608" w14:paraId="5672D4E8" w14:textId="77777777" w:rsidTr="009F136B">
        <w:trPr>
          <w:trHeight w:val="80"/>
        </w:trPr>
        <w:tc>
          <w:tcPr>
            <w:tcW w:w="1912" w:type="pct"/>
          </w:tcPr>
          <w:p w14:paraId="43C27372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F36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86" w:type="pct"/>
            <w:shd w:val="clear" w:color="auto" w:fill="auto"/>
          </w:tcPr>
          <w:p w14:paraId="15D3AEE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4EA056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0DEE5D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224284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029BDA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C5C85C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7486122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8E" w:rsidRPr="00EF3608" w14:paraId="328BA949" w14:textId="77777777" w:rsidTr="009F136B">
        <w:trPr>
          <w:trHeight w:val="80"/>
        </w:trPr>
        <w:tc>
          <w:tcPr>
            <w:tcW w:w="1912" w:type="pct"/>
          </w:tcPr>
          <w:p w14:paraId="0E5E9C6E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shd w:val="clear" w:color="auto" w:fill="auto"/>
          </w:tcPr>
          <w:p w14:paraId="5EA3DAC3" w14:textId="79F4D618" w:rsidR="001336C6" w:rsidRPr="00EF3608" w:rsidRDefault="00F47E0E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</w:t>
            </w:r>
            <w:r w:rsidR="00704F1D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9" w:type="pct"/>
            <w:shd w:val="clear" w:color="auto" w:fill="auto"/>
          </w:tcPr>
          <w:p w14:paraId="4F0C4A8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593CECC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148" w:type="pct"/>
            <w:shd w:val="clear" w:color="auto" w:fill="auto"/>
          </w:tcPr>
          <w:p w14:paraId="327132F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BBCF2D1" w14:textId="139A9C58" w:rsidR="001336C6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1.29</w:t>
            </w:r>
          </w:p>
        </w:tc>
        <w:tc>
          <w:tcPr>
            <w:tcW w:w="148" w:type="pct"/>
            <w:shd w:val="clear" w:color="auto" w:fill="auto"/>
          </w:tcPr>
          <w:p w14:paraId="5ABC018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7993B4CA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0.28</w:t>
            </w:r>
          </w:p>
        </w:tc>
      </w:tr>
      <w:tr w:rsidR="00055F8E" w:rsidRPr="00EF3608" w14:paraId="0E6DBA99" w14:textId="77777777" w:rsidTr="009F136B">
        <w:trPr>
          <w:trHeight w:val="80"/>
        </w:trPr>
        <w:tc>
          <w:tcPr>
            <w:tcW w:w="1912" w:type="pct"/>
          </w:tcPr>
          <w:p w14:paraId="32EA31C2" w14:textId="1C7861C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  <w:r w:rsidR="005B30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3015">
              <w:rPr>
                <w:rFonts w:ascii="Angsana New" w:hAnsi="Angsana New"/>
                <w:sz w:val="30"/>
                <w:szCs w:val="30"/>
              </w:rPr>
              <w:t>-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</w:rPr>
              <w:t>6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shd w:val="clear" w:color="auto" w:fill="auto"/>
          </w:tcPr>
          <w:p w14:paraId="5D83A9F4" w14:textId="72731EC9" w:rsidR="001336C6" w:rsidRPr="00EF3608" w:rsidRDefault="00F47E0E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0.33</w:t>
            </w:r>
          </w:p>
        </w:tc>
        <w:tc>
          <w:tcPr>
            <w:tcW w:w="149" w:type="pct"/>
            <w:shd w:val="clear" w:color="auto" w:fill="auto"/>
          </w:tcPr>
          <w:p w14:paraId="1F1BE49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C1E0EE4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0.54</w:t>
            </w:r>
          </w:p>
        </w:tc>
        <w:tc>
          <w:tcPr>
            <w:tcW w:w="148" w:type="pct"/>
            <w:shd w:val="clear" w:color="auto" w:fill="auto"/>
          </w:tcPr>
          <w:p w14:paraId="782DE89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441BA30" w14:textId="2D6CA6C0" w:rsidR="001336C6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8906D5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7BED13C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F8E" w:rsidRPr="00EF3608" w14:paraId="47F28273" w14:textId="77777777" w:rsidTr="009F136B">
        <w:trPr>
          <w:trHeight w:val="80"/>
        </w:trPr>
        <w:tc>
          <w:tcPr>
            <w:tcW w:w="1912" w:type="pct"/>
          </w:tcPr>
          <w:p w14:paraId="229C4438" w14:textId="0574CC39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>6</w:t>
            </w:r>
            <w:r w:rsidR="005B30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3015">
              <w:rPr>
                <w:rFonts w:ascii="Angsana New" w:hAnsi="Angsana New"/>
                <w:sz w:val="30"/>
                <w:szCs w:val="30"/>
              </w:rPr>
              <w:t>-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</w:rPr>
              <w:t>12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shd w:val="clear" w:color="auto" w:fill="auto"/>
          </w:tcPr>
          <w:p w14:paraId="5FF1DA81" w14:textId="39DA2BEF" w:rsidR="001336C6" w:rsidRPr="00EF3608" w:rsidRDefault="00FA3579" w:rsidP="00FA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C586F9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7BEB154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48" w:type="pct"/>
            <w:shd w:val="clear" w:color="auto" w:fill="auto"/>
          </w:tcPr>
          <w:p w14:paraId="79A5AE7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4221777" w14:textId="3C45D1DE" w:rsidR="001336C6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AEB182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780A8DE5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F8E" w:rsidRPr="00EF3608" w14:paraId="148F5E4E" w14:textId="77777777" w:rsidTr="009F136B">
        <w:trPr>
          <w:trHeight w:val="92"/>
        </w:trPr>
        <w:tc>
          <w:tcPr>
            <w:tcW w:w="1912" w:type="pct"/>
          </w:tcPr>
          <w:p w14:paraId="3D836426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EF3608">
              <w:rPr>
                <w:rFonts w:ascii="Angsana New" w:hAnsi="Angsana New"/>
                <w:sz w:val="30"/>
                <w:szCs w:val="30"/>
              </w:rPr>
              <w:t>12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74A5CEA2" w14:textId="4B02EAF2" w:rsidR="001336C6" w:rsidRPr="00EF3608" w:rsidRDefault="0019787F" w:rsidP="0019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2.27</w:t>
            </w:r>
          </w:p>
        </w:tc>
        <w:tc>
          <w:tcPr>
            <w:tcW w:w="149" w:type="pct"/>
            <w:shd w:val="clear" w:color="auto" w:fill="auto"/>
          </w:tcPr>
          <w:p w14:paraId="17F50BF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ED91152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2.04</w:t>
            </w:r>
          </w:p>
        </w:tc>
        <w:tc>
          <w:tcPr>
            <w:tcW w:w="148" w:type="pct"/>
            <w:shd w:val="clear" w:color="auto" w:fill="auto"/>
          </w:tcPr>
          <w:p w14:paraId="587A43A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6582B888" w14:textId="5D90FB60" w:rsidR="001336C6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2EE293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65AF63AA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F8E" w:rsidRPr="00EF3608" w14:paraId="5B82AA6A" w14:textId="77777777" w:rsidTr="009F136B">
        <w:trPr>
          <w:trHeight w:val="80"/>
        </w:trPr>
        <w:tc>
          <w:tcPr>
            <w:tcW w:w="1912" w:type="pct"/>
          </w:tcPr>
          <w:p w14:paraId="5B219F3D" w14:textId="77777777" w:rsidR="001336C6" w:rsidRPr="00EF3608" w:rsidRDefault="001336C6" w:rsidP="001336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6DD40" w14:textId="112D0E13" w:rsidR="001336C6" w:rsidRPr="00EF3608" w:rsidRDefault="00F47E0E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36.</w:t>
            </w:r>
            <w:r w:rsidR="00704F1D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49" w:type="pct"/>
            <w:shd w:val="clear" w:color="auto" w:fill="auto"/>
          </w:tcPr>
          <w:p w14:paraId="3AC29DE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106A7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31.87</w:t>
            </w:r>
          </w:p>
        </w:tc>
        <w:tc>
          <w:tcPr>
            <w:tcW w:w="148" w:type="pct"/>
            <w:shd w:val="clear" w:color="auto" w:fill="auto"/>
          </w:tcPr>
          <w:p w14:paraId="0ED91D0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C09CF" w14:textId="34691A6A" w:rsidR="001336C6" w:rsidRPr="00EF3608" w:rsidRDefault="00EB74A1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8.95</w:t>
            </w:r>
          </w:p>
        </w:tc>
        <w:tc>
          <w:tcPr>
            <w:tcW w:w="148" w:type="pct"/>
          </w:tcPr>
          <w:p w14:paraId="2C5129B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40BADB7A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8.00</w:t>
            </w:r>
          </w:p>
        </w:tc>
      </w:tr>
      <w:tr w:rsidR="00055F8E" w:rsidRPr="00EF3608" w14:paraId="486D4D17" w14:textId="77777777" w:rsidTr="009F136B">
        <w:trPr>
          <w:trHeight w:val="82"/>
        </w:trPr>
        <w:tc>
          <w:tcPr>
            <w:tcW w:w="1912" w:type="pct"/>
          </w:tcPr>
          <w:p w14:paraId="3ED08F35" w14:textId="77777777" w:rsidR="001336C6" w:rsidRPr="00EF3608" w:rsidRDefault="001336C6" w:rsidP="001336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6212B0E7" w14:textId="797A3313" w:rsidR="001336C6" w:rsidRPr="00EF3608" w:rsidRDefault="00704F1D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20.98</w:t>
            </w:r>
          </w:p>
        </w:tc>
        <w:tc>
          <w:tcPr>
            <w:tcW w:w="149" w:type="pct"/>
            <w:shd w:val="clear" w:color="auto" w:fill="auto"/>
          </w:tcPr>
          <w:p w14:paraId="0219872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862B8F6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24.97</w:t>
            </w:r>
          </w:p>
        </w:tc>
        <w:tc>
          <w:tcPr>
            <w:tcW w:w="148" w:type="pct"/>
            <w:shd w:val="clear" w:color="auto" w:fill="auto"/>
          </w:tcPr>
          <w:p w14:paraId="6E5E8E6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3C892E5A" w14:textId="28A14F46" w:rsidR="001336C6" w:rsidRPr="00EF3608" w:rsidRDefault="00616773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22.75</w:t>
            </w:r>
          </w:p>
        </w:tc>
        <w:tc>
          <w:tcPr>
            <w:tcW w:w="148" w:type="pct"/>
          </w:tcPr>
          <w:p w14:paraId="75C40A2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CC5B994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37.13</w:t>
            </w:r>
          </w:p>
        </w:tc>
      </w:tr>
      <w:tr w:rsidR="00055F8E" w:rsidRPr="00EF3608" w14:paraId="3F276687" w14:textId="77777777" w:rsidTr="009F136B">
        <w:trPr>
          <w:trHeight w:val="199"/>
        </w:trPr>
        <w:tc>
          <w:tcPr>
            <w:tcW w:w="1912" w:type="pct"/>
          </w:tcPr>
          <w:p w14:paraId="24333B9B" w14:textId="77777777" w:rsidR="001336C6" w:rsidRPr="00D86132" w:rsidRDefault="001336C6" w:rsidP="001336C6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5C827163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1344D921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534A8B9F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6DDB3B49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0E7E4846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1DA75683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37AE9218" w14:textId="77777777" w:rsidR="001336C6" w:rsidRPr="00D86132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5F8E" w:rsidRPr="00EF3608" w14:paraId="6AF41219" w14:textId="77777777" w:rsidTr="009F136B">
        <w:trPr>
          <w:trHeight w:val="82"/>
        </w:trPr>
        <w:tc>
          <w:tcPr>
            <w:tcW w:w="1912" w:type="pct"/>
          </w:tcPr>
          <w:p w14:paraId="659531A4" w14:textId="77777777" w:rsidR="001336C6" w:rsidRPr="00EF3608" w:rsidRDefault="001336C6" w:rsidP="001336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686" w:type="pct"/>
            <w:shd w:val="clear" w:color="auto" w:fill="auto"/>
          </w:tcPr>
          <w:p w14:paraId="279E504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F7B46C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75731F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72472F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C5B94A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06358A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E4C2A0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5F8E" w:rsidRPr="00EF3608" w14:paraId="1819250D" w14:textId="77777777" w:rsidTr="009F136B">
        <w:trPr>
          <w:trHeight w:val="82"/>
        </w:trPr>
        <w:tc>
          <w:tcPr>
            <w:tcW w:w="1912" w:type="pct"/>
          </w:tcPr>
          <w:p w14:paraId="30672997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86" w:type="pct"/>
            <w:shd w:val="clear" w:color="auto" w:fill="auto"/>
          </w:tcPr>
          <w:p w14:paraId="00B35DE7" w14:textId="72EBFFA9" w:rsidR="001336C6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12.76</w:t>
            </w:r>
          </w:p>
        </w:tc>
        <w:tc>
          <w:tcPr>
            <w:tcW w:w="149" w:type="pct"/>
            <w:shd w:val="clear" w:color="auto" w:fill="auto"/>
          </w:tcPr>
          <w:p w14:paraId="7C26047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9852C41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48" w:type="pct"/>
            <w:shd w:val="clear" w:color="auto" w:fill="auto"/>
          </w:tcPr>
          <w:p w14:paraId="64FFB0D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02F681E" w14:textId="45AD888D" w:rsidR="001336C6" w:rsidRPr="00EF3608" w:rsidRDefault="0019787F" w:rsidP="0019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66.79</w:t>
            </w:r>
          </w:p>
        </w:tc>
        <w:tc>
          <w:tcPr>
            <w:tcW w:w="148" w:type="pct"/>
          </w:tcPr>
          <w:p w14:paraId="75BA1C1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FD48C59" w14:textId="77777777" w:rsidR="001336C6" w:rsidRPr="00EF3608" w:rsidRDefault="001336C6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787F" w:rsidRPr="00EF3608" w14:paraId="09EB37ED" w14:textId="77777777" w:rsidTr="009F136B">
        <w:trPr>
          <w:trHeight w:val="82"/>
        </w:trPr>
        <w:tc>
          <w:tcPr>
            <w:tcW w:w="1912" w:type="pct"/>
          </w:tcPr>
          <w:p w14:paraId="1E10F9B4" w14:textId="16B8BDB6" w:rsidR="0019787F" w:rsidRPr="00EF3608" w:rsidRDefault="0019787F" w:rsidP="001336C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86" w:type="pct"/>
            <w:shd w:val="clear" w:color="auto" w:fill="auto"/>
          </w:tcPr>
          <w:p w14:paraId="0C48229E" w14:textId="77777777" w:rsidR="0019787F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664D207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4DA2D16" w14:textId="77777777" w:rsidR="0019787F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10076F6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9E0B0A1" w14:textId="77777777" w:rsidR="0019787F" w:rsidRDefault="0019787F" w:rsidP="0019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E4F497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9883878" w14:textId="77777777" w:rsidR="0019787F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87F" w:rsidRPr="00EF3608" w14:paraId="0FD9BD8D" w14:textId="77777777" w:rsidTr="009F136B">
        <w:trPr>
          <w:trHeight w:val="82"/>
        </w:trPr>
        <w:tc>
          <w:tcPr>
            <w:tcW w:w="1912" w:type="pct"/>
          </w:tcPr>
          <w:p w14:paraId="79C0DD87" w14:textId="7D664D2B" w:rsidR="0019787F" w:rsidRPr="00EF3608" w:rsidRDefault="0019787F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shd w:val="clear" w:color="auto" w:fill="auto"/>
          </w:tcPr>
          <w:p w14:paraId="76FF6AD7" w14:textId="6F1AB983" w:rsidR="0019787F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34.24</w:t>
            </w:r>
          </w:p>
        </w:tc>
        <w:tc>
          <w:tcPr>
            <w:tcW w:w="149" w:type="pct"/>
            <w:shd w:val="clear" w:color="auto" w:fill="auto"/>
          </w:tcPr>
          <w:p w14:paraId="3FB2C266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7D8AC7B" w14:textId="0DF9BDFC" w:rsidR="0019787F" w:rsidRPr="00EF3608" w:rsidRDefault="0019787F" w:rsidP="0019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E5DB3F6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BCDD6EF" w14:textId="40FA13F6" w:rsidR="0019787F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172.11</w:t>
            </w:r>
          </w:p>
        </w:tc>
        <w:tc>
          <w:tcPr>
            <w:tcW w:w="148" w:type="pct"/>
          </w:tcPr>
          <w:p w14:paraId="32BB5E40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91B8568" w14:textId="54DC8CAC" w:rsidR="0019787F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787F" w:rsidRPr="00EF3608" w14:paraId="31196C76" w14:textId="77777777" w:rsidTr="009F136B">
        <w:trPr>
          <w:trHeight w:val="82"/>
        </w:trPr>
        <w:tc>
          <w:tcPr>
            <w:tcW w:w="1912" w:type="pct"/>
          </w:tcPr>
          <w:p w14:paraId="6A119E90" w14:textId="7F33DB52" w:rsidR="0019787F" w:rsidRPr="00EF3608" w:rsidRDefault="0019787F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B3015">
              <w:rPr>
                <w:rFonts w:ascii="Angsana New" w:hAnsi="Angsana New"/>
                <w:sz w:val="30"/>
                <w:szCs w:val="30"/>
              </w:rPr>
              <w:t>3 -</w:t>
            </w:r>
            <w:r>
              <w:rPr>
                <w:rFonts w:ascii="Angsana New" w:hAnsi="Angsana New"/>
                <w:sz w:val="30"/>
                <w:szCs w:val="30"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40FCF485" w14:textId="2C0D8731" w:rsidR="0019787F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17.42</w:t>
            </w:r>
          </w:p>
        </w:tc>
        <w:tc>
          <w:tcPr>
            <w:tcW w:w="149" w:type="pct"/>
            <w:shd w:val="clear" w:color="auto" w:fill="auto"/>
          </w:tcPr>
          <w:p w14:paraId="433D75F9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7E39B43" w14:textId="1E081B13" w:rsidR="0019787F" w:rsidRPr="00EF3608" w:rsidRDefault="0019787F" w:rsidP="0019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1C82FF5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7E4A2F1" w14:textId="38036B30" w:rsidR="0019787F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71.91</w:t>
            </w:r>
          </w:p>
        </w:tc>
        <w:tc>
          <w:tcPr>
            <w:tcW w:w="148" w:type="pct"/>
          </w:tcPr>
          <w:p w14:paraId="794BE8B0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02AB2C7" w14:textId="7633EE9F" w:rsidR="0019787F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6132" w:rsidRPr="00D86132" w14:paraId="75F887BF" w14:textId="77777777" w:rsidTr="009F136B">
        <w:trPr>
          <w:trHeight w:val="82"/>
        </w:trPr>
        <w:tc>
          <w:tcPr>
            <w:tcW w:w="1912" w:type="pct"/>
          </w:tcPr>
          <w:p w14:paraId="5C65B11D" w14:textId="77777777" w:rsidR="00D86132" w:rsidRDefault="00D86132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44489B3F" w14:textId="294E36EF" w:rsidR="00D86132" w:rsidRPr="00D86132" w:rsidRDefault="00D86132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132">
              <w:rPr>
                <w:rFonts w:ascii="Angsana New" w:hAnsi="Angsana New"/>
                <w:b/>
                <w:bCs/>
                <w:sz w:val="30"/>
                <w:szCs w:val="30"/>
              </w:rPr>
              <w:t>64.42</w:t>
            </w:r>
          </w:p>
        </w:tc>
        <w:tc>
          <w:tcPr>
            <w:tcW w:w="149" w:type="pct"/>
            <w:shd w:val="clear" w:color="auto" w:fill="auto"/>
          </w:tcPr>
          <w:p w14:paraId="3078A770" w14:textId="77777777" w:rsidR="00D86132" w:rsidRPr="00D86132" w:rsidRDefault="00D86132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FBC4E94" w14:textId="389E31D0" w:rsidR="00D86132" w:rsidRPr="00D86132" w:rsidRDefault="00D86132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132">
              <w:rPr>
                <w:rFonts w:ascii="Angsana New" w:hAnsi="Angsana New"/>
                <w:b/>
                <w:bCs/>
                <w:sz w:val="30"/>
                <w:szCs w:val="30"/>
              </w:rPr>
              <w:t>10.01</w:t>
            </w:r>
          </w:p>
        </w:tc>
        <w:tc>
          <w:tcPr>
            <w:tcW w:w="148" w:type="pct"/>
            <w:shd w:val="clear" w:color="auto" w:fill="auto"/>
          </w:tcPr>
          <w:p w14:paraId="161F43E8" w14:textId="77777777" w:rsidR="00D86132" w:rsidRPr="00D86132" w:rsidRDefault="00D86132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87CE157" w14:textId="27E9BAE0" w:rsidR="00D86132" w:rsidRPr="00D86132" w:rsidRDefault="00D86132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132">
              <w:rPr>
                <w:rFonts w:ascii="Angsana New" w:hAnsi="Angsana New"/>
                <w:b/>
                <w:bCs/>
                <w:sz w:val="30"/>
                <w:szCs w:val="30"/>
              </w:rPr>
              <w:t>310.81</w:t>
            </w:r>
          </w:p>
        </w:tc>
        <w:tc>
          <w:tcPr>
            <w:tcW w:w="148" w:type="pct"/>
          </w:tcPr>
          <w:p w14:paraId="79DD9A13" w14:textId="77777777" w:rsidR="00D86132" w:rsidRPr="00D86132" w:rsidRDefault="00D86132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56CB214" w14:textId="4CB2F3B3" w:rsidR="00D86132" w:rsidRPr="00D86132" w:rsidRDefault="00D86132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1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9787F" w:rsidRPr="00EF3608" w14:paraId="58A844F1" w14:textId="77777777" w:rsidTr="009F136B">
        <w:trPr>
          <w:trHeight w:val="82"/>
        </w:trPr>
        <w:tc>
          <w:tcPr>
            <w:tcW w:w="1912" w:type="pct"/>
          </w:tcPr>
          <w:p w14:paraId="29F2B98F" w14:textId="14B1713D" w:rsidR="0019787F" w:rsidRPr="00EF3608" w:rsidRDefault="0019787F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57DB0" w14:textId="7651FF02" w:rsidR="0019787F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124.58</w:t>
            </w:r>
          </w:p>
        </w:tc>
        <w:tc>
          <w:tcPr>
            <w:tcW w:w="149" w:type="pct"/>
            <w:shd w:val="clear" w:color="auto" w:fill="auto"/>
          </w:tcPr>
          <w:p w14:paraId="3673A181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7A02B" w14:textId="42B0E55D" w:rsidR="0019787F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66.85</w:t>
            </w:r>
          </w:p>
        </w:tc>
        <w:tc>
          <w:tcPr>
            <w:tcW w:w="148" w:type="pct"/>
            <w:shd w:val="clear" w:color="auto" w:fill="auto"/>
          </w:tcPr>
          <w:p w14:paraId="78983DFA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E8E0B" w14:textId="175C0185" w:rsidR="0019787F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342.51</w:t>
            </w:r>
          </w:p>
        </w:tc>
        <w:tc>
          <w:tcPr>
            <w:tcW w:w="148" w:type="pct"/>
          </w:tcPr>
          <w:p w14:paraId="0EEBF6F8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0D6E39B3" w14:textId="3FB311E6" w:rsidR="0019787F" w:rsidRPr="00EF3608" w:rsidRDefault="0019787F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19787F" w:rsidRPr="00EF3608" w14:paraId="3A6E4D94" w14:textId="77777777" w:rsidTr="009F136B">
        <w:trPr>
          <w:trHeight w:val="82"/>
        </w:trPr>
        <w:tc>
          <w:tcPr>
            <w:tcW w:w="1912" w:type="pct"/>
          </w:tcPr>
          <w:p w14:paraId="17AF1ACC" w14:textId="6812F361" w:rsidR="0019787F" w:rsidRPr="00EF3608" w:rsidRDefault="0019787F" w:rsidP="001336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3CAFE" w14:textId="07108687" w:rsidR="0019787F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(2.93)</w:t>
            </w:r>
          </w:p>
        </w:tc>
        <w:tc>
          <w:tcPr>
            <w:tcW w:w="149" w:type="pct"/>
            <w:shd w:val="clear" w:color="auto" w:fill="auto"/>
          </w:tcPr>
          <w:p w14:paraId="2DAF45AC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09154" w14:textId="10754176" w:rsidR="0019787F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8" w:type="pct"/>
            <w:shd w:val="clear" w:color="auto" w:fill="auto"/>
          </w:tcPr>
          <w:p w14:paraId="6EA4260B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46EBB" w14:textId="72B43089" w:rsidR="0019787F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28C3CB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2AEBFDA4" w14:textId="569BE57B" w:rsidR="0019787F" w:rsidRPr="00EF3608" w:rsidRDefault="0019787F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787F" w:rsidRPr="00EF3608" w14:paraId="0BDC8EA5" w14:textId="77777777" w:rsidTr="009F136B">
        <w:trPr>
          <w:trHeight w:val="100"/>
        </w:trPr>
        <w:tc>
          <w:tcPr>
            <w:tcW w:w="1912" w:type="pct"/>
          </w:tcPr>
          <w:p w14:paraId="34A2E7CE" w14:textId="0DE7F861" w:rsidR="0019787F" w:rsidRPr="00EF3608" w:rsidRDefault="0019787F" w:rsidP="001336C6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396C9" w14:textId="37287FE2" w:rsidR="0019787F" w:rsidRPr="00EF3608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121.65</w:t>
            </w:r>
          </w:p>
        </w:tc>
        <w:tc>
          <w:tcPr>
            <w:tcW w:w="149" w:type="pct"/>
            <w:shd w:val="clear" w:color="auto" w:fill="auto"/>
          </w:tcPr>
          <w:p w14:paraId="66DC8BC3" w14:textId="77777777" w:rsidR="0019787F" w:rsidRPr="009A0C1F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AA383" w14:textId="5D21E0E8" w:rsidR="0019787F" w:rsidRPr="009A0C1F" w:rsidRDefault="0019787F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66.62</w:t>
            </w:r>
          </w:p>
        </w:tc>
        <w:tc>
          <w:tcPr>
            <w:tcW w:w="148" w:type="pct"/>
            <w:shd w:val="clear" w:color="auto" w:fill="auto"/>
          </w:tcPr>
          <w:p w14:paraId="058FB31B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6D677" w14:textId="508E08A1" w:rsidR="0019787F" w:rsidRPr="00EF3608" w:rsidRDefault="0019787F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342.51</w:t>
            </w:r>
          </w:p>
        </w:tc>
        <w:tc>
          <w:tcPr>
            <w:tcW w:w="148" w:type="pct"/>
          </w:tcPr>
          <w:p w14:paraId="70EE9441" w14:textId="77777777" w:rsidR="0019787F" w:rsidRPr="00EF3608" w:rsidRDefault="0019787F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0BBA79BA" w14:textId="08C879EA" w:rsidR="0019787F" w:rsidRPr="00EF3608" w:rsidRDefault="0019787F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</w:tbl>
    <w:p w14:paraId="7142C309" w14:textId="77777777" w:rsidR="00FB76E7" w:rsidRPr="00D86132" w:rsidRDefault="00FB76E7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</w:rPr>
      </w:pPr>
    </w:p>
    <w:p w14:paraId="6DAD7515" w14:textId="1C7E52DE" w:rsidR="00E62DF7" w:rsidRPr="00EF3608" w:rsidRDefault="00FD1DC3" w:rsidP="00357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 w:hanging="9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D5440D" w:rsidRPr="00EF3608">
        <w:rPr>
          <w:rFonts w:ascii="Angsana New" w:hAnsi="Angsana New"/>
          <w:sz w:val="30"/>
          <w:szCs w:val="30"/>
        </w:rPr>
        <w:t>30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 xml:space="preserve">วันถึง </w:t>
      </w:r>
      <w:r w:rsidR="00D5440D" w:rsidRPr="00EF3608">
        <w:rPr>
          <w:rFonts w:ascii="Angsana New" w:hAnsi="Angsana New"/>
          <w:sz w:val="30"/>
          <w:szCs w:val="30"/>
        </w:rPr>
        <w:t>45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วัน</w:t>
      </w:r>
    </w:p>
    <w:p w14:paraId="649C2637" w14:textId="77777777" w:rsidR="00FD1DC3" w:rsidRPr="00282EF1" w:rsidRDefault="00FD1DC3" w:rsidP="009A0C1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" w:name="_Hlk504059017"/>
      <w:r w:rsidRPr="00282EF1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14:paraId="5572FF25" w14:textId="77777777" w:rsidR="00BF5491" w:rsidRPr="00B516BA" w:rsidRDefault="00BF5491" w:rsidP="00620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tblpX="351" w:tblpY="1"/>
        <w:tblOverlap w:val="never"/>
        <w:tblW w:w="4778" w:type="pct"/>
        <w:tblLayout w:type="fixed"/>
        <w:tblLook w:val="01E0" w:firstRow="1" w:lastRow="1" w:firstColumn="1" w:lastColumn="1" w:noHBand="0" w:noVBand="0"/>
      </w:tblPr>
      <w:tblGrid>
        <w:gridCol w:w="3240"/>
        <w:gridCol w:w="361"/>
        <w:gridCol w:w="1268"/>
        <w:gridCol w:w="262"/>
        <w:gridCol w:w="1235"/>
        <w:gridCol w:w="262"/>
        <w:gridCol w:w="1059"/>
        <w:gridCol w:w="262"/>
        <w:gridCol w:w="1228"/>
      </w:tblGrid>
      <w:tr w:rsidR="001D281B" w:rsidRPr="00282EF1" w14:paraId="7AD2A1BD" w14:textId="77777777" w:rsidTr="009F136B">
        <w:trPr>
          <w:tblHeader/>
        </w:trPr>
        <w:tc>
          <w:tcPr>
            <w:tcW w:w="1765" w:type="pct"/>
          </w:tcPr>
          <w:p w14:paraId="37B30F40" w14:textId="77777777" w:rsidR="00942B1B" w:rsidRPr="00282EF1" w:rsidRDefault="00942B1B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" w:type="pct"/>
          </w:tcPr>
          <w:p w14:paraId="6B5CD7CC" w14:textId="77777777" w:rsidR="00942B1B" w:rsidRPr="00282EF1" w:rsidRDefault="00942B1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3"/>
          </w:tcPr>
          <w:p w14:paraId="63CFAD3C" w14:textId="77777777" w:rsidR="00942B1B" w:rsidRPr="00282EF1" w:rsidRDefault="00942B1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135C804" w14:textId="77777777" w:rsidR="00942B1B" w:rsidRPr="00282EF1" w:rsidRDefault="00942B1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shd w:val="clear" w:color="auto" w:fill="auto"/>
          </w:tcPr>
          <w:p w14:paraId="77470689" w14:textId="77777777" w:rsidR="00942B1B" w:rsidRPr="00282EF1" w:rsidRDefault="00942B1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82EF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6C6" w:rsidRPr="00282EF1" w14:paraId="79C3C880" w14:textId="77777777" w:rsidTr="009F136B">
        <w:trPr>
          <w:tblHeader/>
        </w:trPr>
        <w:tc>
          <w:tcPr>
            <w:tcW w:w="1765" w:type="pct"/>
          </w:tcPr>
          <w:p w14:paraId="7D93C61E" w14:textId="77777777" w:rsidR="001336C6" w:rsidRPr="00282EF1" w:rsidRDefault="001336C6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" w:type="pct"/>
          </w:tcPr>
          <w:p w14:paraId="292473D9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767D048D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14:paraId="35248252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54A8493F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82E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570EDE56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0746B05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  <w:shd w:val="clear" w:color="auto" w:fill="auto"/>
          </w:tcPr>
          <w:p w14:paraId="3D3AA098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</w:tcPr>
          <w:p w14:paraId="0D2FB1C7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82E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336C6" w:rsidRPr="00282EF1" w14:paraId="482C50CC" w14:textId="77777777" w:rsidTr="009F136B">
        <w:trPr>
          <w:tblHeader/>
        </w:trPr>
        <w:tc>
          <w:tcPr>
            <w:tcW w:w="1765" w:type="pct"/>
          </w:tcPr>
          <w:p w14:paraId="66EFD2F4" w14:textId="77777777" w:rsidR="001336C6" w:rsidRPr="00282EF1" w:rsidRDefault="001336C6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" w:type="pct"/>
          </w:tcPr>
          <w:p w14:paraId="197CCF9B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1" w:type="pct"/>
          </w:tcPr>
          <w:p w14:paraId="6435358A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6853CCDE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71E74367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5011AFB1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18DFB15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4EE6300A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</w:tcPr>
          <w:p w14:paraId="6FCDE08C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336C6" w:rsidRPr="00282EF1" w14:paraId="49B375B0" w14:textId="77777777" w:rsidTr="009F136B">
        <w:trPr>
          <w:tblHeader/>
        </w:trPr>
        <w:tc>
          <w:tcPr>
            <w:tcW w:w="1765" w:type="pct"/>
          </w:tcPr>
          <w:p w14:paraId="6724785A" w14:textId="77777777" w:rsidR="001336C6" w:rsidRPr="00282EF1" w:rsidRDefault="001336C6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6" w:type="pct"/>
          </w:tcPr>
          <w:p w14:paraId="7D29F127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8" w:type="pct"/>
            <w:gridSpan w:val="7"/>
            <w:shd w:val="clear" w:color="auto" w:fill="auto"/>
          </w:tcPr>
          <w:p w14:paraId="4D156AEA" w14:textId="77777777" w:rsidR="001336C6" w:rsidRPr="00282EF1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82EF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5C59" w:rsidRPr="00282EF1" w14:paraId="2F3971E0" w14:textId="77777777" w:rsidTr="009F136B">
        <w:tc>
          <w:tcPr>
            <w:tcW w:w="1765" w:type="pct"/>
          </w:tcPr>
          <w:p w14:paraId="04B6C33F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6" w:type="pct"/>
          </w:tcPr>
          <w:p w14:paraId="726D0759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5BBFDBC3" w14:textId="381D5533" w:rsidR="000A5C59" w:rsidRPr="00282EF1" w:rsidRDefault="00103301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21,394.41</w:t>
            </w:r>
          </w:p>
        </w:tc>
        <w:tc>
          <w:tcPr>
            <w:tcW w:w="143" w:type="pct"/>
            <w:shd w:val="clear" w:color="auto" w:fill="auto"/>
          </w:tcPr>
          <w:p w14:paraId="6A5EC08C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00DAC9A" w14:textId="09430DE0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17,</w:t>
            </w:r>
            <w:r w:rsidR="002C5164" w:rsidRPr="00282EF1">
              <w:rPr>
                <w:rFonts w:ascii="Angsana New" w:hAnsi="Angsana New"/>
                <w:sz w:val="30"/>
                <w:szCs w:val="30"/>
              </w:rPr>
              <w:t>526</w:t>
            </w:r>
            <w:r w:rsidRPr="00282E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166D9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3" w:type="pct"/>
            <w:shd w:val="clear" w:color="auto" w:fill="auto"/>
          </w:tcPr>
          <w:p w14:paraId="37A35F72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191678B" w14:textId="29B7926A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23DEBC8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6C8B188B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A5C59" w:rsidRPr="00282EF1" w14:paraId="1B67A76D" w14:textId="77777777" w:rsidTr="009F136B">
        <w:tc>
          <w:tcPr>
            <w:tcW w:w="1765" w:type="pct"/>
          </w:tcPr>
          <w:p w14:paraId="49D26F13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</w:p>
        </w:tc>
        <w:tc>
          <w:tcPr>
            <w:tcW w:w="196" w:type="pct"/>
          </w:tcPr>
          <w:p w14:paraId="28FBF76F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65501465" w14:textId="0CA36384" w:rsidR="000A5C59" w:rsidRPr="00282EF1" w:rsidRDefault="000878B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43" w:type="pct"/>
            <w:shd w:val="clear" w:color="auto" w:fill="auto"/>
          </w:tcPr>
          <w:p w14:paraId="4C2B53F0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53FF195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43" w:type="pct"/>
            <w:shd w:val="clear" w:color="auto" w:fill="auto"/>
          </w:tcPr>
          <w:p w14:paraId="7123C156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3BCE2C7" w14:textId="0278B604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0549A61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48B3238D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A5C59" w:rsidRPr="00282EF1" w14:paraId="231E2CBB" w14:textId="77777777" w:rsidTr="009F136B">
        <w:tc>
          <w:tcPr>
            <w:tcW w:w="1765" w:type="pct"/>
          </w:tcPr>
          <w:p w14:paraId="728EC23B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6" w:type="pct"/>
          </w:tcPr>
          <w:p w14:paraId="69BE5621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45FB2434" w14:textId="7092DDA1" w:rsidR="000A5C59" w:rsidRPr="00282EF1" w:rsidRDefault="009D2B3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</w:t>
            </w:r>
            <w:r w:rsidR="00103301">
              <w:rPr>
                <w:rFonts w:ascii="Angsana New" w:hAnsi="Angsana New"/>
                <w:sz w:val="30"/>
                <w:szCs w:val="30"/>
              </w:rPr>
              <w:t>5.87</w:t>
            </w:r>
          </w:p>
        </w:tc>
        <w:tc>
          <w:tcPr>
            <w:tcW w:w="143" w:type="pct"/>
            <w:shd w:val="clear" w:color="auto" w:fill="auto"/>
          </w:tcPr>
          <w:p w14:paraId="4EA8AE2A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82E61D7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2,860.31</w:t>
            </w:r>
          </w:p>
        </w:tc>
        <w:tc>
          <w:tcPr>
            <w:tcW w:w="143" w:type="pct"/>
            <w:shd w:val="clear" w:color="auto" w:fill="auto"/>
          </w:tcPr>
          <w:p w14:paraId="666C541D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4E3C2A9" w14:textId="6BEB7232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0AFBD57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40FF7451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A5C59" w:rsidRPr="00282EF1" w14:paraId="27A2ADAB" w14:textId="77777777" w:rsidTr="009F136B">
        <w:tc>
          <w:tcPr>
            <w:tcW w:w="1765" w:type="pct"/>
          </w:tcPr>
          <w:p w14:paraId="57A6CB96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96" w:type="pct"/>
          </w:tcPr>
          <w:p w14:paraId="34DD2889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2368F0F4" w14:textId="22929896" w:rsidR="000A5C59" w:rsidRPr="00282EF1" w:rsidRDefault="00103301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3,880.73</w:t>
            </w:r>
          </w:p>
        </w:tc>
        <w:tc>
          <w:tcPr>
            <w:tcW w:w="143" w:type="pct"/>
            <w:shd w:val="clear" w:color="auto" w:fill="auto"/>
          </w:tcPr>
          <w:p w14:paraId="0BF08AAC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604ADA5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82EF1">
              <w:rPr>
                <w:rFonts w:ascii="Angsana New" w:hAnsi="Angsana New"/>
                <w:sz w:val="30"/>
                <w:szCs w:val="30"/>
              </w:rPr>
              <w:t>,</w:t>
            </w:r>
            <w:r w:rsidRPr="00282EF1">
              <w:rPr>
                <w:rFonts w:ascii="Angsana New" w:hAnsi="Angsana New"/>
                <w:sz w:val="30"/>
                <w:szCs w:val="30"/>
                <w:cs/>
              </w:rPr>
              <w:t>843.09</w:t>
            </w:r>
          </w:p>
        </w:tc>
        <w:tc>
          <w:tcPr>
            <w:tcW w:w="143" w:type="pct"/>
            <w:shd w:val="clear" w:color="auto" w:fill="auto"/>
          </w:tcPr>
          <w:p w14:paraId="1C865F85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A0B3D37" w14:textId="4288D19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C386742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2ADE279E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A5C59" w:rsidRPr="00282EF1" w14:paraId="312CD694" w14:textId="77777777" w:rsidTr="009F136B">
        <w:tc>
          <w:tcPr>
            <w:tcW w:w="1765" w:type="pct"/>
          </w:tcPr>
          <w:p w14:paraId="26ED47B9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96" w:type="pct"/>
          </w:tcPr>
          <w:p w14:paraId="77E54C6F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32B2426D" w14:textId="4E576575" w:rsidR="000A5C59" w:rsidRPr="00282EF1" w:rsidRDefault="000878B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489.79</w:t>
            </w:r>
          </w:p>
        </w:tc>
        <w:tc>
          <w:tcPr>
            <w:tcW w:w="143" w:type="pct"/>
            <w:shd w:val="clear" w:color="auto" w:fill="auto"/>
          </w:tcPr>
          <w:p w14:paraId="7BAB0C10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BFAB20E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332.82</w:t>
            </w:r>
          </w:p>
        </w:tc>
        <w:tc>
          <w:tcPr>
            <w:tcW w:w="143" w:type="pct"/>
            <w:shd w:val="clear" w:color="auto" w:fill="auto"/>
          </w:tcPr>
          <w:p w14:paraId="0B8DA0D3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35F7B1E" w14:textId="15DD6E24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1031E25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3FA828AA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A5C59" w:rsidRPr="00282EF1" w14:paraId="227BEC96" w14:textId="77777777" w:rsidTr="009F136B">
        <w:tc>
          <w:tcPr>
            <w:tcW w:w="1765" w:type="pct"/>
          </w:tcPr>
          <w:p w14:paraId="2030B6EC" w14:textId="77777777" w:rsidR="000A5C59" w:rsidRPr="00282EF1" w:rsidRDefault="000A5C59" w:rsidP="001656C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" w:type="pct"/>
          </w:tcPr>
          <w:p w14:paraId="07E63655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25BF1001" w14:textId="36D79420" w:rsidR="000A5C59" w:rsidRPr="00282EF1" w:rsidRDefault="00103301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29,530.16</w:t>
            </w:r>
          </w:p>
        </w:tc>
        <w:tc>
          <w:tcPr>
            <w:tcW w:w="143" w:type="pct"/>
            <w:shd w:val="clear" w:color="auto" w:fill="auto"/>
          </w:tcPr>
          <w:p w14:paraId="2DD5C7E3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7D621AEA" w14:textId="513B9269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2C5164" w:rsidRPr="00282EF1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  <w:r w:rsidRPr="00282EF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2C5164" w:rsidRPr="00282EF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166D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37AF7FD7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2C82642" w14:textId="6AD71E36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37092EF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</w:tcPr>
          <w:p w14:paraId="00C1B651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A5C59" w:rsidRPr="00282EF1" w14:paraId="0F14A351" w14:textId="77777777" w:rsidTr="009F136B">
        <w:tc>
          <w:tcPr>
            <w:tcW w:w="1765" w:type="pct"/>
          </w:tcPr>
          <w:p w14:paraId="073001F3" w14:textId="77777777" w:rsidR="000A5C59" w:rsidRPr="00282EF1" w:rsidRDefault="000A5C59" w:rsidP="001656C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82EF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96" w:type="pct"/>
          </w:tcPr>
          <w:p w14:paraId="57C782E2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1BF4F1C1" w14:textId="4A198158" w:rsidR="000A5C59" w:rsidRPr="00282EF1" w:rsidRDefault="000878BB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(68.19)</w:t>
            </w:r>
          </w:p>
        </w:tc>
        <w:tc>
          <w:tcPr>
            <w:tcW w:w="143" w:type="pct"/>
            <w:shd w:val="clear" w:color="auto" w:fill="auto"/>
          </w:tcPr>
          <w:p w14:paraId="1EEB4C96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3E5D74E" w14:textId="77777777" w:rsidR="000A5C59" w:rsidRPr="00282EF1" w:rsidRDefault="000A5C59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(63.70)</w:t>
            </w:r>
          </w:p>
        </w:tc>
        <w:tc>
          <w:tcPr>
            <w:tcW w:w="143" w:type="pct"/>
            <w:shd w:val="clear" w:color="auto" w:fill="auto"/>
          </w:tcPr>
          <w:p w14:paraId="6381A9BE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059D923" w14:textId="59AEF43A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1EBB18A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1A06B9DA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A5C59" w:rsidRPr="00282EF1" w14:paraId="6042DFA5" w14:textId="77777777" w:rsidTr="009F136B">
        <w:tc>
          <w:tcPr>
            <w:tcW w:w="1765" w:type="pct"/>
          </w:tcPr>
          <w:p w14:paraId="25CA0C29" w14:textId="77777777" w:rsidR="000A5C59" w:rsidRPr="00282EF1" w:rsidRDefault="000A5C59" w:rsidP="001656C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6" w:type="pct"/>
          </w:tcPr>
          <w:p w14:paraId="53415399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0E44F" w14:textId="46080B97" w:rsidR="000A5C59" w:rsidRPr="00282EF1" w:rsidRDefault="009D2B3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29,461.97</w:t>
            </w:r>
          </w:p>
        </w:tc>
        <w:tc>
          <w:tcPr>
            <w:tcW w:w="143" w:type="pct"/>
            <w:shd w:val="clear" w:color="auto" w:fill="auto"/>
          </w:tcPr>
          <w:p w14:paraId="4AB3685D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7A46E" w14:textId="659DFD0F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B75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2C5164" w:rsidRPr="00863B75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  <w:r w:rsidRPr="00863B7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2C5164" w:rsidRPr="00863B7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166D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232BF857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2D60E" w14:textId="27DC439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13AB69E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CBBF1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A5C59" w:rsidRPr="00282EF1" w14:paraId="55C4ACD2" w14:textId="77777777" w:rsidTr="009F136B">
        <w:trPr>
          <w:trHeight w:val="192"/>
        </w:trPr>
        <w:tc>
          <w:tcPr>
            <w:tcW w:w="1765" w:type="pct"/>
          </w:tcPr>
          <w:p w14:paraId="008AA7A5" w14:textId="77777777" w:rsidR="000A5C59" w:rsidRPr="00282EF1" w:rsidRDefault="000A5C59" w:rsidP="001656CB">
            <w:pPr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" w:type="pct"/>
          </w:tcPr>
          <w:p w14:paraId="624E0B3A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</w:tcPr>
          <w:p w14:paraId="6711A94E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14:paraId="2B98F698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2638F638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14:paraId="724A8361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F9F138E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14:paraId="04BDF70C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06BB2D47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0A5C59" w:rsidRPr="00282EF1" w14:paraId="2ED00A8E" w14:textId="77777777" w:rsidTr="009F136B">
        <w:tc>
          <w:tcPr>
            <w:tcW w:w="1765" w:type="pct"/>
          </w:tcPr>
          <w:p w14:paraId="7526DEAF" w14:textId="77777777" w:rsidR="000A5C59" w:rsidRPr="00282EF1" w:rsidRDefault="000A5C59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6F39DD14" w14:textId="77777777" w:rsidR="000A5C59" w:rsidRPr="00282EF1" w:rsidRDefault="000A5C59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82EF1">
              <w:rPr>
                <w:rFonts w:ascii="Angsana New" w:hAnsi="Angsana New"/>
                <w:sz w:val="30"/>
                <w:szCs w:val="30"/>
                <w:cs/>
              </w:rPr>
              <w:t>ของต้นทุนงานก่อสร้างระหว่างงวด</w:t>
            </w:r>
          </w:p>
        </w:tc>
        <w:tc>
          <w:tcPr>
            <w:tcW w:w="196" w:type="pct"/>
          </w:tcPr>
          <w:p w14:paraId="19E32BB3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102701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double" w:sz="4" w:space="0" w:color="auto"/>
            </w:tcBorders>
          </w:tcPr>
          <w:p w14:paraId="084073FF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B514F2" w14:textId="7DAA3AF3" w:rsidR="00602E9A" w:rsidRPr="00282EF1" w:rsidRDefault="009D2B3B" w:rsidP="00B5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325.36</w:t>
            </w:r>
          </w:p>
        </w:tc>
        <w:tc>
          <w:tcPr>
            <w:tcW w:w="143" w:type="pct"/>
          </w:tcPr>
          <w:p w14:paraId="3EF181F9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52140340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CD8743" w14:textId="21916628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155.33</w:t>
            </w:r>
          </w:p>
        </w:tc>
        <w:tc>
          <w:tcPr>
            <w:tcW w:w="143" w:type="pct"/>
          </w:tcPr>
          <w:p w14:paraId="3BCB0D73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4819CE9F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77CFD522" w14:textId="211890A4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B3069D1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B58697F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59D3D645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A5C59" w:rsidRPr="00282EF1" w14:paraId="3895251B" w14:textId="77777777" w:rsidTr="009F136B">
        <w:tc>
          <w:tcPr>
            <w:tcW w:w="1765" w:type="pct"/>
          </w:tcPr>
          <w:p w14:paraId="7E31BC3A" w14:textId="77777777" w:rsidR="000A5C59" w:rsidRPr="00282EF1" w:rsidRDefault="000A5C59" w:rsidP="001656CB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196" w:type="pct"/>
          </w:tcPr>
          <w:p w14:paraId="550F0AAF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</w:tcPr>
          <w:p w14:paraId="3D19C11A" w14:textId="628A2ACA" w:rsidR="000A5C59" w:rsidRPr="00282EF1" w:rsidRDefault="00584200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2.761-</w:t>
            </w:r>
          </w:p>
        </w:tc>
        <w:tc>
          <w:tcPr>
            <w:tcW w:w="143" w:type="pct"/>
          </w:tcPr>
          <w:p w14:paraId="2011E102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68F1C60B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90" w:right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3.022-</w:t>
            </w:r>
          </w:p>
        </w:tc>
        <w:tc>
          <w:tcPr>
            <w:tcW w:w="143" w:type="pct"/>
          </w:tcPr>
          <w:p w14:paraId="1E47764E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6924DCD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5BF858B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3F72F7B1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C59" w:rsidRPr="00282EF1" w14:paraId="583476D3" w14:textId="77777777" w:rsidTr="009F136B">
        <w:tc>
          <w:tcPr>
            <w:tcW w:w="1765" w:type="pct"/>
          </w:tcPr>
          <w:p w14:paraId="4CBD548D" w14:textId="77777777" w:rsidR="000A5C59" w:rsidRPr="00282EF1" w:rsidRDefault="000A5C59" w:rsidP="001656CB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2EF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282E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6" w:type="pct"/>
          </w:tcPr>
          <w:p w14:paraId="1661739A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double" w:sz="4" w:space="0" w:color="auto"/>
            </w:tcBorders>
          </w:tcPr>
          <w:p w14:paraId="339C8E46" w14:textId="08A53C83" w:rsidR="000A5C59" w:rsidRPr="00282EF1" w:rsidRDefault="00584200" w:rsidP="00BD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4.525</w:t>
            </w:r>
          </w:p>
        </w:tc>
        <w:tc>
          <w:tcPr>
            <w:tcW w:w="143" w:type="pct"/>
          </w:tcPr>
          <w:p w14:paraId="180AD72B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72ED47E3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3.288</w:t>
            </w:r>
          </w:p>
        </w:tc>
        <w:tc>
          <w:tcPr>
            <w:tcW w:w="143" w:type="pct"/>
          </w:tcPr>
          <w:p w14:paraId="13EBC34F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6B05A48" w14:textId="4671A61D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8458EB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5E540443" w14:textId="77777777" w:rsidR="000A5C59" w:rsidRPr="00282EF1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bookmarkEnd w:id="2"/>
    </w:tbl>
    <w:p w14:paraId="2AA82681" w14:textId="77777777" w:rsidR="00AB6DD2" w:rsidRPr="00B516BA" w:rsidRDefault="00AB6DD2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8"/>
          <w:szCs w:val="28"/>
        </w:rPr>
      </w:pPr>
    </w:p>
    <w:p w14:paraId="1AD8EC46" w14:textId="69F201C3" w:rsidR="00723B21" w:rsidRPr="00282EF1" w:rsidRDefault="00723B21" w:rsidP="0016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</w:pPr>
      <w:r w:rsidRPr="00282EF1">
        <w:rPr>
          <w:rFonts w:ascii="Angsana New" w:hAnsi="Angsana New"/>
          <w:sz w:val="30"/>
          <w:szCs w:val="30"/>
          <w:cs/>
        </w:rPr>
        <w:t>โครงการอสังหาริมทรัพย์ระหว่างพัฒนา ประกอบด้วย บ้านเดี่ยว บ้านแฝด ทาวน์เฮ้าส์</w:t>
      </w:r>
      <w:r w:rsidRPr="00282EF1">
        <w:rPr>
          <w:rFonts w:ascii="Angsana New" w:hAnsi="Angsana New"/>
          <w:sz w:val="30"/>
          <w:szCs w:val="30"/>
        </w:rPr>
        <w:t xml:space="preserve"> 2 </w:t>
      </w:r>
      <w:r w:rsidRPr="00282EF1">
        <w:rPr>
          <w:rFonts w:ascii="Angsana New" w:hAnsi="Angsana New"/>
          <w:sz w:val="30"/>
          <w:szCs w:val="30"/>
          <w:cs/>
        </w:rPr>
        <w:t xml:space="preserve">ชั้น ทาวน์เฮ้าส์ </w:t>
      </w:r>
      <w:r w:rsidRPr="00282EF1">
        <w:rPr>
          <w:rFonts w:ascii="Angsana New" w:hAnsi="Angsana New"/>
          <w:sz w:val="30"/>
          <w:szCs w:val="30"/>
        </w:rPr>
        <w:t xml:space="preserve">3 </w:t>
      </w:r>
      <w:r w:rsidR="008C1A83" w:rsidRPr="00282EF1">
        <w:rPr>
          <w:rFonts w:ascii="Angsana New" w:hAnsi="Angsana New"/>
          <w:sz w:val="30"/>
          <w:szCs w:val="30"/>
          <w:cs/>
        </w:rPr>
        <w:t>ชั้น อาคารพาณิชย์ และห้องชุดซึ่ง</w:t>
      </w:r>
      <w:r w:rsidR="00772125" w:rsidRPr="00282EF1">
        <w:rPr>
          <w:rFonts w:ascii="Angsana New" w:hAnsi="Angsana New"/>
          <w:sz w:val="30"/>
          <w:szCs w:val="30"/>
          <w:cs/>
        </w:rPr>
        <w:t>เป็นโครงการ</w:t>
      </w:r>
      <w:r w:rsidR="008C1A83" w:rsidRPr="00282EF1">
        <w:rPr>
          <w:rFonts w:ascii="Angsana New" w:hAnsi="Angsana New"/>
          <w:sz w:val="30"/>
          <w:szCs w:val="30"/>
          <w:cs/>
        </w:rPr>
        <w:t>บ้าน</w:t>
      </w:r>
      <w:r w:rsidR="00772125" w:rsidRPr="00282EF1">
        <w:rPr>
          <w:rFonts w:ascii="Angsana New" w:hAnsi="Angsana New"/>
          <w:sz w:val="30"/>
          <w:szCs w:val="30"/>
          <w:cs/>
        </w:rPr>
        <w:t>ที่</w:t>
      </w:r>
      <w:r w:rsidR="008C1A83" w:rsidRPr="00282EF1">
        <w:rPr>
          <w:rFonts w:ascii="Angsana New" w:hAnsi="Angsana New"/>
          <w:sz w:val="30"/>
          <w:szCs w:val="30"/>
          <w:cs/>
        </w:rPr>
        <w:t>ดำเนินการและเริ่มขายแล้ว</w:t>
      </w:r>
      <w:r w:rsidR="008C1A83" w:rsidRPr="00C275C5">
        <w:rPr>
          <w:rFonts w:ascii="Angsana New" w:hAnsi="Angsana New"/>
          <w:sz w:val="30"/>
          <w:szCs w:val="30"/>
          <w:cs/>
        </w:rPr>
        <w:t xml:space="preserve">รวม </w:t>
      </w:r>
      <w:r w:rsidR="00D66A35" w:rsidRPr="00C275C5">
        <w:rPr>
          <w:rFonts w:ascii="Angsana New" w:hAnsi="Angsana New"/>
          <w:sz w:val="30"/>
          <w:szCs w:val="30"/>
        </w:rPr>
        <w:t>4</w:t>
      </w:r>
      <w:r w:rsidR="004212D5">
        <w:rPr>
          <w:rFonts w:ascii="Angsana New" w:hAnsi="Angsana New"/>
          <w:sz w:val="30"/>
          <w:szCs w:val="30"/>
        </w:rPr>
        <w:t>7</w:t>
      </w:r>
      <w:r w:rsidRPr="00C275C5">
        <w:rPr>
          <w:rFonts w:ascii="Angsana New" w:hAnsi="Angsana New"/>
          <w:sz w:val="30"/>
          <w:szCs w:val="30"/>
        </w:rPr>
        <w:t xml:space="preserve"> </w:t>
      </w:r>
      <w:r w:rsidRPr="00C275C5">
        <w:rPr>
          <w:rFonts w:ascii="Angsana New" w:hAnsi="Angsana New"/>
          <w:sz w:val="30"/>
          <w:szCs w:val="30"/>
          <w:cs/>
        </w:rPr>
        <w:t>โครงการ</w:t>
      </w:r>
      <w:r w:rsidR="008C1A83" w:rsidRPr="00282EF1">
        <w:rPr>
          <w:rFonts w:ascii="Angsana New" w:hAnsi="Angsana New"/>
          <w:sz w:val="30"/>
          <w:szCs w:val="30"/>
        </w:rPr>
        <w:t xml:space="preserve"> </w:t>
      </w:r>
      <w:r w:rsidR="008C1A83" w:rsidRPr="00282EF1">
        <w:rPr>
          <w:rFonts w:ascii="Angsana New" w:hAnsi="Angsana New"/>
          <w:sz w:val="30"/>
          <w:szCs w:val="30"/>
          <w:cs/>
        </w:rPr>
        <w:t>และ</w:t>
      </w:r>
      <w:r w:rsidR="000D4435" w:rsidRPr="00282EF1">
        <w:rPr>
          <w:rFonts w:ascii="Angsana New" w:hAnsi="Angsana New"/>
          <w:sz w:val="30"/>
          <w:szCs w:val="30"/>
          <w:cs/>
        </w:rPr>
        <w:t>ส่วนหนึ่ง</w:t>
      </w:r>
      <w:r w:rsidR="008C1A83" w:rsidRPr="00282EF1">
        <w:rPr>
          <w:rFonts w:ascii="Angsana New" w:hAnsi="Angsana New"/>
          <w:sz w:val="30"/>
          <w:szCs w:val="30"/>
          <w:cs/>
        </w:rPr>
        <w:t>เป็นโครงการที่อ</w:t>
      </w:r>
      <w:r w:rsidRPr="00282EF1">
        <w:rPr>
          <w:rFonts w:ascii="Angsana New" w:hAnsi="Angsana New"/>
          <w:sz w:val="30"/>
          <w:szCs w:val="30"/>
          <w:cs/>
        </w:rPr>
        <w:t>ยู่</w:t>
      </w:r>
      <w:r w:rsidR="008C1A83" w:rsidRPr="00282EF1">
        <w:rPr>
          <w:rFonts w:ascii="Angsana New" w:hAnsi="Angsana New"/>
          <w:sz w:val="30"/>
          <w:szCs w:val="30"/>
          <w:cs/>
        </w:rPr>
        <w:t>ในระหว่างการ</w:t>
      </w:r>
      <w:r w:rsidRPr="00282EF1">
        <w:rPr>
          <w:rFonts w:ascii="Angsana New" w:hAnsi="Angsana New"/>
          <w:sz w:val="30"/>
          <w:szCs w:val="30"/>
          <w:cs/>
        </w:rPr>
        <w:t xml:space="preserve">พัฒนา </w:t>
      </w:r>
    </w:p>
    <w:p w14:paraId="0EED0795" w14:textId="77777777" w:rsidR="007A7828" w:rsidRPr="00B516BA" w:rsidRDefault="007A7828" w:rsidP="0013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8"/>
          <w:szCs w:val="28"/>
        </w:rPr>
      </w:pPr>
    </w:p>
    <w:p w14:paraId="3648A3EA" w14:textId="77777777" w:rsidR="00B90D77" w:rsidRPr="00282EF1" w:rsidRDefault="00C4573E" w:rsidP="0016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2EF1">
        <w:rPr>
          <w:rFonts w:ascii="Angsana New" w:hAnsi="Angsana New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1BC5181C" w14:textId="77777777" w:rsidR="00B90D77" w:rsidRPr="00B516BA" w:rsidRDefault="00B90D77" w:rsidP="0013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8"/>
          <w:szCs w:val="28"/>
        </w:rPr>
      </w:pPr>
    </w:p>
    <w:p w14:paraId="733AA450" w14:textId="77777777" w:rsidR="00FB76E7" w:rsidRPr="00EF3608" w:rsidRDefault="00FB76E7" w:rsidP="0016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3"/>
        <w:jc w:val="thaiDistribute"/>
        <w:rPr>
          <w:rFonts w:ascii="Angsana New" w:hAnsi="Angsana New"/>
          <w:spacing w:val="-4"/>
          <w:sz w:val="30"/>
          <w:szCs w:val="30"/>
        </w:rPr>
      </w:pPr>
      <w:r w:rsidRPr="00282EF1">
        <w:rPr>
          <w:rFonts w:ascii="Angsana New" w:hAnsi="Angsana New"/>
          <w:sz w:val="30"/>
          <w:szCs w:val="30"/>
          <w:cs/>
        </w:rPr>
        <w:t>บริษัทย่อย</w:t>
      </w:r>
      <w:r w:rsidR="00C1477C" w:rsidRPr="00282EF1">
        <w:rPr>
          <w:rFonts w:ascii="Angsana New" w:hAnsi="Angsana New"/>
          <w:sz w:val="30"/>
          <w:szCs w:val="30"/>
          <w:cs/>
        </w:rPr>
        <w:t>ของบริษัท</w:t>
      </w:r>
      <w:r w:rsidRPr="00282EF1">
        <w:rPr>
          <w:rFonts w:ascii="Angsana New" w:hAnsi="Angsana New"/>
          <w:sz w:val="30"/>
          <w:szCs w:val="30"/>
          <w:cs/>
        </w:rPr>
        <w:t>ได้นำที่ดินพร้อมสิ่งปลูกสร้างส่วนใหญ่</w:t>
      </w:r>
      <w:r w:rsidR="001C4418" w:rsidRPr="00282EF1">
        <w:rPr>
          <w:rFonts w:ascii="Angsana New" w:hAnsi="Angsana New"/>
          <w:sz w:val="30"/>
          <w:szCs w:val="30"/>
          <w:cs/>
        </w:rPr>
        <w:t>และสิ่งปลูกสร้างที่</w:t>
      </w:r>
      <w:r w:rsidR="001C4418" w:rsidRPr="00EF3608">
        <w:rPr>
          <w:rFonts w:ascii="Angsana New" w:hAnsi="Angsana New"/>
          <w:sz w:val="30"/>
          <w:szCs w:val="30"/>
          <w:cs/>
        </w:rPr>
        <w:t>มีในภายหน้า</w:t>
      </w:r>
      <w:r w:rsidRPr="00EF3608">
        <w:rPr>
          <w:rFonts w:ascii="Angsana New" w:hAnsi="Angsana New"/>
          <w:sz w:val="30"/>
          <w:szCs w:val="30"/>
          <w:cs/>
        </w:rPr>
        <w:t>ไปจดจำนองเพื่อใช้</w:t>
      </w:r>
      <w:r w:rsidRPr="00EF3608">
        <w:rPr>
          <w:rFonts w:ascii="Angsana New" w:hAnsi="Angsana New"/>
          <w:spacing w:val="-4"/>
          <w:sz w:val="30"/>
          <w:szCs w:val="30"/>
          <w:cs/>
        </w:rPr>
        <w:t>เป็นหลักประกันเงินเบิกเกินบัญชีธนาคาร</w:t>
      </w:r>
      <w:r w:rsidR="0062722F" w:rsidRPr="00EF360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pacing w:val="-4"/>
          <w:sz w:val="30"/>
          <w:szCs w:val="30"/>
          <w:cs/>
        </w:rPr>
        <w:t>เงินกู้ยืมจากสถาบันการเงิน</w:t>
      </w:r>
      <w:r w:rsidR="0062722F" w:rsidRPr="00EF3608">
        <w:rPr>
          <w:rFonts w:ascii="Angsana New" w:hAnsi="Angsana New"/>
          <w:spacing w:val="-4"/>
          <w:sz w:val="30"/>
          <w:szCs w:val="30"/>
          <w:cs/>
        </w:rPr>
        <w:t xml:space="preserve"> และการอาวัลตั๋วเงินจ่ายเพื่อการซื้อที่ดิน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ของบริษัทย่อย (ดูหมายเหตุข้อ </w:t>
      </w:r>
      <w:r w:rsidR="006345F1" w:rsidRPr="00EF3608">
        <w:rPr>
          <w:rFonts w:ascii="Angsana New" w:hAnsi="Angsana New"/>
          <w:spacing w:val="-4"/>
          <w:sz w:val="30"/>
          <w:szCs w:val="30"/>
        </w:rPr>
        <w:t>11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) </w:t>
      </w:r>
    </w:p>
    <w:p w14:paraId="2BBE8F78" w14:textId="77777777" w:rsidR="00C11CB2" w:rsidRPr="00EF3608" w:rsidRDefault="00C11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14:paraId="1EE66DAE" w14:textId="77777777" w:rsidR="001336C6" w:rsidRPr="00EF3608" w:rsidRDefault="001336C6" w:rsidP="0032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5A1B85B" w14:textId="2EEF3092" w:rsidR="00B943F3" w:rsidRPr="00EF3608" w:rsidRDefault="00B943F3" w:rsidP="009A0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p w14:paraId="5DD7197D" w14:textId="77777777" w:rsidR="007E7E87" w:rsidRPr="00EF3608" w:rsidRDefault="007E7E87" w:rsidP="007E7E87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  <w:sectPr w:rsidR="007E7E87" w:rsidRPr="00EF3608" w:rsidSect="00C94658">
          <w:headerReference w:type="default" r:id="rId8"/>
          <w:footerReference w:type="default" r:id="rId9"/>
          <w:pgSz w:w="11907" w:h="16840" w:code="9"/>
          <w:pgMar w:top="691" w:right="1152" w:bottom="720" w:left="1152" w:header="720" w:footer="504" w:gutter="0"/>
          <w:pgNumType w:start="17"/>
          <w:cols w:space="708"/>
          <w:docGrid w:linePitch="360"/>
        </w:sectPr>
      </w:pPr>
    </w:p>
    <w:p w14:paraId="47C035FA" w14:textId="2435B4DC" w:rsidR="008D7CBC" w:rsidRPr="009A0C1F" w:rsidRDefault="008D7CBC" w:rsidP="009A0C1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9A0C1F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3CA84E72" w14:textId="77777777" w:rsidR="008D7CBC" w:rsidRPr="00C275C5" w:rsidRDefault="008D7CBC" w:rsidP="0032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1FF9A6F4" w14:textId="0FF149BD" w:rsidR="00FD1DC3" w:rsidRPr="00EF3608" w:rsidRDefault="00FD1DC3" w:rsidP="0032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เงินลงทุน</w:t>
      </w:r>
      <w:r w:rsidR="005072B0" w:rsidRPr="00EF3608">
        <w:rPr>
          <w:rFonts w:ascii="Angsana New" w:hAnsi="Angsana New"/>
          <w:sz w:val="30"/>
          <w:szCs w:val="30"/>
          <w:cs/>
        </w:rPr>
        <w:t>ในบริษัทร่วม</w:t>
      </w:r>
      <w:r w:rsidR="00F45591" w:rsidRPr="00EF3608">
        <w:rPr>
          <w:rFonts w:ascii="Angsana New" w:hAnsi="Angsana New"/>
          <w:sz w:val="30"/>
          <w:szCs w:val="30"/>
          <w:cs/>
        </w:rPr>
        <w:t>และการร่วมค้า</w:t>
      </w:r>
      <w:r w:rsidRPr="00EF3608">
        <w:rPr>
          <w:rFonts w:ascii="Angsana New" w:hAnsi="Angsana New"/>
          <w:sz w:val="30"/>
          <w:szCs w:val="30"/>
          <w:cs/>
        </w:rPr>
        <w:t xml:space="preserve"> วันที่ </w:t>
      </w:r>
      <w:r w:rsidR="001336C6" w:rsidRPr="00EF3608">
        <w:rPr>
          <w:rFonts w:ascii="Angsana New" w:hAnsi="Angsana New"/>
          <w:sz w:val="30"/>
          <w:szCs w:val="30"/>
          <w:cs/>
        </w:rPr>
        <w:t>30 มิถุนายน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 </w:t>
      </w:r>
      <w:r w:rsidR="002A2B6E" w:rsidRPr="00EF3608">
        <w:rPr>
          <w:rFonts w:ascii="Angsana New" w:hAnsi="Angsana New"/>
          <w:sz w:val="30"/>
          <w:szCs w:val="30"/>
        </w:rPr>
        <w:t>2</w:t>
      </w:r>
      <w:r w:rsidR="007C1EEB" w:rsidRPr="00EF3608">
        <w:rPr>
          <w:rFonts w:ascii="Angsana New" w:hAnsi="Angsana New"/>
          <w:sz w:val="30"/>
          <w:szCs w:val="30"/>
        </w:rPr>
        <w:t>5</w:t>
      </w:r>
      <w:r w:rsidR="007C1EEB" w:rsidRPr="00EF3608">
        <w:rPr>
          <w:rFonts w:ascii="Angsana New" w:hAnsi="Angsana New"/>
          <w:sz w:val="30"/>
          <w:szCs w:val="30"/>
          <w:cs/>
        </w:rPr>
        <w:t>6</w:t>
      </w:r>
      <w:r w:rsidR="0066770C" w:rsidRPr="00EF3608">
        <w:rPr>
          <w:rFonts w:ascii="Angsana New" w:hAnsi="Angsana New"/>
          <w:sz w:val="30"/>
          <w:szCs w:val="30"/>
        </w:rPr>
        <w:t xml:space="preserve">2 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และ </w:t>
      </w:r>
      <w:r w:rsidR="00FF1B20" w:rsidRPr="00EF3608">
        <w:rPr>
          <w:rFonts w:ascii="Angsana New" w:hAnsi="Angsana New"/>
          <w:sz w:val="30"/>
          <w:szCs w:val="30"/>
        </w:rPr>
        <w:t xml:space="preserve">30 </w:t>
      </w:r>
      <w:r w:rsidR="00FF1B20" w:rsidRPr="00EF3608">
        <w:rPr>
          <w:rFonts w:ascii="Angsana New" w:hAnsi="Angsana New"/>
          <w:sz w:val="30"/>
          <w:szCs w:val="30"/>
          <w:cs/>
        </w:rPr>
        <w:t xml:space="preserve">กันยายน </w:t>
      </w:r>
      <w:r w:rsidR="007C1EEB" w:rsidRPr="00EF3608">
        <w:rPr>
          <w:rFonts w:ascii="Angsana New" w:hAnsi="Angsana New"/>
          <w:sz w:val="30"/>
          <w:szCs w:val="30"/>
        </w:rPr>
        <w:t>256</w:t>
      </w:r>
      <w:r w:rsidR="0066770C" w:rsidRPr="00EF3608">
        <w:rPr>
          <w:rFonts w:ascii="Angsana New" w:hAnsi="Angsana New"/>
          <w:sz w:val="30"/>
          <w:szCs w:val="30"/>
        </w:rPr>
        <w:t>1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537D0" w:rsidRPr="00EF3608">
        <w:rPr>
          <w:rFonts w:ascii="Angsana New" w:hAnsi="Angsana New"/>
          <w:sz w:val="30"/>
          <w:szCs w:val="30"/>
          <w:cs/>
        </w:rPr>
        <w:t>สำหรับ</w:t>
      </w:r>
      <w:r w:rsidR="00B30A3D" w:rsidRPr="00EF3608">
        <w:rPr>
          <w:rFonts w:ascii="Angsana New" w:hAnsi="Angsana New"/>
          <w:sz w:val="30"/>
          <w:szCs w:val="30"/>
          <w:cs/>
        </w:rPr>
        <w:t>งวด</w:t>
      </w:r>
      <w:r w:rsidR="008D7CBC" w:rsidRPr="00EF3608">
        <w:rPr>
          <w:rFonts w:ascii="Angsana New" w:hAnsi="Angsana New"/>
          <w:sz w:val="30"/>
          <w:szCs w:val="30"/>
          <w:cs/>
        </w:rPr>
        <w:t>เก้า</w:t>
      </w:r>
      <w:r w:rsidR="00B30A3D" w:rsidRPr="00EF3608">
        <w:rPr>
          <w:rFonts w:ascii="Angsana New" w:hAnsi="Angsana New"/>
          <w:sz w:val="30"/>
          <w:szCs w:val="30"/>
          <w:cs/>
        </w:rPr>
        <w:t>เดือน</w:t>
      </w:r>
      <w:r w:rsidR="009421E1" w:rsidRPr="00EF36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F61B4" w:rsidRPr="00EF3608">
        <w:rPr>
          <w:rFonts w:ascii="Angsana New" w:hAnsi="Angsana New"/>
          <w:sz w:val="30"/>
          <w:szCs w:val="30"/>
        </w:rPr>
        <w:t>3</w:t>
      </w:r>
      <w:r w:rsidR="00DA5135" w:rsidRPr="00EF3608">
        <w:rPr>
          <w:rFonts w:ascii="Angsana New" w:hAnsi="Angsana New"/>
          <w:sz w:val="30"/>
          <w:szCs w:val="30"/>
        </w:rPr>
        <w:t>0</w:t>
      </w:r>
      <w:r w:rsidR="009421E1" w:rsidRPr="00EF3608">
        <w:rPr>
          <w:rFonts w:ascii="Angsana New" w:hAnsi="Angsana New"/>
          <w:sz w:val="30"/>
          <w:szCs w:val="30"/>
        </w:rPr>
        <w:t xml:space="preserve"> </w:t>
      </w:r>
      <w:r w:rsidR="00DA5135" w:rsidRPr="00EF3608">
        <w:rPr>
          <w:rFonts w:ascii="Angsana New" w:hAnsi="Angsana New"/>
          <w:sz w:val="30"/>
          <w:szCs w:val="30"/>
          <w:cs/>
        </w:rPr>
        <w:t>มิถุนายน</w:t>
      </w:r>
      <w:r w:rsidR="00DA5135"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4786B09D" w14:textId="77777777" w:rsidR="005931F8" w:rsidRPr="00EF3608" w:rsidRDefault="005931F8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4883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2581"/>
        <w:gridCol w:w="454"/>
        <w:gridCol w:w="1800"/>
        <w:gridCol w:w="643"/>
        <w:gridCol w:w="258"/>
        <w:gridCol w:w="651"/>
        <w:gridCol w:w="258"/>
        <w:gridCol w:w="724"/>
        <w:gridCol w:w="266"/>
        <w:gridCol w:w="735"/>
        <w:gridCol w:w="258"/>
        <w:gridCol w:w="718"/>
        <w:gridCol w:w="237"/>
        <w:gridCol w:w="758"/>
        <w:gridCol w:w="14"/>
        <w:gridCol w:w="232"/>
        <w:gridCol w:w="9"/>
        <w:gridCol w:w="750"/>
        <w:gridCol w:w="269"/>
        <w:gridCol w:w="712"/>
        <w:gridCol w:w="266"/>
        <w:gridCol w:w="810"/>
        <w:gridCol w:w="278"/>
        <w:gridCol w:w="790"/>
      </w:tblGrid>
      <w:tr w:rsidR="00CC0096" w:rsidRPr="00EF3608" w14:paraId="7137A1D9" w14:textId="77777777" w:rsidTr="00CC0096">
        <w:tc>
          <w:tcPr>
            <w:tcW w:w="892" w:type="pct"/>
          </w:tcPr>
          <w:p w14:paraId="153245F0" w14:textId="77777777" w:rsidR="005931F8" w:rsidRPr="00EF3608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" w:type="pct"/>
          </w:tcPr>
          <w:p w14:paraId="44B1C5EE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2" w:type="pct"/>
          </w:tcPr>
          <w:p w14:paraId="730308B6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30" w:type="pct"/>
            <w:gridSpan w:val="21"/>
          </w:tcPr>
          <w:p w14:paraId="5672125F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C0096" w:rsidRPr="00EF3608" w14:paraId="1E62BE4E" w14:textId="77777777" w:rsidTr="00CC0096">
        <w:tc>
          <w:tcPr>
            <w:tcW w:w="892" w:type="pct"/>
          </w:tcPr>
          <w:p w14:paraId="7E48EBC7" w14:textId="77777777" w:rsidR="005931F8" w:rsidRPr="00EF3608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" w:type="pct"/>
          </w:tcPr>
          <w:p w14:paraId="4E8A2B80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5B3B13B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22" w:type="pct"/>
            <w:vAlign w:val="bottom"/>
          </w:tcPr>
          <w:p w14:paraId="79A2F534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A5C4BF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36" w:type="pct"/>
            <w:gridSpan w:val="3"/>
            <w:vAlign w:val="bottom"/>
          </w:tcPr>
          <w:p w14:paraId="2179D324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89" w:type="pct"/>
            <w:vAlign w:val="bottom"/>
          </w:tcPr>
          <w:p w14:paraId="59A5DA60" w14:textId="77777777" w:rsidR="005931F8" w:rsidRPr="00EF3608" w:rsidRDefault="005931F8" w:rsidP="00A934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hanging="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96" w:type="pct"/>
            <w:gridSpan w:val="3"/>
            <w:vAlign w:val="bottom"/>
          </w:tcPr>
          <w:p w14:paraId="4AB78DF5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ECDDE38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89" w:type="pct"/>
            <w:vAlign w:val="bottom"/>
          </w:tcPr>
          <w:p w14:paraId="3AD311F7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4E6501E1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05E3B7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5" w:type="pct"/>
            <w:gridSpan w:val="2"/>
            <w:vAlign w:val="bottom"/>
          </w:tcPr>
          <w:p w14:paraId="40FDA831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gridSpan w:val="4"/>
            <w:shd w:val="clear" w:color="auto" w:fill="auto"/>
            <w:vAlign w:val="bottom"/>
          </w:tcPr>
          <w:p w14:paraId="5E2A28EE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12711718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92" w:type="pct"/>
          </w:tcPr>
          <w:p w14:paraId="178FA506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pct"/>
            <w:gridSpan w:val="3"/>
          </w:tcPr>
          <w:p w14:paraId="7CBA9E95" w14:textId="77777777" w:rsidR="005931F8" w:rsidRPr="00EF3608" w:rsidRDefault="005931F8" w:rsidP="0022768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6345F1"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  <w:r w:rsidR="006345F1"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br/>
            </w:r>
            <w:r w:rsidR="00FA751B"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เก้า</w:t>
            </w:r>
            <w:r w:rsidR="006345F1"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CC0096" w:rsidRPr="00EF3608" w14:paraId="227850EF" w14:textId="77777777" w:rsidTr="00CC0096">
        <w:trPr>
          <w:trHeight w:val="335"/>
        </w:trPr>
        <w:tc>
          <w:tcPr>
            <w:tcW w:w="892" w:type="pct"/>
          </w:tcPr>
          <w:p w14:paraId="4D2B79B2" w14:textId="77777777" w:rsidR="001336C6" w:rsidRPr="00EF3608" w:rsidRDefault="001336C6" w:rsidP="001336C6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17E886D2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2" w:type="pct"/>
          </w:tcPr>
          <w:p w14:paraId="4E88E202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745337A5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89" w:type="pct"/>
          </w:tcPr>
          <w:p w14:paraId="378ABBBD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605112CE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89" w:type="pct"/>
          </w:tcPr>
          <w:p w14:paraId="214B5E2D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pct"/>
          </w:tcPr>
          <w:p w14:paraId="6368A90E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2" w:type="pct"/>
          </w:tcPr>
          <w:p w14:paraId="412A6D94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13BAAB66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89" w:type="pct"/>
          </w:tcPr>
          <w:p w14:paraId="7B4E195B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</w:tcPr>
          <w:p w14:paraId="7E2FA5D3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82" w:type="pct"/>
          </w:tcPr>
          <w:p w14:paraId="04F993E8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75ABCF52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85" w:type="pct"/>
            <w:gridSpan w:val="2"/>
          </w:tcPr>
          <w:p w14:paraId="5B3D64CA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5D5077B7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3" w:type="pct"/>
            <w:shd w:val="clear" w:color="auto" w:fill="auto"/>
          </w:tcPr>
          <w:p w14:paraId="730D9B9E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6C17EB11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2" w:type="pct"/>
          </w:tcPr>
          <w:p w14:paraId="6CA1CFF4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0" w:type="pct"/>
          </w:tcPr>
          <w:p w14:paraId="16B3A952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6" w:type="pct"/>
          </w:tcPr>
          <w:p w14:paraId="05737500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395C3C0B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</w:tr>
      <w:tr w:rsidR="00CC0096" w:rsidRPr="00EF3608" w14:paraId="02EE3737" w14:textId="77777777" w:rsidTr="00CC0096">
        <w:tc>
          <w:tcPr>
            <w:tcW w:w="892" w:type="pct"/>
          </w:tcPr>
          <w:p w14:paraId="7CC5999E" w14:textId="77777777" w:rsidR="001336C6" w:rsidRPr="00EF3608" w:rsidRDefault="001336C6" w:rsidP="001336C6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43A33676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pct"/>
          </w:tcPr>
          <w:p w14:paraId="676D34A4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6389675F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9" w:type="pct"/>
          </w:tcPr>
          <w:p w14:paraId="294F81A7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5" w:type="pct"/>
          </w:tcPr>
          <w:p w14:paraId="6A2DAAD9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89" w:type="pct"/>
          </w:tcPr>
          <w:p w14:paraId="75003619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pct"/>
          </w:tcPr>
          <w:p w14:paraId="2428532C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2" w:type="pct"/>
          </w:tcPr>
          <w:p w14:paraId="3A0B7CA7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" w:type="pct"/>
          </w:tcPr>
          <w:p w14:paraId="65B9D8F3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89" w:type="pct"/>
          </w:tcPr>
          <w:p w14:paraId="25C4CAA8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8" w:type="pct"/>
          </w:tcPr>
          <w:p w14:paraId="099F437C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2" w:type="pct"/>
          </w:tcPr>
          <w:p w14:paraId="3DECA538" w14:textId="77777777" w:rsidR="001336C6" w:rsidRPr="00EF3608" w:rsidRDefault="001336C6" w:rsidP="001336C6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67" w:type="pct"/>
            <w:gridSpan w:val="2"/>
          </w:tcPr>
          <w:p w14:paraId="3A8B1F86" w14:textId="77777777" w:rsidR="001336C6" w:rsidRPr="00EF3608" w:rsidRDefault="001336C6" w:rsidP="001336C6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83" w:type="pct"/>
            <w:gridSpan w:val="2"/>
          </w:tcPr>
          <w:p w14:paraId="06452AC7" w14:textId="77777777" w:rsidR="001336C6" w:rsidRPr="00EF3608" w:rsidRDefault="001336C6" w:rsidP="001336C6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57" w:type="pct"/>
            <w:shd w:val="clear" w:color="auto" w:fill="auto"/>
          </w:tcPr>
          <w:p w14:paraId="2686D8A1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3" w:type="pct"/>
            <w:shd w:val="clear" w:color="auto" w:fill="auto"/>
          </w:tcPr>
          <w:p w14:paraId="1E316524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6801E8F2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2" w:type="pct"/>
          </w:tcPr>
          <w:p w14:paraId="2C528812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 w:hanging="3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0" w:type="pct"/>
          </w:tcPr>
          <w:p w14:paraId="753AF38D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6" w:type="pct"/>
          </w:tcPr>
          <w:p w14:paraId="719E6054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63E27D4F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CC0096" w:rsidRPr="00EF3608" w14:paraId="10A0B25C" w14:textId="77777777" w:rsidTr="00CC0096">
        <w:tc>
          <w:tcPr>
            <w:tcW w:w="892" w:type="pct"/>
          </w:tcPr>
          <w:p w14:paraId="07C8E198" w14:textId="77777777" w:rsidR="001336C6" w:rsidRPr="00EF3608" w:rsidRDefault="001336C6" w:rsidP="001336C6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408348EE" w14:textId="490AB775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pct"/>
          </w:tcPr>
          <w:p w14:paraId="0791B297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7B7CF0C4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9" w:type="pct"/>
          </w:tcPr>
          <w:p w14:paraId="032D8BF6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055F207B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9" w:type="pct"/>
          </w:tcPr>
          <w:p w14:paraId="2D6DC66F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pct"/>
          </w:tcPr>
          <w:p w14:paraId="67626030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2" w:type="pct"/>
          </w:tcPr>
          <w:p w14:paraId="4410F428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5973751A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9" w:type="pct"/>
          </w:tcPr>
          <w:p w14:paraId="3D6046BB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</w:tcPr>
          <w:p w14:paraId="31863712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2" w:type="pct"/>
          </w:tcPr>
          <w:p w14:paraId="04FB7DCB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3F157677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5" w:type="pct"/>
            <w:gridSpan w:val="2"/>
          </w:tcPr>
          <w:p w14:paraId="356E8308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6BA58E8A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3" w:type="pct"/>
            <w:shd w:val="clear" w:color="auto" w:fill="auto"/>
          </w:tcPr>
          <w:p w14:paraId="495A2CA8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237011DC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2" w:type="pct"/>
          </w:tcPr>
          <w:p w14:paraId="1D69DCD2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0" w:type="pct"/>
          </w:tcPr>
          <w:p w14:paraId="01492B1A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6" w:type="pct"/>
          </w:tcPr>
          <w:p w14:paraId="6F072A82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00F6A190" w14:textId="77777777" w:rsidR="001336C6" w:rsidRPr="00EF3608" w:rsidRDefault="001336C6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CC0096" w:rsidRPr="00EF3608" w14:paraId="650CDE15" w14:textId="77777777" w:rsidTr="00CC0096">
        <w:tc>
          <w:tcPr>
            <w:tcW w:w="892" w:type="pct"/>
          </w:tcPr>
          <w:p w14:paraId="7FE72ADE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62647BDF" w14:textId="77777777" w:rsidR="001336C6" w:rsidRPr="00EF3608" w:rsidRDefault="001336C6" w:rsidP="001336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22" w:type="pct"/>
          </w:tcPr>
          <w:p w14:paraId="43F10DED" w14:textId="77777777" w:rsidR="001336C6" w:rsidRPr="00EF3608" w:rsidRDefault="001336C6" w:rsidP="001336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36" w:type="pct"/>
            <w:gridSpan w:val="3"/>
          </w:tcPr>
          <w:p w14:paraId="11B016DD" w14:textId="77777777" w:rsidR="001336C6" w:rsidRPr="00EF3608" w:rsidRDefault="001336C6" w:rsidP="001336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" w:type="pct"/>
          </w:tcPr>
          <w:p w14:paraId="2B69E6FE" w14:textId="77777777" w:rsidR="001336C6" w:rsidRPr="00EF3608" w:rsidRDefault="001336C6" w:rsidP="001336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705" w:type="pct"/>
            <w:gridSpan w:val="17"/>
            <w:shd w:val="clear" w:color="auto" w:fill="auto"/>
          </w:tcPr>
          <w:p w14:paraId="18CF556C" w14:textId="77777777" w:rsidR="001336C6" w:rsidRPr="00EF3608" w:rsidRDefault="001336C6" w:rsidP="001336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C0096" w:rsidRPr="00EF3608" w14:paraId="751BE8E4" w14:textId="77777777" w:rsidTr="00CC0096">
        <w:tc>
          <w:tcPr>
            <w:tcW w:w="892" w:type="pct"/>
          </w:tcPr>
          <w:p w14:paraId="39B0C144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7" w:type="pct"/>
          </w:tcPr>
          <w:p w14:paraId="4CF32E4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</w:tcPr>
          <w:p w14:paraId="2843858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</w:tcPr>
          <w:p w14:paraId="4166722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1236CB9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5B2C3B6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4AEF2A4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543562B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1F191BE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214FB4A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09D20E5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5A7CBE6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7EA141F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</w:tcPr>
          <w:p w14:paraId="0B6D9F8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</w:tcPr>
          <w:p w14:paraId="078E4B2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78E4C3D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14:paraId="7B3B132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245ADAF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4C8E41A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14:paraId="087A091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4CBBE4F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</w:tcPr>
          <w:p w14:paraId="5F4BAC3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C0096" w:rsidRPr="00EF3608" w14:paraId="283EFBDE" w14:textId="77777777" w:rsidTr="00CC0096">
        <w:tc>
          <w:tcPr>
            <w:tcW w:w="892" w:type="pct"/>
          </w:tcPr>
          <w:p w14:paraId="4AC26445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กองทุนรวมสิทธิการเช่า</w:t>
            </w:r>
          </w:p>
          <w:p w14:paraId="1E8D8535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อสังหาริมทรัพย์โกลด์</w:t>
            </w:r>
          </w:p>
        </w:tc>
        <w:tc>
          <w:tcPr>
            <w:tcW w:w="157" w:type="pct"/>
          </w:tcPr>
          <w:p w14:paraId="363C0970" w14:textId="3B2CE5E3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3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2" w:type="pct"/>
          </w:tcPr>
          <w:p w14:paraId="3842D69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4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ลงทุนในสิทธิการเช่า  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อสังหาริมทรัพย์และ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อุปกรณ์ที่เกี่ยวข้อง</w:t>
            </w:r>
          </w:p>
        </w:tc>
        <w:tc>
          <w:tcPr>
            <w:tcW w:w="222" w:type="pct"/>
          </w:tcPr>
          <w:p w14:paraId="772F54F0" w14:textId="45751C64" w:rsidR="001336C6" w:rsidRPr="00EF3608" w:rsidRDefault="00ED5A90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33.00</w:t>
            </w:r>
          </w:p>
        </w:tc>
        <w:tc>
          <w:tcPr>
            <w:tcW w:w="89" w:type="pct"/>
          </w:tcPr>
          <w:p w14:paraId="6DDA859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73436B7C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89" w:type="pct"/>
          </w:tcPr>
          <w:p w14:paraId="7C7F6376" w14:textId="77777777" w:rsidR="001336C6" w:rsidRPr="00EF3608" w:rsidRDefault="001336C6" w:rsidP="001336C6">
            <w:pPr>
              <w:tabs>
                <w:tab w:val="decimal" w:pos="34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3E17A9F7" w14:textId="5D4B277A" w:rsidR="001336C6" w:rsidRPr="00EF3608" w:rsidRDefault="00ED5A90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2" w:type="pct"/>
          </w:tcPr>
          <w:p w14:paraId="2CE04B90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33BF9D3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89" w:type="pct"/>
          </w:tcPr>
          <w:p w14:paraId="58FE3E63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2CAC30C9" w14:textId="2F13A96F" w:rsidR="001336C6" w:rsidRPr="00EF3608" w:rsidRDefault="00ED5A90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2" w:type="pct"/>
          </w:tcPr>
          <w:p w14:paraId="64D85A2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</w:tcPr>
          <w:p w14:paraId="5B082AF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5" w:type="pct"/>
            <w:gridSpan w:val="2"/>
          </w:tcPr>
          <w:p w14:paraId="63643B0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1739C028" w14:textId="14653FC8" w:rsidR="001336C6" w:rsidRPr="00C56717" w:rsidRDefault="00CF0F7D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210.16</w:t>
            </w:r>
          </w:p>
        </w:tc>
        <w:tc>
          <w:tcPr>
            <w:tcW w:w="93" w:type="pct"/>
            <w:shd w:val="clear" w:color="auto" w:fill="auto"/>
          </w:tcPr>
          <w:p w14:paraId="1D8D89F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59F35F0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206.00</w:t>
            </w:r>
          </w:p>
        </w:tc>
        <w:tc>
          <w:tcPr>
            <w:tcW w:w="92" w:type="pct"/>
          </w:tcPr>
          <w:p w14:paraId="6890E77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decimal" w:pos="162"/>
                <w:tab w:val="left" w:pos="25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14:paraId="1A0C4687" w14:textId="5498503F" w:rsidR="001336C6" w:rsidRPr="00EF3608" w:rsidRDefault="00BA71A2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  <w:tc>
          <w:tcPr>
            <w:tcW w:w="96" w:type="pct"/>
          </w:tcPr>
          <w:p w14:paraId="63FA666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</w:tcPr>
          <w:p w14:paraId="18379AE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C0096" w:rsidRPr="00EF3608" w14:paraId="3BE917F7" w14:textId="77777777" w:rsidTr="00CC0096">
        <w:trPr>
          <w:trHeight w:val="254"/>
        </w:trPr>
        <w:tc>
          <w:tcPr>
            <w:tcW w:w="892" w:type="pct"/>
            <w:vAlign w:val="bottom"/>
          </w:tcPr>
          <w:p w14:paraId="13514CF7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บริษัท นอร์ท สาธร โฮเต็ล จำกัด                                       </w:t>
            </w:r>
          </w:p>
        </w:tc>
        <w:tc>
          <w:tcPr>
            <w:tcW w:w="157" w:type="pct"/>
          </w:tcPr>
          <w:p w14:paraId="310266F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2" w:type="pct"/>
            <w:vAlign w:val="center"/>
          </w:tcPr>
          <w:p w14:paraId="4435C7C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22" w:type="pct"/>
            <w:vAlign w:val="center"/>
          </w:tcPr>
          <w:p w14:paraId="5E3E359F" w14:textId="2FB39964" w:rsidR="001336C6" w:rsidRPr="00EF3608" w:rsidRDefault="00ED5A90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89" w:type="pct"/>
            <w:vAlign w:val="center"/>
          </w:tcPr>
          <w:p w14:paraId="139BF92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61B2A961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89" w:type="pct"/>
            <w:vAlign w:val="center"/>
          </w:tcPr>
          <w:p w14:paraId="1E18E860" w14:textId="77777777" w:rsidR="001336C6" w:rsidRPr="00EF3608" w:rsidRDefault="001336C6" w:rsidP="001336C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3C976133" w14:textId="002DFF8A" w:rsidR="001336C6" w:rsidRPr="00EF3608" w:rsidRDefault="00ED5A90" w:rsidP="001336C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2" w:type="pct"/>
            <w:vAlign w:val="center"/>
          </w:tcPr>
          <w:p w14:paraId="1678AF75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2EEFCB62" w14:textId="77777777" w:rsidR="001336C6" w:rsidRPr="00EF3608" w:rsidRDefault="001336C6" w:rsidP="001336C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89" w:type="pct"/>
            <w:vAlign w:val="center"/>
          </w:tcPr>
          <w:p w14:paraId="405A4B1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62FE8432" w14:textId="503C0239" w:rsidR="001336C6" w:rsidRPr="00EF3608" w:rsidRDefault="00E45175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2" w:type="pct"/>
            <w:vAlign w:val="center"/>
          </w:tcPr>
          <w:p w14:paraId="592254C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151AE4E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5" w:type="pct"/>
            <w:gridSpan w:val="2"/>
            <w:vAlign w:val="center"/>
          </w:tcPr>
          <w:p w14:paraId="43CC5BD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1ED2759" w14:textId="067CD5C8" w:rsidR="001336C6" w:rsidRPr="00C56717" w:rsidRDefault="00CF0F7D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422"/>
                <w:tab w:val="left" w:pos="612"/>
              </w:tabs>
              <w:spacing w:line="240" w:lineRule="auto"/>
              <w:ind w:left="-108" w:right="-2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520B30B0" w14:textId="77777777" w:rsidR="001336C6" w:rsidRPr="00EF3608" w:rsidRDefault="001336C6" w:rsidP="001336C6">
            <w:pPr>
              <w:tabs>
                <w:tab w:val="clear" w:pos="454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1257A1F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2" w:type="pct"/>
            <w:vAlign w:val="center"/>
          </w:tcPr>
          <w:p w14:paraId="46EE166A" w14:textId="77777777" w:rsidR="001336C6" w:rsidRPr="00EF3608" w:rsidRDefault="001336C6" w:rsidP="001336C6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36DEC07E" w14:textId="724B5135" w:rsidR="001336C6" w:rsidRPr="00EF3608" w:rsidRDefault="00BA71A2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center"/>
          </w:tcPr>
          <w:p w14:paraId="1A8B6F67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723D7CC9" w14:textId="77777777" w:rsidR="001336C6" w:rsidRPr="00EF3608" w:rsidRDefault="001336C6" w:rsidP="00D044C3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C0096" w:rsidRPr="00EF3608" w14:paraId="7C02B3E5" w14:textId="77777777" w:rsidTr="00CC0096">
        <w:tc>
          <w:tcPr>
            <w:tcW w:w="892" w:type="pct"/>
          </w:tcPr>
          <w:p w14:paraId="78493CC3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ทรัสต์เพื่อการลงทุนในสิทธิการเช่า</w:t>
            </w:r>
          </w:p>
          <w:p w14:paraId="2CAD0378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อสังหาริมทรัพย์โกลเด้นเวนเจอร์</w:t>
            </w:r>
          </w:p>
          <w:p w14:paraId="046AEB8A" w14:textId="77777777" w:rsidR="001336C6" w:rsidRPr="00EF3608" w:rsidRDefault="001336C6" w:rsidP="001336C6">
            <w:pPr>
              <w:tabs>
                <w:tab w:val="clear" w:pos="3515"/>
                <w:tab w:val="left" w:pos="270"/>
                <w:tab w:val="left" w:pos="3458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57" w:type="pct"/>
          </w:tcPr>
          <w:p w14:paraId="14DAB18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24DA2C5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ลงทุนในสิทธิการเช่า</w:t>
            </w:r>
          </w:p>
          <w:p w14:paraId="60E3CF5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2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อสังหาริมทรัพย์และ</w:t>
            </w:r>
          </w:p>
          <w:p w14:paraId="1E95E5E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อุปกรณ์ที่เกี่ยวข้อง</w:t>
            </w:r>
          </w:p>
        </w:tc>
        <w:tc>
          <w:tcPr>
            <w:tcW w:w="222" w:type="pct"/>
          </w:tcPr>
          <w:p w14:paraId="77A138E3" w14:textId="7E9FF3C8" w:rsidR="001336C6" w:rsidRPr="00EF3608" w:rsidRDefault="00ED5A90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89" w:type="pct"/>
            <w:vAlign w:val="center"/>
          </w:tcPr>
          <w:p w14:paraId="7F104D3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2F6FB883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89" w:type="pct"/>
          </w:tcPr>
          <w:p w14:paraId="6C06389A" w14:textId="77777777" w:rsidR="001336C6" w:rsidRPr="00EF3608" w:rsidRDefault="001336C6" w:rsidP="001336C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45B662EE" w14:textId="7521EA5C" w:rsidR="001336C6" w:rsidRPr="00EF3608" w:rsidRDefault="00ED5A90" w:rsidP="001336C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2" w:type="pct"/>
          </w:tcPr>
          <w:p w14:paraId="00FE2F63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326CA429" w14:textId="77777777" w:rsidR="001336C6" w:rsidRPr="00EF3608" w:rsidRDefault="001336C6" w:rsidP="001336C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89" w:type="pct"/>
          </w:tcPr>
          <w:p w14:paraId="0CE27F6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683E74D6" w14:textId="2420A9CA" w:rsidR="001336C6" w:rsidRPr="00EF3608" w:rsidRDefault="00E45175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2" w:type="pct"/>
          </w:tcPr>
          <w:p w14:paraId="3F1512D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2680A337" w14:textId="77777777" w:rsidR="001336C6" w:rsidRPr="00EF3608" w:rsidRDefault="001336C6" w:rsidP="001336C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5" w:type="pct"/>
            <w:gridSpan w:val="2"/>
          </w:tcPr>
          <w:p w14:paraId="3002380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CC746" w14:textId="54E5F11D" w:rsidR="001336C6" w:rsidRPr="00C56717" w:rsidRDefault="00CF0F7D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1,635.0</w:t>
            </w:r>
            <w:r w:rsidR="0048409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" w:type="pct"/>
            <w:shd w:val="clear" w:color="auto" w:fill="auto"/>
          </w:tcPr>
          <w:p w14:paraId="30E5BAFF" w14:textId="77777777" w:rsidR="001336C6" w:rsidRPr="00EF3608" w:rsidRDefault="001336C6" w:rsidP="001336C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14:paraId="7843980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1,689.09</w:t>
            </w:r>
          </w:p>
        </w:tc>
        <w:tc>
          <w:tcPr>
            <w:tcW w:w="92" w:type="pct"/>
          </w:tcPr>
          <w:p w14:paraId="542D65F8" w14:textId="77777777" w:rsidR="001336C6" w:rsidRPr="00EF3608" w:rsidRDefault="001336C6" w:rsidP="001336C6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6CADB1EF" w14:textId="57C0EB5C" w:rsidR="001336C6" w:rsidRPr="00EF3608" w:rsidRDefault="00BA71A2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116.9</w:t>
            </w:r>
            <w:r w:rsidR="00221F2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14:paraId="5E900BAB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571C840C" w14:textId="77777777" w:rsidR="001336C6" w:rsidRPr="00EF3608" w:rsidRDefault="00CC60B3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104.09</w:t>
            </w:r>
          </w:p>
        </w:tc>
      </w:tr>
      <w:tr w:rsidR="00CC0096" w:rsidRPr="00EF3608" w14:paraId="15BF79B1" w14:textId="77777777" w:rsidTr="00CC0096">
        <w:trPr>
          <w:trHeight w:val="289"/>
        </w:trPr>
        <w:tc>
          <w:tcPr>
            <w:tcW w:w="892" w:type="pct"/>
          </w:tcPr>
          <w:p w14:paraId="0EBC5BD8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</w:tcPr>
          <w:p w14:paraId="6B1C267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31FD6C0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6225B0CA" w14:textId="77777777" w:rsidR="001336C6" w:rsidRPr="00EF3608" w:rsidRDefault="001336C6" w:rsidP="001336C6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5AFC1F5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154AD394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72A3841E" w14:textId="77777777" w:rsidR="001336C6" w:rsidRPr="00EF3608" w:rsidRDefault="001336C6" w:rsidP="001336C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06106B50" w14:textId="77777777" w:rsidR="001336C6" w:rsidRPr="00EF3608" w:rsidRDefault="001336C6" w:rsidP="001336C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3EF18BA4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5386F987" w14:textId="77777777" w:rsidR="001336C6" w:rsidRPr="00EF3608" w:rsidRDefault="001336C6" w:rsidP="001336C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7C1F9FE8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</w:tcPr>
          <w:p w14:paraId="64468EC0" w14:textId="0887C282" w:rsidR="001336C6" w:rsidRPr="00EF3608" w:rsidRDefault="00E45175" w:rsidP="001336C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2" w:type="pct"/>
          </w:tcPr>
          <w:p w14:paraId="01DF452E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</w:tcPr>
          <w:p w14:paraId="6D6D98A0" w14:textId="77777777" w:rsidR="001336C6" w:rsidRPr="00EF3608" w:rsidRDefault="001336C6" w:rsidP="001336C6">
            <w:pPr>
              <w:tabs>
                <w:tab w:val="clear" w:pos="227"/>
                <w:tab w:val="clear" w:pos="680"/>
                <w:tab w:val="left" w:pos="184"/>
                <w:tab w:val="decimal" w:pos="28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5" w:type="pct"/>
            <w:gridSpan w:val="2"/>
          </w:tcPr>
          <w:p w14:paraId="208524B2" w14:textId="77777777" w:rsidR="001336C6" w:rsidRPr="00EF3608" w:rsidRDefault="001336C6" w:rsidP="001336C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80BB" w14:textId="37091E98" w:rsidR="001336C6" w:rsidRPr="00C56717" w:rsidRDefault="00484097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1,915.20</w:t>
            </w:r>
          </w:p>
        </w:tc>
        <w:tc>
          <w:tcPr>
            <w:tcW w:w="93" w:type="pct"/>
            <w:shd w:val="clear" w:color="auto" w:fill="auto"/>
          </w:tcPr>
          <w:p w14:paraId="02A04507" w14:textId="77777777" w:rsidR="001336C6" w:rsidRPr="00EF3608" w:rsidRDefault="001336C6" w:rsidP="001336C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4CEC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7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1,965.09</w:t>
            </w:r>
          </w:p>
        </w:tc>
        <w:tc>
          <w:tcPr>
            <w:tcW w:w="92" w:type="pct"/>
          </w:tcPr>
          <w:p w14:paraId="56FD425F" w14:textId="77777777" w:rsidR="001336C6" w:rsidRPr="00EF3608" w:rsidRDefault="001336C6" w:rsidP="001336C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4CE80915" w14:textId="141DF149" w:rsidR="001336C6" w:rsidRPr="00EF3608" w:rsidRDefault="00BA71A2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130.2</w:t>
            </w:r>
            <w:r w:rsidR="00221F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" w:type="pct"/>
          </w:tcPr>
          <w:p w14:paraId="7CB14AE9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</w:tcPr>
          <w:p w14:paraId="3893B625" w14:textId="77777777" w:rsidR="001336C6" w:rsidRPr="00EF3608" w:rsidRDefault="00CC60B3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104.09</w:t>
            </w:r>
          </w:p>
        </w:tc>
      </w:tr>
      <w:tr w:rsidR="00CC0096" w:rsidRPr="00EF3608" w14:paraId="761EF2E9" w14:textId="77777777" w:rsidTr="00CC0096">
        <w:trPr>
          <w:trHeight w:val="389"/>
        </w:trPr>
        <w:tc>
          <w:tcPr>
            <w:tcW w:w="892" w:type="pct"/>
          </w:tcPr>
          <w:p w14:paraId="6DAC4361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7" w:type="pct"/>
          </w:tcPr>
          <w:p w14:paraId="04A1D66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4FAAF22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6C17A51E" w14:textId="77777777" w:rsidR="001336C6" w:rsidRPr="00EF3608" w:rsidRDefault="001336C6" w:rsidP="001336C6">
            <w:pPr>
              <w:spacing w:line="240" w:lineRule="auto"/>
              <w:ind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6226548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738596C8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66F66B64" w14:textId="77777777" w:rsidR="001336C6" w:rsidRPr="00EF3608" w:rsidRDefault="001336C6" w:rsidP="001336C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1682DB89" w14:textId="77777777" w:rsidR="001336C6" w:rsidRPr="00EF3608" w:rsidRDefault="001336C6" w:rsidP="001336C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352CC214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111E52A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5355C541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1C7D40BB" w14:textId="77777777" w:rsidR="001336C6" w:rsidRPr="00EF3608" w:rsidRDefault="001336C6" w:rsidP="001336C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0C2911EA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</w:tcPr>
          <w:p w14:paraId="1EA0F887" w14:textId="77777777" w:rsidR="001336C6" w:rsidRPr="00EF3608" w:rsidRDefault="001336C6" w:rsidP="001336C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</w:tcPr>
          <w:p w14:paraId="206B2790" w14:textId="77777777" w:rsidR="001336C6" w:rsidRPr="00EF3608" w:rsidRDefault="001336C6" w:rsidP="001336C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49D994F5" w14:textId="77777777" w:rsidR="001336C6" w:rsidRPr="00C56717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14:paraId="3B344615" w14:textId="77777777" w:rsidR="001336C6" w:rsidRPr="00EF3608" w:rsidRDefault="001336C6" w:rsidP="001336C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5F716D9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1D872602" w14:textId="77777777" w:rsidR="001336C6" w:rsidRPr="00EF3608" w:rsidRDefault="001336C6" w:rsidP="001336C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14:paraId="64C9EBDF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316ABF5A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</w:tcPr>
          <w:p w14:paraId="673BA467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C0096" w:rsidRPr="00EF3608" w14:paraId="42E75A22" w14:textId="77777777" w:rsidTr="00CC0096">
        <w:tc>
          <w:tcPr>
            <w:tcW w:w="892" w:type="pct"/>
          </w:tcPr>
          <w:p w14:paraId="1C59B947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</w:t>
            </w:r>
          </w:p>
        </w:tc>
        <w:tc>
          <w:tcPr>
            <w:tcW w:w="157" w:type="pct"/>
          </w:tcPr>
          <w:p w14:paraId="39258A2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5DA60B1C" w14:textId="1203DA20" w:rsidR="001336C6" w:rsidRPr="00EF3608" w:rsidRDefault="001336C6" w:rsidP="00CC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22" w:type="pct"/>
          </w:tcPr>
          <w:p w14:paraId="46051B58" w14:textId="54E50076" w:rsidR="001336C6" w:rsidRPr="00EF3608" w:rsidRDefault="00ED5A90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89" w:type="pct"/>
            <w:vAlign w:val="center"/>
          </w:tcPr>
          <w:p w14:paraId="4CF6E79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371E9565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89" w:type="pct"/>
          </w:tcPr>
          <w:p w14:paraId="2B5616DD" w14:textId="77777777" w:rsidR="001336C6" w:rsidRPr="00EF3608" w:rsidRDefault="001336C6" w:rsidP="001336C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20B7E797" w14:textId="07AF53E5" w:rsidR="001336C6" w:rsidRPr="00EF3608" w:rsidRDefault="00ED5A90" w:rsidP="001336C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2" w:type="pct"/>
          </w:tcPr>
          <w:p w14:paraId="4A3C5463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077E2D3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89" w:type="pct"/>
          </w:tcPr>
          <w:p w14:paraId="0E9942E4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28A7E93D" w14:textId="302BB1F7" w:rsidR="001336C6" w:rsidRPr="00EF3608" w:rsidRDefault="00E45175" w:rsidP="001336C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</w:tcPr>
          <w:p w14:paraId="4CAB9CC8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EAA7367" w14:textId="77777777" w:rsidR="001336C6" w:rsidRPr="00EF3608" w:rsidRDefault="001336C6" w:rsidP="001336C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5" w:type="pct"/>
            <w:gridSpan w:val="2"/>
          </w:tcPr>
          <w:p w14:paraId="1C1A32F4" w14:textId="77777777" w:rsidR="001336C6" w:rsidRPr="00EF3608" w:rsidRDefault="001336C6" w:rsidP="001336C6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169EC" w14:textId="7372A233" w:rsidR="001336C6" w:rsidRPr="00C56717" w:rsidRDefault="00484097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1,387.74</w:t>
            </w:r>
          </w:p>
        </w:tc>
        <w:tc>
          <w:tcPr>
            <w:tcW w:w="93" w:type="pct"/>
            <w:shd w:val="clear" w:color="auto" w:fill="auto"/>
          </w:tcPr>
          <w:p w14:paraId="00E94DD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14:paraId="115AFE8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1,435.22</w:t>
            </w:r>
          </w:p>
        </w:tc>
        <w:tc>
          <w:tcPr>
            <w:tcW w:w="92" w:type="pct"/>
          </w:tcPr>
          <w:p w14:paraId="6AE446D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93" w:right="-201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527E3607" w14:textId="7B5F97BB" w:rsidR="001336C6" w:rsidRPr="00EF3608" w:rsidRDefault="00BA71A2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4EEB8847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3CD7EE8D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C0096" w:rsidRPr="00EF3608" w14:paraId="0C7DBB44" w14:textId="77777777" w:rsidTr="00CC0096">
        <w:tc>
          <w:tcPr>
            <w:tcW w:w="892" w:type="pct"/>
            <w:vAlign w:val="bottom"/>
          </w:tcPr>
          <w:p w14:paraId="4079AC0F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" w:type="pct"/>
          </w:tcPr>
          <w:p w14:paraId="16CA8FE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vAlign w:val="bottom"/>
          </w:tcPr>
          <w:p w14:paraId="73FF12D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1B839DD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234B678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1ECF436B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105A1B25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6BD0018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  <w:vAlign w:val="center"/>
          </w:tcPr>
          <w:p w14:paraId="25D87762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7C68B97F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58A1479A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D28F" w14:textId="248E2E72" w:rsidR="001336C6" w:rsidRPr="00EF3608" w:rsidRDefault="00E45175" w:rsidP="001336C6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  <w:vAlign w:val="center"/>
          </w:tcPr>
          <w:p w14:paraId="714E9C33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6FCB5213" w14:textId="77777777" w:rsidR="001336C6" w:rsidRPr="00EF3608" w:rsidRDefault="001336C6" w:rsidP="001336C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5" w:type="pct"/>
            <w:gridSpan w:val="2"/>
          </w:tcPr>
          <w:p w14:paraId="6618A55A" w14:textId="77777777" w:rsidR="001336C6" w:rsidRPr="00EF3608" w:rsidRDefault="001336C6" w:rsidP="001336C6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8C50AD" w14:textId="51EA0D4B" w:rsidR="001336C6" w:rsidRPr="00C56717" w:rsidRDefault="00484097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1,387.74</w:t>
            </w:r>
          </w:p>
        </w:tc>
        <w:tc>
          <w:tcPr>
            <w:tcW w:w="93" w:type="pct"/>
            <w:shd w:val="clear" w:color="auto" w:fill="auto"/>
          </w:tcPr>
          <w:p w14:paraId="53FFD4A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E531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1,435.22</w:t>
            </w:r>
          </w:p>
        </w:tc>
        <w:tc>
          <w:tcPr>
            <w:tcW w:w="92" w:type="pct"/>
            <w:vAlign w:val="center"/>
          </w:tcPr>
          <w:p w14:paraId="2716E204" w14:textId="77777777" w:rsidR="001336C6" w:rsidRPr="00EF3608" w:rsidRDefault="001336C6" w:rsidP="001336C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33E97790" w14:textId="1D4CED94" w:rsidR="001336C6" w:rsidRPr="00EF3608" w:rsidRDefault="00BA71A2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center"/>
          </w:tcPr>
          <w:p w14:paraId="1E9CAD6D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7BB5E777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C0096" w:rsidRPr="00EF3608" w14:paraId="2B6E313B" w14:textId="77777777" w:rsidTr="00CC0096">
        <w:tc>
          <w:tcPr>
            <w:tcW w:w="892" w:type="pct"/>
            <w:vAlign w:val="bottom"/>
          </w:tcPr>
          <w:p w14:paraId="4E85DD12" w14:textId="77777777" w:rsidR="001336C6" w:rsidRPr="00EF3608" w:rsidRDefault="001336C6" w:rsidP="001336C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" w:type="pct"/>
          </w:tcPr>
          <w:p w14:paraId="007ECC5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vAlign w:val="bottom"/>
          </w:tcPr>
          <w:p w14:paraId="1B70EB9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5609A64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4B3C517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640DFA6D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074D0A48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3190281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  <w:vAlign w:val="center"/>
          </w:tcPr>
          <w:p w14:paraId="025F2CEA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184ABAB8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05E9D0AF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777A7" w14:textId="16C3646A" w:rsidR="001336C6" w:rsidRPr="00EF3608" w:rsidRDefault="00E45175" w:rsidP="001336C6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2" w:type="pct"/>
            <w:vAlign w:val="center"/>
          </w:tcPr>
          <w:p w14:paraId="31B636B5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5D8D1B" w14:textId="77777777" w:rsidR="001336C6" w:rsidRPr="00EF3608" w:rsidRDefault="001336C6" w:rsidP="001336C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5" w:type="pct"/>
            <w:gridSpan w:val="2"/>
          </w:tcPr>
          <w:p w14:paraId="3DFB05FF" w14:textId="77777777" w:rsidR="001336C6" w:rsidRPr="00EF3608" w:rsidRDefault="001336C6" w:rsidP="001336C6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1E286" w14:textId="1353175D" w:rsidR="001336C6" w:rsidRPr="00C56717" w:rsidRDefault="00484097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3,302.94</w:t>
            </w:r>
          </w:p>
        </w:tc>
        <w:tc>
          <w:tcPr>
            <w:tcW w:w="93" w:type="pct"/>
            <w:shd w:val="clear" w:color="auto" w:fill="auto"/>
          </w:tcPr>
          <w:p w14:paraId="48FC152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5722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3,400.31</w:t>
            </w:r>
          </w:p>
        </w:tc>
        <w:tc>
          <w:tcPr>
            <w:tcW w:w="92" w:type="pct"/>
            <w:vAlign w:val="center"/>
          </w:tcPr>
          <w:p w14:paraId="76B855D2" w14:textId="77777777" w:rsidR="001336C6" w:rsidRPr="00EF3608" w:rsidRDefault="001336C6" w:rsidP="001336C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14078" w14:textId="2D2D987F" w:rsidR="001336C6" w:rsidRPr="00EF3608" w:rsidRDefault="00BA71A2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130.2</w:t>
            </w:r>
            <w:r w:rsidR="00221F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" w:type="pct"/>
            <w:vAlign w:val="center"/>
          </w:tcPr>
          <w:p w14:paraId="48D2F3B7" w14:textId="77777777" w:rsidR="001336C6" w:rsidRPr="00EF3608" w:rsidRDefault="001336C6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DC8F31" w14:textId="77777777" w:rsidR="001336C6" w:rsidRPr="00EF3608" w:rsidRDefault="00CC60B3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104.09</w:t>
            </w:r>
          </w:p>
        </w:tc>
      </w:tr>
    </w:tbl>
    <w:p w14:paraId="3D636386" w14:textId="77777777" w:rsidR="00C70401" w:rsidRPr="00EF3608" w:rsidRDefault="00C70401" w:rsidP="00C70401">
      <w:pPr>
        <w:rPr>
          <w:cs/>
        </w:rPr>
        <w:sectPr w:rsidR="00C70401" w:rsidRPr="00EF3608" w:rsidSect="00BE1996">
          <w:headerReference w:type="default" r:id="rId10"/>
          <w:footerReference w:type="default" r:id="rId11"/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tbl>
      <w:tblPr>
        <w:tblW w:w="14418" w:type="dxa"/>
        <w:tblInd w:w="1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0"/>
        <w:gridCol w:w="378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F33EAB" w:rsidRPr="00EF3608" w14:paraId="662BF635" w14:textId="77777777" w:rsidTr="00F33EAB">
        <w:tc>
          <w:tcPr>
            <w:tcW w:w="2430" w:type="dxa"/>
          </w:tcPr>
          <w:p w14:paraId="28EDE346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378" w:type="dxa"/>
          </w:tcPr>
          <w:p w14:paraId="060B8A95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10" w:type="dxa"/>
            <w:gridSpan w:val="23"/>
          </w:tcPr>
          <w:p w14:paraId="03D0391E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3EAB" w:rsidRPr="00EF3608" w14:paraId="024C2103" w14:textId="77777777" w:rsidTr="00F33EAB">
        <w:tc>
          <w:tcPr>
            <w:tcW w:w="2430" w:type="dxa"/>
          </w:tcPr>
          <w:p w14:paraId="3F9145F1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334FD9A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5443685B" w14:textId="77777777" w:rsidR="00F33EAB" w:rsidRPr="00EF3608" w:rsidRDefault="00F33EAB" w:rsidP="00D702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39073F34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6610870E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231A03C5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80F74AF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3FC286D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BA7C90C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ED896F8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624781E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0020F071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AB4D4DA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65672B5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4D7B64DB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11D911AF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F881E2C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3FA4F48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4C05A12" w14:textId="77777777" w:rsidR="00F33EAB" w:rsidRPr="00EF3608" w:rsidRDefault="00F33EAB" w:rsidP="00C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เงินปันผลรับสำหรับงวด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เก้าเดือนสิ้นสุดวันที่</w:t>
            </w:r>
          </w:p>
        </w:tc>
      </w:tr>
      <w:tr w:rsidR="00F33EAB" w:rsidRPr="00EF3608" w14:paraId="7D49C59E" w14:textId="77777777" w:rsidTr="00F33EAB">
        <w:tc>
          <w:tcPr>
            <w:tcW w:w="2430" w:type="dxa"/>
          </w:tcPr>
          <w:p w14:paraId="3D9B139B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5B7E8303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F74F28B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64898560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CEADA3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5E8000F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05721FB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49BF6E8D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01054B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234E191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BE50EA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0D3307AA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B9B263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3FD718E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CFA3C84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76F044F4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923CE6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73731EC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831A00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6F896816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6AF806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3B9C489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8B5AB1D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2C724E61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35A6B8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</w:tr>
      <w:tr w:rsidR="00F33EAB" w:rsidRPr="00EF3608" w14:paraId="1AA8514D" w14:textId="77777777" w:rsidTr="00F33EAB">
        <w:tc>
          <w:tcPr>
            <w:tcW w:w="2430" w:type="dxa"/>
          </w:tcPr>
          <w:p w14:paraId="122F4A5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5639569F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0BCF471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BFA755C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27509E2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0F091D8A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BBEE31D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51BC147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4D29071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7CFC1C1C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CF4EF0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2143544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C4C30B7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11F5D378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EBE6728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98824BA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6F5BA14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5BF0682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D9A187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8167257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02D3339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6112CD59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95CBFA7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631363E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8FADACB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33EAB" w:rsidRPr="00EF3608" w14:paraId="583C8447" w14:textId="77777777" w:rsidTr="00F33EAB">
        <w:tc>
          <w:tcPr>
            <w:tcW w:w="2430" w:type="dxa"/>
          </w:tcPr>
          <w:p w14:paraId="4643A940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7C32A9EA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EAD649A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CF945AF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F306F8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035F1B02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29BD711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F96A1FB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D10F4C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5F44ACC6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A523C9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25AB987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8C2BEA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557D6881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71EF50E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9ABEBE9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860A9C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6851C8A7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8BA189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BC0C9B5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06DC6D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784319DC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1440C13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A90182E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FC9067" w14:textId="77777777" w:rsidR="00F33EAB" w:rsidRPr="00EF3608" w:rsidRDefault="00F33EAB" w:rsidP="001336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F33EAB" w:rsidRPr="00EF3608" w14:paraId="640EFB59" w14:textId="77777777" w:rsidTr="00F33EAB">
        <w:tc>
          <w:tcPr>
            <w:tcW w:w="2430" w:type="dxa"/>
          </w:tcPr>
          <w:p w14:paraId="24AB6EDD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3506111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4CB6C43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4B05214D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630" w:type="dxa"/>
            <w:gridSpan w:val="19"/>
          </w:tcPr>
          <w:p w14:paraId="1EDB7472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F33EAB" w:rsidRPr="00EF3608" w14:paraId="3983C0FE" w14:textId="77777777" w:rsidTr="00F33EAB">
        <w:tc>
          <w:tcPr>
            <w:tcW w:w="2430" w:type="dxa"/>
          </w:tcPr>
          <w:p w14:paraId="2DCD7F8B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78" w:type="dxa"/>
          </w:tcPr>
          <w:p w14:paraId="5FFE7330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95CF0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52506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DA4853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5566B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A11E89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1D5B8A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4D9AF1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3DF946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90D796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AB5136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57558B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797B12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731AEF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DD21E8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6AAE61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B084B2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DF891D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9BFF51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9EA1D7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B37FA9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545F8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CA1130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022CF6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33EAB" w:rsidRPr="00EF3608" w14:paraId="27CB0402" w14:textId="77777777" w:rsidTr="00F33EAB">
        <w:tc>
          <w:tcPr>
            <w:tcW w:w="2430" w:type="dxa"/>
          </w:tcPr>
          <w:p w14:paraId="0E8FB222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กองทุนรวมสิทธิการเช่า</w:t>
            </w:r>
          </w:p>
          <w:p w14:paraId="39B17E5F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อสังหาริมทรัพย์โกลด์</w:t>
            </w:r>
          </w:p>
        </w:tc>
        <w:tc>
          <w:tcPr>
            <w:tcW w:w="378" w:type="dxa"/>
          </w:tcPr>
          <w:p w14:paraId="4EAEBBDD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69DFDC" w14:textId="5F32B689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18BDB4D8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CF859B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74455B8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3D64508" w14:textId="02DACFD7" w:rsidR="00F33EAB" w:rsidRPr="00EF3608" w:rsidRDefault="00F33EAB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6E2313DA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2BD8B21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4C8F516C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1336D4F" w14:textId="30D8DC79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1CF537B5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666E397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3435BA40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C36EB0A" w14:textId="72E0E285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(164.91)</w:t>
            </w:r>
          </w:p>
        </w:tc>
        <w:tc>
          <w:tcPr>
            <w:tcW w:w="270" w:type="dxa"/>
            <w:tcBorders>
              <w:bottom w:val="nil"/>
            </w:tcBorders>
          </w:tcPr>
          <w:p w14:paraId="31E3A48B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52C2E09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(164.91)</w:t>
            </w:r>
          </w:p>
        </w:tc>
        <w:tc>
          <w:tcPr>
            <w:tcW w:w="270" w:type="dxa"/>
            <w:tcBorders>
              <w:bottom w:val="nil"/>
            </w:tcBorders>
          </w:tcPr>
          <w:p w14:paraId="0AEEB1F7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022E0808" w14:textId="5B6D90B3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489.60</w:t>
            </w:r>
          </w:p>
        </w:tc>
        <w:tc>
          <w:tcPr>
            <w:tcW w:w="270" w:type="dxa"/>
            <w:tcBorders>
              <w:bottom w:val="nil"/>
            </w:tcBorders>
          </w:tcPr>
          <w:p w14:paraId="3AF6D055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9A313EA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489.60</w:t>
            </w:r>
          </w:p>
        </w:tc>
        <w:tc>
          <w:tcPr>
            <w:tcW w:w="270" w:type="dxa"/>
            <w:tcBorders>
              <w:bottom w:val="nil"/>
            </w:tcBorders>
          </w:tcPr>
          <w:p w14:paraId="703FC9FA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A347115" w14:textId="75F0EC5A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  <w:tc>
          <w:tcPr>
            <w:tcW w:w="270" w:type="dxa"/>
            <w:tcBorders>
              <w:bottom w:val="nil"/>
            </w:tcBorders>
          </w:tcPr>
          <w:p w14:paraId="28E316CF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AEED76C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33EAB" w:rsidRPr="00EF3608" w14:paraId="743DC916" w14:textId="77777777" w:rsidTr="00F33EAB">
        <w:tc>
          <w:tcPr>
            <w:tcW w:w="2430" w:type="dxa"/>
            <w:tcBorders>
              <w:bottom w:val="nil"/>
            </w:tcBorders>
          </w:tcPr>
          <w:p w14:paraId="326575ED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นอร์ท สาธร โฮเต็ล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จำกัด        </w:t>
            </w:r>
          </w:p>
        </w:tc>
        <w:tc>
          <w:tcPr>
            <w:tcW w:w="378" w:type="dxa"/>
            <w:tcBorders>
              <w:bottom w:val="nil"/>
            </w:tcBorders>
          </w:tcPr>
          <w:p w14:paraId="6D66B12F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7A85548" w14:textId="5EC3964F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2FDC72B7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7299BDD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524D4EC4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7AD39B1A" w14:textId="3AA3A3D3" w:rsidR="00F33EAB" w:rsidRPr="00EF3608" w:rsidRDefault="00F33EAB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22F235D9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410893FC" w14:textId="77777777" w:rsidR="00F33EAB" w:rsidRPr="00EF3608" w:rsidRDefault="00F33EAB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0121EF56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0DE75FFB" w14:textId="5F8E5819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0059DA55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1219AC10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7DEA8DFB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A55D488" w14:textId="541389F9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39C740E5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C1162B7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3204D1EF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DF6944A" w14:textId="2848F25A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14:paraId="77A3CC3F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1DF8658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14:paraId="5731C8B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BEEF4A5" w14:textId="3880A496" w:rsidR="00F33EAB" w:rsidRPr="00EF3608" w:rsidRDefault="00F33EAB" w:rsidP="00D0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92C2CB2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EBB5877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33EAB" w:rsidRPr="00EF3608" w14:paraId="26E0D1C6" w14:textId="77777777" w:rsidTr="00F33EAB">
        <w:tc>
          <w:tcPr>
            <w:tcW w:w="2430" w:type="dxa"/>
            <w:tcBorders>
              <w:bottom w:val="nil"/>
            </w:tcBorders>
          </w:tcPr>
          <w:p w14:paraId="01583493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378" w:type="dxa"/>
            <w:tcBorders>
              <w:bottom w:val="nil"/>
            </w:tcBorders>
          </w:tcPr>
          <w:p w14:paraId="195D14C6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40F7B3C" w14:textId="77777777" w:rsidR="00F33EAB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F2A984" w14:textId="5CD90104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525DE3EA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6FD579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0173531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45608F1D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AB588C7" w14:textId="77777777" w:rsidR="00F33EAB" w:rsidRDefault="00F33EAB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45F1E2F" w14:textId="2878FA75" w:rsidR="00F33EAB" w:rsidRPr="00EF3608" w:rsidRDefault="00F33EAB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5B1F6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B590FC0" w14:textId="77777777" w:rsidR="00F33EAB" w:rsidRPr="00EF3608" w:rsidRDefault="00F33EAB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2BDE315" w14:textId="77777777" w:rsidR="00F33EAB" w:rsidRPr="00EF3608" w:rsidRDefault="00F33EAB" w:rsidP="001336C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BD8E84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0D24DBF" w14:textId="77777777" w:rsidR="00F33EAB" w:rsidRDefault="00F33EAB" w:rsidP="001336C6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1161C0" w14:textId="7DE54850" w:rsidR="00F33EAB" w:rsidRPr="00EF3608" w:rsidRDefault="00F33EAB" w:rsidP="001336C6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DFF012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309BCFB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7A3A5E0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1F6128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861A1BF" w14:textId="77777777" w:rsidR="00F33EAB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ADF331F" w14:textId="7486CEF6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B8DBD8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1D6AE0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3E03EF5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DBF7BF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29DE506" w14:textId="77777777" w:rsidR="00F33EAB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DBC43D0" w14:textId="5039763B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24BD8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3A469AB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576BAE9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ED44CD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2B81DDC" w14:textId="77777777" w:rsidR="00F33EAB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775433D" w14:textId="0CE96C1C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116.96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A16209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23ADC3F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72022B8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104.09</w:t>
            </w:r>
          </w:p>
        </w:tc>
      </w:tr>
      <w:tr w:rsidR="00F33EAB" w:rsidRPr="00EF3608" w14:paraId="4C819209" w14:textId="77777777" w:rsidTr="00F33EAB">
        <w:tc>
          <w:tcPr>
            <w:tcW w:w="2430" w:type="dxa"/>
            <w:tcBorders>
              <w:bottom w:val="nil"/>
            </w:tcBorders>
          </w:tcPr>
          <w:p w14:paraId="19DC662F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78" w:type="dxa"/>
            <w:tcBorders>
              <w:bottom w:val="nil"/>
            </w:tcBorders>
          </w:tcPr>
          <w:p w14:paraId="006B9CEC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B6FBF62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0DEE8A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6850491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0CFFC0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BC30C2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74B4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000DE75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62F05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AAC1307" w14:textId="6A342648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7662C2BD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D5CCA3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36186C59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20151B8" w14:textId="1DD89489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(388.31)</w:t>
            </w:r>
          </w:p>
        </w:tc>
        <w:tc>
          <w:tcPr>
            <w:tcW w:w="270" w:type="dxa"/>
            <w:tcBorders>
              <w:bottom w:val="nil"/>
            </w:tcBorders>
          </w:tcPr>
          <w:p w14:paraId="67A8F34E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78AF404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(388.31)</w:t>
            </w:r>
          </w:p>
        </w:tc>
        <w:tc>
          <w:tcPr>
            <w:tcW w:w="270" w:type="dxa"/>
            <w:tcBorders>
              <w:bottom w:val="nil"/>
            </w:tcBorders>
          </w:tcPr>
          <w:p w14:paraId="08C020E3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BA595D" w14:textId="188DA78A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2,378.14</w:t>
            </w:r>
          </w:p>
        </w:tc>
        <w:tc>
          <w:tcPr>
            <w:tcW w:w="270" w:type="dxa"/>
            <w:tcBorders>
              <w:bottom w:val="nil"/>
            </w:tcBorders>
          </w:tcPr>
          <w:p w14:paraId="010327C5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1196204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2,378.14</w:t>
            </w:r>
          </w:p>
        </w:tc>
        <w:tc>
          <w:tcPr>
            <w:tcW w:w="270" w:type="dxa"/>
            <w:tcBorders>
              <w:bottom w:val="nil"/>
            </w:tcBorders>
          </w:tcPr>
          <w:p w14:paraId="75D22F28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681914" w14:textId="7D48DA7C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130.22</w:t>
            </w:r>
          </w:p>
        </w:tc>
        <w:tc>
          <w:tcPr>
            <w:tcW w:w="270" w:type="dxa"/>
            <w:tcBorders>
              <w:bottom w:val="nil"/>
            </w:tcBorders>
          </w:tcPr>
          <w:p w14:paraId="0396DE60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DDAEA3" w14:textId="77777777" w:rsidR="00F33EAB" w:rsidRPr="00EF3608" w:rsidRDefault="00F33EA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104.09</w:t>
            </w:r>
          </w:p>
        </w:tc>
      </w:tr>
    </w:tbl>
    <w:p w14:paraId="21CC2F8C" w14:textId="77777777" w:rsidR="00FD1DC3" w:rsidRPr="00EF3608" w:rsidRDefault="00FD1DC3" w:rsidP="0074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rPr>
          <w:rFonts w:ascii="Angsana New" w:hAnsi="Angsana New"/>
        </w:rPr>
      </w:pPr>
    </w:p>
    <w:p w14:paraId="3148E441" w14:textId="77777777" w:rsidR="00B35E9E" w:rsidRPr="00EF3608" w:rsidRDefault="00B35E9E" w:rsidP="00415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บริษัทร่วมทั้งหมดดำเนินธุรกิจในไทย</w:t>
      </w:r>
    </w:p>
    <w:p w14:paraId="546955A6" w14:textId="77777777" w:rsidR="00B35E9E" w:rsidRPr="00620B95" w:rsidRDefault="00B35E9E" w:rsidP="0077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both"/>
        <w:rPr>
          <w:rFonts w:ascii="Angsana New" w:hAnsi="Angsana New"/>
          <w:sz w:val="20"/>
          <w:szCs w:val="20"/>
        </w:rPr>
      </w:pPr>
    </w:p>
    <w:p w14:paraId="68079872" w14:textId="77777777" w:rsidR="007707EE" w:rsidRDefault="007707EE" w:rsidP="00C70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196D78" w:rsidRPr="00EF3608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  <w:r w:rsidRPr="00EF3608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 ยกเว้น</w:t>
      </w:r>
    </w:p>
    <w:p w14:paraId="3D066B11" w14:textId="77777777" w:rsidR="00620B95" w:rsidRPr="00620B95" w:rsidRDefault="00620B95" w:rsidP="00C70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sz w:val="20"/>
          <w:szCs w:val="20"/>
        </w:rPr>
      </w:pPr>
    </w:p>
    <w:p w14:paraId="067030C6" w14:textId="304742D7" w:rsidR="007707EE" w:rsidRPr="00277F3C" w:rsidRDefault="007707EE" w:rsidP="00290C7B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 ซึ่งเป็นกองทุนรวมจดทะเบียนในตลาดหลักทรัพย์แห่งประเทศไทย ณ </w:t>
      </w:r>
      <w:r w:rsidRPr="009867E0">
        <w:rPr>
          <w:rFonts w:ascii="Angsana New" w:hAnsi="Angsana New"/>
          <w:sz w:val="30"/>
          <w:szCs w:val="30"/>
          <w:cs/>
        </w:rPr>
        <w:t xml:space="preserve">วันที่ </w:t>
      </w:r>
      <w:r w:rsidR="001336C6" w:rsidRPr="009867E0">
        <w:rPr>
          <w:rFonts w:ascii="Angsana New" w:hAnsi="Angsana New"/>
          <w:sz w:val="30"/>
          <w:szCs w:val="30"/>
          <w:cs/>
        </w:rPr>
        <w:t>30 มิถุนายน</w:t>
      </w:r>
      <w:r w:rsidR="00290C7B" w:rsidRPr="009867E0">
        <w:rPr>
          <w:rFonts w:ascii="Angsana New" w:hAnsi="Angsana New"/>
          <w:sz w:val="30"/>
          <w:szCs w:val="30"/>
          <w:cs/>
        </w:rPr>
        <w:t xml:space="preserve"> </w:t>
      </w:r>
      <w:r w:rsidR="00196D78" w:rsidRPr="009867E0">
        <w:rPr>
          <w:rFonts w:ascii="Angsana New" w:hAnsi="Angsana New"/>
          <w:sz w:val="30"/>
          <w:szCs w:val="30"/>
        </w:rPr>
        <w:t>256</w:t>
      </w:r>
      <w:r w:rsidR="00B72DC7" w:rsidRPr="009867E0">
        <w:rPr>
          <w:rFonts w:ascii="Angsana New" w:hAnsi="Angsana New"/>
          <w:sz w:val="30"/>
          <w:szCs w:val="30"/>
        </w:rPr>
        <w:t>2</w:t>
      </w:r>
      <w:r w:rsidR="00290C7B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มีราคาปิดต่อหน่วยอยู่ท</w:t>
      </w:r>
      <w:r w:rsidR="009D22E6" w:rsidRPr="009867E0">
        <w:rPr>
          <w:rFonts w:ascii="Angsana New" w:hAnsi="Angsana New"/>
          <w:sz w:val="30"/>
          <w:szCs w:val="30"/>
          <w:cs/>
        </w:rPr>
        <w:t xml:space="preserve">ี่ </w:t>
      </w:r>
      <w:r w:rsidR="002A1B21" w:rsidRPr="009867E0">
        <w:rPr>
          <w:rFonts w:ascii="Angsana New" w:hAnsi="Angsana New"/>
          <w:sz w:val="30"/>
          <w:szCs w:val="30"/>
        </w:rPr>
        <w:t>7.45</w:t>
      </w:r>
      <w:r w:rsidR="00290C7B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บาท </w:t>
      </w:r>
      <w:r w:rsidRPr="009867E0">
        <w:rPr>
          <w:rFonts w:ascii="Angsana New" w:hAnsi="Angsana New"/>
          <w:sz w:val="30"/>
          <w:szCs w:val="30"/>
        </w:rPr>
        <w:br/>
      </w:r>
      <w:r w:rsidRPr="009867E0">
        <w:rPr>
          <w:rFonts w:ascii="Angsana New" w:hAnsi="Angsana New"/>
          <w:i/>
          <w:iCs/>
          <w:sz w:val="30"/>
          <w:szCs w:val="30"/>
          <w:cs/>
        </w:rPr>
        <w:t>(</w:t>
      </w:r>
      <w:r w:rsidR="00FB7B1A" w:rsidRPr="009867E0">
        <w:rPr>
          <w:rFonts w:ascii="Angsana New" w:hAnsi="Angsana New"/>
          <w:i/>
          <w:iCs/>
          <w:sz w:val="30"/>
          <w:szCs w:val="30"/>
          <w:cs/>
        </w:rPr>
        <w:t>30 กันยายน</w:t>
      </w:r>
      <w:r w:rsidR="00196D78" w:rsidRPr="009867E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256</w:t>
      </w:r>
      <w:r w:rsidR="00B72DC7" w:rsidRPr="009867E0">
        <w:rPr>
          <w:rFonts w:ascii="Angsana New" w:hAnsi="Angsana New"/>
          <w:i/>
          <w:iCs/>
          <w:sz w:val="30"/>
          <w:szCs w:val="30"/>
        </w:rPr>
        <w:t>1</w:t>
      </w:r>
      <w:r w:rsidRPr="009867E0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9867E0">
        <w:rPr>
          <w:rFonts w:ascii="Angsana New" w:hAnsi="Angsana New"/>
          <w:i/>
          <w:iCs/>
          <w:sz w:val="30"/>
          <w:szCs w:val="30"/>
        </w:rPr>
        <w:t xml:space="preserve"> </w:t>
      </w:r>
      <w:r w:rsidR="00A44E1D" w:rsidRPr="009867E0">
        <w:rPr>
          <w:rFonts w:ascii="Angsana New" w:hAnsi="Angsana New"/>
          <w:i/>
          <w:iCs/>
          <w:sz w:val="30"/>
          <w:szCs w:val="30"/>
        </w:rPr>
        <w:t>7.20</w:t>
      </w:r>
      <w:r w:rsidRPr="009867E0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9867E0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มูลค่ายุติธรรมของเงินลงทุนในกองทุนรวมสิทธิการเช่าอสังหาริมทรัพย์โกลด์ เท่ากับ </w:t>
      </w:r>
      <w:r w:rsidR="002A1B21" w:rsidRPr="009867E0">
        <w:rPr>
          <w:rFonts w:ascii="Angsana New" w:hAnsi="Angsana New"/>
          <w:sz w:val="30"/>
          <w:szCs w:val="30"/>
        </w:rPr>
        <w:t>506.60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867E0">
        <w:rPr>
          <w:rFonts w:ascii="Angsana New" w:hAnsi="Angsana New"/>
          <w:i/>
          <w:iCs/>
          <w:sz w:val="30"/>
          <w:szCs w:val="30"/>
          <w:cs/>
        </w:rPr>
        <w:t>(</w:t>
      </w:r>
      <w:r w:rsidR="00FB7B1A" w:rsidRPr="009867E0">
        <w:rPr>
          <w:rFonts w:ascii="Angsana New" w:hAnsi="Angsana New"/>
          <w:i/>
          <w:iCs/>
          <w:sz w:val="30"/>
          <w:szCs w:val="30"/>
          <w:cs/>
        </w:rPr>
        <w:t>30 กันยายน</w:t>
      </w:r>
      <w:r w:rsidR="00E54B4C" w:rsidRPr="009867E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72DC7" w:rsidRPr="009867E0">
        <w:rPr>
          <w:rFonts w:ascii="Angsana New" w:hAnsi="Angsana New"/>
          <w:i/>
          <w:iCs/>
          <w:sz w:val="30"/>
          <w:szCs w:val="30"/>
        </w:rPr>
        <w:t>2561:</w:t>
      </w:r>
      <w:r w:rsidR="00FB7B1A" w:rsidRPr="009867E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44E1D" w:rsidRPr="009867E0">
        <w:rPr>
          <w:rFonts w:ascii="Angsana New" w:hAnsi="Angsana New"/>
          <w:i/>
          <w:iCs/>
          <w:sz w:val="30"/>
          <w:szCs w:val="30"/>
        </w:rPr>
        <w:t>489.60</w:t>
      </w:r>
      <w:r w:rsidRPr="009867E0">
        <w:rPr>
          <w:rFonts w:ascii="Angsana New" w:hAnsi="Angsana New"/>
          <w:i/>
          <w:iCs/>
          <w:sz w:val="30"/>
          <w:szCs w:val="30"/>
          <w:cs/>
        </w:rPr>
        <w:t xml:space="preserve"> ล้านบาท) </w:t>
      </w:r>
      <w:r w:rsidRPr="009867E0">
        <w:rPr>
          <w:rFonts w:ascii="Angsana New" w:hAnsi="Angsana New"/>
          <w:sz w:val="30"/>
          <w:szCs w:val="30"/>
          <w:cs/>
        </w:rPr>
        <w:t>และ</w:t>
      </w:r>
    </w:p>
    <w:p w14:paraId="21A7F56F" w14:textId="77777777" w:rsidR="00277F3C" w:rsidRPr="00620B95" w:rsidRDefault="00277F3C" w:rsidP="0027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90BC9DD" w14:textId="6CCB511D" w:rsidR="008F5B4A" w:rsidRPr="009867E0" w:rsidRDefault="007707EE" w:rsidP="00C70401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 เป็นทรัสต์ที่จดทะเบียนในตลาดหลักทรัพย์แห่งประเทศไทย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C65C7" w:rsidRPr="009867E0">
        <w:rPr>
          <w:rFonts w:ascii="Angsana New" w:hAnsi="Angsana New"/>
          <w:sz w:val="30"/>
          <w:szCs w:val="30"/>
        </w:rPr>
        <w:t xml:space="preserve">30 </w:t>
      </w:r>
      <w:r w:rsidR="002C65C7" w:rsidRPr="009867E0">
        <w:rPr>
          <w:rFonts w:ascii="Angsana New" w:hAnsi="Angsana New"/>
          <w:sz w:val="30"/>
          <w:szCs w:val="30"/>
          <w:cs/>
        </w:rPr>
        <w:t>มิถุนายน</w:t>
      </w:r>
      <w:r w:rsidR="00290C7B" w:rsidRPr="009867E0">
        <w:rPr>
          <w:rFonts w:ascii="Angsana New" w:hAnsi="Angsana New"/>
          <w:sz w:val="30"/>
          <w:szCs w:val="30"/>
          <w:cs/>
        </w:rPr>
        <w:t xml:space="preserve"> </w:t>
      </w:r>
      <w:r w:rsidR="00FB7B1A" w:rsidRPr="009867E0">
        <w:rPr>
          <w:rFonts w:ascii="Angsana New" w:hAnsi="Angsana New"/>
          <w:sz w:val="30"/>
          <w:szCs w:val="30"/>
        </w:rPr>
        <w:t>256</w:t>
      </w:r>
      <w:r w:rsidR="00B72DC7" w:rsidRPr="009867E0">
        <w:rPr>
          <w:rFonts w:ascii="Angsana New" w:hAnsi="Angsana New"/>
          <w:sz w:val="30"/>
          <w:szCs w:val="30"/>
        </w:rPr>
        <w:t>2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มีราคาปิดต่อหน่วยอยู่ที่ </w:t>
      </w:r>
      <w:r w:rsidR="00C46E57">
        <w:rPr>
          <w:rFonts w:ascii="Angsana New" w:hAnsi="Angsana New"/>
          <w:sz w:val="30"/>
          <w:szCs w:val="30"/>
        </w:rPr>
        <w:t>17.40</w:t>
      </w:r>
      <w:r w:rsidRPr="009867E0">
        <w:rPr>
          <w:rFonts w:ascii="Angsana New" w:hAnsi="Angsana New"/>
          <w:sz w:val="30"/>
          <w:szCs w:val="30"/>
          <w:cs/>
        </w:rPr>
        <w:t xml:space="preserve"> บาท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>(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30</w:t>
      </w:r>
      <w:r w:rsidR="00196D78" w:rsidRPr="009867E0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256</w:t>
      </w:r>
      <w:r w:rsidR="00B72DC7" w:rsidRPr="009867E0">
        <w:rPr>
          <w:rFonts w:ascii="Angsana New" w:hAnsi="Angsana New"/>
          <w:i/>
          <w:iCs/>
          <w:sz w:val="30"/>
          <w:szCs w:val="30"/>
        </w:rPr>
        <w:t>1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>:</w:t>
      </w:r>
      <w:r w:rsidR="00196D78" w:rsidRPr="009867E0">
        <w:rPr>
          <w:rFonts w:ascii="Angsana New" w:hAnsi="Angsana New"/>
          <w:i/>
          <w:iCs/>
          <w:sz w:val="30"/>
          <w:szCs w:val="30"/>
        </w:rPr>
        <w:t xml:space="preserve"> </w:t>
      </w:r>
      <w:r w:rsidR="00A44E1D" w:rsidRPr="009867E0">
        <w:rPr>
          <w:rFonts w:ascii="Angsana New" w:hAnsi="Angsana New"/>
          <w:i/>
          <w:iCs/>
          <w:sz w:val="30"/>
          <w:szCs w:val="30"/>
        </w:rPr>
        <w:t>15.10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="00290C7B" w:rsidRPr="009867E0">
        <w:rPr>
          <w:rFonts w:ascii="Angsana New" w:hAnsi="Angsana New"/>
          <w:i/>
          <w:iCs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มูลค่ายุติธรรมของทรัสต์เพื่อการลงทุนในสิทธิการเช่าอสังหาริมทรัพย์โกลเด้นเวนเจอร์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เท่ากับ</w:t>
      </w:r>
      <w:r w:rsidR="00B971D4" w:rsidRPr="009867E0">
        <w:rPr>
          <w:rFonts w:ascii="Angsana New" w:hAnsi="Angsana New"/>
          <w:sz w:val="30"/>
          <w:szCs w:val="30"/>
          <w:cs/>
        </w:rPr>
        <w:t xml:space="preserve"> </w:t>
      </w:r>
      <w:r w:rsidR="00C46E57">
        <w:rPr>
          <w:rFonts w:ascii="Angsana New" w:hAnsi="Angsana New"/>
          <w:sz w:val="30"/>
          <w:szCs w:val="30"/>
        </w:rPr>
        <w:t>3,210.3</w:t>
      </w:r>
      <w:r w:rsidR="005B3015">
        <w:rPr>
          <w:rFonts w:ascii="Angsana New" w:hAnsi="Angsana New"/>
          <w:sz w:val="30"/>
          <w:szCs w:val="30"/>
        </w:rPr>
        <w:t>0</w:t>
      </w:r>
      <w:r w:rsidRPr="009867E0">
        <w:rPr>
          <w:rFonts w:ascii="Angsana New" w:hAnsi="Angsana New"/>
          <w:sz w:val="30"/>
          <w:szCs w:val="30"/>
          <w:cs/>
        </w:rPr>
        <w:t xml:space="preserve"> ล้านบาท</w:t>
      </w:r>
      <w:r w:rsidR="00290C7B" w:rsidRPr="009867E0">
        <w:rPr>
          <w:rFonts w:ascii="Angsana New" w:hAnsi="Angsana New"/>
          <w:sz w:val="30"/>
          <w:szCs w:val="30"/>
        </w:rPr>
        <w:t xml:space="preserve"> 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>(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30</w:t>
      </w:r>
      <w:r w:rsidR="00196D78" w:rsidRPr="009867E0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256</w:t>
      </w:r>
      <w:r w:rsidR="00B72DC7" w:rsidRPr="009867E0">
        <w:rPr>
          <w:rFonts w:ascii="Angsana New" w:hAnsi="Angsana New"/>
          <w:i/>
          <w:iCs/>
          <w:sz w:val="30"/>
          <w:szCs w:val="30"/>
        </w:rPr>
        <w:t>1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44E1D" w:rsidRPr="009867E0">
        <w:rPr>
          <w:rFonts w:ascii="Angsana New" w:hAnsi="Angsana New"/>
          <w:i/>
          <w:iCs/>
          <w:sz w:val="30"/>
          <w:szCs w:val="30"/>
        </w:rPr>
        <w:t>2,785.95</w:t>
      </w:r>
      <w:r w:rsidR="00290C7B" w:rsidRPr="009867E0">
        <w:rPr>
          <w:rFonts w:ascii="Angsana New" w:hAnsi="Angsana New"/>
          <w:i/>
          <w:iCs/>
          <w:sz w:val="30"/>
          <w:szCs w:val="30"/>
        </w:rPr>
        <w:t xml:space="preserve"> 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70401" w:rsidRPr="009867E0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44BE405" w14:textId="77777777" w:rsidR="00AF2A2B" w:rsidRPr="00EF3608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30"/>
          <w:szCs w:val="30"/>
          <w:cs/>
        </w:rPr>
        <w:sectPr w:rsidR="00AF2A2B" w:rsidRPr="00EF3608" w:rsidSect="00BE1996"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p w14:paraId="1E7791A0" w14:textId="77777777" w:rsidR="00FD1DC3" w:rsidRPr="00EF3608" w:rsidRDefault="00FD1DC3" w:rsidP="004C33D1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C1A59B3" w14:textId="77777777" w:rsidR="001336C6" w:rsidRPr="00EF3608" w:rsidRDefault="001336C6" w:rsidP="006C25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25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980"/>
        <w:gridCol w:w="1262"/>
        <w:gridCol w:w="268"/>
        <w:gridCol w:w="1241"/>
      </w:tblGrid>
      <w:tr w:rsidR="001336C6" w:rsidRPr="00EF3608" w14:paraId="198EF7C8" w14:textId="77777777" w:rsidTr="00164244">
        <w:tc>
          <w:tcPr>
            <w:tcW w:w="2432" w:type="pct"/>
          </w:tcPr>
          <w:p w14:paraId="49F0192B" w14:textId="77777777" w:rsidR="001336C6" w:rsidRPr="00EF3608" w:rsidRDefault="001336C6" w:rsidP="000C476A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pct"/>
          </w:tcPr>
          <w:p w14:paraId="1B026B41" w14:textId="77777777" w:rsidR="001336C6" w:rsidRPr="00EF3608" w:rsidRDefault="001336C6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8" w:type="pct"/>
            <w:gridSpan w:val="3"/>
          </w:tcPr>
          <w:p w14:paraId="46D94DEA" w14:textId="77777777" w:rsidR="001336C6" w:rsidRPr="00EF3608" w:rsidRDefault="001336C6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6C6" w:rsidRPr="00EF3608" w14:paraId="73344185" w14:textId="77777777" w:rsidTr="00164244">
        <w:tc>
          <w:tcPr>
            <w:tcW w:w="2432" w:type="pct"/>
          </w:tcPr>
          <w:p w14:paraId="1CC46B1B" w14:textId="77777777" w:rsidR="001336C6" w:rsidRPr="00EF3608" w:rsidRDefault="001336C6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0" w:type="pct"/>
          </w:tcPr>
          <w:p w14:paraId="364DAE2C" w14:textId="77777777" w:rsidR="001336C6" w:rsidRPr="00EF3608" w:rsidRDefault="001336C6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5D1F8CC6" w14:textId="77777777" w:rsidR="001336C6" w:rsidRPr="00EF3608" w:rsidRDefault="001336C6" w:rsidP="000C476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5" w:type="pct"/>
          </w:tcPr>
          <w:p w14:paraId="1E686A03" w14:textId="77777777" w:rsidR="001336C6" w:rsidRPr="00EF3608" w:rsidRDefault="001336C6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6B7C604" w14:textId="77777777" w:rsidR="001336C6" w:rsidRPr="00EF3608" w:rsidRDefault="001336C6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1336C6" w:rsidRPr="00EF3608" w14:paraId="7A450941" w14:textId="77777777" w:rsidTr="00164244">
        <w:tc>
          <w:tcPr>
            <w:tcW w:w="2432" w:type="pct"/>
          </w:tcPr>
          <w:p w14:paraId="36C282C1" w14:textId="77777777" w:rsidR="001336C6" w:rsidRPr="00EF3608" w:rsidRDefault="001336C6" w:rsidP="000C476A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pct"/>
          </w:tcPr>
          <w:p w14:paraId="5F1EEE45" w14:textId="77777777" w:rsidR="001336C6" w:rsidRPr="00EF3608" w:rsidRDefault="001336C6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8" w:type="pct"/>
            <w:gridSpan w:val="3"/>
          </w:tcPr>
          <w:p w14:paraId="40A7A3D5" w14:textId="77777777" w:rsidR="001336C6" w:rsidRPr="00EF3608" w:rsidRDefault="001336C6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336C6" w:rsidRPr="00EF3608" w14:paraId="573C985F" w14:textId="77777777" w:rsidTr="00164244">
        <w:trPr>
          <w:trHeight w:val="290"/>
        </w:trPr>
        <w:tc>
          <w:tcPr>
            <w:tcW w:w="2432" w:type="pct"/>
          </w:tcPr>
          <w:p w14:paraId="4580EB83" w14:textId="1E38E935" w:rsidR="001336C6" w:rsidRPr="00EF3608" w:rsidRDefault="001336C6" w:rsidP="001336C6">
            <w:pPr>
              <w:pStyle w:val="Heading8"/>
              <w:tabs>
                <w:tab w:val="left" w:pos="450"/>
              </w:tabs>
              <w:ind w:right="-2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ตุลาคม </w:t>
            </w:r>
            <w:r w:rsidR="00F031B6"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</w:t>
            </w:r>
            <w:r w:rsidR="00F031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031B6"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/ </w:t>
            </w:r>
            <w:r w:rsidR="00F031B6"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  <w:r w:rsidR="00F031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1070" w:type="pct"/>
          </w:tcPr>
          <w:p w14:paraId="7DD7E5D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E986BF9" w14:textId="76F441A5" w:rsidR="001336C6" w:rsidRPr="00EF3608" w:rsidRDefault="004E45F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5,830.89</w:t>
            </w:r>
          </w:p>
        </w:tc>
        <w:tc>
          <w:tcPr>
            <w:tcW w:w="145" w:type="pct"/>
          </w:tcPr>
          <w:p w14:paraId="187322C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409CE5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5,245.26</w:t>
            </w:r>
          </w:p>
        </w:tc>
      </w:tr>
      <w:tr w:rsidR="001336C6" w:rsidRPr="00EF3608" w14:paraId="2908F07C" w14:textId="77777777" w:rsidTr="00164244">
        <w:tc>
          <w:tcPr>
            <w:tcW w:w="2432" w:type="pct"/>
          </w:tcPr>
          <w:p w14:paraId="4AAE4F06" w14:textId="77777777" w:rsidR="001336C6" w:rsidRPr="00EF3608" w:rsidRDefault="001336C6" w:rsidP="001336C6">
            <w:pPr>
              <w:tabs>
                <w:tab w:val="clear" w:pos="454"/>
                <w:tab w:val="clear" w:pos="4451"/>
                <w:tab w:val="left" w:pos="450"/>
                <w:tab w:val="left" w:pos="4032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ลงทุนเพิ่มในระหว่างงวด</w:t>
            </w:r>
          </w:p>
        </w:tc>
        <w:tc>
          <w:tcPr>
            <w:tcW w:w="1070" w:type="pct"/>
          </w:tcPr>
          <w:p w14:paraId="1C1A833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40283C8E" w14:textId="55EA606B" w:rsidR="001336C6" w:rsidRPr="00EF3608" w:rsidRDefault="00475F6B" w:rsidP="0036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A7E52E" w14:textId="77777777" w:rsidR="001336C6" w:rsidRPr="00EF3608" w:rsidRDefault="001336C6" w:rsidP="001336C6">
            <w:pPr>
              <w:tabs>
                <w:tab w:val="clear" w:pos="454"/>
                <w:tab w:val="decimal" w:pos="471"/>
              </w:tabs>
              <w:ind w:left="-90"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E100E7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544.50</w:t>
            </w:r>
          </w:p>
        </w:tc>
      </w:tr>
      <w:tr w:rsidR="00475F6B" w:rsidRPr="009867E0" w14:paraId="295ED061" w14:textId="77777777" w:rsidTr="00164244">
        <w:tc>
          <w:tcPr>
            <w:tcW w:w="2432" w:type="pct"/>
          </w:tcPr>
          <w:p w14:paraId="50BAF2C1" w14:textId="66BFC252" w:rsidR="00475F6B" w:rsidRPr="009867E0" w:rsidRDefault="00475F6B" w:rsidP="001336C6">
            <w:pPr>
              <w:tabs>
                <w:tab w:val="clear" w:pos="454"/>
                <w:tab w:val="clear" w:pos="4451"/>
                <w:tab w:val="left" w:pos="450"/>
                <w:tab w:val="left" w:pos="4032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67E0">
              <w:rPr>
                <w:rFonts w:ascii="Angsana New" w:hAnsi="Angsana New"/>
                <w:sz w:val="30"/>
                <w:szCs w:val="30"/>
                <w:cs/>
              </w:rPr>
              <w:t>จำหน่ายเงินลงทุนในบริษัทย่อย</w:t>
            </w:r>
          </w:p>
        </w:tc>
        <w:tc>
          <w:tcPr>
            <w:tcW w:w="1070" w:type="pct"/>
          </w:tcPr>
          <w:p w14:paraId="2EFFBE44" w14:textId="77777777" w:rsidR="00475F6B" w:rsidRPr="009867E0" w:rsidRDefault="00475F6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2432FC9D" w14:textId="1E06EF5A" w:rsidR="00475F6B" w:rsidRPr="009867E0" w:rsidRDefault="00475F6B" w:rsidP="009A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7E0">
              <w:rPr>
                <w:rFonts w:ascii="Angsana New" w:hAnsi="Angsana New"/>
                <w:sz w:val="30"/>
                <w:szCs w:val="30"/>
              </w:rPr>
              <w:t>(225.00)</w:t>
            </w:r>
          </w:p>
        </w:tc>
        <w:tc>
          <w:tcPr>
            <w:tcW w:w="145" w:type="pct"/>
          </w:tcPr>
          <w:p w14:paraId="5311D891" w14:textId="77777777" w:rsidR="00475F6B" w:rsidRPr="009867E0" w:rsidRDefault="00475F6B" w:rsidP="001336C6">
            <w:pPr>
              <w:tabs>
                <w:tab w:val="clear" w:pos="454"/>
                <w:tab w:val="decimal" w:pos="471"/>
              </w:tabs>
              <w:ind w:left="-90"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EAE2217" w14:textId="1B81CD47" w:rsidR="00475F6B" w:rsidRPr="009867E0" w:rsidRDefault="00475F6B" w:rsidP="0036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90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36C6" w:rsidRPr="009867E0" w14:paraId="6FF83015" w14:textId="77777777" w:rsidTr="00164244">
        <w:tc>
          <w:tcPr>
            <w:tcW w:w="2432" w:type="pct"/>
          </w:tcPr>
          <w:p w14:paraId="56FE906C" w14:textId="77777777" w:rsidR="001336C6" w:rsidRPr="009867E0" w:rsidRDefault="001336C6" w:rsidP="001336C6">
            <w:pPr>
              <w:tabs>
                <w:tab w:val="clear" w:pos="454"/>
                <w:tab w:val="clear" w:pos="4451"/>
                <w:tab w:val="left" w:pos="450"/>
                <w:tab w:val="left" w:pos="4032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67E0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070" w:type="pct"/>
          </w:tcPr>
          <w:p w14:paraId="7EF77518" w14:textId="77777777" w:rsidR="001336C6" w:rsidRPr="009867E0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76540F34" w14:textId="718A563F" w:rsidR="001336C6" w:rsidRPr="009867E0" w:rsidRDefault="00475F6B" w:rsidP="009A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7E0">
              <w:rPr>
                <w:rFonts w:ascii="Angsana New" w:hAnsi="Angsana New"/>
                <w:sz w:val="30"/>
                <w:szCs w:val="30"/>
              </w:rPr>
              <w:t>225.00</w:t>
            </w:r>
          </w:p>
        </w:tc>
        <w:tc>
          <w:tcPr>
            <w:tcW w:w="145" w:type="pct"/>
          </w:tcPr>
          <w:p w14:paraId="11D836E7" w14:textId="77777777" w:rsidR="001336C6" w:rsidRPr="009867E0" w:rsidRDefault="001336C6" w:rsidP="001336C6">
            <w:pPr>
              <w:tabs>
                <w:tab w:val="clear" w:pos="454"/>
                <w:tab w:val="decimal" w:pos="471"/>
              </w:tabs>
              <w:ind w:left="-90"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EBEFCE2" w14:textId="77777777" w:rsidR="001336C6" w:rsidRPr="009867E0" w:rsidRDefault="001336C6" w:rsidP="0036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90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36C6" w:rsidRPr="009867E0" w14:paraId="48A06938" w14:textId="77777777" w:rsidTr="00164244">
        <w:trPr>
          <w:trHeight w:val="70"/>
        </w:trPr>
        <w:tc>
          <w:tcPr>
            <w:tcW w:w="2432" w:type="pct"/>
          </w:tcPr>
          <w:p w14:paraId="1F59887F" w14:textId="788ACEB6" w:rsidR="001336C6" w:rsidRPr="009867E0" w:rsidRDefault="001336C6" w:rsidP="001336C6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6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67E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86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E40364" w:rsidRPr="009867E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="00E40364" w:rsidRPr="00986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867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E40364" w:rsidRPr="009867E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70" w:type="pct"/>
          </w:tcPr>
          <w:p w14:paraId="48D63525" w14:textId="77777777" w:rsidR="001336C6" w:rsidRPr="009867E0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5CC1B171" w14:textId="53759919" w:rsidR="001336C6" w:rsidRPr="009867E0" w:rsidRDefault="00475F6B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67E0">
              <w:rPr>
                <w:rFonts w:ascii="Angsana New" w:hAnsi="Angsana New"/>
                <w:b/>
                <w:bCs/>
                <w:sz w:val="30"/>
                <w:szCs w:val="30"/>
              </w:rPr>
              <w:t>5,830.89</w:t>
            </w:r>
          </w:p>
        </w:tc>
        <w:tc>
          <w:tcPr>
            <w:tcW w:w="145" w:type="pct"/>
          </w:tcPr>
          <w:p w14:paraId="0DC13690" w14:textId="77777777" w:rsidR="001336C6" w:rsidRPr="009867E0" w:rsidRDefault="001336C6" w:rsidP="001336C6">
            <w:pPr>
              <w:tabs>
                <w:tab w:val="clear" w:pos="454"/>
                <w:tab w:val="decimal" w:pos="471"/>
              </w:tabs>
              <w:ind w:left="-90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4856E51D" w14:textId="77777777" w:rsidR="001336C6" w:rsidRPr="009867E0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B75">
              <w:rPr>
                <w:rFonts w:ascii="Angsana New" w:hAnsi="Angsana New"/>
                <w:b/>
                <w:bCs/>
                <w:sz w:val="30"/>
                <w:szCs w:val="30"/>
              </w:rPr>
              <w:t>5,789.76</w:t>
            </w:r>
          </w:p>
        </w:tc>
      </w:tr>
    </w:tbl>
    <w:p w14:paraId="4CF16175" w14:textId="77777777" w:rsidR="00F45591" w:rsidRPr="00103301" w:rsidRDefault="00F45591" w:rsidP="006C05D2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334B6B8" w14:textId="16CDCFED" w:rsidR="00DD0339" w:rsidRPr="009867E0" w:rsidRDefault="00742CD2" w:rsidP="0055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right="-117"/>
        <w:jc w:val="thaiDistribute"/>
        <w:rPr>
          <w:rFonts w:ascii="Angsana New" w:hAnsi="Angsana New"/>
          <w:sz w:val="30"/>
          <w:szCs w:val="30"/>
          <w:cs/>
        </w:rPr>
      </w:pPr>
      <w:r w:rsidRPr="009867E0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Pr="009867E0">
        <w:rPr>
          <w:rFonts w:ascii="Angsana New" w:hAnsi="Angsana New"/>
          <w:sz w:val="30"/>
          <w:szCs w:val="30"/>
          <w:cs/>
        </w:rPr>
        <w:t xml:space="preserve">วันที่ </w:t>
      </w:r>
      <w:r w:rsidRPr="009867E0">
        <w:rPr>
          <w:rFonts w:ascii="Angsana New" w:hAnsi="Angsana New"/>
          <w:sz w:val="30"/>
          <w:szCs w:val="30"/>
        </w:rPr>
        <w:t>10</w:t>
      </w:r>
      <w:r w:rsidRPr="009867E0">
        <w:rPr>
          <w:rFonts w:ascii="Angsana New" w:hAnsi="Angsana New"/>
          <w:sz w:val="30"/>
          <w:szCs w:val="30"/>
          <w:cs/>
        </w:rPr>
        <w:t xml:space="preserve"> มกราคม </w:t>
      </w:r>
      <w:r w:rsidRPr="009867E0">
        <w:rPr>
          <w:rFonts w:ascii="Angsana New" w:hAnsi="Angsana New"/>
          <w:sz w:val="30"/>
          <w:szCs w:val="30"/>
        </w:rPr>
        <w:t>2560</w:t>
      </w:r>
      <w:r w:rsidR="006C05D2" w:rsidRPr="009867E0">
        <w:rPr>
          <w:rFonts w:ascii="Angsana New" w:hAnsi="Angsana New"/>
          <w:sz w:val="30"/>
          <w:szCs w:val="30"/>
          <w:cs/>
        </w:rPr>
        <w:t xml:space="preserve"> บริษัท</w:t>
      </w:r>
      <w:r w:rsidR="00457CA0" w:rsidRPr="009867E0">
        <w:rPr>
          <w:rFonts w:ascii="Angsana New" w:hAnsi="Angsana New"/>
          <w:sz w:val="30"/>
          <w:szCs w:val="30"/>
          <w:cs/>
        </w:rPr>
        <w:t xml:space="preserve"> </w:t>
      </w:r>
      <w:r w:rsidR="006C05D2" w:rsidRPr="009867E0">
        <w:rPr>
          <w:rFonts w:ascii="Angsana New" w:hAnsi="Angsana New"/>
          <w:sz w:val="30"/>
          <w:szCs w:val="30"/>
          <w:cs/>
        </w:rPr>
        <w:t xml:space="preserve">โกลเด้น พร็อพเพอร์ตี้ เซอร์วิสเซส จำกัด ซึ่งเป็นบริษัทย่อยของบริษัทได้จดทะเบียนเพิ่มทุนจากเดิม </w:t>
      </w:r>
      <w:r w:rsidR="006C05D2" w:rsidRPr="009867E0">
        <w:rPr>
          <w:rFonts w:ascii="Angsana New" w:hAnsi="Angsana New"/>
          <w:sz w:val="30"/>
          <w:szCs w:val="30"/>
        </w:rPr>
        <w:t xml:space="preserve">490 </w:t>
      </w:r>
      <w:r w:rsidR="006C05D2" w:rsidRPr="009867E0">
        <w:rPr>
          <w:rFonts w:ascii="Angsana New" w:hAnsi="Angsana New"/>
          <w:sz w:val="30"/>
          <w:szCs w:val="30"/>
          <w:cs/>
        </w:rPr>
        <w:t xml:space="preserve">ล้านบาท </w:t>
      </w:r>
      <w:r w:rsidR="006C05D2" w:rsidRPr="009867E0">
        <w:rPr>
          <w:rFonts w:ascii="Angsana New" w:hAnsi="Angsana New"/>
          <w:sz w:val="30"/>
          <w:szCs w:val="30"/>
        </w:rPr>
        <w:t xml:space="preserve">(49,000,000 </w:t>
      </w:r>
      <w:r w:rsidR="006C05D2" w:rsidRPr="009867E0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6C05D2" w:rsidRPr="009867E0">
        <w:rPr>
          <w:rFonts w:ascii="Angsana New" w:hAnsi="Angsana New"/>
          <w:sz w:val="30"/>
          <w:szCs w:val="30"/>
        </w:rPr>
        <w:t>10</w:t>
      </w:r>
      <w:r w:rsidR="006C05D2" w:rsidRPr="009867E0">
        <w:rPr>
          <w:rFonts w:ascii="Angsana New" w:hAnsi="Angsana New"/>
          <w:sz w:val="30"/>
          <w:szCs w:val="30"/>
          <w:cs/>
        </w:rPr>
        <w:t xml:space="preserve"> บาท</w:t>
      </w:r>
      <w:r w:rsidR="006C05D2" w:rsidRPr="009867E0">
        <w:rPr>
          <w:rFonts w:ascii="Angsana New" w:hAnsi="Angsana New"/>
          <w:sz w:val="30"/>
          <w:szCs w:val="30"/>
        </w:rPr>
        <w:t xml:space="preserve">) </w:t>
      </w:r>
      <w:r w:rsidR="006C05D2" w:rsidRPr="009867E0">
        <w:rPr>
          <w:rFonts w:ascii="Angsana New" w:hAnsi="Angsana New"/>
          <w:sz w:val="30"/>
          <w:szCs w:val="30"/>
          <w:cs/>
        </w:rPr>
        <w:t xml:space="preserve">เป็น </w:t>
      </w:r>
      <w:r w:rsidR="006C05D2" w:rsidRPr="009867E0">
        <w:rPr>
          <w:rFonts w:ascii="Angsana New" w:hAnsi="Angsana New"/>
          <w:sz w:val="30"/>
          <w:szCs w:val="30"/>
        </w:rPr>
        <w:t>1,480</w:t>
      </w:r>
      <w:r w:rsidR="006C05D2" w:rsidRPr="009867E0">
        <w:rPr>
          <w:rFonts w:ascii="Angsana New" w:hAnsi="Angsana New"/>
          <w:sz w:val="30"/>
          <w:szCs w:val="30"/>
          <w:cs/>
        </w:rPr>
        <w:t xml:space="preserve"> ล้านบาท</w:t>
      </w:r>
      <w:r w:rsidR="006C05D2" w:rsidRPr="009867E0">
        <w:rPr>
          <w:rFonts w:ascii="Angsana New" w:hAnsi="Angsana New"/>
          <w:sz w:val="30"/>
          <w:szCs w:val="30"/>
        </w:rPr>
        <w:t xml:space="preserve"> (148,000,000 </w:t>
      </w:r>
      <w:r w:rsidR="006C05D2" w:rsidRPr="009867E0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6C05D2" w:rsidRPr="009867E0">
        <w:rPr>
          <w:rFonts w:ascii="Angsana New" w:hAnsi="Angsana New"/>
          <w:sz w:val="30"/>
          <w:szCs w:val="30"/>
        </w:rPr>
        <w:t xml:space="preserve">10 </w:t>
      </w:r>
      <w:r w:rsidR="006C05D2" w:rsidRPr="009867E0">
        <w:rPr>
          <w:rFonts w:ascii="Angsana New" w:hAnsi="Angsana New"/>
          <w:sz w:val="30"/>
          <w:szCs w:val="30"/>
          <w:cs/>
        </w:rPr>
        <w:t>บาท</w:t>
      </w:r>
      <w:r w:rsidRPr="009867E0">
        <w:rPr>
          <w:rFonts w:ascii="Angsana New" w:hAnsi="Angsana New"/>
          <w:sz w:val="30"/>
          <w:szCs w:val="30"/>
        </w:rPr>
        <w:t xml:space="preserve">) </w:t>
      </w:r>
      <w:r w:rsidR="006C05D2" w:rsidRPr="009867E0">
        <w:rPr>
          <w:rFonts w:ascii="Angsana New" w:hAnsi="Angsana New"/>
          <w:sz w:val="30"/>
          <w:szCs w:val="30"/>
          <w:cs/>
        </w:rPr>
        <w:t>โดย</w:t>
      </w:r>
      <w:r w:rsidR="0061728F" w:rsidRPr="009867E0">
        <w:rPr>
          <w:rFonts w:ascii="Angsana New" w:hAnsi="Angsana New"/>
          <w:sz w:val="30"/>
          <w:szCs w:val="30"/>
          <w:cs/>
        </w:rPr>
        <w:t>เร</w:t>
      </w:r>
      <w:r w:rsidR="001D4A6D" w:rsidRPr="009867E0">
        <w:rPr>
          <w:rFonts w:ascii="Angsana New" w:hAnsi="Angsana New"/>
          <w:sz w:val="30"/>
          <w:szCs w:val="30"/>
          <w:cs/>
        </w:rPr>
        <w:t>ียกชำระหุ้นเพิ่มทุนในระหว่างงวด</w:t>
      </w:r>
      <w:r w:rsidR="00E45C4E" w:rsidRPr="009867E0">
        <w:rPr>
          <w:rFonts w:ascii="Angsana New" w:hAnsi="Angsana New"/>
          <w:sz w:val="30"/>
          <w:szCs w:val="30"/>
          <w:cs/>
        </w:rPr>
        <w:t>เก้า</w:t>
      </w:r>
      <w:r w:rsidR="001D4A6D" w:rsidRPr="009867E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45C4E" w:rsidRPr="009867E0">
        <w:rPr>
          <w:rFonts w:ascii="Angsana New" w:hAnsi="Angsana New"/>
          <w:sz w:val="30"/>
          <w:szCs w:val="30"/>
        </w:rPr>
        <w:t xml:space="preserve">30 </w:t>
      </w:r>
      <w:r w:rsidR="00E45C4E" w:rsidRPr="009867E0">
        <w:rPr>
          <w:rFonts w:ascii="Angsana New" w:hAnsi="Angsana New"/>
          <w:sz w:val="30"/>
          <w:szCs w:val="30"/>
          <w:cs/>
        </w:rPr>
        <w:t>มิถุนายน</w:t>
      </w:r>
      <w:r w:rsidR="001D4A6D" w:rsidRPr="009867E0">
        <w:rPr>
          <w:rFonts w:ascii="Angsana New" w:hAnsi="Angsana New"/>
          <w:sz w:val="30"/>
          <w:szCs w:val="30"/>
          <w:cs/>
        </w:rPr>
        <w:t xml:space="preserve"> </w:t>
      </w:r>
      <w:r w:rsidR="0061728F" w:rsidRPr="009867E0">
        <w:rPr>
          <w:rFonts w:ascii="Angsana New" w:hAnsi="Angsana New"/>
          <w:sz w:val="30"/>
          <w:szCs w:val="30"/>
        </w:rPr>
        <w:t>256</w:t>
      </w:r>
      <w:r w:rsidR="00C92FB9" w:rsidRPr="009867E0">
        <w:rPr>
          <w:rFonts w:ascii="Angsana New" w:hAnsi="Angsana New"/>
          <w:sz w:val="30"/>
          <w:szCs w:val="30"/>
        </w:rPr>
        <w:t>1</w:t>
      </w:r>
      <w:r w:rsidR="00425D44" w:rsidRPr="009867E0">
        <w:rPr>
          <w:rFonts w:ascii="Angsana New" w:hAnsi="Angsana New"/>
          <w:sz w:val="30"/>
          <w:szCs w:val="30"/>
        </w:rPr>
        <w:t xml:space="preserve"> </w:t>
      </w:r>
      <w:r w:rsidR="009D088B" w:rsidRPr="009867E0">
        <w:rPr>
          <w:rFonts w:ascii="Angsana New" w:hAnsi="Angsana New"/>
          <w:spacing w:val="-2"/>
          <w:sz w:val="30"/>
          <w:szCs w:val="30"/>
          <w:cs/>
        </w:rPr>
        <w:t xml:space="preserve">จำนวนทั้งสิ้น </w:t>
      </w:r>
      <w:r w:rsidR="00E45C4E" w:rsidRPr="009867E0">
        <w:rPr>
          <w:rFonts w:ascii="Angsana New" w:hAnsi="Angsana New"/>
          <w:spacing w:val="-2"/>
          <w:sz w:val="30"/>
          <w:szCs w:val="30"/>
        </w:rPr>
        <w:t>544.50</w:t>
      </w:r>
      <w:r w:rsidR="009D088B" w:rsidRPr="009867E0">
        <w:rPr>
          <w:rFonts w:ascii="Angsana New" w:hAnsi="Angsana New"/>
          <w:spacing w:val="-2"/>
          <w:sz w:val="30"/>
          <w:szCs w:val="30"/>
        </w:rPr>
        <w:t xml:space="preserve"> </w:t>
      </w:r>
      <w:r w:rsidR="009D088B" w:rsidRPr="009867E0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425D44" w:rsidRPr="009867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D088B" w:rsidRPr="009867E0">
        <w:rPr>
          <w:rFonts w:ascii="Angsana New" w:hAnsi="Angsana New"/>
          <w:spacing w:val="-2"/>
          <w:sz w:val="30"/>
          <w:szCs w:val="30"/>
          <w:cs/>
        </w:rPr>
        <w:t xml:space="preserve">คิดเป็นร้อยละ </w:t>
      </w:r>
      <w:r w:rsidR="00E45C4E" w:rsidRPr="009867E0">
        <w:rPr>
          <w:rFonts w:ascii="Angsana New" w:hAnsi="Angsana New"/>
          <w:spacing w:val="-2"/>
          <w:sz w:val="30"/>
          <w:szCs w:val="30"/>
        </w:rPr>
        <w:t>55</w:t>
      </w:r>
      <w:r w:rsidR="0034604D" w:rsidRPr="009867E0">
        <w:rPr>
          <w:rFonts w:ascii="Angsana New" w:hAnsi="Angsana New"/>
          <w:spacing w:val="-2"/>
          <w:sz w:val="30"/>
          <w:szCs w:val="30"/>
        </w:rPr>
        <w:t xml:space="preserve"> </w:t>
      </w:r>
      <w:r w:rsidR="009D088B" w:rsidRPr="009867E0">
        <w:rPr>
          <w:rFonts w:ascii="Angsana New" w:hAnsi="Angsana New"/>
          <w:spacing w:val="-2"/>
          <w:sz w:val="30"/>
          <w:szCs w:val="30"/>
          <w:cs/>
        </w:rPr>
        <w:t>ของมูลค่าหุ้นที่ออกใหม่</w:t>
      </w:r>
      <w:r w:rsidR="001B15B2">
        <w:rPr>
          <w:rFonts w:ascii="Angsana New" w:hAnsi="Angsana New"/>
          <w:sz w:val="30"/>
          <w:szCs w:val="30"/>
        </w:rPr>
        <w:t xml:space="preserve"> </w:t>
      </w:r>
    </w:p>
    <w:p w14:paraId="78529C4A" w14:textId="77777777" w:rsidR="004E68AE" w:rsidRPr="00103301" w:rsidRDefault="004E68AE" w:rsidP="0055652C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442AEDC" w14:textId="25B60DA1" w:rsidR="00105AA2" w:rsidRPr="00EF3608" w:rsidRDefault="00937778" w:rsidP="0055652C">
      <w:pPr>
        <w:spacing w:line="240" w:lineRule="auto"/>
        <w:ind w:left="450" w:right="-117"/>
        <w:jc w:val="thaiDistribute"/>
        <w:rPr>
          <w:rFonts w:ascii="Angsana New" w:hAnsi="Angsana New"/>
          <w:sz w:val="30"/>
          <w:szCs w:val="30"/>
          <w:cs/>
        </w:rPr>
        <w:sectPr w:rsidR="00105AA2" w:rsidRPr="00EF3608" w:rsidSect="00837DB6">
          <w:headerReference w:type="default" r:id="rId12"/>
          <w:footerReference w:type="default" r:id="rId13"/>
          <w:pgSz w:w="11907" w:h="16840" w:code="9"/>
          <w:pgMar w:top="691" w:right="1152" w:bottom="900" w:left="1152" w:header="720" w:footer="504" w:gutter="0"/>
          <w:cols w:space="708"/>
          <w:docGrid w:linePitch="360"/>
        </w:sectPr>
      </w:pPr>
      <w:r w:rsidRPr="009867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867E0">
        <w:rPr>
          <w:rFonts w:ascii="Angsana New" w:hAnsi="Angsana New"/>
          <w:sz w:val="30"/>
          <w:szCs w:val="30"/>
        </w:rPr>
        <w:t xml:space="preserve">26 </w:t>
      </w:r>
      <w:r w:rsidRPr="009867E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867E0">
        <w:rPr>
          <w:rFonts w:ascii="Angsana New" w:hAnsi="Angsana New"/>
          <w:sz w:val="30"/>
          <w:szCs w:val="30"/>
        </w:rPr>
        <w:t xml:space="preserve">2562 </w:t>
      </w:r>
      <w:r w:rsidRPr="009867E0">
        <w:rPr>
          <w:rFonts w:ascii="Angsana New" w:hAnsi="Angsana New"/>
          <w:sz w:val="30"/>
          <w:szCs w:val="30"/>
          <w:cs/>
        </w:rPr>
        <w:t xml:space="preserve">บริษัทขายเงินลงทุนในบริษัท บ้านฉาง เอสเตท จำกัด จำนวน </w:t>
      </w:r>
      <w:r w:rsidRPr="009867E0">
        <w:rPr>
          <w:rFonts w:ascii="Angsana New" w:hAnsi="Angsana New"/>
          <w:sz w:val="30"/>
          <w:szCs w:val="30"/>
        </w:rPr>
        <w:t xml:space="preserve">23.85 </w:t>
      </w:r>
      <w:r w:rsidRPr="009867E0">
        <w:rPr>
          <w:rFonts w:ascii="Angsana New" w:hAnsi="Angsana New"/>
          <w:sz w:val="30"/>
          <w:szCs w:val="30"/>
          <w:cs/>
        </w:rPr>
        <w:t>ล้านบาท (หุ้นสามัญ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</w:rPr>
        <w:t xml:space="preserve">2.25 </w:t>
      </w:r>
      <w:r w:rsidRPr="00EF3608">
        <w:rPr>
          <w:rFonts w:ascii="Angsana New" w:hAnsi="Angsana New"/>
          <w:sz w:val="30"/>
          <w:szCs w:val="30"/>
          <w:cs/>
        </w:rPr>
        <w:t xml:space="preserve">ล้านหุ้น </w:t>
      </w:r>
      <w:r w:rsidR="00F90B6D" w:rsidRPr="00EF3608">
        <w:rPr>
          <w:rFonts w:ascii="Angsana New" w:hAnsi="Angsana New"/>
          <w:sz w:val="30"/>
          <w:szCs w:val="30"/>
          <w:cs/>
        </w:rPr>
        <w:t>ในราคา</w:t>
      </w:r>
      <w:r w:rsidRPr="00EF3608">
        <w:rPr>
          <w:rFonts w:ascii="Angsana New" w:hAnsi="Angsana New"/>
          <w:sz w:val="30"/>
          <w:szCs w:val="30"/>
          <w:cs/>
        </w:rPr>
        <w:t xml:space="preserve">หุ้นละ </w:t>
      </w:r>
      <w:r w:rsidRPr="00EF3608">
        <w:rPr>
          <w:rFonts w:ascii="Angsana New" w:hAnsi="Angsana New"/>
          <w:sz w:val="30"/>
          <w:szCs w:val="30"/>
        </w:rPr>
        <w:t xml:space="preserve">10.60 </w:t>
      </w:r>
      <w:r w:rsidRPr="00EF3608">
        <w:rPr>
          <w:rFonts w:ascii="Angsana New" w:hAnsi="Angsana New"/>
          <w:sz w:val="30"/>
          <w:szCs w:val="30"/>
          <w:cs/>
        </w:rPr>
        <w:t>บาท) ให้</w:t>
      </w:r>
      <w:r w:rsidR="00F5418F" w:rsidRPr="00EF3608">
        <w:rPr>
          <w:rFonts w:ascii="Angsana New" w:hAnsi="Angsana New"/>
          <w:sz w:val="30"/>
          <w:szCs w:val="30"/>
          <w:cs/>
        </w:rPr>
        <w:t>แก่บริษัทแห่งหนึ่ง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 xml:space="preserve">กลุ่มบริษัทและบริษัทรับรู้กำไรจากการขายเงินลงทุนในบริษัทย่อยจำนวน </w:t>
      </w:r>
      <w:r w:rsidRPr="00EF3608">
        <w:rPr>
          <w:rFonts w:ascii="Angsana New" w:hAnsi="Angsana New"/>
          <w:sz w:val="30"/>
          <w:szCs w:val="30"/>
        </w:rPr>
        <w:t xml:space="preserve">18.06 </w:t>
      </w:r>
      <w:r w:rsidRPr="00EF3608">
        <w:rPr>
          <w:rFonts w:ascii="Angsana New" w:hAnsi="Angsana New"/>
          <w:sz w:val="30"/>
          <w:szCs w:val="30"/>
          <w:cs/>
        </w:rPr>
        <w:t>ล้านบาท</w:t>
      </w:r>
      <w:r w:rsidR="00F5418F" w:rsidRPr="00EF3608">
        <w:rPr>
          <w:rFonts w:ascii="Angsana New" w:hAnsi="Angsana New"/>
          <w:sz w:val="30"/>
          <w:szCs w:val="30"/>
          <w:cs/>
        </w:rPr>
        <w:t>ในงบการเงินรวม</w:t>
      </w:r>
      <w:r w:rsidR="0010732E" w:rsidRPr="00EF3608">
        <w:rPr>
          <w:rFonts w:ascii="Angsana New" w:hAnsi="Angsana New"/>
          <w:sz w:val="30"/>
          <w:szCs w:val="30"/>
          <w:cs/>
        </w:rPr>
        <w:t xml:space="preserve">และ </w:t>
      </w:r>
      <w:r w:rsidR="0010732E" w:rsidRPr="00EF3608">
        <w:rPr>
          <w:rFonts w:ascii="Angsana New" w:hAnsi="Angsana New"/>
          <w:sz w:val="30"/>
          <w:szCs w:val="30"/>
        </w:rPr>
        <w:t xml:space="preserve">23.85 </w:t>
      </w:r>
      <w:r w:rsidR="0010732E" w:rsidRPr="00EF3608">
        <w:rPr>
          <w:rFonts w:ascii="Angsana New" w:hAnsi="Angsana New"/>
          <w:sz w:val="30"/>
          <w:szCs w:val="30"/>
          <w:cs/>
        </w:rPr>
        <w:t>ล้านบาท</w:t>
      </w:r>
      <w:r w:rsidR="00F5418F" w:rsidRPr="00EF3608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="001B15B2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5D3AD7A8" w14:textId="170930C3" w:rsidR="00FD1DC3" w:rsidRPr="00EF3608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</w:t>
      </w:r>
      <w:r w:rsidRPr="009867E0">
        <w:rPr>
          <w:rFonts w:ascii="Angsana New" w:hAnsi="Angsana New"/>
          <w:sz w:val="30"/>
          <w:szCs w:val="30"/>
          <w:cs/>
        </w:rPr>
        <w:t xml:space="preserve">วันที่ </w:t>
      </w:r>
      <w:r w:rsidR="00FB78F9" w:rsidRPr="009867E0">
        <w:rPr>
          <w:rFonts w:ascii="Angsana New" w:hAnsi="Angsana New"/>
          <w:sz w:val="30"/>
          <w:szCs w:val="30"/>
        </w:rPr>
        <w:t xml:space="preserve">30 </w:t>
      </w:r>
      <w:r w:rsidR="00FB78F9" w:rsidRPr="009867E0">
        <w:rPr>
          <w:rFonts w:ascii="Angsana New" w:hAnsi="Angsana New"/>
          <w:sz w:val="30"/>
          <w:szCs w:val="30"/>
          <w:cs/>
        </w:rPr>
        <w:t>มิถุนายน</w:t>
      </w:r>
      <w:r w:rsidR="007C1EEB" w:rsidRPr="009867E0">
        <w:rPr>
          <w:rFonts w:ascii="Angsana New" w:hAnsi="Angsana New"/>
          <w:sz w:val="30"/>
          <w:szCs w:val="30"/>
          <w:cs/>
        </w:rPr>
        <w:t xml:space="preserve"> </w:t>
      </w:r>
      <w:r w:rsidR="007C1EEB" w:rsidRPr="009867E0">
        <w:rPr>
          <w:rFonts w:ascii="Angsana New" w:hAnsi="Angsana New"/>
          <w:sz w:val="30"/>
          <w:szCs w:val="30"/>
        </w:rPr>
        <w:t>25</w:t>
      </w:r>
      <w:r w:rsidR="007C1EEB" w:rsidRPr="009867E0">
        <w:rPr>
          <w:rFonts w:ascii="Angsana New" w:hAnsi="Angsana New"/>
          <w:sz w:val="30"/>
          <w:szCs w:val="30"/>
          <w:cs/>
        </w:rPr>
        <w:t>6</w:t>
      </w:r>
      <w:r w:rsidR="009020B7" w:rsidRPr="009867E0">
        <w:rPr>
          <w:rFonts w:ascii="Angsana New" w:hAnsi="Angsana New"/>
          <w:sz w:val="30"/>
          <w:szCs w:val="30"/>
        </w:rPr>
        <w:t>2</w:t>
      </w:r>
      <w:r w:rsidR="007C1EEB" w:rsidRPr="009867E0">
        <w:rPr>
          <w:rFonts w:ascii="Angsana New" w:hAnsi="Angsana New"/>
          <w:sz w:val="30"/>
          <w:szCs w:val="30"/>
        </w:rPr>
        <w:t xml:space="preserve"> </w:t>
      </w:r>
      <w:r w:rsidR="007C1EEB" w:rsidRPr="009867E0">
        <w:rPr>
          <w:rFonts w:ascii="Angsana New" w:hAnsi="Angsana New"/>
          <w:sz w:val="30"/>
          <w:szCs w:val="30"/>
          <w:cs/>
        </w:rPr>
        <w:t xml:space="preserve">และ </w:t>
      </w:r>
      <w:r w:rsidR="00FB7B1A" w:rsidRPr="009867E0">
        <w:rPr>
          <w:rFonts w:ascii="Angsana New" w:hAnsi="Angsana New"/>
          <w:sz w:val="30"/>
          <w:szCs w:val="30"/>
          <w:cs/>
        </w:rPr>
        <w:t>30 กันยายน</w:t>
      </w:r>
      <w:r w:rsidR="007C1EEB" w:rsidRPr="009867E0">
        <w:rPr>
          <w:rFonts w:ascii="Angsana New" w:hAnsi="Angsana New"/>
          <w:sz w:val="30"/>
          <w:szCs w:val="30"/>
          <w:cs/>
        </w:rPr>
        <w:t xml:space="preserve"> </w:t>
      </w:r>
      <w:r w:rsidR="007C1EEB" w:rsidRPr="009867E0">
        <w:rPr>
          <w:rFonts w:ascii="Angsana New" w:hAnsi="Angsana New"/>
          <w:sz w:val="30"/>
          <w:szCs w:val="30"/>
        </w:rPr>
        <w:t>256</w:t>
      </w:r>
      <w:r w:rsidR="009020B7" w:rsidRPr="009867E0">
        <w:rPr>
          <w:rFonts w:ascii="Angsana New" w:hAnsi="Angsana New"/>
          <w:sz w:val="30"/>
          <w:szCs w:val="30"/>
        </w:rPr>
        <w:t>1</w:t>
      </w:r>
      <w:r w:rsidR="007C1EEB" w:rsidRPr="009867E0">
        <w:rPr>
          <w:rFonts w:ascii="Angsana New" w:hAnsi="Angsana New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และเงินปันผล</w:t>
      </w:r>
      <w:r w:rsidR="00B73311" w:rsidRPr="009867E0">
        <w:rPr>
          <w:rFonts w:ascii="Angsana New" w:hAnsi="Angsana New"/>
          <w:sz w:val="30"/>
          <w:szCs w:val="30"/>
          <w:cs/>
        </w:rPr>
        <w:t>รับ</w:t>
      </w:r>
      <w:r w:rsidR="00D76EAD" w:rsidRPr="009867E0">
        <w:rPr>
          <w:rFonts w:ascii="Angsana New" w:hAnsi="Angsana New"/>
          <w:sz w:val="30"/>
          <w:szCs w:val="30"/>
          <w:cs/>
        </w:rPr>
        <w:t>จากเงินลงทุน</w:t>
      </w:r>
      <w:r w:rsidR="0046247D" w:rsidRPr="009867E0">
        <w:rPr>
          <w:rFonts w:ascii="Angsana New" w:hAnsi="Angsana New"/>
          <w:sz w:val="30"/>
          <w:szCs w:val="30"/>
          <w:cs/>
        </w:rPr>
        <w:t>สำหรับงวด</w:t>
      </w:r>
      <w:r w:rsidR="00FB78F9" w:rsidRPr="009867E0">
        <w:rPr>
          <w:rFonts w:ascii="Angsana New" w:hAnsi="Angsana New"/>
          <w:sz w:val="30"/>
          <w:szCs w:val="30"/>
          <w:cs/>
        </w:rPr>
        <w:t>เก้า</w:t>
      </w:r>
      <w:r w:rsidR="0046247D" w:rsidRPr="009867E0">
        <w:rPr>
          <w:rFonts w:ascii="Angsana New" w:hAnsi="Angsana New"/>
          <w:sz w:val="30"/>
          <w:szCs w:val="30"/>
          <w:cs/>
        </w:rPr>
        <w:t>เดือน</w:t>
      </w:r>
      <w:r w:rsidR="001834E9" w:rsidRPr="009867E0">
        <w:rPr>
          <w:rFonts w:ascii="Angsana New" w:hAnsi="Angsana New"/>
          <w:sz w:val="30"/>
          <w:szCs w:val="30"/>
          <w:cs/>
        </w:rPr>
        <w:t>สิ้นสุดวันที่</w:t>
      </w:r>
      <w:r w:rsidR="001834E9" w:rsidRPr="00EF3608">
        <w:rPr>
          <w:rFonts w:ascii="Angsana New" w:hAnsi="Angsana New"/>
          <w:sz w:val="30"/>
          <w:szCs w:val="30"/>
          <w:cs/>
        </w:rPr>
        <w:t xml:space="preserve"> </w:t>
      </w:r>
      <w:r w:rsidR="00822302" w:rsidRPr="00EF3608">
        <w:rPr>
          <w:rFonts w:ascii="Angsana New" w:hAnsi="Angsana New"/>
          <w:sz w:val="30"/>
          <w:szCs w:val="30"/>
        </w:rPr>
        <w:t>30</w:t>
      </w:r>
      <w:r w:rsidR="00822302" w:rsidRPr="00EF360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834E9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3570288A" w14:textId="77777777" w:rsidR="00FD1DC3" w:rsidRPr="00EF3608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519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502"/>
        <w:gridCol w:w="1602"/>
        <w:gridCol w:w="712"/>
        <w:gridCol w:w="712"/>
        <w:gridCol w:w="750"/>
        <w:gridCol w:w="269"/>
        <w:gridCol w:w="674"/>
        <w:gridCol w:w="269"/>
        <w:gridCol w:w="236"/>
        <w:gridCol w:w="269"/>
        <w:gridCol w:w="211"/>
        <w:gridCol w:w="269"/>
        <w:gridCol w:w="302"/>
        <w:gridCol w:w="410"/>
        <w:gridCol w:w="269"/>
        <w:gridCol w:w="32"/>
        <w:gridCol w:w="446"/>
        <w:gridCol w:w="243"/>
        <w:gridCol w:w="266"/>
        <w:gridCol w:w="127"/>
        <w:gridCol w:w="239"/>
        <w:gridCol w:w="423"/>
        <w:gridCol w:w="49"/>
        <w:gridCol w:w="220"/>
        <w:gridCol w:w="6"/>
        <w:gridCol w:w="419"/>
        <w:gridCol w:w="296"/>
        <w:gridCol w:w="236"/>
        <w:gridCol w:w="754"/>
        <w:gridCol w:w="236"/>
        <w:gridCol w:w="754"/>
        <w:gridCol w:w="236"/>
        <w:gridCol w:w="720"/>
        <w:gridCol w:w="32"/>
      </w:tblGrid>
      <w:tr w:rsidR="00E4219D" w:rsidRPr="00EF3608" w14:paraId="3FCB8E99" w14:textId="77777777" w:rsidTr="00E4219D">
        <w:trPr>
          <w:gridAfter w:val="1"/>
          <w:wAfter w:w="32" w:type="dxa"/>
          <w:trHeight w:val="227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AD00E2D" w14:textId="77777777" w:rsidR="00DB5344" w:rsidRPr="00EF3608" w:rsidRDefault="00DB5344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ABC983C" w14:textId="77777777" w:rsidR="00DB5344" w:rsidRPr="00EF3608" w:rsidRDefault="00DB5344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4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0028FF02" w14:textId="77777777" w:rsidR="00DB5344" w:rsidRPr="00EF3608" w:rsidRDefault="00DB5344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4219D" w:rsidRPr="00EF3608" w14:paraId="79BB608C" w14:textId="77777777" w:rsidTr="00E4219D">
        <w:trPr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F2A5720" w14:textId="77777777" w:rsidR="00E4219D" w:rsidRPr="00EF3608" w:rsidRDefault="00E4219D" w:rsidP="00DB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65D6329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right w:val="nil"/>
            </w:tcBorders>
          </w:tcPr>
          <w:p w14:paraId="17B1CB2D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2A035797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D43F519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0F08905B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9A965F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7E6FDF" w14:textId="1572F12A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96AD82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B127F" w14:textId="77777777" w:rsidR="00E4219D" w:rsidRPr="00EF3608" w:rsidRDefault="00E4219D" w:rsidP="00DB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514371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2950D75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</w:tcBorders>
          </w:tcPr>
          <w:p w14:paraId="3B321F51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7F1BBF5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72" w:type="dxa"/>
            <w:gridSpan w:val="2"/>
            <w:tcBorders>
              <w:top w:val="nil"/>
            </w:tcBorders>
          </w:tcPr>
          <w:p w14:paraId="77EF01ED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5" w:type="dxa"/>
            <w:gridSpan w:val="3"/>
            <w:tcBorders>
              <w:top w:val="nil"/>
            </w:tcBorders>
          </w:tcPr>
          <w:p w14:paraId="174D683D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96" w:type="dxa"/>
            <w:tcBorders>
              <w:top w:val="nil"/>
            </w:tcBorders>
          </w:tcPr>
          <w:p w14:paraId="47C2A8B6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2CB1930D" w14:textId="686EFCF4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333C0925" w14:textId="77777777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42" w:type="dxa"/>
            <w:gridSpan w:val="4"/>
            <w:tcBorders>
              <w:top w:val="nil"/>
              <w:right w:val="nil"/>
            </w:tcBorders>
          </w:tcPr>
          <w:p w14:paraId="79F2FC06" w14:textId="14D48361" w:rsidR="00E4219D" w:rsidRPr="00EF3608" w:rsidRDefault="00E4219D" w:rsidP="00DB534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E4219D" w:rsidRPr="00EF3608" w14:paraId="5318283D" w14:textId="77777777" w:rsidTr="00E4219D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473CA2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91E23CA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24" w:type="dxa"/>
            <w:gridSpan w:val="2"/>
            <w:tcBorders>
              <w:left w:val="nil"/>
              <w:bottom w:val="nil"/>
              <w:right w:val="nil"/>
            </w:tcBorders>
          </w:tcPr>
          <w:p w14:paraId="644FC104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93" w:type="dxa"/>
            <w:gridSpan w:val="3"/>
            <w:tcBorders>
              <w:top w:val="nil"/>
              <w:bottom w:val="nil"/>
              <w:right w:val="nil"/>
            </w:tcBorders>
          </w:tcPr>
          <w:p w14:paraId="62AC9EFA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ชำระแล้ว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5BC59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B74955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50CD0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44" w:type="dxa"/>
            <w:gridSpan w:val="6"/>
            <w:tcBorders>
              <w:top w:val="nil"/>
              <w:left w:val="nil"/>
            </w:tcBorders>
          </w:tcPr>
          <w:p w14:paraId="172BE392" w14:textId="231119A9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</w:tcBorders>
          </w:tcPr>
          <w:p w14:paraId="0A822518" w14:textId="4991CDBE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  <w:gridSpan w:val="4"/>
            <w:tcBorders>
              <w:top w:val="nil"/>
              <w:left w:val="nil"/>
            </w:tcBorders>
          </w:tcPr>
          <w:p w14:paraId="70288D1C" w14:textId="0F4635CF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tcBorders>
              <w:right w:val="nil"/>
            </w:tcBorders>
          </w:tcPr>
          <w:p w14:paraId="5C6F3108" w14:textId="0FD62352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C869BE9" w14:textId="58F88471" w:rsidR="00FC238B" w:rsidRPr="004130D0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าเดือนสิ้นสุดวั</w:t>
            </w:r>
            <w:r w:rsidR="005B301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น</w:t>
            </w:r>
            <w:r w:rsidR="00A3322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</w:t>
            </w:r>
          </w:p>
        </w:tc>
      </w:tr>
      <w:tr w:rsidR="00E4219D" w:rsidRPr="00EF3608" w14:paraId="298A2DBE" w14:textId="77777777" w:rsidTr="00E4219D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0CC89E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1D2F8F3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5A54530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05C2425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315D9CB1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</w:tcPr>
          <w:p w14:paraId="11888C59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</w:tcPr>
          <w:p w14:paraId="09E373E4" w14:textId="78C3399A" w:rsidR="00FC238B" w:rsidRPr="00EF3608" w:rsidRDefault="00F71809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E19A23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E32646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7404B7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97DB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A9528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90F40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803B12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B11092" w14:textId="62123D10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8ADD6B" w14:textId="556ED58F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D4389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F4CDBC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185A5F4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D83877" w14:textId="1AA4DBE5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F3C3078" w14:textId="4194A55A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</w:tcBorders>
          </w:tcPr>
          <w:p w14:paraId="531C5996" w14:textId="04DCE0AF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4F18489D" w14:textId="04EDDBFF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</w:tr>
      <w:tr w:rsidR="00E4219D" w:rsidRPr="00EF3608" w14:paraId="3DF7E0E5" w14:textId="77777777" w:rsidTr="00E4219D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509968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BDFD3D1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4CDC38D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4D3F521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126FC4F7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4E3E044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51F74CF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2D0F67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B7E08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6ED43E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13879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04DA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FD563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88A0904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888DF5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3BBACFFD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08C9EA8A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34AAE422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45376A81" w14:textId="678F000B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9FD9D71" w14:textId="2ECF7382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nil"/>
              <w:right w:val="nil"/>
            </w:tcBorders>
          </w:tcPr>
          <w:p w14:paraId="118DFC4D" w14:textId="2BB119C2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14E061" w14:textId="19CEC039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F0AAE0" w14:textId="0D7FD9A3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E4219D" w:rsidRPr="00EF3608" w14:paraId="5C9F10A0" w14:textId="77777777" w:rsidTr="00E4219D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97B797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0F0E1D7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414D3BD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E0BE34F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91C2C0A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8D2230C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50974BAA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3E9D7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B9681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B399626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20DFD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891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BEE16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4497F95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05CCF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62E53755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0E889252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top w:val="nil"/>
            </w:tcBorders>
          </w:tcPr>
          <w:p w14:paraId="2862107C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551F1D78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25BA55D1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87B08DE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10139A" w14:textId="77777777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CCC49A" w14:textId="2624B9FD" w:rsidR="00FC238B" w:rsidRPr="00EF3608" w:rsidRDefault="00FC238B" w:rsidP="00FC238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E4219D" w:rsidRPr="00EF3608" w14:paraId="35A1FE83" w14:textId="77777777" w:rsidTr="00E4219D">
        <w:trPr>
          <w:gridAfter w:val="1"/>
          <w:wAfter w:w="32" w:type="dxa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D4DAB4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7B1BFB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52E1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630" w:type="dxa"/>
            <w:gridSpan w:val="29"/>
            <w:tcBorders>
              <w:top w:val="nil"/>
              <w:bottom w:val="nil"/>
              <w:right w:val="nil"/>
            </w:tcBorders>
          </w:tcPr>
          <w:p w14:paraId="4C961B4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4219D" w:rsidRPr="00EF3608" w14:paraId="4130124A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2ADC18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EE54A8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D680C2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BA6431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1469129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FBE68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3C7AC8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E33591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EDA63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20E645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B7D8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C42F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04A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7BC19C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5364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096A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6450D33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C4E97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C3E0C7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37129F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762CDE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1553D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82F2F6" w14:textId="5BE85518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219D" w:rsidRPr="00EF3608" w14:paraId="30C94485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C3A840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บ้านฉางเอสเตท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BE74CD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37BC7B9" w14:textId="38798E56" w:rsidR="00FC238B" w:rsidRPr="00EF3608" w:rsidRDefault="00F677DC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EA9C21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21881446" w14:textId="33B1CF56" w:rsidR="00FC238B" w:rsidRPr="00EF3608" w:rsidRDefault="006E16A0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7E771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B163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F9DE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AB9E2" w14:textId="33DF83FC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419E7B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A744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B8EC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0361C" w14:textId="1C46AD83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678D29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500B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(225.00)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A50D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49AC1D73" w14:textId="3E1A6CD5" w:rsidR="00FC238B" w:rsidRPr="00114C5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14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F29A5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78180C70" w14:textId="0D525AFF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DA2293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114C913" w14:textId="47747319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2036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72B56A" w14:textId="150F660C" w:rsidR="00FC238B" w:rsidRPr="00EF3608" w:rsidRDefault="00114C58" w:rsidP="0011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62C8A911" w14:textId="77777777" w:rsidTr="00E4219D">
        <w:trPr>
          <w:gridAfter w:val="1"/>
          <w:wAfter w:w="32" w:type="dxa"/>
          <w:trHeight w:val="33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4566BE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นารายณ์ พาวิลเลียน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276184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78DCE02" w14:textId="2BB40FF2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624EC6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618D3448" w14:textId="50F48F62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1B8F5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C6A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F206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9DAF4" w14:textId="713361E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E319D3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83B2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266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B5BED" w14:textId="665FFAB1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0A28A1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98328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82CC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0B3ABB2B" w14:textId="4152C8B2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2B112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7A3EB9C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36AA7C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DB2F055" w14:textId="7AA68348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9.50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BAB67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F68E9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26.60</w:t>
            </w:r>
          </w:p>
        </w:tc>
      </w:tr>
      <w:tr w:rsidR="00E4219D" w:rsidRPr="00EF3608" w14:paraId="5A37CCD8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70AE13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ยูไนเต็ด โฮมส์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76E03D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29656A7" w14:textId="3596C5C5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C870EB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644BAE2F" w14:textId="1BF0367A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666341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9293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6BD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9D64C" w14:textId="2C78A723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3DF19B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A884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ADCD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7F8A9" w14:textId="0B214088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8B0DD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9FAB8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495F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47793589" w14:textId="0AC40709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07B3B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2856ED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3FAB46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3E8B6E0" w14:textId="342C9BE8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77.00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BCA42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F3A61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165.00</w:t>
            </w:r>
          </w:p>
        </w:tc>
      </w:tr>
      <w:tr w:rsidR="00E4219D" w:rsidRPr="00EF3608" w14:paraId="3ED32DCA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9BA6A7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แลนด์ (เมย์แฟร์) </w:t>
            </w:r>
          </w:p>
          <w:p w14:paraId="6F940617" w14:textId="71BA8C4B" w:rsidR="00FC238B" w:rsidRPr="00EF3608" w:rsidRDefault="0000190F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CBA818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3A08553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2190FB2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CBAD149" w14:textId="135E0B3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5FBCC5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7DAF1F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4BAF6C63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581215D" w14:textId="474BF432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E9D31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E45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50E4A5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71E6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72C6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3657E94" w14:textId="28FA8F0D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B5B99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E078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92F9C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4B17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4EA25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</w:p>
          <w:p w14:paraId="6099E7B8" w14:textId="051F62E8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B5B597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4A32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D7385A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B2EE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6DE08C5F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AA27E6C" w14:textId="5A760C0D" w:rsidR="00FC238B" w:rsidRPr="00114C5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14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D8EBC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AD9CC3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07B55A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691F06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46A87C84" w14:textId="2E65E255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7C0D8F0" w14:textId="690AF801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C4F658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2CF5B21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8BD3CD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120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3DF01D6F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6906EA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เรียลตี้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DF104E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25714A0" w14:textId="074D74B2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1BF02C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7D9B501" w14:textId="3C1C891B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638.60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601A9C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A020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638.60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2AE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9227" w14:textId="5B4662F2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257A3B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1144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49FD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60CF2" w14:textId="20220BB1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7BB7F1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6C99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100A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6432A2C4" w14:textId="773B2DF8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9B177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29DFF70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015071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11BCAEC8" w14:textId="64D938DF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89EA7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F415A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07C5E967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FA5FCC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วิลเลจ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DDEFC6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E864918" w14:textId="63FE719D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0AF0EB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26D432A9" w14:textId="3F9A4DF8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A84F5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4F9980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64AE87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C4EA7B" w14:textId="4B636ED3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76454F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B565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D7CE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CEC67" w14:textId="55273B9F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46006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9AF0E" w14:textId="2B79A3D5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D84C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32AC88B6" w14:textId="38DA698F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05789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CF04E3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9F461A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F5311D2" w14:textId="115E78CD" w:rsidR="00FC238B" w:rsidRPr="00EF3608" w:rsidRDefault="00FC238B" w:rsidP="00ED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F6A2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F80AD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15.00</w:t>
            </w:r>
          </w:p>
        </w:tc>
      </w:tr>
      <w:tr w:rsidR="00E4219D" w:rsidRPr="00EF3608" w14:paraId="615B3B4A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E97C67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306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แลนด์ โปโล จำกัด 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FA5D05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บริการจ้างเหมาแรงงาน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735B4C1" w14:textId="60A49D9F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264173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44DBA7A5" w14:textId="722C739F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9BB38C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5E7E5AA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06968A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E0A549" w14:textId="6A7AB7C4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31BA7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0BA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A9D6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618F7" w14:textId="3340C98D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BB8A8C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EB29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6AA8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51486B5C" w14:textId="2E1067C5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4B875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6948D3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BFA6B0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0E96CB3" w14:textId="704D0B97" w:rsidR="00FC238B" w:rsidRPr="00EF3608" w:rsidRDefault="00FC238B" w:rsidP="004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FBD17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A086A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391BFA55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3FE78A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แกรนด์ พาราไดส์</w:t>
            </w:r>
          </w:p>
          <w:p w14:paraId="546842D0" w14:textId="5E6CB03E" w:rsidR="00FC238B" w:rsidRPr="00EF3608" w:rsidRDefault="0000190F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พร็อพเพอร์ตี้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ED807B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00ACF5B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82A02A3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65C099D" w14:textId="656D3DA1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3E9772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E8BB03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2E508E7B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FF51C23" w14:textId="208071C4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45401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40B7550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44564E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3DB63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9A6CCB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B83EE7D" w14:textId="2117565E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F61061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310D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1A17B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DB5B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67DE6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7019B60" w14:textId="33688FE9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3B2A6E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7BA2E3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8B80F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EDE87A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6CCF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31F0E0B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615362CD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0EA8C6E" w14:textId="2C3F806C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19FC4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CF0F37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2B9B55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96F780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D59F218" w14:textId="56C285C2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5D0DDF" w14:textId="44BC1348" w:rsidR="00FC238B" w:rsidRPr="00EF3608" w:rsidRDefault="00ED14D6" w:rsidP="00ED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FC238B">
              <w:rPr>
                <w:rFonts w:ascii="Angsana New" w:hAnsi="Angsana New"/>
                <w:sz w:val="24"/>
                <w:szCs w:val="24"/>
              </w:rPr>
              <w:t>20.75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E9EF9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9A3E7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D5A37C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007B4DDF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15F6BB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14:paraId="44B42758" w14:textId="5A384429" w:rsidR="00FC238B" w:rsidRPr="00EF3608" w:rsidRDefault="0000190F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E5628F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บริการการบริหาร</w:t>
            </w:r>
            <w:r w:rsidRPr="00EF3608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61ADE02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5A6E9AC4" w14:textId="0C40708C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03447E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50B6C4E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113345A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EABB76B" w14:textId="4461656C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A848E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0F00C4B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B88812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ED027C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E993D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29329B5" w14:textId="49AE4019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2B3B68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D641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A555B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6306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1EF2B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70B16D0" w14:textId="32893E94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F77031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ED89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B889C2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C83E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5E84E6AA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0BC0942" w14:textId="5689486D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BBFD7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EF8C6C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8EEB1B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825534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722E2D2C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AF8F734" w14:textId="188F865E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305E1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961D7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7F4AC1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48CD4D71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567113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แฮบิเทชั่น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E0B72F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84593B5" w14:textId="2FDCF25C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040442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C8399F8" w14:textId="6F378FEF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FB6A2D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C91497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CBD8CF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5B513" w14:textId="5A9F5954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906F7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1391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71F4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812C0" w14:textId="6B0C148E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(31.48)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8C44AC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5BE6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(31.48)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5ACB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0F90A129" w14:textId="1FF6F30A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8354D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5B5AD01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5EDD23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4FA6ED09" w14:textId="552288A2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E056A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69ED9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74D4B93C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720C4B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สาธรทอง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F28549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941D4BD" w14:textId="638D9EAF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D8B0CC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2A754DDD" w14:textId="2FEE73C4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138D38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2C17BD6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C91C4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E1101" w14:textId="4E92C6D6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153.92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0EF24F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9C3C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153.92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8EEB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B474F" w14:textId="5019E7A4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2B979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23E7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2215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49C5A121" w14:textId="32542FDC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C3545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988763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32CBEB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769CD03C" w14:textId="28E08971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ED8D9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5F087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4E29C20A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FD3243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สาธรทรัพย์สิน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222124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024DB27" w14:textId="329159C8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0F8567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218ED6A" w14:textId="030047DC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158D67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7828A71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A9DF93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D8154" w14:textId="08C013AD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90733A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57A1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997D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260D4" w14:textId="5E444BEB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EC9838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C6A13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237B0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6A343A72" w14:textId="62BCDC24" w:rsidR="00FC238B" w:rsidRPr="00FA3CE7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B3255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23AD6DF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F5FE53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CE90B9B" w14:textId="49057EAE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36EFBA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B7D31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4FC04EC9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305EBA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52F10D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9A6868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485167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0BB5FB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F54E2A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688DAD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B40673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3DFB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569BD8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7D1C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7D04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E1FD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278521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25E7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0310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53060CB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21EE1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72B8CC7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689BE3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5D52FF8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22873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A9E4E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219D" w:rsidRPr="00EF3608" w14:paraId="1F30119D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F9B4412" w14:textId="19A38BE3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วอคเกอร์ โฮมส์ จำกัด</w:t>
            </w:r>
          </w:p>
          <w:p w14:paraId="228F3238" w14:textId="65786BC9" w:rsidR="00FC238B" w:rsidRPr="00EF3608" w:rsidRDefault="0000190F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</w:p>
          <w:p w14:paraId="6A86535A" w14:textId="6E3909A4" w:rsidR="00FC238B" w:rsidRPr="00EF3608" w:rsidRDefault="0000190F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เลียน จำกัด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ในอัตราร้อยละ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50)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E3888B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2B5CA0C7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19E10F2D" w14:textId="06A60D65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3CA80D9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BA4F716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0FE426" w14:textId="1B90C36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EB0657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A654FC7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0324486" w14:textId="22A7CCB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D0234FA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11FE951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37BB9E6" w14:textId="3BB24578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F6AD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C9771A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48EF663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266E9E2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3300F77" w14:textId="0046ACFC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CDFB6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B5A5C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C00624F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A32A0F1" w14:textId="31274EA2" w:rsidR="00FC238B" w:rsidRPr="00EF3608" w:rsidRDefault="00FC238B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55276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64D5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210E896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C6142FD" w14:textId="45C85926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DBF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8C16D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83197D6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E29AC74" w14:textId="4DB79DE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FC9BA4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D05D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8374584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DD6228F" w14:textId="419ABC51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8A1C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43E38F8E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E4F98BB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F63940D" w14:textId="2B72CDD8" w:rsidR="00FC238B" w:rsidRPr="00475F6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33B67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CEC349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3076AEA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CAB8A7C" w14:textId="7EA31FC9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BEC7EE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61ABFC7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7969BD0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ACD452D" w14:textId="5E9D6773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E3A058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8B375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1AE553E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D80476" w14:textId="47E47020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19D" w:rsidRPr="00EF3608" w14:paraId="4F82894C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1220795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แลนด์ เรสซิเด้นซ์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2DBFF7C" w14:textId="546B9A46" w:rsidR="00FC238B" w:rsidRPr="00EF3608" w:rsidRDefault="0000190F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 xml:space="preserve">จำกัด 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  <w:p w14:paraId="508DF976" w14:textId="77777777" w:rsidR="007E09DD" w:rsidRDefault="0000190F" w:rsidP="007E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 w:hanging="3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เลียน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จำกัด ในอัตราร้อยละ 25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  <w:p w14:paraId="4CE4FBB5" w14:textId="4FDF6DC7" w:rsidR="00FC238B" w:rsidRPr="00EF3608" w:rsidRDefault="00FC238B" w:rsidP="007E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 w:hanging="36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E09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วิลเลจ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ในอัตรา</w:t>
            </w:r>
          </w:p>
          <w:p w14:paraId="0799296C" w14:textId="0167D013" w:rsidR="00FC238B" w:rsidRPr="00EF3608" w:rsidRDefault="0000190F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BE5B4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="00FC238B"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25)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19D6D67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61EEA94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1BE2353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50210A1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48C444A3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1E8D4FFA" w14:textId="3808E84B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3E8E5672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0968BFB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7CE2DA7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B131468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2886FBE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E41FD11" w14:textId="2C89EE51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3496477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43FCB3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E62C40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08423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4DED067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DE074B2" w14:textId="0733AF75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22DB5763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45398C8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772B5CE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89FAF54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B133AE0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6E9A629" w14:textId="52EDE266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1C98300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577AB81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AFB2C5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14:paraId="00E19D9E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6861D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17EF5E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EABD6E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25242A1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160937E" w14:textId="7BC6525A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5107235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right w:val="nil"/>
            </w:tcBorders>
          </w:tcPr>
          <w:p w14:paraId="383F74E1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4545190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B924EC2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8EE875C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CB83170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9E4716B" w14:textId="28D2DEC0" w:rsidR="00FC238B" w:rsidRPr="00EF3608" w:rsidRDefault="00FC238B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BDFC60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right w:val="nil"/>
            </w:tcBorders>
          </w:tcPr>
          <w:p w14:paraId="02BDB2B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27D25B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61CA92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49265E9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001DF25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F5C5138" w14:textId="014D5D53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right w:val="nil"/>
            </w:tcBorders>
          </w:tcPr>
          <w:p w14:paraId="33A4A65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right w:val="nil"/>
            </w:tcBorders>
          </w:tcPr>
          <w:p w14:paraId="48DCF644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064DF2B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46135D6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4B322D7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AA6CB76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8D2427" w14:textId="32DA4571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7B0C4E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right w:val="nil"/>
            </w:tcBorders>
          </w:tcPr>
          <w:p w14:paraId="737DEE5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12D4A16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17FF6C0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529E58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DC54F9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357A50B" w14:textId="6BD87A65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6463680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7B475B96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7009E92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2FD7B43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33D6C05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DEB1033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49AD292" w14:textId="21B4BE08" w:rsidR="00FC238B" w:rsidRPr="00475F6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36" w:type="dxa"/>
            <w:tcBorders>
              <w:top w:val="nil"/>
            </w:tcBorders>
          </w:tcPr>
          <w:p w14:paraId="528D18C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09FD9B0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1308573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D7C71E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A2B998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264378F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5AE3A6C" w14:textId="2DD93F75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0803FB4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right w:val="nil"/>
            </w:tcBorders>
          </w:tcPr>
          <w:p w14:paraId="22564027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346DD9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5848C2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AA2018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CCDB16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BCCB069" w14:textId="59B42A6F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77.50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698742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1ACC4F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0C0E59C2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1D96295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24BCBB7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42EF0005" w14:textId="77777777" w:rsidR="00BE5B44" w:rsidRDefault="00BE5B44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714575" w14:textId="20FDC804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E4219D" w:rsidRPr="00EF3608" w14:paraId="31890C4C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center"/>
          </w:tcPr>
          <w:p w14:paraId="3481E479" w14:textId="77777777" w:rsidR="007E09DD" w:rsidRDefault="00FC238B" w:rsidP="007E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กรุงเทพบ้านและที่ดิน จำกัด</w:t>
            </w:r>
          </w:p>
          <w:p w14:paraId="5DDA02BF" w14:textId="46979DF8" w:rsidR="00FC238B" w:rsidRPr="00EF3608" w:rsidRDefault="007E09DD" w:rsidP="007E0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0FA846E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45B607B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3BC22F13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35360A8" w14:textId="10797C96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60AFF10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8BFB92B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3829D9D7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2F95F7" w14:textId="5AB905B1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1298FB6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14:paraId="11F23E2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546D81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59DD1BE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BB2F0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2858C66" w14:textId="0382D2D3" w:rsidR="00FC238B" w:rsidRPr="00EF3608" w:rsidRDefault="00FC238B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2867E01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CFE0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179BE9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right w:val="nil"/>
            </w:tcBorders>
          </w:tcPr>
          <w:p w14:paraId="66925AB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CEC64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7AFC613" w14:textId="6CAD94E3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4D4E905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3E704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2C271FF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589C32E7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719B6F18" w14:textId="77777777" w:rsidR="00FC238B" w:rsidRPr="00E4219D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B59BE00" w14:textId="4D131771" w:rsidR="00FC238B" w:rsidRPr="00475F6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36" w:type="dxa"/>
            <w:tcBorders>
              <w:top w:val="nil"/>
            </w:tcBorders>
          </w:tcPr>
          <w:p w14:paraId="3CDB106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3B10B90D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B97F0B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5EFA001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  <w:right w:val="nil"/>
            </w:tcBorders>
          </w:tcPr>
          <w:p w14:paraId="54C6C9CF" w14:textId="77777777" w:rsidR="00FC238B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E2058A" w14:textId="14ED95AA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178.00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FB45CA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13B3C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83A5985" w14:textId="77777777" w:rsidR="00FC238B" w:rsidRPr="00EF3608" w:rsidRDefault="00FC238B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178.00</w:t>
            </w:r>
          </w:p>
        </w:tc>
      </w:tr>
      <w:tr w:rsidR="00E4219D" w:rsidRPr="00EF3608" w14:paraId="43EEEDF0" w14:textId="77777777" w:rsidTr="00E4219D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25924E4E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71A9964C" w14:textId="4312068E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11F7E7E2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6E878FC2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665D6ABF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28A2D70D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14:paraId="4AC2F219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9C73BA0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1E8E57" w14:textId="08FDEDA9" w:rsidR="00E4219D" w:rsidRPr="00EF3608" w:rsidRDefault="00E4219D" w:rsidP="00A0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7,118.60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1B52E612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A2EA54" w14:textId="1E288CA7" w:rsidR="00E4219D" w:rsidRPr="00EF3608" w:rsidRDefault="00E4219D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7,343.60</w:t>
            </w:r>
          </w:p>
        </w:tc>
        <w:tc>
          <w:tcPr>
            <w:tcW w:w="269" w:type="dxa"/>
            <w:tcBorders>
              <w:right w:val="nil"/>
            </w:tcBorders>
          </w:tcPr>
          <w:p w14:paraId="4204853D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42783E24" w14:textId="1D70752A" w:rsidR="00E4219D" w:rsidRPr="00EF3608" w:rsidRDefault="00E4219D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(1,287.71)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9F4C1C6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4785DC7E" w14:textId="2E1EAF30" w:rsidR="00E4219D" w:rsidRPr="00EF3608" w:rsidRDefault="00E4219D" w:rsidP="00C0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(1,512.71)</w:t>
            </w:r>
          </w:p>
        </w:tc>
        <w:tc>
          <w:tcPr>
            <w:tcW w:w="269" w:type="dxa"/>
            <w:gridSpan w:val="2"/>
            <w:tcBorders>
              <w:left w:val="nil"/>
              <w:right w:val="nil"/>
            </w:tcBorders>
          </w:tcPr>
          <w:p w14:paraId="5D9B9B83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8ACB4" w14:textId="38B7E54D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5,830.89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BB67AEA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630DC" w14:textId="271906F4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5,830.89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DD3732" w14:textId="77777777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F9B59BF" w14:textId="193937E8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364.75</w:t>
            </w:r>
          </w:p>
        </w:tc>
        <w:tc>
          <w:tcPr>
            <w:tcW w:w="236" w:type="dxa"/>
          </w:tcPr>
          <w:p w14:paraId="131799D9" w14:textId="5929A7CD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5CED365" w14:textId="1FD4FD65" w:rsidR="00E4219D" w:rsidRPr="00EF3608" w:rsidRDefault="00E4219D" w:rsidP="00FC2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484.60</w:t>
            </w:r>
          </w:p>
        </w:tc>
      </w:tr>
    </w:tbl>
    <w:p w14:paraId="402ADCC4" w14:textId="77777777" w:rsidR="00DB1105" w:rsidRPr="00EF3608" w:rsidRDefault="00DB1105" w:rsidP="00DB1105">
      <w:pPr>
        <w:spacing w:line="240" w:lineRule="auto"/>
        <w:rPr>
          <w:rFonts w:ascii="Angsana New" w:hAnsi="Angsana New"/>
          <w:sz w:val="2"/>
          <w:szCs w:val="2"/>
        </w:rPr>
      </w:pPr>
      <w:r w:rsidRPr="00EF3608">
        <w:br w:type="page"/>
      </w:r>
    </w:p>
    <w:tbl>
      <w:tblPr>
        <w:tblW w:w="15030" w:type="dxa"/>
        <w:tblLayout w:type="fixed"/>
        <w:tblLook w:val="00A0" w:firstRow="1" w:lastRow="0" w:firstColumn="1" w:lastColumn="0" w:noHBand="0" w:noVBand="0"/>
      </w:tblPr>
      <w:tblGrid>
        <w:gridCol w:w="2515"/>
        <w:gridCol w:w="1715"/>
        <w:gridCol w:w="800"/>
        <w:gridCol w:w="720"/>
        <w:gridCol w:w="730"/>
        <w:gridCol w:w="60"/>
        <w:gridCol w:w="216"/>
        <w:gridCol w:w="20"/>
        <w:gridCol w:w="700"/>
        <w:gridCol w:w="264"/>
        <w:gridCol w:w="693"/>
        <w:gridCol w:w="236"/>
        <w:gridCol w:w="31"/>
        <w:gridCol w:w="660"/>
        <w:gridCol w:w="270"/>
        <w:gridCol w:w="720"/>
        <w:gridCol w:w="7"/>
        <w:gridCol w:w="263"/>
        <w:gridCol w:w="720"/>
        <w:gridCol w:w="270"/>
        <w:gridCol w:w="630"/>
        <w:gridCol w:w="270"/>
        <w:gridCol w:w="596"/>
        <w:gridCol w:w="27"/>
        <w:gridCol w:w="243"/>
        <w:gridCol w:w="27"/>
        <w:gridCol w:w="709"/>
        <w:gridCol w:w="270"/>
        <w:gridCol w:w="648"/>
      </w:tblGrid>
      <w:tr w:rsidR="005F6ADF" w:rsidRPr="00EF3608" w14:paraId="1EB1471A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764171B" w14:textId="77777777" w:rsidR="005F6ADF" w:rsidRPr="00EF3608" w:rsidRDefault="005F6ADF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65D740B8" w14:textId="77777777" w:rsidR="005F6ADF" w:rsidRPr="00EF3608" w:rsidRDefault="005F6ADF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080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DDAD1DA" w14:textId="7F539385" w:rsidR="005F6ADF" w:rsidRPr="00EF3608" w:rsidRDefault="005F6ADF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5344" w:rsidRPr="00EF3608" w14:paraId="60B59826" w14:textId="77777777" w:rsidTr="005F6ADF">
        <w:trPr>
          <w:trHeight w:val="389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2017F0C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5E73B797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6F998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90" w:type="dxa"/>
            <w:gridSpan w:val="2"/>
            <w:tcBorders>
              <w:right w:val="nil"/>
            </w:tcBorders>
          </w:tcPr>
          <w:p w14:paraId="559B61F2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509629F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280DB9EE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1A2AEA9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9136302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</w:tcPr>
          <w:p w14:paraId="07CA26DC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7141854F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A41B29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B2F0A7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6C6FAC8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6A8F8267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8A88A7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43A94356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F891DD2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center"/>
          </w:tcPr>
          <w:p w14:paraId="4BD23F72" w14:textId="45A23ADF" w:rsidR="00DB5344" w:rsidRPr="00EF3608" w:rsidRDefault="00DB5344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center"/>
          </w:tcPr>
          <w:p w14:paraId="57415EDC" w14:textId="6BA248DD" w:rsidR="00DB5344" w:rsidRPr="00EF3608" w:rsidRDefault="00DB5344" w:rsidP="005F6ADF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4"/>
            <w:tcBorders>
              <w:left w:val="nil"/>
              <w:right w:val="nil"/>
            </w:tcBorders>
            <w:vAlign w:val="center"/>
          </w:tcPr>
          <w:p w14:paraId="5A49EA7D" w14:textId="7BB96143" w:rsidR="00DB5344" w:rsidRPr="00EF3608" w:rsidRDefault="00DB5344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46247D" w:rsidRPr="00EF3608" w14:paraId="6607F3A0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19AC25F" w14:textId="77777777" w:rsidR="0046247D" w:rsidRPr="00EF3608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191F84D1" w14:textId="77777777" w:rsidR="0046247D" w:rsidRPr="00EF3608" w:rsidRDefault="001E4D55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6F248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26" w:type="dxa"/>
            <w:gridSpan w:val="5"/>
            <w:tcBorders>
              <w:right w:val="nil"/>
            </w:tcBorders>
          </w:tcPr>
          <w:p w14:paraId="7BF9A25F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2D71E22" w14:textId="77777777" w:rsidR="0046247D" w:rsidRPr="00EF3608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tcBorders>
              <w:left w:val="nil"/>
              <w:right w:val="nil"/>
            </w:tcBorders>
          </w:tcPr>
          <w:p w14:paraId="01ABCF81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4307A" w14:textId="77777777" w:rsidR="0046247D" w:rsidRPr="00EF3608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4"/>
            <w:tcBorders>
              <w:left w:val="nil"/>
              <w:right w:val="nil"/>
            </w:tcBorders>
          </w:tcPr>
          <w:p w14:paraId="4E047D08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3D7C0B" w14:textId="77777777" w:rsidR="0046247D" w:rsidRPr="00EF3608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4"/>
            <w:tcBorders>
              <w:left w:val="nil"/>
            </w:tcBorders>
          </w:tcPr>
          <w:p w14:paraId="5ACC6732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ราคาทุนสุทธิ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6E9FC1A7" w14:textId="77777777" w:rsidR="0046247D" w:rsidRPr="00EF3608" w:rsidRDefault="0046247D" w:rsidP="005F6ADF">
            <w:pPr>
              <w:pStyle w:val="acctfourfigures"/>
              <w:tabs>
                <w:tab w:val="clear" w:pos="765"/>
              </w:tabs>
              <w:spacing w:line="240" w:lineRule="atLeast"/>
              <w:ind w:left="-79" w:right="-396" w:hanging="19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7" w:type="dxa"/>
            <w:gridSpan w:val="3"/>
            <w:tcBorders>
              <w:right w:val="nil"/>
            </w:tcBorders>
          </w:tcPr>
          <w:p w14:paraId="01D5115E" w14:textId="77777777" w:rsidR="0046247D" w:rsidRPr="00EF3608" w:rsidRDefault="001F0927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เก้า</w:t>
            </w:r>
            <w:r w:rsidR="0046247D"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C476A" w:rsidRPr="00EF3608" w14:paraId="7724F22C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A1A2EF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988DBE0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67FCE9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5E5CFE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730" w:type="dxa"/>
            <w:tcBorders>
              <w:right w:val="nil"/>
            </w:tcBorders>
          </w:tcPr>
          <w:p w14:paraId="11228120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73C05E0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35E4DFC1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2868D07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8117D61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03D58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58231CA4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0EAAC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0BBB518B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C33F78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0AB81BB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C9A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4FF1335B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734C178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492F7E58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3E0EC9D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58611437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51722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1294F26D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</w:tr>
      <w:tr w:rsidR="000C476A" w:rsidRPr="00EF3608" w14:paraId="5652B5AA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F6B732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82C7741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CE7D048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2E2191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30" w:type="dxa"/>
            <w:tcBorders>
              <w:right w:val="nil"/>
            </w:tcBorders>
          </w:tcPr>
          <w:p w14:paraId="78CA6F1F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0915E1F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278B65C7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29CC45F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1CA57AFD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6BF65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2FD6CE9C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1106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FA06364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711D0D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18595F5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6A74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11DC2F61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71254E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254F483B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6D92C90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336602B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1410A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44CF0DD6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0C476A" w:rsidRPr="00EF3608" w14:paraId="391F6288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E101C5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B1B15F0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92548BE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646F7A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730" w:type="dxa"/>
            <w:tcBorders>
              <w:right w:val="nil"/>
            </w:tcBorders>
          </w:tcPr>
          <w:p w14:paraId="2615559E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1B824E0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70F7AB18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686BA80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51A45E7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F8603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6290321D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F605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47FF9B2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C9AE07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CA1A439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5EFA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6A66D3EB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5DCD5D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04032E36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910701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56A8C4BF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0BB8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0277630C" w14:textId="77777777" w:rsidR="000C476A" w:rsidRPr="00EF3608" w:rsidRDefault="000C476A" w:rsidP="000C476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0C476A" w:rsidRPr="00EF3608" w14:paraId="46797BBA" w14:textId="77777777" w:rsidTr="005F6ADF">
        <w:trPr>
          <w:tblHeader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0413C47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564D78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D4F2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280" w:type="dxa"/>
            <w:gridSpan w:val="25"/>
            <w:tcBorders>
              <w:top w:val="nil"/>
              <w:bottom w:val="nil"/>
              <w:right w:val="nil"/>
            </w:tcBorders>
          </w:tcPr>
          <w:p w14:paraId="7BC16CD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C476A" w:rsidRPr="00EF3608" w14:paraId="764623AF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D8C5FB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4D40E4D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D9710F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73F62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76B6349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470D691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688478B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D1889A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7166B9B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EEA13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39AB22E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67D28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B04B5F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EC4FF9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68D6B2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41B8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17B0962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E4CE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445862B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DCF5CC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725DE8E" w14:textId="77777777" w:rsidR="000C476A" w:rsidRPr="009A0C1F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D7DF4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1E9C892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C476A" w:rsidRPr="00EF3608" w14:paraId="2C5BD7E0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BD3E93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0BA6812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8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(เมย์ แฟร์)จำกัด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DB67CF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CE576A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06043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53DB9AA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2AC7C94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4D80E0B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643989F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E6FDA5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18529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64251E8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2144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73A21C0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D19FFC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772B6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C9A0C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112ADF1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BE6B6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082AF84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7384906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FA528AC" w14:textId="77777777" w:rsidR="000C476A" w:rsidRPr="009A0C1F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16133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6FEB2E4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C476A" w:rsidRPr="00EF3608" w14:paraId="07555131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A75841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แกรนด์ เมย์แฟร์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695A414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686F41E" w14:textId="0CEAA394" w:rsidR="000C476A" w:rsidRPr="00EF3608" w:rsidRDefault="00F37660" w:rsidP="00D0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500CF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140F7445" w14:textId="47775DDE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2FEC488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16A7CF4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EC83F1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32872AD" w14:textId="272C776A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C4283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3D47D03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0BF96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716C481F" w14:textId="70773B87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217CDB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63ABFA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D7B7B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2CAFFB51" w14:textId="1E58BBB3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49145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6C9F07A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2BF48F3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0272831" w14:textId="522B4A6B" w:rsidR="000C476A" w:rsidRPr="00EF3608" w:rsidRDefault="00FD4AF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DB94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2FF93AE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C476A" w:rsidRPr="00EF3608" w14:paraId="3A8CE609" w14:textId="77777777" w:rsidTr="005F6ADF"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017B0" w14:textId="77777777" w:rsidR="00DB5344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6F186AC9" w14:textId="4AD272DE" w:rsidR="000C476A" w:rsidRPr="00EF3608" w:rsidRDefault="00DB5344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41335C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707F1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C476A"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โปโล จำกัด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6C5A4B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4DF37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4481683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3388770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154B07F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7A7E0A1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056E3E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713DE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03618B5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2C0F3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455116D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2E6DA4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4FAB6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F8CA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76747EDE" w14:textId="3189D0E1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34098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5D5D614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626971F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24567F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2762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486A8C1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C476A" w:rsidRPr="00EF3608" w14:paraId="680DC104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A61AA0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เอ็มเอสจีแอล พร็อพเพอร์ตี้ </w:t>
            </w:r>
          </w:p>
          <w:p w14:paraId="1FC4C8A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5B53718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3762B2" w14:textId="5640A056" w:rsidR="000C476A" w:rsidRPr="00EF3608" w:rsidRDefault="00F37660" w:rsidP="00D0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D21CE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45ABCCBE" w14:textId="77BE0161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6ADA746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59B09C6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676C5D4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3443CEC" w14:textId="4E247F6E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E1FD6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17C43AA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BF74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0C1974D9" w14:textId="29339ABD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A4627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861C9C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644F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7C0F71C4" w14:textId="0F1F1511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8C707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61C2DC8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B93A89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AB6CE58" w14:textId="61D2B9F5" w:rsidR="000C476A" w:rsidRPr="00EF3608" w:rsidRDefault="00FD4AF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6CFA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1027F5C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C476A" w:rsidRPr="00EF3608" w14:paraId="5189D43D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2B2A6D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 กรุงเทพบ้าน</w:t>
            </w:r>
          </w:p>
          <w:p w14:paraId="4AB797F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 และที่ดิน จำกัด (มหาชน)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04EB7E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6F2D1F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6DECE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7025A7D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6FA5BC9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4441286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2B7C3C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EDE39EE" w14:textId="77777777" w:rsidR="000C476A" w:rsidRPr="00EF3608" w:rsidRDefault="000C476A" w:rsidP="009A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611F6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0EFD7D6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0452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442A1BF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E7EFBE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8921FA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D57B5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60E8EC54" w14:textId="08D4C5E8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BF2FC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5B99AAC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3139964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9479AB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6D4F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7024DEF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C476A" w:rsidRPr="00EF3608" w14:paraId="76BCE2EF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F9FF86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ไซด์วอล์ค แลนด์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7099C3A" w14:textId="77777777" w:rsidR="000C476A" w:rsidRPr="00EF3608" w:rsidRDefault="000C476A" w:rsidP="000C476A">
            <w:pPr>
              <w:tabs>
                <w:tab w:val="clear" w:pos="1644"/>
                <w:tab w:val="left" w:pos="1494"/>
              </w:tabs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6BB2CDF" w14:textId="51554FE3" w:rsidR="000C476A" w:rsidRPr="00EF3608" w:rsidRDefault="00F37660" w:rsidP="00D0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B52BA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52584177" w14:textId="0738F5CC" w:rsidR="000C476A" w:rsidRPr="00EF3608" w:rsidRDefault="00F37660" w:rsidP="00D0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1ED45AF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53B3267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AD7E14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6E9204D" w14:textId="69397A4C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8911D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5D7D9C0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D874B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9036495" w14:textId="3BC3FF54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366D8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141C1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85C47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31CE152B" w14:textId="65B915A5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0EDE9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377E747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946CDC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C501464" w14:textId="6C34CE4F" w:rsidR="000C476A" w:rsidRPr="00EF3608" w:rsidRDefault="00FD4AF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2B31C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3F212CB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C476A" w:rsidRPr="00EF3608" w14:paraId="536997DA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75ADA1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ไพร์ม พลัส แอสเซ็ท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36D9A85" w14:textId="77777777" w:rsidR="000C476A" w:rsidRPr="00EF3608" w:rsidRDefault="000C476A" w:rsidP="000C476A">
            <w:pPr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ECDA4F4" w14:textId="0C9C65E3" w:rsidR="000C476A" w:rsidRPr="00EF3608" w:rsidRDefault="00F37660" w:rsidP="00D0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3DE6C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2BCC2F39" w14:textId="55652A04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533C74F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51614BE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CAAB58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C024A70" w14:textId="5D159F8E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EEA17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03B48EC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6EFA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10B53882" w14:textId="69271BF8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3458E5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E72ABD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8650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4E8971DF" w14:textId="088035E8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E2632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4D02EBF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4244FC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01583B4" w14:textId="40DB9287" w:rsidR="000C476A" w:rsidRPr="00EF3608" w:rsidRDefault="00FD4AF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A2DE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0870333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C476A" w:rsidRPr="00EF3608" w14:paraId="1E43F089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4F35BF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เฟิร์ส แสควร์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571CD1ED" w14:textId="77777777" w:rsidR="000C476A" w:rsidRPr="00EF3608" w:rsidRDefault="000C476A" w:rsidP="000C476A">
            <w:pPr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7AE42D9" w14:textId="17072F5F" w:rsidR="000C476A" w:rsidRPr="00EF3608" w:rsidRDefault="00F37660" w:rsidP="00D0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4738D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1E5BE71F" w14:textId="7DDFEF69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46BE5C6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0FEB30C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4CBB5B4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AAA4900" w14:textId="219704A5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BF6F6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2821733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4D288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7918619C" w14:textId="1C68ECDC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765A21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10764E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5EB8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15184639" w14:textId="39A0CC64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4ABF7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519F178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5F55BEA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780D4A0" w14:textId="42911930" w:rsidR="000C476A" w:rsidRPr="00EF3608" w:rsidRDefault="00FD4AF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69FFE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118B0B7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C476A" w:rsidRPr="00EF3608" w14:paraId="33BAB7C2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F6F678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รีกัล รีเจี้ยน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5FE26806" w14:textId="77777777" w:rsidR="000C476A" w:rsidRPr="00EF3608" w:rsidRDefault="000C476A" w:rsidP="000C476A">
            <w:pPr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BBD95CF" w14:textId="3EDA1B8A" w:rsidR="000C476A" w:rsidRPr="00EF3608" w:rsidRDefault="00F37660" w:rsidP="00D0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28E1B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526725AE" w14:textId="6D7B1DA0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5A1D710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368540A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10F1CB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BCD7997" w14:textId="399A03A9" w:rsidR="000C476A" w:rsidRPr="00EF3608" w:rsidRDefault="00F37660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BE58E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1565F8A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00EAE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323F3C70" w14:textId="00537FC1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EFE5CD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F3CA13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261A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3A69EC62" w14:textId="68CDDA43" w:rsidR="000C476A" w:rsidRPr="00EF3608" w:rsidRDefault="00475F6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9E50D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308FBE1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157B5EF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8F77DA1" w14:textId="53801F9A" w:rsidR="000C476A" w:rsidRPr="00EF3608" w:rsidRDefault="00FD4AF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9B570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2766F46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D286AFD" w14:textId="77777777" w:rsidR="00157E40" w:rsidRPr="00783E02" w:rsidRDefault="00157E40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2"/>
          <w:szCs w:val="32"/>
        </w:rPr>
      </w:pPr>
    </w:p>
    <w:p w14:paraId="329D39C3" w14:textId="77777777" w:rsidR="00FD1DC3" w:rsidRPr="00EF3608" w:rsidRDefault="00FD1DC3" w:rsidP="00225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" w:hanging="9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บริษัทย่อย</w:t>
      </w:r>
      <w:r w:rsidR="004A1D49" w:rsidRPr="00EF3608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EF3608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54BDBD1D" w14:textId="77777777" w:rsidR="00736576" w:rsidRPr="00EF3608" w:rsidRDefault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736576" w:rsidRPr="00EF3608" w:rsidSect="00A66F35">
          <w:headerReference w:type="default" r:id="rId14"/>
          <w:pgSz w:w="16840" w:h="11907" w:orient="landscape" w:code="9"/>
          <w:pgMar w:top="691" w:right="1008" w:bottom="576" w:left="1008" w:header="720" w:footer="504" w:gutter="0"/>
          <w:cols w:space="708"/>
          <w:docGrid w:linePitch="360"/>
        </w:sectPr>
      </w:pPr>
    </w:p>
    <w:p w14:paraId="0E0CE21F" w14:textId="77777777" w:rsidR="002C06E2" w:rsidRPr="00EF3608" w:rsidRDefault="00E12916" w:rsidP="001D57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F4B77E9" w14:textId="77777777" w:rsidR="00E54B4C" w:rsidRPr="00CC2A2C" w:rsidRDefault="00E54B4C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D43E569" w14:textId="56A05D4A" w:rsidR="00E54B4C" w:rsidRPr="00EF3608" w:rsidRDefault="00E54B4C" w:rsidP="00E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="Angsana New" w:hAnsi="Angsana New"/>
          <w:sz w:val="30"/>
          <w:szCs w:val="30"/>
        </w:rPr>
      </w:pPr>
      <w:commentRangeStart w:id="3"/>
      <w:r w:rsidRPr="00EF3608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="00CC7820">
        <w:rPr>
          <w:rFonts w:ascii="Angsana New" w:hAnsi="Angsana New" w:hint="cs"/>
          <w:sz w:val="30"/>
          <w:szCs w:val="30"/>
          <w:cs/>
        </w:rPr>
        <w:t>เก้า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91CFE" w:rsidRPr="00EF3608">
        <w:rPr>
          <w:rFonts w:ascii="Angsana New" w:hAnsi="Angsana New"/>
          <w:sz w:val="30"/>
          <w:szCs w:val="30"/>
        </w:rPr>
        <w:t xml:space="preserve">30 </w:t>
      </w:r>
      <w:r w:rsidR="00291CFE" w:rsidRPr="00EF3608">
        <w:rPr>
          <w:rFonts w:ascii="Angsana New" w:hAnsi="Angsana New"/>
          <w:sz w:val="30"/>
          <w:szCs w:val="30"/>
          <w:cs/>
        </w:rPr>
        <w:t>มิถุนายน</w:t>
      </w:r>
      <w:r w:rsidRPr="00EF360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0C4B6BA" w14:textId="77777777" w:rsidR="000C476A" w:rsidRPr="00EF3608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1"/>
        <w:gridCol w:w="797"/>
        <w:gridCol w:w="986"/>
        <w:gridCol w:w="269"/>
        <w:gridCol w:w="905"/>
        <w:gridCol w:w="271"/>
        <w:gridCol w:w="903"/>
        <w:gridCol w:w="271"/>
        <w:gridCol w:w="897"/>
      </w:tblGrid>
      <w:tr w:rsidR="00D044C3" w:rsidRPr="00EF3608" w14:paraId="1242859B" w14:textId="77777777" w:rsidTr="00D044C3">
        <w:tc>
          <w:tcPr>
            <w:tcW w:w="2142" w:type="pct"/>
          </w:tcPr>
          <w:p w14:paraId="35A2BF49" w14:textId="77777777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3CF0245C" w14:textId="77777777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65" w:type="pct"/>
            <w:gridSpan w:val="3"/>
          </w:tcPr>
          <w:p w14:paraId="3F911276" w14:textId="3B40B86E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7E0286" w14:textId="77777777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8" w:type="pct"/>
            <w:gridSpan w:val="3"/>
          </w:tcPr>
          <w:p w14:paraId="6C33975C" w14:textId="77777777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4C3" w:rsidRPr="00EF3608" w14:paraId="389632C3" w14:textId="77777777" w:rsidTr="00D044C3">
        <w:trPr>
          <w:trHeight w:val="425"/>
        </w:trPr>
        <w:tc>
          <w:tcPr>
            <w:tcW w:w="2142" w:type="pct"/>
          </w:tcPr>
          <w:p w14:paraId="1D0C556A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6683BD9B" w14:textId="131B2B5F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2" w:type="pct"/>
          </w:tcPr>
          <w:p w14:paraId="7D358FA2" w14:textId="63AFB370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14:paraId="0AD428AD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08291AD7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14:paraId="2BF7611B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4C5508B9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753C78B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2BF0310B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D044C3" w:rsidRPr="00EF3608" w14:paraId="3DC8E54B" w14:textId="77777777" w:rsidTr="00D044C3">
        <w:trPr>
          <w:trHeight w:val="344"/>
        </w:trPr>
        <w:tc>
          <w:tcPr>
            <w:tcW w:w="2142" w:type="pct"/>
          </w:tcPr>
          <w:p w14:paraId="75262C6B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</w:tcPr>
          <w:p w14:paraId="17CD2D92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pct"/>
            <w:gridSpan w:val="7"/>
          </w:tcPr>
          <w:p w14:paraId="5482ECF2" w14:textId="670DCF0E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44C3" w:rsidRPr="00EF3608" w14:paraId="5860187F" w14:textId="77777777" w:rsidTr="00D044C3">
        <w:tc>
          <w:tcPr>
            <w:tcW w:w="2142" w:type="pct"/>
          </w:tcPr>
          <w:p w14:paraId="5F113EDE" w14:textId="5D1163D1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/ 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430" w:type="pct"/>
          </w:tcPr>
          <w:p w14:paraId="57C87DCD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3A5B592" w14:textId="3559F994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6,222.99</w:t>
            </w:r>
          </w:p>
        </w:tc>
        <w:tc>
          <w:tcPr>
            <w:tcW w:w="145" w:type="pct"/>
          </w:tcPr>
          <w:p w14:paraId="7733839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0E4C4B18" w14:textId="77777777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6,557.55</w:t>
            </w:r>
          </w:p>
        </w:tc>
        <w:tc>
          <w:tcPr>
            <w:tcW w:w="146" w:type="pct"/>
          </w:tcPr>
          <w:p w14:paraId="1FE98859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5D2093C0" w14:textId="51F3E510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3,692.71</w:t>
            </w:r>
          </w:p>
        </w:tc>
        <w:tc>
          <w:tcPr>
            <w:tcW w:w="146" w:type="pct"/>
          </w:tcPr>
          <w:p w14:paraId="45D10949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7F5E1BDE" w14:textId="77777777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3,839.59</w:t>
            </w:r>
          </w:p>
        </w:tc>
      </w:tr>
      <w:tr w:rsidR="00D044C3" w:rsidRPr="00EF3608" w14:paraId="3F51DB8A" w14:textId="77777777" w:rsidTr="00D044C3">
        <w:tc>
          <w:tcPr>
            <w:tcW w:w="2142" w:type="pct"/>
          </w:tcPr>
          <w:p w14:paraId="79989BEC" w14:textId="0AC54C55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="005B30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30" w:type="pct"/>
          </w:tcPr>
          <w:p w14:paraId="29486FD3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EA29A21" w14:textId="418F15E9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53.53</w:t>
            </w:r>
          </w:p>
        </w:tc>
        <w:tc>
          <w:tcPr>
            <w:tcW w:w="145" w:type="pct"/>
          </w:tcPr>
          <w:p w14:paraId="6EFFC551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6541B2D4" w14:textId="77777777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0.4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46" w:type="pct"/>
          </w:tcPr>
          <w:p w14:paraId="24765957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6B4E2EC7" w14:textId="70269403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50.80</w:t>
            </w:r>
          </w:p>
        </w:tc>
        <w:tc>
          <w:tcPr>
            <w:tcW w:w="146" w:type="pct"/>
          </w:tcPr>
          <w:p w14:paraId="31656FC5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1B7DAC90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4C3" w:rsidRPr="00EF3608" w14:paraId="100B5400" w14:textId="77777777" w:rsidTr="00D044C3">
        <w:tc>
          <w:tcPr>
            <w:tcW w:w="2142" w:type="pct"/>
          </w:tcPr>
          <w:p w14:paraId="4260250F" w14:textId="0A02E77F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="005B30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</w:t>
            </w:r>
          </w:p>
        </w:tc>
        <w:tc>
          <w:tcPr>
            <w:tcW w:w="430" w:type="pct"/>
          </w:tcPr>
          <w:p w14:paraId="4811DC25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D7A87D0" w14:textId="5AF6C5DF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(5.53)</w:t>
            </w:r>
          </w:p>
        </w:tc>
        <w:tc>
          <w:tcPr>
            <w:tcW w:w="145" w:type="pct"/>
          </w:tcPr>
          <w:p w14:paraId="60B92ED2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3B461CA9" w14:textId="77777777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(23.4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BC6483A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50CDA1D3" w14:textId="3D0F34B8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(0.40)</w:t>
            </w:r>
          </w:p>
        </w:tc>
        <w:tc>
          <w:tcPr>
            <w:tcW w:w="146" w:type="pct"/>
          </w:tcPr>
          <w:p w14:paraId="7BC603CD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768CBBBE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4C3" w:rsidRPr="00EF3608" w14:paraId="523B0859" w14:textId="77777777" w:rsidTr="00D044C3">
        <w:tc>
          <w:tcPr>
            <w:tcW w:w="2142" w:type="pct"/>
          </w:tcPr>
          <w:p w14:paraId="322D3FC7" w14:textId="38F17B82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การจำหน่ายบริษัทย่อย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66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มูลค่าสุทธิตามบัญชี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30" w:type="pct"/>
          </w:tcPr>
          <w:p w14:paraId="157825DB" w14:textId="231BEDBD" w:rsidR="009A3EB7" w:rsidRDefault="00266477" w:rsidP="009A0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32" w:type="pct"/>
          </w:tcPr>
          <w:p w14:paraId="0CF48B8A" w14:textId="376D525D" w:rsidR="009A3EB7" w:rsidRDefault="0026647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(44.79)</w:t>
            </w:r>
          </w:p>
        </w:tc>
        <w:tc>
          <w:tcPr>
            <w:tcW w:w="145" w:type="pct"/>
          </w:tcPr>
          <w:p w14:paraId="1C99E33C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56AF2DD1" w14:textId="65EB0409" w:rsidR="009A3EB7" w:rsidRPr="00EF3608" w:rsidRDefault="0026647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7D8D89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00AB75BF" w14:textId="0406A8C3" w:rsidR="009A3EB7" w:rsidRDefault="0026647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D0E3F9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4C69B28" w14:textId="0E84EC00" w:rsidR="009A3EB7" w:rsidRPr="00EF3608" w:rsidRDefault="0026647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4C3" w:rsidRPr="00EF3608" w14:paraId="6882296A" w14:textId="77777777" w:rsidTr="00D044C3">
        <w:tc>
          <w:tcPr>
            <w:tcW w:w="2142" w:type="pct"/>
          </w:tcPr>
          <w:p w14:paraId="1DA22DBD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0" w:type="pct"/>
          </w:tcPr>
          <w:p w14:paraId="68F8268A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1C165CD" w14:textId="3D5109F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(240.75)</w:t>
            </w:r>
          </w:p>
        </w:tc>
        <w:tc>
          <w:tcPr>
            <w:tcW w:w="145" w:type="pct"/>
          </w:tcPr>
          <w:p w14:paraId="236B67E1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6A7CE6B2" w14:textId="77777777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(227.18)</w:t>
            </w:r>
          </w:p>
        </w:tc>
        <w:tc>
          <w:tcPr>
            <w:tcW w:w="146" w:type="pct"/>
          </w:tcPr>
          <w:p w14:paraId="54AB3133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468B5901" w14:textId="59D7DBA5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(119.77)</w:t>
            </w:r>
          </w:p>
        </w:tc>
        <w:tc>
          <w:tcPr>
            <w:tcW w:w="146" w:type="pct"/>
          </w:tcPr>
          <w:p w14:paraId="6AE24F4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70867C8" w14:textId="77777777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(109.86)</w:t>
            </w:r>
          </w:p>
        </w:tc>
      </w:tr>
      <w:tr w:rsidR="00D044C3" w:rsidRPr="00EF3608" w14:paraId="0AD4B448" w14:textId="77777777" w:rsidTr="00D044C3">
        <w:tc>
          <w:tcPr>
            <w:tcW w:w="2142" w:type="pct"/>
          </w:tcPr>
          <w:p w14:paraId="647BA577" w14:textId="207BD85D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30" w:type="pct"/>
          </w:tcPr>
          <w:p w14:paraId="6BAF67B6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687BDE3" w14:textId="12EB65DC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8CB0BD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4065257E" w14:textId="77777777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146" w:type="pct"/>
          </w:tcPr>
          <w:p w14:paraId="035C1CA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7FC41040" w14:textId="57BEDBFA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B0626F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4CBD077A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4C3" w:rsidRPr="00EF3608" w14:paraId="7DDB1ADB" w14:textId="77777777" w:rsidTr="00D044C3">
        <w:tc>
          <w:tcPr>
            <w:tcW w:w="2142" w:type="pct"/>
          </w:tcPr>
          <w:p w14:paraId="1D14E348" w14:textId="46EF33C9" w:rsidR="009A3EB7" w:rsidRPr="00EF3608" w:rsidRDefault="009A3EB7" w:rsidP="0034358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โอน</w:t>
            </w:r>
            <w:r w:rsidR="003435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</w:t>
            </w:r>
            <w:r w:rsidR="005E08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:</w:t>
            </w:r>
          </w:p>
        </w:tc>
        <w:tc>
          <w:tcPr>
            <w:tcW w:w="430" w:type="pct"/>
          </w:tcPr>
          <w:p w14:paraId="535DDC86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56012AE" w14:textId="432A9333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B968AB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10F1183A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3B3414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56498FEC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233476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4A08A00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4C3" w:rsidRPr="00EF3608" w14:paraId="3784A18D" w14:textId="77777777" w:rsidTr="00D044C3">
        <w:tc>
          <w:tcPr>
            <w:tcW w:w="2142" w:type="pct"/>
          </w:tcPr>
          <w:p w14:paraId="59A2433C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โครงการอสังหาริมทรัพย์ระหว่างพัฒนา</w:t>
            </w:r>
          </w:p>
        </w:tc>
        <w:tc>
          <w:tcPr>
            <w:tcW w:w="430" w:type="pct"/>
          </w:tcPr>
          <w:p w14:paraId="3F913A95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0FA426B" w14:textId="71712C40" w:rsidR="009A3EB7" w:rsidRPr="00EF3608" w:rsidRDefault="0026647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30.76</w:t>
            </w:r>
          </w:p>
        </w:tc>
        <w:tc>
          <w:tcPr>
            <w:tcW w:w="145" w:type="pct"/>
          </w:tcPr>
          <w:p w14:paraId="5BD2D2BE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41EBB4FD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8B3251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19161031" w14:textId="5009EAC0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77D534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563B2EF0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4C3" w:rsidRPr="00EF3608" w14:paraId="2FDF3BBF" w14:textId="77777777" w:rsidTr="00D044C3">
        <w:trPr>
          <w:trHeight w:val="370"/>
        </w:trPr>
        <w:tc>
          <w:tcPr>
            <w:tcW w:w="2142" w:type="pct"/>
          </w:tcPr>
          <w:p w14:paraId="76367B6E" w14:textId="48F040A1" w:rsidR="009A3EB7" w:rsidRPr="00EF3608" w:rsidRDefault="009A3EB7" w:rsidP="009A0C1F">
            <w:pPr>
              <w:tabs>
                <w:tab w:val="clear" w:pos="3742"/>
              </w:tabs>
              <w:ind w:right="-1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30" w:type="pct"/>
          </w:tcPr>
          <w:p w14:paraId="13E21CE7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32A29AB" w14:textId="2BE62CE6" w:rsidR="009A3EB7" w:rsidRPr="00EF3608" w:rsidRDefault="0026647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6,016.21</w:t>
            </w:r>
          </w:p>
        </w:tc>
        <w:tc>
          <w:tcPr>
            <w:tcW w:w="145" w:type="pct"/>
          </w:tcPr>
          <w:p w14:paraId="238D3E9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7CA70CE8" w14:textId="77777777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6,308.52</w:t>
            </w:r>
          </w:p>
        </w:tc>
        <w:tc>
          <w:tcPr>
            <w:tcW w:w="146" w:type="pct"/>
          </w:tcPr>
          <w:p w14:paraId="2FA70942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361AEEE3" w14:textId="676FBFA8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3,623.34</w:t>
            </w:r>
          </w:p>
        </w:tc>
        <w:tc>
          <w:tcPr>
            <w:tcW w:w="146" w:type="pct"/>
          </w:tcPr>
          <w:p w14:paraId="424B4000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5BE3090E" w14:textId="77777777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3,729.73</w:t>
            </w:r>
          </w:p>
        </w:tc>
      </w:tr>
    </w:tbl>
    <w:commentRangeEnd w:id="3"/>
    <w:p w14:paraId="2203EA2D" w14:textId="77777777" w:rsidR="000C476A" w:rsidRPr="003E17A7" w:rsidRDefault="00C6071B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6"/>
          <w:szCs w:val="36"/>
        </w:rPr>
      </w:pPr>
      <w:r w:rsidRPr="00EF3608">
        <w:rPr>
          <w:rStyle w:val="CommentReference"/>
        </w:rPr>
        <w:commentReference w:id="3"/>
      </w:r>
    </w:p>
    <w:p w14:paraId="0B3B8762" w14:textId="77777777" w:rsidR="00167A33" w:rsidRPr="00EF3608" w:rsidRDefault="00167A33" w:rsidP="00D044C3">
      <w:pPr>
        <w:tabs>
          <w:tab w:val="clear" w:pos="454"/>
          <w:tab w:val="clear" w:pos="68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EF3608">
        <w:rPr>
          <w:rFonts w:ascii="Angsana New" w:hAnsi="Angsana New"/>
          <w:sz w:val="30"/>
          <w:szCs w:val="30"/>
        </w:rPr>
        <w:t xml:space="preserve">2560 </w:t>
      </w:r>
      <w:r w:rsidRPr="00EF3608">
        <w:rPr>
          <w:rFonts w:ascii="Angsana New" w:hAnsi="Angsana New"/>
          <w:sz w:val="30"/>
          <w:szCs w:val="30"/>
          <w:cs/>
        </w:rPr>
        <w:t>บริษัทย่อยแห่งหนึ่ง ได้เข้าทำสัญญาจะซื้อจะขายที่ดินกับ</w:t>
      </w:r>
      <w:r w:rsidR="00480C2B" w:rsidRPr="00EF3608">
        <w:rPr>
          <w:rFonts w:ascii="Angsana New" w:hAnsi="Angsana New"/>
          <w:sz w:val="30"/>
          <w:szCs w:val="30"/>
          <w:cs/>
        </w:rPr>
        <w:t>บริษัท</w:t>
      </w:r>
      <w:r w:rsidRPr="00EF3608">
        <w:rPr>
          <w:rFonts w:ascii="Angsana New" w:hAnsi="Angsana New"/>
          <w:sz w:val="30"/>
          <w:szCs w:val="30"/>
          <w:cs/>
        </w:rPr>
        <w:t xml:space="preserve">แห่งหนึ่งเป็นจำนวนเงิน </w:t>
      </w:r>
      <w:r w:rsidRPr="00EF3608">
        <w:rPr>
          <w:rFonts w:ascii="Angsana New" w:hAnsi="Angsana New"/>
          <w:sz w:val="30"/>
          <w:szCs w:val="30"/>
        </w:rPr>
        <w:t xml:space="preserve">80 </w:t>
      </w:r>
      <w:r w:rsidRPr="00EF3608">
        <w:rPr>
          <w:rFonts w:ascii="Angsana New" w:hAnsi="Angsana New"/>
          <w:sz w:val="30"/>
          <w:szCs w:val="30"/>
          <w:cs/>
        </w:rPr>
        <w:t xml:space="preserve">ล้านบาท โดยมีเงื่อนไขในการชำระเงินเป็นงวดตามที่ระบุไว้ในสัญญา และจะชำระงวดสุดท้ายในเดือนกุมภาพันธ์ </w:t>
      </w:r>
      <w:r w:rsidRPr="00EF3608">
        <w:rPr>
          <w:rFonts w:ascii="Angsana New" w:hAnsi="Angsana New"/>
          <w:sz w:val="30"/>
          <w:szCs w:val="30"/>
        </w:rPr>
        <w:t xml:space="preserve">2562 </w:t>
      </w:r>
      <w:r w:rsidR="00B63AD4" w:rsidRPr="00EF3608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B63AD4" w:rsidRPr="00EF3608">
        <w:rPr>
          <w:rFonts w:ascii="Angsana New" w:hAnsi="Angsana New"/>
          <w:sz w:val="30"/>
          <w:szCs w:val="30"/>
        </w:rPr>
        <w:t xml:space="preserve">26 </w:t>
      </w:r>
      <w:r w:rsidR="00B63AD4" w:rsidRPr="00EF3608">
        <w:rPr>
          <w:rFonts w:ascii="Angsana New" w:hAnsi="Angsana New"/>
          <w:sz w:val="30"/>
          <w:szCs w:val="30"/>
          <w:cs/>
        </w:rPr>
        <w:t>กุมภาพันธ์</w:t>
      </w:r>
      <w:r w:rsidR="004337D8" w:rsidRPr="00EF3608">
        <w:rPr>
          <w:rFonts w:ascii="Angsana New" w:hAnsi="Angsana New"/>
          <w:sz w:val="30"/>
          <w:szCs w:val="30"/>
          <w:cs/>
        </w:rPr>
        <w:t xml:space="preserve"> </w:t>
      </w:r>
      <w:r w:rsidR="004337D8" w:rsidRPr="00EF3608">
        <w:rPr>
          <w:rFonts w:ascii="Angsana New" w:hAnsi="Angsana New"/>
          <w:sz w:val="30"/>
          <w:szCs w:val="30"/>
        </w:rPr>
        <w:t xml:space="preserve">2562 </w:t>
      </w:r>
      <w:r w:rsidR="004337D8" w:rsidRPr="00EF3608">
        <w:rPr>
          <w:rFonts w:ascii="Angsana New" w:hAnsi="Angsana New"/>
          <w:sz w:val="30"/>
          <w:szCs w:val="30"/>
          <w:cs/>
        </w:rPr>
        <w:t>บริษัทได้ขายเงินลงทุนในบริษัทย่อยดังกล่าว</w:t>
      </w:r>
      <w:r w:rsidR="00C17E47" w:rsidRPr="00EF3608">
        <w:rPr>
          <w:rFonts w:ascii="Angsana New" w:hAnsi="Angsana New"/>
          <w:sz w:val="30"/>
          <w:szCs w:val="30"/>
          <w:cs/>
        </w:rPr>
        <w:t>ให้แก่</w:t>
      </w:r>
      <w:r w:rsidR="00480C2B" w:rsidRPr="00EF3608">
        <w:rPr>
          <w:rFonts w:ascii="Angsana New" w:hAnsi="Angsana New"/>
          <w:sz w:val="30"/>
          <w:szCs w:val="30"/>
          <w:cs/>
        </w:rPr>
        <w:t>บริษัท</w:t>
      </w:r>
      <w:r w:rsidR="00C17E47" w:rsidRPr="00EF3608">
        <w:rPr>
          <w:rFonts w:ascii="Angsana New" w:hAnsi="Angsana New"/>
          <w:sz w:val="30"/>
          <w:szCs w:val="30"/>
          <w:cs/>
        </w:rPr>
        <w:t>แห่งหนึ่งข้างต้น</w:t>
      </w:r>
      <w:r w:rsidR="004337D8" w:rsidRPr="00EF3608">
        <w:rPr>
          <w:rFonts w:ascii="Angsana New" w:hAnsi="Angsana New"/>
          <w:sz w:val="30"/>
          <w:szCs w:val="30"/>
          <w:cs/>
        </w:rPr>
        <w:t xml:space="preserve"> </w:t>
      </w:r>
      <w:r w:rsidR="003550AD" w:rsidRPr="00EF3608">
        <w:rPr>
          <w:rFonts w:ascii="Angsana New" w:hAnsi="Angsana New"/>
          <w:sz w:val="30"/>
          <w:szCs w:val="30"/>
        </w:rPr>
        <w:t>(</w:t>
      </w:r>
      <w:r w:rsidR="003550AD" w:rsidRPr="00EF3608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3550AD" w:rsidRPr="00EF3608">
        <w:rPr>
          <w:rFonts w:ascii="Angsana New" w:hAnsi="Angsana New"/>
          <w:sz w:val="30"/>
          <w:szCs w:val="30"/>
        </w:rPr>
        <w:t>7)</w:t>
      </w:r>
    </w:p>
    <w:p w14:paraId="05C57593" w14:textId="77777777" w:rsidR="00167A33" w:rsidRPr="00EF3608" w:rsidRDefault="00167A3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92170EF" w14:textId="77777777" w:rsidR="00AE62B3" w:rsidRPr="00EF3608" w:rsidRDefault="00AE62B3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2F62876" w14:textId="77777777" w:rsidR="006C1A22" w:rsidRPr="00EF3608" w:rsidRDefault="009F50D0" w:rsidP="006C1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i/>
          <w:iCs/>
          <w:sz w:val="20"/>
          <w:szCs w:val="20"/>
        </w:rPr>
        <w:tab/>
      </w:r>
    </w:p>
    <w:p w14:paraId="187B1415" w14:textId="77777777" w:rsidR="00542CDF" w:rsidRPr="00EF3608" w:rsidRDefault="00542CDF" w:rsidP="0052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BE1B9B" w14:textId="77777777" w:rsidR="00FD1DC3" w:rsidRPr="00EF3608" w:rsidRDefault="0052714E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806E5"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สิทธิการเช่า</w:t>
      </w:r>
    </w:p>
    <w:p w14:paraId="229CC759" w14:textId="77777777" w:rsidR="00173B53" w:rsidRPr="00EF3608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7398642A" w14:textId="5BB5C216" w:rsidR="00173B53" w:rsidRPr="00EF3608" w:rsidRDefault="00173B53" w:rsidP="00F376D6">
      <w:pPr>
        <w:tabs>
          <w:tab w:val="clear" w:pos="454"/>
        </w:tabs>
        <w:spacing w:line="240" w:lineRule="auto"/>
        <w:ind w:left="547" w:right="245"/>
        <w:jc w:val="thaiDistribute"/>
        <w:rPr>
          <w:rFonts w:ascii="Angsana New" w:hAnsi="Angsana New"/>
          <w:sz w:val="30"/>
          <w:szCs w:val="30"/>
        </w:rPr>
      </w:pPr>
      <w:commentRangeStart w:id="5"/>
      <w:r w:rsidRPr="00EF3608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="00CF081F" w:rsidRPr="00EF3608">
        <w:rPr>
          <w:rFonts w:ascii="Angsana New" w:hAnsi="Angsana New"/>
          <w:sz w:val="30"/>
          <w:szCs w:val="30"/>
          <w:cs/>
        </w:rPr>
        <w:t>เก้า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B63A1" w:rsidRPr="00EF3608">
        <w:rPr>
          <w:rFonts w:ascii="Angsana New" w:hAnsi="Angsana New"/>
          <w:sz w:val="30"/>
          <w:szCs w:val="30"/>
        </w:rPr>
        <w:t>3</w:t>
      </w:r>
      <w:r w:rsidR="004B63A1">
        <w:rPr>
          <w:rFonts w:ascii="Angsana New" w:hAnsi="Angsana New"/>
          <w:sz w:val="30"/>
          <w:szCs w:val="30"/>
        </w:rPr>
        <w:t>0</w:t>
      </w:r>
      <w:r w:rsidR="004B63A1" w:rsidRPr="00EF3608">
        <w:rPr>
          <w:rFonts w:ascii="Angsana New" w:hAnsi="Angsana New"/>
          <w:sz w:val="30"/>
          <w:szCs w:val="30"/>
        </w:rPr>
        <w:t xml:space="preserve"> </w:t>
      </w:r>
      <w:r w:rsidR="004B63A1">
        <w:rPr>
          <w:rFonts w:ascii="Angsana New" w:hAnsi="Angsana New" w:hint="cs"/>
          <w:sz w:val="30"/>
          <w:szCs w:val="30"/>
          <w:cs/>
        </w:rPr>
        <w:t>มิถุนายน</w:t>
      </w:r>
      <w:r w:rsidR="004B63A1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3847A05C" w14:textId="77777777" w:rsidR="00B32561" w:rsidRPr="00EF3608" w:rsidRDefault="00B3256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3"/>
        <w:gridCol w:w="547"/>
        <w:gridCol w:w="1082"/>
        <w:gridCol w:w="274"/>
        <w:gridCol w:w="995"/>
        <w:gridCol w:w="274"/>
        <w:gridCol w:w="1065"/>
        <w:gridCol w:w="272"/>
        <w:gridCol w:w="1080"/>
      </w:tblGrid>
      <w:tr w:rsidR="00863B75" w:rsidRPr="00EF3608" w14:paraId="5465377E" w14:textId="77777777" w:rsidTr="004D6FFA">
        <w:trPr>
          <w:trHeight w:val="326"/>
          <w:tblHeader/>
        </w:trPr>
        <w:tc>
          <w:tcPr>
            <w:tcW w:w="2254" w:type="pct"/>
            <w:gridSpan w:val="2"/>
          </w:tcPr>
          <w:p w14:paraId="2EDFC210" w14:textId="77777777" w:rsidR="00863B75" w:rsidRPr="00EF3608" w:rsidRDefault="00863B75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14437A4A" w14:textId="0BF17235" w:rsidR="00863B75" w:rsidRPr="00EF3608" w:rsidRDefault="00863B75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1D4D8B0" w14:textId="2C354FCF" w:rsidR="00863B75" w:rsidRPr="00EF3608" w:rsidRDefault="00863B75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708C60A9" w14:textId="09737715" w:rsidR="00863B75" w:rsidRPr="00EF3608" w:rsidRDefault="00863B75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6F8" w:rsidRPr="00EF3608" w14:paraId="330DA0AF" w14:textId="77777777" w:rsidTr="004D6FFA">
        <w:trPr>
          <w:trHeight w:val="334"/>
          <w:tblHeader/>
        </w:trPr>
        <w:tc>
          <w:tcPr>
            <w:tcW w:w="2254" w:type="pct"/>
            <w:gridSpan w:val="2"/>
          </w:tcPr>
          <w:p w14:paraId="4A0EBF9B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2D96730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14:paraId="59587A06" w14:textId="77777777" w:rsidR="00CF081F" w:rsidRPr="00EF3608" w:rsidRDefault="00CF081F" w:rsidP="005D3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24E0D00" w14:textId="66E3BA5B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</w:tcPr>
          <w:p w14:paraId="77558426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BBAD21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14:paraId="08ED8044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5E69CD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434714" w:rsidRPr="00EF3608" w14:paraId="7F91B2EC" w14:textId="77777777" w:rsidTr="005D36F8">
        <w:trPr>
          <w:trHeight w:val="270"/>
          <w:tblHeader/>
        </w:trPr>
        <w:tc>
          <w:tcPr>
            <w:tcW w:w="2254" w:type="pct"/>
            <w:gridSpan w:val="2"/>
          </w:tcPr>
          <w:p w14:paraId="2CDA30CB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pct"/>
            <w:gridSpan w:val="7"/>
          </w:tcPr>
          <w:p w14:paraId="498E9FB5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D36F8" w:rsidRPr="00EF3608" w14:paraId="1E174E7E" w14:textId="77777777" w:rsidTr="005D36F8">
        <w:trPr>
          <w:trHeight w:val="407"/>
        </w:trPr>
        <w:tc>
          <w:tcPr>
            <w:tcW w:w="2254" w:type="pct"/>
            <w:gridSpan w:val="2"/>
          </w:tcPr>
          <w:p w14:paraId="138A1594" w14:textId="7593AA89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 w:cs="Cordi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="00AB6DD2"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AB6DD2">
              <w:rPr>
                <w:rFonts w:ascii="Angsana New" w:hAnsi="Angsana New"/>
                <w:sz w:val="30"/>
                <w:szCs w:val="30"/>
              </w:rPr>
              <w:t>1</w:t>
            </w:r>
            <w:r w:rsidR="00AB6DD2" w:rsidRPr="00EF36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="00AB6DD2" w:rsidRPr="00EF3608">
              <w:rPr>
                <w:rFonts w:ascii="Angsana New" w:hAnsi="Angsana New"/>
                <w:sz w:val="30"/>
                <w:szCs w:val="30"/>
              </w:rPr>
              <w:t>25</w:t>
            </w:r>
            <w:r w:rsidR="00AB6DD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589" w:type="pct"/>
          </w:tcPr>
          <w:p w14:paraId="336A7C66" w14:textId="1CA1A439" w:rsidR="000C476A" w:rsidRPr="00EF3608" w:rsidRDefault="00C0137D" w:rsidP="00434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961.03</w:t>
            </w:r>
          </w:p>
        </w:tc>
        <w:tc>
          <w:tcPr>
            <w:tcW w:w="149" w:type="pct"/>
          </w:tcPr>
          <w:p w14:paraId="17332049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F6A5216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1,012.54</w:t>
            </w:r>
          </w:p>
        </w:tc>
        <w:tc>
          <w:tcPr>
            <w:tcW w:w="149" w:type="pct"/>
          </w:tcPr>
          <w:p w14:paraId="4CDBC6FF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6DF689" w14:textId="317E6CF7" w:rsidR="000C476A" w:rsidRPr="00EF3608" w:rsidRDefault="00C0137D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  <w:tc>
          <w:tcPr>
            <w:tcW w:w="148" w:type="pct"/>
          </w:tcPr>
          <w:p w14:paraId="6397ADB3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EF9441" w14:textId="77777777" w:rsidR="000C476A" w:rsidRPr="00EF3608" w:rsidRDefault="000C476A" w:rsidP="00CC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431.56</w:t>
            </w:r>
          </w:p>
        </w:tc>
      </w:tr>
      <w:tr w:rsidR="005D36F8" w:rsidRPr="00EF3608" w14:paraId="5B45AE12" w14:textId="77777777" w:rsidTr="005D36F8">
        <w:trPr>
          <w:trHeight w:val="362"/>
        </w:trPr>
        <w:tc>
          <w:tcPr>
            <w:tcW w:w="2254" w:type="pct"/>
            <w:gridSpan w:val="2"/>
          </w:tcPr>
          <w:p w14:paraId="7F2AF92F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589" w:type="pct"/>
          </w:tcPr>
          <w:p w14:paraId="2EA66FDE" w14:textId="19FCF27C" w:rsidR="000C476A" w:rsidRPr="0055718E" w:rsidRDefault="0022398A" w:rsidP="00434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55718E">
              <w:rPr>
                <w:rFonts w:ascii="Angsana New" w:hAnsi="Angsana New"/>
                <w:sz w:val="30"/>
                <w:szCs w:val="30"/>
              </w:rPr>
              <w:t>(32.2</w:t>
            </w:r>
            <w:r w:rsidR="0055718E" w:rsidRPr="0055718E">
              <w:rPr>
                <w:rFonts w:ascii="Angsana New" w:hAnsi="Angsana New"/>
                <w:sz w:val="30"/>
                <w:szCs w:val="30"/>
              </w:rPr>
              <w:t>1</w:t>
            </w:r>
            <w:r w:rsidRPr="005571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421E71CA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5001991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(31.78)</w:t>
            </w:r>
          </w:p>
        </w:tc>
        <w:tc>
          <w:tcPr>
            <w:tcW w:w="149" w:type="pct"/>
          </w:tcPr>
          <w:p w14:paraId="0FE19896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580" w:type="pct"/>
          </w:tcPr>
          <w:p w14:paraId="5CA75BDA" w14:textId="112F7277" w:rsidR="000C476A" w:rsidRPr="00EF3608" w:rsidRDefault="00927481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(12.74)</w:t>
            </w:r>
          </w:p>
        </w:tc>
        <w:tc>
          <w:tcPr>
            <w:tcW w:w="148" w:type="pct"/>
          </w:tcPr>
          <w:p w14:paraId="1B7B9E3A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071DD5A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(12.36)</w:t>
            </w:r>
          </w:p>
        </w:tc>
      </w:tr>
      <w:tr w:rsidR="005D36F8" w:rsidRPr="00EF3608" w14:paraId="5D676C99" w14:textId="77777777" w:rsidTr="005D36F8">
        <w:trPr>
          <w:trHeight w:val="362"/>
        </w:trPr>
        <w:tc>
          <w:tcPr>
            <w:tcW w:w="2254" w:type="pct"/>
            <w:gridSpan w:val="2"/>
          </w:tcPr>
          <w:p w14:paraId="1B33C36E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589" w:type="pct"/>
          </w:tcPr>
          <w:p w14:paraId="2BDD131A" w14:textId="56F63B26" w:rsidR="000C476A" w:rsidRPr="0055718E" w:rsidRDefault="0022398A" w:rsidP="00434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55718E">
              <w:rPr>
                <w:rFonts w:ascii="Angsana New" w:hAnsi="Angsana New"/>
                <w:sz w:val="30"/>
                <w:szCs w:val="30"/>
              </w:rPr>
              <w:t>(5.41)</w:t>
            </w:r>
          </w:p>
        </w:tc>
        <w:tc>
          <w:tcPr>
            <w:tcW w:w="149" w:type="pct"/>
          </w:tcPr>
          <w:p w14:paraId="5B329280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E2B3255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(8.25)</w:t>
            </w:r>
          </w:p>
        </w:tc>
        <w:tc>
          <w:tcPr>
            <w:tcW w:w="149" w:type="pct"/>
          </w:tcPr>
          <w:p w14:paraId="1A36CE0F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38BCD7F" w14:textId="21F08051" w:rsidR="000C476A" w:rsidRPr="00EF3608" w:rsidRDefault="00927481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(6.58)</w:t>
            </w:r>
          </w:p>
        </w:tc>
        <w:tc>
          <w:tcPr>
            <w:tcW w:w="148" w:type="pct"/>
          </w:tcPr>
          <w:p w14:paraId="655755E1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2868349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(9.31)</w:t>
            </w:r>
          </w:p>
        </w:tc>
      </w:tr>
      <w:tr w:rsidR="005D36F8" w:rsidRPr="00EF3608" w14:paraId="7BF6634D" w14:textId="77777777" w:rsidTr="004D6FFA">
        <w:trPr>
          <w:trHeight w:val="334"/>
        </w:trPr>
        <w:tc>
          <w:tcPr>
            <w:tcW w:w="2254" w:type="pct"/>
            <w:gridSpan w:val="2"/>
          </w:tcPr>
          <w:p w14:paraId="422CFB3B" w14:textId="22484A99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AB6DD2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B6DD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B6DD2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AB6DD2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B6DD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2AEE212" w14:textId="69F1D70A" w:rsidR="000C476A" w:rsidRPr="00EF3608" w:rsidRDefault="0055718E" w:rsidP="00CC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923.41</w:t>
            </w:r>
          </w:p>
        </w:tc>
        <w:tc>
          <w:tcPr>
            <w:tcW w:w="149" w:type="pct"/>
          </w:tcPr>
          <w:p w14:paraId="1A23AC00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58A3F35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972.51</w:t>
            </w:r>
          </w:p>
        </w:tc>
        <w:tc>
          <w:tcPr>
            <w:tcW w:w="149" w:type="pct"/>
          </w:tcPr>
          <w:p w14:paraId="03A7D1D6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829C2B3" w14:textId="372F89F0" w:rsidR="000C476A" w:rsidRPr="00EF3608" w:rsidRDefault="0022398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385.29</w:t>
            </w:r>
          </w:p>
        </w:tc>
        <w:tc>
          <w:tcPr>
            <w:tcW w:w="148" w:type="pct"/>
          </w:tcPr>
          <w:p w14:paraId="551F4390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B6FD2CA" w14:textId="77777777" w:rsidR="000C476A" w:rsidRPr="00EF3608" w:rsidRDefault="000C476A" w:rsidP="00CC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409.89</w:t>
            </w:r>
          </w:p>
        </w:tc>
      </w:tr>
      <w:tr w:rsidR="00434714" w:rsidRPr="00EF3608" w14:paraId="3F3CE55E" w14:textId="77777777" w:rsidTr="004D6FFA">
        <w:trPr>
          <w:trHeight w:val="326"/>
        </w:trPr>
        <w:tc>
          <w:tcPr>
            <w:tcW w:w="2254" w:type="pct"/>
            <w:gridSpan w:val="2"/>
          </w:tcPr>
          <w:p w14:paraId="364C6B9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0" w:type="pct"/>
            <w:gridSpan w:val="3"/>
          </w:tcPr>
          <w:p w14:paraId="2CC8925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9" w:type="pct"/>
          </w:tcPr>
          <w:p w14:paraId="25A2F19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16" w:type="pct"/>
            <w:gridSpan w:val="3"/>
          </w:tcPr>
          <w:p w14:paraId="771A18F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5D36F8" w:rsidRPr="00EF3608" w14:paraId="0AD8416B" w14:textId="77777777" w:rsidTr="004D6FFA">
        <w:tc>
          <w:tcPr>
            <w:tcW w:w="1957" w:type="pct"/>
          </w:tcPr>
          <w:p w14:paraId="1E3829F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298" w:type="pct"/>
          </w:tcPr>
          <w:p w14:paraId="6BAF4C1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F05DF6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F5820F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2F4DC6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6B811E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E9333B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032DB4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A13F63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D36F8" w:rsidRPr="00EF3608" w14:paraId="0B1436E6" w14:textId="77777777" w:rsidTr="004D6FFA">
        <w:tc>
          <w:tcPr>
            <w:tcW w:w="1957" w:type="pct"/>
          </w:tcPr>
          <w:p w14:paraId="25525F45" w14:textId="59A26F58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645F67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45F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45F67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645F67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45F67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98" w:type="pct"/>
          </w:tcPr>
          <w:p w14:paraId="641D92C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D95161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B7E425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5C4858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F42AE0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C1A5E3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A9D358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C1A615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36F8" w:rsidRPr="00EF3608" w14:paraId="0676ECEF" w14:textId="77777777" w:rsidTr="004D6FFA">
        <w:tc>
          <w:tcPr>
            <w:tcW w:w="1957" w:type="pct"/>
          </w:tcPr>
          <w:p w14:paraId="218ABA3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ab/>
              <w:t>สิทธิการเช่า</w:t>
            </w:r>
          </w:p>
        </w:tc>
        <w:tc>
          <w:tcPr>
            <w:tcW w:w="298" w:type="pct"/>
          </w:tcPr>
          <w:p w14:paraId="6215E32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B965CD" w14:textId="7EC252A6" w:rsidR="000C476A" w:rsidRPr="00EF3608" w:rsidRDefault="007C6600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966.84</w:t>
            </w:r>
          </w:p>
        </w:tc>
        <w:tc>
          <w:tcPr>
            <w:tcW w:w="149" w:type="pct"/>
          </w:tcPr>
          <w:p w14:paraId="6F83609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E1E1352" w14:textId="77777777" w:rsidR="000C476A" w:rsidRPr="00EF3608" w:rsidRDefault="000C476A" w:rsidP="003A4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1,019.30</w:t>
            </w:r>
          </w:p>
        </w:tc>
        <w:tc>
          <w:tcPr>
            <w:tcW w:w="149" w:type="pct"/>
          </w:tcPr>
          <w:p w14:paraId="02D7F1C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623F19" w14:textId="55ED646B" w:rsidR="000C476A" w:rsidRPr="00EF3608" w:rsidRDefault="007C6600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  <w:tc>
          <w:tcPr>
            <w:tcW w:w="148" w:type="pct"/>
          </w:tcPr>
          <w:p w14:paraId="211B6E9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6E4C6E" w14:textId="77777777" w:rsidR="000C476A" w:rsidRPr="00EF3608" w:rsidRDefault="000C476A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431.56</w:t>
            </w:r>
          </w:p>
        </w:tc>
      </w:tr>
      <w:tr w:rsidR="005D36F8" w:rsidRPr="00EF3608" w14:paraId="2B0DD2B4" w14:textId="77777777" w:rsidTr="004D6FFA">
        <w:tc>
          <w:tcPr>
            <w:tcW w:w="1957" w:type="pct"/>
          </w:tcPr>
          <w:p w14:paraId="1B6C3F8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   ค่าเช่าค้างจ่ายตามสัญญาเช่าระยะยาว</w:t>
            </w:r>
          </w:p>
        </w:tc>
        <w:tc>
          <w:tcPr>
            <w:tcW w:w="298" w:type="pct"/>
          </w:tcPr>
          <w:p w14:paraId="22CEDCF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4FEBF6C" w14:textId="3726EFD2" w:rsidR="000C476A" w:rsidRPr="00EF3608" w:rsidRDefault="007C6600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(5.81)</w:t>
            </w:r>
          </w:p>
        </w:tc>
        <w:tc>
          <w:tcPr>
            <w:tcW w:w="149" w:type="pct"/>
          </w:tcPr>
          <w:p w14:paraId="6C02831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76B5F06" w14:textId="77777777" w:rsidR="000C476A" w:rsidRPr="00EF3608" w:rsidRDefault="000C476A" w:rsidP="003A4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(6.76)</w:t>
            </w:r>
          </w:p>
        </w:tc>
        <w:tc>
          <w:tcPr>
            <w:tcW w:w="149" w:type="pct"/>
          </w:tcPr>
          <w:p w14:paraId="2D292B0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F6511E0" w14:textId="0F32410E" w:rsidR="000C476A" w:rsidRPr="00EF3608" w:rsidRDefault="007C6600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6B7FC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E1231D0" w14:textId="77777777" w:rsidR="000C476A" w:rsidRPr="00EF3608" w:rsidRDefault="000C476A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36F8" w:rsidRPr="00EF3608" w14:paraId="4EFBC01B" w14:textId="77777777" w:rsidTr="004D6FFA">
        <w:tc>
          <w:tcPr>
            <w:tcW w:w="1957" w:type="pct"/>
          </w:tcPr>
          <w:p w14:paraId="4C590A9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" w:type="pct"/>
          </w:tcPr>
          <w:p w14:paraId="0EF7725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5E9106C" w14:textId="22815E43" w:rsidR="000C476A" w:rsidRPr="00EF3608" w:rsidRDefault="007C6600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149" w:type="pct"/>
          </w:tcPr>
          <w:p w14:paraId="1927E34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A466DFD" w14:textId="77777777" w:rsidR="000C476A" w:rsidRPr="00EF3608" w:rsidRDefault="000C476A" w:rsidP="009A0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149" w:type="pct"/>
          </w:tcPr>
          <w:p w14:paraId="6AF644E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4BEEC8D" w14:textId="41EBD556" w:rsidR="000C476A" w:rsidRPr="00EF3608" w:rsidRDefault="007C6600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  <w:tc>
          <w:tcPr>
            <w:tcW w:w="148" w:type="pct"/>
          </w:tcPr>
          <w:p w14:paraId="2B85966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EE76ADF" w14:textId="77777777" w:rsidR="000C476A" w:rsidRPr="00EF3608" w:rsidRDefault="000C476A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431.56</w:t>
            </w:r>
          </w:p>
        </w:tc>
      </w:tr>
      <w:commentRangeEnd w:id="5"/>
      <w:tr w:rsidR="005D36F8" w:rsidRPr="00EF3608" w14:paraId="625D8DA4" w14:textId="77777777" w:rsidTr="004D6FFA">
        <w:tc>
          <w:tcPr>
            <w:tcW w:w="1957" w:type="pct"/>
          </w:tcPr>
          <w:p w14:paraId="2B05B682" w14:textId="77777777" w:rsidR="000C476A" w:rsidRPr="00EF3608" w:rsidRDefault="00C6071B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Style w:val="CommentReference"/>
              </w:rPr>
              <w:commentReference w:id="5"/>
            </w:r>
          </w:p>
        </w:tc>
        <w:tc>
          <w:tcPr>
            <w:tcW w:w="298" w:type="pct"/>
          </w:tcPr>
          <w:p w14:paraId="153765E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94C3B9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C97A57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0B39F3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5F105A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A71F84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14ED99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48FE646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36F8" w:rsidRPr="00EF3608" w14:paraId="2FFCE2BC" w14:textId="77777777" w:rsidTr="004D6FFA">
        <w:tc>
          <w:tcPr>
            <w:tcW w:w="1957" w:type="pct"/>
          </w:tcPr>
          <w:p w14:paraId="73576E52" w14:textId="0DECE4CC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645F67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45F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45F67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645F67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45F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8" w:type="pct"/>
          </w:tcPr>
          <w:p w14:paraId="7C30421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264416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B2DC63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618FAF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762077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6C6341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CC9C6A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3D6BC2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36F8" w:rsidRPr="00EF3608" w14:paraId="32B3B15E" w14:textId="77777777" w:rsidTr="004D6FFA">
        <w:tc>
          <w:tcPr>
            <w:tcW w:w="1957" w:type="pct"/>
          </w:tcPr>
          <w:p w14:paraId="1393137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  สิทธิการเช่า</w:t>
            </w:r>
          </w:p>
        </w:tc>
        <w:tc>
          <w:tcPr>
            <w:tcW w:w="298" w:type="pct"/>
          </w:tcPr>
          <w:p w14:paraId="0C5EE63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B3B7D5" w14:textId="32F62678" w:rsidR="000C476A" w:rsidRPr="00EF3608" w:rsidRDefault="0055718E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928.44</w:t>
            </w:r>
          </w:p>
        </w:tc>
        <w:tc>
          <w:tcPr>
            <w:tcW w:w="149" w:type="pct"/>
          </w:tcPr>
          <w:p w14:paraId="1CA0420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1172E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978.57</w:t>
            </w:r>
          </w:p>
        </w:tc>
        <w:tc>
          <w:tcPr>
            <w:tcW w:w="149" w:type="pct"/>
          </w:tcPr>
          <w:p w14:paraId="77723E3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4C9C18F" w14:textId="1F863E8A" w:rsidR="000C476A" w:rsidRPr="00EF3608" w:rsidRDefault="0055718E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385.29</w:t>
            </w:r>
          </w:p>
        </w:tc>
        <w:tc>
          <w:tcPr>
            <w:tcW w:w="148" w:type="pct"/>
          </w:tcPr>
          <w:p w14:paraId="7B13754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86CEAE" w14:textId="77777777" w:rsidR="000C476A" w:rsidRPr="00EF3608" w:rsidRDefault="000C476A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409.89</w:t>
            </w:r>
          </w:p>
        </w:tc>
      </w:tr>
      <w:tr w:rsidR="005D36F8" w:rsidRPr="00EF3608" w14:paraId="4531E4EC" w14:textId="77777777" w:rsidTr="004D6FFA">
        <w:tc>
          <w:tcPr>
            <w:tcW w:w="1957" w:type="pct"/>
          </w:tcPr>
          <w:p w14:paraId="32A839E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298" w:type="pct"/>
          </w:tcPr>
          <w:p w14:paraId="7AC2ACE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96F4301" w14:textId="44B308FA" w:rsidR="000C476A" w:rsidRPr="00EF3608" w:rsidRDefault="0055718E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(5.03)</w:t>
            </w:r>
          </w:p>
        </w:tc>
        <w:tc>
          <w:tcPr>
            <w:tcW w:w="149" w:type="pct"/>
          </w:tcPr>
          <w:p w14:paraId="5C6A3C3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295661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(6.06)</w:t>
            </w:r>
          </w:p>
        </w:tc>
        <w:tc>
          <w:tcPr>
            <w:tcW w:w="149" w:type="pct"/>
          </w:tcPr>
          <w:p w14:paraId="687B801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4ECC6B1" w14:textId="21CF1255" w:rsidR="000C476A" w:rsidRPr="00EF3608" w:rsidRDefault="0055718E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8F6F2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A933B8" w14:textId="77777777" w:rsidR="000C476A" w:rsidRPr="00EF3608" w:rsidRDefault="000C476A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36F8" w:rsidRPr="00EF3608" w14:paraId="46D3DC67" w14:textId="77777777" w:rsidTr="004D6FFA">
        <w:tc>
          <w:tcPr>
            <w:tcW w:w="1957" w:type="pct"/>
          </w:tcPr>
          <w:p w14:paraId="26280BB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" w:type="pct"/>
          </w:tcPr>
          <w:p w14:paraId="695697D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A0AFE13" w14:textId="32E7D74F" w:rsidR="000C476A" w:rsidRPr="00EF3608" w:rsidRDefault="0055718E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923.41</w:t>
            </w:r>
          </w:p>
        </w:tc>
        <w:tc>
          <w:tcPr>
            <w:tcW w:w="149" w:type="pct"/>
          </w:tcPr>
          <w:p w14:paraId="52C1EDE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4CF957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972.51</w:t>
            </w:r>
          </w:p>
        </w:tc>
        <w:tc>
          <w:tcPr>
            <w:tcW w:w="149" w:type="pct"/>
          </w:tcPr>
          <w:p w14:paraId="5AA525E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CAC19EA" w14:textId="3E18ECB3" w:rsidR="000C476A" w:rsidRPr="00EF3608" w:rsidRDefault="0055718E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385.29</w:t>
            </w:r>
          </w:p>
        </w:tc>
        <w:tc>
          <w:tcPr>
            <w:tcW w:w="148" w:type="pct"/>
          </w:tcPr>
          <w:p w14:paraId="416AD75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D2DF78" w14:textId="77777777" w:rsidR="000C476A" w:rsidRPr="00EF3608" w:rsidRDefault="000C476A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409.89</w:t>
            </w:r>
          </w:p>
        </w:tc>
      </w:tr>
    </w:tbl>
    <w:p w14:paraId="48BB4524" w14:textId="77777777" w:rsidR="001B0CC1" w:rsidRPr="00EF3608" w:rsidRDefault="001B0CC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p w14:paraId="5925C57B" w14:textId="77777777" w:rsidR="00EF3608" w:rsidRPr="00EF3608" w:rsidRDefault="00EF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3585B3B" w14:textId="0F76BC62" w:rsidR="00B35340" w:rsidRPr="00EF3608" w:rsidRDefault="00FD1DC3" w:rsidP="000F09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7FB0C883" w14:textId="77777777" w:rsidR="00173B53" w:rsidRPr="00EF3608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0"/>
          <w:szCs w:val="20"/>
        </w:rPr>
      </w:pPr>
    </w:p>
    <w:p w14:paraId="3C0940E0" w14:textId="64BAADF6" w:rsidR="00173B53" w:rsidRPr="00EF3608" w:rsidRDefault="00173B53" w:rsidP="0017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commentRangeStart w:id="7"/>
      <w:r w:rsidRPr="00EF3608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="0050643F">
        <w:rPr>
          <w:rFonts w:ascii="Angsana New" w:hAnsi="Angsana New" w:hint="cs"/>
          <w:sz w:val="30"/>
          <w:szCs w:val="30"/>
          <w:cs/>
        </w:rPr>
        <w:t>เก้า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0643F" w:rsidRPr="00EF3608">
        <w:rPr>
          <w:rFonts w:ascii="Angsana New" w:hAnsi="Angsana New"/>
          <w:sz w:val="30"/>
          <w:szCs w:val="30"/>
        </w:rPr>
        <w:t>3</w:t>
      </w:r>
      <w:r w:rsidR="0050643F">
        <w:rPr>
          <w:rFonts w:ascii="Angsana New" w:hAnsi="Angsana New"/>
          <w:sz w:val="30"/>
          <w:szCs w:val="30"/>
        </w:rPr>
        <w:t>0</w:t>
      </w:r>
      <w:r w:rsidR="0050643F" w:rsidRPr="00EF3608">
        <w:rPr>
          <w:rFonts w:ascii="Angsana New" w:hAnsi="Angsana New"/>
          <w:sz w:val="30"/>
          <w:szCs w:val="30"/>
          <w:cs/>
        </w:rPr>
        <w:t xml:space="preserve"> </w:t>
      </w:r>
      <w:r w:rsidR="0050643F">
        <w:rPr>
          <w:rFonts w:ascii="Angsana New" w:hAnsi="Angsana New" w:hint="cs"/>
          <w:sz w:val="30"/>
          <w:szCs w:val="30"/>
          <w:cs/>
        </w:rPr>
        <w:t>มิถุนายน</w:t>
      </w:r>
      <w:r w:rsidR="0050643F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4A0AB1CF" w14:textId="61608B32" w:rsidR="00173B53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718"/>
        <w:gridCol w:w="902"/>
        <w:gridCol w:w="270"/>
        <w:gridCol w:w="914"/>
        <w:gridCol w:w="356"/>
        <w:gridCol w:w="9"/>
        <w:gridCol w:w="882"/>
        <w:gridCol w:w="270"/>
        <w:gridCol w:w="899"/>
      </w:tblGrid>
      <w:tr w:rsidR="00E95D69" w:rsidRPr="00EF3608" w14:paraId="7881DAC3" w14:textId="77777777" w:rsidTr="00E95D69">
        <w:trPr>
          <w:trHeight w:val="326"/>
        </w:trPr>
        <w:tc>
          <w:tcPr>
            <w:tcW w:w="2212" w:type="pct"/>
          </w:tcPr>
          <w:p w14:paraId="17542346" w14:textId="77777777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84" w:type="pct"/>
          </w:tcPr>
          <w:p w14:paraId="631065E3" w14:textId="77777777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14" w:type="pct"/>
            <w:gridSpan w:val="3"/>
          </w:tcPr>
          <w:p w14:paraId="10962110" w14:textId="07F45E38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0" w:type="pct"/>
          </w:tcPr>
          <w:p w14:paraId="490AC70C" w14:textId="77777777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0" w:type="pct"/>
            <w:gridSpan w:val="4"/>
          </w:tcPr>
          <w:p w14:paraId="4F974012" w14:textId="214B0D85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5D69" w:rsidRPr="00EF3608" w14:paraId="3BBC6D2A" w14:textId="77777777" w:rsidTr="00E95D69">
        <w:trPr>
          <w:trHeight w:val="334"/>
        </w:trPr>
        <w:tc>
          <w:tcPr>
            <w:tcW w:w="2212" w:type="pct"/>
          </w:tcPr>
          <w:p w14:paraId="28B25E15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323C2E97" w14:textId="5F45E295" w:rsidR="003925E8" w:rsidRPr="003925E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" w:type="pct"/>
          </w:tcPr>
          <w:p w14:paraId="5DD00D31" w14:textId="0721AED1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1196E82C" w14:textId="13D14E9A" w:rsidR="003925E8" w:rsidRPr="00EF3608" w:rsidRDefault="00E95D69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8" w:type="pct"/>
          </w:tcPr>
          <w:p w14:paraId="65558B84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90" w:type="pct"/>
          </w:tcPr>
          <w:p w14:paraId="1DD63540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gridSpan w:val="2"/>
          </w:tcPr>
          <w:p w14:paraId="3DC59A1D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60B61769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44ACFEEC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E95D69" w:rsidRPr="00EF3608" w14:paraId="54D6EB10" w14:textId="77777777" w:rsidTr="00E95D69">
        <w:trPr>
          <w:trHeight w:val="270"/>
        </w:trPr>
        <w:tc>
          <w:tcPr>
            <w:tcW w:w="2212" w:type="pct"/>
          </w:tcPr>
          <w:p w14:paraId="46B4BE65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6ACA8070" w14:textId="17125DC6" w:rsidR="003925E8" w:rsidRPr="00E95D69" w:rsidRDefault="00E95D69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95D6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05" w:type="pct"/>
            <w:gridSpan w:val="8"/>
          </w:tcPr>
          <w:p w14:paraId="1EF9163D" w14:textId="49D42634" w:rsidR="003925E8" w:rsidRPr="00E95D69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D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5D69" w:rsidRPr="00EF3608" w14:paraId="6CACDD3B" w14:textId="77777777" w:rsidTr="00E95D69">
        <w:trPr>
          <w:trHeight w:val="407"/>
        </w:trPr>
        <w:tc>
          <w:tcPr>
            <w:tcW w:w="2212" w:type="pct"/>
          </w:tcPr>
          <w:p w14:paraId="5404BAE6" w14:textId="2E4869C0" w:rsidR="003925E8" w:rsidRPr="00EF3608" w:rsidRDefault="003925E8" w:rsidP="000C476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/ 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384" w:type="pct"/>
          </w:tcPr>
          <w:p w14:paraId="3A5762C4" w14:textId="77777777" w:rsidR="003925E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5482ED95" w14:textId="75AE49F0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2,462.61</w:t>
            </w:r>
          </w:p>
        </w:tc>
        <w:tc>
          <w:tcPr>
            <w:tcW w:w="144" w:type="pct"/>
          </w:tcPr>
          <w:p w14:paraId="3DE159C6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093DE94F" w14:textId="77777777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2,539.67</w:t>
            </w:r>
          </w:p>
        </w:tc>
        <w:tc>
          <w:tcPr>
            <w:tcW w:w="195" w:type="pct"/>
            <w:gridSpan w:val="2"/>
          </w:tcPr>
          <w:p w14:paraId="272C3027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</w:tcPr>
          <w:p w14:paraId="65400156" w14:textId="775505C1" w:rsidR="003925E8" w:rsidRPr="00EF3608" w:rsidRDefault="00E95D69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after="0" w:line="240" w:lineRule="auto"/>
              <w:ind w:right="-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3925E8">
              <w:rPr>
                <w:rFonts w:asciiTheme="majorBidi" w:hAnsiTheme="majorBidi" w:cstheme="majorBidi"/>
                <w:sz w:val="30"/>
                <w:szCs w:val="30"/>
              </w:rPr>
              <w:t>910.95</w:t>
            </w:r>
          </w:p>
        </w:tc>
        <w:tc>
          <w:tcPr>
            <w:tcW w:w="144" w:type="pct"/>
          </w:tcPr>
          <w:p w14:paraId="638030C8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47DC621D" w14:textId="77777777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 w:hanging="1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969.78</w:t>
            </w:r>
          </w:p>
        </w:tc>
      </w:tr>
      <w:tr w:rsidR="00E95D69" w:rsidRPr="00EF3608" w14:paraId="17358372" w14:textId="77777777" w:rsidTr="00E95D69">
        <w:trPr>
          <w:trHeight w:val="362"/>
        </w:trPr>
        <w:tc>
          <w:tcPr>
            <w:tcW w:w="2212" w:type="pct"/>
          </w:tcPr>
          <w:p w14:paraId="3EB01373" w14:textId="3CA06368" w:rsidR="003925E8" w:rsidRPr="00EF3608" w:rsidRDefault="003925E8" w:rsidP="000C476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="005B30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84" w:type="pct"/>
          </w:tcPr>
          <w:p w14:paraId="2BE874A8" w14:textId="77777777" w:rsidR="003925E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03E6F5BA" w14:textId="4115939F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F70">
              <w:rPr>
                <w:rFonts w:asciiTheme="majorBidi" w:hAnsiTheme="majorBidi" w:cstheme="majorBidi"/>
                <w:sz w:val="30"/>
                <w:szCs w:val="30"/>
              </w:rPr>
              <w:t>89.1</w:t>
            </w:r>
            <w:r w:rsidR="00765F70" w:rsidRPr="00765F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E6D96F8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5D457CFC" w14:textId="77777777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34.81</w:t>
            </w:r>
          </w:p>
        </w:tc>
        <w:tc>
          <w:tcPr>
            <w:tcW w:w="195" w:type="pct"/>
            <w:gridSpan w:val="2"/>
          </w:tcPr>
          <w:p w14:paraId="4DD8C808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</w:tcPr>
          <w:p w14:paraId="107EB7BF" w14:textId="5406CA67" w:rsidR="003925E8" w:rsidRPr="00EF3608" w:rsidRDefault="003925E8" w:rsidP="00392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46.10</w:t>
            </w:r>
          </w:p>
        </w:tc>
        <w:tc>
          <w:tcPr>
            <w:tcW w:w="144" w:type="pct"/>
          </w:tcPr>
          <w:p w14:paraId="685BCFE2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25430578" w14:textId="77777777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 w:hanging="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13.84</w:t>
            </w:r>
          </w:p>
        </w:tc>
      </w:tr>
      <w:tr w:rsidR="00E95D69" w:rsidRPr="00EF3608" w14:paraId="1EA74F73" w14:textId="77777777" w:rsidTr="00E95D69">
        <w:trPr>
          <w:trHeight w:val="362"/>
        </w:trPr>
        <w:tc>
          <w:tcPr>
            <w:tcW w:w="2212" w:type="pct"/>
          </w:tcPr>
          <w:p w14:paraId="7B005E63" w14:textId="2BFC39B8" w:rsidR="003925E8" w:rsidRPr="00EF3608" w:rsidRDefault="003925E8" w:rsidP="000C476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ตัดจำหน่ายระหว่างงวด </w:t>
            </w:r>
            <w:r w:rsidR="005B30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384" w:type="pct"/>
          </w:tcPr>
          <w:p w14:paraId="3BB9B058" w14:textId="77777777" w:rsidR="003925E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58320216" w14:textId="0FD00E1A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(0.01)</w:t>
            </w:r>
          </w:p>
        </w:tc>
        <w:tc>
          <w:tcPr>
            <w:tcW w:w="144" w:type="pct"/>
          </w:tcPr>
          <w:p w14:paraId="1186E53B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7F14B6BC" w14:textId="77777777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(1.58)</w:t>
            </w:r>
          </w:p>
        </w:tc>
        <w:tc>
          <w:tcPr>
            <w:tcW w:w="195" w:type="pct"/>
            <w:gridSpan w:val="2"/>
          </w:tcPr>
          <w:p w14:paraId="58B3543D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</w:tcPr>
          <w:p w14:paraId="72B3916E" w14:textId="238FC3D6" w:rsidR="003925E8" w:rsidRPr="00EF3608" w:rsidRDefault="003925E8" w:rsidP="00392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3"/>
              </w:tabs>
              <w:spacing w:after="0"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DF3107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2668D45A" w14:textId="77777777" w:rsidR="003925E8" w:rsidRPr="00EF3608" w:rsidRDefault="003925E8" w:rsidP="00624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  <w:tab w:val="left" w:pos="683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(1.37)</w:t>
            </w:r>
          </w:p>
        </w:tc>
      </w:tr>
      <w:tr w:rsidR="00E95D69" w:rsidRPr="00EF3608" w14:paraId="1427AB36" w14:textId="77777777" w:rsidTr="00E95D69">
        <w:trPr>
          <w:trHeight w:val="362"/>
        </w:trPr>
        <w:tc>
          <w:tcPr>
            <w:tcW w:w="2212" w:type="pct"/>
          </w:tcPr>
          <w:p w14:paraId="139F9E96" w14:textId="04A46DB2" w:rsidR="003925E8" w:rsidRPr="00EF3608" w:rsidRDefault="003925E8" w:rsidP="000C476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="005B30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384" w:type="pct"/>
          </w:tcPr>
          <w:p w14:paraId="1E10FC18" w14:textId="77777777" w:rsidR="003925E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6D938F9F" w14:textId="5DAF02F3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(0.03)</w:t>
            </w:r>
          </w:p>
        </w:tc>
        <w:tc>
          <w:tcPr>
            <w:tcW w:w="144" w:type="pct"/>
          </w:tcPr>
          <w:p w14:paraId="50F9AA44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1505D4F0" w14:textId="77777777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(0.25)</w:t>
            </w:r>
          </w:p>
        </w:tc>
        <w:tc>
          <w:tcPr>
            <w:tcW w:w="195" w:type="pct"/>
            <w:gridSpan w:val="2"/>
          </w:tcPr>
          <w:p w14:paraId="1BC6B3B0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</w:tcPr>
          <w:p w14:paraId="30E818C4" w14:textId="3E827159" w:rsidR="003925E8" w:rsidRPr="00EF3608" w:rsidRDefault="003925E8" w:rsidP="00392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3"/>
              </w:tabs>
              <w:spacing w:after="0"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30AE906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649A7281" w14:textId="77777777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(0.19)</w:t>
            </w:r>
          </w:p>
        </w:tc>
      </w:tr>
      <w:tr w:rsidR="00E95D69" w:rsidRPr="00EF3608" w14:paraId="7255591C" w14:textId="77777777" w:rsidTr="00E95D69">
        <w:trPr>
          <w:trHeight w:val="362"/>
        </w:trPr>
        <w:tc>
          <w:tcPr>
            <w:tcW w:w="2212" w:type="pct"/>
          </w:tcPr>
          <w:p w14:paraId="363B88BE" w14:textId="47F83647" w:rsidR="003925E8" w:rsidRPr="00EF3608" w:rsidRDefault="003925E8" w:rsidP="000C476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การจำหน่ายบริษัทย่อย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384" w:type="pct"/>
          </w:tcPr>
          <w:p w14:paraId="09BD0D62" w14:textId="5B455856" w:rsidR="003925E8" w:rsidRDefault="003925E8" w:rsidP="00E61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D6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82" w:type="pct"/>
          </w:tcPr>
          <w:p w14:paraId="24F9A429" w14:textId="0CA3FA11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(0.01)</w:t>
            </w:r>
          </w:p>
        </w:tc>
        <w:tc>
          <w:tcPr>
            <w:tcW w:w="144" w:type="pct"/>
          </w:tcPr>
          <w:p w14:paraId="181B8925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73691885" w14:textId="2AC6737C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" w:type="pct"/>
            <w:gridSpan w:val="2"/>
          </w:tcPr>
          <w:p w14:paraId="21DE9C7B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</w:tcPr>
          <w:p w14:paraId="7425DF64" w14:textId="4099D92C" w:rsidR="003925E8" w:rsidRPr="00EF3608" w:rsidRDefault="003925E8" w:rsidP="00392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3"/>
              </w:tabs>
              <w:spacing w:after="0"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F7EED2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2191D2EC" w14:textId="4F487BE9" w:rsidR="003925E8" w:rsidRPr="00EF3608" w:rsidRDefault="003925E8" w:rsidP="009A0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D69" w:rsidRPr="00EF3608" w14:paraId="4BED0DFE" w14:textId="77777777" w:rsidTr="00E95D69">
        <w:trPr>
          <w:trHeight w:val="316"/>
        </w:trPr>
        <w:tc>
          <w:tcPr>
            <w:tcW w:w="2212" w:type="pct"/>
          </w:tcPr>
          <w:p w14:paraId="50E0031E" w14:textId="77777777" w:rsidR="003925E8" w:rsidRPr="00EF3608" w:rsidRDefault="003925E8" w:rsidP="000C476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84" w:type="pct"/>
          </w:tcPr>
          <w:p w14:paraId="723B2039" w14:textId="77777777" w:rsidR="003925E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3CE48132" w14:textId="08936DCA" w:rsidR="003925E8" w:rsidRPr="00524214" w:rsidRDefault="00765F70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524214">
              <w:rPr>
                <w:rFonts w:asciiTheme="majorBidi" w:hAnsiTheme="majorBidi" w:cstheme="majorBidi"/>
                <w:sz w:val="30"/>
                <w:szCs w:val="30"/>
              </w:rPr>
              <w:t>(100.51</w:t>
            </w:r>
            <w:r w:rsidR="003925E8" w:rsidRPr="005242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53D3933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38C831CB" w14:textId="77777777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(102.45)</w:t>
            </w:r>
          </w:p>
        </w:tc>
        <w:tc>
          <w:tcPr>
            <w:tcW w:w="195" w:type="pct"/>
            <w:gridSpan w:val="2"/>
          </w:tcPr>
          <w:p w14:paraId="732B1189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</w:tcPr>
          <w:p w14:paraId="564C97F9" w14:textId="16F84A15" w:rsidR="003925E8" w:rsidRPr="00EF3608" w:rsidRDefault="003925E8" w:rsidP="00392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(51.60)</w:t>
            </w:r>
          </w:p>
        </w:tc>
        <w:tc>
          <w:tcPr>
            <w:tcW w:w="144" w:type="pct"/>
          </w:tcPr>
          <w:p w14:paraId="536F182D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67FF65B0" w14:textId="77777777" w:rsidR="003925E8" w:rsidRPr="00EF3608" w:rsidRDefault="003925E8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 w:hanging="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(56.89)</w:t>
            </w:r>
          </w:p>
        </w:tc>
      </w:tr>
      <w:tr w:rsidR="00E95D69" w:rsidRPr="00EF3608" w14:paraId="3C89874A" w14:textId="77777777" w:rsidTr="00E95D69">
        <w:trPr>
          <w:trHeight w:val="316"/>
        </w:trPr>
        <w:tc>
          <w:tcPr>
            <w:tcW w:w="2212" w:type="pct"/>
          </w:tcPr>
          <w:p w14:paraId="603EA92E" w14:textId="1A632AA8" w:rsidR="00E95D69" w:rsidRPr="00EF3608" w:rsidRDefault="00E95D69" w:rsidP="000C476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84" w:type="pct"/>
          </w:tcPr>
          <w:p w14:paraId="5C59F514" w14:textId="77777777" w:rsidR="00E95D69" w:rsidRDefault="00E95D69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5EED36BB" w14:textId="5C87954F" w:rsidR="00E95D69" w:rsidRPr="00524214" w:rsidRDefault="00E95D69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524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2,451.21</w:t>
            </w:r>
          </w:p>
        </w:tc>
        <w:tc>
          <w:tcPr>
            <w:tcW w:w="144" w:type="pct"/>
          </w:tcPr>
          <w:p w14:paraId="4D5988C9" w14:textId="77777777" w:rsidR="00E95D69" w:rsidRPr="00EF3608" w:rsidRDefault="00E95D69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7EE17396" w14:textId="09DC13B8" w:rsidR="00E95D69" w:rsidRPr="00EF3608" w:rsidRDefault="00E95D69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2,470.20</w:t>
            </w:r>
          </w:p>
        </w:tc>
        <w:tc>
          <w:tcPr>
            <w:tcW w:w="195" w:type="pct"/>
            <w:gridSpan w:val="2"/>
          </w:tcPr>
          <w:p w14:paraId="2A1C4944" w14:textId="77777777" w:rsidR="00E95D69" w:rsidRPr="00EF3608" w:rsidRDefault="00E95D69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</w:tcPr>
          <w:p w14:paraId="1A336E47" w14:textId="58CAEAA2" w:rsidR="00E95D69" w:rsidRPr="00EF3608" w:rsidRDefault="00E95D69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4" w:hanging="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5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905.45</w:t>
            </w:r>
          </w:p>
        </w:tc>
        <w:tc>
          <w:tcPr>
            <w:tcW w:w="144" w:type="pct"/>
          </w:tcPr>
          <w:p w14:paraId="421A5297" w14:textId="77777777" w:rsidR="00E95D69" w:rsidRPr="00EF3608" w:rsidRDefault="00E95D69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06DF388F" w14:textId="1574FD9D" w:rsidR="00E95D69" w:rsidRPr="00EF3608" w:rsidRDefault="00E95D69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"/>
              </w:tabs>
              <w:spacing w:after="0" w:line="240" w:lineRule="auto"/>
              <w:ind w:right="-290" w:hanging="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925.17</w:t>
            </w:r>
          </w:p>
        </w:tc>
      </w:tr>
    </w:tbl>
    <w:commentRangeEnd w:id="7"/>
    <w:p w14:paraId="69649414" w14:textId="77777777" w:rsidR="000C476A" w:rsidRPr="00C10100" w:rsidRDefault="00D82167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4"/>
          <w:szCs w:val="24"/>
          <w:cs/>
        </w:rPr>
      </w:pPr>
      <w:r w:rsidRPr="00EF3608">
        <w:rPr>
          <w:rStyle w:val="CommentReference"/>
        </w:rPr>
        <w:commentReference w:id="7"/>
      </w:r>
    </w:p>
    <w:p w14:paraId="539F33FC" w14:textId="77777777" w:rsidR="00FD1DC3" w:rsidRPr="00EF3608" w:rsidRDefault="00FD1DC3" w:rsidP="00CD1A9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D9A2FC7" w14:textId="77777777" w:rsidR="002602C6" w:rsidRPr="00EF3608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F27A7FB" w14:textId="77777777" w:rsidR="002602C6" w:rsidRPr="00EF3608" w:rsidRDefault="008501BD" w:rsidP="00CD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  <w:r w:rsidR="002602C6" w:rsidRPr="00EF3608">
        <w:rPr>
          <w:rFonts w:ascii="Angsana New" w:hAnsi="Angsana New"/>
          <w:sz w:val="30"/>
          <w:szCs w:val="30"/>
          <w:cs/>
        </w:rPr>
        <w:t xml:space="preserve"> ณ </w:t>
      </w:r>
      <w:r w:rsidR="000C476A" w:rsidRPr="00EF3608">
        <w:rPr>
          <w:rFonts w:ascii="Angsana New" w:hAnsi="Angsana New"/>
          <w:sz w:val="30"/>
          <w:szCs w:val="30"/>
          <w:cs/>
        </w:rPr>
        <w:t>30 มิถุนายน</w:t>
      </w:r>
      <w:r w:rsidR="002602C6" w:rsidRPr="00EF3608">
        <w:rPr>
          <w:rFonts w:ascii="Angsana New" w:hAnsi="Angsana New"/>
          <w:sz w:val="30"/>
          <w:szCs w:val="30"/>
          <w:cs/>
        </w:rPr>
        <w:t xml:space="preserve"> </w:t>
      </w:r>
      <w:r w:rsidR="002602C6" w:rsidRPr="00EF3608">
        <w:rPr>
          <w:rFonts w:ascii="Angsana New" w:hAnsi="Angsana New"/>
          <w:sz w:val="30"/>
          <w:szCs w:val="30"/>
        </w:rPr>
        <w:t>25</w:t>
      </w:r>
      <w:r w:rsidR="002602C6" w:rsidRPr="00EF3608">
        <w:rPr>
          <w:rFonts w:ascii="Angsana New" w:hAnsi="Angsana New"/>
          <w:sz w:val="30"/>
          <w:szCs w:val="30"/>
          <w:cs/>
        </w:rPr>
        <w:t>6</w:t>
      </w:r>
      <w:r w:rsidR="00580A6F" w:rsidRPr="00EF3608">
        <w:rPr>
          <w:rFonts w:ascii="Angsana New" w:hAnsi="Angsana New"/>
          <w:sz w:val="30"/>
          <w:szCs w:val="30"/>
        </w:rPr>
        <w:t>2</w:t>
      </w:r>
      <w:r w:rsidR="002602C6" w:rsidRPr="00EF3608">
        <w:rPr>
          <w:rFonts w:ascii="Angsana New" w:hAnsi="Angsana New"/>
          <w:sz w:val="30"/>
          <w:szCs w:val="30"/>
        </w:rPr>
        <w:t xml:space="preserve"> </w:t>
      </w:r>
      <w:r w:rsidR="002602C6" w:rsidRPr="00EF3608">
        <w:rPr>
          <w:rFonts w:ascii="Angsana New" w:hAnsi="Angsana New"/>
          <w:sz w:val="30"/>
          <w:szCs w:val="30"/>
          <w:cs/>
        </w:rPr>
        <w:t xml:space="preserve">และ </w:t>
      </w:r>
      <w:r w:rsidR="00DF75BD" w:rsidRPr="00EF3608">
        <w:rPr>
          <w:rFonts w:ascii="Angsana New" w:hAnsi="Angsana New"/>
          <w:sz w:val="30"/>
          <w:szCs w:val="30"/>
        </w:rPr>
        <w:t xml:space="preserve">30 </w:t>
      </w:r>
      <w:r w:rsidR="00DF75BD" w:rsidRPr="00EF3608">
        <w:rPr>
          <w:rFonts w:ascii="Angsana New" w:hAnsi="Angsana New"/>
          <w:sz w:val="30"/>
          <w:szCs w:val="30"/>
          <w:cs/>
        </w:rPr>
        <w:t>กันยายน</w:t>
      </w:r>
      <w:r w:rsidR="002602C6" w:rsidRPr="00EF3608">
        <w:rPr>
          <w:rFonts w:ascii="Angsana New" w:hAnsi="Angsana New"/>
          <w:sz w:val="30"/>
          <w:szCs w:val="30"/>
          <w:cs/>
        </w:rPr>
        <w:t xml:space="preserve"> </w:t>
      </w:r>
      <w:r w:rsidR="00A95469" w:rsidRPr="00EF3608">
        <w:rPr>
          <w:rFonts w:ascii="Angsana New" w:hAnsi="Angsana New"/>
          <w:sz w:val="30"/>
          <w:szCs w:val="30"/>
        </w:rPr>
        <w:t>256</w:t>
      </w:r>
      <w:r w:rsidR="00580A6F" w:rsidRPr="00EF3608">
        <w:rPr>
          <w:rFonts w:ascii="Angsana New" w:hAnsi="Angsana New"/>
          <w:sz w:val="30"/>
          <w:szCs w:val="30"/>
        </w:rPr>
        <w:t>1</w:t>
      </w:r>
      <w:r w:rsidR="002602C6" w:rsidRPr="00EF3608">
        <w:rPr>
          <w:rFonts w:ascii="Angsana New" w:hAnsi="Angsana New"/>
          <w:sz w:val="30"/>
          <w:szCs w:val="30"/>
        </w:rPr>
        <w:t xml:space="preserve"> </w:t>
      </w:r>
      <w:r w:rsidR="002602C6"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6F6414FC" w14:textId="77777777" w:rsidR="002602C6" w:rsidRPr="00EF3608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1"/>
        <w:gridCol w:w="269"/>
        <w:gridCol w:w="1083"/>
        <w:gridCol w:w="237"/>
        <w:gridCol w:w="22"/>
        <w:gridCol w:w="1092"/>
        <w:gridCol w:w="269"/>
        <w:gridCol w:w="1077"/>
      </w:tblGrid>
      <w:tr w:rsidR="00340B66" w:rsidRPr="00EF3608" w14:paraId="64E4CCBA" w14:textId="77777777" w:rsidTr="00606F55">
        <w:trPr>
          <w:tblHeader/>
        </w:trPr>
        <w:tc>
          <w:tcPr>
            <w:tcW w:w="2233" w:type="pct"/>
          </w:tcPr>
          <w:p w14:paraId="6D85E85A" w14:textId="77777777" w:rsidR="00340B66" w:rsidRPr="00EF3608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452FB89C" w14:textId="77777777" w:rsidR="00340B66" w:rsidRPr="00EF3608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2CA1283" w14:textId="77777777" w:rsidR="00340B66" w:rsidRPr="00EF3608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4"/>
          </w:tcPr>
          <w:p w14:paraId="2D34FD43" w14:textId="77777777" w:rsidR="00340B66" w:rsidRPr="00EF3608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4FFA" w:rsidRPr="00EF3608" w14:paraId="65FD095B" w14:textId="77777777" w:rsidTr="00606F55">
        <w:trPr>
          <w:trHeight w:val="425"/>
          <w:tblHeader/>
        </w:trPr>
        <w:tc>
          <w:tcPr>
            <w:tcW w:w="2233" w:type="pct"/>
          </w:tcPr>
          <w:p w14:paraId="388EF029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EA020A5" w14:textId="77777777" w:rsidR="00340B66" w:rsidRPr="00EF3608" w:rsidRDefault="000C476A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14:paraId="40114C48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A84709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0" w:type="pct"/>
            <w:gridSpan w:val="2"/>
          </w:tcPr>
          <w:p w14:paraId="3CBA1F27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B49F0D0" w14:textId="77777777" w:rsidR="00340B66" w:rsidRPr="00EF3608" w:rsidRDefault="000C476A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14:paraId="6EA826A3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DF3B91" w14:textId="77777777" w:rsidR="00340B66" w:rsidRPr="00EF3608" w:rsidRDefault="00563754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</w:tr>
      <w:tr w:rsidR="000F4FFA" w:rsidRPr="00EF3608" w14:paraId="4245FF7E" w14:textId="77777777" w:rsidTr="00606F55">
        <w:trPr>
          <w:trHeight w:val="425"/>
          <w:tblHeader/>
        </w:trPr>
        <w:tc>
          <w:tcPr>
            <w:tcW w:w="2233" w:type="pct"/>
          </w:tcPr>
          <w:p w14:paraId="375CE68A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506FE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5E9DCFF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CFE83F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  <w:gridSpan w:val="2"/>
          </w:tcPr>
          <w:p w14:paraId="0E0D9FEB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BBCA47B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4EFEDFAB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D78CEC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40B66" w:rsidRPr="00EF3608" w14:paraId="731B7F21" w14:textId="77777777" w:rsidTr="00606F55">
        <w:trPr>
          <w:trHeight w:val="344"/>
          <w:tblHeader/>
        </w:trPr>
        <w:tc>
          <w:tcPr>
            <w:tcW w:w="2233" w:type="pct"/>
          </w:tcPr>
          <w:p w14:paraId="126762BD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8"/>
          </w:tcPr>
          <w:p w14:paraId="23439799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Cordia New"/>
                <w:b/>
                <w:i/>
                <w:iCs/>
                <w:sz w:val="30"/>
                <w:szCs w:val="30"/>
                <w:cs/>
              </w:rPr>
              <w:t>(</w:t>
            </w:r>
            <w:r w:rsidRPr="00EF36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F4FFA" w:rsidRPr="00EF3608" w14:paraId="55275E0C" w14:textId="77777777" w:rsidTr="00606F55">
        <w:tc>
          <w:tcPr>
            <w:tcW w:w="2233" w:type="pct"/>
          </w:tcPr>
          <w:p w14:paraId="00E8F7D3" w14:textId="77777777" w:rsidR="00340B66" w:rsidRPr="00EF3608" w:rsidRDefault="00340B66" w:rsidP="00480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3" w:type="pct"/>
          </w:tcPr>
          <w:p w14:paraId="0477FD3F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3B1815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8179377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5B80E86B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B613900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D4A923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869928A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4FFA" w:rsidRPr="00EF3608" w14:paraId="6DD09C89" w14:textId="77777777" w:rsidTr="00606F55">
        <w:tc>
          <w:tcPr>
            <w:tcW w:w="2233" w:type="pct"/>
          </w:tcPr>
          <w:p w14:paraId="624FC8C0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3" w:type="pct"/>
          </w:tcPr>
          <w:p w14:paraId="29D55826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A380F1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96A745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59BD683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6812E44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D8B5E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C7388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5E03C763" w14:textId="77777777" w:rsidTr="00606F55">
        <w:tc>
          <w:tcPr>
            <w:tcW w:w="2233" w:type="pct"/>
          </w:tcPr>
          <w:p w14:paraId="77121985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0C69F6EF" w14:textId="7B382531" w:rsidR="00340B66" w:rsidRPr="00EF3608" w:rsidRDefault="00E46172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838.87</w:t>
            </w:r>
          </w:p>
        </w:tc>
        <w:tc>
          <w:tcPr>
            <w:tcW w:w="145" w:type="pct"/>
          </w:tcPr>
          <w:p w14:paraId="5832ECCA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4B2E38A" w14:textId="77777777" w:rsidR="00340B66" w:rsidRPr="00EF3608" w:rsidRDefault="00340B66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448.87</w:t>
            </w:r>
          </w:p>
        </w:tc>
        <w:tc>
          <w:tcPr>
            <w:tcW w:w="140" w:type="pct"/>
            <w:gridSpan w:val="2"/>
          </w:tcPr>
          <w:p w14:paraId="4DCFFD06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F2AAB7E" w14:textId="7B43B0F8" w:rsidR="00340B66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301D23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EA9931" w14:textId="77777777" w:rsidR="00340B66" w:rsidRPr="00EF3608" w:rsidRDefault="00340B66" w:rsidP="0060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4289AF82" w14:textId="77777777" w:rsidTr="00606F55">
        <w:tc>
          <w:tcPr>
            <w:tcW w:w="2233" w:type="pct"/>
          </w:tcPr>
          <w:p w14:paraId="520511F5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78EBA8C" w14:textId="45209206" w:rsidR="00340B66" w:rsidRPr="00EF3608" w:rsidRDefault="00E46172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3,776.54</w:t>
            </w:r>
          </w:p>
        </w:tc>
        <w:tc>
          <w:tcPr>
            <w:tcW w:w="145" w:type="pct"/>
          </w:tcPr>
          <w:p w14:paraId="29975ED5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1DE048" w14:textId="77777777" w:rsidR="00340B66" w:rsidRPr="00EF3608" w:rsidRDefault="00340B66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2,963.79</w:t>
            </w:r>
          </w:p>
        </w:tc>
        <w:tc>
          <w:tcPr>
            <w:tcW w:w="140" w:type="pct"/>
            <w:gridSpan w:val="2"/>
          </w:tcPr>
          <w:p w14:paraId="2831E7E6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D9A2FCF" w14:textId="0BFA15C3" w:rsidR="00340B66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3,776.54</w:t>
            </w:r>
          </w:p>
        </w:tc>
        <w:tc>
          <w:tcPr>
            <w:tcW w:w="145" w:type="pct"/>
          </w:tcPr>
          <w:p w14:paraId="3F28D617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CAA0B8C" w14:textId="77777777" w:rsidR="00340B66" w:rsidRPr="00EF3608" w:rsidRDefault="00340B66" w:rsidP="0060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2,908.80</w:t>
            </w:r>
          </w:p>
        </w:tc>
      </w:tr>
      <w:tr w:rsidR="000F4FFA" w:rsidRPr="00EF3608" w14:paraId="04EDEB8D" w14:textId="77777777" w:rsidTr="00606F55">
        <w:tc>
          <w:tcPr>
            <w:tcW w:w="2233" w:type="pct"/>
          </w:tcPr>
          <w:p w14:paraId="371EEA2A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380A223A" w14:textId="4B1FED84" w:rsidR="00340B66" w:rsidRPr="00EF3608" w:rsidRDefault="00110012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4,615.41</w:t>
            </w:r>
          </w:p>
        </w:tc>
        <w:tc>
          <w:tcPr>
            <w:tcW w:w="145" w:type="pct"/>
          </w:tcPr>
          <w:p w14:paraId="77CFE42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D70D19B" w14:textId="77777777" w:rsidR="00340B66" w:rsidRPr="00EF3608" w:rsidRDefault="00340B66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3,412.66</w:t>
            </w:r>
          </w:p>
        </w:tc>
        <w:tc>
          <w:tcPr>
            <w:tcW w:w="140" w:type="pct"/>
            <w:gridSpan w:val="2"/>
          </w:tcPr>
          <w:p w14:paraId="6C2629E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0F229A34" w14:textId="22DC259A" w:rsidR="00340B66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3,776.54</w:t>
            </w:r>
          </w:p>
        </w:tc>
        <w:tc>
          <w:tcPr>
            <w:tcW w:w="145" w:type="pct"/>
          </w:tcPr>
          <w:p w14:paraId="3D82662D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E96A968" w14:textId="77777777" w:rsidR="00340B66" w:rsidRPr="00EF3608" w:rsidRDefault="00340B66" w:rsidP="0060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908.80</w:t>
            </w:r>
          </w:p>
        </w:tc>
      </w:tr>
      <w:tr w:rsidR="000F4FFA" w:rsidRPr="00EF3608" w14:paraId="2DBF7016" w14:textId="77777777" w:rsidTr="00606F55">
        <w:tc>
          <w:tcPr>
            <w:tcW w:w="2233" w:type="pct"/>
          </w:tcPr>
          <w:p w14:paraId="367241DC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8557341" w14:textId="77777777" w:rsidR="00340B66" w:rsidRPr="00EF3608" w:rsidRDefault="00340B66" w:rsidP="00080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3378C0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EAC4C6C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02FC8994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D36AB0A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4C61EC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E55698E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0A0D41CF" w14:textId="77777777" w:rsidTr="00606F55">
        <w:tc>
          <w:tcPr>
            <w:tcW w:w="2233" w:type="pct"/>
          </w:tcPr>
          <w:p w14:paraId="243BCD71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3" w:type="pct"/>
          </w:tcPr>
          <w:p w14:paraId="25452C8A" w14:textId="77777777" w:rsidR="00340B66" w:rsidRPr="00EF3608" w:rsidRDefault="00340B66" w:rsidP="00080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CA5E5B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92BA0E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7EF85B43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8D211AD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FCE8E5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7F8B3B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2B4C941B" w14:textId="77777777" w:rsidTr="00606F55">
        <w:tc>
          <w:tcPr>
            <w:tcW w:w="2233" w:type="pct"/>
          </w:tcPr>
          <w:p w14:paraId="39A260EA" w14:textId="0D823F31" w:rsidR="00340B66" w:rsidRPr="00EF3608" w:rsidRDefault="0098751B" w:rsidP="00BF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2"/>
                <w:tab w:val="left" w:pos="3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64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0B66" w:rsidRPr="00EF3608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3" w:type="pct"/>
          </w:tcPr>
          <w:p w14:paraId="256CCC1F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DF964E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960E64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24B30D4A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4118636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566D2E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A753F5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6F785A5F" w14:textId="77777777" w:rsidTr="00606F55">
        <w:tc>
          <w:tcPr>
            <w:tcW w:w="2233" w:type="pct"/>
          </w:tcPr>
          <w:p w14:paraId="33DA88D5" w14:textId="77777777" w:rsidR="00340B66" w:rsidRPr="00EF3608" w:rsidRDefault="00340B66" w:rsidP="00071CE8">
            <w:pPr>
              <w:pStyle w:val="BodyText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4" w:right="-131" w:hanging="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61C00F9F" w14:textId="3C4C4922" w:rsidR="00340B66" w:rsidRPr="00EF3608" w:rsidRDefault="007A6CBE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859</w:t>
            </w:r>
            <w:r w:rsidR="00110012">
              <w:rPr>
                <w:rFonts w:ascii="Angsana New" w:hAnsi="Angsana New"/>
                <w:sz w:val="30"/>
                <w:szCs w:val="30"/>
              </w:rPr>
              <w:t>.35</w:t>
            </w:r>
          </w:p>
        </w:tc>
        <w:tc>
          <w:tcPr>
            <w:tcW w:w="145" w:type="pct"/>
          </w:tcPr>
          <w:p w14:paraId="2024221A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53D0308" w14:textId="77777777" w:rsidR="00340B66" w:rsidRPr="00EF3608" w:rsidRDefault="00340B66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249.00</w:t>
            </w:r>
          </w:p>
        </w:tc>
        <w:tc>
          <w:tcPr>
            <w:tcW w:w="140" w:type="pct"/>
            <w:gridSpan w:val="2"/>
          </w:tcPr>
          <w:p w14:paraId="30AA1D9A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93E72AB" w14:textId="22E7CF1A" w:rsidR="00340B66" w:rsidRPr="00EF3608" w:rsidRDefault="00110012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BC1B5CE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6875B5" w14:textId="77777777" w:rsidR="00340B66" w:rsidRPr="00EF3608" w:rsidRDefault="00340B66" w:rsidP="00606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741767F6" w14:textId="77777777" w:rsidTr="00606F55">
        <w:tc>
          <w:tcPr>
            <w:tcW w:w="2233" w:type="pct"/>
          </w:tcPr>
          <w:p w14:paraId="12DBE3A1" w14:textId="77777777" w:rsidR="00E46172" w:rsidRPr="00EF3608" w:rsidRDefault="00E46172" w:rsidP="009A0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4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8B841E7" w14:textId="77777777" w:rsidR="00E46172" w:rsidRPr="00EF3608" w:rsidRDefault="00E46172" w:rsidP="00D83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4FE0D" w14:textId="77777777" w:rsidR="00E46172" w:rsidRPr="00EF3608" w:rsidRDefault="00E46172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532F55" w14:textId="77777777" w:rsidR="00E46172" w:rsidRPr="00EF3608" w:rsidRDefault="00E46172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594BBE66" w14:textId="77777777" w:rsidR="00E46172" w:rsidRPr="00EF3608" w:rsidRDefault="00E46172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9D425E5" w14:textId="77777777" w:rsidR="00E46172" w:rsidRPr="00EF3608" w:rsidRDefault="00E46172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BEB009" w14:textId="77777777" w:rsidR="00E46172" w:rsidRPr="00EF3608" w:rsidRDefault="00E46172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742E0D" w14:textId="77777777" w:rsidR="00E46172" w:rsidRPr="00EF3608" w:rsidRDefault="00E46172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128F054D" w14:textId="77777777" w:rsidTr="00606F55">
        <w:tc>
          <w:tcPr>
            <w:tcW w:w="2233" w:type="pct"/>
          </w:tcPr>
          <w:p w14:paraId="7C91B523" w14:textId="7B117252" w:rsidR="00E46172" w:rsidRPr="00EF3608" w:rsidRDefault="00E46172" w:rsidP="009A0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ตั๋วเงินจ่ายระยะยาว</w:t>
            </w:r>
            <w:r w:rsidR="00327644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3" w:type="pct"/>
          </w:tcPr>
          <w:p w14:paraId="7CDF0083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23AB16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D672A74" w14:textId="77777777" w:rsidR="00E46172" w:rsidRPr="00EF3608" w:rsidRDefault="00E46172" w:rsidP="00E46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79D49E92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CD43FBF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9E7434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DCC56F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6F829345" w14:textId="77777777" w:rsidTr="00606F55">
        <w:tc>
          <w:tcPr>
            <w:tcW w:w="2233" w:type="pct"/>
          </w:tcPr>
          <w:p w14:paraId="11F9CE7D" w14:textId="5F76770B" w:rsidR="00E46172" w:rsidRPr="00EF3608" w:rsidRDefault="00E46172" w:rsidP="009A0C1F">
            <w:pPr>
              <w:pStyle w:val="BodyText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5" w:right="-131" w:hanging="1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37735A3E" w14:textId="7EC152DD" w:rsidR="00E46172" w:rsidRPr="00EF3608" w:rsidRDefault="003A2183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249.51</w:t>
            </w:r>
          </w:p>
        </w:tc>
        <w:tc>
          <w:tcPr>
            <w:tcW w:w="145" w:type="pct"/>
          </w:tcPr>
          <w:p w14:paraId="5F59DC48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564953E" w14:textId="6D713162" w:rsidR="00E46172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4EBE3241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19AD36F" w14:textId="23BB4E19" w:rsidR="00E46172" w:rsidRPr="00EF3608" w:rsidRDefault="003A2183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AE31C6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B85ADC" w14:textId="2A806BA6" w:rsidR="00E46172" w:rsidRPr="00EF3608" w:rsidRDefault="00E46172" w:rsidP="00606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660A02E7" w14:textId="77777777" w:rsidTr="00606F55">
        <w:tc>
          <w:tcPr>
            <w:tcW w:w="2233" w:type="pct"/>
          </w:tcPr>
          <w:p w14:paraId="772FE27F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83" w:type="pct"/>
          </w:tcPr>
          <w:p w14:paraId="0311293D" w14:textId="77777777" w:rsidR="00E46172" w:rsidRPr="009A0C1F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467A974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57DCABFF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47BF32D9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D0E872D" w14:textId="77777777" w:rsidR="00E46172" w:rsidRPr="009A0C1F" w:rsidRDefault="00E46172" w:rsidP="00E46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6482BF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07F8921C" w14:textId="77777777" w:rsidR="00E46172" w:rsidRPr="00EF3608" w:rsidRDefault="00E46172" w:rsidP="00E46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66CBAF48" w14:textId="77777777" w:rsidTr="00606F55">
        <w:tc>
          <w:tcPr>
            <w:tcW w:w="2233" w:type="pct"/>
          </w:tcPr>
          <w:p w14:paraId="291E4F3E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AD2CE4D" w14:textId="1F6C3797" w:rsidR="00E46172" w:rsidRPr="00EF3608" w:rsidRDefault="003A2183" w:rsidP="0004339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4,000.00</w:t>
            </w:r>
          </w:p>
        </w:tc>
        <w:tc>
          <w:tcPr>
            <w:tcW w:w="145" w:type="pct"/>
          </w:tcPr>
          <w:p w14:paraId="54410C1B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E7A411F" w14:textId="77777777" w:rsidR="00E46172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13212FE3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B36C0F9" w14:textId="4F31439D" w:rsidR="00E46172" w:rsidRPr="00EF3608" w:rsidRDefault="003A2183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4,000.00</w:t>
            </w:r>
          </w:p>
        </w:tc>
        <w:tc>
          <w:tcPr>
            <w:tcW w:w="145" w:type="pct"/>
          </w:tcPr>
          <w:p w14:paraId="7E96026B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E7CDB6" w14:textId="77777777" w:rsidR="00E46172" w:rsidRPr="00EF3608" w:rsidRDefault="00E46172" w:rsidP="0060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45C2EBDE" w14:textId="77777777" w:rsidTr="00606F55">
        <w:tc>
          <w:tcPr>
            <w:tcW w:w="2233" w:type="pct"/>
          </w:tcPr>
          <w:p w14:paraId="2F105A23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15EC9A8" w14:textId="51D57892" w:rsidR="00E46172" w:rsidRPr="00EF3608" w:rsidRDefault="003A2183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7A6CBE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.27</w:t>
            </w:r>
          </w:p>
        </w:tc>
        <w:tc>
          <w:tcPr>
            <w:tcW w:w="145" w:type="pct"/>
          </w:tcPr>
          <w:p w14:paraId="4C6AFCCF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F7175AE" w14:textId="77777777" w:rsidR="00E46172" w:rsidRPr="00EF3608" w:rsidRDefault="00E46172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</w:rPr>
              <w:t>3,661.66</w:t>
            </w:r>
          </w:p>
        </w:tc>
        <w:tc>
          <w:tcPr>
            <w:tcW w:w="140" w:type="pct"/>
            <w:gridSpan w:val="2"/>
          </w:tcPr>
          <w:p w14:paraId="7EBC5DF0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1B6CB634" w14:textId="4DCE0B94" w:rsidR="00E46172" w:rsidRPr="00EF3608" w:rsidRDefault="003A2183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7,776.54</w:t>
            </w:r>
          </w:p>
        </w:tc>
        <w:tc>
          <w:tcPr>
            <w:tcW w:w="145" w:type="pct"/>
          </w:tcPr>
          <w:p w14:paraId="34969FAA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1780E22" w14:textId="77777777" w:rsidR="00E46172" w:rsidRPr="00EF3608" w:rsidRDefault="00E46172" w:rsidP="0004339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2,908.80</w:t>
            </w:r>
          </w:p>
        </w:tc>
      </w:tr>
      <w:tr w:rsidR="000F4FFA" w:rsidRPr="00EF3608" w14:paraId="008580E7" w14:textId="77777777" w:rsidTr="00606F55">
        <w:tc>
          <w:tcPr>
            <w:tcW w:w="2233" w:type="pct"/>
          </w:tcPr>
          <w:p w14:paraId="61DF825B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698CDAD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173FE9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9FBB438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483DBBBC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357EAA6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ED1A37E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B79F3AA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1CF9A68E" w14:textId="77777777" w:rsidTr="00606F55">
        <w:tc>
          <w:tcPr>
            <w:tcW w:w="2233" w:type="pct"/>
          </w:tcPr>
          <w:p w14:paraId="1CAEBD9D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3" w:type="pct"/>
          </w:tcPr>
          <w:p w14:paraId="76AD0381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6C5E8A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73C14D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01CB99C4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AD6B22A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7DFDC8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7DAA44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0EDB0A6C" w14:textId="77777777" w:rsidTr="00606F55">
        <w:tc>
          <w:tcPr>
            <w:tcW w:w="2233" w:type="pct"/>
          </w:tcPr>
          <w:p w14:paraId="307763BD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3" w:type="pct"/>
          </w:tcPr>
          <w:p w14:paraId="6F3A0E71" w14:textId="77777777" w:rsidR="00E46172" w:rsidRPr="009A0C1F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148FB84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07E5B12D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11CAC3FF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2ACDCD67" w14:textId="77777777" w:rsidR="00E46172" w:rsidRPr="009A0C1F" w:rsidRDefault="00E46172" w:rsidP="00E4617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44DB200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23B26BB7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4FFA" w:rsidRPr="00EF3608" w14:paraId="1E127F0B" w14:textId="77777777" w:rsidTr="00606F55">
        <w:tc>
          <w:tcPr>
            <w:tcW w:w="2233" w:type="pct"/>
          </w:tcPr>
          <w:p w14:paraId="042B9AE5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17E1E583" w14:textId="3CBA9BC0" w:rsidR="00E46172" w:rsidRPr="00EF3608" w:rsidRDefault="0070659E" w:rsidP="00E461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</w:t>
            </w:r>
            <w:r w:rsidR="007A6CB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807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.02</w:t>
            </w:r>
          </w:p>
        </w:tc>
        <w:tc>
          <w:tcPr>
            <w:tcW w:w="145" w:type="pct"/>
          </w:tcPr>
          <w:p w14:paraId="502E8D68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24F3BF2D" w14:textId="77777777" w:rsidR="00E46172" w:rsidRPr="00EF3608" w:rsidRDefault="00E46172" w:rsidP="0004339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84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705.62</w:t>
            </w:r>
          </w:p>
        </w:tc>
        <w:tc>
          <w:tcPr>
            <w:tcW w:w="140" w:type="pct"/>
            <w:gridSpan w:val="2"/>
          </w:tcPr>
          <w:p w14:paraId="35F9E682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4F0CD5CD" w14:textId="69F3E765" w:rsidR="00E46172" w:rsidRPr="00EF3608" w:rsidRDefault="0070659E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730BBD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6A962B92" w14:textId="77777777" w:rsidR="00E46172" w:rsidRPr="00EF3608" w:rsidRDefault="00E46172" w:rsidP="0060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458F2E2B" w14:textId="77777777" w:rsidTr="00606F55">
        <w:tc>
          <w:tcPr>
            <w:tcW w:w="2233" w:type="pct"/>
          </w:tcPr>
          <w:p w14:paraId="46A09E44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</w:t>
            </w:r>
          </w:p>
          <w:p w14:paraId="1AE4654E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583" w:type="pct"/>
          </w:tcPr>
          <w:p w14:paraId="470F2991" w14:textId="77777777" w:rsidR="00E46172" w:rsidRPr="009A0C1F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BA7D6A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C6A07E7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7ABDEBD3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0D05B8" w14:textId="77777777" w:rsidR="00E46172" w:rsidRPr="009A0C1F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5A15EA8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B8FB58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6D147DF1" w14:textId="77777777" w:rsidTr="00606F55">
        <w:tc>
          <w:tcPr>
            <w:tcW w:w="2233" w:type="pct"/>
          </w:tcPr>
          <w:p w14:paraId="20EB013D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</w:tcPr>
          <w:p w14:paraId="729B3DED" w14:textId="6E5985BF" w:rsidR="00E46172" w:rsidRPr="00EF3608" w:rsidRDefault="0070659E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A392DA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458272" w14:textId="77777777" w:rsidR="00E46172" w:rsidRPr="00EF3608" w:rsidRDefault="00E46172" w:rsidP="00606F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gridSpan w:val="2"/>
          </w:tcPr>
          <w:p w14:paraId="73AA33AA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8D024F" w14:textId="7F670360" w:rsidR="00E46172" w:rsidRPr="00EF3608" w:rsidRDefault="0070659E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4,895.11</w:t>
            </w:r>
          </w:p>
        </w:tc>
        <w:tc>
          <w:tcPr>
            <w:tcW w:w="145" w:type="pct"/>
          </w:tcPr>
          <w:p w14:paraId="339E6CCA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FC03DEC" w14:textId="77777777" w:rsidR="00E46172" w:rsidRPr="00EF3608" w:rsidRDefault="00E46172" w:rsidP="0060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4,607.99</w:t>
            </w:r>
          </w:p>
        </w:tc>
      </w:tr>
      <w:tr w:rsidR="000F4FFA" w:rsidRPr="00EF3608" w14:paraId="5DB2C90A" w14:textId="77777777" w:rsidTr="00606F55">
        <w:tc>
          <w:tcPr>
            <w:tcW w:w="2233" w:type="pct"/>
          </w:tcPr>
          <w:p w14:paraId="46308661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เงินกู้ยืมระยะยาวจากผู้ถือหุ้นของ</w:t>
            </w:r>
          </w:p>
          <w:p w14:paraId="4EA00C95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บริษัทย่อย </w:t>
            </w:r>
            <w:r w:rsidRPr="00EF3608">
              <w:rPr>
                <w:rFonts w:ascii="Angsana New" w:hAnsi="Angsana New"/>
                <w:sz w:val="30"/>
                <w:szCs w:val="30"/>
              </w:rPr>
              <w:t>(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583" w:type="pct"/>
          </w:tcPr>
          <w:p w14:paraId="6D0F85B2" w14:textId="77777777" w:rsidR="00E46172" w:rsidRPr="009A0C1F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88E824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3E64E7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6B1B1C2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9FD3006" w14:textId="77777777" w:rsidR="00E46172" w:rsidRPr="009A0C1F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283A22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F4B1007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5D2B74E7" w14:textId="77777777" w:rsidTr="00606F55">
        <w:tc>
          <w:tcPr>
            <w:tcW w:w="2233" w:type="pct"/>
          </w:tcPr>
          <w:p w14:paraId="2ED75F13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</w:tcPr>
          <w:p w14:paraId="17671899" w14:textId="759DF769" w:rsidR="00E46172" w:rsidRPr="00EF3608" w:rsidRDefault="0070659E" w:rsidP="00E46172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45" w:type="pct"/>
          </w:tcPr>
          <w:p w14:paraId="69275E00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4E1D96" w14:textId="77777777" w:rsidR="00E46172" w:rsidRPr="00EF3608" w:rsidRDefault="00E46172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40" w:type="pct"/>
            <w:gridSpan w:val="2"/>
          </w:tcPr>
          <w:p w14:paraId="1DD1D970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68F5E47" w14:textId="306F8508" w:rsidR="00E46172" w:rsidRPr="00D047F5" w:rsidRDefault="00742DAF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D047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20934D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BFABB8" w14:textId="77777777" w:rsidR="00E46172" w:rsidRPr="00EF3608" w:rsidRDefault="00E46172" w:rsidP="00606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1B5A0A7E" w14:textId="77777777" w:rsidTr="00606F55">
        <w:tc>
          <w:tcPr>
            <w:tcW w:w="2233" w:type="pct"/>
          </w:tcPr>
          <w:p w14:paraId="6730B18F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ตั๋วเงินจ่ายระยะยาว</w:t>
            </w:r>
          </w:p>
        </w:tc>
        <w:tc>
          <w:tcPr>
            <w:tcW w:w="583" w:type="pct"/>
          </w:tcPr>
          <w:p w14:paraId="5218AD84" w14:textId="77777777" w:rsidR="00E46172" w:rsidRPr="009A0C1F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C57061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750166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7FC35674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D8AD62" w14:textId="77777777" w:rsidR="00E46172" w:rsidRPr="00D047F5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A804B37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D242D1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30153FB3" w14:textId="77777777" w:rsidTr="00606F55">
        <w:tc>
          <w:tcPr>
            <w:tcW w:w="2233" w:type="pct"/>
          </w:tcPr>
          <w:p w14:paraId="685150F3" w14:textId="77777777" w:rsidR="00E46172" w:rsidRPr="00EF3608" w:rsidRDefault="00E46172" w:rsidP="00E46172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left="287" w:right="-131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129B5791" w14:textId="1BAE7A4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7B0E9E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ECC566" w14:textId="77777777" w:rsidR="00E46172" w:rsidRPr="00EF3608" w:rsidRDefault="00E46172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245.39</w:t>
            </w:r>
          </w:p>
        </w:tc>
        <w:tc>
          <w:tcPr>
            <w:tcW w:w="140" w:type="pct"/>
            <w:gridSpan w:val="2"/>
          </w:tcPr>
          <w:p w14:paraId="615DB996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A5A008" w14:textId="0F95A766" w:rsidR="00E46172" w:rsidRPr="00D047F5" w:rsidRDefault="00E46172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D047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3F94C5D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DF3767B" w14:textId="77777777" w:rsidR="00E46172" w:rsidRPr="00EF3608" w:rsidRDefault="00E46172" w:rsidP="00606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426CF9A4" w14:textId="77777777" w:rsidTr="00606F55">
        <w:tc>
          <w:tcPr>
            <w:tcW w:w="2233" w:type="pct"/>
          </w:tcPr>
          <w:p w14:paraId="3A3988F9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83" w:type="pct"/>
          </w:tcPr>
          <w:p w14:paraId="4C489538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915A3E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3FA848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2B27AEFE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C712223" w14:textId="77777777" w:rsidR="00E46172" w:rsidRPr="00D047F5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B3766B8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76C57B0" w14:textId="77777777" w:rsidR="00E46172" w:rsidRPr="00EF3608" w:rsidRDefault="00E46172" w:rsidP="00E46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2ED25BBF" w14:textId="77777777" w:rsidTr="00606F55">
        <w:tc>
          <w:tcPr>
            <w:tcW w:w="2233" w:type="pct"/>
          </w:tcPr>
          <w:p w14:paraId="69B1E856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92B0A53" w14:textId="115BB556" w:rsidR="00E46172" w:rsidRPr="00EF3608" w:rsidRDefault="0070659E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</w:t>
            </w:r>
            <w:r w:rsidR="007A6CB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7A6CBE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45" w:type="pct"/>
          </w:tcPr>
          <w:p w14:paraId="3337FF40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647FFB6" w14:textId="77777777" w:rsidR="00E46172" w:rsidRPr="00EF3608" w:rsidRDefault="00E46172" w:rsidP="0004339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val="en-US" w:bidi="th-TH"/>
              </w:rPr>
              <w:t>6,996.19</w:t>
            </w:r>
          </w:p>
        </w:tc>
        <w:tc>
          <w:tcPr>
            <w:tcW w:w="140" w:type="pct"/>
            <w:gridSpan w:val="2"/>
          </w:tcPr>
          <w:p w14:paraId="1329AB35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099CBAC" w14:textId="68D61AA9" w:rsidR="00E46172" w:rsidRPr="00D047F5" w:rsidRDefault="0070659E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D047F5">
              <w:rPr>
                <w:rFonts w:ascii="Angsana New" w:hAnsi="Angsana New"/>
                <w:sz w:val="30"/>
                <w:szCs w:val="30"/>
              </w:rPr>
              <w:t>5,99</w:t>
            </w:r>
            <w:r w:rsidR="007A6CBE" w:rsidRPr="00D047F5">
              <w:rPr>
                <w:rFonts w:ascii="Angsana New" w:hAnsi="Angsana New"/>
                <w:sz w:val="30"/>
                <w:szCs w:val="30"/>
              </w:rPr>
              <w:t>3</w:t>
            </w:r>
            <w:r w:rsidRPr="00D047F5">
              <w:rPr>
                <w:rFonts w:ascii="Angsana New" w:hAnsi="Angsana New"/>
                <w:sz w:val="30"/>
                <w:szCs w:val="30"/>
              </w:rPr>
              <w:t>.</w:t>
            </w:r>
            <w:r w:rsidR="007A6CBE" w:rsidRPr="00D047F5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45" w:type="pct"/>
          </w:tcPr>
          <w:p w14:paraId="672760E5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CBD221B" w14:textId="77777777" w:rsidR="00E46172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6,996.19</w:t>
            </w:r>
          </w:p>
        </w:tc>
      </w:tr>
      <w:tr w:rsidR="000F4FFA" w:rsidRPr="00EF3608" w14:paraId="06E64A9C" w14:textId="77777777" w:rsidTr="00606F55">
        <w:tc>
          <w:tcPr>
            <w:tcW w:w="2233" w:type="pct"/>
          </w:tcPr>
          <w:p w14:paraId="571684A1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5EAF0F4" w14:textId="6CE9C6B6" w:rsidR="00E46172" w:rsidRPr="00EF3608" w:rsidRDefault="007A6CBE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020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074</w:t>
            </w:r>
            <w:r w:rsidR="0020200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45" w:type="pct"/>
          </w:tcPr>
          <w:p w14:paraId="712A79A9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058A2B01" w14:textId="77777777" w:rsidR="00E46172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8,220.63</w:t>
            </w:r>
          </w:p>
        </w:tc>
        <w:tc>
          <w:tcPr>
            <w:tcW w:w="140" w:type="pct"/>
            <w:gridSpan w:val="2"/>
          </w:tcPr>
          <w:p w14:paraId="20A07A57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47821F31" w14:textId="3D4F5DBA" w:rsidR="00E46172" w:rsidRPr="00D047F5" w:rsidRDefault="00202003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7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2DAF" w:rsidRPr="00D047F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047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42DAF" w:rsidRPr="00D047F5">
              <w:rPr>
                <w:rFonts w:ascii="Angsana New" w:hAnsi="Angsana New"/>
                <w:b/>
                <w:bCs/>
                <w:sz w:val="30"/>
                <w:szCs w:val="30"/>
              </w:rPr>
              <w:t>888</w:t>
            </w:r>
            <w:r w:rsidRPr="00D047F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42DAF" w:rsidRPr="00D047F5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45" w:type="pct"/>
          </w:tcPr>
          <w:p w14:paraId="65F36E7E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6E2D3DB" w14:textId="77777777" w:rsidR="00E46172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11,604.18</w:t>
            </w:r>
          </w:p>
        </w:tc>
      </w:tr>
      <w:tr w:rsidR="000F4FFA" w:rsidRPr="00EF3608" w14:paraId="49180F0A" w14:textId="77777777" w:rsidTr="00606F55">
        <w:tc>
          <w:tcPr>
            <w:tcW w:w="2233" w:type="pct"/>
          </w:tcPr>
          <w:p w14:paraId="4BC8F22D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76FF8854" w14:textId="7F19F190" w:rsidR="00E46172" w:rsidRPr="00EF3608" w:rsidRDefault="00202003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A6CB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A6CBE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A6CBE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45" w:type="pct"/>
          </w:tcPr>
          <w:p w14:paraId="441DF281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BED1F98" w14:textId="77777777" w:rsidR="00E46172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11,882.29</w:t>
            </w:r>
          </w:p>
        </w:tc>
        <w:tc>
          <w:tcPr>
            <w:tcW w:w="140" w:type="pct"/>
            <w:gridSpan w:val="2"/>
          </w:tcPr>
          <w:p w14:paraId="62E1F72A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1D3E425" w14:textId="1C2BD5C3" w:rsidR="00E46172" w:rsidRPr="00D047F5" w:rsidRDefault="00202003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7F5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742DAF" w:rsidRPr="00D047F5">
              <w:rPr>
                <w:rFonts w:ascii="Angsana New" w:hAnsi="Angsana New"/>
                <w:b/>
                <w:bCs/>
                <w:sz w:val="30"/>
                <w:szCs w:val="30"/>
              </w:rPr>
              <w:t>665</w:t>
            </w:r>
            <w:r w:rsidRPr="00D047F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42DAF" w:rsidRPr="00D047F5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5" w:type="pct"/>
          </w:tcPr>
          <w:p w14:paraId="08E429C6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34234B99" w14:textId="77777777" w:rsidR="00E46172" w:rsidRPr="00EF3608" w:rsidRDefault="00E46172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14,512.98</w:t>
            </w:r>
          </w:p>
        </w:tc>
      </w:tr>
    </w:tbl>
    <w:p w14:paraId="3B05C009" w14:textId="77777777" w:rsidR="006B7CE5" w:rsidRPr="006246F5" w:rsidRDefault="006B7CE5" w:rsidP="006B7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65"/>
        <w:jc w:val="thaiDistribute"/>
        <w:rPr>
          <w:rFonts w:ascii="Angsana New" w:hAnsi="Angsana New"/>
          <w:sz w:val="32"/>
          <w:szCs w:val="32"/>
        </w:rPr>
      </w:pPr>
    </w:p>
    <w:p w14:paraId="380B9B78" w14:textId="12282CBE" w:rsidR="00A52D59" w:rsidRPr="00EF3608" w:rsidRDefault="00A52D59" w:rsidP="00A07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ณ </w:t>
      </w:r>
      <w:r w:rsidRPr="009867E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FB78F9" w:rsidRPr="009867E0">
        <w:rPr>
          <w:rFonts w:ascii="Angsana New" w:hAnsi="Angsana New"/>
          <w:spacing w:val="-2"/>
          <w:sz w:val="30"/>
          <w:szCs w:val="30"/>
        </w:rPr>
        <w:t xml:space="preserve">30 </w:t>
      </w:r>
      <w:r w:rsidR="00FB78F9" w:rsidRPr="009867E0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9867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pacing w:val="-2"/>
          <w:sz w:val="30"/>
          <w:szCs w:val="30"/>
        </w:rPr>
        <w:t xml:space="preserve">2562 </w:t>
      </w:r>
      <w:r w:rsidRPr="009867E0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บริษัทและบริษัทมีวงเงินสินเชื่อซึ่งยังไม่ได้เบิกใช้เป็นจำนวน </w:t>
      </w:r>
      <w:r w:rsidR="00DA63F9">
        <w:rPr>
          <w:rFonts w:ascii="Angsana New" w:hAnsi="Angsana New"/>
          <w:spacing w:val="-2"/>
          <w:sz w:val="30"/>
          <w:szCs w:val="30"/>
        </w:rPr>
        <w:t>3</w:t>
      </w:r>
      <w:r w:rsidR="00AC1B43" w:rsidRPr="00EF3608">
        <w:rPr>
          <w:rFonts w:ascii="Angsana New" w:hAnsi="Angsana New"/>
          <w:spacing w:val="-2"/>
          <w:sz w:val="30"/>
          <w:szCs w:val="30"/>
        </w:rPr>
        <w:t>,3</w:t>
      </w:r>
      <w:r w:rsidR="00DA63F9">
        <w:rPr>
          <w:rFonts w:ascii="Angsana New" w:hAnsi="Angsana New"/>
          <w:spacing w:val="-2"/>
          <w:sz w:val="30"/>
          <w:szCs w:val="30"/>
        </w:rPr>
        <w:t>71</w:t>
      </w:r>
      <w:r w:rsidR="00AC1B43" w:rsidRPr="00EF3608">
        <w:rPr>
          <w:rFonts w:ascii="Angsana New" w:hAnsi="Angsana New"/>
          <w:spacing w:val="-2"/>
          <w:sz w:val="30"/>
          <w:szCs w:val="30"/>
        </w:rPr>
        <w:t>.17</w:t>
      </w:r>
      <w:r w:rsidRPr="00EF3608">
        <w:rPr>
          <w:rFonts w:ascii="Angsana New" w:hAnsi="Angsana New"/>
          <w:spacing w:val="-2"/>
          <w:sz w:val="30"/>
          <w:szCs w:val="30"/>
        </w:rPr>
        <w:t xml:space="preserve"> 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ล้านบาท และ </w:t>
      </w:r>
      <w:r w:rsidR="00C4361A" w:rsidRPr="00EF3608">
        <w:rPr>
          <w:rFonts w:ascii="Angsana New" w:hAnsi="Angsana New"/>
          <w:spacing w:val="-2"/>
          <w:sz w:val="30"/>
          <w:szCs w:val="30"/>
        </w:rPr>
        <w:t>2,</w:t>
      </w:r>
      <w:r w:rsidR="00DA63F9">
        <w:rPr>
          <w:rFonts w:ascii="Angsana New" w:hAnsi="Angsana New"/>
          <w:spacing w:val="-2"/>
          <w:sz w:val="30"/>
          <w:szCs w:val="30"/>
        </w:rPr>
        <w:t>073</w:t>
      </w:r>
      <w:r w:rsidR="00AC1B43" w:rsidRPr="00EF3608">
        <w:rPr>
          <w:rFonts w:ascii="Angsana New" w:hAnsi="Angsana New"/>
          <w:spacing w:val="-2"/>
          <w:sz w:val="30"/>
          <w:szCs w:val="30"/>
        </w:rPr>
        <w:t>.51</w:t>
      </w:r>
      <w:r w:rsidRPr="00EF3608">
        <w:rPr>
          <w:rFonts w:ascii="Angsana New" w:hAnsi="Angsana New"/>
          <w:spacing w:val="-2"/>
          <w:sz w:val="30"/>
          <w:szCs w:val="30"/>
        </w:rPr>
        <w:t xml:space="preserve"> 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>(30 กันยายน 256</w:t>
      </w:r>
      <w:r w:rsidRPr="00EF3608">
        <w:rPr>
          <w:rFonts w:ascii="Angsana New" w:hAnsi="Angsana New"/>
          <w:i/>
          <w:iCs/>
          <w:spacing w:val="-2"/>
          <w:sz w:val="30"/>
          <w:szCs w:val="30"/>
        </w:rPr>
        <w:t>1: 4,088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Pr="00EF3608">
        <w:rPr>
          <w:rFonts w:ascii="Angsana New" w:hAnsi="Angsana New"/>
          <w:i/>
          <w:iCs/>
          <w:spacing w:val="-2"/>
          <w:sz w:val="30"/>
          <w:szCs w:val="30"/>
        </w:rPr>
        <w:t>01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 และ </w:t>
      </w:r>
      <w:r w:rsidRPr="00EF3608">
        <w:rPr>
          <w:rFonts w:ascii="Angsana New" w:hAnsi="Angsana New"/>
          <w:i/>
          <w:iCs/>
          <w:spacing w:val="-2"/>
          <w:sz w:val="30"/>
          <w:szCs w:val="30"/>
        </w:rPr>
        <w:t>2,391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Pr="00EF3608">
        <w:rPr>
          <w:rFonts w:ascii="Angsana New" w:hAnsi="Angsana New"/>
          <w:i/>
          <w:iCs/>
          <w:spacing w:val="-2"/>
          <w:sz w:val="30"/>
          <w:szCs w:val="30"/>
        </w:rPr>
        <w:t xml:space="preserve">51 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ตามลำดับ)</w:t>
      </w:r>
    </w:p>
    <w:p w14:paraId="30582316" w14:textId="3635CB08" w:rsidR="00A95469" w:rsidRPr="00EF3608" w:rsidRDefault="00A95469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48BAC407" w14:textId="3FFF1D61" w:rsidR="00EF3608" w:rsidRPr="00EF3608" w:rsidRDefault="00EF3608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3916EE1A" w14:textId="3FB92972" w:rsidR="00EF3608" w:rsidRDefault="00EF3608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27380FC" w14:textId="77777777" w:rsidR="00586EC0" w:rsidRPr="00EF3608" w:rsidRDefault="00586EC0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76CCA8FE" w14:textId="77777777" w:rsidR="000C476A" w:rsidRPr="00EF3608" w:rsidRDefault="000C476A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78734BBD" w14:textId="77777777" w:rsidR="00693C08" w:rsidRDefault="0069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D27ABF" w14:textId="77777777" w:rsidR="007F061A" w:rsidRPr="00EF3608" w:rsidRDefault="007F061A" w:rsidP="007F061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503515003"/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</w:p>
    <w:p w14:paraId="38BBCED3" w14:textId="77777777" w:rsidR="007F061A" w:rsidRPr="004D6FFA" w:rsidRDefault="007F061A" w:rsidP="007F0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882"/>
        <w:gridCol w:w="243"/>
        <w:gridCol w:w="1647"/>
        <w:gridCol w:w="324"/>
        <w:gridCol w:w="1638"/>
        <w:gridCol w:w="243"/>
        <w:gridCol w:w="1116"/>
        <w:gridCol w:w="236"/>
        <w:gridCol w:w="7"/>
        <w:gridCol w:w="1098"/>
      </w:tblGrid>
      <w:tr w:rsidR="007F061A" w:rsidRPr="00EF3608" w14:paraId="33502E30" w14:textId="77777777" w:rsidTr="007F061A">
        <w:tc>
          <w:tcPr>
            <w:tcW w:w="1998" w:type="dxa"/>
          </w:tcPr>
          <w:p w14:paraId="17FA3B8A" w14:textId="77777777" w:rsidR="007F061A" w:rsidRPr="00EF3608" w:rsidRDefault="007F061A" w:rsidP="007F061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75CACA29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FBA8D76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2D1F0C3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14:paraId="3B0E3D49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C51E832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D45955D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14:paraId="517FEA66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7F061A" w:rsidRPr="00EF3608" w14:paraId="078AA10E" w14:textId="77777777" w:rsidTr="007F061A">
        <w:tc>
          <w:tcPr>
            <w:tcW w:w="1998" w:type="dxa"/>
          </w:tcPr>
          <w:p w14:paraId="2608A6D4" w14:textId="77777777" w:rsidR="007F061A" w:rsidRPr="00EF3608" w:rsidRDefault="007F061A" w:rsidP="007F061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34F4E01E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146B538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0A2E26A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3D4B169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1A6C5C4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5FDAD27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14:paraId="2FE88D8A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61A" w:rsidRPr="00EF3608" w14:paraId="2996B6FB" w14:textId="77777777" w:rsidTr="007F061A">
        <w:tc>
          <w:tcPr>
            <w:tcW w:w="1998" w:type="dxa"/>
          </w:tcPr>
          <w:p w14:paraId="6C515938" w14:textId="77777777" w:rsidR="007F061A" w:rsidRPr="00EF3608" w:rsidRDefault="007F061A" w:rsidP="007F061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07D8AFF6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43" w:type="dxa"/>
          </w:tcPr>
          <w:p w14:paraId="1EE3122A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83C85AA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324" w:type="dxa"/>
          </w:tcPr>
          <w:p w14:paraId="14E08B46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54BBEF8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3" w:type="dxa"/>
          </w:tcPr>
          <w:p w14:paraId="45E9EEF5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81160E" w14:textId="77777777" w:rsidR="007F061A" w:rsidRPr="00EF3608" w:rsidRDefault="007F061A" w:rsidP="007F061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14:paraId="0537E3E4" w14:textId="77777777" w:rsidR="007F061A" w:rsidRPr="00EF3608" w:rsidRDefault="007F061A" w:rsidP="007F061A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4C2E5C46" w14:textId="77777777" w:rsidR="007F061A" w:rsidRPr="00EF3608" w:rsidRDefault="007F061A" w:rsidP="007F061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F061A" w:rsidRPr="00EF3608" w14:paraId="0470F225" w14:textId="77777777" w:rsidTr="007F061A">
        <w:tc>
          <w:tcPr>
            <w:tcW w:w="1998" w:type="dxa"/>
          </w:tcPr>
          <w:p w14:paraId="15F694F3" w14:textId="77777777" w:rsidR="007F061A" w:rsidRPr="00EF3608" w:rsidRDefault="007F061A" w:rsidP="007F061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2FBCF8FB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3" w:type="dxa"/>
          </w:tcPr>
          <w:p w14:paraId="7FA892B1" w14:textId="77777777" w:rsidR="007F061A" w:rsidRPr="00EF3608" w:rsidRDefault="007F061A" w:rsidP="007F061A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1108485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24" w:type="dxa"/>
          </w:tcPr>
          <w:p w14:paraId="71B88B4D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FC4F086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243" w:type="dxa"/>
          </w:tcPr>
          <w:p w14:paraId="514C2B1B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1E9042" w14:textId="77777777" w:rsidR="007F061A" w:rsidRPr="00EF3608" w:rsidRDefault="007F061A" w:rsidP="007F061A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14:paraId="199131EF" w14:textId="77777777" w:rsidR="007F061A" w:rsidRPr="00EF3608" w:rsidRDefault="007F061A" w:rsidP="007F061A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2355E56" w14:textId="77777777" w:rsidR="007F061A" w:rsidRPr="00EF3608" w:rsidRDefault="007F061A" w:rsidP="007F061A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eastAsia="th-TH"/>
              </w:rPr>
              <w:t>2561</w:t>
            </w:r>
          </w:p>
        </w:tc>
      </w:tr>
      <w:tr w:rsidR="007F061A" w:rsidRPr="00EF3608" w14:paraId="7156BD68" w14:textId="77777777" w:rsidTr="007F061A">
        <w:tc>
          <w:tcPr>
            <w:tcW w:w="3123" w:type="dxa"/>
            <w:gridSpan w:val="3"/>
          </w:tcPr>
          <w:p w14:paraId="7C06344E" w14:textId="77777777" w:rsidR="007F061A" w:rsidRPr="00EF3608" w:rsidRDefault="007F061A" w:rsidP="00E67EF7">
            <w:pPr>
              <w:pStyle w:val="BodyText"/>
              <w:spacing w:after="0" w:line="240" w:lineRule="auto"/>
              <w:ind w:left="1674" w:firstLine="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7" w:type="dxa"/>
          </w:tcPr>
          <w:p w14:paraId="15117D63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14:paraId="5B040BEA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549FEC0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2BEF76C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14:paraId="3326C4C0" w14:textId="77777777" w:rsidR="007F061A" w:rsidRPr="00EF3608" w:rsidRDefault="007F061A" w:rsidP="007F061A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061A" w:rsidRPr="00F50E1F" w14:paraId="1607C038" w14:textId="77777777" w:rsidTr="007F061A">
        <w:tc>
          <w:tcPr>
            <w:tcW w:w="1998" w:type="dxa"/>
          </w:tcPr>
          <w:p w14:paraId="27AD3FCF" w14:textId="77777777" w:rsidR="007F061A" w:rsidRPr="00F50E1F" w:rsidRDefault="007F061A" w:rsidP="007F061A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1/2559</w:t>
            </w:r>
          </w:p>
        </w:tc>
        <w:tc>
          <w:tcPr>
            <w:tcW w:w="882" w:type="dxa"/>
          </w:tcPr>
          <w:p w14:paraId="3C75B9F2" w14:textId="77777777" w:rsidR="007F061A" w:rsidRPr="00F50E1F" w:rsidRDefault="007F061A" w:rsidP="007F061A">
            <w:pPr>
              <w:pStyle w:val="BodyText"/>
              <w:tabs>
                <w:tab w:val="clear" w:pos="454"/>
                <w:tab w:val="center" w:pos="468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0B6B5946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04C9C89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>23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F50E1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324" w:type="dxa"/>
          </w:tcPr>
          <w:p w14:paraId="061DFFE7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7EEE303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162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 23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43" w:type="dxa"/>
          </w:tcPr>
          <w:p w14:paraId="3287B65E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6C0A8B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1ADD3A89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41B4A8D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7F061A" w:rsidRPr="00F50E1F" w14:paraId="01249155" w14:textId="77777777" w:rsidTr="007F061A">
        <w:tc>
          <w:tcPr>
            <w:tcW w:w="1998" w:type="dxa"/>
          </w:tcPr>
          <w:p w14:paraId="4265D246" w14:textId="77777777" w:rsidR="007F061A" w:rsidRPr="00F50E1F" w:rsidRDefault="007F061A" w:rsidP="007F061A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1/2560</w:t>
            </w:r>
          </w:p>
        </w:tc>
        <w:tc>
          <w:tcPr>
            <w:tcW w:w="882" w:type="dxa"/>
          </w:tcPr>
          <w:p w14:paraId="5740AE88" w14:textId="77777777" w:rsidR="007F061A" w:rsidRPr="00F50E1F" w:rsidRDefault="007F061A" w:rsidP="007F061A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3.30</w:t>
            </w:r>
          </w:p>
        </w:tc>
        <w:tc>
          <w:tcPr>
            <w:tcW w:w="243" w:type="dxa"/>
          </w:tcPr>
          <w:p w14:paraId="67746ED8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78CD53B2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>30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24" w:type="dxa"/>
          </w:tcPr>
          <w:p w14:paraId="7810BDD6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54FA36B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 w:hanging="90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>30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พฤษภาคม 25</w:t>
            </w:r>
            <w:r w:rsidRPr="00F50E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14:paraId="4B3D1045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0A5FD17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/>
              </w:rPr>
              <w:t>1,000.00</w:t>
            </w:r>
          </w:p>
        </w:tc>
        <w:tc>
          <w:tcPr>
            <w:tcW w:w="243" w:type="dxa"/>
            <w:gridSpan w:val="2"/>
          </w:tcPr>
          <w:p w14:paraId="7AEAFC8C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E7729C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7F061A" w:rsidRPr="00F50E1F" w14:paraId="05A1750A" w14:textId="77777777" w:rsidTr="007F061A">
        <w:tc>
          <w:tcPr>
            <w:tcW w:w="1998" w:type="dxa"/>
          </w:tcPr>
          <w:p w14:paraId="72E8285E" w14:textId="77777777" w:rsidR="007F061A" w:rsidRPr="00F50E1F" w:rsidRDefault="007F061A" w:rsidP="007F061A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2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14:paraId="4F618AB8" w14:textId="77777777" w:rsidR="007F061A" w:rsidRPr="00F50E1F" w:rsidRDefault="007F061A" w:rsidP="007F061A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3.09</w:t>
            </w:r>
          </w:p>
        </w:tc>
        <w:tc>
          <w:tcPr>
            <w:tcW w:w="243" w:type="dxa"/>
          </w:tcPr>
          <w:p w14:paraId="6C13A1DD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8358023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สิงหาคม 25</w:t>
            </w:r>
            <w:r w:rsidRPr="00F50E1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14:paraId="4781AB70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49AB0AB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สิงหาคม 25</w:t>
            </w:r>
            <w:r w:rsidRPr="00F50E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14:paraId="4D7866D0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F0D1979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14:paraId="5496FD9D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F8C54E4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7F061A" w:rsidRPr="00F50E1F" w14:paraId="7106A4AD" w14:textId="77777777" w:rsidTr="007F061A">
        <w:tc>
          <w:tcPr>
            <w:tcW w:w="1998" w:type="dxa"/>
          </w:tcPr>
          <w:p w14:paraId="1E13BBAE" w14:textId="77777777" w:rsidR="007F061A" w:rsidRPr="00F50E1F" w:rsidRDefault="007F061A" w:rsidP="007F061A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7613BAC7" w14:textId="77777777" w:rsidR="007F061A" w:rsidRPr="00F50E1F" w:rsidRDefault="007F061A" w:rsidP="007F061A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6DF169D0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17544C6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F50E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14:paraId="6ADC55A4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1CE5C22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F50E1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4B13908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DE58F9F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43" w:type="dxa"/>
            <w:gridSpan w:val="2"/>
          </w:tcPr>
          <w:p w14:paraId="0AC38495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1F5FD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</w:tr>
      <w:tr w:rsidR="007F061A" w:rsidRPr="00F50E1F" w14:paraId="37A0E86A" w14:textId="77777777" w:rsidTr="007F061A">
        <w:tc>
          <w:tcPr>
            <w:tcW w:w="1998" w:type="dxa"/>
          </w:tcPr>
          <w:p w14:paraId="26E882C6" w14:textId="77777777" w:rsidR="007F061A" w:rsidRPr="00F50E1F" w:rsidRDefault="007F061A" w:rsidP="007F061A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2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40EDBE92" w14:textId="77777777" w:rsidR="007F061A" w:rsidRPr="00F50E1F" w:rsidRDefault="007F061A" w:rsidP="007F061A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3.64</w:t>
            </w:r>
          </w:p>
        </w:tc>
        <w:tc>
          <w:tcPr>
            <w:tcW w:w="243" w:type="dxa"/>
          </w:tcPr>
          <w:p w14:paraId="7BB4BC4E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FA8F14C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14:paraId="6F3DDF47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3AB8B7F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571365C5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E342038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50C4BC2A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6737D76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061A" w:rsidRPr="00F50E1F" w14:paraId="5CAE2050" w14:textId="77777777" w:rsidTr="007F061A">
        <w:tc>
          <w:tcPr>
            <w:tcW w:w="2880" w:type="dxa"/>
            <w:gridSpan w:val="2"/>
          </w:tcPr>
          <w:p w14:paraId="33010E77" w14:textId="77777777" w:rsidR="007F061A" w:rsidRPr="00F50E1F" w:rsidRDefault="007F061A" w:rsidP="007F061A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รวมหุ้นกู้ – ราคาตามมูลค่า</w:t>
            </w:r>
          </w:p>
        </w:tc>
        <w:tc>
          <w:tcPr>
            <w:tcW w:w="243" w:type="dxa"/>
          </w:tcPr>
          <w:p w14:paraId="4A94AA8B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445F82FE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1F3124B7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14:paraId="3B5A3D2C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FE99FC6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0A319CB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10,000.00</w:t>
            </w:r>
          </w:p>
        </w:tc>
        <w:tc>
          <w:tcPr>
            <w:tcW w:w="243" w:type="dxa"/>
            <w:gridSpan w:val="2"/>
          </w:tcPr>
          <w:p w14:paraId="5C213053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047C71C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7,000.00</w:t>
            </w:r>
          </w:p>
        </w:tc>
      </w:tr>
      <w:tr w:rsidR="007F061A" w:rsidRPr="00F50E1F" w14:paraId="77908DA1" w14:textId="77777777" w:rsidTr="007F061A">
        <w:tc>
          <w:tcPr>
            <w:tcW w:w="6732" w:type="dxa"/>
            <w:gridSpan w:val="6"/>
          </w:tcPr>
          <w:p w14:paraId="1F1A7E2C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243" w:type="dxa"/>
          </w:tcPr>
          <w:p w14:paraId="56672F6E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9379CF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50E1F">
              <w:rPr>
                <w:rFonts w:ascii="Angsana New" w:hAnsi="Angsana New"/>
                <w:sz w:val="30"/>
                <w:szCs w:val="30"/>
                <w:lang w:val="en-US"/>
              </w:rPr>
              <w:t>.1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50E1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67B4D4C9" w14:textId="77777777" w:rsidR="007F061A" w:rsidRPr="00F50E1F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F541404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(3.81)</w:t>
            </w:r>
          </w:p>
        </w:tc>
      </w:tr>
      <w:tr w:rsidR="007F061A" w:rsidRPr="00EF3608" w14:paraId="2B5587A2" w14:textId="77777777" w:rsidTr="007F061A">
        <w:tc>
          <w:tcPr>
            <w:tcW w:w="6732" w:type="dxa"/>
            <w:gridSpan w:val="6"/>
          </w:tcPr>
          <w:p w14:paraId="7F9651D2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 – สุทธิ</w:t>
            </w:r>
          </w:p>
        </w:tc>
        <w:tc>
          <w:tcPr>
            <w:tcW w:w="243" w:type="dxa"/>
          </w:tcPr>
          <w:p w14:paraId="44CDDAB4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4BF725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43" w:type="dxa"/>
            <w:gridSpan w:val="2"/>
          </w:tcPr>
          <w:p w14:paraId="0555126C" w14:textId="77777777" w:rsidR="007F061A" w:rsidRPr="00F50E1F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BB073C1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6,996.19</w:t>
            </w:r>
          </w:p>
        </w:tc>
      </w:tr>
    </w:tbl>
    <w:p w14:paraId="0B412780" w14:textId="77777777" w:rsidR="007F061A" w:rsidRPr="004D6FFA" w:rsidRDefault="007F061A" w:rsidP="007F0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32"/>
        <w:gridCol w:w="243"/>
        <w:gridCol w:w="1116"/>
        <w:gridCol w:w="243"/>
        <w:gridCol w:w="1098"/>
      </w:tblGrid>
      <w:tr w:rsidR="007F061A" w:rsidRPr="00EF3608" w14:paraId="7C8E1489" w14:textId="77777777" w:rsidTr="007F061A">
        <w:tc>
          <w:tcPr>
            <w:tcW w:w="6732" w:type="dxa"/>
          </w:tcPr>
          <w:p w14:paraId="5D94FE37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7E95DF8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0EC6D2B5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7F061A" w:rsidRPr="00EF3608" w14:paraId="26AB05B7" w14:textId="77777777" w:rsidTr="007F061A">
        <w:tc>
          <w:tcPr>
            <w:tcW w:w="6732" w:type="dxa"/>
          </w:tcPr>
          <w:p w14:paraId="71B6C11B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B1B1409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28DC4E0D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61A" w:rsidRPr="00EF3608" w14:paraId="19396CD8" w14:textId="77777777" w:rsidTr="007F061A">
        <w:tc>
          <w:tcPr>
            <w:tcW w:w="6732" w:type="dxa"/>
          </w:tcPr>
          <w:p w14:paraId="0A0711C7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C41C008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170CA5A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3" w:type="dxa"/>
          </w:tcPr>
          <w:p w14:paraId="2F0F9133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3421557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30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7F061A" w:rsidRPr="00EF3608" w14:paraId="05A16D03" w14:textId="77777777" w:rsidTr="007F061A">
        <w:tc>
          <w:tcPr>
            <w:tcW w:w="6732" w:type="dxa"/>
          </w:tcPr>
          <w:p w14:paraId="4B1163D3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52F7FD3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47AA41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6A5B48F7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0B2544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F061A" w:rsidRPr="00EF3608" w14:paraId="6ADBE297" w14:textId="77777777" w:rsidTr="007F061A">
        <w:tc>
          <w:tcPr>
            <w:tcW w:w="6732" w:type="dxa"/>
          </w:tcPr>
          <w:p w14:paraId="1CDFAE42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C2CED39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729575FA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7F061A" w:rsidRPr="00EF3608" w14:paraId="45C98F15" w14:textId="77777777" w:rsidTr="007F061A">
        <w:tc>
          <w:tcPr>
            <w:tcW w:w="6732" w:type="dxa"/>
          </w:tcPr>
          <w:p w14:paraId="1090B4EB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3" w:type="dxa"/>
          </w:tcPr>
          <w:p w14:paraId="1A794ACE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37737D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7C565427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E762E4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F061A" w:rsidRPr="00EF3608" w14:paraId="7F6956D0" w14:textId="77777777" w:rsidTr="007F061A">
        <w:tc>
          <w:tcPr>
            <w:tcW w:w="6732" w:type="dxa"/>
          </w:tcPr>
          <w:p w14:paraId="6082F2B1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3" w:type="dxa"/>
          </w:tcPr>
          <w:p w14:paraId="1AA556E1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02C2C3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4,000.00</w:t>
            </w:r>
          </w:p>
        </w:tc>
        <w:tc>
          <w:tcPr>
            <w:tcW w:w="243" w:type="dxa"/>
          </w:tcPr>
          <w:p w14:paraId="08F6A88E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AD10C5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EF36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061A" w:rsidRPr="00EF3608" w14:paraId="4BC18D38" w14:textId="77777777" w:rsidTr="007F061A">
        <w:tc>
          <w:tcPr>
            <w:tcW w:w="6732" w:type="dxa"/>
          </w:tcPr>
          <w:p w14:paraId="07347682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3" w:type="dxa"/>
          </w:tcPr>
          <w:p w14:paraId="02B2FFF8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8127D0D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5,993.83</w:t>
            </w:r>
          </w:p>
        </w:tc>
        <w:tc>
          <w:tcPr>
            <w:tcW w:w="243" w:type="dxa"/>
          </w:tcPr>
          <w:p w14:paraId="685418CA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D47EFA5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val="en-US" w:bidi="th-TH"/>
              </w:rPr>
              <w:t>6,996.19</w:t>
            </w:r>
          </w:p>
        </w:tc>
      </w:tr>
      <w:tr w:rsidR="007F061A" w:rsidRPr="00EF3608" w14:paraId="1FB5A104" w14:textId="77777777" w:rsidTr="007F061A">
        <w:tc>
          <w:tcPr>
            <w:tcW w:w="6732" w:type="dxa"/>
          </w:tcPr>
          <w:p w14:paraId="5B5375FC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BE219D1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C053587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9,993.83</w:t>
            </w:r>
          </w:p>
        </w:tc>
        <w:tc>
          <w:tcPr>
            <w:tcW w:w="243" w:type="dxa"/>
          </w:tcPr>
          <w:p w14:paraId="0EE34447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FBF0F2A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6,996.19</w:t>
            </w:r>
          </w:p>
        </w:tc>
      </w:tr>
    </w:tbl>
    <w:p w14:paraId="42868188" w14:textId="3D240D28" w:rsidR="00CD58A8" w:rsidRDefault="00CD58A8" w:rsidP="00CD5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198DB3" w14:textId="0E5DE186" w:rsidR="00CD58A8" w:rsidRDefault="00CD58A8" w:rsidP="00CD5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A18ED2" w14:textId="4AF0F085" w:rsidR="00CD58A8" w:rsidRDefault="00CD58A8" w:rsidP="00CD5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47FD2E" w14:textId="1CC87F8A" w:rsidR="00CD58A8" w:rsidRDefault="00CD58A8" w:rsidP="00CD5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2D1A2F4" w14:textId="4F6551F7" w:rsidR="00CD58A8" w:rsidRDefault="00CD58A8" w:rsidP="00CD5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065D13" w14:textId="782D94C4" w:rsidR="00CD58A8" w:rsidRDefault="00CD58A8" w:rsidP="00CD5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18570A" w14:textId="710AB31E" w:rsidR="00FD1DC3" w:rsidRPr="00EF3608" w:rsidRDefault="00FD1DC3" w:rsidP="007927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67CFEF99" w14:textId="77777777" w:rsidR="00D338DA" w:rsidRPr="00EF3608" w:rsidRDefault="00D338D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rPr>
          <w:rFonts w:ascii="Angsana New" w:hAnsi="Angsana New"/>
          <w:b/>
          <w:bCs/>
          <w:sz w:val="20"/>
          <w:szCs w:val="20"/>
        </w:rPr>
      </w:pPr>
    </w:p>
    <w:tbl>
      <w:tblPr>
        <w:tblW w:w="477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37"/>
        <w:gridCol w:w="1523"/>
        <w:gridCol w:w="360"/>
        <w:gridCol w:w="1345"/>
        <w:gridCol w:w="354"/>
        <w:gridCol w:w="9"/>
        <w:gridCol w:w="1345"/>
      </w:tblGrid>
      <w:tr w:rsidR="006F30FA" w:rsidRPr="00EF3608" w14:paraId="29962CC9" w14:textId="77777777" w:rsidTr="006A461A">
        <w:trPr>
          <w:trHeight w:val="432"/>
          <w:tblHeader/>
        </w:trPr>
        <w:tc>
          <w:tcPr>
            <w:tcW w:w="2310" w:type="pct"/>
          </w:tcPr>
          <w:p w14:paraId="2F27C009" w14:textId="77777777" w:rsidR="006F30FA" w:rsidRPr="00EF3608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pct"/>
            <w:gridSpan w:val="6"/>
          </w:tcPr>
          <w:p w14:paraId="22FEF1FD" w14:textId="77777777" w:rsidR="006F30FA" w:rsidRPr="00EF3608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138F" w:rsidRPr="00EF3608" w14:paraId="68778806" w14:textId="77777777" w:rsidTr="006A461A">
        <w:trPr>
          <w:trHeight w:val="432"/>
          <w:tblHeader/>
        </w:trPr>
        <w:tc>
          <w:tcPr>
            <w:tcW w:w="2310" w:type="pct"/>
          </w:tcPr>
          <w:p w14:paraId="0140E581" w14:textId="77777777" w:rsidR="00AA138F" w:rsidRPr="00EF3608" w:rsidRDefault="00AA138F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0" w:type="pct"/>
          </w:tcPr>
          <w:p w14:paraId="31B1281B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96" w:type="pct"/>
          </w:tcPr>
          <w:p w14:paraId="745C6E05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18F5B5D6" w14:textId="77777777" w:rsidR="00AA138F" w:rsidRPr="00EF3608" w:rsidRDefault="00AA138F" w:rsidP="00CD499A">
            <w:pPr>
              <w:pStyle w:val="BodyText"/>
              <w:tabs>
                <w:tab w:val="clear" w:pos="907"/>
              </w:tabs>
              <w:spacing w:after="0"/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ประมาณการอื่น</w:t>
            </w:r>
          </w:p>
        </w:tc>
        <w:tc>
          <w:tcPr>
            <w:tcW w:w="198" w:type="pct"/>
            <w:gridSpan w:val="2"/>
          </w:tcPr>
          <w:p w14:paraId="254D7FED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1F115D38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A461A" w:rsidRPr="00EF3608" w14:paraId="053462B6" w14:textId="77777777" w:rsidTr="006A461A">
        <w:trPr>
          <w:trHeight w:val="80"/>
          <w:tblHeader/>
        </w:trPr>
        <w:tc>
          <w:tcPr>
            <w:tcW w:w="2310" w:type="pct"/>
          </w:tcPr>
          <w:p w14:paraId="4CAA49A9" w14:textId="77777777" w:rsidR="00AA138F" w:rsidRPr="00EF3608" w:rsidRDefault="00AA138F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pct"/>
            <w:gridSpan w:val="6"/>
          </w:tcPr>
          <w:p w14:paraId="3BD8BF6C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138F" w:rsidRPr="00EF3608" w14:paraId="626F7893" w14:textId="77777777" w:rsidTr="006A461A">
        <w:trPr>
          <w:trHeight w:val="80"/>
        </w:trPr>
        <w:tc>
          <w:tcPr>
            <w:tcW w:w="2310" w:type="pct"/>
          </w:tcPr>
          <w:p w14:paraId="45BB96BD" w14:textId="77777777" w:rsidR="00AA138F" w:rsidRPr="00EF3608" w:rsidRDefault="00AA138F" w:rsidP="00AA138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830" w:type="pct"/>
          </w:tcPr>
          <w:p w14:paraId="4892BA75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133.88</w:t>
            </w:r>
          </w:p>
        </w:tc>
        <w:tc>
          <w:tcPr>
            <w:tcW w:w="196" w:type="pct"/>
          </w:tcPr>
          <w:p w14:paraId="400806A0" w14:textId="77777777" w:rsidR="00AA138F" w:rsidRPr="00EF3608" w:rsidRDefault="00AA138F" w:rsidP="00C21E3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</w:tcPr>
          <w:p w14:paraId="0EF30617" w14:textId="605491FF" w:rsidR="00AA138F" w:rsidRPr="00FA492A" w:rsidRDefault="008517A6" w:rsidP="00C21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pct"/>
          </w:tcPr>
          <w:p w14:paraId="1C3D4B4B" w14:textId="77777777" w:rsidR="00AA138F" w:rsidRPr="00EF3608" w:rsidRDefault="00AA138F" w:rsidP="00C21E3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9" w:type="pct"/>
            <w:gridSpan w:val="2"/>
          </w:tcPr>
          <w:p w14:paraId="59CCF222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133.88</w:t>
            </w:r>
          </w:p>
        </w:tc>
      </w:tr>
      <w:tr w:rsidR="00AA138F" w:rsidRPr="00EF3608" w14:paraId="4BF16DA3" w14:textId="77777777" w:rsidTr="006A461A">
        <w:trPr>
          <w:trHeight w:val="432"/>
        </w:trPr>
        <w:tc>
          <w:tcPr>
            <w:tcW w:w="2310" w:type="pct"/>
          </w:tcPr>
          <w:p w14:paraId="69718FB8" w14:textId="77777777" w:rsidR="00AA138F" w:rsidRPr="00EF3608" w:rsidRDefault="00AA138F" w:rsidP="00C21E33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830" w:type="pct"/>
          </w:tcPr>
          <w:p w14:paraId="44A36A66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1.91</w:t>
            </w:r>
          </w:p>
        </w:tc>
        <w:tc>
          <w:tcPr>
            <w:tcW w:w="196" w:type="pct"/>
          </w:tcPr>
          <w:p w14:paraId="4C359BC1" w14:textId="77777777" w:rsidR="00AA138F" w:rsidRPr="00EF3608" w:rsidRDefault="00AA138F" w:rsidP="00C21E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</w:tcPr>
          <w:p w14:paraId="3FA506A4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5.69</w:t>
            </w:r>
          </w:p>
        </w:tc>
        <w:tc>
          <w:tcPr>
            <w:tcW w:w="198" w:type="pct"/>
            <w:gridSpan w:val="2"/>
          </w:tcPr>
          <w:p w14:paraId="38FC9F04" w14:textId="77777777" w:rsidR="00AA138F" w:rsidRPr="00EF3608" w:rsidRDefault="00AA138F" w:rsidP="00C21E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4E6D2356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7.60</w:t>
            </w:r>
          </w:p>
        </w:tc>
      </w:tr>
      <w:tr w:rsidR="00AA138F" w:rsidRPr="00EF3608" w14:paraId="4B3F8F0A" w14:textId="77777777" w:rsidTr="006A461A">
        <w:trPr>
          <w:trHeight w:val="432"/>
        </w:trPr>
        <w:tc>
          <w:tcPr>
            <w:tcW w:w="2310" w:type="pct"/>
          </w:tcPr>
          <w:p w14:paraId="0807E66D" w14:textId="77777777" w:rsidR="00AA138F" w:rsidRPr="00EF3608" w:rsidRDefault="00AA138F" w:rsidP="00C21E33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830" w:type="pct"/>
            <w:tcBorders>
              <w:bottom w:val="single" w:sz="4" w:space="0" w:color="auto"/>
            </w:tcBorders>
          </w:tcPr>
          <w:p w14:paraId="321F9FC4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(0.72)</w:t>
            </w:r>
          </w:p>
        </w:tc>
        <w:tc>
          <w:tcPr>
            <w:tcW w:w="196" w:type="pct"/>
          </w:tcPr>
          <w:p w14:paraId="0240F694" w14:textId="77777777" w:rsidR="00AA138F" w:rsidRPr="00EF3608" w:rsidRDefault="00AA138F" w:rsidP="00C21E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11402D1D" w14:textId="77777777" w:rsidR="00AA138F" w:rsidRPr="00FA492A" w:rsidRDefault="00AA138F" w:rsidP="00AA13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pct"/>
            <w:gridSpan w:val="2"/>
          </w:tcPr>
          <w:p w14:paraId="660F5E7E" w14:textId="77777777" w:rsidR="00AA138F" w:rsidRPr="00EF3608" w:rsidRDefault="00AA138F" w:rsidP="00C21E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6A8F803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(0.72)</w:t>
            </w:r>
          </w:p>
        </w:tc>
      </w:tr>
      <w:tr w:rsidR="00AA138F" w:rsidRPr="00EF3608" w14:paraId="6EC745DE" w14:textId="77777777" w:rsidTr="006A461A">
        <w:trPr>
          <w:trHeight w:val="70"/>
        </w:trPr>
        <w:tc>
          <w:tcPr>
            <w:tcW w:w="2310" w:type="pct"/>
          </w:tcPr>
          <w:p w14:paraId="605F4786" w14:textId="77777777" w:rsidR="00AA138F" w:rsidRPr="00EF3608" w:rsidRDefault="00AA138F" w:rsidP="00C21E33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 256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30" w:type="pct"/>
            <w:tcBorders>
              <w:top w:val="single" w:sz="4" w:space="0" w:color="auto"/>
              <w:bottom w:val="double" w:sz="4" w:space="0" w:color="auto"/>
            </w:tcBorders>
          </w:tcPr>
          <w:p w14:paraId="4247D82A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135.07</w:t>
            </w:r>
          </w:p>
        </w:tc>
        <w:tc>
          <w:tcPr>
            <w:tcW w:w="196" w:type="pct"/>
          </w:tcPr>
          <w:p w14:paraId="593CA018" w14:textId="77777777" w:rsidR="00AA138F" w:rsidRPr="00EF3608" w:rsidRDefault="00AA138F" w:rsidP="00C21E3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05D69496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5.69</w:t>
            </w:r>
          </w:p>
        </w:tc>
        <w:tc>
          <w:tcPr>
            <w:tcW w:w="198" w:type="pct"/>
            <w:gridSpan w:val="2"/>
          </w:tcPr>
          <w:p w14:paraId="140EE622" w14:textId="77777777" w:rsidR="00AA138F" w:rsidRPr="00EF3608" w:rsidRDefault="00AA138F" w:rsidP="00C21E3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1A9F5D34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140.76</w:t>
            </w:r>
          </w:p>
        </w:tc>
      </w:tr>
      <w:tr w:rsidR="00AA138F" w:rsidRPr="00EF3608" w14:paraId="6682F060" w14:textId="77777777" w:rsidTr="006246F5">
        <w:trPr>
          <w:trHeight w:val="395"/>
        </w:trPr>
        <w:tc>
          <w:tcPr>
            <w:tcW w:w="2310" w:type="pct"/>
          </w:tcPr>
          <w:p w14:paraId="6DD03568" w14:textId="77777777" w:rsidR="00AA138F" w:rsidRPr="00EF3608" w:rsidRDefault="00AA138F" w:rsidP="00C21E33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0" w:type="pct"/>
            <w:tcBorders>
              <w:top w:val="double" w:sz="4" w:space="0" w:color="auto"/>
            </w:tcBorders>
          </w:tcPr>
          <w:p w14:paraId="679DB603" w14:textId="77777777" w:rsidR="00AA138F" w:rsidRPr="009A0C1F" w:rsidRDefault="00AA138F" w:rsidP="00C21E3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96" w:type="pct"/>
          </w:tcPr>
          <w:p w14:paraId="285C8C33" w14:textId="77777777" w:rsidR="00AA138F" w:rsidRPr="009A0C1F" w:rsidRDefault="00AA138F" w:rsidP="00C21E3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017B44B7" w14:textId="77777777" w:rsidR="00AA138F" w:rsidRPr="009A0C1F" w:rsidRDefault="00AA138F" w:rsidP="00C21E33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  <w:tc>
          <w:tcPr>
            <w:tcW w:w="198" w:type="pct"/>
            <w:gridSpan w:val="2"/>
          </w:tcPr>
          <w:p w14:paraId="7107DF31" w14:textId="77777777" w:rsidR="00AA138F" w:rsidRPr="009A0C1F" w:rsidRDefault="00AA138F" w:rsidP="00C21E3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</w:tcPr>
          <w:p w14:paraId="560A5C47" w14:textId="77777777" w:rsidR="00AA138F" w:rsidRPr="009A0C1F" w:rsidRDefault="00AA138F" w:rsidP="00C21E3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AA138F" w:rsidRPr="00EF3608" w14:paraId="3D8F8AAA" w14:textId="77777777" w:rsidTr="006A461A">
        <w:trPr>
          <w:trHeight w:val="70"/>
        </w:trPr>
        <w:tc>
          <w:tcPr>
            <w:tcW w:w="2310" w:type="pct"/>
          </w:tcPr>
          <w:p w14:paraId="484C71E2" w14:textId="77777777" w:rsidR="00AA138F" w:rsidRPr="00EF3608" w:rsidRDefault="00AA138F" w:rsidP="0042394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30" w:type="pct"/>
          </w:tcPr>
          <w:p w14:paraId="37B9D13B" w14:textId="73052834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130.61</w:t>
            </w:r>
          </w:p>
        </w:tc>
        <w:tc>
          <w:tcPr>
            <w:tcW w:w="196" w:type="pct"/>
          </w:tcPr>
          <w:p w14:paraId="6E9C8E03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</w:tcPr>
          <w:p w14:paraId="0700F12B" w14:textId="27E43679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5.69</w:t>
            </w:r>
          </w:p>
        </w:tc>
        <w:tc>
          <w:tcPr>
            <w:tcW w:w="198" w:type="pct"/>
            <w:gridSpan w:val="2"/>
          </w:tcPr>
          <w:p w14:paraId="4A30BDA3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4AE7E6D6" w14:textId="790A82DD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136.30</w:t>
            </w:r>
          </w:p>
        </w:tc>
      </w:tr>
      <w:tr w:rsidR="00AA138F" w:rsidRPr="00EF3608" w14:paraId="2EB5E3D7" w14:textId="77777777" w:rsidTr="006A461A">
        <w:trPr>
          <w:trHeight w:val="70"/>
        </w:trPr>
        <w:tc>
          <w:tcPr>
            <w:tcW w:w="2310" w:type="pct"/>
          </w:tcPr>
          <w:p w14:paraId="46C77D50" w14:textId="77777777" w:rsidR="00AA138F" w:rsidRPr="00EF3608" w:rsidRDefault="00AA138F" w:rsidP="0042394F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830" w:type="pct"/>
          </w:tcPr>
          <w:p w14:paraId="6E1F52EE" w14:textId="44C747C0" w:rsidR="00AA138F" w:rsidRPr="00EF3608" w:rsidRDefault="008771A6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2.77</w:t>
            </w:r>
          </w:p>
        </w:tc>
        <w:tc>
          <w:tcPr>
            <w:tcW w:w="196" w:type="pct"/>
          </w:tcPr>
          <w:p w14:paraId="42BD71BE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</w:tcPr>
          <w:p w14:paraId="78C15478" w14:textId="6A6110D0" w:rsidR="00AA138F" w:rsidRPr="00FA492A" w:rsidRDefault="00AA138F" w:rsidP="00AA138F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pct"/>
            <w:gridSpan w:val="2"/>
          </w:tcPr>
          <w:p w14:paraId="2BD2869E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46831B2A" w14:textId="458DA2FD" w:rsidR="00AA138F" w:rsidRPr="00EF3608" w:rsidRDefault="008771A6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2.77</w:t>
            </w:r>
          </w:p>
        </w:tc>
      </w:tr>
      <w:tr w:rsidR="00AA138F" w:rsidRPr="00EF3608" w14:paraId="33FA103D" w14:textId="77777777" w:rsidTr="006A461A">
        <w:trPr>
          <w:trHeight w:val="70"/>
        </w:trPr>
        <w:tc>
          <w:tcPr>
            <w:tcW w:w="2310" w:type="pct"/>
          </w:tcPr>
          <w:p w14:paraId="12F270D2" w14:textId="77777777" w:rsidR="00AA138F" w:rsidRPr="00EF3608" w:rsidRDefault="00AA138F" w:rsidP="0042394F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830" w:type="pct"/>
          </w:tcPr>
          <w:p w14:paraId="79DEE73A" w14:textId="45AB4A22" w:rsidR="00AA138F" w:rsidRPr="00EF3608" w:rsidRDefault="008771A6" w:rsidP="008771A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(19.64</w:t>
            </w:r>
            <w:r w:rsidR="00AA138F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6" w:type="pct"/>
          </w:tcPr>
          <w:p w14:paraId="77598C16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</w:tcPr>
          <w:p w14:paraId="4160171C" w14:textId="08D18ED4" w:rsidR="00AA138F" w:rsidRPr="00FA492A" w:rsidRDefault="00AA138F" w:rsidP="00AA138F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pct"/>
            <w:gridSpan w:val="2"/>
          </w:tcPr>
          <w:p w14:paraId="1E637566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689B96EE" w14:textId="671A89D2" w:rsidR="00AA138F" w:rsidRPr="00EF3608" w:rsidRDefault="008771A6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(19.64</w:t>
            </w:r>
            <w:r w:rsidR="00AA138F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A138F" w:rsidRPr="00EF3608" w14:paraId="490BC46B" w14:textId="77777777" w:rsidTr="006A461A">
        <w:trPr>
          <w:trHeight w:val="70"/>
        </w:trPr>
        <w:tc>
          <w:tcPr>
            <w:tcW w:w="2310" w:type="pct"/>
          </w:tcPr>
          <w:p w14:paraId="1B4DBD98" w14:textId="77777777" w:rsidR="00AA138F" w:rsidRPr="00EF3608" w:rsidRDefault="00AA138F" w:rsidP="0042394F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830" w:type="pct"/>
            <w:tcBorders>
              <w:bottom w:val="single" w:sz="4" w:space="0" w:color="auto"/>
            </w:tcBorders>
          </w:tcPr>
          <w:p w14:paraId="106F23FF" w14:textId="5C27B01B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(28.30)</w:t>
            </w:r>
          </w:p>
        </w:tc>
        <w:tc>
          <w:tcPr>
            <w:tcW w:w="196" w:type="pct"/>
          </w:tcPr>
          <w:p w14:paraId="12C4B4D2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1F59A532" w14:textId="5DEA83DD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(5.69)</w:t>
            </w:r>
          </w:p>
        </w:tc>
        <w:tc>
          <w:tcPr>
            <w:tcW w:w="198" w:type="pct"/>
            <w:gridSpan w:val="2"/>
          </w:tcPr>
          <w:p w14:paraId="4D233EE3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5C306E7E" w14:textId="7F35B21E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(33.99)</w:t>
            </w:r>
          </w:p>
        </w:tc>
      </w:tr>
      <w:tr w:rsidR="00AA138F" w:rsidRPr="00EF3608" w14:paraId="7F93BDFB" w14:textId="77777777" w:rsidTr="006A461A">
        <w:trPr>
          <w:trHeight w:val="70"/>
        </w:trPr>
        <w:tc>
          <w:tcPr>
            <w:tcW w:w="2310" w:type="pct"/>
          </w:tcPr>
          <w:p w14:paraId="637B253F" w14:textId="77777777" w:rsidR="00AA138F" w:rsidRPr="00EF3608" w:rsidRDefault="00AA138F" w:rsidP="0042394F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EF3608">
              <w:rPr>
                <w:rFonts w:ascii="Angsana New" w:hAnsi="Angsana New" w:cs="Angsana New"/>
                <w:b/>
                <w:bCs/>
                <w:cs/>
              </w:rPr>
              <w:t>ณ วันที่ 30 มิถุนายน 2562</w:t>
            </w:r>
          </w:p>
        </w:tc>
        <w:tc>
          <w:tcPr>
            <w:tcW w:w="830" w:type="pct"/>
            <w:tcBorders>
              <w:top w:val="single" w:sz="4" w:space="0" w:color="auto"/>
              <w:bottom w:val="double" w:sz="4" w:space="0" w:color="auto"/>
            </w:tcBorders>
          </w:tcPr>
          <w:p w14:paraId="0650BCB4" w14:textId="4AB24FAC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85.44</w:t>
            </w:r>
          </w:p>
        </w:tc>
        <w:tc>
          <w:tcPr>
            <w:tcW w:w="196" w:type="pct"/>
          </w:tcPr>
          <w:p w14:paraId="6263FE8F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129A47E" w14:textId="49FF30C8" w:rsidR="00AA138F" w:rsidRPr="00FA492A" w:rsidRDefault="00AA138F" w:rsidP="00AA138F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pct"/>
            <w:gridSpan w:val="2"/>
          </w:tcPr>
          <w:p w14:paraId="259848DF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5E305758" w14:textId="1D186D1A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85.44</w:t>
            </w:r>
          </w:p>
        </w:tc>
      </w:tr>
      <w:tr w:rsidR="00AA138F" w:rsidRPr="00EF3608" w14:paraId="04C80F5E" w14:textId="77777777" w:rsidTr="006246F5">
        <w:trPr>
          <w:trHeight w:val="404"/>
        </w:trPr>
        <w:tc>
          <w:tcPr>
            <w:tcW w:w="2310" w:type="pct"/>
          </w:tcPr>
          <w:p w14:paraId="61EC3F6A" w14:textId="77777777" w:rsidR="00AA138F" w:rsidRPr="00EF3608" w:rsidRDefault="00AA138F" w:rsidP="0042394F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</w:tcPr>
          <w:p w14:paraId="3F49C1D0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  <w:tc>
          <w:tcPr>
            <w:tcW w:w="196" w:type="pct"/>
          </w:tcPr>
          <w:p w14:paraId="0B9D2F84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2834A476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98" w:type="pct"/>
            <w:gridSpan w:val="2"/>
          </w:tcPr>
          <w:p w14:paraId="0695FD9D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432F3319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</w:tr>
      <w:tr w:rsidR="00AA138F" w:rsidRPr="00EF3608" w14:paraId="75AC57C2" w14:textId="77777777" w:rsidTr="006A461A">
        <w:trPr>
          <w:trHeight w:val="432"/>
        </w:trPr>
        <w:tc>
          <w:tcPr>
            <w:tcW w:w="2310" w:type="pct"/>
          </w:tcPr>
          <w:p w14:paraId="0A022EFE" w14:textId="77777777" w:rsidR="00AA138F" w:rsidRPr="00EF3608" w:rsidRDefault="00AA138F" w:rsidP="0042394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 256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30" w:type="pct"/>
          </w:tcPr>
          <w:p w14:paraId="10D16F56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</w:tcPr>
          <w:p w14:paraId="4DA8FE66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</w:tcPr>
          <w:p w14:paraId="673465D2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" w:type="pct"/>
            <w:gridSpan w:val="2"/>
          </w:tcPr>
          <w:p w14:paraId="6033102A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22000429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A138F" w:rsidRPr="00EF3608" w14:paraId="3BE2AB90" w14:textId="77777777" w:rsidTr="006A461A">
        <w:trPr>
          <w:trHeight w:val="70"/>
        </w:trPr>
        <w:tc>
          <w:tcPr>
            <w:tcW w:w="2310" w:type="pct"/>
          </w:tcPr>
          <w:p w14:paraId="6FAF9686" w14:textId="77777777" w:rsidR="00AA138F" w:rsidRPr="00EF3608" w:rsidRDefault="00AA138F" w:rsidP="0042394F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30" w:type="pct"/>
            <w:tcBorders>
              <w:bottom w:val="double" w:sz="4" w:space="0" w:color="auto"/>
            </w:tcBorders>
          </w:tcPr>
          <w:p w14:paraId="3E2E85FF" w14:textId="77777777" w:rsidR="00AA138F" w:rsidRPr="00FA492A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19D75018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742874FE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5.69</w:t>
            </w:r>
          </w:p>
        </w:tc>
        <w:tc>
          <w:tcPr>
            <w:tcW w:w="198" w:type="pct"/>
            <w:gridSpan w:val="2"/>
          </w:tcPr>
          <w:p w14:paraId="4F1D3107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2DEEC404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5.69</w:t>
            </w:r>
          </w:p>
        </w:tc>
      </w:tr>
      <w:tr w:rsidR="00AA138F" w:rsidRPr="00EF3608" w14:paraId="0EE5C8B1" w14:textId="77777777" w:rsidTr="006A461A">
        <w:trPr>
          <w:trHeight w:val="70"/>
        </w:trPr>
        <w:tc>
          <w:tcPr>
            <w:tcW w:w="2310" w:type="pct"/>
          </w:tcPr>
          <w:p w14:paraId="01DC928D" w14:textId="77777777" w:rsidR="00AA138F" w:rsidRPr="00EF3608" w:rsidRDefault="00AA138F" w:rsidP="0042394F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30" w:type="pct"/>
            <w:tcBorders>
              <w:bottom w:val="double" w:sz="4" w:space="0" w:color="auto"/>
            </w:tcBorders>
          </w:tcPr>
          <w:p w14:paraId="05EED988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135.07</w:t>
            </w:r>
          </w:p>
        </w:tc>
        <w:tc>
          <w:tcPr>
            <w:tcW w:w="196" w:type="pct"/>
          </w:tcPr>
          <w:p w14:paraId="371BF3A0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465E1AF4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pct"/>
            <w:gridSpan w:val="2"/>
          </w:tcPr>
          <w:p w14:paraId="233CEB64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731F329E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135.07</w:t>
            </w:r>
          </w:p>
        </w:tc>
      </w:tr>
      <w:tr w:rsidR="00AA138F" w:rsidRPr="00EF3608" w14:paraId="1E23F758" w14:textId="77777777" w:rsidTr="006A461A">
        <w:trPr>
          <w:trHeight w:val="70"/>
        </w:trPr>
        <w:tc>
          <w:tcPr>
            <w:tcW w:w="2310" w:type="pct"/>
          </w:tcPr>
          <w:p w14:paraId="2050FA5B" w14:textId="77777777" w:rsidR="00AA138F" w:rsidRPr="009A0C1F" w:rsidRDefault="00AA138F" w:rsidP="0042394F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pct"/>
            <w:tcBorders>
              <w:top w:val="double" w:sz="4" w:space="0" w:color="auto"/>
            </w:tcBorders>
          </w:tcPr>
          <w:p w14:paraId="5DA1368B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</w:tcPr>
          <w:p w14:paraId="0CB66943" w14:textId="77777777" w:rsidR="00AA138F" w:rsidRPr="009A0C1F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4CF0DEFE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" w:type="pct"/>
            <w:gridSpan w:val="2"/>
          </w:tcPr>
          <w:p w14:paraId="4FA7A431" w14:textId="77777777" w:rsidR="00AA138F" w:rsidRPr="009A0C1F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</w:tcPr>
          <w:p w14:paraId="6D52D78C" w14:textId="77777777" w:rsidR="00AA138F" w:rsidRPr="009A0C1F" w:rsidRDefault="00AA138F" w:rsidP="0042394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AA138F" w:rsidRPr="00EF3608" w14:paraId="51B19A45" w14:textId="77777777" w:rsidTr="006A461A">
        <w:trPr>
          <w:trHeight w:val="70"/>
        </w:trPr>
        <w:tc>
          <w:tcPr>
            <w:tcW w:w="2310" w:type="pct"/>
          </w:tcPr>
          <w:p w14:paraId="64D4AA95" w14:textId="77777777" w:rsidR="00AA138F" w:rsidRPr="00EF3608" w:rsidRDefault="00AA138F" w:rsidP="0042394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30" w:type="pct"/>
          </w:tcPr>
          <w:p w14:paraId="4DA0F822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</w:tcPr>
          <w:p w14:paraId="335C20AC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</w:tcPr>
          <w:p w14:paraId="705E24AC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" w:type="pct"/>
            <w:gridSpan w:val="2"/>
          </w:tcPr>
          <w:p w14:paraId="66B1D18B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4EC0B376" w14:textId="77777777" w:rsidR="00AA138F" w:rsidRPr="009A0C1F" w:rsidRDefault="00AA138F" w:rsidP="0042394F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A138F" w:rsidRPr="00EF3608" w14:paraId="07FC106A" w14:textId="77777777" w:rsidTr="006A461A">
        <w:trPr>
          <w:trHeight w:val="70"/>
        </w:trPr>
        <w:tc>
          <w:tcPr>
            <w:tcW w:w="2310" w:type="pct"/>
          </w:tcPr>
          <w:p w14:paraId="25783231" w14:textId="77777777" w:rsidR="00AA138F" w:rsidRPr="00EF3608" w:rsidRDefault="00AA138F" w:rsidP="0042394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30" w:type="pct"/>
            <w:tcBorders>
              <w:bottom w:val="double" w:sz="4" w:space="0" w:color="auto"/>
            </w:tcBorders>
          </w:tcPr>
          <w:p w14:paraId="0F2A5593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10.88</w:t>
            </w:r>
          </w:p>
        </w:tc>
        <w:tc>
          <w:tcPr>
            <w:tcW w:w="196" w:type="pct"/>
          </w:tcPr>
          <w:p w14:paraId="66219EB9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32D3137F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5.69</w:t>
            </w:r>
          </w:p>
        </w:tc>
        <w:tc>
          <w:tcPr>
            <w:tcW w:w="198" w:type="pct"/>
            <w:gridSpan w:val="2"/>
          </w:tcPr>
          <w:p w14:paraId="669FC561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1A63F6B4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16.57</w:t>
            </w:r>
          </w:p>
        </w:tc>
      </w:tr>
      <w:tr w:rsidR="00AA138F" w:rsidRPr="00EF3608" w14:paraId="6735B0A4" w14:textId="77777777" w:rsidTr="006A461A">
        <w:trPr>
          <w:trHeight w:val="70"/>
        </w:trPr>
        <w:tc>
          <w:tcPr>
            <w:tcW w:w="2310" w:type="pct"/>
          </w:tcPr>
          <w:p w14:paraId="6C0E6EBF" w14:textId="77777777" w:rsidR="00AA138F" w:rsidRPr="00EF3608" w:rsidRDefault="00AA138F" w:rsidP="0042394F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30" w:type="pct"/>
            <w:tcBorders>
              <w:top w:val="double" w:sz="4" w:space="0" w:color="auto"/>
              <w:bottom w:val="double" w:sz="4" w:space="0" w:color="auto"/>
            </w:tcBorders>
          </w:tcPr>
          <w:p w14:paraId="00BB9717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119.73</w:t>
            </w:r>
          </w:p>
        </w:tc>
        <w:tc>
          <w:tcPr>
            <w:tcW w:w="196" w:type="pct"/>
          </w:tcPr>
          <w:p w14:paraId="37A01104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double" w:sz="4" w:space="0" w:color="auto"/>
            </w:tcBorders>
          </w:tcPr>
          <w:p w14:paraId="12B9A11F" w14:textId="77777777" w:rsidR="00AA138F" w:rsidRPr="00FA492A" w:rsidRDefault="00AA138F" w:rsidP="00AA138F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8" w:type="pct"/>
            <w:gridSpan w:val="2"/>
          </w:tcPr>
          <w:p w14:paraId="7666D8F5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top w:val="double" w:sz="4" w:space="0" w:color="auto"/>
              <w:bottom w:val="double" w:sz="4" w:space="0" w:color="auto"/>
            </w:tcBorders>
          </w:tcPr>
          <w:p w14:paraId="629E1FC5" w14:textId="77777777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119.73</w:t>
            </w:r>
          </w:p>
        </w:tc>
      </w:tr>
      <w:tr w:rsidR="00AA138F" w:rsidRPr="00EF3608" w14:paraId="5E5D5937" w14:textId="77777777" w:rsidTr="006A461A">
        <w:trPr>
          <w:trHeight w:val="20"/>
        </w:trPr>
        <w:tc>
          <w:tcPr>
            <w:tcW w:w="2310" w:type="pct"/>
          </w:tcPr>
          <w:p w14:paraId="11C668E2" w14:textId="77777777" w:rsidR="00AA138F" w:rsidRPr="009A0C1F" w:rsidRDefault="00AA138F" w:rsidP="0042394F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0" w:type="pct"/>
            <w:tcBorders>
              <w:top w:val="double" w:sz="4" w:space="0" w:color="auto"/>
            </w:tcBorders>
          </w:tcPr>
          <w:p w14:paraId="03B26FC3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</w:tcPr>
          <w:p w14:paraId="6F762E28" w14:textId="77777777" w:rsidR="00AA138F" w:rsidRPr="009A0C1F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23D595B7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" w:type="pct"/>
            <w:gridSpan w:val="2"/>
          </w:tcPr>
          <w:p w14:paraId="53DD5795" w14:textId="77777777" w:rsidR="00AA138F" w:rsidRPr="009A0C1F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</w:tcPr>
          <w:p w14:paraId="6D75E19E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A138F" w:rsidRPr="00EF3608" w14:paraId="5AABCC3C" w14:textId="77777777" w:rsidTr="006A461A">
        <w:trPr>
          <w:trHeight w:val="432"/>
        </w:trPr>
        <w:tc>
          <w:tcPr>
            <w:tcW w:w="2310" w:type="pct"/>
          </w:tcPr>
          <w:p w14:paraId="3E3485B2" w14:textId="77777777" w:rsidR="00AA138F" w:rsidRPr="00EF3608" w:rsidRDefault="00AA138F" w:rsidP="0042394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 2562</w:t>
            </w:r>
          </w:p>
        </w:tc>
        <w:tc>
          <w:tcPr>
            <w:tcW w:w="830" w:type="pct"/>
          </w:tcPr>
          <w:p w14:paraId="7FF9DB05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</w:tcPr>
          <w:p w14:paraId="2F545B75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</w:tcPr>
          <w:p w14:paraId="52456F18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" w:type="pct"/>
            <w:gridSpan w:val="2"/>
          </w:tcPr>
          <w:p w14:paraId="4CC3D285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0F701A40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A138F" w:rsidRPr="00EF3608" w14:paraId="25FA43CA" w14:textId="77777777" w:rsidTr="006A461A">
        <w:trPr>
          <w:trHeight w:val="70"/>
        </w:trPr>
        <w:tc>
          <w:tcPr>
            <w:tcW w:w="2310" w:type="pct"/>
          </w:tcPr>
          <w:p w14:paraId="1441C093" w14:textId="77777777" w:rsidR="00AA138F" w:rsidRPr="00EF3608" w:rsidRDefault="00AA138F" w:rsidP="0042394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30" w:type="pct"/>
            <w:tcBorders>
              <w:bottom w:val="double" w:sz="4" w:space="0" w:color="auto"/>
            </w:tcBorders>
          </w:tcPr>
          <w:p w14:paraId="39858F1C" w14:textId="5257D2E8" w:rsidR="00AA138F" w:rsidRPr="00EF3608" w:rsidRDefault="00AA138F" w:rsidP="00AA138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85.44</w:t>
            </w:r>
          </w:p>
        </w:tc>
        <w:tc>
          <w:tcPr>
            <w:tcW w:w="196" w:type="pct"/>
          </w:tcPr>
          <w:p w14:paraId="53CFF87E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6C7CD303" w14:textId="0E42FE01" w:rsidR="00AA138F" w:rsidRPr="00EF3608" w:rsidRDefault="00AA138F" w:rsidP="00D047F5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pct"/>
            <w:gridSpan w:val="2"/>
          </w:tcPr>
          <w:p w14:paraId="0BB800BF" w14:textId="77777777" w:rsidR="00AA138F" w:rsidRPr="00EF3608" w:rsidRDefault="00AA138F" w:rsidP="0042394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2D014D2B" w14:textId="6C79FCD8" w:rsidR="00AA138F" w:rsidRPr="00EF3608" w:rsidRDefault="00AA138F" w:rsidP="00AA13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85.44</w:t>
            </w:r>
          </w:p>
        </w:tc>
      </w:tr>
    </w:tbl>
    <w:p w14:paraId="0D0755B5" w14:textId="77777777" w:rsidR="006F30FA" w:rsidRPr="00EF3608" w:rsidRDefault="006F30F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491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536"/>
        <w:gridCol w:w="270"/>
        <w:gridCol w:w="1618"/>
        <w:gridCol w:w="270"/>
        <w:gridCol w:w="1529"/>
      </w:tblGrid>
      <w:tr w:rsidR="008517A6" w:rsidRPr="00EF3608" w14:paraId="714A1AC9" w14:textId="77777777" w:rsidTr="008517A6">
        <w:trPr>
          <w:trHeight w:val="80"/>
          <w:tblHeader/>
        </w:trPr>
        <w:tc>
          <w:tcPr>
            <w:tcW w:w="2236" w:type="pct"/>
          </w:tcPr>
          <w:p w14:paraId="6D6FB281" w14:textId="77777777" w:rsidR="008517A6" w:rsidRPr="009A0C1F" w:rsidRDefault="008517A6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pct"/>
            <w:gridSpan w:val="5"/>
          </w:tcPr>
          <w:p w14:paraId="711FF014" w14:textId="34793B6C" w:rsidR="008517A6" w:rsidRPr="00EF3608" w:rsidRDefault="008517A6" w:rsidP="00AA0CEA">
            <w:pPr>
              <w:pStyle w:val="BodyText"/>
              <w:tabs>
                <w:tab w:val="clear" w:pos="907"/>
                <w:tab w:val="left" w:pos="1026"/>
              </w:tabs>
              <w:spacing w:after="0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651" w:rsidRPr="00EF3608" w14:paraId="5AD94F03" w14:textId="77777777" w:rsidTr="00B11651">
        <w:trPr>
          <w:trHeight w:val="80"/>
          <w:tblHeader/>
        </w:trPr>
        <w:tc>
          <w:tcPr>
            <w:tcW w:w="2236" w:type="pct"/>
          </w:tcPr>
          <w:p w14:paraId="42F28409" w14:textId="77777777" w:rsidR="00EE1796" w:rsidRPr="009A0C1F" w:rsidRDefault="00EE1796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pct"/>
          </w:tcPr>
          <w:p w14:paraId="6CC02036" w14:textId="77777777" w:rsidR="00EE1796" w:rsidRPr="009A0C1F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A0BABE" w14:textId="77777777" w:rsidR="00EE1796" w:rsidRPr="00EF3608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2E28E012" w14:textId="77777777" w:rsidR="00EE1796" w:rsidRPr="00EF3608" w:rsidRDefault="00EE1796" w:rsidP="00EE1796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3" w:type="pct"/>
          </w:tcPr>
          <w:p w14:paraId="7128CC3B" w14:textId="77777777" w:rsidR="00EE1796" w:rsidRPr="00EF3608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452FEE64" w14:textId="77777777" w:rsidR="00EE1796" w:rsidRPr="00EF3608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79185D15" w14:textId="77777777" w:rsidTr="00B11651">
        <w:trPr>
          <w:trHeight w:val="119"/>
          <w:tblHeader/>
        </w:trPr>
        <w:tc>
          <w:tcPr>
            <w:tcW w:w="2236" w:type="pct"/>
          </w:tcPr>
          <w:p w14:paraId="5DB91A61" w14:textId="77777777" w:rsidR="00EE1796" w:rsidRPr="009A0C1F" w:rsidRDefault="00EE1796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pct"/>
          </w:tcPr>
          <w:p w14:paraId="2135D17C" w14:textId="77777777" w:rsidR="00EE1796" w:rsidRPr="009A0C1F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B23826" w14:textId="77777777" w:rsidR="00EE1796" w:rsidRPr="00EF3608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820C2D3" w14:textId="77777777" w:rsidR="00EE1796" w:rsidRPr="00EF3608" w:rsidRDefault="00EE1796" w:rsidP="00EE1796">
            <w:pPr>
              <w:pStyle w:val="BodyText"/>
              <w:spacing w:after="0"/>
              <w:ind w:left="-380" w:right="-131" w:firstLine="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ในการสนับสนุน</w:t>
            </w:r>
          </w:p>
        </w:tc>
        <w:tc>
          <w:tcPr>
            <w:tcW w:w="143" w:type="pct"/>
          </w:tcPr>
          <w:p w14:paraId="7BDEFB41" w14:textId="77777777" w:rsidR="00EE1796" w:rsidRPr="00EF3608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3459EE51" w14:textId="77777777" w:rsidR="00EE1796" w:rsidRPr="00EF3608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2130328F" w14:textId="77777777" w:rsidTr="00B11651">
        <w:trPr>
          <w:trHeight w:val="80"/>
          <w:tblHeader/>
        </w:trPr>
        <w:tc>
          <w:tcPr>
            <w:tcW w:w="2236" w:type="pct"/>
          </w:tcPr>
          <w:p w14:paraId="36B7EFA8" w14:textId="77777777" w:rsidR="000612AB" w:rsidRPr="00EF3608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pct"/>
          </w:tcPr>
          <w:p w14:paraId="4971D1C7" w14:textId="77777777" w:rsidR="000612AB" w:rsidRPr="00EF3608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3" w:type="pct"/>
          </w:tcPr>
          <w:p w14:paraId="2E899FA7" w14:textId="77777777" w:rsidR="000612AB" w:rsidRPr="00EF3608" w:rsidRDefault="000612AB" w:rsidP="00AA0CEA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70BE93C5" w14:textId="77777777" w:rsidR="000612AB" w:rsidRPr="00EF3608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3" w:type="pct"/>
          </w:tcPr>
          <w:p w14:paraId="5A37DF0E" w14:textId="77777777" w:rsidR="000612AB" w:rsidRPr="00EF3608" w:rsidRDefault="000612AB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2C750AE8" w14:textId="77777777" w:rsidR="000612AB" w:rsidRPr="00EF3608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612AB" w:rsidRPr="00EF3608" w14:paraId="26CEFF82" w14:textId="77777777" w:rsidTr="00B11651">
        <w:trPr>
          <w:trHeight w:val="80"/>
          <w:tblHeader/>
        </w:trPr>
        <w:tc>
          <w:tcPr>
            <w:tcW w:w="2236" w:type="pct"/>
          </w:tcPr>
          <w:p w14:paraId="51106E57" w14:textId="77777777" w:rsidR="000612AB" w:rsidRPr="009A0C1F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pct"/>
            <w:gridSpan w:val="5"/>
          </w:tcPr>
          <w:p w14:paraId="7E65EA00" w14:textId="77777777" w:rsidR="000612AB" w:rsidRPr="00EF3608" w:rsidRDefault="000612AB" w:rsidP="00AA0CEA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1651" w:rsidRPr="00EF3608" w14:paraId="52BE6534" w14:textId="77777777" w:rsidTr="00B11651">
        <w:trPr>
          <w:trHeight w:val="80"/>
        </w:trPr>
        <w:tc>
          <w:tcPr>
            <w:tcW w:w="2236" w:type="pct"/>
          </w:tcPr>
          <w:p w14:paraId="6E2CDB4A" w14:textId="77777777" w:rsidR="00C53F25" w:rsidRPr="00EF3608" w:rsidRDefault="00C53F25" w:rsidP="00A3661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A3661F" w:rsidRPr="00EF360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13" w:type="pct"/>
          </w:tcPr>
          <w:p w14:paraId="49E5A782" w14:textId="5216DA05" w:rsidR="00C53F25" w:rsidRPr="00B760A0" w:rsidRDefault="00E73880" w:rsidP="006A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047F5">
              <w:rPr>
                <w:rFonts w:ascii="Angsana New" w:hAnsi="Angsana New"/>
                <w:sz w:val="30"/>
                <w:szCs w:val="30"/>
              </w:rPr>
              <w:t>78</w:t>
            </w:r>
            <w:r w:rsidR="00B760A0" w:rsidRPr="00D047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047F5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3" w:type="pct"/>
          </w:tcPr>
          <w:p w14:paraId="0A58095C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6E6BCDCF" w14:textId="77777777" w:rsidR="00C53F25" w:rsidRPr="00EF3608" w:rsidRDefault="00E73880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16.83</w:t>
            </w:r>
          </w:p>
        </w:tc>
        <w:tc>
          <w:tcPr>
            <w:tcW w:w="143" w:type="pct"/>
          </w:tcPr>
          <w:p w14:paraId="38C371AA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3CEC5D27" w14:textId="77777777" w:rsidR="00C53F25" w:rsidRPr="00EF3608" w:rsidRDefault="003740A5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95.77</w:t>
            </w:r>
          </w:p>
        </w:tc>
      </w:tr>
      <w:tr w:rsidR="00B11651" w:rsidRPr="00EF3608" w14:paraId="5582D477" w14:textId="77777777" w:rsidTr="00B11651">
        <w:trPr>
          <w:trHeight w:val="80"/>
        </w:trPr>
        <w:tc>
          <w:tcPr>
            <w:tcW w:w="2236" w:type="pct"/>
          </w:tcPr>
          <w:p w14:paraId="6D3D5308" w14:textId="77777777" w:rsidR="00C53F25" w:rsidRPr="00EF3608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813" w:type="pct"/>
          </w:tcPr>
          <w:p w14:paraId="64A73D42" w14:textId="77777777" w:rsidR="00C53F25" w:rsidRPr="00EF3608" w:rsidRDefault="00E73880" w:rsidP="006A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E607C8" w14:textId="77777777" w:rsidR="00C53F25" w:rsidRPr="009A0C1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9C578B1" w14:textId="77777777" w:rsidR="00C53F25" w:rsidRPr="00EF3608" w:rsidRDefault="00E73880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4.67</w:t>
            </w:r>
          </w:p>
        </w:tc>
        <w:tc>
          <w:tcPr>
            <w:tcW w:w="143" w:type="pct"/>
          </w:tcPr>
          <w:p w14:paraId="07B41404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22709EA5" w14:textId="77777777" w:rsidR="00C53F25" w:rsidRPr="00EF3608" w:rsidRDefault="003740A5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4.67</w:t>
            </w:r>
          </w:p>
        </w:tc>
      </w:tr>
      <w:tr w:rsidR="00B11651" w:rsidRPr="00EF3608" w14:paraId="36DD9F97" w14:textId="77777777" w:rsidTr="00B11651">
        <w:trPr>
          <w:trHeight w:val="70"/>
        </w:trPr>
        <w:tc>
          <w:tcPr>
            <w:tcW w:w="2236" w:type="pct"/>
          </w:tcPr>
          <w:p w14:paraId="171DBFBC" w14:textId="77777777" w:rsidR="00C53F25" w:rsidRPr="00EF3608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813" w:type="pct"/>
          </w:tcPr>
          <w:p w14:paraId="6B51555A" w14:textId="77777777" w:rsidR="00C53F25" w:rsidRPr="00EF3608" w:rsidRDefault="00E73880" w:rsidP="006A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445788" w14:textId="77777777" w:rsidR="00C53F25" w:rsidRPr="009A0C1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1ADEBD5F" w14:textId="77777777" w:rsidR="00C53F25" w:rsidRPr="00EF3608" w:rsidRDefault="003740A5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(9.29)</w:t>
            </w:r>
          </w:p>
        </w:tc>
        <w:tc>
          <w:tcPr>
            <w:tcW w:w="143" w:type="pct"/>
          </w:tcPr>
          <w:p w14:paraId="6E13AB7E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03A6F3A4" w14:textId="77777777" w:rsidR="00C53F25" w:rsidRPr="00EF3608" w:rsidRDefault="003740A5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(9.29)</w:t>
            </w:r>
          </w:p>
        </w:tc>
      </w:tr>
      <w:tr w:rsidR="00B11651" w:rsidRPr="00EF3608" w14:paraId="20E80DEF" w14:textId="77777777" w:rsidTr="00B11651">
        <w:trPr>
          <w:trHeight w:val="60"/>
        </w:trPr>
        <w:tc>
          <w:tcPr>
            <w:tcW w:w="2236" w:type="pct"/>
          </w:tcPr>
          <w:p w14:paraId="6F40227E" w14:textId="77777777" w:rsidR="00C53F25" w:rsidRPr="00EF3608" w:rsidRDefault="00C53F25" w:rsidP="00A3661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476A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มิถุนายน 256</w:t>
            </w:r>
            <w:r w:rsidR="00E73880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0A783649" w14:textId="77777777" w:rsidR="00C53F25" w:rsidRPr="00EF3608" w:rsidRDefault="00E73880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3" w:type="pct"/>
          </w:tcPr>
          <w:p w14:paraId="40C74165" w14:textId="77777777" w:rsidR="00C53F25" w:rsidRPr="009A0C1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</w:tcPr>
          <w:p w14:paraId="3724A658" w14:textId="77777777" w:rsidR="00C53F25" w:rsidRPr="00EF3608" w:rsidRDefault="003740A5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12.21</w:t>
            </w:r>
          </w:p>
        </w:tc>
        <w:tc>
          <w:tcPr>
            <w:tcW w:w="143" w:type="pct"/>
          </w:tcPr>
          <w:p w14:paraId="140E51F7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046B3BF6" w14:textId="77777777" w:rsidR="00C53F25" w:rsidRPr="00EF3608" w:rsidRDefault="003740A5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91.15</w:t>
            </w:r>
          </w:p>
        </w:tc>
      </w:tr>
      <w:tr w:rsidR="00B11651" w:rsidRPr="00EF3608" w14:paraId="02AF76DD" w14:textId="77777777" w:rsidTr="00B11651">
        <w:trPr>
          <w:trHeight w:val="70"/>
        </w:trPr>
        <w:tc>
          <w:tcPr>
            <w:tcW w:w="2236" w:type="pct"/>
          </w:tcPr>
          <w:p w14:paraId="016B3AD5" w14:textId="77777777" w:rsidR="00C53F25" w:rsidRPr="009A0C1F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40" w:lineRule="auto"/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09BCA8EA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A8E0F1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</w:tcPr>
          <w:p w14:paraId="5ACA4AEA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DA8CE89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70081F8E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1651" w:rsidRPr="00EF3608" w14:paraId="7370DF58" w14:textId="77777777" w:rsidTr="00B11651">
        <w:trPr>
          <w:trHeight w:val="60"/>
        </w:trPr>
        <w:tc>
          <w:tcPr>
            <w:tcW w:w="2236" w:type="pct"/>
          </w:tcPr>
          <w:p w14:paraId="206F9B88" w14:textId="77777777" w:rsidR="00C53F25" w:rsidRPr="00EF3608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3" w:type="pct"/>
          </w:tcPr>
          <w:p w14:paraId="74AE806E" w14:textId="113B1BAF" w:rsidR="00C53F25" w:rsidRPr="00EF3608" w:rsidRDefault="00B11336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3" w:type="pct"/>
          </w:tcPr>
          <w:p w14:paraId="6581EC80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</w:tcPr>
          <w:p w14:paraId="445AE41C" w14:textId="5F2492EC" w:rsidR="00C53F25" w:rsidRPr="00EF3608" w:rsidRDefault="00B11336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31.57</w:t>
            </w:r>
          </w:p>
        </w:tc>
        <w:tc>
          <w:tcPr>
            <w:tcW w:w="143" w:type="pct"/>
          </w:tcPr>
          <w:p w14:paraId="6DEDD871" w14:textId="56A6DAAD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589551D3" w14:textId="5034891C" w:rsidR="00C53F25" w:rsidRPr="00EF3608" w:rsidRDefault="00B11336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110.51</w:t>
            </w:r>
          </w:p>
        </w:tc>
      </w:tr>
      <w:tr w:rsidR="00B11651" w:rsidRPr="00EF3608" w14:paraId="0AFF7F20" w14:textId="77777777" w:rsidTr="00B11651">
        <w:trPr>
          <w:trHeight w:val="60"/>
        </w:trPr>
        <w:tc>
          <w:tcPr>
            <w:tcW w:w="2236" w:type="pct"/>
          </w:tcPr>
          <w:p w14:paraId="4C352F0D" w14:textId="77777777" w:rsidR="00C53F25" w:rsidRPr="00EF3608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813" w:type="pct"/>
          </w:tcPr>
          <w:p w14:paraId="2F5AD7C5" w14:textId="588D2D2F" w:rsidR="00C53F25" w:rsidRPr="00EF3608" w:rsidRDefault="002017E0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0.44</w:t>
            </w:r>
          </w:p>
        </w:tc>
        <w:tc>
          <w:tcPr>
            <w:tcW w:w="143" w:type="pct"/>
          </w:tcPr>
          <w:p w14:paraId="4B14766F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6B10604E" w14:textId="4476174B" w:rsidR="00C53F25" w:rsidRPr="00EF3608" w:rsidRDefault="002017E0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E4B8453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622044E2" w14:textId="77A92C9B" w:rsidR="00C53F25" w:rsidRPr="00EF3608" w:rsidRDefault="002017E0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0.44</w:t>
            </w:r>
          </w:p>
        </w:tc>
      </w:tr>
      <w:tr w:rsidR="00B11651" w:rsidRPr="00EF3608" w14:paraId="3460537E" w14:textId="77777777" w:rsidTr="00B11651">
        <w:trPr>
          <w:trHeight w:val="60"/>
        </w:trPr>
        <w:tc>
          <w:tcPr>
            <w:tcW w:w="2236" w:type="pct"/>
          </w:tcPr>
          <w:p w14:paraId="06BCAD1E" w14:textId="77777777" w:rsidR="00C53F25" w:rsidRPr="00EF3608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813" w:type="pct"/>
          </w:tcPr>
          <w:p w14:paraId="0F4A1E1C" w14:textId="3B0B4867" w:rsidR="00C53F25" w:rsidRPr="00EF3608" w:rsidRDefault="002017E0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71D338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0EC0C3EB" w14:textId="17BF5EF5" w:rsidR="00C53F25" w:rsidRPr="00EF3608" w:rsidRDefault="00D047F5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(24.75</w:t>
            </w:r>
            <w:r w:rsidR="002017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428C72B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7B6D8A52" w14:textId="343E5DF7" w:rsidR="00C53F25" w:rsidRPr="00EF3608" w:rsidRDefault="00DB55F2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(24.75</w:t>
            </w:r>
            <w:r w:rsidR="002017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1651" w:rsidRPr="00EF3608" w14:paraId="40683820" w14:textId="77777777" w:rsidTr="00B11651">
        <w:trPr>
          <w:trHeight w:val="70"/>
        </w:trPr>
        <w:tc>
          <w:tcPr>
            <w:tcW w:w="2236" w:type="pct"/>
          </w:tcPr>
          <w:p w14:paraId="6E6FCB3B" w14:textId="77777777" w:rsidR="00C53F25" w:rsidRPr="00EF3608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EF360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C476A" w:rsidRPr="00EF3608">
              <w:rPr>
                <w:rFonts w:ascii="Angsana New" w:hAnsi="Angsana New" w:cs="Angsana New"/>
                <w:b/>
                <w:bCs/>
                <w:cs/>
              </w:rPr>
              <w:t>30 มิถุนายน 2562</w:t>
            </w: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51D49B0E" w14:textId="258A08D6" w:rsidR="00C53F25" w:rsidRPr="00EF3608" w:rsidRDefault="002017E0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79.38</w:t>
            </w:r>
          </w:p>
        </w:tc>
        <w:tc>
          <w:tcPr>
            <w:tcW w:w="143" w:type="pct"/>
          </w:tcPr>
          <w:p w14:paraId="644D5568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05D25126" w14:textId="762FCC72" w:rsidR="00C53F25" w:rsidRPr="00EF3608" w:rsidRDefault="00D047F5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6.82</w:t>
            </w:r>
          </w:p>
        </w:tc>
        <w:tc>
          <w:tcPr>
            <w:tcW w:w="143" w:type="pct"/>
          </w:tcPr>
          <w:p w14:paraId="707FD487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730921F2" w14:textId="6BCBD62E" w:rsidR="00C53F25" w:rsidRPr="00EF3608" w:rsidRDefault="00DB55F2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86.20</w:t>
            </w:r>
          </w:p>
        </w:tc>
      </w:tr>
      <w:tr w:rsidR="00B11651" w:rsidRPr="00EF3608" w14:paraId="064C631A" w14:textId="77777777" w:rsidTr="00B11651">
        <w:trPr>
          <w:trHeight w:val="70"/>
        </w:trPr>
        <w:tc>
          <w:tcPr>
            <w:tcW w:w="2236" w:type="pct"/>
          </w:tcPr>
          <w:p w14:paraId="793DFD29" w14:textId="77777777" w:rsidR="00C53F25" w:rsidRPr="00EF3608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pct"/>
            <w:tcBorders>
              <w:top w:val="double" w:sz="4" w:space="0" w:color="auto"/>
            </w:tcBorders>
          </w:tcPr>
          <w:p w14:paraId="5A26106B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50C2E6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double" w:sz="4" w:space="0" w:color="auto"/>
            </w:tcBorders>
          </w:tcPr>
          <w:p w14:paraId="1251A5DC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549428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</w:tcPr>
          <w:p w14:paraId="04C4A075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0BE24EC8" w14:textId="77777777" w:rsidTr="00B11651">
        <w:trPr>
          <w:trHeight w:val="70"/>
        </w:trPr>
        <w:tc>
          <w:tcPr>
            <w:tcW w:w="2236" w:type="pct"/>
          </w:tcPr>
          <w:p w14:paraId="29AF15F7" w14:textId="77777777" w:rsidR="00C53F25" w:rsidRPr="00EF3608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476A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มิถุนายน 256</w:t>
            </w:r>
            <w:r w:rsidR="003740A5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3" w:type="pct"/>
          </w:tcPr>
          <w:p w14:paraId="3CEA77AD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E049D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7103A990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8CF1CC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1E24FBF3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5D574529" w14:textId="77777777" w:rsidTr="00B11651">
        <w:trPr>
          <w:trHeight w:val="70"/>
        </w:trPr>
        <w:tc>
          <w:tcPr>
            <w:tcW w:w="2236" w:type="pct"/>
          </w:tcPr>
          <w:p w14:paraId="03F4F64C" w14:textId="77777777" w:rsidR="00C53F25" w:rsidRPr="00EF3608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3" w:type="pct"/>
            <w:tcBorders>
              <w:bottom w:val="double" w:sz="4" w:space="0" w:color="auto"/>
            </w:tcBorders>
          </w:tcPr>
          <w:p w14:paraId="67997874" w14:textId="77777777" w:rsidR="00C53F25" w:rsidRPr="00EF3608" w:rsidRDefault="003740A5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3" w:type="pct"/>
          </w:tcPr>
          <w:p w14:paraId="05AEF8D9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bottom w:val="double" w:sz="4" w:space="0" w:color="auto"/>
            </w:tcBorders>
          </w:tcPr>
          <w:p w14:paraId="248D563B" w14:textId="77777777" w:rsidR="00C53F25" w:rsidRPr="00EF3608" w:rsidRDefault="003740A5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12.21</w:t>
            </w:r>
          </w:p>
        </w:tc>
        <w:tc>
          <w:tcPr>
            <w:tcW w:w="143" w:type="pct"/>
          </w:tcPr>
          <w:p w14:paraId="5D31CE27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5ABE9B43" w14:textId="77777777" w:rsidR="00C53F25" w:rsidRPr="00EF3608" w:rsidRDefault="003740A5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91.15</w:t>
            </w:r>
          </w:p>
        </w:tc>
      </w:tr>
      <w:tr w:rsidR="00B11651" w:rsidRPr="00EF3608" w14:paraId="4881D74C" w14:textId="77777777" w:rsidTr="00B11651">
        <w:trPr>
          <w:trHeight w:val="80"/>
        </w:trPr>
        <w:tc>
          <w:tcPr>
            <w:tcW w:w="2236" w:type="pct"/>
          </w:tcPr>
          <w:p w14:paraId="78051E57" w14:textId="77777777" w:rsidR="009C26A2" w:rsidRPr="00EF3608" w:rsidRDefault="009C26A2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3" w:type="pct"/>
          </w:tcPr>
          <w:p w14:paraId="7769F7BF" w14:textId="77777777" w:rsidR="009C26A2" w:rsidRPr="00EF3608" w:rsidRDefault="009C26A2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525C3D" w14:textId="77777777" w:rsidR="009C26A2" w:rsidRPr="00EF3608" w:rsidRDefault="009C26A2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6DA961C1" w14:textId="77777777" w:rsidR="009C26A2" w:rsidRPr="00EF3608" w:rsidRDefault="009C26A2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1821E7" w14:textId="77777777" w:rsidR="009C26A2" w:rsidRPr="00EF3608" w:rsidRDefault="009C26A2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36D946E7" w14:textId="77777777" w:rsidR="009C26A2" w:rsidRPr="00EF3608" w:rsidRDefault="009C26A2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3EAD8629" w14:textId="77777777" w:rsidTr="00B11651">
        <w:trPr>
          <w:trHeight w:val="80"/>
        </w:trPr>
        <w:tc>
          <w:tcPr>
            <w:tcW w:w="2236" w:type="pct"/>
          </w:tcPr>
          <w:p w14:paraId="382D4E1C" w14:textId="77777777" w:rsidR="00C53F25" w:rsidRPr="00EF3608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3" w:type="pct"/>
          </w:tcPr>
          <w:p w14:paraId="3D1A574C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693D142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FCF91DD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1BB0AA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76553A61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1856B6D2" w14:textId="77777777" w:rsidTr="00B11651">
        <w:trPr>
          <w:trHeight w:val="262"/>
        </w:trPr>
        <w:tc>
          <w:tcPr>
            <w:tcW w:w="2236" w:type="pct"/>
          </w:tcPr>
          <w:p w14:paraId="2200B487" w14:textId="77777777" w:rsidR="00C53F25" w:rsidRPr="00EF3608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3" w:type="pct"/>
            <w:tcBorders>
              <w:bottom w:val="double" w:sz="4" w:space="0" w:color="auto"/>
            </w:tcBorders>
          </w:tcPr>
          <w:p w14:paraId="101A6C86" w14:textId="77777777" w:rsidR="00C53F25" w:rsidRPr="00EF3608" w:rsidRDefault="008023ED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3" w:type="pct"/>
          </w:tcPr>
          <w:p w14:paraId="60C1FD1C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bottom w:val="double" w:sz="4" w:space="0" w:color="auto"/>
            </w:tcBorders>
          </w:tcPr>
          <w:p w14:paraId="0D18105D" w14:textId="77777777" w:rsidR="00C53F25" w:rsidRPr="00EF3608" w:rsidRDefault="008023ED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31.57</w:t>
            </w:r>
          </w:p>
        </w:tc>
        <w:tc>
          <w:tcPr>
            <w:tcW w:w="143" w:type="pct"/>
          </w:tcPr>
          <w:p w14:paraId="6F38768E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64291D52" w14:textId="77777777" w:rsidR="00C53F25" w:rsidRPr="00EF3608" w:rsidRDefault="008023ED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110.51</w:t>
            </w:r>
          </w:p>
        </w:tc>
      </w:tr>
      <w:tr w:rsidR="00B11651" w:rsidRPr="00EF3608" w14:paraId="1225E328" w14:textId="77777777" w:rsidTr="00B11651">
        <w:trPr>
          <w:trHeight w:val="80"/>
        </w:trPr>
        <w:tc>
          <w:tcPr>
            <w:tcW w:w="2236" w:type="pct"/>
          </w:tcPr>
          <w:p w14:paraId="51B05C92" w14:textId="77777777" w:rsidR="00C53F25" w:rsidRPr="00EF3608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3" w:type="pct"/>
          </w:tcPr>
          <w:p w14:paraId="75DC3569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1BF9FE53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6" w:type="pct"/>
          </w:tcPr>
          <w:p w14:paraId="609E6F52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39218D55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</w:tcPr>
          <w:p w14:paraId="5737C8F9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1651" w:rsidRPr="00EF3608" w14:paraId="4DB6DD57" w14:textId="77777777" w:rsidTr="00B11651">
        <w:trPr>
          <w:trHeight w:val="80"/>
        </w:trPr>
        <w:tc>
          <w:tcPr>
            <w:tcW w:w="2236" w:type="pct"/>
          </w:tcPr>
          <w:p w14:paraId="5288422F" w14:textId="77777777" w:rsidR="00C53F25" w:rsidRPr="00EF3608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476A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813" w:type="pct"/>
          </w:tcPr>
          <w:p w14:paraId="505FD7F2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EC34B6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0BAEDCC6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E584350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2B1B346C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355F7A7C" w14:textId="77777777" w:rsidTr="00B11651">
        <w:trPr>
          <w:trHeight w:val="440"/>
        </w:trPr>
        <w:tc>
          <w:tcPr>
            <w:tcW w:w="2236" w:type="pct"/>
          </w:tcPr>
          <w:p w14:paraId="7B561EBB" w14:textId="77777777" w:rsidR="00C53F25" w:rsidRPr="00EF3608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3" w:type="pct"/>
            <w:tcBorders>
              <w:bottom w:val="double" w:sz="4" w:space="0" w:color="auto"/>
            </w:tcBorders>
          </w:tcPr>
          <w:p w14:paraId="31E5DAC1" w14:textId="02F0D9FB" w:rsidR="00C53F25" w:rsidRPr="00EF3608" w:rsidRDefault="002017E0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79.38</w:t>
            </w:r>
          </w:p>
        </w:tc>
        <w:tc>
          <w:tcPr>
            <w:tcW w:w="143" w:type="pct"/>
          </w:tcPr>
          <w:p w14:paraId="5A05EA77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bottom w:val="double" w:sz="4" w:space="0" w:color="auto"/>
            </w:tcBorders>
          </w:tcPr>
          <w:p w14:paraId="3000B498" w14:textId="5DE6C4C5" w:rsidR="00C53F25" w:rsidRPr="00EF3608" w:rsidRDefault="00DB55F2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6.82</w:t>
            </w:r>
          </w:p>
        </w:tc>
        <w:tc>
          <w:tcPr>
            <w:tcW w:w="143" w:type="pct"/>
          </w:tcPr>
          <w:p w14:paraId="261CEB22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3E754EDE" w14:textId="489420B9" w:rsidR="00C53F25" w:rsidRPr="00EF3608" w:rsidRDefault="00DB55F2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86.20</w:t>
            </w:r>
          </w:p>
        </w:tc>
      </w:tr>
    </w:tbl>
    <w:p w14:paraId="2AEAA6BD" w14:textId="77777777" w:rsidR="001A231B" w:rsidRPr="00EF3608" w:rsidRDefault="001A231B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rPr>
          <w:rFonts w:ascii="Angsana New" w:hAnsi="Angsana New"/>
          <w:sz w:val="30"/>
          <w:szCs w:val="30"/>
        </w:rPr>
      </w:pPr>
    </w:p>
    <w:p w14:paraId="070B6346" w14:textId="77777777" w:rsidR="00FD1DC3" w:rsidRPr="00EF3608" w:rsidRDefault="009E44E8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ประมาณการหนี้สินใน</w:t>
      </w:r>
      <w:r w:rsidR="00FD1DC3"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>การสนับสนุนทางการเงิน</w:t>
      </w:r>
    </w:p>
    <w:p w14:paraId="5AEC3A43" w14:textId="77777777" w:rsidR="00FD1DC3" w:rsidRPr="00EF3608" w:rsidRDefault="00FD1DC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31CCD50" w14:textId="74280B8D" w:rsidR="00EF3608" w:rsidRPr="00586EC0" w:rsidRDefault="009E44E8" w:rsidP="00586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>บริษัทมีภาระในการ</w:t>
      </w:r>
      <w:r w:rsidR="00084A10" w:rsidRPr="00EF3608">
        <w:rPr>
          <w:rFonts w:ascii="Angsana New" w:hAnsi="Angsana New"/>
          <w:sz w:val="30"/>
          <w:szCs w:val="30"/>
          <w:cs/>
        </w:rPr>
        <w:t>สนับสนุนทางการเงินให้กับบริษัท</w:t>
      </w:r>
      <w:r w:rsidR="00247B4D" w:rsidRPr="00EF3608">
        <w:rPr>
          <w:rFonts w:ascii="Angsana New" w:hAnsi="Angsana New"/>
          <w:sz w:val="30"/>
          <w:szCs w:val="30"/>
          <w:cs/>
        </w:rPr>
        <w:t>ย่อย</w:t>
      </w:r>
      <w:r w:rsidR="002D317E" w:rsidRPr="00EF3608">
        <w:rPr>
          <w:rFonts w:ascii="Angsana New" w:hAnsi="Angsana New"/>
          <w:sz w:val="30"/>
          <w:szCs w:val="30"/>
          <w:cs/>
        </w:rPr>
        <w:t>หลายแห่ง</w:t>
      </w:r>
      <w:r w:rsidR="00247B4D" w:rsidRPr="00EF3608">
        <w:rPr>
          <w:rFonts w:ascii="Angsana New" w:hAnsi="Angsana New"/>
          <w:sz w:val="30"/>
          <w:szCs w:val="30"/>
          <w:cs/>
        </w:rPr>
        <w:t xml:space="preserve"> </w:t>
      </w:r>
      <w:r w:rsidR="00084A10" w:rsidRPr="00EF3608">
        <w:rPr>
          <w:rFonts w:ascii="Angsana New" w:hAnsi="Angsana New"/>
          <w:sz w:val="30"/>
          <w:szCs w:val="30"/>
          <w:cs/>
        </w:rPr>
        <w:t>เพื่อให้สามารถชำระหนี้สินได้ตามกำห</w:t>
      </w:r>
      <w:r w:rsidR="00247B4D" w:rsidRPr="00EF3608">
        <w:rPr>
          <w:rFonts w:ascii="Angsana New" w:hAnsi="Angsana New"/>
          <w:sz w:val="30"/>
          <w:szCs w:val="30"/>
          <w:cs/>
        </w:rPr>
        <w:t>นด</w:t>
      </w:r>
      <w:r w:rsidR="00084A10" w:rsidRPr="00EF3608">
        <w:rPr>
          <w:rFonts w:ascii="Angsana New" w:hAnsi="Angsana New"/>
          <w:sz w:val="30"/>
          <w:szCs w:val="30"/>
          <w:cs/>
        </w:rPr>
        <w:t>ซึ่งผู้บริหารคาดว่าจะไม่สามารถเรียกคืนได้</w:t>
      </w:r>
      <w:r w:rsidR="00567100" w:rsidRPr="00EF3608">
        <w:rPr>
          <w:rFonts w:ascii="Angsana New" w:hAnsi="Angsana New"/>
          <w:sz w:val="30"/>
          <w:szCs w:val="30"/>
        </w:rPr>
        <w:t xml:space="preserve"> </w:t>
      </w:r>
      <w:r w:rsidR="00EF3608"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83804D0" w14:textId="193AE2D5" w:rsidR="00FF0898" w:rsidRPr="00EF3608" w:rsidRDefault="00B04248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</w:t>
      </w:r>
    </w:p>
    <w:p w14:paraId="681D5882" w14:textId="77777777" w:rsidR="00247B4D" w:rsidRPr="00EF3608" w:rsidRDefault="00247B4D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D94EDD" w14:textId="6B9BCA1E" w:rsidR="002607A7" w:rsidRPr="009867E0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ณ </w:t>
      </w:r>
      <w:r w:rsidRPr="009867E0">
        <w:rPr>
          <w:rFonts w:ascii="Angsana New" w:hAnsi="Angsana New"/>
          <w:sz w:val="30"/>
          <w:szCs w:val="30"/>
          <w:cs/>
        </w:rPr>
        <w:t xml:space="preserve">วันที่ </w:t>
      </w:r>
      <w:r w:rsidR="000D0FA3" w:rsidRPr="009867E0">
        <w:rPr>
          <w:rFonts w:ascii="Angsana New" w:hAnsi="Angsana New"/>
          <w:sz w:val="30"/>
          <w:szCs w:val="30"/>
        </w:rPr>
        <w:t xml:space="preserve">30 </w:t>
      </w:r>
      <w:r w:rsidR="000D0FA3" w:rsidRPr="009867E0">
        <w:rPr>
          <w:rFonts w:ascii="Angsana New" w:hAnsi="Angsana New"/>
          <w:sz w:val="30"/>
          <w:szCs w:val="30"/>
          <w:cs/>
        </w:rPr>
        <w:t>มิถุนายน</w:t>
      </w:r>
      <w:r w:rsidR="00D34005" w:rsidRPr="009867E0">
        <w:rPr>
          <w:rFonts w:ascii="Angsana New" w:hAnsi="Angsana New"/>
          <w:sz w:val="30"/>
          <w:szCs w:val="30"/>
          <w:cs/>
        </w:rPr>
        <w:t xml:space="preserve"> </w:t>
      </w:r>
      <w:r w:rsidR="00D34005" w:rsidRPr="009867E0">
        <w:rPr>
          <w:rFonts w:ascii="Angsana New" w:hAnsi="Angsana New"/>
          <w:sz w:val="30"/>
          <w:szCs w:val="30"/>
        </w:rPr>
        <w:t>256</w:t>
      </w:r>
      <w:r w:rsidR="00C53F25" w:rsidRPr="009867E0">
        <w:rPr>
          <w:rFonts w:ascii="Angsana New" w:hAnsi="Angsana New"/>
          <w:sz w:val="30"/>
          <w:szCs w:val="30"/>
        </w:rPr>
        <w:t>2</w:t>
      </w:r>
      <w:r w:rsidR="003239F3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บริษัทและบริษัทย่อยได้ถูกฟ้องร้องในคดีต่างๆ ที่มีสาระสำคัญดังนี้</w:t>
      </w:r>
    </w:p>
    <w:p w14:paraId="53B353BE" w14:textId="77777777" w:rsidR="002607A7" w:rsidRPr="009867E0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1A08999" w14:textId="6DAC8E0C" w:rsidR="002607A7" w:rsidRPr="009867E0" w:rsidRDefault="002607A7" w:rsidP="008C3DD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1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D0FA3" w:rsidRPr="009867E0">
        <w:rPr>
          <w:rFonts w:ascii="Angsana New" w:hAnsi="Angsana New"/>
          <w:sz w:val="30"/>
          <w:szCs w:val="30"/>
        </w:rPr>
        <w:t>30</w:t>
      </w:r>
      <w:r w:rsidR="000D0FA3" w:rsidRPr="009867E0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004E49" w:rsidRPr="009867E0">
        <w:rPr>
          <w:rFonts w:ascii="Angsana New" w:hAnsi="Angsana New"/>
          <w:sz w:val="30"/>
          <w:szCs w:val="30"/>
          <w:cs/>
        </w:rPr>
        <w:t xml:space="preserve"> </w:t>
      </w:r>
      <w:r w:rsidR="00801AC1" w:rsidRPr="009867E0">
        <w:rPr>
          <w:rFonts w:ascii="Angsana New" w:hAnsi="Angsana New"/>
          <w:sz w:val="30"/>
          <w:szCs w:val="30"/>
        </w:rPr>
        <w:t>256</w:t>
      </w:r>
      <w:r w:rsidR="00C53F25" w:rsidRPr="009867E0">
        <w:rPr>
          <w:rFonts w:ascii="Angsana New" w:hAnsi="Angsana New"/>
          <w:sz w:val="30"/>
          <w:szCs w:val="30"/>
        </w:rPr>
        <w:t>2</w:t>
      </w:r>
      <w:r w:rsidR="00AB207E" w:rsidRPr="009867E0">
        <w:rPr>
          <w:rFonts w:ascii="Angsana New" w:hAnsi="Angsana New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บริษัทตั้งประมาณการหนี้สินจากคดีความที่ถูกฟ้องร้องจากโครงการอสังหาริมทรัพย์ที่พัฒนาในอดีต รวมทั้งสิ้นเป็นจำนวนเงิน </w:t>
      </w:r>
      <w:r w:rsidR="000A4B72" w:rsidRPr="009867E0">
        <w:rPr>
          <w:rFonts w:ascii="Angsana New" w:hAnsi="Angsana New"/>
          <w:sz w:val="30"/>
          <w:szCs w:val="30"/>
        </w:rPr>
        <w:t>79.3</w:t>
      </w:r>
      <w:r w:rsidR="00046806">
        <w:rPr>
          <w:rFonts w:ascii="Angsana New" w:hAnsi="Angsana New"/>
          <w:sz w:val="30"/>
          <w:szCs w:val="30"/>
        </w:rPr>
        <w:t>8</w:t>
      </w:r>
      <w:r w:rsidR="00DC6CAF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ล้านบาท </w:t>
      </w:r>
      <w:r w:rsidR="00AB207E" w:rsidRPr="009867E0">
        <w:rPr>
          <w:rFonts w:ascii="Angsana New" w:hAnsi="Angsana New"/>
          <w:sz w:val="30"/>
          <w:szCs w:val="30"/>
        </w:rPr>
        <w:t>(</w:t>
      </w:r>
      <w:r w:rsidR="00D34005" w:rsidRPr="009867E0">
        <w:rPr>
          <w:rFonts w:ascii="Angsana New" w:hAnsi="Angsana New"/>
          <w:i/>
          <w:iCs/>
          <w:sz w:val="30"/>
          <w:szCs w:val="30"/>
        </w:rPr>
        <w:t>30</w:t>
      </w:r>
      <w:r w:rsidR="00D34005" w:rsidRPr="009867E0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D34005" w:rsidRPr="009867E0">
        <w:rPr>
          <w:rFonts w:ascii="Angsana New" w:hAnsi="Angsana New"/>
          <w:i/>
          <w:iCs/>
          <w:sz w:val="30"/>
          <w:szCs w:val="30"/>
        </w:rPr>
        <w:t>256</w:t>
      </w:r>
      <w:r w:rsidR="00C53F25" w:rsidRPr="009867E0">
        <w:rPr>
          <w:rFonts w:ascii="Angsana New" w:hAnsi="Angsana New"/>
          <w:i/>
          <w:iCs/>
          <w:sz w:val="30"/>
          <w:szCs w:val="30"/>
        </w:rPr>
        <w:t>1</w:t>
      </w:r>
      <w:r w:rsidR="00D34005" w:rsidRPr="009867E0">
        <w:rPr>
          <w:rFonts w:ascii="Angsana New" w:hAnsi="Angsana New"/>
          <w:i/>
          <w:iCs/>
          <w:sz w:val="30"/>
          <w:szCs w:val="30"/>
        </w:rPr>
        <w:t xml:space="preserve">: </w:t>
      </w:r>
      <w:r w:rsidR="00B04248" w:rsidRPr="009867E0">
        <w:rPr>
          <w:rFonts w:ascii="Angsana New" w:hAnsi="Angsana New"/>
          <w:i/>
          <w:iCs/>
          <w:sz w:val="30"/>
          <w:szCs w:val="30"/>
        </w:rPr>
        <w:t>78.94</w:t>
      </w:r>
      <w:r w:rsidR="00AB207E" w:rsidRPr="009867E0">
        <w:rPr>
          <w:rFonts w:ascii="Angsana New" w:hAnsi="Angsana New"/>
          <w:i/>
          <w:iCs/>
          <w:sz w:val="30"/>
          <w:szCs w:val="30"/>
        </w:rPr>
        <w:t xml:space="preserve"> </w:t>
      </w:r>
      <w:r w:rsidR="00AB207E" w:rsidRPr="009867E0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26CB89CD" w14:textId="77777777" w:rsidR="002607A7" w:rsidRPr="00E9221D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6972416E" w14:textId="144D0960" w:rsidR="002607A7" w:rsidRPr="00EF3608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D0FA3" w:rsidRPr="009867E0">
        <w:rPr>
          <w:rFonts w:ascii="Angsana New" w:hAnsi="Angsana New"/>
          <w:sz w:val="30"/>
          <w:szCs w:val="30"/>
        </w:rPr>
        <w:t xml:space="preserve">30 </w:t>
      </w:r>
      <w:r w:rsidR="000D0FA3" w:rsidRPr="009867E0">
        <w:rPr>
          <w:rFonts w:ascii="Angsana New" w:hAnsi="Angsana New"/>
          <w:sz w:val="30"/>
          <w:szCs w:val="30"/>
          <w:cs/>
        </w:rPr>
        <w:t>มิถุนายน</w:t>
      </w:r>
      <w:r w:rsidR="00D34005" w:rsidRPr="009867E0">
        <w:rPr>
          <w:rFonts w:ascii="Angsana New" w:hAnsi="Angsana New"/>
          <w:sz w:val="30"/>
          <w:szCs w:val="30"/>
          <w:cs/>
        </w:rPr>
        <w:t xml:space="preserve"> </w:t>
      </w:r>
      <w:r w:rsidR="00801AC1" w:rsidRPr="009867E0">
        <w:rPr>
          <w:rFonts w:ascii="Angsana New" w:hAnsi="Angsana New"/>
          <w:sz w:val="30"/>
          <w:szCs w:val="30"/>
        </w:rPr>
        <w:t>256</w:t>
      </w:r>
      <w:r w:rsidR="00C53F25" w:rsidRPr="009867E0">
        <w:rPr>
          <w:rFonts w:ascii="Angsana New" w:hAnsi="Angsana New"/>
          <w:sz w:val="30"/>
          <w:szCs w:val="30"/>
        </w:rPr>
        <w:t>2</w:t>
      </w:r>
      <w:r w:rsidR="00D34005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บริษัท</w:t>
      </w:r>
      <w:r w:rsidR="005C7FAB" w:rsidRPr="009867E0">
        <w:rPr>
          <w:rFonts w:ascii="Angsana New" w:hAnsi="Angsana New"/>
          <w:sz w:val="30"/>
          <w:szCs w:val="30"/>
          <w:cs/>
        </w:rPr>
        <w:t>และบริษัท</w:t>
      </w:r>
      <w:r w:rsidRPr="009867E0">
        <w:rPr>
          <w:rFonts w:ascii="Angsana New" w:hAnsi="Angsana New"/>
          <w:sz w:val="30"/>
          <w:szCs w:val="30"/>
          <w:cs/>
        </w:rPr>
        <w:t xml:space="preserve">ย่อยหลายแห่งตั้งประมาณการหนี้สินจากคดีอื่นๆ รวมทั้งสิ้นเป็นจำนวนเงิน </w:t>
      </w:r>
      <w:r w:rsidR="00046806">
        <w:rPr>
          <w:rFonts w:ascii="Angsana New" w:hAnsi="Angsana New"/>
          <w:sz w:val="30"/>
          <w:szCs w:val="30"/>
        </w:rPr>
        <w:t>6</w:t>
      </w:r>
      <w:r w:rsidR="005C7FAB" w:rsidRPr="009867E0">
        <w:rPr>
          <w:rFonts w:ascii="Angsana New" w:hAnsi="Angsana New"/>
          <w:sz w:val="30"/>
          <w:szCs w:val="30"/>
        </w:rPr>
        <w:t>.</w:t>
      </w:r>
      <w:r w:rsidR="000A4B72" w:rsidRPr="009867E0">
        <w:rPr>
          <w:rFonts w:ascii="Angsana New" w:hAnsi="Angsana New"/>
          <w:sz w:val="30"/>
          <w:szCs w:val="30"/>
        </w:rPr>
        <w:t>06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ล้านบาท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(</w:t>
      </w:r>
      <w:r w:rsidR="00D34005" w:rsidRPr="00EF3608">
        <w:rPr>
          <w:rFonts w:ascii="Angsana New" w:hAnsi="Angsana New"/>
          <w:i/>
          <w:iCs/>
          <w:sz w:val="30"/>
          <w:szCs w:val="30"/>
        </w:rPr>
        <w:t>30</w:t>
      </w:r>
      <w:r w:rsidR="00D34005" w:rsidRPr="00EF3608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D34005" w:rsidRPr="00EF3608">
        <w:rPr>
          <w:rFonts w:ascii="Angsana New" w:hAnsi="Angsana New"/>
          <w:i/>
          <w:iCs/>
          <w:sz w:val="30"/>
          <w:szCs w:val="30"/>
        </w:rPr>
        <w:t>256</w:t>
      </w:r>
      <w:r w:rsidR="00C53F25" w:rsidRPr="00EF3608">
        <w:rPr>
          <w:rFonts w:ascii="Angsana New" w:hAnsi="Angsana New"/>
          <w:i/>
          <w:iCs/>
          <w:sz w:val="30"/>
          <w:szCs w:val="30"/>
        </w:rPr>
        <w:t>1</w:t>
      </w:r>
      <w:r w:rsidRPr="00EF360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04248" w:rsidRPr="00EF3608">
        <w:rPr>
          <w:rFonts w:ascii="Angsana New" w:hAnsi="Angsana New"/>
          <w:i/>
          <w:iCs/>
          <w:sz w:val="30"/>
          <w:szCs w:val="30"/>
        </w:rPr>
        <w:t>57.36</w:t>
      </w:r>
      <w:r w:rsidRPr="00EF3608">
        <w:rPr>
          <w:rFonts w:ascii="Angsana New" w:hAnsi="Angsana New"/>
          <w:i/>
          <w:iCs/>
          <w:sz w:val="30"/>
          <w:szCs w:val="30"/>
        </w:rPr>
        <w:t xml:space="preserve">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bookmarkEnd w:id="8"/>
    <w:p w14:paraId="5F450F7F" w14:textId="77777777" w:rsidR="008B6454" w:rsidRPr="00E9221D" w:rsidRDefault="008B6454" w:rsidP="007135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25"/>
        <w:jc w:val="thaiDistribute"/>
        <w:rPr>
          <w:rFonts w:ascii="Angsana New" w:hAnsi="Angsana New"/>
          <w:sz w:val="24"/>
          <w:szCs w:val="24"/>
        </w:rPr>
      </w:pPr>
    </w:p>
    <w:p w14:paraId="7770629C" w14:textId="6760E77F" w:rsidR="000C476A" w:rsidRPr="009A0C1F" w:rsidRDefault="009C0D09" w:rsidP="009A0C1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A0C1F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2F28DF" w14:textId="19EEB5C4" w:rsidR="009C0D09" w:rsidRPr="00774CD8" w:rsidRDefault="009C0D09" w:rsidP="007135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25"/>
        <w:jc w:val="thaiDistribute"/>
        <w:rPr>
          <w:rFonts w:ascii="Angsana New" w:hAnsi="Angsana New"/>
          <w:sz w:val="28"/>
          <w:szCs w:val="28"/>
        </w:rPr>
      </w:pPr>
    </w:p>
    <w:p w14:paraId="0EFB2D0B" w14:textId="77777777" w:rsidR="00374569" w:rsidRPr="00EF3608" w:rsidRDefault="00374569" w:rsidP="00374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3608">
        <w:rPr>
          <w:rFonts w:ascii="Angsana New" w:hAnsi="Angsana New"/>
          <w:sz w:val="30"/>
          <w:szCs w:val="30"/>
        </w:rPr>
        <w:t xml:space="preserve">5 </w:t>
      </w:r>
      <w:r w:rsidRPr="00EF3608">
        <w:rPr>
          <w:rFonts w:ascii="Angsana New" w:hAnsi="Angsana New"/>
          <w:sz w:val="30"/>
          <w:szCs w:val="30"/>
          <w:cs/>
        </w:rPr>
        <w:t xml:space="preserve">เมษายน </w:t>
      </w:r>
      <w:r w:rsidRPr="00EF3608">
        <w:rPr>
          <w:rFonts w:ascii="Angsana New" w:hAnsi="Angsana New"/>
          <w:sz w:val="30"/>
          <w:szCs w:val="30"/>
        </w:rPr>
        <w:t xml:space="preserve">2562 </w:t>
      </w:r>
      <w:r w:rsidRPr="00EF3608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EF3608">
        <w:rPr>
          <w:rFonts w:ascii="Angsana New" w:hAnsi="Angsana New"/>
          <w:sz w:val="30"/>
          <w:szCs w:val="30"/>
        </w:rPr>
        <w:t xml:space="preserve">20 </w:t>
      </w:r>
      <w:r w:rsidRPr="00EF3608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EF3608">
        <w:rPr>
          <w:rFonts w:ascii="Angsana New" w:hAnsi="Angsana New"/>
          <w:sz w:val="30"/>
          <w:szCs w:val="30"/>
        </w:rPr>
        <w:t xml:space="preserve">400 </w:t>
      </w:r>
      <w:r w:rsidRPr="00EF3608">
        <w:rPr>
          <w:rFonts w:ascii="Angsana New" w:hAnsi="Angsana New"/>
          <w:sz w:val="30"/>
          <w:szCs w:val="30"/>
          <w:cs/>
        </w:rPr>
        <w:t xml:space="preserve">วัน กลุ่มบริษัทและ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ามปี </w:t>
      </w:r>
      <w:r w:rsidRPr="00EF3608">
        <w:rPr>
          <w:rFonts w:ascii="Angsana New" w:hAnsi="Angsana New"/>
          <w:sz w:val="30"/>
          <w:szCs w:val="30"/>
        </w:rPr>
        <w:t xml:space="preserve">2562 </w:t>
      </w:r>
      <w:r w:rsidRPr="00EF3608">
        <w:rPr>
          <w:rFonts w:ascii="Angsana New" w:hAnsi="Angsana New"/>
          <w:sz w:val="30"/>
          <w:szCs w:val="30"/>
          <w:cs/>
        </w:rPr>
        <w:t xml:space="preserve">จากการแก้ไขโครงการดังกล่าวทำให้กลุ่มบริษัทและบริษัทรับรู้ประมาณการหนี้สินผลประโยชน์เมื่อเกษียณอายุ ณ วันที่ </w:t>
      </w:r>
      <w:r w:rsidRPr="00EF3608">
        <w:rPr>
          <w:rFonts w:ascii="Angsana New" w:hAnsi="Angsana New"/>
          <w:sz w:val="30"/>
          <w:szCs w:val="30"/>
        </w:rPr>
        <w:t xml:space="preserve">30 </w:t>
      </w:r>
      <w:r w:rsidRPr="00EF360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F3608">
        <w:rPr>
          <w:rFonts w:ascii="Angsana New" w:hAnsi="Angsana New"/>
          <w:sz w:val="30"/>
          <w:szCs w:val="30"/>
        </w:rPr>
        <w:t xml:space="preserve">2562 </w:t>
      </w:r>
      <w:r w:rsidRPr="00EF3608">
        <w:rPr>
          <w:rFonts w:ascii="Angsana New" w:hAnsi="Angsana New"/>
          <w:sz w:val="30"/>
          <w:szCs w:val="30"/>
          <w:cs/>
        </w:rPr>
        <w:t xml:space="preserve">และต้นทุนบริการในอดีตเพิ่มขึ้นสำหรับงวดสามเดือนและเก้าเดือนสิ้นสุดวันเดียวกันในงบการเงินรวมและงบการเงินเฉพาะกิจการจำนวน </w:t>
      </w:r>
      <w:r w:rsidRPr="00EF3608">
        <w:rPr>
          <w:rFonts w:ascii="Angsana New" w:hAnsi="Angsana New"/>
          <w:sz w:val="30"/>
          <w:szCs w:val="30"/>
        </w:rPr>
        <w:t xml:space="preserve">11.59 </w:t>
      </w:r>
      <w:r w:rsidRPr="00EF3608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EF3608">
        <w:rPr>
          <w:rFonts w:ascii="Angsana New" w:hAnsi="Angsana New"/>
          <w:sz w:val="30"/>
          <w:szCs w:val="30"/>
        </w:rPr>
        <w:t xml:space="preserve">4.47 </w:t>
      </w:r>
      <w:r w:rsidRPr="00EF3608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7CB6E1A3" w14:textId="77777777" w:rsidR="00374569" w:rsidRPr="00E9221D" w:rsidRDefault="00374569" w:rsidP="007135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25"/>
        <w:jc w:val="thaiDistribute"/>
        <w:rPr>
          <w:rFonts w:ascii="Angsana New" w:hAnsi="Angsana New"/>
          <w:sz w:val="24"/>
          <w:szCs w:val="24"/>
        </w:rPr>
      </w:pPr>
    </w:p>
    <w:p w14:paraId="2D83F4F5" w14:textId="77777777" w:rsidR="00FD1DC3" w:rsidRPr="00EF3608" w:rsidRDefault="00C33A7B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3A591F44" w14:textId="77777777" w:rsidR="00624A49" w:rsidRPr="00EF3608" w:rsidRDefault="00624A49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8113964" w14:textId="16A50B3F" w:rsidR="006831B8" w:rsidRPr="00EF3608" w:rsidRDefault="004D2561" w:rsidP="006831B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EF3608">
        <w:rPr>
          <w:rFonts w:ascii="Angsana New" w:hAnsi="Angsana New"/>
          <w:sz w:val="30"/>
          <w:szCs w:val="30"/>
        </w:rPr>
        <w:t>4</w:t>
      </w:r>
      <w:r w:rsidR="002659F4" w:rsidRPr="00EF3608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</w:t>
      </w:r>
      <w:r w:rsidR="00306DD8" w:rsidRPr="00EF3608">
        <w:rPr>
          <w:rFonts w:ascii="Angsana New" w:hAnsi="Angsana New"/>
          <w:sz w:val="30"/>
          <w:szCs w:val="30"/>
          <w:cs/>
        </w:rPr>
        <w:t>และบริการ</w:t>
      </w:r>
      <w:r w:rsidR="002659F4" w:rsidRPr="00EF3608">
        <w:rPr>
          <w:rFonts w:ascii="Angsana New" w:hAnsi="Angsana New"/>
          <w:sz w:val="30"/>
          <w:szCs w:val="30"/>
          <w:cs/>
        </w:rPr>
        <w:t>ที่แตกต่างกัน และมีการบริ</w:t>
      </w:r>
      <w:r w:rsidR="00B01CA1" w:rsidRPr="00EF3608">
        <w:rPr>
          <w:rFonts w:ascii="Angsana New" w:hAnsi="Angsana New"/>
          <w:sz w:val="30"/>
          <w:szCs w:val="30"/>
          <w:cs/>
        </w:rPr>
        <w:t>หารจัดการแยกต่างหาก เนื่องจาก</w:t>
      </w:r>
      <w:r w:rsidR="00306DD8" w:rsidRPr="00EF3608">
        <w:rPr>
          <w:rFonts w:ascii="Angsana New" w:hAnsi="Angsana New"/>
          <w:sz w:val="30"/>
          <w:szCs w:val="30"/>
          <w:cs/>
        </w:rPr>
        <w:t>การ</w:t>
      </w:r>
      <w:r w:rsidR="00B01CA1" w:rsidRPr="00EF3608">
        <w:rPr>
          <w:rFonts w:ascii="Angsana New" w:hAnsi="Angsana New"/>
          <w:sz w:val="30"/>
          <w:szCs w:val="30"/>
          <w:cs/>
        </w:rPr>
        <w:t>ใช้เทคโนโลยี</w:t>
      </w:r>
      <w:r w:rsidR="00306DD8" w:rsidRPr="00EF3608">
        <w:rPr>
          <w:rFonts w:ascii="Angsana New" w:hAnsi="Angsana New"/>
          <w:sz w:val="30"/>
          <w:szCs w:val="30"/>
          <w:cs/>
        </w:rPr>
        <w:t>และ</w:t>
      </w:r>
      <w:r w:rsidR="002659F4" w:rsidRPr="00EF3608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17D361F6" w14:textId="77777777" w:rsidR="002659F4" w:rsidRPr="00586EC0" w:rsidRDefault="002659F4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2361C96D" w14:textId="77777777" w:rsidR="002659F4" w:rsidRPr="00EF3608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3608">
        <w:rPr>
          <w:rFonts w:ascii="Angsana New" w:hAnsi="Angsana New"/>
          <w:sz w:val="30"/>
          <w:szCs w:val="30"/>
        </w:rPr>
        <w:t>1</w:t>
      </w:r>
      <w:r w:rsidRPr="00EF3608">
        <w:rPr>
          <w:rFonts w:ascii="Angsana New" w:hAnsi="Angsana New"/>
          <w:sz w:val="30"/>
          <w:szCs w:val="30"/>
          <w:cs/>
        </w:rPr>
        <w:t xml:space="preserve">  </w:t>
      </w:r>
      <w:r w:rsidRPr="00EF3608">
        <w:rPr>
          <w:rFonts w:ascii="Angsana New" w:hAnsi="Angsana New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797910C5" w14:textId="77777777" w:rsidR="002659F4" w:rsidRPr="00EF3608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3608">
        <w:rPr>
          <w:rFonts w:ascii="Angsana New" w:hAnsi="Angsana New"/>
          <w:sz w:val="30"/>
          <w:szCs w:val="30"/>
        </w:rPr>
        <w:t>2</w:t>
      </w:r>
      <w:r w:rsidRPr="00EF3608">
        <w:rPr>
          <w:rFonts w:ascii="Angsana New" w:hAnsi="Angsana New"/>
          <w:sz w:val="30"/>
          <w:szCs w:val="30"/>
          <w:cs/>
        </w:rPr>
        <w:tab/>
        <w:t xml:space="preserve">    </w:t>
      </w:r>
      <w:r w:rsidRPr="00EF3608">
        <w:rPr>
          <w:rFonts w:ascii="Angsana New" w:hAnsi="Angsana New"/>
          <w:sz w:val="30"/>
          <w:szCs w:val="30"/>
          <w:cs/>
        </w:rPr>
        <w:tab/>
        <w:t>ธุรกิจให้เช่าและบริการอาคารเพื่อการพาณิชย์</w:t>
      </w:r>
    </w:p>
    <w:p w14:paraId="34853BEB" w14:textId="77777777" w:rsidR="004D2561" w:rsidRPr="00EF3608" w:rsidRDefault="004D2561" w:rsidP="004D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3608">
        <w:rPr>
          <w:rFonts w:ascii="Angsana New" w:hAnsi="Angsana New"/>
          <w:sz w:val="30"/>
          <w:szCs w:val="30"/>
        </w:rPr>
        <w:t>3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ab/>
        <w:t>ธุรกิจโรงแรม</w:t>
      </w:r>
    </w:p>
    <w:p w14:paraId="3CF36103" w14:textId="3F500F6B" w:rsidR="00F22A00" w:rsidRPr="00EF3608" w:rsidRDefault="002659F4" w:rsidP="00586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ส่วนงาน </w:t>
      </w:r>
      <w:r w:rsidR="004D2561" w:rsidRPr="00EF3608">
        <w:rPr>
          <w:rFonts w:ascii="Angsana New" w:hAnsi="Angsana New"/>
          <w:sz w:val="30"/>
          <w:szCs w:val="30"/>
        </w:rPr>
        <w:t>4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ab/>
        <w:t>ธุรกิจอื่นๆ</w:t>
      </w:r>
    </w:p>
    <w:p w14:paraId="5FDD8E6C" w14:textId="77777777" w:rsidR="008628A6" w:rsidRPr="00EF3608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lastRenderedPageBreak/>
        <w:t>ธุรกิจ</w:t>
      </w:r>
      <w:r w:rsidR="00F30EC4" w:rsidRPr="00EF3608">
        <w:rPr>
          <w:rFonts w:ascii="Angsana New" w:hAnsi="Angsana New"/>
          <w:sz w:val="30"/>
          <w:szCs w:val="30"/>
          <w:cs/>
        </w:rPr>
        <w:t>อื่นได้รวม</w:t>
      </w:r>
      <w:r w:rsidRPr="00EF3608">
        <w:rPr>
          <w:rFonts w:ascii="Angsana New" w:hAnsi="Angsana New"/>
          <w:sz w:val="30"/>
          <w:szCs w:val="30"/>
          <w:cs/>
        </w:rPr>
        <w:t>หน่วยธุรกิจที่หยุดดำเนินธุรกิจแล้วและอื่นๆ</w:t>
      </w:r>
      <w:r w:rsidR="002C7431" w:rsidRPr="00EF3608">
        <w:rPr>
          <w:rFonts w:ascii="Angsana New" w:hAnsi="Angsana New"/>
          <w:sz w:val="30"/>
          <w:szCs w:val="30"/>
          <w:cs/>
        </w:rPr>
        <w:t xml:space="preserve"> ไ</w:t>
      </w:r>
      <w:r w:rsidRPr="00EF3608">
        <w:rPr>
          <w:rFonts w:ascii="Angsana New" w:hAnsi="Angsana New"/>
          <w:sz w:val="30"/>
          <w:szCs w:val="30"/>
          <w:cs/>
        </w:rPr>
        <w:t xml:space="preserve">ม่มีส่วนงานใดที่เข้าเกณฑ์เชิงปริมาณเพื่อกำหนดส่วนงานที่รายงานในปี </w:t>
      </w:r>
      <w:r w:rsidR="00801AC1" w:rsidRPr="00EF3608">
        <w:rPr>
          <w:rFonts w:ascii="Angsana New" w:hAnsi="Angsana New"/>
          <w:sz w:val="30"/>
          <w:szCs w:val="30"/>
        </w:rPr>
        <w:t>256</w:t>
      </w:r>
      <w:r w:rsidR="007A5ECB" w:rsidRPr="00EF3608">
        <w:rPr>
          <w:rFonts w:ascii="Angsana New" w:hAnsi="Angsana New"/>
          <w:sz w:val="30"/>
          <w:szCs w:val="30"/>
        </w:rPr>
        <w:t>2</w:t>
      </w:r>
      <w:r w:rsidRPr="00EF3608">
        <w:rPr>
          <w:rFonts w:ascii="Angsana New" w:hAnsi="Angsana New"/>
          <w:sz w:val="30"/>
          <w:szCs w:val="30"/>
          <w:cs/>
        </w:rPr>
        <w:t xml:space="preserve"> หรือ </w:t>
      </w:r>
      <w:r w:rsidR="00801AC1" w:rsidRPr="00EF3608">
        <w:rPr>
          <w:rFonts w:ascii="Angsana New" w:hAnsi="Angsana New"/>
          <w:sz w:val="30"/>
          <w:szCs w:val="30"/>
        </w:rPr>
        <w:t>256</w:t>
      </w:r>
      <w:r w:rsidR="00FB4CE3" w:rsidRPr="00EF3608">
        <w:rPr>
          <w:rFonts w:ascii="Angsana New" w:hAnsi="Angsana New"/>
          <w:sz w:val="30"/>
          <w:szCs w:val="30"/>
        </w:rPr>
        <w:t>1</w:t>
      </w:r>
    </w:p>
    <w:p w14:paraId="51ADB95F" w14:textId="77777777" w:rsidR="000D7F03" w:rsidRPr="00EF3608" w:rsidRDefault="000D7F03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0AD602F" w14:textId="77777777" w:rsidR="008628A6" w:rsidRPr="00EF3608" w:rsidRDefault="008628A6" w:rsidP="008C3DD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14:paraId="664FA96A" w14:textId="77777777" w:rsidR="00A83C87" w:rsidRPr="00EF3608" w:rsidRDefault="00A83C8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9232625" w14:textId="77777777" w:rsidR="00FD1DC3" w:rsidRPr="00EF3608" w:rsidRDefault="008628A6" w:rsidP="00474D4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="00316879"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C5E8A" w:rsidRPr="00EF3608">
        <w:rPr>
          <w:rFonts w:ascii="Angsana New" w:hAnsi="Angsana New"/>
          <w:sz w:val="30"/>
          <w:szCs w:val="30"/>
          <w:cs/>
        </w:rPr>
        <w:t>ต้นทุนทางการเงินและ</w:t>
      </w:r>
      <w:r w:rsidRPr="00EF3608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47B1CB9" w14:textId="77777777" w:rsidR="00FD1DC3" w:rsidRPr="00EF3608" w:rsidRDefault="00FD1DC3" w:rsidP="00D3176E">
      <w:pPr>
        <w:ind w:left="540"/>
        <w:rPr>
          <w:rFonts w:ascii="Angsana New" w:hAnsi="Angsana New"/>
          <w:i/>
          <w:iCs/>
          <w:sz w:val="30"/>
          <w:szCs w:val="30"/>
        </w:rPr>
        <w:sectPr w:rsidR="00FD1DC3" w:rsidRPr="00EF3608" w:rsidSect="00566B84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1597764" w14:textId="77777777" w:rsidR="000C476A" w:rsidRPr="00EF3608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374E0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20460ED9" w14:textId="77777777" w:rsidR="000C476A" w:rsidRPr="00EF3608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818" w:type="dxa"/>
        <w:tblInd w:w="-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2"/>
        <w:gridCol w:w="788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720"/>
        <w:gridCol w:w="20"/>
        <w:gridCol w:w="250"/>
        <w:gridCol w:w="610"/>
        <w:gridCol w:w="250"/>
        <w:gridCol w:w="745"/>
        <w:gridCol w:w="250"/>
        <w:gridCol w:w="21"/>
        <w:gridCol w:w="806"/>
        <w:gridCol w:w="250"/>
        <w:gridCol w:w="743"/>
        <w:gridCol w:w="254"/>
        <w:gridCol w:w="16"/>
        <w:gridCol w:w="805"/>
        <w:gridCol w:w="250"/>
        <w:gridCol w:w="839"/>
      </w:tblGrid>
      <w:tr w:rsidR="000C476A" w:rsidRPr="00EF3608" w14:paraId="4CC02D4F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544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2F40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8732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68B5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D53B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160A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095EA5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B04B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17BE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C6AC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972D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7896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595F" w:rsidRPr="00EF3608" w14:paraId="02BEBAEC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6FC3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วันที่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61BD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4BB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2773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3DEA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29C7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A5B1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5B94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2BC6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297C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6924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587F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E5CC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A522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D7DE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4C0F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AC14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5B7E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DF81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40B2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C03B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6B68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445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B9BA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</w:tr>
      <w:tr w:rsidR="00F9595F" w:rsidRPr="00EF3608" w14:paraId="639BBE87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5A93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1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915F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9595F" w:rsidRPr="00EF3608" w14:paraId="67D306DF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9242C" w14:textId="0DF4B296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D91BC" w14:textId="15E2AA6E" w:rsidR="00F9595F" w:rsidRPr="00EF3608" w:rsidRDefault="005B7773" w:rsidP="0059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593E78">
              <w:rPr>
                <w:rFonts w:ascii="Angsana New" w:hAnsi="Angsana New"/>
                <w:sz w:val="24"/>
                <w:szCs w:val="24"/>
              </w:rPr>
              <w:t>439.54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CCCC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82B28" w14:textId="56356E78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</w:rPr>
              <w:t>,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="005B3F4A">
              <w:rPr>
                <w:rFonts w:ascii="Angsana New" w:hAnsi="Angsana New"/>
                <w:sz w:val="24"/>
                <w:szCs w:val="24"/>
              </w:rPr>
              <w:t>5.49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C80F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C38A1" w14:textId="78B4C422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307.07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E55B7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2E268" w14:textId="09BD4910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="005B3F4A">
              <w:rPr>
                <w:rFonts w:ascii="Angsana New" w:hAnsi="Angsana New"/>
                <w:sz w:val="24"/>
                <w:szCs w:val="24"/>
              </w:rPr>
              <w:t>80.96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E4AB7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3AFFA" w14:textId="44E233DF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2F44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2BF5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123.5</w:t>
            </w:r>
            <w:r w:rsidRPr="00EF360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3E54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042EA" w14:textId="6FE72B7F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4.6</w:t>
            </w:r>
            <w:r w:rsidR="00A72A1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3EE9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4D9B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3.</w:t>
            </w:r>
            <w:r w:rsidRPr="00EF3608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0360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60495" w14:textId="31FF124B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AB7F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192B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76C7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8410F" w14:textId="387AFCEC" w:rsidR="00F9595F" w:rsidRPr="00916D2E" w:rsidRDefault="00593E78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16D2E">
              <w:rPr>
                <w:rFonts w:ascii="Angsana New" w:hAnsi="Angsana New"/>
                <w:sz w:val="24"/>
                <w:szCs w:val="24"/>
              </w:rPr>
              <w:t>3,</w:t>
            </w:r>
            <w:r w:rsidR="005B3F4A" w:rsidRPr="00916D2E">
              <w:rPr>
                <w:rFonts w:ascii="Angsana New" w:hAnsi="Angsana New"/>
                <w:sz w:val="24"/>
                <w:szCs w:val="24"/>
              </w:rPr>
              <w:t>880.3</w:t>
            </w:r>
            <w:r w:rsidR="00916D2E" w:rsidRPr="00916D2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14A8A6" w14:textId="77777777" w:rsidR="00F9595F" w:rsidRPr="00916D2E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96DE17" w14:textId="15945AF5" w:rsidR="00F9595F" w:rsidRPr="00916D2E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16D2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916D2E">
              <w:rPr>
                <w:rFonts w:ascii="Angsana New" w:hAnsi="Angsana New"/>
                <w:sz w:val="24"/>
                <w:szCs w:val="24"/>
              </w:rPr>
              <w:t>,</w:t>
            </w:r>
            <w:r w:rsidR="005B3F4A" w:rsidRPr="00916D2E">
              <w:rPr>
                <w:rFonts w:ascii="Angsana New" w:hAnsi="Angsana New"/>
                <w:sz w:val="24"/>
                <w:szCs w:val="24"/>
                <w:cs/>
              </w:rPr>
              <w:t>72</w:t>
            </w:r>
            <w:r w:rsidR="005B3F4A" w:rsidRPr="00916D2E">
              <w:rPr>
                <w:rFonts w:ascii="Angsana New" w:hAnsi="Angsana New"/>
                <w:sz w:val="24"/>
                <w:szCs w:val="24"/>
              </w:rPr>
              <w:t>3</w:t>
            </w:r>
            <w:r w:rsidR="005B3F4A" w:rsidRPr="00916D2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5B3F4A" w:rsidRPr="00916D2E">
              <w:rPr>
                <w:rFonts w:ascii="Angsana New" w:hAnsi="Angsana New"/>
                <w:sz w:val="24"/>
                <w:szCs w:val="24"/>
              </w:rPr>
              <w:t>69</w:t>
            </w:r>
          </w:p>
        </w:tc>
      </w:tr>
      <w:tr w:rsidR="00F9595F" w:rsidRPr="00EF3608" w14:paraId="3073BE65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B9625" w14:textId="7F73D09F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BC9F5" w14:textId="22A5AE12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F7E8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595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F077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E79E9" w14:textId="0C5D7F59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1.40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E7A80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5D9D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4.24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235AC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E9BA7" w14:textId="34ECD78A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605D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B27C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2D8B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518866" w14:textId="61C8579D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AA4A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C186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FF61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F9FD4" w14:textId="43A0F082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(1.40)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33D9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E9ED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(4.24)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FDDE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05A7C" w14:textId="0E02DA85" w:rsidR="00F9595F" w:rsidRPr="00916D2E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16D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BBF4D5" w14:textId="77777777" w:rsidR="00F9595F" w:rsidRPr="00916D2E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C422F" w14:textId="77777777" w:rsidR="00F9595F" w:rsidRPr="00916D2E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16D2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9595F" w:rsidRPr="00EF3608" w14:paraId="76090986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C00CE" w14:textId="19176371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7D00D" w14:textId="631931DF" w:rsidR="00F9595F" w:rsidRPr="00EF3608" w:rsidRDefault="00593E78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3,439.54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56E2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05398" w14:textId="360F467C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B3F4A">
              <w:rPr>
                <w:rFonts w:ascii="Angsana New" w:hAnsi="Angsana New"/>
                <w:b/>
                <w:bCs/>
                <w:sz w:val="24"/>
                <w:szCs w:val="24"/>
              </w:rPr>
              <w:t>315.49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3BE3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62A10" w14:textId="0DFB81D0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308.47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A883F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DBDF28" w14:textId="0656B016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28</w:t>
            </w:r>
            <w:r w:rsidR="005B3F4A">
              <w:rPr>
                <w:rFonts w:ascii="Angsana New" w:hAnsi="Angsana New"/>
                <w:b/>
                <w:bCs/>
                <w:sz w:val="24"/>
                <w:szCs w:val="24"/>
              </w:rPr>
              <w:t>5.20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0CCEB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2D30A" w14:textId="60C778E8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129.08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705F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BCA3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123.5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872E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CA4C5" w14:textId="51FBD40F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4.6</w:t>
            </w:r>
            <w:r w:rsidR="00A72A1A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9CA6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7553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3.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C2F5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0F4B9" w14:textId="4987D97D" w:rsidR="00F9595F" w:rsidRPr="00EF3608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(1.40)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9280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2B2E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(4.24)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5E72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F20648" w14:textId="13808627" w:rsidR="00F9595F" w:rsidRPr="00916D2E" w:rsidRDefault="00593E78" w:rsidP="005B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D2E">
              <w:rPr>
                <w:rFonts w:ascii="Angsana New" w:hAnsi="Angsana New"/>
                <w:b/>
                <w:bCs/>
                <w:sz w:val="24"/>
                <w:szCs w:val="24"/>
              </w:rPr>
              <w:t>3,8</w:t>
            </w:r>
            <w:r w:rsidR="005B3F4A" w:rsidRPr="00916D2E">
              <w:rPr>
                <w:rFonts w:ascii="Angsana New" w:hAnsi="Angsana New"/>
                <w:b/>
                <w:bCs/>
                <w:sz w:val="24"/>
                <w:szCs w:val="24"/>
              </w:rPr>
              <w:t>80</w:t>
            </w:r>
            <w:r w:rsidRPr="00916D2E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5B3F4A" w:rsidRPr="00916D2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A692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7D1B2" w14:textId="77777777" w:rsidR="00F9595F" w:rsidRPr="00916D2E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6475D4" w14:textId="01290C5B" w:rsidR="00F9595F" w:rsidRPr="00916D2E" w:rsidRDefault="00F9595F" w:rsidP="005B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D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916D2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16D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72</w:t>
            </w:r>
            <w:r w:rsidR="005B3F4A" w:rsidRPr="00916D2E">
              <w:rPr>
                <w:rFonts w:ascii="Angsana New" w:hAnsi="Angsana New"/>
                <w:b/>
                <w:bCs/>
                <w:sz w:val="24"/>
                <w:szCs w:val="24"/>
              </w:rPr>
              <w:t>3.69</w:t>
            </w:r>
          </w:p>
        </w:tc>
      </w:tr>
      <w:tr w:rsidR="00F9595F" w:rsidRPr="00EF3608" w14:paraId="152C9B71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F4CC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0FB6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9967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DB9A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9247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81A4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41E9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6145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7421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0640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AF07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7990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5E02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43C3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7B95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F106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4532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6A0A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E54A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25BA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37DD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E8255" w14:textId="6C3EC9FA" w:rsidR="00F9595F" w:rsidRPr="00916D2E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16D2E">
              <w:rPr>
                <w:rFonts w:ascii="Angsana New" w:hAnsi="Angsana New"/>
                <w:sz w:val="24"/>
                <w:szCs w:val="24"/>
              </w:rPr>
              <w:t>16.87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AD4C4" w14:textId="77777777" w:rsidR="00F9595F" w:rsidRPr="00916D2E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12D88" w14:textId="06F78A2C" w:rsidR="00F9595F" w:rsidRPr="00916D2E" w:rsidRDefault="005B3F4A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16D2E">
              <w:rPr>
                <w:rFonts w:ascii="Angsana New" w:hAnsi="Angsana New"/>
                <w:sz w:val="24"/>
                <w:szCs w:val="24"/>
              </w:rPr>
              <w:t>20.60</w:t>
            </w:r>
          </w:p>
        </w:tc>
      </w:tr>
      <w:tr w:rsidR="00F9595F" w:rsidRPr="00EF3608" w14:paraId="4174DD85" w14:textId="77777777" w:rsidTr="003B234E">
        <w:trPr>
          <w:trHeight w:val="333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3FA2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02AD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86C5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2526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0F83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0116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9779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C978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E8D3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CF34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D41A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CAE9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2813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3005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08AF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F96D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9CA8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ABD5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4E1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274E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BD1D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FEA13E" w14:textId="6254D2D5" w:rsidR="00F9595F" w:rsidRPr="00916D2E" w:rsidRDefault="005B7773" w:rsidP="0059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D2E">
              <w:rPr>
                <w:rFonts w:ascii="Angsana New" w:hAnsi="Angsana New"/>
                <w:b/>
                <w:bCs/>
                <w:sz w:val="24"/>
                <w:szCs w:val="24"/>
              </w:rPr>
              <w:t>3,</w:t>
            </w:r>
            <w:r w:rsidR="005B3F4A" w:rsidRPr="00916D2E">
              <w:rPr>
                <w:rFonts w:ascii="Angsana New" w:hAnsi="Angsana New"/>
                <w:b/>
                <w:bCs/>
                <w:sz w:val="24"/>
                <w:szCs w:val="24"/>
              </w:rPr>
              <w:t>897.1</w:t>
            </w:r>
            <w:r w:rsidR="006A6920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C8378" w14:textId="77777777" w:rsidR="00F9595F" w:rsidRPr="00916D2E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CC520F" w14:textId="18732D04" w:rsidR="00F9595F" w:rsidRPr="00916D2E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D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916D2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B3F4A" w:rsidRPr="00916D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74</w:t>
            </w:r>
            <w:r w:rsidR="005B3F4A" w:rsidRPr="00916D2E">
              <w:rPr>
                <w:rFonts w:ascii="Angsana New" w:hAnsi="Angsana New"/>
                <w:b/>
                <w:bCs/>
                <w:sz w:val="24"/>
                <w:szCs w:val="24"/>
              </w:rPr>
              <w:t>4.29</w:t>
            </w:r>
          </w:p>
        </w:tc>
      </w:tr>
      <w:tr w:rsidR="00F9595F" w:rsidRPr="00EF3608" w14:paraId="3FE441EF" w14:textId="77777777" w:rsidTr="003B234E">
        <w:trPr>
          <w:trHeight w:val="232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3098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CA6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15C6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3DCB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698B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8E9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3A56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D078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6BF3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1FCB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8D59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7DFC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06C9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EFD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D9A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033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EE7C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EFA9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F396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357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27C5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8C21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BA87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DB374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9595F" w:rsidRPr="00EF3608" w14:paraId="5A952AE0" w14:textId="77777777" w:rsidTr="003B234E">
        <w:trPr>
          <w:trHeight w:val="228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24EE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รวมกำไร (ขาดทุน)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จากส่วนงานที่รายงาน                  </w:t>
            </w:r>
          </w:p>
          <w:p w14:paraId="635AE9E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ก่อนต้นทุนทางการเงินและภาษีเงินได้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B72BF" w14:textId="44B14417" w:rsidR="00F9595F" w:rsidRPr="00372333" w:rsidRDefault="00A61696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541.50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DD59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7D14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532.8</w:t>
            </w:r>
            <w:r w:rsidRPr="00372333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47F50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F6E7" w14:textId="30779031" w:rsidR="00F9595F" w:rsidRPr="00372333" w:rsidRDefault="00A61696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72.57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E9C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4C29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  <w:cs/>
              </w:rPr>
              <w:t>117.31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B0D14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17E7A" w14:textId="551D9C1B" w:rsidR="00F9595F" w:rsidRPr="00372333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(7.38)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DC95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2D3B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72333">
              <w:rPr>
                <w:rFonts w:ascii="Angsana New" w:hAnsi="Angsana New"/>
                <w:sz w:val="24"/>
                <w:szCs w:val="24"/>
              </w:rPr>
              <w:t>0.19</w:t>
            </w:r>
            <w:r w:rsidRPr="0037233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190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90911" w14:textId="14E50BB6" w:rsidR="00F9595F" w:rsidRPr="00372333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82.38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D9284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946B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  <w:cs/>
              </w:rPr>
              <w:t>(18.21)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84C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4060" w14:textId="4B0A4CC0" w:rsidR="00F9595F" w:rsidRPr="00372333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1.98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6F4D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2C14C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2.07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892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F8F08" w14:textId="19526DA3" w:rsidR="00F9595F" w:rsidRPr="00372333" w:rsidRDefault="002D3C4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691.05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EE9CB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D9F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633.87</w:t>
            </w:r>
          </w:p>
        </w:tc>
      </w:tr>
      <w:tr w:rsidR="00F9595F" w:rsidRPr="00EF3608" w14:paraId="7395F3A3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AA6E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27383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6693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044B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90E7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2AAB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AE5EC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355B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41A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2F2D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B2B74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B29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6469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D7E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FBD3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AAA3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FF10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10C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6727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226B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3C1AD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9CE1C" w14:textId="7CA46A3D" w:rsidR="00F9595F" w:rsidRPr="00372333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(20.44)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4CDDB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218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(17.00)</w:t>
            </w:r>
          </w:p>
        </w:tc>
      </w:tr>
      <w:tr w:rsidR="00F9595F" w:rsidRPr="00EF3608" w14:paraId="34B3644E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0B71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DB9F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3F7D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70AE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9408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DD01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3DF3D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7F07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FEB40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0EC0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C03CB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A333A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BFF8C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7A900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B4AAD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CBB6C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ED95A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379A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2C3A0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778D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38DED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D7E7613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0BE881F6" w14:textId="1B8B3A5B" w:rsidR="005B7773" w:rsidRPr="00372333" w:rsidRDefault="005B777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0.78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E6B1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6EE84E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576E11F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19.15</w:t>
            </w:r>
          </w:p>
        </w:tc>
      </w:tr>
      <w:tr w:rsidR="00F9595F" w:rsidRPr="00EF3608" w14:paraId="1C66DD8E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BD3A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4C82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E4E8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6DE1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304C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B19D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B14E3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D22C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B1B3B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08D7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FB85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FBE9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F90A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D42CB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81D5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A8A4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72F9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A7CDF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51A8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78AA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E174F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60FCDA" w14:textId="0A3B457A" w:rsidR="00F9595F" w:rsidRPr="00372333" w:rsidRDefault="002D3C4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333">
              <w:rPr>
                <w:rFonts w:ascii="Angsana New" w:hAnsi="Angsana New"/>
                <w:b/>
                <w:bCs/>
                <w:sz w:val="24"/>
                <w:szCs w:val="24"/>
              </w:rPr>
              <w:t>671</w:t>
            </w:r>
            <w:r w:rsidR="005B7773" w:rsidRPr="00372333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372333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1182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2986BA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636.02</w:t>
            </w:r>
          </w:p>
        </w:tc>
      </w:tr>
      <w:tr w:rsidR="00F9595F" w:rsidRPr="00EF3608" w14:paraId="478A00B0" w14:textId="77777777" w:rsidTr="003B234E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4E5C0A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2DC21A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7C2A73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7550CC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A985D7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4F8059E1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0A04DF3D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center"/>
          </w:tcPr>
          <w:p w14:paraId="77F4DA1C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76051CC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2EA8B3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0A873C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F2E914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E48DC4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1F6873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6F238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B744A9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D1B39B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3FB3B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9C992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26B649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BFCF7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5FAE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2768C9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EBA0F1" w14:textId="77777777" w:rsidR="00F9595F" w:rsidRPr="009A0C1F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4493031" w14:textId="77777777" w:rsidR="000C476A" w:rsidRPr="009A0C1F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CA8085" w14:textId="77777777" w:rsidR="000C476A" w:rsidRPr="009A0C1F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B15B6A" w14:textId="77777777" w:rsidR="000C476A" w:rsidRPr="009A0C1F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0CB6F7" w14:textId="77777777" w:rsidR="000C476A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55E53E" w14:textId="77777777" w:rsidR="00957A58" w:rsidRPr="009A0C1F" w:rsidRDefault="00957A58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67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718"/>
        <w:gridCol w:w="254"/>
        <w:gridCol w:w="714"/>
        <w:gridCol w:w="250"/>
        <w:gridCol w:w="720"/>
        <w:gridCol w:w="250"/>
        <w:gridCol w:w="735"/>
        <w:gridCol w:w="275"/>
        <w:gridCol w:w="20"/>
        <w:gridCol w:w="720"/>
        <w:gridCol w:w="270"/>
        <w:gridCol w:w="720"/>
        <w:gridCol w:w="250"/>
        <w:gridCol w:w="20"/>
        <w:gridCol w:w="695"/>
        <w:gridCol w:w="250"/>
        <w:gridCol w:w="766"/>
        <w:gridCol w:w="250"/>
        <w:gridCol w:w="740"/>
        <w:gridCol w:w="250"/>
        <w:gridCol w:w="744"/>
        <w:gridCol w:w="250"/>
        <w:gridCol w:w="821"/>
        <w:gridCol w:w="250"/>
        <w:gridCol w:w="839"/>
      </w:tblGrid>
      <w:tr w:rsidR="000C476A" w:rsidRPr="00EF3608" w14:paraId="41FEBFD6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40A2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สำหรับงวดเก้าเดือนสิ้นสุด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768A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644E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F20E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EDC0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A8C7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DFABDD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1C56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0157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4E79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4CEC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DF3C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595F" w:rsidRPr="00EF3608" w14:paraId="004CCDEB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24FC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วันที่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B79B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9DF1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12FC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1DF4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E4F7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AC74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74E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0810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3714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C9C2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EB62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F661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C4B5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3DB7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661C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2066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D7C7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C6DE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0B86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FACA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E421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AC05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12B0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</w:tr>
      <w:tr w:rsidR="00F9595F" w:rsidRPr="00EF3608" w14:paraId="2035B92E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4551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7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106F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9595F" w:rsidRPr="00EF3608" w14:paraId="2F7E49A2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DE61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FD12C" w14:textId="42869EC1" w:rsidR="00F9595F" w:rsidRPr="00EF3608" w:rsidRDefault="00BD2BF5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11,591.04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86B4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7C0DC" w14:textId="10CF2ED6" w:rsidR="00F9595F" w:rsidRPr="00EF3608" w:rsidRDefault="00BE438D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5186C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65186C">
              <w:rPr>
                <w:rFonts w:ascii="Angsana New" w:hAnsi="Angsana New"/>
                <w:sz w:val="24"/>
                <w:szCs w:val="24"/>
              </w:rPr>
              <w:t>,</w:t>
            </w:r>
            <w:r w:rsidRPr="0065186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5186C">
              <w:rPr>
                <w:rFonts w:ascii="Angsana New" w:hAnsi="Angsana New"/>
                <w:sz w:val="24"/>
                <w:szCs w:val="24"/>
              </w:rPr>
              <w:t>88</w:t>
            </w:r>
            <w:r w:rsidRPr="0065186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5186C">
              <w:rPr>
                <w:rFonts w:ascii="Angsana New" w:hAnsi="Angsana New"/>
                <w:sz w:val="24"/>
                <w:szCs w:val="24"/>
              </w:rPr>
              <w:t>01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E716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0EF61" w14:textId="73C099BB" w:rsidR="00F9595F" w:rsidRPr="00EF3608" w:rsidRDefault="00BD2BF5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877.10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64BC453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814D1" w14:textId="4880E930" w:rsidR="00F9595F" w:rsidRPr="00EF3608" w:rsidRDefault="00BE438D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5186C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65186C">
              <w:rPr>
                <w:rFonts w:ascii="Angsana New" w:hAnsi="Angsana New"/>
                <w:sz w:val="24"/>
                <w:szCs w:val="24"/>
              </w:rPr>
              <w:t>1</w:t>
            </w:r>
            <w:r w:rsidRPr="0065186C">
              <w:rPr>
                <w:rFonts w:ascii="Angsana New" w:hAnsi="Angsana New"/>
                <w:sz w:val="24"/>
                <w:szCs w:val="24"/>
                <w:cs/>
              </w:rPr>
              <w:t>0.</w:t>
            </w:r>
            <w:r w:rsidRPr="0065186C">
              <w:rPr>
                <w:rFonts w:ascii="Angsana New" w:hAnsi="Angsana New"/>
                <w:sz w:val="24"/>
                <w:szCs w:val="24"/>
              </w:rPr>
              <w:t>5</w:t>
            </w:r>
            <w:r w:rsidRPr="0065186C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203547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D32F2" w14:textId="3CEDF69C" w:rsidR="00F9595F" w:rsidRPr="00EF3608" w:rsidRDefault="00BD2BF5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426.40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8718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980B2" w14:textId="4671745C" w:rsidR="00F9595F" w:rsidRPr="00EF3608" w:rsidRDefault="00BE438D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5186C">
              <w:rPr>
                <w:rFonts w:ascii="Angsana New" w:hAnsi="Angsana New"/>
                <w:sz w:val="24"/>
                <w:szCs w:val="24"/>
                <w:cs/>
              </w:rPr>
              <w:t>405.68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B0F5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88547" w14:textId="57B05A15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24.90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DB44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91C0C" w14:textId="77777777" w:rsidR="00F9595F" w:rsidRPr="00EF3608" w:rsidRDefault="00F9595F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21.07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5CAB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4D21" w14:textId="72DE34E2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1E0F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19A1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0225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C33FB8" w14:textId="1ED3690A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12,919.44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70724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DDC293" w14:textId="5A27F306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EF3608">
              <w:rPr>
                <w:rFonts w:ascii="Angsana New" w:hAnsi="Angsana New"/>
                <w:sz w:val="24"/>
                <w:szCs w:val="24"/>
              </w:rPr>
              <w:t>,</w:t>
            </w:r>
            <w:r w:rsidR="00007139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="00007139">
              <w:rPr>
                <w:rFonts w:ascii="Angsana New" w:hAnsi="Angsana New"/>
                <w:sz w:val="24"/>
                <w:szCs w:val="24"/>
              </w:rPr>
              <w:t>25.32</w:t>
            </w:r>
          </w:p>
        </w:tc>
      </w:tr>
      <w:tr w:rsidR="00F9595F" w:rsidRPr="00EF3608" w14:paraId="2AB135C3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BA99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5C23F" w14:textId="418531A6" w:rsidR="00F9595F" w:rsidRPr="00EF3608" w:rsidRDefault="00BD2BF5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9D42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4D0AA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F6A4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C56E5" w14:textId="3A8BE56A" w:rsidR="00F9595F" w:rsidRPr="00EF3608" w:rsidRDefault="00BD2BF5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4.28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665E5ED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693B2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7.15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90FAB0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0ED2E" w14:textId="05E72A7F" w:rsidR="00F9595F" w:rsidRPr="00EF3608" w:rsidRDefault="00BD2BF5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7DC0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1862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3B50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46598" w14:textId="207FDC93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A5DE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7106B0" w14:textId="77777777" w:rsidR="00F9595F" w:rsidRPr="00EF3608" w:rsidRDefault="00F9595F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A686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2324EF" w14:textId="6CDD5693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(4.56)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CBA8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9D388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(7.15)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F025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A89EC" w14:textId="2F717A47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9D7E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DC45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9595F" w:rsidRPr="00EF3608" w14:paraId="19CF3D4E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8479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040B5" w14:textId="538F7402" w:rsidR="00F9595F" w:rsidRPr="00EF3608" w:rsidRDefault="00BD2BF5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11,591.04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F1E2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53D38" w14:textId="120220AB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10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13DC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E438D">
              <w:rPr>
                <w:rFonts w:ascii="Angsana New" w:hAnsi="Angsana New"/>
                <w:b/>
                <w:bCs/>
                <w:sz w:val="24"/>
                <w:szCs w:val="24"/>
              </w:rPr>
              <w:t>88.01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A993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A5716E" w14:textId="3AB77ADC" w:rsidR="00F9595F" w:rsidRPr="00EF3608" w:rsidRDefault="00BD2BF5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881.38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2CFD729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22A902" w14:textId="38EDC89E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="00BE438D">
              <w:rPr>
                <w:rFonts w:ascii="Angsana New" w:hAnsi="Angsana New"/>
                <w:b/>
                <w:bCs/>
                <w:sz w:val="24"/>
                <w:szCs w:val="24"/>
              </w:rPr>
              <w:t>17.71</w:t>
            </w:r>
          </w:p>
        </w:tc>
        <w:tc>
          <w:tcPr>
            <w:tcW w:w="295" w:type="dxa"/>
            <w:gridSpan w:val="2"/>
            <w:tcBorders>
              <w:left w:val="nil"/>
              <w:right w:val="nil"/>
            </w:tcBorders>
            <w:vAlign w:val="center"/>
          </w:tcPr>
          <w:p w14:paraId="56BA7F8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BA402B" w14:textId="29608FC8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426.68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C965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FCCC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405.68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24A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B924E" w14:textId="02B98E5F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24.90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8A08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39EAE" w14:textId="77777777" w:rsidR="00F9595F" w:rsidRPr="00EF3608" w:rsidRDefault="00F9595F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21.07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B5D2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D1F9F0" w14:textId="14805722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(4.56)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E325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8D4E3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(7.15)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EEA2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68AC6A" w14:textId="135E3D95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12,919.44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B095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933118" w14:textId="218BFD4E" w:rsidR="00F9595F" w:rsidRPr="00EF3608" w:rsidRDefault="00F9595F" w:rsidP="0000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11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07139">
              <w:rPr>
                <w:rFonts w:ascii="Angsana New" w:hAnsi="Angsana New"/>
                <w:b/>
                <w:bCs/>
                <w:sz w:val="24"/>
                <w:szCs w:val="24"/>
              </w:rPr>
              <w:t>425.32</w:t>
            </w:r>
          </w:p>
        </w:tc>
      </w:tr>
      <w:tr w:rsidR="000B5369" w:rsidRPr="00EF3608" w14:paraId="3EE04DBD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78F77" w14:textId="77777777" w:rsidR="006F154E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B5369"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กำไรจากการจำหน่ายเงินลงทุนในบริษัท</w:t>
            </w:r>
          </w:p>
          <w:p w14:paraId="0063E771" w14:textId="0A5465C4" w:rsidR="000B5369" w:rsidRPr="000B5369" w:rsidRDefault="006F154E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0B5369" w:rsidRPr="000B5369"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B29253" w14:textId="77777777" w:rsidR="000B5369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A43D71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D5DE3D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BBB370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DF8B1A" w14:textId="77777777" w:rsidR="000B5369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3FE86639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A66343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5" w:type="dxa"/>
            <w:gridSpan w:val="2"/>
            <w:tcBorders>
              <w:left w:val="nil"/>
              <w:right w:val="nil"/>
            </w:tcBorders>
            <w:vAlign w:val="center"/>
          </w:tcPr>
          <w:p w14:paraId="773AD0E9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6D771A" w14:textId="77777777" w:rsidR="000B5369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7EEF0B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A56797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83E997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A5289C" w14:textId="77777777" w:rsidR="000B5369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3D1F2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6A129E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593235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E7E9ED" w14:textId="77777777" w:rsidR="000B5369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061EA9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D31316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FF6BA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F91F34" w14:textId="200AFA24" w:rsidR="000B5369" w:rsidRPr="000B5369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0B5369">
              <w:rPr>
                <w:rFonts w:ascii="Angsana New" w:hAnsi="Angsana New"/>
                <w:sz w:val="24"/>
                <w:szCs w:val="24"/>
              </w:rPr>
              <w:t>18.06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EDB5E" w14:textId="77777777" w:rsidR="000B5369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A277F2" w14:textId="744FE285" w:rsidR="000B5369" w:rsidRPr="000721B1" w:rsidRDefault="000B5369" w:rsidP="000721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0721B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9595F" w:rsidRPr="00EF3608" w14:paraId="68F54C4B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F8A8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22D2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C0E7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47D8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116C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3994F0D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center"/>
          </w:tcPr>
          <w:p w14:paraId="21E7783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left w:val="nil"/>
              <w:bottom w:val="nil"/>
              <w:right w:val="nil"/>
            </w:tcBorders>
            <w:vAlign w:val="center"/>
          </w:tcPr>
          <w:p w14:paraId="47FC8EB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EFC7C3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6337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1C5E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329F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E590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A290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4AFF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F2F9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232D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51A4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EDEC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64EB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6A01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78112" w14:textId="5A830C23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80.21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F61A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26D3C" w14:textId="62D82019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="00007139">
              <w:rPr>
                <w:rFonts w:ascii="Angsana New" w:hAnsi="Angsana New"/>
                <w:sz w:val="24"/>
                <w:szCs w:val="24"/>
              </w:rPr>
              <w:t>6.51</w:t>
            </w:r>
          </w:p>
        </w:tc>
      </w:tr>
      <w:tr w:rsidR="00F9595F" w:rsidRPr="00EF3608" w14:paraId="3CDBB25B" w14:textId="77777777" w:rsidTr="003B234E">
        <w:trPr>
          <w:trHeight w:val="333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CCD9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8B6E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CD47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ED2C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A2E4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E6D4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21C1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BC6F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DB9D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F567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488D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18A4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884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6BDA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674A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6F5D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805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262C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3FF4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127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44AD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993456" w14:textId="3E8F7FA4" w:rsidR="00F9595F" w:rsidRPr="00EF3608" w:rsidRDefault="000B536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13,017.71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9B39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EB745C" w14:textId="6917549D" w:rsidR="00F9595F" w:rsidRPr="00EF3608" w:rsidRDefault="00007139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86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11</w:t>
            </w:r>
            <w:r w:rsidRPr="0065186C">
              <w:rPr>
                <w:rFonts w:ascii="Angsana New" w:hAnsi="Angsana New"/>
                <w:b/>
                <w:bCs/>
                <w:sz w:val="24"/>
                <w:szCs w:val="24"/>
              </w:rPr>
              <w:t>,481</w:t>
            </w:r>
            <w:r w:rsidRPr="0065186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.</w:t>
            </w:r>
            <w:r w:rsidRPr="0065186C">
              <w:rPr>
                <w:rFonts w:ascii="Angsana New" w:hAnsi="Angsana New"/>
                <w:b/>
                <w:bCs/>
                <w:sz w:val="24"/>
                <w:szCs w:val="24"/>
              </w:rPr>
              <w:t>83</w:t>
            </w:r>
          </w:p>
        </w:tc>
      </w:tr>
      <w:tr w:rsidR="00F9595F" w:rsidRPr="00EF3608" w14:paraId="090F9B84" w14:textId="77777777" w:rsidTr="003B234E">
        <w:trPr>
          <w:trHeight w:val="232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62B1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00FF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20F5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3397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B72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99B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235A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286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BE0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E3E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345C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95DC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F7DC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FC2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1300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1C9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5CE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C6BB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6A5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4F55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5598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990F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A977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726EC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9595F" w:rsidRPr="00EF3608" w14:paraId="2042DCA9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DC05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รวมกำไร (ขาดทุน)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จากส่วนงานที่รายงาน                  </w:t>
            </w:r>
          </w:p>
          <w:p w14:paraId="0E57A11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ก่อนต้นทุนทางการเงินและภาษีเงินได้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BDC00" w14:textId="7C426443" w:rsidR="00F9595F" w:rsidRPr="00372333" w:rsidRDefault="000B5369" w:rsidP="002A2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1,</w:t>
            </w:r>
            <w:r w:rsidR="002A2DA2">
              <w:rPr>
                <w:rFonts w:ascii="Angsana New" w:hAnsi="Angsana New"/>
                <w:sz w:val="24"/>
                <w:szCs w:val="24"/>
              </w:rPr>
              <w:t>685.49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D45F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41B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1,768.26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FDC7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D824" w14:textId="68135FCB" w:rsidR="00F9595F" w:rsidRPr="00372333" w:rsidRDefault="002A2DA2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226.63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5955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F10B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284.57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266C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FE34A" w14:textId="4D9C8B28" w:rsidR="00F9595F" w:rsidRPr="00372333" w:rsidRDefault="00FF088E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0.26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F507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DDF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10.74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580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4AB5C" w14:textId="4E4C1351" w:rsidR="00F9595F" w:rsidRPr="00372333" w:rsidRDefault="00FF088E" w:rsidP="002A2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141.5</w:t>
            </w:r>
            <w:r w:rsidR="002A2DA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E9F5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3D247" w14:textId="77777777" w:rsidR="00F9595F" w:rsidRPr="00372333" w:rsidRDefault="00F9595F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  <w:cs/>
              </w:rPr>
              <w:t>(57.</w:t>
            </w:r>
            <w:r w:rsidRPr="00372333">
              <w:rPr>
                <w:rFonts w:ascii="Angsana New" w:hAnsi="Angsana New"/>
                <w:sz w:val="24"/>
                <w:szCs w:val="24"/>
              </w:rPr>
              <w:t>50</w:t>
            </w:r>
            <w:r w:rsidRPr="0037233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6C96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A606C" w14:textId="6BBBD12B" w:rsidR="00F9595F" w:rsidRPr="00372333" w:rsidRDefault="00FF088E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22.48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D27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36A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(4.25)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A8D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03D0" w14:textId="7725D481" w:rsidR="00F9595F" w:rsidRPr="00372333" w:rsidRDefault="003665D2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2</w:t>
            </w:r>
            <w:r w:rsidR="00FF088E" w:rsidRPr="00372333">
              <w:rPr>
                <w:rFonts w:ascii="Angsana New" w:hAnsi="Angsana New"/>
                <w:sz w:val="24"/>
                <w:szCs w:val="24"/>
              </w:rPr>
              <w:t>,</w:t>
            </w:r>
            <w:r w:rsidRPr="00372333">
              <w:rPr>
                <w:rFonts w:ascii="Angsana New" w:hAnsi="Angsana New"/>
                <w:sz w:val="24"/>
                <w:szCs w:val="24"/>
              </w:rPr>
              <w:t>076</w:t>
            </w:r>
            <w:r w:rsidR="00FF088E" w:rsidRPr="00372333">
              <w:rPr>
                <w:rFonts w:ascii="Angsana New" w:hAnsi="Angsana New"/>
                <w:sz w:val="24"/>
                <w:szCs w:val="24"/>
              </w:rPr>
              <w:t>.</w:t>
            </w:r>
            <w:r w:rsidRPr="00372333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F0AA4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2BB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EF3608">
              <w:rPr>
                <w:rFonts w:ascii="Angsana New" w:hAnsi="Angsana New"/>
                <w:sz w:val="24"/>
                <w:szCs w:val="24"/>
              </w:rPr>
              <w:t>,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001.8</w:t>
            </w:r>
            <w:r w:rsidRPr="00EF3608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F9595F" w:rsidRPr="00EF3608" w14:paraId="0BD3C7DC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8018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08D5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AF38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D99C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13F3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350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95E8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26FF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DDF3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6A0E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7676D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B290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A22B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2AF9B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7A12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38D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6C07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1F33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3A113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71C90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F7EC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06B0B" w14:textId="56FFBDCF" w:rsidR="00F9595F" w:rsidRPr="00372333" w:rsidRDefault="00FF088E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(62.30)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666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5C5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(48.98)</w:t>
            </w:r>
          </w:p>
        </w:tc>
      </w:tr>
      <w:tr w:rsidR="00F9595F" w:rsidRPr="00EF3608" w14:paraId="457060D5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6EA4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5CDAD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04EAC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6FABF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E383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EA297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05F30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0703C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E5F53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BCF7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2D9AD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5ACB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F0340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C9F3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5E41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B322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FAAB4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49F7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79864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DF23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2298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401ECB4" w14:textId="77777777" w:rsidR="00FF088E" w:rsidRPr="00372333" w:rsidRDefault="00FF088E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4D70226B" w14:textId="51B5597F" w:rsidR="00F9595F" w:rsidRPr="00372333" w:rsidRDefault="00FF088E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32.85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53ECE" w14:textId="16246E60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2A7602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5A212AB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49.79</w:t>
            </w:r>
          </w:p>
        </w:tc>
      </w:tr>
      <w:tr w:rsidR="00F9595F" w:rsidRPr="00EF3608" w14:paraId="78F6B07C" w14:textId="77777777" w:rsidTr="003B234E"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FA79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E22E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CDA5A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1532F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11D8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6634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BDDE9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CE6D2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FE274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F4B2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2F29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108AE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6F126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E14E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48A1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208E5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BF4AF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6BFF4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EE084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7D881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9C1AD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D57EA82" w14:textId="50B280E1" w:rsidR="00F9595F" w:rsidRPr="00372333" w:rsidRDefault="003665D2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33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FF088E" w:rsidRPr="0037233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72333">
              <w:rPr>
                <w:rFonts w:ascii="Angsana New" w:hAnsi="Angsana New"/>
                <w:b/>
                <w:bCs/>
                <w:sz w:val="24"/>
                <w:szCs w:val="24"/>
              </w:rPr>
              <w:t>046</w:t>
            </w:r>
            <w:r w:rsidR="00FF088E" w:rsidRPr="00372333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372333">
              <w:rPr>
                <w:rFonts w:ascii="Angsana New" w:hAnsi="Angsana New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C3CD8" w14:textId="77777777" w:rsidR="00F9595F" w:rsidRPr="0037233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46E61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002.63</w:t>
            </w:r>
          </w:p>
        </w:tc>
      </w:tr>
      <w:tr w:rsidR="00F9595F" w:rsidRPr="00EF3608" w14:paraId="0D02378D" w14:textId="77777777" w:rsidTr="003B234E">
        <w:tc>
          <w:tcPr>
            <w:tcW w:w="28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D8FF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E8C79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3D523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8876A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3BC61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0A2C5F9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635CE76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  <w:vAlign w:val="center"/>
          </w:tcPr>
          <w:p w14:paraId="7E25F3F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10D489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A7688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6102E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B9B3F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3A906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C1BE2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A944C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C1236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77B8F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0110A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E833A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13545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7FF1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24C5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D7223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492AF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595F" w:rsidRPr="00EF3608" w14:paraId="6843A4EF" w14:textId="77777777" w:rsidTr="003B234E">
        <w:tc>
          <w:tcPr>
            <w:tcW w:w="2899" w:type="dxa"/>
            <w:shd w:val="clear" w:color="auto" w:fill="auto"/>
            <w:vAlign w:val="center"/>
          </w:tcPr>
          <w:p w14:paraId="2919CC5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14:paraId="5DC07D8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14:paraId="3C9C2A5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E1108F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7E92093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378EEE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172F9D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14:paraId="02E7EE6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vAlign w:val="center"/>
          </w:tcPr>
          <w:p w14:paraId="16B270F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A565E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242AD5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01212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D61854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142999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30ACA1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FF789A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0667C4F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FB61A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7DD8F5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79D1EB3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053A075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1E390E7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0DEDC8D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763EF4D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1B53F2" w14:textId="77777777" w:rsidR="000C476A" w:rsidRPr="009A0C1F" w:rsidRDefault="000C476A">
      <w:pPr>
        <w:rPr>
          <w:sz w:val="16"/>
          <w:szCs w:val="16"/>
        </w:rPr>
      </w:pPr>
    </w:p>
    <w:p w14:paraId="61702CB3" w14:textId="77777777" w:rsidR="000C476A" w:rsidRPr="009A0C1F" w:rsidRDefault="000C476A">
      <w:pPr>
        <w:rPr>
          <w:sz w:val="16"/>
          <w:szCs w:val="16"/>
        </w:rPr>
      </w:pPr>
    </w:p>
    <w:p w14:paraId="276FBB4D" w14:textId="77777777" w:rsidR="000C476A" w:rsidRPr="009A0C1F" w:rsidRDefault="000C476A">
      <w:pPr>
        <w:rPr>
          <w:sz w:val="16"/>
          <w:szCs w:val="16"/>
        </w:rPr>
      </w:pPr>
    </w:p>
    <w:p w14:paraId="04713E83" w14:textId="77777777" w:rsidR="000C476A" w:rsidRPr="009A0C1F" w:rsidRDefault="000C476A">
      <w:pPr>
        <w:rPr>
          <w:sz w:val="16"/>
          <w:szCs w:val="16"/>
        </w:rPr>
      </w:pPr>
    </w:p>
    <w:p w14:paraId="0777CA49" w14:textId="77777777" w:rsidR="000C476A" w:rsidRPr="009A0C1F" w:rsidRDefault="000C476A">
      <w:pPr>
        <w:rPr>
          <w:sz w:val="16"/>
          <w:szCs w:val="16"/>
          <w:cs/>
        </w:rPr>
      </w:pPr>
    </w:p>
    <w:p w14:paraId="199809D2" w14:textId="77777777" w:rsidR="000C476A" w:rsidRPr="009A0C1F" w:rsidRDefault="000C476A">
      <w:pPr>
        <w:rPr>
          <w:sz w:val="16"/>
          <w:szCs w:val="16"/>
        </w:rPr>
      </w:pPr>
    </w:p>
    <w:p w14:paraId="78BD72B6" w14:textId="77777777" w:rsidR="000C476A" w:rsidRPr="009A0C1F" w:rsidRDefault="000C476A">
      <w:pPr>
        <w:rPr>
          <w:sz w:val="16"/>
          <w:szCs w:val="16"/>
        </w:rPr>
      </w:pPr>
    </w:p>
    <w:p w14:paraId="16E69D84" w14:textId="77777777" w:rsidR="000C476A" w:rsidRPr="009A0C1F" w:rsidRDefault="000C476A">
      <w:pPr>
        <w:rPr>
          <w:sz w:val="16"/>
          <w:szCs w:val="16"/>
        </w:rPr>
      </w:pPr>
    </w:p>
    <w:p w14:paraId="28358BEC" w14:textId="77777777" w:rsidR="00801AC1" w:rsidRPr="009A0C1F" w:rsidRDefault="00801AC1">
      <w:pPr>
        <w:rPr>
          <w:sz w:val="16"/>
          <w:szCs w:val="16"/>
        </w:rPr>
      </w:pPr>
    </w:p>
    <w:tbl>
      <w:tblPr>
        <w:tblW w:w="148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810"/>
        <w:gridCol w:w="250"/>
        <w:gridCol w:w="20"/>
        <w:gridCol w:w="766"/>
        <w:gridCol w:w="250"/>
        <w:gridCol w:w="779"/>
        <w:gridCol w:w="250"/>
        <w:gridCol w:w="745"/>
        <w:gridCol w:w="270"/>
        <w:gridCol w:w="807"/>
        <w:gridCol w:w="251"/>
        <w:gridCol w:w="715"/>
        <w:gridCol w:w="250"/>
        <w:gridCol w:w="742"/>
        <w:gridCol w:w="250"/>
        <w:gridCol w:w="20"/>
        <w:gridCol w:w="835"/>
        <w:gridCol w:w="270"/>
        <w:gridCol w:w="810"/>
        <w:gridCol w:w="250"/>
        <w:gridCol w:w="20"/>
        <w:gridCol w:w="810"/>
        <w:gridCol w:w="270"/>
        <w:gridCol w:w="785"/>
        <w:gridCol w:w="25"/>
      </w:tblGrid>
      <w:tr w:rsidR="001E6A52" w:rsidRPr="00EF3608" w14:paraId="6C19A34F" w14:textId="77777777" w:rsidTr="00D374E0">
        <w:trPr>
          <w:tblHeader/>
        </w:trPr>
        <w:tc>
          <w:tcPr>
            <w:tcW w:w="2430" w:type="dxa"/>
            <w:vAlign w:val="center"/>
          </w:tcPr>
          <w:p w14:paraId="72321A4E" w14:textId="77777777" w:rsidR="001E6A52" w:rsidRPr="00EF3608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center"/>
            <w:hideMark/>
          </w:tcPr>
          <w:p w14:paraId="07281607" w14:textId="77777777" w:rsidR="001E6A52" w:rsidRPr="00EF3608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27E1CF67" w14:textId="77777777" w:rsidR="001E6A52" w:rsidRPr="00EF3608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  <w:gridSpan w:val="4"/>
            <w:vAlign w:val="center"/>
            <w:hideMark/>
          </w:tcPr>
          <w:p w14:paraId="1CDE797D" w14:textId="77777777" w:rsidR="001E6A52" w:rsidRPr="00EF3608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1DE76670" w14:textId="77777777" w:rsidR="001E6A52" w:rsidRPr="00EF3608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gridSpan w:val="3"/>
            <w:vAlign w:val="center"/>
            <w:hideMark/>
          </w:tcPr>
          <w:p w14:paraId="515188BD" w14:textId="77777777" w:rsidR="001E6A52" w:rsidRPr="00EF3608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3FF7A163" w14:textId="77777777" w:rsidR="001E6A52" w:rsidRPr="00EF3608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vAlign w:val="center"/>
            <w:hideMark/>
          </w:tcPr>
          <w:p w14:paraId="19F72DEE" w14:textId="77777777" w:rsidR="001E6A52" w:rsidRPr="00EF3608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3AA9CA92" w14:textId="77777777" w:rsidR="001E6A52" w:rsidRPr="00EF3608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4"/>
            <w:vAlign w:val="center"/>
            <w:hideMark/>
          </w:tcPr>
          <w:p w14:paraId="1ECD04FA" w14:textId="77777777" w:rsidR="001E6A52" w:rsidRPr="00EF3608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0" w:type="dxa"/>
            <w:vAlign w:val="center"/>
            <w:hideMark/>
          </w:tcPr>
          <w:p w14:paraId="3A44BEAA" w14:textId="77777777" w:rsidR="001E6A52" w:rsidRPr="00EF3608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  <w:hideMark/>
          </w:tcPr>
          <w:p w14:paraId="7A536369" w14:textId="77777777" w:rsidR="001E6A52" w:rsidRPr="00EF3608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374E0" w:rsidRPr="00EF3608" w14:paraId="5B05E59B" w14:textId="77777777" w:rsidTr="00D374E0">
        <w:trPr>
          <w:gridAfter w:val="1"/>
          <w:wAfter w:w="25" w:type="dxa"/>
          <w:trHeight w:val="80"/>
          <w:tblHeader/>
        </w:trPr>
        <w:tc>
          <w:tcPr>
            <w:tcW w:w="2430" w:type="dxa"/>
            <w:vAlign w:val="center"/>
          </w:tcPr>
          <w:p w14:paraId="2E9B0AC2" w14:textId="77777777" w:rsidR="00F9595F" w:rsidRPr="00EF3608" w:rsidRDefault="00F9595F" w:rsidP="00F9595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14:paraId="0CF86E1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14:paraId="31A482B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0F373A7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7" w:firstLine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54CB93F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  <w:hideMark/>
          </w:tcPr>
          <w:p w14:paraId="20F9552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pacing w:val="-6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50" w:type="dxa"/>
            <w:vAlign w:val="center"/>
          </w:tcPr>
          <w:p w14:paraId="1844D03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  <w:hideMark/>
          </w:tcPr>
          <w:p w14:paraId="22F4FBB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50" w:type="dxa"/>
            <w:vAlign w:val="center"/>
          </w:tcPr>
          <w:p w14:paraId="2B6A641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  <w:hideMark/>
          </w:tcPr>
          <w:p w14:paraId="2B8FA04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30 </w:t>
            </w:r>
            <w:r w:rsidRPr="00EF3608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400575C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  <w:hideMark/>
          </w:tcPr>
          <w:p w14:paraId="2C850C6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51" w:type="dxa"/>
            <w:vAlign w:val="center"/>
          </w:tcPr>
          <w:p w14:paraId="073A41A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  <w:hideMark/>
          </w:tcPr>
          <w:p w14:paraId="60F4B8BE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pacing w:val="-8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50" w:type="dxa"/>
            <w:vAlign w:val="center"/>
          </w:tcPr>
          <w:p w14:paraId="2760498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  <w:hideMark/>
          </w:tcPr>
          <w:p w14:paraId="33F0DD1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3A5D8AA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  <w:hideMark/>
          </w:tcPr>
          <w:p w14:paraId="319DDCD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14:paraId="102E4E0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5B74D45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2C02C701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01992A1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14:paraId="6BF054B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  <w:hideMark/>
          </w:tcPr>
          <w:p w14:paraId="7DEF290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</w:tr>
      <w:tr w:rsidR="00D374E0" w:rsidRPr="00EF3608" w14:paraId="1C00418B" w14:textId="77777777" w:rsidTr="00D374E0">
        <w:trPr>
          <w:gridAfter w:val="1"/>
          <w:wAfter w:w="25" w:type="dxa"/>
          <w:tblHeader/>
        </w:trPr>
        <w:tc>
          <w:tcPr>
            <w:tcW w:w="2430" w:type="dxa"/>
            <w:vAlign w:val="center"/>
          </w:tcPr>
          <w:p w14:paraId="0C465316" w14:textId="77777777" w:rsidR="00F9595F" w:rsidRPr="00EF3608" w:rsidRDefault="00F9595F" w:rsidP="00F9595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0EE3C6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4E90D55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5568B0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gridSpan w:val="2"/>
            <w:vAlign w:val="center"/>
          </w:tcPr>
          <w:p w14:paraId="042192D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170A4A0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14:paraId="00C58EF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360A263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0" w:type="dxa"/>
            <w:vAlign w:val="center"/>
          </w:tcPr>
          <w:p w14:paraId="3E69FF2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036F40C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5E16086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0E4D7B5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1" w:type="dxa"/>
            <w:vAlign w:val="center"/>
          </w:tcPr>
          <w:p w14:paraId="4D8262B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1E13099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14:paraId="5B629A6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0CB1B8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gridSpan w:val="2"/>
            <w:vAlign w:val="center"/>
          </w:tcPr>
          <w:p w14:paraId="3AEB819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77D6D08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070A82A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9429F0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gridSpan w:val="2"/>
            <w:vAlign w:val="center"/>
          </w:tcPr>
          <w:p w14:paraId="4BDB940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1CAAB2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171401F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759CD0B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F9595F" w:rsidRPr="00EF3608" w14:paraId="0B53A125" w14:textId="77777777" w:rsidTr="00D374E0">
        <w:trPr>
          <w:gridAfter w:val="1"/>
          <w:wAfter w:w="25" w:type="dxa"/>
          <w:tblHeader/>
        </w:trPr>
        <w:tc>
          <w:tcPr>
            <w:tcW w:w="2430" w:type="dxa"/>
            <w:vAlign w:val="center"/>
          </w:tcPr>
          <w:p w14:paraId="50DF408B" w14:textId="77777777" w:rsidR="00F9595F" w:rsidRPr="00EF3608" w:rsidRDefault="00F9595F" w:rsidP="00F9595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395" w:type="dxa"/>
            <w:gridSpan w:val="26"/>
            <w:vAlign w:val="center"/>
            <w:hideMark/>
          </w:tcPr>
          <w:p w14:paraId="1FBC068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74E0" w:rsidRPr="00EF3608" w14:paraId="552C81A9" w14:textId="77777777" w:rsidTr="00D374E0">
        <w:trPr>
          <w:gridAfter w:val="1"/>
          <w:wAfter w:w="25" w:type="dxa"/>
          <w:trHeight w:val="80"/>
        </w:trPr>
        <w:tc>
          <w:tcPr>
            <w:tcW w:w="2430" w:type="dxa"/>
            <w:hideMark/>
          </w:tcPr>
          <w:p w14:paraId="2259C715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vAlign w:val="center"/>
          </w:tcPr>
          <w:p w14:paraId="693744C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856391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ED92D6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CAFA08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18AE72A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770293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24E9C23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6CCFB2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70CC812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082A70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F4EA1D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66A491E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27DECA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3EBF90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EBCD31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CFADB8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7EC43FB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9CCB3A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D160B9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1C6FFC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A4FA5C0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C96878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5D9F22D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4E0" w:rsidRPr="00EF3608" w14:paraId="015F8E7E" w14:textId="77777777" w:rsidTr="00D374E0">
        <w:trPr>
          <w:gridAfter w:val="1"/>
          <w:wAfter w:w="25" w:type="dxa"/>
        </w:trPr>
        <w:tc>
          <w:tcPr>
            <w:tcW w:w="2430" w:type="dxa"/>
            <w:hideMark/>
          </w:tcPr>
          <w:p w14:paraId="27771E04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00" w:type="dxa"/>
            <w:vAlign w:val="center"/>
          </w:tcPr>
          <w:p w14:paraId="1FC74F54" w14:textId="1124DBBC" w:rsidR="00F9595F" w:rsidRPr="001871F3" w:rsidRDefault="00FF088E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31</w:t>
            </w:r>
            <w:r w:rsidR="001871F3" w:rsidRPr="001871F3">
              <w:rPr>
                <w:rFonts w:ascii="Angsana New" w:hAnsi="Angsana New"/>
                <w:sz w:val="24"/>
                <w:szCs w:val="24"/>
              </w:rPr>
              <w:t>,784.44</w:t>
            </w:r>
          </w:p>
        </w:tc>
        <w:tc>
          <w:tcPr>
            <w:tcW w:w="270" w:type="dxa"/>
            <w:vAlign w:val="center"/>
          </w:tcPr>
          <w:p w14:paraId="3C3B151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41A6044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24,986.21</w:t>
            </w:r>
          </w:p>
        </w:tc>
        <w:tc>
          <w:tcPr>
            <w:tcW w:w="270" w:type="dxa"/>
            <w:gridSpan w:val="2"/>
            <w:vAlign w:val="center"/>
          </w:tcPr>
          <w:p w14:paraId="18FFE71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2C517DDA" w14:textId="41167950" w:rsidR="00F9595F" w:rsidRPr="001871F3" w:rsidRDefault="00FF088E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7,174.38</w:t>
            </w:r>
          </w:p>
        </w:tc>
        <w:tc>
          <w:tcPr>
            <w:tcW w:w="250" w:type="dxa"/>
            <w:vAlign w:val="center"/>
          </w:tcPr>
          <w:p w14:paraId="4D55F0E2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  <w:hideMark/>
          </w:tcPr>
          <w:p w14:paraId="7506DC0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7,086.32</w:t>
            </w:r>
          </w:p>
        </w:tc>
        <w:tc>
          <w:tcPr>
            <w:tcW w:w="250" w:type="dxa"/>
            <w:vAlign w:val="center"/>
          </w:tcPr>
          <w:p w14:paraId="2333CEC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1590D18F" w14:textId="522F5197" w:rsidR="00F9595F" w:rsidRPr="001871F3" w:rsidRDefault="00FF088E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1,874.53</w:t>
            </w:r>
          </w:p>
        </w:tc>
        <w:tc>
          <w:tcPr>
            <w:tcW w:w="270" w:type="dxa"/>
            <w:vAlign w:val="center"/>
          </w:tcPr>
          <w:p w14:paraId="6FC41AE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  <w:hideMark/>
          </w:tcPr>
          <w:p w14:paraId="514A47A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1,941.85</w:t>
            </w:r>
          </w:p>
        </w:tc>
        <w:tc>
          <w:tcPr>
            <w:tcW w:w="251" w:type="dxa"/>
            <w:vAlign w:val="center"/>
          </w:tcPr>
          <w:p w14:paraId="29AC6D4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6E8DD76" w14:textId="02DBE69A" w:rsidR="00F9595F" w:rsidRPr="00FE3120" w:rsidRDefault="001563AD" w:rsidP="000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3120">
              <w:rPr>
                <w:rFonts w:ascii="Angsana New" w:hAnsi="Angsana New"/>
                <w:sz w:val="24"/>
                <w:szCs w:val="24"/>
              </w:rPr>
              <w:t>1,019.86</w:t>
            </w:r>
          </w:p>
        </w:tc>
        <w:tc>
          <w:tcPr>
            <w:tcW w:w="250" w:type="dxa"/>
            <w:vAlign w:val="center"/>
          </w:tcPr>
          <w:p w14:paraId="3E84D933" w14:textId="77777777" w:rsidR="00F9595F" w:rsidRPr="00FE3120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  <w:hideMark/>
          </w:tcPr>
          <w:p w14:paraId="098D517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1,277.80</w:t>
            </w:r>
          </w:p>
        </w:tc>
        <w:tc>
          <w:tcPr>
            <w:tcW w:w="270" w:type="dxa"/>
            <w:gridSpan w:val="2"/>
            <w:vAlign w:val="center"/>
          </w:tcPr>
          <w:p w14:paraId="0D7C320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70991069" w14:textId="1BF73650" w:rsidR="00F9595F" w:rsidRPr="001871F3" w:rsidRDefault="00FF088E" w:rsidP="000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(</w:t>
            </w:r>
            <w:r w:rsidR="00061DFD">
              <w:rPr>
                <w:rFonts w:ascii="Angsana New" w:hAnsi="Angsana New"/>
                <w:sz w:val="24"/>
                <w:szCs w:val="24"/>
              </w:rPr>
              <w:t>14.65</w:t>
            </w:r>
            <w:r w:rsidRPr="001871F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3B17775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0E4B284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(12.68)</w:t>
            </w:r>
          </w:p>
        </w:tc>
        <w:tc>
          <w:tcPr>
            <w:tcW w:w="270" w:type="dxa"/>
            <w:gridSpan w:val="2"/>
            <w:vAlign w:val="center"/>
          </w:tcPr>
          <w:p w14:paraId="7455823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F723275" w14:textId="4D9A1E26" w:rsidR="00F9595F" w:rsidRPr="001871F3" w:rsidRDefault="001871F3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41,838.56</w:t>
            </w:r>
          </w:p>
        </w:tc>
        <w:tc>
          <w:tcPr>
            <w:tcW w:w="270" w:type="dxa"/>
            <w:vAlign w:val="center"/>
          </w:tcPr>
          <w:p w14:paraId="2B067352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  <w:hideMark/>
          </w:tcPr>
          <w:p w14:paraId="3182C8D6" w14:textId="77777777" w:rsidR="00F9595F" w:rsidRPr="00EF3608" w:rsidRDefault="00F9595F" w:rsidP="00D3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35,279.50</w:t>
            </w:r>
          </w:p>
        </w:tc>
      </w:tr>
      <w:tr w:rsidR="00D374E0" w:rsidRPr="00EF3608" w14:paraId="4FA48B6B" w14:textId="77777777" w:rsidTr="00D374E0">
        <w:trPr>
          <w:gridAfter w:val="1"/>
          <w:wAfter w:w="25" w:type="dxa"/>
        </w:trPr>
        <w:tc>
          <w:tcPr>
            <w:tcW w:w="2430" w:type="dxa"/>
            <w:hideMark/>
          </w:tcPr>
          <w:p w14:paraId="49EA1598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00" w:type="dxa"/>
            <w:vAlign w:val="center"/>
          </w:tcPr>
          <w:p w14:paraId="344B4D4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7E14330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7DB5577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46A859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25936652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2C90C51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15EA3F91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69563B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3C1FF6C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14AA461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790FBA7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3012E40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FC38AE8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BB4CB5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11EA638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7F953D0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311329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5CFD25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0C5C9A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ED69271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8BCD369" w14:textId="5BC5CBCF" w:rsidR="00F9595F" w:rsidRPr="001871F3" w:rsidRDefault="003665D2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1,915.20</w:t>
            </w:r>
          </w:p>
        </w:tc>
        <w:tc>
          <w:tcPr>
            <w:tcW w:w="270" w:type="dxa"/>
            <w:vAlign w:val="center"/>
          </w:tcPr>
          <w:p w14:paraId="7F076597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  <w:hideMark/>
          </w:tcPr>
          <w:p w14:paraId="59D15B33" w14:textId="77777777" w:rsidR="00F9595F" w:rsidRPr="00EF3608" w:rsidRDefault="00F9595F" w:rsidP="00D3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1,965.09</w:t>
            </w:r>
          </w:p>
        </w:tc>
      </w:tr>
      <w:tr w:rsidR="00D374E0" w:rsidRPr="00EF3608" w14:paraId="13D48191" w14:textId="77777777" w:rsidTr="00D374E0">
        <w:trPr>
          <w:gridAfter w:val="1"/>
          <w:wAfter w:w="25" w:type="dxa"/>
        </w:trPr>
        <w:tc>
          <w:tcPr>
            <w:tcW w:w="2430" w:type="dxa"/>
          </w:tcPr>
          <w:p w14:paraId="7685642E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00" w:type="dxa"/>
            <w:vAlign w:val="center"/>
          </w:tcPr>
          <w:p w14:paraId="7661308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098F493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8F98AC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84E5B38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710E6C80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1655FC3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3917A00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A62B409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17A19D68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E2053F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29429CA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B81602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2D539B8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B835E2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9BF76D2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13E5E49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0B3E413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041604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7185B0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C696C2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366954B" w14:textId="3DDBCADA" w:rsidR="00F9595F" w:rsidRPr="001871F3" w:rsidRDefault="003665D2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1,387.74</w:t>
            </w:r>
          </w:p>
        </w:tc>
        <w:tc>
          <w:tcPr>
            <w:tcW w:w="270" w:type="dxa"/>
            <w:vAlign w:val="center"/>
          </w:tcPr>
          <w:p w14:paraId="517A2D8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vAlign w:val="center"/>
          </w:tcPr>
          <w:p w14:paraId="573127E6" w14:textId="77777777" w:rsidR="00F9595F" w:rsidRPr="00EF3608" w:rsidRDefault="00F9595F" w:rsidP="00D3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1,435.22</w:t>
            </w:r>
          </w:p>
        </w:tc>
      </w:tr>
      <w:tr w:rsidR="00D374E0" w:rsidRPr="00EF3608" w14:paraId="1643A09B" w14:textId="77777777" w:rsidTr="00D374E0">
        <w:trPr>
          <w:gridAfter w:val="1"/>
          <w:wAfter w:w="25" w:type="dxa"/>
        </w:trPr>
        <w:tc>
          <w:tcPr>
            <w:tcW w:w="2430" w:type="dxa"/>
            <w:hideMark/>
          </w:tcPr>
          <w:p w14:paraId="5A7B5770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00" w:type="dxa"/>
            <w:vAlign w:val="center"/>
          </w:tcPr>
          <w:p w14:paraId="48D653A1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1532F90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F548C9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9A3530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09B608C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77B2889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3ACEE7B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E9CFA9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5745CD17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BD9D69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F09C2D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48441C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0DBD49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C78981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970DE97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A180E1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7E23E69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D810DB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AF93CC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69DFA81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02113" w14:textId="3441E06A" w:rsidR="00F9595F" w:rsidRPr="001871F3" w:rsidRDefault="003665D2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571.63</w:t>
            </w:r>
          </w:p>
        </w:tc>
        <w:tc>
          <w:tcPr>
            <w:tcW w:w="270" w:type="dxa"/>
            <w:vAlign w:val="center"/>
          </w:tcPr>
          <w:p w14:paraId="0B21934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1B8ED7" w14:textId="77777777" w:rsidR="00F9595F" w:rsidRPr="00EF3608" w:rsidRDefault="00F9595F" w:rsidP="00D3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521.85</w:t>
            </w:r>
          </w:p>
        </w:tc>
      </w:tr>
      <w:tr w:rsidR="00D374E0" w:rsidRPr="00EF3608" w14:paraId="68CC1BCA" w14:textId="77777777" w:rsidTr="00D374E0">
        <w:trPr>
          <w:gridAfter w:val="1"/>
          <w:wAfter w:w="25" w:type="dxa"/>
          <w:trHeight w:val="333"/>
        </w:trPr>
        <w:tc>
          <w:tcPr>
            <w:tcW w:w="2430" w:type="dxa"/>
            <w:hideMark/>
          </w:tcPr>
          <w:p w14:paraId="3B750D43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00" w:type="dxa"/>
            <w:vAlign w:val="center"/>
          </w:tcPr>
          <w:p w14:paraId="148A8A9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1F3DF7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3D0571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AA8B37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4BAB7FB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D506FC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61DD9B6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DA0BF41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6AD5D07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7AC4E3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842335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3EB80E0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600288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F204732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545815D1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249C5C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7335F8E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89A8EE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C6A3892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2091978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230807" w14:textId="1C8384E2" w:rsidR="00F9595F" w:rsidRPr="001871F3" w:rsidRDefault="00FF088E" w:rsidP="0018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71F3">
              <w:rPr>
                <w:rFonts w:ascii="Angsana New" w:hAnsi="Angsana New"/>
                <w:b/>
                <w:bCs/>
                <w:sz w:val="24"/>
                <w:szCs w:val="24"/>
              </w:rPr>
              <w:t>45,</w:t>
            </w:r>
            <w:r w:rsidR="001871F3" w:rsidRPr="001871F3">
              <w:rPr>
                <w:rFonts w:ascii="Angsana New" w:hAnsi="Angsana New"/>
                <w:b/>
                <w:bCs/>
                <w:sz w:val="24"/>
                <w:szCs w:val="24"/>
              </w:rPr>
              <w:t>713.13</w:t>
            </w:r>
          </w:p>
        </w:tc>
        <w:tc>
          <w:tcPr>
            <w:tcW w:w="270" w:type="dxa"/>
            <w:vAlign w:val="center"/>
          </w:tcPr>
          <w:p w14:paraId="74F7E30F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4CEB394" w14:textId="77777777" w:rsidR="00F9595F" w:rsidRPr="00EF3608" w:rsidRDefault="00F9595F" w:rsidP="00D3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39,201.66</w:t>
            </w:r>
          </w:p>
        </w:tc>
      </w:tr>
      <w:tr w:rsidR="00D374E0" w:rsidRPr="00EF3608" w14:paraId="7B21D3DF" w14:textId="77777777" w:rsidTr="00D374E0">
        <w:trPr>
          <w:gridAfter w:val="1"/>
          <w:wAfter w:w="25" w:type="dxa"/>
          <w:trHeight w:val="232"/>
        </w:trPr>
        <w:tc>
          <w:tcPr>
            <w:tcW w:w="2430" w:type="dxa"/>
            <w:hideMark/>
          </w:tcPr>
          <w:p w14:paraId="79530B37" w14:textId="77777777" w:rsidR="00F9595F" w:rsidRPr="00EF3608" w:rsidRDefault="00F9595F" w:rsidP="00F9595F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E2405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CAC063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0438910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9EDCEE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73284911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6B87F9C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A8610A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6439838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0D788A7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65EE8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57D447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1B8F16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4F13057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27C6884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06667C3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B7DF7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3D0576E8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AF7A7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FA45C8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53CA9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90FBB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169AE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40E1C3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4E0" w:rsidRPr="00EF3608" w14:paraId="565F5A2E" w14:textId="77777777" w:rsidTr="00D374E0">
        <w:trPr>
          <w:gridAfter w:val="1"/>
          <w:wAfter w:w="25" w:type="dxa"/>
        </w:trPr>
        <w:tc>
          <w:tcPr>
            <w:tcW w:w="2430" w:type="dxa"/>
            <w:hideMark/>
          </w:tcPr>
          <w:p w14:paraId="5BCA10A4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vAlign w:val="bottom"/>
          </w:tcPr>
          <w:p w14:paraId="71ED3C8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378519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F9CE59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36E03F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0E9C3B69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1A9FE298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2C4A49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4CEAA6E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6112677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17B512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A8A248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0A8BA6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24037CA0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34D0C7F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489501C9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7263C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1A6B528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4A524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430E9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9465F0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179E4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1FC77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4233C026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4E0" w:rsidRPr="00EF3608" w14:paraId="2BD4667D" w14:textId="77777777" w:rsidTr="00D374E0">
        <w:trPr>
          <w:gridAfter w:val="1"/>
          <w:wAfter w:w="25" w:type="dxa"/>
        </w:trPr>
        <w:tc>
          <w:tcPr>
            <w:tcW w:w="2430" w:type="dxa"/>
            <w:hideMark/>
          </w:tcPr>
          <w:p w14:paraId="23137187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vAlign w:val="bottom"/>
          </w:tcPr>
          <w:p w14:paraId="3BF70137" w14:textId="070292AB" w:rsidR="00F9595F" w:rsidRPr="001871F3" w:rsidRDefault="008E1B90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17,0</w:t>
            </w:r>
            <w:r w:rsidR="001871F3" w:rsidRPr="001871F3">
              <w:rPr>
                <w:rFonts w:ascii="Angsana New" w:hAnsi="Angsana New"/>
                <w:sz w:val="24"/>
                <w:szCs w:val="24"/>
              </w:rPr>
              <w:t>80.79</w:t>
            </w:r>
          </w:p>
        </w:tc>
        <w:tc>
          <w:tcPr>
            <w:tcW w:w="270" w:type="dxa"/>
            <w:vAlign w:val="bottom"/>
          </w:tcPr>
          <w:p w14:paraId="0DF6652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4093A8F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11,746.49</w:t>
            </w:r>
          </w:p>
        </w:tc>
        <w:tc>
          <w:tcPr>
            <w:tcW w:w="270" w:type="dxa"/>
            <w:gridSpan w:val="2"/>
            <w:vAlign w:val="bottom"/>
          </w:tcPr>
          <w:p w14:paraId="7BC6DC9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170A1954" w14:textId="3309E46E" w:rsidR="00F9595F" w:rsidRPr="001871F3" w:rsidRDefault="008E1B90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6,894.79</w:t>
            </w:r>
          </w:p>
        </w:tc>
        <w:tc>
          <w:tcPr>
            <w:tcW w:w="250" w:type="dxa"/>
            <w:vAlign w:val="bottom"/>
          </w:tcPr>
          <w:p w14:paraId="797A5818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  <w:hideMark/>
          </w:tcPr>
          <w:p w14:paraId="659293D7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7,065.69</w:t>
            </w:r>
          </w:p>
        </w:tc>
        <w:tc>
          <w:tcPr>
            <w:tcW w:w="250" w:type="dxa"/>
            <w:vAlign w:val="bottom"/>
          </w:tcPr>
          <w:p w14:paraId="433E9A83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53BA73A6" w14:textId="3D3B338F" w:rsidR="00F9595F" w:rsidRPr="001871F3" w:rsidRDefault="008E1B90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963.98</w:t>
            </w:r>
          </w:p>
        </w:tc>
        <w:tc>
          <w:tcPr>
            <w:tcW w:w="270" w:type="dxa"/>
            <w:vAlign w:val="bottom"/>
          </w:tcPr>
          <w:p w14:paraId="32F37BE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41E5032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1,008.78</w:t>
            </w:r>
          </w:p>
        </w:tc>
        <w:tc>
          <w:tcPr>
            <w:tcW w:w="251" w:type="dxa"/>
            <w:vAlign w:val="bottom"/>
          </w:tcPr>
          <w:p w14:paraId="09B74F95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874BB21" w14:textId="13B85474" w:rsidR="00F9595F" w:rsidRPr="001871F3" w:rsidRDefault="008E1B90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4,130.8</w:t>
            </w:r>
            <w:r w:rsidR="00C253F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50" w:type="dxa"/>
            <w:vAlign w:val="bottom"/>
          </w:tcPr>
          <w:p w14:paraId="113BBD1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  <w:hideMark/>
          </w:tcPr>
          <w:p w14:paraId="3BD164C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3,299.47</w:t>
            </w:r>
          </w:p>
        </w:tc>
        <w:tc>
          <w:tcPr>
            <w:tcW w:w="270" w:type="dxa"/>
            <w:gridSpan w:val="2"/>
            <w:vAlign w:val="bottom"/>
          </w:tcPr>
          <w:p w14:paraId="6B152A0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25FAE7D3" w14:textId="585BEB64" w:rsidR="00F9595F" w:rsidRPr="001871F3" w:rsidRDefault="008E1B90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(1.1</w:t>
            </w:r>
            <w:r w:rsidR="00437311" w:rsidRPr="001871F3">
              <w:rPr>
                <w:rFonts w:ascii="Angsana New" w:hAnsi="Angsana New"/>
                <w:sz w:val="24"/>
                <w:szCs w:val="24"/>
              </w:rPr>
              <w:t>6</w:t>
            </w:r>
            <w:r w:rsidRPr="001871F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59C5EFF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AF5323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70" w:type="dxa"/>
            <w:gridSpan w:val="2"/>
            <w:vAlign w:val="bottom"/>
          </w:tcPr>
          <w:p w14:paraId="2B93DF5E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ECD0F8" w14:textId="6C5105FA" w:rsidR="00F9595F" w:rsidRPr="00C253FA" w:rsidRDefault="008E1B90" w:rsidP="0018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253FA">
              <w:rPr>
                <w:rFonts w:ascii="Angsana New" w:hAnsi="Angsana New"/>
                <w:sz w:val="24"/>
                <w:szCs w:val="24"/>
              </w:rPr>
              <w:t>2</w:t>
            </w:r>
            <w:r w:rsidR="001871F3" w:rsidRPr="00C253FA">
              <w:rPr>
                <w:rFonts w:ascii="Angsana New" w:hAnsi="Angsana New"/>
                <w:sz w:val="24"/>
                <w:szCs w:val="24"/>
              </w:rPr>
              <w:t>9,069.23</w:t>
            </w:r>
          </w:p>
        </w:tc>
        <w:tc>
          <w:tcPr>
            <w:tcW w:w="270" w:type="dxa"/>
            <w:vAlign w:val="bottom"/>
          </w:tcPr>
          <w:p w14:paraId="3219A04C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  <w:hideMark/>
          </w:tcPr>
          <w:p w14:paraId="1C275429" w14:textId="77777777" w:rsidR="00F9595F" w:rsidRPr="00EF3608" w:rsidRDefault="00F9595F" w:rsidP="00D3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23,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121.66</w:t>
            </w:r>
          </w:p>
        </w:tc>
      </w:tr>
      <w:tr w:rsidR="00D374E0" w:rsidRPr="00EF3608" w14:paraId="1EC04C83" w14:textId="77777777" w:rsidTr="00D374E0">
        <w:trPr>
          <w:gridAfter w:val="1"/>
          <w:wAfter w:w="25" w:type="dxa"/>
        </w:trPr>
        <w:tc>
          <w:tcPr>
            <w:tcW w:w="2430" w:type="dxa"/>
            <w:hideMark/>
          </w:tcPr>
          <w:p w14:paraId="0E6C88BA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vAlign w:val="center"/>
          </w:tcPr>
          <w:p w14:paraId="74C60DB3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D088CD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C0F842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A4D654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0632DC37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836DCD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1BC3A43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B7F7F9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254F7544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4527343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A1CCF12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5E40B796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73CFCB5B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5B96869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4E72B7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37BF563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581996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7E7C8DC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21166BA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09EE05D" w14:textId="77777777" w:rsidR="00F9595F" w:rsidRPr="001871F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20DC0" w14:textId="47E1AB67" w:rsidR="00F9595F" w:rsidRPr="00C253FA" w:rsidRDefault="008E1B90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253FA">
              <w:rPr>
                <w:rFonts w:ascii="Angsana New" w:hAnsi="Angsana New"/>
                <w:sz w:val="24"/>
                <w:szCs w:val="24"/>
              </w:rPr>
              <w:t>184.88</w:t>
            </w:r>
          </w:p>
        </w:tc>
        <w:tc>
          <w:tcPr>
            <w:tcW w:w="270" w:type="dxa"/>
            <w:vAlign w:val="center"/>
          </w:tcPr>
          <w:p w14:paraId="51A660E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E087A2" w14:textId="77777777" w:rsidR="00F9595F" w:rsidRPr="00EF3608" w:rsidRDefault="00F9595F" w:rsidP="00D3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190.30</w:t>
            </w:r>
          </w:p>
        </w:tc>
      </w:tr>
      <w:tr w:rsidR="00D374E0" w:rsidRPr="00EF3608" w14:paraId="2ABFEC93" w14:textId="77777777" w:rsidTr="00D374E0">
        <w:trPr>
          <w:gridAfter w:val="1"/>
          <w:wAfter w:w="25" w:type="dxa"/>
        </w:trPr>
        <w:tc>
          <w:tcPr>
            <w:tcW w:w="2430" w:type="dxa"/>
            <w:hideMark/>
          </w:tcPr>
          <w:p w14:paraId="5243FE67" w14:textId="77777777" w:rsidR="00F9595F" w:rsidRPr="00EF3608" w:rsidRDefault="00F9595F" w:rsidP="00F9595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vAlign w:val="center"/>
          </w:tcPr>
          <w:p w14:paraId="158393D5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3CB00C2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DE8FD06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E3FB468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6CF8E2D4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322D255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09EBCF57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67DE285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1667DEB6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9D7B027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28D9F4F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E257D0E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1F3B5662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26DAE57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4C6170D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E6F003A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36874E1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958C457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D7106F5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424DE89" w14:textId="77777777" w:rsidR="00F9595F" w:rsidRPr="00023AD9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7A1F96" w14:textId="61152FC4" w:rsidR="00F9595F" w:rsidRPr="00C253FA" w:rsidRDefault="008E1B90" w:rsidP="0018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253FA">
              <w:rPr>
                <w:rFonts w:ascii="Angsana New" w:hAnsi="Angsana New"/>
                <w:b/>
                <w:bCs/>
                <w:sz w:val="24"/>
                <w:szCs w:val="24"/>
              </w:rPr>
              <w:t>29,</w:t>
            </w:r>
            <w:r w:rsidR="001871F3" w:rsidRPr="00C253FA">
              <w:rPr>
                <w:rFonts w:ascii="Angsana New" w:hAnsi="Angsana New"/>
                <w:b/>
                <w:bCs/>
                <w:sz w:val="24"/>
                <w:szCs w:val="24"/>
              </w:rPr>
              <w:t>254.11</w:t>
            </w:r>
          </w:p>
        </w:tc>
        <w:tc>
          <w:tcPr>
            <w:tcW w:w="270" w:type="dxa"/>
            <w:vAlign w:val="center"/>
          </w:tcPr>
          <w:p w14:paraId="791A9408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BADEF3F" w14:textId="77777777" w:rsidR="00F9595F" w:rsidRPr="00EF3608" w:rsidRDefault="00F9595F" w:rsidP="00D3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23,311.96</w:t>
            </w:r>
          </w:p>
        </w:tc>
      </w:tr>
    </w:tbl>
    <w:p w14:paraId="1FE38F15" w14:textId="77777777" w:rsidR="00AF376F" w:rsidRPr="00EF3608" w:rsidRDefault="00AF376F" w:rsidP="009A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  <w:sectPr w:rsidR="00AF376F" w:rsidRPr="00EF3608" w:rsidSect="00061DFD">
          <w:pgSz w:w="16834" w:h="11909" w:orient="landscape" w:code="9"/>
          <w:pgMar w:top="692" w:right="1151" w:bottom="578" w:left="1440" w:header="720" w:footer="720" w:gutter="0"/>
          <w:cols w:space="720"/>
          <w:docGrid w:linePitch="245"/>
        </w:sectPr>
      </w:pPr>
    </w:p>
    <w:p w14:paraId="77F4DDA3" w14:textId="77777777" w:rsidR="002F1C5B" w:rsidRPr="00EF3608" w:rsidRDefault="002F1C5B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7E79B39" w14:textId="77777777" w:rsidR="00AD3FCA" w:rsidRPr="00E9221D" w:rsidRDefault="00AD3FCA" w:rsidP="00AD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8"/>
          <w:szCs w:val="28"/>
        </w:rPr>
      </w:pPr>
    </w:p>
    <w:p w14:paraId="5B3A877D" w14:textId="07163A4C" w:rsidR="009A3B66" w:rsidRPr="00EF3608" w:rsidRDefault="009A3B66" w:rsidP="000D5F17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F57CBB">
        <w:rPr>
          <w:rFonts w:ascii="Angsana New" w:hAnsi="Angsana New" w:hint="cs"/>
          <w:sz w:val="30"/>
          <w:szCs w:val="30"/>
          <w:cs/>
        </w:rPr>
        <w:t>เก้า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57CBB" w:rsidRPr="00EF3608">
        <w:rPr>
          <w:rFonts w:ascii="Angsana New" w:hAnsi="Angsana New"/>
          <w:sz w:val="30"/>
          <w:szCs w:val="30"/>
        </w:rPr>
        <w:t>3</w:t>
      </w:r>
      <w:r w:rsidR="00F57CBB">
        <w:rPr>
          <w:rFonts w:ascii="Angsana New" w:hAnsi="Angsana New"/>
          <w:sz w:val="30"/>
          <w:szCs w:val="30"/>
        </w:rPr>
        <w:t>0</w:t>
      </w:r>
      <w:r w:rsidR="00F57CBB" w:rsidRPr="00EF3608">
        <w:rPr>
          <w:rFonts w:ascii="Angsana New" w:hAnsi="Angsana New"/>
          <w:sz w:val="30"/>
          <w:szCs w:val="30"/>
          <w:cs/>
        </w:rPr>
        <w:t xml:space="preserve"> </w:t>
      </w:r>
      <w:r w:rsidR="00F57CBB">
        <w:rPr>
          <w:rFonts w:ascii="Angsana New" w:hAnsi="Angsana New" w:hint="cs"/>
          <w:sz w:val="30"/>
          <w:szCs w:val="30"/>
          <w:cs/>
        </w:rPr>
        <w:t>มิถุนายน</w:t>
      </w:r>
      <w:r w:rsidR="00F57CBB" w:rsidRPr="00EF3608">
        <w:rPr>
          <w:rFonts w:ascii="Angsana New" w:hAnsi="Angsana New"/>
          <w:sz w:val="30"/>
          <w:szCs w:val="30"/>
          <w:cs/>
        </w:rPr>
        <w:t xml:space="preserve"> </w:t>
      </w:r>
      <w:r w:rsidR="00801AC1" w:rsidRPr="00EF3608">
        <w:rPr>
          <w:rFonts w:ascii="Angsana New" w:hAnsi="Angsana New"/>
          <w:sz w:val="30"/>
          <w:szCs w:val="30"/>
        </w:rPr>
        <w:t>256</w:t>
      </w:r>
      <w:r w:rsidR="00550605" w:rsidRPr="00EF3608">
        <w:rPr>
          <w:rFonts w:ascii="Angsana New" w:hAnsi="Angsana New"/>
          <w:sz w:val="30"/>
          <w:szCs w:val="30"/>
        </w:rPr>
        <w:t>2</w:t>
      </w:r>
      <w:r w:rsidRPr="00EF3608">
        <w:rPr>
          <w:rFonts w:ascii="Angsana New" w:hAnsi="Angsana New"/>
          <w:sz w:val="30"/>
          <w:szCs w:val="30"/>
          <w:cs/>
        </w:rPr>
        <w:t xml:space="preserve"> คือร้อยละ </w:t>
      </w:r>
      <w:r w:rsidR="00D16E93">
        <w:rPr>
          <w:rFonts w:ascii="Angsana New" w:hAnsi="Angsana New"/>
          <w:sz w:val="30"/>
          <w:szCs w:val="30"/>
        </w:rPr>
        <w:t>19</w:t>
      </w:r>
      <w:r w:rsidR="00D16E93" w:rsidRPr="009C069E">
        <w:rPr>
          <w:rFonts w:ascii="Angsana New" w:hAnsi="Angsana New"/>
          <w:sz w:val="30"/>
          <w:szCs w:val="30"/>
        </w:rPr>
        <w:t>.</w:t>
      </w:r>
      <w:r w:rsidR="00A66CAF" w:rsidRPr="009C069E">
        <w:rPr>
          <w:rFonts w:ascii="Angsana New" w:hAnsi="Angsana New"/>
          <w:sz w:val="30"/>
          <w:szCs w:val="30"/>
        </w:rPr>
        <w:t>97</w:t>
      </w:r>
      <w:r w:rsidR="0024739D" w:rsidRPr="009C069E">
        <w:rPr>
          <w:rFonts w:ascii="Angsana New" w:hAnsi="Angsana New"/>
          <w:sz w:val="30"/>
          <w:szCs w:val="30"/>
        </w:rPr>
        <w:t xml:space="preserve"> </w:t>
      </w:r>
      <w:r w:rsidRPr="009C069E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="00A66CAF" w:rsidRPr="009C069E">
        <w:rPr>
          <w:rFonts w:ascii="Angsana New" w:hAnsi="Angsana New"/>
          <w:sz w:val="30"/>
          <w:szCs w:val="30"/>
        </w:rPr>
        <w:t>8</w:t>
      </w:r>
      <w:r w:rsidR="00D16E93" w:rsidRPr="009C069E">
        <w:rPr>
          <w:rFonts w:ascii="Angsana New" w:hAnsi="Angsana New"/>
          <w:sz w:val="30"/>
          <w:szCs w:val="30"/>
        </w:rPr>
        <w:t>.</w:t>
      </w:r>
      <w:r w:rsidR="00A66CAF" w:rsidRPr="009C069E">
        <w:rPr>
          <w:rFonts w:ascii="Angsana New" w:hAnsi="Angsana New"/>
          <w:sz w:val="30"/>
          <w:szCs w:val="30"/>
        </w:rPr>
        <w:t>72</w:t>
      </w:r>
      <w:r w:rsidRPr="009C069E">
        <w:rPr>
          <w:rFonts w:ascii="Angsana New" w:hAnsi="Angsana New"/>
          <w:sz w:val="30"/>
          <w:szCs w:val="30"/>
        </w:rPr>
        <w:t xml:space="preserve"> </w:t>
      </w:r>
      <w:r w:rsidRPr="009C069E">
        <w:rPr>
          <w:rFonts w:ascii="Angsana New" w:hAnsi="Angsana New"/>
          <w:sz w:val="30"/>
          <w:szCs w:val="30"/>
          <w:cs/>
        </w:rPr>
        <w:t>ตามลำดับ</w:t>
      </w:r>
    </w:p>
    <w:p w14:paraId="6F6C9F92" w14:textId="77777777" w:rsidR="00D56BED" w:rsidRPr="00E9221D" w:rsidRDefault="00D56BED" w:rsidP="003332CF">
      <w:pPr>
        <w:tabs>
          <w:tab w:val="clear" w:pos="454"/>
          <w:tab w:val="left" w:pos="540"/>
        </w:tabs>
        <w:spacing w:line="240" w:lineRule="auto"/>
        <w:ind w:right="95"/>
        <w:jc w:val="thaiDistribute"/>
        <w:rPr>
          <w:rFonts w:ascii="Angsana New" w:hAnsi="Angsana New"/>
          <w:sz w:val="28"/>
          <w:szCs w:val="28"/>
        </w:rPr>
      </w:pPr>
    </w:p>
    <w:p w14:paraId="3532AA16" w14:textId="77777777" w:rsidR="009A3B66" w:rsidRPr="00EF3608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จำนวนภาษีเงินได้ในงบกำไรขาดทุนเฉพาะกิจการ</w:t>
      </w:r>
      <w:r w:rsidR="00D56BED" w:rsidRPr="00EF3608">
        <w:rPr>
          <w:rFonts w:ascii="Angsana New" w:hAnsi="Angsana New"/>
          <w:sz w:val="30"/>
          <w:szCs w:val="30"/>
          <w:cs/>
        </w:rPr>
        <w:t>น้อยกว่า</w:t>
      </w:r>
      <w:r w:rsidRPr="00EF3608">
        <w:rPr>
          <w:rFonts w:ascii="Angsana New" w:hAnsi="Angsana New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DB309B" w:rsidRPr="00EF3608">
        <w:rPr>
          <w:rFonts w:ascii="Angsana New" w:hAnsi="Angsana New"/>
          <w:sz w:val="30"/>
          <w:szCs w:val="30"/>
          <w:cs/>
        </w:rPr>
        <w:t>การได้รับยกเว้นภาษีสำหรับ</w:t>
      </w:r>
      <w:r w:rsidR="00D56BED" w:rsidRPr="00EF3608">
        <w:rPr>
          <w:rFonts w:ascii="Angsana New" w:hAnsi="Angsana New"/>
          <w:sz w:val="30"/>
          <w:szCs w:val="30"/>
          <w:cs/>
        </w:rPr>
        <w:t>รายได้เงินปันผล</w:t>
      </w:r>
      <w:r w:rsidR="00DB309B" w:rsidRPr="00EF3608">
        <w:rPr>
          <w:rFonts w:ascii="Angsana New" w:hAnsi="Angsana New"/>
          <w:sz w:val="30"/>
          <w:szCs w:val="30"/>
          <w:cs/>
        </w:rPr>
        <w:t>รับ</w:t>
      </w:r>
      <w:r w:rsidR="004D2B73" w:rsidRPr="00EF3608">
        <w:rPr>
          <w:rFonts w:ascii="Angsana New" w:hAnsi="Angsana New"/>
          <w:sz w:val="30"/>
          <w:szCs w:val="30"/>
          <w:cs/>
        </w:rPr>
        <w:t>และการกลับรายการค่าเผื่อการด้อยค่าที่เกิดจากการขายเงินลงทุนในบริษัทย่อย</w:t>
      </w:r>
    </w:p>
    <w:p w14:paraId="73B3E62E" w14:textId="77777777" w:rsidR="00962209" w:rsidRPr="00E9221D" w:rsidRDefault="0096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57926AE5" w14:textId="77777777" w:rsidR="008B0F37" w:rsidRPr="00E95DE5" w:rsidRDefault="008B0F37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DE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271BBA85" w14:textId="77777777" w:rsidR="00182729" w:rsidRPr="00E95DE5" w:rsidRDefault="00182729" w:rsidP="00182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8264155" w14:textId="70010B82" w:rsidR="00F43F3F" w:rsidRPr="00E95DE5" w:rsidRDefault="00ED445E" w:rsidP="00F43F3F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E95DE5">
        <w:rPr>
          <w:rFonts w:ascii="Angsana New" w:hAnsi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15B82267" w14:textId="540C7DCB" w:rsidR="00ED445E" w:rsidRPr="009A0C1F" w:rsidRDefault="00ED445E" w:rsidP="00F43F3F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  <w:highlight w:val="green"/>
        </w:rPr>
      </w:pPr>
    </w:p>
    <w:tbl>
      <w:tblPr>
        <w:tblStyle w:val="TableGrid"/>
        <w:tblW w:w="90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602"/>
        <w:gridCol w:w="1602"/>
        <w:gridCol w:w="1165"/>
        <w:gridCol w:w="236"/>
        <w:gridCol w:w="1294"/>
      </w:tblGrid>
      <w:tr w:rsidR="00ED445E" w:rsidRPr="00E95DE5" w14:paraId="3CB48386" w14:textId="77777777" w:rsidTr="00213DC9">
        <w:tc>
          <w:tcPr>
            <w:tcW w:w="3168" w:type="dxa"/>
            <w:vAlign w:val="bottom"/>
          </w:tcPr>
          <w:p w14:paraId="5C9F6975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602" w:type="dxa"/>
            <w:vAlign w:val="bottom"/>
          </w:tcPr>
          <w:p w14:paraId="6A9D93DB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02" w:type="dxa"/>
            <w:vAlign w:val="bottom"/>
          </w:tcPr>
          <w:p w14:paraId="3A3E170B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B06DCB4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65" w:type="dxa"/>
            <w:vAlign w:val="bottom"/>
          </w:tcPr>
          <w:p w14:paraId="514DF22E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650B43D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11F66B8" w14:textId="77777777" w:rsidR="00ED445E" w:rsidRPr="009A0C1F" w:rsidDel="00D43E7A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D445E" w:rsidRPr="00E95DE5" w14:paraId="04F7AAEE" w14:textId="77777777" w:rsidTr="00213DC9">
        <w:tc>
          <w:tcPr>
            <w:tcW w:w="3168" w:type="dxa"/>
          </w:tcPr>
          <w:p w14:paraId="74268DFC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02" w:type="dxa"/>
          </w:tcPr>
          <w:p w14:paraId="0621E261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5CF65105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708F05FA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9E54DDE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CE915D7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445E" w:rsidRPr="00E95DE5" w14:paraId="0DED427D" w14:textId="77777777" w:rsidTr="00213DC9">
        <w:tc>
          <w:tcPr>
            <w:tcW w:w="3168" w:type="dxa"/>
          </w:tcPr>
          <w:p w14:paraId="2C652D6D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9A0C1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02" w:type="dxa"/>
          </w:tcPr>
          <w:p w14:paraId="408C7495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676144A1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992BFCA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D4600E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75D15A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45E" w:rsidRPr="00E95DE5" w14:paraId="577B2A20" w14:textId="77777777" w:rsidTr="00213DC9">
        <w:tc>
          <w:tcPr>
            <w:tcW w:w="3168" w:type="dxa"/>
          </w:tcPr>
          <w:p w14:paraId="621C7240" w14:textId="73237422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เงินปัน</w:t>
            </w:r>
            <w:r w:rsidR="00E95DE5" w:rsidRPr="009A0C1F">
              <w:rPr>
                <w:rFonts w:ascii="Angsana New" w:hAnsi="Angsana New"/>
                <w:sz w:val="30"/>
                <w:szCs w:val="30"/>
                <w:cs/>
              </w:rPr>
              <w:t>ผลประจำปี</w:t>
            </w:r>
            <w:r w:rsidR="00A66B7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02" w:type="dxa"/>
          </w:tcPr>
          <w:p w14:paraId="7857EDF8" w14:textId="376D887A" w:rsidR="00ED445E" w:rsidRPr="009A0C1F" w:rsidRDefault="00E95DE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A0C1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02" w:type="dxa"/>
          </w:tcPr>
          <w:p w14:paraId="60513270" w14:textId="6D216A4A" w:rsidR="00ED445E" w:rsidRPr="009A0C1F" w:rsidRDefault="00E95DE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กุมภาพันธ์</w:t>
            </w:r>
            <w:r w:rsidR="00ED445E" w:rsidRPr="009A0C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445E" w:rsidRPr="009A0C1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08C988" w14:textId="35F77DAA" w:rsidR="00ED445E" w:rsidRPr="009A0C1F" w:rsidRDefault="00ED445E" w:rsidP="000D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</w:rPr>
              <w:t>0.</w:t>
            </w:r>
            <w:r w:rsidR="00E95DE5" w:rsidRPr="009A0C1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3A282DE3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275423F" w14:textId="729CA212" w:rsidR="00ED445E" w:rsidRPr="009A0C1F" w:rsidRDefault="00E95DE5" w:rsidP="009C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</w:rPr>
              <w:t>1,068.91</w:t>
            </w:r>
          </w:p>
        </w:tc>
      </w:tr>
      <w:tr w:rsidR="00ED445E" w:rsidRPr="00E95DE5" w14:paraId="21856B1D" w14:textId="77777777" w:rsidTr="00213DC9">
        <w:tc>
          <w:tcPr>
            <w:tcW w:w="3168" w:type="dxa"/>
          </w:tcPr>
          <w:p w14:paraId="2B0BF328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02" w:type="dxa"/>
          </w:tcPr>
          <w:p w14:paraId="047BFDBB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</w:tcPr>
          <w:p w14:paraId="23C1AB41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7D3988E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B906569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D8F6794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D445E" w:rsidRPr="00E95DE5" w14:paraId="16A0DCD0" w14:textId="77777777" w:rsidTr="00213DC9">
        <w:tc>
          <w:tcPr>
            <w:tcW w:w="3168" w:type="dxa"/>
          </w:tcPr>
          <w:p w14:paraId="166B02EA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9A0C1F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02" w:type="dxa"/>
          </w:tcPr>
          <w:p w14:paraId="225B9A82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2F433C5A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16F1B57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78BFDB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6519EF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45E" w:rsidRPr="00E95DE5" w14:paraId="6E171F70" w14:textId="77777777" w:rsidTr="00213DC9">
        <w:tc>
          <w:tcPr>
            <w:tcW w:w="3168" w:type="dxa"/>
          </w:tcPr>
          <w:p w14:paraId="3443DC1F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02" w:type="dxa"/>
          </w:tcPr>
          <w:p w14:paraId="2A6072D2" w14:textId="4F64E5DB" w:rsidR="00ED445E" w:rsidRPr="009A0C1F" w:rsidRDefault="00E95DE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A0C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02" w:type="dxa"/>
          </w:tcPr>
          <w:p w14:paraId="5121A8CC" w14:textId="2772958D" w:rsidR="00ED445E" w:rsidRPr="009A0C1F" w:rsidRDefault="00E95DE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9A0C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3557107" w14:textId="71DFF732" w:rsidR="00ED445E" w:rsidRPr="009A0C1F" w:rsidRDefault="00ED445E" w:rsidP="000D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</w:rPr>
              <w:t>0.</w:t>
            </w:r>
            <w:r w:rsidR="00E95DE5" w:rsidRPr="009A0C1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4FDDE7FE" w14:textId="77777777" w:rsidR="00ED445E" w:rsidRPr="009A0C1F" w:rsidRDefault="00ED445E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F19DBEF" w14:textId="381B231D" w:rsidR="00ED445E" w:rsidRPr="009A0C1F" w:rsidRDefault="00E95DE5" w:rsidP="009C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</w:rPr>
              <w:t>580.93</w:t>
            </w:r>
          </w:p>
        </w:tc>
      </w:tr>
    </w:tbl>
    <w:p w14:paraId="7E42AD4F" w14:textId="77777777" w:rsidR="00ED445E" w:rsidRPr="00EF3608" w:rsidRDefault="00ED445E" w:rsidP="00F43F3F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</w:p>
    <w:p w14:paraId="64C486E6" w14:textId="77777777" w:rsidR="00FD1DC3" w:rsidRPr="00EF3608" w:rsidRDefault="00FD1DC3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2781C17" w14:textId="77777777" w:rsidR="009048CE" w:rsidRPr="00EF3608" w:rsidRDefault="009048CE" w:rsidP="00E42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0"/>
          <w:szCs w:val="20"/>
        </w:rPr>
      </w:pPr>
    </w:p>
    <w:p w14:paraId="34DA85D5" w14:textId="77777777" w:rsidR="009048CE" w:rsidRPr="00EF3608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E4D104D" w14:textId="77777777" w:rsidR="009048CE" w:rsidRPr="00EF3608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0"/>
          <w:szCs w:val="20"/>
        </w:rPr>
      </w:pPr>
    </w:p>
    <w:p w14:paraId="2D771E3C" w14:textId="77777777" w:rsidR="009048CE" w:rsidRPr="00EF3608" w:rsidRDefault="009048CE" w:rsidP="00D27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115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DCFA97B" w14:textId="77777777" w:rsidR="005B4F73" w:rsidRPr="00EF3608" w:rsidRDefault="005B4F73"/>
    <w:tbl>
      <w:tblPr>
        <w:tblW w:w="9272" w:type="dxa"/>
        <w:tblInd w:w="450" w:type="dxa"/>
        <w:tblLook w:val="04A0" w:firstRow="1" w:lastRow="0" w:firstColumn="1" w:lastColumn="0" w:noHBand="0" w:noVBand="1"/>
      </w:tblPr>
      <w:tblGrid>
        <w:gridCol w:w="3213"/>
        <w:gridCol w:w="1063"/>
        <w:gridCol w:w="236"/>
        <w:gridCol w:w="993"/>
        <w:gridCol w:w="236"/>
        <w:gridCol w:w="1009"/>
        <w:gridCol w:w="266"/>
        <w:gridCol w:w="881"/>
        <w:gridCol w:w="266"/>
        <w:gridCol w:w="1109"/>
      </w:tblGrid>
      <w:tr w:rsidR="009048CE" w:rsidRPr="00EF3608" w14:paraId="218C013E" w14:textId="77777777" w:rsidTr="009A0C1F">
        <w:trPr>
          <w:tblHeader/>
        </w:trPr>
        <w:tc>
          <w:tcPr>
            <w:tcW w:w="3213" w:type="dxa"/>
            <w:shd w:val="clear" w:color="auto" w:fill="auto"/>
          </w:tcPr>
          <w:p w14:paraId="32A5AAAD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9"/>
          </w:tcPr>
          <w:p w14:paraId="18918445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048CE" w:rsidRPr="00EF3608" w14:paraId="36C01852" w14:textId="77777777" w:rsidTr="009A0C1F">
        <w:trPr>
          <w:tblHeader/>
        </w:trPr>
        <w:tc>
          <w:tcPr>
            <w:tcW w:w="3213" w:type="dxa"/>
            <w:shd w:val="clear" w:color="auto" w:fill="auto"/>
          </w:tcPr>
          <w:p w14:paraId="13186784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A47EB13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2412139E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8" w:type="dxa"/>
            <w:gridSpan w:val="7"/>
            <w:tcBorders>
              <w:bottom w:val="single" w:sz="4" w:space="0" w:color="auto"/>
            </w:tcBorders>
          </w:tcPr>
          <w:p w14:paraId="64875476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48CE" w:rsidRPr="00EF3608" w14:paraId="5B302414" w14:textId="77777777" w:rsidTr="009A0C1F">
        <w:trPr>
          <w:tblHeader/>
        </w:trPr>
        <w:tc>
          <w:tcPr>
            <w:tcW w:w="3213" w:type="dxa"/>
            <w:shd w:val="clear" w:color="auto" w:fill="auto"/>
          </w:tcPr>
          <w:p w14:paraId="0271D962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64AD450A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663E7290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BDFEAB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7DF9F5F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8F1AA4C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5A1EF495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7099E333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5AAE0B05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1E9A371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048CE" w:rsidRPr="00EF3608" w14:paraId="6FEEACFD" w14:textId="77777777" w:rsidTr="009A0C1F">
        <w:trPr>
          <w:tblHeader/>
        </w:trPr>
        <w:tc>
          <w:tcPr>
            <w:tcW w:w="3213" w:type="dxa"/>
            <w:shd w:val="clear" w:color="auto" w:fill="auto"/>
          </w:tcPr>
          <w:p w14:paraId="60E50109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57" w:type="dxa"/>
            <w:gridSpan w:val="9"/>
          </w:tcPr>
          <w:p w14:paraId="4C659414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8CE" w:rsidRPr="00EF3608" w14:paraId="6D0C8FDA" w14:textId="77777777" w:rsidTr="009A0C1F">
        <w:trPr>
          <w:tblHeader/>
        </w:trPr>
        <w:tc>
          <w:tcPr>
            <w:tcW w:w="3213" w:type="dxa"/>
            <w:shd w:val="clear" w:color="auto" w:fill="auto"/>
          </w:tcPr>
          <w:p w14:paraId="326F4B11" w14:textId="77777777" w:rsidR="009048CE" w:rsidRPr="00EF3608" w:rsidRDefault="00F9595F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6057" w:type="dxa"/>
            <w:gridSpan w:val="9"/>
          </w:tcPr>
          <w:p w14:paraId="729F870A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48CE" w:rsidRPr="00EF3608" w14:paraId="7357FD62" w14:textId="77777777" w:rsidTr="009A0C1F">
        <w:tc>
          <w:tcPr>
            <w:tcW w:w="3213" w:type="dxa"/>
            <w:shd w:val="clear" w:color="auto" w:fill="auto"/>
          </w:tcPr>
          <w:p w14:paraId="15F79CE7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63" w:type="dxa"/>
          </w:tcPr>
          <w:p w14:paraId="574B0363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CDD304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A25296E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326DF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9E6FE8B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DC009EA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3B4933BE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252E2C8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0D2D591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D6A" w:rsidRPr="00764E7D" w14:paraId="6066F2F0" w14:textId="77777777" w:rsidTr="009A0C1F">
        <w:tc>
          <w:tcPr>
            <w:tcW w:w="3213" w:type="dxa"/>
            <w:shd w:val="clear" w:color="auto" w:fill="auto"/>
          </w:tcPr>
          <w:p w14:paraId="11A0840D" w14:textId="77777777" w:rsidR="003E7D6A" w:rsidRPr="00764E7D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4E7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3" w:type="dxa"/>
          </w:tcPr>
          <w:p w14:paraId="76CA6A3C" w14:textId="77777777" w:rsidR="00C05298" w:rsidRPr="00764E7D" w:rsidRDefault="00C05298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5F6AC7B" w14:textId="1561B5FC" w:rsidR="00362A1D" w:rsidRPr="00764E7D" w:rsidRDefault="00362A1D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536.61</w:t>
            </w:r>
          </w:p>
        </w:tc>
        <w:tc>
          <w:tcPr>
            <w:tcW w:w="236" w:type="dxa"/>
          </w:tcPr>
          <w:p w14:paraId="7343C8A4" w14:textId="77777777" w:rsidR="003E7D6A" w:rsidRPr="00764E7D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A75333E" w14:textId="0BC9BF31" w:rsidR="003E7D6A" w:rsidRPr="00764E7D" w:rsidRDefault="00362A1D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3B8825" w14:textId="77777777" w:rsidR="003E7D6A" w:rsidRPr="00764E7D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5D7F44" w14:textId="77777777" w:rsidR="00DE46F7" w:rsidRDefault="00DE46F7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E2DD3D" w14:textId="18B71401" w:rsidR="00764E7D" w:rsidRPr="00764E7D" w:rsidRDefault="00764E7D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383.61</w:t>
            </w:r>
          </w:p>
        </w:tc>
        <w:tc>
          <w:tcPr>
            <w:tcW w:w="266" w:type="dxa"/>
          </w:tcPr>
          <w:p w14:paraId="3D4E5948" w14:textId="77777777" w:rsidR="003E7D6A" w:rsidRPr="00764E7D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1C3FD32" w14:textId="55B8838E" w:rsidR="003E7D6A" w:rsidRPr="00764E7D" w:rsidRDefault="00362A1D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56D51911" w14:textId="77777777" w:rsidR="003E7D6A" w:rsidRPr="00764E7D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C8B8E5" w14:textId="77777777" w:rsidR="00821CF8" w:rsidRDefault="00821CF8" w:rsidP="00B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82F79F8" w14:textId="2D5A58B9" w:rsidR="00764E7D" w:rsidRPr="00764E7D" w:rsidRDefault="00764E7D" w:rsidP="00B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383.61</w:t>
            </w:r>
          </w:p>
        </w:tc>
      </w:tr>
      <w:tr w:rsidR="00EB76BE" w:rsidRPr="00EF3608" w14:paraId="74D908E1" w14:textId="77777777" w:rsidTr="009A0C1F">
        <w:tc>
          <w:tcPr>
            <w:tcW w:w="3213" w:type="dxa"/>
            <w:shd w:val="clear" w:color="auto" w:fill="auto"/>
          </w:tcPr>
          <w:p w14:paraId="6882C4D7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4E7D">
              <w:rPr>
                <w:rFonts w:ascii="Angsana New" w:hAnsi="Angsana New"/>
                <w:sz w:val="30"/>
                <w:szCs w:val="30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7BC65C45" w14:textId="0F174FC8" w:rsidR="00EB76BE" w:rsidRPr="00764E7D" w:rsidRDefault="006E487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10,000.00</w:t>
            </w:r>
          </w:p>
        </w:tc>
        <w:tc>
          <w:tcPr>
            <w:tcW w:w="236" w:type="dxa"/>
            <w:vAlign w:val="bottom"/>
          </w:tcPr>
          <w:p w14:paraId="03CEC00D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AA654D" w14:textId="6061320B" w:rsidR="00EB76BE" w:rsidRPr="00764E7D" w:rsidRDefault="00362A1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FD05BF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1D27B3B" w14:textId="20C41796" w:rsidR="00EB76BE" w:rsidRPr="00764E7D" w:rsidRDefault="00764E7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10,022.16</w:t>
            </w:r>
          </w:p>
        </w:tc>
        <w:tc>
          <w:tcPr>
            <w:tcW w:w="266" w:type="dxa"/>
            <w:vAlign w:val="bottom"/>
          </w:tcPr>
          <w:p w14:paraId="52CE503D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FE90AC7" w14:textId="229BC6BD" w:rsidR="00EB76BE" w:rsidRPr="00764E7D" w:rsidRDefault="00362A1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3A4F4D3C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F52C194" w14:textId="7281288B" w:rsidR="00EB76BE" w:rsidRPr="00EF3608" w:rsidRDefault="00764E7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10,022.16</w:t>
            </w:r>
          </w:p>
        </w:tc>
      </w:tr>
    </w:tbl>
    <w:p w14:paraId="45368FD5" w14:textId="77777777" w:rsidR="003332CF" w:rsidRPr="00EF3608" w:rsidRDefault="003332CF" w:rsidP="007C57EB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24" w:type="dxa"/>
        <w:tblInd w:w="450" w:type="dxa"/>
        <w:tblLook w:val="04A0" w:firstRow="1" w:lastRow="0" w:firstColumn="1" w:lastColumn="0" w:noHBand="0" w:noVBand="1"/>
      </w:tblPr>
      <w:tblGrid>
        <w:gridCol w:w="3240"/>
        <w:gridCol w:w="1187"/>
        <w:gridCol w:w="48"/>
        <w:gridCol w:w="222"/>
        <w:gridCol w:w="16"/>
        <w:gridCol w:w="883"/>
        <w:gridCol w:w="236"/>
        <w:gridCol w:w="24"/>
        <w:gridCol w:w="886"/>
        <w:gridCol w:w="24"/>
        <w:gridCol w:w="246"/>
        <w:gridCol w:w="24"/>
        <w:gridCol w:w="835"/>
        <w:gridCol w:w="39"/>
        <w:gridCol w:w="231"/>
        <w:gridCol w:w="39"/>
        <w:gridCol w:w="1044"/>
      </w:tblGrid>
      <w:tr w:rsidR="003332CF" w:rsidRPr="00EF3608" w14:paraId="37BE47B7" w14:textId="77777777" w:rsidTr="007C57EB">
        <w:trPr>
          <w:tblHeader/>
        </w:trPr>
        <w:tc>
          <w:tcPr>
            <w:tcW w:w="3240" w:type="dxa"/>
            <w:shd w:val="clear" w:color="auto" w:fill="auto"/>
          </w:tcPr>
          <w:p w14:paraId="5938AE07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4" w:type="dxa"/>
            <w:gridSpan w:val="16"/>
          </w:tcPr>
          <w:p w14:paraId="6E791F9A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332CF" w:rsidRPr="00EF3608" w14:paraId="66BD8BD3" w14:textId="77777777" w:rsidTr="007C57EB">
        <w:trPr>
          <w:tblHeader/>
        </w:trPr>
        <w:tc>
          <w:tcPr>
            <w:tcW w:w="3240" w:type="dxa"/>
            <w:shd w:val="clear" w:color="auto" w:fill="auto"/>
          </w:tcPr>
          <w:p w14:paraId="19D1F932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2751B21B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  <w:gridSpan w:val="2"/>
          </w:tcPr>
          <w:p w14:paraId="042A7F78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11" w:type="dxa"/>
            <w:gridSpan w:val="12"/>
            <w:tcBorders>
              <w:bottom w:val="single" w:sz="4" w:space="0" w:color="auto"/>
            </w:tcBorders>
          </w:tcPr>
          <w:p w14:paraId="6D68C0E9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32CF" w:rsidRPr="00EF3608" w14:paraId="4BA9675F" w14:textId="77777777" w:rsidTr="007C57EB">
        <w:trPr>
          <w:tblHeader/>
        </w:trPr>
        <w:tc>
          <w:tcPr>
            <w:tcW w:w="3240" w:type="dxa"/>
            <w:shd w:val="clear" w:color="auto" w:fill="auto"/>
          </w:tcPr>
          <w:p w14:paraId="10AA0E1F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</w:tcPr>
          <w:p w14:paraId="66EC8763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gridSpan w:val="2"/>
          </w:tcPr>
          <w:p w14:paraId="1B12CFC9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3BBA1E4C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E292000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14:paraId="3ABD8A66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14734233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gridSpan w:val="3"/>
          </w:tcPr>
          <w:p w14:paraId="24BF5B85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5C26D19C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84434C6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332CF" w:rsidRPr="00EF3608" w14:paraId="2AF32DF6" w14:textId="77777777" w:rsidTr="007C57EB">
        <w:trPr>
          <w:tblHeader/>
        </w:trPr>
        <w:tc>
          <w:tcPr>
            <w:tcW w:w="3240" w:type="dxa"/>
            <w:shd w:val="clear" w:color="auto" w:fill="auto"/>
          </w:tcPr>
          <w:p w14:paraId="3CEF8061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84" w:type="dxa"/>
            <w:gridSpan w:val="16"/>
          </w:tcPr>
          <w:p w14:paraId="4B1CCD0C" w14:textId="77777777" w:rsidR="003332CF" w:rsidRPr="00EF3608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217E" w:rsidRPr="00EF3608" w14:paraId="420F678B" w14:textId="77777777" w:rsidTr="007C57EB">
        <w:trPr>
          <w:tblHeader/>
        </w:trPr>
        <w:tc>
          <w:tcPr>
            <w:tcW w:w="3240" w:type="dxa"/>
            <w:shd w:val="clear" w:color="auto" w:fill="auto"/>
          </w:tcPr>
          <w:p w14:paraId="4E36FFB9" w14:textId="77777777" w:rsidR="00BD217E" w:rsidRPr="00EF3608" w:rsidRDefault="003D3B9B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BD217E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D217E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A4D0A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984" w:type="dxa"/>
            <w:gridSpan w:val="16"/>
          </w:tcPr>
          <w:p w14:paraId="2EFD2F61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EF3608" w14:paraId="38ED9F5A" w14:textId="77777777" w:rsidTr="007C57EB">
        <w:tc>
          <w:tcPr>
            <w:tcW w:w="3240" w:type="dxa"/>
            <w:shd w:val="clear" w:color="auto" w:fill="auto"/>
          </w:tcPr>
          <w:p w14:paraId="64040806" w14:textId="77777777" w:rsidR="00D27C14" w:rsidRPr="00EF3608" w:rsidRDefault="00BD217E" w:rsidP="00CA4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20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14:paraId="09B4C7CB" w14:textId="77777777" w:rsidR="00BD217E" w:rsidRPr="00EF3608" w:rsidRDefault="00D27C14" w:rsidP="00CA4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20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D217E"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87" w:type="dxa"/>
          </w:tcPr>
          <w:p w14:paraId="776162A7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128B70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14:paraId="587C41BF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31F3122E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14:paraId="550D47BA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857C50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5" w:type="dxa"/>
          </w:tcPr>
          <w:p w14:paraId="10FF0FC9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0D5C47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2F99C37F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A81" w:rsidRPr="00EF3608" w14:paraId="66F2064E" w14:textId="77777777" w:rsidTr="007C57EB">
        <w:tc>
          <w:tcPr>
            <w:tcW w:w="3240" w:type="dxa"/>
            <w:shd w:val="clear" w:color="auto" w:fill="auto"/>
          </w:tcPr>
          <w:p w14:paraId="0F070CBA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เงินกู้ยืมระยะยาวจากผู้ถือหุ้นของ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br/>
              <w:t>บริษัทย่อย</w:t>
            </w:r>
          </w:p>
        </w:tc>
        <w:tc>
          <w:tcPr>
            <w:tcW w:w="1187" w:type="dxa"/>
          </w:tcPr>
          <w:p w14:paraId="1C7FE48F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700322" w14:textId="77777777" w:rsidR="00466A81" w:rsidRPr="00EF3608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525.54</w:t>
            </w:r>
          </w:p>
        </w:tc>
        <w:tc>
          <w:tcPr>
            <w:tcW w:w="270" w:type="dxa"/>
            <w:gridSpan w:val="2"/>
          </w:tcPr>
          <w:p w14:paraId="7135309A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0966A86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458163C8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14:paraId="0FDDC5FA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00C4E3" w14:textId="77777777" w:rsidR="00466A81" w:rsidRPr="00EF3608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307.36</w:t>
            </w:r>
          </w:p>
        </w:tc>
        <w:tc>
          <w:tcPr>
            <w:tcW w:w="270" w:type="dxa"/>
            <w:gridSpan w:val="2"/>
          </w:tcPr>
          <w:p w14:paraId="1A8E13BB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5797A98D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0505E09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6347AFA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5E9E77" w14:textId="77777777" w:rsidR="00466A81" w:rsidRPr="00EF3608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307.36</w:t>
            </w:r>
          </w:p>
        </w:tc>
      </w:tr>
      <w:tr w:rsidR="00466A81" w:rsidRPr="00EF3608" w14:paraId="160691A8" w14:textId="77777777" w:rsidTr="007C57EB">
        <w:tc>
          <w:tcPr>
            <w:tcW w:w="3240" w:type="dxa"/>
            <w:shd w:val="clear" w:color="auto" w:fill="auto"/>
          </w:tcPr>
          <w:p w14:paraId="6DE8DEB0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4A7174" w:rsidRPr="00EF3608">
              <w:rPr>
                <w:rFonts w:ascii="Angsana New" w:hAnsi="Angsana New"/>
                <w:sz w:val="30"/>
                <w:szCs w:val="30"/>
                <w:cs/>
              </w:rPr>
              <w:t xml:space="preserve"> (มูลค่าตามหน้าตั๋ว)</w:t>
            </w:r>
          </w:p>
        </w:tc>
        <w:tc>
          <w:tcPr>
            <w:tcW w:w="1187" w:type="dxa"/>
            <w:vAlign w:val="bottom"/>
          </w:tcPr>
          <w:p w14:paraId="19B3E58C" w14:textId="77777777" w:rsidR="00466A81" w:rsidRPr="00EF3608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70" w:type="dxa"/>
            <w:gridSpan w:val="2"/>
            <w:vAlign w:val="bottom"/>
          </w:tcPr>
          <w:p w14:paraId="2579FD02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3EC04B3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207D321A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7DF7D892" w14:textId="77777777" w:rsidR="00466A81" w:rsidRPr="00EF3608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  <w:tc>
          <w:tcPr>
            <w:tcW w:w="270" w:type="dxa"/>
            <w:gridSpan w:val="2"/>
            <w:vAlign w:val="bottom"/>
          </w:tcPr>
          <w:p w14:paraId="283C6408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2FD65EA6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DF9D4AE" w14:textId="77777777" w:rsidR="00466A81" w:rsidRPr="00EF3608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460F0E7" w14:textId="77777777" w:rsidR="00466A81" w:rsidRPr="00EF3608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</w:tr>
    </w:tbl>
    <w:p w14:paraId="150E954D" w14:textId="77777777" w:rsidR="00CA4D0A" w:rsidRPr="00EF3608" w:rsidRDefault="00CA4D0A" w:rsidP="00182729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222"/>
        <w:gridCol w:w="1090"/>
        <w:gridCol w:w="75"/>
        <w:gridCol w:w="193"/>
        <w:gridCol w:w="44"/>
        <w:gridCol w:w="847"/>
        <w:gridCol w:w="29"/>
        <w:gridCol w:w="235"/>
        <w:gridCol w:w="1009"/>
        <w:gridCol w:w="268"/>
        <w:gridCol w:w="829"/>
        <w:gridCol w:w="61"/>
        <w:gridCol w:w="207"/>
        <w:gridCol w:w="62"/>
        <w:gridCol w:w="1009"/>
      </w:tblGrid>
      <w:tr w:rsidR="00A30E89" w:rsidRPr="00EF3608" w14:paraId="2F2A244E" w14:textId="77777777" w:rsidTr="00D27C14">
        <w:trPr>
          <w:tblHeader/>
        </w:trPr>
        <w:tc>
          <w:tcPr>
            <w:tcW w:w="3222" w:type="dxa"/>
            <w:shd w:val="clear" w:color="auto" w:fill="auto"/>
          </w:tcPr>
          <w:p w14:paraId="6B827872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958" w:type="dxa"/>
            <w:gridSpan w:val="14"/>
          </w:tcPr>
          <w:p w14:paraId="0753A694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E89" w:rsidRPr="00EF3608" w14:paraId="00337AF5" w14:textId="77777777" w:rsidTr="00D27C14">
        <w:trPr>
          <w:tblHeader/>
        </w:trPr>
        <w:tc>
          <w:tcPr>
            <w:tcW w:w="3222" w:type="dxa"/>
            <w:shd w:val="clear" w:color="auto" w:fill="auto"/>
          </w:tcPr>
          <w:p w14:paraId="7EBF8213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13EE0685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7" w:type="dxa"/>
            <w:gridSpan w:val="2"/>
          </w:tcPr>
          <w:p w14:paraId="2D7CDA49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6" w:type="dxa"/>
            <w:gridSpan w:val="10"/>
            <w:tcBorders>
              <w:bottom w:val="single" w:sz="4" w:space="0" w:color="auto"/>
            </w:tcBorders>
          </w:tcPr>
          <w:p w14:paraId="29CEDE50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0E89" w:rsidRPr="00EF3608" w14:paraId="7D871C2A" w14:textId="77777777" w:rsidTr="00D27C14">
        <w:trPr>
          <w:tblHeader/>
        </w:trPr>
        <w:tc>
          <w:tcPr>
            <w:tcW w:w="3222" w:type="dxa"/>
            <w:shd w:val="clear" w:color="auto" w:fill="auto"/>
          </w:tcPr>
          <w:p w14:paraId="5200BEF4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</w:tcPr>
          <w:p w14:paraId="01AA6818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7" w:type="dxa"/>
            <w:gridSpan w:val="2"/>
          </w:tcPr>
          <w:p w14:paraId="01680D3B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6" w:type="dxa"/>
            <w:gridSpan w:val="2"/>
          </w:tcPr>
          <w:p w14:paraId="0FD03FDE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432EF14C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AEBCC86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431233E1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gridSpan w:val="2"/>
          </w:tcPr>
          <w:p w14:paraId="2C5D1AAD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</w:tcPr>
          <w:p w14:paraId="0AD533D2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31B204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0E89" w:rsidRPr="00EF3608" w14:paraId="500E92E5" w14:textId="77777777" w:rsidTr="00D27C14">
        <w:trPr>
          <w:tblHeader/>
        </w:trPr>
        <w:tc>
          <w:tcPr>
            <w:tcW w:w="3222" w:type="dxa"/>
            <w:shd w:val="clear" w:color="auto" w:fill="auto"/>
          </w:tcPr>
          <w:p w14:paraId="435079DC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8" w:type="dxa"/>
            <w:gridSpan w:val="14"/>
          </w:tcPr>
          <w:p w14:paraId="015FB77B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0E89" w:rsidRPr="00EF3608" w14:paraId="03EA35D7" w14:textId="77777777" w:rsidTr="00D27C14">
        <w:tc>
          <w:tcPr>
            <w:tcW w:w="3222" w:type="dxa"/>
            <w:shd w:val="clear" w:color="auto" w:fill="auto"/>
          </w:tcPr>
          <w:p w14:paraId="5A263149" w14:textId="77777777" w:rsidR="00A30E89" w:rsidRPr="00EF3608" w:rsidRDefault="00F9595F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5958" w:type="dxa"/>
            <w:gridSpan w:val="14"/>
          </w:tcPr>
          <w:p w14:paraId="063D9783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0E89" w:rsidRPr="00EF3608" w14:paraId="6F5AAE3C" w14:textId="77777777" w:rsidTr="00D27C14">
        <w:tc>
          <w:tcPr>
            <w:tcW w:w="3222" w:type="dxa"/>
            <w:shd w:val="clear" w:color="auto" w:fill="auto"/>
          </w:tcPr>
          <w:p w14:paraId="4B2023E4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</w:t>
            </w:r>
            <w:r w:rsidR="00D27C14"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65" w:type="dxa"/>
            <w:gridSpan w:val="2"/>
          </w:tcPr>
          <w:p w14:paraId="2B0DB0CE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4744938C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6" w:type="dxa"/>
            <w:gridSpan w:val="2"/>
          </w:tcPr>
          <w:p w14:paraId="2CDD2AFE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BC7108A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ED255CC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3260E1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gridSpan w:val="2"/>
          </w:tcPr>
          <w:p w14:paraId="15BB758D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3996595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EDAEA48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6BE" w:rsidRPr="00EF3608" w14:paraId="06EB858A" w14:textId="77777777" w:rsidTr="00D27C14">
        <w:tc>
          <w:tcPr>
            <w:tcW w:w="3222" w:type="dxa"/>
            <w:shd w:val="clear" w:color="auto" w:fill="auto"/>
          </w:tcPr>
          <w:p w14:paraId="04DB2B16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4E7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764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4E7D">
              <w:rPr>
                <w:rFonts w:ascii="Angsana New" w:hAnsi="Angsana New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165" w:type="dxa"/>
            <w:gridSpan w:val="2"/>
            <w:vAlign w:val="bottom"/>
          </w:tcPr>
          <w:p w14:paraId="6710A50F" w14:textId="5C9C2D42" w:rsidR="00EB76BE" w:rsidRPr="00764E7D" w:rsidRDefault="006E487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10,000.00</w:t>
            </w:r>
          </w:p>
        </w:tc>
        <w:tc>
          <w:tcPr>
            <w:tcW w:w="237" w:type="dxa"/>
            <w:gridSpan w:val="2"/>
            <w:vAlign w:val="bottom"/>
          </w:tcPr>
          <w:p w14:paraId="049927E4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029BF77A" w14:textId="4D240691" w:rsidR="00EB76BE" w:rsidRPr="00764E7D" w:rsidRDefault="00362A1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471A5CA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6F1FF25" w14:textId="089D53D2" w:rsidR="00EB76BE" w:rsidRPr="00764E7D" w:rsidRDefault="00764E7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10,022.16</w:t>
            </w:r>
          </w:p>
        </w:tc>
        <w:tc>
          <w:tcPr>
            <w:tcW w:w="268" w:type="dxa"/>
            <w:vAlign w:val="bottom"/>
          </w:tcPr>
          <w:p w14:paraId="0CD5E0DF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042087DC" w14:textId="7A1CD492" w:rsidR="00EB76BE" w:rsidRPr="00764E7D" w:rsidRDefault="00362A1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6F08A2EA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95EDA5A" w14:textId="0CDF317D" w:rsidR="00EB76BE" w:rsidRPr="00EF3608" w:rsidRDefault="00764E7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E7D">
              <w:rPr>
                <w:rFonts w:ascii="Angsana New" w:hAnsi="Angsana New"/>
                <w:sz w:val="30"/>
                <w:szCs w:val="30"/>
              </w:rPr>
              <w:t>10,022.16</w:t>
            </w:r>
          </w:p>
        </w:tc>
      </w:tr>
      <w:tr w:rsidR="00182729" w:rsidRPr="00EF3608" w14:paraId="3FD7359E" w14:textId="77777777" w:rsidTr="00D27C14">
        <w:tc>
          <w:tcPr>
            <w:tcW w:w="3222" w:type="dxa"/>
            <w:shd w:val="clear" w:color="auto" w:fill="auto"/>
          </w:tcPr>
          <w:p w14:paraId="146EC69E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8C659D0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C70662A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2F0C3EC9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03D183A8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vAlign w:val="bottom"/>
          </w:tcPr>
          <w:p w14:paraId="17B48752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  <w:vAlign w:val="bottom"/>
          </w:tcPr>
          <w:p w14:paraId="03B80C9D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46C8A2E0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A1D3BED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vAlign w:val="bottom"/>
          </w:tcPr>
          <w:p w14:paraId="6E90B0B0" w14:textId="77777777" w:rsidR="00182729" w:rsidRPr="00EF3608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E1CB9" w:rsidRPr="00EF3608" w14:paraId="68696E6A" w14:textId="77777777" w:rsidTr="00D27C14">
        <w:tc>
          <w:tcPr>
            <w:tcW w:w="3222" w:type="dxa"/>
            <w:shd w:val="clear" w:color="auto" w:fill="auto"/>
          </w:tcPr>
          <w:p w14:paraId="3E30B49B" w14:textId="77777777" w:rsidR="00DE1CB9" w:rsidRPr="00EF3608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8" w:type="dxa"/>
            <w:gridSpan w:val="14"/>
          </w:tcPr>
          <w:p w14:paraId="6D8D7FB7" w14:textId="77777777" w:rsidR="00DE1CB9" w:rsidRPr="00EF3608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E1CB9" w:rsidRPr="00EF3608" w14:paraId="2FA611E2" w14:textId="77777777" w:rsidTr="00D27C14">
        <w:tc>
          <w:tcPr>
            <w:tcW w:w="3222" w:type="dxa"/>
            <w:shd w:val="clear" w:color="auto" w:fill="auto"/>
          </w:tcPr>
          <w:p w14:paraId="2FBDB7BE" w14:textId="77777777" w:rsidR="00DE1CB9" w:rsidRPr="00EF3608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8" w:type="dxa"/>
            <w:gridSpan w:val="14"/>
          </w:tcPr>
          <w:p w14:paraId="1C3EC8B2" w14:textId="77777777" w:rsidR="00DE1CB9" w:rsidRPr="00EF3608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EF3608" w14:paraId="0D343EAB" w14:textId="77777777" w:rsidTr="00D27C14">
        <w:tc>
          <w:tcPr>
            <w:tcW w:w="3222" w:type="dxa"/>
            <w:shd w:val="clear" w:color="auto" w:fill="auto"/>
          </w:tcPr>
          <w:p w14:paraId="1108CDF1" w14:textId="77777777" w:rsidR="00BD217E" w:rsidRPr="00EF3608" w:rsidRDefault="000666A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>30</w:t>
            </w:r>
            <w:r w:rsidR="00466A81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466A81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72BA5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5958" w:type="dxa"/>
            <w:gridSpan w:val="14"/>
          </w:tcPr>
          <w:p w14:paraId="19D14AEE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EF3608" w14:paraId="25A0C764" w14:textId="77777777" w:rsidTr="00B85FB7">
        <w:trPr>
          <w:trHeight w:val="875"/>
        </w:trPr>
        <w:tc>
          <w:tcPr>
            <w:tcW w:w="3222" w:type="dxa"/>
            <w:shd w:val="clear" w:color="auto" w:fill="auto"/>
          </w:tcPr>
          <w:p w14:paraId="2854CE0F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0" w:type="dxa"/>
          </w:tcPr>
          <w:p w14:paraId="5871E82B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24E4A7D8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gridSpan w:val="2"/>
          </w:tcPr>
          <w:p w14:paraId="7307C45C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14:paraId="0C04F4C9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52F8422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AECE045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9" w:type="dxa"/>
          </w:tcPr>
          <w:p w14:paraId="6C64A1B0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6B9BC90F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527D227C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144" w:rsidRPr="00EF3608" w14:paraId="1EDF94B5" w14:textId="77777777" w:rsidTr="00B85FB7">
        <w:trPr>
          <w:trHeight w:val="389"/>
        </w:trPr>
        <w:tc>
          <w:tcPr>
            <w:tcW w:w="3222" w:type="dxa"/>
            <w:shd w:val="clear" w:color="auto" w:fill="auto"/>
          </w:tcPr>
          <w:p w14:paraId="240E00BA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090" w:type="dxa"/>
            <w:vAlign w:val="bottom"/>
          </w:tcPr>
          <w:p w14:paraId="483E984A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68" w:type="dxa"/>
            <w:gridSpan w:val="2"/>
            <w:vAlign w:val="bottom"/>
          </w:tcPr>
          <w:p w14:paraId="24653BFB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ABAD1A4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4C096907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00F1354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  <w:tc>
          <w:tcPr>
            <w:tcW w:w="268" w:type="dxa"/>
            <w:vAlign w:val="bottom"/>
          </w:tcPr>
          <w:p w14:paraId="7D653290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9" w:type="dxa"/>
            <w:vAlign w:val="bottom"/>
          </w:tcPr>
          <w:p w14:paraId="2E51AF3B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0EBC3A16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60D14B0" w14:textId="77777777" w:rsidR="00881144" w:rsidRPr="00EF3608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</w:tr>
    </w:tbl>
    <w:p w14:paraId="0258A565" w14:textId="77777777" w:rsidR="00DE1CB9" w:rsidRPr="00B516BA" w:rsidRDefault="00DE1CB9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DCDCBAA" w14:textId="77777777" w:rsidR="009048CE" w:rsidRPr="00EF3608" w:rsidRDefault="009048CE" w:rsidP="00B009E4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F3608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7B0B0688" w14:textId="77777777" w:rsidR="00A30E89" w:rsidRPr="00B516BA" w:rsidRDefault="00A30E89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Cs w:val="22"/>
          <w:lang w:bidi="th-TH"/>
        </w:rPr>
      </w:pPr>
    </w:p>
    <w:p w14:paraId="71069513" w14:textId="77777777" w:rsidR="009048CE" w:rsidRPr="00EF3608" w:rsidRDefault="009048CE" w:rsidP="00B009E4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F3608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2491FBE8" w14:textId="77777777" w:rsidR="009048CE" w:rsidRPr="00B516BA" w:rsidRDefault="009048CE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0F79AC74" w14:textId="77777777" w:rsidR="009048CE" w:rsidRPr="00EF3608" w:rsidRDefault="009048CE" w:rsidP="00B009E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EF3608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49D9A852" w14:textId="77777777" w:rsidR="009048CE" w:rsidRPr="00B516BA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sz w:val="28"/>
          <w:szCs w:val="28"/>
          <w:lang w:bidi="th-TH"/>
        </w:rPr>
      </w:pPr>
    </w:p>
    <w:p w14:paraId="3E1B24E3" w14:textId="77777777" w:rsidR="009048CE" w:rsidRPr="00EF3608" w:rsidRDefault="009048CE" w:rsidP="00B009E4">
      <w:pPr>
        <w:pStyle w:val="block"/>
        <w:spacing w:after="0" w:line="240" w:lineRule="atLeast"/>
        <w:ind w:left="450" w:right="-7" w:firstLine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EF360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262DCCD" w14:textId="77777777" w:rsidR="009048CE" w:rsidRPr="00B516BA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</w:p>
    <w:p w14:paraId="15BD7121" w14:textId="77777777" w:rsidR="009048CE" w:rsidRPr="00EF3608" w:rsidRDefault="009048CE" w:rsidP="00B009E4">
      <w:pPr>
        <w:pStyle w:val="block"/>
        <w:spacing w:after="0" w:line="240" w:lineRule="atLeast"/>
        <w:ind w:left="450" w:right="-7" w:firstLine="90"/>
        <w:jc w:val="thaiDistribute"/>
        <w:rPr>
          <w:rFonts w:ascii="Angsana New" w:eastAsia="AngsanaNew,Bold" w:hAnsi="Angsana New"/>
          <w:sz w:val="30"/>
          <w:szCs w:val="30"/>
          <w:lang w:val="en-US"/>
        </w:rPr>
      </w:pPr>
      <w:r w:rsidRPr="00EF3608">
        <w:rPr>
          <w:rFonts w:ascii="Angsana New" w:eastAsia="AngsanaNew,Bold" w:hAnsi="Angsana New"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1FA9AB7F" w14:textId="77777777" w:rsidR="009048CE" w:rsidRPr="00B516BA" w:rsidRDefault="009048CE" w:rsidP="009048CE">
      <w:pPr>
        <w:pStyle w:val="block"/>
        <w:spacing w:after="0" w:line="240" w:lineRule="atLeast"/>
        <w:ind w:right="-7"/>
        <w:jc w:val="thaiDistribute"/>
        <w:rPr>
          <w:rFonts w:ascii="Angsana New" w:eastAsia="AngsanaNew,Bold" w:hAnsi="Angsana New"/>
          <w:sz w:val="28"/>
          <w:szCs w:val="28"/>
          <w:lang w:bidi="th-TH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3150"/>
        <w:gridCol w:w="2790"/>
        <w:gridCol w:w="3420"/>
      </w:tblGrid>
      <w:tr w:rsidR="009048CE" w:rsidRPr="00EF3608" w14:paraId="0A9EA58A" w14:textId="77777777" w:rsidTr="00E86B57">
        <w:tc>
          <w:tcPr>
            <w:tcW w:w="3150" w:type="dxa"/>
            <w:hideMark/>
          </w:tcPr>
          <w:p w14:paraId="4B24FCEE" w14:textId="77777777" w:rsidR="009048CE" w:rsidRPr="00EF3608" w:rsidRDefault="009048CE" w:rsidP="00E86B57">
            <w:pPr>
              <w:pStyle w:val="block"/>
              <w:spacing w:after="0" w:line="240" w:lineRule="atLeast"/>
              <w:ind w:left="90" w:right="-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90" w:type="dxa"/>
            <w:hideMark/>
          </w:tcPr>
          <w:p w14:paraId="65080F79" w14:textId="77777777" w:rsidR="009048CE" w:rsidRPr="00EF3608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420" w:type="dxa"/>
            <w:hideMark/>
          </w:tcPr>
          <w:p w14:paraId="01468D12" w14:textId="77777777" w:rsidR="009048CE" w:rsidRPr="00EF3608" w:rsidRDefault="009048CE" w:rsidP="00052AC4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0"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A66E05" w:rsidRPr="00EF3608" w14:paraId="40308353" w14:textId="77777777" w:rsidTr="00930FCB">
        <w:tc>
          <w:tcPr>
            <w:tcW w:w="3150" w:type="dxa"/>
            <w:hideMark/>
          </w:tcPr>
          <w:p w14:paraId="034142E1" w14:textId="77777777" w:rsidR="00A66E05" w:rsidRPr="00EF3608" w:rsidRDefault="00A66E05" w:rsidP="00930FCB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90" w:type="dxa"/>
            <w:hideMark/>
          </w:tcPr>
          <w:p w14:paraId="79AF6300" w14:textId="77777777" w:rsidR="00A66E05" w:rsidRPr="00EF3608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14:paraId="5875F478" w14:textId="77777777" w:rsidR="00A66E05" w:rsidRPr="00EF3608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9048CE" w:rsidRPr="00EF3608" w14:paraId="41122807" w14:textId="77777777" w:rsidTr="00E86B57">
        <w:tc>
          <w:tcPr>
            <w:tcW w:w="3150" w:type="dxa"/>
            <w:hideMark/>
          </w:tcPr>
          <w:p w14:paraId="202AD7ED" w14:textId="77777777" w:rsidR="009048CE" w:rsidRPr="00EF3608" w:rsidRDefault="009048CE" w:rsidP="00052AC4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90" w:type="dxa"/>
            <w:hideMark/>
          </w:tcPr>
          <w:p w14:paraId="26AA7198" w14:textId="77777777" w:rsidR="009048CE" w:rsidRPr="00EF3608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14:paraId="73D4AD88" w14:textId="77777777" w:rsidR="009048CE" w:rsidRPr="00EF3608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7096647D" w14:textId="1A12DB76" w:rsidR="0029111A" w:rsidRDefault="0029111A" w:rsidP="007C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49A0858" w14:textId="77777777" w:rsidR="00FD1DC3" w:rsidRPr="00EF3608" w:rsidRDefault="00FD1DC3" w:rsidP="00E86B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ภาระ</w:t>
      </w:r>
      <w:r w:rsidRPr="00EF3608">
        <w:rPr>
          <w:rFonts w:ascii="Angsana New" w:hAnsi="Angsana New"/>
          <w:b/>
          <w:bCs/>
          <w:color w:val="000000"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343EF867" w14:textId="77777777" w:rsidR="00FD1DC3" w:rsidRPr="00B009E4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7"/>
        <w:gridCol w:w="1092"/>
        <w:gridCol w:w="273"/>
        <w:gridCol w:w="1093"/>
        <w:gridCol w:w="265"/>
        <w:gridCol w:w="16"/>
        <w:gridCol w:w="1075"/>
        <w:gridCol w:w="16"/>
        <w:gridCol w:w="227"/>
        <w:gridCol w:w="16"/>
        <w:gridCol w:w="1071"/>
      </w:tblGrid>
      <w:tr w:rsidR="00E86B57" w:rsidRPr="00EF3608" w14:paraId="30553F4D" w14:textId="77777777" w:rsidTr="00B009E4">
        <w:trPr>
          <w:trHeight w:val="433"/>
          <w:tblHeader/>
        </w:trPr>
        <w:tc>
          <w:tcPr>
            <w:tcW w:w="2186" w:type="pct"/>
          </w:tcPr>
          <w:p w14:paraId="6ECC587D" w14:textId="77777777" w:rsidR="00E86B57" w:rsidRPr="00EF3608" w:rsidRDefault="00E86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306BA1C8" w14:textId="77777777" w:rsidR="00E86B57" w:rsidRPr="00EF3608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2C2A3E90" w14:textId="77777777" w:rsidR="00E86B57" w:rsidRPr="00EF3608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5"/>
            <w:hideMark/>
          </w:tcPr>
          <w:p w14:paraId="6BAEEA09" w14:textId="77777777" w:rsidR="00E86B57" w:rsidRPr="00EF3608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595F" w:rsidRPr="00EF3608" w14:paraId="25FDACB6" w14:textId="77777777" w:rsidTr="00B009E4">
        <w:trPr>
          <w:trHeight w:val="417"/>
          <w:tblHeader/>
        </w:trPr>
        <w:tc>
          <w:tcPr>
            <w:tcW w:w="2186" w:type="pct"/>
          </w:tcPr>
          <w:p w14:paraId="516A335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hideMark/>
          </w:tcPr>
          <w:p w14:paraId="72400CDB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</w:tcPr>
          <w:p w14:paraId="1E3A2A9E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3881A905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gridSpan w:val="2"/>
          </w:tcPr>
          <w:p w14:paraId="613DF271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hideMark/>
          </w:tcPr>
          <w:p w14:paraId="208AB9C9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3" w:type="pct"/>
            <w:gridSpan w:val="2"/>
          </w:tcPr>
          <w:p w14:paraId="05061A9B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563763D4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9595F" w:rsidRPr="00EF3608" w14:paraId="7901D942" w14:textId="77777777" w:rsidTr="00B009E4">
        <w:trPr>
          <w:trHeight w:val="417"/>
          <w:tblHeader/>
        </w:trPr>
        <w:tc>
          <w:tcPr>
            <w:tcW w:w="2186" w:type="pct"/>
          </w:tcPr>
          <w:p w14:paraId="0FD77CC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8DB0D79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66A0CEB8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275B09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  <w:gridSpan w:val="2"/>
          </w:tcPr>
          <w:p w14:paraId="7ADC3B36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DD889BD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</w:tcPr>
          <w:p w14:paraId="27291312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CD534E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9595F" w:rsidRPr="00EF3608" w14:paraId="6AC3299C" w14:textId="77777777" w:rsidTr="00B4651F">
        <w:trPr>
          <w:trHeight w:val="417"/>
          <w:tblHeader/>
        </w:trPr>
        <w:tc>
          <w:tcPr>
            <w:tcW w:w="2186" w:type="pct"/>
          </w:tcPr>
          <w:p w14:paraId="56F8B7F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pct"/>
            <w:gridSpan w:val="10"/>
            <w:hideMark/>
          </w:tcPr>
          <w:p w14:paraId="1EB6ED87" w14:textId="77777777" w:rsidR="00F9595F" w:rsidRPr="00EF3608" w:rsidRDefault="00F9595F" w:rsidP="00F9595F">
            <w:pPr>
              <w:pStyle w:val="acctfourfigures"/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9595F" w:rsidRPr="00EF3608" w14:paraId="6AEF64ED" w14:textId="77777777" w:rsidTr="00B009E4">
        <w:trPr>
          <w:trHeight w:val="433"/>
        </w:trPr>
        <w:tc>
          <w:tcPr>
            <w:tcW w:w="2186" w:type="pct"/>
          </w:tcPr>
          <w:p w14:paraId="5C203025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7" w:type="pct"/>
          </w:tcPr>
          <w:p w14:paraId="59E3D98D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51DD576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492BE2D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968190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4F55A83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39E2E54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26642515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95F" w:rsidRPr="00EF3608" w14:paraId="167FEB03" w14:textId="77777777" w:rsidTr="00B009E4">
        <w:trPr>
          <w:trHeight w:val="433"/>
        </w:trPr>
        <w:tc>
          <w:tcPr>
            <w:tcW w:w="2186" w:type="pct"/>
          </w:tcPr>
          <w:p w14:paraId="7CFFD12E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7" w:type="pct"/>
          </w:tcPr>
          <w:p w14:paraId="7D08BFED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3B7EECB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250B9C9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F43E44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E05A646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59C890BD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E657D2C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</w:p>
        </w:tc>
      </w:tr>
      <w:tr w:rsidR="00F9595F" w:rsidRPr="00EF3608" w14:paraId="720E5A7C" w14:textId="77777777" w:rsidTr="008D4834">
        <w:trPr>
          <w:trHeight w:val="433"/>
        </w:trPr>
        <w:tc>
          <w:tcPr>
            <w:tcW w:w="2186" w:type="pct"/>
          </w:tcPr>
          <w:p w14:paraId="44678677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 ลิขสิทธิ์ซอฟต์แวร์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29E5BCB" w14:textId="1048B157" w:rsidR="00F9595F" w:rsidRPr="00EF3608" w:rsidRDefault="00CF0F7D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7.38</w:t>
            </w:r>
          </w:p>
        </w:tc>
        <w:tc>
          <w:tcPr>
            <w:tcW w:w="149" w:type="pct"/>
          </w:tcPr>
          <w:p w14:paraId="20346F69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16A2E1DE" w14:textId="77777777" w:rsidR="00F9595F" w:rsidRPr="00EF3608" w:rsidRDefault="00F9595F" w:rsidP="00B0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4.70</w:t>
            </w:r>
          </w:p>
        </w:tc>
        <w:tc>
          <w:tcPr>
            <w:tcW w:w="145" w:type="pct"/>
          </w:tcPr>
          <w:p w14:paraId="01BFC982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bottom w:val="double" w:sz="4" w:space="0" w:color="auto"/>
            </w:tcBorders>
          </w:tcPr>
          <w:p w14:paraId="35A23B1F" w14:textId="64DF0720" w:rsidR="00F9595F" w:rsidRPr="00EF3608" w:rsidRDefault="00CF0F7D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7.38</w:t>
            </w:r>
          </w:p>
        </w:tc>
        <w:tc>
          <w:tcPr>
            <w:tcW w:w="133" w:type="pct"/>
            <w:gridSpan w:val="2"/>
          </w:tcPr>
          <w:p w14:paraId="2BC2E543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6EE21361" w14:textId="77777777" w:rsidR="00F9595F" w:rsidRPr="00EF3608" w:rsidRDefault="00F9595F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 w:cs="Cordia New"/>
                <w:b/>
                <w:bCs/>
                <w:sz w:val="30"/>
                <w:szCs w:val="30"/>
              </w:rPr>
              <w:t>4.70</w:t>
            </w:r>
          </w:p>
        </w:tc>
      </w:tr>
      <w:tr w:rsidR="008D4834" w:rsidRPr="00EF3608" w14:paraId="2B97C5AF" w14:textId="77777777" w:rsidTr="008D4834">
        <w:trPr>
          <w:trHeight w:val="433"/>
        </w:trPr>
        <w:tc>
          <w:tcPr>
            <w:tcW w:w="2186" w:type="pct"/>
          </w:tcPr>
          <w:p w14:paraId="0CC40E63" w14:textId="77777777" w:rsidR="008D4834" w:rsidRPr="00EF3608" w:rsidRDefault="008D4834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868B5EB" w14:textId="77777777" w:rsidR="008D4834" w:rsidRDefault="008D4834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417DCED" w14:textId="77777777" w:rsidR="008D4834" w:rsidRPr="00EF3608" w:rsidRDefault="008D4834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28340CB" w14:textId="77777777" w:rsidR="008D4834" w:rsidRPr="00EF3608" w:rsidRDefault="008D4834" w:rsidP="00B0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0599DA3" w14:textId="77777777" w:rsidR="008D4834" w:rsidRPr="00EF3608" w:rsidRDefault="008D4834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</w:tcPr>
          <w:p w14:paraId="690153A6" w14:textId="77777777" w:rsidR="008D4834" w:rsidRDefault="008D4834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72F2F48C" w14:textId="77777777" w:rsidR="008D4834" w:rsidRPr="00EF3608" w:rsidRDefault="008D4834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6D9C989E" w14:textId="77777777" w:rsidR="008D4834" w:rsidRPr="00EF3608" w:rsidRDefault="008D4834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</w:p>
        </w:tc>
      </w:tr>
      <w:tr w:rsidR="00F9595F" w:rsidRPr="00EF3608" w14:paraId="468E4AE3" w14:textId="77777777" w:rsidTr="008D4834">
        <w:trPr>
          <w:trHeight w:val="433"/>
        </w:trPr>
        <w:tc>
          <w:tcPr>
            <w:tcW w:w="2186" w:type="pct"/>
            <w:hideMark/>
          </w:tcPr>
          <w:p w14:paraId="2BB236C4" w14:textId="77777777" w:rsidR="00F9595F" w:rsidRPr="0097045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04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9704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 ภายใต้สัญญเช่าดำเนินงานที่บอกยกเลิกไม่ได้</w:t>
            </w:r>
          </w:p>
        </w:tc>
        <w:tc>
          <w:tcPr>
            <w:tcW w:w="597" w:type="pct"/>
          </w:tcPr>
          <w:p w14:paraId="6EEBD072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7A89E0C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AC41D48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A434B6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68716FE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5789BED3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A6A9977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DE5" w:rsidRPr="00EF3608" w14:paraId="077C7908" w14:textId="77777777" w:rsidTr="008D4834">
        <w:trPr>
          <w:trHeight w:val="433"/>
        </w:trPr>
        <w:tc>
          <w:tcPr>
            <w:tcW w:w="2186" w:type="pct"/>
          </w:tcPr>
          <w:p w14:paraId="6647A4A3" w14:textId="13431C7D" w:rsidR="00E95DE5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7" w:type="pct"/>
          </w:tcPr>
          <w:p w14:paraId="6583FB97" w14:textId="3212552F" w:rsidR="00E95DE5" w:rsidRPr="00EF3608" w:rsidRDefault="00DB55F2" w:rsidP="00B009E4">
            <w:pPr>
              <w:pStyle w:val="BodyText"/>
              <w:tabs>
                <w:tab w:val="clear" w:pos="227"/>
                <w:tab w:val="clear" w:pos="454"/>
                <w:tab w:val="decimal" w:pos="57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189.06</w:t>
            </w:r>
          </w:p>
        </w:tc>
        <w:tc>
          <w:tcPr>
            <w:tcW w:w="149" w:type="pct"/>
          </w:tcPr>
          <w:p w14:paraId="1357C7F8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99F2F17" w14:textId="063A18FC" w:rsidR="00E95DE5" w:rsidRPr="00EF3608" w:rsidRDefault="0097045D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60"/>
                <w:tab w:val="left" w:pos="74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138.80</w:t>
            </w:r>
          </w:p>
        </w:tc>
        <w:tc>
          <w:tcPr>
            <w:tcW w:w="145" w:type="pct"/>
          </w:tcPr>
          <w:p w14:paraId="5ADE4F75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D9B2DFF" w14:textId="3302BE09" w:rsidR="00E95DE5" w:rsidRPr="00EF3608" w:rsidRDefault="00DB55F2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52"/>
                <w:tab w:val="left" w:pos="7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36.01</w:t>
            </w:r>
          </w:p>
        </w:tc>
        <w:tc>
          <w:tcPr>
            <w:tcW w:w="133" w:type="pct"/>
            <w:gridSpan w:val="2"/>
          </w:tcPr>
          <w:p w14:paraId="65405817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0805CFE" w14:textId="112F062E" w:rsidR="00E95DE5" w:rsidRPr="00EF3608" w:rsidRDefault="0097045D" w:rsidP="00B009E4">
            <w:pPr>
              <w:pStyle w:val="BodyText"/>
              <w:tabs>
                <w:tab w:val="clear" w:pos="227"/>
                <w:tab w:val="clear" w:pos="454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43.94</w:t>
            </w:r>
          </w:p>
        </w:tc>
      </w:tr>
      <w:tr w:rsidR="00E95DE5" w:rsidRPr="00EF3608" w14:paraId="2B99D1DA" w14:textId="77777777" w:rsidTr="00B009E4">
        <w:trPr>
          <w:trHeight w:val="433"/>
        </w:trPr>
        <w:tc>
          <w:tcPr>
            <w:tcW w:w="2186" w:type="pct"/>
          </w:tcPr>
          <w:p w14:paraId="456BB42D" w14:textId="2BBB835D" w:rsidR="00E95DE5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7" w:type="pct"/>
          </w:tcPr>
          <w:p w14:paraId="4FEBF511" w14:textId="41E042BD" w:rsidR="00E95DE5" w:rsidRPr="00EF3608" w:rsidRDefault="00DB55F2" w:rsidP="00B009E4">
            <w:pPr>
              <w:pStyle w:val="BodyText"/>
              <w:tabs>
                <w:tab w:val="clear" w:pos="227"/>
                <w:tab w:val="clear" w:pos="454"/>
                <w:tab w:val="decimal" w:pos="57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322.28</w:t>
            </w:r>
          </w:p>
        </w:tc>
        <w:tc>
          <w:tcPr>
            <w:tcW w:w="149" w:type="pct"/>
          </w:tcPr>
          <w:p w14:paraId="2A257B66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FBB2F2" w14:textId="6F0F131A" w:rsidR="00E95DE5" w:rsidRPr="00EF3608" w:rsidRDefault="0097045D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60"/>
                <w:tab w:val="left" w:pos="74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319.18</w:t>
            </w:r>
          </w:p>
        </w:tc>
        <w:tc>
          <w:tcPr>
            <w:tcW w:w="145" w:type="pct"/>
          </w:tcPr>
          <w:p w14:paraId="250CE547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AC495E7" w14:textId="6D6A7C17" w:rsidR="00E95DE5" w:rsidRPr="00EF3608" w:rsidRDefault="00DB55F2" w:rsidP="00B009E4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102.63</w:t>
            </w:r>
          </w:p>
        </w:tc>
        <w:tc>
          <w:tcPr>
            <w:tcW w:w="133" w:type="pct"/>
            <w:gridSpan w:val="2"/>
          </w:tcPr>
          <w:p w14:paraId="62B7B933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D48C427" w14:textId="540CDEEA" w:rsidR="00E95DE5" w:rsidRPr="00EF3608" w:rsidRDefault="0097045D" w:rsidP="00B009E4">
            <w:pPr>
              <w:pStyle w:val="BodyText"/>
              <w:tabs>
                <w:tab w:val="clear" w:pos="227"/>
                <w:tab w:val="clear" w:pos="454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99.09</w:t>
            </w:r>
          </w:p>
        </w:tc>
      </w:tr>
      <w:tr w:rsidR="00E95DE5" w:rsidRPr="00EF3608" w14:paraId="770429FC" w14:textId="77777777" w:rsidTr="00B009E4">
        <w:trPr>
          <w:trHeight w:val="433"/>
        </w:trPr>
        <w:tc>
          <w:tcPr>
            <w:tcW w:w="2186" w:type="pct"/>
          </w:tcPr>
          <w:p w14:paraId="48DB3AAC" w14:textId="3F443664" w:rsidR="00E95DE5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D66C129" w14:textId="36C4ACB1" w:rsidR="00E95DE5" w:rsidRPr="00EF3608" w:rsidRDefault="00980FDF" w:rsidP="00B009E4">
            <w:pPr>
              <w:pStyle w:val="BodyText"/>
              <w:tabs>
                <w:tab w:val="clear" w:pos="227"/>
                <w:tab w:val="clear" w:pos="454"/>
                <w:tab w:val="decimal" w:pos="57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1,643.43</w:t>
            </w:r>
          </w:p>
        </w:tc>
        <w:tc>
          <w:tcPr>
            <w:tcW w:w="149" w:type="pct"/>
          </w:tcPr>
          <w:p w14:paraId="0A0D1239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280BD65" w14:textId="675065D6" w:rsidR="00E95DE5" w:rsidRPr="00EF3608" w:rsidRDefault="0097045D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60"/>
                <w:tab w:val="left" w:pos="74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1,700.73</w:t>
            </w:r>
          </w:p>
        </w:tc>
        <w:tc>
          <w:tcPr>
            <w:tcW w:w="145" w:type="pct"/>
          </w:tcPr>
          <w:p w14:paraId="0FEE975F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</w:tcPr>
          <w:p w14:paraId="4F31DC85" w14:textId="614A5C9C" w:rsidR="00E95DE5" w:rsidRPr="00EF3608" w:rsidRDefault="00980FDF" w:rsidP="00B009E4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830.93</w:t>
            </w:r>
          </w:p>
        </w:tc>
        <w:tc>
          <w:tcPr>
            <w:tcW w:w="133" w:type="pct"/>
            <w:gridSpan w:val="2"/>
          </w:tcPr>
          <w:p w14:paraId="46E5BF52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76E980EE" w14:textId="0CD0866F" w:rsidR="00E95DE5" w:rsidRPr="00EF3608" w:rsidRDefault="0097045D" w:rsidP="00B009E4">
            <w:pPr>
              <w:pStyle w:val="BodyText"/>
              <w:tabs>
                <w:tab w:val="clear" w:pos="227"/>
                <w:tab w:val="clear" w:pos="454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850.73</w:t>
            </w:r>
          </w:p>
        </w:tc>
      </w:tr>
      <w:tr w:rsidR="00E95DE5" w:rsidRPr="00EF3608" w14:paraId="3A010F48" w14:textId="77777777" w:rsidTr="00B009E4">
        <w:trPr>
          <w:trHeight w:val="433"/>
        </w:trPr>
        <w:tc>
          <w:tcPr>
            <w:tcW w:w="2186" w:type="pct"/>
          </w:tcPr>
          <w:p w14:paraId="276E2214" w14:textId="4806CB4E" w:rsidR="00E95DE5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71E332E" w14:textId="3CA02C60" w:rsidR="00E95DE5" w:rsidRPr="009A0C1F" w:rsidRDefault="00980FDF" w:rsidP="00B009E4">
            <w:pPr>
              <w:pStyle w:val="BodyText"/>
              <w:tabs>
                <w:tab w:val="clear" w:pos="227"/>
                <w:tab w:val="clear" w:pos="454"/>
                <w:tab w:val="decimal" w:pos="57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B55F2">
              <w:rPr>
                <w:rFonts w:ascii="Angsana New" w:hAnsi="Angsana New"/>
                <w:b/>
                <w:bCs/>
                <w:sz w:val="30"/>
                <w:szCs w:val="30"/>
              </w:rPr>
              <w:t>2,154.7</w:t>
            </w:r>
            <w:r w:rsidR="0065765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6C9E4459" w14:textId="77777777" w:rsidR="00E95DE5" w:rsidRPr="00EF3608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EB105F8" w14:textId="14DF394A" w:rsidR="00E95DE5" w:rsidRPr="009A0C1F" w:rsidRDefault="0097045D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60"/>
                <w:tab w:val="left" w:pos="746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2,158.71</w:t>
            </w:r>
          </w:p>
        </w:tc>
        <w:tc>
          <w:tcPr>
            <w:tcW w:w="145" w:type="pct"/>
          </w:tcPr>
          <w:p w14:paraId="383EA37B" w14:textId="77777777" w:rsidR="00E95DE5" w:rsidRPr="009A0C1F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127BDA" w14:textId="62EFDBCC" w:rsidR="00E95DE5" w:rsidRPr="009A0C1F" w:rsidRDefault="00DB55F2" w:rsidP="00B009E4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969.57</w:t>
            </w:r>
          </w:p>
        </w:tc>
        <w:tc>
          <w:tcPr>
            <w:tcW w:w="133" w:type="pct"/>
            <w:gridSpan w:val="2"/>
          </w:tcPr>
          <w:p w14:paraId="1E262FB1" w14:textId="77777777" w:rsidR="00E95DE5" w:rsidRPr="009A0C1F" w:rsidRDefault="00E95DE5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05671" w14:textId="36C2187B" w:rsidR="00E95DE5" w:rsidRPr="009A0C1F" w:rsidRDefault="0097045D" w:rsidP="00B009E4">
            <w:pPr>
              <w:pStyle w:val="BodyText"/>
              <w:tabs>
                <w:tab w:val="clear" w:pos="227"/>
                <w:tab w:val="clear" w:pos="454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993.76</w:t>
            </w:r>
          </w:p>
        </w:tc>
      </w:tr>
      <w:tr w:rsidR="0097045D" w:rsidRPr="00EF3608" w14:paraId="74BEDC7E" w14:textId="77777777" w:rsidTr="00B009E4">
        <w:trPr>
          <w:trHeight w:val="433"/>
        </w:trPr>
        <w:tc>
          <w:tcPr>
            <w:tcW w:w="2186" w:type="pct"/>
          </w:tcPr>
          <w:p w14:paraId="6C24043D" w14:textId="77777777" w:rsidR="0097045D" w:rsidRPr="002045FB" w:rsidRDefault="0097045D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CC3961D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662BD6A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05094E0C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3E139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</w:tcPr>
          <w:p w14:paraId="1CE430C2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792F4F46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2701379A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45D" w:rsidRPr="00EF3608" w14:paraId="6273242D" w14:textId="77777777" w:rsidTr="00B009E4">
        <w:trPr>
          <w:trHeight w:val="433"/>
        </w:trPr>
        <w:tc>
          <w:tcPr>
            <w:tcW w:w="2186" w:type="pct"/>
          </w:tcPr>
          <w:p w14:paraId="230ECB7B" w14:textId="467F377E" w:rsidR="0097045D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9A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7" w:type="pct"/>
          </w:tcPr>
          <w:p w14:paraId="09A0F6F8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F2F44EF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374718B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34D0EA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63F7EAB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CEB41E9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84C4EAD" w14:textId="77777777" w:rsidR="0097045D" w:rsidRPr="00EF3608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45D" w:rsidRPr="00CF0F7D" w14:paraId="7F1FE75B" w14:textId="77777777" w:rsidTr="00B009E4">
        <w:trPr>
          <w:trHeight w:val="433"/>
        </w:trPr>
        <w:tc>
          <w:tcPr>
            <w:tcW w:w="2186" w:type="pct"/>
          </w:tcPr>
          <w:p w14:paraId="05E197EF" w14:textId="62EC566D" w:rsidR="0097045D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7" w:type="pct"/>
          </w:tcPr>
          <w:p w14:paraId="3A8E61D9" w14:textId="05B0A279" w:rsidR="0097045D" w:rsidRPr="00CF0F7D" w:rsidRDefault="003433CE" w:rsidP="009A0C1F">
            <w:pPr>
              <w:pStyle w:val="BodyText"/>
              <w:tabs>
                <w:tab w:val="clear" w:pos="227"/>
                <w:tab w:val="clear" w:pos="454"/>
                <w:tab w:val="decimal" w:pos="54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ab/>
              <w:t>2,988.49</w:t>
            </w:r>
          </w:p>
        </w:tc>
        <w:tc>
          <w:tcPr>
            <w:tcW w:w="149" w:type="pct"/>
          </w:tcPr>
          <w:p w14:paraId="034C9A40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CC6499D" w14:textId="3D593BDC" w:rsidR="0097045D" w:rsidRPr="00CF0F7D" w:rsidRDefault="0097045D" w:rsidP="00B009E4">
            <w:pPr>
              <w:pStyle w:val="BodyText"/>
              <w:tabs>
                <w:tab w:val="clear" w:pos="227"/>
                <w:tab w:val="clear" w:pos="454"/>
                <w:tab w:val="decimal" w:pos="5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ab/>
              <w:t>2,853.01</w:t>
            </w:r>
          </w:p>
        </w:tc>
        <w:tc>
          <w:tcPr>
            <w:tcW w:w="145" w:type="pct"/>
          </w:tcPr>
          <w:p w14:paraId="4E02E700" w14:textId="21C915E8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064C91C" w14:textId="2376F98E" w:rsidR="0097045D" w:rsidRPr="00CF0F7D" w:rsidRDefault="003433CE" w:rsidP="00B009E4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ab/>
              <w:t>97.57</w:t>
            </w:r>
          </w:p>
        </w:tc>
        <w:tc>
          <w:tcPr>
            <w:tcW w:w="133" w:type="pct"/>
            <w:gridSpan w:val="2"/>
          </w:tcPr>
          <w:p w14:paraId="15841669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075C6874" w14:textId="1CE7F12A" w:rsidR="0097045D" w:rsidRPr="00CF0F7D" w:rsidRDefault="0097045D" w:rsidP="00B009E4">
            <w:pPr>
              <w:pStyle w:val="BodyText"/>
              <w:tabs>
                <w:tab w:val="clear" w:pos="227"/>
                <w:tab w:val="clear" w:pos="454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ab/>
              <w:t>97.57</w:t>
            </w:r>
          </w:p>
        </w:tc>
      </w:tr>
      <w:tr w:rsidR="0097045D" w:rsidRPr="00CF0F7D" w14:paraId="4B5CAD05" w14:textId="77777777" w:rsidTr="00E50994">
        <w:trPr>
          <w:trHeight w:val="433"/>
        </w:trPr>
        <w:tc>
          <w:tcPr>
            <w:tcW w:w="2186" w:type="pct"/>
          </w:tcPr>
          <w:p w14:paraId="445EC217" w14:textId="42C9966C" w:rsidR="0097045D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สัญญาจ้างเพื่องานโครงการอสังหาริมทรัพย์</w:t>
            </w:r>
          </w:p>
        </w:tc>
        <w:tc>
          <w:tcPr>
            <w:tcW w:w="597" w:type="pct"/>
          </w:tcPr>
          <w:p w14:paraId="0248C7EC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D2A5ADD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CEC979F" w14:textId="2623E2FB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81763E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0A20D4D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13E52894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95274EE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45D" w:rsidRPr="00CF0F7D" w14:paraId="6BBBD3E8" w14:textId="77777777" w:rsidTr="00E50994">
        <w:trPr>
          <w:trHeight w:val="433"/>
        </w:trPr>
        <w:tc>
          <w:tcPr>
            <w:tcW w:w="2186" w:type="pct"/>
          </w:tcPr>
          <w:p w14:paraId="6226140E" w14:textId="442F098B" w:rsidR="0097045D" w:rsidRPr="009A0C1F" w:rsidRDefault="0097045D" w:rsidP="009A0C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2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0C1F">
              <w:rPr>
                <w:rFonts w:ascii="Angsana New" w:hAnsi="Angsana New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597" w:type="pct"/>
          </w:tcPr>
          <w:p w14:paraId="69DC592A" w14:textId="73710B8A" w:rsidR="0097045D" w:rsidRPr="00CF0F7D" w:rsidRDefault="004F261E" w:rsidP="009A0C1F">
            <w:pPr>
              <w:pStyle w:val="BodyText"/>
              <w:tabs>
                <w:tab w:val="clear" w:pos="227"/>
                <w:tab w:val="clear" w:pos="454"/>
                <w:tab w:val="decimal" w:pos="54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ab/>
              <w:t>1,216.78</w:t>
            </w:r>
          </w:p>
        </w:tc>
        <w:tc>
          <w:tcPr>
            <w:tcW w:w="149" w:type="pct"/>
          </w:tcPr>
          <w:p w14:paraId="455598AB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FCEADFC" w14:textId="235A299C" w:rsidR="0097045D" w:rsidRPr="00CF0F7D" w:rsidRDefault="0097045D" w:rsidP="00B009E4">
            <w:pPr>
              <w:pStyle w:val="BodyText"/>
              <w:tabs>
                <w:tab w:val="clear" w:pos="227"/>
                <w:tab w:val="clear" w:pos="454"/>
                <w:tab w:val="decimal" w:pos="5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ab/>
              <w:t>975.52</w:t>
            </w:r>
          </w:p>
        </w:tc>
        <w:tc>
          <w:tcPr>
            <w:tcW w:w="145" w:type="pct"/>
          </w:tcPr>
          <w:p w14:paraId="36F5A2E5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0876F8E5" w14:textId="7F325184" w:rsidR="0097045D" w:rsidRPr="00CF0F7D" w:rsidRDefault="00DB2D22" w:rsidP="00DB2D22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 w:line="240" w:lineRule="auto"/>
              <w:ind w:left="-108" w:right="-110" w:firstLine="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4F261E" w:rsidRPr="00CF0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14:paraId="57372A87" w14:textId="77777777" w:rsidR="0097045D" w:rsidRPr="00CF0F7D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A6765DD" w14:textId="1AE7238E" w:rsidR="0097045D" w:rsidRPr="00CF0F7D" w:rsidRDefault="0097045D" w:rsidP="00D0523F">
            <w:pPr>
              <w:pStyle w:val="BodyText"/>
              <w:tabs>
                <w:tab w:val="clear" w:pos="227"/>
                <w:tab w:val="clear" w:pos="454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ab/>
            </w:r>
            <w:r w:rsidR="00D0523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F0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23F" w:rsidRPr="00CF0F7D" w14:paraId="18391228" w14:textId="77777777" w:rsidTr="00E50994">
        <w:trPr>
          <w:trHeight w:val="433"/>
        </w:trPr>
        <w:tc>
          <w:tcPr>
            <w:tcW w:w="2186" w:type="pct"/>
          </w:tcPr>
          <w:p w14:paraId="620ACDBE" w14:textId="607A57FE" w:rsidR="00D0523F" w:rsidRDefault="00D0523F" w:rsidP="009A0C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29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สัญญาจะซื้อจะขายที่ดิน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383D6F3" w14:textId="0EF6D9BE" w:rsidR="00D0523F" w:rsidRPr="00CF0F7D" w:rsidRDefault="005662E8" w:rsidP="00D0523F">
            <w:pPr>
              <w:pStyle w:val="BodyText"/>
              <w:tabs>
                <w:tab w:val="clear" w:pos="227"/>
                <w:tab w:val="clear" w:pos="454"/>
                <w:tab w:val="decimal" w:pos="548"/>
              </w:tabs>
              <w:spacing w:after="0" w:line="240" w:lineRule="auto"/>
              <w:ind w:left="-108" w:right="-110" w:firstLine="2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1,950.13</w:t>
            </w:r>
          </w:p>
        </w:tc>
        <w:tc>
          <w:tcPr>
            <w:tcW w:w="149" w:type="pct"/>
          </w:tcPr>
          <w:p w14:paraId="03DA1BD2" w14:textId="77777777" w:rsidR="00D0523F" w:rsidRPr="00CF0F7D" w:rsidRDefault="00D0523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169FE36" w14:textId="347DED9D" w:rsidR="00D0523F" w:rsidRPr="00CF0F7D" w:rsidRDefault="00DE2BF4" w:rsidP="00D0523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40"/>
              </w:tabs>
              <w:spacing w:after="0" w:line="240" w:lineRule="auto"/>
              <w:ind w:left="167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698.5</w:t>
            </w:r>
            <w:r w:rsidR="00D052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3A4A3CED" w14:textId="77777777" w:rsidR="00D0523F" w:rsidRPr="00CF0F7D" w:rsidRDefault="00D0523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</w:tcPr>
          <w:p w14:paraId="4D102BBC" w14:textId="139CC8CE" w:rsidR="00D0523F" w:rsidRPr="00CF0F7D" w:rsidRDefault="00D0523F" w:rsidP="00DB2D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32"/>
              </w:tabs>
              <w:spacing w:after="0" w:line="240" w:lineRule="auto"/>
              <w:ind w:left="-108" w:right="-110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DB2D22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14:paraId="006AAAC2" w14:textId="77777777" w:rsidR="00D0523F" w:rsidRPr="00CF0F7D" w:rsidRDefault="00D0523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172597B1" w14:textId="1B35194C" w:rsidR="00D0523F" w:rsidRPr="00CF0F7D" w:rsidRDefault="00D0523F" w:rsidP="00D0523F">
            <w:pPr>
              <w:pStyle w:val="BodyText"/>
              <w:tabs>
                <w:tab w:val="clear" w:pos="227"/>
                <w:tab w:val="clear" w:pos="454"/>
                <w:tab w:val="left" w:pos="748"/>
              </w:tabs>
              <w:spacing w:after="0" w:line="240" w:lineRule="auto"/>
              <w:ind w:left="-108" w:right="-110" w:firstLine="2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7045D" w:rsidRPr="00CF0F7D" w14:paraId="5B3267E0" w14:textId="77777777" w:rsidTr="00B009E4">
        <w:trPr>
          <w:trHeight w:val="433"/>
        </w:trPr>
        <w:tc>
          <w:tcPr>
            <w:tcW w:w="2186" w:type="pct"/>
          </w:tcPr>
          <w:p w14:paraId="0709A322" w14:textId="2A407F6D" w:rsidR="0097045D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7C40A8C" w14:textId="7F44F4B4" w:rsidR="0097045D" w:rsidRPr="009A0C1F" w:rsidRDefault="005662E8" w:rsidP="009A0C1F">
            <w:pPr>
              <w:pStyle w:val="BodyText"/>
              <w:tabs>
                <w:tab w:val="clear" w:pos="227"/>
                <w:tab w:val="clear" w:pos="454"/>
                <w:tab w:val="decimal" w:pos="54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6,155.40</w:t>
            </w:r>
          </w:p>
        </w:tc>
        <w:tc>
          <w:tcPr>
            <w:tcW w:w="149" w:type="pct"/>
          </w:tcPr>
          <w:p w14:paraId="56D5635E" w14:textId="77777777" w:rsidR="0097045D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351E410" w14:textId="5B4A486A" w:rsidR="0097045D" w:rsidRPr="009A0C1F" w:rsidRDefault="00DE2BF4" w:rsidP="00B009E4">
            <w:pPr>
              <w:pStyle w:val="BodyText"/>
              <w:tabs>
                <w:tab w:val="clear" w:pos="227"/>
                <w:tab w:val="clear" w:pos="454"/>
                <w:tab w:val="decimal" w:pos="56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4,527.1</w:t>
            </w:r>
            <w:r w:rsidR="00BD44C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07A72EA1" w14:textId="77777777" w:rsidR="0097045D" w:rsidRPr="009A0C1F" w:rsidRDefault="0097045D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490C9" w14:textId="1056ECC0" w:rsidR="0097045D" w:rsidRPr="009A0C1F" w:rsidRDefault="004F261E" w:rsidP="00B009E4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F7D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97.57</w:t>
            </w:r>
          </w:p>
        </w:tc>
        <w:tc>
          <w:tcPr>
            <w:tcW w:w="133" w:type="pct"/>
            <w:gridSpan w:val="2"/>
          </w:tcPr>
          <w:p w14:paraId="31232EA3" w14:textId="77777777" w:rsidR="0097045D" w:rsidRPr="009A0C1F" w:rsidRDefault="0097045D" w:rsidP="009A0C1F">
            <w:pPr>
              <w:pStyle w:val="BodyText"/>
              <w:numPr>
                <w:ilvl w:val="0"/>
                <w:numId w:val="49"/>
              </w:numPr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C0DEDC" w14:textId="1D41E712" w:rsidR="0097045D" w:rsidRPr="009A0C1F" w:rsidRDefault="0097045D" w:rsidP="00B009E4">
            <w:pPr>
              <w:pStyle w:val="BodyText"/>
              <w:tabs>
                <w:tab w:val="clear" w:pos="227"/>
                <w:tab w:val="clear" w:pos="454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97.57</w:t>
            </w:r>
          </w:p>
        </w:tc>
      </w:tr>
    </w:tbl>
    <w:p w14:paraId="524D6706" w14:textId="77777777" w:rsidR="00B009E4" w:rsidRDefault="00B009E4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DBCC71" w14:textId="00E59462" w:rsidR="00FD1DC3" w:rsidRPr="009867E0" w:rsidRDefault="00FD1DC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045FB" w:rsidRPr="009867E0">
        <w:rPr>
          <w:rFonts w:ascii="Angsana New" w:hAnsi="Angsana New"/>
          <w:sz w:val="30"/>
          <w:szCs w:val="30"/>
        </w:rPr>
        <w:t xml:space="preserve">30 </w:t>
      </w:r>
      <w:r w:rsidR="002045FB" w:rsidRPr="009867E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045FB" w:rsidRPr="009867E0">
        <w:rPr>
          <w:rFonts w:ascii="Angsana New" w:hAnsi="Angsana New"/>
          <w:sz w:val="30"/>
          <w:szCs w:val="30"/>
        </w:rPr>
        <w:t>2562</w:t>
      </w:r>
      <w:r w:rsidRPr="009867E0">
        <w:rPr>
          <w:rFonts w:ascii="Angsana New" w:hAnsi="Angsana New"/>
          <w:sz w:val="30"/>
          <w:szCs w:val="30"/>
          <w:cs/>
        </w:rPr>
        <w:t xml:space="preserve"> </w:t>
      </w:r>
      <w:r w:rsidR="004870F9" w:rsidRPr="009867E0">
        <w:rPr>
          <w:rFonts w:ascii="Angsana New" w:hAnsi="Angsana New"/>
          <w:sz w:val="30"/>
          <w:szCs w:val="30"/>
          <w:cs/>
        </w:rPr>
        <w:t>สัญญาสำคัญที่ทำกับบุคคลหรือกิจการที่ไม่เกี่ยวข้องกัน มี</w:t>
      </w:r>
      <w:r w:rsidRPr="009867E0">
        <w:rPr>
          <w:rFonts w:ascii="Angsana New" w:hAnsi="Angsana New"/>
          <w:sz w:val="30"/>
          <w:szCs w:val="30"/>
          <w:cs/>
        </w:rPr>
        <w:t>ดังต่อไปนี้</w:t>
      </w:r>
    </w:p>
    <w:p w14:paraId="1A3EED0F" w14:textId="77777777" w:rsidR="006F1133" w:rsidRPr="009867E0" w:rsidRDefault="006F113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B192266" w14:textId="77777777" w:rsidR="006E25F4" w:rsidRPr="009867E0" w:rsidRDefault="006E25F4" w:rsidP="006F113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>สัญญาเช่าที่ดิน</w:t>
      </w:r>
    </w:p>
    <w:p w14:paraId="0E49ADFA" w14:textId="77777777" w:rsidR="006E25F4" w:rsidRPr="009867E0" w:rsidRDefault="006E25F4" w:rsidP="006F11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BA3FA4E" w14:textId="51BF55C4" w:rsidR="006E25F4" w:rsidRPr="00EF3608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>บริษัทและบริษัทย่อยได้ทำสัญญาเช่าที่ดินเพื่อการพัฒนาโคร</w:t>
      </w:r>
      <w:r w:rsidR="002045FB" w:rsidRPr="009867E0">
        <w:rPr>
          <w:rFonts w:ascii="Angsana New" w:hAnsi="Angsana New"/>
          <w:sz w:val="30"/>
          <w:szCs w:val="30"/>
          <w:cs/>
        </w:rPr>
        <w:t>ง</w:t>
      </w:r>
      <w:r w:rsidRPr="009867E0">
        <w:rPr>
          <w:rFonts w:ascii="Angsana New" w:hAnsi="Angsana New"/>
          <w:sz w:val="30"/>
          <w:szCs w:val="30"/>
          <w:cs/>
        </w:rPr>
        <w:t>การ</w:t>
      </w:r>
      <w:r w:rsidRPr="00EF3608">
        <w:rPr>
          <w:rFonts w:ascii="Angsana New" w:hAnsi="Angsana New"/>
          <w:sz w:val="30"/>
          <w:szCs w:val="30"/>
          <w:cs/>
        </w:rPr>
        <w:t xml:space="preserve">อสังหาริมทรัพย์หลายสัญญา โดยสัญญามีระยะเวลาตั้งแต่ </w:t>
      </w:r>
      <w:r w:rsidRPr="00EF3608">
        <w:rPr>
          <w:rFonts w:ascii="Angsana New" w:hAnsi="Angsana New"/>
          <w:sz w:val="30"/>
          <w:szCs w:val="30"/>
        </w:rPr>
        <w:t xml:space="preserve">27 </w:t>
      </w:r>
      <w:r w:rsidRPr="00EF3608">
        <w:rPr>
          <w:rFonts w:ascii="Angsana New" w:hAnsi="Angsana New"/>
          <w:sz w:val="30"/>
          <w:szCs w:val="30"/>
          <w:cs/>
        </w:rPr>
        <w:t xml:space="preserve">ปี ถึง </w:t>
      </w:r>
      <w:r w:rsidRPr="00EF3608">
        <w:rPr>
          <w:rFonts w:ascii="Angsana New" w:hAnsi="Angsana New"/>
          <w:sz w:val="30"/>
          <w:szCs w:val="30"/>
        </w:rPr>
        <w:t xml:space="preserve">34 </w:t>
      </w:r>
      <w:r w:rsidRPr="00EF3608">
        <w:rPr>
          <w:rFonts w:ascii="Angsana New" w:hAnsi="Angsana New"/>
          <w:sz w:val="30"/>
          <w:szCs w:val="30"/>
          <w:cs/>
        </w:rPr>
        <w:t xml:space="preserve">ปี สิ้นสุดปี </w:t>
      </w:r>
      <w:r w:rsidRPr="00EF3608">
        <w:rPr>
          <w:rFonts w:ascii="Angsana New" w:hAnsi="Angsana New"/>
          <w:sz w:val="30"/>
          <w:szCs w:val="30"/>
        </w:rPr>
        <w:t xml:space="preserve">2590 </w:t>
      </w:r>
      <w:r w:rsidRPr="00EF3608">
        <w:rPr>
          <w:rFonts w:ascii="Angsana New" w:hAnsi="Angsana New"/>
          <w:sz w:val="30"/>
          <w:szCs w:val="30"/>
          <w:cs/>
        </w:rPr>
        <w:t>โดยบริษัทและบริษัทย่อยดังกล่าวจะต้องปฏิบัติตามข้อกำหนดและเงื่อนไขที่ระบุไว้ในสัญญา</w:t>
      </w:r>
    </w:p>
    <w:p w14:paraId="51311270" w14:textId="77777777" w:rsidR="00586EC0" w:rsidRDefault="00586EC0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0BC9CAC" w14:textId="34B98F42" w:rsidR="006E25F4" w:rsidRPr="00EF3608" w:rsidRDefault="00584416" w:rsidP="00A9120C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ณ วันที่ </w:t>
      </w:r>
      <w:r w:rsidR="001638CC">
        <w:rPr>
          <w:rFonts w:ascii="Angsana New" w:hAnsi="Angsana New"/>
          <w:sz w:val="30"/>
          <w:szCs w:val="30"/>
          <w:lang w:val="en-US"/>
        </w:rPr>
        <w:t xml:space="preserve">30 </w:t>
      </w:r>
      <w:r w:rsidR="001638CC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 w:rsidR="001638CC">
        <w:rPr>
          <w:rFonts w:ascii="Angsana New" w:hAnsi="Angsana New"/>
          <w:sz w:val="30"/>
          <w:szCs w:val="30"/>
          <w:lang w:val="en-US" w:bidi="th-TH"/>
        </w:rPr>
        <w:t>2562</w:t>
      </w:r>
      <w:r w:rsidR="00567AC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E25F4" w:rsidRPr="00EF3608">
        <w:rPr>
          <w:rFonts w:ascii="Angsana New" w:hAnsi="Angsana New"/>
          <w:sz w:val="30"/>
          <w:szCs w:val="30"/>
          <w:cs/>
          <w:lang w:bidi="th-TH"/>
        </w:rPr>
        <w:t>ภาระผูกพันค่าเช่า</w:t>
      </w:r>
      <w:r w:rsidR="008C55E4" w:rsidRPr="00EF3608">
        <w:rPr>
          <w:rFonts w:ascii="Angsana New" w:hAnsi="Angsana New"/>
          <w:sz w:val="30"/>
          <w:szCs w:val="30"/>
          <w:cs/>
          <w:lang w:bidi="th-TH"/>
        </w:rPr>
        <w:t>ที่</w:t>
      </w:r>
      <w:r w:rsidR="006E25F4" w:rsidRPr="00EF3608">
        <w:rPr>
          <w:rFonts w:ascii="Angsana New" w:hAnsi="Angsana New"/>
          <w:sz w:val="30"/>
          <w:szCs w:val="30"/>
          <w:cs/>
          <w:lang w:bidi="th-TH"/>
        </w:rPr>
        <w:t>ดินของบริษัทและบริษัทย่อยได้ในอนาคต มีดังนี้</w:t>
      </w:r>
    </w:p>
    <w:p w14:paraId="5ED313C0" w14:textId="77777777" w:rsidR="00E75666" w:rsidRPr="00EF3608" w:rsidRDefault="00E7566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96" w:type="dxa"/>
        <w:tblInd w:w="450" w:type="dxa"/>
        <w:tblLook w:val="01E0" w:firstRow="1" w:lastRow="1" w:firstColumn="1" w:lastColumn="1" w:noHBand="0" w:noVBand="0"/>
      </w:tblPr>
      <w:tblGrid>
        <w:gridCol w:w="3631"/>
        <w:gridCol w:w="1355"/>
        <w:gridCol w:w="270"/>
        <w:gridCol w:w="1170"/>
        <w:gridCol w:w="270"/>
        <w:gridCol w:w="1260"/>
        <w:gridCol w:w="270"/>
        <w:gridCol w:w="1170"/>
      </w:tblGrid>
      <w:tr w:rsidR="006E25F4" w:rsidRPr="00EF3608" w14:paraId="63D25387" w14:textId="77777777" w:rsidTr="003E0065">
        <w:trPr>
          <w:trHeight w:val="902"/>
          <w:tblHeader/>
        </w:trPr>
        <w:tc>
          <w:tcPr>
            <w:tcW w:w="3631" w:type="dxa"/>
          </w:tcPr>
          <w:p w14:paraId="62A99F77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057810F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57FED458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สาทร</w:t>
            </w:r>
            <w:r w:rsidRPr="00EF36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608">
              <w:rPr>
                <w:rFonts w:ascii="Angsana New" w:hAnsi="Angsana New"/>
                <w:sz w:val="28"/>
                <w:szCs w:val="28"/>
                <w:cs/>
              </w:rPr>
              <w:t>สแควร์</w:t>
            </w:r>
            <w:r w:rsidR="00E3122D" w:rsidRPr="00EF36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122D" w:rsidRPr="00EF3608">
              <w:rPr>
                <w:rFonts w:ascii="Angsana New" w:hAnsi="Angsana New"/>
                <w:sz w:val="28"/>
                <w:szCs w:val="28"/>
                <w:cs/>
              </w:rPr>
              <w:t>และ ดับบลิว โฮเต็ล แบงคอก</w:t>
            </w:r>
          </w:p>
        </w:tc>
        <w:tc>
          <w:tcPr>
            <w:tcW w:w="270" w:type="dxa"/>
            <w:vAlign w:val="bottom"/>
          </w:tcPr>
          <w:p w14:paraId="66252123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752E81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5F85EF31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เอฟ วาย ไอ</w:t>
            </w:r>
          </w:p>
          <w:p w14:paraId="30360CF5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270" w:type="dxa"/>
            <w:vAlign w:val="bottom"/>
          </w:tcPr>
          <w:p w14:paraId="249BEAE6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8F2F82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6C1E394F" w14:textId="77777777" w:rsidR="00D4038F" w:rsidRPr="00EF3608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 w:hanging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โกลเด้นแลนด์</w:t>
            </w:r>
          </w:p>
          <w:p w14:paraId="5E89768C" w14:textId="77777777" w:rsidR="006E25F4" w:rsidRPr="00EF3608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บิวดิ้ง</w:t>
            </w:r>
          </w:p>
        </w:tc>
        <w:tc>
          <w:tcPr>
            <w:tcW w:w="270" w:type="dxa"/>
            <w:vAlign w:val="bottom"/>
          </w:tcPr>
          <w:p w14:paraId="5A95B399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17CD26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25F91A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E25F4" w:rsidRPr="00EF3608" w14:paraId="659AED94" w14:textId="77777777" w:rsidTr="003E0065">
        <w:trPr>
          <w:trHeight w:val="407"/>
          <w:tblHeader/>
        </w:trPr>
        <w:tc>
          <w:tcPr>
            <w:tcW w:w="3631" w:type="dxa"/>
          </w:tcPr>
          <w:p w14:paraId="16DB5044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5" w:type="dxa"/>
            <w:gridSpan w:val="7"/>
          </w:tcPr>
          <w:p w14:paraId="76A2FB98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25F4" w:rsidRPr="00CF0F7D" w14:paraId="5F0B1BD9" w14:textId="77777777" w:rsidTr="007C57EB">
        <w:tc>
          <w:tcPr>
            <w:tcW w:w="3631" w:type="dxa"/>
          </w:tcPr>
          <w:p w14:paraId="03992E3F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268FD472" w14:textId="0200D3B1" w:rsidR="006E25F4" w:rsidRPr="00CF0F7D" w:rsidRDefault="00090E68" w:rsidP="009A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76D5DDAC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A5FB89" w14:textId="6EC8A2C2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23.00</w:t>
            </w:r>
          </w:p>
        </w:tc>
        <w:tc>
          <w:tcPr>
            <w:tcW w:w="270" w:type="dxa"/>
          </w:tcPr>
          <w:p w14:paraId="4BAF678C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244937" w14:textId="1D29B3DB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4.45</w:t>
            </w:r>
          </w:p>
        </w:tc>
        <w:tc>
          <w:tcPr>
            <w:tcW w:w="270" w:type="dxa"/>
          </w:tcPr>
          <w:p w14:paraId="42199746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D3F87" w14:textId="3978E6B0" w:rsidR="006E25F4" w:rsidRPr="00CF0F7D" w:rsidRDefault="00090E68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77.4</w:t>
            </w:r>
            <w:r w:rsidR="000F76E1" w:rsidRPr="00CF0F7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E25F4" w:rsidRPr="00CF0F7D" w14:paraId="5059D806" w14:textId="77777777" w:rsidTr="007C57EB">
        <w:tc>
          <w:tcPr>
            <w:tcW w:w="3631" w:type="dxa"/>
          </w:tcPr>
          <w:p w14:paraId="48382CC6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แต่ภายใน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2E1A72B6" w14:textId="012B1622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200.00</w:t>
            </w:r>
          </w:p>
        </w:tc>
        <w:tc>
          <w:tcPr>
            <w:tcW w:w="270" w:type="dxa"/>
          </w:tcPr>
          <w:p w14:paraId="47AF6E3C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24BD87" w14:textId="26AEEEBB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96.80</w:t>
            </w:r>
          </w:p>
        </w:tc>
        <w:tc>
          <w:tcPr>
            <w:tcW w:w="270" w:type="dxa"/>
          </w:tcPr>
          <w:p w14:paraId="0C87B3B2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056A5C" w14:textId="73CC4256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10.35</w:t>
            </w:r>
          </w:p>
        </w:tc>
        <w:tc>
          <w:tcPr>
            <w:tcW w:w="270" w:type="dxa"/>
          </w:tcPr>
          <w:p w14:paraId="63CE3C30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7E56F" w14:textId="77D00A94" w:rsidR="006E25F4" w:rsidRPr="00CF0F7D" w:rsidRDefault="000F76E1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307.15</w:t>
            </w:r>
          </w:p>
        </w:tc>
      </w:tr>
      <w:tr w:rsidR="006E25F4" w:rsidRPr="00CF0F7D" w14:paraId="0A8097EB" w14:textId="77777777" w:rsidTr="007C57EB">
        <w:tc>
          <w:tcPr>
            <w:tcW w:w="3631" w:type="dxa"/>
          </w:tcPr>
          <w:p w14:paraId="21C12C08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AC2FE2F" w14:textId="4B8800A6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812.50</w:t>
            </w:r>
          </w:p>
        </w:tc>
        <w:tc>
          <w:tcPr>
            <w:tcW w:w="270" w:type="dxa"/>
          </w:tcPr>
          <w:p w14:paraId="759E0B4A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241B41" w14:textId="581525DD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830.93</w:t>
            </w:r>
          </w:p>
        </w:tc>
        <w:tc>
          <w:tcPr>
            <w:tcW w:w="270" w:type="dxa"/>
          </w:tcPr>
          <w:p w14:paraId="433672BE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DCAC9B" w14:textId="10238A4C" w:rsidR="006E25F4" w:rsidRPr="00CF0F7D" w:rsidRDefault="00090E68" w:rsidP="00C1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D67806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C73D1F" w14:textId="4CAEFED6" w:rsidR="006E25F4" w:rsidRPr="00CF0F7D" w:rsidRDefault="000F76E1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F7D">
              <w:rPr>
                <w:rFonts w:ascii="Angsana New" w:hAnsi="Angsana New"/>
                <w:sz w:val="30"/>
                <w:szCs w:val="30"/>
              </w:rPr>
              <w:t>1,643.43</w:t>
            </w:r>
          </w:p>
        </w:tc>
      </w:tr>
      <w:tr w:rsidR="006E25F4" w:rsidRPr="00CF0F7D" w14:paraId="22F1D1DE" w14:textId="77777777" w:rsidTr="007C57EB">
        <w:tc>
          <w:tcPr>
            <w:tcW w:w="3631" w:type="dxa"/>
          </w:tcPr>
          <w:p w14:paraId="0250DB0E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2F062E7" w14:textId="2F156D99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F7D">
              <w:rPr>
                <w:rFonts w:ascii="Angsana New" w:hAnsi="Angsana New"/>
                <w:b/>
                <w:bCs/>
                <w:sz w:val="30"/>
                <w:szCs w:val="30"/>
              </w:rPr>
              <w:t>1,062.50</w:t>
            </w:r>
          </w:p>
        </w:tc>
        <w:tc>
          <w:tcPr>
            <w:tcW w:w="270" w:type="dxa"/>
          </w:tcPr>
          <w:p w14:paraId="0B0F2851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8A614C" w14:textId="739DE7A8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F7D">
              <w:rPr>
                <w:rFonts w:ascii="Angsana New" w:hAnsi="Angsana New"/>
                <w:b/>
                <w:bCs/>
                <w:sz w:val="30"/>
                <w:szCs w:val="30"/>
              </w:rPr>
              <w:t>950.73</w:t>
            </w:r>
          </w:p>
        </w:tc>
        <w:tc>
          <w:tcPr>
            <w:tcW w:w="270" w:type="dxa"/>
          </w:tcPr>
          <w:p w14:paraId="5AC39173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AFD7C0" w14:textId="60DB251F" w:rsidR="006E25F4" w:rsidRPr="00CF0F7D" w:rsidRDefault="00090E68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F7D">
              <w:rPr>
                <w:rFonts w:ascii="Angsana New" w:hAnsi="Angsana New"/>
                <w:b/>
                <w:bCs/>
                <w:sz w:val="30"/>
                <w:szCs w:val="30"/>
              </w:rPr>
              <w:t>14.80</w:t>
            </w:r>
          </w:p>
        </w:tc>
        <w:tc>
          <w:tcPr>
            <w:tcW w:w="270" w:type="dxa"/>
          </w:tcPr>
          <w:p w14:paraId="43F4949A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F5A619" w14:textId="09F06585" w:rsidR="006E25F4" w:rsidRPr="00CF0F7D" w:rsidRDefault="000F76E1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F7D">
              <w:rPr>
                <w:rFonts w:ascii="Angsana New" w:hAnsi="Angsana New"/>
                <w:b/>
                <w:bCs/>
                <w:sz w:val="30"/>
                <w:szCs w:val="30"/>
              </w:rPr>
              <w:t>2,028.03</w:t>
            </w:r>
          </w:p>
        </w:tc>
      </w:tr>
    </w:tbl>
    <w:p w14:paraId="320D01BF" w14:textId="77777777" w:rsidR="007C57EB" w:rsidRPr="00A9120C" w:rsidRDefault="007C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3808DCE5" w14:textId="77777777" w:rsidR="00F24F2F" w:rsidRPr="00EF3608" w:rsidRDefault="00F24F2F" w:rsidP="00F24F2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สัญญาเช่าอุปกรณ์สำนักงาน</w:t>
      </w:r>
    </w:p>
    <w:p w14:paraId="470F153B" w14:textId="77777777" w:rsidR="00F24F2F" w:rsidRPr="00EF3608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28AE62AF" w14:textId="321A3E52" w:rsidR="00F24F2F" w:rsidRPr="00EF3608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57CBB" w:rsidRPr="00EF3608">
        <w:rPr>
          <w:rFonts w:ascii="Angsana New" w:hAnsi="Angsana New"/>
          <w:sz w:val="30"/>
          <w:szCs w:val="30"/>
        </w:rPr>
        <w:t>3</w:t>
      </w:r>
      <w:r w:rsidR="00F57CBB">
        <w:rPr>
          <w:rFonts w:ascii="Angsana New" w:hAnsi="Angsana New"/>
          <w:sz w:val="30"/>
          <w:szCs w:val="30"/>
        </w:rPr>
        <w:t>0</w:t>
      </w:r>
      <w:r w:rsidR="00F57CBB" w:rsidRPr="00EF3608">
        <w:rPr>
          <w:rFonts w:ascii="Angsana New" w:hAnsi="Angsana New"/>
          <w:sz w:val="30"/>
          <w:szCs w:val="30"/>
        </w:rPr>
        <w:t xml:space="preserve"> </w:t>
      </w:r>
      <w:r w:rsidR="00F57CBB">
        <w:rPr>
          <w:rFonts w:ascii="Angsana New" w:hAnsi="Angsana New" w:hint="cs"/>
          <w:sz w:val="30"/>
          <w:szCs w:val="30"/>
          <w:cs/>
        </w:rPr>
        <w:t>มิถุนายน</w:t>
      </w:r>
      <w:r w:rsidR="00F57CBB" w:rsidRPr="00EF3608">
        <w:rPr>
          <w:rFonts w:ascii="Angsana New" w:hAnsi="Angsana New"/>
          <w:sz w:val="30"/>
          <w:szCs w:val="30"/>
          <w:cs/>
        </w:rPr>
        <w:t xml:space="preserve"> </w:t>
      </w:r>
      <w:r w:rsidR="00D96B53" w:rsidRPr="00EF3608">
        <w:rPr>
          <w:rFonts w:ascii="Angsana New" w:hAnsi="Angsana New"/>
          <w:sz w:val="30"/>
          <w:szCs w:val="30"/>
        </w:rPr>
        <w:t>2562</w:t>
      </w:r>
      <w:r w:rsidRPr="00EF3608">
        <w:rPr>
          <w:rFonts w:ascii="Angsana New" w:hAnsi="Angsana New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โดยสัญญามีระยะเวลาตั้งแต่ </w:t>
      </w:r>
      <w:r w:rsidRPr="00EF3608">
        <w:rPr>
          <w:rFonts w:ascii="Angsana New" w:hAnsi="Angsana New"/>
          <w:sz w:val="30"/>
          <w:szCs w:val="30"/>
        </w:rPr>
        <w:t>1</w:t>
      </w:r>
      <w:r w:rsidRPr="00EF3608">
        <w:rPr>
          <w:rFonts w:ascii="Angsana New" w:hAnsi="Angsana New"/>
          <w:sz w:val="30"/>
          <w:szCs w:val="30"/>
          <w:cs/>
        </w:rPr>
        <w:t xml:space="preserve"> ปี ถึง </w:t>
      </w:r>
      <w:r w:rsidRPr="00EF3608">
        <w:rPr>
          <w:rFonts w:ascii="Angsana New" w:hAnsi="Angsana New"/>
          <w:sz w:val="30"/>
          <w:szCs w:val="30"/>
        </w:rPr>
        <w:t>5</w:t>
      </w:r>
      <w:r w:rsidRPr="00EF3608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จนถึงเดือนธันวาคม </w:t>
      </w:r>
      <w:r w:rsidRPr="00EF3608">
        <w:rPr>
          <w:rFonts w:ascii="Angsana New" w:hAnsi="Angsana New"/>
          <w:sz w:val="30"/>
          <w:szCs w:val="30"/>
        </w:rPr>
        <w:t>2565</w:t>
      </w:r>
    </w:p>
    <w:p w14:paraId="0FE769E5" w14:textId="77777777" w:rsidR="00F9595F" w:rsidRPr="009A0C1F" w:rsidRDefault="00F9595F" w:rsidP="009A0C1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jc w:val="thaiDistribute"/>
        <w:rPr>
          <w:rFonts w:ascii="Angsana New" w:hAnsi="Angsana New"/>
          <w:sz w:val="30"/>
          <w:szCs w:val="30"/>
        </w:rPr>
      </w:pPr>
    </w:p>
    <w:p w14:paraId="3BD62360" w14:textId="77777777" w:rsidR="00332EEB" w:rsidRPr="00EF3608" w:rsidRDefault="00332EEB" w:rsidP="00F24F2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สัญญาบริหารโครงการ</w:t>
      </w:r>
    </w:p>
    <w:p w14:paraId="2117E1A9" w14:textId="77777777" w:rsidR="00A30BC5" w:rsidRPr="00A9120C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C38C452" w14:textId="77777777" w:rsidR="00A30BC5" w:rsidRPr="00EF3608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บริษัทได้เข้าทำสัญญาจ้างบริหารโครงการอาคารเพื่อการพาณิชย์ มีกำหนด </w:t>
      </w:r>
      <w:r w:rsidRPr="00EF3608">
        <w:rPr>
          <w:rFonts w:ascii="Angsana New" w:hAnsi="Angsana New"/>
          <w:sz w:val="30"/>
          <w:szCs w:val="30"/>
        </w:rPr>
        <w:t xml:space="preserve">3 </w:t>
      </w:r>
      <w:r w:rsidRPr="00EF3608">
        <w:rPr>
          <w:rFonts w:ascii="Angsana New" w:hAnsi="Angsana New"/>
          <w:sz w:val="30"/>
          <w:szCs w:val="30"/>
          <w:cs/>
        </w:rPr>
        <w:t>ปี สิ้นสุดวันที่</w:t>
      </w:r>
      <w:r w:rsidRPr="00EF3608">
        <w:rPr>
          <w:rFonts w:ascii="Angsana New" w:hAnsi="Angsana New"/>
          <w:sz w:val="30"/>
          <w:szCs w:val="30"/>
        </w:rPr>
        <w:t xml:space="preserve"> 31 </w:t>
      </w:r>
      <w:r w:rsidRPr="00EF3608">
        <w:rPr>
          <w:rFonts w:ascii="Angsana New" w:hAnsi="Angsana New"/>
          <w:sz w:val="30"/>
          <w:szCs w:val="30"/>
          <w:cs/>
        </w:rPr>
        <w:t xml:space="preserve">ตุลาคม </w:t>
      </w:r>
      <w:r w:rsidR="005B7A79" w:rsidRPr="00EF3608">
        <w:rPr>
          <w:rFonts w:ascii="Angsana New" w:hAnsi="Angsana New"/>
          <w:sz w:val="30"/>
          <w:szCs w:val="30"/>
        </w:rPr>
        <w:t>2564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บริษัทดังกล่าวจะให้บริการด้านบริหารโครงการอาคารพาณิชย์ และบริษัทจะต้องจ่ายค่าบริการตามที่ระบุในสัญญา</w:t>
      </w:r>
    </w:p>
    <w:p w14:paraId="18D052E9" w14:textId="77777777" w:rsidR="00A30BC5" w:rsidRPr="00A9120C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0B097550" w14:textId="77777777" w:rsidR="0060084E" w:rsidRPr="00EF3608" w:rsidRDefault="00A30BC5" w:rsidP="00034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บริษัทย่อยแห่งหนึ่งได้เข้าทำสัญญาจ้างบริหารโครงการอาคารเพื่อการพาณิชย์สองแห่ง มีกำหนด </w:t>
      </w:r>
      <w:r w:rsidRPr="00EF3608">
        <w:rPr>
          <w:rFonts w:ascii="Angsana New" w:hAnsi="Angsana New"/>
          <w:sz w:val="30"/>
          <w:szCs w:val="30"/>
        </w:rPr>
        <w:t xml:space="preserve">3 </w:t>
      </w:r>
      <w:r w:rsidRPr="00EF3608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="00C1284B" w:rsidRPr="00EF3608">
        <w:rPr>
          <w:rFonts w:ascii="Angsana New" w:hAnsi="Angsana New"/>
          <w:sz w:val="30"/>
          <w:szCs w:val="30"/>
        </w:rPr>
        <w:t xml:space="preserve">31 </w:t>
      </w:r>
      <w:r w:rsidR="00C1284B" w:rsidRPr="00EF3608">
        <w:rPr>
          <w:rFonts w:ascii="Angsana New" w:hAnsi="Angsana New"/>
          <w:sz w:val="30"/>
          <w:szCs w:val="30"/>
          <w:cs/>
        </w:rPr>
        <w:t xml:space="preserve">กรกฏาคม </w:t>
      </w:r>
      <w:r w:rsidR="00C1284B" w:rsidRPr="00EF3608">
        <w:rPr>
          <w:rFonts w:ascii="Angsana New" w:hAnsi="Angsana New"/>
          <w:sz w:val="30"/>
          <w:szCs w:val="30"/>
        </w:rPr>
        <w:t>2562</w:t>
      </w:r>
      <w:r w:rsidR="00304260" w:rsidRPr="00EF3608">
        <w:rPr>
          <w:rFonts w:ascii="Angsana New" w:hAnsi="Angsana New"/>
          <w:sz w:val="30"/>
          <w:szCs w:val="30"/>
        </w:rPr>
        <w:t xml:space="preserve"> </w:t>
      </w:r>
      <w:r w:rsidR="00304260" w:rsidRPr="00EF3608">
        <w:rPr>
          <w:rFonts w:ascii="Angsana New" w:hAnsi="Angsana New"/>
          <w:sz w:val="30"/>
          <w:szCs w:val="30"/>
          <w:cs/>
        </w:rPr>
        <w:t xml:space="preserve">และ </w:t>
      </w:r>
      <w:r w:rsidR="00C1284B" w:rsidRPr="00EF3608">
        <w:rPr>
          <w:rFonts w:ascii="Angsana New" w:hAnsi="Angsana New"/>
          <w:sz w:val="30"/>
          <w:szCs w:val="30"/>
        </w:rPr>
        <w:t xml:space="preserve">28 </w:t>
      </w:r>
      <w:r w:rsidR="00C1284B" w:rsidRPr="00EF360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1284B" w:rsidRPr="00EF3608">
        <w:rPr>
          <w:rFonts w:ascii="Angsana New" w:hAnsi="Angsana New"/>
          <w:sz w:val="30"/>
          <w:szCs w:val="30"/>
        </w:rPr>
        <w:t>2563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และสามารถต่ออายุสัญญาได้อีกเป็น</w:t>
      </w:r>
      <w:r w:rsidR="00A473D4" w:rsidRPr="00EF3608">
        <w:rPr>
          <w:rFonts w:ascii="Angsana New" w:hAnsi="Angsana New"/>
          <w:sz w:val="30"/>
          <w:szCs w:val="30"/>
          <w:cs/>
        </w:rPr>
        <w:t>เ</w:t>
      </w:r>
      <w:r w:rsidRPr="00EF3608">
        <w:rPr>
          <w:rFonts w:ascii="Angsana New" w:hAnsi="Angsana New"/>
          <w:sz w:val="30"/>
          <w:szCs w:val="30"/>
          <w:cs/>
        </w:rPr>
        <w:t xml:space="preserve">วลา </w:t>
      </w:r>
      <w:r w:rsidRPr="00EF3608">
        <w:rPr>
          <w:rFonts w:ascii="Angsana New" w:hAnsi="Angsana New"/>
          <w:sz w:val="30"/>
          <w:szCs w:val="30"/>
        </w:rPr>
        <w:t xml:space="preserve">3 </w:t>
      </w:r>
      <w:r w:rsidRPr="00EF3608">
        <w:rPr>
          <w:rFonts w:ascii="Angsana New" w:hAnsi="Angsana New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 และบริษัทย่อยจะต้องจ่ายค่าบริการตามที่ระบุใน</w:t>
      </w:r>
      <w:r w:rsidR="006D53BD" w:rsidRPr="00EF3608">
        <w:rPr>
          <w:rFonts w:ascii="Angsana New" w:hAnsi="Angsana New"/>
          <w:sz w:val="30"/>
          <w:szCs w:val="30"/>
          <w:cs/>
        </w:rPr>
        <w:t>สัญญา</w:t>
      </w:r>
    </w:p>
    <w:p w14:paraId="67E81D4F" w14:textId="19812EBA" w:rsidR="006329A0" w:rsidRDefault="0029111A" w:rsidP="00C15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558902B" w14:textId="77777777" w:rsidR="002E2642" w:rsidRPr="00EF3608" w:rsidRDefault="002E2642" w:rsidP="002E26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</w:t>
      </w:r>
      <w:r w:rsidR="00794CBA" w:rsidRPr="00EF3608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EF3608">
        <w:rPr>
          <w:rFonts w:ascii="Angsana New" w:hAnsi="Angsana New"/>
          <w:b/>
          <w:bCs/>
          <w:sz w:val="30"/>
          <w:szCs w:val="30"/>
          <w:cs/>
        </w:rPr>
        <w:t>รายงานทางการเงินที่ยังไม่ได้ใช้</w:t>
      </w:r>
    </w:p>
    <w:p w14:paraId="619FC472" w14:textId="77777777" w:rsidR="002E2642" w:rsidRPr="00EF3608" w:rsidRDefault="002E2642" w:rsidP="002E2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94028F3" w14:textId="03D66DA3" w:rsidR="00794CBA" w:rsidRPr="00EF3608" w:rsidRDefault="00794CBA" w:rsidP="00794CBA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pacing w:val="8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</w:t>
      </w:r>
      <w:r w:rsidR="00124B02" w:rsidRPr="00EF3608">
        <w:rPr>
          <w:rFonts w:ascii="Angsana New" w:hAnsi="Angsana New"/>
          <w:sz w:val="30"/>
          <w:szCs w:val="30"/>
          <w:cs/>
        </w:rPr>
        <w:t>กลุ่ม</w:t>
      </w:r>
      <w:r w:rsidRPr="00EF3608">
        <w:rPr>
          <w:rFonts w:ascii="Angsana New" w:hAnsi="Angsana New"/>
          <w:sz w:val="30"/>
          <w:szCs w:val="30"/>
          <w:cs/>
        </w:rPr>
        <w:t>บริษัท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ซึ่งคาดว่าจะมีผลกระทบที่มีสาระสำคัญต่องบการเงิน</w:t>
      </w:r>
      <w:r w:rsidR="00124B02" w:rsidRPr="00EF360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3608">
        <w:rPr>
          <w:rFonts w:ascii="Angsana New" w:hAnsi="Angsana New"/>
          <w:sz w:val="30"/>
          <w:szCs w:val="30"/>
          <w:cs/>
        </w:rPr>
        <w:t xml:space="preserve"> เมื่อนำมาถือปฏิบัติเป็นครั้งแรก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="00124B02" w:rsidRPr="00EF3608">
        <w:rPr>
          <w:rFonts w:ascii="Angsana New" w:hAnsi="Angsana New"/>
          <w:sz w:val="30"/>
          <w:szCs w:val="30"/>
          <w:cs/>
        </w:rPr>
        <w:t>โดย</w:t>
      </w:r>
      <w:r w:rsidRPr="00EF360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F3608">
        <w:rPr>
          <w:rFonts w:ascii="Angsana New" w:hAnsi="Angsana New"/>
          <w:spacing w:val="8"/>
          <w:sz w:val="30"/>
          <w:szCs w:val="30"/>
          <w:cs/>
        </w:rPr>
        <w:t>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EF3608">
        <w:rPr>
          <w:rFonts w:ascii="Angsana New" w:hAnsi="Angsana New"/>
          <w:spacing w:val="8"/>
          <w:sz w:val="30"/>
          <w:szCs w:val="30"/>
        </w:rPr>
        <w:t xml:space="preserve"> 1</w:t>
      </w:r>
      <w:r w:rsidRPr="00EF3608">
        <w:rPr>
          <w:rFonts w:ascii="Angsana New" w:hAnsi="Angsana New"/>
          <w:spacing w:val="8"/>
          <w:sz w:val="30"/>
          <w:szCs w:val="30"/>
          <w:cs/>
        </w:rPr>
        <w:t xml:space="preserve"> มกราคม ในปีดังต่อไปนี้</w:t>
      </w:r>
    </w:p>
    <w:p w14:paraId="3D6FBC75" w14:textId="77777777" w:rsidR="00794CBA" w:rsidRPr="00EF3608" w:rsidRDefault="00794CBA" w:rsidP="00794CBA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794CBA" w:rsidRPr="00EF3608" w14:paraId="3D2A4813" w14:textId="77777777" w:rsidTr="00794CBA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14:paraId="029DA79A" w14:textId="77777777" w:rsidR="00794CBA" w:rsidRPr="00EF3608" w:rsidRDefault="00794CBA" w:rsidP="00794CBA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75338347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shd w:val="clear" w:color="auto" w:fill="auto"/>
          </w:tcPr>
          <w:p w14:paraId="54402DCF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94CBA" w:rsidRPr="00EF3608" w14:paraId="0D0C1DD5" w14:textId="77777777" w:rsidTr="00794CBA">
        <w:tc>
          <w:tcPr>
            <w:tcW w:w="4158" w:type="dxa"/>
            <w:shd w:val="clear" w:color="auto" w:fill="auto"/>
          </w:tcPr>
          <w:p w14:paraId="1A1BCDA2" w14:textId="77777777" w:rsidR="00794CBA" w:rsidRPr="00EF3608" w:rsidRDefault="00794CBA" w:rsidP="00794CBA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14:paraId="37AC7354" w14:textId="77777777" w:rsidR="00794CBA" w:rsidRPr="00EF3608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DD12F2F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174EDBBB" w14:textId="77777777" w:rsidTr="00794CBA">
        <w:tc>
          <w:tcPr>
            <w:tcW w:w="4158" w:type="dxa"/>
            <w:shd w:val="clear" w:color="auto" w:fill="auto"/>
          </w:tcPr>
          <w:p w14:paraId="24E11C51" w14:textId="77777777" w:rsidR="00794CBA" w:rsidRPr="00EF3608" w:rsidRDefault="00794CBA" w:rsidP="00794CBA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14:paraId="6B082225" w14:textId="77777777" w:rsidR="00794CBA" w:rsidRPr="00EF3608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212D3A9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3B67D895" w14:textId="77777777" w:rsidTr="00794CBA">
        <w:tc>
          <w:tcPr>
            <w:tcW w:w="4158" w:type="dxa"/>
            <w:shd w:val="clear" w:color="auto" w:fill="auto"/>
          </w:tcPr>
          <w:p w14:paraId="47504689" w14:textId="77777777" w:rsidR="00794CBA" w:rsidRPr="00EF3608" w:rsidRDefault="00794CBA" w:rsidP="00794CBA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32" w:type="dxa"/>
            <w:shd w:val="clear" w:color="auto" w:fill="auto"/>
          </w:tcPr>
          <w:p w14:paraId="6DAED90C" w14:textId="77777777" w:rsidR="00794CBA" w:rsidRPr="00EF3608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170" w:type="dxa"/>
            <w:shd w:val="clear" w:color="auto" w:fill="auto"/>
          </w:tcPr>
          <w:p w14:paraId="67C9950C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794CBA" w:rsidRPr="00EF3608" w14:paraId="2AD6A1F1" w14:textId="77777777" w:rsidTr="00794CBA">
        <w:tc>
          <w:tcPr>
            <w:tcW w:w="4158" w:type="dxa"/>
            <w:shd w:val="clear" w:color="auto" w:fill="auto"/>
          </w:tcPr>
          <w:p w14:paraId="19ECA333" w14:textId="77777777" w:rsidR="00794CBA" w:rsidRPr="00EF3608" w:rsidRDefault="00794CBA" w:rsidP="00794CBA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32" w:type="dxa"/>
            <w:shd w:val="clear" w:color="auto" w:fill="auto"/>
          </w:tcPr>
          <w:p w14:paraId="263D918D" w14:textId="77777777" w:rsidR="00794CBA" w:rsidRPr="00EF3608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2305A6A4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5C4D5498" w14:textId="77777777" w:rsidTr="00794CBA">
        <w:tc>
          <w:tcPr>
            <w:tcW w:w="4158" w:type="dxa"/>
            <w:shd w:val="clear" w:color="auto" w:fill="auto"/>
          </w:tcPr>
          <w:p w14:paraId="070F7584" w14:textId="77777777" w:rsidR="00794CBA" w:rsidRPr="00EF3608" w:rsidRDefault="00794CBA" w:rsidP="00794CBA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14:paraId="771C100F" w14:textId="77777777" w:rsidR="00794CBA" w:rsidRPr="00EF3608" w:rsidRDefault="00794CBA" w:rsidP="00794CB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AA0F7C1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4F0AB774" w14:textId="77777777" w:rsidTr="00794CBA">
        <w:tc>
          <w:tcPr>
            <w:tcW w:w="4158" w:type="dxa"/>
            <w:shd w:val="clear" w:color="auto" w:fill="auto"/>
          </w:tcPr>
          <w:p w14:paraId="1DB32EE0" w14:textId="77777777" w:rsidR="00794CBA" w:rsidRPr="00EF3608" w:rsidRDefault="00794CBA" w:rsidP="00794CBA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032" w:type="dxa"/>
            <w:shd w:val="clear" w:color="auto" w:fill="auto"/>
          </w:tcPr>
          <w:p w14:paraId="7E1A112D" w14:textId="77777777" w:rsidR="00794CBA" w:rsidRPr="00EF3608" w:rsidRDefault="00794CBA" w:rsidP="00794CBA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shd w:val="clear" w:color="auto" w:fill="auto"/>
          </w:tcPr>
          <w:p w14:paraId="4911E854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6DBA525F" w14:textId="77777777" w:rsidTr="00794CBA">
        <w:tc>
          <w:tcPr>
            <w:tcW w:w="4158" w:type="dxa"/>
            <w:shd w:val="clear" w:color="auto" w:fill="auto"/>
          </w:tcPr>
          <w:p w14:paraId="692CCE48" w14:textId="77777777" w:rsidR="00794CBA" w:rsidRPr="00EF3608" w:rsidRDefault="00794CBA" w:rsidP="00794CBA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2" w:type="dxa"/>
            <w:shd w:val="clear" w:color="auto" w:fill="auto"/>
          </w:tcPr>
          <w:p w14:paraId="76F284A2" w14:textId="77777777" w:rsidR="00794CBA" w:rsidRPr="00EF3608" w:rsidRDefault="00794CBA" w:rsidP="00794CB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  <w:shd w:val="clear" w:color="auto" w:fill="auto"/>
          </w:tcPr>
          <w:p w14:paraId="50D72AF2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14:paraId="69975590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1FF6F748" w14:textId="77777777" w:rsidR="00794CBA" w:rsidRPr="00EF3608" w:rsidRDefault="00794CBA" w:rsidP="002E2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7946DE" w14:textId="77777777" w:rsidR="00794CBA" w:rsidRPr="00EF3608" w:rsidRDefault="00794CBA" w:rsidP="00794CBA">
      <w:pPr>
        <w:tabs>
          <w:tab w:val="clear" w:pos="227"/>
          <w:tab w:val="clear" w:pos="454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3608">
        <w:rPr>
          <w:rFonts w:ascii="Angsana New" w:hAnsi="Angsana New"/>
          <w:i/>
          <w:iCs/>
          <w:sz w:val="30"/>
          <w:szCs w:val="30"/>
        </w:rPr>
        <w:t xml:space="preserve">*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7A097F4" w14:textId="77777777" w:rsidR="00794CBA" w:rsidRPr="00EF3608" w:rsidRDefault="00794CBA" w:rsidP="00794CBA">
      <w:pPr>
        <w:tabs>
          <w:tab w:val="clear" w:pos="227"/>
          <w:tab w:val="clear" w:pos="454"/>
        </w:tabs>
        <w:ind w:left="990" w:hanging="360"/>
        <w:jc w:val="thaiDistribute"/>
        <w:rPr>
          <w:rFonts w:ascii="Angsana New" w:hAnsi="Angsana New"/>
          <w:sz w:val="30"/>
          <w:szCs w:val="30"/>
        </w:rPr>
      </w:pPr>
    </w:p>
    <w:p w14:paraId="56F2354B" w14:textId="1E1ED9A6" w:rsidR="00794CBA" w:rsidRPr="009A0C1F" w:rsidRDefault="00794CBA" w:rsidP="00ED5A90">
      <w:pPr>
        <w:pStyle w:val="ListParagraph"/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</w:t>
      </w:r>
      <w:r w:rsidRPr="009A0C1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านการรายงานทางการเงิน ฉบับที่ </w:t>
      </w:r>
      <w:r w:rsidRPr="009A0C1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9A0C1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24F36D4B" w14:textId="77777777" w:rsidR="00794CBA" w:rsidRPr="00EF3608" w:rsidRDefault="00794CBA" w:rsidP="00794CBA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</w:p>
    <w:p w14:paraId="4E49B808" w14:textId="18FD2423" w:rsidR="00B009E4" w:rsidRDefault="00E47E8F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7E8F">
        <w:rPr>
          <w:rFonts w:asciiTheme="majorBidi" w:hAnsiTheme="majorBidi" w:cstheme="majorBidi"/>
          <w:sz w:val="30"/>
          <w:szCs w:val="30"/>
          <w:cs/>
        </w:rPr>
        <w:t>ตาม</w:t>
      </w:r>
      <w:r w:rsidRPr="00E47E8F">
        <w:rPr>
          <w:rFonts w:ascii="Angsana New" w:hAnsi="Angsana New"/>
          <w:sz w:val="30"/>
          <w:szCs w:val="30"/>
        </w:rPr>
        <w:t xml:space="preserve"> TFRS 15</w:t>
      </w:r>
      <w:r w:rsidRPr="00E47E8F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E47E8F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E47E8F">
        <w:rPr>
          <w:rFonts w:ascii="Angsana New" w:hAnsi="Angsana New"/>
          <w:sz w:val="30"/>
          <w:szCs w:val="30"/>
          <w:cs/>
        </w:rPr>
        <w:t>ควบคุม</w:t>
      </w:r>
      <w:r w:rsidRPr="00E47E8F">
        <w:rPr>
          <w:rFonts w:ascii="Angsana New" w:hAnsi="Angsana New" w:hint="cs"/>
          <w:sz w:val="30"/>
          <w:szCs w:val="30"/>
          <w:cs/>
        </w:rPr>
        <w:t>ใน</w:t>
      </w:r>
      <w:r w:rsidRPr="00E47E8F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E47E8F">
        <w:rPr>
          <w:rFonts w:ascii="Angsana New" w:hAnsi="Angsana New"/>
          <w:sz w:val="30"/>
          <w:szCs w:val="30"/>
        </w:rPr>
        <w:t xml:space="preserve"> </w:t>
      </w:r>
      <w:r w:rsidRPr="00E47E8F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E47E8F">
        <w:rPr>
          <w:rFonts w:ascii="Angsana New" w:hAnsi="Angsana New"/>
          <w:sz w:val="30"/>
          <w:szCs w:val="30"/>
          <w:cs/>
        </w:rPr>
        <w:t>กลุ่มบริษัท</w:t>
      </w:r>
      <w:r w:rsidRPr="00E47E8F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E47E8F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E47E8F">
        <w:rPr>
          <w:rFonts w:ascii="Angsana New" w:hAnsi="Angsana New" w:hint="cs"/>
          <w:sz w:val="30"/>
          <w:szCs w:val="30"/>
          <w:cs/>
        </w:rPr>
        <w:t>วิจารณญาณ</w:t>
      </w:r>
      <w:r w:rsidRPr="00E47E8F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47E8F">
        <w:rPr>
          <w:rFonts w:ascii="Angsana New" w:hAnsi="Angsana New" w:hint="cs"/>
          <w:sz w:val="30"/>
          <w:szCs w:val="30"/>
          <w:cs/>
        </w:rPr>
        <w:t xml:space="preserve"> </w:t>
      </w:r>
      <w:r w:rsidRPr="00E47E8F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E47E8F">
        <w:rPr>
          <w:rFonts w:ascii="Angsana New" w:hAnsi="Angsana New"/>
          <w:sz w:val="30"/>
          <w:szCs w:val="30"/>
        </w:rPr>
        <w:t xml:space="preserve">TAS 18 </w:t>
      </w:r>
      <w:r w:rsidRPr="00E47E8F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E47E8F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E47E8F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E47E8F">
        <w:rPr>
          <w:rFonts w:ascii="Angsana New" w:hAnsi="Angsana New" w:hint="cs"/>
          <w:sz w:val="30"/>
          <w:szCs w:val="30"/>
          <w:cs/>
        </w:rPr>
        <w:t xml:space="preserve"> </w:t>
      </w:r>
      <w:r w:rsidRPr="00E47E8F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42600E35" w14:textId="77777777" w:rsidR="00E47E8F" w:rsidRDefault="00E47E8F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EA56B0" w14:textId="77777777" w:rsidR="00C15579" w:rsidRPr="00EF3608" w:rsidRDefault="00C15579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3DCD69" w14:textId="77777777" w:rsidR="00794CBA" w:rsidRPr="00EF3608" w:rsidRDefault="00794CBA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F3608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ผลกระทบที่อาจจะเกิดขึ้นต่องบการเงิน</w:t>
      </w:r>
    </w:p>
    <w:p w14:paraId="24FE2816" w14:textId="77777777" w:rsidR="006B1A30" w:rsidRPr="00C15579" w:rsidRDefault="006B1A30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4554A00B" w14:textId="23201BB7" w:rsidR="006B1A30" w:rsidRPr="00EF3608" w:rsidRDefault="006B1A30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F3608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กลุ่มบริษัทได้ทำการประเมินเบื้องต้นถึงผลกระทบที่อาจจะเกิดขึ้นต่องบการเงินจากการถือปฏิบัติตามมาตรฐานการรายงานทางการเงิน ฉบับที่ </w:t>
      </w:r>
      <w:r w:rsidRPr="00EF3608">
        <w:rPr>
          <w:rFonts w:ascii="Angsana New" w:hAnsi="Angsana New"/>
          <w:color w:val="000000"/>
          <w:sz w:val="30"/>
          <w:szCs w:val="30"/>
        </w:rPr>
        <w:t xml:space="preserve">15 </w:t>
      </w:r>
      <w:r w:rsidRPr="00EF3608">
        <w:rPr>
          <w:rFonts w:ascii="Angsana New" w:hAnsi="Angsana New"/>
          <w:color w:val="000000"/>
          <w:sz w:val="30"/>
          <w:szCs w:val="30"/>
          <w:cs/>
        </w:rPr>
        <w:t>เป็นครั้งแรก จากผลการประเมินกลุ่มบริษัทคาดว่าจะไม่มีผลกระทบที่มีสาระสำคัญต่อเงื่อนไขการรับรู้รายได้ของสัญญาที่มีอยู่ในปัจจุบัน</w:t>
      </w:r>
    </w:p>
    <w:p w14:paraId="21D4043D" w14:textId="77777777" w:rsidR="003B5ED6" w:rsidRPr="00C15579" w:rsidRDefault="003B5ED6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5A8CADD8" w14:textId="77777777" w:rsidR="004D05BE" w:rsidRPr="00EF3608" w:rsidRDefault="004D05BE" w:rsidP="00B009E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F62E3A" w14:textId="77777777" w:rsidR="004D05BE" w:rsidRPr="00C15579" w:rsidRDefault="004D05BE" w:rsidP="004D05BE">
      <w:pPr>
        <w:pStyle w:val="BodyText"/>
        <w:spacing w:after="0" w:line="240" w:lineRule="auto"/>
        <w:ind w:left="90" w:right="-25"/>
        <w:jc w:val="thaiDistribute"/>
        <w:rPr>
          <w:rFonts w:ascii="Angsana New" w:hAnsi="Angsana New"/>
          <w:sz w:val="24"/>
          <w:szCs w:val="24"/>
        </w:rPr>
      </w:pPr>
    </w:p>
    <w:p w14:paraId="447717DE" w14:textId="2E489B05" w:rsidR="003B5ED6" w:rsidRDefault="003B5ED6" w:rsidP="003B5E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0C1F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</w:t>
      </w:r>
      <w:r w:rsidR="00FD7A27">
        <w:rPr>
          <w:rFonts w:ascii="Angsana New" w:hAnsi="Angsana New" w:hint="cs"/>
          <w:sz w:val="30"/>
          <w:szCs w:val="30"/>
          <w:cs/>
        </w:rPr>
        <w:t>เสี่ยง</w:t>
      </w:r>
    </w:p>
    <w:p w14:paraId="437748CD" w14:textId="77777777" w:rsidR="00FD7A27" w:rsidRPr="009A0C1F" w:rsidRDefault="00FD7A27" w:rsidP="003B5E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7C4C99D" w14:textId="77777777" w:rsidR="00FD7A27" w:rsidRPr="00EF3608" w:rsidRDefault="00FD7A27" w:rsidP="00FD7A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F3608">
        <w:rPr>
          <w:rFonts w:ascii="Angsana New" w:hAnsi="Angsana New"/>
          <w:i/>
          <w:iCs/>
          <w:color w:val="000000"/>
          <w:sz w:val="30"/>
          <w:szCs w:val="30"/>
          <w:cs/>
        </w:rPr>
        <w:t>ผลกระทบที่อาจจะเกิดขึ้นต่องบการเงิน</w:t>
      </w:r>
    </w:p>
    <w:p w14:paraId="72F0199F" w14:textId="77777777" w:rsidR="003B5ED6" w:rsidRDefault="003B5ED6" w:rsidP="009A0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2CE11B" w14:textId="6CD94505" w:rsidR="00FD7A27" w:rsidRDefault="00FD7A27" w:rsidP="009A0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7A27">
        <w:rPr>
          <w:rFonts w:ascii="Angsana New" w:hAnsi="Angsana New" w:hint="cs"/>
          <w:sz w:val="30"/>
          <w:szCs w:val="30"/>
          <w:cs/>
        </w:rPr>
        <w:t>กลุ่มบริษัทได้ประเมิน</w:t>
      </w:r>
      <w:r w:rsidRPr="00FD7A27">
        <w:rPr>
          <w:rFonts w:ascii="Angsana New" w:hAnsi="Angsana New"/>
          <w:sz w:val="30"/>
          <w:szCs w:val="30"/>
          <w:cs/>
        </w:rPr>
        <w:t>ผลกระทบ</w:t>
      </w:r>
      <w:r w:rsidRPr="00FD7A27">
        <w:rPr>
          <w:rFonts w:ascii="Angsana New" w:hAnsi="Angsana New" w:hint="cs"/>
          <w:sz w:val="30"/>
          <w:szCs w:val="30"/>
          <w:cs/>
        </w:rPr>
        <w:t>เบื้องต้น</w:t>
      </w:r>
      <w:r w:rsidRPr="00FD7A27">
        <w:rPr>
          <w:rFonts w:ascii="Angsana New" w:hAnsi="Angsana New"/>
          <w:sz w:val="30"/>
          <w:szCs w:val="30"/>
          <w:cs/>
        </w:rPr>
        <w:t>ที่อาจเกิดขึ้นจากการถือปฏิบัติตามมาตรฐานการรายงานทางการเงิน</w:t>
      </w:r>
      <w:r w:rsidRPr="00FD7A27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FD7A27">
        <w:rPr>
          <w:rFonts w:ascii="Angsana New" w:hAnsi="Angsana New"/>
          <w:sz w:val="30"/>
          <w:szCs w:val="30"/>
          <w:cs/>
        </w:rPr>
        <w:t>เป็นครั้งแรกต่อ</w:t>
      </w:r>
      <w:r w:rsidR="00C3772D" w:rsidRPr="00C3772D">
        <w:rPr>
          <w:rFonts w:ascii="Angsana New" w:hAnsi="Angsana New"/>
          <w:sz w:val="30"/>
          <w:szCs w:val="30"/>
          <w:cs/>
        </w:rPr>
        <w:t>งบการเงินรวม</w:t>
      </w:r>
      <w:r w:rsidR="00C3772D" w:rsidRPr="00C3772D">
        <w:rPr>
          <w:rFonts w:ascii="Angsana New" w:hAnsi="Angsana New" w:hint="cs"/>
          <w:sz w:val="30"/>
          <w:szCs w:val="30"/>
          <w:cs/>
        </w:rPr>
        <w:t>และ</w:t>
      </w:r>
      <w:r w:rsidR="00C3772D" w:rsidRPr="00C3772D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C3772D">
        <w:rPr>
          <w:rFonts w:ascii="Angsana New" w:hAnsi="Angsana New" w:hint="cs"/>
          <w:sz w:val="30"/>
          <w:szCs w:val="30"/>
          <w:cs/>
        </w:rPr>
        <w:t>ของบริษัท</w:t>
      </w:r>
      <w:r w:rsidRPr="00FD7A27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FD7A27">
        <w:rPr>
          <w:rFonts w:ascii="Angsana New" w:hAnsi="Angsana New"/>
          <w:sz w:val="30"/>
          <w:szCs w:val="30"/>
          <w:cs/>
        </w:rPr>
        <w:t>คาดว่า</w:t>
      </w:r>
      <w:r w:rsidRPr="00FD7A27">
        <w:rPr>
          <w:rFonts w:ascii="Angsana New" w:hAnsi="Angsana New" w:hint="cs"/>
          <w:sz w:val="30"/>
          <w:szCs w:val="30"/>
          <w:cs/>
        </w:rPr>
        <w:t>ไม่</w:t>
      </w:r>
      <w:r w:rsidRPr="00FD7A27">
        <w:rPr>
          <w:rFonts w:ascii="Angsana New" w:hAnsi="Angsana New"/>
          <w:sz w:val="30"/>
          <w:szCs w:val="30"/>
          <w:cs/>
        </w:rPr>
        <w:t>มีผลกระทบ</w:t>
      </w:r>
      <w:r w:rsidRPr="00FD7A27">
        <w:rPr>
          <w:rFonts w:ascii="Angsana New" w:hAnsi="Angsana New" w:hint="cs"/>
          <w:sz w:val="30"/>
          <w:szCs w:val="30"/>
          <w:cs/>
        </w:rPr>
        <w:t>ที่มี</w:t>
      </w:r>
      <w:r w:rsidRPr="00FD7A27">
        <w:rPr>
          <w:rFonts w:ascii="Angsana New" w:hAnsi="Angsana New"/>
          <w:sz w:val="30"/>
          <w:szCs w:val="30"/>
          <w:cs/>
        </w:rPr>
        <w:t>สาระสำคัญต่อ</w:t>
      </w:r>
      <w:r w:rsidR="00C3772D" w:rsidRPr="00C3772D">
        <w:rPr>
          <w:rFonts w:ascii="Angsana New" w:hAnsi="Angsana New"/>
          <w:sz w:val="30"/>
          <w:szCs w:val="30"/>
          <w:cs/>
        </w:rPr>
        <w:t>การเงินรวม</w:t>
      </w:r>
      <w:r w:rsidR="00C3772D" w:rsidRPr="00C3772D">
        <w:rPr>
          <w:rFonts w:ascii="Angsana New" w:hAnsi="Angsana New" w:hint="cs"/>
          <w:sz w:val="30"/>
          <w:szCs w:val="30"/>
          <w:cs/>
        </w:rPr>
        <w:t>และ</w:t>
      </w:r>
      <w:r w:rsidR="00C3772D" w:rsidRPr="00C3772D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FD7A27">
        <w:rPr>
          <w:rFonts w:ascii="Angsana New" w:hAnsi="Angsana New" w:hint="cs"/>
          <w:sz w:val="30"/>
          <w:szCs w:val="30"/>
          <w:cs/>
        </w:rPr>
        <w:t>ในงวดแรกที่ถือปฏิบัติ</w:t>
      </w:r>
      <w:r w:rsidRPr="00FD7A27">
        <w:rPr>
          <w:rFonts w:ascii="Angsana New" w:hAnsi="Angsana New"/>
          <w:sz w:val="30"/>
          <w:szCs w:val="30"/>
        </w:rPr>
        <w:t xml:space="preserve"> </w:t>
      </w:r>
    </w:p>
    <w:p w14:paraId="34316C2C" w14:textId="77777777" w:rsidR="00FD7A27" w:rsidRPr="009A0C1F" w:rsidRDefault="00FD7A27" w:rsidP="009A0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AF3869" w14:textId="77777777" w:rsidR="004D05BE" w:rsidRPr="00EF3608" w:rsidRDefault="004D05BE" w:rsidP="004D05BE">
      <w:pPr>
        <w:pStyle w:val="ListParagraph"/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EF360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F360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F360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313F5A0" w14:textId="77777777" w:rsidR="004D05BE" w:rsidRPr="00C90EAE" w:rsidRDefault="004D05BE" w:rsidP="004D05BE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24"/>
          <w:szCs w:val="24"/>
        </w:rPr>
      </w:pPr>
    </w:p>
    <w:p w14:paraId="1C28498A" w14:textId="5267AD0A" w:rsidR="00246323" w:rsidRPr="009A0C1F" w:rsidRDefault="004D05BE" w:rsidP="00246323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F3608">
        <w:rPr>
          <w:rFonts w:ascii="Angsana New" w:hAnsi="Angsana New"/>
          <w:sz w:val="30"/>
          <w:szCs w:val="30"/>
        </w:rPr>
        <w:t>16</w:t>
      </w:r>
      <w:r w:rsidRPr="00EF3608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 (</w:t>
      </w:r>
      <w:r w:rsidRPr="00EF3608">
        <w:rPr>
          <w:rFonts w:ascii="Angsana New" w:hAnsi="Angsana New"/>
          <w:sz w:val="30"/>
          <w:szCs w:val="30"/>
        </w:rPr>
        <w:t xml:space="preserve">Single lessee accounting model) </w:t>
      </w:r>
      <w:r w:rsidRPr="00EF3608">
        <w:rPr>
          <w:rFonts w:ascii="Angsana New" w:hAnsi="Angsana New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  <w:r w:rsidR="00246323" w:rsidRPr="00EF3608">
        <w:rPr>
          <w:rFonts w:ascii="Angsana New" w:hAnsi="Angsana New"/>
          <w:sz w:val="30"/>
          <w:szCs w:val="30"/>
          <w:cs/>
        </w:rPr>
        <w:t xml:space="preserve"> </w:t>
      </w:r>
      <w:r w:rsidR="00246323" w:rsidRPr="009A0C1F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มาตรฐานการรายงานทางการเงินฉบับนี้นำมาใช้แทนมาตรฐานการรายงานทางการเงินเกี่ยวกับสัญญาเช่า ดังต่อไปนี้ </w:t>
      </w:r>
    </w:p>
    <w:p w14:paraId="1C84A5F8" w14:textId="77777777" w:rsidR="00246323" w:rsidRPr="00C90EAE" w:rsidRDefault="00246323" w:rsidP="009A0C1F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590"/>
      </w:tblGrid>
      <w:tr w:rsidR="00246323" w:rsidRPr="00EF3608" w14:paraId="30B17DB1" w14:textId="77777777" w:rsidTr="00E62DF7">
        <w:tc>
          <w:tcPr>
            <w:tcW w:w="3960" w:type="dxa"/>
          </w:tcPr>
          <w:p w14:paraId="5099EFF9" w14:textId="77777777" w:rsidR="00246323" w:rsidRPr="009A0C1F" w:rsidRDefault="0024632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9A0C1F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A0C1F">
              <w:rPr>
                <w:rFonts w:ascii="Angsana New" w:hAnsi="Angsana New"/>
                <w:sz w:val="30"/>
                <w:szCs w:val="30"/>
              </w:rPr>
              <w:t xml:space="preserve">17 </w:t>
            </w:r>
          </w:p>
        </w:tc>
        <w:tc>
          <w:tcPr>
            <w:tcW w:w="4590" w:type="dxa"/>
          </w:tcPr>
          <w:p w14:paraId="3C98102E" w14:textId="77777777" w:rsidR="00246323" w:rsidRPr="009A0C1F" w:rsidRDefault="0024632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</w:tr>
      <w:tr w:rsidR="00246323" w:rsidRPr="00EF3608" w14:paraId="3527AEBC" w14:textId="77777777" w:rsidTr="00E62DF7">
        <w:tc>
          <w:tcPr>
            <w:tcW w:w="3960" w:type="dxa"/>
          </w:tcPr>
          <w:p w14:paraId="242FC5FF" w14:textId="77777777" w:rsidR="00246323" w:rsidRPr="009A0C1F" w:rsidRDefault="0024632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A0C1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590" w:type="dxa"/>
          </w:tcPr>
          <w:p w14:paraId="57CB812E" w14:textId="77777777" w:rsidR="00246323" w:rsidRPr="009A0C1F" w:rsidRDefault="0024632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246323" w:rsidRPr="00EF3608" w14:paraId="6F00A142" w14:textId="77777777" w:rsidTr="00E62DF7">
        <w:tc>
          <w:tcPr>
            <w:tcW w:w="3960" w:type="dxa"/>
          </w:tcPr>
          <w:p w14:paraId="4E6720C9" w14:textId="77777777" w:rsidR="00246323" w:rsidRPr="009A0C1F" w:rsidRDefault="0024632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9A0C1F">
              <w:rPr>
                <w:rFonts w:ascii="Angsana New" w:hAnsi="Angsana New"/>
                <w:sz w:val="30"/>
                <w:szCs w:val="30"/>
              </w:rPr>
              <w:t xml:space="preserve">15 </w:t>
            </w:r>
          </w:p>
        </w:tc>
        <w:tc>
          <w:tcPr>
            <w:tcW w:w="4590" w:type="dxa"/>
          </w:tcPr>
          <w:p w14:paraId="6561AB97" w14:textId="77777777" w:rsidR="00246323" w:rsidRPr="009A0C1F" w:rsidRDefault="0024632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สัญญาเช่าดำเนินงาน </w:t>
            </w:r>
            <w:r w:rsidRPr="009A0C1F">
              <w:rPr>
                <w:rFonts w:ascii="Angsana New" w:hAnsi="Angsana New" w:cstheme="minorBidi"/>
                <w:i/>
                <w:iCs/>
                <w:color w:val="000000"/>
                <w:sz w:val="30"/>
                <w:szCs w:val="30"/>
                <w:cs/>
              </w:rPr>
              <w:t>-</w:t>
            </w:r>
            <w:r w:rsidRPr="009A0C1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สิ่งจูงใจที่ให้แก่ผู้เช่า</w:t>
            </w:r>
          </w:p>
        </w:tc>
      </w:tr>
      <w:tr w:rsidR="00246323" w:rsidRPr="00EF3608" w14:paraId="4C17D06D" w14:textId="77777777" w:rsidTr="00E62DF7">
        <w:tc>
          <w:tcPr>
            <w:tcW w:w="3960" w:type="dxa"/>
          </w:tcPr>
          <w:p w14:paraId="06376647" w14:textId="77777777" w:rsidR="00246323" w:rsidRPr="009A0C1F" w:rsidRDefault="0024632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9A0C1F">
              <w:rPr>
                <w:rFonts w:ascii="Angsana New" w:hAnsi="Angsana New"/>
                <w:sz w:val="30"/>
                <w:szCs w:val="30"/>
              </w:rPr>
              <w:t>27</w:t>
            </w: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90" w:type="dxa"/>
          </w:tcPr>
          <w:p w14:paraId="165B6AAB" w14:textId="77777777" w:rsidR="00246323" w:rsidRPr="009A0C1F" w:rsidRDefault="0024632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14:paraId="48A3C92D" w14:textId="77777777" w:rsidR="00246323" w:rsidRPr="00C90EAE" w:rsidRDefault="00246323" w:rsidP="002463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2"/>
        </w:rPr>
      </w:pPr>
    </w:p>
    <w:p w14:paraId="4E69AC8C" w14:textId="48B3DB71" w:rsidR="00246323" w:rsidRDefault="00246323" w:rsidP="002463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9A0C1F">
        <w:rPr>
          <w:rFonts w:ascii="Angsana New" w:eastAsia="Calibri" w:hAnsi="Angsana New"/>
          <w:sz w:val="30"/>
          <w:szCs w:val="30"/>
          <w:cs/>
        </w:rPr>
        <w:lastRenderedPageBreak/>
        <w:t xml:space="preserve">ปัจจุบันกลุ่มบริษัทบันทึกรายจ่ายภายใต้สัญญาเช่าดำเนินงาน ในกำไรหรือขาดทุนโดยวิธีเส้นตรงตลอดอายุสัญญาเช่า </w:t>
      </w:r>
    </w:p>
    <w:p w14:paraId="6B6F8F98" w14:textId="77777777" w:rsidR="00C90EAE" w:rsidRPr="00C90EAE" w:rsidRDefault="00C90EAE" w:rsidP="002463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2"/>
          <w:cs/>
        </w:rPr>
      </w:pPr>
    </w:p>
    <w:p w14:paraId="32428474" w14:textId="3964D589" w:rsidR="004D05BE" w:rsidRDefault="004D05BE" w:rsidP="009A0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ขณะนี้ผู้บริหารกำล</w:t>
      </w:r>
      <w:r w:rsidR="001E1CE8" w:rsidRPr="00EF3608">
        <w:rPr>
          <w:rFonts w:ascii="Angsana New" w:hAnsi="Angsana New"/>
          <w:sz w:val="30"/>
          <w:szCs w:val="30"/>
          <w:cs/>
        </w:rPr>
        <w:t>ั</w:t>
      </w:r>
      <w:r w:rsidRPr="00EF3608">
        <w:rPr>
          <w:rFonts w:ascii="Angsana New" w:hAnsi="Angsana New"/>
          <w:sz w:val="30"/>
          <w:szCs w:val="30"/>
          <w:cs/>
        </w:rPr>
        <w:t xml:space="preserve">งพิจารณาถึงผลกระทบที่อาจเกิดขึ้นจากการถือปฏิบัติตาม มาตรฐานการรายงานทางการเงิน ฉบับที่ </w:t>
      </w:r>
      <w:r w:rsidRPr="00EF3608">
        <w:rPr>
          <w:rFonts w:ascii="Angsana New" w:hAnsi="Angsana New"/>
          <w:sz w:val="30"/>
          <w:szCs w:val="30"/>
        </w:rPr>
        <w:t xml:space="preserve">16 </w:t>
      </w:r>
      <w:r w:rsidRPr="00EF3608">
        <w:rPr>
          <w:rFonts w:ascii="Angsana New" w:hAnsi="Angsana New"/>
          <w:sz w:val="30"/>
          <w:szCs w:val="30"/>
          <w:cs/>
        </w:rPr>
        <w:t>เรื่อง สัญญาเช่าเป็นครั้งแรกต่องบการเงินของ</w:t>
      </w:r>
      <w:r w:rsidR="00246323" w:rsidRPr="00EF3608">
        <w:rPr>
          <w:rFonts w:ascii="Angsana New" w:hAnsi="Angsana New"/>
          <w:sz w:val="30"/>
          <w:szCs w:val="30"/>
          <w:cs/>
        </w:rPr>
        <w:t>กลุ่ม</w:t>
      </w:r>
      <w:r w:rsidRPr="00EF3608">
        <w:rPr>
          <w:rFonts w:ascii="Angsana New" w:hAnsi="Angsana New"/>
          <w:sz w:val="30"/>
          <w:szCs w:val="30"/>
          <w:cs/>
        </w:rPr>
        <w:t>บริษัท</w:t>
      </w:r>
    </w:p>
    <w:p w14:paraId="326FED01" w14:textId="77777777" w:rsidR="00FD7A27" w:rsidRPr="00554E53" w:rsidRDefault="00FD7A27" w:rsidP="009A0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62459B6" w14:textId="77777777" w:rsidR="00F57CBB" w:rsidRPr="00EF3608" w:rsidRDefault="00F57CBB" w:rsidP="00F57CB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14:paraId="4B92807F" w14:textId="77777777" w:rsidR="00F57CBB" w:rsidRPr="00EF3608" w:rsidRDefault="00F57CBB" w:rsidP="00F5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4E5858C2" w14:textId="77777777" w:rsidR="00F57CBB" w:rsidRPr="00EF3608" w:rsidRDefault="00F57CBB" w:rsidP="00F57CB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รายการบางรายการในงบการเงินปี </w:t>
      </w:r>
      <w:r w:rsidRPr="00EF3608">
        <w:rPr>
          <w:rFonts w:ascii="Angsana New" w:hAnsi="Angsana New"/>
          <w:sz w:val="30"/>
          <w:szCs w:val="30"/>
        </w:rPr>
        <w:t>2561</w:t>
      </w:r>
      <w:r w:rsidRPr="00EF3608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              งบการเงินปี </w:t>
      </w:r>
      <w:r w:rsidRPr="00EF3608">
        <w:rPr>
          <w:rFonts w:ascii="Angsana New" w:hAnsi="Angsana New"/>
          <w:sz w:val="30"/>
          <w:szCs w:val="30"/>
        </w:rPr>
        <w:t>2562</w:t>
      </w:r>
      <w:r w:rsidRPr="00EF360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E51F567" w14:textId="77777777" w:rsidR="00F57CBB" w:rsidRPr="00EF3608" w:rsidRDefault="00F57CBB" w:rsidP="00F57C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19402B9D" w14:textId="77777777" w:rsidR="00F57CBB" w:rsidRPr="00EF3608" w:rsidRDefault="00F57CBB" w:rsidP="00F57CB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4675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4222"/>
        <w:gridCol w:w="1404"/>
        <w:gridCol w:w="236"/>
        <w:gridCol w:w="1441"/>
        <w:gridCol w:w="236"/>
        <w:gridCol w:w="1442"/>
      </w:tblGrid>
      <w:tr w:rsidR="00F57CBB" w:rsidRPr="00EF3608" w14:paraId="15EC1BF6" w14:textId="77777777" w:rsidTr="00DF01E4">
        <w:trPr>
          <w:tblHeader/>
        </w:trPr>
        <w:tc>
          <w:tcPr>
            <w:tcW w:w="2351" w:type="pct"/>
          </w:tcPr>
          <w:p w14:paraId="4DD5EC8B" w14:textId="77777777" w:rsidR="00F57CBB" w:rsidRPr="00EF3608" w:rsidRDefault="00F57CBB" w:rsidP="00DF01E4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9" w:type="pct"/>
            <w:gridSpan w:val="5"/>
          </w:tcPr>
          <w:p w14:paraId="22E0676A" w14:textId="77777777" w:rsidR="00F57CBB" w:rsidRPr="00EF3608" w:rsidRDefault="00F57CBB" w:rsidP="00DF01E4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F57CBB" w:rsidRPr="00EF3608" w14:paraId="6792E984" w14:textId="77777777" w:rsidTr="00DF01E4">
        <w:trPr>
          <w:tblHeader/>
        </w:trPr>
        <w:tc>
          <w:tcPr>
            <w:tcW w:w="2351" w:type="pct"/>
          </w:tcPr>
          <w:p w14:paraId="1DF966AA" w14:textId="77777777" w:rsidR="00F57CBB" w:rsidRPr="00EF3608" w:rsidRDefault="00F57CBB" w:rsidP="00DF01E4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9" w:type="pct"/>
            <w:gridSpan w:val="5"/>
            <w:tcBorders>
              <w:bottom w:val="single" w:sz="4" w:space="0" w:color="auto"/>
            </w:tcBorders>
          </w:tcPr>
          <w:p w14:paraId="03E44760" w14:textId="77777777" w:rsidR="00F57CBB" w:rsidRPr="00EF3608" w:rsidRDefault="00F57CBB" w:rsidP="00DF01E4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0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57CBB" w:rsidRPr="00EF3608" w14:paraId="2AC6CA81" w14:textId="77777777" w:rsidTr="00D72766">
        <w:trPr>
          <w:tblHeader/>
        </w:trPr>
        <w:tc>
          <w:tcPr>
            <w:tcW w:w="2351" w:type="pct"/>
          </w:tcPr>
          <w:p w14:paraId="0A155D46" w14:textId="77777777" w:rsidR="00F57CBB" w:rsidRPr="00EF3608" w:rsidRDefault="00F57CBB" w:rsidP="00DF01E4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70A8049E" w14:textId="77777777" w:rsidR="00F57CBB" w:rsidRPr="00EF3608" w:rsidRDefault="00F57CBB" w:rsidP="00DF01E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78C61875" w14:textId="77777777" w:rsidR="00F57CBB" w:rsidRPr="00EF3608" w:rsidRDefault="00F57CBB" w:rsidP="00DF01E4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62A53278" w14:textId="77777777" w:rsidR="00F57CBB" w:rsidRPr="00EF3608" w:rsidRDefault="00F57CBB" w:rsidP="00DF01E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768E0A12" w14:textId="77777777" w:rsidR="00F57CBB" w:rsidRPr="00EF3608" w:rsidRDefault="00F57CBB" w:rsidP="00DF01E4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422544A2" w14:textId="77777777" w:rsidR="00F57CBB" w:rsidRPr="00EF3608" w:rsidRDefault="00F57CBB" w:rsidP="00DF01E4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</w:p>
        </w:tc>
      </w:tr>
      <w:tr w:rsidR="00F57CBB" w:rsidRPr="00EF3608" w14:paraId="090E6163" w14:textId="77777777" w:rsidTr="00D72766">
        <w:trPr>
          <w:tblHeader/>
        </w:trPr>
        <w:tc>
          <w:tcPr>
            <w:tcW w:w="2351" w:type="pct"/>
          </w:tcPr>
          <w:p w14:paraId="27536D90" w14:textId="77777777" w:rsidR="00F57CBB" w:rsidRPr="00EF3608" w:rsidRDefault="00F57CBB" w:rsidP="00DF01E4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2" w:type="pct"/>
          </w:tcPr>
          <w:p w14:paraId="469EF7B7" w14:textId="77777777" w:rsidR="00F57CBB" w:rsidRPr="00EF3608" w:rsidRDefault="00F57CBB" w:rsidP="00DF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1" w:type="pct"/>
          </w:tcPr>
          <w:p w14:paraId="5B920F7B" w14:textId="77777777" w:rsidR="00F57CBB" w:rsidRPr="00EF3608" w:rsidRDefault="00F57CBB" w:rsidP="00DF01E4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0D68C006" w14:textId="77777777" w:rsidR="00F57CBB" w:rsidRPr="00EF3608" w:rsidRDefault="00F57CBB" w:rsidP="00DF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1" w:type="pct"/>
          </w:tcPr>
          <w:p w14:paraId="069B4D99" w14:textId="77777777" w:rsidR="00F57CBB" w:rsidRPr="00EF3608" w:rsidRDefault="00F57CBB" w:rsidP="00DF01E4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</w:tcPr>
          <w:p w14:paraId="0EFC8887" w14:textId="77777777" w:rsidR="00F57CBB" w:rsidRPr="00EF3608" w:rsidRDefault="00F57CBB" w:rsidP="00DF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</w:tr>
      <w:tr w:rsidR="00F57CBB" w:rsidRPr="00EF3608" w14:paraId="20E5419A" w14:textId="77777777" w:rsidTr="00DF01E4">
        <w:trPr>
          <w:trHeight w:val="371"/>
          <w:tblHeader/>
        </w:trPr>
        <w:tc>
          <w:tcPr>
            <w:tcW w:w="2351" w:type="pct"/>
          </w:tcPr>
          <w:p w14:paraId="07BACB3D" w14:textId="77777777" w:rsidR="00F57CBB" w:rsidRPr="00EF3608" w:rsidRDefault="00F57CBB" w:rsidP="00DF01E4">
            <w:pPr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9" w:type="pct"/>
            <w:gridSpan w:val="5"/>
          </w:tcPr>
          <w:p w14:paraId="2413A673" w14:textId="77777777" w:rsidR="00F57CBB" w:rsidRPr="00EF3608" w:rsidRDefault="00F57CBB" w:rsidP="00DF01E4">
            <w:pPr>
              <w:tabs>
                <w:tab w:val="decimal" w:pos="64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57CBB" w:rsidRPr="00EF3608" w14:paraId="55B27047" w14:textId="77777777" w:rsidTr="00D72766">
        <w:tc>
          <w:tcPr>
            <w:tcW w:w="2351" w:type="pct"/>
          </w:tcPr>
          <w:p w14:paraId="161270C9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782" w:type="pct"/>
          </w:tcPr>
          <w:p w14:paraId="5C7D9F91" w14:textId="77777777" w:rsidR="00F57CBB" w:rsidRPr="00EF3608" w:rsidRDefault="00F57CBB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A5F61A1" w14:textId="77777777" w:rsidR="00F57CBB" w:rsidRPr="00EF3608" w:rsidRDefault="00F57CBB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831432B" w14:textId="77777777" w:rsidR="00F57CBB" w:rsidRPr="00EF3608" w:rsidRDefault="00F57CBB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4EA8EC1" w14:textId="77777777" w:rsidR="00F57CBB" w:rsidRPr="00EF3608" w:rsidRDefault="00F57CBB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25735C8E" w14:textId="77777777" w:rsidR="00F57CBB" w:rsidRPr="00EF3608" w:rsidRDefault="00F57CBB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CBB" w:rsidRPr="00EF3608" w14:paraId="17EB8722" w14:textId="77777777" w:rsidTr="00D72766">
        <w:tc>
          <w:tcPr>
            <w:tcW w:w="2351" w:type="pct"/>
          </w:tcPr>
          <w:p w14:paraId="398A3294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82" w:type="pct"/>
          </w:tcPr>
          <w:p w14:paraId="05C328FE" w14:textId="6B6B5297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56.61</w:t>
            </w:r>
          </w:p>
        </w:tc>
        <w:tc>
          <w:tcPr>
            <w:tcW w:w="131" w:type="pct"/>
          </w:tcPr>
          <w:p w14:paraId="2B0847DB" w14:textId="77777777" w:rsidR="00F57CBB" w:rsidRPr="00EF3608" w:rsidRDefault="00F57CBB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77B95D25" w14:textId="21259057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31" w:type="pct"/>
            <w:shd w:val="clear" w:color="auto" w:fill="auto"/>
          </w:tcPr>
          <w:p w14:paraId="1D374450" w14:textId="77777777" w:rsidR="00F57CBB" w:rsidRPr="00EF3608" w:rsidRDefault="00F57CBB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6C446BE1" w14:textId="6BF2701F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66.62</w:t>
            </w:r>
          </w:p>
        </w:tc>
      </w:tr>
      <w:tr w:rsidR="00F57CBB" w:rsidRPr="00EF3608" w14:paraId="3AB8B79B" w14:textId="77777777" w:rsidTr="00D72766">
        <w:tc>
          <w:tcPr>
            <w:tcW w:w="2351" w:type="pct"/>
          </w:tcPr>
          <w:p w14:paraId="41ABE883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782" w:type="pct"/>
          </w:tcPr>
          <w:p w14:paraId="7B03B62A" w14:textId="1FA393E5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31" w:type="pct"/>
          </w:tcPr>
          <w:p w14:paraId="58705B86" w14:textId="77777777" w:rsidR="00F57CBB" w:rsidRPr="00EF3608" w:rsidRDefault="00F57CBB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6973FDAB" w14:textId="4187907C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(10.01)</w:t>
            </w:r>
          </w:p>
        </w:tc>
        <w:tc>
          <w:tcPr>
            <w:tcW w:w="131" w:type="pct"/>
            <w:shd w:val="clear" w:color="auto" w:fill="auto"/>
          </w:tcPr>
          <w:p w14:paraId="21D768BB" w14:textId="77777777" w:rsidR="00F57CBB" w:rsidRPr="00EF3608" w:rsidRDefault="00F57CBB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5FD99F14" w14:textId="08BEB107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3925" w:rsidRPr="00EF3608" w14:paraId="1EDA1190" w14:textId="77777777" w:rsidTr="00D72766">
        <w:tc>
          <w:tcPr>
            <w:tcW w:w="2351" w:type="pct"/>
          </w:tcPr>
          <w:p w14:paraId="20A019B6" w14:textId="6A7DFFB0" w:rsidR="00933925" w:rsidRDefault="00933925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3925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782" w:type="pct"/>
          </w:tcPr>
          <w:p w14:paraId="39071856" w14:textId="328B7F75" w:rsidR="00933925" w:rsidRDefault="00933925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23,747.15</w:t>
            </w:r>
          </w:p>
        </w:tc>
        <w:tc>
          <w:tcPr>
            <w:tcW w:w="131" w:type="pct"/>
          </w:tcPr>
          <w:p w14:paraId="603D5E14" w14:textId="77777777" w:rsidR="00933925" w:rsidRPr="00EF3608" w:rsidRDefault="00933925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2D4F0001" w14:textId="6E58BBD3" w:rsidR="00933925" w:rsidRDefault="00933925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(238.36)</w:t>
            </w:r>
          </w:p>
        </w:tc>
        <w:tc>
          <w:tcPr>
            <w:tcW w:w="131" w:type="pct"/>
            <w:shd w:val="clear" w:color="auto" w:fill="auto"/>
          </w:tcPr>
          <w:p w14:paraId="4ABFFEEE" w14:textId="77777777" w:rsidR="00933925" w:rsidRPr="00EF3608" w:rsidRDefault="00933925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42A3BEC3" w14:textId="06742B6C" w:rsidR="00933925" w:rsidRDefault="00933925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23,508.79</w:t>
            </w:r>
          </w:p>
        </w:tc>
      </w:tr>
      <w:tr w:rsidR="001335F9" w:rsidRPr="00EF3608" w14:paraId="34244F7C" w14:textId="77777777" w:rsidTr="00D72766">
        <w:tc>
          <w:tcPr>
            <w:tcW w:w="2351" w:type="pct"/>
          </w:tcPr>
          <w:p w14:paraId="2F365DEF" w14:textId="77777777" w:rsidR="001335F9" w:rsidRDefault="001335F9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5F9">
              <w:rPr>
                <w:rFonts w:ascii="Angsana New" w:hAnsi="Angsana New"/>
                <w:sz w:val="30"/>
                <w:szCs w:val="30"/>
                <w:cs/>
              </w:rPr>
              <w:t>เงินมัดจำที่ดินโครงการอสังหาริมทรัพย์ระหว่าง</w:t>
            </w:r>
          </w:p>
          <w:p w14:paraId="16DA47C9" w14:textId="4CF20C39" w:rsidR="001335F9" w:rsidRPr="00933925" w:rsidRDefault="001335F9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335F9">
              <w:rPr>
                <w:rFonts w:ascii="Angsana New" w:hAnsi="Angsana New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782" w:type="pct"/>
          </w:tcPr>
          <w:p w14:paraId="2EAF57A8" w14:textId="77777777" w:rsidR="001335F9" w:rsidRDefault="001335F9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4F00B4CC" w14:textId="7CCBBA19" w:rsidR="001335F9" w:rsidRDefault="001335F9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924DA96" w14:textId="77777777" w:rsidR="001335F9" w:rsidRPr="00EF3608" w:rsidRDefault="001335F9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7C28434" w14:textId="77777777" w:rsidR="001335F9" w:rsidRDefault="001335F9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  <w:p w14:paraId="45E29C96" w14:textId="3A9C7B43" w:rsidR="001335F9" w:rsidRDefault="001335F9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238.36</w:t>
            </w:r>
          </w:p>
        </w:tc>
        <w:tc>
          <w:tcPr>
            <w:tcW w:w="131" w:type="pct"/>
            <w:shd w:val="clear" w:color="auto" w:fill="auto"/>
          </w:tcPr>
          <w:p w14:paraId="219DF625" w14:textId="77777777" w:rsidR="001335F9" w:rsidRPr="00EF3608" w:rsidRDefault="001335F9" w:rsidP="00DF01E4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20318CAA" w14:textId="77777777" w:rsidR="001335F9" w:rsidRDefault="001335F9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43F8A024" w14:textId="27EE08A3" w:rsidR="001335F9" w:rsidRDefault="001335F9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238.36</w:t>
            </w:r>
          </w:p>
        </w:tc>
      </w:tr>
      <w:tr w:rsidR="00F57CBB" w:rsidRPr="00EF3608" w14:paraId="1F3D1746" w14:textId="77777777" w:rsidTr="00D72766">
        <w:tc>
          <w:tcPr>
            <w:tcW w:w="2351" w:type="pct"/>
          </w:tcPr>
          <w:p w14:paraId="5B687A04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82" w:type="pct"/>
          </w:tcPr>
          <w:p w14:paraId="521DDAF2" w14:textId="49C37C8C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(1,129.21)</w:t>
            </w:r>
          </w:p>
        </w:tc>
        <w:tc>
          <w:tcPr>
            <w:tcW w:w="131" w:type="pct"/>
          </w:tcPr>
          <w:p w14:paraId="5E655A8B" w14:textId="77777777" w:rsidR="00F57CBB" w:rsidRPr="00EF3608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714F5E29" w14:textId="6AF75189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5.69</w:t>
            </w:r>
          </w:p>
        </w:tc>
        <w:tc>
          <w:tcPr>
            <w:tcW w:w="131" w:type="pct"/>
            <w:shd w:val="clear" w:color="auto" w:fill="auto"/>
          </w:tcPr>
          <w:p w14:paraId="0CDC38AB" w14:textId="77777777" w:rsidR="00F57CBB" w:rsidRPr="00EF3608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7776AFA4" w14:textId="2CD64A7C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(1,123.52)</w:t>
            </w:r>
          </w:p>
        </w:tc>
      </w:tr>
      <w:tr w:rsidR="00F57CBB" w:rsidRPr="00EF3608" w14:paraId="033F40BC" w14:textId="77777777" w:rsidTr="00D72766">
        <w:tc>
          <w:tcPr>
            <w:tcW w:w="2351" w:type="pct"/>
          </w:tcPr>
          <w:p w14:paraId="05B2931A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782" w:type="pct"/>
          </w:tcPr>
          <w:p w14:paraId="2EC2088A" w14:textId="2DC0660A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(10.88)</w:t>
            </w:r>
          </w:p>
        </w:tc>
        <w:tc>
          <w:tcPr>
            <w:tcW w:w="131" w:type="pct"/>
          </w:tcPr>
          <w:p w14:paraId="64CE6388" w14:textId="77777777" w:rsidR="00F57CBB" w:rsidRPr="00EF3608" w:rsidRDefault="00F57CBB" w:rsidP="00DF01E4">
            <w:pPr>
              <w:tabs>
                <w:tab w:val="decimal" w:pos="508"/>
                <w:tab w:val="decimal" w:pos="78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14:paraId="5CCD4A98" w14:textId="2275AB37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(5.69)</w:t>
            </w:r>
          </w:p>
        </w:tc>
        <w:tc>
          <w:tcPr>
            <w:tcW w:w="131" w:type="pct"/>
            <w:shd w:val="clear" w:color="auto" w:fill="auto"/>
          </w:tcPr>
          <w:p w14:paraId="4AB3A287" w14:textId="77777777" w:rsidR="00F57CBB" w:rsidRPr="00EF3608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686EF1CD" w14:textId="35B8462A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(16.57)</w:t>
            </w:r>
          </w:p>
        </w:tc>
      </w:tr>
      <w:tr w:rsidR="00F57CBB" w:rsidRPr="00EF3608" w14:paraId="48F8F8F4" w14:textId="77777777" w:rsidTr="00D72766">
        <w:tc>
          <w:tcPr>
            <w:tcW w:w="2351" w:type="pct"/>
          </w:tcPr>
          <w:p w14:paraId="2CA3180E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14:paraId="07DEADEE" w14:textId="77777777" w:rsidR="00F57CBB" w:rsidRPr="00EF3608" w:rsidRDefault="00F57CBB" w:rsidP="00DF01E4">
            <w:pPr>
              <w:tabs>
                <w:tab w:val="decimal" w:pos="76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4C3299A" w14:textId="77777777" w:rsidR="00F57CBB" w:rsidRPr="00EF3608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FBDE1" w14:textId="79688130" w:rsidR="00F57CBB" w:rsidRPr="00EF3608" w:rsidRDefault="00CC4EE7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2C43EC6" w14:textId="77777777" w:rsidR="00F57CBB" w:rsidRPr="00EF3608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2DA90A32" w14:textId="77777777" w:rsidR="00F57CBB" w:rsidRPr="00EF3608" w:rsidRDefault="00F57CBB" w:rsidP="00DF01E4">
            <w:pPr>
              <w:tabs>
                <w:tab w:val="decimal" w:pos="75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CBB" w:rsidRPr="00933925" w14:paraId="40C02A0C" w14:textId="77777777" w:rsidTr="00933925">
        <w:trPr>
          <w:trHeight w:val="206"/>
        </w:trPr>
        <w:tc>
          <w:tcPr>
            <w:tcW w:w="2351" w:type="pct"/>
          </w:tcPr>
          <w:p w14:paraId="12738BD9" w14:textId="77777777" w:rsidR="00F57CBB" w:rsidRPr="00933925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2" w:type="pct"/>
          </w:tcPr>
          <w:p w14:paraId="75C8CA30" w14:textId="77777777" w:rsidR="00F57CBB" w:rsidRPr="00933925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" w:type="pct"/>
          </w:tcPr>
          <w:p w14:paraId="330182C8" w14:textId="77777777" w:rsidR="00F57CBB" w:rsidRPr="00933925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2" w:type="pct"/>
            <w:shd w:val="clear" w:color="auto" w:fill="auto"/>
          </w:tcPr>
          <w:p w14:paraId="5C03097F" w14:textId="77777777" w:rsidR="00F57CBB" w:rsidRPr="00933925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7B903AFA" w14:textId="77777777" w:rsidR="00F57CBB" w:rsidRPr="00933925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pct"/>
            <w:shd w:val="clear" w:color="auto" w:fill="auto"/>
          </w:tcPr>
          <w:p w14:paraId="673393F6" w14:textId="77777777" w:rsidR="00F57CBB" w:rsidRPr="00933925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7CBB" w:rsidRPr="00EF3608" w14:paraId="5E31BC9A" w14:textId="77777777" w:rsidTr="00D72766">
        <w:tc>
          <w:tcPr>
            <w:tcW w:w="2351" w:type="pct"/>
          </w:tcPr>
          <w:p w14:paraId="2719D47E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782" w:type="pct"/>
          </w:tcPr>
          <w:p w14:paraId="24F9C037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C4FBAAD" w14:textId="77777777" w:rsidR="00F57CBB" w:rsidRPr="00EF3608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39B93745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18A234B" w14:textId="77777777" w:rsidR="00F57CBB" w:rsidRPr="00EF3608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7B78A3D2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CBB" w:rsidRPr="00EF3608" w14:paraId="1C0C2A99" w14:textId="77777777" w:rsidTr="00D72766">
        <w:tc>
          <w:tcPr>
            <w:tcW w:w="2351" w:type="pct"/>
          </w:tcPr>
          <w:p w14:paraId="351D4FF7" w14:textId="588F3B6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C4E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C4E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82" w:type="pct"/>
          </w:tcPr>
          <w:p w14:paraId="40917F69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8D1C054" w14:textId="77777777" w:rsidR="00F57CBB" w:rsidRPr="00EF3608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1CC208C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F096004" w14:textId="77777777" w:rsidR="00F57CBB" w:rsidRPr="00EF3608" w:rsidRDefault="00F57CBB" w:rsidP="00DF01E4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05B56C66" w14:textId="77777777" w:rsidR="00F57CBB" w:rsidRPr="00EF3608" w:rsidRDefault="00F57CBB" w:rsidP="00DF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FE6" w:rsidRPr="00EF3608" w14:paraId="78E69D57" w14:textId="77777777" w:rsidTr="00D72766">
        <w:tc>
          <w:tcPr>
            <w:tcW w:w="2351" w:type="pct"/>
          </w:tcPr>
          <w:p w14:paraId="25F06053" w14:textId="23E895D3" w:rsidR="00201FE6" w:rsidRPr="00040BBC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BB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782" w:type="pct"/>
          </w:tcPr>
          <w:p w14:paraId="11AC20EE" w14:textId="71BB1065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(3,318.02)</w:t>
            </w:r>
          </w:p>
        </w:tc>
        <w:tc>
          <w:tcPr>
            <w:tcW w:w="131" w:type="pct"/>
          </w:tcPr>
          <w:p w14:paraId="1377F699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7C3BFE88" w14:textId="4A2F0840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2.53</w:t>
            </w:r>
          </w:p>
        </w:tc>
        <w:tc>
          <w:tcPr>
            <w:tcW w:w="131" w:type="pct"/>
            <w:shd w:val="clear" w:color="auto" w:fill="auto"/>
          </w:tcPr>
          <w:p w14:paraId="24A09507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3F81FD7E" w14:textId="59FF110A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(3,315.49)</w:t>
            </w:r>
          </w:p>
        </w:tc>
      </w:tr>
      <w:tr w:rsidR="00201FE6" w:rsidRPr="00EF3608" w14:paraId="70B86103" w14:textId="77777777" w:rsidTr="00D72766">
        <w:tc>
          <w:tcPr>
            <w:tcW w:w="2351" w:type="pct"/>
          </w:tcPr>
          <w:p w14:paraId="19CAE323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782" w:type="pct"/>
          </w:tcPr>
          <w:p w14:paraId="177867FF" w14:textId="4A31F9C3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(239.74)</w:t>
            </w:r>
          </w:p>
        </w:tc>
        <w:tc>
          <w:tcPr>
            <w:tcW w:w="131" w:type="pct"/>
          </w:tcPr>
          <w:p w14:paraId="013A508C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3530B319" w14:textId="2BF53F82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131" w:type="pct"/>
            <w:shd w:val="clear" w:color="auto" w:fill="auto"/>
          </w:tcPr>
          <w:p w14:paraId="28538E51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28877C4D" w14:textId="294E61BD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(236.74)</w:t>
            </w:r>
          </w:p>
        </w:tc>
      </w:tr>
      <w:tr w:rsidR="00201FE6" w:rsidRPr="00EF3608" w14:paraId="5C2609F1" w14:textId="77777777" w:rsidTr="00D72766">
        <w:tc>
          <w:tcPr>
            <w:tcW w:w="2351" w:type="pct"/>
          </w:tcPr>
          <w:p w14:paraId="3C55EF27" w14:textId="10891DDD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82" w:type="pct"/>
          </w:tcPr>
          <w:p w14:paraId="47C48408" w14:textId="5A31D766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(14.25)</w:t>
            </w:r>
          </w:p>
        </w:tc>
        <w:tc>
          <w:tcPr>
            <w:tcW w:w="131" w:type="pct"/>
          </w:tcPr>
          <w:p w14:paraId="590A1114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723E14DD" w14:textId="6B4A6A75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(2.50)</w:t>
            </w:r>
          </w:p>
        </w:tc>
        <w:tc>
          <w:tcPr>
            <w:tcW w:w="131" w:type="pct"/>
            <w:shd w:val="clear" w:color="auto" w:fill="auto"/>
          </w:tcPr>
          <w:p w14:paraId="52B35201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445DC39C" w14:textId="16A63C67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(16.75)</w:t>
            </w:r>
          </w:p>
        </w:tc>
      </w:tr>
      <w:tr w:rsidR="00201FE6" w:rsidRPr="00EF3608" w14:paraId="1628B774" w14:textId="77777777" w:rsidTr="00D72766">
        <w:tc>
          <w:tcPr>
            <w:tcW w:w="2351" w:type="pct"/>
          </w:tcPr>
          <w:p w14:paraId="7620FF16" w14:textId="772CE680" w:rsidR="00201FE6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782" w:type="pct"/>
          </w:tcPr>
          <w:p w14:paraId="6AE6EE38" w14:textId="6AF6AFA0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2,229.02</w:t>
            </w:r>
          </w:p>
        </w:tc>
        <w:tc>
          <w:tcPr>
            <w:tcW w:w="131" w:type="pct"/>
          </w:tcPr>
          <w:p w14:paraId="384DC4AB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A7EA45F" w14:textId="409B8375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3.99</w:t>
            </w:r>
          </w:p>
        </w:tc>
        <w:tc>
          <w:tcPr>
            <w:tcW w:w="131" w:type="pct"/>
            <w:shd w:val="clear" w:color="auto" w:fill="auto"/>
          </w:tcPr>
          <w:p w14:paraId="07749899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1F0ECF05" w14:textId="29A9C1E5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2,233.01</w:t>
            </w:r>
          </w:p>
        </w:tc>
      </w:tr>
      <w:tr w:rsidR="00201FE6" w:rsidRPr="00EF3608" w14:paraId="0634DCE3" w14:textId="77777777" w:rsidTr="00D72766">
        <w:tc>
          <w:tcPr>
            <w:tcW w:w="2351" w:type="pct"/>
          </w:tcPr>
          <w:p w14:paraId="6C6E99C6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782" w:type="pct"/>
          </w:tcPr>
          <w:p w14:paraId="6A0E35E4" w14:textId="27869FC8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141.52</w:t>
            </w:r>
          </w:p>
        </w:tc>
        <w:tc>
          <w:tcPr>
            <w:tcW w:w="131" w:type="pct"/>
          </w:tcPr>
          <w:p w14:paraId="3E365A7F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463A9ED7" w14:textId="629C2A8F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(7.53)</w:t>
            </w:r>
          </w:p>
        </w:tc>
        <w:tc>
          <w:tcPr>
            <w:tcW w:w="131" w:type="pct"/>
            <w:shd w:val="clear" w:color="auto" w:fill="auto"/>
          </w:tcPr>
          <w:p w14:paraId="51EC7CBD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787A484E" w14:textId="2495626D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133.99</w:t>
            </w:r>
          </w:p>
        </w:tc>
      </w:tr>
      <w:tr w:rsidR="00201FE6" w:rsidRPr="00EF3608" w14:paraId="0A06C4A1" w14:textId="77777777" w:rsidTr="00D72766">
        <w:tc>
          <w:tcPr>
            <w:tcW w:w="2351" w:type="pct"/>
          </w:tcPr>
          <w:p w14:paraId="350AB061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782" w:type="pct"/>
          </w:tcPr>
          <w:p w14:paraId="761D50C0" w14:textId="746F77C8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21.38</w:t>
            </w:r>
          </w:p>
        </w:tc>
        <w:tc>
          <w:tcPr>
            <w:tcW w:w="131" w:type="pct"/>
          </w:tcPr>
          <w:p w14:paraId="5DAFDBF2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3E95B90B" w14:textId="656B788E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16.17</w:t>
            </w:r>
          </w:p>
        </w:tc>
        <w:tc>
          <w:tcPr>
            <w:tcW w:w="131" w:type="pct"/>
            <w:shd w:val="clear" w:color="auto" w:fill="auto"/>
          </w:tcPr>
          <w:p w14:paraId="10E8A494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47FE837A" w14:textId="06B8F842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37.55</w:t>
            </w:r>
          </w:p>
        </w:tc>
      </w:tr>
      <w:tr w:rsidR="00201FE6" w:rsidRPr="00EF3608" w14:paraId="417F5E01" w14:textId="77777777" w:rsidTr="00D72766">
        <w:tc>
          <w:tcPr>
            <w:tcW w:w="2351" w:type="pct"/>
          </w:tcPr>
          <w:p w14:paraId="40B1F7C8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ต้นทุนในการจัดจำหน่าย</w:t>
            </w:r>
          </w:p>
        </w:tc>
        <w:tc>
          <w:tcPr>
            <w:tcW w:w="782" w:type="pct"/>
          </w:tcPr>
          <w:p w14:paraId="067B7C57" w14:textId="6177E88F" w:rsidR="00201FE6" w:rsidRPr="00FB3B7D" w:rsidRDefault="00201FE6" w:rsidP="00FD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287.66</w:t>
            </w:r>
          </w:p>
        </w:tc>
        <w:tc>
          <w:tcPr>
            <w:tcW w:w="131" w:type="pct"/>
          </w:tcPr>
          <w:p w14:paraId="4A5DD06D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0C11AFA1" w14:textId="30BE3F8E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(8.56)</w:t>
            </w:r>
          </w:p>
        </w:tc>
        <w:tc>
          <w:tcPr>
            <w:tcW w:w="131" w:type="pct"/>
            <w:shd w:val="clear" w:color="auto" w:fill="auto"/>
          </w:tcPr>
          <w:p w14:paraId="1D8B78A6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0AA044E3" w14:textId="3957B7F9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279.10</w:t>
            </w:r>
          </w:p>
        </w:tc>
      </w:tr>
      <w:tr w:rsidR="00201FE6" w:rsidRPr="00EF3608" w14:paraId="1A6863E3" w14:textId="77777777" w:rsidTr="00D72766">
        <w:tc>
          <w:tcPr>
            <w:tcW w:w="2351" w:type="pct"/>
          </w:tcPr>
          <w:p w14:paraId="4E462647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2" w:type="pct"/>
          </w:tcPr>
          <w:p w14:paraId="74374A6E" w14:textId="501FF0FC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331.15</w:t>
            </w:r>
          </w:p>
        </w:tc>
        <w:tc>
          <w:tcPr>
            <w:tcW w:w="131" w:type="pct"/>
          </w:tcPr>
          <w:p w14:paraId="082F5999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B8CEAF9" w14:textId="0D968F4B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(7.10)</w:t>
            </w:r>
          </w:p>
        </w:tc>
        <w:tc>
          <w:tcPr>
            <w:tcW w:w="131" w:type="pct"/>
            <w:shd w:val="clear" w:color="auto" w:fill="auto"/>
          </w:tcPr>
          <w:p w14:paraId="081F0244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28A699D6" w14:textId="2ECBF7FD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324.05</w:t>
            </w:r>
          </w:p>
        </w:tc>
      </w:tr>
      <w:tr w:rsidR="00201FE6" w:rsidRPr="00EF3608" w14:paraId="1F3CFF3B" w14:textId="77777777" w:rsidTr="00D72766">
        <w:tc>
          <w:tcPr>
            <w:tcW w:w="2351" w:type="pct"/>
          </w:tcPr>
          <w:p w14:paraId="31CCB755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14:paraId="15A216BE" w14:textId="77777777" w:rsidR="00201FE6" w:rsidRPr="00EF3608" w:rsidRDefault="00201FE6" w:rsidP="00201FE6">
            <w:pPr>
              <w:tabs>
                <w:tab w:val="decimal" w:pos="76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64F28DB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F0505" w14:textId="07BEC963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7D051C7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0DDE2BA5" w14:textId="77777777" w:rsidR="00201FE6" w:rsidRPr="00EF3608" w:rsidRDefault="00201FE6" w:rsidP="00201FE6">
            <w:pPr>
              <w:tabs>
                <w:tab w:val="decimal" w:pos="75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FE6" w:rsidRPr="00EF3608" w14:paraId="42A18118" w14:textId="77777777" w:rsidTr="00D72766">
        <w:tc>
          <w:tcPr>
            <w:tcW w:w="2351" w:type="pct"/>
          </w:tcPr>
          <w:p w14:paraId="726F9AFD" w14:textId="77777777" w:rsidR="00044944" w:rsidRDefault="00044944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E99C94E" w14:textId="77777777" w:rsidR="00044944" w:rsidRDefault="00044944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251B099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782" w:type="pct"/>
          </w:tcPr>
          <w:p w14:paraId="42F0E2E1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E3CB0F9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695E1520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95D5034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6BDAC416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FE6" w:rsidRPr="00EF3608" w14:paraId="428FFABD" w14:textId="77777777" w:rsidTr="00D72766">
        <w:tc>
          <w:tcPr>
            <w:tcW w:w="2351" w:type="pct"/>
          </w:tcPr>
          <w:p w14:paraId="48E24E5C" w14:textId="1DB4934A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82" w:type="pct"/>
          </w:tcPr>
          <w:p w14:paraId="2CE4F4B1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68BF8E6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22D87E27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66C558A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651A71E3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FE6" w:rsidRPr="00EF3608" w14:paraId="2BBD94E0" w14:textId="77777777" w:rsidTr="00D72766">
        <w:tc>
          <w:tcPr>
            <w:tcW w:w="2351" w:type="pct"/>
          </w:tcPr>
          <w:p w14:paraId="0CB667C6" w14:textId="1717C015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BB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782" w:type="pct"/>
          </w:tcPr>
          <w:p w14:paraId="4CB7BC52" w14:textId="733C9FEC" w:rsidR="00201FE6" w:rsidRPr="00970122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970122">
              <w:rPr>
                <w:rFonts w:ascii="Angsana New" w:hAnsi="Angsana New"/>
                <w:sz w:val="30"/>
                <w:szCs w:val="30"/>
              </w:rPr>
              <w:t>(10,196.49)</w:t>
            </w:r>
          </w:p>
        </w:tc>
        <w:tc>
          <w:tcPr>
            <w:tcW w:w="131" w:type="pct"/>
          </w:tcPr>
          <w:p w14:paraId="3FC061C4" w14:textId="77777777" w:rsidR="00201FE6" w:rsidRPr="00970122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52737D16" w14:textId="77D027FA" w:rsidR="00201FE6" w:rsidRPr="00970122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70122">
              <w:rPr>
                <w:rFonts w:ascii="Angsana New" w:hAnsi="Angsana New"/>
                <w:sz w:val="30"/>
                <w:szCs w:val="30"/>
              </w:rPr>
              <w:t>8.47</w:t>
            </w:r>
          </w:p>
        </w:tc>
        <w:tc>
          <w:tcPr>
            <w:tcW w:w="131" w:type="pct"/>
            <w:shd w:val="clear" w:color="auto" w:fill="auto"/>
          </w:tcPr>
          <w:p w14:paraId="33928983" w14:textId="77777777" w:rsidR="00201FE6" w:rsidRPr="00970122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17B23C3C" w14:textId="079A9CC8" w:rsidR="00201FE6" w:rsidRPr="00970122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970122">
              <w:rPr>
                <w:rFonts w:ascii="Angsana New" w:hAnsi="Angsana New"/>
                <w:sz w:val="30"/>
                <w:szCs w:val="30"/>
              </w:rPr>
              <w:t>(10,188.02)</w:t>
            </w:r>
          </w:p>
        </w:tc>
      </w:tr>
      <w:tr w:rsidR="00201FE6" w:rsidRPr="00EF3608" w14:paraId="44F8B2F7" w14:textId="77777777" w:rsidTr="00D72766">
        <w:tc>
          <w:tcPr>
            <w:tcW w:w="2351" w:type="pct"/>
          </w:tcPr>
          <w:p w14:paraId="2893065E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782" w:type="pct"/>
          </w:tcPr>
          <w:p w14:paraId="2B681898" w14:textId="718DE4BC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(714.46)</w:t>
            </w:r>
          </w:p>
        </w:tc>
        <w:tc>
          <w:tcPr>
            <w:tcW w:w="131" w:type="pct"/>
          </w:tcPr>
          <w:p w14:paraId="53844DE5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5AD1965" w14:textId="7547C94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20.40</w:t>
            </w:r>
          </w:p>
        </w:tc>
        <w:tc>
          <w:tcPr>
            <w:tcW w:w="131" w:type="pct"/>
            <w:shd w:val="clear" w:color="auto" w:fill="auto"/>
          </w:tcPr>
          <w:p w14:paraId="2CB3EAF2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0D4902AF" w14:textId="6042E032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694.06</w:t>
            </w:r>
          </w:p>
        </w:tc>
      </w:tr>
      <w:tr w:rsidR="00201FE6" w:rsidRPr="00EF3608" w14:paraId="0ACC5262" w14:textId="77777777" w:rsidTr="00D72766">
        <w:tc>
          <w:tcPr>
            <w:tcW w:w="2351" w:type="pct"/>
          </w:tcPr>
          <w:p w14:paraId="74E074A7" w14:textId="773396A5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3B7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82" w:type="pct"/>
          </w:tcPr>
          <w:p w14:paraId="61E82805" w14:textId="2918A7BF" w:rsidR="00201FE6" w:rsidRPr="00FB3B7D" w:rsidRDefault="00957A58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(43.20</w:t>
            </w:r>
            <w:r w:rsidR="00201FE6" w:rsidRPr="00FB3B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25443AD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5B500FE" w14:textId="05910465" w:rsidR="00201FE6" w:rsidRPr="00FB3B7D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(2.50)</w:t>
            </w:r>
          </w:p>
        </w:tc>
        <w:tc>
          <w:tcPr>
            <w:tcW w:w="131" w:type="pct"/>
            <w:shd w:val="clear" w:color="auto" w:fill="auto"/>
          </w:tcPr>
          <w:p w14:paraId="5BF3CC24" w14:textId="77777777" w:rsidR="00201FE6" w:rsidRPr="00FB3B7D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32EB5FF0" w14:textId="2D44CA79" w:rsidR="00201FE6" w:rsidRPr="00FB3B7D" w:rsidRDefault="00957A58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B3B7D">
              <w:rPr>
                <w:rFonts w:ascii="Angsana New" w:hAnsi="Angsana New"/>
                <w:sz w:val="30"/>
                <w:szCs w:val="30"/>
              </w:rPr>
              <w:t>(45.70</w:t>
            </w:r>
            <w:r w:rsidR="00201FE6" w:rsidRPr="00FB3B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1FE6" w:rsidRPr="00EF3608" w14:paraId="0E347D14" w14:textId="77777777" w:rsidTr="00970122">
        <w:tc>
          <w:tcPr>
            <w:tcW w:w="2351" w:type="pct"/>
          </w:tcPr>
          <w:p w14:paraId="4DA38F68" w14:textId="4038E7C9" w:rsidR="00201FE6" w:rsidRPr="00970122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122">
              <w:rPr>
                <w:rFonts w:ascii="Angsana New" w:hAnsi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782" w:type="pct"/>
            <w:shd w:val="clear" w:color="auto" w:fill="auto"/>
          </w:tcPr>
          <w:p w14:paraId="16C16DF0" w14:textId="5B288852" w:rsidR="00201FE6" w:rsidRPr="00970122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970122">
              <w:rPr>
                <w:rFonts w:ascii="Angsana New" w:hAnsi="Angsana New"/>
                <w:sz w:val="30"/>
                <w:szCs w:val="30"/>
              </w:rPr>
              <w:t>6,894.85</w:t>
            </w:r>
          </w:p>
        </w:tc>
        <w:tc>
          <w:tcPr>
            <w:tcW w:w="131" w:type="pct"/>
          </w:tcPr>
          <w:p w14:paraId="15A34BE9" w14:textId="77777777" w:rsidR="00201FE6" w:rsidRPr="00970122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34A3D434" w14:textId="3D0291C6" w:rsidR="00201FE6" w:rsidRPr="00970122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70122">
              <w:rPr>
                <w:rFonts w:ascii="Angsana New" w:hAnsi="Angsana New"/>
                <w:sz w:val="30"/>
                <w:szCs w:val="30"/>
              </w:rPr>
              <w:t>8.77</w:t>
            </w:r>
          </w:p>
        </w:tc>
        <w:tc>
          <w:tcPr>
            <w:tcW w:w="131" w:type="pct"/>
            <w:shd w:val="clear" w:color="auto" w:fill="auto"/>
          </w:tcPr>
          <w:p w14:paraId="0C10AF54" w14:textId="77777777" w:rsidR="00201FE6" w:rsidRPr="00970122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7722D439" w14:textId="269F268F" w:rsidR="00201FE6" w:rsidRPr="00970122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970122">
              <w:rPr>
                <w:rFonts w:ascii="Angsana New" w:hAnsi="Angsana New"/>
                <w:sz w:val="30"/>
                <w:szCs w:val="30"/>
              </w:rPr>
              <w:t>6,903.62</w:t>
            </w:r>
          </w:p>
        </w:tc>
      </w:tr>
      <w:tr w:rsidR="00201FE6" w:rsidRPr="00EF3608" w14:paraId="4F095BDC" w14:textId="77777777" w:rsidTr="00D72766">
        <w:tc>
          <w:tcPr>
            <w:tcW w:w="2351" w:type="pct"/>
          </w:tcPr>
          <w:p w14:paraId="458B00CC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782" w:type="pct"/>
          </w:tcPr>
          <w:p w14:paraId="00AA650F" w14:textId="22FBC292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422.13</w:t>
            </w:r>
          </w:p>
        </w:tc>
        <w:tc>
          <w:tcPr>
            <w:tcW w:w="131" w:type="pct"/>
          </w:tcPr>
          <w:p w14:paraId="23F3A6D9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5554A7BA" w14:textId="45C75295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(22.29)</w:t>
            </w:r>
          </w:p>
        </w:tc>
        <w:tc>
          <w:tcPr>
            <w:tcW w:w="131" w:type="pct"/>
            <w:shd w:val="clear" w:color="auto" w:fill="auto"/>
          </w:tcPr>
          <w:p w14:paraId="2BB36832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1CB10B40" w14:textId="1D995916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399.84</w:t>
            </w:r>
          </w:p>
        </w:tc>
      </w:tr>
      <w:tr w:rsidR="00201FE6" w:rsidRPr="00EF3608" w14:paraId="4F45170E" w14:textId="77777777" w:rsidTr="00D72766">
        <w:tc>
          <w:tcPr>
            <w:tcW w:w="2351" w:type="pct"/>
          </w:tcPr>
          <w:p w14:paraId="3515D6F2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782" w:type="pct"/>
          </w:tcPr>
          <w:p w14:paraId="21E3DB75" w14:textId="13D496F4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59.49</w:t>
            </w:r>
          </w:p>
        </w:tc>
        <w:tc>
          <w:tcPr>
            <w:tcW w:w="131" w:type="pct"/>
          </w:tcPr>
          <w:p w14:paraId="3D66CD4E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2BDEECD9" w14:textId="5B4E3F7C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48.50</w:t>
            </w:r>
          </w:p>
        </w:tc>
        <w:tc>
          <w:tcPr>
            <w:tcW w:w="131" w:type="pct"/>
            <w:shd w:val="clear" w:color="auto" w:fill="auto"/>
          </w:tcPr>
          <w:p w14:paraId="22310D90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4EE200CA" w14:textId="3A6C121F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107.99</w:t>
            </w:r>
          </w:p>
        </w:tc>
      </w:tr>
      <w:tr w:rsidR="00201FE6" w:rsidRPr="00EF3608" w14:paraId="7711B376" w14:textId="77777777" w:rsidTr="00D72766">
        <w:tc>
          <w:tcPr>
            <w:tcW w:w="2351" w:type="pct"/>
          </w:tcPr>
          <w:p w14:paraId="28924D7A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82" w:type="pct"/>
          </w:tcPr>
          <w:p w14:paraId="0FB30F8C" w14:textId="151FDEB4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824.98</w:t>
            </w:r>
          </w:p>
        </w:tc>
        <w:tc>
          <w:tcPr>
            <w:tcW w:w="131" w:type="pct"/>
          </w:tcPr>
          <w:p w14:paraId="6368399C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30770804" w14:textId="42C156DB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(23.65)</w:t>
            </w:r>
          </w:p>
        </w:tc>
        <w:tc>
          <w:tcPr>
            <w:tcW w:w="131" w:type="pct"/>
            <w:shd w:val="clear" w:color="auto" w:fill="auto"/>
          </w:tcPr>
          <w:p w14:paraId="617B3BF8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4FB893FA" w14:textId="5CDDF0E9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801.33</w:t>
            </w:r>
          </w:p>
        </w:tc>
      </w:tr>
      <w:tr w:rsidR="00201FE6" w:rsidRPr="00EF3608" w14:paraId="279105D6" w14:textId="77777777" w:rsidTr="00D72766">
        <w:tc>
          <w:tcPr>
            <w:tcW w:w="2351" w:type="pct"/>
          </w:tcPr>
          <w:p w14:paraId="7D1EA74E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2" w:type="pct"/>
          </w:tcPr>
          <w:p w14:paraId="1C055BD7" w14:textId="04AC3EEE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996.34</w:t>
            </w:r>
          </w:p>
        </w:tc>
        <w:tc>
          <w:tcPr>
            <w:tcW w:w="131" w:type="pct"/>
          </w:tcPr>
          <w:p w14:paraId="14A10E5E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01B0D5AA" w14:textId="089B0F7A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(37.70)</w:t>
            </w:r>
          </w:p>
        </w:tc>
        <w:tc>
          <w:tcPr>
            <w:tcW w:w="131" w:type="pct"/>
            <w:shd w:val="clear" w:color="auto" w:fill="auto"/>
          </w:tcPr>
          <w:p w14:paraId="78017FFE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6C983E0A" w14:textId="2431B18C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958.64</w:t>
            </w:r>
          </w:p>
        </w:tc>
      </w:tr>
      <w:tr w:rsidR="00201FE6" w:rsidRPr="00EF3608" w14:paraId="01889B29" w14:textId="77777777" w:rsidTr="00D72766">
        <w:tc>
          <w:tcPr>
            <w:tcW w:w="2351" w:type="pct"/>
          </w:tcPr>
          <w:p w14:paraId="0199B47E" w14:textId="77777777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14:paraId="00ADFFC6" w14:textId="77777777" w:rsidR="00201FE6" w:rsidRPr="00EF3608" w:rsidRDefault="00201FE6" w:rsidP="00201FE6">
            <w:pPr>
              <w:tabs>
                <w:tab w:val="decimal" w:pos="76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E39F2AC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F881D" w14:textId="3BD2883A" w:rsidR="00201FE6" w:rsidRPr="00EF3608" w:rsidRDefault="00201FE6" w:rsidP="0020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4B580A3" w14:textId="77777777" w:rsidR="00201FE6" w:rsidRPr="00EF3608" w:rsidRDefault="00201FE6" w:rsidP="00201FE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5214C2F9" w14:textId="77777777" w:rsidR="00201FE6" w:rsidRPr="00EF3608" w:rsidRDefault="00201FE6" w:rsidP="00201FE6">
            <w:pPr>
              <w:tabs>
                <w:tab w:val="decimal" w:pos="75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0B5190E" w14:textId="77777777" w:rsidR="00F57CBB" w:rsidRPr="00EF3608" w:rsidRDefault="00F57CBB" w:rsidP="00F57C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E8F31E2" w14:textId="77777777" w:rsidR="00F57CBB" w:rsidRPr="00EF3608" w:rsidRDefault="00F57CBB" w:rsidP="00F57C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7D3C1D45" w14:textId="77777777" w:rsidR="00794CBA" w:rsidRPr="00794CBA" w:rsidRDefault="00794CBA" w:rsidP="00794CBA">
      <w:pPr>
        <w:tabs>
          <w:tab w:val="clear" w:pos="227"/>
          <w:tab w:val="clear" w:pos="454"/>
        </w:tabs>
        <w:ind w:left="990" w:hanging="360"/>
        <w:jc w:val="thaiDistribute"/>
        <w:rPr>
          <w:rFonts w:ascii="Angsana New" w:hAnsi="Angsana New"/>
          <w:sz w:val="30"/>
          <w:szCs w:val="30"/>
        </w:rPr>
      </w:pPr>
    </w:p>
    <w:sectPr w:rsidR="00794CBA" w:rsidRPr="00794CBA" w:rsidSect="009A3B66">
      <w:pgSz w:w="11909" w:h="16834" w:code="9"/>
      <w:pgMar w:top="691" w:right="1152" w:bottom="899" w:left="1152" w:header="720" w:footer="585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Phuntawit, Lertphunyavuttikul" w:date="2019-06-23T17:46:00Z" w:initials="PL">
    <w:p w14:paraId="2B499816" w14:textId="77777777" w:rsidR="00625567" w:rsidRDefault="00625567" w:rsidP="00C6071B">
      <w:pPr>
        <w:pStyle w:val="CommentText"/>
      </w:pPr>
      <w:r>
        <w:rPr>
          <w:rStyle w:val="CommentReference"/>
        </w:rPr>
        <w:annotationRef/>
      </w:r>
      <w:r>
        <w:t>Option to disclose as only narrative or table</w:t>
      </w:r>
    </w:p>
    <w:p w14:paraId="415C6121" w14:textId="77777777" w:rsidR="00625567" w:rsidRDefault="00625567" w:rsidP="00C6071B">
      <w:pPr>
        <w:pStyle w:val="CommentText"/>
      </w:pPr>
    </w:p>
    <w:p w14:paraId="1007005D" w14:textId="77777777" w:rsidR="00625567" w:rsidRPr="009D7B22" w:rsidRDefault="00625567" w:rsidP="00C607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  <w:bookmarkStart w:id="4" w:name="_Hlk12264841"/>
      <w:r w:rsidRPr="009D7B22">
        <w:rPr>
          <w:rFonts w:ascii="Angsana New" w:hAnsi="Angsana New"/>
          <w:b/>
          <w:sz w:val="20"/>
          <w:szCs w:val="20"/>
          <w:cs/>
        </w:rPr>
        <w:t>ระหว่างงวด</w:t>
      </w:r>
      <w:r w:rsidRPr="009D7B22">
        <w:rPr>
          <w:rFonts w:ascii="Angsana New" w:hAnsi="Angsana New" w:hint="cs"/>
          <w:b/>
          <w:sz w:val="20"/>
          <w:szCs w:val="20"/>
          <w:cs/>
        </w:rPr>
        <w:t>หก</w:t>
      </w:r>
      <w:r w:rsidRPr="009D7B22">
        <w:rPr>
          <w:rFonts w:ascii="Angsana New" w:hAnsi="Angsana New"/>
          <w:b/>
          <w:sz w:val="20"/>
          <w:szCs w:val="20"/>
          <w:cs/>
        </w:rPr>
        <w:t>เดือนสิ้นสุดวันที่ 30 มิถุนายน 2561</w:t>
      </w:r>
      <w:r w:rsidRPr="009D7B22">
        <w:rPr>
          <w:rFonts w:ascii="Angsana New" w:hAnsi="Angsana New"/>
          <w:b/>
          <w:sz w:val="20"/>
          <w:szCs w:val="20"/>
        </w:rPr>
        <w:t xml:space="preserve"> </w:t>
      </w:r>
      <w:r w:rsidRPr="009D7B22">
        <w:rPr>
          <w:rFonts w:ascii="Angsana New" w:hAnsi="Angsana New"/>
          <w:b/>
          <w:sz w:val="20"/>
          <w:szCs w:val="20"/>
          <w:highlight w:val="lightGray"/>
          <w:cs/>
        </w:rPr>
        <w:t>[กลุ่มบริษัท/บริษัท]</w:t>
      </w:r>
      <w:r w:rsidRPr="009D7B22">
        <w:rPr>
          <w:rFonts w:ascii="Angsana New" w:hAnsi="Angsana New"/>
          <w:b/>
          <w:sz w:val="20"/>
          <w:szCs w:val="20"/>
          <w:cs/>
        </w:rPr>
        <w:t xml:space="preserve">ซื้อเครื่องจักรและอุปกรณ์สำหรับโรงงานที่ระยอง ราคาทุนรวม </w:t>
      </w:r>
      <w:r w:rsidRPr="009D7B22">
        <w:rPr>
          <w:rFonts w:ascii="Angsana New" w:hAnsi="Angsana New"/>
          <w:sz w:val="20"/>
          <w:szCs w:val="20"/>
          <w:shd w:val="clear" w:color="auto" w:fill="D9D9D9" w:themeFill="background1" w:themeFillShade="D9"/>
        </w:rPr>
        <w:t xml:space="preserve">[x] </w:t>
      </w:r>
      <w:r w:rsidRPr="009D7B22">
        <w:rPr>
          <w:rFonts w:ascii="Angsana New" w:hAnsi="Angsana New"/>
          <w:b/>
          <w:sz w:val="20"/>
          <w:szCs w:val="20"/>
          <w:cs/>
        </w:rPr>
        <w:t>ล้านบาท ไม่มีรายการซื้อหรือการขายที่ดิน อาคารและอุปกรณ์ที่มีสาระสำคัญอื่นระหว่างงวด</w:t>
      </w:r>
    </w:p>
    <w:p w14:paraId="77A5AD4C" w14:textId="77777777" w:rsidR="00625567" w:rsidRPr="009D7B22" w:rsidRDefault="00625567" w:rsidP="00C607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29F641AF" w14:textId="77777777" w:rsidR="00625567" w:rsidRPr="009D7B22" w:rsidRDefault="00625567" w:rsidP="00C607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0"/>
          <w:szCs w:val="20"/>
        </w:rPr>
      </w:pPr>
      <w:r w:rsidRPr="009D7B22">
        <w:rPr>
          <w:rFonts w:ascii="Angsana New" w:hAnsi="Angsana New"/>
          <w:sz w:val="20"/>
          <w:szCs w:val="20"/>
          <w:cs/>
        </w:rPr>
        <w:t xml:space="preserve">ในระหว่างงวดหกเดือนสิ้นสุดวันที่ </w:t>
      </w:r>
      <w:r w:rsidRPr="009D7B22">
        <w:rPr>
          <w:rFonts w:ascii="Angsana New" w:hAnsi="Angsana New"/>
          <w:sz w:val="20"/>
          <w:szCs w:val="20"/>
        </w:rPr>
        <w:t>30</w:t>
      </w:r>
      <w:r w:rsidRPr="009D7B22">
        <w:rPr>
          <w:rFonts w:ascii="Angsana New" w:hAnsi="Angsana New"/>
          <w:sz w:val="20"/>
          <w:szCs w:val="20"/>
          <w:cs/>
        </w:rPr>
        <w:t xml:space="preserve"> มิถุนายน </w:t>
      </w:r>
      <w:r w:rsidRPr="009D7B22">
        <w:rPr>
          <w:rFonts w:ascii="Angsana New" w:hAnsi="Angsana New"/>
          <w:sz w:val="20"/>
          <w:szCs w:val="20"/>
        </w:rPr>
        <w:t>2561</w:t>
      </w:r>
      <w:r w:rsidRPr="009D7B22">
        <w:rPr>
          <w:rFonts w:ascii="Angsana New" w:hAnsi="Angsana New"/>
          <w:sz w:val="20"/>
          <w:szCs w:val="20"/>
          <w:cs/>
        </w:rPr>
        <w:t xml:space="preserve"> มีการโอนอาคารไปเป็นอสังหาริมทรัพย์เพื่อการลงทุน ซึ่งที่มีมูลค่าตามบัญชีจำนวน </w:t>
      </w:r>
      <w:r w:rsidRPr="009D7B22">
        <w:rPr>
          <w:rFonts w:ascii="Angsana New" w:hAnsi="Angsana New"/>
          <w:sz w:val="20"/>
          <w:szCs w:val="20"/>
          <w:shd w:val="clear" w:color="auto" w:fill="D9D9D9" w:themeFill="background1" w:themeFillShade="D9"/>
        </w:rPr>
        <w:t>[x]</w:t>
      </w:r>
      <w:r w:rsidRPr="009D7B22">
        <w:rPr>
          <w:rFonts w:ascii="Angsana New" w:hAnsi="Angsana New"/>
          <w:sz w:val="20"/>
          <w:szCs w:val="20"/>
          <w:cs/>
        </w:rPr>
        <w:t xml:space="preserve"> ล้านบาท เนื่องจากกลุ่มบริษัทไม่ได้ใช้งานอาคารดังกล่าวและได้ตัดสินใจจะปล่อยเช่าอาคารนั้นให้แก่บุคคลที่สาม</w:t>
      </w:r>
      <w:bookmarkEnd w:id="4"/>
    </w:p>
    <w:p w14:paraId="6742A0D3" w14:textId="77777777" w:rsidR="00625567" w:rsidRDefault="00625567" w:rsidP="00C6071B">
      <w:pPr>
        <w:pStyle w:val="CommentText"/>
      </w:pPr>
    </w:p>
    <w:p w14:paraId="48FE5EF8" w14:textId="618E20DD" w:rsidR="00625567" w:rsidRDefault="00625567">
      <w:pPr>
        <w:pStyle w:val="CommentText"/>
      </w:pPr>
    </w:p>
  </w:comment>
  <w:comment w:id="5" w:author="Phuntawit, Lertphunyavuttikul" w:date="2019-06-23T17:46:00Z" w:initials="PL">
    <w:p w14:paraId="547DC414" w14:textId="3205A205" w:rsidR="00625567" w:rsidRDefault="00625567">
      <w:pPr>
        <w:pStyle w:val="CommentText"/>
      </w:pPr>
      <w:r>
        <w:rPr>
          <w:rStyle w:val="CommentReference"/>
        </w:rPr>
        <w:annotationRef/>
      </w:r>
      <w:bookmarkStart w:id="6" w:name="_Hlk12265079"/>
      <w:r>
        <w:rPr>
          <w:rFonts w:hint="cs"/>
          <w:cs/>
        </w:rPr>
        <w:t xml:space="preserve">ถ้าการเปลี่ยนแปลงไม่มีสาระสำคัญ จะไม่เปิดเลยก็ได้ เพราะค่าตัดจำหน่ายเห็นได้จากงบ </w:t>
      </w:r>
      <w:r>
        <w:t xml:space="preserve">CF </w:t>
      </w:r>
      <w:r>
        <w:rPr>
          <w:rFonts w:hint="cs"/>
          <w:cs/>
        </w:rPr>
        <w:t>อยู่แล้ว</w:t>
      </w:r>
      <w:bookmarkEnd w:id="6"/>
    </w:p>
  </w:comment>
  <w:comment w:id="7" w:author="Phuntawit, Lertphunyavuttikul" w:date="2019-06-23T17:47:00Z" w:initials="PL">
    <w:p w14:paraId="716E0DA6" w14:textId="2FA75158" w:rsidR="00625567" w:rsidRDefault="00625567" w:rsidP="00D82167">
      <w:pPr>
        <w:pStyle w:val="CommentText"/>
      </w:pPr>
      <w:r>
        <w:rPr>
          <w:rStyle w:val="CommentReference"/>
        </w:rPr>
        <w:annotationRef/>
      </w:r>
      <w:r>
        <w:t>Option to disclose as only narrative or table</w:t>
      </w:r>
    </w:p>
    <w:p w14:paraId="40E87C34" w14:textId="31F1AB90" w:rsidR="00625567" w:rsidRDefault="00625567" w:rsidP="00D82167">
      <w:pPr>
        <w:pStyle w:val="CommentText"/>
      </w:pPr>
    </w:p>
    <w:p w14:paraId="1F4F7088" w14:textId="488EDFED" w:rsidR="00625567" w:rsidRDefault="00625567" w:rsidP="00D82167">
      <w:pPr>
        <w:pStyle w:val="CommentText"/>
        <w:rPr>
          <w:cs/>
        </w:rPr>
      </w:pPr>
      <w:r>
        <w:t xml:space="preserve">Eng FS PPE </w:t>
      </w:r>
      <w:r>
        <w:rPr>
          <w:rFonts w:hint="cs"/>
          <w:cs/>
        </w:rPr>
        <w:t>หายไป</w:t>
      </w:r>
    </w:p>
    <w:p w14:paraId="23F140CC" w14:textId="794FA56D" w:rsidR="00625567" w:rsidRDefault="0062556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FE5EF8" w15:done="0"/>
  <w15:commentEx w15:paraId="547DC414" w15:done="0"/>
  <w15:commentEx w15:paraId="23F140C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FE5EF8" w16cid:durableId="20BA3961"/>
  <w16cid:commentId w16cid:paraId="547DC414" w16cid:durableId="20BA397B"/>
  <w16cid:commentId w16cid:paraId="23F140CC" w16cid:durableId="20BA39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1B198" w14:textId="77777777" w:rsidR="00370411" w:rsidRDefault="00370411" w:rsidP="004956B4">
      <w:r>
        <w:separator/>
      </w:r>
    </w:p>
  </w:endnote>
  <w:endnote w:type="continuationSeparator" w:id="0">
    <w:p w14:paraId="006796FE" w14:textId="77777777" w:rsidR="00370411" w:rsidRDefault="0037041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1747761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25A7AC" w14:textId="6312F606" w:rsidR="00625567" w:rsidRPr="009A0C1F" w:rsidRDefault="0062556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A0C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A0C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A0C1F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23</w:t>
        </w:r>
        <w:r w:rsidRPr="009A0C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5748A" w14:textId="727D2996" w:rsidR="00625567" w:rsidRPr="00EF60EC" w:rsidRDefault="00625567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AD4C299" w14:textId="77777777" w:rsidR="00625567" w:rsidRDefault="00625567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14:paraId="4F3A5A12" w14:textId="77777777" w:rsidR="00625567" w:rsidRPr="00E85241" w:rsidRDefault="00625567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D1B1E" w14:textId="68B5BC68" w:rsidR="00625567" w:rsidRPr="00E51213" w:rsidRDefault="00625567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113EE" w14:textId="77777777" w:rsidR="00370411" w:rsidRDefault="00370411" w:rsidP="004956B4">
      <w:r>
        <w:separator/>
      </w:r>
    </w:p>
  </w:footnote>
  <w:footnote w:type="continuationSeparator" w:id="0">
    <w:p w14:paraId="411FECF0" w14:textId="77777777" w:rsidR="00370411" w:rsidRDefault="0037041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9993" w14:textId="77777777" w:rsidR="00625567" w:rsidRPr="004F6C55" w:rsidRDefault="00625567" w:rsidP="001336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15D387DA" w14:textId="3D287F32" w:rsidR="00625567" w:rsidRDefault="00625567" w:rsidP="001336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0F7BCD" w14:textId="77777777" w:rsidR="00625567" w:rsidRPr="003C763B" w:rsidRDefault="00625567" w:rsidP="001336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 (ไม่ได้ตรวจสอบ)</w:t>
    </w:r>
  </w:p>
  <w:p w14:paraId="400D5DDC" w14:textId="77777777" w:rsidR="00625567" w:rsidRPr="005B3015" w:rsidRDefault="00625567" w:rsidP="001336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07D07" w14:textId="77777777" w:rsidR="00625567" w:rsidRPr="004F6C55" w:rsidRDefault="0062556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6EF95F6A" w14:textId="336254FC" w:rsidR="00625567" w:rsidRDefault="0062556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CE5898" w14:textId="77777777" w:rsidR="00625567" w:rsidRPr="003C763B" w:rsidRDefault="00625567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A29BF6B" w14:textId="77777777" w:rsidR="00625567" w:rsidRPr="00620B95" w:rsidRDefault="0062556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0BCB3" w14:textId="77777777" w:rsidR="00625567" w:rsidRPr="003C763B" w:rsidRDefault="00625567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E83F56C" w14:textId="2A0E7176" w:rsidR="00625567" w:rsidRDefault="00625567" w:rsidP="00B30A3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76AF445" w14:textId="77777777" w:rsidR="00625567" w:rsidRPr="003C763B" w:rsidRDefault="00625567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D29D235" w14:textId="77777777" w:rsidR="00625567" w:rsidRPr="008F5B4A" w:rsidRDefault="0062556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5E279" w14:textId="77777777" w:rsidR="00625567" w:rsidRPr="003C763B" w:rsidRDefault="00625567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99E1174" w14:textId="61523952" w:rsidR="00625567" w:rsidRDefault="00625567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0104C49" w14:textId="77777777" w:rsidR="00625567" w:rsidRPr="003C763B" w:rsidRDefault="00625567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C4B4863" w14:textId="77777777" w:rsidR="00625567" w:rsidRPr="008F5B4A" w:rsidRDefault="0062556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862D8" w14:textId="77777777" w:rsidR="00625567" w:rsidRPr="004F6C55" w:rsidRDefault="00625567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1234CA4B" w14:textId="04A37091" w:rsidR="00625567" w:rsidRDefault="00625567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416036" w14:textId="77777777" w:rsidR="00625567" w:rsidRPr="003C763B" w:rsidRDefault="00625567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D14BD99" w14:textId="77777777" w:rsidR="00625567" w:rsidRPr="008D6C00" w:rsidRDefault="0062556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2B1508"/>
    <w:multiLevelType w:val="hybridMultilevel"/>
    <w:tmpl w:val="E6CCDEFC"/>
    <w:lvl w:ilvl="0" w:tplc="1BDE6F86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39F067F2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EA421C5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B93C42"/>
    <w:multiLevelType w:val="hybridMultilevel"/>
    <w:tmpl w:val="5E902838"/>
    <w:lvl w:ilvl="0" w:tplc="4C304B40">
      <w:start w:val="97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8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4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1"/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0"/>
  </w:num>
  <w:num w:numId="5">
    <w:abstractNumId w:val="29"/>
  </w:num>
  <w:num w:numId="6">
    <w:abstractNumId w:val="10"/>
  </w:num>
  <w:num w:numId="7">
    <w:abstractNumId w:val="28"/>
  </w:num>
  <w:num w:numId="8">
    <w:abstractNumId w:val="41"/>
  </w:num>
  <w:num w:numId="9">
    <w:abstractNumId w:val="25"/>
  </w:num>
  <w:num w:numId="10">
    <w:abstractNumId w:val="5"/>
  </w:num>
  <w:num w:numId="11">
    <w:abstractNumId w:val="24"/>
  </w:num>
  <w:num w:numId="12">
    <w:abstractNumId w:val="39"/>
  </w:num>
  <w:num w:numId="13">
    <w:abstractNumId w:val="26"/>
  </w:num>
  <w:num w:numId="14">
    <w:abstractNumId w:val="38"/>
  </w:num>
  <w:num w:numId="15">
    <w:abstractNumId w:val="35"/>
  </w:num>
  <w:num w:numId="16">
    <w:abstractNumId w:val="45"/>
  </w:num>
  <w:num w:numId="17">
    <w:abstractNumId w:val="22"/>
  </w:num>
  <w:num w:numId="18">
    <w:abstractNumId w:val="20"/>
  </w:num>
  <w:num w:numId="19">
    <w:abstractNumId w:val="3"/>
  </w:num>
  <w:num w:numId="20">
    <w:abstractNumId w:val="44"/>
  </w:num>
  <w:num w:numId="21">
    <w:abstractNumId w:val="9"/>
  </w:num>
  <w:num w:numId="22">
    <w:abstractNumId w:val="23"/>
  </w:num>
  <w:num w:numId="23">
    <w:abstractNumId w:val="18"/>
  </w:num>
  <w:num w:numId="24">
    <w:abstractNumId w:val="15"/>
  </w:num>
  <w:num w:numId="25">
    <w:abstractNumId w:val="36"/>
  </w:num>
  <w:num w:numId="26">
    <w:abstractNumId w:val="11"/>
  </w:num>
  <w:num w:numId="27">
    <w:abstractNumId w:val="16"/>
  </w:num>
  <w:num w:numId="28">
    <w:abstractNumId w:val="7"/>
  </w:num>
  <w:num w:numId="29">
    <w:abstractNumId w:val="4"/>
  </w:num>
  <w:num w:numId="30">
    <w:abstractNumId w:val="46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9"/>
  </w:num>
  <w:num w:numId="36">
    <w:abstractNumId w:val="0"/>
  </w:num>
  <w:num w:numId="37">
    <w:abstractNumId w:val="34"/>
  </w:num>
  <w:num w:numId="38">
    <w:abstractNumId w:val="17"/>
  </w:num>
  <w:num w:numId="39">
    <w:abstractNumId w:val="43"/>
  </w:num>
  <w:num w:numId="40">
    <w:abstractNumId w:val="4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27"/>
  </w:num>
  <w:num w:numId="43">
    <w:abstractNumId w:val="21"/>
  </w:num>
  <w:num w:numId="44">
    <w:abstractNumId w:val="6"/>
  </w:num>
  <w:num w:numId="45">
    <w:abstractNumId w:val="37"/>
  </w:num>
  <w:num w:numId="46">
    <w:abstractNumId w:val="2"/>
  </w:num>
  <w:num w:numId="47">
    <w:abstractNumId w:val="12"/>
  </w:num>
  <w:num w:numId="48">
    <w:abstractNumId w:val="42"/>
  </w:num>
  <w:num w:numId="49">
    <w:abstractNumId w:val="32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untawit, Lertphunyavuttikul">
    <w15:presenceInfo w15:providerId="AD" w15:userId="S-1-5-21-1029467482-1358771620-1478062314-20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0F"/>
    <w:rsid w:val="000019C7"/>
    <w:rsid w:val="00001B3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139"/>
    <w:rsid w:val="00007BBB"/>
    <w:rsid w:val="00010170"/>
    <w:rsid w:val="00010388"/>
    <w:rsid w:val="00010882"/>
    <w:rsid w:val="00010D91"/>
    <w:rsid w:val="00010E44"/>
    <w:rsid w:val="0001128A"/>
    <w:rsid w:val="0001159A"/>
    <w:rsid w:val="0001163E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2C4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6D9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AD9"/>
    <w:rsid w:val="00023E11"/>
    <w:rsid w:val="00023E18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68"/>
    <w:rsid w:val="000265D4"/>
    <w:rsid w:val="00026902"/>
    <w:rsid w:val="00026B3A"/>
    <w:rsid w:val="00026CA0"/>
    <w:rsid w:val="00026DD8"/>
    <w:rsid w:val="00026ED5"/>
    <w:rsid w:val="00026EF6"/>
    <w:rsid w:val="00026F7A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3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245"/>
    <w:rsid w:val="00037414"/>
    <w:rsid w:val="0003745A"/>
    <w:rsid w:val="00037740"/>
    <w:rsid w:val="000378E9"/>
    <w:rsid w:val="00037947"/>
    <w:rsid w:val="00037963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0BBC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39A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944"/>
    <w:rsid w:val="00044D90"/>
    <w:rsid w:val="00044F51"/>
    <w:rsid w:val="00045293"/>
    <w:rsid w:val="00045849"/>
    <w:rsid w:val="00045DC7"/>
    <w:rsid w:val="00046140"/>
    <w:rsid w:val="000462D5"/>
    <w:rsid w:val="000462DB"/>
    <w:rsid w:val="0004633E"/>
    <w:rsid w:val="00046686"/>
    <w:rsid w:val="0004680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446"/>
    <w:rsid w:val="00052646"/>
    <w:rsid w:val="0005275E"/>
    <w:rsid w:val="000527F3"/>
    <w:rsid w:val="00052808"/>
    <w:rsid w:val="000528A7"/>
    <w:rsid w:val="00052AC4"/>
    <w:rsid w:val="0005303E"/>
    <w:rsid w:val="0005313E"/>
    <w:rsid w:val="00053699"/>
    <w:rsid w:val="00053739"/>
    <w:rsid w:val="00053829"/>
    <w:rsid w:val="000539E9"/>
    <w:rsid w:val="00053D58"/>
    <w:rsid w:val="00053EC8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5F8E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B22"/>
    <w:rsid w:val="00057D7D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1DFD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209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492"/>
    <w:rsid w:val="000706CA"/>
    <w:rsid w:val="00070835"/>
    <w:rsid w:val="00070980"/>
    <w:rsid w:val="00070B94"/>
    <w:rsid w:val="00070C3D"/>
    <w:rsid w:val="00070FC3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1B1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BAE"/>
    <w:rsid w:val="00080E91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D9"/>
    <w:rsid w:val="000870A3"/>
    <w:rsid w:val="0008713C"/>
    <w:rsid w:val="000878AD"/>
    <w:rsid w:val="000878BB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E68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85C"/>
    <w:rsid w:val="00093CCA"/>
    <w:rsid w:val="00093D9F"/>
    <w:rsid w:val="00093E98"/>
    <w:rsid w:val="000941ED"/>
    <w:rsid w:val="00094308"/>
    <w:rsid w:val="000944B5"/>
    <w:rsid w:val="00094DF1"/>
    <w:rsid w:val="000951EE"/>
    <w:rsid w:val="00095775"/>
    <w:rsid w:val="00095A8C"/>
    <w:rsid w:val="0009601B"/>
    <w:rsid w:val="00096079"/>
    <w:rsid w:val="000960B1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5C59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67"/>
    <w:rsid w:val="000A78FD"/>
    <w:rsid w:val="000A79BF"/>
    <w:rsid w:val="000A7D0F"/>
    <w:rsid w:val="000A7EE9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69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2C2"/>
    <w:rsid w:val="000B47D9"/>
    <w:rsid w:val="000B497C"/>
    <w:rsid w:val="000B4C09"/>
    <w:rsid w:val="000B4E91"/>
    <w:rsid w:val="000B4ECB"/>
    <w:rsid w:val="000B5369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40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76A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0821"/>
    <w:rsid w:val="000D0FA3"/>
    <w:rsid w:val="000D1018"/>
    <w:rsid w:val="000D1095"/>
    <w:rsid w:val="000D1158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9E4"/>
    <w:rsid w:val="000D5A92"/>
    <w:rsid w:val="000D5BD3"/>
    <w:rsid w:val="000D5D12"/>
    <w:rsid w:val="000D5DCF"/>
    <w:rsid w:val="000D5F17"/>
    <w:rsid w:val="000D64EB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4B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674"/>
    <w:rsid w:val="000E67AD"/>
    <w:rsid w:val="000E6843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70F"/>
    <w:rsid w:val="000F1815"/>
    <w:rsid w:val="000F18C4"/>
    <w:rsid w:val="000F1977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A55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4FFA"/>
    <w:rsid w:val="000F50AD"/>
    <w:rsid w:val="000F5378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6E1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01"/>
    <w:rsid w:val="001033D3"/>
    <w:rsid w:val="00103509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F86"/>
    <w:rsid w:val="00105078"/>
    <w:rsid w:val="001050CE"/>
    <w:rsid w:val="00105151"/>
    <w:rsid w:val="001053C7"/>
    <w:rsid w:val="0010541B"/>
    <w:rsid w:val="00105859"/>
    <w:rsid w:val="00105AA2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32E"/>
    <w:rsid w:val="00107767"/>
    <w:rsid w:val="001077C4"/>
    <w:rsid w:val="00107AC7"/>
    <w:rsid w:val="00110012"/>
    <w:rsid w:val="0011020B"/>
    <w:rsid w:val="0011025D"/>
    <w:rsid w:val="001104EC"/>
    <w:rsid w:val="00110508"/>
    <w:rsid w:val="001105FD"/>
    <w:rsid w:val="00111376"/>
    <w:rsid w:val="00111ACF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2D9E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C58"/>
    <w:rsid w:val="00114E65"/>
    <w:rsid w:val="00114FEA"/>
    <w:rsid w:val="0011518F"/>
    <w:rsid w:val="001153E5"/>
    <w:rsid w:val="0011595B"/>
    <w:rsid w:val="00115FB0"/>
    <w:rsid w:val="0011621C"/>
    <w:rsid w:val="0011653C"/>
    <w:rsid w:val="00116765"/>
    <w:rsid w:val="00116A5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409F"/>
    <w:rsid w:val="00124267"/>
    <w:rsid w:val="001245F1"/>
    <w:rsid w:val="00124623"/>
    <w:rsid w:val="001247AC"/>
    <w:rsid w:val="00124B02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8F5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53A"/>
    <w:rsid w:val="001325AD"/>
    <w:rsid w:val="001326EB"/>
    <w:rsid w:val="00132A27"/>
    <w:rsid w:val="00132D17"/>
    <w:rsid w:val="0013335C"/>
    <w:rsid w:val="001335F9"/>
    <w:rsid w:val="0013366A"/>
    <w:rsid w:val="001336C6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CAF"/>
    <w:rsid w:val="00143DE2"/>
    <w:rsid w:val="00143EC7"/>
    <w:rsid w:val="0014451D"/>
    <w:rsid w:val="00144554"/>
    <w:rsid w:val="00144745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EAF"/>
    <w:rsid w:val="00145F56"/>
    <w:rsid w:val="00145FB5"/>
    <w:rsid w:val="0014626B"/>
    <w:rsid w:val="001463D5"/>
    <w:rsid w:val="00146641"/>
    <w:rsid w:val="001467B0"/>
    <w:rsid w:val="0014686C"/>
    <w:rsid w:val="00146AAE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A68"/>
    <w:rsid w:val="00150B7A"/>
    <w:rsid w:val="00150C7A"/>
    <w:rsid w:val="00150FE3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54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3AD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E40"/>
    <w:rsid w:val="00157FAD"/>
    <w:rsid w:val="00157FFD"/>
    <w:rsid w:val="001601A5"/>
    <w:rsid w:val="00160206"/>
    <w:rsid w:val="0016023D"/>
    <w:rsid w:val="0016041B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8CC"/>
    <w:rsid w:val="0016399B"/>
    <w:rsid w:val="00163BE6"/>
    <w:rsid w:val="001640A8"/>
    <w:rsid w:val="00164244"/>
    <w:rsid w:val="00164768"/>
    <w:rsid w:val="001648E5"/>
    <w:rsid w:val="0016498E"/>
    <w:rsid w:val="00164A04"/>
    <w:rsid w:val="00164BBD"/>
    <w:rsid w:val="001650C2"/>
    <w:rsid w:val="00165317"/>
    <w:rsid w:val="00165683"/>
    <w:rsid w:val="001656CB"/>
    <w:rsid w:val="0016570E"/>
    <w:rsid w:val="00165710"/>
    <w:rsid w:val="001658F5"/>
    <w:rsid w:val="00165AC3"/>
    <w:rsid w:val="00165CFE"/>
    <w:rsid w:val="00165E56"/>
    <w:rsid w:val="00166022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3E15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026"/>
    <w:rsid w:val="001771A1"/>
    <w:rsid w:val="00177426"/>
    <w:rsid w:val="00177467"/>
    <w:rsid w:val="00177A2A"/>
    <w:rsid w:val="00177B9A"/>
    <w:rsid w:val="0018011B"/>
    <w:rsid w:val="00180133"/>
    <w:rsid w:val="00180692"/>
    <w:rsid w:val="0018072F"/>
    <w:rsid w:val="0018073A"/>
    <w:rsid w:val="001808C6"/>
    <w:rsid w:val="00180A5F"/>
    <w:rsid w:val="00180C49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627"/>
    <w:rsid w:val="00186691"/>
    <w:rsid w:val="0018677D"/>
    <w:rsid w:val="0018694C"/>
    <w:rsid w:val="00186969"/>
    <w:rsid w:val="00186B9D"/>
    <w:rsid w:val="00186C9E"/>
    <w:rsid w:val="00186D46"/>
    <w:rsid w:val="00186EC8"/>
    <w:rsid w:val="00186EFE"/>
    <w:rsid w:val="00186F2B"/>
    <w:rsid w:val="001870D9"/>
    <w:rsid w:val="00187108"/>
    <w:rsid w:val="001871F3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642"/>
    <w:rsid w:val="0019787F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E6A"/>
    <w:rsid w:val="001A310C"/>
    <w:rsid w:val="001A317E"/>
    <w:rsid w:val="001A36C7"/>
    <w:rsid w:val="001A3777"/>
    <w:rsid w:val="001A38D1"/>
    <w:rsid w:val="001A3AFE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D10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759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C74"/>
    <w:rsid w:val="001B0CC1"/>
    <w:rsid w:val="001B0D50"/>
    <w:rsid w:val="001B0DA8"/>
    <w:rsid w:val="001B0E67"/>
    <w:rsid w:val="001B1054"/>
    <w:rsid w:val="001B15B2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69C"/>
    <w:rsid w:val="001B67F3"/>
    <w:rsid w:val="001B69BE"/>
    <w:rsid w:val="001B69F3"/>
    <w:rsid w:val="001B6CDC"/>
    <w:rsid w:val="001B6DC6"/>
    <w:rsid w:val="001B70EF"/>
    <w:rsid w:val="001B72A7"/>
    <w:rsid w:val="001B7705"/>
    <w:rsid w:val="001B7855"/>
    <w:rsid w:val="001B792B"/>
    <w:rsid w:val="001B7A0B"/>
    <w:rsid w:val="001B7A42"/>
    <w:rsid w:val="001B7A64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9C9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46B"/>
    <w:rsid w:val="001C7A00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C67"/>
    <w:rsid w:val="001D3FC6"/>
    <w:rsid w:val="001D41F6"/>
    <w:rsid w:val="001D4337"/>
    <w:rsid w:val="001D471A"/>
    <w:rsid w:val="001D4A6D"/>
    <w:rsid w:val="001D4BFC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706C"/>
    <w:rsid w:val="001D70F4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1CB"/>
    <w:rsid w:val="001E42ED"/>
    <w:rsid w:val="001E455C"/>
    <w:rsid w:val="001E4573"/>
    <w:rsid w:val="001E467B"/>
    <w:rsid w:val="001E4814"/>
    <w:rsid w:val="001E488A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3A"/>
    <w:rsid w:val="001F07FE"/>
    <w:rsid w:val="001F0927"/>
    <w:rsid w:val="001F0B40"/>
    <w:rsid w:val="001F0E2D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366"/>
    <w:rsid w:val="002006A9"/>
    <w:rsid w:val="002006C7"/>
    <w:rsid w:val="00200AA3"/>
    <w:rsid w:val="00200EC6"/>
    <w:rsid w:val="00201328"/>
    <w:rsid w:val="0020178D"/>
    <w:rsid w:val="002017E0"/>
    <w:rsid w:val="00201961"/>
    <w:rsid w:val="002019FA"/>
    <w:rsid w:val="00201AC6"/>
    <w:rsid w:val="00201AF4"/>
    <w:rsid w:val="00201B16"/>
    <w:rsid w:val="00201F1F"/>
    <w:rsid w:val="00201FE6"/>
    <w:rsid w:val="00202003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5FB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6B1"/>
    <w:rsid w:val="002137DD"/>
    <w:rsid w:val="00213DC9"/>
    <w:rsid w:val="00213E07"/>
    <w:rsid w:val="0021429E"/>
    <w:rsid w:val="00214517"/>
    <w:rsid w:val="002146F5"/>
    <w:rsid w:val="00214F53"/>
    <w:rsid w:val="00215008"/>
    <w:rsid w:val="002150B3"/>
    <w:rsid w:val="00215999"/>
    <w:rsid w:val="00216484"/>
    <w:rsid w:val="002166DB"/>
    <w:rsid w:val="002169A4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1F22"/>
    <w:rsid w:val="00221FCE"/>
    <w:rsid w:val="00222130"/>
    <w:rsid w:val="00222252"/>
    <w:rsid w:val="0022236F"/>
    <w:rsid w:val="002226B0"/>
    <w:rsid w:val="00222AE1"/>
    <w:rsid w:val="00222C5F"/>
    <w:rsid w:val="00222E3B"/>
    <w:rsid w:val="0022311F"/>
    <w:rsid w:val="00223924"/>
    <w:rsid w:val="0022398A"/>
    <w:rsid w:val="00223CE5"/>
    <w:rsid w:val="00223FCB"/>
    <w:rsid w:val="002245CC"/>
    <w:rsid w:val="00224914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685"/>
    <w:rsid w:val="0022792B"/>
    <w:rsid w:val="00227AB8"/>
    <w:rsid w:val="002300A6"/>
    <w:rsid w:val="002303B5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65C"/>
    <w:rsid w:val="00234894"/>
    <w:rsid w:val="002348CF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A9D"/>
    <w:rsid w:val="00237C9C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0FFC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40"/>
    <w:rsid w:val="00245EF6"/>
    <w:rsid w:val="00245F4D"/>
    <w:rsid w:val="00246323"/>
    <w:rsid w:val="00246368"/>
    <w:rsid w:val="002463A0"/>
    <w:rsid w:val="002468CC"/>
    <w:rsid w:val="00246937"/>
    <w:rsid w:val="00246938"/>
    <w:rsid w:val="00246EF7"/>
    <w:rsid w:val="0024725E"/>
    <w:rsid w:val="0024739D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445"/>
    <w:rsid w:val="002518B1"/>
    <w:rsid w:val="002519DC"/>
    <w:rsid w:val="00251C15"/>
    <w:rsid w:val="00251D03"/>
    <w:rsid w:val="00251E94"/>
    <w:rsid w:val="0025219F"/>
    <w:rsid w:val="00252208"/>
    <w:rsid w:val="00252237"/>
    <w:rsid w:val="002525C6"/>
    <w:rsid w:val="00252677"/>
    <w:rsid w:val="00252704"/>
    <w:rsid w:val="00252C3E"/>
    <w:rsid w:val="00252CD6"/>
    <w:rsid w:val="00252E07"/>
    <w:rsid w:val="00252F8F"/>
    <w:rsid w:val="0025347C"/>
    <w:rsid w:val="00253595"/>
    <w:rsid w:val="00253D47"/>
    <w:rsid w:val="002542A7"/>
    <w:rsid w:val="0025451A"/>
    <w:rsid w:val="0025465E"/>
    <w:rsid w:val="0025471E"/>
    <w:rsid w:val="00254A31"/>
    <w:rsid w:val="00254DA0"/>
    <w:rsid w:val="00254E05"/>
    <w:rsid w:val="00254F20"/>
    <w:rsid w:val="00255225"/>
    <w:rsid w:val="002552CB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FD"/>
    <w:rsid w:val="00262DC2"/>
    <w:rsid w:val="002632DD"/>
    <w:rsid w:val="00263623"/>
    <w:rsid w:val="00263675"/>
    <w:rsid w:val="00263767"/>
    <w:rsid w:val="0026399A"/>
    <w:rsid w:val="002639AF"/>
    <w:rsid w:val="00263F58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77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705"/>
    <w:rsid w:val="00271D1B"/>
    <w:rsid w:val="00271E14"/>
    <w:rsid w:val="0027202D"/>
    <w:rsid w:val="002720D0"/>
    <w:rsid w:val="002723D4"/>
    <w:rsid w:val="00272542"/>
    <w:rsid w:val="0027274A"/>
    <w:rsid w:val="002728A8"/>
    <w:rsid w:val="00272B50"/>
    <w:rsid w:val="00272D00"/>
    <w:rsid w:val="00272F04"/>
    <w:rsid w:val="00272FF8"/>
    <w:rsid w:val="00273006"/>
    <w:rsid w:val="00273331"/>
    <w:rsid w:val="00273434"/>
    <w:rsid w:val="00273748"/>
    <w:rsid w:val="00273B78"/>
    <w:rsid w:val="00273CB1"/>
    <w:rsid w:val="00273EAB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B65"/>
    <w:rsid w:val="00275F65"/>
    <w:rsid w:val="002761ED"/>
    <w:rsid w:val="002763EF"/>
    <w:rsid w:val="0027640B"/>
    <w:rsid w:val="00276414"/>
    <w:rsid w:val="0027642F"/>
    <w:rsid w:val="0027656E"/>
    <w:rsid w:val="00276739"/>
    <w:rsid w:val="002769EF"/>
    <w:rsid w:val="00276C31"/>
    <w:rsid w:val="0027723A"/>
    <w:rsid w:val="002772D9"/>
    <w:rsid w:val="0027735F"/>
    <w:rsid w:val="0027798E"/>
    <w:rsid w:val="00277DC9"/>
    <w:rsid w:val="00277E00"/>
    <w:rsid w:val="00277EF7"/>
    <w:rsid w:val="00277F3C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EF1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79A"/>
    <w:rsid w:val="00286853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11A"/>
    <w:rsid w:val="00291586"/>
    <w:rsid w:val="002915AE"/>
    <w:rsid w:val="00291CFE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AA3"/>
    <w:rsid w:val="002A0B0E"/>
    <w:rsid w:val="002A0CA6"/>
    <w:rsid w:val="002A0FE1"/>
    <w:rsid w:val="002A10AE"/>
    <w:rsid w:val="002A1124"/>
    <w:rsid w:val="002A1162"/>
    <w:rsid w:val="002A14F4"/>
    <w:rsid w:val="002A17D3"/>
    <w:rsid w:val="002A1B21"/>
    <w:rsid w:val="002A1F83"/>
    <w:rsid w:val="002A22BD"/>
    <w:rsid w:val="002A23A5"/>
    <w:rsid w:val="002A2493"/>
    <w:rsid w:val="002A2792"/>
    <w:rsid w:val="002A28FB"/>
    <w:rsid w:val="002A2B6E"/>
    <w:rsid w:val="002A2D47"/>
    <w:rsid w:val="002A2DA2"/>
    <w:rsid w:val="002A302A"/>
    <w:rsid w:val="002A321A"/>
    <w:rsid w:val="002A32CF"/>
    <w:rsid w:val="002A3651"/>
    <w:rsid w:val="002A37F2"/>
    <w:rsid w:val="002A38E4"/>
    <w:rsid w:val="002A3D75"/>
    <w:rsid w:val="002A3DF0"/>
    <w:rsid w:val="002A402D"/>
    <w:rsid w:val="002A4462"/>
    <w:rsid w:val="002A45BA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6AF"/>
    <w:rsid w:val="002C47D0"/>
    <w:rsid w:val="002C4AA5"/>
    <w:rsid w:val="002C4B90"/>
    <w:rsid w:val="002C4BB5"/>
    <w:rsid w:val="002C4FA4"/>
    <w:rsid w:val="002C512E"/>
    <w:rsid w:val="002C5142"/>
    <w:rsid w:val="002C5164"/>
    <w:rsid w:val="002C5171"/>
    <w:rsid w:val="002C544C"/>
    <w:rsid w:val="002C5537"/>
    <w:rsid w:val="002C589C"/>
    <w:rsid w:val="002C59E7"/>
    <w:rsid w:val="002C5B78"/>
    <w:rsid w:val="002C5C17"/>
    <w:rsid w:val="002C5D61"/>
    <w:rsid w:val="002C6341"/>
    <w:rsid w:val="002C65C7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A8D"/>
    <w:rsid w:val="002D002B"/>
    <w:rsid w:val="002D00E4"/>
    <w:rsid w:val="002D06FB"/>
    <w:rsid w:val="002D0775"/>
    <w:rsid w:val="002D08E1"/>
    <w:rsid w:val="002D096E"/>
    <w:rsid w:val="002D0FC3"/>
    <w:rsid w:val="002D1188"/>
    <w:rsid w:val="002D11BD"/>
    <w:rsid w:val="002D1204"/>
    <w:rsid w:val="002D1224"/>
    <w:rsid w:val="002D12C3"/>
    <w:rsid w:val="002D168C"/>
    <w:rsid w:val="002D169F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C49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0A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8E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67C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3B66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6D4"/>
    <w:rsid w:val="00301BA6"/>
    <w:rsid w:val="00301C3D"/>
    <w:rsid w:val="00301D1C"/>
    <w:rsid w:val="00302038"/>
    <w:rsid w:val="0030208F"/>
    <w:rsid w:val="003024F3"/>
    <w:rsid w:val="0030297D"/>
    <w:rsid w:val="00302B16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309"/>
    <w:rsid w:val="00307317"/>
    <w:rsid w:val="00307550"/>
    <w:rsid w:val="00307581"/>
    <w:rsid w:val="0030767D"/>
    <w:rsid w:val="003079D5"/>
    <w:rsid w:val="00307A7A"/>
    <w:rsid w:val="00307D50"/>
    <w:rsid w:val="00310196"/>
    <w:rsid w:val="003104A9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2E1"/>
    <w:rsid w:val="003136E0"/>
    <w:rsid w:val="003137AE"/>
    <w:rsid w:val="00313835"/>
    <w:rsid w:val="0031384B"/>
    <w:rsid w:val="00313B17"/>
    <w:rsid w:val="00313E25"/>
    <w:rsid w:val="00313F3B"/>
    <w:rsid w:val="00313FB5"/>
    <w:rsid w:val="003143C7"/>
    <w:rsid w:val="003145E7"/>
    <w:rsid w:val="003147CF"/>
    <w:rsid w:val="003147D5"/>
    <w:rsid w:val="00314A7B"/>
    <w:rsid w:val="00314CA5"/>
    <w:rsid w:val="00315003"/>
    <w:rsid w:val="00315711"/>
    <w:rsid w:val="00315999"/>
    <w:rsid w:val="00315E32"/>
    <w:rsid w:val="00316221"/>
    <w:rsid w:val="0031637B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2F29"/>
    <w:rsid w:val="003239F3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24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644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A39"/>
    <w:rsid w:val="00333B89"/>
    <w:rsid w:val="00333D73"/>
    <w:rsid w:val="00334906"/>
    <w:rsid w:val="003349E6"/>
    <w:rsid w:val="00334EAB"/>
    <w:rsid w:val="00334FB7"/>
    <w:rsid w:val="00335251"/>
    <w:rsid w:val="003352D6"/>
    <w:rsid w:val="003353B6"/>
    <w:rsid w:val="00335845"/>
    <w:rsid w:val="0033587B"/>
    <w:rsid w:val="003359B9"/>
    <w:rsid w:val="00335A23"/>
    <w:rsid w:val="00335BAA"/>
    <w:rsid w:val="003361B1"/>
    <w:rsid w:val="003362AE"/>
    <w:rsid w:val="00336815"/>
    <w:rsid w:val="00336884"/>
    <w:rsid w:val="003368FD"/>
    <w:rsid w:val="00336969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3CE"/>
    <w:rsid w:val="00343580"/>
    <w:rsid w:val="0034362F"/>
    <w:rsid w:val="003436FA"/>
    <w:rsid w:val="0034373D"/>
    <w:rsid w:val="003437AD"/>
    <w:rsid w:val="00343A21"/>
    <w:rsid w:val="00343C0D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BB1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CD6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B8D"/>
    <w:rsid w:val="00353D00"/>
    <w:rsid w:val="00353D8C"/>
    <w:rsid w:val="00353FC4"/>
    <w:rsid w:val="003541FB"/>
    <w:rsid w:val="003542BE"/>
    <w:rsid w:val="00354528"/>
    <w:rsid w:val="003546D2"/>
    <w:rsid w:val="0035498B"/>
    <w:rsid w:val="00354B6C"/>
    <w:rsid w:val="00354C2E"/>
    <w:rsid w:val="00354C9A"/>
    <w:rsid w:val="003550A8"/>
    <w:rsid w:val="003550AD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4EF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31B"/>
    <w:rsid w:val="003627A3"/>
    <w:rsid w:val="003629EF"/>
    <w:rsid w:val="00362A1D"/>
    <w:rsid w:val="00362C51"/>
    <w:rsid w:val="00362CC9"/>
    <w:rsid w:val="00362D17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12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5D2"/>
    <w:rsid w:val="003669DB"/>
    <w:rsid w:val="00366C0C"/>
    <w:rsid w:val="00366D7F"/>
    <w:rsid w:val="0036704B"/>
    <w:rsid w:val="00367689"/>
    <w:rsid w:val="0036783A"/>
    <w:rsid w:val="00367922"/>
    <w:rsid w:val="003679E6"/>
    <w:rsid w:val="00367A9B"/>
    <w:rsid w:val="00367C4E"/>
    <w:rsid w:val="00367EBD"/>
    <w:rsid w:val="00370411"/>
    <w:rsid w:val="00370546"/>
    <w:rsid w:val="00370557"/>
    <w:rsid w:val="0037057A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333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0A5"/>
    <w:rsid w:val="00374166"/>
    <w:rsid w:val="003744C9"/>
    <w:rsid w:val="003744F3"/>
    <w:rsid w:val="00374569"/>
    <w:rsid w:val="003745F3"/>
    <w:rsid w:val="003749A6"/>
    <w:rsid w:val="00374A94"/>
    <w:rsid w:val="0037515A"/>
    <w:rsid w:val="0037571B"/>
    <w:rsid w:val="00375E5F"/>
    <w:rsid w:val="00375F09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D3E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993"/>
    <w:rsid w:val="00383C23"/>
    <w:rsid w:val="00383DF4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8EF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86D"/>
    <w:rsid w:val="00391A79"/>
    <w:rsid w:val="00391BBE"/>
    <w:rsid w:val="00391D53"/>
    <w:rsid w:val="00391D76"/>
    <w:rsid w:val="00391E62"/>
    <w:rsid w:val="00391FA3"/>
    <w:rsid w:val="003920FD"/>
    <w:rsid w:val="003923B0"/>
    <w:rsid w:val="003925C2"/>
    <w:rsid w:val="003925E8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949"/>
    <w:rsid w:val="00395C41"/>
    <w:rsid w:val="00395EC7"/>
    <w:rsid w:val="00395F7F"/>
    <w:rsid w:val="00395F9F"/>
    <w:rsid w:val="00396130"/>
    <w:rsid w:val="00396676"/>
    <w:rsid w:val="00396A7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0E8F"/>
    <w:rsid w:val="003A1364"/>
    <w:rsid w:val="003A13E2"/>
    <w:rsid w:val="003A154E"/>
    <w:rsid w:val="003A17A1"/>
    <w:rsid w:val="003A17A7"/>
    <w:rsid w:val="003A1835"/>
    <w:rsid w:val="003A190F"/>
    <w:rsid w:val="003A2183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76C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A7E"/>
    <w:rsid w:val="003B1BAE"/>
    <w:rsid w:val="003B1D8C"/>
    <w:rsid w:val="003B2019"/>
    <w:rsid w:val="003B2286"/>
    <w:rsid w:val="003B22FF"/>
    <w:rsid w:val="003B2317"/>
    <w:rsid w:val="003B234E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BE3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5ED6"/>
    <w:rsid w:val="003B6CD6"/>
    <w:rsid w:val="003B70D8"/>
    <w:rsid w:val="003B74DD"/>
    <w:rsid w:val="003B7764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76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41EC"/>
    <w:rsid w:val="003D4201"/>
    <w:rsid w:val="003D434D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84"/>
    <w:rsid w:val="003E10AC"/>
    <w:rsid w:val="003E10FB"/>
    <w:rsid w:val="003E1313"/>
    <w:rsid w:val="003E16B0"/>
    <w:rsid w:val="003E1743"/>
    <w:rsid w:val="003E17A7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A57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024"/>
    <w:rsid w:val="003F01B7"/>
    <w:rsid w:val="003F0341"/>
    <w:rsid w:val="003F038D"/>
    <w:rsid w:val="003F0591"/>
    <w:rsid w:val="003F05FA"/>
    <w:rsid w:val="003F06CC"/>
    <w:rsid w:val="003F0A8B"/>
    <w:rsid w:val="003F0BA7"/>
    <w:rsid w:val="003F0F55"/>
    <w:rsid w:val="003F124F"/>
    <w:rsid w:val="003F1945"/>
    <w:rsid w:val="003F1AEA"/>
    <w:rsid w:val="003F1B19"/>
    <w:rsid w:val="003F1C68"/>
    <w:rsid w:val="003F1E85"/>
    <w:rsid w:val="003F1EAE"/>
    <w:rsid w:val="003F2371"/>
    <w:rsid w:val="003F257F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3AC4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E5"/>
    <w:rsid w:val="003F5CEE"/>
    <w:rsid w:val="003F5D1A"/>
    <w:rsid w:val="003F5E71"/>
    <w:rsid w:val="003F5F83"/>
    <w:rsid w:val="003F6047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5F77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303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0D0"/>
    <w:rsid w:val="0041335C"/>
    <w:rsid w:val="004133E8"/>
    <w:rsid w:val="004135AF"/>
    <w:rsid w:val="004136E5"/>
    <w:rsid w:val="00413956"/>
    <w:rsid w:val="00414116"/>
    <w:rsid w:val="00414388"/>
    <w:rsid w:val="00414946"/>
    <w:rsid w:val="00414D11"/>
    <w:rsid w:val="00414EDE"/>
    <w:rsid w:val="00415229"/>
    <w:rsid w:val="004152F2"/>
    <w:rsid w:val="00415348"/>
    <w:rsid w:val="0041558A"/>
    <w:rsid w:val="004159D5"/>
    <w:rsid w:val="00415B9A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AA5"/>
    <w:rsid w:val="00417D1D"/>
    <w:rsid w:val="0042009E"/>
    <w:rsid w:val="0042011B"/>
    <w:rsid w:val="0042014D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2D5"/>
    <w:rsid w:val="00421524"/>
    <w:rsid w:val="00421797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94F"/>
    <w:rsid w:val="00423A5F"/>
    <w:rsid w:val="00423AE7"/>
    <w:rsid w:val="00423C40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F43"/>
    <w:rsid w:val="00427095"/>
    <w:rsid w:val="00427139"/>
    <w:rsid w:val="0042746F"/>
    <w:rsid w:val="00427718"/>
    <w:rsid w:val="00427F7F"/>
    <w:rsid w:val="00430089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714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944"/>
    <w:rsid w:val="00436E2D"/>
    <w:rsid w:val="00436EFA"/>
    <w:rsid w:val="00436F16"/>
    <w:rsid w:val="00437113"/>
    <w:rsid w:val="00437311"/>
    <w:rsid w:val="00437380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71"/>
    <w:rsid w:val="00446FAC"/>
    <w:rsid w:val="00447004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A55"/>
    <w:rsid w:val="00471F18"/>
    <w:rsid w:val="00472194"/>
    <w:rsid w:val="00472333"/>
    <w:rsid w:val="0047276F"/>
    <w:rsid w:val="004727F1"/>
    <w:rsid w:val="00472932"/>
    <w:rsid w:val="00472E30"/>
    <w:rsid w:val="004736A8"/>
    <w:rsid w:val="004738DB"/>
    <w:rsid w:val="00473BFE"/>
    <w:rsid w:val="00473D1C"/>
    <w:rsid w:val="00473D29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5F6B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FF"/>
    <w:rsid w:val="004803DA"/>
    <w:rsid w:val="00480545"/>
    <w:rsid w:val="0048069E"/>
    <w:rsid w:val="00480C2B"/>
    <w:rsid w:val="00480CBD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A86"/>
    <w:rsid w:val="00483DC6"/>
    <w:rsid w:val="00483EC2"/>
    <w:rsid w:val="00484060"/>
    <w:rsid w:val="00484097"/>
    <w:rsid w:val="004843D0"/>
    <w:rsid w:val="0048444E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F2"/>
    <w:rsid w:val="004914DB"/>
    <w:rsid w:val="00491544"/>
    <w:rsid w:val="0049200C"/>
    <w:rsid w:val="00492635"/>
    <w:rsid w:val="004926EA"/>
    <w:rsid w:val="00492977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7A1"/>
    <w:rsid w:val="00496830"/>
    <w:rsid w:val="00496C14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39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652"/>
    <w:rsid w:val="004A7677"/>
    <w:rsid w:val="004A7845"/>
    <w:rsid w:val="004A7B0B"/>
    <w:rsid w:val="004A7C8C"/>
    <w:rsid w:val="004A7DBA"/>
    <w:rsid w:val="004A7EE1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1F3"/>
    <w:rsid w:val="004B244A"/>
    <w:rsid w:val="004B28B1"/>
    <w:rsid w:val="004B2919"/>
    <w:rsid w:val="004B292C"/>
    <w:rsid w:val="004B30FD"/>
    <w:rsid w:val="004B3178"/>
    <w:rsid w:val="004B3326"/>
    <w:rsid w:val="004B3372"/>
    <w:rsid w:val="004B34CE"/>
    <w:rsid w:val="004B3AB3"/>
    <w:rsid w:val="004B3B6F"/>
    <w:rsid w:val="004B42DD"/>
    <w:rsid w:val="004B439F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3A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705"/>
    <w:rsid w:val="004C0ADF"/>
    <w:rsid w:val="004C11D0"/>
    <w:rsid w:val="004C11EE"/>
    <w:rsid w:val="004C1A25"/>
    <w:rsid w:val="004C1BFA"/>
    <w:rsid w:val="004C1D02"/>
    <w:rsid w:val="004C1EDC"/>
    <w:rsid w:val="004C1FAB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EE2"/>
    <w:rsid w:val="004C40A4"/>
    <w:rsid w:val="004C4265"/>
    <w:rsid w:val="004C42BD"/>
    <w:rsid w:val="004C442C"/>
    <w:rsid w:val="004C4627"/>
    <w:rsid w:val="004C4D77"/>
    <w:rsid w:val="004C5179"/>
    <w:rsid w:val="004C5519"/>
    <w:rsid w:val="004C58BD"/>
    <w:rsid w:val="004C591C"/>
    <w:rsid w:val="004C592D"/>
    <w:rsid w:val="004C5ABA"/>
    <w:rsid w:val="004C6024"/>
    <w:rsid w:val="004C6399"/>
    <w:rsid w:val="004C6772"/>
    <w:rsid w:val="004C68B2"/>
    <w:rsid w:val="004C69B7"/>
    <w:rsid w:val="004C6A63"/>
    <w:rsid w:val="004C6F0A"/>
    <w:rsid w:val="004C6F97"/>
    <w:rsid w:val="004C6FA2"/>
    <w:rsid w:val="004C72F8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1F8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6FFA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8FC"/>
    <w:rsid w:val="004E0A16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5FB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A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1E"/>
    <w:rsid w:val="004F266A"/>
    <w:rsid w:val="004F26F9"/>
    <w:rsid w:val="004F2958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0F6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3F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504"/>
    <w:rsid w:val="00514776"/>
    <w:rsid w:val="00514911"/>
    <w:rsid w:val="00514ACD"/>
    <w:rsid w:val="00514AE4"/>
    <w:rsid w:val="00514BE9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CE2"/>
    <w:rsid w:val="00522FA9"/>
    <w:rsid w:val="005230B3"/>
    <w:rsid w:val="00523265"/>
    <w:rsid w:val="005233A1"/>
    <w:rsid w:val="00523489"/>
    <w:rsid w:val="005238E1"/>
    <w:rsid w:val="00523FA6"/>
    <w:rsid w:val="00524214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6C4"/>
    <w:rsid w:val="00533991"/>
    <w:rsid w:val="00533A13"/>
    <w:rsid w:val="00533A9E"/>
    <w:rsid w:val="00533BCE"/>
    <w:rsid w:val="00533E6D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95E"/>
    <w:rsid w:val="00540AD8"/>
    <w:rsid w:val="00540BCB"/>
    <w:rsid w:val="00540DE8"/>
    <w:rsid w:val="00540EC3"/>
    <w:rsid w:val="00540FBC"/>
    <w:rsid w:val="005411C9"/>
    <w:rsid w:val="005414C4"/>
    <w:rsid w:val="005418BC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5D1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CE8"/>
    <w:rsid w:val="00554D44"/>
    <w:rsid w:val="00555553"/>
    <w:rsid w:val="00555844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5718E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53"/>
    <w:rsid w:val="005616F6"/>
    <w:rsid w:val="0056177B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7D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4D1"/>
    <w:rsid w:val="005653F4"/>
    <w:rsid w:val="005653F7"/>
    <w:rsid w:val="00565711"/>
    <w:rsid w:val="005657E2"/>
    <w:rsid w:val="00565816"/>
    <w:rsid w:val="00565D23"/>
    <w:rsid w:val="00566077"/>
    <w:rsid w:val="005661F9"/>
    <w:rsid w:val="0056623E"/>
    <w:rsid w:val="005662E8"/>
    <w:rsid w:val="00566479"/>
    <w:rsid w:val="00566592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AC9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41DF"/>
    <w:rsid w:val="00584200"/>
    <w:rsid w:val="00584362"/>
    <w:rsid w:val="00584416"/>
    <w:rsid w:val="005844E3"/>
    <w:rsid w:val="00584B45"/>
    <w:rsid w:val="00584CB0"/>
    <w:rsid w:val="00584CB5"/>
    <w:rsid w:val="00584D3A"/>
    <w:rsid w:val="005856E4"/>
    <w:rsid w:val="00585A80"/>
    <w:rsid w:val="00585D0C"/>
    <w:rsid w:val="00585DF1"/>
    <w:rsid w:val="00586496"/>
    <w:rsid w:val="005865A2"/>
    <w:rsid w:val="00586748"/>
    <w:rsid w:val="00586B19"/>
    <w:rsid w:val="00586B8E"/>
    <w:rsid w:val="00586DA9"/>
    <w:rsid w:val="00586EC0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3E78"/>
    <w:rsid w:val="00594219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3EB"/>
    <w:rsid w:val="005A75E9"/>
    <w:rsid w:val="005A768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261"/>
    <w:rsid w:val="005B26F4"/>
    <w:rsid w:val="005B2A43"/>
    <w:rsid w:val="005B2BF1"/>
    <w:rsid w:val="005B2E16"/>
    <w:rsid w:val="005B3012"/>
    <w:rsid w:val="005B3015"/>
    <w:rsid w:val="005B3049"/>
    <w:rsid w:val="005B3D7D"/>
    <w:rsid w:val="005B3EB7"/>
    <w:rsid w:val="005B3EE9"/>
    <w:rsid w:val="005B3F4A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B2"/>
    <w:rsid w:val="005B7175"/>
    <w:rsid w:val="005B72B3"/>
    <w:rsid w:val="005B76BF"/>
    <w:rsid w:val="005B7773"/>
    <w:rsid w:val="005B77F7"/>
    <w:rsid w:val="005B78BF"/>
    <w:rsid w:val="005B7A79"/>
    <w:rsid w:val="005B7FD7"/>
    <w:rsid w:val="005C03D9"/>
    <w:rsid w:val="005C07ED"/>
    <w:rsid w:val="005C08AC"/>
    <w:rsid w:val="005C08E3"/>
    <w:rsid w:val="005C0F0E"/>
    <w:rsid w:val="005C1270"/>
    <w:rsid w:val="005C12F0"/>
    <w:rsid w:val="005C13F3"/>
    <w:rsid w:val="005C15FC"/>
    <w:rsid w:val="005C1689"/>
    <w:rsid w:val="005C16E8"/>
    <w:rsid w:val="005C1751"/>
    <w:rsid w:val="005C1CF5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2FBA"/>
    <w:rsid w:val="005D315C"/>
    <w:rsid w:val="005D3689"/>
    <w:rsid w:val="005D36F8"/>
    <w:rsid w:val="005D37C9"/>
    <w:rsid w:val="005D3816"/>
    <w:rsid w:val="005D387E"/>
    <w:rsid w:val="005D3FD1"/>
    <w:rsid w:val="005D4249"/>
    <w:rsid w:val="005D442A"/>
    <w:rsid w:val="005D444C"/>
    <w:rsid w:val="005D4846"/>
    <w:rsid w:val="005D4DFF"/>
    <w:rsid w:val="005D528C"/>
    <w:rsid w:val="005D5A4F"/>
    <w:rsid w:val="005D5AAD"/>
    <w:rsid w:val="005D5FAC"/>
    <w:rsid w:val="005D6127"/>
    <w:rsid w:val="005D6466"/>
    <w:rsid w:val="005D66CA"/>
    <w:rsid w:val="005D68EE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73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BD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ADF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E9A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EF0"/>
    <w:rsid w:val="00606143"/>
    <w:rsid w:val="006064ED"/>
    <w:rsid w:val="00606714"/>
    <w:rsid w:val="00606744"/>
    <w:rsid w:val="006067D1"/>
    <w:rsid w:val="00606D92"/>
    <w:rsid w:val="00606E84"/>
    <w:rsid w:val="00606F55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BF9"/>
    <w:rsid w:val="00611C65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2F01"/>
    <w:rsid w:val="00613293"/>
    <w:rsid w:val="006136A2"/>
    <w:rsid w:val="006136A7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1CE"/>
    <w:rsid w:val="00615483"/>
    <w:rsid w:val="006157D7"/>
    <w:rsid w:val="00615E06"/>
    <w:rsid w:val="00615E3F"/>
    <w:rsid w:val="00615F88"/>
    <w:rsid w:val="00615FE0"/>
    <w:rsid w:val="00616773"/>
    <w:rsid w:val="006168B6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95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B95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65B"/>
    <w:rsid w:val="006246F5"/>
    <w:rsid w:val="00624A49"/>
    <w:rsid w:val="00624B8A"/>
    <w:rsid w:val="00624D31"/>
    <w:rsid w:val="00624DC7"/>
    <w:rsid w:val="00624EA0"/>
    <w:rsid w:val="00624F57"/>
    <w:rsid w:val="0062556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6A6"/>
    <w:rsid w:val="00626A7A"/>
    <w:rsid w:val="00626AEE"/>
    <w:rsid w:val="00626C18"/>
    <w:rsid w:val="00626D9D"/>
    <w:rsid w:val="006270C9"/>
    <w:rsid w:val="0062722F"/>
    <w:rsid w:val="0062736B"/>
    <w:rsid w:val="006274BC"/>
    <w:rsid w:val="006275EB"/>
    <w:rsid w:val="0062777A"/>
    <w:rsid w:val="00627947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1F1A"/>
    <w:rsid w:val="00632220"/>
    <w:rsid w:val="00632260"/>
    <w:rsid w:val="006329A0"/>
    <w:rsid w:val="00632A3F"/>
    <w:rsid w:val="00632B3A"/>
    <w:rsid w:val="00632CB5"/>
    <w:rsid w:val="00632CF1"/>
    <w:rsid w:val="006331CB"/>
    <w:rsid w:val="00633C48"/>
    <w:rsid w:val="006345F1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6CF"/>
    <w:rsid w:val="00636893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3DD"/>
    <w:rsid w:val="006414D5"/>
    <w:rsid w:val="00641626"/>
    <w:rsid w:val="006419D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4015"/>
    <w:rsid w:val="0064406D"/>
    <w:rsid w:val="0064417F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5F67"/>
    <w:rsid w:val="0064603A"/>
    <w:rsid w:val="006461D4"/>
    <w:rsid w:val="0064625B"/>
    <w:rsid w:val="00646A58"/>
    <w:rsid w:val="00646C3A"/>
    <w:rsid w:val="00646C5F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956"/>
    <w:rsid w:val="00652ABA"/>
    <w:rsid w:val="00652F75"/>
    <w:rsid w:val="00652F86"/>
    <w:rsid w:val="006534A3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61FE"/>
    <w:rsid w:val="00656497"/>
    <w:rsid w:val="006564C8"/>
    <w:rsid w:val="00656592"/>
    <w:rsid w:val="006565AF"/>
    <w:rsid w:val="006565FB"/>
    <w:rsid w:val="006569E7"/>
    <w:rsid w:val="00656A93"/>
    <w:rsid w:val="00656D51"/>
    <w:rsid w:val="006570F9"/>
    <w:rsid w:val="006572AB"/>
    <w:rsid w:val="006572FF"/>
    <w:rsid w:val="006575A6"/>
    <w:rsid w:val="0065765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2"/>
    <w:rsid w:val="0066420C"/>
    <w:rsid w:val="006642F8"/>
    <w:rsid w:val="00664508"/>
    <w:rsid w:val="0066455C"/>
    <w:rsid w:val="00664623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52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4E4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678"/>
    <w:rsid w:val="00681906"/>
    <w:rsid w:val="00681A91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B41"/>
    <w:rsid w:val="00685C4D"/>
    <w:rsid w:val="00685C99"/>
    <w:rsid w:val="00686089"/>
    <w:rsid w:val="006864EF"/>
    <w:rsid w:val="0068666E"/>
    <w:rsid w:val="00686811"/>
    <w:rsid w:val="006868EA"/>
    <w:rsid w:val="00686D81"/>
    <w:rsid w:val="00686F1A"/>
    <w:rsid w:val="006871E4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C08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5F18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2A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61A"/>
    <w:rsid w:val="006A4753"/>
    <w:rsid w:val="006A487E"/>
    <w:rsid w:val="006A487F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5A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20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565"/>
    <w:rsid w:val="006B0582"/>
    <w:rsid w:val="006B05B1"/>
    <w:rsid w:val="006B05BB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30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50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EC"/>
    <w:rsid w:val="006D4C7D"/>
    <w:rsid w:val="006D4D14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1E"/>
    <w:rsid w:val="006E0AEB"/>
    <w:rsid w:val="006E0C19"/>
    <w:rsid w:val="006E0F24"/>
    <w:rsid w:val="006E1107"/>
    <w:rsid w:val="006E1121"/>
    <w:rsid w:val="006E115E"/>
    <w:rsid w:val="006E16A0"/>
    <w:rsid w:val="006E174B"/>
    <w:rsid w:val="006E191F"/>
    <w:rsid w:val="006E1E81"/>
    <w:rsid w:val="006E1ED0"/>
    <w:rsid w:val="006E252E"/>
    <w:rsid w:val="006E25F4"/>
    <w:rsid w:val="006E25FA"/>
    <w:rsid w:val="006E26C5"/>
    <w:rsid w:val="006E29D6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7D"/>
    <w:rsid w:val="006E48DB"/>
    <w:rsid w:val="006E4AD6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F011E"/>
    <w:rsid w:val="006F0186"/>
    <w:rsid w:val="006F02CF"/>
    <w:rsid w:val="006F08A9"/>
    <w:rsid w:val="006F08DF"/>
    <w:rsid w:val="006F0B19"/>
    <w:rsid w:val="006F0D4D"/>
    <w:rsid w:val="006F10A8"/>
    <w:rsid w:val="006F1133"/>
    <w:rsid w:val="006F1258"/>
    <w:rsid w:val="006F154E"/>
    <w:rsid w:val="006F17DB"/>
    <w:rsid w:val="006F1A9B"/>
    <w:rsid w:val="006F1AC1"/>
    <w:rsid w:val="006F1C72"/>
    <w:rsid w:val="006F2654"/>
    <w:rsid w:val="006F2DA6"/>
    <w:rsid w:val="006F30FA"/>
    <w:rsid w:val="006F320C"/>
    <w:rsid w:val="006F3270"/>
    <w:rsid w:val="006F3552"/>
    <w:rsid w:val="006F3E8A"/>
    <w:rsid w:val="006F4375"/>
    <w:rsid w:val="006F438E"/>
    <w:rsid w:val="006F43BD"/>
    <w:rsid w:val="006F45AA"/>
    <w:rsid w:val="006F4A79"/>
    <w:rsid w:val="006F4B25"/>
    <w:rsid w:val="006F5183"/>
    <w:rsid w:val="006F51BC"/>
    <w:rsid w:val="006F5216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340"/>
    <w:rsid w:val="006F7475"/>
    <w:rsid w:val="006F74BF"/>
    <w:rsid w:val="006F74C9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9AD"/>
    <w:rsid w:val="00704BBB"/>
    <w:rsid w:val="00704CE4"/>
    <w:rsid w:val="00704D4F"/>
    <w:rsid w:val="00704DA6"/>
    <w:rsid w:val="00704F1D"/>
    <w:rsid w:val="00704F9C"/>
    <w:rsid w:val="00705025"/>
    <w:rsid w:val="0070510D"/>
    <w:rsid w:val="007055ED"/>
    <w:rsid w:val="00705965"/>
    <w:rsid w:val="00705B81"/>
    <w:rsid w:val="00706053"/>
    <w:rsid w:val="007061D8"/>
    <w:rsid w:val="00706336"/>
    <w:rsid w:val="0070657B"/>
    <w:rsid w:val="0070659E"/>
    <w:rsid w:val="007066E0"/>
    <w:rsid w:val="007067B3"/>
    <w:rsid w:val="007067E0"/>
    <w:rsid w:val="007069F8"/>
    <w:rsid w:val="007074E0"/>
    <w:rsid w:val="007078A8"/>
    <w:rsid w:val="00707A35"/>
    <w:rsid w:val="00707CB5"/>
    <w:rsid w:val="00707F1A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C8D"/>
    <w:rsid w:val="00711D04"/>
    <w:rsid w:val="00711E06"/>
    <w:rsid w:val="00711EA0"/>
    <w:rsid w:val="0071223E"/>
    <w:rsid w:val="00712341"/>
    <w:rsid w:val="00712692"/>
    <w:rsid w:val="00712C0D"/>
    <w:rsid w:val="00712C32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9D0"/>
    <w:rsid w:val="007149E3"/>
    <w:rsid w:val="007149EE"/>
    <w:rsid w:val="00714AF3"/>
    <w:rsid w:val="0071559C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361"/>
    <w:rsid w:val="0072257F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6BA"/>
    <w:rsid w:val="007267CA"/>
    <w:rsid w:val="00726E38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983"/>
    <w:rsid w:val="00734E79"/>
    <w:rsid w:val="007350ED"/>
    <w:rsid w:val="00735636"/>
    <w:rsid w:val="00735743"/>
    <w:rsid w:val="0073579D"/>
    <w:rsid w:val="00735875"/>
    <w:rsid w:val="007359AD"/>
    <w:rsid w:val="007359DB"/>
    <w:rsid w:val="00735A8B"/>
    <w:rsid w:val="00735B4B"/>
    <w:rsid w:val="00735B60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66C"/>
    <w:rsid w:val="007416C4"/>
    <w:rsid w:val="00741D3E"/>
    <w:rsid w:val="00741E94"/>
    <w:rsid w:val="0074221E"/>
    <w:rsid w:val="0074266F"/>
    <w:rsid w:val="00742873"/>
    <w:rsid w:val="00742AE4"/>
    <w:rsid w:val="00742CD2"/>
    <w:rsid w:val="00742DAF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7AB"/>
    <w:rsid w:val="00750B5B"/>
    <w:rsid w:val="00750F55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82D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C8B"/>
    <w:rsid w:val="0075556D"/>
    <w:rsid w:val="007556E8"/>
    <w:rsid w:val="00755746"/>
    <w:rsid w:val="00755830"/>
    <w:rsid w:val="00755838"/>
    <w:rsid w:val="00755A7C"/>
    <w:rsid w:val="00755BC6"/>
    <w:rsid w:val="00755E1F"/>
    <w:rsid w:val="00755E75"/>
    <w:rsid w:val="00755E99"/>
    <w:rsid w:val="00755EAA"/>
    <w:rsid w:val="00756074"/>
    <w:rsid w:val="00756099"/>
    <w:rsid w:val="00756339"/>
    <w:rsid w:val="007565B3"/>
    <w:rsid w:val="00756646"/>
    <w:rsid w:val="007566AE"/>
    <w:rsid w:val="0075691E"/>
    <w:rsid w:val="00756C86"/>
    <w:rsid w:val="00756E9A"/>
    <w:rsid w:val="00757023"/>
    <w:rsid w:val="00757244"/>
    <w:rsid w:val="007574B8"/>
    <w:rsid w:val="007575BC"/>
    <w:rsid w:val="007575C7"/>
    <w:rsid w:val="007575D2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E7D"/>
    <w:rsid w:val="00764F71"/>
    <w:rsid w:val="0076535A"/>
    <w:rsid w:val="007656EF"/>
    <w:rsid w:val="007656FD"/>
    <w:rsid w:val="00765B34"/>
    <w:rsid w:val="00765F70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779"/>
    <w:rsid w:val="007707EE"/>
    <w:rsid w:val="00770F01"/>
    <w:rsid w:val="00770F08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CD8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B7E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B67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E02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48"/>
    <w:rsid w:val="00787C76"/>
    <w:rsid w:val="00787D1F"/>
    <w:rsid w:val="0079015F"/>
    <w:rsid w:val="0079022E"/>
    <w:rsid w:val="00790559"/>
    <w:rsid w:val="0079079B"/>
    <w:rsid w:val="00790A4A"/>
    <w:rsid w:val="00790AAF"/>
    <w:rsid w:val="00790C95"/>
    <w:rsid w:val="00790CC1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951"/>
    <w:rsid w:val="007A3C27"/>
    <w:rsid w:val="007A3C3B"/>
    <w:rsid w:val="007A3CB3"/>
    <w:rsid w:val="007A3CB6"/>
    <w:rsid w:val="007A40E3"/>
    <w:rsid w:val="007A4220"/>
    <w:rsid w:val="007A4AEA"/>
    <w:rsid w:val="007A4B77"/>
    <w:rsid w:val="007A4C4F"/>
    <w:rsid w:val="007A4D1C"/>
    <w:rsid w:val="007A4F3C"/>
    <w:rsid w:val="007A5219"/>
    <w:rsid w:val="007A55ED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CBE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9FA"/>
    <w:rsid w:val="007B0A04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929"/>
    <w:rsid w:val="007B4F09"/>
    <w:rsid w:val="007B536C"/>
    <w:rsid w:val="007B57B0"/>
    <w:rsid w:val="007B5944"/>
    <w:rsid w:val="007B5A7B"/>
    <w:rsid w:val="007B5D41"/>
    <w:rsid w:val="007B6099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B7F25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640D"/>
    <w:rsid w:val="007C6600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028"/>
    <w:rsid w:val="007D44FE"/>
    <w:rsid w:val="007D44FF"/>
    <w:rsid w:val="007D476B"/>
    <w:rsid w:val="007D4962"/>
    <w:rsid w:val="007D4A5D"/>
    <w:rsid w:val="007D4DFE"/>
    <w:rsid w:val="007D4E8D"/>
    <w:rsid w:val="007D4EB5"/>
    <w:rsid w:val="007D5243"/>
    <w:rsid w:val="007D53F4"/>
    <w:rsid w:val="007D557B"/>
    <w:rsid w:val="007D5845"/>
    <w:rsid w:val="007D59F6"/>
    <w:rsid w:val="007D5A64"/>
    <w:rsid w:val="007D5E83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9DD"/>
    <w:rsid w:val="007E0A25"/>
    <w:rsid w:val="007E0B2C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E3D"/>
    <w:rsid w:val="007E5E94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61A"/>
    <w:rsid w:val="007F093B"/>
    <w:rsid w:val="007F0B1C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20BB"/>
    <w:rsid w:val="008022A5"/>
    <w:rsid w:val="008022A9"/>
    <w:rsid w:val="008023ED"/>
    <w:rsid w:val="00802433"/>
    <w:rsid w:val="008025CF"/>
    <w:rsid w:val="008025D9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2EDD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8AF"/>
    <w:rsid w:val="008178FE"/>
    <w:rsid w:val="00817DC7"/>
    <w:rsid w:val="00817E8D"/>
    <w:rsid w:val="008201E5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302"/>
    <w:rsid w:val="008226FE"/>
    <w:rsid w:val="00822903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DB5"/>
    <w:rsid w:val="00824DFB"/>
    <w:rsid w:val="00825146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7D8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16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7A6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385E"/>
    <w:rsid w:val="00863B75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1A6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7B4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8E1"/>
    <w:rsid w:val="00890AE5"/>
    <w:rsid w:val="00890BC4"/>
    <w:rsid w:val="00890BF8"/>
    <w:rsid w:val="00890CD6"/>
    <w:rsid w:val="00890EED"/>
    <w:rsid w:val="00891099"/>
    <w:rsid w:val="0089129A"/>
    <w:rsid w:val="00891BCD"/>
    <w:rsid w:val="00891E3F"/>
    <w:rsid w:val="00891F6D"/>
    <w:rsid w:val="00892096"/>
    <w:rsid w:val="00892600"/>
    <w:rsid w:val="00892609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5038"/>
    <w:rsid w:val="008954D3"/>
    <w:rsid w:val="0089568A"/>
    <w:rsid w:val="008956BC"/>
    <w:rsid w:val="00895AB2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A90"/>
    <w:rsid w:val="008A2D87"/>
    <w:rsid w:val="008A2F7A"/>
    <w:rsid w:val="008A33E4"/>
    <w:rsid w:val="008A381C"/>
    <w:rsid w:val="008A3853"/>
    <w:rsid w:val="008A3DE9"/>
    <w:rsid w:val="008A404A"/>
    <w:rsid w:val="008A491B"/>
    <w:rsid w:val="008A4ACC"/>
    <w:rsid w:val="008A4C6A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9E5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52D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810"/>
    <w:rsid w:val="008C3B5F"/>
    <w:rsid w:val="008C3DD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5E4"/>
    <w:rsid w:val="008C56F1"/>
    <w:rsid w:val="008C5883"/>
    <w:rsid w:val="008C58FD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0DA7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8BA"/>
    <w:rsid w:val="008D3A8C"/>
    <w:rsid w:val="008D3BB8"/>
    <w:rsid w:val="008D42DD"/>
    <w:rsid w:val="008D43D7"/>
    <w:rsid w:val="008D4569"/>
    <w:rsid w:val="008D4605"/>
    <w:rsid w:val="008D46F6"/>
    <w:rsid w:val="008D4834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C00"/>
    <w:rsid w:val="008D6EC9"/>
    <w:rsid w:val="008D709F"/>
    <w:rsid w:val="008D75C4"/>
    <w:rsid w:val="008D7878"/>
    <w:rsid w:val="008D78E9"/>
    <w:rsid w:val="008D7A3B"/>
    <w:rsid w:val="008D7CBC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90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6D28"/>
    <w:rsid w:val="008E741B"/>
    <w:rsid w:val="008E7659"/>
    <w:rsid w:val="008E7666"/>
    <w:rsid w:val="008E77D7"/>
    <w:rsid w:val="008E788B"/>
    <w:rsid w:val="008E7A4A"/>
    <w:rsid w:val="008E7B00"/>
    <w:rsid w:val="008E7BF7"/>
    <w:rsid w:val="008E7D42"/>
    <w:rsid w:val="008E7F48"/>
    <w:rsid w:val="008F00A2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9D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84F"/>
    <w:rsid w:val="008F4BF9"/>
    <w:rsid w:val="008F4E7D"/>
    <w:rsid w:val="008F52B4"/>
    <w:rsid w:val="008F5573"/>
    <w:rsid w:val="008F5B42"/>
    <w:rsid w:val="008F5B4A"/>
    <w:rsid w:val="008F5B76"/>
    <w:rsid w:val="008F5EFF"/>
    <w:rsid w:val="008F616A"/>
    <w:rsid w:val="008F61A2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327"/>
    <w:rsid w:val="00901A98"/>
    <w:rsid w:val="00901DD3"/>
    <w:rsid w:val="00901EC5"/>
    <w:rsid w:val="009020B7"/>
    <w:rsid w:val="00902483"/>
    <w:rsid w:val="00902588"/>
    <w:rsid w:val="00902B22"/>
    <w:rsid w:val="00902FF6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4EEB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982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A7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5F"/>
    <w:rsid w:val="00916924"/>
    <w:rsid w:val="00916BC3"/>
    <w:rsid w:val="00916D2E"/>
    <w:rsid w:val="00916E73"/>
    <w:rsid w:val="0091720A"/>
    <w:rsid w:val="0091721F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6DF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7B"/>
    <w:rsid w:val="009223A9"/>
    <w:rsid w:val="009224F8"/>
    <w:rsid w:val="0092278C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4D30"/>
    <w:rsid w:val="009250F0"/>
    <w:rsid w:val="00925512"/>
    <w:rsid w:val="00925774"/>
    <w:rsid w:val="0092592B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481"/>
    <w:rsid w:val="009275EC"/>
    <w:rsid w:val="00927626"/>
    <w:rsid w:val="00927629"/>
    <w:rsid w:val="009276CE"/>
    <w:rsid w:val="00927712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51E"/>
    <w:rsid w:val="009326DB"/>
    <w:rsid w:val="00932761"/>
    <w:rsid w:val="009328B6"/>
    <w:rsid w:val="009329A5"/>
    <w:rsid w:val="00932B1A"/>
    <w:rsid w:val="00932ED1"/>
    <w:rsid w:val="009331B4"/>
    <w:rsid w:val="009331CA"/>
    <w:rsid w:val="009332EC"/>
    <w:rsid w:val="0093342B"/>
    <w:rsid w:val="009337EC"/>
    <w:rsid w:val="00933821"/>
    <w:rsid w:val="00933925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D85"/>
    <w:rsid w:val="00953119"/>
    <w:rsid w:val="00953262"/>
    <w:rsid w:val="00953407"/>
    <w:rsid w:val="00953634"/>
    <w:rsid w:val="00953A65"/>
    <w:rsid w:val="00953B45"/>
    <w:rsid w:val="00953E4C"/>
    <w:rsid w:val="00954037"/>
    <w:rsid w:val="00954113"/>
    <w:rsid w:val="00954371"/>
    <w:rsid w:val="0095480B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A58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DF3"/>
    <w:rsid w:val="00967E42"/>
    <w:rsid w:val="00967EDC"/>
    <w:rsid w:val="00967F9A"/>
    <w:rsid w:val="00970122"/>
    <w:rsid w:val="009701FA"/>
    <w:rsid w:val="0097027C"/>
    <w:rsid w:val="009702F3"/>
    <w:rsid w:val="0097045D"/>
    <w:rsid w:val="00970695"/>
    <w:rsid w:val="00970A5D"/>
    <w:rsid w:val="00970F18"/>
    <w:rsid w:val="009712D3"/>
    <w:rsid w:val="0097144B"/>
    <w:rsid w:val="00971748"/>
    <w:rsid w:val="00971994"/>
    <w:rsid w:val="00971CF9"/>
    <w:rsid w:val="00971CFC"/>
    <w:rsid w:val="00971DFC"/>
    <w:rsid w:val="00971ECB"/>
    <w:rsid w:val="009721B2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11D"/>
    <w:rsid w:val="0097429D"/>
    <w:rsid w:val="00974687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F2B"/>
    <w:rsid w:val="00975F41"/>
    <w:rsid w:val="009764EE"/>
    <w:rsid w:val="00976570"/>
    <w:rsid w:val="009766DE"/>
    <w:rsid w:val="0097675E"/>
    <w:rsid w:val="0097698B"/>
    <w:rsid w:val="00976A59"/>
    <w:rsid w:val="00976B8F"/>
    <w:rsid w:val="00976D5C"/>
    <w:rsid w:val="00977205"/>
    <w:rsid w:val="0097750B"/>
    <w:rsid w:val="009777D5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0FDF"/>
    <w:rsid w:val="00981165"/>
    <w:rsid w:val="009812FC"/>
    <w:rsid w:val="009813F6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98A"/>
    <w:rsid w:val="00982A30"/>
    <w:rsid w:val="00982AE2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7E0"/>
    <w:rsid w:val="0098681B"/>
    <w:rsid w:val="009868FA"/>
    <w:rsid w:val="00986BB7"/>
    <w:rsid w:val="00987289"/>
    <w:rsid w:val="0098728C"/>
    <w:rsid w:val="00987328"/>
    <w:rsid w:val="0098751B"/>
    <w:rsid w:val="00987603"/>
    <w:rsid w:val="00987B65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362"/>
    <w:rsid w:val="0099756F"/>
    <w:rsid w:val="00997830"/>
    <w:rsid w:val="00997E3A"/>
    <w:rsid w:val="00997E82"/>
    <w:rsid w:val="009A0076"/>
    <w:rsid w:val="009A008C"/>
    <w:rsid w:val="009A022D"/>
    <w:rsid w:val="009A06A8"/>
    <w:rsid w:val="009A06BC"/>
    <w:rsid w:val="009A0A6A"/>
    <w:rsid w:val="009A0B33"/>
    <w:rsid w:val="009A0B5F"/>
    <w:rsid w:val="009A0BCE"/>
    <w:rsid w:val="009A0C1F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3EB7"/>
    <w:rsid w:val="009A4094"/>
    <w:rsid w:val="009A4110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6B7"/>
    <w:rsid w:val="009B77AF"/>
    <w:rsid w:val="009B7892"/>
    <w:rsid w:val="009B7A6B"/>
    <w:rsid w:val="009B7CBE"/>
    <w:rsid w:val="009B7FA3"/>
    <w:rsid w:val="009B7FAD"/>
    <w:rsid w:val="009C0044"/>
    <w:rsid w:val="009C04F0"/>
    <w:rsid w:val="009C05B1"/>
    <w:rsid w:val="009C069E"/>
    <w:rsid w:val="009C0715"/>
    <w:rsid w:val="009C0BAB"/>
    <w:rsid w:val="009C0C14"/>
    <w:rsid w:val="009C0CD3"/>
    <w:rsid w:val="009C0D09"/>
    <w:rsid w:val="009C0D1A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678"/>
    <w:rsid w:val="009D088B"/>
    <w:rsid w:val="009D0E8C"/>
    <w:rsid w:val="009D0F21"/>
    <w:rsid w:val="009D11A8"/>
    <w:rsid w:val="009D131D"/>
    <w:rsid w:val="009D155F"/>
    <w:rsid w:val="009D1818"/>
    <w:rsid w:val="009D189E"/>
    <w:rsid w:val="009D22E6"/>
    <w:rsid w:val="009D2A74"/>
    <w:rsid w:val="009D2B3B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56"/>
    <w:rsid w:val="009D4007"/>
    <w:rsid w:val="009D42CB"/>
    <w:rsid w:val="009D47D2"/>
    <w:rsid w:val="009D4889"/>
    <w:rsid w:val="009D49C2"/>
    <w:rsid w:val="009D4CD7"/>
    <w:rsid w:val="009D4D61"/>
    <w:rsid w:val="009D4E38"/>
    <w:rsid w:val="009D529B"/>
    <w:rsid w:val="009D5A42"/>
    <w:rsid w:val="009D5D58"/>
    <w:rsid w:val="009D5D66"/>
    <w:rsid w:val="009D5E07"/>
    <w:rsid w:val="009D6F21"/>
    <w:rsid w:val="009D6FD1"/>
    <w:rsid w:val="009D71CF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80E"/>
    <w:rsid w:val="009E08BA"/>
    <w:rsid w:val="009E0A04"/>
    <w:rsid w:val="009E0D47"/>
    <w:rsid w:val="009E0F25"/>
    <w:rsid w:val="009E0F62"/>
    <w:rsid w:val="009E1300"/>
    <w:rsid w:val="009E1BED"/>
    <w:rsid w:val="009E1C75"/>
    <w:rsid w:val="009E223A"/>
    <w:rsid w:val="009E2253"/>
    <w:rsid w:val="009E23C9"/>
    <w:rsid w:val="009E2B97"/>
    <w:rsid w:val="009E2CCB"/>
    <w:rsid w:val="009E318B"/>
    <w:rsid w:val="009E325B"/>
    <w:rsid w:val="009E3455"/>
    <w:rsid w:val="009E3881"/>
    <w:rsid w:val="009E38AF"/>
    <w:rsid w:val="009E3BAC"/>
    <w:rsid w:val="009E3C17"/>
    <w:rsid w:val="009E3ED1"/>
    <w:rsid w:val="009E3F8F"/>
    <w:rsid w:val="009E41E7"/>
    <w:rsid w:val="009E4268"/>
    <w:rsid w:val="009E42A1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0C5"/>
    <w:rsid w:val="009E62D4"/>
    <w:rsid w:val="009E630E"/>
    <w:rsid w:val="009E650E"/>
    <w:rsid w:val="009E68DB"/>
    <w:rsid w:val="009E6A24"/>
    <w:rsid w:val="009E6CBD"/>
    <w:rsid w:val="009E6ECB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FAB"/>
    <w:rsid w:val="009F102E"/>
    <w:rsid w:val="009F12B1"/>
    <w:rsid w:val="009F136B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E88"/>
    <w:rsid w:val="009F3F06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C85"/>
    <w:rsid w:val="00A01163"/>
    <w:rsid w:val="00A011F4"/>
    <w:rsid w:val="00A015A1"/>
    <w:rsid w:val="00A015A7"/>
    <w:rsid w:val="00A01751"/>
    <w:rsid w:val="00A01CFB"/>
    <w:rsid w:val="00A01E09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BF"/>
    <w:rsid w:val="00A07DE7"/>
    <w:rsid w:val="00A07E4F"/>
    <w:rsid w:val="00A07F93"/>
    <w:rsid w:val="00A10253"/>
    <w:rsid w:val="00A1026F"/>
    <w:rsid w:val="00A106C9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859"/>
    <w:rsid w:val="00A119FC"/>
    <w:rsid w:val="00A11A45"/>
    <w:rsid w:val="00A11B3A"/>
    <w:rsid w:val="00A121E4"/>
    <w:rsid w:val="00A12234"/>
    <w:rsid w:val="00A12452"/>
    <w:rsid w:val="00A1267F"/>
    <w:rsid w:val="00A12AB4"/>
    <w:rsid w:val="00A12AEB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4F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DB"/>
    <w:rsid w:val="00A21237"/>
    <w:rsid w:val="00A21EE6"/>
    <w:rsid w:val="00A2200E"/>
    <w:rsid w:val="00A2230B"/>
    <w:rsid w:val="00A22929"/>
    <w:rsid w:val="00A22ACB"/>
    <w:rsid w:val="00A22D61"/>
    <w:rsid w:val="00A22EDA"/>
    <w:rsid w:val="00A22F50"/>
    <w:rsid w:val="00A22FB5"/>
    <w:rsid w:val="00A231BD"/>
    <w:rsid w:val="00A231DF"/>
    <w:rsid w:val="00A231EA"/>
    <w:rsid w:val="00A232E6"/>
    <w:rsid w:val="00A2348E"/>
    <w:rsid w:val="00A23526"/>
    <w:rsid w:val="00A235E4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BF8"/>
    <w:rsid w:val="00A25FCC"/>
    <w:rsid w:val="00A25FEA"/>
    <w:rsid w:val="00A260AE"/>
    <w:rsid w:val="00A261FC"/>
    <w:rsid w:val="00A2624B"/>
    <w:rsid w:val="00A263C0"/>
    <w:rsid w:val="00A26506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89B"/>
    <w:rsid w:val="00A27BC5"/>
    <w:rsid w:val="00A27E8B"/>
    <w:rsid w:val="00A30006"/>
    <w:rsid w:val="00A3094F"/>
    <w:rsid w:val="00A309FE"/>
    <w:rsid w:val="00A30BB0"/>
    <w:rsid w:val="00A30BC5"/>
    <w:rsid w:val="00A30E89"/>
    <w:rsid w:val="00A30EBD"/>
    <w:rsid w:val="00A31079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220"/>
    <w:rsid w:val="00A336B9"/>
    <w:rsid w:val="00A33A6E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0FD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8AA"/>
    <w:rsid w:val="00A37903"/>
    <w:rsid w:val="00A40086"/>
    <w:rsid w:val="00A40561"/>
    <w:rsid w:val="00A40707"/>
    <w:rsid w:val="00A4071E"/>
    <w:rsid w:val="00A40CDD"/>
    <w:rsid w:val="00A41075"/>
    <w:rsid w:val="00A4169A"/>
    <w:rsid w:val="00A41AFB"/>
    <w:rsid w:val="00A41AFF"/>
    <w:rsid w:val="00A41BA5"/>
    <w:rsid w:val="00A41D0C"/>
    <w:rsid w:val="00A41DE1"/>
    <w:rsid w:val="00A420B7"/>
    <w:rsid w:val="00A4225E"/>
    <w:rsid w:val="00A42458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518"/>
    <w:rsid w:val="00A45A49"/>
    <w:rsid w:val="00A45A92"/>
    <w:rsid w:val="00A45CB3"/>
    <w:rsid w:val="00A45DD6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D59"/>
    <w:rsid w:val="00A52E43"/>
    <w:rsid w:val="00A52FA4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53CD"/>
    <w:rsid w:val="00A556D0"/>
    <w:rsid w:val="00A556E9"/>
    <w:rsid w:val="00A55937"/>
    <w:rsid w:val="00A55C7A"/>
    <w:rsid w:val="00A55E8D"/>
    <w:rsid w:val="00A55F1D"/>
    <w:rsid w:val="00A563BF"/>
    <w:rsid w:val="00A568D4"/>
    <w:rsid w:val="00A56AA1"/>
    <w:rsid w:val="00A56C58"/>
    <w:rsid w:val="00A56F41"/>
    <w:rsid w:val="00A56FE3"/>
    <w:rsid w:val="00A571B5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2EE"/>
    <w:rsid w:val="00A61623"/>
    <w:rsid w:val="00A61696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B34"/>
    <w:rsid w:val="00A65C7D"/>
    <w:rsid w:val="00A65CEE"/>
    <w:rsid w:val="00A66181"/>
    <w:rsid w:val="00A66285"/>
    <w:rsid w:val="00A662CF"/>
    <w:rsid w:val="00A66625"/>
    <w:rsid w:val="00A6676F"/>
    <w:rsid w:val="00A66B74"/>
    <w:rsid w:val="00A66CAF"/>
    <w:rsid w:val="00A66E05"/>
    <w:rsid w:val="00A66F35"/>
    <w:rsid w:val="00A67171"/>
    <w:rsid w:val="00A67420"/>
    <w:rsid w:val="00A677FB"/>
    <w:rsid w:val="00A67957"/>
    <w:rsid w:val="00A67B84"/>
    <w:rsid w:val="00A67CDA"/>
    <w:rsid w:val="00A70100"/>
    <w:rsid w:val="00A70284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A1A"/>
    <w:rsid w:val="00A72D74"/>
    <w:rsid w:val="00A72E11"/>
    <w:rsid w:val="00A72E4E"/>
    <w:rsid w:val="00A72FCE"/>
    <w:rsid w:val="00A73172"/>
    <w:rsid w:val="00A7348B"/>
    <w:rsid w:val="00A734ED"/>
    <w:rsid w:val="00A73557"/>
    <w:rsid w:val="00A736F8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4EC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20C"/>
    <w:rsid w:val="00A916C6"/>
    <w:rsid w:val="00A91705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3E65"/>
    <w:rsid w:val="00A94036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483"/>
    <w:rsid w:val="00A9672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38F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59A"/>
    <w:rsid w:val="00AA461F"/>
    <w:rsid w:val="00AA54EC"/>
    <w:rsid w:val="00AA5AC6"/>
    <w:rsid w:val="00AA5C7E"/>
    <w:rsid w:val="00AA5CE2"/>
    <w:rsid w:val="00AA62AF"/>
    <w:rsid w:val="00AA6416"/>
    <w:rsid w:val="00AA64EA"/>
    <w:rsid w:val="00AA6AEB"/>
    <w:rsid w:val="00AA6B6D"/>
    <w:rsid w:val="00AA6C08"/>
    <w:rsid w:val="00AA7011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50B"/>
    <w:rsid w:val="00AB193B"/>
    <w:rsid w:val="00AB1CC2"/>
    <w:rsid w:val="00AB207E"/>
    <w:rsid w:val="00AB234B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5292"/>
    <w:rsid w:val="00AB5343"/>
    <w:rsid w:val="00AB5368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DD2"/>
    <w:rsid w:val="00AB6E5B"/>
    <w:rsid w:val="00AB713D"/>
    <w:rsid w:val="00AB75A7"/>
    <w:rsid w:val="00AB7BF8"/>
    <w:rsid w:val="00AB7DFC"/>
    <w:rsid w:val="00AB7EF1"/>
    <w:rsid w:val="00AC0133"/>
    <w:rsid w:val="00AC05AF"/>
    <w:rsid w:val="00AC0600"/>
    <w:rsid w:val="00AC06A4"/>
    <w:rsid w:val="00AC081A"/>
    <w:rsid w:val="00AC0A24"/>
    <w:rsid w:val="00AC0A39"/>
    <w:rsid w:val="00AC0A5A"/>
    <w:rsid w:val="00AC0AF3"/>
    <w:rsid w:val="00AC0FF4"/>
    <w:rsid w:val="00AC1115"/>
    <w:rsid w:val="00AC15E1"/>
    <w:rsid w:val="00AC17D8"/>
    <w:rsid w:val="00AC182A"/>
    <w:rsid w:val="00AC1950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6F1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C28"/>
    <w:rsid w:val="00AC6FE1"/>
    <w:rsid w:val="00AC708E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A6"/>
    <w:rsid w:val="00AD17AD"/>
    <w:rsid w:val="00AD1D41"/>
    <w:rsid w:val="00AD1E4E"/>
    <w:rsid w:val="00AD1E99"/>
    <w:rsid w:val="00AD21F4"/>
    <w:rsid w:val="00AD2560"/>
    <w:rsid w:val="00AD25F7"/>
    <w:rsid w:val="00AD26AF"/>
    <w:rsid w:val="00AD26D4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C"/>
    <w:rsid w:val="00AD48A5"/>
    <w:rsid w:val="00AD49E6"/>
    <w:rsid w:val="00AD4BC5"/>
    <w:rsid w:val="00AD4BF5"/>
    <w:rsid w:val="00AD4CC7"/>
    <w:rsid w:val="00AD4E60"/>
    <w:rsid w:val="00AD51D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46D"/>
    <w:rsid w:val="00AD76E4"/>
    <w:rsid w:val="00AD7846"/>
    <w:rsid w:val="00AD7987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A04"/>
    <w:rsid w:val="00AE2D55"/>
    <w:rsid w:val="00AE2D63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4A1"/>
    <w:rsid w:val="00AE46BC"/>
    <w:rsid w:val="00AE4C8E"/>
    <w:rsid w:val="00AE4C95"/>
    <w:rsid w:val="00AE589E"/>
    <w:rsid w:val="00AE5C93"/>
    <w:rsid w:val="00AE60FD"/>
    <w:rsid w:val="00AE62B3"/>
    <w:rsid w:val="00AE64F2"/>
    <w:rsid w:val="00AE6C82"/>
    <w:rsid w:val="00AE6F90"/>
    <w:rsid w:val="00AE6FB9"/>
    <w:rsid w:val="00AE6FDE"/>
    <w:rsid w:val="00AE7062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E0E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5B8"/>
    <w:rsid w:val="00AF586A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9E4"/>
    <w:rsid w:val="00B00A6F"/>
    <w:rsid w:val="00B00DFA"/>
    <w:rsid w:val="00B012AC"/>
    <w:rsid w:val="00B012D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410D"/>
    <w:rsid w:val="00B04248"/>
    <w:rsid w:val="00B04250"/>
    <w:rsid w:val="00B0444F"/>
    <w:rsid w:val="00B04819"/>
    <w:rsid w:val="00B04876"/>
    <w:rsid w:val="00B049B1"/>
    <w:rsid w:val="00B049E3"/>
    <w:rsid w:val="00B04B00"/>
    <w:rsid w:val="00B04DE6"/>
    <w:rsid w:val="00B04EF9"/>
    <w:rsid w:val="00B051E0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E12"/>
    <w:rsid w:val="00B06F3D"/>
    <w:rsid w:val="00B06F85"/>
    <w:rsid w:val="00B07124"/>
    <w:rsid w:val="00B07463"/>
    <w:rsid w:val="00B07495"/>
    <w:rsid w:val="00B07662"/>
    <w:rsid w:val="00B07A1F"/>
    <w:rsid w:val="00B07C2F"/>
    <w:rsid w:val="00B07CD1"/>
    <w:rsid w:val="00B10147"/>
    <w:rsid w:val="00B10327"/>
    <w:rsid w:val="00B10355"/>
    <w:rsid w:val="00B10721"/>
    <w:rsid w:val="00B10773"/>
    <w:rsid w:val="00B10A43"/>
    <w:rsid w:val="00B10E19"/>
    <w:rsid w:val="00B10E8D"/>
    <w:rsid w:val="00B11138"/>
    <w:rsid w:val="00B11336"/>
    <w:rsid w:val="00B115B0"/>
    <w:rsid w:val="00B11651"/>
    <w:rsid w:val="00B11B76"/>
    <w:rsid w:val="00B11BF6"/>
    <w:rsid w:val="00B11CE0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B0"/>
    <w:rsid w:val="00B12FF1"/>
    <w:rsid w:val="00B1305B"/>
    <w:rsid w:val="00B13116"/>
    <w:rsid w:val="00B134CC"/>
    <w:rsid w:val="00B135BD"/>
    <w:rsid w:val="00B1379A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B65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4E5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283"/>
    <w:rsid w:val="00B3237A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3E4C"/>
    <w:rsid w:val="00B33E8A"/>
    <w:rsid w:val="00B34959"/>
    <w:rsid w:val="00B34A65"/>
    <w:rsid w:val="00B34B24"/>
    <w:rsid w:val="00B34BAB"/>
    <w:rsid w:val="00B34DEB"/>
    <w:rsid w:val="00B34FF2"/>
    <w:rsid w:val="00B351B4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77"/>
    <w:rsid w:val="00B407D8"/>
    <w:rsid w:val="00B409D0"/>
    <w:rsid w:val="00B40B19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8F5"/>
    <w:rsid w:val="00B449D4"/>
    <w:rsid w:val="00B44DD1"/>
    <w:rsid w:val="00B45028"/>
    <w:rsid w:val="00B4528B"/>
    <w:rsid w:val="00B45C1E"/>
    <w:rsid w:val="00B46039"/>
    <w:rsid w:val="00B460D7"/>
    <w:rsid w:val="00B46355"/>
    <w:rsid w:val="00B4651F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6BA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0A7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C15"/>
    <w:rsid w:val="00B57F00"/>
    <w:rsid w:val="00B57F2B"/>
    <w:rsid w:val="00B600B7"/>
    <w:rsid w:val="00B60140"/>
    <w:rsid w:val="00B605F9"/>
    <w:rsid w:val="00B6072D"/>
    <w:rsid w:val="00B60820"/>
    <w:rsid w:val="00B60A62"/>
    <w:rsid w:val="00B60DD9"/>
    <w:rsid w:val="00B60E57"/>
    <w:rsid w:val="00B6122A"/>
    <w:rsid w:val="00B612EB"/>
    <w:rsid w:val="00B613C0"/>
    <w:rsid w:val="00B615DC"/>
    <w:rsid w:val="00B61932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D7B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80"/>
    <w:rsid w:val="00B71BC7"/>
    <w:rsid w:val="00B71C4A"/>
    <w:rsid w:val="00B71E14"/>
    <w:rsid w:val="00B71F9C"/>
    <w:rsid w:val="00B722B7"/>
    <w:rsid w:val="00B7230B"/>
    <w:rsid w:val="00B72803"/>
    <w:rsid w:val="00B728D7"/>
    <w:rsid w:val="00B72919"/>
    <w:rsid w:val="00B7299C"/>
    <w:rsid w:val="00B72A46"/>
    <w:rsid w:val="00B72DC7"/>
    <w:rsid w:val="00B72EE5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240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0A0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715F"/>
    <w:rsid w:val="00B7762B"/>
    <w:rsid w:val="00B77802"/>
    <w:rsid w:val="00B77943"/>
    <w:rsid w:val="00B779E2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F15"/>
    <w:rsid w:val="00B81FD0"/>
    <w:rsid w:val="00B820A7"/>
    <w:rsid w:val="00B822E7"/>
    <w:rsid w:val="00B82448"/>
    <w:rsid w:val="00B82683"/>
    <w:rsid w:val="00B8274E"/>
    <w:rsid w:val="00B82956"/>
    <w:rsid w:val="00B829DF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5FB7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3F3"/>
    <w:rsid w:val="00B94454"/>
    <w:rsid w:val="00B949ED"/>
    <w:rsid w:val="00B94AC4"/>
    <w:rsid w:val="00B94BA2"/>
    <w:rsid w:val="00B94E7F"/>
    <w:rsid w:val="00B94F91"/>
    <w:rsid w:val="00B951E1"/>
    <w:rsid w:val="00B9525F"/>
    <w:rsid w:val="00B9527C"/>
    <w:rsid w:val="00B9542B"/>
    <w:rsid w:val="00B958D5"/>
    <w:rsid w:val="00B95A2B"/>
    <w:rsid w:val="00B95B7D"/>
    <w:rsid w:val="00B95E17"/>
    <w:rsid w:val="00B95F36"/>
    <w:rsid w:val="00B96289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2CD"/>
    <w:rsid w:val="00BA0573"/>
    <w:rsid w:val="00BA07D8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5F5"/>
    <w:rsid w:val="00BA28BF"/>
    <w:rsid w:val="00BA2A8A"/>
    <w:rsid w:val="00BA2BFF"/>
    <w:rsid w:val="00BA2CCA"/>
    <w:rsid w:val="00BA2DD1"/>
    <w:rsid w:val="00BA2EDA"/>
    <w:rsid w:val="00BA3239"/>
    <w:rsid w:val="00BA3281"/>
    <w:rsid w:val="00BA3379"/>
    <w:rsid w:val="00BA34AA"/>
    <w:rsid w:val="00BA35AD"/>
    <w:rsid w:val="00BA35D2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6C3"/>
    <w:rsid w:val="00BA4856"/>
    <w:rsid w:val="00BA4884"/>
    <w:rsid w:val="00BA4896"/>
    <w:rsid w:val="00BA4D22"/>
    <w:rsid w:val="00BA4E71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1A2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C21"/>
    <w:rsid w:val="00BB21E2"/>
    <w:rsid w:val="00BB2236"/>
    <w:rsid w:val="00BB24C1"/>
    <w:rsid w:val="00BB2721"/>
    <w:rsid w:val="00BB2974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3FE8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AC3"/>
    <w:rsid w:val="00BB5B75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0FC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BDC"/>
    <w:rsid w:val="00BC2C0C"/>
    <w:rsid w:val="00BC2CE9"/>
    <w:rsid w:val="00BC3444"/>
    <w:rsid w:val="00BC3512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4D5"/>
    <w:rsid w:val="00BC6536"/>
    <w:rsid w:val="00BC69D6"/>
    <w:rsid w:val="00BC6BFA"/>
    <w:rsid w:val="00BC6C88"/>
    <w:rsid w:val="00BC704C"/>
    <w:rsid w:val="00BC713B"/>
    <w:rsid w:val="00BC71B6"/>
    <w:rsid w:val="00BC72B3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24F4"/>
    <w:rsid w:val="00BD29CD"/>
    <w:rsid w:val="00BD2BF5"/>
    <w:rsid w:val="00BD3434"/>
    <w:rsid w:val="00BD37C3"/>
    <w:rsid w:val="00BD38B2"/>
    <w:rsid w:val="00BD3A37"/>
    <w:rsid w:val="00BD3ACE"/>
    <w:rsid w:val="00BD3B79"/>
    <w:rsid w:val="00BD3D3F"/>
    <w:rsid w:val="00BD4154"/>
    <w:rsid w:val="00BD44C2"/>
    <w:rsid w:val="00BD465C"/>
    <w:rsid w:val="00BD4770"/>
    <w:rsid w:val="00BD4B9E"/>
    <w:rsid w:val="00BD4F3E"/>
    <w:rsid w:val="00BD4FBB"/>
    <w:rsid w:val="00BD561B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D0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38D"/>
    <w:rsid w:val="00BE4D1F"/>
    <w:rsid w:val="00BE4EEF"/>
    <w:rsid w:val="00BE578A"/>
    <w:rsid w:val="00BE5881"/>
    <w:rsid w:val="00BE590B"/>
    <w:rsid w:val="00BE5AF1"/>
    <w:rsid w:val="00BE5B44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C1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3E5D"/>
    <w:rsid w:val="00BF4183"/>
    <w:rsid w:val="00BF49CD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466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37D"/>
    <w:rsid w:val="00C01815"/>
    <w:rsid w:val="00C018A3"/>
    <w:rsid w:val="00C01A2F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504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00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2EA1"/>
    <w:rsid w:val="00C1300B"/>
    <w:rsid w:val="00C13033"/>
    <w:rsid w:val="00C1398E"/>
    <w:rsid w:val="00C13A0B"/>
    <w:rsid w:val="00C13FB2"/>
    <w:rsid w:val="00C14503"/>
    <w:rsid w:val="00C1477C"/>
    <w:rsid w:val="00C1483F"/>
    <w:rsid w:val="00C148D1"/>
    <w:rsid w:val="00C148EF"/>
    <w:rsid w:val="00C14935"/>
    <w:rsid w:val="00C149C5"/>
    <w:rsid w:val="00C14AEF"/>
    <w:rsid w:val="00C14BF8"/>
    <w:rsid w:val="00C14C41"/>
    <w:rsid w:val="00C152CA"/>
    <w:rsid w:val="00C15369"/>
    <w:rsid w:val="00C1557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11"/>
    <w:rsid w:val="00C1792E"/>
    <w:rsid w:val="00C17B13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30C"/>
    <w:rsid w:val="00C213A1"/>
    <w:rsid w:val="00C214DD"/>
    <w:rsid w:val="00C21847"/>
    <w:rsid w:val="00C219B9"/>
    <w:rsid w:val="00C21E33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3FA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5C5"/>
    <w:rsid w:val="00C276EA"/>
    <w:rsid w:val="00C27C71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67E"/>
    <w:rsid w:val="00C3384F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5"/>
    <w:rsid w:val="00C3642F"/>
    <w:rsid w:val="00C36578"/>
    <w:rsid w:val="00C36DBC"/>
    <w:rsid w:val="00C36FAD"/>
    <w:rsid w:val="00C37181"/>
    <w:rsid w:val="00C373FA"/>
    <w:rsid w:val="00C3772D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5F8"/>
    <w:rsid w:val="00C425FE"/>
    <w:rsid w:val="00C426CC"/>
    <w:rsid w:val="00C426F4"/>
    <w:rsid w:val="00C42858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1A"/>
    <w:rsid w:val="00C43698"/>
    <w:rsid w:val="00C43EF3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E57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8C4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17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E2D"/>
    <w:rsid w:val="00C57FA1"/>
    <w:rsid w:val="00C601E8"/>
    <w:rsid w:val="00C6049F"/>
    <w:rsid w:val="00C604C4"/>
    <w:rsid w:val="00C6071B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3B4"/>
    <w:rsid w:val="00C65548"/>
    <w:rsid w:val="00C65857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DF7"/>
    <w:rsid w:val="00C70E3C"/>
    <w:rsid w:val="00C70FE8"/>
    <w:rsid w:val="00C71254"/>
    <w:rsid w:val="00C712B9"/>
    <w:rsid w:val="00C7170F"/>
    <w:rsid w:val="00C71B54"/>
    <w:rsid w:val="00C71C39"/>
    <w:rsid w:val="00C71F7C"/>
    <w:rsid w:val="00C7202A"/>
    <w:rsid w:val="00C7210F"/>
    <w:rsid w:val="00C721C5"/>
    <w:rsid w:val="00C7245A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97"/>
    <w:rsid w:val="00C809E0"/>
    <w:rsid w:val="00C80B78"/>
    <w:rsid w:val="00C80C29"/>
    <w:rsid w:val="00C80E0E"/>
    <w:rsid w:val="00C80EB7"/>
    <w:rsid w:val="00C80F7E"/>
    <w:rsid w:val="00C80FA9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5569"/>
    <w:rsid w:val="00C8572F"/>
    <w:rsid w:val="00C858B7"/>
    <w:rsid w:val="00C85AC9"/>
    <w:rsid w:val="00C85B18"/>
    <w:rsid w:val="00C85BB8"/>
    <w:rsid w:val="00C85CC4"/>
    <w:rsid w:val="00C85EA2"/>
    <w:rsid w:val="00C86090"/>
    <w:rsid w:val="00C86199"/>
    <w:rsid w:val="00C864F1"/>
    <w:rsid w:val="00C865E1"/>
    <w:rsid w:val="00C868E0"/>
    <w:rsid w:val="00C86929"/>
    <w:rsid w:val="00C86AE5"/>
    <w:rsid w:val="00C86B54"/>
    <w:rsid w:val="00C86CE7"/>
    <w:rsid w:val="00C871C4"/>
    <w:rsid w:val="00C8743D"/>
    <w:rsid w:val="00C87F1D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E5"/>
    <w:rsid w:val="00C90E34"/>
    <w:rsid w:val="00C90EAE"/>
    <w:rsid w:val="00C91092"/>
    <w:rsid w:val="00C918AE"/>
    <w:rsid w:val="00C91D65"/>
    <w:rsid w:val="00C92271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658"/>
    <w:rsid w:val="00C94DF6"/>
    <w:rsid w:val="00C95074"/>
    <w:rsid w:val="00C95366"/>
    <w:rsid w:val="00C9538E"/>
    <w:rsid w:val="00C955E4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665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4D0A"/>
    <w:rsid w:val="00CA519F"/>
    <w:rsid w:val="00CA53FA"/>
    <w:rsid w:val="00CA57C2"/>
    <w:rsid w:val="00CA5987"/>
    <w:rsid w:val="00CA5ADE"/>
    <w:rsid w:val="00CA5C26"/>
    <w:rsid w:val="00CA5CC4"/>
    <w:rsid w:val="00CA5FA4"/>
    <w:rsid w:val="00CA604F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096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A2C"/>
    <w:rsid w:val="00CC2B04"/>
    <w:rsid w:val="00CC3663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D4E"/>
    <w:rsid w:val="00CC4DA4"/>
    <w:rsid w:val="00CC4E4B"/>
    <w:rsid w:val="00CC4EE7"/>
    <w:rsid w:val="00CC50F5"/>
    <w:rsid w:val="00CC549F"/>
    <w:rsid w:val="00CC59D1"/>
    <w:rsid w:val="00CC5BE5"/>
    <w:rsid w:val="00CC5CE0"/>
    <w:rsid w:val="00CC5E47"/>
    <w:rsid w:val="00CC5E5B"/>
    <w:rsid w:val="00CC5E61"/>
    <w:rsid w:val="00CC5EAC"/>
    <w:rsid w:val="00CC6065"/>
    <w:rsid w:val="00CC607B"/>
    <w:rsid w:val="00CC60B3"/>
    <w:rsid w:val="00CC65D9"/>
    <w:rsid w:val="00CC6942"/>
    <w:rsid w:val="00CC6D86"/>
    <w:rsid w:val="00CC6EC5"/>
    <w:rsid w:val="00CC6F1E"/>
    <w:rsid w:val="00CC720D"/>
    <w:rsid w:val="00CC7820"/>
    <w:rsid w:val="00CC7877"/>
    <w:rsid w:val="00CC78A1"/>
    <w:rsid w:val="00CC7970"/>
    <w:rsid w:val="00CC7994"/>
    <w:rsid w:val="00CC79F4"/>
    <w:rsid w:val="00CC7D94"/>
    <w:rsid w:val="00CD0414"/>
    <w:rsid w:val="00CD04A7"/>
    <w:rsid w:val="00CD04CF"/>
    <w:rsid w:val="00CD05E5"/>
    <w:rsid w:val="00CD0998"/>
    <w:rsid w:val="00CD0B90"/>
    <w:rsid w:val="00CD0C4A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29A"/>
    <w:rsid w:val="00CD3345"/>
    <w:rsid w:val="00CD3491"/>
    <w:rsid w:val="00CD3570"/>
    <w:rsid w:val="00CD3840"/>
    <w:rsid w:val="00CD390D"/>
    <w:rsid w:val="00CD3F4E"/>
    <w:rsid w:val="00CD415B"/>
    <w:rsid w:val="00CD4564"/>
    <w:rsid w:val="00CD4655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461"/>
    <w:rsid w:val="00CD56FC"/>
    <w:rsid w:val="00CD5752"/>
    <w:rsid w:val="00CD57AF"/>
    <w:rsid w:val="00CD58A8"/>
    <w:rsid w:val="00CD602A"/>
    <w:rsid w:val="00CD6078"/>
    <w:rsid w:val="00CD60BE"/>
    <w:rsid w:val="00CD6148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2E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4230"/>
    <w:rsid w:val="00CE42CE"/>
    <w:rsid w:val="00CE46F9"/>
    <w:rsid w:val="00CE4870"/>
    <w:rsid w:val="00CE4AB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81F"/>
    <w:rsid w:val="00CF0BCF"/>
    <w:rsid w:val="00CF0CF3"/>
    <w:rsid w:val="00CF0EC6"/>
    <w:rsid w:val="00CF0F7D"/>
    <w:rsid w:val="00CF1317"/>
    <w:rsid w:val="00CF151A"/>
    <w:rsid w:val="00CF1563"/>
    <w:rsid w:val="00CF1C88"/>
    <w:rsid w:val="00CF1CD9"/>
    <w:rsid w:val="00CF1E1D"/>
    <w:rsid w:val="00CF1EBD"/>
    <w:rsid w:val="00CF25FC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151"/>
    <w:rsid w:val="00CF72AB"/>
    <w:rsid w:val="00CF757E"/>
    <w:rsid w:val="00CF7742"/>
    <w:rsid w:val="00CF774B"/>
    <w:rsid w:val="00CF79AC"/>
    <w:rsid w:val="00CF7BCD"/>
    <w:rsid w:val="00CF7F05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B07"/>
    <w:rsid w:val="00D040C2"/>
    <w:rsid w:val="00D0420F"/>
    <w:rsid w:val="00D044C3"/>
    <w:rsid w:val="00D047CD"/>
    <w:rsid w:val="00D047F5"/>
    <w:rsid w:val="00D04A7D"/>
    <w:rsid w:val="00D04BA3"/>
    <w:rsid w:val="00D0521B"/>
    <w:rsid w:val="00D0523F"/>
    <w:rsid w:val="00D05308"/>
    <w:rsid w:val="00D05676"/>
    <w:rsid w:val="00D05D7E"/>
    <w:rsid w:val="00D0669B"/>
    <w:rsid w:val="00D066D3"/>
    <w:rsid w:val="00D069CB"/>
    <w:rsid w:val="00D06AC8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C88"/>
    <w:rsid w:val="00D12F46"/>
    <w:rsid w:val="00D12FE0"/>
    <w:rsid w:val="00D131B5"/>
    <w:rsid w:val="00D131DC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E93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BC5"/>
    <w:rsid w:val="00D21F91"/>
    <w:rsid w:val="00D2210E"/>
    <w:rsid w:val="00D221F5"/>
    <w:rsid w:val="00D224E3"/>
    <w:rsid w:val="00D22978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D9D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AF2"/>
    <w:rsid w:val="00D27B0A"/>
    <w:rsid w:val="00D27C14"/>
    <w:rsid w:val="00D27C9C"/>
    <w:rsid w:val="00D27D78"/>
    <w:rsid w:val="00D3040F"/>
    <w:rsid w:val="00D305C8"/>
    <w:rsid w:val="00D306F0"/>
    <w:rsid w:val="00D307C3"/>
    <w:rsid w:val="00D30AE1"/>
    <w:rsid w:val="00D30BA8"/>
    <w:rsid w:val="00D30DA5"/>
    <w:rsid w:val="00D31569"/>
    <w:rsid w:val="00D3176E"/>
    <w:rsid w:val="00D31909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4E0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1D0E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23F"/>
    <w:rsid w:val="00D43391"/>
    <w:rsid w:val="00D433FF"/>
    <w:rsid w:val="00D43425"/>
    <w:rsid w:val="00D43535"/>
    <w:rsid w:val="00D43601"/>
    <w:rsid w:val="00D43612"/>
    <w:rsid w:val="00D43754"/>
    <w:rsid w:val="00D43C2A"/>
    <w:rsid w:val="00D43ED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1BF"/>
    <w:rsid w:val="00D5331C"/>
    <w:rsid w:val="00D53370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16F"/>
    <w:rsid w:val="00D5624D"/>
    <w:rsid w:val="00D56294"/>
    <w:rsid w:val="00D562D0"/>
    <w:rsid w:val="00D565BF"/>
    <w:rsid w:val="00D566AC"/>
    <w:rsid w:val="00D566ED"/>
    <w:rsid w:val="00D56840"/>
    <w:rsid w:val="00D56973"/>
    <w:rsid w:val="00D56AFE"/>
    <w:rsid w:val="00D56B2A"/>
    <w:rsid w:val="00D56BED"/>
    <w:rsid w:val="00D56D00"/>
    <w:rsid w:val="00D56D55"/>
    <w:rsid w:val="00D5740F"/>
    <w:rsid w:val="00D57E86"/>
    <w:rsid w:val="00D57F9F"/>
    <w:rsid w:val="00D57FC0"/>
    <w:rsid w:val="00D604B1"/>
    <w:rsid w:val="00D6067F"/>
    <w:rsid w:val="00D6074D"/>
    <w:rsid w:val="00D6075B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CF"/>
    <w:rsid w:val="00D6571C"/>
    <w:rsid w:val="00D65849"/>
    <w:rsid w:val="00D65D2A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766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167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D0B"/>
    <w:rsid w:val="00D82F5B"/>
    <w:rsid w:val="00D83299"/>
    <w:rsid w:val="00D834AD"/>
    <w:rsid w:val="00D8350E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AE3"/>
    <w:rsid w:val="00D85F1C"/>
    <w:rsid w:val="00D85FCD"/>
    <w:rsid w:val="00D86132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6ED"/>
    <w:rsid w:val="00D90847"/>
    <w:rsid w:val="00D9099A"/>
    <w:rsid w:val="00D90E1C"/>
    <w:rsid w:val="00D9109B"/>
    <w:rsid w:val="00D915C0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6C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D78"/>
    <w:rsid w:val="00DA2E47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BD0"/>
    <w:rsid w:val="00DA4EC0"/>
    <w:rsid w:val="00DA4F3E"/>
    <w:rsid w:val="00DA5029"/>
    <w:rsid w:val="00DA5135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9"/>
    <w:rsid w:val="00DA63FC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8FF"/>
    <w:rsid w:val="00DA7C0E"/>
    <w:rsid w:val="00DA7CE8"/>
    <w:rsid w:val="00DA7E74"/>
    <w:rsid w:val="00DB017F"/>
    <w:rsid w:val="00DB023D"/>
    <w:rsid w:val="00DB0639"/>
    <w:rsid w:val="00DB06A5"/>
    <w:rsid w:val="00DB07EA"/>
    <w:rsid w:val="00DB09D4"/>
    <w:rsid w:val="00DB0A73"/>
    <w:rsid w:val="00DB0C4A"/>
    <w:rsid w:val="00DB0E49"/>
    <w:rsid w:val="00DB0F10"/>
    <w:rsid w:val="00DB10FD"/>
    <w:rsid w:val="00DB1105"/>
    <w:rsid w:val="00DB11F2"/>
    <w:rsid w:val="00DB1356"/>
    <w:rsid w:val="00DB1420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A3A"/>
    <w:rsid w:val="00DB2CAA"/>
    <w:rsid w:val="00DB2D22"/>
    <w:rsid w:val="00DB2D30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421"/>
    <w:rsid w:val="00DB485B"/>
    <w:rsid w:val="00DB49DA"/>
    <w:rsid w:val="00DB4AD0"/>
    <w:rsid w:val="00DB4CBC"/>
    <w:rsid w:val="00DB4CE5"/>
    <w:rsid w:val="00DB5041"/>
    <w:rsid w:val="00DB5344"/>
    <w:rsid w:val="00DB5426"/>
    <w:rsid w:val="00DB5456"/>
    <w:rsid w:val="00DB553C"/>
    <w:rsid w:val="00DB55F2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5C9E"/>
    <w:rsid w:val="00DC602E"/>
    <w:rsid w:val="00DC6062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D7854"/>
    <w:rsid w:val="00DE0210"/>
    <w:rsid w:val="00DE0534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4AA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EC"/>
    <w:rsid w:val="00DE2BF4"/>
    <w:rsid w:val="00DE2EED"/>
    <w:rsid w:val="00DE300F"/>
    <w:rsid w:val="00DE3298"/>
    <w:rsid w:val="00DE335D"/>
    <w:rsid w:val="00DE3A69"/>
    <w:rsid w:val="00DE3B1E"/>
    <w:rsid w:val="00DE469C"/>
    <w:rsid w:val="00DE46F7"/>
    <w:rsid w:val="00DE49C0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1E4"/>
    <w:rsid w:val="00DF026C"/>
    <w:rsid w:val="00DF0321"/>
    <w:rsid w:val="00DF04FA"/>
    <w:rsid w:val="00DF07D9"/>
    <w:rsid w:val="00DF0C86"/>
    <w:rsid w:val="00DF0CC3"/>
    <w:rsid w:val="00DF0DDC"/>
    <w:rsid w:val="00DF1183"/>
    <w:rsid w:val="00DF11AE"/>
    <w:rsid w:val="00DF1326"/>
    <w:rsid w:val="00DF1AE5"/>
    <w:rsid w:val="00DF1BF9"/>
    <w:rsid w:val="00DF1EBE"/>
    <w:rsid w:val="00DF1F4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286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D20"/>
    <w:rsid w:val="00E03F2D"/>
    <w:rsid w:val="00E03FDF"/>
    <w:rsid w:val="00E04142"/>
    <w:rsid w:val="00E04212"/>
    <w:rsid w:val="00E042DA"/>
    <w:rsid w:val="00E0443B"/>
    <w:rsid w:val="00E04527"/>
    <w:rsid w:val="00E04A4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0E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62D5"/>
    <w:rsid w:val="00E1641E"/>
    <w:rsid w:val="00E1643D"/>
    <w:rsid w:val="00E168F4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C5C"/>
    <w:rsid w:val="00E2255A"/>
    <w:rsid w:val="00E228E8"/>
    <w:rsid w:val="00E22A9B"/>
    <w:rsid w:val="00E22EE2"/>
    <w:rsid w:val="00E2322B"/>
    <w:rsid w:val="00E2350C"/>
    <w:rsid w:val="00E23533"/>
    <w:rsid w:val="00E236DF"/>
    <w:rsid w:val="00E23A0E"/>
    <w:rsid w:val="00E23C79"/>
    <w:rsid w:val="00E23F63"/>
    <w:rsid w:val="00E2452B"/>
    <w:rsid w:val="00E248BA"/>
    <w:rsid w:val="00E2494E"/>
    <w:rsid w:val="00E24C38"/>
    <w:rsid w:val="00E24D8A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873"/>
    <w:rsid w:val="00E27905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B4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364"/>
    <w:rsid w:val="00E40406"/>
    <w:rsid w:val="00E4045D"/>
    <w:rsid w:val="00E40534"/>
    <w:rsid w:val="00E40595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19D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8E9"/>
    <w:rsid w:val="00E44F99"/>
    <w:rsid w:val="00E45175"/>
    <w:rsid w:val="00E451C9"/>
    <w:rsid w:val="00E45444"/>
    <w:rsid w:val="00E456D0"/>
    <w:rsid w:val="00E4571A"/>
    <w:rsid w:val="00E45AA7"/>
    <w:rsid w:val="00E45B56"/>
    <w:rsid w:val="00E45C4E"/>
    <w:rsid w:val="00E45DF3"/>
    <w:rsid w:val="00E46056"/>
    <w:rsid w:val="00E460EF"/>
    <w:rsid w:val="00E46172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47E8F"/>
    <w:rsid w:val="00E507A2"/>
    <w:rsid w:val="00E50994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3F26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7"/>
    <w:rsid w:val="00E6163A"/>
    <w:rsid w:val="00E6175A"/>
    <w:rsid w:val="00E61846"/>
    <w:rsid w:val="00E61A9C"/>
    <w:rsid w:val="00E61D22"/>
    <w:rsid w:val="00E61D6C"/>
    <w:rsid w:val="00E61EB6"/>
    <w:rsid w:val="00E61EC7"/>
    <w:rsid w:val="00E62542"/>
    <w:rsid w:val="00E625AC"/>
    <w:rsid w:val="00E62A70"/>
    <w:rsid w:val="00E62AB8"/>
    <w:rsid w:val="00E62BB0"/>
    <w:rsid w:val="00E62DF7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543"/>
    <w:rsid w:val="00E6770C"/>
    <w:rsid w:val="00E67A25"/>
    <w:rsid w:val="00E67BAC"/>
    <w:rsid w:val="00E67E2A"/>
    <w:rsid w:val="00E67EF7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BFA"/>
    <w:rsid w:val="00E72FC1"/>
    <w:rsid w:val="00E732AA"/>
    <w:rsid w:val="00E736C0"/>
    <w:rsid w:val="00E73880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6BD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4D8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2F"/>
    <w:rsid w:val="00E85A8A"/>
    <w:rsid w:val="00E85BB1"/>
    <w:rsid w:val="00E85E55"/>
    <w:rsid w:val="00E86309"/>
    <w:rsid w:val="00E863FB"/>
    <w:rsid w:val="00E867DD"/>
    <w:rsid w:val="00E8688C"/>
    <w:rsid w:val="00E86991"/>
    <w:rsid w:val="00E86B57"/>
    <w:rsid w:val="00E86C81"/>
    <w:rsid w:val="00E86E83"/>
    <w:rsid w:val="00E86F3C"/>
    <w:rsid w:val="00E87210"/>
    <w:rsid w:val="00E87839"/>
    <w:rsid w:val="00E87A24"/>
    <w:rsid w:val="00E87B3A"/>
    <w:rsid w:val="00E87CC4"/>
    <w:rsid w:val="00E87D23"/>
    <w:rsid w:val="00E900BA"/>
    <w:rsid w:val="00E903CC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1D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D69"/>
    <w:rsid w:val="00E95DE5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214"/>
    <w:rsid w:val="00EA071B"/>
    <w:rsid w:val="00EA0886"/>
    <w:rsid w:val="00EA09F8"/>
    <w:rsid w:val="00EA0B0C"/>
    <w:rsid w:val="00EA0B42"/>
    <w:rsid w:val="00EA0C70"/>
    <w:rsid w:val="00EA0EC2"/>
    <w:rsid w:val="00EA112B"/>
    <w:rsid w:val="00EA153D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DAF"/>
    <w:rsid w:val="00EA3DE5"/>
    <w:rsid w:val="00EA3E40"/>
    <w:rsid w:val="00EA3F37"/>
    <w:rsid w:val="00EA41D2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B04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C90"/>
    <w:rsid w:val="00EB1CF4"/>
    <w:rsid w:val="00EB20D5"/>
    <w:rsid w:val="00EB2138"/>
    <w:rsid w:val="00EB218F"/>
    <w:rsid w:val="00EB21B1"/>
    <w:rsid w:val="00EB2717"/>
    <w:rsid w:val="00EB2809"/>
    <w:rsid w:val="00EB31CC"/>
    <w:rsid w:val="00EB36F1"/>
    <w:rsid w:val="00EB3776"/>
    <w:rsid w:val="00EB3873"/>
    <w:rsid w:val="00EB3916"/>
    <w:rsid w:val="00EB3BE6"/>
    <w:rsid w:val="00EB3F15"/>
    <w:rsid w:val="00EB4561"/>
    <w:rsid w:val="00EB49FE"/>
    <w:rsid w:val="00EB4ADD"/>
    <w:rsid w:val="00EB4B24"/>
    <w:rsid w:val="00EB4C7B"/>
    <w:rsid w:val="00EB4DAF"/>
    <w:rsid w:val="00EB5D2C"/>
    <w:rsid w:val="00EB60DA"/>
    <w:rsid w:val="00EB69E1"/>
    <w:rsid w:val="00EB69ED"/>
    <w:rsid w:val="00EB6BF2"/>
    <w:rsid w:val="00EB6DAC"/>
    <w:rsid w:val="00EB72BA"/>
    <w:rsid w:val="00EB74A1"/>
    <w:rsid w:val="00EB7508"/>
    <w:rsid w:val="00EB7519"/>
    <w:rsid w:val="00EB76BE"/>
    <w:rsid w:val="00EB76F9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DC"/>
    <w:rsid w:val="00EC5704"/>
    <w:rsid w:val="00EC57CD"/>
    <w:rsid w:val="00EC5927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4D6"/>
    <w:rsid w:val="00ED1793"/>
    <w:rsid w:val="00ED199C"/>
    <w:rsid w:val="00ED1C72"/>
    <w:rsid w:val="00ED2022"/>
    <w:rsid w:val="00ED2059"/>
    <w:rsid w:val="00ED2358"/>
    <w:rsid w:val="00ED24CB"/>
    <w:rsid w:val="00ED2533"/>
    <w:rsid w:val="00ED2675"/>
    <w:rsid w:val="00ED2965"/>
    <w:rsid w:val="00ED2B69"/>
    <w:rsid w:val="00ED2BA0"/>
    <w:rsid w:val="00ED313A"/>
    <w:rsid w:val="00ED31C3"/>
    <w:rsid w:val="00ED31C9"/>
    <w:rsid w:val="00ED31F3"/>
    <w:rsid w:val="00ED325C"/>
    <w:rsid w:val="00ED32F1"/>
    <w:rsid w:val="00ED3702"/>
    <w:rsid w:val="00ED3CA6"/>
    <w:rsid w:val="00ED3EC3"/>
    <w:rsid w:val="00ED3EDD"/>
    <w:rsid w:val="00ED3F82"/>
    <w:rsid w:val="00ED3FE1"/>
    <w:rsid w:val="00ED4278"/>
    <w:rsid w:val="00ED445E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A90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9E7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5C6"/>
    <w:rsid w:val="00EE29A7"/>
    <w:rsid w:val="00EE2A69"/>
    <w:rsid w:val="00EE2D91"/>
    <w:rsid w:val="00EE2DFE"/>
    <w:rsid w:val="00EE2FE2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7C1"/>
    <w:rsid w:val="00EF1B84"/>
    <w:rsid w:val="00EF1B85"/>
    <w:rsid w:val="00EF20F9"/>
    <w:rsid w:val="00EF242A"/>
    <w:rsid w:val="00EF2462"/>
    <w:rsid w:val="00EF2750"/>
    <w:rsid w:val="00EF2C82"/>
    <w:rsid w:val="00EF3030"/>
    <w:rsid w:val="00EF34CD"/>
    <w:rsid w:val="00EF34DD"/>
    <w:rsid w:val="00EF3608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07"/>
    <w:rsid w:val="00F0145F"/>
    <w:rsid w:val="00F01606"/>
    <w:rsid w:val="00F016D4"/>
    <w:rsid w:val="00F01766"/>
    <w:rsid w:val="00F01A28"/>
    <w:rsid w:val="00F01C84"/>
    <w:rsid w:val="00F01E08"/>
    <w:rsid w:val="00F0240D"/>
    <w:rsid w:val="00F02601"/>
    <w:rsid w:val="00F028D3"/>
    <w:rsid w:val="00F02AE4"/>
    <w:rsid w:val="00F031B6"/>
    <w:rsid w:val="00F03218"/>
    <w:rsid w:val="00F033D2"/>
    <w:rsid w:val="00F03435"/>
    <w:rsid w:val="00F03835"/>
    <w:rsid w:val="00F03D8A"/>
    <w:rsid w:val="00F04302"/>
    <w:rsid w:val="00F046C5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6BB2"/>
    <w:rsid w:val="00F06FBF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30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F13"/>
    <w:rsid w:val="00F176BA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D1B"/>
    <w:rsid w:val="00F23FCA"/>
    <w:rsid w:val="00F24379"/>
    <w:rsid w:val="00F24CCF"/>
    <w:rsid w:val="00F24E55"/>
    <w:rsid w:val="00F24F2F"/>
    <w:rsid w:val="00F24F53"/>
    <w:rsid w:val="00F25168"/>
    <w:rsid w:val="00F251F7"/>
    <w:rsid w:val="00F25277"/>
    <w:rsid w:val="00F2566A"/>
    <w:rsid w:val="00F25A0C"/>
    <w:rsid w:val="00F25A28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ADA"/>
    <w:rsid w:val="00F27B8E"/>
    <w:rsid w:val="00F27CCE"/>
    <w:rsid w:val="00F27D71"/>
    <w:rsid w:val="00F27E0F"/>
    <w:rsid w:val="00F27F7A"/>
    <w:rsid w:val="00F3006F"/>
    <w:rsid w:val="00F300D8"/>
    <w:rsid w:val="00F30EC4"/>
    <w:rsid w:val="00F310C4"/>
    <w:rsid w:val="00F31145"/>
    <w:rsid w:val="00F31369"/>
    <w:rsid w:val="00F31508"/>
    <w:rsid w:val="00F31791"/>
    <w:rsid w:val="00F317C9"/>
    <w:rsid w:val="00F318DF"/>
    <w:rsid w:val="00F31BC2"/>
    <w:rsid w:val="00F31BD6"/>
    <w:rsid w:val="00F31EDE"/>
    <w:rsid w:val="00F32749"/>
    <w:rsid w:val="00F3280D"/>
    <w:rsid w:val="00F33204"/>
    <w:rsid w:val="00F3323E"/>
    <w:rsid w:val="00F3356C"/>
    <w:rsid w:val="00F3372C"/>
    <w:rsid w:val="00F33BC7"/>
    <w:rsid w:val="00F33C62"/>
    <w:rsid w:val="00F33D75"/>
    <w:rsid w:val="00F33EAB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660"/>
    <w:rsid w:val="00F376D6"/>
    <w:rsid w:val="00F3771D"/>
    <w:rsid w:val="00F3782F"/>
    <w:rsid w:val="00F37C38"/>
    <w:rsid w:val="00F37CA7"/>
    <w:rsid w:val="00F37DB0"/>
    <w:rsid w:val="00F37DF4"/>
    <w:rsid w:val="00F37F5D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CC9"/>
    <w:rsid w:val="00F47E0E"/>
    <w:rsid w:val="00F47F70"/>
    <w:rsid w:val="00F500DD"/>
    <w:rsid w:val="00F504B0"/>
    <w:rsid w:val="00F507B5"/>
    <w:rsid w:val="00F509D2"/>
    <w:rsid w:val="00F50A8A"/>
    <w:rsid w:val="00F50E1F"/>
    <w:rsid w:val="00F510D0"/>
    <w:rsid w:val="00F51235"/>
    <w:rsid w:val="00F512CD"/>
    <w:rsid w:val="00F512CF"/>
    <w:rsid w:val="00F512E3"/>
    <w:rsid w:val="00F513BC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57CBB"/>
    <w:rsid w:val="00F6031D"/>
    <w:rsid w:val="00F60856"/>
    <w:rsid w:val="00F6088F"/>
    <w:rsid w:val="00F609D2"/>
    <w:rsid w:val="00F60D4B"/>
    <w:rsid w:val="00F60E55"/>
    <w:rsid w:val="00F6129A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B4C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CC4"/>
    <w:rsid w:val="00F65FAE"/>
    <w:rsid w:val="00F66139"/>
    <w:rsid w:val="00F662E6"/>
    <w:rsid w:val="00F6643D"/>
    <w:rsid w:val="00F66BC7"/>
    <w:rsid w:val="00F66C0A"/>
    <w:rsid w:val="00F66D7E"/>
    <w:rsid w:val="00F66DED"/>
    <w:rsid w:val="00F673AA"/>
    <w:rsid w:val="00F67773"/>
    <w:rsid w:val="00F6777A"/>
    <w:rsid w:val="00F677DC"/>
    <w:rsid w:val="00F678D6"/>
    <w:rsid w:val="00F67B3C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688"/>
    <w:rsid w:val="00F7172D"/>
    <w:rsid w:val="00F71809"/>
    <w:rsid w:val="00F71B2C"/>
    <w:rsid w:val="00F71EFF"/>
    <w:rsid w:val="00F72339"/>
    <w:rsid w:val="00F725C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622"/>
    <w:rsid w:val="00F74740"/>
    <w:rsid w:val="00F74882"/>
    <w:rsid w:val="00F74AEB"/>
    <w:rsid w:val="00F74CE7"/>
    <w:rsid w:val="00F74FF9"/>
    <w:rsid w:val="00F751DF"/>
    <w:rsid w:val="00F753F5"/>
    <w:rsid w:val="00F75420"/>
    <w:rsid w:val="00F754C0"/>
    <w:rsid w:val="00F755BA"/>
    <w:rsid w:val="00F7571E"/>
    <w:rsid w:val="00F757B3"/>
    <w:rsid w:val="00F75EC8"/>
    <w:rsid w:val="00F76219"/>
    <w:rsid w:val="00F76535"/>
    <w:rsid w:val="00F766D4"/>
    <w:rsid w:val="00F76B6F"/>
    <w:rsid w:val="00F76CF4"/>
    <w:rsid w:val="00F771CC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786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66C"/>
    <w:rsid w:val="00F869C5"/>
    <w:rsid w:val="00F86BA3"/>
    <w:rsid w:val="00F86BD1"/>
    <w:rsid w:val="00F86BD3"/>
    <w:rsid w:val="00F86FEA"/>
    <w:rsid w:val="00F8712C"/>
    <w:rsid w:val="00F87297"/>
    <w:rsid w:val="00F87594"/>
    <w:rsid w:val="00F876C1"/>
    <w:rsid w:val="00F877CC"/>
    <w:rsid w:val="00F87870"/>
    <w:rsid w:val="00F879AF"/>
    <w:rsid w:val="00F87A15"/>
    <w:rsid w:val="00F87D92"/>
    <w:rsid w:val="00F90087"/>
    <w:rsid w:val="00F9020A"/>
    <w:rsid w:val="00F90514"/>
    <w:rsid w:val="00F90906"/>
    <w:rsid w:val="00F90B6D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23B"/>
    <w:rsid w:val="00F93528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95F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E1"/>
    <w:rsid w:val="00FA0969"/>
    <w:rsid w:val="00FA0BB4"/>
    <w:rsid w:val="00FA0BE7"/>
    <w:rsid w:val="00FA0E3E"/>
    <w:rsid w:val="00FA1295"/>
    <w:rsid w:val="00FA133C"/>
    <w:rsid w:val="00FA1AE7"/>
    <w:rsid w:val="00FA2497"/>
    <w:rsid w:val="00FA24A4"/>
    <w:rsid w:val="00FA2752"/>
    <w:rsid w:val="00FA2787"/>
    <w:rsid w:val="00FA2A58"/>
    <w:rsid w:val="00FA2E89"/>
    <w:rsid w:val="00FA30E2"/>
    <w:rsid w:val="00FA339B"/>
    <w:rsid w:val="00FA3438"/>
    <w:rsid w:val="00FA3542"/>
    <w:rsid w:val="00FA3579"/>
    <w:rsid w:val="00FA3684"/>
    <w:rsid w:val="00FA38AC"/>
    <w:rsid w:val="00FA3CE7"/>
    <w:rsid w:val="00FA3EEE"/>
    <w:rsid w:val="00FA492A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51B"/>
    <w:rsid w:val="00FA7890"/>
    <w:rsid w:val="00FA7CF6"/>
    <w:rsid w:val="00FB011A"/>
    <w:rsid w:val="00FB0226"/>
    <w:rsid w:val="00FB02FE"/>
    <w:rsid w:val="00FB0627"/>
    <w:rsid w:val="00FB077A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B7D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8F9"/>
    <w:rsid w:val="00FB7B1A"/>
    <w:rsid w:val="00FB7B8D"/>
    <w:rsid w:val="00FB7CCC"/>
    <w:rsid w:val="00FB7E19"/>
    <w:rsid w:val="00FB7F01"/>
    <w:rsid w:val="00FC0212"/>
    <w:rsid w:val="00FC0309"/>
    <w:rsid w:val="00FC0713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38B"/>
    <w:rsid w:val="00FC24FD"/>
    <w:rsid w:val="00FC283F"/>
    <w:rsid w:val="00FC2A60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DE0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A0"/>
    <w:rsid w:val="00FC5F3C"/>
    <w:rsid w:val="00FC61E1"/>
    <w:rsid w:val="00FC6264"/>
    <w:rsid w:val="00FC66C3"/>
    <w:rsid w:val="00FC6860"/>
    <w:rsid w:val="00FC68A5"/>
    <w:rsid w:val="00FC6B4F"/>
    <w:rsid w:val="00FC71B5"/>
    <w:rsid w:val="00FC7831"/>
    <w:rsid w:val="00FC798E"/>
    <w:rsid w:val="00FC7ADF"/>
    <w:rsid w:val="00FC7B9F"/>
    <w:rsid w:val="00FC7C39"/>
    <w:rsid w:val="00FC7D57"/>
    <w:rsid w:val="00FC7D94"/>
    <w:rsid w:val="00FC7DD6"/>
    <w:rsid w:val="00FD00AE"/>
    <w:rsid w:val="00FD0118"/>
    <w:rsid w:val="00FD0226"/>
    <w:rsid w:val="00FD0275"/>
    <w:rsid w:val="00FD078E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AE"/>
    <w:rsid w:val="00FD43D8"/>
    <w:rsid w:val="00FD457C"/>
    <w:rsid w:val="00FD459E"/>
    <w:rsid w:val="00FD4906"/>
    <w:rsid w:val="00FD4ACF"/>
    <w:rsid w:val="00FD4AFB"/>
    <w:rsid w:val="00FD4DA5"/>
    <w:rsid w:val="00FD51B9"/>
    <w:rsid w:val="00FD536E"/>
    <w:rsid w:val="00FD54AE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A27"/>
    <w:rsid w:val="00FD7C5A"/>
    <w:rsid w:val="00FE01B3"/>
    <w:rsid w:val="00FE0748"/>
    <w:rsid w:val="00FE091F"/>
    <w:rsid w:val="00FE09F7"/>
    <w:rsid w:val="00FE0A1B"/>
    <w:rsid w:val="00FE0C4A"/>
    <w:rsid w:val="00FE0DC0"/>
    <w:rsid w:val="00FE0DEB"/>
    <w:rsid w:val="00FE1723"/>
    <w:rsid w:val="00FE18E7"/>
    <w:rsid w:val="00FE1A5D"/>
    <w:rsid w:val="00FE1C20"/>
    <w:rsid w:val="00FE1D75"/>
    <w:rsid w:val="00FE21F0"/>
    <w:rsid w:val="00FE246D"/>
    <w:rsid w:val="00FE2909"/>
    <w:rsid w:val="00FE2AA6"/>
    <w:rsid w:val="00FE2D21"/>
    <w:rsid w:val="00FE2DAD"/>
    <w:rsid w:val="00FE3111"/>
    <w:rsid w:val="00FE3120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8E"/>
    <w:rsid w:val="00FF0898"/>
    <w:rsid w:val="00FF0911"/>
    <w:rsid w:val="00FF0C38"/>
    <w:rsid w:val="00FF0D68"/>
    <w:rsid w:val="00FF0F38"/>
    <w:rsid w:val="00FF1382"/>
    <w:rsid w:val="00FF158E"/>
    <w:rsid w:val="00FF1713"/>
    <w:rsid w:val="00FF19A6"/>
    <w:rsid w:val="00FF1B20"/>
    <w:rsid w:val="00FF1C0B"/>
    <w:rsid w:val="00FF1CFB"/>
    <w:rsid w:val="00FF226F"/>
    <w:rsid w:val="00FF252D"/>
    <w:rsid w:val="00FF254D"/>
    <w:rsid w:val="00FF27A7"/>
    <w:rsid w:val="00FF28BF"/>
    <w:rsid w:val="00FF2991"/>
    <w:rsid w:val="00FF2CFB"/>
    <w:rsid w:val="00FF3194"/>
    <w:rsid w:val="00FF3292"/>
    <w:rsid w:val="00FF33DE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EB"/>
    <w:rsid w:val="00FF4ECB"/>
    <w:rsid w:val="00FF4FB5"/>
    <w:rsid w:val="00FF4FD7"/>
    <w:rsid w:val="00FF4FD8"/>
    <w:rsid w:val="00FF515B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180DB54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3B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0B03B-7D90-433C-B167-FCD34FE0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41</Pages>
  <Words>8697</Words>
  <Characters>40336</Characters>
  <Application>Microsoft Office Word</Application>
  <DocSecurity>0</DocSecurity>
  <Lines>336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48936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2019-08-05T02:21:00Z</cp:lastPrinted>
  <dcterms:created xsi:type="dcterms:W3CDTF">2019-08-06T02:55:00Z</dcterms:created>
  <dcterms:modified xsi:type="dcterms:W3CDTF">2019-08-06T02:56:00Z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