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Pr="00E54331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C60B9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60B9B">
        <w:rPr>
          <w:rFonts w:ascii="Angsana New" w:hAnsi="Angsana New"/>
          <w:b w:val="0"/>
          <w:bCs/>
          <w:sz w:val="30"/>
          <w:szCs w:val="30"/>
        </w:rPr>
        <w:tab/>
      </w:r>
      <w:r w:rsidRPr="00C60B9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3E6A5C" w:rsidRPr="00C60B9B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3E6A5C" w:rsidRPr="00C60B9B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190CF3" w:rsidRPr="00C73EB3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190CF3" w:rsidRPr="00C73EB3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73EB3" w:rsidRPr="00C73EB3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C73EB3" w:rsidRPr="00C73EB3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ให้กู้ยืม</w:t>
      </w:r>
    </w:p>
    <w:p w:rsidR="00827272" w:rsidRPr="00C73EB3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111A9D" w:rsidRPr="00C73EB3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3E6A5C" w:rsidRPr="00C73EB3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เงินลงทุนในการร่วมค้า</w:t>
      </w:r>
    </w:p>
    <w:p w:rsidR="00E277C7" w:rsidRPr="00C73EB3" w:rsidRDefault="005E1EFC" w:rsidP="00E277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E277C7" w:rsidRDefault="00E277C7" w:rsidP="00E277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F60832" w:rsidRDefault="00F60832" w:rsidP="00F608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F4010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425DF9" w:rsidRPr="00522D24" w:rsidRDefault="00124FCE" w:rsidP="00522D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</w:t>
      </w:r>
      <w:r w:rsidRPr="00E54331">
        <w:rPr>
          <w:rFonts w:ascii="Angsana New" w:hAnsi="Angsana New" w:hint="cs"/>
          <w:sz w:val="28"/>
          <w:szCs w:val="28"/>
          <w:cs/>
          <w:lang w:bidi="th-TH"/>
        </w:rPr>
        <w:t>หุ้น</w:t>
      </w:r>
    </w:p>
    <w:p w:rsidR="00640D4E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144804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2F4A1E" w:rsidRPr="0014480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:rsidR="000045D5" w:rsidRDefault="000045D5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:rsidR="00124FCE" w:rsidRPr="00144804" w:rsidRDefault="00124FCE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4B2A44" w:rsidRPr="00C60B9B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7470F7" w:rsidRPr="00C60B9B" w:rsidRDefault="00B11286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E277C7" w:rsidRDefault="00E42876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711F19" w:rsidRPr="00C73EB3" w:rsidRDefault="00DE612D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385F4A" w:rsidRPr="00C60B9B" w:rsidRDefault="00385F4A" w:rsidP="00385F4A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2802E9" w:rsidRPr="00C60B9B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3E6A5C" w:rsidRPr="00C60B9B" w:rsidRDefault="003E6A5C" w:rsidP="00175E89">
      <w:pPr>
        <w:rPr>
          <w:rFonts w:ascii="Angsana New" w:hAnsi="Angsana New"/>
          <w:sz w:val="30"/>
          <w:szCs w:val="30"/>
          <w:lang w:val="en-GB"/>
        </w:rPr>
      </w:pPr>
    </w:p>
    <w:p w:rsidR="00E00CA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br w:type="page"/>
      </w:r>
      <w:r w:rsidR="00E00CAC" w:rsidRPr="00C60B9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3E6A5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42D43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C60B9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B61C6B" w:rsidRPr="00C60B9B">
        <w:rPr>
          <w:rFonts w:ascii="Angsana New" w:hAnsi="Angsana New"/>
          <w:sz w:val="30"/>
          <w:szCs w:val="30"/>
          <w:cs/>
        </w:rPr>
        <w:t>่</w:t>
      </w:r>
      <w:r w:rsidR="00042D43">
        <w:rPr>
          <w:rFonts w:ascii="Angsana New" w:hAnsi="Angsana New"/>
          <w:sz w:val="30"/>
          <w:szCs w:val="30"/>
        </w:rPr>
        <w:t xml:space="preserve"> </w:t>
      </w:r>
      <w:r w:rsidR="00F436EC">
        <w:rPr>
          <w:rFonts w:ascii="Angsana New" w:hAnsi="Angsana New"/>
          <w:sz w:val="30"/>
          <w:szCs w:val="30"/>
        </w:rPr>
        <w:t>6</w:t>
      </w:r>
      <w:r w:rsidR="00042D43">
        <w:rPr>
          <w:rFonts w:ascii="Angsana New" w:hAnsi="Angsana New"/>
          <w:sz w:val="30"/>
          <w:szCs w:val="30"/>
        </w:rPr>
        <w:t xml:space="preserve"> </w:t>
      </w:r>
      <w:r w:rsidR="006D63DD">
        <w:rPr>
          <w:rFonts w:ascii="Angsana New" w:hAnsi="Angsana New" w:hint="cs"/>
          <w:sz w:val="30"/>
          <w:szCs w:val="30"/>
          <w:cs/>
        </w:rPr>
        <w:t>สิงหาคม</w:t>
      </w:r>
      <w:r w:rsidR="00042D43">
        <w:rPr>
          <w:rFonts w:ascii="Angsana New" w:hAnsi="Angsana New" w:hint="cs"/>
          <w:sz w:val="30"/>
          <w:szCs w:val="30"/>
          <w:cs/>
        </w:rPr>
        <w:t xml:space="preserve"> </w:t>
      </w:r>
      <w:r w:rsidR="00042D43">
        <w:rPr>
          <w:rFonts w:ascii="Angsana New" w:hAnsi="Angsana New"/>
          <w:sz w:val="30"/>
          <w:szCs w:val="30"/>
        </w:rPr>
        <w:t>2562</w:t>
      </w:r>
    </w:p>
    <w:p w:rsidR="003E6A5C" w:rsidRPr="00C60B9B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C60B9B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60B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3E6A5C" w:rsidRPr="00C60B9B" w:rsidRDefault="003E6A5C" w:rsidP="000B5A36">
      <w:pPr>
        <w:rPr>
          <w:rFonts w:ascii="Angsana New" w:hAnsi="Angsana New"/>
          <w:sz w:val="30"/>
          <w:szCs w:val="30"/>
          <w:cs/>
        </w:rPr>
      </w:pPr>
    </w:p>
    <w:p w:rsidR="003E6A5C" w:rsidRPr="00C60B9B" w:rsidRDefault="003E6A5C" w:rsidP="00090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บริษัท </w:t>
      </w:r>
      <w:r w:rsidR="009C5EBE" w:rsidRPr="00C60B9B">
        <w:rPr>
          <w:rFonts w:ascii="Angsana New" w:hAnsi="Angsana New"/>
          <w:sz w:val="30"/>
          <w:szCs w:val="30"/>
          <w:cs/>
        </w:rPr>
        <w:t xml:space="preserve">ซินเน็ค </w:t>
      </w:r>
      <w:r w:rsidR="009C5EBE" w:rsidRPr="00C60B9B">
        <w:rPr>
          <w:rFonts w:ascii="Angsana New" w:hAnsi="Angsana New"/>
          <w:sz w:val="30"/>
          <w:szCs w:val="30"/>
        </w:rPr>
        <w:t>(</w:t>
      </w:r>
      <w:r w:rsidR="009C5EBE" w:rsidRPr="00C60B9B">
        <w:rPr>
          <w:rFonts w:ascii="Angsana New" w:hAnsi="Angsana New"/>
          <w:sz w:val="30"/>
          <w:szCs w:val="30"/>
          <w:cs/>
        </w:rPr>
        <w:t>ประเทศไทย</w:t>
      </w:r>
      <w:r w:rsidR="00CA446D" w:rsidRPr="00C60B9B">
        <w:rPr>
          <w:rFonts w:ascii="Angsana New" w:hAnsi="Angsana New"/>
          <w:sz w:val="30"/>
          <w:szCs w:val="30"/>
        </w:rPr>
        <w:t>)</w:t>
      </w:r>
      <w:r w:rsidR="00CA446D" w:rsidRPr="00C60B9B">
        <w:rPr>
          <w:rFonts w:ascii="Angsana New" w:hAnsi="Angsana New"/>
          <w:sz w:val="30"/>
          <w:szCs w:val="30"/>
          <w:cs/>
        </w:rPr>
        <w:t xml:space="preserve"> </w:t>
      </w:r>
      <w:r w:rsidR="009C5EBE" w:rsidRPr="00C60B9B">
        <w:rPr>
          <w:rFonts w:ascii="Angsana New" w:hAnsi="Angsana New"/>
          <w:sz w:val="30"/>
          <w:szCs w:val="30"/>
          <w:cs/>
        </w:rPr>
        <w:t>จำกัด (มหาชน)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“</w:t>
      </w:r>
      <w:r w:rsidRPr="00C60B9B">
        <w:rPr>
          <w:rFonts w:ascii="Angsana New" w:hAnsi="Angsana New"/>
          <w:sz w:val="30"/>
          <w:szCs w:val="30"/>
          <w:cs/>
        </w:rPr>
        <w:t>บริษัท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เป็นนิต</w:t>
      </w:r>
      <w:r w:rsidR="00E5208C" w:rsidRPr="00C60B9B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F71F17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และม</w:t>
      </w:r>
      <w:r w:rsidR="009C5EBE" w:rsidRPr="00C60B9B">
        <w:rPr>
          <w:rFonts w:ascii="Angsana New" w:hAnsi="Angsana New"/>
          <w:sz w:val="30"/>
          <w:szCs w:val="30"/>
          <w:cs/>
        </w:rPr>
        <w:t>ีที่อยู่</w:t>
      </w:r>
      <w:r w:rsidR="00CA446D" w:rsidRPr="00C60B9B">
        <w:rPr>
          <w:rFonts w:ascii="Angsana New" w:hAnsi="Angsana New"/>
          <w:sz w:val="30"/>
          <w:szCs w:val="30"/>
          <w:cs/>
        </w:rPr>
        <w:t xml:space="preserve">            </w:t>
      </w:r>
      <w:r w:rsidR="002F4A1E">
        <w:rPr>
          <w:rFonts w:ascii="Angsana New" w:hAnsi="Angsana New" w:hint="cs"/>
          <w:sz w:val="30"/>
          <w:szCs w:val="30"/>
          <w:cs/>
        </w:rPr>
        <w:t xml:space="preserve"> </w:t>
      </w:r>
      <w:r w:rsidR="0009071F">
        <w:rPr>
          <w:rFonts w:ascii="Angsana New" w:hAnsi="Angsana New"/>
          <w:sz w:val="30"/>
          <w:szCs w:val="30"/>
        </w:rPr>
        <w:t xml:space="preserve">   </w:t>
      </w:r>
      <w:r w:rsidR="009C5EBE" w:rsidRPr="00C60B9B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9C5EBE" w:rsidRPr="00C60B9B">
        <w:rPr>
          <w:rFonts w:ascii="Angsana New" w:hAnsi="Angsana New"/>
          <w:sz w:val="30"/>
          <w:szCs w:val="30"/>
        </w:rPr>
        <w:t xml:space="preserve"> 433</w:t>
      </w:r>
      <w:r w:rsidR="009C5EBE" w:rsidRPr="00C60B9B">
        <w:rPr>
          <w:rFonts w:ascii="Angsana New" w:hAnsi="Angsana New"/>
          <w:sz w:val="30"/>
          <w:szCs w:val="30"/>
          <w:cs/>
        </w:rPr>
        <w:t xml:space="preserve"> ถนนสุคนธสวัสดิ์ แขวงลาดพร้าว เขตลาดพร้าว กรุงเทพมหานคร</w:t>
      </w:r>
      <w:r w:rsidR="00717201">
        <w:rPr>
          <w:rFonts w:ascii="Angsana New" w:hAnsi="Angsana New"/>
          <w:sz w:val="30"/>
          <w:szCs w:val="30"/>
        </w:rPr>
        <w:t xml:space="preserve"> </w:t>
      </w:r>
      <w:r w:rsidR="009C5EBE" w:rsidRPr="00C60B9B">
        <w:rPr>
          <w:rFonts w:ascii="Angsana New" w:hAnsi="Angsana New"/>
          <w:sz w:val="30"/>
          <w:szCs w:val="30"/>
          <w:cs/>
        </w:rPr>
        <w:t>ประเทศไทย</w:t>
      </w:r>
    </w:p>
    <w:p w:rsidR="003E6A5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บริษัทจดทะเบียนกับต</w:t>
      </w:r>
      <w:r w:rsidR="009C5EBE" w:rsidRPr="004A0F3E">
        <w:rPr>
          <w:rFonts w:ascii="Angsana New" w:hAnsi="Angsana New"/>
          <w:sz w:val="30"/>
          <w:szCs w:val="30"/>
          <w:cs/>
        </w:rPr>
        <w:t xml:space="preserve">ลาดหลักทรัพย์แห่งประเทศไทยเมื่อวันที่ </w:t>
      </w:r>
      <w:r w:rsidR="006D3DD5" w:rsidRPr="004A0F3E">
        <w:rPr>
          <w:rFonts w:ascii="Angsana New" w:hAnsi="Angsana New"/>
          <w:sz w:val="30"/>
          <w:szCs w:val="30"/>
        </w:rPr>
        <w:t xml:space="preserve">16 </w:t>
      </w:r>
      <w:r w:rsidR="006D3DD5" w:rsidRPr="004A0F3E">
        <w:rPr>
          <w:rFonts w:ascii="Angsana New" w:hAnsi="Angsana New"/>
          <w:sz w:val="30"/>
          <w:szCs w:val="30"/>
          <w:cs/>
        </w:rPr>
        <w:t>มิถุนายน</w:t>
      </w:r>
      <w:r w:rsidR="00F71F17" w:rsidRPr="004A0F3E">
        <w:rPr>
          <w:rFonts w:ascii="Angsana New" w:hAnsi="Angsana New"/>
          <w:sz w:val="30"/>
          <w:szCs w:val="30"/>
          <w:cs/>
        </w:rPr>
        <w:t xml:space="preserve"> 255</w:t>
      </w:r>
      <w:r w:rsidR="006D3DD5" w:rsidRPr="004A0F3E">
        <w:rPr>
          <w:rFonts w:ascii="Angsana New" w:hAnsi="Angsana New"/>
          <w:sz w:val="30"/>
          <w:szCs w:val="30"/>
        </w:rPr>
        <w:t>1</w:t>
      </w: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737E93" w:rsidP="00105F5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3E6A5C" w:rsidRPr="004A0F3E">
        <w:rPr>
          <w:rFonts w:ascii="Angsana New" w:hAnsi="Angsana New"/>
          <w:sz w:val="30"/>
          <w:szCs w:val="30"/>
          <w:cs/>
          <w:lang w:bidi="th-TH"/>
        </w:rPr>
        <w:t xml:space="preserve">ได้แก่ บริษัท 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F12003" w:rsidRPr="004A0F3E">
        <w:rPr>
          <w:rFonts w:ascii="Angsana New" w:hAnsi="Angsana New"/>
          <w:sz w:val="30"/>
          <w:szCs w:val="30"/>
          <w:lang w:val="en-US" w:bidi="th-TH"/>
        </w:rPr>
        <w:t xml:space="preserve">. 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12003" w:rsidRPr="004A0F3E">
        <w:rPr>
          <w:rFonts w:ascii="Angsana New" w:hAnsi="Angsana New"/>
          <w:sz w:val="30"/>
          <w:szCs w:val="30"/>
          <w:cs/>
          <w:lang w:bidi="th-TH"/>
        </w:rPr>
        <w:t>(มหาชน)</w:t>
      </w:r>
      <w:r w:rsidR="00F12003"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3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8.51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45598B" w:rsidRPr="004A0F3E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3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4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4A0F3E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4A0F3E">
        <w:rPr>
          <w:rFonts w:ascii="Angsana New" w:hAnsi="Angsana New"/>
          <w:sz w:val="30"/>
          <w:szCs w:val="30"/>
          <w:cs/>
          <w:lang w:val="en-US" w:bidi="th-TH"/>
        </w:rPr>
        <w:t>และประเทศ</w:t>
      </w:r>
      <w:r w:rsidR="009D1D3E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0959" w:rsidRPr="004A0F3E">
        <w:rPr>
          <w:rFonts w:ascii="Angsana New" w:hAnsi="Angsana New"/>
          <w:sz w:val="30"/>
          <w:szCs w:val="30"/>
          <w:cs/>
          <w:lang w:val="en-US" w:bidi="th-TH"/>
        </w:rPr>
        <w:t>บริติช เวอร์จิ้น ไอร์</w:t>
      </w:r>
      <w:r w:rsidR="00F71F17" w:rsidRPr="004A0F3E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6D3DD5" w:rsidRPr="004A0F3E">
        <w:rPr>
          <w:rFonts w:ascii="Angsana New" w:hAnsi="Angsana New"/>
          <w:sz w:val="30"/>
          <w:szCs w:val="30"/>
          <w:cs/>
        </w:rPr>
        <w:t>การจัดจำหน่ายผลิตภัณฑ์ประเภทสินค้าเทคโนโลยีคอมพิวเตอร์ ระบบสารสนเทศ</w:t>
      </w:r>
      <w:r w:rsidR="006D3DD5" w:rsidRPr="00F436EC">
        <w:rPr>
          <w:rFonts w:ascii="Angsana New" w:hAnsi="Angsana New"/>
          <w:spacing w:val="-4"/>
          <w:sz w:val="30"/>
          <w:szCs w:val="30"/>
          <w:cs/>
        </w:rPr>
        <w:t xml:space="preserve">และอุปกรณ์สื่อสารต่างๆ </w:t>
      </w:r>
      <w:r w:rsidRPr="00F436EC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111A9D" w:rsidRPr="00F436EC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77138F" w:rsidRPr="00F436EC">
        <w:rPr>
          <w:rFonts w:ascii="Angsana New" w:hAnsi="Angsana New"/>
          <w:spacing w:val="-4"/>
          <w:sz w:val="30"/>
          <w:szCs w:val="30"/>
          <w:cs/>
        </w:rPr>
        <w:t>และ</w:t>
      </w:r>
      <w:r w:rsidR="00111A9D" w:rsidRPr="00F436EC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F436EC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="006D3DD5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81522" w:rsidRPr="00F436EC">
        <w:rPr>
          <w:rFonts w:ascii="Angsana New" w:hAnsi="Angsana New"/>
          <w:spacing w:val="-4"/>
          <w:sz w:val="30"/>
          <w:szCs w:val="30"/>
        </w:rPr>
        <w:t xml:space="preserve">30 </w:t>
      </w:r>
      <w:r w:rsidR="00C81522" w:rsidRPr="00F436E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C2566A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E3D11" w:rsidRPr="00F436EC">
        <w:rPr>
          <w:rFonts w:ascii="Angsana New" w:hAnsi="Angsana New"/>
          <w:spacing w:val="-4"/>
          <w:sz w:val="30"/>
          <w:szCs w:val="30"/>
        </w:rPr>
        <w:t>25</w:t>
      </w:r>
      <w:r w:rsidR="006D3DD5" w:rsidRPr="00F436EC">
        <w:rPr>
          <w:rFonts w:ascii="Angsana New" w:hAnsi="Angsana New"/>
          <w:spacing w:val="-4"/>
          <w:sz w:val="30"/>
          <w:szCs w:val="30"/>
        </w:rPr>
        <w:t>6</w:t>
      </w:r>
      <w:r w:rsidR="004A0F3E" w:rsidRPr="00F436EC">
        <w:rPr>
          <w:rFonts w:ascii="Angsana New" w:hAnsi="Angsana New"/>
          <w:spacing w:val="-4"/>
          <w:sz w:val="30"/>
          <w:szCs w:val="30"/>
        </w:rPr>
        <w:t>2</w:t>
      </w:r>
      <w:r w:rsidR="00B54C0B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11859" w:rsidRPr="00F436E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E00CAC" w:rsidRPr="00F436EC">
        <w:rPr>
          <w:rFonts w:ascii="Angsana New" w:hAnsi="Angsana New"/>
          <w:spacing w:val="-4"/>
          <w:sz w:val="30"/>
          <w:szCs w:val="30"/>
        </w:rPr>
        <w:t xml:space="preserve">31 </w:t>
      </w:r>
      <w:r w:rsidR="00E00CAC" w:rsidRPr="00F436EC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E00CAC" w:rsidRPr="00F436EC">
        <w:rPr>
          <w:rFonts w:ascii="Angsana New" w:hAnsi="Angsana New"/>
          <w:spacing w:val="-4"/>
          <w:sz w:val="30"/>
          <w:szCs w:val="30"/>
        </w:rPr>
        <w:t>25</w:t>
      </w:r>
      <w:r w:rsidR="004A0F3E" w:rsidRPr="00F436EC">
        <w:rPr>
          <w:rFonts w:ascii="Angsana New" w:hAnsi="Angsana New"/>
          <w:spacing w:val="-4"/>
          <w:sz w:val="30"/>
          <w:szCs w:val="30"/>
          <w:cs/>
        </w:rPr>
        <w:t>6</w:t>
      </w:r>
      <w:r w:rsidR="004A0F3E" w:rsidRPr="00F436EC">
        <w:rPr>
          <w:rFonts w:ascii="Angsana New" w:hAnsi="Angsana New"/>
          <w:spacing w:val="-4"/>
          <w:sz w:val="30"/>
          <w:szCs w:val="30"/>
        </w:rPr>
        <w:t>1</w:t>
      </w:r>
      <w:r w:rsidR="0009071F">
        <w:rPr>
          <w:rFonts w:ascii="Angsana New" w:hAnsi="Angsana New"/>
          <w:spacing w:val="-4"/>
          <w:sz w:val="30"/>
          <w:szCs w:val="30"/>
        </w:rPr>
        <w:t xml:space="preserve">            </w:t>
      </w:r>
      <w:r w:rsidR="00E00CAC" w:rsidRPr="004A0F3E">
        <w:rPr>
          <w:rFonts w:ascii="Angsana New" w:hAnsi="Angsana New"/>
          <w:sz w:val="30"/>
          <w:szCs w:val="30"/>
        </w:rPr>
        <w:t xml:space="preserve"> </w:t>
      </w:r>
      <w:r w:rsidR="005709B2" w:rsidRPr="004A0F3E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90B79" w:rsidRPr="004A0F3E">
        <w:rPr>
          <w:rFonts w:ascii="Angsana New" w:hAnsi="Angsana New"/>
          <w:sz w:val="30"/>
          <w:szCs w:val="30"/>
        </w:rPr>
        <w:t xml:space="preserve"> </w:t>
      </w:r>
      <w:r w:rsidR="00331868">
        <w:rPr>
          <w:rFonts w:ascii="Angsana New" w:hAnsi="Angsana New"/>
          <w:sz w:val="30"/>
          <w:szCs w:val="30"/>
        </w:rPr>
        <w:t>7</w:t>
      </w:r>
      <w:r w:rsidR="00790B79" w:rsidRPr="004A0F3E">
        <w:rPr>
          <w:rFonts w:ascii="Angsana New" w:hAnsi="Angsana New"/>
          <w:sz w:val="30"/>
          <w:szCs w:val="30"/>
        </w:rPr>
        <w:t xml:space="preserve"> </w:t>
      </w:r>
      <w:r w:rsidR="00790B79" w:rsidRPr="004A0F3E">
        <w:rPr>
          <w:rFonts w:ascii="Angsana New" w:hAnsi="Angsana New"/>
          <w:sz w:val="30"/>
          <w:szCs w:val="30"/>
          <w:cs/>
        </w:rPr>
        <w:t xml:space="preserve">และ </w:t>
      </w:r>
      <w:r w:rsidR="00331868">
        <w:rPr>
          <w:rFonts w:ascii="Angsana New" w:hAnsi="Angsana New"/>
          <w:sz w:val="30"/>
          <w:szCs w:val="30"/>
        </w:rPr>
        <w:t>8</w:t>
      </w:r>
      <w:r w:rsidR="001A1278" w:rsidRPr="004A0F3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5709B2" w:rsidRPr="004A0F3E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:rsidR="003E6A5C" w:rsidRPr="004A0F3E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A0F3E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:rsidR="003E6A5C" w:rsidRPr="004A0F3E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0F3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3E6A5C" w:rsidRPr="004A0F3E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0F0269" w:rsidRPr="00057ED5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057ED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57ED5" w:rsidRPr="00057ED5">
        <w:rPr>
          <w:rFonts w:ascii="Angsana New" w:hAnsi="Angsana New" w:hint="cs"/>
          <w:sz w:val="30"/>
          <w:szCs w:val="30"/>
          <w:cs/>
        </w:rPr>
        <w:t>แบบย่อ</w:t>
      </w:r>
      <w:r w:rsidRPr="00057ED5">
        <w:rPr>
          <w:rFonts w:ascii="Angsana New" w:hAnsi="Angsana New"/>
          <w:sz w:val="30"/>
          <w:szCs w:val="30"/>
          <w:cs/>
        </w:rPr>
        <w:t>นี้</w:t>
      </w:r>
      <w:r w:rsidR="00E86E7C" w:rsidRPr="00057ED5">
        <w:rPr>
          <w:rFonts w:ascii="Angsana New" w:hAnsi="Angsana New" w:hint="cs"/>
          <w:sz w:val="30"/>
          <w:szCs w:val="30"/>
          <w:cs/>
        </w:rPr>
        <w:t>นำเสนอ</w:t>
      </w:r>
      <w:r w:rsidR="00E3551B" w:rsidRPr="00057ED5">
        <w:rPr>
          <w:rFonts w:ascii="Angsana New" w:hAnsi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57ED5" w:rsidRPr="00057ED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45598B" w:rsidRPr="00057ED5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057ED5">
        <w:rPr>
          <w:rFonts w:ascii="Angsana New" w:hAnsi="Angsana New"/>
          <w:sz w:val="30"/>
          <w:szCs w:val="30"/>
          <w:cs/>
        </w:rPr>
        <w:t xml:space="preserve"> ฉบับที่</w:t>
      </w:r>
      <w:r w:rsidR="00E3551B" w:rsidRPr="00057ED5">
        <w:rPr>
          <w:rFonts w:ascii="Angsana New" w:hAnsi="Angsana New" w:hint="cs"/>
          <w:sz w:val="30"/>
          <w:szCs w:val="30"/>
          <w:cs/>
        </w:rPr>
        <w:t xml:space="preserve"> </w:t>
      </w:r>
      <w:r w:rsidRPr="00057ED5">
        <w:rPr>
          <w:rFonts w:ascii="Angsana New" w:hAnsi="Angsana New"/>
          <w:sz w:val="30"/>
          <w:szCs w:val="30"/>
        </w:rPr>
        <w:t xml:space="preserve">34 </w:t>
      </w:r>
      <w:r w:rsidRPr="00057ED5">
        <w:rPr>
          <w:rFonts w:ascii="Angsana New" w:hAnsi="Angsana New"/>
          <w:sz w:val="30"/>
          <w:szCs w:val="30"/>
          <w:cs/>
        </w:rPr>
        <w:t xml:space="preserve">เรื่อง </w:t>
      </w:r>
      <w:r w:rsidR="0045598B" w:rsidRPr="00057ED5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057ED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57ED5">
        <w:rPr>
          <w:rFonts w:ascii="Angsana New" w:hAnsi="Angsana New"/>
          <w:sz w:val="30"/>
          <w:szCs w:val="30"/>
          <w:cs/>
        </w:rPr>
        <w:t xml:space="preserve"> </w:t>
      </w:r>
      <w:r w:rsidRPr="00057ED5">
        <w:rPr>
          <w:rFonts w:ascii="Angsana New" w:hAnsi="Angsana New"/>
          <w:sz w:val="30"/>
          <w:szCs w:val="30"/>
        </w:rPr>
        <w:t xml:space="preserve"> </w:t>
      </w:r>
      <w:r w:rsidRPr="00057ED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8E125A" w:rsidRPr="00057ED5">
        <w:rPr>
          <w:rFonts w:ascii="Angsana New" w:hAnsi="Angsana New"/>
          <w:sz w:val="30"/>
          <w:szCs w:val="30"/>
        </w:rPr>
        <w:t xml:space="preserve"> </w:t>
      </w:r>
      <w:r w:rsidRPr="00057ED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57ED5">
        <w:rPr>
          <w:rFonts w:ascii="Angsana New" w:hAnsi="Angsana New"/>
          <w:sz w:val="30"/>
          <w:szCs w:val="30"/>
        </w:rPr>
        <w:t xml:space="preserve"> </w:t>
      </w:r>
    </w:p>
    <w:p w:rsidR="000F0269" w:rsidRPr="004A0F3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0263F9" w:rsidRPr="00ED7337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4A0F3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132715" w:rsidRPr="004A0F3E">
        <w:rPr>
          <w:rFonts w:ascii="Angsana New" w:hAnsi="Angsana New"/>
          <w:sz w:val="30"/>
          <w:szCs w:val="30"/>
        </w:rPr>
        <w:t>31</w:t>
      </w:r>
      <w:r w:rsidRPr="004A0F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77C7" w:rsidRPr="004A0F3E">
        <w:rPr>
          <w:rFonts w:ascii="Angsana New" w:hAnsi="Angsana New"/>
          <w:sz w:val="30"/>
          <w:szCs w:val="30"/>
        </w:rPr>
        <w:t>256</w:t>
      </w:r>
      <w:r w:rsidR="008E125A">
        <w:rPr>
          <w:rFonts w:ascii="Angsana New" w:hAnsi="Angsana New"/>
          <w:sz w:val="30"/>
          <w:szCs w:val="30"/>
        </w:rPr>
        <w:t>1</w:t>
      </w:r>
      <w:r w:rsidRPr="004A0F3E">
        <w:rPr>
          <w:rFonts w:ascii="Angsana New" w:hAnsi="Angsana New"/>
          <w:sz w:val="30"/>
          <w:szCs w:val="30"/>
        </w:rPr>
        <w:t xml:space="preserve">           </w:t>
      </w:r>
      <w:r w:rsidR="008F119B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</w:t>
      </w:r>
      <w:r w:rsidRPr="004A0F3E">
        <w:rPr>
          <w:rFonts w:ascii="Angsana New" w:hAnsi="Angsana New"/>
          <w:sz w:val="30"/>
          <w:szCs w:val="30"/>
          <w:cs/>
        </w:rPr>
        <w:lastRenderedPageBreak/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>
        <w:rPr>
          <w:rFonts w:ascii="Angsana New" w:hAnsi="Angsana New" w:hint="cs"/>
          <w:sz w:val="30"/>
          <w:szCs w:val="30"/>
          <w:cs/>
        </w:rPr>
        <w:t xml:space="preserve"> </w:t>
      </w:r>
      <w:r w:rsidR="00BB14F1" w:rsidRPr="004A0F3E">
        <w:rPr>
          <w:rFonts w:ascii="Angsana New" w:hAnsi="Angsana New"/>
          <w:sz w:val="30"/>
          <w:szCs w:val="30"/>
        </w:rPr>
        <w:t>31</w:t>
      </w:r>
      <w:r w:rsidRPr="004A0F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77C7" w:rsidRPr="004A0F3E">
        <w:rPr>
          <w:rFonts w:ascii="Angsana New" w:hAnsi="Angsana New"/>
          <w:sz w:val="30"/>
          <w:szCs w:val="30"/>
        </w:rPr>
        <w:t>256</w:t>
      </w:r>
      <w:r w:rsidR="008E125A">
        <w:rPr>
          <w:rFonts w:ascii="Angsana New" w:hAnsi="Angsana New"/>
          <w:sz w:val="30"/>
          <w:szCs w:val="30"/>
        </w:rPr>
        <w:t>1</w:t>
      </w:r>
    </w:p>
    <w:p w:rsidR="003E6A5C" w:rsidRPr="004A0F3E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t>(</w:t>
      </w:r>
      <w:r w:rsidR="001F6B90" w:rsidRPr="004A0F3E">
        <w:rPr>
          <w:rFonts w:ascii="Angsana New" w:hAnsi="Angsana New"/>
          <w:i/>
          <w:iCs/>
          <w:sz w:val="30"/>
          <w:szCs w:val="30"/>
          <w:cs/>
        </w:rPr>
        <w:t>ข</w:t>
      </w:r>
      <w:r w:rsidRPr="004A0F3E">
        <w:rPr>
          <w:rFonts w:ascii="Angsana New" w:hAnsi="Angsana New"/>
          <w:i/>
          <w:iCs/>
          <w:sz w:val="30"/>
          <w:szCs w:val="30"/>
          <w:cs/>
        </w:rPr>
        <w:t>)</w:t>
      </w:r>
      <w:r w:rsidRPr="004A0F3E">
        <w:rPr>
          <w:rFonts w:ascii="Angsana New" w:hAnsi="Angsana New"/>
          <w:sz w:val="30"/>
          <w:szCs w:val="30"/>
          <w:cs/>
        </w:rPr>
        <w:tab/>
      </w:r>
      <w:r w:rsidR="002802E9" w:rsidRPr="004A0F3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3E6A5C" w:rsidRPr="004A0F3E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งบการเงิน</w:t>
      </w:r>
      <w:r w:rsidR="001F6B90" w:rsidRPr="004A0F3E">
        <w:rPr>
          <w:rFonts w:ascii="Angsana New" w:hAnsi="Angsana New"/>
          <w:sz w:val="30"/>
          <w:szCs w:val="30"/>
          <w:cs/>
        </w:rPr>
        <w:t>ระหว่างกาล</w:t>
      </w:r>
      <w:r w:rsidR="003E6A5C" w:rsidRPr="004A0F3E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4A0F3E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4A0F3E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4A0F3E">
        <w:rPr>
          <w:rFonts w:ascii="Angsana New" w:hAnsi="Angsana New"/>
          <w:sz w:val="30"/>
          <w:szCs w:val="30"/>
          <w:cs/>
        </w:rPr>
        <w:t xml:space="preserve"> </w:t>
      </w:r>
      <w:r w:rsidR="003E6A5C" w:rsidRPr="004A0F3E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ED7337" w:rsidRDefault="00ED7337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E6A5C" w:rsidRPr="004A0F3E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t>(</w:t>
      </w:r>
      <w:r w:rsidR="0028705E" w:rsidRPr="004A0F3E">
        <w:rPr>
          <w:rFonts w:ascii="Angsana New" w:hAnsi="Angsana New"/>
          <w:i/>
          <w:iCs/>
          <w:sz w:val="30"/>
          <w:szCs w:val="30"/>
          <w:cs/>
        </w:rPr>
        <w:t>ค</w:t>
      </w:r>
      <w:r w:rsidR="003E6A5C" w:rsidRPr="004A0F3E">
        <w:rPr>
          <w:rFonts w:ascii="Angsana New" w:hAnsi="Angsana New"/>
          <w:i/>
          <w:iCs/>
          <w:sz w:val="30"/>
          <w:szCs w:val="30"/>
          <w:cs/>
        </w:rPr>
        <w:t>)</w:t>
      </w:r>
      <w:r w:rsidR="00B03C31" w:rsidRPr="004A0F3E">
        <w:rPr>
          <w:rFonts w:ascii="Angsana New" w:hAnsi="Angsana New"/>
          <w:i/>
          <w:iCs/>
          <w:sz w:val="30"/>
          <w:szCs w:val="30"/>
        </w:rPr>
        <w:tab/>
      </w:r>
      <w:r w:rsidR="003E6A5C" w:rsidRPr="004A0F3E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6C00A9" w:rsidRPr="004A0F3E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24640D">
        <w:rPr>
          <w:rFonts w:ascii="Angsana New" w:hAnsi="Angsana New"/>
          <w:i/>
          <w:iCs/>
          <w:sz w:val="30"/>
          <w:szCs w:val="30"/>
        </w:rPr>
        <w:t xml:space="preserve"> </w:t>
      </w:r>
      <w:r w:rsidR="006F07C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841FD" w:rsidRPr="004A0F3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24640D">
        <w:rPr>
          <w:rFonts w:ascii="Angsana New" w:hAnsi="Angsana New"/>
          <w:i/>
          <w:iCs/>
          <w:sz w:val="30"/>
          <w:szCs w:val="30"/>
        </w:rPr>
        <w:t xml:space="preserve"> </w:t>
      </w:r>
      <w:r w:rsidR="002663A4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3E6A5C" w:rsidRPr="004A0F3E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955D9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>
        <w:rPr>
          <w:rFonts w:ascii="Angsana New" w:hAnsi="Angsana New" w:hint="cs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>
        <w:rPr>
          <w:rFonts w:ascii="Angsana New" w:hAnsi="Angsana New" w:hint="cs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4A0F3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A0F3E">
        <w:rPr>
          <w:rFonts w:ascii="Angsana New" w:hAnsi="Angsana New"/>
          <w:sz w:val="30"/>
          <w:szCs w:val="30"/>
        </w:rPr>
        <w:t xml:space="preserve">31 </w:t>
      </w:r>
      <w:r w:rsidRPr="004A0F3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6630" w:rsidRPr="004A0F3E">
        <w:rPr>
          <w:rFonts w:ascii="Angsana New" w:hAnsi="Angsana New"/>
          <w:sz w:val="30"/>
          <w:szCs w:val="30"/>
        </w:rPr>
        <w:t>256</w:t>
      </w:r>
      <w:r w:rsidR="00894E2D">
        <w:rPr>
          <w:rFonts w:ascii="Angsana New" w:hAnsi="Angsana New"/>
          <w:sz w:val="30"/>
          <w:szCs w:val="30"/>
        </w:rPr>
        <w:t>1</w:t>
      </w:r>
      <w:r w:rsidR="00354D98">
        <w:rPr>
          <w:rFonts w:ascii="Angsana New" w:hAnsi="Angsana New"/>
          <w:sz w:val="30"/>
          <w:szCs w:val="30"/>
        </w:rPr>
        <w:t xml:space="preserve"> </w:t>
      </w:r>
      <w:r w:rsidR="009E6A2B">
        <w:rPr>
          <w:rFonts w:ascii="Angsana New" w:hAnsi="Angsana New" w:hint="cs"/>
          <w:sz w:val="30"/>
          <w:szCs w:val="30"/>
          <w:cs/>
        </w:rPr>
        <w:t>เว้นแต่</w:t>
      </w:r>
      <w:r w:rsidR="00354D98" w:rsidRPr="00E04D61">
        <w:rPr>
          <w:rFonts w:ascii="Angsana New" w:hAnsi="Angsana New"/>
          <w:sz w:val="30"/>
          <w:szCs w:val="30"/>
          <w:cs/>
        </w:rPr>
        <w:t>การ</w:t>
      </w:r>
      <w:r w:rsidR="00354D98" w:rsidRPr="00E04D6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354D98" w:rsidRPr="00E04D61">
        <w:rPr>
          <w:rFonts w:ascii="Angsana New" w:hAnsi="Angsana New"/>
          <w:sz w:val="30"/>
          <w:szCs w:val="30"/>
          <w:cs/>
        </w:rPr>
        <w:t>ใช้</w:t>
      </w:r>
      <w:r w:rsidR="00354D98" w:rsidRPr="00E04D61">
        <w:rPr>
          <w:rFonts w:ascii="Angsana New" w:hAnsi="Angsana New" w:hint="cs"/>
          <w:sz w:val="30"/>
          <w:szCs w:val="30"/>
          <w:cs/>
        </w:rPr>
        <w:t>วิจารณญาณ</w:t>
      </w:r>
      <w:r w:rsidR="009E6A2B">
        <w:rPr>
          <w:rFonts w:ascii="Angsana New" w:hAnsi="Angsana New" w:hint="cs"/>
          <w:sz w:val="30"/>
          <w:szCs w:val="30"/>
          <w:cs/>
        </w:rPr>
        <w:t>เพิ่มเติม</w:t>
      </w:r>
      <w:r w:rsidR="00354D98" w:rsidRPr="00E04D6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354D98" w:rsidRPr="00E04D61"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9E6A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9E6A2B">
        <w:rPr>
          <w:rFonts w:ascii="Angsana New" w:hAnsi="Angsana New"/>
          <w:sz w:val="30"/>
          <w:szCs w:val="30"/>
        </w:rPr>
        <w:t xml:space="preserve">15 </w:t>
      </w:r>
      <w:r w:rsidR="009E6A2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9E6A2B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9E6A2B">
        <w:rPr>
          <w:rFonts w:ascii="Angsana New" w:hAnsi="Angsana New" w:hint="cs"/>
          <w:sz w:val="30"/>
          <w:szCs w:val="30"/>
          <w:cs/>
        </w:rPr>
        <w:t xml:space="preserve"> </w:t>
      </w:r>
      <w:r w:rsidR="009E6A2B">
        <w:rPr>
          <w:rFonts w:ascii="Angsana New" w:hAnsi="Angsana New"/>
          <w:sz w:val="30"/>
          <w:szCs w:val="30"/>
        </w:rPr>
        <w:t xml:space="preserve">(“TFRS 15”) </w:t>
      </w:r>
      <w:r w:rsidR="00354D98" w:rsidRPr="00E04D61">
        <w:rPr>
          <w:rFonts w:ascii="Angsana New" w:hAnsi="Angsana New"/>
          <w:sz w:val="30"/>
          <w:szCs w:val="30"/>
        </w:rPr>
        <w:t xml:space="preserve"> </w:t>
      </w:r>
      <w:r w:rsidR="00354D98" w:rsidRPr="00E04D61">
        <w:rPr>
          <w:rFonts w:ascii="Angsana New" w:hAnsi="Angsana New" w:hint="cs"/>
          <w:sz w:val="30"/>
          <w:szCs w:val="30"/>
          <w:cs/>
        </w:rPr>
        <w:t>ที่</w:t>
      </w:r>
      <w:r w:rsidR="00354D98" w:rsidRPr="00E04D61">
        <w:rPr>
          <w:rFonts w:ascii="Angsana New" w:hAnsi="Angsana New"/>
          <w:sz w:val="30"/>
          <w:szCs w:val="30"/>
          <w:cs/>
        </w:rPr>
        <w:t>กลุ่มบริษัท</w:t>
      </w:r>
      <w:r w:rsidR="00354D98" w:rsidRPr="00E04D61">
        <w:rPr>
          <w:rFonts w:ascii="Angsana New" w:hAnsi="Angsana New" w:hint="cs"/>
          <w:sz w:val="30"/>
          <w:szCs w:val="30"/>
          <w:cs/>
        </w:rPr>
        <w:t>ถือปฎิบัติเป็นครั้งแรก</w:t>
      </w:r>
      <w:r w:rsidR="009E6A2B" w:rsidRPr="009E6A2B">
        <w:rPr>
          <w:rFonts w:ascii="Angsana New" w:hAnsi="Angsana New"/>
          <w:sz w:val="30"/>
          <w:szCs w:val="30"/>
          <w:cs/>
        </w:rPr>
        <w:t>แทนมาตรฐานการบัญชี ฉบับที่ 18 เรื่อง รายได้ (“</w:t>
      </w:r>
      <w:r w:rsidR="009E6A2B" w:rsidRPr="009E6A2B">
        <w:rPr>
          <w:rFonts w:ascii="Angsana New" w:hAnsi="Angsana New"/>
          <w:sz w:val="30"/>
          <w:szCs w:val="30"/>
        </w:rPr>
        <w:t xml:space="preserve">TAS </w:t>
      </w:r>
      <w:r w:rsidR="009E6A2B" w:rsidRPr="009E6A2B">
        <w:rPr>
          <w:rFonts w:ascii="Angsana New" w:hAnsi="Angsana New"/>
          <w:sz w:val="30"/>
          <w:szCs w:val="30"/>
          <w:cs/>
        </w:rPr>
        <w:t>18”) มาตรฐานการบัญชี ฉบับที่ 11 เรื่อง สัญญาก่อสร้าง (“</w:t>
      </w:r>
      <w:r w:rsidR="009E6A2B" w:rsidRPr="009E6A2B">
        <w:rPr>
          <w:rFonts w:ascii="Angsana New" w:hAnsi="Angsana New"/>
          <w:sz w:val="30"/>
          <w:szCs w:val="30"/>
        </w:rPr>
        <w:t xml:space="preserve">TAS </w:t>
      </w:r>
      <w:r w:rsidR="009E6A2B" w:rsidRPr="009E6A2B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717F62" w:rsidRDefault="00717F62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7F62" w:rsidRDefault="00717F62" w:rsidP="0071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3F09">
        <w:rPr>
          <w:rFonts w:asciiTheme="majorBidi" w:hAnsiTheme="majorBidi" w:cstheme="majorBidi"/>
          <w:sz w:val="30"/>
          <w:szCs w:val="30"/>
          <w:cs/>
        </w:rPr>
        <w:t>ตาม</w:t>
      </w:r>
      <w:r w:rsidRPr="00F93F09">
        <w:rPr>
          <w:rFonts w:ascii="Angsana New" w:hAnsi="Angsana New"/>
          <w:sz w:val="30"/>
          <w:szCs w:val="30"/>
        </w:rPr>
        <w:t xml:space="preserve"> TFRS 15</w:t>
      </w:r>
      <w:r w:rsidRPr="00F93F09">
        <w:rPr>
          <w:rFonts w:ascii="Angsana New" w:hAnsi="Angsana New"/>
          <w:sz w:val="30"/>
          <w:szCs w:val="30"/>
          <w:cs/>
        </w:rPr>
        <w:t xml:space="preserve"> </w:t>
      </w:r>
      <w:r w:rsidRPr="00F93F09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F93F09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F93F09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93F09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F93F09">
        <w:rPr>
          <w:rFonts w:asciiTheme="majorBidi" w:hAnsiTheme="majorBidi" w:cstheme="majorBidi"/>
          <w:sz w:val="30"/>
          <w:szCs w:val="30"/>
        </w:rPr>
        <w:t xml:space="preserve"> </w:t>
      </w:r>
      <w:r w:rsidRPr="00F93F09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F93F09">
        <w:rPr>
          <w:rFonts w:ascii="Angsana New" w:hAnsi="Angsana New"/>
          <w:sz w:val="30"/>
          <w:szCs w:val="30"/>
          <w:cs/>
        </w:rPr>
        <w:t>กลุ่มบริษัท</w:t>
      </w:r>
      <w:r w:rsidRPr="00F93F09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F93F09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F93F09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3F09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F93F09">
        <w:rPr>
          <w:rFonts w:asciiTheme="majorBidi" w:hAnsiTheme="majorBidi"/>
          <w:sz w:val="30"/>
          <w:szCs w:val="30"/>
        </w:rPr>
        <w:t xml:space="preserve">TAS 18 </w:t>
      </w:r>
      <w:r w:rsidRPr="00F93F09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F93F09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F93F0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93F09">
        <w:rPr>
          <w:rFonts w:ascii="Angsana New" w:hAnsi="Angsana New" w:hint="cs"/>
          <w:sz w:val="30"/>
          <w:szCs w:val="30"/>
          <w:cs/>
        </w:rPr>
        <w:t xml:space="preserve"> </w:t>
      </w:r>
      <w:r w:rsidRPr="00F93F09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93F09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717F62">
        <w:rPr>
          <w:rFonts w:ascii="Angsana New" w:hAnsi="Angsana New"/>
          <w:sz w:val="30"/>
          <w:szCs w:val="30"/>
        </w:rPr>
        <w:t xml:space="preserve">  </w:t>
      </w:r>
    </w:p>
    <w:p w:rsidR="00823046" w:rsidRDefault="00823046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7F62" w:rsidRPr="00F93F09" w:rsidRDefault="00823046" w:rsidP="00F9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3046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B076B1">
        <w:rPr>
          <w:rFonts w:ascii="Angsana New" w:hAnsi="Angsana New"/>
          <w:sz w:val="30"/>
          <w:szCs w:val="30"/>
        </w:rPr>
        <w:t>9</w:t>
      </w:r>
    </w:p>
    <w:p w:rsidR="006C068B" w:rsidRDefault="006C068B" w:rsidP="006C0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6D3DD5" w:rsidRPr="004A0F3E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Pr="004A0F3E" w:rsidRDefault="006D3DD5" w:rsidP="006D3DD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Cs w:val="22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4A0F3E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4A0F3E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A0F3E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4A0F3E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A0F3E">
        <w:rPr>
          <w:rFonts w:ascii="Angsana New" w:hAnsi="Angsana New"/>
          <w:color w:val="0000FF"/>
          <w:szCs w:val="22"/>
          <w:cs/>
          <w:lang w:bidi="th-TH"/>
        </w:rPr>
        <w:t xml:space="preserve"> 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Pr="004A0F3E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7978AD" w:rsidRPr="004A0F3E">
        <w:rPr>
          <w:rFonts w:ascii="Angsana New" w:hAnsi="Angsana New"/>
          <w:sz w:val="30"/>
          <w:szCs w:val="30"/>
          <w:cs/>
        </w:rPr>
        <w:br/>
      </w:r>
      <w:r w:rsidR="00896698" w:rsidRPr="004A0F3E">
        <w:rPr>
          <w:rFonts w:ascii="Angsana New" w:hAnsi="Angsana New"/>
          <w:sz w:val="30"/>
          <w:szCs w:val="30"/>
          <w:cs/>
        </w:rPr>
        <w:t>ลำดับ</w:t>
      </w:r>
      <w:r w:rsidRPr="004A0F3E"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Default="006D3DD5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4A0F3E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4A0F3E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447E50" w:rsidRPr="00F24754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16"/>
          <w:szCs w:val="16"/>
        </w:rPr>
      </w:pPr>
    </w:p>
    <w:p w:rsidR="00447E50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47E50" w:rsidRPr="00F24754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16"/>
          <w:szCs w:val="16"/>
        </w:rPr>
      </w:pPr>
    </w:p>
    <w:p w:rsidR="00447E50" w:rsidRPr="00447E50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ข้อมูลเพิ่มเติมเกี่ยวกับข้อสมมติที่ใช้ในการวัดมูลค่ายุติธรรมอยู่ในหมายเหตุข้อ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B076B1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3E6A5C" w:rsidRPr="00CC20D6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0E3EDB" w:rsidRPr="00F24754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sz w:val="16"/>
          <w:szCs w:val="16"/>
          <w:lang w:val="en-US"/>
        </w:rPr>
      </w:pPr>
    </w:p>
    <w:p w:rsidR="00427D84" w:rsidRPr="00C60B9B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C60B9B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1A9D" w:rsidRPr="00C60B9B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C60B9B">
        <w:rPr>
          <w:rFonts w:ascii="Angsana New" w:hAnsi="Angsana New"/>
          <w:b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b/>
          <w:sz w:val="30"/>
          <w:szCs w:val="30"/>
          <w:cs/>
          <w:lang w:val="en-US"/>
        </w:rPr>
        <w:t>และ</w:t>
      </w:r>
      <w:r w:rsidR="00111A9D" w:rsidRPr="00C60B9B">
        <w:rPr>
          <w:rFonts w:ascii="Angsana New" w:hAnsi="Angsana New"/>
          <w:b/>
          <w:sz w:val="30"/>
          <w:szCs w:val="30"/>
          <w:cs/>
          <w:lang w:val="en-US"/>
        </w:rPr>
        <w:t>การร่วมค้า</w:t>
      </w:r>
      <w:r w:rsidRPr="00C60B9B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C60B9B">
        <w:rPr>
          <w:rFonts w:ascii="Angsana New" w:hAnsi="Angsana New"/>
          <w:b/>
          <w:sz w:val="30"/>
          <w:szCs w:val="30"/>
        </w:rPr>
        <w:t xml:space="preserve"> </w:t>
      </w:r>
      <w:r w:rsidR="00A7713E">
        <w:rPr>
          <w:rFonts w:ascii="Angsana New" w:hAnsi="Angsana New"/>
          <w:bCs/>
          <w:sz w:val="30"/>
          <w:szCs w:val="30"/>
          <w:lang w:val="en-US"/>
        </w:rPr>
        <w:t>7</w:t>
      </w:r>
      <w:r w:rsidRPr="00C60B9B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b/>
          <w:sz w:val="30"/>
          <w:szCs w:val="30"/>
          <w:cs/>
          <w:lang w:val="en-US"/>
        </w:rPr>
        <w:t>และ</w:t>
      </w:r>
      <w:r w:rsidRPr="00C60B9B">
        <w:rPr>
          <w:rFonts w:ascii="Angsana New" w:hAnsi="Angsana New"/>
          <w:bCs/>
          <w:sz w:val="30"/>
          <w:szCs w:val="30"/>
          <w:cs/>
          <w:lang w:val="en-US"/>
        </w:rPr>
        <w:t xml:space="preserve"> </w:t>
      </w:r>
      <w:r w:rsidR="00A7713E">
        <w:rPr>
          <w:rFonts w:ascii="Angsana New" w:hAnsi="Angsana New"/>
          <w:bCs/>
          <w:sz w:val="30"/>
          <w:szCs w:val="30"/>
          <w:lang w:val="en-US"/>
        </w:rPr>
        <w:t>8</w:t>
      </w:r>
      <w:r w:rsidRPr="00C60B9B">
        <w:rPr>
          <w:rFonts w:ascii="Angsana New" w:hAnsi="Angsana New"/>
          <w:b/>
          <w:sz w:val="30"/>
          <w:szCs w:val="30"/>
          <w:cs/>
        </w:rPr>
        <w:t xml:space="preserve"> ตามลำดับ สำหรับ</w:t>
      </w:r>
      <w:r w:rsidR="002F612D" w:rsidRPr="002F61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4017F1">
        <w:rPr>
          <w:rFonts w:ascii="Angsana New" w:hAnsi="Angsana New" w:hint="cs"/>
          <w:b/>
          <w:sz w:val="30"/>
          <w:szCs w:val="30"/>
          <w:cs/>
          <w:lang w:val="en-US"/>
        </w:rPr>
        <w:t>มี</w:t>
      </w:r>
      <w:r w:rsidR="002F612D" w:rsidRPr="002F612D">
        <w:rPr>
          <w:rFonts w:ascii="Angsana New" w:hAnsi="Angsana New"/>
          <w:b/>
          <w:sz w:val="30"/>
          <w:szCs w:val="30"/>
          <w:cs/>
        </w:rPr>
        <w:t>ความสัมพันธ์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:rsidR="006B3C57" w:rsidRPr="00F24754" w:rsidRDefault="006B3C57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500"/>
      </w:tblGrid>
      <w:tr w:rsidR="00E46BCE" w:rsidRPr="00C60B9B" w:rsidTr="00980686">
        <w:trPr>
          <w:trHeight w:val="20"/>
          <w:tblHeader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E46BCE" w:rsidRPr="00C60B9B" w:rsidRDefault="00E46BCE" w:rsidP="000E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0E3EDB" w:rsidRPr="00C60B9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38.51 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500" w:type="dxa"/>
          </w:tcPr>
          <w:p w:rsidR="00E46BCE" w:rsidRPr="00C60B9B" w:rsidRDefault="00E46BCE" w:rsidP="000E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0E3EDB" w:rsidRPr="00C60B9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34.99 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</w:t>
            </w:r>
          </w:p>
          <w:p w:rsidR="00BD356A" w:rsidRPr="00C60B9B" w:rsidRDefault="00BD356A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896698" w:rsidRPr="00C60B9B" w:rsidTr="00980686">
        <w:trPr>
          <w:trHeight w:val="20"/>
        </w:trPr>
        <w:tc>
          <w:tcPr>
            <w:tcW w:w="3690" w:type="dxa"/>
          </w:tcPr>
          <w:p w:rsidR="001B015C" w:rsidRDefault="001B015C" w:rsidP="001B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B015C">
              <w:rPr>
                <w:rFonts w:ascii="Angsana New" w:hAnsi="Angsana New"/>
                <w:sz w:val="30"/>
                <w:szCs w:val="30"/>
                <w:cs/>
              </w:rPr>
              <w:t>ทีบีเอสพี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  <w:p w:rsidR="001B015C" w:rsidRDefault="001B015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(เดิมชื่อ “</w:t>
            </w:r>
            <w:r w:rsidR="00896698" w:rsidRPr="00C60B9B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</w:t>
            </w:r>
            <w:r w:rsidR="00EA476C" w:rsidRPr="00C60B9B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896698" w:rsidRPr="00C60B9B">
              <w:rPr>
                <w:rFonts w:ascii="Angsana New" w:hAnsi="Angsana New"/>
                <w:sz w:val="30"/>
                <w:szCs w:val="30"/>
                <w:cs/>
              </w:rPr>
              <w:t xml:space="preserve">คียวริตี้ </w:t>
            </w:r>
          </w:p>
          <w:p w:rsidR="00896698" w:rsidRDefault="00896698" w:rsidP="0036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พริ้นติ้ง จำกัด (มหาชน)</w:t>
            </w:r>
            <w:r w:rsidR="001B015C">
              <w:rPr>
                <w:rFonts w:ascii="Angsana New" w:hAnsi="Angsana New"/>
                <w:sz w:val="30"/>
                <w:szCs w:val="30"/>
              </w:rPr>
              <w:t>”)</w:t>
            </w:r>
          </w:p>
          <w:p w:rsidR="007C3ECE" w:rsidRPr="00C60B9B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:rsidR="00896698" w:rsidRDefault="00896698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7C3ECE" w:rsidRDefault="007C3ECE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B015C" w:rsidRDefault="001B015C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C3ECE" w:rsidRPr="00C60B9B" w:rsidRDefault="007C3ECE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896698" w:rsidRDefault="00EA476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  <w:p w:rsidR="007C3ECE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B015C" w:rsidRDefault="001B015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C3ECE" w:rsidRPr="00C60B9B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lastRenderedPageBreak/>
              <w:t xml:space="preserve">Synnex Technology International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</w:tr>
      <w:tr w:rsidR="00896698" w:rsidRPr="00C60B9B" w:rsidTr="00980686">
        <w:trPr>
          <w:trHeight w:val="20"/>
        </w:trPr>
        <w:tc>
          <w:tcPr>
            <w:tcW w:w="3690" w:type="dxa"/>
          </w:tcPr>
          <w:p w:rsidR="00896698" w:rsidRPr="00C60B9B" w:rsidRDefault="00896698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896698" w:rsidRPr="00C60B9B" w:rsidRDefault="00896698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FD5D8C" w:rsidRPr="00C60B9B">
              <w:rPr>
                <w:rFonts w:ascii="Angsana New" w:hAnsi="Angsana New"/>
                <w:sz w:val="30"/>
                <w:szCs w:val="30"/>
                <w:cs/>
              </w:rPr>
              <w:t>, ไต้หวัน</w:t>
            </w:r>
          </w:p>
        </w:tc>
        <w:tc>
          <w:tcPr>
            <w:tcW w:w="4500" w:type="dxa"/>
          </w:tcPr>
          <w:p w:rsidR="00896698" w:rsidRPr="00C60B9B" w:rsidRDefault="00BD356A" w:rsidP="004E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4E01C7" w:rsidRPr="00C60B9B">
              <w:rPr>
                <w:rFonts w:ascii="Angsana New" w:hAnsi="Angsana New"/>
                <w:sz w:val="30"/>
                <w:szCs w:val="30"/>
              </w:rPr>
              <w:br/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="004E01C7"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 w:rsidR="00FE2383" w:rsidRPr="00C60B9B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0E3EDB"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FE2383"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783E62" w:rsidRPr="00C60B9B" w:rsidRDefault="00783E62" w:rsidP="00967DDF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highlight w:val="cyan"/>
          <w:cs/>
          <w:lang w:bidi="th-TH"/>
        </w:rPr>
      </w:pPr>
    </w:p>
    <w:p w:rsidR="004017F1" w:rsidRPr="004017F1" w:rsidRDefault="004017F1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4017F1">
        <w:rPr>
          <w:rFonts w:ascii="Angsana New" w:hAnsi="Angsana New"/>
          <w:b/>
          <w:spacing w:val="-4"/>
          <w:sz w:val="30"/>
          <w:szCs w:val="30"/>
          <w:cs/>
        </w:rPr>
        <w:t>นโยบายการกำหนดราคา</w:t>
      </w:r>
      <w:r w:rsidRPr="004017F1">
        <w:rPr>
          <w:rFonts w:ascii="Angsana New" w:hAnsi="Angsana New" w:hint="cs"/>
          <w:b/>
          <w:spacing w:val="-4"/>
          <w:sz w:val="30"/>
          <w:szCs w:val="30"/>
          <w:cs/>
        </w:rPr>
        <w:t>ไม่</w:t>
      </w:r>
      <w:r w:rsidRPr="004017F1">
        <w:rPr>
          <w:rFonts w:ascii="Angsana New" w:hAnsi="Angsana New"/>
          <w:b/>
          <w:spacing w:val="-4"/>
          <w:sz w:val="30"/>
          <w:szCs w:val="30"/>
          <w:cs/>
        </w:rPr>
        <w:t>มีการเปลี่ยนแปลงอย่างมี</w:t>
      </w:r>
      <w:r w:rsidRPr="004017F1">
        <w:rPr>
          <w:rFonts w:ascii="Angsana New" w:hAnsi="Angsana New" w:hint="cs"/>
          <w:b/>
          <w:spacing w:val="-4"/>
          <w:sz w:val="30"/>
          <w:szCs w:val="30"/>
          <w:cs/>
        </w:rPr>
        <w:t>สาระ</w:t>
      </w:r>
      <w:r w:rsidRPr="004017F1">
        <w:rPr>
          <w:rFonts w:ascii="Angsana New" w:hAnsi="Angsana New"/>
          <w:b/>
          <w:spacing w:val="-4"/>
          <w:sz w:val="30"/>
          <w:szCs w:val="30"/>
          <w:cs/>
        </w:rPr>
        <w:t>สำคัญ</w:t>
      </w:r>
      <w:r w:rsidRPr="004017F1">
        <w:rPr>
          <w:rFonts w:ascii="Angsana New" w:hAnsi="Angsana New" w:hint="cs"/>
          <w:b/>
          <w:spacing w:val="-4"/>
          <w:sz w:val="30"/>
          <w:szCs w:val="30"/>
          <w:cs/>
        </w:rPr>
        <w:t>ใน</w:t>
      </w:r>
      <w:r w:rsidRPr="004017F1">
        <w:rPr>
          <w:rFonts w:ascii="Angsana New" w:hAnsi="Angsana New"/>
          <w:b/>
          <w:spacing w:val="-4"/>
          <w:sz w:val="30"/>
          <w:szCs w:val="30"/>
          <w:cs/>
        </w:rPr>
        <w:t xml:space="preserve">ระหว่างงวดหกเดือนสิ้นสุดวันที่ </w:t>
      </w:r>
      <w:r w:rsidRPr="004017F1">
        <w:rPr>
          <w:rFonts w:ascii="Angsana New" w:hAnsi="Angsana New"/>
          <w:bCs/>
          <w:spacing w:val="-4"/>
          <w:sz w:val="30"/>
          <w:szCs w:val="30"/>
        </w:rPr>
        <w:t>30</w:t>
      </w:r>
      <w:r w:rsidRPr="004017F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4017F1">
        <w:rPr>
          <w:rFonts w:ascii="Angsana New" w:hAnsi="Angsana New"/>
          <w:b/>
          <w:spacing w:val="-4"/>
          <w:sz w:val="30"/>
          <w:szCs w:val="30"/>
          <w:cs/>
        </w:rPr>
        <w:t xml:space="preserve">มิถุนายน </w:t>
      </w:r>
      <w:r w:rsidRPr="004017F1">
        <w:rPr>
          <w:rFonts w:ascii="Angsana New" w:hAnsi="Angsana New"/>
          <w:bCs/>
          <w:spacing w:val="-4"/>
          <w:sz w:val="30"/>
          <w:szCs w:val="30"/>
        </w:rPr>
        <w:t>2562</w:t>
      </w:r>
      <w:r w:rsidRPr="004017F1">
        <w:rPr>
          <w:rFonts w:ascii="Angsana New" w:hAnsi="Angsana New"/>
          <w:b/>
          <w:spacing w:val="-4"/>
          <w:sz w:val="30"/>
          <w:szCs w:val="30"/>
        </w:rPr>
        <w:t xml:space="preserve"> </w:t>
      </w:r>
    </w:p>
    <w:p w:rsidR="004017F1" w:rsidRDefault="004017F1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81522" w:rsidRPr="00777249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777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B85C03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C81522" w:rsidRPr="00F17DF1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C81522" w:rsidRPr="00F17DF1" w:rsidTr="000A2E00">
        <w:trPr>
          <w:tblHeader/>
        </w:trPr>
        <w:tc>
          <w:tcPr>
            <w:tcW w:w="2228" w:type="pct"/>
          </w:tcPr>
          <w:p w:rsidR="00C81522" w:rsidRPr="001F39CD" w:rsidRDefault="00C81522" w:rsidP="0002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240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81522" w:rsidRPr="00F17DF1" w:rsidTr="007271E5">
        <w:trPr>
          <w:tblHeader/>
        </w:trPr>
        <w:tc>
          <w:tcPr>
            <w:tcW w:w="2228" w:type="pct"/>
          </w:tcPr>
          <w:p w:rsidR="00C81522" w:rsidRPr="001F39CD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F39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4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="008F5B3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F5B3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="008F5B3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F5B3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C81522" w:rsidRPr="00F17DF1" w:rsidTr="007271E5">
        <w:trPr>
          <w:tblHeader/>
        </w:trPr>
        <w:tc>
          <w:tcPr>
            <w:tcW w:w="2228" w:type="pct"/>
          </w:tcPr>
          <w:p w:rsidR="00C81522" w:rsidRPr="001F39CD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</w:tcPr>
          <w:p w:rsidR="00C81522" w:rsidRPr="00224084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0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81522" w:rsidRPr="0060414B" w:rsidTr="007271E5">
        <w:tc>
          <w:tcPr>
            <w:tcW w:w="2228" w:type="pct"/>
          </w:tcPr>
          <w:p w:rsidR="00C81522" w:rsidRPr="0060414B" w:rsidRDefault="00C81522" w:rsidP="0002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830FF9" w:rsidP="00830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31,141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28,188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Default="00830FF9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2,226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203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821DC5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1DC5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830FF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432</w:t>
            </w:r>
          </w:p>
        </w:tc>
      </w:tr>
      <w:tr w:rsidR="000A2E00" w:rsidRPr="0060414B" w:rsidTr="007271E5">
        <w:trPr>
          <w:trHeight w:val="245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rPr>
          <w:trHeight w:val="245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rPr>
          <w:trHeight w:val="245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3,95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5,578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3,95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5,578</w:t>
            </w:r>
          </w:p>
        </w:tc>
      </w:tr>
      <w:tr w:rsidR="000A2E00" w:rsidRPr="0060414B" w:rsidTr="007271E5">
        <w:trPr>
          <w:trHeight w:val="245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rPr>
          <w:trHeight w:val="182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rPr>
          <w:trHeight w:val="182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1,053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332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275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332</w:t>
            </w:r>
          </w:p>
        </w:tc>
      </w:tr>
      <w:tr w:rsidR="000A2E00" w:rsidRPr="0060414B" w:rsidTr="007271E5">
        <w:trPr>
          <w:trHeight w:val="182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378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378</w:t>
            </w:r>
          </w:p>
        </w:tc>
      </w:tr>
      <w:tr w:rsidR="000A2E00" w:rsidRPr="0060414B" w:rsidTr="007271E5">
        <w:trPr>
          <w:trHeight w:val="182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</w:tr>
      <w:tr w:rsidR="000A2E00" w:rsidRPr="0060414B" w:rsidTr="007271E5">
        <w:trPr>
          <w:trHeight w:val="182"/>
        </w:trPr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604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3,883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6,156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3,626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724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50,704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51,578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50,704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51,578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790009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ค่าบริการสิ่งพิมพ์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2,883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2,313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2,883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2,313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1,424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1,405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1,424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1,405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2E00" w:rsidRPr="0060414B" w:rsidTr="007271E5">
        <w:tc>
          <w:tcPr>
            <w:tcW w:w="2228" w:type="pct"/>
          </w:tcPr>
          <w:p w:rsidR="000A2E00" w:rsidRPr="0060414B" w:rsidRDefault="000A2E00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418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3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404</w:t>
            </w:r>
          </w:p>
        </w:tc>
        <w:tc>
          <w:tcPr>
            <w:tcW w:w="135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0A2E00" w:rsidRPr="0060414B" w:rsidRDefault="000A2E00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</w:tr>
    </w:tbl>
    <w:p w:rsidR="00C81522" w:rsidRPr="0060414B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C81522" w:rsidRPr="0060414B" w:rsidTr="00790009">
        <w:trPr>
          <w:tblHeader/>
        </w:trPr>
        <w:tc>
          <w:tcPr>
            <w:tcW w:w="2228" w:type="pct"/>
          </w:tcPr>
          <w:p w:rsidR="00C81522" w:rsidRPr="0060414B" w:rsidRDefault="00C81522" w:rsidP="0002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br w:type="page"/>
            </w:r>
          </w:p>
        </w:tc>
        <w:tc>
          <w:tcPr>
            <w:tcW w:w="1324" w:type="pct"/>
            <w:gridSpan w:val="3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0414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8F5B30" w:rsidRPr="0060414B" w:rsidTr="007271E5">
        <w:trPr>
          <w:tblHeader/>
        </w:trPr>
        <w:tc>
          <w:tcPr>
            <w:tcW w:w="2228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594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8F5B30" w:rsidRPr="0060414B" w:rsidRDefault="008F5B30" w:rsidP="008F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C81522" w:rsidRPr="0060414B" w:rsidTr="007271E5">
        <w:trPr>
          <w:tblHeader/>
        </w:trPr>
        <w:tc>
          <w:tcPr>
            <w:tcW w:w="2228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81522" w:rsidRPr="0060414B" w:rsidTr="007271E5">
        <w:tc>
          <w:tcPr>
            <w:tcW w:w="2228" w:type="pct"/>
          </w:tcPr>
          <w:p w:rsidR="00C81522" w:rsidRPr="0060414B" w:rsidRDefault="00C81522" w:rsidP="0002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C81522" w:rsidRPr="0060414B" w:rsidRDefault="00C81522" w:rsidP="00022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4506A1">
              <w:rPr>
                <w:rFonts w:ascii="Angsana New" w:hAnsi="Angsana New"/>
                <w:sz w:val="30"/>
                <w:szCs w:val="30"/>
                <w:lang w:val="en-US" w:eastAsia="en-US"/>
              </w:rPr>
              <w:t>1,736</w:t>
            </w: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94,863</w:t>
            </w: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830FF9" w:rsidP="00450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2,976</w:t>
            </w: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250</w:t>
            </w: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3048C4"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830FF9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161</w:t>
            </w: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467</w:t>
            </w: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990</w:t>
            </w:r>
          </w:p>
        </w:tc>
      </w:tr>
      <w:tr w:rsidR="004D1913" w:rsidRPr="0060414B" w:rsidTr="007271E5">
        <w:tc>
          <w:tcPr>
            <w:tcW w:w="2228" w:type="pct"/>
          </w:tcPr>
          <w:p w:rsidR="004D1913" w:rsidRPr="0060414B" w:rsidRDefault="004D1913" w:rsidP="004D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D1913" w:rsidRPr="0060414B" w:rsidRDefault="004D1913" w:rsidP="004D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11,37</w:t>
            </w:r>
            <w:r w:rsidR="003048C4"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17,436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11,37</w:t>
            </w:r>
            <w:r w:rsidR="003048C4"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17,436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1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16,961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407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4,002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1,217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1,347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1,217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1,347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</w:tr>
      <w:tr w:rsidR="00F20461" w:rsidRPr="0060414B" w:rsidTr="007271E5">
        <w:trPr>
          <w:trHeight w:val="200"/>
        </w:trPr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90009" w:rsidRPr="0060414B" w:rsidTr="007271E5">
        <w:trPr>
          <w:trHeight w:val="200"/>
        </w:trPr>
        <w:tc>
          <w:tcPr>
            <w:tcW w:w="2228" w:type="pct"/>
          </w:tcPr>
          <w:p w:rsidR="00790009" w:rsidRPr="0060414B" w:rsidRDefault="00790009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90009" w:rsidRPr="0060414B" w:rsidTr="007271E5">
        <w:trPr>
          <w:trHeight w:val="200"/>
        </w:trPr>
        <w:tc>
          <w:tcPr>
            <w:tcW w:w="2228" w:type="pct"/>
          </w:tcPr>
          <w:p w:rsidR="00790009" w:rsidRPr="0060414B" w:rsidRDefault="00790009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790009" w:rsidRPr="0060414B" w:rsidRDefault="00790009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604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2928A9"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731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13,159</w:t>
            </w:r>
          </w:p>
        </w:tc>
        <w:tc>
          <w:tcPr>
            <w:tcW w:w="143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8,005</w:t>
            </w:r>
          </w:p>
        </w:tc>
        <w:tc>
          <w:tcPr>
            <w:tcW w:w="135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1,891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126A10"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9,236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112,943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118,036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112,936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790009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4" w:type="pct"/>
            <w:shd w:val="clear" w:color="auto" w:fill="auto"/>
          </w:tcPr>
          <w:p w:rsidR="00F20461" w:rsidRPr="0060414B" w:rsidRDefault="00126A10" w:rsidP="00126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126A10" w:rsidP="00126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ค่าบริการสิ่งพิมพ์</w:t>
            </w:r>
          </w:p>
        </w:tc>
        <w:tc>
          <w:tcPr>
            <w:tcW w:w="594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4,760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4,107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4,760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4,107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4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3,421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2,975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3,421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2,975</w:t>
            </w:r>
          </w:p>
        </w:tc>
      </w:tr>
      <w:tr w:rsidR="00F20461" w:rsidRPr="0060414B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  <w:shd w:val="clear" w:color="auto" w:fill="auto"/>
          </w:tcPr>
          <w:p w:rsidR="00126A10" w:rsidRPr="0060414B" w:rsidRDefault="00126A10" w:rsidP="00126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20461" w:rsidRPr="00AD6852" w:rsidTr="007271E5">
        <w:tc>
          <w:tcPr>
            <w:tcW w:w="2228" w:type="pct"/>
          </w:tcPr>
          <w:p w:rsidR="00F20461" w:rsidRPr="0060414B" w:rsidRDefault="00F20461" w:rsidP="00F2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452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434</w:t>
            </w:r>
          </w:p>
        </w:tc>
        <w:tc>
          <w:tcPr>
            <w:tcW w:w="135" w:type="pct"/>
            <w:shd w:val="clear" w:color="auto" w:fill="auto"/>
          </w:tcPr>
          <w:p w:rsidR="00F20461" w:rsidRPr="0060414B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20461" w:rsidRPr="001F39CD" w:rsidRDefault="00F20461" w:rsidP="00F20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</w:tbl>
    <w:p w:rsidR="00C81522" w:rsidRPr="00777249" w:rsidRDefault="00C81522" w:rsidP="00C81522">
      <w:pPr>
        <w:spacing w:line="240" w:lineRule="auto"/>
        <w:rPr>
          <w:rFonts w:ascii="Angsana New" w:hAnsi="Angsana New"/>
          <w:sz w:val="2"/>
          <w:szCs w:val="2"/>
        </w:rPr>
      </w:pPr>
    </w:p>
    <w:p w:rsidR="00C81522" w:rsidRPr="00777249" w:rsidRDefault="00C81522" w:rsidP="00C81522">
      <w:pPr>
        <w:spacing w:line="240" w:lineRule="auto"/>
        <w:rPr>
          <w:rFonts w:ascii="Angsana New" w:hAnsi="Angsana New"/>
          <w:sz w:val="2"/>
          <w:szCs w:val="2"/>
        </w:rPr>
      </w:pPr>
    </w:p>
    <w:p w:rsidR="00790009" w:rsidRPr="00790009" w:rsidRDefault="00790009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FA390D" w:rsidRPr="00C60B9B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C81522">
        <w:rPr>
          <w:rFonts w:ascii="Angsana New" w:hAnsi="Angsana New"/>
          <w:sz w:val="30"/>
          <w:szCs w:val="30"/>
        </w:rPr>
        <w:t xml:space="preserve">30 </w:t>
      </w:r>
      <w:r w:rsidR="00C81522">
        <w:rPr>
          <w:rFonts w:ascii="Angsana New" w:hAnsi="Angsana New" w:hint="cs"/>
          <w:sz w:val="30"/>
          <w:szCs w:val="30"/>
          <w:cs/>
        </w:rPr>
        <w:t>มิถุนายน</w:t>
      </w:r>
      <w:r w:rsidR="00C5586F" w:rsidRPr="00C60B9B">
        <w:rPr>
          <w:rFonts w:ascii="Angsana New" w:hAnsi="Angsana New"/>
          <w:sz w:val="30"/>
          <w:szCs w:val="30"/>
          <w:cs/>
        </w:rPr>
        <w:t xml:space="preserve"> </w:t>
      </w:r>
      <w:r w:rsidR="00ED41A8" w:rsidRPr="00C60B9B">
        <w:rPr>
          <w:rFonts w:ascii="Angsana New" w:hAnsi="Angsana New"/>
          <w:sz w:val="30"/>
          <w:szCs w:val="30"/>
          <w:cs/>
        </w:rPr>
        <w:t>25</w:t>
      </w:r>
      <w:r w:rsidR="00ED41A8" w:rsidRPr="00C60B9B">
        <w:rPr>
          <w:rFonts w:ascii="Angsana New" w:hAnsi="Angsana New"/>
          <w:sz w:val="30"/>
          <w:szCs w:val="30"/>
        </w:rPr>
        <w:t>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="00E80EED"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และ</w:t>
      </w:r>
      <w:r w:rsidRPr="00C60B9B">
        <w:rPr>
          <w:rFonts w:ascii="Angsana New" w:hAnsi="Angsana New"/>
          <w:sz w:val="30"/>
          <w:szCs w:val="30"/>
        </w:rPr>
        <w:t xml:space="preserve"> 31 </w:t>
      </w:r>
      <w:r w:rsidRPr="00C60B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sz w:val="30"/>
          <w:szCs w:val="30"/>
        </w:rPr>
        <w:t>25</w:t>
      </w:r>
      <w:r w:rsidR="00B54C0B" w:rsidRPr="00C60B9B">
        <w:rPr>
          <w:rFonts w:ascii="Angsana New" w:hAnsi="Angsana New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sz w:val="30"/>
          <w:szCs w:val="30"/>
        </w:rPr>
        <w:t>1</w:t>
      </w:r>
      <w:r w:rsidR="00B54C0B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มีดังนี้</w:t>
      </w:r>
    </w:p>
    <w:p w:rsidR="00FE19FF" w:rsidRPr="00C60B9B" w:rsidRDefault="00FE19FF" w:rsidP="00967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1"/>
        <w:gridCol w:w="1062"/>
        <w:gridCol w:w="236"/>
        <w:gridCol w:w="1079"/>
        <w:gridCol w:w="277"/>
        <w:gridCol w:w="1077"/>
        <w:gridCol w:w="252"/>
        <w:gridCol w:w="1134"/>
      </w:tblGrid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572E4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pct"/>
            <w:gridSpan w:val="3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AC6B6E" w:rsidRPr="00C60B9B" w:rsidRDefault="00C81522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C81522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pct"/>
            <w:gridSpan w:val="7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4" w:type="pct"/>
          </w:tcPr>
          <w:p w:rsidR="00AC6B6E" w:rsidRPr="0025478C" w:rsidRDefault="001D14A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1D14A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32,949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14A1" w:rsidRPr="00C60B9B" w:rsidTr="007271E5">
        <w:tc>
          <w:tcPr>
            <w:tcW w:w="2283" w:type="pct"/>
          </w:tcPr>
          <w:p w:rsidR="00692B39" w:rsidRDefault="00692B3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:rsidR="001D14A1" w:rsidRPr="00C60B9B" w:rsidRDefault="00692B39" w:rsidP="0033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564" w:type="pct"/>
          </w:tcPr>
          <w:p w:rsidR="001D14A1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5" w:type="pct"/>
          </w:tcPr>
          <w:p w:rsidR="001D14A1" w:rsidRPr="00C60B9B" w:rsidRDefault="001D14A1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D14A1" w:rsidRPr="00C60B9B" w:rsidRDefault="001D14A1" w:rsidP="001D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D14A1" w:rsidRPr="00C60B9B" w:rsidRDefault="001D14A1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1D14A1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1D14A1" w:rsidRPr="00C60B9B" w:rsidRDefault="001D14A1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1D14A1" w:rsidRPr="00C60B9B" w:rsidRDefault="001D14A1" w:rsidP="001D1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4" w:type="pct"/>
          </w:tcPr>
          <w:p w:rsidR="00AC6B6E" w:rsidRPr="0025478C" w:rsidRDefault="00757E98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757E98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09" w:rsidRPr="00C60B9B" w:rsidTr="007271E5">
        <w:tc>
          <w:tcPr>
            <w:tcW w:w="228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90009" w:rsidRPr="00C60B9B" w:rsidRDefault="00790009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4" w:type="pct"/>
          </w:tcPr>
          <w:p w:rsidR="00AC6B6E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1,236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1,236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7E4697" w:rsidRPr="00C60B9B" w:rsidTr="007271E5">
        <w:tc>
          <w:tcPr>
            <w:tcW w:w="2283" w:type="pct"/>
          </w:tcPr>
          <w:p w:rsidR="007E4697" w:rsidRDefault="007E4697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714A">
              <w:rPr>
                <w:rFonts w:ascii="Angsana New" w:hAnsi="Angsana New"/>
                <w:sz w:val="30"/>
                <w:szCs w:val="30"/>
                <w:cs/>
              </w:rPr>
              <w:t>บริษัท ทีบีเอสพี จำกัด (มหาชน)</w:t>
            </w:r>
            <w:r w:rsidR="00DB2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DB2DE9" w:rsidRDefault="00DB2DE9" w:rsidP="0033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(เดิมชื่อ “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บริติช ซีเคียวริตี้ </w:t>
            </w:r>
          </w:p>
          <w:p w:rsidR="00DB2DE9" w:rsidRPr="00C60B9B" w:rsidRDefault="00DB2DE9" w:rsidP="0033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พริ้นติ้ง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564" w:type="pct"/>
          </w:tcPr>
          <w:p w:rsidR="007E4697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25" w:type="pct"/>
          </w:tcPr>
          <w:p w:rsidR="007E4697" w:rsidRPr="00C60B9B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7E4697" w:rsidRPr="00C60B9B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34" w:type="pct"/>
          </w:tcPr>
          <w:p w:rsidR="007E4697" w:rsidRPr="00C60B9B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E4697" w:rsidRPr="007E4697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60B9B">
              <w:rPr>
                <w:rFonts w:ascii="Angsana New" w:hAnsi="Angsana New"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564" w:type="pct"/>
          </w:tcPr>
          <w:p w:rsidR="00AC6B6E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17A6C" w:rsidRPr="00C60B9B" w:rsidTr="007271E5">
        <w:tc>
          <w:tcPr>
            <w:tcW w:w="2283" w:type="pct"/>
          </w:tcPr>
          <w:p w:rsidR="00917A6C" w:rsidRPr="00C60B9B" w:rsidRDefault="00917A6C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64" w:type="pct"/>
          </w:tcPr>
          <w:p w:rsidR="00917A6C" w:rsidRDefault="007E4697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5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17A6C" w:rsidRPr="00917A6C" w:rsidRDefault="00917A6C" w:rsidP="0091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17A6C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34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17A6C" w:rsidRPr="00917A6C" w:rsidRDefault="007E4697" w:rsidP="0091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25478C" w:rsidRDefault="008B5DF3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507F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25478C" w:rsidRDefault="008B5DF3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</w:t>
            </w:r>
            <w:r w:rsidR="00507F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798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</w:tbl>
    <w:p w:rsidR="00336CAB" w:rsidRDefault="00336CA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790009" w:rsidRDefault="00790009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4A93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004A93">
        <w:rPr>
          <w:rFonts w:ascii="Angsana New" w:hAnsi="Angsana New"/>
          <w:sz w:val="30"/>
          <w:szCs w:val="30"/>
          <w:cs/>
        </w:rPr>
        <w:t>แก่</w:t>
      </w:r>
      <w:r>
        <w:rPr>
          <w:rFonts w:ascii="Angsana New" w:hAnsi="Angsana New"/>
          <w:sz w:val="30"/>
          <w:szCs w:val="30"/>
          <w:cs/>
        </w:rPr>
        <w:t>กิจการ</w:t>
      </w:r>
      <w:r w:rsidRPr="00742BE2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004A93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04A93"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 xml:space="preserve">0 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004A93">
        <w:rPr>
          <w:rFonts w:ascii="Angsana New" w:hAnsi="Angsana New"/>
          <w:sz w:val="30"/>
          <w:szCs w:val="30"/>
          <w:cs/>
        </w:rPr>
        <w:t>มีดังนี้</w:t>
      </w:r>
    </w:p>
    <w:p w:rsidR="00790009" w:rsidRPr="002716B0" w:rsidRDefault="00790009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1"/>
        <w:gridCol w:w="1069"/>
        <w:gridCol w:w="270"/>
        <w:gridCol w:w="990"/>
        <w:gridCol w:w="251"/>
        <w:gridCol w:w="1068"/>
        <w:gridCol w:w="236"/>
        <w:gridCol w:w="814"/>
        <w:gridCol w:w="235"/>
        <w:gridCol w:w="851"/>
        <w:gridCol w:w="235"/>
        <w:gridCol w:w="990"/>
        <w:gridCol w:w="9"/>
      </w:tblGrid>
      <w:tr w:rsidR="00790009" w:rsidRPr="007E4697" w:rsidTr="000A290B">
        <w:trPr>
          <w:gridAfter w:val="1"/>
          <w:wAfter w:w="9" w:type="dxa"/>
          <w:tblHeader/>
        </w:trPr>
        <w:tc>
          <w:tcPr>
            <w:tcW w:w="244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697">
              <w:br w:type="page"/>
            </w:r>
            <w:r w:rsidRPr="007E46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</w:tc>
        <w:tc>
          <w:tcPr>
            <w:tcW w:w="2329" w:type="dxa"/>
            <w:gridSpan w:val="3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29" w:type="dxa"/>
            <w:gridSpan w:val="7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E46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90009" w:rsidRPr="007E4697" w:rsidTr="000A290B">
        <w:trPr>
          <w:tblHeader/>
        </w:trPr>
        <w:tc>
          <w:tcPr>
            <w:tcW w:w="2441" w:type="dxa"/>
            <w:shd w:val="clear" w:color="auto" w:fill="auto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90009" w:rsidRPr="007E4697" w:rsidTr="000A290B">
        <w:trPr>
          <w:tblHeader/>
        </w:trPr>
        <w:tc>
          <w:tcPr>
            <w:tcW w:w="244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90009" w:rsidRPr="007E4697" w:rsidTr="000A290B">
        <w:trPr>
          <w:gridAfter w:val="1"/>
          <w:wAfter w:w="9" w:type="dxa"/>
          <w:tblHeader/>
        </w:trPr>
        <w:tc>
          <w:tcPr>
            <w:tcW w:w="244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gridSpan w:val="3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9" w:type="dxa"/>
            <w:gridSpan w:val="7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E46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0009" w:rsidRPr="007E4697" w:rsidTr="000A290B">
        <w:tc>
          <w:tcPr>
            <w:tcW w:w="244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E46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6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009" w:rsidRPr="007E4697" w:rsidTr="000A290B">
        <w:tc>
          <w:tcPr>
            <w:tcW w:w="244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/>
                <w:sz w:val="30"/>
                <w:szCs w:val="30"/>
                <w:cs/>
              </w:rPr>
              <w:t>บริษัท พริซึ่ม โซลูชั่นส์</w:t>
            </w:r>
            <w:r w:rsidRPr="007E469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6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27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2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E46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sz w:val="30"/>
                <w:szCs w:val="30"/>
                <w:lang w:val="en-US"/>
              </w:rPr>
              <w:t>41,000</w:t>
            </w:r>
          </w:p>
        </w:tc>
      </w:tr>
      <w:tr w:rsidR="00790009" w:rsidRPr="00723710" w:rsidTr="000A290B">
        <w:tc>
          <w:tcPr>
            <w:tcW w:w="244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41,000</w:t>
            </w:r>
          </w:p>
        </w:tc>
      </w:tr>
    </w:tbl>
    <w:p w:rsidR="00790009" w:rsidRDefault="00790009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0A290B" w:rsidRDefault="000A290B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790009" w:rsidRDefault="00790009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  <w:sectPr w:rsidR="00790009" w:rsidSect="00C328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4"/>
        <w:gridCol w:w="287"/>
        <w:gridCol w:w="1081"/>
        <w:gridCol w:w="278"/>
        <w:gridCol w:w="1079"/>
        <w:gridCol w:w="251"/>
        <w:gridCol w:w="1072"/>
      </w:tblGrid>
      <w:tr w:rsidR="00092E16" w:rsidRPr="00C60B9B" w:rsidTr="0024103D">
        <w:tc>
          <w:tcPr>
            <w:tcW w:w="2295" w:type="pct"/>
          </w:tcPr>
          <w:p w:rsidR="00092E16" w:rsidRPr="00C60B9B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16"/>
                <w:szCs w:val="16"/>
                <w:cs/>
              </w:rPr>
              <w:lastRenderedPageBreak/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7" w:type="pct"/>
            <w:gridSpan w:val="3"/>
          </w:tcPr>
          <w:p w:rsidR="00092E16" w:rsidRPr="00C60B9B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092E16" w:rsidRPr="00C60B9B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092E16" w:rsidRPr="00E8043E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092E16" w:rsidRPr="00C60B9B" w:rsidRDefault="00022B23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5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092E16" w:rsidRPr="00C60B9B" w:rsidRDefault="00022B23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5" w:type="pct"/>
            <w:gridSpan w:val="7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60414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1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3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60414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3" w:type="pct"/>
          </w:tcPr>
          <w:p w:rsidR="007E4697" w:rsidRPr="0060414B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60414B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60414B" w:rsidRDefault="00F30BCC" w:rsidP="00F30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14B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3" w:type="pct"/>
          </w:tcPr>
          <w:p w:rsidR="007E4697" w:rsidRPr="0060414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60414B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041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3" w:type="pct"/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152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E0EB6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133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E0EB6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3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60B9B">
              <w:rPr>
                <w:rFonts w:ascii="Angsana New" w:hAnsi="Angsana New"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60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63" w:type="pct"/>
          </w:tcPr>
          <w:p w:rsidR="007E4697" w:rsidRPr="005D52F4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18,980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18,980</w:t>
            </w: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3" w:type="pct"/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BCC">
              <w:rPr>
                <w:rFonts w:ascii="Angsana New" w:hAnsi="Angsana New"/>
                <w:sz w:val="30"/>
                <w:szCs w:val="30"/>
                <w:lang w:val="en-US"/>
              </w:rPr>
              <w:t>6,326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  <w:tc>
          <w:tcPr>
            <w:tcW w:w="14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6,326</w:t>
            </w:r>
          </w:p>
        </w:tc>
        <w:tc>
          <w:tcPr>
            <w:tcW w:w="133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B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26,118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F30BCC" w:rsidRDefault="00F30BCC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B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26,906</w:t>
            </w: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</w:tr>
    </w:tbl>
    <w:p w:rsidR="00092E16" w:rsidRPr="006A43B9" w:rsidRDefault="00092E16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56"/>
        <w:gridCol w:w="17"/>
        <w:gridCol w:w="274"/>
        <w:gridCol w:w="1089"/>
        <w:gridCol w:w="276"/>
        <w:gridCol w:w="1089"/>
        <w:gridCol w:w="255"/>
        <w:gridCol w:w="25"/>
        <w:gridCol w:w="1036"/>
      </w:tblGrid>
      <w:tr w:rsidR="00824224" w:rsidRPr="00C60B9B" w:rsidTr="006B6B2B">
        <w:tc>
          <w:tcPr>
            <w:tcW w:w="2293" w:type="pct"/>
          </w:tcPr>
          <w:p w:rsidR="00824224" w:rsidRPr="00C60B9B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9" w:type="pct"/>
            <w:gridSpan w:val="4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4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C60B9B" w:rsidRDefault="002C6E6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2C6E6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9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59" w:type="pct"/>
          </w:tcPr>
          <w:p w:rsidR="00824224" w:rsidRPr="00862B3A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62B3A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6A43B9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59" w:type="pct"/>
          </w:tcPr>
          <w:p w:rsidR="00824224" w:rsidRPr="0081411C" w:rsidRDefault="00F30BCC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F30BCC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6A43B9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59" w:type="pct"/>
          </w:tcPr>
          <w:p w:rsidR="00824224" w:rsidRPr="0081411C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Synnex Technology International Corporation</w:t>
            </w:r>
          </w:p>
        </w:tc>
        <w:tc>
          <w:tcPr>
            <w:tcW w:w="559" w:type="pct"/>
          </w:tcPr>
          <w:p w:rsidR="00824224" w:rsidRPr="0081411C" w:rsidRDefault="00F30BCC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F30BCC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81411C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3,231</w:t>
            </w:r>
          </w:p>
        </w:tc>
        <w:tc>
          <w:tcPr>
            <w:tcW w:w="154" w:type="pct"/>
            <w:gridSpan w:val="2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5,440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81411C" w:rsidRDefault="00F30BC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4,246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5,495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01835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9" w:type="pct"/>
            <w:gridSpan w:val="4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72" w:type="pct"/>
            <w:gridSpan w:val="4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01835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9" w:type="pct"/>
            <w:gridSpan w:val="4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72" w:type="pct"/>
            <w:gridSpan w:val="4"/>
          </w:tcPr>
          <w:p w:rsidR="00824224" w:rsidRPr="00C01835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4548F" w:rsidRPr="00C60B9B" w:rsidTr="006B6B2B">
        <w:tc>
          <w:tcPr>
            <w:tcW w:w="2293" w:type="pct"/>
          </w:tcPr>
          <w:p w:rsidR="0024548F" w:rsidRPr="00C01835" w:rsidRDefault="0024548F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9" w:type="pct"/>
            <w:gridSpan w:val="4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72" w:type="pct"/>
            <w:gridSpan w:val="4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4548F" w:rsidRPr="00C60B9B" w:rsidTr="006B6B2B">
        <w:tc>
          <w:tcPr>
            <w:tcW w:w="2293" w:type="pct"/>
          </w:tcPr>
          <w:p w:rsidR="0024548F" w:rsidRPr="00C01835" w:rsidRDefault="0024548F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9" w:type="pct"/>
            <w:gridSpan w:val="4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72" w:type="pct"/>
            <w:gridSpan w:val="4"/>
          </w:tcPr>
          <w:p w:rsidR="0024548F" w:rsidRPr="00C01835" w:rsidRDefault="0024548F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ค่าใช้จ่ายค้างจ่าย-กิจการที่เกี่ยวข้องกัน</w:t>
            </w:r>
          </w:p>
        </w:tc>
        <w:tc>
          <w:tcPr>
            <w:tcW w:w="1289" w:type="pct"/>
            <w:gridSpan w:val="4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4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gridSpan w:val="2"/>
          </w:tcPr>
          <w:p w:rsidR="00824224" w:rsidRPr="00C60B9B" w:rsidRDefault="002C6E6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2C6E6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9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8" w:type="pct"/>
            <w:gridSpan w:val="2"/>
          </w:tcPr>
          <w:p w:rsidR="00824224" w:rsidRPr="00AD4FC6" w:rsidRDefault="00F30BC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AD4FC6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AD4FC6" w:rsidRDefault="00F30BC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24224" w:rsidRPr="00AD4FC6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01835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8" w:type="pct"/>
            <w:gridSpan w:val="2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</w:rPr>
            </w:pPr>
          </w:p>
        </w:tc>
        <w:tc>
          <w:tcPr>
            <w:tcW w:w="145" w:type="pct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</w:rPr>
            </w:pPr>
          </w:p>
        </w:tc>
        <w:tc>
          <w:tcPr>
            <w:tcW w:w="576" w:type="pct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</w:rPr>
            </w:pPr>
          </w:p>
        </w:tc>
        <w:tc>
          <w:tcPr>
            <w:tcW w:w="576" w:type="pct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cs/>
              </w:rPr>
            </w:pPr>
          </w:p>
        </w:tc>
        <w:tc>
          <w:tcPr>
            <w:tcW w:w="148" w:type="pct"/>
            <w:gridSpan w:val="2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</w:rPr>
            </w:pPr>
          </w:p>
        </w:tc>
        <w:tc>
          <w:tcPr>
            <w:tcW w:w="549" w:type="pct"/>
          </w:tcPr>
          <w:p w:rsidR="00824224" w:rsidRPr="00C01835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cs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AD4FC6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F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8" w:type="pct"/>
            <w:gridSpan w:val="2"/>
          </w:tcPr>
          <w:p w:rsidR="00824224" w:rsidRPr="00AD4FC6" w:rsidRDefault="00F30BC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AD4FC6" w:rsidRDefault="00F30BC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24224" w:rsidRPr="00917C3D" w:rsidRDefault="008B5DF3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917C3D" w:rsidRDefault="00F30BC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1,305</w:t>
            </w:r>
          </w:p>
        </w:tc>
        <w:tc>
          <w:tcPr>
            <w:tcW w:w="148" w:type="pct"/>
            <w:gridSpan w:val="2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</w:tr>
    </w:tbl>
    <w:p w:rsidR="00657998" w:rsidRDefault="00657998" w:rsidP="0065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4D3230" w:rsidRPr="00C60B9B" w:rsidRDefault="00F9484F" w:rsidP="0065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</w:t>
      </w:r>
      <w:r w:rsidR="003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ใหม่ในระหว่างงวด</w:t>
      </w:r>
      <w:r w:rsidRPr="00C60B9B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4D3230" w:rsidRPr="00B261DF" w:rsidRDefault="004D3230" w:rsidP="004D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12"/>
          <w:szCs w:val="12"/>
        </w:rPr>
      </w:pPr>
    </w:p>
    <w:p w:rsidR="007B24C9" w:rsidRPr="007B24C9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24C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7B24C9" w:rsidRPr="004825EC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:rsidR="007B24C9" w:rsidRDefault="006507BB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บริษัทได้ทำสัญญาว่าจ้างการบริการ</w:t>
      </w:r>
      <w:r w:rsidR="00AC02D7">
        <w:rPr>
          <w:rFonts w:ascii="Angsana New" w:hAnsi="Angsana New" w:hint="cs"/>
          <w:spacing w:val="-2"/>
          <w:sz w:val="30"/>
          <w:szCs w:val="30"/>
          <w:cs/>
        </w:rPr>
        <w:t>ทางด้านเทคนิค</w:t>
      </w:r>
      <w:r w:rsidR="00E53E2A" w:rsidRPr="00B60878">
        <w:rPr>
          <w:rFonts w:ascii="Angsana New" w:hAnsi="Angsana New" w:hint="cs"/>
          <w:spacing w:val="-2"/>
          <w:sz w:val="30"/>
          <w:szCs w:val="30"/>
          <w:cs/>
        </w:rPr>
        <w:t>ก่อนและหลังการขาย</w:t>
      </w:r>
      <w:r w:rsidR="00B91E62">
        <w:rPr>
          <w:rFonts w:ascii="Angsana New" w:hAnsi="Angsana New" w:hint="cs"/>
          <w:spacing w:val="-2"/>
          <w:sz w:val="30"/>
          <w:szCs w:val="30"/>
          <w:cs/>
        </w:rPr>
        <w:t>แก่สินค้า</w:t>
      </w:r>
      <w:r w:rsidR="00114950" w:rsidRPr="00B60878">
        <w:rPr>
          <w:rFonts w:ascii="Angsana New" w:hAnsi="Angsana New"/>
          <w:spacing w:val="-2"/>
          <w:sz w:val="30"/>
          <w:szCs w:val="30"/>
          <w:cs/>
        </w:rPr>
        <w:t>ที่ผู้รับบริการเป็นผู้จัดจำหน่าย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กับบริษัท พริซึ่ม</w:t>
      </w:r>
      <w:r w:rsidR="00B60878" w:rsidRPr="00B60878">
        <w:rPr>
          <w:rFonts w:ascii="Angsana New" w:hAnsi="Angsana New"/>
          <w:spacing w:val="-2"/>
          <w:sz w:val="30"/>
          <w:szCs w:val="30"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โซลูชั่นส์ จำกัด กำหนดระยะเวลา 1 ปีตั้งแต่วันที่ 1 มกราคม 2562 ถึงวันที่</w:t>
      </w:r>
      <w:r w:rsidR="00F02AB4" w:rsidRPr="00B6087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31 ธันวาคม 2562 โดยกำหนดอัตราค่าบริการเป็นรายเดือน</w:t>
      </w:r>
      <w:r w:rsidR="00114950" w:rsidRPr="00B60878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 xml:space="preserve"> 0.03</w:t>
      </w:r>
      <w:r w:rsidR="00114950" w:rsidRPr="00B60878">
        <w:rPr>
          <w:rFonts w:ascii="Angsana New" w:hAnsi="Angsana New"/>
          <w:spacing w:val="-2"/>
          <w:sz w:val="30"/>
          <w:szCs w:val="30"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ของยอดขายรวมของผู้รับบริการ</w:t>
      </w:r>
      <w:r w:rsidR="00AC02D7">
        <w:rPr>
          <w:rFonts w:ascii="Angsana New" w:hAnsi="Angsana New" w:hint="cs"/>
          <w:spacing w:val="-2"/>
          <w:sz w:val="30"/>
          <w:szCs w:val="30"/>
          <w:cs/>
        </w:rPr>
        <w:t xml:space="preserve"> สัญญาดังกล่าว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>สามารถขอบอกเลิกก่อนครบกำหนด</w:t>
      </w:r>
      <w:r w:rsidR="00916AB0">
        <w:rPr>
          <w:rFonts w:ascii="Angsana New" w:hAnsi="Angsana New"/>
          <w:spacing w:val="-2"/>
          <w:sz w:val="30"/>
          <w:szCs w:val="30"/>
        </w:rPr>
        <w:t xml:space="preserve"> 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="007F1B02">
        <w:rPr>
          <w:rFonts w:ascii="Angsana New" w:hAnsi="Angsana New"/>
          <w:spacing w:val="-2"/>
          <w:sz w:val="30"/>
          <w:szCs w:val="30"/>
        </w:rPr>
        <w:t xml:space="preserve">30 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>วัน</w:t>
      </w: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Pr="00B60878" w:rsidRDefault="0024548F" w:rsidP="00650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3E6A5C" w:rsidRPr="00F22A9F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22A9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AE2452" w:rsidRPr="008F0138" w:rsidRDefault="00AE2452" w:rsidP="00AC5046">
      <w:pPr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832"/>
        <w:gridCol w:w="1077"/>
        <w:gridCol w:w="273"/>
        <w:gridCol w:w="1095"/>
        <w:gridCol w:w="273"/>
        <w:gridCol w:w="1086"/>
        <w:gridCol w:w="271"/>
        <w:gridCol w:w="1074"/>
      </w:tblGrid>
      <w:tr w:rsidR="007508B6" w:rsidRPr="00C60B9B" w:rsidTr="00AC3998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508B6" w:rsidRPr="00C60B9B" w:rsidTr="00AC3998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6C479A" w:rsidRPr="00C60B9B" w:rsidRDefault="00B620A2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C479A" w:rsidRPr="00C60B9B" w:rsidRDefault="00B620A2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3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508B6" w:rsidRPr="00C60B9B" w:rsidTr="00AC3998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90626" w:rsidRPr="00C60B9B" w:rsidTr="00AC3998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8" w:type="pct"/>
          </w:tcPr>
          <w:p w:rsidR="00373BD6" w:rsidRPr="008C3DF9" w:rsidRDefault="008C3DF9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567" w:type="pct"/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2,16</w:t>
            </w:r>
            <w:r w:rsidR="00890B4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34,79</w:t>
            </w:r>
            <w:r w:rsidR="008B5D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5,670,68</w:t>
            </w:r>
            <w:r w:rsidR="00890B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6,234,273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5,639,990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6,203,920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:rsidR="00373BD6" w:rsidRPr="00C60B9B" w:rsidRDefault="003C00B3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5,672,84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6,236,502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373BD6" w:rsidRPr="00C60B9B" w:rsidRDefault="003C00B3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5,674,78</w:t>
            </w:r>
            <w:r w:rsidR="008B5D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6,208,428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(243,904)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(236,531)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FF">
              <w:rPr>
                <w:rFonts w:ascii="Angsana New" w:hAnsi="Angsana New"/>
                <w:b/>
                <w:bCs/>
                <w:sz w:val="30"/>
                <w:szCs w:val="30"/>
              </w:rPr>
              <w:t>5,428,9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4" w:type="pct"/>
            <w:shd w:val="clear" w:color="auto" w:fill="auto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FF">
              <w:rPr>
                <w:rFonts w:ascii="Angsana New" w:hAnsi="Angsana New"/>
                <w:b/>
                <w:bCs/>
                <w:sz w:val="30"/>
                <w:szCs w:val="30"/>
              </w:rPr>
              <w:t>5,438,25</w:t>
            </w:r>
            <w:r w:rsidR="008B5DF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8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:rsidR="00373BD6" w:rsidRPr="00F22A9F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5,336,29</w:t>
            </w:r>
            <w:r w:rsidR="00890B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5,901,487</w:t>
            </w:r>
          </w:p>
        </w:tc>
        <w:tc>
          <w:tcPr>
            <w:tcW w:w="144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7AFF">
              <w:rPr>
                <w:rFonts w:ascii="Angsana New" w:hAnsi="Angsana New"/>
                <w:sz w:val="30"/>
                <w:szCs w:val="30"/>
              </w:rPr>
              <w:t>5,345,61</w:t>
            </w:r>
            <w:r w:rsidR="00705B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5,880,854</w:t>
            </w:r>
          </w:p>
        </w:tc>
      </w:tr>
      <w:tr w:rsidR="007508B6" w:rsidRPr="00C60B9B" w:rsidTr="00AC3998">
        <w:tc>
          <w:tcPr>
            <w:tcW w:w="1849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8" w:type="pct"/>
          </w:tcPr>
          <w:p w:rsidR="00373BD6" w:rsidRPr="00C60B9B" w:rsidRDefault="00373BD6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AFF">
              <w:rPr>
                <w:rFonts w:ascii="Angsana New" w:hAnsi="Angsana New"/>
                <w:sz w:val="30"/>
                <w:szCs w:val="30"/>
                <w:lang w:val="en-US" w:bidi="th-TH"/>
              </w:rPr>
              <w:t>92,645</w:t>
            </w:r>
          </w:p>
        </w:tc>
        <w:tc>
          <w:tcPr>
            <w:tcW w:w="144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  <w:tc>
          <w:tcPr>
            <w:tcW w:w="144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373BD6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AFF">
              <w:rPr>
                <w:rFonts w:ascii="Angsana New" w:hAnsi="Angsana New"/>
                <w:sz w:val="30"/>
                <w:szCs w:val="30"/>
                <w:lang w:val="en-US" w:bidi="th-TH"/>
              </w:rPr>
              <w:t>92,645</w:t>
            </w:r>
          </w:p>
        </w:tc>
        <w:tc>
          <w:tcPr>
            <w:tcW w:w="143" w:type="pct"/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373BD6" w:rsidRPr="00C60B9B" w:rsidRDefault="00373BD6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</w:tr>
      <w:tr w:rsidR="007508B6" w:rsidRPr="00C60B9B" w:rsidTr="00AC3998">
        <w:tc>
          <w:tcPr>
            <w:tcW w:w="1849" w:type="pct"/>
          </w:tcPr>
          <w:p w:rsidR="00370245" w:rsidRPr="00C60B9B" w:rsidRDefault="00370245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370245" w:rsidRPr="00C60B9B" w:rsidRDefault="00370245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370245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AFF">
              <w:rPr>
                <w:rFonts w:ascii="Angsana New" w:hAnsi="Angsana New"/>
                <w:b/>
                <w:bCs/>
                <w:sz w:val="30"/>
                <w:szCs w:val="30"/>
              </w:rPr>
              <w:t>5,428,9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:rsidR="00370245" w:rsidRPr="00C60B9B" w:rsidRDefault="00370245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370245" w:rsidRPr="00C60B9B" w:rsidRDefault="00370245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4" w:type="pct"/>
          </w:tcPr>
          <w:p w:rsidR="00370245" w:rsidRPr="00C60B9B" w:rsidRDefault="00370245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370245" w:rsidRPr="00C60B9B" w:rsidRDefault="002C7AFF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7A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5,438,25</w:t>
            </w:r>
            <w:r w:rsidR="00705B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3" w:type="pct"/>
          </w:tcPr>
          <w:p w:rsidR="00370245" w:rsidRPr="00C60B9B" w:rsidRDefault="00370245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370245" w:rsidRPr="00C60B9B" w:rsidRDefault="00370245" w:rsidP="00B86B20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090626" w:rsidRPr="00B86B20" w:rsidTr="00AC3998">
        <w:tc>
          <w:tcPr>
            <w:tcW w:w="1849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6C479A" w:rsidRPr="00B86B20" w:rsidRDefault="006C479A" w:rsidP="00B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7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2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pct"/>
          </w:tcPr>
          <w:p w:rsidR="006C479A" w:rsidRPr="00B86B20" w:rsidRDefault="006C479A" w:rsidP="00B54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7508B6" w:rsidRPr="00C60B9B" w:rsidTr="00AC3998">
        <w:tc>
          <w:tcPr>
            <w:tcW w:w="1849" w:type="pct"/>
          </w:tcPr>
          <w:p w:rsidR="00B86B20" w:rsidRPr="00C60B9B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B86B20" w:rsidRPr="00C60B9B" w:rsidRDefault="00B86B20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B86B20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:rsidR="00B86B20" w:rsidRPr="00C60B9B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86B20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B86B20" w:rsidRPr="00C60B9B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B86B20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:rsidR="00B86B20" w:rsidRPr="00C60B9B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B86B20" w:rsidRDefault="00B86B20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7508B6" w:rsidRPr="00C60B9B" w:rsidTr="00AC3998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3" w:type="pct"/>
            <w:gridSpan w:val="7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508B6" w:rsidRPr="00C60B9B" w:rsidTr="00AC3998">
        <w:tc>
          <w:tcPr>
            <w:tcW w:w="2287" w:type="pct"/>
            <w:gridSpan w:val="2"/>
          </w:tcPr>
          <w:p w:rsidR="00803ADF" w:rsidRPr="00AC5046" w:rsidRDefault="00803ADF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504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หนี้สูญและ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สำห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รับ</w:t>
            </w:r>
          </w:p>
        </w:tc>
        <w:tc>
          <w:tcPr>
            <w:tcW w:w="567" w:type="pct"/>
          </w:tcPr>
          <w:p w:rsidR="00803ADF" w:rsidRPr="00C60B9B" w:rsidRDefault="00803ADF" w:rsidP="00B86B20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803ADF" w:rsidRPr="00C60B9B" w:rsidRDefault="00803ADF" w:rsidP="00B86B20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803ADF" w:rsidRPr="00C60B9B" w:rsidRDefault="00803ADF" w:rsidP="00B86B20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:rsidR="00803ADF" w:rsidRPr="00C60B9B" w:rsidRDefault="00803ADF" w:rsidP="00B86B20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0626" w:rsidRPr="00C60B9B" w:rsidTr="00AC3998">
        <w:tc>
          <w:tcPr>
            <w:tcW w:w="2287" w:type="pct"/>
            <w:gridSpan w:val="2"/>
          </w:tcPr>
          <w:p w:rsidR="00803ADF" w:rsidRDefault="00803ADF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สาม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803ADF" w:rsidRPr="00AC5046" w:rsidRDefault="003A6FB1" w:rsidP="00B86B20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44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03ADF" w:rsidRPr="00AC5046" w:rsidRDefault="00803ADF" w:rsidP="00B86B20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2,785</w:t>
            </w:r>
          </w:p>
        </w:tc>
        <w:tc>
          <w:tcPr>
            <w:tcW w:w="144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803ADF" w:rsidRPr="00BE070B" w:rsidRDefault="003A6FB1" w:rsidP="00B86B20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43" w:type="pct"/>
          </w:tcPr>
          <w:p w:rsidR="00803ADF" w:rsidRPr="00C60B9B" w:rsidRDefault="00803ADF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803ADF" w:rsidRPr="00BE070B" w:rsidRDefault="00803ADF" w:rsidP="00B86B20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2,452</w:t>
            </w:r>
          </w:p>
        </w:tc>
      </w:tr>
      <w:tr w:rsidR="007508B6" w:rsidRPr="00C60B9B" w:rsidTr="00AC3998">
        <w:tc>
          <w:tcPr>
            <w:tcW w:w="2287" w:type="pct"/>
            <w:gridSpan w:val="2"/>
          </w:tcPr>
          <w:p w:rsidR="00803ADF" w:rsidRPr="00AC5046" w:rsidRDefault="00803ADF" w:rsidP="0080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หก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803ADF" w:rsidRPr="00AC5046" w:rsidRDefault="003A6FB1" w:rsidP="00803AD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2,822</w:t>
            </w:r>
          </w:p>
        </w:tc>
        <w:tc>
          <w:tcPr>
            <w:tcW w:w="144" w:type="pct"/>
            <w:tcBorders>
              <w:left w:val="nil"/>
            </w:tcBorders>
          </w:tcPr>
          <w:p w:rsidR="00803ADF" w:rsidRPr="00C60B9B" w:rsidRDefault="00803ADF" w:rsidP="0080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03ADF" w:rsidRPr="00AC5046" w:rsidRDefault="00803ADF" w:rsidP="00803AD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4,455</w:t>
            </w:r>
          </w:p>
        </w:tc>
        <w:tc>
          <w:tcPr>
            <w:tcW w:w="144" w:type="pct"/>
          </w:tcPr>
          <w:p w:rsidR="00803ADF" w:rsidRPr="00C60B9B" w:rsidRDefault="00803ADF" w:rsidP="0080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803ADF" w:rsidRPr="00BE070B" w:rsidRDefault="003A6FB1" w:rsidP="00803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2,890</w:t>
            </w:r>
          </w:p>
        </w:tc>
        <w:tc>
          <w:tcPr>
            <w:tcW w:w="143" w:type="pct"/>
          </w:tcPr>
          <w:p w:rsidR="00803ADF" w:rsidRPr="00C60B9B" w:rsidRDefault="00803ADF" w:rsidP="0080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803ADF" w:rsidRPr="00BE070B" w:rsidRDefault="00803ADF" w:rsidP="00803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4,012</w:t>
            </w:r>
          </w:p>
        </w:tc>
      </w:tr>
    </w:tbl>
    <w:p w:rsidR="003E6A5C" w:rsidRPr="00C60B9B" w:rsidRDefault="006050F4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E6A5C" w:rsidRPr="00C60B9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0B381A" w:rsidRPr="00B459E0" w:rsidRDefault="000B381A" w:rsidP="008E142C">
      <w:pPr>
        <w:spacing w:line="240" w:lineRule="auto"/>
        <w:rPr>
          <w:rFonts w:ascii="Angsana New" w:hAnsi="Angsana New"/>
          <w:highlight w:val="cyan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9"/>
        <w:gridCol w:w="274"/>
        <w:gridCol w:w="1066"/>
        <w:gridCol w:w="274"/>
        <w:gridCol w:w="1098"/>
        <w:gridCol w:w="274"/>
        <w:gridCol w:w="1057"/>
      </w:tblGrid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C479A" w:rsidRPr="00C60B9B" w:rsidRDefault="00770C4F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C479A" w:rsidRPr="00C60B9B" w:rsidRDefault="00770C4F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  <w:shd w:val="clear" w:color="auto" w:fill="auto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E48" w:rsidRPr="00C60B9B" w:rsidTr="002D53F6">
        <w:trPr>
          <w:trHeight w:val="299"/>
        </w:trPr>
        <w:tc>
          <w:tcPr>
            <w:tcW w:w="2233" w:type="pct"/>
          </w:tcPr>
          <w:p w:rsidR="00572E48" w:rsidRPr="00C60B9B" w:rsidRDefault="00572E48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D6" w:rsidRPr="00C60B9B" w:rsidTr="002D53F6">
        <w:trPr>
          <w:trHeight w:val="299"/>
        </w:trPr>
        <w:tc>
          <w:tcPr>
            <w:tcW w:w="2233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  <w:shd w:val="clear" w:color="auto" w:fill="auto"/>
          </w:tcPr>
          <w:p w:rsidR="00373BD6" w:rsidRPr="005A3E12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1,505</w:t>
            </w:r>
          </w:p>
        </w:tc>
        <w:tc>
          <w:tcPr>
            <w:tcW w:w="148" w:type="pct"/>
          </w:tcPr>
          <w:p w:rsidR="00373BD6" w:rsidRPr="005A3E12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373BD6" w:rsidRPr="005A3E12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148" w:type="pct"/>
          </w:tcPr>
          <w:p w:rsidR="00373BD6" w:rsidRPr="005A3E12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373BD6" w:rsidRPr="005A3E12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3E12">
              <w:rPr>
                <w:rFonts w:ascii="Angsana New" w:hAnsi="Angsana New"/>
                <w:sz w:val="30"/>
                <w:szCs w:val="30"/>
              </w:rPr>
              <w:t>34,413</w:t>
            </w: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</w:tr>
      <w:tr w:rsidR="00373BD6" w:rsidRPr="00C60B9B" w:rsidTr="002D53F6">
        <w:tc>
          <w:tcPr>
            <w:tcW w:w="2233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0B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  <w:shd w:val="clear" w:color="auto" w:fill="auto"/>
          </w:tcPr>
          <w:p w:rsidR="00373BD6" w:rsidRPr="005A3E12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5A3E12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73BD6" w:rsidRPr="005A3E12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5A3E12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373BD6" w:rsidRPr="005A3E12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C60B9B" w:rsidRDefault="00373BD6" w:rsidP="00373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D6" w:rsidRPr="00C60B9B" w:rsidTr="002D53F6">
        <w:tc>
          <w:tcPr>
            <w:tcW w:w="2233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  <w:shd w:val="clear" w:color="auto" w:fill="auto"/>
          </w:tcPr>
          <w:p w:rsidR="00373BD6" w:rsidRPr="005A3E12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8" w:type="pct"/>
          </w:tcPr>
          <w:p w:rsidR="00373BD6" w:rsidRPr="005A3E12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73BD6" w:rsidRPr="005A3E12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8" w:type="pct"/>
          </w:tcPr>
          <w:p w:rsidR="00373BD6" w:rsidRPr="005A3E12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373BD6" w:rsidRPr="005A3E12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3E12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373BD6" w:rsidRPr="00C60B9B" w:rsidTr="002D53F6">
        <w:tc>
          <w:tcPr>
            <w:tcW w:w="2233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BD6" w:rsidRPr="00C60B9B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</w:rPr>
              <w:t>2,16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373BD6" w:rsidRPr="00C60B9B" w:rsidRDefault="003A6FB1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6FB1">
              <w:rPr>
                <w:rFonts w:ascii="Angsana New" w:hAnsi="Angsana New"/>
                <w:b/>
                <w:bCs/>
                <w:sz w:val="30"/>
                <w:szCs w:val="30"/>
              </w:rPr>
              <w:t>34,79</w:t>
            </w:r>
            <w:r w:rsidR="007365A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  <w:tr w:rsidR="00373BD6" w:rsidRPr="00C60B9B" w:rsidTr="002D53F6">
        <w:tc>
          <w:tcPr>
            <w:tcW w:w="2233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73BD6" w:rsidRPr="00C60B9B" w:rsidRDefault="00373BD6" w:rsidP="0037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373BD6" w:rsidRPr="00C60B9B" w:rsidRDefault="00373BD6" w:rsidP="00373BD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3,543,114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3,761,388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6FB1">
              <w:rPr>
                <w:rFonts w:ascii="Angsana New" w:hAnsi="Angsana New"/>
                <w:sz w:val="30"/>
                <w:szCs w:val="30"/>
                <w:lang w:val="en-US" w:bidi="th-TH"/>
              </w:rPr>
              <w:t>3,529,789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3,740,10</w:t>
            </w: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0B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1,564,218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1,978,103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1,554,568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1,976,524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231,31</w:t>
            </w:r>
            <w:r w:rsidR="00890B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231,314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20,767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20,70</w:t>
            </w:r>
            <w:r w:rsidR="00890B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54,052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53,987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24,487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24,271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3,261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3,261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229,47</w:t>
            </w:r>
            <w:r w:rsidR="00890B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211,759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04B21" w:rsidRPr="00C60B9B" w:rsidRDefault="003A6FB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A6FB1">
              <w:rPr>
                <w:rFonts w:ascii="Angsana New" w:hAnsi="Angsana New"/>
                <w:sz w:val="30"/>
                <w:szCs w:val="30"/>
              </w:rPr>
              <w:t>222,098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211,757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</w:rPr>
              <w:t>5,670,68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6,234,273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5,639,990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6,203,9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0542C">
              <w:rPr>
                <w:rFonts w:ascii="Angsana New" w:hAnsi="Angsana New"/>
                <w:sz w:val="30"/>
                <w:szCs w:val="30"/>
              </w:rPr>
              <w:t>(243,904)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0542C">
              <w:rPr>
                <w:rFonts w:ascii="Angsana New" w:hAnsi="Angsana New"/>
                <w:sz w:val="30"/>
                <w:szCs w:val="30"/>
              </w:rPr>
              <w:t>(236,531)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</w:rPr>
              <w:t>5,426,7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5,993,191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5,403,459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5,970,279</w:t>
            </w:r>
          </w:p>
        </w:tc>
      </w:tr>
      <w:tr w:rsidR="00904B21" w:rsidRPr="00C60B9B" w:rsidTr="002D53F6">
        <w:tc>
          <w:tcPr>
            <w:tcW w:w="2233" w:type="pct"/>
          </w:tcPr>
          <w:p w:rsidR="00904B21" w:rsidRPr="000E7344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904B21" w:rsidRPr="00C60B9B" w:rsidRDefault="00904B21" w:rsidP="00904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4B21" w:rsidRPr="00C60B9B" w:rsidTr="002D53F6">
        <w:tc>
          <w:tcPr>
            <w:tcW w:w="2233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</w:rPr>
              <w:t>5,428,9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904B21" w:rsidRPr="00C60B9B" w:rsidRDefault="00B0542C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42C">
              <w:rPr>
                <w:rFonts w:ascii="Angsana New" w:hAnsi="Angsana New"/>
                <w:b/>
                <w:bCs/>
                <w:sz w:val="30"/>
                <w:szCs w:val="30"/>
              </w:rPr>
              <w:t>5,438,25</w:t>
            </w:r>
            <w:r w:rsidR="00890B4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904B21" w:rsidRPr="00C60B9B" w:rsidRDefault="00904B21" w:rsidP="0090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904B21" w:rsidRPr="00C60B9B" w:rsidRDefault="00904B21" w:rsidP="00904B2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</w:tbl>
    <w:p w:rsidR="00985E77" w:rsidRPr="003E3647" w:rsidRDefault="00985E77" w:rsidP="00480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</w:p>
    <w:p w:rsidR="00A94B94" w:rsidRDefault="003E6A5C" w:rsidP="002D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60B9B">
        <w:rPr>
          <w:rFonts w:ascii="Angsana New" w:hAnsi="Angsana New"/>
          <w:sz w:val="30"/>
          <w:szCs w:val="30"/>
          <w:cs/>
        </w:rPr>
        <w:t>กลุ่ม</w:t>
      </w:r>
      <w:r w:rsidRPr="00C60B9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60B9B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87EAB" w:rsidRPr="00C60B9B">
        <w:rPr>
          <w:rFonts w:ascii="Angsana New" w:hAnsi="Angsana New"/>
          <w:sz w:val="30"/>
          <w:szCs w:val="30"/>
        </w:rPr>
        <w:t>30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วัน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ถึง </w:t>
      </w:r>
      <w:r w:rsidR="00987EAB" w:rsidRPr="00C60B9B">
        <w:rPr>
          <w:rFonts w:ascii="Angsana New" w:hAnsi="Angsana New"/>
          <w:sz w:val="30"/>
          <w:szCs w:val="30"/>
        </w:rPr>
        <w:t>60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วัน</w:t>
      </w:r>
    </w:p>
    <w:p w:rsidR="00671378" w:rsidRDefault="00671378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02B44" w:rsidRPr="00C73EB3" w:rsidRDefault="00902B44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647">
        <w:rPr>
          <w:rFonts w:ascii="Angsana New" w:hAnsi="Angsana New"/>
          <w:sz w:val="30"/>
          <w:szCs w:val="30"/>
          <w:cs/>
        </w:rPr>
        <w:t>กลุ่มบริษัทกำหนดค่าเผื่อหนี้สงสัยจะสูญเพื่อให้สะท้อนถึงมูลค่าที่คาดว่าจะเรียกเก็บได้ของลูกหน</w:t>
      </w:r>
      <w:r w:rsidR="00B05E53" w:rsidRPr="003E3647">
        <w:rPr>
          <w:rFonts w:ascii="Angsana New" w:hAnsi="Angsana New"/>
          <w:sz w:val="30"/>
          <w:szCs w:val="30"/>
          <w:cs/>
        </w:rPr>
        <w:t>ี้</w:t>
      </w:r>
      <w:r w:rsidRPr="003E3647">
        <w:rPr>
          <w:rFonts w:ascii="Angsana New" w:hAnsi="Angsana New"/>
          <w:sz w:val="30"/>
          <w:szCs w:val="30"/>
          <w:cs/>
        </w:rPr>
        <w:t>การค้า ซึ่ง</w:t>
      </w:r>
      <w:r w:rsidRPr="00C73EB3">
        <w:rPr>
          <w:rFonts w:ascii="Angsana New" w:hAnsi="Angsana New" w:hint="cs"/>
          <w:sz w:val="30"/>
          <w:szCs w:val="30"/>
          <w:cs/>
        </w:rPr>
        <w:t>เกี่ยวข้องกับประมาณการผลขาดทุนจากการที่ลูกค้าไม่มีความสามารถในการชำระหนี้ ฝ่ายบริหารได้ใช้ดุลยพินิจ</w:t>
      </w:r>
      <w:r w:rsidR="002A15C3" w:rsidRPr="00C73EB3">
        <w:rPr>
          <w:rFonts w:ascii="Angsana New" w:hAnsi="Angsana New" w:hint="cs"/>
          <w:sz w:val="30"/>
          <w:szCs w:val="30"/>
          <w:cs/>
        </w:rPr>
        <w:t>ใน</w:t>
      </w:r>
      <w:r w:rsidRPr="00C73EB3">
        <w:rPr>
          <w:rFonts w:ascii="Angsana New" w:hAnsi="Angsana New" w:hint="cs"/>
          <w:sz w:val="30"/>
          <w:szCs w:val="30"/>
          <w:cs/>
        </w:rPr>
        <w:t>การประมาณการค่าเผื่อหนี้สงสัยจะสูญโดยการวิเคราะห์อายุของลูกหนี้การค้า ซึ่งได้แสดงในตารางข้างต้น รวมทั้งอ้างอิงกับการวิเคราะห์ประวัติการชำระหนี้ และการคาดการณ์เกี่ยวกับการชำระหนี้ในอนาคตของลูกค้า</w:t>
      </w:r>
    </w:p>
    <w:p w:rsidR="003E3647" w:rsidRPr="0037664B" w:rsidRDefault="003E3647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D3628" w:rsidRPr="0037664B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7664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:rsidR="00C01835" w:rsidRPr="0037664B" w:rsidRDefault="00C01835" w:rsidP="00582821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9"/>
        <w:gridCol w:w="811"/>
        <w:gridCol w:w="902"/>
        <w:gridCol w:w="274"/>
        <w:gridCol w:w="908"/>
        <w:gridCol w:w="943"/>
        <w:gridCol w:w="241"/>
        <w:gridCol w:w="906"/>
        <w:gridCol w:w="274"/>
        <w:gridCol w:w="898"/>
        <w:gridCol w:w="8"/>
        <w:gridCol w:w="286"/>
        <w:gridCol w:w="955"/>
      </w:tblGrid>
      <w:tr w:rsidR="00A07937" w:rsidRPr="0037664B" w:rsidTr="002D53F6">
        <w:tc>
          <w:tcPr>
            <w:tcW w:w="1059" w:type="pct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2" w:type="pct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3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2" w:type="pct"/>
            <w:gridSpan w:val="3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pct"/>
            <w:gridSpan w:val="4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:rsidR="008178E0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="00770C4F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  <w:p w:rsidR="007139CF" w:rsidRPr="0037664B" w:rsidRDefault="00770C4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:rsidR="008178E0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02" w:type="pct"/>
          </w:tcPr>
          <w:p w:rsidR="00770C4F" w:rsidRPr="0037664B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  <w:p w:rsidR="007139CF" w:rsidRPr="0037664B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2" w:type="pct"/>
          </w:tcPr>
          <w:p w:rsidR="008178E0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:rsidR="00770C4F" w:rsidRPr="0037664B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  <w:p w:rsidR="007139CF" w:rsidRPr="0037664B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55" w:type="pct"/>
            <w:gridSpan w:val="2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:rsidR="008178E0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0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50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  <w:gridSpan w:val="2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3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1" w:type="pct"/>
            <w:gridSpan w:val="8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80" w:type="pct"/>
          </w:tcPr>
          <w:p w:rsidR="007139CF" w:rsidRPr="0037664B" w:rsidRDefault="004A1F46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502" w:type="pct"/>
          </w:tcPr>
          <w:p w:rsidR="007139CF" w:rsidRPr="0037664B" w:rsidRDefault="006B3F95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</w:tcPr>
          <w:p w:rsidR="007139CF" w:rsidRPr="006B3F95" w:rsidRDefault="006B3F95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15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7139CF" w:rsidRPr="00E02075" w:rsidRDefault="004A1F46" w:rsidP="00E0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075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="00E02075" w:rsidRPr="00E02075">
              <w:rPr>
                <w:rFonts w:ascii="Angsana New" w:hAnsi="Angsana New"/>
                <w:sz w:val="30"/>
                <w:szCs w:val="30"/>
              </w:rPr>
              <w:t>-</w:t>
            </w:r>
            <w:r w:rsidRPr="00E02075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7664B">
              <w:rPr>
                <w:rFonts w:ascii="Angsana New" w:hAnsi="Angsana New"/>
                <w:sz w:val="30"/>
                <w:szCs w:val="30"/>
              </w:rPr>
              <w:t>3.5 - 5.8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7139CF" w:rsidRPr="000F7BB7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194,000</w:t>
            </w:r>
          </w:p>
        </w:tc>
        <w:tc>
          <w:tcPr>
            <w:tcW w:w="12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126,500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</w:tcPr>
          <w:p w:rsidR="007139CF" w:rsidRPr="000F7BB7" w:rsidRDefault="000F7BB7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194,000</w:t>
            </w:r>
          </w:p>
        </w:tc>
        <w:tc>
          <w:tcPr>
            <w:tcW w:w="15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46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</w:tr>
      <w:tr w:rsidR="007139CF" w:rsidRPr="0037664B" w:rsidTr="002D53F6">
        <w:tc>
          <w:tcPr>
            <w:tcW w:w="1059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7139CF" w:rsidRPr="000F7BB7" w:rsidRDefault="000F7BB7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194,000</w:t>
            </w:r>
          </w:p>
        </w:tc>
        <w:tc>
          <w:tcPr>
            <w:tcW w:w="128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6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39CF" w:rsidRPr="0037664B" w:rsidRDefault="000F7BB7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235,000</w:t>
            </w:r>
          </w:p>
        </w:tc>
        <w:tc>
          <w:tcPr>
            <w:tcW w:w="152" w:type="pct"/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:rsidR="007139CF" w:rsidRPr="0037664B" w:rsidRDefault="007139CF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  <w:tr w:rsidR="008178E0" w:rsidRPr="0037664B" w:rsidTr="002D53F6">
        <w:tc>
          <w:tcPr>
            <w:tcW w:w="1059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double" w:sz="4" w:space="0" w:color="auto"/>
            </w:tcBorders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double" w:sz="4" w:space="0" w:color="auto"/>
            </w:tcBorders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</w:tcPr>
          <w:p w:rsidR="008178E0" w:rsidRPr="0037664B" w:rsidRDefault="008178E0" w:rsidP="00713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78E0" w:rsidRPr="0037664B" w:rsidTr="002D53F6">
        <w:tc>
          <w:tcPr>
            <w:tcW w:w="1059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8178E0" w:rsidRPr="0037664B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129,500</w:t>
            </w:r>
          </w:p>
        </w:tc>
        <w:tc>
          <w:tcPr>
            <w:tcW w:w="128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126,500</w:t>
            </w: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</w:tcPr>
          <w:p w:rsidR="008178E0" w:rsidRPr="000F7BB7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170,500</w:t>
            </w:r>
          </w:p>
        </w:tc>
        <w:tc>
          <w:tcPr>
            <w:tcW w:w="15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167,500</w:t>
            </w:r>
          </w:p>
        </w:tc>
      </w:tr>
      <w:tr w:rsidR="008178E0" w:rsidRPr="0037664B" w:rsidTr="002D53F6">
        <w:tc>
          <w:tcPr>
            <w:tcW w:w="1059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8178E0" w:rsidRPr="0037664B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64,500</w:t>
            </w:r>
          </w:p>
        </w:tc>
        <w:tc>
          <w:tcPr>
            <w:tcW w:w="128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</w:tcPr>
          <w:p w:rsidR="008178E0" w:rsidRPr="000F7BB7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64,500</w:t>
            </w:r>
          </w:p>
        </w:tc>
        <w:tc>
          <w:tcPr>
            <w:tcW w:w="15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78E0" w:rsidRPr="0037664B" w:rsidTr="002D53F6">
        <w:tc>
          <w:tcPr>
            <w:tcW w:w="1059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8178E0" w:rsidRPr="0037664B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194,000</w:t>
            </w:r>
          </w:p>
        </w:tc>
        <w:tc>
          <w:tcPr>
            <w:tcW w:w="128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6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178E0" w:rsidRPr="000F7BB7" w:rsidRDefault="000F7BB7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235,00</w:t>
            </w:r>
            <w:r w:rsidR="00BF0E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52" w:type="pct"/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:rsidR="008178E0" w:rsidRPr="0037664B" w:rsidRDefault="008178E0" w:rsidP="00817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</w:tbl>
    <w:p w:rsidR="00770C4F" w:rsidRDefault="00770C4F" w:rsidP="00770C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70C4F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04A93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04A93"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>0 มิถุนายน</w:t>
      </w:r>
      <w:r w:rsidRPr="00004A9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A10D8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A10D8" w:rsidRPr="00BF501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sz w:val="2"/>
          <w:szCs w:val="2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2"/>
        <w:gridCol w:w="715"/>
        <w:gridCol w:w="268"/>
        <w:gridCol w:w="541"/>
        <w:gridCol w:w="270"/>
        <w:gridCol w:w="1031"/>
        <w:gridCol w:w="270"/>
        <w:gridCol w:w="1003"/>
        <w:gridCol w:w="275"/>
        <w:gridCol w:w="1077"/>
        <w:gridCol w:w="243"/>
        <w:gridCol w:w="1182"/>
      </w:tblGrid>
      <w:tr w:rsidR="00770C4F" w:rsidRPr="00004A93" w:rsidTr="002D53F6">
        <w:tc>
          <w:tcPr>
            <w:tcW w:w="2162" w:type="pct"/>
            <w:gridSpan w:val="4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7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70C4F" w:rsidRPr="001571EF" w:rsidTr="002D53F6">
        <w:tc>
          <w:tcPr>
            <w:tcW w:w="2162" w:type="pct"/>
            <w:gridSpan w:val="4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29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</w:tr>
      <w:tr w:rsidR="00770C4F" w:rsidRPr="00004A93" w:rsidTr="002D53F6">
        <w:trPr>
          <w:trHeight w:val="299"/>
        </w:trPr>
        <w:tc>
          <w:tcPr>
            <w:tcW w:w="1354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8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5" w:type="pct"/>
            <w:gridSpan w:val="7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70C4F" w:rsidRPr="00C06BA6" w:rsidTr="002D53F6">
        <w:tc>
          <w:tcPr>
            <w:tcW w:w="1354" w:type="pct"/>
          </w:tcPr>
          <w:p w:rsidR="00770C4F" w:rsidRPr="00004A93" w:rsidRDefault="00770C4F" w:rsidP="0077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4A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7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70C4F" w:rsidRPr="00AF43FD" w:rsidRDefault="00AF43FD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70C4F" w:rsidRPr="00A86171" w:rsidRDefault="00770C4F" w:rsidP="00770C4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61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70C4F" w:rsidRPr="00004A93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167,500</w:t>
            </w:r>
          </w:p>
        </w:tc>
        <w:tc>
          <w:tcPr>
            <w:tcW w:w="12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41,000</w:t>
            </w:r>
          </w:p>
        </w:tc>
      </w:tr>
      <w:tr w:rsidR="00770C4F" w:rsidRPr="00C06BA6" w:rsidTr="002D53F6">
        <w:tc>
          <w:tcPr>
            <w:tcW w:w="1354" w:type="pct"/>
          </w:tcPr>
          <w:p w:rsidR="00770C4F" w:rsidRPr="00004A93" w:rsidRDefault="00770C4F" w:rsidP="0077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70C4F" w:rsidRPr="00742BE2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175,000</w:t>
            </w: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70C4F" w:rsidRPr="00742BE2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  <w:tc>
          <w:tcPr>
            <w:tcW w:w="146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70C4F" w:rsidRPr="00742BE2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175,000</w:t>
            </w:r>
          </w:p>
        </w:tc>
        <w:tc>
          <w:tcPr>
            <w:tcW w:w="12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770C4F" w:rsidRPr="00742BE2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</w:tr>
      <w:tr w:rsidR="00770C4F" w:rsidRPr="00C06BA6" w:rsidTr="002D53F6">
        <w:tc>
          <w:tcPr>
            <w:tcW w:w="1354" w:type="pct"/>
          </w:tcPr>
          <w:p w:rsidR="00770C4F" w:rsidRPr="00004A93" w:rsidRDefault="00770C4F" w:rsidP="0077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7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70C4F" w:rsidRPr="00742BE2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(107,500)</w:t>
            </w: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70C4F" w:rsidRPr="00742BE2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  <w:tc>
          <w:tcPr>
            <w:tcW w:w="146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70C4F" w:rsidRPr="00742BE2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(107,500)</w:t>
            </w:r>
          </w:p>
        </w:tc>
        <w:tc>
          <w:tcPr>
            <w:tcW w:w="12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770C4F" w:rsidRPr="00742BE2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</w:tr>
      <w:tr w:rsidR="00770C4F" w:rsidRPr="00777249" w:rsidTr="002D53F6">
        <w:tc>
          <w:tcPr>
            <w:tcW w:w="1354" w:type="pct"/>
          </w:tcPr>
          <w:p w:rsidR="00770C4F" w:rsidRPr="00004A93" w:rsidRDefault="00770C4F" w:rsidP="0077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37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770C4F" w:rsidRPr="00E61B75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194,000</w:t>
            </w:r>
          </w:p>
        </w:tc>
        <w:tc>
          <w:tcPr>
            <w:tcW w:w="143" w:type="pct"/>
          </w:tcPr>
          <w:p w:rsidR="00770C4F" w:rsidRPr="00DD7884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770C4F" w:rsidRPr="00DD7884" w:rsidRDefault="00770C4F" w:rsidP="00770C4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8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0C4F" w:rsidRPr="00A27573" w:rsidRDefault="00E61B75" w:rsidP="00CA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235,000</w:t>
            </w:r>
          </w:p>
        </w:tc>
        <w:tc>
          <w:tcPr>
            <w:tcW w:w="129" w:type="pct"/>
          </w:tcPr>
          <w:p w:rsidR="00770C4F" w:rsidRPr="00004A9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0C4F" w:rsidRPr="00A27573" w:rsidRDefault="00770C4F" w:rsidP="00770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57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41,000</w:t>
            </w:r>
          </w:p>
        </w:tc>
      </w:tr>
    </w:tbl>
    <w:p w:rsidR="00EE471F" w:rsidRPr="00BF501A" w:rsidRDefault="00EE471F" w:rsidP="00EE471F">
      <w:pPr>
        <w:rPr>
          <w:rFonts w:ascii="Angsana New" w:hAnsi="Angsana New"/>
          <w:sz w:val="20"/>
          <w:szCs w:val="20"/>
          <w:lang w:val="x-none" w:eastAsia="x-none"/>
        </w:rPr>
      </w:pPr>
    </w:p>
    <w:p w:rsidR="00EE471F" w:rsidRPr="0037664B" w:rsidRDefault="00A53F48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70C4F" w:rsidRPr="00004A93">
        <w:rPr>
          <w:rFonts w:ascii="Angsana New" w:hAnsi="Angsana New"/>
          <w:sz w:val="30"/>
          <w:szCs w:val="30"/>
          <w:cs/>
        </w:rPr>
        <w:t>3</w:t>
      </w:r>
      <w:r w:rsidR="00770C4F">
        <w:rPr>
          <w:rFonts w:ascii="Angsana New" w:hAnsi="Angsana New" w:hint="cs"/>
          <w:sz w:val="30"/>
          <w:szCs w:val="30"/>
          <w:cs/>
        </w:rPr>
        <w:t>0 มิถุนายน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64B">
        <w:rPr>
          <w:rFonts w:ascii="Angsana New" w:hAnsi="Angsana New"/>
          <w:spacing w:val="-2"/>
          <w:sz w:val="30"/>
          <w:szCs w:val="30"/>
        </w:rPr>
        <w:t xml:space="preserve">2562 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8C0C71" w:rsidRPr="00A36677">
        <w:rPr>
          <w:rFonts w:ascii="Angsana New" w:hAnsi="Angsana New"/>
          <w:spacing w:val="-2"/>
          <w:sz w:val="30"/>
          <w:szCs w:val="30"/>
        </w:rPr>
        <w:t>82.5</w:t>
      </w:r>
      <w:r w:rsidRPr="00A36677">
        <w:rPr>
          <w:rFonts w:ascii="Angsana New" w:hAnsi="Angsana New"/>
          <w:spacing w:val="-2"/>
          <w:sz w:val="30"/>
          <w:szCs w:val="30"/>
        </w:rPr>
        <w:t xml:space="preserve"> </w:t>
      </w:r>
      <w:r w:rsidRPr="00A36677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37664B">
        <w:rPr>
          <w:rFonts w:ascii="Angsana New" w:hAnsi="Angsana New"/>
          <w:i/>
          <w:iCs/>
          <w:spacing w:val="-2"/>
          <w:sz w:val="30"/>
          <w:szCs w:val="30"/>
        </w:rPr>
        <w:t xml:space="preserve">2561: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="00A36677">
        <w:rPr>
          <w:rFonts w:ascii="Angsana New" w:hAnsi="Angsana New"/>
          <w:spacing w:val="-4"/>
          <w:sz w:val="30"/>
          <w:szCs w:val="30"/>
        </w:rPr>
        <w:t>5.25</w:t>
      </w:r>
      <w:r w:rsidRPr="0037664B">
        <w:rPr>
          <w:rFonts w:ascii="Angsana New" w:hAnsi="Angsana New"/>
          <w:spacing w:val="-4"/>
          <w:sz w:val="30"/>
          <w:szCs w:val="30"/>
        </w:rPr>
        <w:t xml:space="preserve"> 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37664B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และมีกำหนดชำระคืนภายในห้าปี</w:t>
      </w:r>
    </w:p>
    <w:p w:rsidR="00671378" w:rsidRDefault="0067137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CA10D8" w:rsidRDefault="00CA10D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A36677" w:rsidRDefault="00A36677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CA10D8" w:rsidRDefault="00CA10D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F02AB4" w:rsidRPr="00BF501A" w:rsidRDefault="00F02AB4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1E497C" w:rsidRDefault="001E497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1E497C" w:rsidSect="008C31EB"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  <w:docGrid w:linePitch="360"/>
        </w:sectPr>
      </w:pPr>
    </w:p>
    <w:p w:rsidR="00AD06D8" w:rsidRPr="00CC20D6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7664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</w:t>
      </w: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>คงเหลือ</w:t>
      </w:r>
      <w:r w:rsidRPr="00CC20D6">
        <w:rPr>
          <w:rFonts w:ascii="Angsana New" w:hAnsi="Angsana New"/>
          <w:sz w:val="30"/>
          <w:szCs w:val="30"/>
          <w:u w:val="none"/>
          <w:lang w:val="th-TH"/>
        </w:rPr>
        <w:t xml:space="preserve">   </w:t>
      </w:r>
    </w:p>
    <w:p w:rsidR="00C35794" w:rsidRPr="00BF501A" w:rsidRDefault="00C35794" w:rsidP="00142218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770C4F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770C4F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4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3,345,087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3,426,635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F74748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3,338,331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3,423,510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69,004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F74748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69,005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3,414,091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3,575,604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3,407,336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3,572,479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</w:t>
            </w:r>
            <w:r w:rsidRPr="00F007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(82,679)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(77,239)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(82,160)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(76,722)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3,331,412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3,498,365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1A24A1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3,325,176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3,495,757</w:t>
            </w:r>
          </w:p>
        </w:tc>
      </w:tr>
    </w:tbl>
    <w:p w:rsidR="00622405" w:rsidRPr="00087361" w:rsidRDefault="00622405">
      <w:pPr>
        <w:rPr>
          <w:sz w:val="14"/>
          <w:szCs w:val="14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7"/>
        <w:gridCol w:w="1086"/>
        <w:gridCol w:w="270"/>
        <w:gridCol w:w="1080"/>
        <w:gridCol w:w="240"/>
        <w:gridCol w:w="25"/>
        <w:gridCol w:w="1085"/>
      </w:tblGrid>
      <w:tr w:rsidR="00087361" w:rsidRPr="00C60B9B" w:rsidTr="000406D3">
        <w:trPr>
          <w:tblHeader/>
        </w:trPr>
        <w:tc>
          <w:tcPr>
            <w:tcW w:w="432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7361" w:rsidRPr="00C60B9B" w:rsidTr="000406D3">
        <w:trPr>
          <w:tblHeader/>
        </w:trPr>
        <w:tc>
          <w:tcPr>
            <w:tcW w:w="432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:rsidR="00087361" w:rsidRPr="00C60B9B" w:rsidRDefault="00087361" w:rsidP="0094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87361" w:rsidRPr="00C60B9B" w:rsidTr="000406D3">
        <w:trPr>
          <w:trHeight w:val="20"/>
          <w:tblHeader/>
        </w:trPr>
        <w:tc>
          <w:tcPr>
            <w:tcW w:w="4320" w:type="dxa"/>
          </w:tcPr>
          <w:p w:rsidR="00087361" w:rsidRPr="00D2327C" w:rsidRDefault="00087361" w:rsidP="00941EF0">
            <w:pPr>
              <w:pStyle w:val="acctfourfigures"/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5133" w:type="dxa"/>
            <w:gridSpan w:val="8"/>
            <w:tcBorders>
              <w:left w:val="nil"/>
              <w:right w:val="nil"/>
            </w:tcBorders>
          </w:tcPr>
          <w:p w:rsidR="00087361" w:rsidRPr="0026355D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635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7361" w:rsidRPr="00C60B9B" w:rsidTr="000406D3">
        <w:trPr>
          <w:trHeight w:val="20"/>
          <w:tblHeader/>
        </w:trPr>
        <w:tc>
          <w:tcPr>
            <w:tcW w:w="4320" w:type="dxa"/>
          </w:tcPr>
          <w:p w:rsidR="00087361" w:rsidRPr="00D2327C" w:rsidRDefault="00087361" w:rsidP="000406D3">
            <w:pPr>
              <w:pStyle w:val="acctfourfigures"/>
              <w:tabs>
                <w:tab w:val="decimal" w:pos="882"/>
              </w:tabs>
              <w:spacing w:line="380" w:lineRule="exact"/>
              <w:ind w:left="-15" w:right="-108" w:firstLine="15"/>
              <w:rPr>
                <w:rFonts w:ascii="Angsana New" w:hAnsi="Angsana New"/>
                <w:b/>
                <w:sz w:val="30"/>
                <w:szCs w:val="30"/>
              </w:rPr>
            </w:pPr>
            <w:r w:rsidRPr="00D2327C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  <w:p w:rsidR="00087361" w:rsidRPr="00297FFA" w:rsidRDefault="00087361" w:rsidP="00941EF0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D2327C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  <w:r w:rsidRPr="00D2327C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</w:t>
            </w:r>
          </w:p>
        </w:tc>
        <w:tc>
          <w:tcPr>
            <w:tcW w:w="5133" w:type="dxa"/>
            <w:gridSpan w:val="8"/>
            <w:tcBorders>
              <w:left w:val="nil"/>
              <w:right w:val="nil"/>
            </w:tcBorders>
          </w:tcPr>
          <w:p w:rsidR="00087361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61B75" w:rsidRPr="00C60B9B" w:rsidRDefault="00E61B75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D2327C" w:rsidRDefault="00087361" w:rsidP="00941EF0">
            <w:pPr>
              <w:pStyle w:val="acctfourfigures"/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D2327C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สาม</w:t>
            </w:r>
            <w:r w:rsidRPr="00D2327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133" w:type="dxa"/>
            <w:gridSpan w:val="8"/>
            <w:tcBorders>
              <w:left w:val="nil"/>
              <w:right w:val="nil"/>
            </w:tcBorders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C60B9B" w:rsidRDefault="00087361" w:rsidP="009D7C68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258"/>
                <w:tab w:val="left" w:pos="612"/>
              </w:tabs>
              <w:spacing w:line="380" w:lineRule="exact"/>
              <w:ind w:hanging="1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B69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672A4D" w:rsidRPr="00085B69">
              <w:rPr>
                <w:rFonts w:ascii="Angsana New" w:hAnsi="Angsana New"/>
                <w:sz w:val="30"/>
                <w:szCs w:val="30"/>
                <w:lang w:val="en-US"/>
              </w:rPr>
              <w:t>536,350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9,155,749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7,539,562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87361" w:rsidRPr="00C10012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9,136,084</w:t>
            </w: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975336" w:rsidRDefault="009D7C68" w:rsidP="009D7C68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168"/>
                <w:tab w:val="left" w:pos="258"/>
                <w:tab w:val="left" w:pos="612"/>
              </w:tabs>
              <w:spacing w:line="380" w:lineRule="exact"/>
              <w:ind w:left="523" w:hanging="3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7361">
              <w:rPr>
                <w:rFonts w:ascii="Angsana New" w:hAnsi="Angsana New"/>
                <w:sz w:val="30"/>
                <w:szCs w:val="30"/>
              </w:rPr>
              <w:t>(</w:t>
            </w:r>
            <w:r w:rsidR="0008736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087361">
              <w:rPr>
                <w:rFonts w:ascii="Angsana New" w:hAnsi="Angsana New"/>
                <w:sz w:val="30"/>
                <w:szCs w:val="30"/>
              </w:rPr>
              <w:t>)</w:t>
            </w:r>
            <w:r w:rsidR="000873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7361" w:rsidRPr="00C60B9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</w:t>
            </w:r>
            <w:r w:rsidR="00087361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087361" w:rsidRPr="00C60B9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7361" w:rsidRPr="00975336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85B69">
              <w:rPr>
                <w:rFonts w:ascii="Angsana New" w:hAnsi="Angsana New"/>
                <w:sz w:val="30"/>
                <w:szCs w:val="30"/>
              </w:rPr>
              <w:t>(589)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11,480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(590)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087361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11,418</w:t>
            </w: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C60B9B" w:rsidRDefault="00087361" w:rsidP="00941EF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B69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672A4D" w:rsidRPr="00085B69">
              <w:rPr>
                <w:rFonts w:ascii="Angsana New" w:hAnsi="Angsana New"/>
                <w:b/>
                <w:bCs/>
                <w:sz w:val="30"/>
                <w:szCs w:val="30"/>
              </w:rPr>
              <w:t>535,761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9,167,229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7,538,972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7361" w:rsidRPr="005B0BC5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9,147,502</w:t>
            </w: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C60B9B" w:rsidRDefault="00087361" w:rsidP="00941EF0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D2327C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D2327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085B69" w:rsidRDefault="00087361" w:rsidP="000873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87361" w:rsidRPr="00C10012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87361" w:rsidRPr="00C60B9B" w:rsidTr="000406D3">
        <w:trPr>
          <w:trHeight w:val="20"/>
        </w:trPr>
        <w:tc>
          <w:tcPr>
            <w:tcW w:w="4320" w:type="dxa"/>
          </w:tcPr>
          <w:p w:rsidR="00087361" w:rsidRPr="00C60B9B" w:rsidRDefault="00087361" w:rsidP="009D7C68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258"/>
                <w:tab w:val="left" w:pos="612"/>
              </w:tabs>
              <w:spacing w:line="380" w:lineRule="exact"/>
              <w:ind w:hanging="1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85B69">
              <w:rPr>
                <w:rFonts w:ascii="Angsana New" w:hAnsi="Angsana New"/>
                <w:sz w:val="30"/>
                <w:szCs w:val="30"/>
              </w:rPr>
              <w:t>16,67</w:t>
            </w:r>
            <w:r w:rsidR="00672A4D" w:rsidRPr="00085B69">
              <w:rPr>
                <w:rFonts w:ascii="Angsana New" w:hAnsi="Angsana New"/>
                <w:sz w:val="30"/>
                <w:szCs w:val="30"/>
              </w:rPr>
              <w:t>3</w:t>
            </w:r>
            <w:r w:rsidRPr="00085B69">
              <w:rPr>
                <w:rFonts w:ascii="Angsana New" w:hAnsi="Angsana New"/>
                <w:sz w:val="30"/>
                <w:szCs w:val="30"/>
              </w:rPr>
              <w:t>,</w:t>
            </w:r>
            <w:r w:rsidR="00672A4D" w:rsidRPr="00085B69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17,634,012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16,677,426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87361" w:rsidRPr="00C10012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17,636,054</w:t>
            </w:r>
          </w:p>
        </w:tc>
      </w:tr>
      <w:tr w:rsidR="00087361" w:rsidRPr="00C60B9B" w:rsidTr="000406D3">
        <w:tc>
          <w:tcPr>
            <w:tcW w:w="4320" w:type="dxa"/>
          </w:tcPr>
          <w:p w:rsidR="00972CD7" w:rsidRDefault="009D7C68" w:rsidP="009D7C68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258"/>
                <w:tab w:val="left" w:pos="612"/>
              </w:tabs>
              <w:spacing w:line="380" w:lineRule="exact"/>
              <w:ind w:hanging="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7361" w:rsidRPr="00C60B9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</w:t>
            </w:r>
            <w:r w:rsidR="00087361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087361" w:rsidRPr="00C60B9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  <w:p w:rsidR="00087361" w:rsidRPr="00972CD7" w:rsidRDefault="00087361" w:rsidP="009D7C68">
            <w:pPr>
              <w:tabs>
                <w:tab w:val="clear" w:pos="227"/>
                <w:tab w:val="clear" w:pos="454"/>
                <w:tab w:val="clear" w:pos="680"/>
                <w:tab w:val="left" w:pos="523"/>
                <w:tab w:val="left" w:pos="612"/>
              </w:tabs>
              <w:spacing w:line="380" w:lineRule="exact"/>
              <w:ind w:left="360" w:firstLine="163"/>
              <w:rPr>
                <w:rFonts w:ascii="Angsana New" w:hAnsi="Angsana New"/>
                <w:sz w:val="30"/>
                <w:szCs w:val="30"/>
                <w:cs/>
              </w:rPr>
            </w:pPr>
            <w:r w:rsidRPr="00A36677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972CD7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85B69"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5,146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5,438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7361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087361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</w:tr>
      <w:tr w:rsidR="00087361" w:rsidRPr="00C60B9B" w:rsidTr="000406D3">
        <w:tc>
          <w:tcPr>
            <w:tcW w:w="4320" w:type="dxa"/>
          </w:tcPr>
          <w:p w:rsidR="00087361" w:rsidRPr="00C60B9B" w:rsidRDefault="00087361" w:rsidP="00941EF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87361" w:rsidRPr="00085B69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5B69"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672A4D" w:rsidRPr="00085B69">
              <w:rPr>
                <w:rFonts w:ascii="Angsana New" w:hAnsi="Angsana New"/>
                <w:b/>
                <w:bCs/>
                <w:sz w:val="30"/>
                <w:szCs w:val="30"/>
              </w:rPr>
              <w:t>678,895</w:t>
            </w:r>
          </w:p>
        </w:tc>
        <w:tc>
          <w:tcPr>
            <w:tcW w:w="267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87361" w:rsidRPr="00777249" w:rsidRDefault="00087361" w:rsidP="00941EF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17,639,158</w:t>
            </w:r>
          </w:p>
        </w:tc>
        <w:tc>
          <w:tcPr>
            <w:tcW w:w="270" w:type="dxa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87361" w:rsidRPr="002B0426" w:rsidRDefault="00087361" w:rsidP="00941EF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16,682,864</w:t>
            </w:r>
          </w:p>
        </w:tc>
        <w:tc>
          <w:tcPr>
            <w:tcW w:w="265" w:type="dxa"/>
            <w:gridSpan w:val="2"/>
          </w:tcPr>
          <w:p w:rsidR="00087361" w:rsidRPr="00C60B9B" w:rsidRDefault="00087361" w:rsidP="0094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87361" w:rsidRPr="005B0BC5" w:rsidRDefault="00087361" w:rsidP="00941EF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17,641,314</w:t>
            </w:r>
          </w:p>
        </w:tc>
      </w:tr>
    </w:tbl>
    <w:p w:rsidR="00087361" w:rsidRPr="00770C4F" w:rsidRDefault="00087361">
      <w:pPr>
        <w:rPr>
          <w:sz w:val="28"/>
          <w:szCs w:val="28"/>
        </w:rPr>
      </w:pPr>
    </w:p>
    <w:p w:rsidR="00D12B52" w:rsidRDefault="00491675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</w:rPr>
        <w:br/>
      </w:r>
      <w:r w:rsidRPr="00C60B9B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:rsidR="00C73EB3" w:rsidRDefault="00C73EB3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6677" w:rsidRPr="00DD357C" w:rsidRDefault="00A36677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12B52" w:rsidRPr="00CC20D6" w:rsidRDefault="00D12B52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71C1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6A29DE" w:rsidRPr="00F71C1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บริษัทย่อย</w:t>
      </w:r>
    </w:p>
    <w:p w:rsidR="00BD59FB" w:rsidRPr="00BD59FB" w:rsidRDefault="00BD59FB" w:rsidP="00BD59FB">
      <w:pPr>
        <w:rPr>
          <w:sz w:val="30"/>
          <w:szCs w:val="30"/>
          <w:lang w:val="x-none" w:eastAsia="x-none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9"/>
        <w:gridCol w:w="813"/>
        <w:gridCol w:w="269"/>
        <w:gridCol w:w="1082"/>
        <w:gridCol w:w="270"/>
        <w:gridCol w:w="1079"/>
        <w:gridCol w:w="268"/>
        <w:gridCol w:w="1079"/>
        <w:gridCol w:w="270"/>
        <w:gridCol w:w="1080"/>
      </w:tblGrid>
      <w:tr w:rsidR="00BD59FB" w:rsidRPr="00BD59FB" w:rsidTr="00E931B4">
        <w:tc>
          <w:tcPr>
            <w:tcW w:w="1688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9FB">
              <w:rPr>
                <w:rFonts w:ascii="Angsana New" w:hAnsi="Angsana New"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BD59FB" w:rsidRPr="00BD59FB" w:rsidTr="00E931B4">
        <w:tc>
          <w:tcPr>
            <w:tcW w:w="2121" w:type="pct"/>
            <w:gridSpan w:val="2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D5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D5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9FB">
              <w:rPr>
                <w:rFonts w:ascii="Angsana New" w:hAnsi="Angsana New"/>
                <w:sz w:val="30"/>
                <w:szCs w:val="30"/>
              </w:rPr>
              <w:t>25</w:t>
            </w:r>
            <w:r w:rsidRPr="00BD59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D59FB" w:rsidRPr="00BD59FB" w:rsidTr="00E931B4">
        <w:tc>
          <w:tcPr>
            <w:tcW w:w="1688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BD59FB" w:rsidRPr="00BD59FB" w:rsidTr="00E931B4">
        <w:tc>
          <w:tcPr>
            <w:tcW w:w="2121" w:type="pct"/>
            <w:gridSpan w:val="2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59FB"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  <w:t xml:space="preserve">1 </w:t>
            </w:r>
            <w:r w:rsidRPr="00BD59F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มกราคม</w:t>
            </w:r>
            <w:r w:rsidRPr="00BD5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D5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D59F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D5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BD59FB" w:rsidRPr="00BD59FB" w:rsidRDefault="00F5189E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9,400</w:t>
            </w:r>
          </w:p>
        </w:tc>
        <w:tc>
          <w:tcPr>
            <w:tcW w:w="144" w:type="pct"/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BD59FB" w:rsidRPr="00BD59FB" w:rsidRDefault="00BD59FB" w:rsidP="00BD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9FB">
              <w:rPr>
                <w:rFonts w:ascii="Angsana New" w:hAnsi="Angsana New"/>
                <w:b/>
                <w:bCs/>
                <w:sz w:val="30"/>
                <w:szCs w:val="30"/>
              </w:rPr>
              <w:t>9,400</w:t>
            </w:r>
          </w:p>
        </w:tc>
      </w:tr>
    </w:tbl>
    <w:p w:rsidR="00BD59FB" w:rsidRPr="00BD59FB" w:rsidRDefault="00BD59FB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D59FB" w:rsidRPr="00BD59FB" w:rsidRDefault="00BD59FB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D59FB">
        <w:rPr>
          <w:rFonts w:ascii="Angsana New" w:hAnsi="Angsana New" w:hint="cs"/>
          <w:sz w:val="30"/>
          <w:szCs w:val="30"/>
          <w:cs/>
        </w:rPr>
        <w:t xml:space="preserve">ไม่มีการซื้อและจำหน่ายเงินลงทุนในบริษัทย่อยในระหว่างงวดหกเดือนสิ้นสุดวันที่ </w:t>
      </w:r>
      <w:r w:rsidRPr="00BD59FB">
        <w:rPr>
          <w:rFonts w:ascii="Angsana New" w:hAnsi="Angsana New"/>
          <w:sz w:val="30"/>
          <w:szCs w:val="30"/>
        </w:rPr>
        <w:t>3</w:t>
      </w:r>
      <w:r w:rsidRPr="00BD59FB">
        <w:rPr>
          <w:rFonts w:ascii="Angsana New" w:hAnsi="Angsana New" w:hint="cs"/>
          <w:sz w:val="30"/>
          <w:szCs w:val="30"/>
          <w:cs/>
        </w:rPr>
        <w:t>0</w:t>
      </w:r>
      <w:r w:rsidRPr="00BD59FB">
        <w:rPr>
          <w:rFonts w:ascii="Angsana New" w:hAnsi="Angsana New"/>
          <w:sz w:val="30"/>
          <w:szCs w:val="30"/>
        </w:rPr>
        <w:t xml:space="preserve"> </w:t>
      </w:r>
      <w:r w:rsidRPr="00BD59FB">
        <w:rPr>
          <w:rFonts w:ascii="Angsana New" w:hAnsi="Angsana New" w:hint="cs"/>
          <w:sz w:val="30"/>
          <w:szCs w:val="30"/>
          <w:cs/>
        </w:rPr>
        <w:t>มิถุนายน</w:t>
      </w:r>
      <w:r w:rsidRPr="00BD59FB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BD59F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D5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  <w:sectPr w:rsidR="00E56E99" w:rsidRPr="00C60B9B" w:rsidSect="00D525CA">
          <w:pgSz w:w="11909" w:h="16834" w:code="9"/>
          <w:pgMar w:top="691" w:right="1019" w:bottom="576" w:left="1152" w:header="720" w:footer="720" w:gutter="0"/>
          <w:cols w:space="720"/>
          <w:docGrid w:linePitch="360"/>
        </w:sectPr>
      </w:pPr>
    </w:p>
    <w:p w:rsidR="00E56E99" w:rsidRPr="00C60B9B" w:rsidRDefault="00E56E99" w:rsidP="00BC1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B07DBD">
        <w:rPr>
          <w:rFonts w:ascii="Angsana New" w:hAnsi="Angsana New" w:hint="cs"/>
          <w:sz w:val="30"/>
          <w:szCs w:val="30"/>
          <w:cs/>
        </w:rPr>
        <w:t>30 มิถุนายน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256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และ </w:t>
      </w:r>
      <w:r w:rsidRPr="00C60B9B">
        <w:rPr>
          <w:rFonts w:ascii="Angsana New" w:hAnsi="Angsana New"/>
          <w:sz w:val="30"/>
          <w:szCs w:val="30"/>
        </w:rPr>
        <w:t xml:space="preserve">31 </w:t>
      </w:r>
      <w:r w:rsidRPr="00C60B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sz w:val="30"/>
          <w:szCs w:val="30"/>
        </w:rPr>
        <w:t>25</w:t>
      </w:r>
      <w:r w:rsidRPr="00C60B9B">
        <w:rPr>
          <w:rFonts w:ascii="Angsana New" w:hAnsi="Angsana New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sz w:val="30"/>
          <w:szCs w:val="30"/>
        </w:rPr>
        <w:t>1</w:t>
      </w:r>
      <w:r w:rsidRPr="00C60B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56E99" w:rsidRPr="00C60B9B" w:rsidRDefault="00E56E99" w:rsidP="00E56E9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111" w:tblpY="16"/>
        <w:tblW w:w="15120" w:type="dxa"/>
        <w:tblLayout w:type="fixed"/>
        <w:tblLook w:val="0000" w:firstRow="0" w:lastRow="0" w:firstColumn="0" w:lastColumn="0" w:noHBand="0" w:noVBand="0"/>
      </w:tblPr>
      <w:tblGrid>
        <w:gridCol w:w="2896"/>
        <w:gridCol w:w="2234"/>
        <w:gridCol w:w="1080"/>
        <w:gridCol w:w="267"/>
        <w:gridCol w:w="993"/>
        <w:gridCol w:w="252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52"/>
        <w:gridCol w:w="1026"/>
      </w:tblGrid>
      <w:tr w:rsidR="00DA4A80" w:rsidRPr="00C60B9B" w:rsidTr="0099604A">
        <w:tc>
          <w:tcPr>
            <w:tcW w:w="2896" w:type="dxa"/>
          </w:tcPr>
          <w:p w:rsidR="00DA4A80" w:rsidRPr="00C60B9B" w:rsidRDefault="00DA4A80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34" w:type="dxa"/>
          </w:tcPr>
          <w:p w:rsidR="00DA4A80" w:rsidRPr="00C60B9B" w:rsidRDefault="00DA4A80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:rsidR="00DA4A80" w:rsidRPr="00C60B9B" w:rsidRDefault="00DA4A80" w:rsidP="006657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55D" w:rsidRPr="00C60B9B" w:rsidTr="0099604A">
        <w:tc>
          <w:tcPr>
            <w:tcW w:w="2896" w:type="dxa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RDefault="0026355D" w:rsidP="00F02AB4">
            <w:pPr>
              <w:pStyle w:val="acctfourfigures"/>
              <w:tabs>
                <w:tab w:val="clear" w:pos="765"/>
              </w:tabs>
              <w:spacing w:line="240" w:lineRule="atLeast"/>
              <w:ind w:left="-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234" w:type="dxa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52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68" w:type="dxa"/>
            <w:gridSpan w:val="3"/>
          </w:tcPr>
          <w:p w:rsidR="0026355D" w:rsidRPr="00C60B9B" w:rsidRDefault="0026355D" w:rsidP="00263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6355D" w:rsidRPr="00C60B9B" w:rsidRDefault="0026355D" w:rsidP="00263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6577C" w:rsidRPr="00C60B9B" w:rsidTr="0099604A">
        <w:trPr>
          <w:trHeight w:val="389"/>
        </w:trPr>
        <w:tc>
          <w:tcPr>
            <w:tcW w:w="2896" w:type="dxa"/>
          </w:tcPr>
          <w:p w:rsidR="0066577C" w:rsidRPr="00C60B9B" w:rsidRDefault="0066577C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B92EB6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7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3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B92EB6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B92EB6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B92EB6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6577C" w:rsidRPr="00C60B9B" w:rsidTr="0099604A">
        <w:trPr>
          <w:trHeight w:val="389"/>
        </w:trPr>
        <w:tc>
          <w:tcPr>
            <w:tcW w:w="2896" w:type="dxa"/>
          </w:tcPr>
          <w:p w:rsidR="0066577C" w:rsidRPr="00C60B9B" w:rsidRDefault="0066577C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6577C" w:rsidRPr="00C60B9B" w:rsidTr="0099604A">
        <w:tc>
          <w:tcPr>
            <w:tcW w:w="2896" w:type="dxa"/>
          </w:tcPr>
          <w:p w:rsidR="0066577C" w:rsidRPr="00C60B9B" w:rsidRDefault="0066577C" w:rsidP="004420B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98" w:type="dxa"/>
            <w:gridSpan w:val="11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663B" w:rsidRPr="00C60B9B" w:rsidTr="0099604A">
        <w:tc>
          <w:tcPr>
            <w:tcW w:w="2896" w:type="dxa"/>
          </w:tcPr>
          <w:p w:rsidR="00D3663B" w:rsidRPr="00C60B9B" w:rsidRDefault="00D3663B" w:rsidP="00F02A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1E34">
              <w:rPr>
                <w:rFonts w:ascii="Angsana New" w:hAnsi="Angsana New"/>
                <w:sz w:val="30"/>
                <w:szCs w:val="30"/>
                <w:cs/>
              </w:rPr>
              <w:t>บริษัท พริซึ่ม</w:t>
            </w:r>
            <w:r w:rsidRPr="00F91E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E34">
              <w:rPr>
                <w:rFonts w:ascii="Angsana New" w:hAnsi="Angsana New"/>
                <w:sz w:val="30"/>
                <w:szCs w:val="30"/>
                <w:cs/>
              </w:rPr>
              <w:t>โซลูชั่นส์</w:t>
            </w:r>
            <w:r w:rsidR="00A36D5B" w:rsidRPr="00F91E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E3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34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:rsidR="00D3663B" w:rsidRPr="00C60B9B" w:rsidRDefault="00D3663B" w:rsidP="00D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C60B9B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67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3663B" w:rsidRPr="00C60B9B" w:rsidRDefault="00D3663B" w:rsidP="00A3667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D3663B" w:rsidRPr="00C60B9B" w:rsidTr="0099604A">
        <w:trPr>
          <w:trHeight w:val="197"/>
        </w:trPr>
        <w:tc>
          <w:tcPr>
            <w:tcW w:w="2896" w:type="dxa"/>
          </w:tcPr>
          <w:p w:rsidR="00D3663B" w:rsidRPr="00C60B9B" w:rsidRDefault="00D3663B" w:rsidP="001914D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34" w:type="dxa"/>
          </w:tcPr>
          <w:p w:rsidR="00D3663B" w:rsidRPr="00C60B9B" w:rsidRDefault="00D3663B" w:rsidP="00D366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3250D7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D3663B" w:rsidP="00A3667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:rsidR="0066577C" w:rsidRPr="00C60B9B" w:rsidRDefault="0066577C" w:rsidP="00E56E99">
      <w:pPr>
        <w:spacing w:line="240" w:lineRule="auto"/>
        <w:rPr>
          <w:rFonts w:ascii="Angsana New" w:hAnsi="Angsana New"/>
          <w:sz w:val="30"/>
          <w:szCs w:val="30"/>
        </w:rPr>
      </w:pPr>
    </w:p>
    <w:p w:rsidR="00E56E99" w:rsidRPr="00C60B9B" w:rsidRDefault="00E56E99" w:rsidP="00F0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="Angsana New" w:hAnsi="Angsana New"/>
          <w:sz w:val="24"/>
          <w:szCs w:val="24"/>
        </w:rPr>
      </w:pPr>
      <w:r w:rsidRPr="00C60B9B">
        <w:rPr>
          <w:rFonts w:ascii="Angsana New" w:hAnsi="Angsana New"/>
          <w:sz w:val="30"/>
          <w:szCs w:val="30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B92EB6">
        <w:rPr>
          <w:rFonts w:ascii="Angsana New" w:hAnsi="Angsana New" w:hint="cs"/>
          <w:sz w:val="30"/>
          <w:szCs w:val="30"/>
          <w:cs/>
        </w:rPr>
        <w:t>หก</w:t>
      </w:r>
      <w:r w:rsidRPr="00C60B9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B92EB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C60B9B">
        <w:rPr>
          <w:rFonts w:ascii="Angsana New" w:hAnsi="Angsana New"/>
          <w:sz w:val="30"/>
          <w:szCs w:val="30"/>
        </w:rPr>
        <w:t>256</w:t>
      </w:r>
      <w:r w:rsidR="00F7621D"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และ </w:t>
      </w:r>
      <w:r w:rsidRPr="00C60B9B">
        <w:rPr>
          <w:rFonts w:ascii="Angsana New" w:hAnsi="Angsana New"/>
          <w:sz w:val="30"/>
          <w:szCs w:val="30"/>
        </w:rPr>
        <w:t>25</w:t>
      </w:r>
      <w:r w:rsidRPr="00C60B9B">
        <w:rPr>
          <w:rFonts w:ascii="Angsana New" w:hAnsi="Angsana New"/>
          <w:sz w:val="30"/>
          <w:szCs w:val="30"/>
          <w:cs/>
        </w:rPr>
        <w:t>6</w:t>
      </w:r>
      <w:r w:rsidR="00F7621D" w:rsidRPr="00C60B9B">
        <w:rPr>
          <w:rFonts w:ascii="Angsana New" w:hAnsi="Angsana New"/>
          <w:sz w:val="30"/>
          <w:szCs w:val="30"/>
        </w:rPr>
        <w:t>1</w:t>
      </w: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5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  <w:sectPr w:rsidR="00E56E99" w:rsidRPr="00C60B9B" w:rsidSect="00F230C8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E2626F" w:rsidRPr="00EB7061" w:rsidRDefault="00E2626F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B706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:rsidR="00332FEA" w:rsidRPr="00671303" w:rsidRDefault="00332FEA" w:rsidP="00332FEA">
      <w:pPr>
        <w:rPr>
          <w:sz w:val="32"/>
          <w:szCs w:val="32"/>
          <w:lang w:eastAsia="x-none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720"/>
        <w:gridCol w:w="1080"/>
        <w:gridCol w:w="270"/>
        <w:gridCol w:w="1170"/>
        <w:gridCol w:w="270"/>
        <w:gridCol w:w="1080"/>
        <w:gridCol w:w="270"/>
        <w:gridCol w:w="1073"/>
      </w:tblGrid>
      <w:tr w:rsidR="00332FEA" w:rsidRPr="006C2819" w:rsidTr="00316B50">
        <w:tc>
          <w:tcPr>
            <w:tcW w:w="3438" w:type="dxa"/>
          </w:tcPr>
          <w:p w:rsidR="00332FEA" w:rsidRPr="006C2819" w:rsidRDefault="00332FEA" w:rsidP="008A4AC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332FEA" w:rsidRPr="00EC068B" w:rsidRDefault="00332FEA" w:rsidP="008A4A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32FEA" w:rsidRDefault="00332FEA" w:rsidP="008A4A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:rsidR="00332FEA" w:rsidRPr="006C2819" w:rsidRDefault="00332FEA" w:rsidP="008A4A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2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FEA" w:rsidRPr="006C2819" w:rsidTr="00316B50">
        <w:tc>
          <w:tcPr>
            <w:tcW w:w="4158" w:type="dxa"/>
            <w:gridSpan w:val="2"/>
          </w:tcPr>
          <w:p w:rsidR="00332FEA" w:rsidRPr="00730C9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32E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B32E2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32E2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46">
              <w:rPr>
                <w:rFonts w:ascii="Angsana New" w:hAnsi="Angsana New"/>
                <w:sz w:val="30"/>
                <w:szCs w:val="30"/>
              </w:rPr>
              <w:t>25</w:t>
            </w:r>
            <w:r w:rsidRPr="00AC50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4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332FEA" w:rsidRPr="00D51E17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46">
              <w:rPr>
                <w:rFonts w:ascii="Angsana New" w:hAnsi="Angsana New"/>
                <w:sz w:val="30"/>
                <w:szCs w:val="30"/>
              </w:rPr>
              <w:t>25</w:t>
            </w:r>
            <w:r w:rsidRPr="00AC50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332FEA" w:rsidRPr="00AC5046" w:rsidRDefault="00332FEA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04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332FEA" w:rsidRPr="006C2819" w:rsidTr="00316B50">
        <w:trPr>
          <w:cantSplit/>
        </w:trPr>
        <w:tc>
          <w:tcPr>
            <w:tcW w:w="3438" w:type="dxa"/>
          </w:tcPr>
          <w:p w:rsidR="00332FEA" w:rsidRPr="006C2819" w:rsidRDefault="00332FEA" w:rsidP="008A4AC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13" w:type="dxa"/>
            <w:gridSpan w:val="7"/>
          </w:tcPr>
          <w:p w:rsidR="00332FEA" w:rsidRPr="006C2819" w:rsidRDefault="00332FEA" w:rsidP="008A4ACF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2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FEA" w:rsidRPr="006C2819" w:rsidTr="00316B50">
        <w:trPr>
          <w:trHeight w:hRule="exact" w:val="372"/>
        </w:trPr>
        <w:tc>
          <w:tcPr>
            <w:tcW w:w="3438" w:type="dxa"/>
            <w:shd w:val="clear" w:color="auto" w:fill="auto"/>
          </w:tcPr>
          <w:p w:rsidR="00332FEA" w:rsidRPr="00730C9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72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332FEA" w:rsidRPr="006C2819" w:rsidRDefault="00332FEA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2FEA" w:rsidRPr="006C2819" w:rsidTr="00316B50">
        <w:trPr>
          <w:trHeight w:hRule="exact" w:val="372"/>
        </w:trPr>
        <w:tc>
          <w:tcPr>
            <w:tcW w:w="3438" w:type="dxa"/>
            <w:shd w:val="clear" w:color="auto" w:fill="auto"/>
          </w:tcPr>
          <w:p w:rsidR="00332FEA" w:rsidRPr="00A4230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dxa"/>
            <w:shd w:val="clear" w:color="auto" w:fill="auto"/>
          </w:tcPr>
          <w:p w:rsidR="00332FEA" w:rsidRPr="006C2819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D02FAE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366,116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292,758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32FEA" w:rsidRPr="00FD1E5B" w:rsidRDefault="00370CC3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336,248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332FEA" w:rsidRPr="00FD1E5B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FD1E5B">
              <w:rPr>
                <w:rFonts w:ascii="Angsana New" w:hAnsi="Angsana New"/>
                <w:sz w:val="30"/>
                <w:szCs w:val="30"/>
              </w:rPr>
              <w:t>277,207</w:t>
            </w:r>
          </w:p>
        </w:tc>
      </w:tr>
      <w:tr w:rsidR="00332FEA" w:rsidRPr="006C2819" w:rsidTr="00316B50">
        <w:trPr>
          <w:trHeight w:hRule="exact" w:val="372"/>
        </w:trPr>
        <w:tc>
          <w:tcPr>
            <w:tcW w:w="4158" w:type="dxa"/>
            <w:gridSpan w:val="2"/>
            <w:shd w:val="clear" w:color="auto" w:fill="auto"/>
          </w:tcPr>
          <w:p w:rsidR="00332FEA" w:rsidRPr="006C2819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</w:t>
            </w:r>
            <w:r w:rsidRPr="001B12C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B12CE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D02FAE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decimal" w:pos="979"/>
              </w:tabs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32FEA" w:rsidRPr="005867EF" w:rsidRDefault="00370CC3" w:rsidP="00332F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6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2FEA" w:rsidRPr="006C2819" w:rsidTr="00316B50">
        <w:trPr>
          <w:trHeight w:hRule="exact" w:val="372"/>
        </w:trPr>
        <w:tc>
          <w:tcPr>
            <w:tcW w:w="3438" w:type="dxa"/>
            <w:shd w:val="clear" w:color="auto" w:fill="auto"/>
          </w:tcPr>
          <w:p w:rsidR="00332FEA" w:rsidRPr="001B12CE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12CE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20" w:type="dxa"/>
            <w:shd w:val="clear" w:color="auto" w:fill="auto"/>
          </w:tcPr>
          <w:p w:rsidR="00332FEA" w:rsidRPr="00C43F37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D02FAE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decimal" w:pos="979"/>
              </w:tabs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81,394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370CC3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122,500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81,394</w:t>
            </w:r>
          </w:p>
        </w:tc>
      </w:tr>
      <w:tr w:rsidR="00332FEA" w:rsidRPr="006C2819" w:rsidTr="00316B50">
        <w:trPr>
          <w:trHeight w:hRule="exact" w:val="372"/>
        </w:trPr>
        <w:tc>
          <w:tcPr>
            <w:tcW w:w="3438" w:type="dxa"/>
            <w:shd w:val="clear" w:color="auto" w:fill="auto"/>
          </w:tcPr>
          <w:p w:rsidR="00332FEA" w:rsidRPr="001B12CE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</w:tcPr>
          <w:p w:rsidR="00332FEA" w:rsidRPr="00C43F37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D02FAE" w:rsidP="00D02FAE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decimal" w:pos="979"/>
              </w:tabs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(22,353)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32FEA" w:rsidRPr="005867EF" w:rsidRDefault="00370CC3" w:rsidP="00370CC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(22,353)</w:t>
            </w:r>
          </w:p>
        </w:tc>
      </w:tr>
      <w:tr w:rsidR="00332FEA" w:rsidRPr="006C2819" w:rsidTr="00316B50">
        <w:trPr>
          <w:trHeight w:hRule="exact" w:val="372"/>
        </w:trPr>
        <w:tc>
          <w:tcPr>
            <w:tcW w:w="3438" w:type="dxa"/>
            <w:shd w:val="clear" w:color="auto" w:fill="auto"/>
          </w:tcPr>
          <w:p w:rsidR="00332FEA" w:rsidRPr="006C2819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B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A1B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A1B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720" w:type="dxa"/>
            <w:shd w:val="clear" w:color="auto" w:fill="auto"/>
          </w:tcPr>
          <w:p w:rsidR="00332FEA" w:rsidRPr="006C2819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FEA" w:rsidRPr="005867EF" w:rsidRDefault="00D02FAE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502,178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358,284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FEA" w:rsidRPr="005867EF" w:rsidRDefault="00370CC3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458,748</w:t>
            </w:r>
          </w:p>
        </w:tc>
        <w:tc>
          <w:tcPr>
            <w:tcW w:w="270" w:type="dxa"/>
            <w:shd w:val="clear" w:color="auto" w:fill="auto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FEA" w:rsidRPr="005867EF" w:rsidRDefault="00332FEA" w:rsidP="0033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</w:tr>
    </w:tbl>
    <w:p w:rsidR="00D12B52" w:rsidRPr="00332FEA" w:rsidRDefault="00D12B52" w:rsidP="00D12B52">
      <w:pPr>
        <w:rPr>
          <w:rFonts w:ascii="Angsana New" w:hAnsi="Angsana New"/>
          <w:sz w:val="30"/>
          <w:szCs w:val="30"/>
          <w:lang w:eastAsia="x-none"/>
        </w:rPr>
      </w:pPr>
    </w:p>
    <w:p w:rsidR="008D5D38" w:rsidRPr="00C60B9B" w:rsidRDefault="008D5D38" w:rsidP="008D5D3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60B9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:rsidR="008D5D38" w:rsidRPr="00332FEA" w:rsidRDefault="008D5D38" w:rsidP="008D5D3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:rsidR="008178E0" w:rsidRPr="00E870AD" w:rsidRDefault="008178E0" w:rsidP="008178E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870AD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36EB4">
        <w:rPr>
          <w:rFonts w:ascii="Angsana New" w:hAnsi="Angsana New"/>
          <w:sz w:val="30"/>
          <w:szCs w:val="30"/>
          <w:lang w:val="en-US" w:bidi="th-TH"/>
        </w:rPr>
        <w:t xml:space="preserve">26 </w:t>
      </w:r>
      <w:r w:rsidRPr="00336EB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336EB4"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บริษัทไ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ด้ลงทุนในบริษัท </w:t>
      </w:r>
      <w:r w:rsidR="00DB2DE9" w:rsidRPr="00DB2DE9">
        <w:rPr>
          <w:rFonts w:ascii="Angsana New" w:hAnsi="Angsana New"/>
          <w:sz w:val="30"/>
          <w:szCs w:val="30"/>
          <w:cs/>
          <w:lang w:val="en-US" w:bidi="th-TH"/>
        </w:rPr>
        <w:t xml:space="preserve">เน็คซ์ แคปปิตอล จำกัด (เดิมชื่อ “บริษัท บัฟ (ประเทศไทย) </w:t>
      </w:r>
      <w:r w:rsidR="00DB2DE9"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จำกัด”)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 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ซึ่งเป็นการร่วมค้าของ</w:t>
      </w:r>
      <w:r w:rsidRPr="00D1352A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กลุ่มบริษัท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เพิ่มอีกร้อยละ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 12.5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 xml:space="preserve"> ของทุนที่ออกและชำระแล้ว  เป็นจำนวนเงิน 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122.5 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ล้านบาท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ทำให้</w:t>
      </w:r>
      <w:r w:rsidRPr="00E870AD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มีส่วนได้เสียในการร่วมค้า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นี้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เป็นร้อยล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ะ </w:t>
      </w:r>
      <w:r>
        <w:rPr>
          <w:rFonts w:ascii="Angsana New" w:hAnsi="Angsana New"/>
          <w:sz w:val="30"/>
          <w:szCs w:val="30"/>
          <w:lang w:val="en-US" w:bidi="th-TH"/>
        </w:rPr>
        <w:t>40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0E7E49" w:rsidRPr="00C60B9B" w:rsidRDefault="000E7E49" w:rsidP="00D12B5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0E7E49" w:rsidRPr="00C60B9B" w:rsidSect="00F230C8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0E7E49" w:rsidRPr="00C60B9B" w:rsidRDefault="000E7E49" w:rsidP="00BB0975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ณ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="00332FEA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332FEA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60B9B">
        <w:rPr>
          <w:rFonts w:ascii="Angsana New" w:hAnsi="Angsana New"/>
          <w:sz w:val="30"/>
          <w:szCs w:val="30"/>
          <w:lang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bidi="th-TH"/>
        </w:rPr>
        <w:t>2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val="en-US" w:bidi="th-TH"/>
        </w:rPr>
        <w:t>1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:rsidR="0066577C" w:rsidRPr="00C60B9B" w:rsidRDefault="0066577C" w:rsidP="000E7E49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150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070"/>
        <w:gridCol w:w="1170"/>
        <w:gridCol w:w="990"/>
        <w:gridCol w:w="180"/>
        <w:gridCol w:w="990"/>
        <w:gridCol w:w="6"/>
        <w:gridCol w:w="174"/>
        <w:gridCol w:w="6"/>
        <w:gridCol w:w="1074"/>
        <w:gridCol w:w="180"/>
        <w:gridCol w:w="990"/>
        <w:gridCol w:w="6"/>
        <w:gridCol w:w="174"/>
        <w:gridCol w:w="6"/>
        <w:gridCol w:w="984"/>
        <w:gridCol w:w="180"/>
        <w:gridCol w:w="990"/>
        <w:gridCol w:w="6"/>
        <w:gridCol w:w="174"/>
        <w:gridCol w:w="6"/>
        <w:gridCol w:w="984"/>
        <w:gridCol w:w="180"/>
        <w:gridCol w:w="994"/>
        <w:gridCol w:w="6"/>
      </w:tblGrid>
      <w:tr w:rsidR="0066577C" w:rsidRPr="00141FB1" w:rsidTr="0024548F">
        <w:trPr>
          <w:cantSplit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20" w:type="dxa"/>
            <w:gridSpan w:val="24"/>
            <w:vAlign w:val="center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1F6BB7" w:rsidRPr="00141FB1" w:rsidTr="0024548F">
        <w:trPr>
          <w:cantSplit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  <w:vAlign w:val="center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24548F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ประเทศที</w:t>
            </w:r>
            <w:r w:rsidR="0024548F">
              <w:rPr>
                <w:rFonts w:ascii="Angsana New" w:hAnsi="Angsana New" w:hint="cs"/>
                <w:sz w:val="29"/>
                <w:szCs w:val="29"/>
                <w:cs/>
              </w:rPr>
              <w:t>่</w:t>
            </w:r>
          </w:p>
          <w:p w:rsidR="0066577C" w:rsidRPr="001F6BB7" w:rsidRDefault="0066577C" w:rsidP="0024548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กิจกา</w:t>
            </w:r>
            <w:r w:rsidR="0024548F">
              <w:rPr>
                <w:rFonts w:ascii="Angsana New" w:hAnsi="Angsana New" w:hint="cs"/>
                <w:sz w:val="29"/>
                <w:szCs w:val="29"/>
                <w:cs/>
              </w:rPr>
              <w:t>ร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66" w:type="dxa"/>
            <w:gridSpan w:val="4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4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ทุนชำระแล้ว</w:t>
            </w:r>
            <w:r w:rsidRPr="001F6BB7">
              <w:rPr>
                <w:rFonts w:ascii="Angsana New" w:hAnsi="Angsana New"/>
                <w:b w:val="0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2160" w:type="dxa"/>
            <w:gridSpan w:val="4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164" w:type="dxa"/>
            <w:gridSpan w:val="4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มูลค่าตาม</w:t>
            </w:r>
          </w:p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วิธีส่วนได้เสีย</w:t>
            </w:r>
            <w:r w:rsidRPr="001F6BB7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1A4FDF" w:rsidRPr="00141FB1" w:rsidTr="0024548F">
        <w:trPr>
          <w:gridAfter w:val="1"/>
          <w:wAfter w:w="6" w:type="dxa"/>
          <w:cantSplit/>
          <w:trHeight w:val="372"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C5044E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1F6BB7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C5044E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1F6BB7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C5044E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1F6BB7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C5044E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1F6BB7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4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</w:tr>
      <w:tr w:rsidR="001A4FDF" w:rsidRPr="00141FB1" w:rsidTr="0024548F">
        <w:trPr>
          <w:gridAfter w:val="1"/>
          <w:wAfter w:w="6" w:type="dxa"/>
          <w:cantSplit/>
          <w:trHeight w:val="372"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66577C" w:rsidRPr="00141FB1" w:rsidTr="0024548F">
        <w:trPr>
          <w:cantSplit/>
          <w:trHeight w:val="270"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166" w:type="dxa"/>
            <w:gridSpan w:val="4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F6BB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6934" w:type="dxa"/>
            <w:gridSpan w:val="16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0A3933" w:rsidRPr="001F6BB7" w:rsidRDefault="000A3933" w:rsidP="001F6BB7">
            <w:pPr>
              <w:ind w:left="19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เน็คซ์ แคปปิตอล จำกัด </w:t>
            </w:r>
            <w:r w:rsidRPr="001F6BB7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  <w:p w:rsidR="000A3933" w:rsidRPr="001F6BB7" w:rsidRDefault="000A3933" w:rsidP="000A3933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(เดิมชื่อ “บริษัท บัฟ </w:t>
            </w:r>
          </w:p>
          <w:p w:rsidR="00155F76" w:rsidRPr="001F6BB7" w:rsidRDefault="000A3933" w:rsidP="000A3933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(ประเทศไทย) จำกัด”)</w:t>
            </w:r>
          </w:p>
        </w:tc>
        <w:tc>
          <w:tcPr>
            <w:tcW w:w="2070" w:type="dxa"/>
          </w:tcPr>
          <w:p w:rsidR="00155F76" w:rsidRPr="001F6BB7" w:rsidRDefault="00155F76" w:rsidP="000A1003">
            <w:pPr>
              <w:pStyle w:val="acctfourfigures"/>
              <w:tabs>
                <w:tab w:val="clear" w:pos="765"/>
              </w:tabs>
              <w:spacing w:line="240" w:lineRule="atLeast"/>
              <w:ind w:right="-79" w:hanging="85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117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left" w:pos="551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ประเทศไทย</w:t>
            </w:r>
          </w:p>
        </w:tc>
        <w:tc>
          <w:tcPr>
            <w:tcW w:w="990" w:type="dxa"/>
          </w:tcPr>
          <w:p w:rsidR="00155F76" w:rsidRPr="001F6BB7" w:rsidRDefault="00D02FAE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F434CA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27.5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155F76" w:rsidRPr="001F6BB7" w:rsidRDefault="00D02FAE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300,000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155F76" w:rsidRPr="001F6BB7" w:rsidRDefault="00D02FAE" w:rsidP="00417B4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327,248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155F76" w:rsidRPr="001F6BB7" w:rsidRDefault="00D02FAE" w:rsidP="00155F7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490,096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354,795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155F76" w:rsidRPr="001F6BB7" w:rsidRDefault="00155F76" w:rsidP="00155F76">
            <w:pPr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พี ที ออโตเมชั่น </w:t>
            </w:r>
          </w:p>
          <w:p w:rsidR="00155F76" w:rsidRPr="001F6BB7" w:rsidRDefault="00155F76" w:rsidP="00155F76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2070" w:type="dxa"/>
          </w:tcPr>
          <w:p w:rsidR="00155F76" w:rsidRPr="001F6BB7" w:rsidRDefault="00155F76" w:rsidP="000A1003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right="-79" w:hanging="85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ขายคอมพิวเตอร์</w:t>
            </w:r>
          </w:p>
          <w:p w:rsidR="000A1003" w:rsidRDefault="00155F76" w:rsidP="000A1003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อุปกรณ์คอมพิวเตอร์แล</w:t>
            </w:r>
            <w:r w:rsidR="000A1003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ะ</w:t>
            </w:r>
          </w:p>
          <w:p w:rsidR="00155F76" w:rsidRPr="001F6BB7" w:rsidRDefault="00155F76" w:rsidP="000A1003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right="-79" w:hanging="80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ส่วนประกอบต่อพ่วง</w:t>
            </w:r>
          </w:p>
        </w:tc>
        <w:tc>
          <w:tcPr>
            <w:tcW w:w="117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left" w:pos="551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ประเทศไทย</w:t>
            </w:r>
          </w:p>
        </w:tc>
        <w:tc>
          <w:tcPr>
            <w:tcW w:w="990" w:type="dxa"/>
          </w:tcPr>
          <w:p w:rsidR="00155F76" w:rsidRPr="001F6BB7" w:rsidRDefault="00D02FAE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155F76" w:rsidRPr="001F6BB7" w:rsidRDefault="00D02FAE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C399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8,000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155F76" w:rsidRPr="001F6BB7" w:rsidRDefault="00D02FAE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9,</w:t>
            </w:r>
            <w:r w:rsidRPr="00AB0380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9,000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155F76" w:rsidRPr="001F6BB7" w:rsidRDefault="00D02FAE" w:rsidP="00155F7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12,082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155F76" w:rsidRPr="001F6BB7" w:rsidRDefault="00155F76" w:rsidP="00155F7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11,321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D02FAE" w:rsidP="00AB038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458,748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66577C" w:rsidP="00AB038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336,248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D02FAE" w:rsidP="0066577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502,178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66577C" w:rsidP="0066577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366,116</w:t>
            </w:r>
          </w:p>
        </w:tc>
      </w:tr>
    </w:tbl>
    <w:p w:rsidR="0066577C" w:rsidRPr="00C60B9B" w:rsidRDefault="0066577C" w:rsidP="000E7E49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p w:rsidR="00EF2848" w:rsidRPr="00EF2848" w:rsidRDefault="00EF2848" w:rsidP="00EF2848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:rsidR="00DA4A80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ณ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="0026421D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26421D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60B9B">
        <w:rPr>
          <w:rFonts w:ascii="Angsana New" w:hAnsi="Angsana New"/>
          <w:sz w:val="30"/>
          <w:szCs w:val="30"/>
          <w:lang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bidi="th-TH"/>
        </w:rPr>
        <w:t>2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val="en-US" w:bidi="th-TH"/>
        </w:rPr>
        <w:t>1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-90" w:tblpY="564"/>
        <w:tblW w:w="148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9"/>
        <w:gridCol w:w="1080"/>
        <w:gridCol w:w="180"/>
        <w:gridCol w:w="1080"/>
        <w:gridCol w:w="180"/>
        <w:gridCol w:w="1080"/>
        <w:gridCol w:w="180"/>
        <w:gridCol w:w="990"/>
        <w:gridCol w:w="178"/>
        <w:gridCol w:w="1082"/>
        <w:gridCol w:w="180"/>
        <w:gridCol w:w="1080"/>
        <w:gridCol w:w="182"/>
        <w:gridCol w:w="1078"/>
        <w:gridCol w:w="180"/>
        <w:gridCol w:w="1080"/>
      </w:tblGrid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0" w:type="dxa"/>
            <w:gridSpan w:val="15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EE7D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E7D3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DA4A80" w:rsidRPr="00EE7D3C" w:rsidRDefault="00DA4A80" w:rsidP="00316B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E7D3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38" w:type="dxa"/>
            <w:gridSpan w:val="3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A4A80" w:rsidRPr="00EE7D3C" w:rsidRDefault="0026421D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7D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26421D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7D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26421D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7D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2" w:type="dxa"/>
            <w:vAlign w:val="bottom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A4A80" w:rsidRPr="00EE7D3C" w:rsidRDefault="0026421D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7D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A4A80" w:rsidRPr="00EE7D3C" w:rsidTr="00316B50">
        <w:trPr>
          <w:cantSplit/>
          <w:trHeight w:val="270"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DA4A80" w:rsidRPr="00EE7D3C" w:rsidRDefault="00DA4A80" w:rsidP="00316B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692B39" w:rsidRPr="00EE7D3C" w:rsidRDefault="00692B39" w:rsidP="00316B50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:rsidR="00DA4A80" w:rsidRPr="00EE7D3C" w:rsidRDefault="00692B39" w:rsidP="00316B50">
            <w:pPr>
              <w:tabs>
                <w:tab w:val="clear" w:pos="227"/>
                <w:tab w:val="clear" w:pos="454"/>
              </w:tabs>
              <w:ind w:left="100"/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1080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27.5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327,248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327,248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E7D3C">
              <w:rPr>
                <w:rFonts w:ascii="Angsana New" w:hAnsi="Angsana New" w:hint="cs"/>
                <w:sz w:val="30"/>
                <w:szCs w:val="30"/>
                <w:cs/>
              </w:rPr>
              <w:t>พี ที ออโตเมชั่น (ไทยแลนด์)</w:t>
            </w: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336,248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02FAE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336,248</w:t>
            </w:r>
          </w:p>
        </w:tc>
      </w:tr>
    </w:tbl>
    <w:p w:rsidR="0066577C" w:rsidRPr="00C60B9B" w:rsidRDefault="0066577C" w:rsidP="0066577C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val="en-US" w:bidi="th-TH"/>
        </w:rPr>
      </w:pPr>
    </w:p>
    <w:p w:rsidR="00667101" w:rsidRPr="00C60B9B" w:rsidRDefault="00667101" w:rsidP="0066577C">
      <w:pPr>
        <w:pStyle w:val="acctfourfigures"/>
        <w:tabs>
          <w:tab w:val="clear" w:pos="765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F823E0" w:rsidRPr="00C60B9B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การร่วมค้าไม่มีการจ่ายเงินปันผลในระหว่างงวด</w:t>
      </w:r>
      <w:r w:rsidR="0026421D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="0026421D" w:rsidRPr="00411920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26421D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26421D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="0026421D" w:rsidRPr="0041192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0182B">
        <w:rPr>
          <w:rFonts w:ascii="Angsana New" w:hAnsi="Angsana New"/>
          <w:sz w:val="30"/>
          <w:szCs w:val="30"/>
          <w:lang w:val="en-US" w:bidi="th-TH"/>
        </w:rPr>
        <w:t>2562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178E0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8178E0">
        <w:rPr>
          <w:rFonts w:ascii="Angsana New" w:hAnsi="Angsana New"/>
          <w:sz w:val="30"/>
          <w:szCs w:val="30"/>
          <w:lang w:val="en-US" w:bidi="th-TH"/>
        </w:rPr>
        <w:t>2561</w:t>
      </w:r>
    </w:p>
    <w:p w:rsidR="00F823E0" w:rsidRPr="00C60B9B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F823E0" w:rsidRPr="00C60B9B" w:rsidRDefault="00F823E0" w:rsidP="00BB0975">
      <w:pPr>
        <w:pStyle w:val="block"/>
        <w:spacing w:after="0" w:line="240" w:lineRule="atLeast"/>
        <w:ind w:left="540" w:right="-45" w:hanging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4E62DB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ไม่มีเงินลงทุนในการร่วมค้า ซึ่งจดทะเบียนในตลาดหลักทรัพย์ ดังนั้นจึงไม่มีราคาเปิดเผยต่อสาธารณชน</w:t>
      </w:r>
    </w:p>
    <w:p w:rsidR="00667101" w:rsidRPr="00C60B9B" w:rsidRDefault="00667101" w:rsidP="0066577C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cs/>
          <w:lang w:val="en-US" w:bidi="th-TH"/>
        </w:rPr>
        <w:sectPr w:rsidR="00E56E99" w:rsidRPr="00C60B9B" w:rsidSect="00F230C8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5D20FC" w:rsidRPr="00CC20D6" w:rsidRDefault="005D20F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CC20D6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:rsidR="005D20FC" w:rsidRPr="00C60B9B" w:rsidRDefault="005D20F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  <w:highlight w:val="cyan"/>
        </w:rPr>
      </w:pPr>
    </w:p>
    <w:p w:rsidR="00EB7727" w:rsidRPr="00C60B9B" w:rsidRDefault="0067645C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ในระหว่าง</w:t>
      </w:r>
      <w:r w:rsidRPr="00D10E0E"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10E0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 w:rsidRPr="00D10E0E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 กลุ่ม</w:t>
      </w:r>
      <w:r w:rsidRPr="00D10E0E">
        <w:rPr>
          <w:rFonts w:ascii="Angsana New" w:hAnsi="Angsana New"/>
          <w:sz w:val="30"/>
          <w:szCs w:val="30"/>
          <w:cs/>
        </w:rPr>
        <w:t>บริษัทไ</w:t>
      </w:r>
      <w:r>
        <w:rPr>
          <w:rFonts w:ascii="Angsana New" w:hAnsi="Angsana New"/>
          <w:sz w:val="30"/>
          <w:szCs w:val="30"/>
          <w:cs/>
        </w:rPr>
        <w:t>ด้มีการซื้อ</w:t>
      </w:r>
      <w:r>
        <w:rPr>
          <w:rFonts w:ascii="Angsana New" w:hAnsi="Angsana New" w:hint="cs"/>
          <w:sz w:val="30"/>
          <w:szCs w:val="30"/>
          <w:cs/>
        </w:rPr>
        <w:t>อาคารและ</w:t>
      </w:r>
      <w:r>
        <w:rPr>
          <w:rFonts w:ascii="Angsana New" w:hAnsi="Angsana New"/>
          <w:sz w:val="30"/>
          <w:szCs w:val="30"/>
          <w:cs/>
        </w:rPr>
        <w:t>อุปกรณ์เป็นจำนวนเงิน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E66E4B">
        <w:rPr>
          <w:rFonts w:ascii="Angsana New" w:hAnsi="Angsana New"/>
          <w:sz w:val="30"/>
          <w:szCs w:val="30"/>
        </w:rPr>
        <w:t>12.59</w:t>
      </w:r>
      <w:r>
        <w:rPr>
          <w:rFonts w:ascii="Angsana New" w:hAnsi="Angsana New"/>
          <w:sz w:val="30"/>
          <w:szCs w:val="30"/>
        </w:rPr>
        <w:t xml:space="preserve"> </w:t>
      </w:r>
      <w:r w:rsidRPr="00D10E0E">
        <w:rPr>
          <w:rFonts w:ascii="Angsana New" w:hAnsi="Angsana New"/>
          <w:sz w:val="30"/>
          <w:szCs w:val="30"/>
          <w:cs/>
        </w:rPr>
        <w:t>ล้านบาท</w:t>
      </w:r>
      <w:r w:rsidRPr="005D713A">
        <w:rPr>
          <w:rFonts w:ascii="Angsana New" w:hAnsi="Angsana New"/>
          <w:sz w:val="30"/>
          <w:szCs w:val="30"/>
          <w:cs/>
        </w:rPr>
        <w:t>ในงบการเงินรวม</w:t>
      </w:r>
      <w:r w:rsidRPr="005D713A">
        <w:rPr>
          <w:rFonts w:ascii="Angsana New" w:hAnsi="Angsana New" w:hint="cs"/>
          <w:sz w:val="30"/>
          <w:szCs w:val="30"/>
          <w:cs/>
        </w:rPr>
        <w:t xml:space="preserve"> 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(3</w:t>
      </w:r>
      <w:r>
        <w:rPr>
          <w:rFonts w:ascii="Angsana New" w:hAnsi="Angsana New"/>
          <w:i/>
          <w:iCs/>
          <w:sz w:val="30"/>
          <w:szCs w:val="30"/>
        </w:rPr>
        <w:t xml:space="preserve">0 </w:t>
      </w:r>
      <w:r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713A">
        <w:rPr>
          <w:rFonts w:ascii="Angsana New" w:hAnsi="Angsana New"/>
          <w:i/>
          <w:iCs/>
          <w:sz w:val="30"/>
          <w:szCs w:val="30"/>
        </w:rPr>
        <w:t>25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D713A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10.22</w:t>
      </w:r>
      <w:r w:rsidRPr="005D71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5D713A">
        <w:rPr>
          <w:rFonts w:ascii="Angsana New" w:hAnsi="Angsana New" w:hint="cs"/>
          <w:sz w:val="30"/>
          <w:szCs w:val="30"/>
          <w:cs/>
        </w:rPr>
        <w:t xml:space="preserve"> </w:t>
      </w:r>
      <w:r w:rsidRPr="005D713A">
        <w:rPr>
          <w:rFonts w:ascii="Angsana New" w:hAnsi="Angsana New"/>
          <w:sz w:val="30"/>
          <w:szCs w:val="30"/>
          <w:cs/>
        </w:rPr>
        <w:t>และ</w:t>
      </w:r>
      <w:r w:rsidRPr="005D713A">
        <w:rPr>
          <w:rFonts w:ascii="Angsana New" w:hAnsi="Angsana New"/>
          <w:sz w:val="30"/>
          <w:szCs w:val="30"/>
        </w:rPr>
        <w:t xml:space="preserve"> </w:t>
      </w:r>
      <w:r w:rsidR="00E66E4B">
        <w:rPr>
          <w:rFonts w:ascii="Angsana New" w:hAnsi="Angsana New"/>
          <w:sz w:val="30"/>
          <w:szCs w:val="30"/>
        </w:rPr>
        <w:t>12.52</w:t>
      </w:r>
      <w:r>
        <w:rPr>
          <w:rFonts w:ascii="Angsana New" w:hAnsi="Angsana New"/>
          <w:sz w:val="30"/>
          <w:szCs w:val="30"/>
        </w:rPr>
        <w:t xml:space="preserve"> </w:t>
      </w:r>
      <w:r w:rsidRPr="005D713A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E66E4B">
        <w:rPr>
          <w:rFonts w:ascii="Angsana New" w:hAnsi="Angsana New"/>
          <w:sz w:val="30"/>
          <w:szCs w:val="30"/>
        </w:rPr>
        <w:t xml:space="preserve"> 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(3</w:t>
      </w:r>
      <w:r>
        <w:rPr>
          <w:rFonts w:ascii="Angsana New" w:hAnsi="Angsana New"/>
          <w:i/>
          <w:iCs/>
          <w:sz w:val="30"/>
          <w:szCs w:val="30"/>
        </w:rPr>
        <w:t xml:space="preserve">0 </w:t>
      </w:r>
      <w:r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713A">
        <w:rPr>
          <w:rFonts w:ascii="Angsana New" w:hAnsi="Angsana New"/>
          <w:i/>
          <w:iCs/>
          <w:sz w:val="30"/>
          <w:szCs w:val="30"/>
        </w:rPr>
        <w:t>25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D713A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10.13</w:t>
      </w:r>
      <w:r w:rsidRPr="005D71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13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71CD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7D26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กลุ่มบริษัทไม่มีรายการจำหน่ายที่เป็นสาระสำคัญในระหว่างงวดหกเดือนสิ้นสุดวันที่ 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2 และ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</w:p>
    <w:p w:rsidR="00EB7727" w:rsidRPr="00C60B9B" w:rsidRDefault="00EB7727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B7727" w:rsidRPr="00C60B9B" w:rsidRDefault="00EB7727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60B9B">
        <w:rPr>
          <w:rFonts w:ascii="Angsana New" w:eastAsia="Calibri" w:hAnsi="Angsana New"/>
          <w:i/>
          <w:iCs/>
          <w:sz w:val="30"/>
          <w:szCs w:val="30"/>
          <w:cs/>
        </w:rPr>
        <w:t>การค้ำประกัน</w:t>
      </w:r>
    </w:p>
    <w:p w:rsidR="00EB7727" w:rsidRPr="00C60B9B" w:rsidRDefault="00EB7727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F34AC6" w:rsidRPr="00C60B9B" w:rsidRDefault="00F34AC6" w:rsidP="00F34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9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645C">
        <w:rPr>
          <w:rFonts w:ascii="Angsana New" w:hAnsi="Angsana New" w:hint="cs"/>
          <w:sz w:val="30"/>
          <w:szCs w:val="30"/>
          <w:cs/>
        </w:rPr>
        <w:t>30</w:t>
      </w:r>
      <w:r w:rsidR="0067645C">
        <w:rPr>
          <w:rFonts w:ascii="Angsana New" w:hAnsi="Angsana New"/>
          <w:sz w:val="30"/>
          <w:szCs w:val="30"/>
        </w:rPr>
        <w:t xml:space="preserve"> </w:t>
      </w:r>
      <w:r w:rsidR="0067645C">
        <w:rPr>
          <w:rFonts w:ascii="Angsana New" w:hAnsi="Angsana New" w:hint="cs"/>
          <w:sz w:val="30"/>
          <w:szCs w:val="30"/>
          <w:cs/>
        </w:rPr>
        <w:t>มิถุนายน</w:t>
      </w:r>
      <w:r w:rsidR="0067645C" w:rsidRPr="00777249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>5</w:t>
      </w:r>
      <w:r w:rsidRPr="00C60B9B">
        <w:rPr>
          <w:rFonts w:ascii="Angsana New" w:hAnsi="Angsana New"/>
          <w:sz w:val="30"/>
          <w:szCs w:val="30"/>
        </w:rPr>
        <w:t>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="00B54C0B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ทรัพย์สินของกลุ่มบริษัทมูลค่าสุทธิตามบัญชี</w:t>
      </w:r>
      <w:r w:rsidRPr="002E1D93">
        <w:rPr>
          <w:rFonts w:ascii="Angsana New" w:hAnsi="Angsana New"/>
          <w:sz w:val="30"/>
          <w:szCs w:val="30"/>
          <w:cs/>
        </w:rPr>
        <w:t xml:space="preserve">จำนวน </w:t>
      </w:r>
      <w:r w:rsidR="00E66E4B" w:rsidRPr="002E1D93">
        <w:rPr>
          <w:rFonts w:ascii="Angsana New" w:hAnsi="Angsana New"/>
          <w:sz w:val="30"/>
          <w:szCs w:val="30"/>
        </w:rPr>
        <w:t>260</w:t>
      </w:r>
      <w:r w:rsidR="00465344" w:rsidRPr="002E1D93">
        <w:rPr>
          <w:rFonts w:ascii="Angsana New" w:hAnsi="Angsana New"/>
          <w:sz w:val="30"/>
          <w:szCs w:val="30"/>
        </w:rPr>
        <w:t xml:space="preserve"> </w:t>
      </w:r>
      <w:r w:rsidRPr="002E1D93">
        <w:rPr>
          <w:rFonts w:ascii="Angsana New" w:hAnsi="Angsana New"/>
          <w:sz w:val="30"/>
          <w:szCs w:val="30"/>
          <w:cs/>
        </w:rPr>
        <w:t>ล้าน</w:t>
      </w:r>
      <w:r w:rsidRPr="00C60B9B">
        <w:rPr>
          <w:rFonts w:ascii="Angsana New" w:hAnsi="Angsana New"/>
          <w:sz w:val="30"/>
          <w:szCs w:val="30"/>
          <w:cs/>
        </w:rPr>
        <w:t>บาท</w:t>
      </w:r>
      <w:r w:rsidRPr="00C60B9B">
        <w:rPr>
          <w:rFonts w:ascii="Angsana New" w:hAnsi="Angsana New"/>
          <w:spacing w:val="-3"/>
          <w:sz w:val="30"/>
          <w:szCs w:val="30"/>
        </w:rPr>
        <w:t xml:space="preserve"> </w:t>
      </w:r>
      <w:r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4E7840" w:rsidRPr="00C60B9B">
        <w:rPr>
          <w:rFonts w:ascii="Angsana New" w:hAnsi="Angsana New"/>
          <w:i/>
          <w:iCs/>
          <w:spacing w:val="-3"/>
          <w:sz w:val="30"/>
          <w:szCs w:val="30"/>
        </w:rPr>
        <w:t xml:space="preserve">31 </w:t>
      </w:r>
      <w:r w:rsidR="004E7840"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i/>
          <w:iCs/>
          <w:spacing w:val="-3"/>
          <w:sz w:val="30"/>
          <w:szCs w:val="30"/>
        </w:rPr>
        <w:t>25</w:t>
      </w:r>
      <w:r w:rsidR="00B54C0B"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i/>
          <w:iCs/>
          <w:spacing w:val="-3"/>
          <w:sz w:val="30"/>
          <w:szCs w:val="30"/>
        </w:rPr>
        <w:t>1</w:t>
      </w:r>
      <w:r w:rsidRPr="00C60B9B">
        <w:rPr>
          <w:rFonts w:ascii="Angsana New" w:hAnsi="Angsana New"/>
          <w:i/>
          <w:iCs/>
          <w:spacing w:val="-3"/>
          <w:sz w:val="30"/>
          <w:szCs w:val="30"/>
        </w:rPr>
        <w:t xml:space="preserve">: </w:t>
      </w:r>
      <w:r w:rsidR="00F97EE5" w:rsidRPr="00465344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822D4F" w:rsidRPr="00465344">
        <w:rPr>
          <w:rFonts w:ascii="Angsana New" w:hAnsi="Angsana New"/>
          <w:i/>
          <w:iCs/>
          <w:spacing w:val="-3"/>
          <w:sz w:val="30"/>
          <w:szCs w:val="30"/>
        </w:rPr>
        <w:t>71</w:t>
      </w:r>
      <w:r w:rsidRPr="00465344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Pr="00465344">
        <w:rPr>
          <w:rFonts w:ascii="Angsana New" w:hAnsi="Angsana New"/>
          <w:i/>
          <w:iCs/>
          <w:spacing w:val="-3"/>
          <w:sz w:val="30"/>
          <w:szCs w:val="30"/>
          <w:cs/>
        </w:rPr>
        <w:t>ล้านบาท</w:t>
      </w:r>
      <w:r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  <w:r w:rsidRPr="00C60B9B">
        <w:rPr>
          <w:rFonts w:ascii="Angsana New" w:hAnsi="Angsana New"/>
          <w:spacing w:val="-3"/>
          <w:sz w:val="30"/>
          <w:szCs w:val="30"/>
        </w:rPr>
        <w:t xml:space="preserve"> </w:t>
      </w:r>
      <w:r w:rsidRPr="00C60B9B">
        <w:rPr>
          <w:rFonts w:ascii="Angsana New" w:hAnsi="Angsana New"/>
          <w:spacing w:val="-3"/>
          <w:sz w:val="30"/>
          <w:szCs w:val="30"/>
          <w:cs/>
        </w:rPr>
        <w:t>ได้นำไปจดจำนองเพื่อใช้เป็นหลักประกันเงินกู้ยืมระยะยาวจากสถาบันการเงิน</w:t>
      </w:r>
      <w:r w:rsidRPr="00C60B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EA2C50">
        <w:rPr>
          <w:rFonts w:ascii="Angsana New" w:hAnsi="Angsana New"/>
          <w:sz w:val="30"/>
          <w:szCs w:val="30"/>
        </w:rPr>
        <w:t>10</w:t>
      </w:r>
      <w:r w:rsidRPr="00C60B9B">
        <w:rPr>
          <w:rFonts w:ascii="Angsana New" w:hAnsi="Angsana New"/>
          <w:sz w:val="30"/>
          <w:szCs w:val="30"/>
        </w:rPr>
        <w:t>)</w:t>
      </w:r>
    </w:p>
    <w:p w:rsidR="000F5D1B" w:rsidRPr="00C60B9B" w:rsidRDefault="000F5D1B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0F5D1B" w:rsidRPr="00CC20D6" w:rsidRDefault="008278FB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EF35B4" w:rsidRDefault="00EF35B4" w:rsidP="00EF3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80"/>
        <w:gridCol w:w="1440"/>
        <w:gridCol w:w="180"/>
        <w:gridCol w:w="19"/>
        <w:gridCol w:w="1421"/>
        <w:gridCol w:w="180"/>
        <w:gridCol w:w="1530"/>
      </w:tblGrid>
      <w:tr w:rsidR="00EF35B4" w:rsidRPr="00C674EF" w:rsidTr="008A4ACF">
        <w:trPr>
          <w:cantSplit/>
        </w:trPr>
        <w:tc>
          <w:tcPr>
            <w:tcW w:w="4309" w:type="dxa"/>
          </w:tcPr>
          <w:p w:rsidR="00EF35B4" w:rsidRPr="00C674EF" w:rsidRDefault="00EF35B4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6"/>
            <w:vAlign w:val="bottom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66E4B" w:rsidRPr="00C674EF" w:rsidTr="00941EF0">
        <w:trPr>
          <w:cantSplit/>
          <w:tblHeader/>
        </w:trPr>
        <w:tc>
          <w:tcPr>
            <w:tcW w:w="4309" w:type="dxa"/>
          </w:tcPr>
          <w:p w:rsidR="00E66E4B" w:rsidRPr="00C674EF" w:rsidRDefault="00E66E4B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F35B4" w:rsidRPr="00C674EF" w:rsidTr="008A4ACF">
        <w:trPr>
          <w:cantSplit/>
          <w:tblHeader/>
        </w:trPr>
        <w:tc>
          <w:tcPr>
            <w:tcW w:w="4309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6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674E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6E4B" w:rsidRPr="00636ABF" w:rsidTr="00941EF0">
        <w:trPr>
          <w:cantSplit/>
        </w:trPr>
        <w:tc>
          <w:tcPr>
            <w:tcW w:w="4309" w:type="dxa"/>
          </w:tcPr>
          <w:p w:rsidR="00E66E4B" w:rsidRPr="00636ABF" w:rsidRDefault="00E66E4B" w:rsidP="00316B50">
            <w:pPr>
              <w:shd w:val="clear" w:color="auto" w:fill="FFFFFF"/>
              <w:tabs>
                <w:tab w:val="left" w:pos="16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A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36A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36AB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636AB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636ABF" w:rsidRDefault="00E66E4B" w:rsidP="00372BC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</w:tr>
      <w:tr w:rsidR="00E66E4B" w:rsidRPr="00636ABF" w:rsidTr="00941EF0">
        <w:trPr>
          <w:cantSplit/>
        </w:trPr>
        <w:tc>
          <w:tcPr>
            <w:tcW w:w="4309" w:type="dxa"/>
          </w:tcPr>
          <w:p w:rsidR="00E66E4B" w:rsidRPr="00636ABF" w:rsidRDefault="00E66E4B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36AB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14,216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173,784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188,000</w:t>
            </w:r>
          </w:p>
        </w:tc>
      </w:tr>
      <w:tr w:rsidR="00EF35B4" w:rsidRPr="00C674EF" w:rsidTr="008A4ACF">
        <w:trPr>
          <w:cantSplit/>
        </w:trPr>
        <w:tc>
          <w:tcPr>
            <w:tcW w:w="4309" w:type="dxa"/>
          </w:tcPr>
          <w:p w:rsidR="00EF35B4" w:rsidRPr="00636ABF" w:rsidRDefault="00EF35B4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A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6A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 มิถุนายน</w:t>
            </w:r>
            <w:r w:rsidRPr="00636A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4923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14,216</w:t>
            </w:r>
          </w:p>
        </w:tc>
        <w:tc>
          <w:tcPr>
            <w:tcW w:w="199" w:type="dxa"/>
            <w:gridSpan w:val="2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0E714F">
              <w:rPr>
                <w:rFonts w:ascii="Angsana New" w:hAnsi="Angsana New"/>
                <w:b/>
                <w:bCs/>
                <w:sz w:val="30"/>
                <w:szCs w:val="30"/>
              </w:rPr>
              <w:t>837,700</w:t>
            </w:r>
          </w:p>
        </w:tc>
        <w:tc>
          <w:tcPr>
            <w:tcW w:w="180" w:type="dxa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7F6B18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7F6B18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6B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</w:tr>
    </w:tbl>
    <w:p w:rsidR="00EF35B4" w:rsidRDefault="00EF35B4" w:rsidP="00EF35B4">
      <w:pPr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7"/>
        <w:gridCol w:w="180"/>
        <w:gridCol w:w="1394"/>
        <w:gridCol w:w="136"/>
        <w:gridCol w:w="63"/>
        <w:gridCol w:w="117"/>
        <w:gridCol w:w="1304"/>
        <w:gridCol w:w="46"/>
        <w:gridCol w:w="134"/>
        <w:gridCol w:w="46"/>
        <w:gridCol w:w="1532"/>
      </w:tblGrid>
      <w:tr w:rsidR="00EF35B4" w:rsidRPr="00C674EF" w:rsidTr="008A4ACF">
        <w:trPr>
          <w:cantSplit/>
          <w:tblHeader/>
        </w:trPr>
        <w:tc>
          <w:tcPr>
            <w:tcW w:w="4307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2" w:type="dxa"/>
            <w:gridSpan w:val="9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6E4B" w:rsidRPr="00C674EF" w:rsidTr="00941EF0">
        <w:trPr>
          <w:cantSplit/>
          <w:tblHeader/>
        </w:trPr>
        <w:tc>
          <w:tcPr>
            <w:tcW w:w="4307" w:type="dxa"/>
          </w:tcPr>
          <w:p w:rsidR="00E66E4B" w:rsidRPr="00C674EF" w:rsidRDefault="00E66E4B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F35B4" w:rsidRPr="00C674EF" w:rsidTr="008A4ACF">
        <w:trPr>
          <w:cantSplit/>
          <w:tblHeader/>
        </w:trPr>
        <w:tc>
          <w:tcPr>
            <w:tcW w:w="4307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2" w:type="dxa"/>
            <w:gridSpan w:val="9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674E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6E4B" w:rsidRPr="00C674EF" w:rsidTr="00941EF0">
        <w:trPr>
          <w:cantSplit/>
        </w:trPr>
        <w:tc>
          <w:tcPr>
            <w:tcW w:w="4307" w:type="dxa"/>
          </w:tcPr>
          <w:p w:rsidR="00E66E4B" w:rsidRPr="00C674EF" w:rsidRDefault="00E66E4B" w:rsidP="00E66E4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E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674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74E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E66E4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0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  <w:tc>
          <w:tcPr>
            <w:tcW w:w="180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1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</w:tr>
      <w:tr w:rsidR="00E66E4B" w:rsidRPr="00C674EF" w:rsidTr="00941EF0">
        <w:trPr>
          <w:cantSplit/>
        </w:trPr>
        <w:tc>
          <w:tcPr>
            <w:tcW w:w="4307" w:type="dxa"/>
          </w:tcPr>
          <w:p w:rsidR="00E66E4B" w:rsidRPr="00C674EF" w:rsidRDefault="00E66E4B" w:rsidP="00E66E4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674E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E66E4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14,216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0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173,784</w:t>
            </w:r>
          </w:p>
        </w:tc>
        <w:tc>
          <w:tcPr>
            <w:tcW w:w="180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1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188,000</w:t>
            </w:r>
          </w:p>
        </w:tc>
      </w:tr>
      <w:tr w:rsidR="00E66E4B" w:rsidRPr="00C674EF" w:rsidTr="00E66E4B">
        <w:trPr>
          <w:cantSplit/>
        </w:trPr>
        <w:tc>
          <w:tcPr>
            <w:tcW w:w="4307" w:type="dxa"/>
          </w:tcPr>
          <w:p w:rsidR="00E66E4B" w:rsidRPr="00C674EF" w:rsidRDefault="00E66E4B" w:rsidP="00E66E4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 มิถุนายน</w:t>
            </w: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E66E4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14,216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0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0E714F">
              <w:rPr>
                <w:rFonts w:ascii="Angsana New" w:hAnsi="Angsana New"/>
                <w:b/>
                <w:bCs/>
                <w:sz w:val="30"/>
                <w:szCs w:val="30"/>
              </w:rPr>
              <w:t>837,700</w:t>
            </w:r>
          </w:p>
        </w:tc>
        <w:tc>
          <w:tcPr>
            <w:tcW w:w="180" w:type="dxa"/>
            <w:gridSpan w:val="2"/>
            <w:vAlign w:val="bottom"/>
          </w:tcPr>
          <w:p w:rsidR="00E66E4B" w:rsidRPr="00636ABF" w:rsidRDefault="00E66E4B" w:rsidP="00E66E4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6E4B" w:rsidRPr="00636ABF" w:rsidRDefault="00E66E4B" w:rsidP="001643BA">
            <w:pPr>
              <w:pStyle w:val="acctfourfigures"/>
              <w:shd w:val="clear" w:color="auto" w:fill="FFFFFF"/>
              <w:tabs>
                <w:tab w:val="clear" w:pos="765"/>
                <w:tab w:val="decimal" w:pos="11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764247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4247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</w:tr>
    </w:tbl>
    <w:p w:rsidR="00EF35B4" w:rsidRDefault="00EF35B4" w:rsidP="00EF3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53249F" w:rsidRPr="00C60B9B" w:rsidRDefault="0053249F" w:rsidP="00532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ณ วันที่ </w:t>
      </w:r>
      <w:r w:rsidR="00060195">
        <w:rPr>
          <w:rFonts w:ascii="Angsana New" w:hAnsi="Angsana New" w:hint="cs"/>
          <w:sz w:val="30"/>
          <w:szCs w:val="30"/>
          <w:cs/>
        </w:rPr>
        <w:t>30</w:t>
      </w:r>
      <w:r w:rsidR="00060195">
        <w:rPr>
          <w:rFonts w:ascii="Angsana New" w:hAnsi="Angsana New"/>
          <w:sz w:val="30"/>
          <w:szCs w:val="30"/>
        </w:rPr>
        <w:t xml:space="preserve"> </w:t>
      </w:r>
      <w:r w:rsidR="00060195">
        <w:rPr>
          <w:rFonts w:ascii="Angsana New" w:hAnsi="Angsana New" w:hint="cs"/>
          <w:sz w:val="30"/>
          <w:szCs w:val="30"/>
          <w:cs/>
        </w:rPr>
        <w:t>มิถุนายน</w:t>
      </w:r>
      <w:r w:rsidR="00060195" w:rsidRPr="00777249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pacing w:val="6"/>
          <w:sz w:val="30"/>
          <w:szCs w:val="30"/>
          <w:cs/>
        </w:rPr>
        <w:t>25</w:t>
      </w:r>
      <w:r w:rsidRPr="00C60B9B">
        <w:rPr>
          <w:rFonts w:ascii="Angsana New" w:hAnsi="Angsana New"/>
          <w:spacing w:val="6"/>
          <w:sz w:val="30"/>
          <w:szCs w:val="30"/>
        </w:rPr>
        <w:t>6</w:t>
      </w:r>
      <w:r w:rsidR="00AA29F3" w:rsidRPr="00C60B9B">
        <w:rPr>
          <w:rFonts w:ascii="Angsana New" w:hAnsi="Angsana New"/>
          <w:spacing w:val="6"/>
          <w:sz w:val="30"/>
          <w:szCs w:val="30"/>
        </w:rPr>
        <w:t>2</w:t>
      </w:r>
      <w:r w:rsidRPr="00C60B9B">
        <w:rPr>
          <w:rFonts w:ascii="Angsana New" w:hAnsi="Angsana New"/>
          <w:spacing w:val="6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กลุ่มบริษัทและบริษัทมีวงเงินสินเชื่อที่ยังไม่ได้เบิกใช้จำนวนเงิน</w:t>
      </w:r>
      <w:r w:rsidRPr="00C60B9B">
        <w:rPr>
          <w:rFonts w:ascii="Angsana New" w:hAnsi="Angsana New"/>
          <w:spacing w:val="6"/>
          <w:sz w:val="30"/>
          <w:szCs w:val="30"/>
        </w:rPr>
        <w:t xml:space="preserve"> </w:t>
      </w:r>
      <w:r w:rsidR="00E66E4B">
        <w:rPr>
          <w:rFonts w:ascii="Angsana New" w:hAnsi="Angsana New"/>
          <w:spacing w:val="6"/>
          <w:sz w:val="30"/>
          <w:szCs w:val="30"/>
        </w:rPr>
        <w:t>4,913</w:t>
      </w:r>
      <w:r w:rsidR="006E42B3" w:rsidRPr="00C60B9B">
        <w:rPr>
          <w:rFonts w:ascii="Angsana New" w:hAnsi="Angsana New"/>
          <w:spacing w:val="6"/>
          <w:sz w:val="30"/>
          <w:szCs w:val="30"/>
        </w:rPr>
        <w:t xml:space="preserve"> </w:t>
      </w:r>
      <w:r w:rsidRPr="00C60B9B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C60B9B">
        <w:rPr>
          <w:rFonts w:ascii="Angsana New" w:hAnsi="Angsana New"/>
          <w:spacing w:val="6"/>
          <w:sz w:val="30"/>
          <w:szCs w:val="30"/>
        </w:rPr>
        <w:t xml:space="preserve">   </w:t>
      </w:r>
      <w:r w:rsidR="00060195">
        <w:rPr>
          <w:rFonts w:ascii="Angsana New" w:hAnsi="Angsana New"/>
          <w:spacing w:val="6"/>
          <w:sz w:val="30"/>
          <w:szCs w:val="30"/>
          <w:cs/>
        </w:rPr>
        <w:br/>
      </w:r>
      <w:r w:rsidRPr="00C60B9B">
        <w:rPr>
          <w:rFonts w:ascii="Angsana New" w:hAnsi="Angsana New"/>
          <w:i/>
          <w:iCs/>
          <w:sz w:val="30"/>
          <w:szCs w:val="30"/>
          <w:cs/>
        </w:rPr>
        <w:t>(</w:t>
      </w:r>
      <w:r w:rsidRPr="00C60B9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0B9B">
        <w:rPr>
          <w:rFonts w:ascii="Angsana New" w:hAnsi="Angsana New"/>
          <w:i/>
          <w:iCs/>
          <w:sz w:val="30"/>
          <w:szCs w:val="30"/>
          <w:cs/>
        </w:rPr>
        <w:t>ธันวาคม 256</w:t>
      </w:r>
      <w:r w:rsidR="00AA29F3" w:rsidRPr="00C60B9B">
        <w:rPr>
          <w:rFonts w:ascii="Angsana New" w:hAnsi="Angsana New"/>
          <w:i/>
          <w:iCs/>
          <w:sz w:val="30"/>
          <w:szCs w:val="30"/>
        </w:rPr>
        <w:t>1</w:t>
      </w:r>
      <w:r w:rsidRPr="00C60B9B">
        <w:rPr>
          <w:rFonts w:ascii="Angsana New" w:hAnsi="Angsana New"/>
          <w:i/>
          <w:iCs/>
          <w:sz w:val="30"/>
          <w:szCs w:val="30"/>
        </w:rPr>
        <w:t>: 4,</w:t>
      </w:r>
      <w:r w:rsidR="00A57FA4">
        <w:rPr>
          <w:rFonts w:ascii="Angsana New" w:hAnsi="Angsana New"/>
          <w:i/>
          <w:iCs/>
          <w:sz w:val="30"/>
          <w:szCs w:val="30"/>
        </w:rPr>
        <w:t>777</w:t>
      </w:r>
      <w:r w:rsidRPr="00C60B9B">
        <w:rPr>
          <w:rFonts w:ascii="Angsana New" w:hAnsi="Angsana New"/>
          <w:i/>
          <w:iCs/>
          <w:sz w:val="30"/>
          <w:szCs w:val="30"/>
        </w:rPr>
        <w:t xml:space="preserve"> </w:t>
      </w:r>
      <w:r w:rsidRPr="00C60B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8F1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เงินกู้ยืมระยะสั้นจากสถาบันการเงินประกอบด้วยเจ้าหนี้ทรัสต์รีซีท และตั๋วสัญญาใช้เงินที่มีอายุ </w:t>
      </w:r>
      <w:r w:rsidRPr="00C60B9B">
        <w:rPr>
          <w:rFonts w:ascii="Angsana New" w:hAnsi="Angsana New"/>
          <w:sz w:val="30"/>
          <w:szCs w:val="30"/>
          <w:lang w:val="en-US" w:bidi="th-TH"/>
        </w:rPr>
        <w:t>1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- </w:t>
      </w:r>
      <w:r w:rsidRPr="00C60B9B">
        <w:rPr>
          <w:rFonts w:ascii="Angsana New" w:hAnsi="Angsana New"/>
          <w:sz w:val="30"/>
          <w:szCs w:val="30"/>
          <w:lang w:val="en-US" w:bidi="th-TH"/>
        </w:rPr>
        <w:t>3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เดือน โดยมีดอกเบี้ยในอัตราร้อยละ </w:t>
      </w:r>
      <w:r w:rsidR="00E66E4B" w:rsidRPr="00F62508">
        <w:rPr>
          <w:rFonts w:ascii="Angsana New" w:hAnsi="Angsana New"/>
          <w:sz w:val="30"/>
          <w:szCs w:val="30"/>
          <w:lang w:val="en-US" w:bidi="th-TH"/>
        </w:rPr>
        <w:t>1.54</w:t>
      </w:r>
      <w:r w:rsidR="00A57FA4" w:rsidRPr="00F6250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66E4B" w:rsidRPr="00F62508">
        <w:rPr>
          <w:rFonts w:ascii="Angsana New" w:hAnsi="Angsana New"/>
          <w:sz w:val="30"/>
          <w:szCs w:val="30"/>
          <w:lang w:val="en-US" w:bidi="th-TH"/>
        </w:rPr>
        <w:t>-</w:t>
      </w:r>
      <w:r w:rsidR="00A57FA4" w:rsidRPr="00F6250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66E4B" w:rsidRPr="00F62508">
        <w:rPr>
          <w:rFonts w:ascii="Angsana New" w:hAnsi="Angsana New"/>
          <w:sz w:val="30"/>
          <w:szCs w:val="30"/>
          <w:lang w:val="en-US" w:bidi="th-TH"/>
        </w:rPr>
        <w:t>1.97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A5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(</w:t>
      </w:r>
      <w:r w:rsidR="00A57FA4" w:rsidRPr="00C60B9B">
        <w:rPr>
          <w:rFonts w:ascii="Angsana New" w:hAnsi="Angsana New"/>
          <w:i/>
          <w:iCs/>
          <w:sz w:val="30"/>
          <w:szCs w:val="30"/>
        </w:rPr>
        <w:t xml:space="preserve">31 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ธันวาคม 256</w:t>
      </w:r>
      <w:r w:rsidR="00A57FA4" w:rsidRPr="00C60B9B">
        <w:rPr>
          <w:rFonts w:ascii="Angsana New" w:hAnsi="Angsana New"/>
          <w:i/>
          <w:iCs/>
          <w:sz w:val="30"/>
          <w:szCs w:val="30"/>
        </w:rPr>
        <w:t xml:space="preserve">1: </w:t>
      </w:r>
      <w:r w:rsidR="00A57FA4" w:rsidRPr="00A57FA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ร้อยละ </w:t>
      </w:r>
      <w:r w:rsidR="00A57FA4" w:rsidRPr="00A57FA4">
        <w:rPr>
          <w:rFonts w:ascii="Angsana New" w:hAnsi="Angsana New"/>
          <w:i/>
          <w:iCs/>
          <w:sz w:val="30"/>
          <w:szCs w:val="30"/>
          <w:lang w:val="en-US" w:bidi="th-TH"/>
        </w:rPr>
        <w:t>1.50 - 1.</w:t>
      </w:r>
      <w:r w:rsidR="001440BB">
        <w:rPr>
          <w:rFonts w:ascii="Angsana New" w:hAnsi="Angsana New"/>
          <w:i/>
          <w:iCs/>
          <w:sz w:val="30"/>
          <w:szCs w:val="30"/>
          <w:lang w:val="en-US" w:bidi="th-TH"/>
        </w:rPr>
        <w:t>97</w:t>
      </w:r>
      <w:r w:rsidR="00A57FA4" w:rsidRPr="00A57FA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57FA4" w:rsidRPr="00A57FA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)</w:t>
      </w:r>
      <w:r w:rsidR="00A57FA4" w:rsidRPr="00C60B9B">
        <w:rPr>
          <w:rFonts w:ascii="Angsana New" w:hAnsi="Angsana New"/>
          <w:sz w:val="30"/>
          <w:szCs w:val="30"/>
        </w:rPr>
        <w:t xml:space="preserve"> </w:t>
      </w:r>
      <w:r w:rsidR="00A57FA4"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53249F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53249F" w:rsidRPr="00C60B9B" w:rsidRDefault="0053249F" w:rsidP="005324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ในเดือนมิถุนายน</w:t>
      </w:r>
      <w:r w:rsidRPr="00C60B9B">
        <w:rPr>
          <w:rFonts w:ascii="Angsana New" w:hAnsi="Angsana New"/>
          <w:sz w:val="30"/>
          <w:szCs w:val="30"/>
        </w:rPr>
        <w:t xml:space="preserve"> 2559</w:t>
      </w:r>
      <w:r w:rsidRPr="00C60B9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C60B9B">
        <w:rPr>
          <w:rFonts w:ascii="Angsana New" w:hAnsi="Angsana New"/>
          <w:sz w:val="30"/>
          <w:szCs w:val="30"/>
        </w:rPr>
        <w:t>500</w:t>
      </w:r>
      <w:r w:rsidRPr="00C60B9B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เงินกู้ยืมดังกล่าวมีอัตราดอกเบี้ยเงินกู้ยืมร้อยละ</w:t>
      </w:r>
      <w:r w:rsidRPr="00C60B9B">
        <w:rPr>
          <w:rFonts w:ascii="Angsana New" w:hAnsi="Angsana New"/>
          <w:sz w:val="30"/>
          <w:szCs w:val="30"/>
        </w:rPr>
        <w:t xml:space="preserve"> 2.65</w:t>
      </w:r>
      <w:r w:rsidRPr="00C60B9B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Pr="00C60B9B">
        <w:rPr>
          <w:rFonts w:ascii="Angsana New" w:hAnsi="Angsana New"/>
          <w:sz w:val="30"/>
          <w:szCs w:val="30"/>
        </w:rPr>
        <w:t>9.26</w:t>
      </w:r>
      <w:r w:rsidRPr="00C60B9B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โดยเริ่มชำระงวดแรกตั้งแต่เดือนกรกฎาคม </w:t>
      </w:r>
      <w:r w:rsidRPr="00C60B9B">
        <w:rPr>
          <w:rFonts w:ascii="Angsana New" w:hAnsi="Angsana New"/>
          <w:sz w:val="30"/>
          <w:szCs w:val="30"/>
        </w:rPr>
        <w:t>2559</w:t>
      </w:r>
      <w:r w:rsidRPr="00C60B9B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</w:t>
      </w:r>
      <w:r w:rsidRPr="00C60B9B">
        <w:rPr>
          <w:rFonts w:ascii="Angsana New" w:hAnsi="Angsana New"/>
          <w:sz w:val="30"/>
          <w:szCs w:val="30"/>
        </w:rPr>
        <w:t xml:space="preserve"> 54</w:t>
      </w:r>
      <w:r w:rsidRPr="00C60B9B">
        <w:rPr>
          <w:rFonts w:ascii="Angsana New" w:hAnsi="Angsana New"/>
          <w:sz w:val="30"/>
          <w:szCs w:val="30"/>
          <w:cs/>
        </w:rPr>
        <w:t xml:space="preserve"> เดือน นับจากเดือนที่เบิกใช้เงินกู้งวดแรก</w:t>
      </w:r>
    </w:p>
    <w:p w:rsidR="0053249F" w:rsidRPr="00C60B9B" w:rsidRDefault="0053249F" w:rsidP="005324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0601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  <w:lang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ในเดือนพฤษภาคม </w:t>
      </w:r>
      <w:r w:rsidR="00601456" w:rsidRPr="00C60B9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บริษัทได้ทำสัญญากู้ยืมเงินระยะยาวจากสถาบ</w:t>
      </w:r>
      <w:r w:rsidR="00601456" w:rsidRPr="00C60B9B">
        <w:rPr>
          <w:rFonts w:ascii="Angsana New" w:hAnsi="Angsana New"/>
          <w:sz w:val="30"/>
          <w:szCs w:val="30"/>
          <w:cs/>
          <w:lang w:bidi="th-TH"/>
        </w:rPr>
        <w:t>ันการเงินในประเทศแห่งหนึ่งจำนวน</w:t>
      </w:r>
      <w:r w:rsidR="00601456" w:rsidRPr="00C60B9B">
        <w:rPr>
          <w:rFonts w:ascii="Angsana New" w:hAnsi="Angsana New"/>
          <w:sz w:val="30"/>
          <w:szCs w:val="30"/>
          <w:lang w:bidi="th-TH"/>
        </w:rPr>
        <w:t xml:space="preserve"> </w:t>
      </w:r>
      <w:r w:rsidR="00387817" w:rsidRPr="00C60B9B">
        <w:rPr>
          <w:rFonts w:ascii="Angsana New" w:hAnsi="Angsana New"/>
          <w:sz w:val="30"/>
          <w:szCs w:val="30"/>
          <w:lang w:bidi="th-TH"/>
        </w:rPr>
        <w:t>300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ล้านบาท เงินกู้ยืมดังกล่าวมีอัตราดอกเบี้ยเงินกู้ยืมร้อยละ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2.86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ต่อปี เงินกู้ยืมดังกล่าวมีกำหนดชำระคืนเป็นงวดรายเดือน เป็นจำนวนงวดละเท่าๆกัน โดยเริ่มชำระงวดแรกตั้งแต่เดือนมิถุนายน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และกำหนดชำระคืนเงินต้นให้เสร็จสิ้นภายใน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3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ปี นับ</w:t>
      </w:r>
      <w:r w:rsidR="00387817" w:rsidRPr="00C60B9B">
        <w:rPr>
          <w:rFonts w:ascii="Angsana New" w:hAnsi="Angsana New"/>
          <w:sz w:val="30"/>
          <w:szCs w:val="30"/>
          <w:cs/>
          <w:lang w:bidi="th-TH"/>
        </w:rPr>
        <w:t>จากเดือนที่เบิกใช้เงินกู้งวดแรก</w:t>
      </w:r>
      <w:r w:rsidR="00B16823">
        <w:rPr>
          <w:rFonts w:ascii="Angsana New" w:hAnsi="Angsana New"/>
          <w:sz w:val="30"/>
          <w:szCs w:val="30"/>
          <w:lang w:bidi="th-TH"/>
        </w:rPr>
        <w:t xml:space="preserve"> </w:t>
      </w:r>
      <w:r w:rsidR="00B16823" w:rsidRPr="00B16823">
        <w:rPr>
          <w:rFonts w:ascii="Angsana New" w:hAnsi="Angsana New"/>
          <w:sz w:val="30"/>
          <w:szCs w:val="30"/>
          <w:cs/>
          <w:lang w:bidi="th-TH"/>
        </w:rPr>
        <w:t>ทั้งนี้ บริษัทได้นำที่ดินพร้อมสิ่งปลูกสร้าง ไปจดจำนองไว้กับสถาบันการเงินเพื่อใช้เป็นหลักประกันเงินกู้ยืมระยะยาวจากสถาบันการเงิน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bidi="th-TH"/>
        </w:rPr>
      </w:pPr>
    </w:p>
    <w:p w:rsidR="0053249F" w:rsidRPr="00C60B9B" w:rsidRDefault="0053249F" w:rsidP="0038781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เงินกู้ยืมจากสถาบันก</w:t>
      </w:r>
      <w:r w:rsidR="008B6E28" w:rsidRPr="00C60B9B">
        <w:rPr>
          <w:rFonts w:ascii="Angsana New" w:hAnsi="Angsana New"/>
          <w:sz w:val="30"/>
          <w:szCs w:val="30"/>
          <w:cs/>
          <w:lang w:val="en-US" w:bidi="th-TH"/>
        </w:rPr>
        <w:t>ารเงินในรูปของเงินกู้ยืมระยะยาว</w:t>
      </w:r>
      <w:r w:rsidR="00DA4A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16823" w:rsidRPr="00B16823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กลุ่มบริษัทได้ค้ำประกันโดยที่ดินพร้อมสิ่งปลูกสร้างของ</w:t>
      </w:r>
      <w:r w:rsidR="00B16823"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="00B16823" w:rsidRPr="00C54972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รวมทั้งโอนสิทธิประกันภัยของหลักทรัพย์ค้ำประกันและสินค้าบางส่วนแก่ผู้ให้กู้ ในวงเงินประกัน </w:t>
      </w:r>
      <w:r w:rsidRPr="00C54972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583 </w:t>
      </w:r>
      <w:r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</w:p>
    <w:p w:rsidR="003D20BD" w:rsidRPr="00C60B9B" w:rsidRDefault="003D20BD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นอกจากนี้กลุ่มบริษัทต้องปฏิบัติตามเงื่อนไขในสัญญาเงินกู้ยืม ซึ่งรวมถึง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3249F" w:rsidRPr="00C60B9B" w:rsidRDefault="0053249F" w:rsidP="00082EA9">
      <w:pPr>
        <w:pStyle w:val="block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รักษาสัดส่วนหนี้สินต่อทุนไม่เกิน </w:t>
      </w:r>
      <w:r w:rsidR="000901DA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ต่อ 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เท่า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และสัดส่วนความสามารถในการชำระหนี้ (</w:t>
      </w:r>
      <w:r w:rsidRPr="00C60B9B">
        <w:rPr>
          <w:rFonts w:ascii="Angsana New" w:hAnsi="Angsana New"/>
          <w:spacing w:val="4"/>
          <w:sz w:val="30"/>
          <w:szCs w:val="30"/>
          <w:lang w:val="en-US" w:bidi="th-TH"/>
        </w:rPr>
        <w:t>DSCR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)</w:t>
      </w:r>
      <w:r w:rsidRPr="00C60B9B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04126D">
        <w:rPr>
          <w:rFonts w:ascii="Angsana New" w:hAnsi="Angsana New"/>
          <w:spacing w:val="4"/>
          <w:sz w:val="30"/>
          <w:szCs w:val="30"/>
          <w:lang w:val="en-US" w:bidi="th-TH"/>
        </w:rPr>
        <w:t xml:space="preserve">    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ไม่ต่ำกว่า 1.20 เท่า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จนกว่าจะชำระหนี้เสร็จสิ้น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3249F" w:rsidRPr="00C60B9B" w:rsidRDefault="0053249F" w:rsidP="00082EA9">
      <w:pPr>
        <w:pStyle w:val="block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60B9B">
        <w:rPr>
          <w:rFonts w:ascii="Angsana New" w:hAnsi="Angsana New"/>
          <w:sz w:val="30"/>
          <w:szCs w:val="30"/>
          <w:lang w:val="en-US"/>
        </w:rPr>
        <w:t xml:space="preserve">Synnex Technology International Corporation </w:t>
      </w:r>
      <w:r w:rsidRPr="00C60B9B">
        <w:rPr>
          <w:rFonts w:ascii="Angsana New" w:hAnsi="Angsana New"/>
          <w:sz w:val="30"/>
          <w:szCs w:val="30"/>
          <w:cs/>
          <w:lang w:val="en-US"/>
        </w:rPr>
        <w:t>หรือ</w:t>
      </w:r>
      <w:r w:rsidRPr="00C60B9B">
        <w:rPr>
          <w:rFonts w:ascii="Angsana New" w:hAnsi="Angsana New"/>
          <w:sz w:val="30"/>
          <w:szCs w:val="30"/>
          <w:lang w:val="en-US"/>
        </w:rPr>
        <w:t xml:space="preserve"> King’s Eye Investments Ltd. </w:t>
      </w:r>
      <w:r w:rsidRPr="00C60B9B">
        <w:rPr>
          <w:rFonts w:ascii="Angsana New" w:hAnsi="Angsana New"/>
          <w:sz w:val="30"/>
          <w:szCs w:val="30"/>
          <w:cs/>
          <w:lang w:val="en-US"/>
        </w:rPr>
        <w:t>และบริษัท ที.เค.เอส.</w:t>
      </w:r>
      <w:r w:rsidRPr="00C60B9B">
        <w:rPr>
          <w:rFonts w:ascii="Angsana New" w:hAnsi="Angsana New"/>
          <w:spacing w:val="6"/>
          <w:sz w:val="30"/>
          <w:szCs w:val="30"/>
          <w:cs/>
          <w:lang w:val="en-US"/>
        </w:rPr>
        <w:t>เทคโนโลยี จำกัด (มหาชน) ต้องดำรงการเป็นผู้ถือหุ้นไม่ว่าทางตรงหรือทางอ้อมไว้ทุกขณะในอัตราไม่ต่ำกว่าบริษัทละร้อยละ 30 ของทุนจดทะเบียนที่ออกและเรียกเก็บชำระค่าหุ้นทั้งหมดแล้ว</w:t>
      </w:r>
    </w:p>
    <w:p w:rsidR="000F5D1B" w:rsidRPr="00C60B9B" w:rsidRDefault="000F5D1B" w:rsidP="000F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5D713A" w:rsidRPr="00C60B9B" w:rsidRDefault="005D713A" w:rsidP="000F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7F3F21" w:rsidRPr="007F3F21" w:rsidRDefault="00452D47" w:rsidP="00A54D1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87251">
        <w:rPr>
          <w:rFonts w:ascii="Angsana New" w:hAnsi="Angsana New"/>
          <w:sz w:val="30"/>
          <w:szCs w:val="30"/>
          <w:u w:val="none"/>
        </w:rPr>
        <w:br w:type="page"/>
      </w:r>
    </w:p>
    <w:p w:rsidR="00F60832" w:rsidRDefault="00F60832" w:rsidP="00F60832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8466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F60832" w:rsidRDefault="00F60832" w:rsidP="00F60832">
      <w:pPr>
        <w:rPr>
          <w:lang w:val="th-TH" w:eastAsia="x-none"/>
        </w:rPr>
      </w:pPr>
    </w:p>
    <w:p w:rsidR="00F60832" w:rsidRPr="00D8466D" w:rsidRDefault="00F60832" w:rsidP="00F6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8466D">
        <w:rPr>
          <w:rFonts w:ascii="Angsana New" w:hAnsi="Angsana New"/>
          <w:sz w:val="30"/>
          <w:szCs w:val="30"/>
          <w:cs/>
        </w:rPr>
        <w:t>เมื่อวันที่</w:t>
      </w:r>
      <w:r w:rsidRPr="00D8466D">
        <w:rPr>
          <w:rFonts w:ascii="Angsana New" w:hAnsi="Angsana New"/>
          <w:sz w:val="30"/>
          <w:szCs w:val="30"/>
        </w:rPr>
        <w:t xml:space="preserve"> 5 </w:t>
      </w:r>
      <w:r w:rsidRPr="00D8466D">
        <w:rPr>
          <w:rFonts w:ascii="Angsana New" w:hAnsi="Angsana New"/>
          <w:sz w:val="30"/>
          <w:szCs w:val="30"/>
          <w:cs/>
        </w:rPr>
        <w:t>เมษายน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</w:rPr>
        <w:t xml:space="preserve">2562 </w:t>
      </w:r>
      <w:r w:rsidRPr="00D8466D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D8466D">
        <w:rPr>
          <w:rFonts w:ascii="Angsana New" w:hAnsi="Angsana New" w:hint="cs"/>
          <w:sz w:val="30"/>
          <w:szCs w:val="30"/>
          <w:cs/>
        </w:rPr>
        <w:t>และกำหนด</w:t>
      </w:r>
      <w:r w:rsidRPr="00D8466D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8466D">
        <w:rPr>
          <w:rFonts w:ascii="Angsana New" w:hAnsi="Angsana New"/>
          <w:sz w:val="30"/>
          <w:szCs w:val="30"/>
        </w:rPr>
        <w:t>20</w:t>
      </w:r>
      <w:r w:rsidRPr="00D8466D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8466D">
        <w:rPr>
          <w:rFonts w:ascii="Angsana New" w:hAnsi="Angsana New"/>
          <w:sz w:val="30"/>
          <w:szCs w:val="30"/>
        </w:rPr>
        <w:t>400</w:t>
      </w:r>
      <w:r w:rsidRPr="00D8466D">
        <w:rPr>
          <w:rFonts w:ascii="Angsana New" w:hAnsi="Angsana New"/>
          <w:sz w:val="30"/>
          <w:szCs w:val="30"/>
          <w:cs/>
        </w:rPr>
        <w:t xml:space="preserve"> วัน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205ECB">
        <w:rPr>
          <w:rFonts w:ascii="Angsana New" w:hAnsi="Angsana New" w:hint="cs"/>
          <w:sz w:val="30"/>
          <w:szCs w:val="30"/>
          <w:cs/>
        </w:rPr>
        <w:t>ใน</w:t>
      </w:r>
      <w:r w:rsidR="00205ECB">
        <w:rPr>
          <w:rFonts w:ascii="Angsana New" w:hAnsi="Angsana New" w:hint="cs"/>
          <w:sz w:val="30"/>
          <w:szCs w:val="30"/>
          <w:rtl/>
          <w:cs/>
        </w:rPr>
        <w:t>ป</w:t>
      </w:r>
      <w:r w:rsidR="00205ECB">
        <w:rPr>
          <w:rFonts w:ascii="Angsana New" w:hAnsi="Angsana New" w:hint="cs"/>
          <w:sz w:val="30"/>
          <w:szCs w:val="30"/>
          <w:cs/>
        </w:rPr>
        <w:t xml:space="preserve">ี </w:t>
      </w:r>
      <w:r w:rsidR="00205ECB">
        <w:rPr>
          <w:rFonts w:ascii="Angsana New" w:hAnsi="Angsana New"/>
          <w:sz w:val="30"/>
          <w:szCs w:val="30"/>
        </w:rPr>
        <w:t xml:space="preserve">2562 </w:t>
      </w:r>
      <w:r w:rsidRPr="00D8466D"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</w:rPr>
        <w:t xml:space="preserve">30 </w:t>
      </w:r>
      <w:r w:rsidRPr="00D8466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8466D">
        <w:rPr>
          <w:rFonts w:ascii="Angsana New" w:hAnsi="Angsana New"/>
          <w:sz w:val="30"/>
          <w:szCs w:val="30"/>
        </w:rPr>
        <w:t>2562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  <w:r w:rsidR="00AA7382" w:rsidRPr="00AA7382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D8466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ในงบการเงินรวมและงบการเงินเฉพาะกิจการจำนวน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AA7382">
        <w:rPr>
          <w:rFonts w:ascii="Angsana New" w:hAnsi="Angsana New"/>
          <w:sz w:val="30"/>
          <w:szCs w:val="30"/>
          <w:lang w:bidi="ar-SA"/>
        </w:rPr>
        <w:t>3</w:t>
      </w:r>
      <w:r w:rsidR="00FB3E71">
        <w:rPr>
          <w:rFonts w:ascii="Angsana New" w:hAnsi="Angsana New"/>
          <w:sz w:val="30"/>
          <w:szCs w:val="30"/>
          <w:lang w:bidi="ar-SA"/>
        </w:rPr>
        <w:t>.</w:t>
      </w:r>
      <w:r w:rsidR="003E4EA4">
        <w:rPr>
          <w:rFonts w:ascii="Angsana New" w:hAnsi="Angsana New"/>
          <w:sz w:val="30"/>
          <w:szCs w:val="30"/>
          <w:lang w:bidi="ar-SA"/>
        </w:rPr>
        <w:t>46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ล้านบาท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 xml:space="preserve">และ </w:t>
      </w:r>
      <w:r w:rsidR="00AA7382">
        <w:rPr>
          <w:rFonts w:ascii="Angsana New" w:hAnsi="Angsana New"/>
          <w:sz w:val="30"/>
          <w:szCs w:val="30"/>
        </w:rPr>
        <w:t>3</w:t>
      </w:r>
      <w:r w:rsidR="00FB3E71">
        <w:rPr>
          <w:rFonts w:ascii="Angsana New" w:hAnsi="Angsana New"/>
          <w:sz w:val="30"/>
          <w:szCs w:val="30"/>
        </w:rPr>
        <w:t>.</w:t>
      </w:r>
      <w:r w:rsidR="003E4EA4">
        <w:rPr>
          <w:rFonts w:ascii="Angsana New" w:hAnsi="Angsana New"/>
          <w:sz w:val="30"/>
          <w:szCs w:val="30"/>
        </w:rPr>
        <w:t>61</w:t>
      </w:r>
      <w:r w:rsidRPr="00D8466D">
        <w:rPr>
          <w:rFonts w:ascii="Angsana New" w:hAnsi="Angsana New"/>
          <w:sz w:val="30"/>
          <w:szCs w:val="30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F60832" w:rsidRDefault="00F60832" w:rsidP="00F608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:rsidR="007F3F21" w:rsidRDefault="009E23A1" w:rsidP="003C7A0E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ทุนเรือนหุ้น</w:t>
      </w:r>
    </w:p>
    <w:p w:rsidR="00AB0B04" w:rsidRPr="00AB0B04" w:rsidRDefault="00AB0B04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B04" w:rsidRPr="00AB0B04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AB0B04" w:rsidRPr="00C7320A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B04" w:rsidRPr="00C7320A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D274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="00D274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B0B04" w:rsidRPr="00251BEC" w:rsidTr="00350705">
        <w:tc>
          <w:tcPr>
            <w:tcW w:w="3258" w:type="dxa"/>
          </w:tcPr>
          <w:p w:rsidR="00AB0B04" w:rsidRPr="00251BEC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B0B04" w:rsidRPr="00251BEC" w:rsidTr="00350705">
        <w:tc>
          <w:tcPr>
            <w:tcW w:w="3258" w:type="dxa"/>
          </w:tcPr>
          <w:p w:rsidR="00AB0B04" w:rsidRPr="00251BEC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72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72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72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72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</w:t>
            </w:r>
            <w:r w:rsidRPr="00372BC7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9" w:type="dxa"/>
            <w:vMerge w:val="restart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</w:tr>
      <w:tr w:rsidR="00350705" w:rsidRPr="00DA15EA" w:rsidTr="00350705">
        <w:tc>
          <w:tcPr>
            <w:tcW w:w="3258" w:type="dxa"/>
          </w:tcPr>
          <w:p w:rsidR="00350705" w:rsidRPr="00DA15EA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vMerge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  <w:vMerge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72B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350705" w:rsidRPr="00372BC7" w:rsidRDefault="00350705" w:rsidP="00350705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72B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350705" w:rsidRPr="00372BC7" w:rsidRDefault="00350705" w:rsidP="003507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705" w:rsidRPr="00251BEC" w:rsidTr="00350705">
        <w:tc>
          <w:tcPr>
            <w:tcW w:w="3258" w:type="dxa"/>
          </w:tcPr>
          <w:p w:rsidR="00350705" w:rsidRPr="00251BEC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350705" w:rsidRPr="00372BC7" w:rsidRDefault="00350705" w:rsidP="003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50705" w:rsidRPr="00372BC7" w:rsidRDefault="00350705" w:rsidP="0035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350705" w:rsidRPr="00372BC7" w:rsidRDefault="00350705" w:rsidP="003507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</w:tr>
    </w:tbl>
    <w:p w:rsidR="00AB0B04" w:rsidRPr="00AB0B04" w:rsidRDefault="00AB0B04" w:rsidP="001D46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textAlignment w:val="top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0B04" w:rsidRPr="00AB0B04" w:rsidRDefault="00AB0B04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0B04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การออกหุ้นสามัญ</w:t>
      </w:r>
    </w:p>
    <w:p w:rsidR="00773C6E" w:rsidRPr="003912DE" w:rsidRDefault="00773C6E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="Angsana New" w:hAnsi="Angsana New"/>
          <w:sz w:val="20"/>
          <w:szCs w:val="20"/>
        </w:rPr>
      </w:pPr>
    </w:p>
    <w:p w:rsidR="003912DE" w:rsidRPr="00AF36B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ผู้ถือหุ้นของบริษัทเมื่อวันที่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:rsidR="003912DE" w:rsidRPr="003912DE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pacing w:val="-4"/>
          <w:sz w:val="16"/>
          <w:szCs w:val="16"/>
        </w:rPr>
      </w:pPr>
      <w:r w:rsidRPr="003912DE">
        <w:rPr>
          <w:rFonts w:ascii="Angsana New" w:hAnsi="Angsana New"/>
          <w:spacing w:val="-4"/>
          <w:sz w:val="16"/>
          <w:szCs w:val="16"/>
        </w:rPr>
        <w:t xml:space="preserve">                                </w:t>
      </w:r>
    </w:p>
    <w:p w:rsidR="003912DE" w:rsidRPr="0056768E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686A25">
        <w:rPr>
          <w:rFonts w:ascii="Angsana New" w:hAnsi="Angsana New"/>
          <w:sz w:val="30"/>
          <w:szCs w:val="30"/>
          <w:cs/>
        </w:rPr>
        <w:t>ลดทุนจดทะเบียน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Pr="00686A25">
        <w:rPr>
          <w:rFonts w:ascii="Angsana New" w:hAnsi="Angsana New"/>
          <w:sz w:val="30"/>
          <w:szCs w:val="30"/>
        </w:rPr>
        <w:t xml:space="preserve">800 </w:t>
      </w:r>
      <w:r w:rsidRPr="00686A25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686A25">
        <w:rPr>
          <w:rFonts w:ascii="Angsana New" w:hAnsi="Angsana New"/>
          <w:sz w:val="30"/>
          <w:szCs w:val="30"/>
        </w:rPr>
        <w:t xml:space="preserve">770.33 </w:t>
      </w:r>
      <w:r w:rsidRPr="00686A25">
        <w:rPr>
          <w:rFonts w:ascii="Angsana New" w:hAnsi="Angsana New" w:hint="cs"/>
          <w:sz w:val="30"/>
          <w:szCs w:val="30"/>
          <w:cs/>
        </w:rPr>
        <w:t>ล้านบาท</w:t>
      </w:r>
      <w:r w:rsidRPr="00686A25">
        <w:rPr>
          <w:rFonts w:ascii="Angsana New" w:hAnsi="Angsana New"/>
          <w:sz w:val="30"/>
          <w:szCs w:val="30"/>
          <w:cs/>
        </w:rPr>
        <w:t xml:space="preserve"> </w:t>
      </w:r>
      <w:r w:rsidRPr="0056768E">
        <w:rPr>
          <w:rFonts w:ascii="Angsana New" w:hAnsi="Angsana New"/>
          <w:spacing w:val="8"/>
          <w:sz w:val="30"/>
          <w:szCs w:val="30"/>
          <w:cs/>
        </w:rPr>
        <w:t>โดยวิธีตัดหุ้นจดทะเบียนที่ยังมิได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้</w:t>
      </w:r>
      <w:r w:rsidRPr="0056768E">
        <w:rPr>
          <w:rFonts w:ascii="Angsana New" w:hAnsi="Angsana New"/>
          <w:spacing w:val="8"/>
          <w:sz w:val="30"/>
          <w:szCs w:val="30"/>
          <w:cs/>
        </w:rPr>
        <w:t>น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ออกจ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หน่าย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จำนวน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3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พฤษภาคม </w:t>
      </w:r>
      <w:r w:rsidRPr="0056768E">
        <w:rPr>
          <w:rFonts w:ascii="Angsana New" w:hAnsi="Angsana New"/>
          <w:spacing w:val="8"/>
          <w:sz w:val="30"/>
          <w:szCs w:val="30"/>
        </w:rPr>
        <w:t>2562</w:t>
      </w:r>
    </w:p>
    <w:p w:rsidR="003912DE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912DE" w:rsidRPr="00B44BE9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เพิ่มทุนจดทะเบียนจาก </w:t>
      </w:r>
      <w:r>
        <w:rPr>
          <w:rFonts w:ascii="Angsana New" w:hAnsi="Angsana New"/>
          <w:spacing w:val="-4"/>
          <w:sz w:val="30"/>
          <w:szCs w:val="30"/>
        </w:rPr>
        <w:t>770.33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เป็น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880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 โดย</w:t>
      </w:r>
      <w:r>
        <w:rPr>
          <w:rFonts w:ascii="Angsana New" w:hAnsi="Angsana New" w:hint="cs"/>
          <w:spacing w:val="-4"/>
          <w:sz w:val="30"/>
          <w:szCs w:val="30"/>
          <w:cs/>
        </w:rPr>
        <w:t>ออก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หุ้นสามัญ</w:t>
      </w:r>
      <w:r>
        <w:rPr>
          <w:rFonts w:ascii="Angsana New" w:hAnsi="Angsana New" w:hint="cs"/>
          <w:spacing w:val="-4"/>
          <w:sz w:val="30"/>
          <w:szCs w:val="30"/>
          <w:cs/>
        </w:rPr>
        <w:t>ใหม่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6A25">
        <w:rPr>
          <w:rFonts w:ascii="Angsana New" w:hAnsi="Angsana New"/>
          <w:sz w:val="30"/>
          <w:szCs w:val="30"/>
        </w:rPr>
        <w:t xml:space="preserve">109.67 </w:t>
      </w:r>
      <w:r w:rsidRPr="00686A25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109.67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 w:rsidRPr="00686A25">
        <w:rPr>
          <w:rFonts w:ascii="Angsana New" w:hAnsi="Angsana New" w:hint="cs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:rsidR="00B44BE9" w:rsidRPr="001A46E8" w:rsidRDefault="00B44BE9" w:rsidP="00B44B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912DE" w:rsidRPr="00AF36B2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จัดสรรกำไรสำหรับปี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เป็นเงินปันผล ดังนี้</w:t>
      </w:r>
    </w:p>
    <w:p w:rsidR="003912DE" w:rsidRPr="00AF36B2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เงินสดในอัตราหุ้นละ </w:t>
      </w:r>
      <w:r w:rsidRPr="00AF36B2">
        <w:rPr>
          <w:rFonts w:ascii="Angsana New" w:hAnsi="Angsana New"/>
          <w:spacing w:val="-4"/>
          <w:sz w:val="30"/>
          <w:szCs w:val="30"/>
        </w:rPr>
        <w:t>0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AF36B2">
        <w:rPr>
          <w:rFonts w:ascii="Angsana New" w:hAnsi="Angsana New"/>
          <w:spacing w:val="-4"/>
          <w:sz w:val="30"/>
          <w:szCs w:val="30"/>
        </w:rPr>
        <w:t>34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261.91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3912DE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z w:val="30"/>
          <w:szCs w:val="30"/>
        </w:rPr>
      </w:pPr>
      <w:r w:rsidRPr="00686A25">
        <w:rPr>
          <w:rFonts w:ascii="Angsana New" w:hAnsi="Angsana New" w:hint="cs"/>
          <w:sz w:val="30"/>
          <w:szCs w:val="30"/>
          <w:cs/>
        </w:rPr>
        <w:t xml:space="preserve">จ่ายเป็นหุ้นสามัญในอัตรา </w:t>
      </w:r>
      <w:r w:rsidRPr="00686A25">
        <w:rPr>
          <w:rFonts w:ascii="Angsana New" w:hAnsi="Angsana New"/>
          <w:sz w:val="30"/>
          <w:szCs w:val="30"/>
        </w:rPr>
        <w:t>10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หุ้นเดิมต่อ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หุ้นปันผล มูลค่าที่ตราไว้หุ้นละ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686A25">
        <w:rPr>
          <w:rFonts w:ascii="Angsana New" w:hAnsi="Angsana New"/>
          <w:sz w:val="30"/>
          <w:szCs w:val="30"/>
        </w:rPr>
        <w:t xml:space="preserve">0.10 </w:t>
      </w:r>
      <w:r w:rsidRPr="00686A25">
        <w:rPr>
          <w:rFonts w:ascii="Angsana New" w:hAnsi="Angsana New" w:hint="cs"/>
          <w:sz w:val="30"/>
          <w:szCs w:val="30"/>
          <w:cs/>
        </w:rPr>
        <w:t>บาท</w:t>
      </w:r>
    </w:p>
    <w:p w:rsidR="00D8466D" w:rsidRPr="00D8466D" w:rsidRDefault="00D8466D" w:rsidP="00D8466D">
      <w:pPr>
        <w:rPr>
          <w:cs/>
          <w:lang w:val="th-TH" w:eastAsia="x-none"/>
        </w:rPr>
      </w:pPr>
    </w:p>
    <w:p w:rsidR="00AC591F" w:rsidRPr="005E01FA" w:rsidRDefault="00C674EF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E01FA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5E01F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:rsidR="00AC591F" w:rsidRPr="006645E8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AC591F" w:rsidRPr="00C60B9B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C60B9B">
        <w:rPr>
          <w:rFonts w:ascii="Angsana New" w:hAnsi="Angsana New"/>
          <w:sz w:val="30"/>
          <w:szCs w:val="30"/>
          <w:cs/>
        </w:rPr>
        <w:t>ัท หน่วยงานธุรกิจที่สำคัญนี้ขาย</w:t>
      </w:r>
      <w:r w:rsidRPr="00C60B9B">
        <w:rPr>
          <w:rFonts w:ascii="Angsana New" w:hAnsi="Angsana New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C60B9B">
        <w:rPr>
          <w:rFonts w:ascii="Angsana New" w:hAnsi="Angsana New"/>
          <w:sz w:val="30"/>
          <w:szCs w:val="30"/>
        </w:rPr>
        <w:t xml:space="preserve"> </w:t>
      </w:r>
    </w:p>
    <w:p w:rsidR="00452D47" w:rsidRPr="006645E8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AC591F" w:rsidRPr="00C60B9B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60B9B">
        <w:rPr>
          <w:rFonts w:ascii="Angsana New" w:hAnsi="Angsana New"/>
          <w:sz w:val="30"/>
          <w:szCs w:val="30"/>
        </w:rPr>
        <w:t>1</w:t>
      </w:r>
      <w:r w:rsidRPr="00C60B9B">
        <w:rPr>
          <w:rFonts w:ascii="Angsana New" w:hAnsi="Angsana New"/>
          <w:sz w:val="30"/>
          <w:szCs w:val="30"/>
          <w:cs/>
        </w:rPr>
        <w:t xml:space="preserve"> ขายอุปกรณ์คอมพิวเตอร์</w:t>
      </w:r>
      <w:r w:rsidR="00224870" w:rsidRPr="00C60B9B">
        <w:rPr>
          <w:rFonts w:ascii="Angsana New" w:hAnsi="Angsana New"/>
          <w:sz w:val="30"/>
          <w:szCs w:val="30"/>
          <w:cs/>
        </w:rPr>
        <w:t xml:space="preserve"> </w:t>
      </w:r>
      <w:r w:rsidR="00771A1E" w:rsidRPr="00C60B9B">
        <w:rPr>
          <w:rFonts w:ascii="Angsana New" w:hAnsi="Angsana New"/>
          <w:sz w:val="30"/>
          <w:szCs w:val="30"/>
          <w:cs/>
        </w:rPr>
        <w:t>อุปกรณ์สื่อสาร</w:t>
      </w:r>
      <w:r w:rsidR="00224870" w:rsidRPr="00C60B9B">
        <w:rPr>
          <w:rFonts w:ascii="Angsana New" w:hAnsi="Angsana New"/>
          <w:sz w:val="30"/>
          <w:szCs w:val="30"/>
        </w:rPr>
        <w:t xml:space="preserve"> </w:t>
      </w:r>
      <w:r w:rsidR="00224870" w:rsidRPr="00C60B9B">
        <w:rPr>
          <w:rFonts w:ascii="Angsana New" w:hAnsi="Angsana New"/>
          <w:sz w:val="30"/>
          <w:szCs w:val="30"/>
          <w:cs/>
        </w:rPr>
        <w:t>และให้บริการ</w:t>
      </w:r>
    </w:p>
    <w:p w:rsidR="00AC591F" w:rsidRPr="00C60B9B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:rsidR="00452D47" w:rsidRPr="006645E8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Cs w:val="18"/>
        </w:rPr>
      </w:pPr>
    </w:p>
    <w:p w:rsidR="00F1501D" w:rsidRPr="00C60B9B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60B9B">
        <w:rPr>
          <w:rFonts w:ascii="Angsana New" w:hAnsi="Angsana New"/>
          <w:sz w:val="30"/>
          <w:szCs w:val="30"/>
          <w:cs/>
        </w:rPr>
        <w:lastRenderedPageBreak/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1501D" w:rsidRPr="00C60B9B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  <w:sectPr w:rsidR="00F1501D" w:rsidRPr="00C60B9B" w:rsidSect="00F230C8"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E723E4" w:rsidRDefault="00E723E4" w:rsidP="002B5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1449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50"/>
        <w:gridCol w:w="144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060195" w:rsidRPr="0001322D" w:rsidTr="00E20464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60195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tcBorders>
              <w:top w:val="nil"/>
              <w:left w:val="nil"/>
              <w:right w:val="nil"/>
            </w:tcBorders>
          </w:tcPr>
          <w:p w:rsidR="00060195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60195" w:rsidRPr="0001322D" w:rsidTr="00E20464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60195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060195" w:rsidRPr="00EA2C50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:rsidR="00060195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060195" w:rsidRPr="0001322D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060195" w:rsidRPr="0001322D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60195" w:rsidRPr="0001322D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060195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060195" w:rsidRPr="0001322D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B2EAE" w:rsidRPr="0001322D" w:rsidTr="00E20464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</w:tcBorders>
            <w:noWrap/>
            <w:vAlign w:val="bottom"/>
          </w:tcPr>
          <w:p w:rsidR="005B2EAE" w:rsidRPr="0001322D" w:rsidRDefault="005F665E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5B2EAE"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5B2EAE"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B2EA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B2EA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B2EAE" w:rsidRPr="0001322D" w:rsidRDefault="005B2EAE" w:rsidP="005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060195" w:rsidRPr="0001322D" w:rsidTr="00E20464">
        <w:trPr>
          <w:trHeight w:val="362"/>
          <w:tblHeader/>
        </w:trPr>
        <w:tc>
          <w:tcPr>
            <w:tcW w:w="4050" w:type="dxa"/>
            <w:tcBorders>
              <w:left w:val="nil"/>
            </w:tcBorders>
          </w:tcPr>
          <w:p w:rsidR="00060195" w:rsidRPr="0001322D" w:rsidRDefault="00060195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shd w:val="clear" w:color="auto" w:fill="auto"/>
          </w:tcPr>
          <w:p w:rsidR="00060195" w:rsidRPr="00D60D83" w:rsidRDefault="00060195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32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132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725B" w:rsidRPr="0001322D" w:rsidTr="00E20464">
        <w:trPr>
          <w:cantSplit/>
          <w:trHeight w:val="362"/>
        </w:trPr>
        <w:tc>
          <w:tcPr>
            <w:tcW w:w="4050" w:type="dxa"/>
            <w:tcBorders>
              <w:left w:val="nil"/>
            </w:tcBorders>
          </w:tcPr>
          <w:p w:rsidR="007F725B" w:rsidRPr="0001322D" w:rsidRDefault="007F725B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0" w:type="dxa"/>
            <w:gridSpan w:val="11"/>
            <w:shd w:val="clear" w:color="auto" w:fill="auto"/>
          </w:tcPr>
          <w:p w:rsidR="007F725B" w:rsidRPr="0001322D" w:rsidRDefault="007F725B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963085">
              <w:rPr>
                <w:rFonts w:ascii="Angsana New" w:hAnsi="Angsana New"/>
                <w:color w:val="000000"/>
                <w:sz w:val="30"/>
                <w:szCs w:val="30"/>
              </w:rPr>
              <w:t>881,269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 xml:space="preserve"> 9,573,341</w:t>
            </w:r>
          </w:p>
        </w:tc>
      </w:tr>
      <w:tr w:rsidR="00F62508" w:rsidRPr="00C543C3" w:rsidTr="00E20464">
        <w:trPr>
          <w:cantSplit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33,786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28,188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8C2986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8C2986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 xml:space="preserve"> 28,188 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7,909,081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9,593,004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6,40</w:t>
            </w:r>
            <w:r w:rsidR="0071254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7,915,483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 xml:space="preserve"> 9,601,529 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777249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(33,786)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(28,188)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 w:rsidR="00963085">
              <w:rPr>
                <w:rFonts w:ascii="Angsana New" w:hAnsi="Angsana New"/>
                <w:color w:val="000000"/>
                <w:sz w:val="30"/>
                <w:szCs w:val="30"/>
              </w:rPr>
              <w:t>4,214</w:t>
            </w: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 xml:space="preserve"> (28,188)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6A2F14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A2F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</w:t>
            </w:r>
            <w:r w:rsidR="00D053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9,573,341 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7F725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7F725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447DF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881,269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 xml:space="preserve"> 9,573,341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447DF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62508" w:rsidRPr="00F62508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9,573,341 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6645E8" w:rsidRPr="0001322D" w:rsidRDefault="006645E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C088E" w:rsidRDefault="00F62508" w:rsidP="0051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F05E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เทคโนโลยีคอมพิวเตอร์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ระบบสารสนเทศ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</w:p>
          <w:p w:rsidR="00F62508" w:rsidRPr="00027563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firstLine="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F62508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7,8</w:t>
            </w:r>
            <w:r w:rsidR="007C132B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9,550,080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963085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963085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7,851,404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9,550,080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447DF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23,891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14,736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963085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963085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29,865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23,261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508" w:rsidRPr="00447DFB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963085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672A4D" w:rsidRDefault="00963085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2508" w:rsidRPr="00F62508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9,573,341</w:t>
            </w: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1322D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2508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62508" w:rsidRPr="00027563" w:rsidRDefault="00F62508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EC0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F62508" w:rsidRPr="00C543C3" w:rsidRDefault="00F62508" w:rsidP="00F6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3085" w:rsidRPr="00C543C3" w:rsidTr="000A290B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963085" w:rsidRPr="0002756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963085" w:rsidRPr="00963085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963085" w:rsidRPr="00F62508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881,269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color w:val="000000"/>
                <w:sz w:val="30"/>
                <w:szCs w:val="30"/>
              </w:rPr>
              <w:t>9,573,341</w:t>
            </w:r>
          </w:p>
        </w:tc>
      </w:tr>
      <w:tr w:rsidR="00963085" w:rsidRPr="00C543C3" w:rsidTr="000A290B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963085" w:rsidRPr="0002756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7,875,295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9,564,816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63085" w:rsidRPr="00963085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3085" w:rsidRPr="00F62508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25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81,269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63085" w:rsidRPr="00D053E6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53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9,573,341</w:t>
            </w:r>
          </w:p>
        </w:tc>
      </w:tr>
      <w:tr w:rsidR="00963085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963085" w:rsidRPr="0001322D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3085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085" w:rsidRPr="0001322D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4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142,19</w:t>
            </w:r>
            <w:r w:rsidR="003507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199,118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6B4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6B49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147,5</w:t>
            </w:r>
            <w:r w:rsidR="003912DE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201,172</w:t>
            </w:r>
          </w:p>
        </w:tc>
      </w:tr>
      <w:tr w:rsidR="00963085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963085" w:rsidRPr="0001322D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3085" w:rsidRPr="00C543C3" w:rsidTr="00E20464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963085" w:rsidRPr="0001322D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085" w:rsidRPr="00C543C3" w:rsidRDefault="00963085" w:rsidP="0096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D04294" w:rsidRDefault="00D04294" w:rsidP="00060195">
      <w:pPr>
        <w:spacing w:line="240" w:lineRule="auto"/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D04294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F665E"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04294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D04294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D04294" w:rsidRPr="005E01FA" w:rsidRDefault="005F665E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5E01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D04294"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D04294"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D04294" w:rsidRPr="005E01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04294" w:rsidRPr="005E01FA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D04294" w:rsidRPr="0001322D" w:rsidTr="00ED39B4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D04294" w:rsidRPr="0001322D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D04294" w:rsidRPr="00D60D83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32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32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132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4294" w:rsidRPr="0001322D" w:rsidTr="00ED39B4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:rsidR="00D04294" w:rsidRPr="0001322D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:rsidR="00D04294" w:rsidRPr="0001322D" w:rsidRDefault="00D04294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:rsidR="006E7843" w:rsidRPr="0001322D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6E7843" w:rsidRPr="00963085" w:rsidRDefault="00782D46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17,</w:t>
            </w:r>
            <w:r w:rsidR="004B46EA" w:rsidRPr="00963085">
              <w:rPr>
                <w:rFonts w:ascii="Angsana New" w:hAnsi="Angsana New"/>
                <w:color w:val="000000"/>
                <w:sz w:val="30"/>
                <w:szCs w:val="30"/>
              </w:rPr>
              <w:t>435,</w:t>
            </w:r>
            <w:r w:rsidR="0015687D" w:rsidRPr="00963085">
              <w:rPr>
                <w:rFonts w:ascii="Angsana New" w:hAnsi="Angsana New"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18,483,743</w:t>
            </w:r>
          </w:p>
        </w:tc>
      </w:tr>
      <w:tr w:rsidR="006E7843" w:rsidRPr="00C543C3" w:rsidTr="00ED39B4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E7843" w:rsidRPr="0001322D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66,255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95,433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782D46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3,086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15687D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69,341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95,433</w:t>
            </w: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E7843" w:rsidRPr="0001322D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17,494,467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18,562,021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9,92</w:t>
            </w:r>
            <w:r w:rsidR="00C8179A" w:rsidRPr="0096308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17,504,391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18,579,176</w:t>
            </w: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E7843" w:rsidRPr="00777249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(66,255)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(95,433)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5687D" w:rsidRPr="00963085">
              <w:rPr>
                <w:rFonts w:ascii="Angsana New" w:hAnsi="Angsana New"/>
                <w:color w:val="000000"/>
                <w:sz w:val="30"/>
                <w:szCs w:val="30"/>
              </w:rPr>
              <w:t>3,086</w:t>
            </w: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5687D" w:rsidRPr="00963085">
              <w:rPr>
                <w:rFonts w:ascii="Angsana New" w:hAnsi="Angsana New"/>
                <w:color w:val="000000"/>
                <w:sz w:val="30"/>
                <w:szCs w:val="30"/>
              </w:rPr>
              <w:t>69,341</w:t>
            </w:r>
            <w:r w:rsidRPr="0096308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(95,433)</w:t>
            </w: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6A2F14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A2F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30734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7843" w:rsidRPr="0030734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963085" w:rsidRDefault="0015687D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963085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</w:t>
            </w:r>
            <w:r w:rsidR="004B46EA"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  <w:r w:rsidR="007E3EBA"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4B46EA"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15687D" w:rsidRPr="009630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7843" w:rsidRPr="005B2EAE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18,483,743</w:t>
            </w: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E7843" w:rsidRPr="0001322D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843" w:rsidRPr="007F725B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E78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E7843" w:rsidRPr="007F725B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E7843" w:rsidRPr="00C543C3" w:rsidRDefault="006E78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447DFB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096">
              <w:rPr>
                <w:rFonts w:ascii="Angsana New" w:hAnsi="Angsana New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096">
              <w:rPr>
                <w:rFonts w:ascii="Angsana New" w:hAnsi="Angsana New"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5B2EAE" w:rsidRDefault="0015687D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17,43</w:t>
            </w:r>
            <w:r w:rsidR="007E3EB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5F67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5687D">
              <w:rPr>
                <w:rFonts w:ascii="Angsana New" w:hAnsi="Angsana New"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807096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096">
              <w:rPr>
                <w:rFonts w:ascii="Angsana New" w:hAnsi="Angsana New"/>
                <w:color w:val="000000"/>
                <w:sz w:val="30"/>
                <w:szCs w:val="30"/>
              </w:rPr>
              <w:t>18,483,743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447DFB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307345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307345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15687D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17,43</w:t>
            </w:r>
            <w:r w:rsidR="007E3EB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5F67E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15687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18,483,743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B8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27563" w:rsidRDefault="00692B43" w:rsidP="0051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F05E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เทคโนโลยีคอมพิวเตอร์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ระบ</w:t>
            </w:r>
            <w:r w:rsidR="00795F6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17,384,280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18,438,411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17,384,280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18,438,411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447DFB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43,932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D74544" w:rsidRDefault="0080353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D74544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D74544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544">
              <w:rPr>
                <w:rFonts w:ascii="Angsana New" w:hAnsi="Angsana New"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0353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3533">
              <w:rPr>
                <w:rFonts w:ascii="Angsana New" w:hAnsi="Angsana New"/>
                <w:color w:val="000000"/>
                <w:sz w:val="30"/>
                <w:szCs w:val="30"/>
              </w:rPr>
              <w:t>770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45,332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447DFB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307345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307345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80353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17,435,</w:t>
            </w:r>
            <w:r w:rsidR="008035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18,483,743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27563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27563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692B43" w:rsidRPr="00807096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096">
              <w:rPr>
                <w:rFonts w:ascii="Angsana New" w:hAnsi="Angsana New"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807096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807096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096">
              <w:rPr>
                <w:rFonts w:ascii="Angsana New" w:hAnsi="Angsana New"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80353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0B293F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17,435,</w:t>
            </w:r>
            <w:r w:rsidR="00803533">
              <w:rPr>
                <w:rFonts w:ascii="Angsana New" w:hAnsi="Angsana New"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18,483,743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27563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307345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17,428,212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307345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18,466,588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80353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0B293F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17,435,</w:t>
            </w:r>
            <w:r w:rsidR="008035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18,483,743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2B43" w:rsidRPr="0001322D" w:rsidRDefault="00692B43" w:rsidP="005D7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0132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692B43" w:rsidP="006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0B293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B293F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="0047651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455,941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0B293F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376,2</w:t>
            </w:r>
            <w:r w:rsidR="00C72DA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460,530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92B43" w:rsidRPr="0001322D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C543C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16B28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916B28" w:rsidRPr="0001322D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B28" w:rsidRPr="00C543C3" w:rsidRDefault="00916B28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</w:p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9,182,247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9,932,404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9,183,095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9,934,149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1,867,4</w:t>
            </w:r>
            <w:r w:rsidR="00916B28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1,766,556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11,050,54</w:t>
            </w:r>
            <w:r w:rsidR="00916B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11,700,705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</w:p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2E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2E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7,668,415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7,668,415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256,83</w:t>
            </w:r>
            <w:r w:rsidR="00916B2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color w:val="000000"/>
                <w:sz w:val="30"/>
                <w:szCs w:val="30"/>
              </w:rPr>
              <w:t>258,021</w:t>
            </w:r>
          </w:p>
        </w:tc>
      </w:tr>
      <w:tr w:rsidR="00692B43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692B43" w:rsidRPr="005B2EAE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E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8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7,925,</w:t>
            </w:r>
            <w:r w:rsidR="00916B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92B43" w:rsidRPr="006E7843" w:rsidRDefault="00692B43" w:rsidP="00692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E78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8,615,793</w:t>
            </w:r>
          </w:p>
        </w:tc>
      </w:tr>
    </w:tbl>
    <w:p w:rsidR="00060195" w:rsidRDefault="00060195" w:rsidP="00060195">
      <w:pPr>
        <w:spacing w:line="240" w:lineRule="auto"/>
      </w:pPr>
      <w:r>
        <w:br w:type="page"/>
      </w: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567325" w:rsidRPr="00105217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567325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F665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567325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567325" w:rsidRPr="00EA2C50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567325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67325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567325" w:rsidRPr="0001322D" w:rsidRDefault="005F665E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567325"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567325" w:rsidRPr="0001322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673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6732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01322D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67325" w:rsidRPr="0001322D" w:rsidTr="00ED39B4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567325" w:rsidRPr="00BB198B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567325" w:rsidRPr="00BB198B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19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19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B19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7F725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7F725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447DF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9,542,990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9,542,990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447DF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17688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7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F9212F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21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1768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7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1768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7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1768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7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F9212F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21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</w:tr>
      <w:tr w:rsidR="000F511D" w:rsidRPr="00C543C3" w:rsidTr="00ED39B4">
        <w:trPr>
          <w:trHeight w:val="3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1322D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F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F05E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เทคโนโลยีคอมพิวเตอร์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ระบบสารสนเทศ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7,849,208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9,528,255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7,849,208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9,528,255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447DFB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23,890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14,735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23,890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14,735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447DFB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</w:tr>
      <w:tr w:rsidR="000F511D" w:rsidRPr="00C543C3" w:rsidTr="00ED39B4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BB198B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BB198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FD476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4765">
              <w:rPr>
                <w:rFonts w:ascii="Angsana New" w:hAnsi="Angsana New"/>
                <w:color w:val="000000"/>
                <w:sz w:val="30"/>
                <w:szCs w:val="30"/>
              </w:rPr>
              <w:t>9,542,990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FD476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4765">
              <w:rPr>
                <w:rFonts w:ascii="Angsana New" w:hAnsi="Angsana New"/>
                <w:color w:val="000000"/>
                <w:sz w:val="30"/>
                <w:szCs w:val="30"/>
              </w:rPr>
              <w:t>9,542,990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61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3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7,873,098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DC30E0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9,542,990</w:t>
            </w:r>
          </w:p>
        </w:tc>
      </w:tr>
    </w:tbl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p w:rsidR="00567325" w:rsidRDefault="00567325" w:rsidP="00060195">
      <w:pPr>
        <w:spacing w:line="240" w:lineRule="auto"/>
        <w:rPr>
          <w:sz w:val="2"/>
          <w:szCs w:val="2"/>
        </w:r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5E01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67325" w:rsidRPr="0001322D" w:rsidTr="00ED39B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567325" w:rsidRPr="005E01FA" w:rsidRDefault="005F665E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25581" w:rsidRPr="005E01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="00567325"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="00567325" w:rsidRPr="005E01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567325" w:rsidRPr="005E01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01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67325" w:rsidRPr="0001322D" w:rsidTr="00ED39B4">
        <w:trPr>
          <w:trHeight w:val="344"/>
          <w:tblHeader/>
        </w:trPr>
        <w:tc>
          <w:tcPr>
            <w:tcW w:w="4032" w:type="dxa"/>
            <w:tcBorders>
              <w:left w:val="nil"/>
            </w:tcBorders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567325" w:rsidRPr="005E01FA" w:rsidRDefault="00567325" w:rsidP="006B3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01F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E0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E01F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7F725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7F725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447DF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18,464,643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18,464,643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447DFB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6B74AA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4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6B74AA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4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</w:tr>
      <w:tr w:rsidR="000F511D" w:rsidRPr="00C543C3" w:rsidTr="00ED39B4">
        <w:trPr>
          <w:trHeight w:val="37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F511D" w:rsidRPr="00831F66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1322D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F2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5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F05E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เทคโนโลยีคอมพิวเตอร์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ระบบสารสนเทศ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22CA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17,381,489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18,436,466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17,381,489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18,436,466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447DFB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47D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43,931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43,931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28,177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11D" w:rsidRPr="00447DFB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47D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</w:tr>
      <w:tr w:rsidR="000F511D" w:rsidRPr="00C543C3" w:rsidTr="00ED39B4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831F66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0F511D" w:rsidRPr="00831F66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6B74AA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4AA">
              <w:rPr>
                <w:rFonts w:ascii="Angsana New" w:hAnsi="Angsana New"/>
                <w:color w:val="000000"/>
                <w:sz w:val="30"/>
                <w:szCs w:val="30"/>
              </w:rPr>
              <w:t>18,464,643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65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8A2658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F511D" w:rsidRPr="006B74AA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4AA">
              <w:rPr>
                <w:rFonts w:ascii="Angsana New" w:hAnsi="Angsana New"/>
                <w:color w:val="000000"/>
                <w:sz w:val="30"/>
                <w:szCs w:val="30"/>
              </w:rPr>
              <w:t>18,464,643</w:t>
            </w:r>
          </w:p>
        </w:tc>
      </w:tr>
      <w:tr w:rsidR="000F511D" w:rsidRPr="00C543C3" w:rsidTr="00ED39B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F511D" w:rsidRPr="00027563" w:rsidRDefault="000F511D" w:rsidP="001A1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5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88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EA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C543C3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17,425,420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0F511D" w:rsidRPr="00307345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511D" w:rsidRPr="005B2EAE" w:rsidRDefault="000F511D" w:rsidP="000F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18,464,643</w:t>
            </w:r>
          </w:p>
        </w:tc>
      </w:tr>
    </w:tbl>
    <w:p w:rsidR="00B752A1" w:rsidRPr="00C60B9B" w:rsidRDefault="00B752A1" w:rsidP="00251EA8">
      <w:pPr>
        <w:spacing w:line="240" w:lineRule="auto"/>
        <w:rPr>
          <w:rFonts w:ascii="Angsana New" w:hAnsi="Angsana New"/>
          <w:sz w:val="2"/>
          <w:szCs w:val="2"/>
          <w:cs/>
        </w:rPr>
        <w:sectPr w:rsidR="00B752A1" w:rsidRPr="00C60B9B" w:rsidSect="00F230C8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0045D5" w:rsidRDefault="000045D5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  <w:r w:rsidR="007B1928">
        <w:rPr>
          <w:rFonts w:ascii="Angsana New" w:hAnsi="Angsana New" w:hint="cs"/>
          <w:sz w:val="30"/>
          <w:szCs w:val="30"/>
          <w:u w:val="none"/>
          <w:cs/>
          <w:lang w:val="th-TH"/>
        </w:rPr>
        <w:t>ขั้นพื้นฐาน</w:t>
      </w:r>
    </w:p>
    <w:p w:rsidR="000045D5" w:rsidRPr="000D6CE6" w:rsidRDefault="000045D5" w:rsidP="000045D5">
      <w:pPr>
        <w:rPr>
          <w:sz w:val="12"/>
          <w:szCs w:val="12"/>
          <w:lang w:val="th-TH" w:eastAsia="x-none"/>
        </w:rPr>
      </w:pPr>
    </w:p>
    <w:p w:rsidR="000045D5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BF719E">
        <w:rPr>
          <w:rFonts w:ascii="Angsana New" w:hAnsi="Angsana New"/>
          <w:sz w:val="30"/>
          <w:szCs w:val="30"/>
          <w:cs/>
        </w:rPr>
        <w:t>สำหรับแต่ละ</w:t>
      </w:r>
      <w:r w:rsidR="000663C1" w:rsidRPr="00BF719E">
        <w:rPr>
          <w:rFonts w:ascii="Angsana New" w:hAnsi="Angsana New" w:hint="cs"/>
          <w:sz w:val="30"/>
          <w:szCs w:val="30"/>
          <w:cs/>
        </w:rPr>
        <w:t>งวด</w:t>
      </w:r>
      <w:r w:rsidR="00B46C8A">
        <w:rPr>
          <w:rFonts w:ascii="Angsana New" w:hAnsi="Angsana New" w:hint="cs"/>
          <w:sz w:val="30"/>
          <w:szCs w:val="30"/>
          <w:cs/>
        </w:rPr>
        <w:t>หกเดือน</w:t>
      </w:r>
      <w:r w:rsidRPr="00BF719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F719E">
        <w:rPr>
          <w:rFonts w:ascii="Angsana New" w:hAnsi="Angsana New"/>
          <w:sz w:val="30"/>
          <w:szCs w:val="30"/>
        </w:rPr>
        <w:t xml:space="preserve">30 </w:t>
      </w:r>
      <w:r w:rsidRPr="00BF719E">
        <w:rPr>
          <w:rFonts w:ascii="Angsana New" w:hAnsi="Angsana New" w:hint="cs"/>
          <w:sz w:val="30"/>
          <w:szCs w:val="30"/>
          <w:cs/>
        </w:rPr>
        <w:t>มิถุนายน</w:t>
      </w:r>
      <w:r w:rsidRPr="00BF719E">
        <w:rPr>
          <w:rFonts w:ascii="Angsana New" w:hAnsi="Angsana New"/>
          <w:sz w:val="30"/>
          <w:szCs w:val="30"/>
        </w:rPr>
        <w:t xml:space="preserve"> 2562 </w:t>
      </w:r>
      <w:r w:rsidRPr="00BF719E">
        <w:rPr>
          <w:rFonts w:ascii="Angsana New" w:hAnsi="Angsana New"/>
          <w:sz w:val="30"/>
          <w:szCs w:val="30"/>
          <w:cs/>
        </w:rPr>
        <w:t xml:space="preserve">และ </w:t>
      </w:r>
      <w:r w:rsidRPr="00BF719E">
        <w:rPr>
          <w:rFonts w:ascii="Angsana New" w:hAnsi="Angsana New"/>
          <w:sz w:val="30"/>
          <w:szCs w:val="30"/>
        </w:rPr>
        <w:t xml:space="preserve">2561 </w:t>
      </w:r>
      <w:r w:rsidRPr="00BF719E">
        <w:rPr>
          <w:rFonts w:ascii="Angsana New" w:hAnsi="Angsana New"/>
          <w:sz w:val="30"/>
          <w:szCs w:val="30"/>
          <w:cs/>
        </w:rPr>
        <w:t>คำนวณจาก</w:t>
      </w:r>
      <w:r w:rsidRPr="005A7FEB">
        <w:rPr>
          <w:rFonts w:ascii="Angsana New" w:hAnsi="Angsana New"/>
          <w:sz w:val="30"/>
          <w:szCs w:val="30"/>
          <w:cs/>
        </w:rPr>
        <w:t>กำไรสำหรับ</w:t>
      </w:r>
      <w:r w:rsidR="00BF7C30"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F7C30"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 w:hint="cs"/>
          <w:sz w:val="30"/>
          <w:szCs w:val="30"/>
          <w:cs/>
        </w:rPr>
        <w:t>โดย</w:t>
      </w:r>
      <w:r w:rsidRPr="005A7FEB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436B3D" w:rsidRDefault="00436B3D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436B3D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436B3D" w:rsidRDefault="00D838B6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36B3D"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36B3D"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:rsidR="00436B3D" w:rsidRPr="005A7FEB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118,794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161,194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111,322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161,909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CA6CBA" w:rsidRDefault="00436B3D" w:rsidP="000A2E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107BB8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38671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38671B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45,71</w:t>
            </w:r>
            <w:r w:rsidR="00DC5AF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38671B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45,71</w:t>
            </w:r>
            <w:r w:rsidR="00DC5AF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1F566C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5A7FEB" w:rsidRDefault="00DC5AF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816,040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704162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5A7FEB" w:rsidRDefault="00DC5AFF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816,040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704162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</w:t>
            </w:r>
          </w:p>
        </w:tc>
      </w:tr>
    </w:tbl>
    <w:p w:rsidR="000045D5" w:rsidRPr="00436B3D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0045D5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5D5" w:rsidRPr="00436B3D" w:rsidRDefault="000045D5" w:rsidP="006E78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3C1" w:rsidRPr="00436B3D" w:rsidRDefault="00D838B6" w:rsidP="000663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  <w:r w:rsidR="00436B3D"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436B3D"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3C1" w:rsidRPr="005A7FEB" w:rsidRDefault="000663C1" w:rsidP="000663C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5A7FEB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:rsidR="000663C1" w:rsidRPr="005A7FEB" w:rsidRDefault="000663C1" w:rsidP="000663C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7E1D45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302,930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7E1D45" w:rsidP="0050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371,046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7E1D45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63C1" w:rsidRPr="007E1D45" w:rsidRDefault="007E1D45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D45">
              <w:rPr>
                <w:rFonts w:ascii="Angsana New" w:hAnsi="Angsana New"/>
                <w:b/>
                <w:bCs/>
                <w:sz w:val="30"/>
                <w:szCs w:val="30"/>
              </w:rPr>
              <w:t>362,982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0D6CE6" w:rsidRDefault="000663C1" w:rsidP="000663C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0D6CE6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663C1" w:rsidRDefault="00BF7C30" w:rsidP="001F566C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566C" w:rsidRPr="00CA6CBA" w:rsidRDefault="001F566C" w:rsidP="001F56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="00107BB8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8671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793FD4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38671B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1F566C" w:rsidP="00AA7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793FD4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</w:t>
            </w:r>
            <w:r w:rsidR="0038671B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1F566C" w:rsidRDefault="001F566C" w:rsidP="00AA7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F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663C1" w:rsidRDefault="001F566C" w:rsidP="001F56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5A7FEB" w:rsidRDefault="003912DE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DC5AFF">
              <w:rPr>
                <w:rFonts w:ascii="Angsana New" w:hAnsi="Angsana New"/>
                <w:b/>
                <w:bCs/>
                <w:sz w:val="30"/>
                <w:szCs w:val="30"/>
              </w:rPr>
              <w:t>3,311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704162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5A7FEB" w:rsidRDefault="00DC5AFF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1F566C" w:rsidRPr="00704162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162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F566C" w:rsidRPr="000D6CE6" w:rsidRDefault="001F566C" w:rsidP="001F56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56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566C" w:rsidRPr="005A7FEB" w:rsidRDefault="001F566C" w:rsidP="001F56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566C" w:rsidRPr="005A7FEB" w:rsidRDefault="001F566C" w:rsidP="001F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</w:tr>
    </w:tbl>
    <w:p w:rsidR="000045D5" w:rsidRDefault="000045D5" w:rsidP="000045D5">
      <w:pPr>
        <w:rPr>
          <w:sz w:val="12"/>
          <w:szCs w:val="12"/>
          <w:lang w:val="th-TH" w:eastAsia="x-none"/>
        </w:rPr>
      </w:pPr>
    </w:p>
    <w:p w:rsidR="006065C2" w:rsidRDefault="006065C2" w:rsidP="000045D5">
      <w:pPr>
        <w:rPr>
          <w:sz w:val="12"/>
          <w:szCs w:val="12"/>
          <w:lang w:val="th-TH" w:eastAsia="x-none"/>
        </w:rPr>
      </w:pPr>
    </w:p>
    <w:p w:rsidR="006065C2" w:rsidRPr="000D6CE6" w:rsidRDefault="006065C2" w:rsidP="000045D5">
      <w:pPr>
        <w:rPr>
          <w:sz w:val="12"/>
          <w:szCs w:val="12"/>
          <w:cs/>
          <w:lang w:val="th-TH" w:eastAsia="x-none"/>
        </w:rPr>
      </w:pPr>
    </w:p>
    <w:p w:rsidR="00613E84" w:rsidRDefault="00E36015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:rsidR="003B0EB2" w:rsidRPr="000D6CE6" w:rsidRDefault="003B0EB2" w:rsidP="003B0EB2">
      <w:pPr>
        <w:rPr>
          <w:sz w:val="12"/>
          <w:szCs w:val="12"/>
          <w:lang w:val="th-TH" w:eastAsia="x-none"/>
        </w:rPr>
      </w:pPr>
    </w:p>
    <w:p w:rsidR="0037784A" w:rsidRPr="00595E60" w:rsidRDefault="0037784A" w:rsidP="00377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22"/>
        </w:rPr>
      </w:pPr>
      <w:r w:rsidRPr="00595E60">
        <w:rPr>
          <w:rFonts w:ascii="Angsana New" w:hAnsi="Angsana New"/>
          <w:sz w:val="30"/>
          <w:szCs w:val="30"/>
        </w:rPr>
        <w:t xml:space="preserve">    </w:t>
      </w:r>
      <w:r w:rsidRPr="00595E60">
        <w:rPr>
          <w:rFonts w:ascii="Angsana New" w:hAnsi="Angsana New"/>
          <w:sz w:val="30"/>
          <w:szCs w:val="30"/>
          <w:cs/>
        </w:rPr>
        <w:t>เงินปันผล</w:t>
      </w:r>
      <w:r w:rsidRPr="00595E60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95E60">
        <w:rPr>
          <w:rFonts w:ascii="Angsana New" w:hAnsi="Angsana New"/>
          <w:sz w:val="30"/>
          <w:szCs w:val="30"/>
          <w:cs/>
        </w:rPr>
        <w:t>ดังนี้</w:t>
      </w:r>
      <w:r w:rsidRPr="00595E60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37784A" w:rsidRPr="00595E60" w:rsidTr="001A0F09">
        <w:tc>
          <w:tcPr>
            <w:tcW w:w="3168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:rsidR="00EA31AA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 w:rsidR="00EA31AA">
              <w:rPr>
                <w:rFonts w:ascii="Angsana New" w:hAnsi="Angsana New"/>
                <w:sz w:val="30"/>
                <w:szCs w:val="30"/>
              </w:rPr>
              <w:t>/</w:t>
            </w:r>
            <w:r w:rsidR="00EA31AA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7784A" w:rsidRPr="00595E60" w:rsidDel="00D43E7A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784A" w:rsidRPr="00595E60" w:rsidTr="001A0F09">
        <w:tc>
          <w:tcPr>
            <w:tcW w:w="3168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31AA" w:rsidRPr="00595E60" w:rsidTr="00EA31AA">
        <w:tc>
          <w:tcPr>
            <w:tcW w:w="3168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95E6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EA31AA">
        <w:tc>
          <w:tcPr>
            <w:tcW w:w="3168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38199B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12" w:type="dxa"/>
          </w:tcPr>
          <w:p w:rsidR="0037784A" w:rsidRPr="00595E60" w:rsidRDefault="00595E60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95E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37784A" w:rsidRPr="00595E60" w:rsidRDefault="00595E60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95E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EA31AA">
        <w:tc>
          <w:tcPr>
            <w:tcW w:w="3168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A31AA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 : 1</w:t>
            </w:r>
          </w:p>
        </w:tc>
        <w:tc>
          <w:tcPr>
            <w:tcW w:w="27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31AA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EA31AA">
        <w:tc>
          <w:tcPr>
            <w:tcW w:w="3168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:rsidR="00EA31AA" w:rsidRPr="00EA31AA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31AA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0D6CE6">
        <w:tc>
          <w:tcPr>
            <w:tcW w:w="3168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26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9267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679">
              <w:rPr>
                <w:rFonts w:ascii="Angsana New" w:hAnsi="Angsana New"/>
                <w:sz w:val="30"/>
                <w:szCs w:val="30"/>
              </w:rPr>
              <w:t>0.</w:t>
            </w:r>
            <w:r w:rsidR="00344254">
              <w:rPr>
                <w:rFonts w:ascii="Angsana New" w:hAnsi="Angsana New"/>
                <w:sz w:val="30"/>
                <w:szCs w:val="30"/>
              </w:rPr>
              <w:t>3</w:t>
            </w:r>
            <w:r w:rsidRPr="00D9267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31AA" w:rsidRPr="00D92679" w:rsidRDefault="00D92679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679">
              <w:rPr>
                <w:rFonts w:ascii="Angsana New" w:hAnsi="Angsana New"/>
                <w:sz w:val="30"/>
                <w:szCs w:val="30"/>
              </w:rPr>
              <w:t>261.91</w:t>
            </w:r>
          </w:p>
        </w:tc>
      </w:tr>
      <w:tr w:rsidR="00EA31AA" w:rsidRPr="00595E60" w:rsidTr="001A0F09">
        <w:tc>
          <w:tcPr>
            <w:tcW w:w="3168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EA31AA" w:rsidRPr="000D6CE6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:rsidR="00EA31AA" w:rsidRPr="000D6CE6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31AA" w:rsidRPr="00595E60" w:rsidTr="000D6CE6">
        <w:tc>
          <w:tcPr>
            <w:tcW w:w="3168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26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9267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9D7C68">
        <w:tc>
          <w:tcPr>
            <w:tcW w:w="3168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EA31AA" w:rsidRPr="00595E60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679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70" w:type="dxa"/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A31AA" w:rsidRPr="00D92679" w:rsidRDefault="00EA31AA" w:rsidP="00EA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679">
              <w:rPr>
                <w:rFonts w:ascii="Angsana New" w:hAnsi="Angsana New"/>
                <w:sz w:val="30"/>
                <w:szCs w:val="30"/>
              </w:rPr>
              <w:t>269.92</w:t>
            </w:r>
          </w:p>
        </w:tc>
      </w:tr>
    </w:tbl>
    <w:p w:rsidR="006065C2" w:rsidRDefault="006065C2" w:rsidP="006065C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bookmarkStart w:id="0" w:name="_GoBack"/>
      <w:bookmarkEnd w:id="0"/>
    </w:p>
    <w:p w:rsidR="00B245AD" w:rsidRPr="00C65AD3" w:rsidRDefault="00B245AD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5AD3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6A60C8" w:rsidRPr="00C65AD3" w:rsidRDefault="006A60C8" w:rsidP="00C4483B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A837DE" w:rsidRPr="00C60B9B" w:rsidRDefault="00A837DE" w:rsidP="00A837D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837DE" w:rsidRPr="00C60B9B" w:rsidRDefault="00A837DE" w:rsidP="00A837D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065C2" w:rsidRDefault="006065C2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065C2" w:rsidRDefault="006065C2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2679" w:rsidRDefault="00D92679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065C2" w:rsidRDefault="006065C2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304988" w:rsidRDefault="00304988"/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F82E41" w:rsidRPr="00C60B9B" w:rsidTr="00C60B9B">
        <w:trPr>
          <w:cantSplit/>
          <w:tblHeader/>
        </w:trPr>
        <w:tc>
          <w:tcPr>
            <w:tcW w:w="3510" w:type="dxa"/>
            <w:vAlign w:val="bottom"/>
            <w:hideMark/>
          </w:tcPr>
          <w:p w:rsidR="00F82E41" w:rsidRPr="00C60B9B" w:rsidRDefault="00FD32DB" w:rsidP="00EE14E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lastRenderedPageBreak/>
              <w:br w:type="page"/>
            </w:r>
            <w:r w:rsidR="00F82E41" w:rsidRPr="00C60B9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:rsidR="00F82E41" w:rsidRPr="00C60B9B" w:rsidRDefault="00F82E41" w:rsidP="00C60B9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4C31CE" w:rsidP="00F2564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7772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2E41"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4770" w:type="dxa"/>
            <w:gridSpan w:val="2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F82E41" w:rsidRPr="00A73ED8" w:rsidRDefault="00F82E41" w:rsidP="00C60B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  <w:hideMark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4770" w:type="dxa"/>
            <w:gridSpan w:val="2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</w:tr>
    </w:tbl>
    <w:p w:rsidR="00774FFE" w:rsidRPr="00C60B9B" w:rsidRDefault="00774FFE" w:rsidP="00D8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4"/>
        <w:gridCol w:w="914"/>
        <w:gridCol w:w="182"/>
        <w:gridCol w:w="909"/>
        <w:gridCol w:w="182"/>
        <w:gridCol w:w="887"/>
        <w:gridCol w:w="180"/>
        <w:gridCol w:w="990"/>
      </w:tblGrid>
      <w:tr w:rsidR="00F82E41" w:rsidRPr="00C60B9B" w:rsidTr="00C60B9B">
        <w:trPr>
          <w:cantSplit/>
          <w:tblHeader/>
        </w:trPr>
        <w:tc>
          <w:tcPr>
            <w:tcW w:w="3510" w:type="dxa"/>
            <w:vAlign w:val="bottom"/>
            <w:hideMark/>
          </w:tcPr>
          <w:p w:rsidR="00F82E41" w:rsidRPr="00C60B9B" w:rsidRDefault="00F7621D" w:rsidP="00C60B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688" w:type="dxa"/>
            <w:gridSpan w:val="9"/>
            <w:vAlign w:val="bottom"/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8" w:type="dxa"/>
            <w:gridSpan w:val="9"/>
            <w:hideMark/>
          </w:tcPr>
          <w:p w:rsidR="00F82E41" w:rsidRPr="00C60B9B" w:rsidRDefault="00F82E41" w:rsidP="00C60B9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4C31CE" w:rsidP="00C60B9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7772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2E41"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4770" w:type="dxa"/>
            <w:gridSpan w:val="2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C60B9B">
        <w:trPr>
          <w:cantSplit/>
        </w:trPr>
        <w:tc>
          <w:tcPr>
            <w:tcW w:w="3510" w:type="dxa"/>
            <w:hideMark/>
          </w:tcPr>
          <w:p w:rsidR="000C7343" w:rsidRPr="00C60B9B" w:rsidRDefault="000C7343" w:rsidP="000C734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37,927</w:t>
            </w:r>
          </w:p>
        </w:tc>
      </w:tr>
      <w:tr w:rsidR="000C7343" w:rsidRPr="00C60B9B" w:rsidTr="00C60B9B">
        <w:trPr>
          <w:cantSplit/>
        </w:trPr>
        <w:tc>
          <w:tcPr>
            <w:tcW w:w="3510" w:type="dxa"/>
          </w:tcPr>
          <w:p w:rsidR="000C7343" w:rsidRPr="00C60B9B" w:rsidRDefault="000C7343" w:rsidP="000C7343">
            <w:pPr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7343" w:rsidRPr="00C60B9B" w:rsidTr="00C60B9B">
        <w:trPr>
          <w:cantSplit/>
        </w:trPr>
        <w:tc>
          <w:tcPr>
            <w:tcW w:w="3510" w:type="dxa"/>
            <w:hideMark/>
          </w:tcPr>
          <w:p w:rsidR="000C7343" w:rsidRPr="00C60B9B" w:rsidRDefault="000C7343" w:rsidP="000C734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C7343" w:rsidRPr="00C60B9B" w:rsidTr="00C60B9B">
        <w:trPr>
          <w:cantSplit/>
        </w:trPr>
        <w:tc>
          <w:tcPr>
            <w:tcW w:w="4770" w:type="dxa"/>
            <w:gridSpan w:val="2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C60B9B">
        <w:trPr>
          <w:cantSplit/>
        </w:trPr>
        <w:tc>
          <w:tcPr>
            <w:tcW w:w="3510" w:type="dxa"/>
            <w:hideMark/>
          </w:tcPr>
          <w:p w:rsidR="000C7343" w:rsidRPr="00C60B9B" w:rsidRDefault="000C7343" w:rsidP="000C7343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C60B9B">
        <w:trPr>
          <w:cantSplit/>
        </w:trPr>
        <w:tc>
          <w:tcPr>
            <w:tcW w:w="3510" w:type="dxa"/>
            <w:hideMark/>
          </w:tcPr>
          <w:p w:rsidR="000C7343" w:rsidRPr="00C60B9B" w:rsidRDefault="000C7343" w:rsidP="000C7343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4" w:type="dxa"/>
          </w:tcPr>
          <w:p w:rsidR="000C7343" w:rsidRPr="00C60B9B" w:rsidRDefault="000C7343" w:rsidP="000C734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</w:tr>
    </w:tbl>
    <w:p w:rsidR="00C2127F" w:rsidRPr="00774FFE" w:rsidRDefault="00C2127F">
      <w:pPr>
        <w:rPr>
          <w:rFonts w:ascii="Angsana New" w:hAnsi="Angsana New"/>
          <w:sz w:val="24"/>
          <w:szCs w:val="24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46397E" w:rsidRDefault="0046397E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3A6D77" w:rsidRPr="003A6D77" w:rsidRDefault="003A6D77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4A0F3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4A0F3E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ดังนี้</w:t>
      </w: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</w:rPr>
      </w:pPr>
      <w:r w:rsidRPr="004A0F3E">
        <w:rPr>
          <w:rFonts w:ascii="Angsana New" w:hAnsi="Angsana New"/>
          <w:sz w:val="30"/>
          <w:szCs w:val="30"/>
          <w:cs/>
        </w:rPr>
        <w:t xml:space="preserve"> 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4A0F3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A0F3E">
        <w:rPr>
          <w:rFonts w:ascii="Angsana New" w:hAnsi="Angsana New"/>
          <w:sz w:val="30"/>
          <w:szCs w:val="30"/>
          <w:lang w:bidi="th-TH"/>
        </w:rPr>
        <w:t>(</w:t>
      </w:r>
      <w:r w:rsidRPr="004A0F3E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) </w:t>
      </w:r>
      <w:r w:rsidRPr="004A0F3E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4A0F3E">
        <w:rPr>
          <w:rFonts w:ascii="Angsana New" w:hAnsi="Angsana New"/>
          <w:sz w:val="30"/>
          <w:szCs w:val="30"/>
          <w:lang w:bidi="th-TH"/>
        </w:rPr>
        <w:t>(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A0F3E">
        <w:rPr>
          <w:rFonts w:ascii="Angsana New" w:hAnsi="Angsana New"/>
          <w:sz w:val="30"/>
          <w:szCs w:val="30"/>
          <w:lang w:bidi="th-TH"/>
        </w:rPr>
        <w:t>1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27"/>
        <w:rPr>
          <w:rFonts w:ascii="Angsana New" w:hAnsi="Angsana New"/>
          <w:spacing w:val="-8"/>
          <w:sz w:val="30"/>
          <w:szCs w:val="30"/>
          <w:lang w:bidi="th-TH"/>
        </w:rPr>
      </w:pPr>
      <w:r w:rsidRPr="004A0F3E">
        <w:rPr>
          <w:rFonts w:ascii="Angsana New" w:hAnsi="Angsana New"/>
          <w:spacing w:val="-8"/>
          <w:sz w:val="30"/>
          <w:szCs w:val="30"/>
          <w:cs/>
          <w:lang w:bidi="th-TH"/>
        </w:rPr>
        <w:t>ข้อมูลระดับ</w:t>
      </w:r>
      <w:r w:rsidRPr="004A0F3E">
        <w:rPr>
          <w:rFonts w:ascii="Angsana New" w:hAnsi="Angsana New"/>
          <w:spacing w:val="-8"/>
          <w:sz w:val="30"/>
          <w:szCs w:val="30"/>
          <w:lang w:bidi="th-TH"/>
        </w:rPr>
        <w:t xml:space="preserve"> 3  </w:t>
      </w:r>
      <w:r w:rsidRPr="004A0F3E">
        <w:rPr>
          <w:rFonts w:ascii="Angsana New" w:hAnsi="Angsana New"/>
          <w:spacing w:val="-8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3A6D77" w:rsidRPr="004A0F3E" w:rsidRDefault="003A6D77" w:rsidP="003A6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A6D77" w:rsidRDefault="003A6D77" w:rsidP="00F4078C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:rsidR="0046397E" w:rsidRPr="00C60B9B" w:rsidRDefault="0046397E" w:rsidP="0046397E">
      <w:pPr>
        <w:pStyle w:val="block"/>
        <w:spacing w:after="0" w:line="240" w:lineRule="atLeast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:rsidR="0046397E" w:rsidRPr="00774FFE" w:rsidRDefault="0046397E" w:rsidP="0046397E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C60B9B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C60B9B" w:rsidTr="00F62699">
        <w:tc>
          <w:tcPr>
            <w:tcW w:w="4410" w:type="dxa"/>
            <w:shd w:val="clear" w:color="auto" w:fill="auto"/>
          </w:tcPr>
          <w:p w:rsidR="00E16EEC" w:rsidRPr="00F2564D" w:rsidRDefault="00E16EEC" w:rsidP="00F2564D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</w:t>
            </w:r>
            <w:r w:rsidR="00F2564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597F2E" w:rsidRPr="00C60B9B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เป็นเงินลงทุนเผื่อขาย</w:t>
            </w:r>
          </w:p>
        </w:tc>
        <w:tc>
          <w:tcPr>
            <w:tcW w:w="236" w:type="dxa"/>
            <w:shd w:val="clear" w:color="auto" w:fill="auto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:rsidR="00E16EEC" w:rsidRPr="00C60B9B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A837DE" w:rsidRPr="00774FFE" w:rsidRDefault="00A837DE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:rsidR="00A837DE" w:rsidRPr="00C60B9B" w:rsidRDefault="00A837DE" w:rsidP="00A837DE">
      <w:pPr>
        <w:pStyle w:val="FSContent"/>
        <w:rPr>
          <w:b/>
          <w:bCs/>
          <w:i/>
          <w:iCs/>
          <w:cs/>
        </w:rPr>
      </w:pPr>
      <w:r w:rsidRPr="00C60B9B">
        <w:rPr>
          <w:b/>
          <w:bCs/>
          <w:i/>
          <w:iCs/>
          <w:cs/>
        </w:rPr>
        <w:t>เครื่องมือทางการเงินที่ไม่ได้วัดมูลค่าด้วยมูลค่ายุติธรรม</w:t>
      </w:r>
    </w:p>
    <w:p w:rsidR="00A837DE" w:rsidRPr="00774FFE" w:rsidRDefault="00A837DE" w:rsidP="00A837DE">
      <w:pPr>
        <w:pStyle w:val="FSContent"/>
        <w:rPr>
          <w:sz w:val="28"/>
          <w:szCs w:val="28"/>
        </w:rPr>
      </w:pPr>
    </w:p>
    <w:p w:rsidR="00A837DE" w:rsidRPr="00C60B9B" w:rsidRDefault="00A837DE" w:rsidP="00A837DE">
      <w:pPr>
        <w:pStyle w:val="FSContent"/>
      </w:pPr>
      <w:r w:rsidRPr="00C60B9B">
        <w:rPr>
          <w:cs/>
        </w:rPr>
        <w:t>เงินสดและรายการเที</w:t>
      </w:r>
      <w:r w:rsidR="004451C7" w:rsidRPr="00C60B9B">
        <w:rPr>
          <w:cs/>
        </w:rPr>
        <w:t xml:space="preserve">ยบเท่าเงินสด ลูกหนี้ เงินให้กู้ยืม </w:t>
      </w:r>
      <w:r w:rsidRPr="00C60B9B">
        <w:rPr>
          <w:cs/>
        </w:rPr>
        <w:t>เจ้าหนี้</w:t>
      </w:r>
      <w:r w:rsidRPr="00C60B9B">
        <w:t xml:space="preserve"> </w:t>
      </w:r>
      <w:r w:rsidRPr="00C60B9B">
        <w:rPr>
          <w:cs/>
        </w:rPr>
        <w:t>เงินกู้ยืมระยะสั้น และเงินกู้ยืมระยะยาวที่ถึงกำหนดชำระภายในหนึ่งปี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841A3F" w:rsidRPr="00774FFE" w:rsidRDefault="00841A3F" w:rsidP="00A837DE">
      <w:pPr>
        <w:pStyle w:val="FSContent"/>
        <w:rPr>
          <w:sz w:val="28"/>
          <w:szCs w:val="28"/>
        </w:rPr>
      </w:pPr>
    </w:p>
    <w:p w:rsidR="00A837DE" w:rsidRPr="00C60B9B" w:rsidRDefault="00A837DE" w:rsidP="00A837D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 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:rsidR="00A837DE" w:rsidRPr="00774FFE" w:rsidRDefault="00A837DE" w:rsidP="00A837D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:rsidR="00774FFE" w:rsidRDefault="00A837DE" w:rsidP="00774FF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มูลค่ายุติธรรมของสัญญาขายเงินตราต่างประเทศล่วงหน้า และสัญญาออพชั่นใกล้เคียงกับมูลค่าที่เปิดเผย เนื่องจากมูลค่าของสัญญาดังกล่าวใกล้เคียงกับราคาอ้างอิงที่ประกาศโดยสถาบันการเงิน</w:t>
      </w:r>
    </w:p>
    <w:p w:rsidR="00C2668E" w:rsidRPr="00C65AD3" w:rsidRDefault="000B1CB9" w:rsidP="006B659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5AD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</w:t>
      </w:r>
      <w:r w:rsidR="003E6A5C" w:rsidRPr="00C65AD3">
        <w:rPr>
          <w:rFonts w:ascii="Angsana New" w:hAnsi="Angsana New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:rsidR="00E03598" w:rsidRPr="00EE7D3C" w:rsidRDefault="00E03598" w:rsidP="00EA14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73"/>
        <w:gridCol w:w="237"/>
        <w:gridCol w:w="1169"/>
        <w:gridCol w:w="271"/>
        <w:gridCol w:w="1169"/>
        <w:gridCol w:w="271"/>
        <w:gridCol w:w="1162"/>
      </w:tblGrid>
      <w:tr w:rsidR="000858BA" w:rsidRPr="00C60B9B" w:rsidTr="00841EB6">
        <w:trPr>
          <w:tblHeader/>
        </w:trPr>
        <w:tc>
          <w:tcPr>
            <w:tcW w:w="2081" w:type="pct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0" w:type="pct"/>
            <w:gridSpan w:val="3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8BA" w:rsidRPr="00C60B9B" w:rsidTr="00841EB6">
        <w:trPr>
          <w:tblHeader/>
        </w:trPr>
        <w:tc>
          <w:tcPr>
            <w:tcW w:w="2081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4C31CE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4C31CE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858BA" w:rsidRPr="00C60B9B" w:rsidTr="00841EB6">
        <w:trPr>
          <w:tblHeader/>
        </w:trPr>
        <w:tc>
          <w:tcPr>
            <w:tcW w:w="2081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858BA" w:rsidRPr="00C60B9B" w:rsidTr="00841EB6">
        <w:trPr>
          <w:tblHeader/>
        </w:trPr>
        <w:tc>
          <w:tcPr>
            <w:tcW w:w="2081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BA" w:rsidRPr="00C60B9B" w:rsidTr="00841EB6">
        <w:tc>
          <w:tcPr>
            <w:tcW w:w="2081" w:type="pct"/>
          </w:tcPr>
          <w:p w:rsidR="000858BA" w:rsidRPr="00C60B9B" w:rsidRDefault="000858BA" w:rsidP="00595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628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BA" w:rsidRPr="00C60B9B" w:rsidTr="00841EB6">
        <w:tc>
          <w:tcPr>
            <w:tcW w:w="2081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ที่ยกเลิกไม่ได้</w:t>
            </w:r>
          </w:p>
        </w:tc>
        <w:tc>
          <w:tcPr>
            <w:tcW w:w="628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8" w:type="pct"/>
          </w:tcPr>
          <w:p w:rsidR="000C7343" w:rsidRPr="0049607E" w:rsidRDefault="00F66892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10,770</w:t>
            </w:r>
          </w:p>
        </w:tc>
        <w:tc>
          <w:tcPr>
            <w:tcW w:w="127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49607E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A18">
              <w:rPr>
                <w:rFonts w:ascii="Angsana New" w:hAnsi="Angsana New"/>
                <w:sz w:val="30"/>
                <w:szCs w:val="30"/>
                <w:lang w:val="en-US"/>
              </w:rPr>
              <w:t>10,770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14,131</w:t>
            </w: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C7343" w:rsidRPr="0049607E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A18">
              <w:rPr>
                <w:rFonts w:ascii="Angsana New" w:hAnsi="Angsana New"/>
                <w:sz w:val="30"/>
                <w:szCs w:val="30"/>
                <w:lang w:val="en-US"/>
              </w:rPr>
              <w:t>6,228</w:t>
            </w:r>
          </w:p>
        </w:tc>
        <w:tc>
          <w:tcPr>
            <w:tcW w:w="127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0C7343" w:rsidRPr="0049607E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A18">
              <w:rPr>
                <w:rFonts w:ascii="Angsana New" w:hAnsi="Angsana New"/>
                <w:sz w:val="30"/>
                <w:szCs w:val="30"/>
                <w:lang w:val="en-US"/>
              </w:rPr>
              <w:t>6,228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0C7343" w:rsidRPr="0049607E" w:rsidRDefault="00F66892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16,998</w:t>
            </w:r>
          </w:p>
        </w:tc>
        <w:tc>
          <w:tcPr>
            <w:tcW w:w="127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22,842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0C7343" w:rsidRPr="0049607E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6A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16,998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22,822</w:t>
            </w: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8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สัญญาซื้อขายเงินตราต่างประเทศล่วงหน้าและ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สัญญาออพชั่น 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(พันดอลลาร์สหรัฐ)</w:t>
            </w:r>
          </w:p>
        </w:tc>
        <w:tc>
          <w:tcPr>
            <w:tcW w:w="628" w:type="pct"/>
            <w:shd w:val="clear" w:color="auto" w:fill="auto"/>
          </w:tcPr>
          <w:p w:rsidR="000C7343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A18">
              <w:rPr>
                <w:rFonts w:ascii="Angsana New" w:hAnsi="Angsana New"/>
                <w:sz w:val="30"/>
                <w:szCs w:val="30"/>
                <w:lang w:val="en-US" w:bidi="th-TH"/>
              </w:rPr>
              <w:t>47,415</w:t>
            </w:r>
          </w:p>
        </w:tc>
        <w:tc>
          <w:tcPr>
            <w:tcW w:w="127" w:type="pct"/>
            <w:shd w:val="clear" w:color="auto" w:fill="auto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  <w:tc>
          <w:tcPr>
            <w:tcW w:w="145" w:type="pct"/>
            <w:shd w:val="clear" w:color="auto" w:fill="auto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A18">
              <w:rPr>
                <w:rFonts w:ascii="Angsana New" w:hAnsi="Angsana New"/>
                <w:sz w:val="30"/>
                <w:szCs w:val="30"/>
                <w:lang w:val="en-US" w:bidi="th-TH"/>
              </w:rPr>
              <w:t>47,415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</w:tr>
      <w:tr w:rsidR="000C7343" w:rsidRPr="00C60B9B" w:rsidTr="00841EB6">
        <w:tc>
          <w:tcPr>
            <w:tcW w:w="2081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628" w:type="pct"/>
            <w:shd w:val="clear" w:color="auto" w:fill="auto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36A18">
              <w:rPr>
                <w:rFonts w:ascii="Angsana New" w:hAnsi="Angsana New"/>
                <w:sz w:val="30"/>
                <w:szCs w:val="30"/>
              </w:rPr>
              <w:t>477,008</w:t>
            </w:r>
          </w:p>
        </w:tc>
        <w:tc>
          <w:tcPr>
            <w:tcW w:w="127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477,831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36A18">
              <w:rPr>
                <w:rFonts w:ascii="Angsana New" w:hAnsi="Angsana New"/>
                <w:sz w:val="30"/>
                <w:szCs w:val="30"/>
              </w:rPr>
              <w:t>477,680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477,008</w:t>
            </w:r>
          </w:p>
        </w:tc>
      </w:tr>
    </w:tbl>
    <w:p w:rsidR="00EE7D3C" w:rsidRPr="00033DF8" w:rsidRDefault="00EE7D3C" w:rsidP="00F4078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lang w:val="en-US"/>
        </w:rPr>
      </w:pPr>
    </w:p>
    <w:p w:rsidR="00476413" w:rsidRDefault="00476413" w:rsidP="006B659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F36B2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:rsidR="00FB7713" w:rsidRPr="00B44BE9" w:rsidRDefault="00FB7713" w:rsidP="00FB7713">
      <w:pPr>
        <w:rPr>
          <w:lang w:val="th-TH" w:eastAsia="x-none"/>
        </w:rPr>
      </w:pPr>
    </w:p>
    <w:p w:rsidR="00B44BE9" w:rsidRPr="00B44BE9" w:rsidRDefault="00B44BE9" w:rsidP="00B44BE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4BE9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Pr="00B44BE9">
        <w:rPr>
          <w:rFonts w:ascii="Angsana New" w:hAnsi="Angsana New"/>
          <w:sz w:val="30"/>
          <w:szCs w:val="30"/>
          <w:cs/>
        </w:rPr>
        <w:t xml:space="preserve"> </w:t>
      </w:r>
      <w:r w:rsidRPr="00B44BE9">
        <w:rPr>
          <w:rFonts w:ascii="Angsana New" w:hAnsi="Angsana New"/>
          <w:sz w:val="30"/>
          <w:szCs w:val="30"/>
        </w:rPr>
        <w:t xml:space="preserve">2562 </w:t>
      </w:r>
      <w:r w:rsidRPr="00B44BE9">
        <w:rPr>
          <w:rFonts w:ascii="Angsana New" w:hAnsi="Angsana New"/>
          <w:sz w:val="30"/>
          <w:szCs w:val="30"/>
          <w:cs/>
        </w:rPr>
        <w:t>บริษัทมีเงินให้กู้ยืมแก่กิจการ</w:t>
      </w:r>
      <w:r w:rsidRPr="00B44BE9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B44BE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B44BE9">
        <w:rPr>
          <w:rFonts w:ascii="Angsana New" w:hAnsi="Angsana New"/>
          <w:sz w:val="30"/>
          <w:szCs w:val="30"/>
        </w:rPr>
        <w:t xml:space="preserve">35 </w:t>
      </w:r>
      <w:r w:rsidRPr="00B44BE9">
        <w:rPr>
          <w:rFonts w:ascii="Angsana New" w:hAnsi="Angsana New"/>
          <w:sz w:val="30"/>
          <w:szCs w:val="30"/>
          <w:cs/>
        </w:rPr>
        <w:t>ล้านบาท</w:t>
      </w:r>
      <w:r w:rsidRPr="00B44BE9">
        <w:rPr>
          <w:rFonts w:ascii="Angsana New" w:hAnsi="Angsana New"/>
          <w:sz w:val="30"/>
          <w:szCs w:val="30"/>
        </w:rPr>
        <w:t xml:space="preserve"> </w:t>
      </w:r>
      <w:r w:rsidRPr="00B44BE9">
        <w:rPr>
          <w:rFonts w:ascii="Angsana New" w:hAnsi="Angsana New" w:hint="cs"/>
          <w:sz w:val="30"/>
          <w:szCs w:val="30"/>
          <w:cs/>
        </w:rPr>
        <w:t>เ</w:t>
      </w:r>
      <w:r w:rsidRPr="00B44BE9">
        <w:rPr>
          <w:rFonts w:ascii="Angsana New" w:hAnsi="Angsana New"/>
          <w:sz w:val="30"/>
          <w:szCs w:val="30"/>
          <w:cs/>
        </w:rPr>
        <w:t xml:space="preserve">งินให้กู้ยืมดังกล่าวมีอัตราดอกเบี้ยร้อยละ </w:t>
      </w:r>
      <w:r w:rsidRPr="00B44BE9">
        <w:rPr>
          <w:rFonts w:ascii="Angsana New" w:hAnsi="Angsana New"/>
          <w:sz w:val="30"/>
          <w:szCs w:val="30"/>
        </w:rPr>
        <w:t xml:space="preserve">4.10 </w:t>
      </w:r>
      <w:r w:rsidRPr="00B44BE9">
        <w:rPr>
          <w:rFonts w:ascii="Angsana New" w:hAnsi="Angsana New"/>
          <w:sz w:val="30"/>
          <w:szCs w:val="30"/>
          <w:cs/>
        </w:rPr>
        <w:t>ต่อปี</w:t>
      </w:r>
      <w:r w:rsidRPr="00B44BE9">
        <w:rPr>
          <w:rFonts w:ascii="Angsana New" w:hAnsi="Angsana New"/>
          <w:sz w:val="30"/>
          <w:szCs w:val="30"/>
        </w:rPr>
        <w:t xml:space="preserve"> </w:t>
      </w:r>
      <w:r w:rsidRPr="00B44BE9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เพื่อใช้เป็นเงินทุนหมุนเวียนในการประกอบกิจการ</w:t>
      </w:r>
      <w:r w:rsidRPr="00B44BE9">
        <w:rPr>
          <w:rFonts w:ascii="Angsana New" w:hAnsi="Angsana New"/>
          <w:sz w:val="30"/>
          <w:szCs w:val="30"/>
          <w:cs/>
        </w:rPr>
        <w:t xml:space="preserve"> </w:t>
      </w:r>
    </w:p>
    <w:p w:rsidR="00B44BE9" w:rsidRDefault="00B44BE9" w:rsidP="00B44BE9">
      <w:pPr>
        <w:pStyle w:val="block"/>
        <w:spacing w:after="0" w:line="240" w:lineRule="atLeast"/>
        <w:ind w:left="90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22D24" w:rsidRDefault="00522D24" w:rsidP="00522D24">
      <w:pPr>
        <w:pStyle w:val="block"/>
        <w:numPr>
          <w:ilvl w:val="0"/>
          <w:numId w:val="18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B7713">
        <w:rPr>
          <w:rFonts w:ascii="Angsana New" w:hAnsi="Angsana New"/>
          <w:sz w:val="30"/>
          <w:szCs w:val="30"/>
          <w:cs/>
          <w:lang w:val="en-US"/>
        </w:rPr>
        <w:t>ในการประชุม</w:t>
      </w:r>
      <w:r w:rsidRPr="00FB7713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Pr="00FB7713">
        <w:rPr>
          <w:rFonts w:ascii="Angsana New" w:hAnsi="Angsana New"/>
          <w:sz w:val="30"/>
          <w:szCs w:val="30"/>
          <w:cs/>
          <w:lang w:val="en-US"/>
        </w:rPr>
        <w:t xml:space="preserve">ของบริษัทเมื่อวันที่ </w:t>
      </w:r>
      <w:r w:rsidRPr="00FB7713">
        <w:rPr>
          <w:rFonts w:ascii="Angsana New" w:hAnsi="Angsana New"/>
          <w:sz w:val="30"/>
          <w:szCs w:val="30"/>
          <w:lang w:val="en-US" w:bidi="th-TH"/>
        </w:rPr>
        <w:t>6</w:t>
      </w:r>
      <w:r w:rsidRPr="00FB77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7713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FB77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7713">
        <w:rPr>
          <w:rFonts w:ascii="Angsana New" w:hAnsi="Angsana New"/>
          <w:sz w:val="30"/>
          <w:szCs w:val="30"/>
          <w:lang w:val="en-US" w:bidi="th-TH"/>
        </w:rPr>
        <w:t>2562</w:t>
      </w:r>
      <w:r w:rsidRPr="00FB77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B7713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Pr="00FB7713">
        <w:rPr>
          <w:rFonts w:ascii="Angsana New" w:hAnsi="Angsana New"/>
          <w:sz w:val="30"/>
          <w:szCs w:val="30"/>
          <w:cs/>
          <w:lang w:val="en-US"/>
        </w:rPr>
        <w:t>มีมติอนุมัติ</w:t>
      </w:r>
      <w:r w:rsidRPr="00FB7713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FB7713">
        <w:rPr>
          <w:rFonts w:ascii="Angsana New" w:hAnsi="Angsana New"/>
          <w:sz w:val="30"/>
          <w:szCs w:val="30"/>
          <w:cs/>
          <w:lang w:val="en-US"/>
        </w:rPr>
        <w:t>จ่ายเงินปันผล</w:t>
      </w:r>
      <w:r w:rsidRPr="00FB7713">
        <w:rPr>
          <w:rFonts w:ascii="Angsana New" w:hAnsi="Angsana New"/>
          <w:sz w:val="30"/>
          <w:szCs w:val="30"/>
          <w:lang w:val="en-US" w:bidi="th-TH"/>
        </w:rPr>
        <w:t xml:space="preserve">              </w:t>
      </w:r>
      <w:r w:rsidRPr="00D92679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ระหว่างกาล </w:t>
      </w:r>
      <w:r w:rsidRPr="00D92679">
        <w:rPr>
          <w:rFonts w:ascii="Angsana New" w:hAnsi="Angsana New"/>
          <w:sz w:val="30"/>
          <w:szCs w:val="30"/>
          <w:cs/>
          <w:lang w:val="en-US"/>
        </w:rPr>
        <w:t xml:space="preserve">ในอัตราหุ้นละ </w:t>
      </w:r>
      <w:r w:rsidR="00D92679" w:rsidRPr="00D92679">
        <w:rPr>
          <w:rFonts w:ascii="Angsana New" w:hAnsi="Angsana New"/>
          <w:sz w:val="30"/>
          <w:szCs w:val="30"/>
          <w:lang w:val="en-US"/>
        </w:rPr>
        <w:t>0.15</w:t>
      </w:r>
      <w:r w:rsidRPr="00D92679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 </w:t>
      </w:r>
      <w:r w:rsidR="00D92679" w:rsidRPr="00D92679">
        <w:rPr>
          <w:rFonts w:ascii="Angsana New" w:hAnsi="Angsana New"/>
          <w:sz w:val="30"/>
          <w:szCs w:val="30"/>
          <w:lang w:val="en-US"/>
        </w:rPr>
        <w:t>127.10</w:t>
      </w:r>
      <w:r w:rsidRPr="00D92679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D926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92679">
        <w:rPr>
          <w:rFonts w:ascii="Angsana New" w:hAnsi="Angsana New"/>
          <w:sz w:val="30"/>
          <w:szCs w:val="30"/>
          <w:cs/>
          <w:lang w:val="en-US"/>
        </w:rPr>
        <w:t>เงินปันผลดังกล่าวจะจ่ายให้แก่ผู้ถือหุ้นใน</w:t>
      </w:r>
      <w:r w:rsidRPr="00D92679">
        <w:rPr>
          <w:rFonts w:ascii="Angsana New" w:hAnsi="Angsana New"/>
          <w:sz w:val="30"/>
          <w:szCs w:val="30"/>
          <w:lang w:val="en-US" w:bidi="th-TH"/>
        </w:rPr>
        <w:t xml:space="preserve">                    </w:t>
      </w:r>
      <w:r w:rsidRPr="00D92679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D9267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92679" w:rsidRPr="00D92679">
        <w:rPr>
          <w:rFonts w:ascii="Angsana New" w:hAnsi="Angsana New"/>
          <w:sz w:val="30"/>
          <w:szCs w:val="30"/>
          <w:lang w:val="en-US" w:bidi="th-TH"/>
        </w:rPr>
        <w:t>2</w:t>
      </w:r>
      <w:r w:rsidRPr="00D926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9267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926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92679">
        <w:rPr>
          <w:rFonts w:ascii="Angsana New" w:hAnsi="Angsana New"/>
          <w:sz w:val="30"/>
          <w:szCs w:val="30"/>
          <w:lang w:val="en-US" w:bidi="th-TH"/>
        </w:rPr>
        <w:t>2562</w:t>
      </w:r>
    </w:p>
    <w:p w:rsidR="00476413" w:rsidRPr="00612B07" w:rsidRDefault="00476413" w:rsidP="00774FFE">
      <w:pPr>
        <w:tabs>
          <w:tab w:val="clear" w:pos="227"/>
          <w:tab w:val="clear" w:pos="454"/>
          <w:tab w:val="left" w:pos="540"/>
        </w:tabs>
        <w:ind w:left="540"/>
        <w:rPr>
          <w:rFonts w:ascii="Angsana New" w:hAnsi="Angsana New"/>
          <w:b/>
          <w:bCs/>
        </w:rPr>
      </w:pPr>
    </w:p>
    <w:p w:rsidR="004A1121" w:rsidRPr="00B41405" w:rsidRDefault="00774FFE" w:rsidP="006B659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41405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มาตรฐานการรายงานทางการเงินที่ยังไม่ได้ใช้    </w:t>
      </w:r>
    </w:p>
    <w:p w:rsidR="004A1121" w:rsidRPr="00612B07" w:rsidRDefault="004A1121" w:rsidP="004A1121">
      <w:pPr>
        <w:rPr>
          <w:rFonts w:ascii="Angsana New" w:hAnsi="Angsana New"/>
          <w:lang w:val="th-TH" w:eastAsia="x-none"/>
        </w:rPr>
      </w:pPr>
    </w:p>
    <w:p w:rsidR="004A1121" w:rsidRDefault="004A1121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มาตรฐานการรายงานทางการเงินที่ออก</w:t>
      </w:r>
      <w:r w:rsidR="00A04CFF">
        <w:rPr>
          <w:rFonts w:ascii="Angsana New" w:hAnsi="Angsana New" w:hint="cs"/>
          <w:sz w:val="30"/>
          <w:szCs w:val="30"/>
          <w:cs/>
          <w:lang w:val="en-US" w:bidi="th-TH"/>
        </w:rPr>
        <w:t>และปรับปรุง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ใหม่</w:t>
      </w:r>
      <w:r w:rsidR="00D437A8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เกี่ยวกับการดำเนินงานของกลุ่มบริษัท </w:t>
      </w:r>
      <w:r w:rsidR="00D437A8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</w:t>
      </w:r>
      <w:r w:rsidRPr="00B41405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สาระสำคัญ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ต่องบการเงินรวมและงบการเงินเฉพาะกิจการของบริษัท เมื่อนำมาถือปฏิบัติเป็นครั้งแรก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="00D437A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โดย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>1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มกราคม 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 xml:space="preserve">2563 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มีดังต่อไปนี้</w:t>
      </w:r>
    </w:p>
    <w:p w:rsidR="00B41405" w:rsidRDefault="00B41405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:rsidR="00D838B6" w:rsidRDefault="00D838B6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4A1121" w:rsidRPr="004A1121" w:rsidTr="0037664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4A1121" w:rsidRPr="0037664B" w:rsidRDefault="00B41405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20"/>
              </w:rPr>
              <w:lastRenderedPageBreak/>
              <w:br w:type="page"/>
            </w:r>
            <w:r w:rsidR="004A1121" w:rsidRPr="0037664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7664B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A1121" w:rsidRPr="00612B07" w:rsidRDefault="004A1121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4A1121" w:rsidRDefault="004A1121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121">
        <w:rPr>
          <w:rFonts w:ascii="Angsana New" w:hAnsi="Angsana New"/>
          <w:i/>
          <w:iCs/>
          <w:sz w:val="30"/>
          <w:szCs w:val="30"/>
        </w:rPr>
        <w:t xml:space="preserve">* </w:t>
      </w:r>
      <w:r w:rsidRPr="004A112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7201E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4A1121">
        <w:rPr>
          <w:rFonts w:ascii="Angsana New" w:hAnsi="Angsana New"/>
          <w:i/>
          <w:iCs/>
          <w:sz w:val="30"/>
          <w:szCs w:val="30"/>
          <w:cs/>
        </w:rPr>
        <w:t>กลุ่มเครื่องมือทางการเงิน</w:t>
      </w:r>
    </w:p>
    <w:p w:rsidR="00ED42A4" w:rsidRDefault="00ED42A4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</w:p>
    <w:p w:rsidR="0047201E" w:rsidRPr="0047201E" w:rsidRDefault="0047201E" w:rsidP="0047201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720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7201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201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7201E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7201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7201E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47201E" w:rsidRPr="0047201E" w:rsidRDefault="0047201E" w:rsidP="0047201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201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201E">
        <w:rPr>
          <w:rFonts w:asciiTheme="majorBidi" w:hAnsiTheme="majorBidi" w:cstheme="majorBidi"/>
          <w:sz w:val="30"/>
          <w:szCs w:val="30"/>
        </w:rPr>
        <w:t>16</w:t>
      </w:r>
      <w:r w:rsidRPr="0047201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7201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4720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7201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3" w:name="_Hlk15581419"/>
      <w:bookmarkStart w:id="4" w:name="_Hlk15582558"/>
      <w:r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Pr="0047201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47201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7201E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47201E" w:rsidRPr="0047201E" w:rsidRDefault="0047201E" w:rsidP="00472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  <w:r w:rsidRPr="0047201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47201E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47201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47201E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47201E" w:rsidRPr="0047201E" w:rsidSect="00C65AD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85A" w:rsidRDefault="0083785A">
      <w:r>
        <w:separator/>
      </w:r>
    </w:p>
  </w:endnote>
  <w:endnote w:type="continuationSeparator" w:id="0">
    <w:p w:rsidR="0083785A" w:rsidRDefault="0083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EF6" w:rsidRDefault="00070E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389477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070EF6" w:rsidRPr="00070EF6" w:rsidRDefault="00070EF6" w:rsidP="00070EF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70EF6">
          <w:rPr>
            <w:rFonts w:ascii="Angsana New" w:hAnsi="Angsana New" w:hint="cs"/>
            <w:sz w:val="30"/>
            <w:szCs w:val="30"/>
          </w:rPr>
          <w:fldChar w:fldCharType="begin"/>
        </w:r>
        <w:r w:rsidRPr="00070EF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70EF6">
          <w:rPr>
            <w:rFonts w:ascii="Angsana New" w:hAnsi="Angsana New" w:hint="cs"/>
            <w:sz w:val="30"/>
            <w:szCs w:val="30"/>
          </w:rPr>
          <w:fldChar w:fldCharType="separate"/>
        </w:r>
        <w:r w:rsidRPr="00070EF6">
          <w:rPr>
            <w:rFonts w:ascii="Angsana New" w:hAnsi="Angsana New" w:hint="cs"/>
            <w:noProof/>
            <w:sz w:val="30"/>
            <w:szCs w:val="30"/>
          </w:rPr>
          <w:t>2</w:t>
        </w:r>
        <w:r w:rsidRPr="00070EF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EF6" w:rsidRDefault="00070E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86166B" w:rsidRDefault="00A12AD4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12AD4" w:rsidRDefault="00A12A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005ACB" w:rsidRDefault="00A12AD4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12AD4" w:rsidRPr="002E241D" w:rsidRDefault="00A12AD4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85A" w:rsidRDefault="0083785A">
      <w:r>
        <w:separator/>
      </w:r>
    </w:p>
  </w:footnote>
  <w:footnote w:type="continuationSeparator" w:id="0">
    <w:p w:rsidR="0083785A" w:rsidRDefault="00837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EF6" w:rsidRDefault="00070E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BB549B" w:rsidRDefault="00A12AD4" w:rsidP="002877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A12AD4" w:rsidRPr="00FA7747" w:rsidRDefault="00A12AD4" w:rsidP="002877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A12AD4" w:rsidRPr="00AF256D" w:rsidRDefault="00A12AD4" w:rsidP="002877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30 มิถุนายน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2562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A12AD4" w:rsidRPr="00700E8E" w:rsidRDefault="00A12AD4" w:rsidP="002877A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EF6" w:rsidRDefault="00070E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BB549B" w:rsidRDefault="00A12AD4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A12AD4" w:rsidRPr="00FA7747" w:rsidRDefault="00A12AD4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A12AD4" w:rsidRPr="00AF256D" w:rsidRDefault="00A12AD4" w:rsidP="00105F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30 มิถุนายน 25</w:t>
    </w:r>
    <w:r w:rsidRPr="006D7013"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A12AD4" w:rsidRPr="007938D5" w:rsidRDefault="00A12AD4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D4" w:rsidRPr="00BB549B" w:rsidRDefault="00A12AD4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A12AD4" w:rsidRPr="00FA7747" w:rsidRDefault="00A12AD4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A12AD4" w:rsidRPr="00AF256D" w:rsidRDefault="00A12AD4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81C49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30 มิถุนายน 25</w:t>
    </w:r>
    <w:r w:rsidRPr="005F09E0"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81C49">
      <w:rPr>
        <w:rFonts w:ascii="Angsana New" w:hAnsi="Angsana New"/>
        <w:b/>
        <w:bCs/>
        <w:sz w:val="32"/>
        <w:szCs w:val="32"/>
      </w:rPr>
      <w:t>(</w:t>
    </w:r>
    <w:r w:rsidRPr="00781C4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781C49">
      <w:rPr>
        <w:rFonts w:ascii="Angsana New" w:hAnsi="Angsana New"/>
        <w:b/>
        <w:bCs/>
        <w:sz w:val="32"/>
        <w:szCs w:val="32"/>
      </w:rPr>
      <w:t>)</w:t>
    </w:r>
  </w:p>
  <w:p w:rsidR="00A12AD4" w:rsidRPr="007938D5" w:rsidRDefault="00A12AD4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5FE431D4"/>
    <w:lvl w:ilvl="0" w:tplc="11D465E6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0C2146"/>
    <w:multiLevelType w:val="multilevel"/>
    <w:tmpl w:val="017C38B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5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0"/>
  </w:num>
  <w:num w:numId="12">
    <w:abstractNumId w:val="11"/>
  </w:num>
  <w:num w:numId="13">
    <w:abstractNumId w:val="0"/>
  </w:num>
  <w:num w:numId="14">
    <w:abstractNumId w:val="7"/>
  </w:num>
  <w:num w:numId="15">
    <w:abstractNumId w:val="14"/>
  </w:num>
  <w:num w:numId="16">
    <w:abstractNumId w:val="4"/>
  </w:num>
  <w:num w:numId="17">
    <w:abstractNumId w:val="12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1132"/>
    <w:rsid w:val="00001498"/>
    <w:rsid w:val="0000182B"/>
    <w:rsid w:val="00001B23"/>
    <w:rsid w:val="00001BEF"/>
    <w:rsid w:val="00001F9E"/>
    <w:rsid w:val="00002C5A"/>
    <w:rsid w:val="00002D6B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3E3"/>
    <w:rsid w:val="00030574"/>
    <w:rsid w:val="0003091A"/>
    <w:rsid w:val="00030952"/>
    <w:rsid w:val="00031513"/>
    <w:rsid w:val="00031980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615"/>
    <w:rsid w:val="000406D3"/>
    <w:rsid w:val="00040791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F6"/>
    <w:rsid w:val="00053A2C"/>
    <w:rsid w:val="00053E8C"/>
    <w:rsid w:val="00054433"/>
    <w:rsid w:val="00054A0E"/>
    <w:rsid w:val="00054EE3"/>
    <w:rsid w:val="000553C0"/>
    <w:rsid w:val="0005542F"/>
    <w:rsid w:val="000558C4"/>
    <w:rsid w:val="00055A2C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0EF6"/>
    <w:rsid w:val="000711EE"/>
    <w:rsid w:val="00071642"/>
    <w:rsid w:val="00071E82"/>
    <w:rsid w:val="00073367"/>
    <w:rsid w:val="00073C00"/>
    <w:rsid w:val="00073C70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9AE"/>
    <w:rsid w:val="00080C77"/>
    <w:rsid w:val="00080CEC"/>
    <w:rsid w:val="0008115A"/>
    <w:rsid w:val="00082881"/>
    <w:rsid w:val="00082EA9"/>
    <w:rsid w:val="00083513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618F"/>
    <w:rsid w:val="000B6560"/>
    <w:rsid w:val="000B7201"/>
    <w:rsid w:val="000B7292"/>
    <w:rsid w:val="000B7375"/>
    <w:rsid w:val="000C00BB"/>
    <w:rsid w:val="000C0122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39F"/>
    <w:rsid w:val="000C55F6"/>
    <w:rsid w:val="000C5B98"/>
    <w:rsid w:val="000C6123"/>
    <w:rsid w:val="000C6188"/>
    <w:rsid w:val="000C6B3B"/>
    <w:rsid w:val="000C7343"/>
    <w:rsid w:val="000C7A50"/>
    <w:rsid w:val="000D0A87"/>
    <w:rsid w:val="000D0AE2"/>
    <w:rsid w:val="000D0CDC"/>
    <w:rsid w:val="000D100D"/>
    <w:rsid w:val="000D1118"/>
    <w:rsid w:val="000D14FA"/>
    <w:rsid w:val="000D1947"/>
    <w:rsid w:val="000D1D6F"/>
    <w:rsid w:val="000D1F12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296"/>
    <w:rsid w:val="00114699"/>
    <w:rsid w:val="00114950"/>
    <w:rsid w:val="00115332"/>
    <w:rsid w:val="00115609"/>
    <w:rsid w:val="001156F0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F8C"/>
    <w:rsid w:val="00126800"/>
    <w:rsid w:val="00126A10"/>
    <w:rsid w:val="00126B5D"/>
    <w:rsid w:val="00126C96"/>
    <w:rsid w:val="00126DE2"/>
    <w:rsid w:val="00127ACF"/>
    <w:rsid w:val="001311D3"/>
    <w:rsid w:val="00131892"/>
    <w:rsid w:val="00131B88"/>
    <w:rsid w:val="00131C9E"/>
    <w:rsid w:val="00131EB2"/>
    <w:rsid w:val="00132222"/>
    <w:rsid w:val="00132715"/>
    <w:rsid w:val="00132F57"/>
    <w:rsid w:val="001337DF"/>
    <w:rsid w:val="001346D4"/>
    <w:rsid w:val="00134D5F"/>
    <w:rsid w:val="00135138"/>
    <w:rsid w:val="001351C2"/>
    <w:rsid w:val="0013549D"/>
    <w:rsid w:val="00136271"/>
    <w:rsid w:val="00136300"/>
    <w:rsid w:val="0013657B"/>
    <w:rsid w:val="00136C10"/>
    <w:rsid w:val="00136E3D"/>
    <w:rsid w:val="0013708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D6B"/>
    <w:rsid w:val="00145F39"/>
    <w:rsid w:val="00145FF4"/>
    <w:rsid w:val="00146D8F"/>
    <w:rsid w:val="001476E8"/>
    <w:rsid w:val="00147C10"/>
    <w:rsid w:val="001515CA"/>
    <w:rsid w:val="00151A23"/>
    <w:rsid w:val="00151AC7"/>
    <w:rsid w:val="00151CA8"/>
    <w:rsid w:val="00152E00"/>
    <w:rsid w:val="00153BE3"/>
    <w:rsid w:val="00153E26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93A"/>
    <w:rsid w:val="00162E95"/>
    <w:rsid w:val="001631EF"/>
    <w:rsid w:val="00164299"/>
    <w:rsid w:val="001643BA"/>
    <w:rsid w:val="00164692"/>
    <w:rsid w:val="00164BF3"/>
    <w:rsid w:val="00165A2C"/>
    <w:rsid w:val="00166560"/>
    <w:rsid w:val="00166811"/>
    <w:rsid w:val="001668B1"/>
    <w:rsid w:val="00166A50"/>
    <w:rsid w:val="00166E0B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C3C"/>
    <w:rsid w:val="001A7C47"/>
    <w:rsid w:val="001B015C"/>
    <w:rsid w:val="001B11F5"/>
    <w:rsid w:val="001B1372"/>
    <w:rsid w:val="001B1480"/>
    <w:rsid w:val="001B15BE"/>
    <w:rsid w:val="001B1B51"/>
    <w:rsid w:val="001B1DC3"/>
    <w:rsid w:val="001B1EAD"/>
    <w:rsid w:val="001B1EFC"/>
    <w:rsid w:val="001B28A2"/>
    <w:rsid w:val="001B2905"/>
    <w:rsid w:val="001B2937"/>
    <w:rsid w:val="001B37DC"/>
    <w:rsid w:val="001B4217"/>
    <w:rsid w:val="001B4582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6467"/>
    <w:rsid w:val="001D78C7"/>
    <w:rsid w:val="001E05A9"/>
    <w:rsid w:val="001E06D5"/>
    <w:rsid w:val="001E07A6"/>
    <w:rsid w:val="001E0CE4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9C6"/>
    <w:rsid w:val="001F50B0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558"/>
    <w:rsid w:val="00222634"/>
    <w:rsid w:val="00222780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C4B"/>
    <w:rsid w:val="00232216"/>
    <w:rsid w:val="0023253B"/>
    <w:rsid w:val="002329AB"/>
    <w:rsid w:val="002329C5"/>
    <w:rsid w:val="00232A5F"/>
    <w:rsid w:val="00232C6C"/>
    <w:rsid w:val="00232CD0"/>
    <w:rsid w:val="002338AE"/>
    <w:rsid w:val="002340B2"/>
    <w:rsid w:val="0023412E"/>
    <w:rsid w:val="00234EAE"/>
    <w:rsid w:val="002350E6"/>
    <w:rsid w:val="0023559A"/>
    <w:rsid w:val="0023696E"/>
    <w:rsid w:val="00236EFF"/>
    <w:rsid w:val="00237AE9"/>
    <w:rsid w:val="00237EF0"/>
    <w:rsid w:val="002403EE"/>
    <w:rsid w:val="0024073D"/>
    <w:rsid w:val="002408A5"/>
    <w:rsid w:val="002408E4"/>
    <w:rsid w:val="00240B99"/>
    <w:rsid w:val="0024103D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62F"/>
    <w:rsid w:val="002819B6"/>
    <w:rsid w:val="00281C5E"/>
    <w:rsid w:val="00281EEB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E12"/>
    <w:rsid w:val="002A11D5"/>
    <w:rsid w:val="002A12EE"/>
    <w:rsid w:val="002A15C3"/>
    <w:rsid w:val="002A2D02"/>
    <w:rsid w:val="002A2D24"/>
    <w:rsid w:val="002A343D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EFC"/>
    <w:rsid w:val="002B513D"/>
    <w:rsid w:val="002B515D"/>
    <w:rsid w:val="002B54F9"/>
    <w:rsid w:val="002B58B2"/>
    <w:rsid w:val="002B6750"/>
    <w:rsid w:val="002B680E"/>
    <w:rsid w:val="002B75DA"/>
    <w:rsid w:val="002C03D9"/>
    <w:rsid w:val="002C1016"/>
    <w:rsid w:val="002C16E7"/>
    <w:rsid w:val="002C26CC"/>
    <w:rsid w:val="002C28E5"/>
    <w:rsid w:val="002C2E60"/>
    <w:rsid w:val="002C3106"/>
    <w:rsid w:val="002C3584"/>
    <w:rsid w:val="002C3EB7"/>
    <w:rsid w:val="002C51E5"/>
    <w:rsid w:val="002C5CEF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AD3"/>
    <w:rsid w:val="002E31B2"/>
    <w:rsid w:val="002E3FC1"/>
    <w:rsid w:val="002E49F2"/>
    <w:rsid w:val="002E4C88"/>
    <w:rsid w:val="002E4E4C"/>
    <w:rsid w:val="002E4F72"/>
    <w:rsid w:val="002E50A6"/>
    <w:rsid w:val="002E54D6"/>
    <w:rsid w:val="002E57B2"/>
    <w:rsid w:val="002E6263"/>
    <w:rsid w:val="002E6379"/>
    <w:rsid w:val="002E654A"/>
    <w:rsid w:val="002E6591"/>
    <w:rsid w:val="002E6678"/>
    <w:rsid w:val="002E67FA"/>
    <w:rsid w:val="002E6A8E"/>
    <w:rsid w:val="002E6C6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D69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F96"/>
    <w:rsid w:val="002F74AF"/>
    <w:rsid w:val="002F76C0"/>
    <w:rsid w:val="0030005E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B63"/>
    <w:rsid w:val="00306A42"/>
    <w:rsid w:val="00307724"/>
    <w:rsid w:val="00307929"/>
    <w:rsid w:val="00307A5E"/>
    <w:rsid w:val="003101E2"/>
    <w:rsid w:val="003104C1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2C72"/>
    <w:rsid w:val="00323579"/>
    <w:rsid w:val="00324055"/>
    <w:rsid w:val="003240A2"/>
    <w:rsid w:val="00324658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A16"/>
    <w:rsid w:val="003441AC"/>
    <w:rsid w:val="00344254"/>
    <w:rsid w:val="003444EA"/>
    <w:rsid w:val="0034493A"/>
    <w:rsid w:val="00344CF0"/>
    <w:rsid w:val="00344DBC"/>
    <w:rsid w:val="00344DDC"/>
    <w:rsid w:val="00344EDD"/>
    <w:rsid w:val="00345221"/>
    <w:rsid w:val="0034576D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F5"/>
    <w:rsid w:val="00354D98"/>
    <w:rsid w:val="00355086"/>
    <w:rsid w:val="00355176"/>
    <w:rsid w:val="0035585D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CF9"/>
    <w:rsid w:val="00393CFC"/>
    <w:rsid w:val="00393D1C"/>
    <w:rsid w:val="0039446B"/>
    <w:rsid w:val="003946CA"/>
    <w:rsid w:val="0039495C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392D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581"/>
    <w:rsid w:val="003C07E2"/>
    <w:rsid w:val="003C0E5C"/>
    <w:rsid w:val="003C1791"/>
    <w:rsid w:val="003C2209"/>
    <w:rsid w:val="003C253B"/>
    <w:rsid w:val="003C2D28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F19"/>
    <w:rsid w:val="003C6108"/>
    <w:rsid w:val="003C6C59"/>
    <w:rsid w:val="003C71E0"/>
    <w:rsid w:val="003C7537"/>
    <w:rsid w:val="003C75C3"/>
    <w:rsid w:val="003C763B"/>
    <w:rsid w:val="003C78F0"/>
    <w:rsid w:val="003C7A0E"/>
    <w:rsid w:val="003C7BAE"/>
    <w:rsid w:val="003C7E9D"/>
    <w:rsid w:val="003C7FBB"/>
    <w:rsid w:val="003D08E1"/>
    <w:rsid w:val="003D1964"/>
    <w:rsid w:val="003D1A3C"/>
    <w:rsid w:val="003D1A9B"/>
    <w:rsid w:val="003D1AE3"/>
    <w:rsid w:val="003D1AF0"/>
    <w:rsid w:val="003D1C00"/>
    <w:rsid w:val="003D20BD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5C6C"/>
    <w:rsid w:val="003D5E7A"/>
    <w:rsid w:val="003D603D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204"/>
    <w:rsid w:val="003E5214"/>
    <w:rsid w:val="003E5E7B"/>
    <w:rsid w:val="003E5FF4"/>
    <w:rsid w:val="003E6020"/>
    <w:rsid w:val="003E6168"/>
    <w:rsid w:val="003E61FA"/>
    <w:rsid w:val="003E629B"/>
    <w:rsid w:val="003E678F"/>
    <w:rsid w:val="003E6A5C"/>
    <w:rsid w:val="003E6BA7"/>
    <w:rsid w:val="003E6D58"/>
    <w:rsid w:val="003E7613"/>
    <w:rsid w:val="003E78F4"/>
    <w:rsid w:val="003E7D43"/>
    <w:rsid w:val="003F02D4"/>
    <w:rsid w:val="003F06E0"/>
    <w:rsid w:val="003F0D14"/>
    <w:rsid w:val="003F148A"/>
    <w:rsid w:val="003F1C78"/>
    <w:rsid w:val="003F20CC"/>
    <w:rsid w:val="003F21B7"/>
    <w:rsid w:val="003F2371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E8"/>
    <w:rsid w:val="00413666"/>
    <w:rsid w:val="004137B2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B75"/>
    <w:rsid w:val="00416BD0"/>
    <w:rsid w:val="004172D5"/>
    <w:rsid w:val="00417B4F"/>
    <w:rsid w:val="00420121"/>
    <w:rsid w:val="00420763"/>
    <w:rsid w:val="004210F2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C4F"/>
    <w:rsid w:val="00467D5D"/>
    <w:rsid w:val="00467ED1"/>
    <w:rsid w:val="00470444"/>
    <w:rsid w:val="00470577"/>
    <w:rsid w:val="00470781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566"/>
    <w:rsid w:val="004817CA"/>
    <w:rsid w:val="00481826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7162"/>
    <w:rsid w:val="004973AE"/>
    <w:rsid w:val="00497E7B"/>
    <w:rsid w:val="00497F33"/>
    <w:rsid w:val="004A03B5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EF9"/>
    <w:rsid w:val="004C78D5"/>
    <w:rsid w:val="004D00C8"/>
    <w:rsid w:val="004D01C2"/>
    <w:rsid w:val="004D051D"/>
    <w:rsid w:val="004D0935"/>
    <w:rsid w:val="004D0D96"/>
    <w:rsid w:val="004D116E"/>
    <w:rsid w:val="004D13E1"/>
    <w:rsid w:val="004D142F"/>
    <w:rsid w:val="004D1468"/>
    <w:rsid w:val="004D1913"/>
    <w:rsid w:val="004D1B22"/>
    <w:rsid w:val="004D2487"/>
    <w:rsid w:val="004D2F54"/>
    <w:rsid w:val="004D3230"/>
    <w:rsid w:val="004D3373"/>
    <w:rsid w:val="004D34E5"/>
    <w:rsid w:val="004D3FA0"/>
    <w:rsid w:val="004D4CC6"/>
    <w:rsid w:val="004D5826"/>
    <w:rsid w:val="004D5878"/>
    <w:rsid w:val="004D5939"/>
    <w:rsid w:val="004D613A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41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989"/>
    <w:rsid w:val="00506996"/>
    <w:rsid w:val="00506C56"/>
    <w:rsid w:val="00506F7C"/>
    <w:rsid w:val="005078F4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26C5"/>
    <w:rsid w:val="00512B1D"/>
    <w:rsid w:val="00512FED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2318"/>
    <w:rsid w:val="00542364"/>
    <w:rsid w:val="005423D9"/>
    <w:rsid w:val="00542534"/>
    <w:rsid w:val="00542EAF"/>
    <w:rsid w:val="005432F4"/>
    <w:rsid w:val="005432FB"/>
    <w:rsid w:val="005434C7"/>
    <w:rsid w:val="005435BF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8DF"/>
    <w:rsid w:val="00552C6E"/>
    <w:rsid w:val="0055301A"/>
    <w:rsid w:val="0055334D"/>
    <w:rsid w:val="00553BC9"/>
    <w:rsid w:val="00553BD8"/>
    <w:rsid w:val="00553D3B"/>
    <w:rsid w:val="00555F77"/>
    <w:rsid w:val="00555FBB"/>
    <w:rsid w:val="005563F9"/>
    <w:rsid w:val="005564F6"/>
    <w:rsid w:val="00557086"/>
    <w:rsid w:val="00557128"/>
    <w:rsid w:val="005573AD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BC9"/>
    <w:rsid w:val="00565DE9"/>
    <w:rsid w:val="00565E2D"/>
    <w:rsid w:val="0056643C"/>
    <w:rsid w:val="0056644D"/>
    <w:rsid w:val="00567325"/>
    <w:rsid w:val="005675AC"/>
    <w:rsid w:val="0056768E"/>
    <w:rsid w:val="005709B2"/>
    <w:rsid w:val="00570EE0"/>
    <w:rsid w:val="005712EC"/>
    <w:rsid w:val="0057161B"/>
    <w:rsid w:val="00571BA6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70C2"/>
    <w:rsid w:val="005770FE"/>
    <w:rsid w:val="00577291"/>
    <w:rsid w:val="00577760"/>
    <w:rsid w:val="00577977"/>
    <w:rsid w:val="00577B93"/>
    <w:rsid w:val="00577C78"/>
    <w:rsid w:val="00580AFE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CF9"/>
    <w:rsid w:val="00583D4B"/>
    <w:rsid w:val="00583D60"/>
    <w:rsid w:val="0058465D"/>
    <w:rsid w:val="00584CF8"/>
    <w:rsid w:val="00586174"/>
    <w:rsid w:val="00586292"/>
    <w:rsid w:val="005867B8"/>
    <w:rsid w:val="00586E3F"/>
    <w:rsid w:val="005871E0"/>
    <w:rsid w:val="00587454"/>
    <w:rsid w:val="0058753F"/>
    <w:rsid w:val="00587606"/>
    <w:rsid w:val="00587638"/>
    <w:rsid w:val="00587823"/>
    <w:rsid w:val="00587A19"/>
    <w:rsid w:val="00587B1B"/>
    <w:rsid w:val="00587BBB"/>
    <w:rsid w:val="005902A3"/>
    <w:rsid w:val="0059192C"/>
    <w:rsid w:val="00591BF2"/>
    <w:rsid w:val="005921DE"/>
    <w:rsid w:val="00592A79"/>
    <w:rsid w:val="0059334C"/>
    <w:rsid w:val="005934EF"/>
    <w:rsid w:val="005948FD"/>
    <w:rsid w:val="00595E60"/>
    <w:rsid w:val="00595ECA"/>
    <w:rsid w:val="00595FD0"/>
    <w:rsid w:val="00596186"/>
    <w:rsid w:val="00596449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990"/>
    <w:rsid w:val="005A0FC6"/>
    <w:rsid w:val="005A10F0"/>
    <w:rsid w:val="005A1437"/>
    <w:rsid w:val="005A1828"/>
    <w:rsid w:val="005A1C53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6585"/>
    <w:rsid w:val="005B677E"/>
    <w:rsid w:val="005B6F5D"/>
    <w:rsid w:val="005B73E6"/>
    <w:rsid w:val="005B762D"/>
    <w:rsid w:val="005C080D"/>
    <w:rsid w:val="005C0AA0"/>
    <w:rsid w:val="005C0AB3"/>
    <w:rsid w:val="005C13A1"/>
    <w:rsid w:val="005C15CE"/>
    <w:rsid w:val="005C15E6"/>
    <w:rsid w:val="005C1ED0"/>
    <w:rsid w:val="005C212C"/>
    <w:rsid w:val="005C2AAD"/>
    <w:rsid w:val="005C2B42"/>
    <w:rsid w:val="005C2CEA"/>
    <w:rsid w:val="005C3298"/>
    <w:rsid w:val="005C3A06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409"/>
    <w:rsid w:val="005D18A2"/>
    <w:rsid w:val="005D1A55"/>
    <w:rsid w:val="005D20FC"/>
    <w:rsid w:val="005D289A"/>
    <w:rsid w:val="005D2931"/>
    <w:rsid w:val="005D293E"/>
    <w:rsid w:val="005D2CDC"/>
    <w:rsid w:val="005D2E2B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1067"/>
    <w:rsid w:val="005E14AB"/>
    <w:rsid w:val="005E14CB"/>
    <w:rsid w:val="005E1DE1"/>
    <w:rsid w:val="005E1EFC"/>
    <w:rsid w:val="005E2120"/>
    <w:rsid w:val="005E2CC0"/>
    <w:rsid w:val="005E2CF4"/>
    <w:rsid w:val="005E2F57"/>
    <w:rsid w:val="005E3D96"/>
    <w:rsid w:val="005E3EA0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3560"/>
    <w:rsid w:val="005F35B3"/>
    <w:rsid w:val="005F372C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E8A"/>
    <w:rsid w:val="006050F4"/>
    <w:rsid w:val="006056ED"/>
    <w:rsid w:val="00605A61"/>
    <w:rsid w:val="006062DA"/>
    <w:rsid w:val="006065C2"/>
    <w:rsid w:val="0060720A"/>
    <w:rsid w:val="00607563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FEC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C7C"/>
    <w:rsid w:val="00625A0F"/>
    <w:rsid w:val="00625DAB"/>
    <w:rsid w:val="00626C87"/>
    <w:rsid w:val="00626D10"/>
    <w:rsid w:val="00627B5A"/>
    <w:rsid w:val="00627C7B"/>
    <w:rsid w:val="00627D28"/>
    <w:rsid w:val="00627E26"/>
    <w:rsid w:val="006300CA"/>
    <w:rsid w:val="00630C86"/>
    <w:rsid w:val="00631000"/>
    <w:rsid w:val="00631253"/>
    <w:rsid w:val="0063134C"/>
    <w:rsid w:val="00631B00"/>
    <w:rsid w:val="00631B03"/>
    <w:rsid w:val="00631B4F"/>
    <w:rsid w:val="00631C04"/>
    <w:rsid w:val="00631E2D"/>
    <w:rsid w:val="00631FFB"/>
    <w:rsid w:val="00632675"/>
    <w:rsid w:val="00632BDC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2F0"/>
    <w:rsid w:val="00652364"/>
    <w:rsid w:val="006523FA"/>
    <w:rsid w:val="0065269F"/>
    <w:rsid w:val="00653284"/>
    <w:rsid w:val="00653ED9"/>
    <w:rsid w:val="00654A8B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BB5"/>
    <w:rsid w:val="00662E1F"/>
    <w:rsid w:val="00662EC6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30A"/>
    <w:rsid w:val="0067033B"/>
    <w:rsid w:val="00670838"/>
    <w:rsid w:val="00671378"/>
    <w:rsid w:val="006721C5"/>
    <w:rsid w:val="0067229A"/>
    <w:rsid w:val="00672547"/>
    <w:rsid w:val="00672A4D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D70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3B9"/>
    <w:rsid w:val="006A4C6C"/>
    <w:rsid w:val="006A4FC8"/>
    <w:rsid w:val="006A60C8"/>
    <w:rsid w:val="006A67FA"/>
    <w:rsid w:val="006A708F"/>
    <w:rsid w:val="006A7D41"/>
    <w:rsid w:val="006A7E97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C79"/>
    <w:rsid w:val="00704DB9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ABE"/>
    <w:rsid w:val="00725188"/>
    <w:rsid w:val="0072560E"/>
    <w:rsid w:val="00725720"/>
    <w:rsid w:val="00725C59"/>
    <w:rsid w:val="00726220"/>
    <w:rsid w:val="00726CE2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61"/>
    <w:rsid w:val="007359F1"/>
    <w:rsid w:val="00735FA2"/>
    <w:rsid w:val="00736188"/>
    <w:rsid w:val="007362B4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612"/>
    <w:rsid w:val="00745C58"/>
    <w:rsid w:val="0074622B"/>
    <w:rsid w:val="007464D0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709"/>
    <w:rsid w:val="0075501D"/>
    <w:rsid w:val="00755579"/>
    <w:rsid w:val="007559E8"/>
    <w:rsid w:val="0075621C"/>
    <w:rsid w:val="007562A4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C4F"/>
    <w:rsid w:val="00770D81"/>
    <w:rsid w:val="00770E7F"/>
    <w:rsid w:val="00770FBB"/>
    <w:rsid w:val="007711FC"/>
    <w:rsid w:val="0077138F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98F"/>
    <w:rsid w:val="00790B79"/>
    <w:rsid w:val="00790D77"/>
    <w:rsid w:val="00790D7A"/>
    <w:rsid w:val="00791089"/>
    <w:rsid w:val="007911D4"/>
    <w:rsid w:val="00791595"/>
    <w:rsid w:val="00791681"/>
    <w:rsid w:val="007916B1"/>
    <w:rsid w:val="00791BA3"/>
    <w:rsid w:val="00791FCC"/>
    <w:rsid w:val="007923BD"/>
    <w:rsid w:val="007927E2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883"/>
    <w:rsid w:val="007A4C22"/>
    <w:rsid w:val="007A4CE2"/>
    <w:rsid w:val="007A5218"/>
    <w:rsid w:val="007A5340"/>
    <w:rsid w:val="007A55F9"/>
    <w:rsid w:val="007A5609"/>
    <w:rsid w:val="007A5A8D"/>
    <w:rsid w:val="007A5E91"/>
    <w:rsid w:val="007A6442"/>
    <w:rsid w:val="007A6EB2"/>
    <w:rsid w:val="007A7879"/>
    <w:rsid w:val="007A7FB0"/>
    <w:rsid w:val="007B04A2"/>
    <w:rsid w:val="007B0777"/>
    <w:rsid w:val="007B0886"/>
    <w:rsid w:val="007B1928"/>
    <w:rsid w:val="007B24C9"/>
    <w:rsid w:val="007B2535"/>
    <w:rsid w:val="007B2BF0"/>
    <w:rsid w:val="007B35BF"/>
    <w:rsid w:val="007B3651"/>
    <w:rsid w:val="007B38DA"/>
    <w:rsid w:val="007B3B33"/>
    <w:rsid w:val="007B4A95"/>
    <w:rsid w:val="007B4E33"/>
    <w:rsid w:val="007B5F13"/>
    <w:rsid w:val="007B670A"/>
    <w:rsid w:val="007B6870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B50"/>
    <w:rsid w:val="007E1D45"/>
    <w:rsid w:val="007E1E93"/>
    <w:rsid w:val="007E1F44"/>
    <w:rsid w:val="007E1FE9"/>
    <w:rsid w:val="007E32E8"/>
    <w:rsid w:val="007E32EF"/>
    <w:rsid w:val="007E3D54"/>
    <w:rsid w:val="007E3EBA"/>
    <w:rsid w:val="007E411D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90F"/>
    <w:rsid w:val="007E6ABC"/>
    <w:rsid w:val="007E6F26"/>
    <w:rsid w:val="007E7559"/>
    <w:rsid w:val="007E7E60"/>
    <w:rsid w:val="007F0006"/>
    <w:rsid w:val="007F14CF"/>
    <w:rsid w:val="007F1B02"/>
    <w:rsid w:val="007F1F61"/>
    <w:rsid w:val="007F2426"/>
    <w:rsid w:val="007F2662"/>
    <w:rsid w:val="007F3F2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231E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ABC"/>
    <w:rsid w:val="00836C77"/>
    <w:rsid w:val="00837731"/>
    <w:rsid w:val="0083785A"/>
    <w:rsid w:val="00837A60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9AE"/>
    <w:rsid w:val="00855E11"/>
    <w:rsid w:val="00855E23"/>
    <w:rsid w:val="0085643B"/>
    <w:rsid w:val="0085663D"/>
    <w:rsid w:val="0085669A"/>
    <w:rsid w:val="0085730E"/>
    <w:rsid w:val="0085750E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A0"/>
    <w:rsid w:val="00874716"/>
    <w:rsid w:val="00874B62"/>
    <w:rsid w:val="00874C77"/>
    <w:rsid w:val="00874CB4"/>
    <w:rsid w:val="00874CDD"/>
    <w:rsid w:val="008753BF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BFB"/>
    <w:rsid w:val="008A3F84"/>
    <w:rsid w:val="008A4081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88A"/>
    <w:rsid w:val="008B593C"/>
    <w:rsid w:val="008B5DF3"/>
    <w:rsid w:val="008B6308"/>
    <w:rsid w:val="008B675B"/>
    <w:rsid w:val="008B6D30"/>
    <w:rsid w:val="008B6E28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A02"/>
    <w:rsid w:val="008C4BD5"/>
    <w:rsid w:val="008C4BEF"/>
    <w:rsid w:val="008C4CEA"/>
    <w:rsid w:val="008C5E39"/>
    <w:rsid w:val="008C63B6"/>
    <w:rsid w:val="008C650D"/>
    <w:rsid w:val="008C659C"/>
    <w:rsid w:val="008C6874"/>
    <w:rsid w:val="008C6B48"/>
    <w:rsid w:val="008C6D9C"/>
    <w:rsid w:val="008C7F47"/>
    <w:rsid w:val="008D0767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87A"/>
    <w:rsid w:val="008F08FE"/>
    <w:rsid w:val="008F0B59"/>
    <w:rsid w:val="008F0ED8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56C"/>
    <w:rsid w:val="008F66B5"/>
    <w:rsid w:val="008F6F36"/>
    <w:rsid w:val="008F7360"/>
    <w:rsid w:val="009009EF"/>
    <w:rsid w:val="00900B24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C74"/>
    <w:rsid w:val="0092241F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5E"/>
    <w:rsid w:val="009301DF"/>
    <w:rsid w:val="00930746"/>
    <w:rsid w:val="00931A11"/>
    <w:rsid w:val="00931D95"/>
    <w:rsid w:val="0093311E"/>
    <w:rsid w:val="009334D2"/>
    <w:rsid w:val="00933695"/>
    <w:rsid w:val="00934226"/>
    <w:rsid w:val="00934529"/>
    <w:rsid w:val="009348A4"/>
    <w:rsid w:val="009348CF"/>
    <w:rsid w:val="00934F73"/>
    <w:rsid w:val="009350C9"/>
    <w:rsid w:val="009353C3"/>
    <w:rsid w:val="0093573B"/>
    <w:rsid w:val="00935D1B"/>
    <w:rsid w:val="00935FF1"/>
    <w:rsid w:val="00936265"/>
    <w:rsid w:val="009364D3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117"/>
    <w:rsid w:val="0094511A"/>
    <w:rsid w:val="00945655"/>
    <w:rsid w:val="00945914"/>
    <w:rsid w:val="00945B05"/>
    <w:rsid w:val="00947628"/>
    <w:rsid w:val="009479CA"/>
    <w:rsid w:val="00947B1B"/>
    <w:rsid w:val="00947D1A"/>
    <w:rsid w:val="009501F4"/>
    <w:rsid w:val="00950378"/>
    <w:rsid w:val="009508DA"/>
    <w:rsid w:val="00950AAF"/>
    <w:rsid w:val="00950BCF"/>
    <w:rsid w:val="00951236"/>
    <w:rsid w:val="00951640"/>
    <w:rsid w:val="00952042"/>
    <w:rsid w:val="0095230C"/>
    <w:rsid w:val="00952791"/>
    <w:rsid w:val="00952C47"/>
    <w:rsid w:val="0095310F"/>
    <w:rsid w:val="0095350F"/>
    <w:rsid w:val="009536E7"/>
    <w:rsid w:val="00953A6B"/>
    <w:rsid w:val="00953DCD"/>
    <w:rsid w:val="00953F4F"/>
    <w:rsid w:val="00954112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E9A"/>
    <w:rsid w:val="009737E6"/>
    <w:rsid w:val="00973A74"/>
    <w:rsid w:val="0097417F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34D"/>
    <w:rsid w:val="00982385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C97"/>
    <w:rsid w:val="00995E59"/>
    <w:rsid w:val="0099604A"/>
    <w:rsid w:val="009965E5"/>
    <w:rsid w:val="009968D7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CD3"/>
    <w:rsid w:val="009A5392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9"/>
    <w:rsid w:val="009B34D6"/>
    <w:rsid w:val="009B3726"/>
    <w:rsid w:val="009B3740"/>
    <w:rsid w:val="009B4212"/>
    <w:rsid w:val="009B4653"/>
    <w:rsid w:val="009B478F"/>
    <w:rsid w:val="009B4B2A"/>
    <w:rsid w:val="009B5058"/>
    <w:rsid w:val="009B50AA"/>
    <w:rsid w:val="009B5A02"/>
    <w:rsid w:val="009B5B39"/>
    <w:rsid w:val="009B5CE8"/>
    <w:rsid w:val="009B5D15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B7D"/>
    <w:rsid w:val="009D7C68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E93"/>
    <w:rsid w:val="009E4F0F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6212"/>
    <w:rsid w:val="009F633B"/>
    <w:rsid w:val="009F65CA"/>
    <w:rsid w:val="009F6763"/>
    <w:rsid w:val="009F6A28"/>
    <w:rsid w:val="009F6AC3"/>
    <w:rsid w:val="009F6AF7"/>
    <w:rsid w:val="009F6E36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691"/>
    <w:rsid w:val="00A15B3C"/>
    <w:rsid w:val="00A15D78"/>
    <w:rsid w:val="00A162A9"/>
    <w:rsid w:val="00A16777"/>
    <w:rsid w:val="00A169B6"/>
    <w:rsid w:val="00A17A8D"/>
    <w:rsid w:val="00A17ED2"/>
    <w:rsid w:val="00A203B3"/>
    <w:rsid w:val="00A203E6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DC"/>
    <w:rsid w:val="00A312D2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389"/>
    <w:rsid w:val="00A348C0"/>
    <w:rsid w:val="00A352C2"/>
    <w:rsid w:val="00A35827"/>
    <w:rsid w:val="00A35CC2"/>
    <w:rsid w:val="00A3623A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F7E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D20"/>
    <w:rsid w:val="00A65092"/>
    <w:rsid w:val="00A6567A"/>
    <w:rsid w:val="00A658E5"/>
    <w:rsid w:val="00A65A25"/>
    <w:rsid w:val="00A65ADB"/>
    <w:rsid w:val="00A65F36"/>
    <w:rsid w:val="00A66303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DF5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D7"/>
    <w:rsid w:val="00AA582A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194"/>
    <w:rsid w:val="00AD573E"/>
    <w:rsid w:val="00AD58F4"/>
    <w:rsid w:val="00AD5F7D"/>
    <w:rsid w:val="00AD60A6"/>
    <w:rsid w:val="00AD6136"/>
    <w:rsid w:val="00AD6693"/>
    <w:rsid w:val="00AD6797"/>
    <w:rsid w:val="00AD6BDC"/>
    <w:rsid w:val="00AD6F74"/>
    <w:rsid w:val="00AD713D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67"/>
    <w:rsid w:val="00B05E53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53D6"/>
    <w:rsid w:val="00B1576D"/>
    <w:rsid w:val="00B15846"/>
    <w:rsid w:val="00B1591A"/>
    <w:rsid w:val="00B15BAA"/>
    <w:rsid w:val="00B166E7"/>
    <w:rsid w:val="00B166F1"/>
    <w:rsid w:val="00B16823"/>
    <w:rsid w:val="00B16898"/>
    <w:rsid w:val="00B16975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1357"/>
    <w:rsid w:val="00B213E6"/>
    <w:rsid w:val="00B21745"/>
    <w:rsid w:val="00B21C2C"/>
    <w:rsid w:val="00B21FD9"/>
    <w:rsid w:val="00B22555"/>
    <w:rsid w:val="00B225DD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1363"/>
    <w:rsid w:val="00B41405"/>
    <w:rsid w:val="00B4153B"/>
    <w:rsid w:val="00B422F9"/>
    <w:rsid w:val="00B428C2"/>
    <w:rsid w:val="00B431B6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9E0"/>
    <w:rsid w:val="00B45D84"/>
    <w:rsid w:val="00B4642F"/>
    <w:rsid w:val="00B467D1"/>
    <w:rsid w:val="00B46C8A"/>
    <w:rsid w:val="00B50225"/>
    <w:rsid w:val="00B50974"/>
    <w:rsid w:val="00B50B64"/>
    <w:rsid w:val="00B50BCC"/>
    <w:rsid w:val="00B50D2D"/>
    <w:rsid w:val="00B50EAF"/>
    <w:rsid w:val="00B515CB"/>
    <w:rsid w:val="00B5223B"/>
    <w:rsid w:val="00B53311"/>
    <w:rsid w:val="00B5382C"/>
    <w:rsid w:val="00B53995"/>
    <w:rsid w:val="00B53DE5"/>
    <w:rsid w:val="00B53FFF"/>
    <w:rsid w:val="00B54A02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A7"/>
    <w:rsid w:val="00B8655C"/>
    <w:rsid w:val="00B86811"/>
    <w:rsid w:val="00B86B20"/>
    <w:rsid w:val="00B86DC0"/>
    <w:rsid w:val="00B872C3"/>
    <w:rsid w:val="00B8775D"/>
    <w:rsid w:val="00B87E2B"/>
    <w:rsid w:val="00B907A5"/>
    <w:rsid w:val="00B909B4"/>
    <w:rsid w:val="00B915C1"/>
    <w:rsid w:val="00B91B24"/>
    <w:rsid w:val="00B91DCD"/>
    <w:rsid w:val="00B91E62"/>
    <w:rsid w:val="00B92228"/>
    <w:rsid w:val="00B92EB6"/>
    <w:rsid w:val="00B93148"/>
    <w:rsid w:val="00B933F6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44"/>
    <w:rsid w:val="00BA2998"/>
    <w:rsid w:val="00BA3C9A"/>
    <w:rsid w:val="00BA45CB"/>
    <w:rsid w:val="00BA462B"/>
    <w:rsid w:val="00BA568F"/>
    <w:rsid w:val="00BA5B65"/>
    <w:rsid w:val="00BA5C0D"/>
    <w:rsid w:val="00BA5F4D"/>
    <w:rsid w:val="00BA647E"/>
    <w:rsid w:val="00BA6505"/>
    <w:rsid w:val="00BA6577"/>
    <w:rsid w:val="00BA699B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7F8"/>
    <w:rsid w:val="00BD7C33"/>
    <w:rsid w:val="00BE05E5"/>
    <w:rsid w:val="00BE070B"/>
    <w:rsid w:val="00BE08DD"/>
    <w:rsid w:val="00BE1A11"/>
    <w:rsid w:val="00BE1FC9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5430"/>
    <w:rsid w:val="00BE554B"/>
    <w:rsid w:val="00BE5818"/>
    <w:rsid w:val="00BE5C37"/>
    <w:rsid w:val="00BE619C"/>
    <w:rsid w:val="00BE62F3"/>
    <w:rsid w:val="00BE64A1"/>
    <w:rsid w:val="00BE64EC"/>
    <w:rsid w:val="00BE69F4"/>
    <w:rsid w:val="00BE6E9C"/>
    <w:rsid w:val="00BE7061"/>
    <w:rsid w:val="00BE7186"/>
    <w:rsid w:val="00BE7755"/>
    <w:rsid w:val="00BE77B3"/>
    <w:rsid w:val="00BE7AA7"/>
    <w:rsid w:val="00BE7C55"/>
    <w:rsid w:val="00BE7D1D"/>
    <w:rsid w:val="00BE7D6D"/>
    <w:rsid w:val="00BF01E2"/>
    <w:rsid w:val="00BF0D54"/>
    <w:rsid w:val="00BF0E70"/>
    <w:rsid w:val="00BF101E"/>
    <w:rsid w:val="00BF1B7A"/>
    <w:rsid w:val="00BF2148"/>
    <w:rsid w:val="00BF21B9"/>
    <w:rsid w:val="00BF23EA"/>
    <w:rsid w:val="00BF260B"/>
    <w:rsid w:val="00BF294B"/>
    <w:rsid w:val="00BF2E5D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108D"/>
    <w:rsid w:val="00C116C0"/>
    <w:rsid w:val="00C11AF1"/>
    <w:rsid w:val="00C1219E"/>
    <w:rsid w:val="00C12292"/>
    <w:rsid w:val="00C125FE"/>
    <w:rsid w:val="00C1260D"/>
    <w:rsid w:val="00C126F8"/>
    <w:rsid w:val="00C12810"/>
    <w:rsid w:val="00C12B98"/>
    <w:rsid w:val="00C130F0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2356"/>
    <w:rsid w:val="00C22713"/>
    <w:rsid w:val="00C22826"/>
    <w:rsid w:val="00C22B52"/>
    <w:rsid w:val="00C22D1D"/>
    <w:rsid w:val="00C22D45"/>
    <w:rsid w:val="00C23145"/>
    <w:rsid w:val="00C237B9"/>
    <w:rsid w:val="00C23C09"/>
    <w:rsid w:val="00C2477C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5688"/>
    <w:rsid w:val="00C35794"/>
    <w:rsid w:val="00C35AEF"/>
    <w:rsid w:val="00C35F09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32E7"/>
    <w:rsid w:val="00C4391F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C9B"/>
    <w:rsid w:val="00C53109"/>
    <w:rsid w:val="00C536CF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1C8"/>
    <w:rsid w:val="00C55595"/>
    <w:rsid w:val="00C557D2"/>
    <w:rsid w:val="00C5586F"/>
    <w:rsid w:val="00C56231"/>
    <w:rsid w:val="00C5626D"/>
    <w:rsid w:val="00C5663D"/>
    <w:rsid w:val="00C56691"/>
    <w:rsid w:val="00C56A03"/>
    <w:rsid w:val="00C56C8C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BAA"/>
    <w:rsid w:val="00C64487"/>
    <w:rsid w:val="00C64F15"/>
    <w:rsid w:val="00C64F45"/>
    <w:rsid w:val="00C65842"/>
    <w:rsid w:val="00C65AD3"/>
    <w:rsid w:val="00C65D88"/>
    <w:rsid w:val="00C674EF"/>
    <w:rsid w:val="00C67D57"/>
    <w:rsid w:val="00C67FE9"/>
    <w:rsid w:val="00C70693"/>
    <w:rsid w:val="00C709AB"/>
    <w:rsid w:val="00C70A45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C03"/>
    <w:rsid w:val="00C77A6E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A7A"/>
    <w:rsid w:val="00CA1C59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4063"/>
    <w:rsid w:val="00CC42ED"/>
    <w:rsid w:val="00CC4895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110"/>
    <w:rsid w:val="00CD5B7A"/>
    <w:rsid w:val="00CD6C6F"/>
    <w:rsid w:val="00CD74FE"/>
    <w:rsid w:val="00CD7798"/>
    <w:rsid w:val="00CD7892"/>
    <w:rsid w:val="00CD7CDE"/>
    <w:rsid w:val="00CD7FEB"/>
    <w:rsid w:val="00CE0B27"/>
    <w:rsid w:val="00CE0B43"/>
    <w:rsid w:val="00CE0E7C"/>
    <w:rsid w:val="00CE0F25"/>
    <w:rsid w:val="00CE1873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107A"/>
    <w:rsid w:val="00D31286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35"/>
    <w:rsid w:val="00D36CDE"/>
    <w:rsid w:val="00D36E1A"/>
    <w:rsid w:val="00D37509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863"/>
    <w:rsid w:val="00D7755E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679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B008F"/>
    <w:rsid w:val="00DB0120"/>
    <w:rsid w:val="00DB0537"/>
    <w:rsid w:val="00DB2227"/>
    <w:rsid w:val="00DB2461"/>
    <w:rsid w:val="00DB2AE4"/>
    <w:rsid w:val="00DB2DE9"/>
    <w:rsid w:val="00DB478C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C0B"/>
    <w:rsid w:val="00DC4089"/>
    <w:rsid w:val="00DC433D"/>
    <w:rsid w:val="00DC4FD4"/>
    <w:rsid w:val="00DC5119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F6F"/>
    <w:rsid w:val="00DD7036"/>
    <w:rsid w:val="00DD73C0"/>
    <w:rsid w:val="00DD7670"/>
    <w:rsid w:val="00DD7B2C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C57"/>
    <w:rsid w:val="00DF1DEC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CAC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1867"/>
    <w:rsid w:val="00E321D1"/>
    <w:rsid w:val="00E32413"/>
    <w:rsid w:val="00E32645"/>
    <w:rsid w:val="00E32B4E"/>
    <w:rsid w:val="00E33287"/>
    <w:rsid w:val="00E332F9"/>
    <w:rsid w:val="00E3333E"/>
    <w:rsid w:val="00E33498"/>
    <w:rsid w:val="00E334B6"/>
    <w:rsid w:val="00E33634"/>
    <w:rsid w:val="00E336A2"/>
    <w:rsid w:val="00E33BBC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B9E"/>
    <w:rsid w:val="00E46BCE"/>
    <w:rsid w:val="00E46BF3"/>
    <w:rsid w:val="00E4730B"/>
    <w:rsid w:val="00E47D37"/>
    <w:rsid w:val="00E51485"/>
    <w:rsid w:val="00E5158B"/>
    <w:rsid w:val="00E5184E"/>
    <w:rsid w:val="00E51E2A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E4B"/>
    <w:rsid w:val="00E6718F"/>
    <w:rsid w:val="00E67706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4163"/>
    <w:rsid w:val="00E742EC"/>
    <w:rsid w:val="00E745BB"/>
    <w:rsid w:val="00E7466C"/>
    <w:rsid w:val="00E74CFC"/>
    <w:rsid w:val="00E754E2"/>
    <w:rsid w:val="00E7559F"/>
    <w:rsid w:val="00E7569F"/>
    <w:rsid w:val="00E776EA"/>
    <w:rsid w:val="00E8039D"/>
    <w:rsid w:val="00E8043E"/>
    <w:rsid w:val="00E805C9"/>
    <w:rsid w:val="00E80C3B"/>
    <w:rsid w:val="00E80EED"/>
    <w:rsid w:val="00E81111"/>
    <w:rsid w:val="00E81353"/>
    <w:rsid w:val="00E819CC"/>
    <w:rsid w:val="00E819D0"/>
    <w:rsid w:val="00E81A04"/>
    <w:rsid w:val="00E82543"/>
    <w:rsid w:val="00E8264F"/>
    <w:rsid w:val="00E82DEC"/>
    <w:rsid w:val="00E836E3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10C6"/>
    <w:rsid w:val="00E911A8"/>
    <w:rsid w:val="00E91F1C"/>
    <w:rsid w:val="00E9272E"/>
    <w:rsid w:val="00E92A27"/>
    <w:rsid w:val="00E92CD2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9F7"/>
    <w:rsid w:val="00E96C26"/>
    <w:rsid w:val="00E96C52"/>
    <w:rsid w:val="00E9717B"/>
    <w:rsid w:val="00E976DC"/>
    <w:rsid w:val="00E97D03"/>
    <w:rsid w:val="00EA00D8"/>
    <w:rsid w:val="00EA0C4C"/>
    <w:rsid w:val="00EA0F50"/>
    <w:rsid w:val="00EA1410"/>
    <w:rsid w:val="00EA162A"/>
    <w:rsid w:val="00EA1739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5521"/>
    <w:rsid w:val="00ED5579"/>
    <w:rsid w:val="00ED5695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967"/>
    <w:rsid w:val="00EF7E34"/>
    <w:rsid w:val="00F0073C"/>
    <w:rsid w:val="00F007C8"/>
    <w:rsid w:val="00F00889"/>
    <w:rsid w:val="00F00A32"/>
    <w:rsid w:val="00F00BC0"/>
    <w:rsid w:val="00F010FB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DE7"/>
    <w:rsid w:val="00F05D95"/>
    <w:rsid w:val="00F05EE3"/>
    <w:rsid w:val="00F06403"/>
    <w:rsid w:val="00F0670D"/>
    <w:rsid w:val="00F067C7"/>
    <w:rsid w:val="00F072AE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30156"/>
    <w:rsid w:val="00F3084A"/>
    <w:rsid w:val="00F30BCC"/>
    <w:rsid w:val="00F315AB"/>
    <w:rsid w:val="00F31B81"/>
    <w:rsid w:val="00F32038"/>
    <w:rsid w:val="00F32632"/>
    <w:rsid w:val="00F32D4E"/>
    <w:rsid w:val="00F33E4C"/>
    <w:rsid w:val="00F34AC6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61E"/>
    <w:rsid w:val="00F61AC6"/>
    <w:rsid w:val="00F61C94"/>
    <w:rsid w:val="00F61FDA"/>
    <w:rsid w:val="00F622F3"/>
    <w:rsid w:val="00F62508"/>
    <w:rsid w:val="00F625FD"/>
    <w:rsid w:val="00F62699"/>
    <w:rsid w:val="00F628DD"/>
    <w:rsid w:val="00F62BF3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FB8"/>
    <w:rsid w:val="00F75264"/>
    <w:rsid w:val="00F753DC"/>
    <w:rsid w:val="00F7556E"/>
    <w:rsid w:val="00F755BC"/>
    <w:rsid w:val="00F75CD1"/>
    <w:rsid w:val="00F75F40"/>
    <w:rsid w:val="00F76166"/>
    <w:rsid w:val="00F7621D"/>
    <w:rsid w:val="00F76B88"/>
    <w:rsid w:val="00F77134"/>
    <w:rsid w:val="00F773DF"/>
    <w:rsid w:val="00F80439"/>
    <w:rsid w:val="00F80590"/>
    <w:rsid w:val="00F8096C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739"/>
    <w:rsid w:val="00F85AA2"/>
    <w:rsid w:val="00F85E16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90032"/>
    <w:rsid w:val="00F90091"/>
    <w:rsid w:val="00F900E1"/>
    <w:rsid w:val="00F90520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55D"/>
    <w:rsid w:val="00FA1574"/>
    <w:rsid w:val="00FA1BC9"/>
    <w:rsid w:val="00FA1BD3"/>
    <w:rsid w:val="00FA25C9"/>
    <w:rsid w:val="00FA31D6"/>
    <w:rsid w:val="00FA35C3"/>
    <w:rsid w:val="00FA390D"/>
    <w:rsid w:val="00FA416A"/>
    <w:rsid w:val="00FA4439"/>
    <w:rsid w:val="00FA44D6"/>
    <w:rsid w:val="00FA47D8"/>
    <w:rsid w:val="00FA4977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3BF89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919E7-D889-4C11-9B09-37AB5504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37</Pages>
  <Words>5976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5</cp:revision>
  <cp:lastPrinted>2019-08-02T14:01:00Z</cp:lastPrinted>
  <dcterms:created xsi:type="dcterms:W3CDTF">2019-08-06T02:47:00Z</dcterms:created>
  <dcterms:modified xsi:type="dcterms:W3CDTF">2019-08-06T07:25:00Z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