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4D5" w:rsidRPr="006B1BBD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p w:rsidR="00C25901" w:rsidRPr="006B1BBD" w:rsidRDefault="00C25901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C04D5" w:rsidRPr="006B1BBD" w:rsidRDefault="00FC04D5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Start"/>
      <w:bookmarkEnd w:id="1"/>
    </w:p>
    <w:p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30259E" w:rsidRPr="006B1BBD" w:rsidRDefault="00333238" w:rsidP="00333238">
      <w:pPr>
        <w:tabs>
          <w:tab w:val="left" w:pos="3233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B1BBD">
        <w:rPr>
          <w:rFonts w:ascii="Angsana New" w:hAnsi="Angsana New"/>
          <w:b/>
          <w:bCs/>
          <w:sz w:val="30"/>
          <w:szCs w:val="30"/>
        </w:rPr>
        <w:tab/>
      </w:r>
      <w:r w:rsidRPr="006B1BBD">
        <w:rPr>
          <w:rFonts w:ascii="Angsana New" w:hAnsi="Angsana New"/>
          <w:b/>
          <w:bCs/>
          <w:sz w:val="30"/>
          <w:szCs w:val="30"/>
        </w:rPr>
        <w:tab/>
      </w:r>
      <w:r w:rsidRPr="006B1BBD">
        <w:rPr>
          <w:rFonts w:ascii="Angsana New" w:hAnsi="Angsana New"/>
          <w:b/>
          <w:bCs/>
          <w:sz w:val="30"/>
          <w:szCs w:val="30"/>
        </w:rPr>
        <w:tab/>
      </w:r>
      <w:r w:rsidRPr="006B1BBD">
        <w:rPr>
          <w:rFonts w:ascii="Angsana New" w:hAnsi="Angsana New"/>
          <w:b/>
          <w:bCs/>
          <w:sz w:val="30"/>
          <w:szCs w:val="30"/>
        </w:rPr>
        <w:tab/>
      </w:r>
      <w:r w:rsidRPr="006B1BBD">
        <w:rPr>
          <w:rFonts w:ascii="Angsana New" w:hAnsi="Angsana New"/>
          <w:b/>
          <w:bCs/>
          <w:sz w:val="30"/>
          <w:szCs w:val="30"/>
        </w:rPr>
        <w:tab/>
      </w:r>
      <w:r w:rsidRPr="006B1BBD">
        <w:rPr>
          <w:rFonts w:ascii="Angsana New" w:hAnsi="Angsana New"/>
          <w:b/>
          <w:bCs/>
          <w:sz w:val="30"/>
          <w:szCs w:val="30"/>
        </w:rPr>
        <w:tab/>
      </w:r>
      <w:r w:rsidRPr="006B1BBD">
        <w:rPr>
          <w:rFonts w:ascii="Angsana New" w:hAnsi="Angsana New"/>
          <w:b/>
          <w:bCs/>
          <w:sz w:val="30"/>
          <w:szCs w:val="30"/>
        </w:rPr>
        <w:tab/>
      </w:r>
      <w:r w:rsidRPr="006B1BBD">
        <w:rPr>
          <w:rFonts w:ascii="Angsana New" w:hAnsi="Angsana New"/>
          <w:b/>
          <w:bCs/>
          <w:sz w:val="30"/>
          <w:szCs w:val="30"/>
        </w:rPr>
        <w:tab/>
      </w:r>
      <w:r w:rsidRPr="006B1BBD">
        <w:rPr>
          <w:rFonts w:ascii="Angsana New" w:hAnsi="Angsana New"/>
          <w:b/>
          <w:bCs/>
          <w:sz w:val="30"/>
          <w:szCs w:val="30"/>
        </w:rPr>
        <w:tab/>
      </w:r>
      <w:r w:rsidRPr="006B1BBD">
        <w:rPr>
          <w:rFonts w:ascii="Angsana New" w:hAnsi="Angsana New"/>
          <w:b/>
          <w:bCs/>
          <w:sz w:val="30"/>
          <w:szCs w:val="30"/>
        </w:rPr>
        <w:tab/>
      </w:r>
      <w:r w:rsidRPr="006B1BBD">
        <w:rPr>
          <w:rFonts w:ascii="Angsana New" w:hAnsi="Angsana New"/>
          <w:b/>
          <w:bCs/>
          <w:sz w:val="30"/>
          <w:szCs w:val="30"/>
        </w:rPr>
        <w:tab/>
      </w:r>
      <w:r w:rsidRPr="006B1BBD">
        <w:rPr>
          <w:rFonts w:ascii="Angsana New" w:hAnsi="Angsana New"/>
          <w:b/>
          <w:bCs/>
          <w:sz w:val="30"/>
          <w:szCs w:val="30"/>
        </w:rPr>
        <w:tab/>
      </w:r>
      <w:r w:rsidRPr="006B1BBD">
        <w:rPr>
          <w:rFonts w:ascii="Angsana New" w:hAnsi="Angsana New"/>
          <w:b/>
          <w:bCs/>
          <w:sz w:val="30"/>
          <w:szCs w:val="30"/>
        </w:rPr>
        <w:tab/>
      </w:r>
    </w:p>
    <w:p w:rsidR="00C92416" w:rsidRPr="006B1BBD" w:rsidRDefault="00C9241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:rsidR="00D96154" w:rsidRDefault="00D96154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</w:p>
    <w:p w:rsidR="002F410E" w:rsidRPr="00A87005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A87005">
        <w:rPr>
          <w:rFonts w:ascii="Angsana New" w:hAnsi="Angsana New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:rsidR="002F410E" w:rsidRPr="00A87005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A8700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2F410E" w:rsidRPr="00A87005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2"/>
    <w:p w:rsidR="00DF2A09" w:rsidRPr="00A87005" w:rsidRDefault="00364C8B" w:rsidP="00DF2A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87005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DF2A09"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5B70A7" w:rsidRPr="00A8700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="00DF2A09"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DF2A09" w:rsidRPr="00A87005" w:rsidRDefault="00DF2A09" w:rsidP="00DF2A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A8700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A87005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A8700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 </w:t>
      </w:r>
      <w:r w:rsidRPr="00A87005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:rsidR="00DF2A09" w:rsidRPr="00A87005" w:rsidRDefault="00DF2A09" w:rsidP="00DF2A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DF2A09" w:rsidRPr="00A87005" w:rsidRDefault="00DF2A09" w:rsidP="00DF2A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5B70A7" w:rsidRPr="00A8700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3A5B81" w:rsidRPr="00A87005" w:rsidRDefault="003A5B81" w:rsidP="003A5B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FC04D5" w:rsidRPr="00A87005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C04D5" w:rsidRPr="00A87005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5101B" w:rsidRPr="00A87005" w:rsidRDefault="00D5101B" w:rsidP="0034231D">
      <w:pPr>
        <w:tabs>
          <w:tab w:val="left" w:pos="8640"/>
        </w:tabs>
        <w:jc w:val="both"/>
        <w:rPr>
          <w:rFonts w:ascii="Angsana New" w:hAnsi="Angsana New"/>
          <w:sz w:val="30"/>
          <w:szCs w:val="30"/>
        </w:rPr>
      </w:pPr>
      <w:bookmarkStart w:id="3" w:name="_Ref46730557"/>
      <w:bookmarkEnd w:id="3"/>
    </w:p>
    <w:p w:rsidR="003C45F7" w:rsidRPr="00A87005" w:rsidRDefault="003C45F7" w:rsidP="0034231D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  <w:cs/>
        </w:rPr>
        <w:sectPr w:rsidR="003C45F7" w:rsidRPr="00A87005" w:rsidSect="007A074C">
          <w:footerReference w:type="firs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:rsidR="00B60D31" w:rsidRPr="00A87005" w:rsidRDefault="00B60D31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781BF2" w:rsidRPr="00A87005" w:rsidRDefault="001E3784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sz w:val="30"/>
        </w:rPr>
      </w:pPr>
      <w:r w:rsidRPr="00A87005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</w:t>
      </w:r>
      <w:r w:rsidR="00781BF2" w:rsidRPr="00A87005">
        <w:rPr>
          <w:rFonts w:ascii="Angsana New" w:hAnsi="Angsana New"/>
          <w:b/>
          <w:bCs/>
          <w:sz w:val="30"/>
          <w:szCs w:val="32"/>
          <w:cs/>
        </w:rPr>
        <w:t>โดยผู้สอบบัญชีรับอนุญาต</w:t>
      </w:r>
    </w:p>
    <w:p w:rsidR="00781BF2" w:rsidRPr="00A87005" w:rsidRDefault="00781BF2" w:rsidP="008673AC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781BF2" w:rsidRPr="00A87005" w:rsidRDefault="00781BF2" w:rsidP="008673A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A87005">
        <w:rPr>
          <w:rFonts w:ascii="Angsana New" w:hAnsi="Angsana New"/>
          <w:b/>
          <w:bCs/>
          <w:sz w:val="32"/>
          <w:szCs w:val="32"/>
          <w:cs/>
        </w:rPr>
        <w:t>เสนอ คณะกรรมกา</w:t>
      </w:r>
      <w:r w:rsidR="00C076F7" w:rsidRPr="00A87005">
        <w:rPr>
          <w:rFonts w:ascii="Angsana New" w:hAnsi="Angsana New"/>
          <w:b/>
          <w:bCs/>
          <w:sz w:val="32"/>
          <w:szCs w:val="32"/>
          <w:cs/>
        </w:rPr>
        <w:t>รบริษัท ไลท์ติ้ง แอนด์ อีควิปเม</w:t>
      </w:r>
      <w:r w:rsidRPr="00A87005">
        <w:rPr>
          <w:rFonts w:ascii="Angsana New" w:hAnsi="Angsana New"/>
          <w:b/>
          <w:bCs/>
          <w:sz w:val="32"/>
          <w:szCs w:val="32"/>
          <w:cs/>
        </w:rPr>
        <w:t>นท์ จำกัด (มหาชน)</w:t>
      </w:r>
    </w:p>
    <w:p w:rsidR="008673AC" w:rsidRPr="00A87005" w:rsidRDefault="008673AC" w:rsidP="008673A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:rsidR="00980540" w:rsidRPr="00A87005" w:rsidRDefault="00980540" w:rsidP="007A7243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pacing w:val="4"/>
          <w:sz w:val="30"/>
          <w:szCs w:val="30"/>
        </w:rPr>
      </w:pPr>
      <w:r w:rsidRPr="00A87005">
        <w:rPr>
          <w:rFonts w:ascii="Angsana New" w:hAnsi="Angsana New"/>
          <w:spacing w:val="8"/>
          <w:sz w:val="30"/>
          <w:szCs w:val="30"/>
          <w:cs/>
        </w:rPr>
        <w:t>ข้าพเจ้าได้สอบทานงบ</w:t>
      </w:r>
      <w:r w:rsidRPr="00A87005">
        <w:rPr>
          <w:rFonts w:ascii="Angsana New" w:hAnsi="Angsana New" w:hint="cs"/>
          <w:spacing w:val="8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A87005">
        <w:rPr>
          <w:rFonts w:ascii="Angsana New" w:hAnsi="Angsana New"/>
          <w:spacing w:val="8"/>
          <w:sz w:val="30"/>
          <w:szCs w:val="30"/>
        </w:rPr>
        <w:t xml:space="preserve"> </w:t>
      </w:r>
      <w:r w:rsidRPr="00A87005">
        <w:rPr>
          <w:rFonts w:ascii="Angsana New" w:hAnsi="Angsana New"/>
          <w:spacing w:val="8"/>
          <w:sz w:val="30"/>
          <w:szCs w:val="30"/>
          <w:cs/>
        </w:rPr>
        <w:t>ณ</w:t>
      </w:r>
      <w:r w:rsidRPr="00A87005">
        <w:rPr>
          <w:rFonts w:ascii="Angsana New" w:hAnsi="Angsana New"/>
          <w:spacing w:val="8"/>
          <w:sz w:val="30"/>
          <w:szCs w:val="30"/>
        </w:rPr>
        <w:t xml:space="preserve"> </w:t>
      </w:r>
      <w:r w:rsidRPr="00A87005">
        <w:rPr>
          <w:rFonts w:ascii="Angsana New" w:hAnsi="Angsana New"/>
          <w:spacing w:val="8"/>
          <w:sz w:val="30"/>
          <w:szCs w:val="30"/>
          <w:cs/>
        </w:rPr>
        <w:t>วันที่</w:t>
      </w:r>
      <w:r w:rsidRPr="00A87005">
        <w:rPr>
          <w:rFonts w:ascii="Angsana New" w:hAnsi="Angsana New"/>
          <w:spacing w:val="8"/>
          <w:sz w:val="30"/>
          <w:szCs w:val="30"/>
        </w:rPr>
        <w:t xml:space="preserve"> 30</w:t>
      </w:r>
      <w:r w:rsidRPr="00A87005">
        <w:rPr>
          <w:rFonts w:ascii="Angsana New" w:hAnsi="Angsana New" w:hint="cs"/>
          <w:spacing w:val="8"/>
          <w:sz w:val="30"/>
          <w:szCs w:val="30"/>
          <w:cs/>
        </w:rPr>
        <w:t xml:space="preserve"> มิถุนายน </w:t>
      </w:r>
      <w:r w:rsidRPr="00A87005">
        <w:rPr>
          <w:rFonts w:ascii="Angsana New" w:hAnsi="Angsana New"/>
          <w:spacing w:val="8"/>
          <w:sz w:val="30"/>
          <w:szCs w:val="30"/>
        </w:rPr>
        <w:t>25</w:t>
      </w:r>
      <w:r w:rsidRPr="00A87005">
        <w:rPr>
          <w:rFonts w:ascii="Angsana New" w:hAnsi="Angsana New" w:hint="cs"/>
          <w:spacing w:val="8"/>
          <w:sz w:val="30"/>
          <w:szCs w:val="30"/>
          <w:cs/>
        </w:rPr>
        <w:t>6</w:t>
      </w:r>
      <w:r w:rsidRPr="00A87005">
        <w:rPr>
          <w:rFonts w:ascii="Angsana New" w:hAnsi="Angsana New"/>
          <w:spacing w:val="8"/>
          <w:sz w:val="30"/>
          <w:szCs w:val="30"/>
        </w:rPr>
        <w:t>2</w:t>
      </w:r>
      <w:r w:rsidRPr="00A87005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A87005">
        <w:rPr>
          <w:rFonts w:ascii="Angsana New" w:hAnsi="Angsana New" w:hint="cs"/>
          <w:spacing w:val="1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</w:t>
      </w:r>
      <w:r w:rsidRPr="00A87005">
        <w:rPr>
          <w:rFonts w:ascii="Angsana New" w:hAnsi="Angsana New" w:hint="cs"/>
          <w:spacing w:val="18"/>
          <w:sz w:val="30"/>
          <w:szCs w:val="30"/>
          <w:cs/>
        </w:rPr>
        <w:t xml:space="preserve">สิ้นสุดวันที่ </w:t>
      </w:r>
      <w:r w:rsidRPr="00A87005">
        <w:rPr>
          <w:rFonts w:ascii="Angsana New" w:hAnsi="Angsana New"/>
          <w:spacing w:val="18"/>
          <w:sz w:val="30"/>
          <w:szCs w:val="30"/>
        </w:rPr>
        <w:t xml:space="preserve">30 </w:t>
      </w:r>
      <w:r w:rsidRPr="00A87005">
        <w:rPr>
          <w:rFonts w:ascii="Angsana New" w:hAnsi="Angsana New" w:hint="cs"/>
          <w:spacing w:val="18"/>
          <w:sz w:val="30"/>
          <w:szCs w:val="30"/>
          <w:cs/>
        </w:rPr>
        <w:t xml:space="preserve">มิถุนายน </w:t>
      </w:r>
      <w:r w:rsidRPr="00A87005">
        <w:rPr>
          <w:rFonts w:ascii="Angsana New" w:hAnsi="Angsana New"/>
          <w:spacing w:val="18"/>
          <w:sz w:val="30"/>
          <w:szCs w:val="30"/>
        </w:rPr>
        <w:t>2562</w:t>
      </w:r>
      <w:r w:rsidR="002F3174" w:rsidRPr="00A87005">
        <w:rPr>
          <w:rFonts w:ascii="Angsana New" w:hAnsi="Angsana New" w:hint="cs"/>
          <w:spacing w:val="18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8"/>
          <w:sz w:val="30"/>
          <w:szCs w:val="30"/>
          <w:cs/>
        </w:rPr>
        <w:t>งบแสดงการเปลี่ยนแปลงส่วนของผู้ถือหุ้น</w:t>
      </w:r>
      <w:r w:rsidRPr="00A87005">
        <w:rPr>
          <w:rFonts w:ascii="Angsana New" w:hAnsi="Angsana New" w:hint="cs"/>
          <w:spacing w:val="8"/>
          <w:sz w:val="30"/>
          <w:szCs w:val="30"/>
          <w:cs/>
        </w:rPr>
        <w:t>รวมและงบแสดงการเปลี่ยนแปลง</w:t>
      </w:r>
      <w:r w:rsidRPr="00A87005">
        <w:rPr>
          <w:rFonts w:ascii="Angsana New" w:hAnsi="Angsana New" w:hint="cs"/>
          <w:spacing w:val="18"/>
          <w:sz w:val="30"/>
          <w:szCs w:val="30"/>
          <w:cs/>
        </w:rPr>
        <w:t xml:space="preserve">ส่วนของผู้ถือหุ้นเฉพาะกิจการ </w:t>
      </w:r>
      <w:r w:rsidRPr="00A87005">
        <w:rPr>
          <w:rFonts w:ascii="Angsana New" w:hAnsi="Angsana New"/>
          <w:spacing w:val="18"/>
          <w:sz w:val="30"/>
          <w:szCs w:val="30"/>
          <w:cs/>
        </w:rPr>
        <w:t>และงบกระแสเงินสด</w:t>
      </w:r>
      <w:r w:rsidRPr="00A87005">
        <w:rPr>
          <w:rFonts w:ascii="Angsana New" w:hAnsi="Angsana New" w:hint="cs"/>
          <w:spacing w:val="18"/>
          <w:sz w:val="30"/>
          <w:szCs w:val="30"/>
          <w:cs/>
        </w:rPr>
        <w:t>รวมและงบกระแสเงินสดเฉพาะกิจการ</w:t>
      </w:r>
      <w:r w:rsidRPr="00A87005">
        <w:rPr>
          <w:rFonts w:ascii="Angsana New" w:hAnsi="Angsana New"/>
          <w:spacing w:val="18"/>
          <w:sz w:val="30"/>
          <w:szCs w:val="30"/>
        </w:rPr>
        <w:t xml:space="preserve"> </w:t>
      </w:r>
      <w:r w:rsidRPr="00A87005">
        <w:rPr>
          <w:rFonts w:ascii="Angsana New" w:hAnsi="Angsana New"/>
          <w:spacing w:val="18"/>
          <w:sz w:val="30"/>
          <w:szCs w:val="30"/>
          <w:cs/>
        </w:rPr>
        <w:t>สำหรับงวด</w:t>
      </w:r>
      <w:r w:rsidRPr="00A87005">
        <w:rPr>
          <w:rFonts w:ascii="Angsana New" w:hAnsi="Angsana New" w:hint="cs"/>
          <w:spacing w:val="18"/>
          <w:sz w:val="30"/>
          <w:szCs w:val="30"/>
          <w:cs/>
        </w:rPr>
        <w:t>หกเดือน</w:t>
      </w:r>
      <w:r w:rsidRPr="00A87005">
        <w:rPr>
          <w:rFonts w:ascii="Angsana New" w:hAnsi="Angsana New"/>
          <w:spacing w:val="4"/>
          <w:sz w:val="30"/>
          <w:szCs w:val="30"/>
          <w:cs/>
        </w:rPr>
        <w:t>สิ้นสุดวัน</w:t>
      </w:r>
      <w:r w:rsidRPr="00A87005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A87005">
        <w:rPr>
          <w:rFonts w:ascii="Angsana New" w:hAnsi="Angsana New"/>
          <w:spacing w:val="4"/>
          <w:sz w:val="30"/>
          <w:szCs w:val="30"/>
        </w:rPr>
        <w:t xml:space="preserve"> </w:t>
      </w:r>
      <w:r w:rsidRPr="00A87005">
        <w:rPr>
          <w:rFonts w:ascii="Angsana New" w:hAnsi="Angsana New" w:hint="cs"/>
          <w:spacing w:val="4"/>
          <w:sz w:val="30"/>
          <w:szCs w:val="30"/>
          <w:cs/>
        </w:rPr>
        <w:t xml:space="preserve">30 มิถุนายน </w:t>
      </w:r>
      <w:r w:rsidRPr="00A87005">
        <w:rPr>
          <w:rFonts w:ascii="Angsana New" w:hAnsi="Angsana New"/>
          <w:spacing w:val="4"/>
          <w:sz w:val="30"/>
          <w:szCs w:val="30"/>
        </w:rPr>
        <w:t>25</w:t>
      </w:r>
      <w:r w:rsidRPr="00A87005">
        <w:rPr>
          <w:rFonts w:ascii="Angsana New" w:hAnsi="Angsana New" w:hint="cs"/>
          <w:spacing w:val="4"/>
          <w:sz w:val="30"/>
          <w:szCs w:val="30"/>
          <w:cs/>
        </w:rPr>
        <w:t>6</w:t>
      </w:r>
      <w:r w:rsidRPr="00A87005">
        <w:rPr>
          <w:rFonts w:ascii="Angsana New" w:hAnsi="Angsana New"/>
          <w:spacing w:val="4"/>
          <w:sz w:val="30"/>
          <w:szCs w:val="30"/>
        </w:rPr>
        <w:t xml:space="preserve">2 </w:t>
      </w:r>
      <w:r w:rsidRPr="00A87005"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และหมายเหตุประกอบงบการเงิน</w:t>
      </w:r>
      <w:r w:rsidRPr="00A87005">
        <w:rPr>
          <w:rFonts w:ascii="Angsana New" w:hAnsi="Angsana New" w:hint="cs"/>
          <w:spacing w:val="-2"/>
          <w:sz w:val="30"/>
          <w:szCs w:val="30"/>
          <w:cs/>
        </w:rPr>
        <w:t xml:space="preserve">แบบย่อ </w:t>
      </w:r>
      <w:r w:rsidRPr="00A87005">
        <w:rPr>
          <w:rFonts w:ascii="Angsana New" w:hAnsi="Angsana New"/>
          <w:spacing w:val="-2"/>
          <w:sz w:val="30"/>
          <w:szCs w:val="30"/>
        </w:rPr>
        <w:t>(</w:t>
      </w:r>
      <w:r w:rsidRPr="00A87005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ของบริษัท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ไลท์ติ้ง แอนด์ อีควิปเมนท์ จำกัด (มหาชน) </w:t>
      </w:r>
      <w:r w:rsidRPr="00A87005">
        <w:rPr>
          <w:rFonts w:ascii="Angsana New" w:hAnsi="Angsana New" w:hint="cs"/>
          <w:sz w:val="30"/>
          <w:szCs w:val="30"/>
          <w:cs/>
        </w:rPr>
        <w:t xml:space="preserve">และบริษัทย่อยและของเฉพาะบริษัท </w:t>
      </w:r>
      <w:r w:rsidRPr="00A87005">
        <w:rPr>
          <w:rFonts w:ascii="Angsana New" w:hAnsi="Angsana New"/>
          <w:sz w:val="30"/>
          <w:szCs w:val="30"/>
          <w:cs/>
        </w:rPr>
        <w:t>ไลท์ติ้ง แอนด์ อีควิปเมนท์ จำกัด (มหาชน)</w:t>
      </w:r>
      <w:r w:rsidRPr="00A87005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pacing w:val="6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A87005">
        <w:rPr>
          <w:rFonts w:ascii="Angsana New" w:hAnsi="Angsana New" w:hint="cs"/>
          <w:spacing w:val="6"/>
          <w:sz w:val="30"/>
          <w:szCs w:val="30"/>
          <w:cs/>
        </w:rPr>
        <w:t>นำเสนอข้อมูลทางการเงินระหว่างกาล</w:t>
      </w:r>
      <w:r w:rsidRPr="00A87005">
        <w:rPr>
          <w:rFonts w:ascii="Angsana New" w:hAnsi="Angsana New"/>
          <w:spacing w:val="6"/>
          <w:sz w:val="30"/>
          <w:szCs w:val="30"/>
          <w:cs/>
        </w:rPr>
        <w:t>เหล่านี้</w:t>
      </w:r>
      <w:r w:rsidRPr="00A87005">
        <w:rPr>
          <w:rFonts w:ascii="Angsana New" w:hAnsi="Angsana New" w:hint="cs"/>
          <w:spacing w:val="6"/>
          <w:sz w:val="30"/>
          <w:szCs w:val="30"/>
          <w:cs/>
        </w:rPr>
        <w:t xml:space="preserve"> ตามมาตรฐานการบัญชี ฉบับที่ </w:t>
      </w:r>
      <w:r w:rsidRPr="00A87005">
        <w:rPr>
          <w:rFonts w:ascii="Angsana New" w:hAnsi="Angsana New"/>
          <w:spacing w:val="6"/>
          <w:sz w:val="30"/>
          <w:szCs w:val="30"/>
        </w:rPr>
        <w:t xml:space="preserve">34 </w:t>
      </w:r>
      <w:r w:rsidRPr="00A87005">
        <w:rPr>
          <w:rFonts w:ascii="Angsana New" w:hAnsi="Angsana New" w:hint="cs"/>
          <w:spacing w:val="6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A87005">
        <w:rPr>
          <w:rFonts w:ascii="Angsana New" w:hAnsi="Angsana New"/>
          <w:spacing w:val="6"/>
          <w:sz w:val="30"/>
          <w:szCs w:val="30"/>
          <w:cs/>
        </w:rPr>
        <w:t>ส่วนข้าพเจ้าเป็นผู้รับผิดชอบในการ</w:t>
      </w:r>
      <w:r w:rsidRPr="00A87005">
        <w:rPr>
          <w:rFonts w:ascii="Angsana New" w:hAnsi="Angsana New" w:hint="cs"/>
          <w:spacing w:val="6"/>
          <w:sz w:val="30"/>
          <w:szCs w:val="30"/>
          <w:cs/>
        </w:rPr>
        <w:t>ให้</w:t>
      </w:r>
      <w:r w:rsidRPr="00A87005">
        <w:rPr>
          <w:rFonts w:ascii="Angsana New" w:hAnsi="Angsana New"/>
          <w:spacing w:val="6"/>
          <w:sz w:val="30"/>
          <w:szCs w:val="30"/>
          <w:cs/>
        </w:rPr>
        <w:t>ข้อสรุป</w:t>
      </w:r>
      <w:r w:rsidRPr="00A87005">
        <w:rPr>
          <w:rFonts w:ascii="Angsana New" w:hAnsi="Angsana New" w:hint="cs"/>
          <w:spacing w:val="6"/>
          <w:sz w:val="30"/>
          <w:szCs w:val="30"/>
          <w:cs/>
        </w:rPr>
        <w:t>เกี่ยวกับ</w:t>
      </w:r>
      <w:r w:rsidRPr="00A87005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A87005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:rsidR="00D5274B" w:rsidRPr="00A87005" w:rsidRDefault="00D5274B" w:rsidP="00D5274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5274B" w:rsidRPr="00A87005" w:rsidRDefault="00D5274B" w:rsidP="00D5274B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A87005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:rsidR="00D5274B" w:rsidRPr="00A87005" w:rsidRDefault="00D5274B" w:rsidP="00D5274B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:rsidR="00D5274B" w:rsidRPr="00A87005" w:rsidRDefault="00D5274B" w:rsidP="00D5274B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รหัส</w:t>
      </w:r>
      <w:r w:rsidRPr="00A87005">
        <w:rPr>
          <w:rFonts w:ascii="Angsana New" w:hAnsi="Angsana New"/>
          <w:sz w:val="30"/>
          <w:szCs w:val="30"/>
        </w:rPr>
        <w:t xml:space="preserve"> 2410 “</w:t>
      </w:r>
      <w:r w:rsidRPr="00A8700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7005">
        <w:rPr>
          <w:rFonts w:ascii="Angsana New" w:hAnsi="Angsana New"/>
          <w:sz w:val="30"/>
          <w:szCs w:val="30"/>
        </w:rPr>
        <w:t>”</w:t>
      </w:r>
      <w:r w:rsidRPr="00A87005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A87005">
        <w:rPr>
          <w:rFonts w:ascii="Angsana New" w:hAnsi="Angsana New"/>
          <w:spacing w:val="-6"/>
          <w:sz w:val="30"/>
          <w:szCs w:val="30"/>
        </w:rPr>
        <w:br/>
      </w:r>
      <w:r w:rsidRPr="00A87005">
        <w:rPr>
          <w:rFonts w:ascii="Angsana New" w:hAnsi="Angsana New"/>
          <w:spacing w:val="-6"/>
          <w:sz w:val="30"/>
          <w:szCs w:val="30"/>
          <w:cs/>
        </w:rPr>
        <w:t>กว่า</w:t>
      </w:r>
      <w:r w:rsidRPr="00A87005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 w:rsidRPr="00A87005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5D68B2" w:rsidRPr="00A87005" w:rsidRDefault="005D68B2" w:rsidP="0034231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F713C" w:rsidRPr="00A87005" w:rsidRDefault="00AF713C" w:rsidP="0034231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5101B" w:rsidRPr="00A87005" w:rsidRDefault="00D5101B" w:rsidP="00AE54A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C45F7" w:rsidRPr="00A87005" w:rsidRDefault="003C45F7" w:rsidP="00AE54A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3C45F7" w:rsidRPr="00A87005" w:rsidSect="00D5101B"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6D1B1A" w:rsidRPr="00A87005" w:rsidRDefault="006D1B1A" w:rsidP="00AE54A7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:rsidR="00A364B7" w:rsidRPr="00A87005" w:rsidRDefault="00A364B7" w:rsidP="00AE54A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AE54A7" w:rsidRPr="00A87005" w:rsidRDefault="00AE54A7" w:rsidP="00AE54A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93C12" w:rsidRPr="00A87005" w:rsidRDefault="007D3115" w:rsidP="00AE54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030198" w:rsidRPr="00A87005">
        <w:rPr>
          <w:rFonts w:ascii="Angsana New" w:hAnsi="Angsana New"/>
          <w:sz w:val="30"/>
          <w:szCs w:val="30"/>
          <w:cs/>
        </w:rPr>
        <w:t>ข้อมูลทาง</w:t>
      </w:r>
      <w:r w:rsidRPr="00A87005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="00440BF2" w:rsidRPr="00A87005">
        <w:rPr>
          <w:rFonts w:ascii="Angsana New" w:hAnsi="Angsana New"/>
          <w:sz w:val="30"/>
          <w:szCs w:val="30"/>
          <w:cs/>
        </w:rPr>
        <w:t xml:space="preserve"> </w:t>
      </w:r>
      <w:r w:rsidR="00030198" w:rsidRPr="00A87005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030198" w:rsidRPr="00A87005">
        <w:rPr>
          <w:rFonts w:ascii="Angsana New" w:hAnsi="Angsana New"/>
          <w:spacing w:val="-2"/>
          <w:sz w:val="30"/>
          <w:szCs w:val="30"/>
        </w:rPr>
        <w:t xml:space="preserve">34 </w:t>
      </w:r>
      <w:r w:rsidR="008C1479" w:rsidRPr="00A87005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082213" w:rsidRPr="00A87005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="00030198" w:rsidRPr="00A87005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393C12" w:rsidRPr="00A87005" w:rsidRDefault="00393C12" w:rsidP="00AE54A7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393C12" w:rsidRPr="00A87005" w:rsidRDefault="00393C12" w:rsidP="00AE54A7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393C12" w:rsidRPr="00A87005" w:rsidRDefault="00393C12" w:rsidP="00AE54A7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C1069" w:rsidRPr="00A87005" w:rsidRDefault="006C1069" w:rsidP="00AE54A7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81BF2" w:rsidRPr="00A87005" w:rsidRDefault="00781BF2" w:rsidP="00AE54A7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(</w:t>
      </w:r>
      <w:r w:rsidR="0043736E" w:rsidRPr="00A87005">
        <w:rPr>
          <w:rFonts w:ascii="Angsana New" w:hAnsi="Angsana New"/>
          <w:sz w:val="30"/>
          <w:szCs w:val="30"/>
          <w:cs/>
        </w:rPr>
        <w:t>นาง</w:t>
      </w:r>
      <w:r w:rsidR="003B03B9" w:rsidRPr="00A87005">
        <w:rPr>
          <w:rFonts w:ascii="Angsana New" w:hAnsi="Angsana New"/>
          <w:sz w:val="30"/>
          <w:szCs w:val="30"/>
          <w:cs/>
        </w:rPr>
        <w:t>ศิริเพ็ญ  สุขเจริญยิ่งยง</w:t>
      </w:r>
      <w:r w:rsidRPr="00A87005">
        <w:rPr>
          <w:rFonts w:ascii="Angsana New" w:hAnsi="Angsana New"/>
          <w:sz w:val="30"/>
          <w:szCs w:val="30"/>
          <w:cs/>
        </w:rPr>
        <w:t>)</w:t>
      </w:r>
    </w:p>
    <w:p w:rsidR="00781BF2" w:rsidRPr="00A87005" w:rsidRDefault="00781BF2" w:rsidP="00AE54A7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ผู้สอบบัญชีรับอนุญาต</w:t>
      </w:r>
      <w:bookmarkStart w:id="4" w:name="_GoBack"/>
      <w:bookmarkEnd w:id="4"/>
    </w:p>
    <w:p w:rsidR="00781BF2" w:rsidRPr="00A87005" w:rsidRDefault="007C60C2" w:rsidP="00AE54A7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3B03B9" w:rsidRPr="00A87005">
        <w:rPr>
          <w:rFonts w:ascii="Angsana New" w:hAnsi="Angsana New"/>
          <w:sz w:val="30"/>
          <w:szCs w:val="30"/>
        </w:rPr>
        <w:t>3636</w:t>
      </w:r>
    </w:p>
    <w:p w:rsidR="00583AE2" w:rsidRPr="00A87005" w:rsidRDefault="00583AE2" w:rsidP="00AE54A7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81BF2" w:rsidRPr="00A87005" w:rsidRDefault="00781BF2" w:rsidP="00AE54A7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781BF2" w:rsidRPr="00A87005" w:rsidRDefault="00781BF2" w:rsidP="00AE54A7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E82E60" w:rsidRPr="00A87005" w:rsidRDefault="0006074D" w:rsidP="00AE54A7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</w:rPr>
        <w:t xml:space="preserve">7 </w:t>
      </w:r>
      <w:r w:rsidR="0048751A" w:rsidRPr="00A87005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DF2A09" w:rsidRPr="00A87005">
        <w:rPr>
          <w:rFonts w:ascii="Angsana New" w:hAnsi="Angsana New" w:hint="cs"/>
          <w:sz w:val="30"/>
          <w:szCs w:val="30"/>
          <w:cs/>
        </w:rPr>
        <w:t>2562</w:t>
      </w:r>
    </w:p>
    <w:p w:rsidR="00F24D9B" w:rsidRPr="00A87005" w:rsidRDefault="00F24D9B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sectPr w:rsidR="00F24D9B" w:rsidRPr="00A87005" w:rsidSect="007A074C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B70" w:rsidRDefault="00590B70" w:rsidP="00FC04D5">
      <w:r>
        <w:separator/>
      </w:r>
    </w:p>
  </w:endnote>
  <w:endnote w:type="continuationSeparator" w:id="0">
    <w:p w:rsidR="00590B70" w:rsidRDefault="00590B70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B14" w:rsidRPr="007A074C" w:rsidRDefault="00AB2B14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55733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7A074C" w:rsidRPr="007A074C" w:rsidRDefault="007A074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A074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74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A074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A074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A074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B70" w:rsidRDefault="00590B70" w:rsidP="00FC04D5">
      <w:r>
        <w:separator/>
      </w:r>
    </w:p>
  </w:footnote>
  <w:footnote w:type="continuationSeparator" w:id="0">
    <w:p w:rsidR="00590B70" w:rsidRDefault="00590B70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B14" w:rsidRDefault="00AB2B14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:rsidR="007A074C" w:rsidRPr="0021561A" w:rsidRDefault="007A074C" w:rsidP="00B60D31">
    <w:pPr>
      <w:pStyle w:val="Header"/>
      <w:rPr>
        <w:rFonts w:ascii="Angsana New" w:hAnsi="Angsana New" w:hint="cs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23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6"/>
  </w:num>
  <w:num w:numId="14">
    <w:abstractNumId w:val="18"/>
  </w:num>
  <w:num w:numId="15">
    <w:abstractNumId w:val="21"/>
  </w:num>
  <w:num w:numId="16">
    <w:abstractNumId w:val="28"/>
  </w:num>
  <w:num w:numId="17">
    <w:abstractNumId w:val="27"/>
  </w:num>
  <w:num w:numId="18">
    <w:abstractNumId w:val="14"/>
  </w:num>
  <w:num w:numId="19">
    <w:abstractNumId w:val="22"/>
  </w:num>
  <w:num w:numId="20">
    <w:abstractNumId w:val="25"/>
  </w:num>
  <w:num w:numId="21">
    <w:abstractNumId w:val="13"/>
  </w:num>
  <w:num w:numId="22">
    <w:abstractNumId w:val="10"/>
  </w:num>
  <w:num w:numId="23">
    <w:abstractNumId w:val="15"/>
  </w:num>
  <w:num w:numId="24">
    <w:abstractNumId w:val="12"/>
  </w:num>
  <w:num w:numId="25">
    <w:abstractNumId w:val="11"/>
  </w:num>
  <w:num w:numId="26">
    <w:abstractNumId w:val="23"/>
  </w:num>
  <w:num w:numId="27">
    <w:abstractNumId w:val="19"/>
  </w:num>
  <w:num w:numId="28">
    <w:abstractNumId w:val="24"/>
  </w:num>
  <w:num w:numId="29">
    <w:abstractNumId w:val="16"/>
  </w:num>
  <w:num w:numId="30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9F5"/>
    <w:rsid w:val="00004D45"/>
    <w:rsid w:val="00004DAA"/>
    <w:rsid w:val="00005630"/>
    <w:rsid w:val="00005AE4"/>
    <w:rsid w:val="00005EFC"/>
    <w:rsid w:val="00007B11"/>
    <w:rsid w:val="00007ED1"/>
    <w:rsid w:val="0001026D"/>
    <w:rsid w:val="00010997"/>
    <w:rsid w:val="000112E1"/>
    <w:rsid w:val="000114C0"/>
    <w:rsid w:val="00011827"/>
    <w:rsid w:val="00011A11"/>
    <w:rsid w:val="00011B60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7290"/>
    <w:rsid w:val="00017822"/>
    <w:rsid w:val="00017B92"/>
    <w:rsid w:val="00020D48"/>
    <w:rsid w:val="00020F3F"/>
    <w:rsid w:val="00021930"/>
    <w:rsid w:val="00021A9B"/>
    <w:rsid w:val="00021FF3"/>
    <w:rsid w:val="0002228A"/>
    <w:rsid w:val="00022622"/>
    <w:rsid w:val="000229E9"/>
    <w:rsid w:val="00022BA1"/>
    <w:rsid w:val="00023329"/>
    <w:rsid w:val="00023D95"/>
    <w:rsid w:val="000242DB"/>
    <w:rsid w:val="00024770"/>
    <w:rsid w:val="000252B5"/>
    <w:rsid w:val="000252BB"/>
    <w:rsid w:val="00025CA9"/>
    <w:rsid w:val="000260CD"/>
    <w:rsid w:val="000260F1"/>
    <w:rsid w:val="00026AFD"/>
    <w:rsid w:val="00027EE0"/>
    <w:rsid w:val="00030044"/>
    <w:rsid w:val="0003009C"/>
    <w:rsid w:val="00030198"/>
    <w:rsid w:val="00030960"/>
    <w:rsid w:val="00030FE8"/>
    <w:rsid w:val="00031EDC"/>
    <w:rsid w:val="00032492"/>
    <w:rsid w:val="00032DC4"/>
    <w:rsid w:val="00032E3F"/>
    <w:rsid w:val="000330CF"/>
    <w:rsid w:val="00033A54"/>
    <w:rsid w:val="00033D2E"/>
    <w:rsid w:val="00034834"/>
    <w:rsid w:val="0003507F"/>
    <w:rsid w:val="000352C7"/>
    <w:rsid w:val="00035B49"/>
    <w:rsid w:val="00036597"/>
    <w:rsid w:val="00036D78"/>
    <w:rsid w:val="00040E04"/>
    <w:rsid w:val="00041BBD"/>
    <w:rsid w:val="000424E5"/>
    <w:rsid w:val="000427C8"/>
    <w:rsid w:val="00042945"/>
    <w:rsid w:val="00043241"/>
    <w:rsid w:val="000447DF"/>
    <w:rsid w:val="00044A1D"/>
    <w:rsid w:val="00044FB0"/>
    <w:rsid w:val="00045B2C"/>
    <w:rsid w:val="00045C1E"/>
    <w:rsid w:val="00045F31"/>
    <w:rsid w:val="00046A12"/>
    <w:rsid w:val="00046A1B"/>
    <w:rsid w:val="000477EB"/>
    <w:rsid w:val="00047E8D"/>
    <w:rsid w:val="00050599"/>
    <w:rsid w:val="00051978"/>
    <w:rsid w:val="00051BEC"/>
    <w:rsid w:val="00052250"/>
    <w:rsid w:val="000524F2"/>
    <w:rsid w:val="0005255E"/>
    <w:rsid w:val="000527E9"/>
    <w:rsid w:val="00052CDA"/>
    <w:rsid w:val="0005347F"/>
    <w:rsid w:val="00053875"/>
    <w:rsid w:val="00054143"/>
    <w:rsid w:val="00054417"/>
    <w:rsid w:val="00054A14"/>
    <w:rsid w:val="00054A6F"/>
    <w:rsid w:val="00055263"/>
    <w:rsid w:val="0005527C"/>
    <w:rsid w:val="00055C43"/>
    <w:rsid w:val="000560F0"/>
    <w:rsid w:val="00056885"/>
    <w:rsid w:val="00056D41"/>
    <w:rsid w:val="000571CC"/>
    <w:rsid w:val="0005737A"/>
    <w:rsid w:val="00057CF9"/>
    <w:rsid w:val="00057F75"/>
    <w:rsid w:val="000601B2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23A8"/>
    <w:rsid w:val="00062E02"/>
    <w:rsid w:val="00063A45"/>
    <w:rsid w:val="000646CC"/>
    <w:rsid w:val="0006528F"/>
    <w:rsid w:val="0006578C"/>
    <w:rsid w:val="000657CF"/>
    <w:rsid w:val="000659CA"/>
    <w:rsid w:val="00065CE5"/>
    <w:rsid w:val="000660D1"/>
    <w:rsid w:val="00066F96"/>
    <w:rsid w:val="00067A04"/>
    <w:rsid w:val="00067A2B"/>
    <w:rsid w:val="00067DA3"/>
    <w:rsid w:val="0007004B"/>
    <w:rsid w:val="00070612"/>
    <w:rsid w:val="000707D7"/>
    <w:rsid w:val="00070B78"/>
    <w:rsid w:val="00070CA6"/>
    <w:rsid w:val="00071291"/>
    <w:rsid w:val="0007182F"/>
    <w:rsid w:val="000723A8"/>
    <w:rsid w:val="0007288B"/>
    <w:rsid w:val="00072AAA"/>
    <w:rsid w:val="00072EF4"/>
    <w:rsid w:val="00073387"/>
    <w:rsid w:val="00073842"/>
    <w:rsid w:val="00073D51"/>
    <w:rsid w:val="00073E51"/>
    <w:rsid w:val="00074310"/>
    <w:rsid w:val="00074536"/>
    <w:rsid w:val="00074A2B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43DE"/>
    <w:rsid w:val="000847DC"/>
    <w:rsid w:val="000848EF"/>
    <w:rsid w:val="00084AAE"/>
    <w:rsid w:val="000856C4"/>
    <w:rsid w:val="00085CED"/>
    <w:rsid w:val="000862F6"/>
    <w:rsid w:val="000866AB"/>
    <w:rsid w:val="0008701B"/>
    <w:rsid w:val="000878C3"/>
    <w:rsid w:val="00087A5A"/>
    <w:rsid w:val="000901EA"/>
    <w:rsid w:val="00090702"/>
    <w:rsid w:val="00092147"/>
    <w:rsid w:val="00092A03"/>
    <w:rsid w:val="00092B02"/>
    <w:rsid w:val="00092B27"/>
    <w:rsid w:val="00093F16"/>
    <w:rsid w:val="00093FE5"/>
    <w:rsid w:val="000942C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CD"/>
    <w:rsid w:val="000A2CEC"/>
    <w:rsid w:val="000A2F93"/>
    <w:rsid w:val="000A3749"/>
    <w:rsid w:val="000A3C65"/>
    <w:rsid w:val="000A42D8"/>
    <w:rsid w:val="000A4461"/>
    <w:rsid w:val="000A459A"/>
    <w:rsid w:val="000A45E8"/>
    <w:rsid w:val="000A47A5"/>
    <w:rsid w:val="000A49EA"/>
    <w:rsid w:val="000A4B78"/>
    <w:rsid w:val="000A4F3E"/>
    <w:rsid w:val="000A5C99"/>
    <w:rsid w:val="000A5D36"/>
    <w:rsid w:val="000A623E"/>
    <w:rsid w:val="000A650D"/>
    <w:rsid w:val="000A66A3"/>
    <w:rsid w:val="000A679F"/>
    <w:rsid w:val="000A713D"/>
    <w:rsid w:val="000A7609"/>
    <w:rsid w:val="000A7F22"/>
    <w:rsid w:val="000B0B25"/>
    <w:rsid w:val="000B106D"/>
    <w:rsid w:val="000B117E"/>
    <w:rsid w:val="000B1A70"/>
    <w:rsid w:val="000B300C"/>
    <w:rsid w:val="000B3061"/>
    <w:rsid w:val="000B3137"/>
    <w:rsid w:val="000B32EC"/>
    <w:rsid w:val="000B3394"/>
    <w:rsid w:val="000B4F1B"/>
    <w:rsid w:val="000B5C68"/>
    <w:rsid w:val="000B60B8"/>
    <w:rsid w:val="000B6421"/>
    <w:rsid w:val="000B677C"/>
    <w:rsid w:val="000B6805"/>
    <w:rsid w:val="000B7067"/>
    <w:rsid w:val="000B71BA"/>
    <w:rsid w:val="000B72E6"/>
    <w:rsid w:val="000B7655"/>
    <w:rsid w:val="000B77CB"/>
    <w:rsid w:val="000B7D09"/>
    <w:rsid w:val="000B7DB8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5AF"/>
    <w:rsid w:val="000C5A7F"/>
    <w:rsid w:val="000C5E24"/>
    <w:rsid w:val="000C60CC"/>
    <w:rsid w:val="000C6956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49A6"/>
    <w:rsid w:val="000D5656"/>
    <w:rsid w:val="000D6C57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92B"/>
    <w:rsid w:val="000E3FA7"/>
    <w:rsid w:val="000E414E"/>
    <w:rsid w:val="000E419D"/>
    <w:rsid w:val="000E4B01"/>
    <w:rsid w:val="000E4D8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78D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610B"/>
    <w:rsid w:val="000F6944"/>
    <w:rsid w:val="000F6967"/>
    <w:rsid w:val="000F7136"/>
    <w:rsid w:val="000F7BF9"/>
    <w:rsid w:val="00100005"/>
    <w:rsid w:val="0010007E"/>
    <w:rsid w:val="0010081C"/>
    <w:rsid w:val="00100B58"/>
    <w:rsid w:val="00101573"/>
    <w:rsid w:val="001020FC"/>
    <w:rsid w:val="001024CA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5778"/>
    <w:rsid w:val="00115D9F"/>
    <w:rsid w:val="001168CD"/>
    <w:rsid w:val="00117191"/>
    <w:rsid w:val="001179A6"/>
    <w:rsid w:val="00117C30"/>
    <w:rsid w:val="00120EC3"/>
    <w:rsid w:val="001214AB"/>
    <w:rsid w:val="00122106"/>
    <w:rsid w:val="00122431"/>
    <w:rsid w:val="00122766"/>
    <w:rsid w:val="0012281E"/>
    <w:rsid w:val="00122A96"/>
    <w:rsid w:val="00123917"/>
    <w:rsid w:val="00123D2A"/>
    <w:rsid w:val="00124EE0"/>
    <w:rsid w:val="001252FB"/>
    <w:rsid w:val="00126275"/>
    <w:rsid w:val="00126AB9"/>
    <w:rsid w:val="00126FE0"/>
    <w:rsid w:val="0012768E"/>
    <w:rsid w:val="00127917"/>
    <w:rsid w:val="00130AAD"/>
    <w:rsid w:val="00130E32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A31"/>
    <w:rsid w:val="00142A5A"/>
    <w:rsid w:val="0014438D"/>
    <w:rsid w:val="00144716"/>
    <w:rsid w:val="00144833"/>
    <w:rsid w:val="00144901"/>
    <w:rsid w:val="00144C51"/>
    <w:rsid w:val="00144FC6"/>
    <w:rsid w:val="0014552C"/>
    <w:rsid w:val="0014555F"/>
    <w:rsid w:val="0014558B"/>
    <w:rsid w:val="0014571A"/>
    <w:rsid w:val="001457EF"/>
    <w:rsid w:val="00145F74"/>
    <w:rsid w:val="0014673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900"/>
    <w:rsid w:val="00153379"/>
    <w:rsid w:val="001544F5"/>
    <w:rsid w:val="0015451D"/>
    <w:rsid w:val="0015457F"/>
    <w:rsid w:val="001546DF"/>
    <w:rsid w:val="0015484C"/>
    <w:rsid w:val="0015500A"/>
    <w:rsid w:val="0015515F"/>
    <w:rsid w:val="0015528E"/>
    <w:rsid w:val="001555AE"/>
    <w:rsid w:val="001556EB"/>
    <w:rsid w:val="00155ED5"/>
    <w:rsid w:val="001560E2"/>
    <w:rsid w:val="00156242"/>
    <w:rsid w:val="0015630D"/>
    <w:rsid w:val="00156C17"/>
    <w:rsid w:val="001571A7"/>
    <w:rsid w:val="001604AD"/>
    <w:rsid w:val="001608A4"/>
    <w:rsid w:val="00160BA7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E17"/>
    <w:rsid w:val="001671DA"/>
    <w:rsid w:val="0016722E"/>
    <w:rsid w:val="001672FC"/>
    <w:rsid w:val="001703E0"/>
    <w:rsid w:val="00171F22"/>
    <w:rsid w:val="001721D3"/>
    <w:rsid w:val="00172729"/>
    <w:rsid w:val="001736AA"/>
    <w:rsid w:val="00173B83"/>
    <w:rsid w:val="00173B86"/>
    <w:rsid w:val="00174829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BB8"/>
    <w:rsid w:val="001844D9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DEA"/>
    <w:rsid w:val="00190E53"/>
    <w:rsid w:val="001915AC"/>
    <w:rsid w:val="001918B9"/>
    <w:rsid w:val="001918EE"/>
    <w:rsid w:val="00191F03"/>
    <w:rsid w:val="00191F41"/>
    <w:rsid w:val="00192016"/>
    <w:rsid w:val="001927FA"/>
    <w:rsid w:val="001937EA"/>
    <w:rsid w:val="00193AD7"/>
    <w:rsid w:val="00193CC1"/>
    <w:rsid w:val="00193F21"/>
    <w:rsid w:val="001941A8"/>
    <w:rsid w:val="0019465C"/>
    <w:rsid w:val="00194D3C"/>
    <w:rsid w:val="0019508F"/>
    <w:rsid w:val="0019623F"/>
    <w:rsid w:val="001965DB"/>
    <w:rsid w:val="0019660E"/>
    <w:rsid w:val="001966F9"/>
    <w:rsid w:val="0019673B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CDE"/>
    <w:rsid w:val="001A47BB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9A8"/>
    <w:rsid w:val="001D0497"/>
    <w:rsid w:val="001D097C"/>
    <w:rsid w:val="001D1B7E"/>
    <w:rsid w:val="001D23BA"/>
    <w:rsid w:val="001D2DE0"/>
    <w:rsid w:val="001D38AD"/>
    <w:rsid w:val="001D3923"/>
    <w:rsid w:val="001D40FE"/>
    <w:rsid w:val="001D4892"/>
    <w:rsid w:val="001D53FB"/>
    <w:rsid w:val="001D57D4"/>
    <w:rsid w:val="001D5CB3"/>
    <w:rsid w:val="001D6378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5824"/>
    <w:rsid w:val="001E60AF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F83"/>
    <w:rsid w:val="00200218"/>
    <w:rsid w:val="002006C6"/>
    <w:rsid w:val="00201D6D"/>
    <w:rsid w:val="00201EBA"/>
    <w:rsid w:val="00202022"/>
    <w:rsid w:val="00202BFF"/>
    <w:rsid w:val="00202CD2"/>
    <w:rsid w:val="0020333D"/>
    <w:rsid w:val="0020337E"/>
    <w:rsid w:val="0020349D"/>
    <w:rsid w:val="00203917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F37"/>
    <w:rsid w:val="00212781"/>
    <w:rsid w:val="00212799"/>
    <w:rsid w:val="00212EC2"/>
    <w:rsid w:val="00212EE5"/>
    <w:rsid w:val="00214AA2"/>
    <w:rsid w:val="00214C9C"/>
    <w:rsid w:val="0021561A"/>
    <w:rsid w:val="00215AD5"/>
    <w:rsid w:val="00215C1A"/>
    <w:rsid w:val="00215E6C"/>
    <w:rsid w:val="00215E92"/>
    <w:rsid w:val="00216232"/>
    <w:rsid w:val="00216E9E"/>
    <w:rsid w:val="002174E0"/>
    <w:rsid w:val="00217FB0"/>
    <w:rsid w:val="002201C1"/>
    <w:rsid w:val="0022027C"/>
    <w:rsid w:val="00220C08"/>
    <w:rsid w:val="00220D7D"/>
    <w:rsid w:val="00221305"/>
    <w:rsid w:val="00221D78"/>
    <w:rsid w:val="00222C99"/>
    <w:rsid w:val="00223908"/>
    <w:rsid w:val="00223989"/>
    <w:rsid w:val="00223C06"/>
    <w:rsid w:val="00223CD1"/>
    <w:rsid w:val="00223D27"/>
    <w:rsid w:val="00224A69"/>
    <w:rsid w:val="0022563D"/>
    <w:rsid w:val="00225640"/>
    <w:rsid w:val="00225E8B"/>
    <w:rsid w:val="00226967"/>
    <w:rsid w:val="00226B42"/>
    <w:rsid w:val="002270DB"/>
    <w:rsid w:val="00230271"/>
    <w:rsid w:val="00230BC9"/>
    <w:rsid w:val="002314E3"/>
    <w:rsid w:val="00231705"/>
    <w:rsid w:val="00232A51"/>
    <w:rsid w:val="002332B4"/>
    <w:rsid w:val="0023356C"/>
    <w:rsid w:val="00233908"/>
    <w:rsid w:val="002349C3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21C9"/>
    <w:rsid w:val="0024235B"/>
    <w:rsid w:val="00242B7E"/>
    <w:rsid w:val="00243225"/>
    <w:rsid w:val="002434EE"/>
    <w:rsid w:val="00243C8B"/>
    <w:rsid w:val="0024505F"/>
    <w:rsid w:val="00245635"/>
    <w:rsid w:val="00245966"/>
    <w:rsid w:val="0024622A"/>
    <w:rsid w:val="0024660C"/>
    <w:rsid w:val="002467D9"/>
    <w:rsid w:val="00246AB1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3864"/>
    <w:rsid w:val="00254AE1"/>
    <w:rsid w:val="00255417"/>
    <w:rsid w:val="00256520"/>
    <w:rsid w:val="00257284"/>
    <w:rsid w:val="00257486"/>
    <w:rsid w:val="00257C8B"/>
    <w:rsid w:val="0026037F"/>
    <w:rsid w:val="002606F0"/>
    <w:rsid w:val="0026198D"/>
    <w:rsid w:val="002627B6"/>
    <w:rsid w:val="002628E2"/>
    <w:rsid w:val="00262C99"/>
    <w:rsid w:val="00263A47"/>
    <w:rsid w:val="002642D4"/>
    <w:rsid w:val="0026474B"/>
    <w:rsid w:val="0026478A"/>
    <w:rsid w:val="00264B59"/>
    <w:rsid w:val="002652FA"/>
    <w:rsid w:val="002657D7"/>
    <w:rsid w:val="00265AFF"/>
    <w:rsid w:val="00265B1E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E3E"/>
    <w:rsid w:val="0027314C"/>
    <w:rsid w:val="00273ABE"/>
    <w:rsid w:val="00273E0B"/>
    <w:rsid w:val="00273F36"/>
    <w:rsid w:val="00274904"/>
    <w:rsid w:val="00274B09"/>
    <w:rsid w:val="00274CD6"/>
    <w:rsid w:val="002756C7"/>
    <w:rsid w:val="00275FC4"/>
    <w:rsid w:val="0027630E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A00"/>
    <w:rsid w:val="00282DB2"/>
    <w:rsid w:val="002836B7"/>
    <w:rsid w:val="0028371D"/>
    <w:rsid w:val="0028375A"/>
    <w:rsid w:val="00283BB2"/>
    <w:rsid w:val="00284157"/>
    <w:rsid w:val="00284EDD"/>
    <w:rsid w:val="0028531F"/>
    <w:rsid w:val="0028550A"/>
    <w:rsid w:val="00285D30"/>
    <w:rsid w:val="00285E11"/>
    <w:rsid w:val="002862FF"/>
    <w:rsid w:val="002871E4"/>
    <w:rsid w:val="00290824"/>
    <w:rsid w:val="00290EF1"/>
    <w:rsid w:val="002912DB"/>
    <w:rsid w:val="00293054"/>
    <w:rsid w:val="002941BD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774E"/>
    <w:rsid w:val="002A0525"/>
    <w:rsid w:val="002A05DB"/>
    <w:rsid w:val="002A0A8D"/>
    <w:rsid w:val="002A102F"/>
    <w:rsid w:val="002A181B"/>
    <w:rsid w:val="002A1A1E"/>
    <w:rsid w:val="002A1A34"/>
    <w:rsid w:val="002A1E98"/>
    <w:rsid w:val="002A2760"/>
    <w:rsid w:val="002A3C40"/>
    <w:rsid w:val="002A3FA2"/>
    <w:rsid w:val="002A4CEF"/>
    <w:rsid w:val="002A4D0D"/>
    <w:rsid w:val="002A4D8F"/>
    <w:rsid w:val="002A6863"/>
    <w:rsid w:val="002A6B74"/>
    <w:rsid w:val="002A6C68"/>
    <w:rsid w:val="002A74AE"/>
    <w:rsid w:val="002B0165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AF6"/>
    <w:rsid w:val="002B5564"/>
    <w:rsid w:val="002B6149"/>
    <w:rsid w:val="002B645C"/>
    <w:rsid w:val="002B6AC4"/>
    <w:rsid w:val="002B6E11"/>
    <w:rsid w:val="002C0C44"/>
    <w:rsid w:val="002C1451"/>
    <w:rsid w:val="002C22D1"/>
    <w:rsid w:val="002C22E5"/>
    <w:rsid w:val="002C4260"/>
    <w:rsid w:val="002C42A2"/>
    <w:rsid w:val="002C518B"/>
    <w:rsid w:val="002C554E"/>
    <w:rsid w:val="002C670A"/>
    <w:rsid w:val="002C6AAD"/>
    <w:rsid w:val="002C7101"/>
    <w:rsid w:val="002C71C3"/>
    <w:rsid w:val="002C725B"/>
    <w:rsid w:val="002C7FED"/>
    <w:rsid w:val="002D00E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D30"/>
    <w:rsid w:val="002D7D53"/>
    <w:rsid w:val="002E01D9"/>
    <w:rsid w:val="002E0822"/>
    <w:rsid w:val="002E191E"/>
    <w:rsid w:val="002E205E"/>
    <w:rsid w:val="002E25F9"/>
    <w:rsid w:val="002E2AD0"/>
    <w:rsid w:val="002E30E3"/>
    <w:rsid w:val="002E3564"/>
    <w:rsid w:val="002E3C69"/>
    <w:rsid w:val="002E3CC1"/>
    <w:rsid w:val="002E3D12"/>
    <w:rsid w:val="002E4D76"/>
    <w:rsid w:val="002E5832"/>
    <w:rsid w:val="002E5976"/>
    <w:rsid w:val="002E5FD2"/>
    <w:rsid w:val="002E6A1A"/>
    <w:rsid w:val="002E702B"/>
    <w:rsid w:val="002E785A"/>
    <w:rsid w:val="002E7C54"/>
    <w:rsid w:val="002F1A6E"/>
    <w:rsid w:val="002F2CAA"/>
    <w:rsid w:val="002F2CF9"/>
    <w:rsid w:val="002F3174"/>
    <w:rsid w:val="002F3583"/>
    <w:rsid w:val="002F410E"/>
    <w:rsid w:val="002F46CD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EC8"/>
    <w:rsid w:val="003011FE"/>
    <w:rsid w:val="00301A31"/>
    <w:rsid w:val="00301A33"/>
    <w:rsid w:val="0030259E"/>
    <w:rsid w:val="00302734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6103"/>
    <w:rsid w:val="00306E70"/>
    <w:rsid w:val="00307017"/>
    <w:rsid w:val="00307BDD"/>
    <w:rsid w:val="00307E98"/>
    <w:rsid w:val="00310194"/>
    <w:rsid w:val="0031019C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4246"/>
    <w:rsid w:val="003144CD"/>
    <w:rsid w:val="0031470A"/>
    <w:rsid w:val="00315DA2"/>
    <w:rsid w:val="00315FC3"/>
    <w:rsid w:val="0031656A"/>
    <w:rsid w:val="003178EE"/>
    <w:rsid w:val="00317C8C"/>
    <w:rsid w:val="00317FFE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30844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6B52"/>
    <w:rsid w:val="00336B69"/>
    <w:rsid w:val="00336B9B"/>
    <w:rsid w:val="00340289"/>
    <w:rsid w:val="003404F2"/>
    <w:rsid w:val="003408E3"/>
    <w:rsid w:val="00340BA9"/>
    <w:rsid w:val="00340BD6"/>
    <w:rsid w:val="0034117D"/>
    <w:rsid w:val="00341736"/>
    <w:rsid w:val="00341D3E"/>
    <w:rsid w:val="00341D7F"/>
    <w:rsid w:val="0034231D"/>
    <w:rsid w:val="00342B1F"/>
    <w:rsid w:val="0034308F"/>
    <w:rsid w:val="00343143"/>
    <w:rsid w:val="00343408"/>
    <w:rsid w:val="00343712"/>
    <w:rsid w:val="00344CC4"/>
    <w:rsid w:val="0034571A"/>
    <w:rsid w:val="00345AFD"/>
    <w:rsid w:val="00345DEC"/>
    <w:rsid w:val="00346133"/>
    <w:rsid w:val="00346163"/>
    <w:rsid w:val="0034674E"/>
    <w:rsid w:val="00346AFC"/>
    <w:rsid w:val="00347034"/>
    <w:rsid w:val="0034714F"/>
    <w:rsid w:val="00347169"/>
    <w:rsid w:val="003471E1"/>
    <w:rsid w:val="003478E9"/>
    <w:rsid w:val="0035140E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C8B"/>
    <w:rsid w:val="0036542E"/>
    <w:rsid w:val="00365A4D"/>
    <w:rsid w:val="00367145"/>
    <w:rsid w:val="00367373"/>
    <w:rsid w:val="00370665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ECF"/>
    <w:rsid w:val="00376718"/>
    <w:rsid w:val="00376A45"/>
    <w:rsid w:val="00376C1D"/>
    <w:rsid w:val="00376CE1"/>
    <w:rsid w:val="00376D94"/>
    <w:rsid w:val="00376FF9"/>
    <w:rsid w:val="003773EF"/>
    <w:rsid w:val="0037742B"/>
    <w:rsid w:val="00377B1A"/>
    <w:rsid w:val="0038031C"/>
    <w:rsid w:val="0038088A"/>
    <w:rsid w:val="00380DC0"/>
    <w:rsid w:val="00381331"/>
    <w:rsid w:val="003824FC"/>
    <w:rsid w:val="00383405"/>
    <w:rsid w:val="00383F0E"/>
    <w:rsid w:val="0038407F"/>
    <w:rsid w:val="0038412B"/>
    <w:rsid w:val="00384359"/>
    <w:rsid w:val="00384B9A"/>
    <w:rsid w:val="0038556F"/>
    <w:rsid w:val="00385BEF"/>
    <w:rsid w:val="00385DAB"/>
    <w:rsid w:val="003864F7"/>
    <w:rsid w:val="00386702"/>
    <w:rsid w:val="00386710"/>
    <w:rsid w:val="00386AA0"/>
    <w:rsid w:val="00387476"/>
    <w:rsid w:val="003908DD"/>
    <w:rsid w:val="003909EA"/>
    <w:rsid w:val="00390D48"/>
    <w:rsid w:val="00390DE2"/>
    <w:rsid w:val="00390FD4"/>
    <w:rsid w:val="00390FED"/>
    <w:rsid w:val="003911D5"/>
    <w:rsid w:val="00392EC6"/>
    <w:rsid w:val="00393103"/>
    <w:rsid w:val="00393AA9"/>
    <w:rsid w:val="00393C12"/>
    <w:rsid w:val="00393C3D"/>
    <w:rsid w:val="0039412C"/>
    <w:rsid w:val="00394577"/>
    <w:rsid w:val="00394F5D"/>
    <w:rsid w:val="0039673C"/>
    <w:rsid w:val="0039756F"/>
    <w:rsid w:val="00397AF1"/>
    <w:rsid w:val="00397C82"/>
    <w:rsid w:val="003A039E"/>
    <w:rsid w:val="003A07BE"/>
    <w:rsid w:val="003A177F"/>
    <w:rsid w:val="003A18D9"/>
    <w:rsid w:val="003A1A98"/>
    <w:rsid w:val="003A2286"/>
    <w:rsid w:val="003A2855"/>
    <w:rsid w:val="003A28AB"/>
    <w:rsid w:val="003A33B3"/>
    <w:rsid w:val="003A4A9D"/>
    <w:rsid w:val="003A4DF5"/>
    <w:rsid w:val="003A5B81"/>
    <w:rsid w:val="003A61C9"/>
    <w:rsid w:val="003A6EDF"/>
    <w:rsid w:val="003A77C3"/>
    <w:rsid w:val="003A77E4"/>
    <w:rsid w:val="003B03B9"/>
    <w:rsid w:val="003B0A28"/>
    <w:rsid w:val="003B0C82"/>
    <w:rsid w:val="003B185D"/>
    <w:rsid w:val="003B27DD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9F5"/>
    <w:rsid w:val="003B5C6F"/>
    <w:rsid w:val="003B5EBA"/>
    <w:rsid w:val="003B6D37"/>
    <w:rsid w:val="003B71A9"/>
    <w:rsid w:val="003B71FC"/>
    <w:rsid w:val="003B75AB"/>
    <w:rsid w:val="003B77AC"/>
    <w:rsid w:val="003B77AE"/>
    <w:rsid w:val="003B7893"/>
    <w:rsid w:val="003C035B"/>
    <w:rsid w:val="003C0887"/>
    <w:rsid w:val="003C11D6"/>
    <w:rsid w:val="003C1F51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5F7"/>
    <w:rsid w:val="003C47D5"/>
    <w:rsid w:val="003C4C9B"/>
    <w:rsid w:val="003C5259"/>
    <w:rsid w:val="003C5B3D"/>
    <w:rsid w:val="003C663D"/>
    <w:rsid w:val="003C752E"/>
    <w:rsid w:val="003C7875"/>
    <w:rsid w:val="003D09AB"/>
    <w:rsid w:val="003D0A9F"/>
    <w:rsid w:val="003D0F8E"/>
    <w:rsid w:val="003D1B06"/>
    <w:rsid w:val="003D1BE3"/>
    <w:rsid w:val="003D1D13"/>
    <w:rsid w:val="003D21EB"/>
    <w:rsid w:val="003D2A41"/>
    <w:rsid w:val="003D2B61"/>
    <w:rsid w:val="003D3554"/>
    <w:rsid w:val="003D3F93"/>
    <w:rsid w:val="003D69E6"/>
    <w:rsid w:val="003D7BCA"/>
    <w:rsid w:val="003D7E3B"/>
    <w:rsid w:val="003E05AE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9DC"/>
    <w:rsid w:val="003E5F88"/>
    <w:rsid w:val="003E6479"/>
    <w:rsid w:val="003E65B3"/>
    <w:rsid w:val="003E70D0"/>
    <w:rsid w:val="003E74AE"/>
    <w:rsid w:val="003E77F8"/>
    <w:rsid w:val="003F0253"/>
    <w:rsid w:val="003F051A"/>
    <w:rsid w:val="003F0CFA"/>
    <w:rsid w:val="003F1129"/>
    <w:rsid w:val="003F19FF"/>
    <w:rsid w:val="003F1B2F"/>
    <w:rsid w:val="003F2D12"/>
    <w:rsid w:val="003F3A69"/>
    <w:rsid w:val="003F3F0F"/>
    <w:rsid w:val="003F3F78"/>
    <w:rsid w:val="003F44FF"/>
    <w:rsid w:val="003F4BA0"/>
    <w:rsid w:val="003F4DA6"/>
    <w:rsid w:val="003F502A"/>
    <w:rsid w:val="003F550A"/>
    <w:rsid w:val="003F6149"/>
    <w:rsid w:val="003F6BF5"/>
    <w:rsid w:val="003F792F"/>
    <w:rsid w:val="003F7C17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5CD3"/>
    <w:rsid w:val="00405D8A"/>
    <w:rsid w:val="00405FB1"/>
    <w:rsid w:val="00406275"/>
    <w:rsid w:val="00406820"/>
    <w:rsid w:val="004076C8"/>
    <w:rsid w:val="00407769"/>
    <w:rsid w:val="00407EFE"/>
    <w:rsid w:val="0041097F"/>
    <w:rsid w:val="00410D8F"/>
    <w:rsid w:val="0041215B"/>
    <w:rsid w:val="00412B24"/>
    <w:rsid w:val="00412B32"/>
    <w:rsid w:val="00412FF0"/>
    <w:rsid w:val="004132FB"/>
    <w:rsid w:val="00413516"/>
    <w:rsid w:val="00413706"/>
    <w:rsid w:val="00413C98"/>
    <w:rsid w:val="00414EB9"/>
    <w:rsid w:val="00414ECE"/>
    <w:rsid w:val="0041555F"/>
    <w:rsid w:val="00416933"/>
    <w:rsid w:val="004169AA"/>
    <w:rsid w:val="00416DB5"/>
    <w:rsid w:val="00417164"/>
    <w:rsid w:val="00417E2C"/>
    <w:rsid w:val="00417EB5"/>
    <w:rsid w:val="00420901"/>
    <w:rsid w:val="0042099D"/>
    <w:rsid w:val="00420BCE"/>
    <w:rsid w:val="00421490"/>
    <w:rsid w:val="00421E00"/>
    <w:rsid w:val="00421E68"/>
    <w:rsid w:val="00422E29"/>
    <w:rsid w:val="004250BA"/>
    <w:rsid w:val="004253C3"/>
    <w:rsid w:val="004255F2"/>
    <w:rsid w:val="00425EBF"/>
    <w:rsid w:val="00425F15"/>
    <w:rsid w:val="0042603E"/>
    <w:rsid w:val="00426102"/>
    <w:rsid w:val="00426BFE"/>
    <w:rsid w:val="00426EF4"/>
    <w:rsid w:val="00426FF7"/>
    <w:rsid w:val="004278E3"/>
    <w:rsid w:val="00430625"/>
    <w:rsid w:val="0043078D"/>
    <w:rsid w:val="00430D19"/>
    <w:rsid w:val="00431052"/>
    <w:rsid w:val="004310F4"/>
    <w:rsid w:val="00431100"/>
    <w:rsid w:val="0043154A"/>
    <w:rsid w:val="00431592"/>
    <w:rsid w:val="00431C01"/>
    <w:rsid w:val="00431C13"/>
    <w:rsid w:val="0043229D"/>
    <w:rsid w:val="00432458"/>
    <w:rsid w:val="004328D3"/>
    <w:rsid w:val="0043311A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40BF2"/>
    <w:rsid w:val="00441037"/>
    <w:rsid w:val="0044123C"/>
    <w:rsid w:val="00441A07"/>
    <w:rsid w:val="00441FAF"/>
    <w:rsid w:val="0044268B"/>
    <w:rsid w:val="00442903"/>
    <w:rsid w:val="00442C26"/>
    <w:rsid w:val="00442C99"/>
    <w:rsid w:val="00442E91"/>
    <w:rsid w:val="0044366E"/>
    <w:rsid w:val="0044370E"/>
    <w:rsid w:val="00443A8D"/>
    <w:rsid w:val="00443C30"/>
    <w:rsid w:val="00443D20"/>
    <w:rsid w:val="00444C00"/>
    <w:rsid w:val="004455EA"/>
    <w:rsid w:val="0044589F"/>
    <w:rsid w:val="004463E8"/>
    <w:rsid w:val="004466F3"/>
    <w:rsid w:val="004468E1"/>
    <w:rsid w:val="00447003"/>
    <w:rsid w:val="0044720D"/>
    <w:rsid w:val="004474F1"/>
    <w:rsid w:val="004479C8"/>
    <w:rsid w:val="004500BB"/>
    <w:rsid w:val="00450896"/>
    <w:rsid w:val="004516C2"/>
    <w:rsid w:val="00451ED3"/>
    <w:rsid w:val="004522B0"/>
    <w:rsid w:val="00452320"/>
    <w:rsid w:val="0045241C"/>
    <w:rsid w:val="00452EEE"/>
    <w:rsid w:val="00453203"/>
    <w:rsid w:val="0045349D"/>
    <w:rsid w:val="00453947"/>
    <w:rsid w:val="00454083"/>
    <w:rsid w:val="004540E4"/>
    <w:rsid w:val="00454D8F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88A"/>
    <w:rsid w:val="00463BDF"/>
    <w:rsid w:val="00463C0A"/>
    <w:rsid w:val="00463EA5"/>
    <w:rsid w:val="004646F1"/>
    <w:rsid w:val="00464958"/>
    <w:rsid w:val="004654BD"/>
    <w:rsid w:val="00466CFE"/>
    <w:rsid w:val="0046763A"/>
    <w:rsid w:val="004700B0"/>
    <w:rsid w:val="0047025B"/>
    <w:rsid w:val="004709C1"/>
    <w:rsid w:val="00471350"/>
    <w:rsid w:val="004724CF"/>
    <w:rsid w:val="00472D52"/>
    <w:rsid w:val="00473281"/>
    <w:rsid w:val="004738FF"/>
    <w:rsid w:val="004739AB"/>
    <w:rsid w:val="004743A5"/>
    <w:rsid w:val="004747E8"/>
    <w:rsid w:val="004752BE"/>
    <w:rsid w:val="004753E8"/>
    <w:rsid w:val="004760E3"/>
    <w:rsid w:val="00477A02"/>
    <w:rsid w:val="00477BEC"/>
    <w:rsid w:val="00480D22"/>
    <w:rsid w:val="00483133"/>
    <w:rsid w:val="00483538"/>
    <w:rsid w:val="00484DFA"/>
    <w:rsid w:val="0048520F"/>
    <w:rsid w:val="004853B6"/>
    <w:rsid w:val="004853CE"/>
    <w:rsid w:val="00485794"/>
    <w:rsid w:val="00485DC7"/>
    <w:rsid w:val="00486689"/>
    <w:rsid w:val="004869AA"/>
    <w:rsid w:val="0048751A"/>
    <w:rsid w:val="00487FDB"/>
    <w:rsid w:val="0049034F"/>
    <w:rsid w:val="00490D7A"/>
    <w:rsid w:val="00490FCE"/>
    <w:rsid w:val="004911CE"/>
    <w:rsid w:val="00491C53"/>
    <w:rsid w:val="004939C0"/>
    <w:rsid w:val="00493DF9"/>
    <w:rsid w:val="00493FE7"/>
    <w:rsid w:val="00494A1E"/>
    <w:rsid w:val="0049548B"/>
    <w:rsid w:val="004957B6"/>
    <w:rsid w:val="004963C3"/>
    <w:rsid w:val="00496E23"/>
    <w:rsid w:val="0049707D"/>
    <w:rsid w:val="00497944"/>
    <w:rsid w:val="0049795C"/>
    <w:rsid w:val="00497CF0"/>
    <w:rsid w:val="004A00F5"/>
    <w:rsid w:val="004A0F94"/>
    <w:rsid w:val="004A1D96"/>
    <w:rsid w:val="004A3246"/>
    <w:rsid w:val="004A32E2"/>
    <w:rsid w:val="004A444A"/>
    <w:rsid w:val="004A45D6"/>
    <w:rsid w:val="004A56C4"/>
    <w:rsid w:val="004A57D8"/>
    <w:rsid w:val="004A59EE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4272"/>
    <w:rsid w:val="004B4290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BE2"/>
    <w:rsid w:val="004C2CCD"/>
    <w:rsid w:val="004C2E01"/>
    <w:rsid w:val="004C3093"/>
    <w:rsid w:val="004C32CC"/>
    <w:rsid w:val="004C3551"/>
    <w:rsid w:val="004C378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DC7"/>
    <w:rsid w:val="004D02B8"/>
    <w:rsid w:val="004D126C"/>
    <w:rsid w:val="004D1A27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AB1"/>
    <w:rsid w:val="004D4AC4"/>
    <w:rsid w:val="004D53E5"/>
    <w:rsid w:val="004D53F9"/>
    <w:rsid w:val="004D5CB3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C06"/>
    <w:rsid w:val="004E1368"/>
    <w:rsid w:val="004E1729"/>
    <w:rsid w:val="004E19D9"/>
    <w:rsid w:val="004E1FD1"/>
    <w:rsid w:val="004E1FF4"/>
    <w:rsid w:val="004E24B1"/>
    <w:rsid w:val="004E2AF2"/>
    <w:rsid w:val="004E2BEA"/>
    <w:rsid w:val="004E3228"/>
    <w:rsid w:val="004E337B"/>
    <w:rsid w:val="004E5089"/>
    <w:rsid w:val="004E5097"/>
    <w:rsid w:val="004E5337"/>
    <w:rsid w:val="004E5820"/>
    <w:rsid w:val="004E625E"/>
    <w:rsid w:val="004E687A"/>
    <w:rsid w:val="004E6CE8"/>
    <w:rsid w:val="004E701E"/>
    <w:rsid w:val="004F0119"/>
    <w:rsid w:val="004F03C1"/>
    <w:rsid w:val="004F0C15"/>
    <w:rsid w:val="004F139B"/>
    <w:rsid w:val="004F16EA"/>
    <w:rsid w:val="004F172D"/>
    <w:rsid w:val="004F2118"/>
    <w:rsid w:val="004F37C1"/>
    <w:rsid w:val="004F4550"/>
    <w:rsid w:val="004F5D34"/>
    <w:rsid w:val="004F63B7"/>
    <w:rsid w:val="004F673F"/>
    <w:rsid w:val="004F68F0"/>
    <w:rsid w:val="004F7020"/>
    <w:rsid w:val="004F72D3"/>
    <w:rsid w:val="004F7793"/>
    <w:rsid w:val="004F7FB5"/>
    <w:rsid w:val="0050052E"/>
    <w:rsid w:val="00500C91"/>
    <w:rsid w:val="00500DD2"/>
    <w:rsid w:val="00500E6E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54D"/>
    <w:rsid w:val="00504793"/>
    <w:rsid w:val="00504D92"/>
    <w:rsid w:val="00505358"/>
    <w:rsid w:val="00505F4D"/>
    <w:rsid w:val="005061DE"/>
    <w:rsid w:val="00506279"/>
    <w:rsid w:val="005066C1"/>
    <w:rsid w:val="00507A3B"/>
    <w:rsid w:val="00507F77"/>
    <w:rsid w:val="00507FE5"/>
    <w:rsid w:val="005105FA"/>
    <w:rsid w:val="00511A50"/>
    <w:rsid w:val="00511E9B"/>
    <w:rsid w:val="005120B0"/>
    <w:rsid w:val="005125F2"/>
    <w:rsid w:val="00512B45"/>
    <w:rsid w:val="00514453"/>
    <w:rsid w:val="005149E0"/>
    <w:rsid w:val="00515B57"/>
    <w:rsid w:val="005167F7"/>
    <w:rsid w:val="005168D8"/>
    <w:rsid w:val="00516C87"/>
    <w:rsid w:val="0051751D"/>
    <w:rsid w:val="00517B1B"/>
    <w:rsid w:val="00517F14"/>
    <w:rsid w:val="0052002F"/>
    <w:rsid w:val="00520041"/>
    <w:rsid w:val="005207E4"/>
    <w:rsid w:val="005212A4"/>
    <w:rsid w:val="00521330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403B"/>
    <w:rsid w:val="00534BDA"/>
    <w:rsid w:val="00535AFB"/>
    <w:rsid w:val="00535D88"/>
    <w:rsid w:val="0053627C"/>
    <w:rsid w:val="00536B2B"/>
    <w:rsid w:val="00536F1F"/>
    <w:rsid w:val="00540382"/>
    <w:rsid w:val="0054092A"/>
    <w:rsid w:val="00540E07"/>
    <w:rsid w:val="00540EF7"/>
    <w:rsid w:val="00541D09"/>
    <w:rsid w:val="005427F5"/>
    <w:rsid w:val="0054302C"/>
    <w:rsid w:val="0054323D"/>
    <w:rsid w:val="005434A2"/>
    <w:rsid w:val="0054590D"/>
    <w:rsid w:val="00546058"/>
    <w:rsid w:val="00546C85"/>
    <w:rsid w:val="00547389"/>
    <w:rsid w:val="0055005E"/>
    <w:rsid w:val="00550258"/>
    <w:rsid w:val="00550893"/>
    <w:rsid w:val="00550E63"/>
    <w:rsid w:val="00550EA7"/>
    <w:rsid w:val="00551457"/>
    <w:rsid w:val="0055166E"/>
    <w:rsid w:val="00551830"/>
    <w:rsid w:val="005518E9"/>
    <w:rsid w:val="00551DF0"/>
    <w:rsid w:val="00552052"/>
    <w:rsid w:val="005527D3"/>
    <w:rsid w:val="005535DF"/>
    <w:rsid w:val="00553D32"/>
    <w:rsid w:val="00553FDF"/>
    <w:rsid w:val="00554DB8"/>
    <w:rsid w:val="005556B0"/>
    <w:rsid w:val="00555A95"/>
    <w:rsid w:val="00555B8F"/>
    <w:rsid w:val="00556BBD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56A"/>
    <w:rsid w:val="005619D4"/>
    <w:rsid w:val="00561AF3"/>
    <w:rsid w:val="00562328"/>
    <w:rsid w:val="00562758"/>
    <w:rsid w:val="00563E3C"/>
    <w:rsid w:val="00564094"/>
    <w:rsid w:val="00564A75"/>
    <w:rsid w:val="00564D2E"/>
    <w:rsid w:val="005650A7"/>
    <w:rsid w:val="005658D5"/>
    <w:rsid w:val="00565CEF"/>
    <w:rsid w:val="00565E06"/>
    <w:rsid w:val="005661DB"/>
    <w:rsid w:val="00566651"/>
    <w:rsid w:val="005667B8"/>
    <w:rsid w:val="005678D1"/>
    <w:rsid w:val="00570386"/>
    <w:rsid w:val="0057070A"/>
    <w:rsid w:val="00570866"/>
    <w:rsid w:val="005708B9"/>
    <w:rsid w:val="005709AA"/>
    <w:rsid w:val="005711B5"/>
    <w:rsid w:val="005717F9"/>
    <w:rsid w:val="00572639"/>
    <w:rsid w:val="005731A9"/>
    <w:rsid w:val="00573ACC"/>
    <w:rsid w:val="00573E6D"/>
    <w:rsid w:val="00574528"/>
    <w:rsid w:val="005748EA"/>
    <w:rsid w:val="00574B42"/>
    <w:rsid w:val="00574FD7"/>
    <w:rsid w:val="00575534"/>
    <w:rsid w:val="0057581D"/>
    <w:rsid w:val="005759D7"/>
    <w:rsid w:val="0057607F"/>
    <w:rsid w:val="00577976"/>
    <w:rsid w:val="00577C6A"/>
    <w:rsid w:val="00577F53"/>
    <w:rsid w:val="00580285"/>
    <w:rsid w:val="00580563"/>
    <w:rsid w:val="00580612"/>
    <w:rsid w:val="00580861"/>
    <w:rsid w:val="00581285"/>
    <w:rsid w:val="005813D4"/>
    <w:rsid w:val="00581D30"/>
    <w:rsid w:val="0058207F"/>
    <w:rsid w:val="005827D8"/>
    <w:rsid w:val="0058296E"/>
    <w:rsid w:val="00582C3E"/>
    <w:rsid w:val="00582F25"/>
    <w:rsid w:val="00582FF4"/>
    <w:rsid w:val="005838DA"/>
    <w:rsid w:val="00583AE2"/>
    <w:rsid w:val="00584A37"/>
    <w:rsid w:val="00585077"/>
    <w:rsid w:val="005851FF"/>
    <w:rsid w:val="005854B5"/>
    <w:rsid w:val="00585D12"/>
    <w:rsid w:val="005860F8"/>
    <w:rsid w:val="005862A4"/>
    <w:rsid w:val="00586F63"/>
    <w:rsid w:val="00587358"/>
    <w:rsid w:val="005902CF"/>
    <w:rsid w:val="005904ED"/>
    <w:rsid w:val="0059081E"/>
    <w:rsid w:val="0059095A"/>
    <w:rsid w:val="00590B70"/>
    <w:rsid w:val="0059125B"/>
    <w:rsid w:val="0059160B"/>
    <w:rsid w:val="0059237A"/>
    <w:rsid w:val="005924E0"/>
    <w:rsid w:val="005925BB"/>
    <w:rsid w:val="00592BF4"/>
    <w:rsid w:val="0059316B"/>
    <w:rsid w:val="0059389C"/>
    <w:rsid w:val="005942E6"/>
    <w:rsid w:val="00594F21"/>
    <w:rsid w:val="00595008"/>
    <w:rsid w:val="00595683"/>
    <w:rsid w:val="00595AF3"/>
    <w:rsid w:val="0059648D"/>
    <w:rsid w:val="00596974"/>
    <w:rsid w:val="005971DC"/>
    <w:rsid w:val="005A0333"/>
    <w:rsid w:val="005A0A8C"/>
    <w:rsid w:val="005A13EC"/>
    <w:rsid w:val="005A239B"/>
    <w:rsid w:val="005A3529"/>
    <w:rsid w:val="005A3577"/>
    <w:rsid w:val="005A3624"/>
    <w:rsid w:val="005A376B"/>
    <w:rsid w:val="005A3903"/>
    <w:rsid w:val="005A4687"/>
    <w:rsid w:val="005A4B1B"/>
    <w:rsid w:val="005A4BEE"/>
    <w:rsid w:val="005A56B6"/>
    <w:rsid w:val="005A5F8B"/>
    <w:rsid w:val="005A6531"/>
    <w:rsid w:val="005A690B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32B7"/>
    <w:rsid w:val="005B389A"/>
    <w:rsid w:val="005B43A4"/>
    <w:rsid w:val="005B445D"/>
    <w:rsid w:val="005B46C8"/>
    <w:rsid w:val="005B46F2"/>
    <w:rsid w:val="005B4BD2"/>
    <w:rsid w:val="005B4D29"/>
    <w:rsid w:val="005B4E9E"/>
    <w:rsid w:val="005B54A7"/>
    <w:rsid w:val="005B615E"/>
    <w:rsid w:val="005B70A7"/>
    <w:rsid w:val="005B7EAF"/>
    <w:rsid w:val="005C006B"/>
    <w:rsid w:val="005C04F3"/>
    <w:rsid w:val="005C0904"/>
    <w:rsid w:val="005C0D58"/>
    <w:rsid w:val="005C0F73"/>
    <w:rsid w:val="005C1C99"/>
    <w:rsid w:val="005C1D93"/>
    <w:rsid w:val="005C1F24"/>
    <w:rsid w:val="005C207B"/>
    <w:rsid w:val="005C222E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D86"/>
    <w:rsid w:val="005D2BDA"/>
    <w:rsid w:val="005D399B"/>
    <w:rsid w:val="005D3F9C"/>
    <w:rsid w:val="005D413C"/>
    <w:rsid w:val="005D47C7"/>
    <w:rsid w:val="005D53DB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4457"/>
    <w:rsid w:val="005E45A2"/>
    <w:rsid w:val="005E55B9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EB2"/>
    <w:rsid w:val="005F50D9"/>
    <w:rsid w:val="005F510C"/>
    <w:rsid w:val="005F5AB1"/>
    <w:rsid w:val="005F5DBB"/>
    <w:rsid w:val="005F6CAF"/>
    <w:rsid w:val="005F7D8E"/>
    <w:rsid w:val="006010DE"/>
    <w:rsid w:val="0060186E"/>
    <w:rsid w:val="00601885"/>
    <w:rsid w:val="00601A22"/>
    <w:rsid w:val="0060241F"/>
    <w:rsid w:val="00602F94"/>
    <w:rsid w:val="00603B39"/>
    <w:rsid w:val="006040CE"/>
    <w:rsid w:val="006040FB"/>
    <w:rsid w:val="0060432B"/>
    <w:rsid w:val="00604855"/>
    <w:rsid w:val="00605D38"/>
    <w:rsid w:val="00605E00"/>
    <w:rsid w:val="00606226"/>
    <w:rsid w:val="00606AFE"/>
    <w:rsid w:val="00606D84"/>
    <w:rsid w:val="0061094B"/>
    <w:rsid w:val="00611BFF"/>
    <w:rsid w:val="00611CEE"/>
    <w:rsid w:val="006120CD"/>
    <w:rsid w:val="0061272B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20048"/>
    <w:rsid w:val="00620606"/>
    <w:rsid w:val="00624B17"/>
    <w:rsid w:val="00624B27"/>
    <w:rsid w:val="00624BFF"/>
    <w:rsid w:val="00625608"/>
    <w:rsid w:val="0062589E"/>
    <w:rsid w:val="00626761"/>
    <w:rsid w:val="00626A0E"/>
    <w:rsid w:val="00627025"/>
    <w:rsid w:val="006279B8"/>
    <w:rsid w:val="00627C12"/>
    <w:rsid w:val="006301AC"/>
    <w:rsid w:val="00631377"/>
    <w:rsid w:val="0063147B"/>
    <w:rsid w:val="0063158D"/>
    <w:rsid w:val="00631694"/>
    <w:rsid w:val="00631E83"/>
    <w:rsid w:val="0063303B"/>
    <w:rsid w:val="00633BE6"/>
    <w:rsid w:val="00634A38"/>
    <w:rsid w:val="00634D68"/>
    <w:rsid w:val="006353F2"/>
    <w:rsid w:val="00635696"/>
    <w:rsid w:val="00635D8A"/>
    <w:rsid w:val="006372DC"/>
    <w:rsid w:val="00637411"/>
    <w:rsid w:val="006415BF"/>
    <w:rsid w:val="00641B0B"/>
    <w:rsid w:val="00642144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E46"/>
    <w:rsid w:val="006540F0"/>
    <w:rsid w:val="006544B3"/>
    <w:rsid w:val="00654B5E"/>
    <w:rsid w:val="0065592D"/>
    <w:rsid w:val="00655C5A"/>
    <w:rsid w:val="006567D3"/>
    <w:rsid w:val="00657BC6"/>
    <w:rsid w:val="00657EFB"/>
    <w:rsid w:val="006602DC"/>
    <w:rsid w:val="0066038D"/>
    <w:rsid w:val="00660750"/>
    <w:rsid w:val="00660784"/>
    <w:rsid w:val="00660E60"/>
    <w:rsid w:val="00660F49"/>
    <w:rsid w:val="0066121D"/>
    <w:rsid w:val="00662127"/>
    <w:rsid w:val="006627BD"/>
    <w:rsid w:val="0066297C"/>
    <w:rsid w:val="0066298B"/>
    <w:rsid w:val="006647F2"/>
    <w:rsid w:val="00664B22"/>
    <w:rsid w:val="0066519D"/>
    <w:rsid w:val="006655A7"/>
    <w:rsid w:val="0066581E"/>
    <w:rsid w:val="006658AB"/>
    <w:rsid w:val="0066599F"/>
    <w:rsid w:val="00665D14"/>
    <w:rsid w:val="00666062"/>
    <w:rsid w:val="00666680"/>
    <w:rsid w:val="00667BC7"/>
    <w:rsid w:val="006701EE"/>
    <w:rsid w:val="00670866"/>
    <w:rsid w:val="00670B0C"/>
    <w:rsid w:val="00670F95"/>
    <w:rsid w:val="0067157C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9A0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62AD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DF2"/>
    <w:rsid w:val="006961FF"/>
    <w:rsid w:val="00696D89"/>
    <w:rsid w:val="00696EF0"/>
    <w:rsid w:val="00697428"/>
    <w:rsid w:val="006976A3"/>
    <w:rsid w:val="00697E46"/>
    <w:rsid w:val="006A07B2"/>
    <w:rsid w:val="006A0E83"/>
    <w:rsid w:val="006A1601"/>
    <w:rsid w:val="006A2876"/>
    <w:rsid w:val="006A34DA"/>
    <w:rsid w:val="006A3D91"/>
    <w:rsid w:val="006A3F0B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9B"/>
    <w:rsid w:val="006B1B41"/>
    <w:rsid w:val="006B1BBD"/>
    <w:rsid w:val="006B1F98"/>
    <w:rsid w:val="006B2319"/>
    <w:rsid w:val="006B256C"/>
    <w:rsid w:val="006B2FE4"/>
    <w:rsid w:val="006B30D7"/>
    <w:rsid w:val="006B36CD"/>
    <w:rsid w:val="006B397A"/>
    <w:rsid w:val="006B3C4A"/>
    <w:rsid w:val="006B4542"/>
    <w:rsid w:val="006B507D"/>
    <w:rsid w:val="006B50B4"/>
    <w:rsid w:val="006B5545"/>
    <w:rsid w:val="006B672E"/>
    <w:rsid w:val="006B6ED3"/>
    <w:rsid w:val="006B7813"/>
    <w:rsid w:val="006B7ABD"/>
    <w:rsid w:val="006C024C"/>
    <w:rsid w:val="006C024F"/>
    <w:rsid w:val="006C03FA"/>
    <w:rsid w:val="006C0A62"/>
    <w:rsid w:val="006C0F91"/>
    <w:rsid w:val="006C1069"/>
    <w:rsid w:val="006C114E"/>
    <w:rsid w:val="006C14EF"/>
    <w:rsid w:val="006C1724"/>
    <w:rsid w:val="006C3253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FF9"/>
    <w:rsid w:val="006D247C"/>
    <w:rsid w:val="006D283A"/>
    <w:rsid w:val="006D2A3F"/>
    <w:rsid w:val="006D2DBB"/>
    <w:rsid w:val="006D3D14"/>
    <w:rsid w:val="006D457C"/>
    <w:rsid w:val="006D51EA"/>
    <w:rsid w:val="006D64F7"/>
    <w:rsid w:val="006D6569"/>
    <w:rsid w:val="006D6712"/>
    <w:rsid w:val="006D673B"/>
    <w:rsid w:val="006D67FD"/>
    <w:rsid w:val="006D69EF"/>
    <w:rsid w:val="006D7795"/>
    <w:rsid w:val="006E0518"/>
    <w:rsid w:val="006E0AC8"/>
    <w:rsid w:val="006E1435"/>
    <w:rsid w:val="006E27F1"/>
    <w:rsid w:val="006E28DE"/>
    <w:rsid w:val="006E4EB0"/>
    <w:rsid w:val="006E5257"/>
    <w:rsid w:val="006E58D5"/>
    <w:rsid w:val="006E5BA4"/>
    <w:rsid w:val="006E5E8B"/>
    <w:rsid w:val="006E68B8"/>
    <w:rsid w:val="006E744D"/>
    <w:rsid w:val="006F02D7"/>
    <w:rsid w:val="006F067C"/>
    <w:rsid w:val="006F0E76"/>
    <w:rsid w:val="006F13F1"/>
    <w:rsid w:val="006F15A7"/>
    <w:rsid w:val="006F15D5"/>
    <w:rsid w:val="006F16E0"/>
    <w:rsid w:val="006F1827"/>
    <w:rsid w:val="006F2002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95D"/>
    <w:rsid w:val="007129E6"/>
    <w:rsid w:val="00712DDF"/>
    <w:rsid w:val="0071359C"/>
    <w:rsid w:val="00713B0F"/>
    <w:rsid w:val="00713C7B"/>
    <w:rsid w:val="00713CBA"/>
    <w:rsid w:val="0071477A"/>
    <w:rsid w:val="0071494D"/>
    <w:rsid w:val="00714A3D"/>
    <w:rsid w:val="0071588C"/>
    <w:rsid w:val="00716CAC"/>
    <w:rsid w:val="00720019"/>
    <w:rsid w:val="00720318"/>
    <w:rsid w:val="00720AA7"/>
    <w:rsid w:val="00722329"/>
    <w:rsid w:val="007229D4"/>
    <w:rsid w:val="007229F2"/>
    <w:rsid w:val="00722D96"/>
    <w:rsid w:val="00722E7E"/>
    <w:rsid w:val="00723851"/>
    <w:rsid w:val="00723A74"/>
    <w:rsid w:val="00723B0D"/>
    <w:rsid w:val="00723C9A"/>
    <w:rsid w:val="00723F10"/>
    <w:rsid w:val="00724C1D"/>
    <w:rsid w:val="00724CD7"/>
    <w:rsid w:val="00724DD9"/>
    <w:rsid w:val="00724F20"/>
    <w:rsid w:val="00726269"/>
    <w:rsid w:val="007265E8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CE2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8FF"/>
    <w:rsid w:val="00744B58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50192"/>
    <w:rsid w:val="00750B6F"/>
    <w:rsid w:val="00750D83"/>
    <w:rsid w:val="00750F2A"/>
    <w:rsid w:val="00751150"/>
    <w:rsid w:val="00751C03"/>
    <w:rsid w:val="00751DA6"/>
    <w:rsid w:val="00751F92"/>
    <w:rsid w:val="00752060"/>
    <w:rsid w:val="0075267D"/>
    <w:rsid w:val="00752D72"/>
    <w:rsid w:val="00752E5E"/>
    <w:rsid w:val="007538BF"/>
    <w:rsid w:val="00754E8D"/>
    <w:rsid w:val="0075528B"/>
    <w:rsid w:val="007553BB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891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510"/>
    <w:rsid w:val="00776DBD"/>
    <w:rsid w:val="007771EA"/>
    <w:rsid w:val="00777504"/>
    <w:rsid w:val="0077762B"/>
    <w:rsid w:val="00777CE5"/>
    <w:rsid w:val="007801D4"/>
    <w:rsid w:val="00780A23"/>
    <w:rsid w:val="00780D93"/>
    <w:rsid w:val="00780FBC"/>
    <w:rsid w:val="007816D6"/>
    <w:rsid w:val="00781BF2"/>
    <w:rsid w:val="00782232"/>
    <w:rsid w:val="0078242D"/>
    <w:rsid w:val="00783F60"/>
    <w:rsid w:val="007851F2"/>
    <w:rsid w:val="007855C6"/>
    <w:rsid w:val="0078565A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11C4"/>
    <w:rsid w:val="00791778"/>
    <w:rsid w:val="0079298D"/>
    <w:rsid w:val="00792CCC"/>
    <w:rsid w:val="007936D5"/>
    <w:rsid w:val="007937F6"/>
    <w:rsid w:val="00793922"/>
    <w:rsid w:val="00793A65"/>
    <w:rsid w:val="00793DCB"/>
    <w:rsid w:val="00794DD0"/>
    <w:rsid w:val="00794DD8"/>
    <w:rsid w:val="00794DE0"/>
    <w:rsid w:val="00795502"/>
    <w:rsid w:val="00795C53"/>
    <w:rsid w:val="007960FE"/>
    <w:rsid w:val="007964F7"/>
    <w:rsid w:val="00796776"/>
    <w:rsid w:val="00796A80"/>
    <w:rsid w:val="007978BB"/>
    <w:rsid w:val="007A074C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C3D"/>
    <w:rsid w:val="007A6F59"/>
    <w:rsid w:val="007A7243"/>
    <w:rsid w:val="007A7268"/>
    <w:rsid w:val="007A7392"/>
    <w:rsid w:val="007A76CC"/>
    <w:rsid w:val="007A7CA7"/>
    <w:rsid w:val="007B027B"/>
    <w:rsid w:val="007B0624"/>
    <w:rsid w:val="007B0782"/>
    <w:rsid w:val="007B0A4A"/>
    <w:rsid w:val="007B1015"/>
    <w:rsid w:val="007B10E2"/>
    <w:rsid w:val="007B1458"/>
    <w:rsid w:val="007B1800"/>
    <w:rsid w:val="007B1F39"/>
    <w:rsid w:val="007B2AF8"/>
    <w:rsid w:val="007B2CD5"/>
    <w:rsid w:val="007B3C16"/>
    <w:rsid w:val="007B468B"/>
    <w:rsid w:val="007B4C6F"/>
    <w:rsid w:val="007B5225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C0B2F"/>
    <w:rsid w:val="007C1651"/>
    <w:rsid w:val="007C176F"/>
    <w:rsid w:val="007C19C5"/>
    <w:rsid w:val="007C1C6D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2B"/>
    <w:rsid w:val="007D23D1"/>
    <w:rsid w:val="007D24EF"/>
    <w:rsid w:val="007D270E"/>
    <w:rsid w:val="007D2EEF"/>
    <w:rsid w:val="007D3115"/>
    <w:rsid w:val="007D317C"/>
    <w:rsid w:val="007D3251"/>
    <w:rsid w:val="007D41F0"/>
    <w:rsid w:val="007D5500"/>
    <w:rsid w:val="007D57F8"/>
    <w:rsid w:val="007D585D"/>
    <w:rsid w:val="007D5A16"/>
    <w:rsid w:val="007D7221"/>
    <w:rsid w:val="007D75B7"/>
    <w:rsid w:val="007D7CBC"/>
    <w:rsid w:val="007E00B5"/>
    <w:rsid w:val="007E00C1"/>
    <w:rsid w:val="007E049C"/>
    <w:rsid w:val="007E06FE"/>
    <w:rsid w:val="007E0EFD"/>
    <w:rsid w:val="007E1317"/>
    <w:rsid w:val="007E2040"/>
    <w:rsid w:val="007E225B"/>
    <w:rsid w:val="007E275F"/>
    <w:rsid w:val="007E2A61"/>
    <w:rsid w:val="007E2B36"/>
    <w:rsid w:val="007E2CC4"/>
    <w:rsid w:val="007E3A57"/>
    <w:rsid w:val="007E4951"/>
    <w:rsid w:val="007E5491"/>
    <w:rsid w:val="007E609E"/>
    <w:rsid w:val="007E654E"/>
    <w:rsid w:val="007E662A"/>
    <w:rsid w:val="007E773F"/>
    <w:rsid w:val="007E7DD6"/>
    <w:rsid w:val="007E7DF8"/>
    <w:rsid w:val="007E7FB6"/>
    <w:rsid w:val="007F0354"/>
    <w:rsid w:val="007F0734"/>
    <w:rsid w:val="007F0F1C"/>
    <w:rsid w:val="007F135D"/>
    <w:rsid w:val="007F1B15"/>
    <w:rsid w:val="007F1CBE"/>
    <w:rsid w:val="007F2FEC"/>
    <w:rsid w:val="007F3564"/>
    <w:rsid w:val="007F36AE"/>
    <w:rsid w:val="007F376D"/>
    <w:rsid w:val="007F37E4"/>
    <w:rsid w:val="007F3CAB"/>
    <w:rsid w:val="007F3FED"/>
    <w:rsid w:val="007F4305"/>
    <w:rsid w:val="007F4F4E"/>
    <w:rsid w:val="007F5233"/>
    <w:rsid w:val="007F54B9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23C"/>
    <w:rsid w:val="008013BF"/>
    <w:rsid w:val="00801875"/>
    <w:rsid w:val="00801D9C"/>
    <w:rsid w:val="008020F3"/>
    <w:rsid w:val="00802D5F"/>
    <w:rsid w:val="00803A5C"/>
    <w:rsid w:val="00803E76"/>
    <w:rsid w:val="00803ED6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77CF"/>
    <w:rsid w:val="0080782A"/>
    <w:rsid w:val="00807F0D"/>
    <w:rsid w:val="00807F26"/>
    <w:rsid w:val="00810491"/>
    <w:rsid w:val="00810F3F"/>
    <w:rsid w:val="0081137F"/>
    <w:rsid w:val="00811E57"/>
    <w:rsid w:val="00812252"/>
    <w:rsid w:val="00812B39"/>
    <w:rsid w:val="00812DB2"/>
    <w:rsid w:val="00812E22"/>
    <w:rsid w:val="00812E48"/>
    <w:rsid w:val="00812EE9"/>
    <w:rsid w:val="008138D2"/>
    <w:rsid w:val="00813DA6"/>
    <w:rsid w:val="00813E0A"/>
    <w:rsid w:val="00814072"/>
    <w:rsid w:val="00814260"/>
    <w:rsid w:val="00814E6B"/>
    <w:rsid w:val="00814EB9"/>
    <w:rsid w:val="00815369"/>
    <w:rsid w:val="00817522"/>
    <w:rsid w:val="00817705"/>
    <w:rsid w:val="008202B0"/>
    <w:rsid w:val="0082035C"/>
    <w:rsid w:val="008206EC"/>
    <w:rsid w:val="00820A9A"/>
    <w:rsid w:val="00821D6E"/>
    <w:rsid w:val="00822352"/>
    <w:rsid w:val="00822557"/>
    <w:rsid w:val="008226E0"/>
    <w:rsid w:val="0082284B"/>
    <w:rsid w:val="00822A94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7363"/>
    <w:rsid w:val="0082758E"/>
    <w:rsid w:val="00827EA2"/>
    <w:rsid w:val="0083005E"/>
    <w:rsid w:val="00830171"/>
    <w:rsid w:val="00830335"/>
    <w:rsid w:val="00830CA3"/>
    <w:rsid w:val="008316DB"/>
    <w:rsid w:val="00831E88"/>
    <w:rsid w:val="00832D00"/>
    <w:rsid w:val="00832ED7"/>
    <w:rsid w:val="0083300A"/>
    <w:rsid w:val="0083312A"/>
    <w:rsid w:val="0083319B"/>
    <w:rsid w:val="0083345C"/>
    <w:rsid w:val="00833502"/>
    <w:rsid w:val="00834067"/>
    <w:rsid w:val="008344D7"/>
    <w:rsid w:val="008349DC"/>
    <w:rsid w:val="008352DF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20B1"/>
    <w:rsid w:val="0084211A"/>
    <w:rsid w:val="00842B99"/>
    <w:rsid w:val="00843558"/>
    <w:rsid w:val="0084381E"/>
    <w:rsid w:val="00843B79"/>
    <w:rsid w:val="008445E0"/>
    <w:rsid w:val="00845554"/>
    <w:rsid w:val="0084622C"/>
    <w:rsid w:val="00846459"/>
    <w:rsid w:val="00846BD9"/>
    <w:rsid w:val="00846DDF"/>
    <w:rsid w:val="00846FAB"/>
    <w:rsid w:val="00847026"/>
    <w:rsid w:val="00847177"/>
    <w:rsid w:val="00847256"/>
    <w:rsid w:val="00847479"/>
    <w:rsid w:val="00847651"/>
    <w:rsid w:val="0085051A"/>
    <w:rsid w:val="008509BA"/>
    <w:rsid w:val="00850FD8"/>
    <w:rsid w:val="00851295"/>
    <w:rsid w:val="008518B5"/>
    <w:rsid w:val="00851AAA"/>
    <w:rsid w:val="00851B97"/>
    <w:rsid w:val="00852C9C"/>
    <w:rsid w:val="00852CF7"/>
    <w:rsid w:val="00853496"/>
    <w:rsid w:val="00853B6F"/>
    <w:rsid w:val="00854539"/>
    <w:rsid w:val="0085507A"/>
    <w:rsid w:val="00855C23"/>
    <w:rsid w:val="0085643D"/>
    <w:rsid w:val="00856D55"/>
    <w:rsid w:val="00856E6F"/>
    <w:rsid w:val="00856F13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F35"/>
    <w:rsid w:val="0086600A"/>
    <w:rsid w:val="00866194"/>
    <w:rsid w:val="00866535"/>
    <w:rsid w:val="00866904"/>
    <w:rsid w:val="00866D53"/>
    <w:rsid w:val="008673AC"/>
    <w:rsid w:val="008676B0"/>
    <w:rsid w:val="00870678"/>
    <w:rsid w:val="00870A96"/>
    <w:rsid w:val="0087104E"/>
    <w:rsid w:val="0087138B"/>
    <w:rsid w:val="00871CCF"/>
    <w:rsid w:val="00872E4F"/>
    <w:rsid w:val="00872EB6"/>
    <w:rsid w:val="008736E8"/>
    <w:rsid w:val="00874435"/>
    <w:rsid w:val="008747D2"/>
    <w:rsid w:val="0087525C"/>
    <w:rsid w:val="00875BD3"/>
    <w:rsid w:val="0087610B"/>
    <w:rsid w:val="00876587"/>
    <w:rsid w:val="008771B5"/>
    <w:rsid w:val="008772EE"/>
    <w:rsid w:val="008800E5"/>
    <w:rsid w:val="008804C3"/>
    <w:rsid w:val="00881098"/>
    <w:rsid w:val="0088122B"/>
    <w:rsid w:val="00881844"/>
    <w:rsid w:val="00881B63"/>
    <w:rsid w:val="00881D43"/>
    <w:rsid w:val="00882CF1"/>
    <w:rsid w:val="00883D7A"/>
    <w:rsid w:val="00883E72"/>
    <w:rsid w:val="00884128"/>
    <w:rsid w:val="00884669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D27"/>
    <w:rsid w:val="0089151A"/>
    <w:rsid w:val="00891EC6"/>
    <w:rsid w:val="00891F70"/>
    <w:rsid w:val="00892577"/>
    <w:rsid w:val="00893210"/>
    <w:rsid w:val="008937B9"/>
    <w:rsid w:val="008944DC"/>
    <w:rsid w:val="00894906"/>
    <w:rsid w:val="00895F74"/>
    <w:rsid w:val="00896DD5"/>
    <w:rsid w:val="00896F05"/>
    <w:rsid w:val="00897770"/>
    <w:rsid w:val="008A070D"/>
    <w:rsid w:val="008A09DF"/>
    <w:rsid w:val="008A0A67"/>
    <w:rsid w:val="008A0B42"/>
    <w:rsid w:val="008A0D82"/>
    <w:rsid w:val="008A15B5"/>
    <w:rsid w:val="008A185D"/>
    <w:rsid w:val="008A27E6"/>
    <w:rsid w:val="008A309A"/>
    <w:rsid w:val="008A3292"/>
    <w:rsid w:val="008A47BD"/>
    <w:rsid w:val="008A4CE0"/>
    <w:rsid w:val="008A4F0E"/>
    <w:rsid w:val="008A51D4"/>
    <w:rsid w:val="008A5292"/>
    <w:rsid w:val="008A58A2"/>
    <w:rsid w:val="008A5AC7"/>
    <w:rsid w:val="008A5F9D"/>
    <w:rsid w:val="008A612A"/>
    <w:rsid w:val="008A62C4"/>
    <w:rsid w:val="008A633E"/>
    <w:rsid w:val="008A6893"/>
    <w:rsid w:val="008A6B22"/>
    <w:rsid w:val="008A721C"/>
    <w:rsid w:val="008A766C"/>
    <w:rsid w:val="008A7884"/>
    <w:rsid w:val="008A79E7"/>
    <w:rsid w:val="008A7F46"/>
    <w:rsid w:val="008B0864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B4B"/>
    <w:rsid w:val="008B613D"/>
    <w:rsid w:val="008B6609"/>
    <w:rsid w:val="008B7D24"/>
    <w:rsid w:val="008C0AC9"/>
    <w:rsid w:val="008C1479"/>
    <w:rsid w:val="008C1E46"/>
    <w:rsid w:val="008C20FC"/>
    <w:rsid w:val="008C2AD6"/>
    <w:rsid w:val="008C2C64"/>
    <w:rsid w:val="008C389B"/>
    <w:rsid w:val="008C44D6"/>
    <w:rsid w:val="008C47FC"/>
    <w:rsid w:val="008C523A"/>
    <w:rsid w:val="008C54D4"/>
    <w:rsid w:val="008C5FCC"/>
    <w:rsid w:val="008C6E6C"/>
    <w:rsid w:val="008C70B7"/>
    <w:rsid w:val="008C72ED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7E"/>
    <w:rsid w:val="008D40B5"/>
    <w:rsid w:val="008D4338"/>
    <w:rsid w:val="008D436F"/>
    <w:rsid w:val="008D5165"/>
    <w:rsid w:val="008D530D"/>
    <w:rsid w:val="008D5C71"/>
    <w:rsid w:val="008D6636"/>
    <w:rsid w:val="008D6962"/>
    <w:rsid w:val="008D6BA3"/>
    <w:rsid w:val="008D7E25"/>
    <w:rsid w:val="008D7FA2"/>
    <w:rsid w:val="008E0D00"/>
    <w:rsid w:val="008E12EB"/>
    <w:rsid w:val="008E1458"/>
    <w:rsid w:val="008E1BCF"/>
    <w:rsid w:val="008E1DAB"/>
    <w:rsid w:val="008E2635"/>
    <w:rsid w:val="008E2913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C44"/>
    <w:rsid w:val="008E6D13"/>
    <w:rsid w:val="008E7039"/>
    <w:rsid w:val="008E7446"/>
    <w:rsid w:val="008E778D"/>
    <w:rsid w:val="008E7AD7"/>
    <w:rsid w:val="008E7E12"/>
    <w:rsid w:val="008F155C"/>
    <w:rsid w:val="008F1724"/>
    <w:rsid w:val="008F1787"/>
    <w:rsid w:val="008F17C2"/>
    <w:rsid w:val="008F185C"/>
    <w:rsid w:val="008F1E42"/>
    <w:rsid w:val="008F1F89"/>
    <w:rsid w:val="008F1FE8"/>
    <w:rsid w:val="008F20DA"/>
    <w:rsid w:val="008F26D6"/>
    <w:rsid w:val="008F42A2"/>
    <w:rsid w:val="008F4471"/>
    <w:rsid w:val="008F44AF"/>
    <w:rsid w:val="008F4F0B"/>
    <w:rsid w:val="008F53C1"/>
    <w:rsid w:val="008F7200"/>
    <w:rsid w:val="008F73BF"/>
    <w:rsid w:val="008F768E"/>
    <w:rsid w:val="008F7C75"/>
    <w:rsid w:val="00900235"/>
    <w:rsid w:val="00900250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4268"/>
    <w:rsid w:val="00904D01"/>
    <w:rsid w:val="009057A0"/>
    <w:rsid w:val="009059A3"/>
    <w:rsid w:val="00905B63"/>
    <w:rsid w:val="00905B68"/>
    <w:rsid w:val="009061BC"/>
    <w:rsid w:val="0090644F"/>
    <w:rsid w:val="0090727F"/>
    <w:rsid w:val="009076A3"/>
    <w:rsid w:val="009079AF"/>
    <w:rsid w:val="0091002B"/>
    <w:rsid w:val="00910F3A"/>
    <w:rsid w:val="00911C5B"/>
    <w:rsid w:val="00911E80"/>
    <w:rsid w:val="00911F61"/>
    <w:rsid w:val="00912557"/>
    <w:rsid w:val="00912EB8"/>
    <w:rsid w:val="00913B07"/>
    <w:rsid w:val="00913EAA"/>
    <w:rsid w:val="009144CD"/>
    <w:rsid w:val="00914650"/>
    <w:rsid w:val="009146F9"/>
    <w:rsid w:val="0091527D"/>
    <w:rsid w:val="00917347"/>
    <w:rsid w:val="0091776A"/>
    <w:rsid w:val="00917FF0"/>
    <w:rsid w:val="00920E2A"/>
    <w:rsid w:val="00920EF9"/>
    <w:rsid w:val="00921A81"/>
    <w:rsid w:val="0092324E"/>
    <w:rsid w:val="009233EB"/>
    <w:rsid w:val="00923DD0"/>
    <w:rsid w:val="0092485C"/>
    <w:rsid w:val="009249CD"/>
    <w:rsid w:val="0092705F"/>
    <w:rsid w:val="009270B1"/>
    <w:rsid w:val="00930061"/>
    <w:rsid w:val="00930F35"/>
    <w:rsid w:val="009310D7"/>
    <w:rsid w:val="009312D4"/>
    <w:rsid w:val="00931394"/>
    <w:rsid w:val="00931431"/>
    <w:rsid w:val="009315E8"/>
    <w:rsid w:val="009320F1"/>
    <w:rsid w:val="009322B0"/>
    <w:rsid w:val="009324FF"/>
    <w:rsid w:val="00932689"/>
    <w:rsid w:val="0093294D"/>
    <w:rsid w:val="00932C00"/>
    <w:rsid w:val="00932DDA"/>
    <w:rsid w:val="00933299"/>
    <w:rsid w:val="00935C97"/>
    <w:rsid w:val="009365DE"/>
    <w:rsid w:val="00936AFE"/>
    <w:rsid w:val="00936D18"/>
    <w:rsid w:val="00937F32"/>
    <w:rsid w:val="009411D8"/>
    <w:rsid w:val="009418F5"/>
    <w:rsid w:val="00941BA5"/>
    <w:rsid w:val="00941E67"/>
    <w:rsid w:val="009421A1"/>
    <w:rsid w:val="0094296C"/>
    <w:rsid w:val="00943525"/>
    <w:rsid w:val="009440A9"/>
    <w:rsid w:val="009450DA"/>
    <w:rsid w:val="00945D78"/>
    <w:rsid w:val="00945DAC"/>
    <w:rsid w:val="0094630C"/>
    <w:rsid w:val="00946325"/>
    <w:rsid w:val="009472F0"/>
    <w:rsid w:val="00947CAA"/>
    <w:rsid w:val="0095076B"/>
    <w:rsid w:val="00950B7E"/>
    <w:rsid w:val="00950DF7"/>
    <w:rsid w:val="00951714"/>
    <w:rsid w:val="00952978"/>
    <w:rsid w:val="00953673"/>
    <w:rsid w:val="00953CAE"/>
    <w:rsid w:val="00953EBB"/>
    <w:rsid w:val="0095556A"/>
    <w:rsid w:val="00955F58"/>
    <w:rsid w:val="009566D7"/>
    <w:rsid w:val="00957CFC"/>
    <w:rsid w:val="00957F7A"/>
    <w:rsid w:val="00960679"/>
    <w:rsid w:val="00960840"/>
    <w:rsid w:val="009609DC"/>
    <w:rsid w:val="00961332"/>
    <w:rsid w:val="0096157D"/>
    <w:rsid w:val="009616B4"/>
    <w:rsid w:val="009619C1"/>
    <w:rsid w:val="00961B7F"/>
    <w:rsid w:val="00961F9F"/>
    <w:rsid w:val="00962308"/>
    <w:rsid w:val="009639A3"/>
    <w:rsid w:val="009652AA"/>
    <w:rsid w:val="00966B4B"/>
    <w:rsid w:val="00966B66"/>
    <w:rsid w:val="0096746A"/>
    <w:rsid w:val="00967E3E"/>
    <w:rsid w:val="0097032D"/>
    <w:rsid w:val="00970C74"/>
    <w:rsid w:val="00970E5A"/>
    <w:rsid w:val="009713C7"/>
    <w:rsid w:val="009716D2"/>
    <w:rsid w:val="00971B97"/>
    <w:rsid w:val="00972A71"/>
    <w:rsid w:val="00972C8C"/>
    <w:rsid w:val="00973205"/>
    <w:rsid w:val="0097370E"/>
    <w:rsid w:val="00973AB8"/>
    <w:rsid w:val="00973B15"/>
    <w:rsid w:val="00974717"/>
    <w:rsid w:val="009754CA"/>
    <w:rsid w:val="009755FA"/>
    <w:rsid w:val="00975659"/>
    <w:rsid w:val="00975ADB"/>
    <w:rsid w:val="00975AF9"/>
    <w:rsid w:val="009763EC"/>
    <w:rsid w:val="00977066"/>
    <w:rsid w:val="00977277"/>
    <w:rsid w:val="0098045C"/>
    <w:rsid w:val="00980540"/>
    <w:rsid w:val="00980965"/>
    <w:rsid w:val="00980A01"/>
    <w:rsid w:val="00980B64"/>
    <w:rsid w:val="00980D00"/>
    <w:rsid w:val="0098308D"/>
    <w:rsid w:val="0098324C"/>
    <w:rsid w:val="00983F47"/>
    <w:rsid w:val="00983F9D"/>
    <w:rsid w:val="009841F4"/>
    <w:rsid w:val="0098442A"/>
    <w:rsid w:val="00984903"/>
    <w:rsid w:val="00984F9C"/>
    <w:rsid w:val="00985108"/>
    <w:rsid w:val="0098516A"/>
    <w:rsid w:val="009854D9"/>
    <w:rsid w:val="00985882"/>
    <w:rsid w:val="00985AB1"/>
    <w:rsid w:val="00986146"/>
    <w:rsid w:val="00986618"/>
    <w:rsid w:val="00986F48"/>
    <w:rsid w:val="009870E7"/>
    <w:rsid w:val="00987946"/>
    <w:rsid w:val="009901DD"/>
    <w:rsid w:val="00990685"/>
    <w:rsid w:val="009906D6"/>
    <w:rsid w:val="009927FB"/>
    <w:rsid w:val="00992FC5"/>
    <w:rsid w:val="00993760"/>
    <w:rsid w:val="009938E7"/>
    <w:rsid w:val="009946EE"/>
    <w:rsid w:val="0099507A"/>
    <w:rsid w:val="009966D4"/>
    <w:rsid w:val="009968E2"/>
    <w:rsid w:val="00996B37"/>
    <w:rsid w:val="00996FB3"/>
    <w:rsid w:val="009979E0"/>
    <w:rsid w:val="00997F9E"/>
    <w:rsid w:val="009A0520"/>
    <w:rsid w:val="009A2361"/>
    <w:rsid w:val="009A25A6"/>
    <w:rsid w:val="009A2B4E"/>
    <w:rsid w:val="009A2E1D"/>
    <w:rsid w:val="009A2F45"/>
    <w:rsid w:val="009A4710"/>
    <w:rsid w:val="009A47C1"/>
    <w:rsid w:val="009A4954"/>
    <w:rsid w:val="009A49D4"/>
    <w:rsid w:val="009A4AE5"/>
    <w:rsid w:val="009A54AA"/>
    <w:rsid w:val="009A5A3E"/>
    <w:rsid w:val="009A62BC"/>
    <w:rsid w:val="009A6C3F"/>
    <w:rsid w:val="009A6CA4"/>
    <w:rsid w:val="009A71C5"/>
    <w:rsid w:val="009A7582"/>
    <w:rsid w:val="009A759C"/>
    <w:rsid w:val="009A766E"/>
    <w:rsid w:val="009B0E3B"/>
    <w:rsid w:val="009B101A"/>
    <w:rsid w:val="009B10B3"/>
    <w:rsid w:val="009B223E"/>
    <w:rsid w:val="009B2FC8"/>
    <w:rsid w:val="009B2FEC"/>
    <w:rsid w:val="009B305D"/>
    <w:rsid w:val="009B334B"/>
    <w:rsid w:val="009B3D6B"/>
    <w:rsid w:val="009B3E95"/>
    <w:rsid w:val="009B4C3A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32C1"/>
    <w:rsid w:val="009C40F2"/>
    <w:rsid w:val="009C5A5C"/>
    <w:rsid w:val="009C6493"/>
    <w:rsid w:val="009C654F"/>
    <w:rsid w:val="009C67FE"/>
    <w:rsid w:val="009C70C3"/>
    <w:rsid w:val="009C70F3"/>
    <w:rsid w:val="009C79E2"/>
    <w:rsid w:val="009C7DFC"/>
    <w:rsid w:val="009D0201"/>
    <w:rsid w:val="009D0B97"/>
    <w:rsid w:val="009D134D"/>
    <w:rsid w:val="009D1887"/>
    <w:rsid w:val="009D1FF3"/>
    <w:rsid w:val="009D2262"/>
    <w:rsid w:val="009D236F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8C1"/>
    <w:rsid w:val="009E4292"/>
    <w:rsid w:val="009E442B"/>
    <w:rsid w:val="009E5BEE"/>
    <w:rsid w:val="009E5CCC"/>
    <w:rsid w:val="009E74B9"/>
    <w:rsid w:val="009E74E9"/>
    <w:rsid w:val="009E7A30"/>
    <w:rsid w:val="009E7D22"/>
    <w:rsid w:val="009F04D8"/>
    <w:rsid w:val="009F1550"/>
    <w:rsid w:val="009F2180"/>
    <w:rsid w:val="009F25A7"/>
    <w:rsid w:val="009F295A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A0004D"/>
    <w:rsid w:val="00A00260"/>
    <w:rsid w:val="00A01324"/>
    <w:rsid w:val="00A015DE"/>
    <w:rsid w:val="00A0251B"/>
    <w:rsid w:val="00A027A5"/>
    <w:rsid w:val="00A0282C"/>
    <w:rsid w:val="00A02A08"/>
    <w:rsid w:val="00A03654"/>
    <w:rsid w:val="00A039ED"/>
    <w:rsid w:val="00A05177"/>
    <w:rsid w:val="00A05257"/>
    <w:rsid w:val="00A05C84"/>
    <w:rsid w:val="00A05E99"/>
    <w:rsid w:val="00A06FD6"/>
    <w:rsid w:val="00A105DA"/>
    <w:rsid w:val="00A111F8"/>
    <w:rsid w:val="00A11244"/>
    <w:rsid w:val="00A12349"/>
    <w:rsid w:val="00A12380"/>
    <w:rsid w:val="00A13A80"/>
    <w:rsid w:val="00A13AB6"/>
    <w:rsid w:val="00A1478A"/>
    <w:rsid w:val="00A14C43"/>
    <w:rsid w:val="00A1501D"/>
    <w:rsid w:val="00A15765"/>
    <w:rsid w:val="00A15F22"/>
    <w:rsid w:val="00A16654"/>
    <w:rsid w:val="00A169D5"/>
    <w:rsid w:val="00A16B39"/>
    <w:rsid w:val="00A16D31"/>
    <w:rsid w:val="00A17BFF"/>
    <w:rsid w:val="00A205B7"/>
    <w:rsid w:val="00A206CA"/>
    <w:rsid w:val="00A21F77"/>
    <w:rsid w:val="00A220E6"/>
    <w:rsid w:val="00A23353"/>
    <w:rsid w:val="00A2358D"/>
    <w:rsid w:val="00A240F9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7B3"/>
    <w:rsid w:val="00A32A73"/>
    <w:rsid w:val="00A3359A"/>
    <w:rsid w:val="00A33735"/>
    <w:rsid w:val="00A3409A"/>
    <w:rsid w:val="00A341AC"/>
    <w:rsid w:val="00A3445E"/>
    <w:rsid w:val="00A346DC"/>
    <w:rsid w:val="00A34D72"/>
    <w:rsid w:val="00A34F60"/>
    <w:rsid w:val="00A35231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CEE"/>
    <w:rsid w:val="00A40275"/>
    <w:rsid w:val="00A40A1B"/>
    <w:rsid w:val="00A411FB"/>
    <w:rsid w:val="00A415A8"/>
    <w:rsid w:val="00A415FF"/>
    <w:rsid w:val="00A41798"/>
    <w:rsid w:val="00A417B0"/>
    <w:rsid w:val="00A42423"/>
    <w:rsid w:val="00A42535"/>
    <w:rsid w:val="00A42896"/>
    <w:rsid w:val="00A4331C"/>
    <w:rsid w:val="00A4396C"/>
    <w:rsid w:val="00A43A09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87A"/>
    <w:rsid w:val="00A50C25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60A9C"/>
    <w:rsid w:val="00A60AD7"/>
    <w:rsid w:val="00A623CE"/>
    <w:rsid w:val="00A626B0"/>
    <w:rsid w:val="00A62D43"/>
    <w:rsid w:val="00A633C9"/>
    <w:rsid w:val="00A639A4"/>
    <w:rsid w:val="00A63F8E"/>
    <w:rsid w:val="00A64388"/>
    <w:rsid w:val="00A64C8E"/>
    <w:rsid w:val="00A64E20"/>
    <w:rsid w:val="00A64F75"/>
    <w:rsid w:val="00A65238"/>
    <w:rsid w:val="00A657AB"/>
    <w:rsid w:val="00A6597C"/>
    <w:rsid w:val="00A65F5D"/>
    <w:rsid w:val="00A66EB0"/>
    <w:rsid w:val="00A67291"/>
    <w:rsid w:val="00A6743C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56E"/>
    <w:rsid w:val="00A7375D"/>
    <w:rsid w:val="00A73EDF"/>
    <w:rsid w:val="00A7492D"/>
    <w:rsid w:val="00A752C2"/>
    <w:rsid w:val="00A7564A"/>
    <w:rsid w:val="00A75F1A"/>
    <w:rsid w:val="00A7632D"/>
    <w:rsid w:val="00A76DF6"/>
    <w:rsid w:val="00A77176"/>
    <w:rsid w:val="00A7725A"/>
    <w:rsid w:val="00A80889"/>
    <w:rsid w:val="00A808B5"/>
    <w:rsid w:val="00A80932"/>
    <w:rsid w:val="00A817B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7CB"/>
    <w:rsid w:val="00A92673"/>
    <w:rsid w:val="00A92D0F"/>
    <w:rsid w:val="00A92F37"/>
    <w:rsid w:val="00A9329B"/>
    <w:rsid w:val="00A93AAA"/>
    <w:rsid w:val="00A93AC3"/>
    <w:rsid w:val="00A93C32"/>
    <w:rsid w:val="00A94AE7"/>
    <w:rsid w:val="00A951DD"/>
    <w:rsid w:val="00A9537E"/>
    <w:rsid w:val="00A95571"/>
    <w:rsid w:val="00A96363"/>
    <w:rsid w:val="00A9747F"/>
    <w:rsid w:val="00AA0928"/>
    <w:rsid w:val="00AA1CCA"/>
    <w:rsid w:val="00AA321E"/>
    <w:rsid w:val="00AA34CA"/>
    <w:rsid w:val="00AA4D89"/>
    <w:rsid w:val="00AA4EC9"/>
    <w:rsid w:val="00AA58C9"/>
    <w:rsid w:val="00AA6EB3"/>
    <w:rsid w:val="00AA75F9"/>
    <w:rsid w:val="00AA7E36"/>
    <w:rsid w:val="00AB0565"/>
    <w:rsid w:val="00AB0ED3"/>
    <w:rsid w:val="00AB1211"/>
    <w:rsid w:val="00AB18CE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A7A"/>
    <w:rsid w:val="00AC3BF9"/>
    <w:rsid w:val="00AC3EA3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40B6"/>
    <w:rsid w:val="00AD435B"/>
    <w:rsid w:val="00AD45E8"/>
    <w:rsid w:val="00AD58B5"/>
    <w:rsid w:val="00AD60EC"/>
    <w:rsid w:val="00AD6BA9"/>
    <w:rsid w:val="00AD6E72"/>
    <w:rsid w:val="00AD73C3"/>
    <w:rsid w:val="00AD73E0"/>
    <w:rsid w:val="00AD76A9"/>
    <w:rsid w:val="00AD7914"/>
    <w:rsid w:val="00AD7A9D"/>
    <w:rsid w:val="00AE0A7E"/>
    <w:rsid w:val="00AE0D43"/>
    <w:rsid w:val="00AE1062"/>
    <w:rsid w:val="00AE1359"/>
    <w:rsid w:val="00AE19AE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77AB"/>
    <w:rsid w:val="00AE7ED0"/>
    <w:rsid w:val="00AF0410"/>
    <w:rsid w:val="00AF08AE"/>
    <w:rsid w:val="00AF09A3"/>
    <w:rsid w:val="00AF14C1"/>
    <w:rsid w:val="00AF1D76"/>
    <w:rsid w:val="00AF1D95"/>
    <w:rsid w:val="00AF1FD6"/>
    <w:rsid w:val="00AF27D3"/>
    <w:rsid w:val="00AF2B10"/>
    <w:rsid w:val="00AF2C89"/>
    <w:rsid w:val="00AF3631"/>
    <w:rsid w:val="00AF39A8"/>
    <w:rsid w:val="00AF3BFA"/>
    <w:rsid w:val="00AF3FCC"/>
    <w:rsid w:val="00AF4598"/>
    <w:rsid w:val="00AF4950"/>
    <w:rsid w:val="00AF5324"/>
    <w:rsid w:val="00AF6650"/>
    <w:rsid w:val="00AF6688"/>
    <w:rsid w:val="00AF6A1E"/>
    <w:rsid w:val="00AF6D73"/>
    <w:rsid w:val="00AF713C"/>
    <w:rsid w:val="00AF71E4"/>
    <w:rsid w:val="00B00063"/>
    <w:rsid w:val="00B005BE"/>
    <w:rsid w:val="00B00874"/>
    <w:rsid w:val="00B00C88"/>
    <w:rsid w:val="00B00E68"/>
    <w:rsid w:val="00B00FF7"/>
    <w:rsid w:val="00B01412"/>
    <w:rsid w:val="00B02230"/>
    <w:rsid w:val="00B02286"/>
    <w:rsid w:val="00B02338"/>
    <w:rsid w:val="00B037E2"/>
    <w:rsid w:val="00B03B10"/>
    <w:rsid w:val="00B03DDD"/>
    <w:rsid w:val="00B0414E"/>
    <w:rsid w:val="00B041F3"/>
    <w:rsid w:val="00B047CE"/>
    <w:rsid w:val="00B05416"/>
    <w:rsid w:val="00B05A56"/>
    <w:rsid w:val="00B05FEC"/>
    <w:rsid w:val="00B0614F"/>
    <w:rsid w:val="00B06218"/>
    <w:rsid w:val="00B071A3"/>
    <w:rsid w:val="00B07263"/>
    <w:rsid w:val="00B07351"/>
    <w:rsid w:val="00B075EE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5116"/>
    <w:rsid w:val="00B15528"/>
    <w:rsid w:val="00B157B3"/>
    <w:rsid w:val="00B15B43"/>
    <w:rsid w:val="00B15FCB"/>
    <w:rsid w:val="00B16295"/>
    <w:rsid w:val="00B1636D"/>
    <w:rsid w:val="00B17385"/>
    <w:rsid w:val="00B210D8"/>
    <w:rsid w:val="00B21494"/>
    <w:rsid w:val="00B21B0E"/>
    <w:rsid w:val="00B21BD4"/>
    <w:rsid w:val="00B21CFF"/>
    <w:rsid w:val="00B21F94"/>
    <w:rsid w:val="00B22328"/>
    <w:rsid w:val="00B22EB3"/>
    <w:rsid w:val="00B230D7"/>
    <w:rsid w:val="00B2478B"/>
    <w:rsid w:val="00B25923"/>
    <w:rsid w:val="00B25B34"/>
    <w:rsid w:val="00B25F68"/>
    <w:rsid w:val="00B26587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E1"/>
    <w:rsid w:val="00B43469"/>
    <w:rsid w:val="00B43885"/>
    <w:rsid w:val="00B43C36"/>
    <w:rsid w:val="00B43CE1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536"/>
    <w:rsid w:val="00B56BF2"/>
    <w:rsid w:val="00B56D7B"/>
    <w:rsid w:val="00B5734B"/>
    <w:rsid w:val="00B57541"/>
    <w:rsid w:val="00B57C0F"/>
    <w:rsid w:val="00B57C1E"/>
    <w:rsid w:val="00B606C9"/>
    <w:rsid w:val="00B60D31"/>
    <w:rsid w:val="00B6148F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EEF"/>
    <w:rsid w:val="00B66FC5"/>
    <w:rsid w:val="00B672E9"/>
    <w:rsid w:val="00B708C6"/>
    <w:rsid w:val="00B70D06"/>
    <w:rsid w:val="00B71E11"/>
    <w:rsid w:val="00B736C3"/>
    <w:rsid w:val="00B73C0B"/>
    <w:rsid w:val="00B73F8F"/>
    <w:rsid w:val="00B741B7"/>
    <w:rsid w:val="00B74FF2"/>
    <w:rsid w:val="00B753A3"/>
    <w:rsid w:val="00B7542A"/>
    <w:rsid w:val="00B76607"/>
    <w:rsid w:val="00B769BE"/>
    <w:rsid w:val="00B76AF9"/>
    <w:rsid w:val="00B77598"/>
    <w:rsid w:val="00B777BF"/>
    <w:rsid w:val="00B77EA2"/>
    <w:rsid w:val="00B77F1C"/>
    <w:rsid w:val="00B80022"/>
    <w:rsid w:val="00B8086B"/>
    <w:rsid w:val="00B821F2"/>
    <w:rsid w:val="00B82EF3"/>
    <w:rsid w:val="00B83A24"/>
    <w:rsid w:val="00B841DA"/>
    <w:rsid w:val="00B842A2"/>
    <w:rsid w:val="00B843C7"/>
    <w:rsid w:val="00B8442F"/>
    <w:rsid w:val="00B84848"/>
    <w:rsid w:val="00B84C97"/>
    <w:rsid w:val="00B8591A"/>
    <w:rsid w:val="00B85C33"/>
    <w:rsid w:val="00B85EB7"/>
    <w:rsid w:val="00B8623A"/>
    <w:rsid w:val="00B869BB"/>
    <w:rsid w:val="00B86B05"/>
    <w:rsid w:val="00B86B29"/>
    <w:rsid w:val="00B86D23"/>
    <w:rsid w:val="00B872DE"/>
    <w:rsid w:val="00B876A6"/>
    <w:rsid w:val="00B90D94"/>
    <w:rsid w:val="00B92BDE"/>
    <w:rsid w:val="00B9352B"/>
    <w:rsid w:val="00B937C8"/>
    <w:rsid w:val="00B93D12"/>
    <w:rsid w:val="00B94250"/>
    <w:rsid w:val="00B9473C"/>
    <w:rsid w:val="00B95704"/>
    <w:rsid w:val="00B957EB"/>
    <w:rsid w:val="00B96259"/>
    <w:rsid w:val="00B96E51"/>
    <w:rsid w:val="00B97011"/>
    <w:rsid w:val="00B97753"/>
    <w:rsid w:val="00B97DEB"/>
    <w:rsid w:val="00BA0639"/>
    <w:rsid w:val="00BA0FDA"/>
    <w:rsid w:val="00BA1B2F"/>
    <w:rsid w:val="00BA2430"/>
    <w:rsid w:val="00BA262A"/>
    <w:rsid w:val="00BA2FEF"/>
    <w:rsid w:val="00BA3334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DB8"/>
    <w:rsid w:val="00BA63C7"/>
    <w:rsid w:val="00BA6644"/>
    <w:rsid w:val="00BA6B15"/>
    <w:rsid w:val="00BA708C"/>
    <w:rsid w:val="00BA721A"/>
    <w:rsid w:val="00BA75AA"/>
    <w:rsid w:val="00BA7F37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8EB"/>
    <w:rsid w:val="00BB4ABD"/>
    <w:rsid w:val="00BB58F7"/>
    <w:rsid w:val="00BB6E4B"/>
    <w:rsid w:val="00BB75C1"/>
    <w:rsid w:val="00BB75FF"/>
    <w:rsid w:val="00BB7DDA"/>
    <w:rsid w:val="00BC0521"/>
    <w:rsid w:val="00BC0A9B"/>
    <w:rsid w:val="00BC0AAC"/>
    <w:rsid w:val="00BC0AF3"/>
    <w:rsid w:val="00BC0E18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5047"/>
    <w:rsid w:val="00BC51EF"/>
    <w:rsid w:val="00BC5C4B"/>
    <w:rsid w:val="00BC72A3"/>
    <w:rsid w:val="00BD040A"/>
    <w:rsid w:val="00BD0B60"/>
    <w:rsid w:val="00BD15EC"/>
    <w:rsid w:val="00BD1781"/>
    <w:rsid w:val="00BD1CA5"/>
    <w:rsid w:val="00BD23C1"/>
    <w:rsid w:val="00BD255A"/>
    <w:rsid w:val="00BD3CD2"/>
    <w:rsid w:val="00BD4088"/>
    <w:rsid w:val="00BD5151"/>
    <w:rsid w:val="00BD59BF"/>
    <w:rsid w:val="00BD5F10"/>
    <w:rsid w:val="00BD5FDD"/>
    <w:rsid w:val="00BD5FFD"/>
    <w:rsid w:val="00BD63B8"/>
    <w:rsid w:val="00BD7985"/>
    <w:rsid w:val="00BD7F62"/>
    <w:rsid w:val="00BE06B4"/>
    <w:rsid w:val="00BE1050"/>
    <w:rsid w:val="00BE1140"/>
    <w:rsid w:val="00BE2AA0"/>
    <w:rsid w:val="00BE2D6A"/>
    <w:rsid w:val="00BE2F42"/>
    <w:rsid w:val="00BE308C"/>
    <w:rsid w:val="00BE3F07"/>
    <w:rsid w:val="00BE4F61"/>
    <w:rsid w:val="00BE5131"/>
    <w:rsid w:val="00BE5895"/>
    <w:rsid w:val="00BE5C9A"/>
    <w:rsid w:val="00BE6CCA"/>
    <w:rsid w:val="00BE6DFD"/>
    <w:rsid w:val="00BE70EC"/>
    <w:rsid w:val="00BE739D"/>
    <w:rsid w:val="00BE75C8"/>
    <w:rsid w:val="00BF000E"/>
    <w:rsid w:val="00BF03AF"/>
    <w:rsid w:val="00BF114D"/>
    <w:rsid w:val="00BF12FD"/>
    <w:rsid w:val="00BF16EB"/>
    <w:rsid w:val="00BF1D25"/>
    <w:rsid w:val="00BF1F6F"/>
    <w:rsid w:val="00BF2543"/>
    <w:rsid w:val="00BF25CD"/>
    <w:rsid w:val="00BF2F68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FF7"/>
    <w:rsid w:val="00C000EC"/>
    <w:rsid w:val="00C00A87"/>
    <w:rsid w:val="00C00EF4"/>
    <w:rsid w:val="00C014A7"/>
    <w:rsid w:val="00C01B98"/>
    <w:rsid w:val="00C01D1E"/>
    <w:rsid w:val="00C02A31"/>
    <w:rsid w:val="00C03BDA"/>
    <w:rsid w:val="00C03E53"/>
    <w:rsid w:val="00C041EB"/>
    <w:rsid w:val="00C048C6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EF8"/>
    <w:rsid w:val="00C129F8"/>
    <w:rsid w:val="00C12FB9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29F"/>
    <w:rsid w:val="00C20359"/>
    <w:rsid w:val="00C20A2A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AFB"/>
    <w:rsid w:val="00C3105F"/>
    <w:rsid w:val="00C31362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72F9"/>
    <w:rsid w:val="00C375EC"/>
    <w:rsid w:val="00C37BDA"/>
    <w:rsid w:val="00C37D3F"/>
    <w:rsid w:val="00C37ED5"/>
    <w:rsid w:val="00C40194"/>
    <w:rsid w:val="00C404E0"/>
    <w:rsid w:val="00C405F7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B0B"/>
    <w:rsid w:val="00C50E63"/>
    <w:rsid w:val="00C50E77"/>
    <w:rsid w:val="00C50FCF"/>
    <w:rsid w:val="00C51040"/>
    <w:rsid w:val="00C51727"/>
    <w:rsid w:val="00C51866"/>
    <w:rsid w:val="00C52146"/>
    <w:rsid w:val="00C5254C"/>
    <w:rsid w:val="00C5273B"/>
    <w:rsid w:val="00C5299B"/>
    <w:rsid w:val="00C52A93"/>
    <w:rsid w:val="00C52AA1"/>
    <w:rsid w:val="00C52CB9"/>
    <w:rsid w:val="00C538E0"/>
    <w:rsid w:val="00C5408D"/>
    <w:rsid w:val="00C540E3"/>
    <w:rsid w:val="00C54D10"/>
    <w:rsid w:val="00C54D56"/>
    <w:rsid w:val="00C54E2D"/>
    <w:rsid w:val="00C5534A"/>
    <w:rsid w:val="00C555D6"/>
    <w:rsid w:val="00C55683"/>
    <w:rsid w:val="00C55DD6"/>
    <w:rsid w:val="00C55F9E"/>
    <w:rsid w:val="00C56387"/>
    <w:rsid w:val="00C56BBD"/>
    <w:rsid w:val="00C56E70"/>
    <w:rsid w:val="00C575E8"/>
    <w:rsid w:val="00C57B62"/>
    <w:rsid w:val="00C57D94"/>
    <w:rsid w:val="00C61414"/>
    <w:rsid w:val="00C618EF"/>
    <w:rsid w:val="00C61DFC"/>
    <w:rsid w:val="00C6279B"/>
    <w:rsid w:val="00C62D3B"/>
    <w:rsid w:val="00C632CF"/>
    <w:rsid w:val="00C63778"/>
    <w:rsid w:val="00C638D8"/>
    <w:rsid w:val="00C639DA"/>
    <w:rsid w:val="00C64811"/>
    <w:rsid w:val="00C64E6C"/>
    <w:rsid w:val="00C650C4"/>
    <w:rsid w:val="00C65EBA"/>
    <w:rsid w:val="00C65FED"/>
    <w:rsid w:val="00C66038"/>
    <w:rsid w:val="00C674F6"/>
    <w:rsid w:val="00C67735"/>
    <w:rsid w:val="00C6789A"/>
    <w:rsid w:val="00C70556"/>
    <w:rsid w:val="00C7102F"/>
    <w:rsid w:val="00C712C9"/>
    <w:rsid w:val="00C7197E"/>
    <w:rsid w:val="00C71EB2"/>
    <w:rsid w:val="00C72607"/>
    <w:rsid w:val="00C7285A"/>
    <w:rsid w:val="00C72C5A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800F9"/>
    <w:rsid w:val="00C8057A"/>
    <w:rsid w:val="00C80679"/>
    <w:rsid w:val="00C80751"/>
    <w:rsid w:val="00C809CA"/>
    <w:rsid w:val="00C80D36"/>
    <w:rsid w:val="00C81768"/>
    <w:rsid w:val="00C83C68"/>
    <w:rsid w:val="00C84A53"/>
    <w:rsid w:val="00C84D77"/>
    <w:rsid w:val="00C85064"/>
    <w:rsid w:val="00C8511E"/>
    <w:rsid w:val="00C85674"/>
    <w:rsid w:val="00C85836"/>
    <w:rsid w:val="00C85CEC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416"/>
    <w:rsid w:val="00C925E0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6AE3"/>
    <w:rsid w:val="00C96D80"/>
    <w:rsid w:val="00C977CD"/>
    <w:rsid w:val="00C97A03"/>
    <w:rsid w:val="00C97B60"/>
    <w:rsid w:val="00C97C97"/>
    <w:rsid w:val="00CA000D"/>
    <w:rsid w:val="00CA0A67"/>
    <w:rsid w:val="00CA0DBA"/>
    <w:rsid w:val="00CA0FF3"/>
    <w:rsid w:val="00CA17F3"/>
    <w:rsid w:val="00CA214F"/>
    <w:rsid w:val="00CA293C"/>
    <w:rsid w:val="00CA30E6"/>
    <w:rsid w:val="00CA3272"/>
    <w:rsid w:val="00CA3541"/>
    <w:rsid w:val="00CA3FF0"/>
    <w:rsid w:val="00CA4B8B"/>
    <w:rsid w:val="00CA4EB1"/>
    <w:rsid w:val="00CA522F"/>
    <w:rsid w:val="00CA580A"/>
    <w:rsid w:val="00CA582E"/>
    <w:rsid w:val="00CA5A2C"/>
    <w:rsid w:val="00CA5B12"/>
    <w:rsid w:val="00CA67BA"/>
    <w:rsid w:val="00CA6913"/>
    <w:rsid w:val="00CA70F7"/>
    <w:rsid w:val="00CA7128"/>
    <w:rsid w:val="00CA7309"/>
    <w:rsid w:val="00CA77B5"/>
    <w:rsid w:val="00CA7938"/>
    <w:rsid w:val="00CA79E6"/>
    <w:rsid w:val="00CB01BE"/>
    <w:rsid w:val="00CB05E0"/>
    <w:rsid w:val="00CB08B8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4029"/>
    <w:rsid w:val="00CB42CE"/>
    <w:rsid w:val="00CB4ACE"/>
    <w:rsid w:val="00CB4D68"/>
    <w:rsid w:val="00CB4E58"/>
    <w:rsid w:val="00CB5439"/>
    <w:rsid w:val="00CB5E53"/>
    <w:rsid w:val="00CB6277"/>
    <w:rsid w:val="00CB686D"/>
    <w:rsid w:val="00CB6B89"/>
    <w:rsid w:val="00CB734B"/>
    <w:rsid w:val="00CC05EF"/>
    <w:rsid w:val="00CC0ABA"/>
    <w:rsid w:val="00CC174C"/>
    <w:rsid w:val="00CC1FE6"/>
    <w:rsid w:val="00CC31D3"/>
    <w:rsid w:val="00CC337E"/>
    <w:rsid w:val="00CC409F"/>
    <w:rsid w:val="00CC4574"/>
    <w:rsid w:val="00CC4AD7"/>
    <w:rsid w:val="00CC5507"/>
    <w:rsid w:val="00CC578C"/>
    <w:rsid w:val="00CC6107"/>
    <w:rsid w:val="00CC6ACA"/>
    <w:rsid w:val="00CC6F9F"/>
    <w:rsid w:val="00CC7539"/>
    <w:rsid w:val="00CD07C8"/>
    <w:rsid w:val="00CD0EDF"/>
    <w:rsid w:val="00CD104E"/>
    <w:rsid w:val="00CD1D95"/>
    <w:rsid w:val="00CD25D3"/>
    <w:rsid w:val="00CD2B40"/>
    <w:rsid w:val="00CD308C"/>
    <w:rsid w:val="00CD3B4A"/>
    <w:rsid w:val="00CD41AC"/>
    <w:rsid w:val="00CD46E9"/>
    <w:rsid w:val="00CD4E03"/>
    <w:rsid w:val="00CD5108"/>
    <w:rsid w:val="00CD541D"/>
    <w:rsid w:val="00CD55BF"/>
    <w:rsid w:val="00CD579B"/>
    <w:rsid w:val="00CD5BBE"/>
    <w:rsid w:val="00CD5E4A"/>
    <w:rsid w:val="00CD65D8"/>
    <w:rsid w:val="00CD67B7"/>
    <w:rsid w:val="00CD74C0"/>
    <w:rsid w:val="00CD76D2"/>
    <w:rsid w:val="00CD7709"/>
    <w:rsid w:val="00CD7BCD"/>
    <w:rsid w:val="00CE06FE"/>
    <w:rsid w:val="00CE077E"/>
    <w:rsid w:val="00CE12D9"/>
    <w:rsid w:val="00CE1604"/>
    <w:rsid w:val="00CE1931"/>
    <w:rsid w:val="00CE1F89"/>
    <w:rsid w:val="00CE216C"/>
    <w:rsid w:val="00CE231C"/>
    <w:rsid w:val="00CE251D"/>
    <w:rsid w:val="00CE2B82"/>
    <w:rsid w:val="00CE2C80"/>
    <w:rsid w:val="00CE3488"/>
    <w:rsid w:val="00CE3574"/>
    <w:rsid w:val="00CE3684"/>
    <w:rsid w:val="00CE4028"/>
    <w:rsid w:val="00CE4041"/>
    <w:rsid w:val="00CE4220"/>
    <w:rsid w:val="00CE4335"/>
    <w:rsid w:val="00CE4337"/>
    <w:rsid w:val="00CE55FB"/>
    <w:rsid w:val="00CE564A"/>
    <w:rsid w:val="00CE574A"/>
    <w:rsid w:val="00CE5CC1"/>
    <w:rsid w:val="00CE6250"/>
    <w:rsid w:val="00CE7A95"/>
    <w:rsid w:val="00CE7C0E"/>
    <w:rsid w:val="00CF0358"/>
    <w:rsid w:val="00CF1946"/>
    <w:rsid w:val="00CF1C9E"/>
    <w:rsid w:val="00CF1FE6"/>
    <w:rsid w:val="00CF3035"/>
    <w:rsid w:val="00CF3044"/>
    <w:rsid w:val="00CF3880"/>
    <w:rsid w:val="00CF389A"/>
    <w:rsid w:val="00CF3930"/>
    <w:rsid w:val="00CF3B01"/>
    <w:rsid w:val="00CF3DD5"/>
    <w:rsid w:val="00CF4307"/>
    <w:rsid w:val="00CF44FD"/>
    <w:rsid w:val="00CF4AAD"/>
    <w:rsid w:val="00CF4CAB"/>
    <w:rsid w:val="00CF546E"/>
    <w:rsid w:val="00CF564A"/>
    <w:rsid w:val="00CF59BC"/>
    <w:rsid w:val="00CF5AF8"/>
    <w:rsid w:val="00CF5C88"/>
    <w:rsid w:val="00CF62EC"/>
    <w:rsid w:val="00CF63AA"/>
    <w:rsid w:val="00CF63C3"/>
    <w:rsid w:val="00CF6C9D"/>
    <w:rsid w:val="00CF7318"/>
    <w:rsid w:val="00CF79C1"/>
    <w:rsid w:val="00CF7AA0"/>
    <w:rsid w:val="00D00245"/>
    <w:rsid w:val="00D00C73"/>
    <w:rsid w:val="00D010CD"/>
    <w:rsid w:val="00D0119F"/>
    <w:rsid w:val="00D0349C"/>
    <w:rsid w:val="00D04665"/>
    <w:rsid w:val="00D04C7F"/>
    <w:rsid w:val="00D05EF9"/>
    <w:rsid w:val="00D0625F"/>
    <w:rsid w:val="00D06B7B"/>
    <w:rsid w:val="00D074DC"/>
    <w:rsid w:val="00D07833"/>
    <w:rsid w:val="00D078A4"/>
    <w:rsid w:val="00D104FF"/>
    <w:rsid w:val="00D1067A"/>
    <w:rsid w:val="00D122D7"/>
    <w:rsid w:val="00D1238B"/>
    <w:rsid w:val="00D13007"/>
    <w:rsid w:val="00D139B8"/>
    <w:rsid w:val="00D13A92"/>
    <w:rsid w:val="00D13D72"/>
    <w:rsid w:val="00D13EB3"/>
    <w:rsid w:val="00D14063"/>
    <w:rsid w:val="00D14879"/>
    <w:rsid w:val="00D14A90"/>
    <w:rsid w:val="00D15014"/>
    <w:rsid w:val="00D151F3"/>
    <w:rsid w:val="00D1707F"/>
    <w:rsid w:val="00D170F0"/>
    <w:rsid w:val="00D172AE"/>
    <w:rsid w:val="00D17859"/>
    <w:rsid w:val="00D17B0F"/>
    <w:rsid w:val="00D17F6E"/>
    <w:rsid w:val="00D2118E"/>
    <w:rsid w:val="00D21AF2"/>
    <w:rsid w:val="00D226A1"/>
    <w:rsid w:val="00D2335B"/>
    <w:rsid w:val="00D23A1E"/>
    <w:rsid w:val="00D24A01"/>
    <w:rsid w:val="00D24A09"/>
    <w:rsid w:val="00D253F0"/>
    <w:rsid w:val="00D257F1"/>
    <w:rsid w:val="00D25A60"/>
    <w:rsid w:val="00D26453"/>
    <w:rsid w:val="00D270AF"/>
    <w:rsid w:val="00D27216"/>
    <w:rsid w:val="00D274A6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3132"/>
    <w:rsid w:val="00D3326D"/>
    <w:rsid w:val="00D3351E"/>
    <w:rsid w:val="00D33AFE"/>
    <w:rsid w:val="00D33D9F"/>
    <w:rsid w:val="00D3459C"/>
    <w:rsid w:val="00D34A2F"/>
    <w:rsid w:val="00D34BBB"/>
    <w:rsid w:val="00D35477"/>
    <w:rsid w:val="00D35553"/>
    <w:rsid w:val="00D36565"/>
    <w:rsid w:val="00D36D6E"/>
    <w:rsid w:val="00D371A3"/>
    <w:rsid w:val="00D379C6"/>
    <w:rsid w:val="00D4177E"/>
    <w:rsid w:val="00D4191D"/>
    <w:rsid w:val="00D42A56"/>
    <w:rsid w:val="00D44A0F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E6"/>
    <w:rsid w:val="00D50736"/>
    <w:rsid w:val="00D50B91"/>
    <w:rsid w:val="00D5101B"/>
    <w:rsid w:val="00D51F7E"/>
    <w:rsid w:val="00D52628"/>
    <w:rsid w:val="00D5274B"/>
    <w:rsid w:val="00D527A3"/>
    <w:rsid w:val="00D527F9"/>
    <w:rsid w:val="00D52E28"/>
    <w:rsid w:val="00D5321C"/>
    <w:rsid w:val="00D53D6B"/>
    <w:rsid w:val="00D54183"/>
    <w:rsid w:val="00D54752"/>
    <w:rsid w:val="00D54B75"/>
    <w:rsid w:val="00D54D16"/>
    <w:rsid w:val="00D55C66"/>
    <w:rsid w:val="00D567C9"/>
    <w:rsid w:val="00D57C77"/>
    <w:rsid w:val="00D60715"/>
    <w:rsid w:val="00D60983"/>
    <w:rsid w:val="00D61AF6"/>
    <w:rsid w:val="00D64BA2"/>
    <w:rsid w:val="00D64C36"/>
    <w:rsid w:val="00D65939"/>
    <w:rsid w:val="00D65C7D"/>
    <w:rsid w:val="00D65EAF"/>
    <w:rsid w:val="00D670DA"/>
    <w:rsid w:val="00D6797D"/>
    <w:rsid w:val="00D701D4"/>
    <w:rsid w:val="00D70402"/>
    <w:rsid w:val="00D70465"/>
    <w:rsid w:val="00D7053D"/>
    <w:rsid w:val="00D7268C"/>
    <w:rsid w:val="00D72BF8"/>
    <w:rsid w:val="00D7385F"/>
    <w:rsid w:val="00D7501A"/>
    <w:rsid w:val="00D75477"/>
    <w:rsid w:val="00D76B38"/>
    <w:rsid w:val="00D76F1B"/>
    <w:rsid w:val="00D772A8"/>
    <w:rsid w:val="00D779CD"/>
    <w:rsid w:val="00D77F02"/>
    <w:rsid w:val="00D80AB7"/>
    <w:rsid w:val="00D80C5C"/>
    <w:rsid w:val="00D81822"/>
    <w:rsid w:val="00D819ED"/>
    <w:rsid w:val="00D82412"/>
    <w:rsid w:val="00D833DD"/>
    <w:rsid w:val="00D83BDD"/>
    <w:rsid w:val="00D8432A"/>
    <w:rsid w:val="00D846D5"/>
    <w:rsid w:val="00D84F66"/>
    <w:rsid w:val="00D85AC9"/>
    <w:rsid w:val="00D85E27"/>
    <w:rsid w:val="00D86293"/>
    <w:rsid w:val="00D8688F"/>
    <w:rsid w:val="00D86AC4"/>
    <w:rsid w:val="00D87261"/>
    <w:rsid w:val="00D90BD9"/>
    <w:rsid w:val="00D912B1"/>
    <w:rsid w:val="00D914B2"/>
    <w:rsid w:val="00D920C3"/>
    <w:rsid w:val="00D922D9"/>
    <w:rsid w:val="00D94282"/>
    <w:rsid w:val="00D942FA"/>
    <w:rsid w:val="00D94D1F"/>
    <w:rsid w:val="00D94F5B"/>
    <w:rsid w:val="00D95080"/>
    <w:rsid w:val="00D96154"/>
    <w:rsid w:val="00D969E6"/>
    <w:rsid w:val="00D96A40"/>
    <w:rsid w:val="00D97015"/>
    <w:rsid w:val="00D9708C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EB0"/>
    <w:rsid w:val="00DA4D4E"/>
    <w:rsid w:val="00DA5815"/>
    <w:rsid w:val="00DA59CE"/>
    <w:rsid w:val="00DA5EA5"/>
    <w:rsid w:val="00DA6220"/>
    <w:rsid w:val="00DA62A0"/>
    <w:rsid w:val="00DA64EF"/>
    <w:rsid w:val="00DA6EB3"/>
    <w:rsid w:val="00DA752A"/>
    <w:rsid w:val="00DB053E"/>
    <w:rsid w:val="00DB0633"/>
    <w:rsid w:val="00DB093C"/>
    <w:rsid w:val="00DB1AFF"/>
    <w:rsid w:val="00DB2592"/>
    <w:rsid w:val="00DB292C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C0404"/>
    <w:rsid w:val="00DC05D5"/>
    <w:rsid w:val="00DC0A35"/>
    <w:rsid w:val="00DC0F4F"/>
    <w:rsid w:val="00DC101B"/>
    <w:rsid w:val="00DC1A26"/>
    <w:rsid w:val="00DC1AF1"/>
    <w:rsid w:val="00DC212C"/>
    <w:rsid w:val="00DC2A37"/>
    <w:rsid w:val="00DC2DBF"/>
    <w:rsid w:val="00DC3D2F"/>
    <w:rsid w:val="00DC43BC"/>
    <w:rsid w:val="00DC4577"/>
    <w:rsid w:val="00DC481D"/>
    <w:rsid w:val="00DC4F49"/>
    <w:rsid w:val="00DC5B81"/>
    <w:rsid w:val="00DC66CD"/>
    <w:rsid w:val="00DC6C32"/>
    <w:rsid w:val="00DC6EAE"/>
    <w:rsid w:val="00DC7F0C"/>
    <w:rsid w:val="00DD003F"/>
    <w:rsid w:val="00DD0160"/>
    <w:rsid w:val="00DD1496"/>
    <w:rsid w:val="00DD219A"/>
    <w:rsid w:val="00DD232F"/>
    <w:rsid w:val="00DD2D0A"/>
    <w:rsid w:val="00DD2D13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810"/>
    <w:rsid w:val="00DD7A68"/>
    <w:rsid w:val="00DD7EE6"/>
    <w:rsid w:val="00DD7F62"/>
    <w:rsid w:val="00DE0277"/>
    <w:rsid w:val="00DE038B"/>
    <w:rsid w:val="00DE03C3"/>
    <w:rsid w:val="00DE0894"/>
    <w:rsid w:val="00DE0FE1"/>
    <w:rsid w:val="00DE1E3E"/>
    <w:rsid w:val="00DE2737"/>
    <w:rsid w:val="00DE279D"/>
    <w:rsid w:val="00DE3F0E"/>
    <w:rsid w:val="00DE4740"/>
    <w:rsid w:val="00DE6321"/>
    <w:rsid w:val="00DE65B1"/>
    <w:rsid w:val="00DE6E5E"/>
    <w:rsid w:val="00DE7753"/>
    <w:rsid w:val="00DE7DDA"/>
    <w:rsid w:val="00DF069A"/>
    <w:rsid w:val="00DF0827"/>
    <w:rsid w:val="00DF0AD7"/>
    <w:rsid w:val="00DF13DE"/>
    <w:rsid w:val="00DF1E45"/>
    <w:rsid w:val="00DF1F81"/>
    <w:rsid w:val="00DF2350"/>
    <w:rsid w:val="00DF2A09"/>
    <w:rsid w:val="00DF2B84"/>
    <w:rsid w:val="00DF3006"/>
    <w:rsid w:val="00DF3EA8"/>
    <w:rsid w:val="00DF4765"/>
    <w:rsid w:val="00DF4ACB"/>
    <w:rsid w:val="00DF4EB4"/>
    <w:rsid w:val="00DF586A"/>
    <w:rsid w:val="00DF5E13"/>
    <w:rsid w:val="00DF72CA"/>
    <w:rsid w:val="00DF7D31"/>
    <w:rsid w:val="00E0044E"/>
    <w:rsid w:val="00E00A4C"/>
    <w:rsid w:val="00E00B77"/>
    <w:rsid w:val="00E00B84"/>
    <w:rsid w:val="00E01921"/>
    <w:rsid w:val="00E01DCA"/>
    <w:rsid w:val="00E024DC"/>
    <w:rsid w:val="00E02D40"/>
    <w:rsid w:val="00E03239"/>
    <w:rsid w:val="00E03716"/>
    <w:rsid w:val="00E039EA"/>
    <w:rsid w:val="00E04889"/>
    <w:rsid w:val="00E04A2C"/>
    <w:rsid w:val="00E04B9C"/>
    <w:rsid w:val="00E04EAC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F35"/>
    <w:rsid w:val="00E10407"/>
    <w:rsid w:val="00E10CF8"/>
    <w:rsid w:val="00E10F28"/>
    <w:rsid w:val="00E11B51"/>
    <w:rsid w:val="00E11C9E"/>
    <w:rsid w:val="00E1244D"/>
    <w:rsid w:val="00E12988"/>
    <w:rsid w:val="00E12EDE"/>
    <w:rsid w:val="00E13227"/>
    <w:rsid w:val="00E14153"/>
    <w:rsid w:val="00E14EF0"/>
    <w:rsid w:val="00E1588B"/>
    <w:rsid w:val="00E15977"/>
    <w:rsid w:val="00E15E29"/>
    <w:rsid w:val="00E164B1"/>
    <w:rsid w:val="00E16730"/>
    <w:rsid w:val="00E172B8"/>
    <w:rsid w:val="00E177F1"/>
    <w:rsid w:val="00E1784D"/>
    <w:rsid w:val="00E200FF"/>
    <w:rsid w:val="00E203C6"/>
    <w:rsid w:val="00E21458"/>
    <w:rsid w:val="00E2182D"/>
    <w:rsid w:val="00E229B2"/>
    <w:rsid w:val="00E231ED"/>
    <w:rsid w:val="00E23638"/>
    <w:rsid w:val="00E2378E"/>
    <w:rsid w:val="00E2457A"/>
    <w:rsid w:val="00E25C0E"/>
    <w:rsid w:val="00E25EB7"/>
    <w:rsid w:val="00E279A0"/>
    <w:rsid w:val="00E27DE2"/>
    <w:rsid w:val="00E30934"/>
    <w:rsid w:val="00E30BF2"/>
    <w:rsid w:val="00E31343"/>
    <w:rsid w:val="00E32087"/>
    <w:rsid w:val="00E327EE"/>
    <w:rsid w:val="00E32B08"/>
    <w:rsid w:val="00E32F85"/>
    <w:rsid w:val="00E335C6"/>
    <w:rsid w:val="00E33FFB"/>
    <w:rsid w:val="00E346DD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40254"/>
    <w:rsid w:val="00E403E5"/>
    <w:rsid w:val="00E40A87"/>
    <w:rsid w:val="00E40E58"/>
    <w:rsid w:val="00E41086"/>
    <w:rsid w:val="00E41B3B"/>
    <w:rsid w:val="00E42563"/>
    <w:rsid w:val="00E444BA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D3C"/>
    <w:rsid w:val="00E5047E"/>
    <w:rsid w:val="00E508D6"/>
    <w:rsid w:val="00E512BC"/>
    <w:rsid w:val="00E51D72"/>
    <w:rsid w:val="00E552E0"/>
    <w:rsid w:val="00E553E6"/>
    <w:rsid w:val="00E55C2B"/>
    <w:rsid w:val="00E55E9D"/>
    <w:rsid w:val="00E56574"/>
    <w:rsid w:val="00E565A6"/>
    <w:rsid w:val="00E565B1"/>
    <w:rsid w:val="00E576E7"/>
    <w:rsid w:val="00E57751"/>
    <w:rsid w:val="00E57A05"/>
    <w:rsid w:val="00E57B2A"/>
    <w:rsid w:val="00E57C2E"/>
    <w:rsid w:val="00E57EBE"/>
    <w:rsid w:val="00E609CE"/>
    <w:rsid w:val="00E60F73"/>
    <w:rsid w:val="00E610CB"/>
    <w:rsid w:val="00E620CC"/>
    <w:rsid w:val="00E62143"/>
    <w:rsid w:val="00E62963"/>
    <w:rsid w:val="00E631C3"/>
    <w:rsid w:val="00E63A7E"/>
    <w:rsid w:val="00E64188"/>
    <w:rsid w:val="00E643C8"/>
    <w:rsid w:val="00E6452C"/>
    <w:rsid w:val="00E64CEF"/>
    <w:rsid w:val="00E6613A"/>
    <w:rsid w:val="00E67025"/>
    <w:rsid w:val="00E671AA"/>
    <w:rsid w:val="00E6724A"/>
    <w:rsid w:val="00E67446"/>
    <w:rsid w:val="00E67700"/>
    <w:rsid w:val="00E679EA"/>
    <w:rsid w:val="00E707CB"/>
    <w:rsid w:val="00E70D7D"/>
    <w:rsid w:val="00E713F6"/>
    <w:rsid w:val="00E717C2"/>
    <w:rsid w:val="00E71A27"/>
    <w:rsid w:val="00E72432"/>
    <w:rsid w:val="00E72636"/>
    <w:rsid w:val="00E73C4F"/>
    <w:rsid w:val="00E74241"/>
    <w:rsid w:val="00E74615"/>
    <w:rsid w:val="00E74A7F"/>
    <w:rsid w:val="00E74DF9"/>
    <w:rsid w:val="00E7516B"/>
    <w:rsid w:val="00E7583C"/>
    <w:rsid w:val="00E75D4A"/>
    <w:rsid w:val="00E75E03"/>
    <w:rsid w:val="00E76A7F"/>
    <w:rsid w:val="00E76FEE"/>
    <w:rsid w:val="00E7796C"/>
    <w:rsid w:val="00E8008C"/>
    <w:rsid w:val="00E8077D"/>
    <w:rsid w:val="00E807D4"/>
    <w:rsid w:val="00E80A43"/>
    <w:rsid w:val="00E80DA2"/>
    <w:rsid w:val="00E80E7C"/>
    <w:rsid w:val="00E8190A"/>
    <w:rsid w:val="00E827BC"/>
    <w:rsid w:val="00E82E60"/>
    <w:rsid w:val="00E832E7"/>
    <w:rsid w:val="00E839C0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57D1"/>
    <w:rsid w:val="00E95E06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F31"/>
    <w:rsid w:val="00EA486E"/>
    <w:rsid w:val="00EA4E0E"/>
    <w:rsid w:val="00EA5186"/>
    <w:rsid w:val="00EA5227"/>
    <w:rsid w:val="00EA5FDD"/>
    <w:rsid w:val="00EA6369"/>
    <w:rsid w:val="00EA6EF4"/>
    <w:rsid w:val="00EA77C9"/>
    <w:rsid w:val="00EA7B54"/>
    <w:rsid w:val="00EA7CFA"/>
    <w:rsid w:val="00EB0522"/>
    <w:rsid w:val="00EB0B6B"/>
    <w:rsid w:val="00EB11CB"/>
    <w:rsid w:val="00EB1722"/>
    <w:rsid w:val="00EB24DE"/>
    <w:rsid w:val="00EB2C0E"/>
    <w:rsid w:val="00EB325A"/>
    <w:rsid w:val="00EB3BA0"/>
    <w:rsid w:val="00EB4B23"/>
    <w:rsid w:val="00EB4D56"/>
    <w:rsid w:val="00EB5121"/>
    <w:rsid w:val="00EB52AB"/>
    <w:rsid w:val="00EB5B27"/>
    <w:rsid w:val="00EB6333"/>
    <w:rsid w:val="00EB64E2"/>
    <w:rsid w:val="00EB6BD9"/>
    <w:rsid w:val="00EC0124"/>
    <w:rsid w:val="00EC0446"/>
    <w:rsid w:val="00EC12C7"/>
    <w:rsid w:val="00EC1585"/>
    <w:rsid w:val="00EC1E4E"/>
    <w:rsid w:val="00EC236E"/>
    <w:rsid w:val="00EC2F06"/>
    <w:rsid w:val="00EC2F1E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D0822"/>
    <w:rsid w:val="00ED0D6E"/>
    <w:rsid w:val="00ED2D0D"/>
    <w:rsid w:val="00ED2D1B"/>
    <w:rsid w:val="00ED32FD"/>
    <w:rsid w:val="00ED47D6"/>
    <w:rsid w:val="00ED5638"/>
    <w:rsid w:val="00ED6D61"/>
    <w:rsid w:val="00ED6F30"/>
    <w:rsid w:val="00ED789A"/>
    <w:rsid w:val="00EE04AC"/>
    <w:rsid w:val="00EE07D8"/>
    <w:rsid w:val="00EE08D0"/>
    <w:rsid w:val="00EE107A"/>
    <w:rsid w:val="00EE1309"/>
    <w:rsid w:val="00EE13D3"/>
    <w:rsid w:val="00EE1881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1389"/>
    <w:rsid w:val="00EF2036"/>
    <w:rsid w:val="00EF2570"/>
    <w:rsid w:val="00EF28B1"/>
    <w:rsid w:val="00EF2B39"/>
    <w:rsid w:val="00EF2E2D"/>
    <w:rsid w:val="00EF2E86"/>
    <w:rsid w:val="00EF3C33"/>
    <w:rsid w:val="00EF444F"/>
    <w:rsid w:val="00EF454D"/>
    <w:rsid w:val="00EF4836"/>
    <w:rsid w:val="00EF4CAA"/>
    <w:rsid w:val="00EF5723"/>
    <w:rsid w:val="00EF580C"/>
    <w:rsid w:val="00EF5B6C"/>
    <w:rsid w:val="00EF5E9F"/>
    <w:rsid w:val="00EF6E42"/>
    <w:rsid w:val="00EF72F1"/>
    <w:rsid w:val="00EF7672"/>
    <w:rsid w:val="00EF7ABA"/>
    <w:rsid w:val="00F00C6C"/>
    <w:rsid w:val="00F01D9F"/>
    <w:rsid w:val="00F0438A"/>
    <w:rsid w:val="00F04CAE"/>
    <w:rsid w:val="00F05137"/>
    <w:rsid w:val="00F0715C"/>
    <w:rsid w:val="00F07611"/>
    <w:rsid w:val="00F07724"/>
    <w:rsid w:val="00F077B2"/>
    <w:rsid w:val="00F0782B"/>
    <w:rsid w:val="00F07D96"/>
    <w:rsid w:val="00F07ECC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A39"/>
    <w:rsid w:val="00F16DB9"/>
    <w:rsid w:val="00F2050F"/>
    <w:rsid w:val="00F2070C"/>
    <w:rsid w:val="00F20B5C"/>
    <w:rsid w:val="00F218F1"/>
    <w:rsid w:val="00F2342B"/>
    <w:rsid w:val="00F238D1"/>
    <w:rsid w:val="00F2499E"/>
    <w:rsid w:val="00F24B83"/>
    <w:rsid w:val="00F24C46"/>
    <w:rsid w:val="00F24D9B"/>
    <w:rsid w:val="00F24FC1"/>
    <w:rsid w:val="00F25A40"/>
    <w:rsid w:val="00F26414"/>
    <w:rsid w:val="00F26991"/>
    <w:rsid w:val="00F26D19"/>
    <w:rsid w:val="00F27276"/>
    <w:rsid w:val="00F273E0"/>
    <w:rsid w:val="00F274AD"/>
    <w:rsid w:val="00F27A7F"/>
    <w:rsid w:val="00F27D91"/>
    <w:rsid w:val="00F30004"/>
    <w:rsid w:val="00F30039"/>
    <w:rsid w:val="00F30EEA"/>
    <w:rsid w:val="00F30FAF"/>
    <w:rsid w:val="00F30FC6"/>
    <w:rsid w:val="00F32CE3"/>
    <w:rsid w:val="00F32F58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A0D"/>
    <w:rsid w:val="00F3700D"/>
    <w:rsid w:val="00F37178"/>
    <w:rsid w:val="00F37A78"/>
    <w:rsid w:val="00F40C11"/>
    <w:rsid w:val="00F40C8D"/>
    <w:rsid w:val="00F40D4E"/>
    <w:rsid w:val="00F4171B"/>
    <w:rsid w:val="00F41751"/>
    <w:rsid w:val="00F42497"/>
    <w:rsid w:val="00F42569"/>
    <w:rsid w:val="00F426D5"/>
    <w:rsid w:val="00F429B7"/>
    <w:rsid w:val="00F42B6D"/>
    <w:rsid w:val="00F42E96"/>
    <w:rsid w:val="00F436E4"/>
    <w:rsid w:val="00F43824"/>
    <w:rsid w:val="00F459EF"/>
    <w:rsid w:val="00F46A33"/>
    <w:rsid w:val="00F473FA"/>
    <w:rsid w:val="00F476B8"/>
    <w:rsid w:val="00F47B78"/>
    <w:rsid w:val="00F47F70"/>
    <w:rsid w:val="00F5018F"/>
    <w:rsid w:val="00F50765"/>
    <w:rsid w:val="00F50B0A"/>
    <w:rsid w:val="00F50ECE"/>
    <w:rsid w:val="00F5126E"/>
    <w:rsid w:val="00F5198A"/>
    <w:rsid w:val="00F51AFE"/>
    <w:rsid w:val="00F51C5C"/>
    <w:rsid w:val="00F51FE8"/>
    <w:rsid w:val="00F527D9"/>
    <w:rsid w:val="00F52A8E"/>
    <w:rsid w:val="00F52D92"/>
    <w:rsid w:val="00F52E0C"/>
    <w:rsid w:val="00F52F09"/>
    <w:rsid w:val="00F53D67"/>
    <w:rsid w:val="00F53E64"/>
    <w:rsid w:val="00F54201"/>
    <w:rsid w:val="00F5473B"/>
    <w:rsid w:val="00F55074"/>
    <w:rsid w:val="00F55218"/>
    <w:rsid w:val="00F5534C"/>
    <w:rsid w:val="00F55B31"/>
    <w:rsid w:val="00F55E68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11A1"/>
    <w:rsid w:val="00F61A4C"/>
    <w:rsid w:val="00F61AEA"/>
    <w:rsid w:val="00F62695"/>
    <w:rsid w:val="00F62A13"/>
    <w:rsid w:val="00F63219"/>
    <w:rsid w:val="00F636C9"/>
    <w:rsid w:val="00F642F9"/>
    <w:rsid w:val="00F649DE"/>
    <w:rsid w:val="00F64F67"/>
    <w:rsid w:val="00F6699E"/>
    <w:rsid w:val="00F67041"/>
    <w:rsid w:val="00F71274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5EAC"/>
    <w:rsid w:val="00F7706D"/>
    <w:rsid w:val="00F774D5"/>
    <w:rsid w:val="00F77514"/>
    <w:rsid w:val="00F811FA"/>
    <w:rsid w:val="00F81229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1569"/>
    <w:rsid w:val="00F9233C"/>
    <w:rsid w:val="00F92D2F"/>
    <w:rsid w:val="00F93270"/>
    <w:rsid w:val="00F9421E"/>
    <w:rsid w:val="00F94D79"/>
    <w:rsid w:val="00F94FC4"/>
    <w:rsid w:val="00F94FEB"/>
    <w:rsid w:val="00F9514C"/>
    <w:rsid w:val="00F95A94"/>
    <w:rsid w:val="00F960A5"/>
    <w:rsid w:val="00F9664F"/>
    <w:rsid w:val="00F96717"/>
    <w:rsid w:val="00F96958"/>
    <w:rsid w:val="00F9713E"/>
    <w:rsid w:val="00F97149"/>
    <w:rsid w:val="00F9724B"/>
    <w:rsid w:val="00F97897"/>
    <w:rsid w:val="00FA00D8"/>
    <w:rsid w:val="00FA084D"/>
    <w:rsid w:val="00FA0E3B"/>
    <w:rsid w:val="00FA1B47"/>
    <w:rsid w:val="00FA223E"/>
    <w:rsid w:val="00FA28A5"/>
    <w:rsid w:val="00FA2929"/>
    <w:rsid w:val="00FA2A67"/>
    <w:rsid w:val="00FA2B8E"/>
    <w:rsid w:val="00FA2E94"/>
    <w:rsid w:val="00FA2EE2"/>
    <w:rsid w:val="00FA3704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8D2"/>
    <w:rsid w:val="00FB4C72"/>
    <w:rsid w:val="00FB4DCA"/>
    <w:rsid w:val="00FB4FED"/>
    <w:rsid w:val="00FB55A6"/>
    <w:rsid w:val="00FB58B8"/>
    <w:rsid w:val="00FB5DE8"/>
    <w:rsid w:val="00FB70BF"/>
    <w:rsid w:val="00FB7117"/>
    <w:rsid w:val="00FB7E1E"/>
    <w:rsid w:val="00FB7F82"/>
    <w:rsid w:val="00FB7F87"/>
    <w:rsid w:val="00FC04D5"/>
    <w:rsid w:val="00FC18AD"/>
    <w:rsid w:val="00FC3B76"/>
    <w:rsid w:val="00FC4D5A"/>
    <w:rsid w:val="00FC52D5"/>
    <w:rsid w:val="00FC52E7"/>
    <w:rsid w:val="00FC640A"/>
    <w:rsid w:val="00FC6E06"/>
    <w:rsid w:val="00FC6E7A"/>
    <w:rsid w:val="00FC7275"/>
    <w:rsid w:val="00FC7403"/>
    <w:rsid w:val="00FC763C"/>
    <w:rsid w:val="00FC7752"/>
    <w:rsid w:val="00FC7A96"/>
    <w:rsid w:val="00FC7DC6"/>
    <w:rsid w:val="00FC7E1F"/>
    <w:rsid w:val="00FC7F2A"/>
    <w:rsid w:val="00FD01EE"/>
    <w:rsid w:val="00FD1D48"/>
    <w:rsid w:val="00FD21A8"/>
    <w:rsid w:val="00FD2315"/>
    <w:rsid w:val="00FD29EF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BC5"/>
    <w:rsid w:val="00FE5782"/>
    <w:rsid w:val="00FE5F50"/>
    <w:rsid w:val="00FE6123"/>
    <w:rsid w:val="00FE6BDC"/>
    <w:rsid w:val="00FE77A6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9C"/>
    <w:rsid w:val="00FF25E3"/>
    <w:rsid w:val="00FF261C"/>
    <w:rsid w:val="00FF2741"/>
    <w:rsid w:val="00FF3F0F"/>
    <w:rsid w:val="00FF4041"/>
    <w:rsid w:val="00FF439A"/>
    <w:rsid w:val="00FF4B30"/>
    <w:rsid w:val="00FF5A2B"/>
    <w:rsid w:val="00FF6166"/>
    <w:rsid w:val="00FF6309"/>
    <w:rsid w:val="00FF65D4"/>
    <w:rsid w:val="00FF7305"/>
    <w:rsid w:val="00FF7708"/>
    <w:rsid w:val="00FF776F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712263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9E3FD9-3E25-40D6-AA6B-76594A654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422</Words>
  <Characters>1671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Somjai, Nigonyanont</cp:lastModifiedBy>
  <cp:revision>3</cp:revision>
  <cp:lastPrinted>2019-08-01T07:37:00Z</cp:lastPrinted>
  <dcterms:created xsi:type="dcterms:W3CDTF">2019-08-06T11:18:00Z</dcterms:created>
  <dcterms:modified xsi:type="dcterms:W3CDTF">2019-08-06T11:31:00Z</dcterms:modified>
</cp:coreProperties>
</file>