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987" w:rsidRPr="00A8700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 w:rsidRPr="00A870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8700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870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644987" w:rsidRPr="00A8700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44987" w:rsidRPr="00A87005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4B71BE" w:rsidRPr="00A87005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4B71BE" w:rsidRPr="00A87005">
        <w:rPr>
          <w:rFonts w:ascii="Angsana New" w:hAnsi="Angsana New"/>
          <w:sz w:val="30"/>
          <w:szCs w:val="30"/>
          <w:cs/>
        </w:rPr>
        <w:t>ระหว่างกาล</w:t>
      </w:r>
    </w:p>
    <w:p w:rsidR="007D1CDE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7D1CDE" w:rsidRPr="00A87005" w:rsidRDefault="00C64811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ลูกหนี้การค้า</w:t>
      </w:r>
      <w:r w:rsidR="007D1CDE" w:rsidRPr="00A87005">
        <w:rPr>
          <w:rFonts w:ascii="Angsana New" w:hAnsi="Angsana New"/>
          <w:sz w:val="30"/>
          <w:szCs w:val="30"/>
          <w:cs/>
        </w:rPr>
        <w:t xml:space="preserve"> </w:t>
      </w:r>
    </w:p>
    <w:p w:rsidR="00644987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644987" w:rsidRPr="00A87005">
        <w:rPr>
          <w:rFonts w:ascii="Angsana New" w:hAnsi="Angsana New"/>
          <w:sz w:val="30"/>
          <w:szCs w:val="30"/>
          <w:cs/>
        </w:rPr>
        <w:tab/>
      </w:r>
      <w:r w:rsidR="00644987" w:rsidRPr="00A87005">
        <w:rPr>
          <w:rFonts w:ascii="Angsana New" w:hAnsi="Angsana New"/>
          <w:sz w:val="30"/>
          <w:szCs w:val="30"/>
          <w:cs/>
        </w:rPr>
        <w:tab/>
      </w:r>
      <w:r w:rsidR="00644987" w:rsidRPr="00A87005">
        <w:rPr>
          <w:rFonts w:ascii="Angsana New" w:hAnsi="Angsana New"/>
          <w:sz w:val="30"/>
          <w:szCs w:val="30"/>
          <w:cs/>
        </w:rPr>
        <w:tab/>
      </w:r>
    </w:p>
    <w:p w:rsidR="007D1CDE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7F4F4E" w:rsidRPr="00A87005" w:rsidRDefault="007F4F4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:rsidR="0096157D" w:rsidRPr="00A87005" w:rsidRDefault="00C64811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7E1317" w:rsidRPr="00A87005" w:rsidRDefault="007E131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644987" w:rsidRPr="00A87005" w:rsidRDefault="00B736C3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รายได้และ</w:t>
      </w:r>
      <w:r w:rsidR="008F17C2" w:rsidRPr="00A87005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231705" w:rsidRPr="00A87005" w:rsidRDefault="00231705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B1155E" w:rsidRPr="00A87005" w:rsidRDefault="00262C99" w:rsidP="00BC0AA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กำไร</w:t>
      </w:r>
      <w:r w:rsidR="000A2CEC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0A2CEC" w:rsidRPr="00A87005">
        <w:rPr>
          <w:rFonts w:ascii="Angsana New" w:hAnsi="Angsana New"/>
          <w:sz w:val="30"/>
          <w:szCs w:val="30"/>
        </w:rPr>
        <w:t>(</w:t>
      </w:r>
      <w:r w:rsidR="000A2CEC" w:rsidRPr="00A87005">
        <w:rPr>
          <w:rFonts w:ascii="Angsana New" w:hAnsi="Angsana New" w:hint="cs"/>
          <w:sz w:val="30"/>
          <w:szCs w:val="30"/>
          <w:cs/>
        </w:rPr>
        <w:t>ขาดทุน</w:t>
      </w:r>
      <w:r w:rsidR="000A2CEC" w:rsidRPr="00A87005">
        <w:rPr>
          <w:rFonts w:ascii="Angsana New" w:hAnsi="Angsana New"/>
          <w:sz w:val="30"/>
          <w:szCs w:val="30"/>
        </w:rPr>
        <w:t>)</w:t>
      </w:r>
      <w:r w:rsidR="000A2CEC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ต่อหุ้น</w:t>
      </w:r>
    </w:p>
    <w:p w:rsidR="000C7DC8" w:rsidRPr="00A87005" w:rsidRDefault="000C7DC8" w:rsidP="00BC0AA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AB71A2" w:rsidRPr="00A87005" w:rsidRDefault="00EC6BF3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644987" w:rsidRPr="00A87005" w:rsidRDefault="002414D8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ภาระผูกพัน</w:t>
      </w:r>
      <w:r w:rsidR="005105FA" w:rsidRPr="00A87005">
        <w:rPr>
          <w:rFonts w:ascii="Angsana New" w:hAnsi="Angsana New"/>
          <w:sz w:val="30"/>
          <w:szCs w:val="30"/>
          <w:cs/>
        </w:rPr>
        <w:t>กับบุคคลหรือกิจการที่ไม่เกี่ยวข้องกัน</w:t>
      </w:r>
    </w:p>
    <w:p w:rsidR="00E946C8" w:rsidRPr="00A87005" w:rsidRDefault="00E946C8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  <w:lang w:val="th-TH"/>
        </w:rPr>
        <w:t>หนี้สินที่อาจเกิดขึ้น</w:t>
      </w:r>
    </w:p>
    <w:p w:rsidR="009B0E3B" w:rsidRPr="00A87005" w:rsidRDefault="009B0E3B" w:rsidP="007A36C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7A36CD" w:rsidRPr="00A87005" w:rsidRDefault="007A36CD" w:rsidP="007A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F3C33" w:rsidRPr="00A87005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:rsidR="00B157B3" w:rsidRPr="00A87005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:rsidR="009F2180" w:rsidRPr="00A87005" w:rsidRDefault="00644987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br w:type="page"/>
      </w:r>
      <w:r w:rsidR="009F2180" w:rsidRPr="00A8700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167F7" w:rsidRPr="00A87005">
        <w:rPr>
          <w:rFonts w:ascii="Angsana New" w:hAnsi="Angsana New" w:hint="cs"/>
          <w:sz w:val="30"/>
          <w:szCs w:val="30"/>
          <w:cs/>
        </w:rPr>
        <w:t>ระหว่างกาล</w:t>
      </w:r>
      <w:r w:rsidR="009F2180" w:rsidRPr="00A87005">
        <w:rPr>
          <w:rFonts w:ascii="Angsana New" w:hAnsi="Angsana New"/>
          <w:sz w:val="30"/>
          <w:szCs w:val="30"/>
          <w:cs/>
        </w:rPr>
        <w:t>นี้</w:t>
      </w:r>
    </w:p>
    <w:p w:rsidR="009F2180" w:rsidRPr="00A87005" w:rsidRDefault="009F218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F2180" w:rsidRPr="00A87005" w:rsidRDefault="009F218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A87005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A87005">
        <w:rPr>
          <w:rFonts w:ascii="Angsana New" w:hAnsi="Angsana New"/>
          <w:sz w:val="30"/>
          <w:szCs w:val="30"/>
          <w:cs/>
        </w:rPr>
        <w:t>นี้</w:t>
      </w:r>
      <w:r w:rsidRPr="00A87005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A87005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A87005">
        <w:rPr>
          <w:rFonts w:ascii="Angsana New" w:hAnsi="Angsana New"/>
          <w:sz w:val="30"/>
          <w:szCs w:val="30"/>
          <w:cs/>
        </w:rPr>
        <w:t>จาก</w:t>
      </w:r>
      <w:r w:rsidR="009B75F0" w:rsidRPr="00A87005">
        <w:rPr>
          <w:rFonts w:ascii="Angsana New" w:hAnsi="Angsana New"/>
          <w:sz w:val="30"/>
          <w:szCs w:val="30"/>
          <w:cs/>
        </w:rPr>
        <w:t>คณะ</w:t>
      </w:r>
      <w:r w:rsidR="00462C33" w:rsidRPr="00A87005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E74DF9" w:rsidRPr="00A87005">
        <w:rPr>
          <w:rFonts w:ascii="Angsana New" w:hAnsi="Angsana New"/>
          <w:sz w:val="30"/>
          <w:szCs w:val="30"/>
        </w:rPr>
        <w:t xml:space="preserve"> </w:t>
      </w:r>
      <w:r w:rsidR="00BB25AC" w:rsidRPr="00A87005">
        <w:rPr>
          <w:rFonts w:ascii="Angsana New" w:hAnsi="Angsana New"/>
          <w:sz w:val="30"/>
          <w:szCs w:val="30"/>
        </w:rPr>
        <w:t xml:space="preserve">7 </w:t>
      </w:r>
      <w:r w:rsidR="00BB25AC" w:rsidRPr="00A8700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DF2A09" w:rsidRPr="00A87005">
        <w:rPr>
          <w:rFonts w:ascii="Angsana New" w:hAnsi="Angsana New" w:hint="cs"/>
          <w:sz w:val="30"/>
          <w:szCs w:val="30"/>
          <w:cs/>
        </w:rPr>
        <w:t>2562</w:t>
      </w:r>
    </w:p>
    <w:p w:rsidR="009F2180" w:rsidRPr="00A87005" w:rsidRDefault="009F2180" w:rsidP="0034231D">
      <w:pPr>
        <w:pStyle w:val="Heading5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FC04D5" w:rsidRPr="00A87005" w:rsidRDefault="00F3624F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ข้อมูล</w:t>
      </w:r>
      <w:r w:rsidR="00FC04D5" w:rsidRPr="00A87005">
        <w:rPr>
          <w:rFonts w:ascii="Angsana New" w:hAnsi="Angsana New"/>
          <w:sz w:val="30"/>
          <w:szCs w:val="30"/>
          <w:cs/>
        </w:rPr>
        <w:t>ทั่วไป</w:t>
      </w:r>
    </w:p>
    <w:p w:rsidR="00FC04D5" w:rsidRPr="00A87005" w:rsidRDefault="00FC04D5" w:rsidP="0062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43885" w:rsidRPr="00A87005" w:rsidRDefault="00941E67" w:rsidP="00B43885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pacing w:val="-6"/>
          <w:sz w:val="30"/>
          <w:szCs w:val="30"/>
          <w:cs/>
        </w:rPr>
        <w:t>ผู้ถือหุ้นรายใหญ่ในระหว่าง</w:t>
      </w:r>
      <w:r w:rsidR="00847651" w:rsidRPr="00A87005">
        <w:rPr>
          <w:rFonts w:ascii="Angsana New" w:hAnsi="Angsana New"/>
          <w:spacing w:val="-6"/>
          <w:sz w:val="30"/>
          <w:szCs w:val="30"/>
          <w:cs/>
        </w:rPr>
        <w:t>งวด</w:t>
      </w:r>
      <w:r w:rsidR="00AF6688" w:rsidRPr="00A87005">
        <w:rPr>
          <w:rFonts w:ascii="Angsana New" w:hAnsi="Angsana New"/>
          <w:sz w:val="22"/>
          <w:szCs w:val="22"/>
        </w:rPr>
        <w:t xml:space="preserve"> </w:t>
      </w:r>
      <w:r w:rsidR="00AF6688" w:rsidRPr="00A87005">
        <w:rPr>
          <w:rFonts w:ascii="Angsana New" w:hAnsi="Angsana New"/>
          <w:sz w:val="30"/>
          <w:szCs w:val="30"/>
          <w:cs/>
        </w:rPr>
        <w:t>ได้แก่ ตระกูลทรัพย์ทวยชน ซึ่งถือหุ้นรวมทั้งสิ้นร้</w:t>
      </w:r>
      <w:r w:rsidR="00F5198A" w:rsidRPr="00A87005">
        <w:rPr>
          <w:rFonts w:ascii="Angsana New" w:hAnsi="Angsana New"/>
          <w:sz w:val="30"/>
          <w:szCs w:val="30"/>
          <w:cs/>
        </w:rPr>
        <w:t>อยละ</w:t>
      </w:r>
      <w:r w:rsidR="008F17C2" w:rsidRPr="00A87005">
        <w:rPr>
          <w:rFonts w:ascii="Angsana New" w:hAnsi="Angsana New"/>
          <w:sz w:val="30"/>
          <w:szCs w:val="30"/>
        </w:rPr>
        <w:t xml:space="preserve"> </w:t>
      </w:r>
      <w:r w:rsidR="009979E0" w:rsidRPr="00A87005">
        <w:rPr>
          <w:rFonts w:ascii="Angsana New" w:hAnsi="Angsana New"/>
          <w:sz w:val="30"/>
          <w:szCs w:val="30"/>
        </w:rPr>
        <w:t>30.24</w:t>
      </w:r>
      <w:r w:rsidR="00AF6688" w:rsidRPr="00A87005">
        <w:rPr>
          <w:rFonts w:ascii="Angsana New" w:hAnsi="Angsana New"/>
          <w:sz w:val="30"/>
          <w:szCs w:val="30"/>
        </w:rPr>
        <w:t xml:space="preserve"> </w:t>
      </w:r>
      <w:r w:rsidR="00AF6688" w:rsidRPr="00A87005">
        <w:rPr>
          <w:rFonts w:ascii="Angsana New" w:hAnsi="Angsana New"/>
          <w:sz w:val="30"/>
          <w:szCs w:val="30"/>
          <w:cs/>
        </w:rPr>
        <w:t xml:space="preserve">และตระกูลบริมาสพร ซึ่งถือหุ้นรวมทั้งสิ้นร้อยละ </w:t>
      </w:r>
      <w:r w:rsidR="009979E0" w:rsidRPr="00A87005">
        <w:rPr>
          <w:rFonts w:ascii="Angsana New" w:hAnsi="Angsana New"/>
          <w:sz w:val="30"/>
          <w:szCs w:val="30"/>
        </w:rPr>
        <w:t>25.85</w:t>
      </w:r>
    </w:p>
    <w:p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และวัสดุอุปกรณ์ไฟฟ้าแสงสว่างรวมทั้งให้บริการออกแบบและติดตั้งระบบไฟฟ้าแสงสว่าง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017290" w:rsidRPr="00A87005">
        <w:rPr>
          <w:rFonts w:ascii="Angsana New" w:hAnsi="Angsana New"/>
          <w:sz w:val="30"/>
          <w:szCs w:val="30"/>
        </w:rPr>
        <w:t>3</w:t>
      </w:r>
      <w:r w:rsidR="0048751A" w:rsidRPr="00A87005">
        <w:rPr>
          <w:rFonts w:ascii="Angsana New" w:hAnsi="Angsana New"/>
          <w:sz w:val="30"/>
          <w:szCs w:val="30"/>
        </w:rPr>
        <w:t xml:space="preserve">0 </w:t>
      </w:r>
      <w:r w:rsidR="0048751A" w:rsidRPr="00A87005">
        <w:rPr>
          <w:rFonts w:ascii="Angsana New" w:hAnsi="Angsana New" w:hint="cs"/>
          <w:sz w:val="30"/>
          <w:szCs w:val="30"/>
          <w:cs/>
        </w:rPr>
        <w:t>มิถุนายน</w:t>
      </w:r>
      <w:r w:rsidR="0096746A" w:rsidRPr="00A87005">
        <w:rPr>
          <w:rFonts w:ascii="Angsana New" w:hAnsi="Angsana New"/>
          <w:sz w:val="30"/>
          <w:szCs w:val="30"/>
          <w:cs/>
        </w:rPr>
        <w:t xml:space="preserve"> 2</w:t>
      </w:r>
      <w:r w:rsidRPr="00A87005">
        <w:rPr>
          <w:rFonts w:ascii="Angsana New" w:hAnsi="Angsana New"/>
          <w:sz w:val="30"/>
          <w:szCs w:val="30"/>
        </w:rPr>
        <w:t>5</w:t>
      </w:r>
      <w:r w:rsidR="0066121D" w:rsidRPr="00A87005">
        <w:rPr>
          <w:rFonts w:ascii="Angsana New" w:hAnsi="Angsana New" w:hint="cs"/>
          <w:sz w:val="30"/>
          <w:szCs w:val="30"/>
          <w:cs/>
        </w:rPr>
        <w:t>6</w:t>
      </w:r>
      <w:r w:rsidR="0061435E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  <w:cs/>
        </w:rPr>
        <w:t xml:space="preserve"> และ </w:t>
      </w:r>
      <w:r w:rsidR="00F26414" w:rsidRPr="00A87005">
        <w:rPr>
          <w:rFonts w:ascii="Angsana New" w:hAnsi="Angsana New"/>
          <w:sz w:val="30"/>
          <w:szCs w:val="30"/>
        </w:rPr>
        <w:t xml:space="preserve">        </w:t>
      </w:r>
      <w:r w:rsidR="00843B79" w:rsidRPr="00A87005">
        <w:rPr>
          <w:rFonts w:ascii="Angsana New" w:hAnsi="Angsana New"/>
          <w:sz w:val="30"/>
          <w:szCs w:val="30"/>
          <w:cs/>
        </w:rPr>
        <w:br/>
      </w:r>
      <w:r w:rsidRPr="00A87005">
        <w:rPr>
          <w:rFonts w:ascii="Angsana New" w:hAnsi="Angsana New"/>
          <w:sz w:val="30"/>
          <w:szCs w:val="30"/>
        </w:rPr>
        <w:t>31</w:t>
      </w:r>
      <w:r w:rsidRPr="00A8700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87005">
        <w:rPr>
          <w:rFonts w:ascii="Angsana New" w:hAnsi="Angsana New"/>
          <w:sz w:val="30"/>
          <w:szCs w:val="30"/>
        </w:rPr>
        <w:t>25</w:t>
      </w:r>
      <w:r w:rsidR="0061435E" w:rsidRPr="00A87005">
        <w:rPr>
          <w:rFonts w:ascii="Angsana New" w:hAnsi="Angsana New"/>
          <w:sz w:val="30"/>
          <w:szCs w:val="30"/>
        </w:rPr>
        <w:t>61</w:t>
      </w:r>
      <w:r w:rsidR="00595008" w:rsidRPr="00A87005">
        <w:rPr>
          <w:rFonts w:ascii="Angsana New" w:hAnsi="Angsana New"/>
          <w:sz w:val="30"/>
          <w:szCs w:val="30"/>
        </w:rPr>
        <w:t xml:space="preserve"> </w:t>
      </w:r>
      <w:r w:rsidR="00595008" w:rsidRPr="00A87005">
        <w:rPr>
          <w:rFonts w:ascii="Angsana New" w:hAnsi="Angsana New"/>
          <w:sz w:val="30"/>
          <w:szCs w:val="30"/>
          <w:cs/>
        </w:rPr>
        <w:t>ได้เปิด</w:t>
      </w:r>
      <w:r w:rsidR="005F439A" w:rsidRPr="00A87005">
        <w:rPr>
          <w:rFonts w:ascii="Angsana New" w:hAnsi="Angsana New"/>
          <w:sz w:val="30"/>
          <w:szCs w:val="30"/>
          <w:cs/>
        </w:rPr>
        <w:t>เผยไว้ในหมายเหตุประกอบงบการเงิน</w:t>
      </w:r>
      <w:r w:rsidR="00582F25" w:rsidRPr="00A87005">
        <w:rPr>
          <w:rFonts w:ascii="Angsana New" w:hAnsi="Angsana New" w:hint="cs"/>
          <w:sz w:val="30"/>
          <w:szCs w:val="30"/>
          <w:cs/>
        </w:rPr>
        <w:t>ระหว่างกาล</w:t>
      </w:r>
      <w:r w:rsidR="00606D84" w:rsidRPr="00A87005">
        <w:rPr>
          <w:rFonts w:ascii="Angsana New" w:hAnsi="Angsana New" w:hint="cs"/>
          <w:sz w:val="30"/>
          <w:szCs w:val="30"/>
          <w:cs/>
        </w:rPr>
        <w:t>ข้อ</w:t>
      </w:r>
      <w:r w:rsidR="00606D84" w:rsidRPr="00A87005">
        <w:rPr>
          <w:rFonts w:ascii="Angsana New" w:hAnsi="Angsana New"/>
          <w:sz w:val="30"/>
          <w:szCs w:val="30"/>
        </w:rPr>
        <w:t xml:space="preserve"> 5</w:t>
      </w:r>
    </w:p>
    <w:p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C04D5" w:rsidRPr="00A87005" w:rsidRDefault="00FC04D5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A87005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A87005">
        <w:rPr>
          <w:rFonts w:ascii="Angsana New" w:hAnsi="Angsana New"/>
          <w:sz w:val="30"/>
          <w:szCs w:val="30"/>
          <w:cs/>
        </w:rPr>
        <w:t xml:space="preserve"> </w:t>
      </w:r>
    </w:p>
    <w:p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F16E0" w:rsidRPr="00A87005" w:rsidRDefault="006F16E0" w:rsidP="006F16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t>(ก)</w:t>
      </w:r>
      <w:r w:rsidRPr="00A87005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6F16E0" w:rsidRPr="00A87005" w:rsidRDefault="006F16E0" w:rsidP="006F1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95008" w:rsidRPr="00A87005" w:rsidRDefault="00E07F35" w:rsidP="00E0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งบ</w:t>
      </w:r>
      <w:r w:rsidRPr="00A87005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A8700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A8700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A87005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A87005">
        <w:rPr>
          <w:rFonts w:ascii="Angsana New" w:hAnsi="Angsana New"/>
          <w:sz w:val="30"/>
          <w:szCs w:val="30"/>
          <w:cs/>
        </w:rPr>
        <w:t>จัดทำ</w:t>
      </w:r>
      <w:r w:rsidRPr="00A87005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A87005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A87005">
        <w:rPr>
          <w:rFonts w:ascii="Angsana New" w:hAnsi="Angsana New"/>
          <w:sz w:val="30"/>
          <w:szCs w:val="30"/>
        </w:rPr>
        <w:t xml:space="preserve">34 </w:t>
      </w:r>
      <w:r w:rsidRPr="00A87005">
        <w:rPr>
          <w:rFonts w:ascii="Angsana New" w:hAnsi="Angsana New"/>
          <w:sz w:val="30"/>
          <w:szCs w:val="30"/>
          <w:cs/>
        </w:rPr>
        <w:t xml:space="preserve">เรื่อง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87005">
        <w:rPr>
          <w:rFonts w:ascii="Angsana New" w:hAnsi="Angsana New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8700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87005">
        <w:rPr>
          <w:rFonts w:ascii="Angsana New" w:hAnsi="Angsana New"/>
          <w:sz w:val="30"/>
          <w:szCs w:val="30"/>
        </w:rPr>
        <w:t xml:space="preserve"> </w:t>
      </w:r>
    </w:p>
    <w:p w:rsidR="00030FE8" w:rsidRPr="00A87005" w:rsidRDefault="00030FE8" w:rsidP="0059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F580C" w:rsidRPr="00A87005" w:rsidRDefault="00595008" w:rsidP="00E07F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9310D7" w:rsidRPr="00A87005">
        <w:rPr>
          <w:rFonts w:ascii="Angsana New" w:hAnsi="Angsana New"/>
          <w:spacing w:val="-4"/>
          <w:sz w:val="30"/>
          <w:szCs w:val="30"/>
        </w:rPr>
        <w:t xml:space="preserve">31 </w:t>
      </w:r>
      <w:r w:rsidR="009310D7" w:rsidRPr="00A87005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 w:rsidR="008B0864" w:rsidRPr="00A87005">
        <w:rPr>
          <w:rFonts w:ascii="Angsana New" w:hAnsi="Angsana New"/>
          <w:spacing w:val="-4"/>
          <w:sz w:val="30"/>
          <w:szCs w:val="30"/>
        </w:rPr>
        <w:t>6</w:t>
      </w:r>
      <w:r w:rsidR="0095556A" w:rsidRPr="00A87005">
        <w:rPr>
          <w:rFonts w:ascii="Angsana New" w:hAnsi="Angsana New"/>
          <w:spacing w:val="-4"/>
          <w:sz w:val="30"/>
          <w:szCs w:val="30"/>
        </w:rPr>
        <w:t>1</w:t>
      </w:r>
      <w:r w:rsidR="005B1FD8" w:rsidRPr="00A8700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Pr="00A87005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</w:t>
      </w:r>
      <w:r w:rsidR="005B1FD8" w:rsidRPr="00A87005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</w:t>
      </w:r>
      <w:r w:rsidR="003719F2"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pacing w:val="8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</w:t>
      </w:r>
      <w:r w:rsidRPr="00A87005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Pr="00A87005">
        <w:rPr>
          <w:rFonts w:ascii="Angsana New" w:hAnsi="Angsana New"/>
          <w:sz w:val="30"/>
          <w:szCs w:val="30"/>
          <w:cs/>
        </w:rPr>
        <w:t xml:space="preserve">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FF0F54" w:rsidRPr="00A87005">
        <w:rPr>
          <w:rFonts w:ascii="Angsana New" w:hAnsi="Angsana New"/>
          <w:sz w:val="30"/>
          <w:szCs w:val="30"/>
        </w:rPr>
        <w:br/>
      </w:r>
      <w:r w:rsidRPr="00A87005">
        <w:rPr>
          <w:rFonts w:ascii="Angsana New" w:hAnsi="Angsana New"/>
          <w:sz w:val="30"/>
          <w:szCs w:val="30"/>
          <w:cs/>
        </w:rPr>
        <w:t xml:space="preserve">31 </w:t>
      </w:r>
      <w:r w:rsidR="009310D7" w:rsidRPr="00A87005">
        <w:rPr>
          <w:rFonts w:ascii="Angsana New" w:hAnsi="Angsana New" w:hint="cs"/>
          <w:sz w:val="30"/>
          <w:szCs w:val="30"/>
          <w:cs/>
        </w:rPr>
        <w:t>ธันวาคม</w:t>
      </w:r>
      <w:r w:rsidR="0066121D" w:rsidRPr="00A87005">
        <w:rPr>
          <w:rFonts w:ascii="Angsana New" w:hAnsi="Angsana New" w:hint="cs"/>
          <w:sz w:val="30"/>
          <w:szCs w:val="30"/>
          <w:cs/>
        </w:rPr>
        <w:t xml:space="preserve"> 25</w:t>
      </w:r>
      <w:r w:rsidR="008B0864" w:rsidRPr="00A87005">
        <w:rPr>
          <w:rFonts w:ascii="Angsana New" w:hAnsi="Angsana New"/>
          <w:sz w:val="30"/>
          <w:szCs w:val="30"/>
        </w:rPr>
        <w:t>6</w:t>
      </w:r>
      <w:r w:rsidR="0095556A" w:rsidRPr="00A87005">
        <w:rPr>
          <w:rFonts w:ascii="Angsana New" w:hAnsi="Angsana New"/>
          <w:sz w:val="30"/>
          <w:szCs w:val="30"/>
        </w:rPr>
        <w:t>1</w:t>
      </w:r>
    </w:p>
    <w:p w:rsidR="00123917" w:rsidRPr="00A87005" w:rsidRDefault="00123917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:rsidR="000A42D8" w:rsidRPr="00A87005" w:rsidRDefault="000A42D8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:rsidR="000A42D8" w:rsidRPr="00A87005" w:rsidRDefault="000A42D8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:rsidR="000A42D8" w:rsidRPr="00A87005" w:rsidRDefault="000A42D8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:rsidR="000A42D8" w:rsidRPr="00A87005" w:rsidRDefault="000A42D8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:rsidR="000A42D8" w:rsidRPr="00A87005" w:rsidRDefault="000A42D8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:rsidR="000A42D8" w:rsidRPr="00A87005" w:rsidRDefault="000A42D8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:rsidR="00123917" w:rsidRPr="00A87005" w:rsidRDefault="00414ECE" w:rsidP="004D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 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>(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>)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ab/>
      </w:r>
      <w:r w:rsidR="00E07F35" w:rsidRPr="00A87005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4F2118" w:rsidRPr="00A87005" w:rsidRDefault="004F2118" w:rsidP="00792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7458F7" w:rsidRPr="00A87005" w:rsidRDefault="00303C6A" w:rsidP="0022130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ในการจัดทำ</w:t>
      </w:r>
      <w:r w:rsidRPr="00A87005">
        <w:rPr>
          <w:rFonts w:ascii="Angsana New" w:hAnsi="Angsana New" w:hint="cs"/>
          <w:sz w:val="30"/>
          <w:szCs w:val="30"/>
          <w:cs/>
        </w:rPr>
        <w:t>งบ</w:t>
      </w:r>
      <w:r w:rsidRPr="00A87005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B7E1E" w:rsidRPr="00A87005">
        <w:rPr>
          <w:rFonts w:ascii="Angsana New" w:hAnsi="Angsana New" w:hint="cs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</w:t>
      </w:r>
      <w:r w:rsidRPr="00A87005">
        <w:rPr>
          <w:rFonts w:ascii="Angsana New" w:hAnsi="Angsana New"/>
          <w:sz w:val="30"/>
          <w:szCs w:val="30"/>
          <w:cs/>
        </w:rPr>
        <w:t>ทั้งนี้</w:t>
      </w:r>
      <w:r w:rsidRPr="00A87005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A87005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A87005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A87005">
        <w:rPr>
          <w:rFonts w:ascii="Angsana New" w:hAnsi="Angsana New"/>
          <w:sz w:val="30"/>
          <w:szCs w:val="30"/>
          <w:cs/>
        </w:rPr>
        <w:t>นั้น</w:t>
      </w:r>
      <w:r w:rsidRPr="00A87005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A87005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A87005">
        <w:rPr>
          <w:rFonts w:ascii="Angsana New" w:hAnsi="Angsana New"/>
          <w:sz w:val="30"/>
          <w:szCs w:val="30"/>
        </w:rPr>
        <w:t xml:space="preserve">31 </w:t>
      </w:r>
      <w:r w:rsidRPr="00A8700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87005">
        <w:rPr>
          <w:rFonts w:ascii="Angsana New" w:hAnsi="Angsana New"/>
          <w:sz w:val="30"/>
          <w:szCs w:val="30"/>
        </w:rPr>
        <w:t>2561</w:t>
      </w:r>
      <w:r w:rsidRPr="00A87005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A87005">
        <w:rPr>
          <w:rFonts w:asciiTheme="majorBidi" w:hAnsiTheme="majorBidi" w:cstheme="majorBidi"/>
          <w:sz w:val="30"/>
          <w:szCs w:val="30"/>
          <w:cs/>
        </w:rPr>
        <w:t>าร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A87005">
        <w:rPr>
          <w:rFonts w:asciiTheme="majorBidi" w:hAnsiTheme="majorBidi" w:cstheme="majorBidi"/>
          <w:sz w:val="30"/>
          <w:szCs w:val="30"/>
          <w:cs/>
        </w:rPr>
        <w:t>ใช้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A87005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A87005">
        <w:rPr>
          <w:rFonts w:asciiTheme="majorBidi" w:hAnsiTheme="majorBidi" w:cstheme="majorBidi"/>
          <w:sz w:val="30"/>
          <w:szCs w:val="30"/>
        </w:rPr>
        <w:t xml:space="preserve">15 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87005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A87005">
        <w:rPr>
          <w:rFonts w:asciiTheme="majorBidi" w:hAnsiTheme="majorBidi" w:cstheme="majorBidi"/>
          <w:sz w:val="30"/>
          <w:szCs w:val="30"/>
        </w:rPr>
        <w:t>TFRS 15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A87005">
        <w:rPr>
          <w:rFonts w:asciiTheme="majorBidi" w:hAnsiTheme="majorBidi" w:cstheme="majorBidi"/>
          <w:sz w:val="30"/>
          <w:szCs w:val="30"/>
        </w:rPr>
        <w:t xml:space="preserve"> 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Pr="00A87005">
        <w:rPr>
          <w:rFonts w:ascii="Angsana New" w:hAnsi="Angsana New"/>
          <w:sz w:val="30"/>
          <w:szCs w:val="30"/>
          <w:cs/>
        </w:rPr>
        <w:t>กลุ่มบริษัท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A87005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A87005">
        <w:rPr>
          <w:rFonts w:ascii="Angsana New" w:hAnsi="Angsana New"/>
          <w:sz w:val="30"/>
          <w:szCs w:val="30"/>
        </w:rPr>
        <w:t xml:space="preserve">18 </w:t>
      </w:r>
      <w:r w:rsidRPr="00A8700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 xml:space="preserve">(“TAS 18”) </w:t>
      </w:r>
      <w:r w:rsidRPr="00A87005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A87005">
        <w:rPr>
          <w:rFonts w:ascii="Angsana New" w:hAnsi="Angsana New"/>
          <w:sz w:val="30"/>
          <w:szCs w:val="30"/>
        </w:rPr>
        <w:t xml:space="preserve">11 </w:t>
      </w:r>
      <w:r w:rsidRPr="00A87005">
        <w:rPr>
          <w:rFonts w:ascii="Angsana New" w:hAnsi="Angsana New" w:hint="cs"/>
          <w:sz w:val="30"/>
          <w:szCs w:val="30"/>
          <w:cs/>
        </w:rPr>
        <w:t>เรื่อง</w:t>
      </w:r>
      <w:r w:rsidRPr="00A87005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A87005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A870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7005">
        <w:rPr>
          <w:rFonts w:asciiTheme="majorBidi" w:hAnsiTheme="majorBidi" w:cstheme="majorBidi"/>
          <w:sz w:val="30"/>
          <w:szCs w:val="30"/>
        </w:rPr>
        <w:t>(“TAS 11”)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983F9D" w:rsidRPr="00A87005" w:rsidRDefault="00983F9D" w:rsidP="008C523A">
      <w:pPr>
        <w:rPr>
          <w:rFonts w:ascii="Angsana New" w:hAnsi="Angsana New"/>
          <w:sz w:val="24"/>
          <w:szCs w:val="24"/>
          <w:lang w:eastAsia="x-none"/>
        </w:rPr>
      </w:pPr>
    </w:p>
    <w:p w:rsidR="00E07F35" w:rsidRPr="00A87005" w:rsidRDefault="00E07F35" w:rsidP="00E07F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ตาม</w:t>
      </w:r>
      <w:r w:rsidRPr="00A87005">
        <w:rPr>
          <w:rFonts w:ascii="Angsana New" w:hAnsi="Angsana New"/>
          <w:sz w:val="30"/>
          <w:szCs w:val="30"/>
        </w:rPr>
        <w:t xml:space="preserve"> TFRS 15</w:t>
      </w:r>
      <w:r w:rsidRPr="00A87005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A87005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A87005">
        <w:rPr>
          <w:rFonts w:ascii="Angsana New" w:hAnsi="Angsana New"/>
          <w:sz w:val="30"/>
          <w:szCs w:val="30"/>
          <w:cs/>
        </w:rPr>
        <w:t>ควบคุม</w:t>
      </w:r>
      <w:r w:rsidRPr="00A87005">
        <w:rPr>
          <w:rFonts w:ascii="Angsana New" w:hAnsi="Angsana New" w:hint="cs"/>
          <w:sz w:val="30"/>
          <w:szCs w:val="30"/>
          <w:cs/>
        </w:rPr>
        <w:t>ใน</w:t>
      </w:r>
      <w:r w:rsidRPr="00A87005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A87005">
        <w:rPr>
          <w:rFonts w:ascii="Angsana New" w:hAnsi="Angsana New"/>
          <w:sz w:val="30"/>
          <w:szCs w:val="30"/>
          <w:cs/>
        </w:rPr>
        <w:t>กลุ่มบริษัท</w:t>
      </w:r>
      <w:r w:rsidRPr="00A87005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A87005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A87005">
        <w:rPr>
          <w:rFonts w:ascii="Angsana New" w:hAnsi="Angsana New" w:hint="cs"/>
          <w:sz w:val="30"/>
          <w:szCs w:val="30"/>
          <w:cs/>
        </w:rPr>
        <w:t>วิจารณญาณ</w:t>
      </w:r>
      <w:r w:rsidRPr="00A87005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A87005">
        <w:rPr>
          <w:rFonts w:ascii="Angsana New" w:hAnsi="Angsana New"/>
          <w:sz w:val="30"/>
          <w:szCs w:val="30"/>
        </w:rPr>
        <w:t xml:space="preserve">TAS 18 </w:t>
      </w:r>
      <w:r w:rsidRPr="00A87005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A87005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A87005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87005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ซึ่งการเปลี่ยนแปลงนโยบายการบัญชีดังกล่าวไม่มีผลกระทบอย่างมีสาระสำคัญต่องบการเงินระหว่างกาล</w:t>
      </w:r>
      <w:r w:rsidRPr="00A87005">
        <w:rPr>
          <w:rFonts w:ascii="Angsana New" w:hAnsi="Angsana New"/>
          <w:sz w:val="30"/>
          <w:szCs w:val="30"/>
        </w:rPr>
        <w:t xml:space="preserve">  </w:t>
      </w:r>
    </w:p>
    <w:p w:rsidR="00E07F35" w:rsidRPr="00A87005" w:rsidRDefault="00E07F35" w:rsidP="00E0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</w:p>
    <w:p w:rsidR="00414ECE" w:rsidRPr="00A87005" w:rsidRDefault="00E07F35" w:rsidP="00E0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นอกจากนี้</w:t>
      </w:r>
      <w:r w:rsidRPr="00A87005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ที่เกี่ยวกับการดำเนินงานของกลุ่มบริษัทได้เปิดเผยในหมายเหตุ</w:t>
      </w:r>
      <w:r w:rsidRPr="00A87005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</w:t>
      </w:r>
      <w:r w:rsidRPr="00A87005">
        <w:rPr>
          <w:rFonts w:ascii="Angsana New" w:hAnsi="Angsana New"/>
          <w:sz w:val="30"/>
          <w:szCs w:val="30"/>
          <w:cs/>
        </w:rPr>
        <w:t xml:space="preserve">ข้อ </w:t>
      </w:r>
      <w:r w:rsidRPr="00A87005">
        <w:rPr>
          <w:rFonts w:ascii="Angsana New" w:hAnsi="Angsana New"/>
          <w:sz w:val="30"/>
          <w:szCs w:val="30"/>
        </w:rPr>
        <w:t>17</w:t>
      </w:r>
    </w:p>
    <w:p w:rsidR="00414ECE" w:rsidRPr="00A87005" w:rsidRDefault="00414ECE" w:rsidP="008C523A">
      <w:pPr>
        <w:rPr>
          <w:rFonts w:ascii="Angsana New" w:hAnsi="Angsana New"/>
          <w:sz w:val="24"/>
          <w:szCs w:val="24"/>
          <w:lang w:eastAsia="x-none"/>
        </w:rPr>
      </w:pPr>
    </w:p>
    <w:p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:rsidR="00FC04D5" w:rsidRPr="00A87005" w:rsidRDefault="008C523A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lastRenderedPageBreak/>
        <w:t>บุ</w:t>
      </w:r>
      <w:r w:rsidR="00095950" w:rsidRPr="00A87005">
        <w:rPr>
          <w:rFonts w:ascii="Angsana New" w:hAnsi="Angsana New"/>
          <w:sz w:val="30"/>
          <w:szCs w:val="30"/>
          <w:cs/>
        </w:rPr>
        <w:t>คคลหรือ</w:t>
      </w:r>
      <w:r w:rsidR="00A62D43" w:rsidRPr="00A8700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095950" w:rsidRPr="00A87005">
        <w:rPr>
          <w:rFonts w:ascii="Angsana New" w:hAnsi="Angsana New"/>
          <w:sz w:val="30"/>
          <w:szCs w:val="30"/>
          <w:cs/>
        </w:rPr>
        <w:t xml:space="preserve"> </w:t>
      </w:r>
    </w:p>
    <w:p w:rsidR="00E631C3" w:rsidRPr="00A87005" w:rsidRDefault="00E631C3" w:rsidP="0072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:rsidR="00DF2A09" w:rsidRPr="00A87005" w:rsidRDefault="00DF2A09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รายการที่สำคัญกับบริษัทย่อยสำหรับงวดสามเดือน</w:t>
      </w:r>
      <w:r w:rsidRPr="00A87005">
        <w:rPr>
          <w:rFonts w:ascii="Angsana New" w:hAnsi="Angsana New" w:hint="cs"/>
          <w:sz w:val="30"/>
          <w:szCs w:val="30"/>
          <w:cs/>
        </w:rPr>
        <w:t>และหกเดือน</w:t>
      </w:r>
      <w:r w:rsidRPr="00A87005">
        <w:rPr>
          <w:rFonts w:ascii="Angsana New" w:hAnsi="Angsana New"/>
          <w:sz w:val="30"/>
          <w:szCs w:val="30"/>
          <w:cs/>
        </w:rPr>
        <w:t xml:space="preserve">สิ้นสุดวันที่ 30 มิถุนายน </w:t>
      </w:r>
      <w:r w:rsidRPr="00A87005">
        <w:rPr>
          <w:rFonts w:ascii="Angsana New" w:hAnsi="Angsana New"/>
          <w:sz w:val="30"/>
          <w:szCs w:val="30"/>
        </w:rPr>
        <w:t>25</w:t>
      </w:r>
      <w:r w:rsidRPr="00A87005">
        <w:rPr>
          <w:rFonts w:ascii="Angsana New" w:hAnsi="Angsana New" w:hint="cs"/>
          <w:sz w:val="30"/>
          <w:szCs w:val="30"/>
          <w:cs/>
        </w:rPr>
        <w:t xml:space="preserve">62 </w:t>
      </w:r>
      <w:r w:rsidRPr="00A87005">
        <w:rPr>
          <w:rFonts w:ascii="Angsana New" w:hAnsi="Angsana New"/>
          <w:sz w:val="30"/>
          <w:szCs w:val="30"/>
          <w:cs/>
        </w:rPr>
        <w:t xml:space="preserve">และ </w:t>
      </w:r>
      <w:r w:rsidRPr="00A87005">
        <w:rPr>
          <w:rFonts w:ascii="Angsana New" w:hAnsi="Angsana New"/>
          <w:sz w:val="30"/>
          <w:szCs w:val="30"/>
        </w:rPr>
        <w:t>25</w:t>
      </w:r>
      <w:r w:rsidRPr="00A87005">
        <w:rPr>
          <w:rFonts w:ascii="Angsana New" w:hAnsi="Angsana New" w:hint="cs"/>
          <w:sz w:val="30"/>
          <w:szCs w:val="30"/>
          <w:cs/>
        </w:rPr>
        <w:t xml:space="preserve">61 </w:t>
      </w:r>
      <w:r w:rsidRPr="00A87005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1"/>
        <w:gridCol w:w="1108"/>
        <w:gridCol w:w="265"/>
        <w:gridCol w:w="1148"/>
        <w:gridCol w:w="265"/>
        <w:gridCol w:w="1077"/>
        <w:gridCol w:w="254"/>
        <w:gridCol w:w="1101"/>
      </w:tblGrid>
      <w:tr w:rsidR="00DF2A09" w:rsidRPr="00A87005" w:rsidTr="009B53D7">
        <w:trPr>
          <w:tblHeader/>
        </w:trPr>
        <w:tc>
          <w:tcPr>
            <w:tcW w:w="2123" w:type="pct"/>
          </w:tcPr>
          <w:p w:rsidR="00DF2A09" w:rsidRPr="00A87005" w:rsidRDefault="00DF2A09" w:rsidP="0041555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:rsidR="00DF2A09" w:rsidRPr="00A87005" w:rsidRDefault="00DF2A09" w:rsidP="00415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700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:rsidR="00DF2A09" w:rsidRPr="00A87005" w:rsidRDefault="00DF2A09" w:rsidP="00415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:rsidR="00DF2A09" w:rsidRPr="00A87005" w:rsidRDefault="00DF2A09" w:rsidP="00415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F2A09" w:rsidRPr="00A87005" w:rsidTr="009B53D7">
        <w:trPr>
          <w:tblHeader/>
        </w:trPr>
        <w:tc>
          <w:tcPr>
            <w:tcW w:w="2123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611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0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F2A09" w:rsidRPr="00A87005" w:rsidTr="009B53D7">
        <w:trPr>
          <w:tblHeader/>
        </w:trPr>
        <w:tc>
          <w:tcPr>
            <w:tcW w:w="2123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7" w:type="pct"/>
            <w:gridSpan w:val="7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2A09" w:rsidRPr="00A87005" w:rsidTr="009B53D7">
        <w:trPr>
          <w:trHeight w:val="87"/>
        </w:trPr>
        <w:tc>
          <w:tcPr>
            <w:tcW w:w="2123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A09" w:rsidRPr="00A87005" w:rsidTr="009B53D7">
        <w:tc>
          <w:tcPr>
            <w:tcW w:w="2123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1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A09" w:rsidRPr="00A87005" w:rsidRDefault="00E6452C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5</w:t>
            </w:r>
            <w:r w:rsidR="00681106" w:rsidRPr="00A8700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25,787</w:t>
            </w:r>
          </w:p>
        </w:tc>
      </w:tr>
      <w:tr w:rsidR="00DF2A09" w:rsidRPr="00A87005" w:rsidTr="009B53D7">
        <w:tc>
          <w:tcPr>
            <w:tcW w:w="2123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1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A09" w:rsidRPr="00A87005" w:rsidRDefault="00E6452C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173,</w:t>
            </w:r>
            <w:r w:rsidR="00E72432" w:rsidRPr="00A87005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4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202,050</w:t>
            </w:r>
          </w:p>
        </w:tc>
      </w:tr>
      <w:tr w:rsidR="00DF2A09" w:rsidRPr="00A87005" w:rsidTr="009B53D7">
        <w:tc>
          <w:tcPr>
            <w:tcW w:w="2123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11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A09" w:rsidRPr="00A87005" w:rsidRDefault="00681106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2,261</w:t>
            </w:r>
          </w:p>
        </w:tc>
        <w:tc>
          <w:tcPr>
            <w:tcW w:w="14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1,054</w:t>
            </w:r>
          </w:p>
        </w:tc>
      </w:tr>
      <w:tr w:rsidR="00DF2A09" w:rsidRPr="00A87005" w:rsidTr="009B53D7">
        <w:tc>
          <w:tcPr>
            <w:tcW w:w="2123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11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A09" w:rsidRPr="00A87005" w:rsidRDefault="00E6452C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14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DF2A09" w:rsidRPr="00A87005" w:rsidTr="009B53D7">
        <w:tc>
          <w:tcPr>
            <w:tcW w:w="2123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11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A09" w:rsidRPr="00A87005" w:rsidRDefault="00E6452C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2,193</w:t>
            </w:r>
          </w:p>
        </w:tc>
        <w:tc>
          <w:tcPr>
            <w:tcW w:w="14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</w:tr>
      <w:tr w:rsidR="00DF2A09" w:rsidRPr="00A87005" w:rsidTr="009B53D7">
        <w:tc>
          <w:tcPr>
            <w:tcW w:w="2123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11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A09" w:rsidRPr="00A87005" w:rsidRDefault="00E6452C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1,923</w:t>
            </w:r>
          </w:p>
        </w:tc>
        <w:tc>
          <w:tcPr>
            <w:tcW w:w="14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1,780</w:t>
            </w:r>
          </w:p>
        </w:tc>
      </w:tr>
      <w:tr w:rsidR="00DF2A09" w:rsidRPr="00A87005" w:rsidTr="009B53D7">
        <w:tc>
          <w:tcPr>
            <w:tcW w:w="2123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A09" w:rsidRPr="00A87005" w:rsidTr="009B53D7">
        <w:tc>
          <w:tcPr>
            <w:tcW w:w="2123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1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A09" w:rsidRPr="00A87005" w:rsidTr="009B53D7">
        <w:tc>
          <w:tcPr>
            <w:tcW w:w="2123" w:type="pct"/>
          </w:tcPr>
          <w:p w:rsidR="00DF2A09" w:rsidRPr="00A87005" w:rsidRDefault="00DF2A09" w:rsidP="00DF2A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1" w:type="pct"/>
          </w:tcPr>
          <w:p w:rsidR="00DF2A09" w:rsidRPr="00A87005" w:rsidRDefault="00E6452C" w:rsidP="00B04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9</w:t>
            </w:r>
            <w:r w:rsidR="00681106" w:rsidRPr="00A87005">
              <w:rPr>
                <w:rFonts w:ascii="Angsana New" w:hAnsi="Angsana New"/>
                <w:sz w:val="30"/>
                <w:szCs w:val="30"/>
              </w:rPr>
              <w:t>,804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F2A09" w:rsidRPr="00A87005" w:rsidRDefault="00DF2A09" w:rsidP="00B04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14,962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A09" w:rsidRPr="00A87005" w:rsidRDefault="00E6452C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7,557</w:t>
            </w:r>
          </w:p>
        </w:tc>
        <w:tc>
          <w:tcPr>
            <w:tcW w:w="14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12,675</w:t>
            </w:r>
          </w:p>
        </w:tc>
      </w:tr>
      <w:tr w:rsidR="00DF2A09" w:rsidRPr="00A87005" w:rsidTr="009B53D7">
        <w:tc>
          <w:tcPr>
            <w:tcW w:w="2123" w:type="pct"/>
          </w:tcPr>
          <w:p w:rsidR="00DF2A09" w:rsidRPr="00A87005" w:rsidRDefault="00DF2A09" w:rsidP="00DF2A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1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4,</w:t>
            </w:r>
            <w:r w:rsidR="00681106" w:rsidRPr="00A87005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A09" w:rsidRPr="00A87005" w:rsidRDefault="00E6452C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3,240</w:t>
            </w:r>
          </w:p>
        </w:tc>
        <w:tc>
          <w:tcPr>
            <w:tcW w:w="14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DF2A09" w:rsidRPr="00A87005" w:rsidTr="009B53D7">
        <w:tc>
          <w:tcPr>
            <w:tcW w:w="2123" w:type="pct"/>
          </w:tcPr>
          <w:p w:rsidR="00DF2A09" w:rsidRPr="00A87005" w:rsidRDefault="00DF2A09" w:rsidP="00DF2A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14,</w:t>
            </w:r>
            <w:r w:rsidR="00681106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15,191</w:t>
            </w:r>
          </w:p>
        </w:tc>
        <w:tc>
          <w:tcPr>
            <w:tcW w:w="14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E6452C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10,797</w:t>
            </w:r>
          </w:p>
        </w:tc>
        <w:tc>
          <w:tcPr>
            <w:tcW w:w="14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12,816</w:t>
            </w:r>
          </w:p>
        </w:tc>
      </w:tr>
    </w:tbl>
    <w:p w:rsidR="00DF2A09" w:rsidRPr="00A87005" w:rsidRDefault="00DF2A09" w:rsidP="00DF2A09"/>
    <w:tbl>
      <w:tblPr>
        <w:tblW w:w="91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1"/>
        <w:gridCol w:w="1107"/>
        <w:gridCol w:w="262"/>
        <w:gridCol w:w="1150"/>
        <w:gridCol w:w="271"/>
        <w:gridCol w:w="1078"/>
        <w:gridCol w:w="273"/>
        <w:gridCol w:w="1109"/>
      </w:tblGrid>
      <w:tr w:rsidR="00DF2A09" w:rsidRPr="00A87005" w:rsidTr="00307E98">
        <w:trPr>
          <w:tblHeader/>
        </w:trPr>
        <w:tc>
          <w:tcPr>
            <w:tcW w:w="2116" w:type="pct"/>
          </w:tcPr>
          <w:p w:rsidR="00DF2A09" w:rsidRPr="00A87005" w:rsidRDefault="00DF2A09" w:rsidP="0041555F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:rsidR="00DF2A09" w:rsidRPr="00A87005" w:rsidRDefault="00DF2A09" w:rsidP="00415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DF2A09" w:rsidRPr="00A87005" w:rsidRDefault="00DF2A09" w:rsidP="00415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pct"/>
            <w:gridSpan w:val="3"/>
          </w:tcPr>
          <w:p w:rsidR="00DF2A09" w:rsidRPr="00A87005" w:rsidRDefault="00DF2A09" w:rsidP="00415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A09" w:rsidRPr="00A87005" w:rsidTr="00307E98">
        <w:trPr>
          <w:tblHeader/>
        </w:trPr>
        <w:tc>
          <w:tcPr>
            <w:tcW w:w="211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8700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870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608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0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F2A09" w:rsidRPr="00A87005" w:rsidTr="00307E98">
        <w:trPr>
          <w:tblHeader/>
        </w:trPr>
        <w:tc>
          <w:tcPr>
            <w:tcW w:w="2116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4" w:type="pct"/>
            <w:gridSpan w:val="7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2A09" w:rsidRPr="00A87005" w:rsidTr="00307E98">
        <w:tc>
          <w:tcPr>
            <w:tcW w:w="2116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A09" w:rsidRPr="00A87005" w:rsidTr="00307E98">
        <w:tc>
          <w:tcPr>
            <w:tcW w:w="2116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8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F2A09" w:rsidRPr="00A87005" w:rsidRDefault="00E6452C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  <w:tc>
          <w:tcPr>
            <w:tcW w:w="15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39,842</w:t>
            </w:r>
          </w:p>
        </w:tc>
      </w:tr>
      <w:tr w:rsidR="00DF2A09" w:rsidRPr="00A87005" w:rsidTr="00307E98">
        <w:tc>
          <w:tcPr>
            <w:tcW w:w="2116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8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331,3</w:t>
            </w:r>
            <w:r w:rsidR="00E72432" w:rsidRPr="00A8700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5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403,988</w:t>
            </w:r>
          </w:p>
        </w:tc>
      </w:tr>
      <w:tr w:rsidR="00DF2A09" w:rsidRPr="00A87005" w:rsidTr="00307E98">
        <w:tc>
          <w:tcPr>
            <w:tcW w:w="2116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8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5,550</w:t>
            </w:r>
          </w:p>
        </w:tc>
        <w:tc>
          <w:tcPr>
            <w:tcW w:w="15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2,965</w:t>
            </w:r>
          </w:p>
        </w:tc>
      </w:tr>
      <w:tr w:rsidR="00DF2A09" w:rsidRPr="00A87005" w:rsidTr="00307E98">
        <w:tc>
          <w:tcPr>
            <w:tcW w:w="2116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8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64</w:t>
            </w:r>
            <w:r w:rsidR="00235A31" w:rsidRPr="00A8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DF2A09" w:rsidRPr="00A87005" w:rsidTr="00307E98">
        <w:tc>
          <w:tcPr>
            <w:tcW w:w="2116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08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4,390</w:t>
            </w:r>
          </w:p>
        </w:tc>
        <w:tc>
          <w:tcPr>
            <w:tcW w:w="15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5,523</w:t>
            </w:r>
          </w:p>
        </w:tc>
      </w:tr>
      <w:tr w:rsidR="00DF2A09" w:rsidRPr="00A87005" w:rsidTr="00307E98">
        <w:tc>
          <w:tcPr>
            <w:tcW w:w="2116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08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3,885</w:t>
            </w:r>
          </w:p>
        </w:tc>
        <w:tc>
          <w:tcPr>
            <w:tcW w:w="15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3,299</w:t>
            </w:r>
          </w:p>
        </w:tc>
      </w:tr>
      <w:tr w:rsidR="00DF2A09" w:rsidRPr="00A87005" w:rsidTr="00307E98">
        <w:tc>
          <w:tcPr>
            <w:tcW w:w="2116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3EA" w:rsidRPr="00A87005" w:rsidTr="00307E98">
        <w:tc>
          <w:tcPr>
            <w:tcW w:w="2116" w:type="pct"/>
          </w:tcPr>
          <w:p w:rsidR="002103EA" w:rsidRPr="00A87005" w:rsidRDefault="002103EA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3EA" w:rsidRPr="00A87005" w:rsidTr="00307E98">
        <w:tc>
          <w:tcPr>
            <w:tcW w:w="2116" w:type="pct"/>
          </w:tcPr>
          <w:p w:rsidR="002103EA" w:rsidRPr="00A87005" w:rsidRDefault="002103EA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2103EA" w:rsidRPr="00A87005" w:rsidRDefault="002103EA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A09" w:rsidRPr="00A87005" w:rsidTr="00307E98">
        <w:tc>
          <w:tcPr>
            <w:tcW w:w="2116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608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E6452C" w:rsidRPr="00A87005" w:rsidRDefault="00E6452C" w:rsidP="00E64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A09" w:rsidRPr="00A87005" w:rsidTr="00307E98">
        <w:tc>
          <w:tcPr>
            <w:tcW w:w="2116" w:type="pct"/>
          </w:tcPr>
          <w:p w:rsidR="00DF2A09" w:rsidRPr="00A87005" w:rsidRDefault="00DF2A09" w:rsidP="00DF2A09">
            <w:pPr>
              <w:tabs>
                <w:tab w:val="clear" w:pos="227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8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22,</w:t>
            </w:r>
            <w:r w:rsidR="00681106" w:rsidRPr="00A87005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4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29,163</w:t>
            </w:r>
          </w:p>
        </w:tc>
        <w:tc>
          <w:tcPr>
            <w:tcW w:w="14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18,015</w:t>
            </w:r>
          </w:p>
        </w:tc>
        <w:tc>
          <w:tcPr>
            <w:tcW w:w="15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F2A09" w:rsidRPr="00A87005" w:rsidRDefault="00DF2A09" w:rsidP="009B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24,451</w:t>
            </w:r>
          </w:p>
        </w:tc>
      </w:tr>
      <w:tr w:rsidR="00DF2A09" w:rsidRPr="00A87005" w:rsidTr="00307E98">
        <w:tc>
          <w:tcPr>
            <w:tcW w:w="2116" w:type="pct"/>
          </w:tcPr>
          <w:p w:rsidR="00DF2A09" w:rsidRPr="00A87005" w:rsidRDefault="00DF2A09" w:rsidP="00DF2A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8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4,</w:t>
            </w:r>
            <w:r w:rsidR="00681106" w:rsidRPr="00A87005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4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4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3,446</w:t>
            </w:r>
          </w:p>
        </w:tc>
        <w:tc>
          <w:tcPr>
            <w:tcW w:w="15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DF2A09" w:rsidRPr="00A87005" w:rsidTr="00307E98">
        <w:tc>
          <w:tcPr>
            <w:tcW w:w="2116" w:type="pct"/>
          </w:tcPr>
          <w:p w:rsidR="00DF2A09" w:rsidRPr="00A87005" w:rsidRDefault="00DF2A09" w:rsidP="00DF2A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27,</w:t>
            </w:r>
            <w:r w:rsidR="00681106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14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29,621</w:t>
            </w:r>
          </w:p>
        </w:tc>
        <w:tc>
          <w:tcPr>
            <w:tcW w:w="149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E6452C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21,461</w:t>
            </w:r>
          </w:p>
        </w:tc>
        <w:tc>
          <w:tcPr>
            <w:tcW w:w="150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24,733</w:t>
            </w:r>
          </w:p>
        </w:tc>
      </w:tr>
    </w:tbl>
    <w:p w:rsidR="006B30D7" w:rsidRPr="00A87005" w:rsidRDefault="006B30D7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C50E63" w:rsidRPr="00A87005" w:rsidRDefault="00C50E63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ยอดคงเหลือกับบริษัทย่อย ณ วันที่ </w:t>
      </w:r>
      <w:r w:rsidR="00B42905" w:rsidRPr="00A87005">
        <w:rPr>
          <w:rFonts w:ascii="Angsana New" w:hAnsi="Angsana New"/>
          <w:sz w:val="30"/>
          <w:szCs w:val="30"/>
        </w:rPr>
        <w:t>3</w:t>
      </w:r>
      <w:r w:rsidR="00DF2A09" w:rsidRPr="00A87005">
        <w:rPr>
          <w:rFonts w:ascii="Angsana New" w:hAnsi="Angsana New" w:hint="cs"/>
          <w:sz w:val="30"/>
          <w:szCs w:val="30"/>
          <w:cs/>
        </w:rPr>
        <w:t>0</w:t>
      </w:r>
      <w:r w:rsidR="00B42905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DF2A09" w:rsidRPr="00A87005">
        <w:rPr>
          <w:rFonts w:ascii="Angsana New" w:hAnsi="Angsana New" w:hint="cs"/>
          <w:sz w:val="30"/>
          <w:szCs w:val="30"/>
          <w:cs/>
        </w:rPr>
        <w:t>มิถุนายน</w:t>
      </w:r>
      <w:r w:rsidR="00B42905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25</w:t>
      </w:r>
      <w:r w:rsidR="00D50B91" w:rsidRPr="00A87005">
        <w:rPr>
          <w:rFonts w:ascii="Angsana New" w:hAnsi="Angsana New" w:hint="cs"/>
          <w:sz w:val="30"/>
          <w:szCs w:val="30"/>
          <w:cs/>
        </w:rPr>
        <w:t>6</w:t>
      </w:r>
      <w:r w:rsidR="009B101A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และ </w:t>
      </w:r>
      <w:r w:rsidRPr="00A87005">
        <w:rPr>
          <w:rFonts w:ascii="Angsana New" w:hAnsi="Angsana New"/>
          <w:sz w:val="30"/>
          <w:szCs w:val="30"/>
        </w:rPr>
        <w:t xml:space="preserve">31 </w:t>
      </w:r>
      <w:r w:rsidRPr="00A8700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87005">
        <w:rPr>
          <w:rFonts w:ascii="Angsana New" w:hAnsi="Angsana New"/>
          <w:sz w:val="30"/>
          <w:szCs w:val="30"/>
        </w:rPr>
        <w:t>25</w:t>
      </w:r>
      <w:r w:rsidR="007265E8" w:rsidRPr="00A87005">
        <w:rPr>
          <w:rFonts w:ascii="Angsana New" w:hAnsi="Angsana New" w:hint="cs"/>
          <w:sz w:val="30"/>
          <w:szCs w:val="30"/>
          <w:cs/>
        </w:rPr>
        <w:t>6</w:t>
      </w:r>
      <w:r w:rsidR="009B101A" w:rsidRPr="00A87005">
        <w:rPr>
          <w:rFonts w:ascii="Angsana New" w:hAnsi="Angsana New"/>
          <w:sz w:val="30"/>
          <w:szCs w:val="30"/>
        </w:rPr>
        <w:t>1</w:t>
      </w:r>
      <w:r w:rsidRPr="00A8700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7265E8" w:rsidRPr="00A87005" w:rsidRDefault="007265E8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1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7"/>
        <w:gridCol w:w="1082"/>
        <w:gridCol w:w="268"/>
        <w:gridCol w:w="1162"/>
        <w:gridCol w:w="18"/>
        <w:gridCol w:w="262"/>
        <w:gridCol w:w="9"/>
        <w:gridCol w:w="1071"/>
        <w:gridCol w:w="11"/>
        <w:gridCol w:w="259"/>
        <w:gridCol w:w="15"/>
        <w:gridCol w:w="1064"/>
        <w:gridCol w:w="22"/>
      </w:tblGrid>
      <w:tr w:rsidR="007265E8" w:rsidRPr="00A87005" w:rsidTr="000F0877">
        <w:tc>
          <w:tcPr>
            <w:tcW w:w="2122" w:type="pct"/>
          </w:tcPr>
          <w:p w:rsidR="007265E8" w:rsidRPr="00A87005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4"/>
          </w:tcPr>
          <w:p w:rsidR="007265E8" w:rsidRPr="00A87005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700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gridSpan w:val="2"/>
          </w:tcPr>
          <w:p w:rsidR="007265E8" w:rsidRPr="00A87005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6"/>
          </w:tcPr>
          <w:p w:rsidR="007265E8" w:rsidRPr="00A87005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F2A09" w:rsidRPr="00A87005" w:rsidTr="000F0877">
        <w:tc>
          <w:tcPr>
            <w:tcW w:w="212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F2A09" w:rsidRPr="00A87005" w:rsidTr="000F0877">
        <w:tc>
          <w:tcPr>
            <w:tcW w:w="212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F2A09" w:rsidRPr="00A87005" w:rsidTr="000F0877">
        <w:tc>
          <w:tcPr>
            <w:tcW w:w="2122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8" w:type="pct"/>
            <w:gridSpan w:val="1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2A09" w:rsidRPr="00A87005" w:rsidTr="00DF2A09"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3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A09" w:rsidRPr="00A87005" w:rsidTr="00DF2A09"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57,</w:t>
            </w:r>
            <w:r w:rsidR="00681106" w:rsidRPr="00A87005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3"/>
            <w:tcBorders>
              <w:bottom w:val="single" w:sz="4" w:space="0" w:color="auto"/>
            </w:tcBorders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60,717</w:t>
            </w:r>
          </w:p>
        </w:tc>
      </w:tr>
      <w:tr w:rsidR="00DF2A09" w:rsidRPr="00A87005" w:rsidTr="00DF2A09"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57,</w:t>
            </w:r>
            <w:r w:rsidR="00681106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60,717</w:t>
            </w:r>
          </w:p>
        </w:tc>
      </w:tr>
      <w:tr w:rsidR="00DF2A09" w:rsidRPr="00A87005" w:rsidTr="000F0877">
        <w:trPr>
          <w:trHeight w:val="197"/>
        </w:trPr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78" w:type="pct"/>
            <w:gridSpan w:val="12"/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2A09" w:rsidRPr="00A87005" w:rsidTr="00DF2A09"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3"/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F2A09" w:rsidRPr="00A87005" w:rsidTr="00DF2A09"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24,337</w:t>
            </w: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3"/>
            <w:tcBorders>
              <w:bottom w:val="single" w:sz="4" w:space="0" w:color="auto"/>
            </w:tcBorders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26,734</w:t>
            </w:r>
          </w:p>
        </w:tc>
      </w:tr>
      <w:tr w:rsidR="00DF2A09" w:rsidRPr="00A87005" w:rsidTr="00DF2A09"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24,337</w:t>
            </w: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26,734</w:t>
            </w:r>
          </w:p>
        </w:tc>
      </w:tr>
      <w:tr w:rsidR="00DF2A09" w:rsidRPr="00A87005" w:rsidTr="00DF2A09"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4" w:type="pct"/>
            <w:gridSpan w:val="3"/>
            <w:tcBorders>
              <w:top w:val="double" w:sz="4" w:space="0" w:color="auto"/>
            </w:tcBorders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F2A09" w:rsidRPr="00A87005" w:rsidTr="000F0877">
        <w:trPr>
          <w:gridAfter w:val="1"/>
          <w:wAfter w:w="12" w:type="pct"/>
        </w:trPr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296" w:firstLine="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F2A09" w:rsidRPr="00A87005" w:rsidTr="000F0877">
        <w:trPr>
          <w:gridAfter w:val="1"/>
          <w:wAfter w:w="12" w:type="pct"/>
        </w:trPr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150,196</w:t>
            </w: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167,800</w:t>
            </w:r>
          </w:p>
        </w:tc>
      </w:tr>
      <w:tr w:rsidR="00DF2A09" w:rsidRPr="00A87005" w:rsidTr="000F0877">
        <w:trPr>
          <w:gridAfter w:val="1"/>
          <w:wAfter w:w="12" w:type="pct"/>
        </w:trPr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150,196</w:t>
            </w: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167,800</w:t>
            </w:r>
          </w:p>
        </w:tc>
      </w:tr>
      <w:tr w:rsidR="00DF2A09" w:rsidRPr="00A87005" w:rsidTr="000F0877">
        <w:trPr>
          <w:gridAfter w:val="1"/>
          <w:wAfter w:w="12" w:type="pct"/>
        </w:trPr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F2A09" w:rsidRPr="00A87005" w:rsidTr="000F0877">
        <w:trPr>
          <w:gridAfter w:val="1"/>
          <w:wAfter w:w="12" w:type="pct"/>
        </w:trPr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4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F2A09" w:rsidRPr="00A87005" w:rsidTr="000F0877">
        <w:trPr>
          <w:gridAfter w:val="1"/>
          <w:wAfter w:w="12" w:type="pct"/>
        </w:trPr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9,155</w:t>
            </w:r>
          </w:p>
        </w:tc>
      </w:tr>
      <w:tr w:rsidR="00DF2A09" w:rsidRPr="00A87005" w:rsidTr="000F0877">
        <w:trPr>
          <w:gridAfter w:val="1"/>
          <w:wAfter w:w="12" w:type="pct"/>
        </w:trPr>
        <w:tc>
          <w:tcPr>
            <w:tcW w:w="2122" w:type="pct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235A3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2,301</w:t>
            </w:r>
          </w:p>
        </w:tc>
        <w:tc>
          <w:tcPr>
            <w:tcW w:w="148" w:type="pct"/>
            <w:gridSpan w:val="2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9,155</w:t>
            </w:r>
          </w:p>
        </w:tc>
      </w:tr>
    </w:tbl>
    <w:p w:rsidR="00920E2A" w:rsidRPr="00A87005" w:rsidRDefault="00920E2A" w:rsidP="0044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F661E" w:rsidRPr="00A87005" w:rsidRDefault="00BF661E" w:rsidP="0044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E1158" w:rsidRPr="00A87005" w:rsidRDefault="000E1158" w:rsidP="0044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E1158" w:rsidRPr="00A87005" w:rsidRDefault="000E1158" w:rsidP="0044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22347" w:rsidRPr="00A87005" w:rsidRDefault="00C22347" w:rsidP="0044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8700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</w:t>
      </w:r>
      <w:r w:rsidR="00780D93" w:rsidRPr="00A87005">
        <w:rPr>
          <w:rFonts w:ascii="Angsana New" w:hAnsi="Angsana New"/>
          <w:b/>
          <w:bCs/>
          <w:i/>
          <w:iCs/>
          <w:sz w:val="30"/>
          <w:szCs w:val="30"/>
          <w:cs/>
        </w:rPr>
        <w:t>ที่ทำกับบุคคลหรือ</w:t>
      </w:r>
      <w:r w:rsidRPr="00A8700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C22347" w:rsidRPr="00A87005" w:rsidRDefault="00C22347" w:rsidP="0057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sz w:val="28"/>
          <w:szCs w:val="28"/>
        </w:rPr>
      </w:pPr>
    </w:p>
    <w:p w:rsidR="008C389B" w:rsidRPr="00A87005" w:rsidRDefault="008C389B" w:rsidP="008C3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:rsidR="008C389B" w:rsidRPr="00A87005" w:rsidRDefault="008C389B" w:rsidP="008C3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A73EDF" w:rsidRPr="00A87005" w:rsidRDefault="008C389B" w:rsidP="00BF6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A87005">
        <w:rPr>
          <w:rFonts w:ascii="Angsana New" w:hAnsi="Angsana New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</w:t>
      </w:r>
      <w:r w:rsidRPr="00A87005">
        <w:rPr>
          <w:rFonts w:ascii="Angsana New" w:hAnsi="Angsana New" w:hint="cs"/>
          <w:spacing w:val="-2"/>
          <w:sz w:val="30"/>
          <w:szCs w:val="30"/>
          <w:cs/>
        </w:rPr>
        <w:t xml:space="preserve">โดยเป็นผู้ดูแลบริหารงานด้านโรงงาน ด้านบัญชีการเงิน ด้านบุคลากร บริหารทั่วไปและด้านสารสนเทศ </w:t>
      </w:r>
      <w:r w:rsidRPr="00A87005">
        <w:rPr>
          <w:rFonts w:ascii="Angsana New" w:hAnsi="Angsana New"/>
          <w:spacing w:val="-2"/>
          <w:sz w:val="30"/>
          <w:szCs w:val="30"/>
          <w:cs/>
        </w:rPr>
        <w:t>สัญญามีกำหนดระยะเวลา</w:t>
      </w: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ตั้งแต่วันที่ </w:t>
      </w:r>
      <w:r w:rsidRPr="00A87005">
        <w:rPr>
          <w:rFonts w:ascii="Angsana New" w:hAnsi="Angsana New"/>
          <w:spacing w:val="-4"/>
          <w:sz w:val="30"/>
          <w:szCs w:val="30"/>
        </w:rPr>
        <w:t xml:space="preserve">1 </w:t>
      </w: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A87005">
        <w:rPr>
          <w:rFonts w:ascii="Angsana New" w:hAnsi="Angsana New"/>
          <w:spacing w:val="-4"/>
          <w:sz w:val="30"/>
          <w:szCs w:val="30"/>
        </w:rPr>
        <w:t>256</w:t>
      </w:r>
      <w:r w:rsidR="009E0854" w:rsidRPr="00A87005">
        <w:rPr>
          <w:rFonts w:ascii="Angsana New" w:hAnsi="Angsana New"/>
          <w:spacing w:val="-4"/>
          <w:sz w:val="30"/>
          <w:szCs w:val="30"/>
        </w:rPr>
        <w:t>2</w:t>
      </w:r>
      <w:r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ถึง </w:t>
      </w:r>
      <w:r w:rsidRPr="00A87005">
        <w:rPr>
          <w:rFonts w:ascii="Angsana New" w:hAnsi="Angsana New"/>
          <w:spacing w:val="-4"/>
          <w:sz w:val="30"/>
          <w:szCs w:val="30"/>
        </w:rPr>
        <w:t xml:space="preserve">31 </w:t>
      </w: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A87005">
        <w:rPr>
          <w:rFonts w:ascii="Angsana New" w:hAnsi="Angsana New"/>
          <w:spacing w:val="-4"/>
          <w:sz w:val="30"/>
          <w:szCs w:val="30"/>
        </w:rPr>
        <w:t>256</w:t>
      </w:r>
      <w:r w:rsidR="009E0854" w:rsidRPr="00A87005">
        <w:rPr>
          <w:rFonts w:ascii="Angsana New" w:hAnsi="Angsana New"/>
          <w:spacing w:val="-4"/>
          <w:sz w:val="30"/>
          <w:szCs w:val="30"/>
        </w:rPr>
        <w:t>2</w:t>
      </w: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>เดือนละ</w:t>
      </w: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</w:rPr>
        <w:t>1</w:t>
      </w:r>
      <w:r w:rsidR="009E0854" w:rsidRPr="00A87005">
        <w:rPr>
          <w:rFonts w:ascii="Angsana New" w:hAnsi="Angsana New"/>
          <w:spacing w:val="-4"/>
          <w:sz w:val="30"/>
          <w:szCs w:val="30"/>
        </w:rPr>
        <w:t>1</w:t>
      </w:r>
      <w:r w:rsidRPr="00A87005">
        <w:rPr>
          <w:rFonts w:ascii="Angsana New" w:hAnsi="Angsana New"/>
          <w:spacing w:val="-4"/>
          <w:sz w:val="30"/>
          <w:szCs w:val="30"/>
        </w:rPr>
        <w:t xml:space="preserve">0,000 </w:t>
      </w: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บาทและทั้งสองฝ่ายสามารถต่อสัญญานี้ออกไปครั้งละ </w:t>
      </w:r>
      <w:r w:rsidRPr="00A87005">
        <w:rPr>
          <w:rFonts w:ascii="Angsana New" w:hAnsi="Angsana New"/>
          <w:spacing w:val="-4"/>
          <w:sz w:val="30"/>
          <w:szCs w:val="30"/>
        </w:rPr>
        <w:t xml:space="preserve">1 </w:t>
      </w:r>
      <w:r w:rsidRPr="00A87005">
        <w:rPr>
          <w:rFonts w:ascii="Angsana New" w:hAnsi="Angsana New"/>
          <w:spacing w:val="-4"/>
          <w:sz w:val="30"/>
          <w:szCs w:val="30"/>
          <w:cs/>
        </w:rPr>
        <w:t>ปีโดยมีความเห็นชอบร่วมกัน</w:t>
      </w:r>
    </w:p>
    <w:p w:rsidR="00677C12" w:rsidRPr="00A87005" w:rsidRDefault="00677C12" w:rsidP="008C3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28"/>
          <w:szCs w:val="28"/>
        </w:rPr>
      </w:pPr>
    </w:p>
    <w:p w:rsidR="008C389B" w:rsidRPr="00A87005" w:rsidRDefault="008C389B" w:rsidP="008C3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t>สัญญาจ้างทดสอบผลิตภัณฑ์</w:t>
      </w:r>
    </w:p>
    <w:p w:rsidR="008C389B" w:rsidRPr="00A87005" w:rsidRDefault="008C389B" w:rsidP="008C389B">
      <w:pPr>
        <w:autoSpaceDE w:val="0"/>
        <w:autoSpaceDN w:val="0"/>
        <w:adjustRightInd w:val="0"/>
        <w:ind w:left="958" w:hanging="418"/>
        <w:jc w:val="both"/>
        <w:rPr>
          <w:rFonts w:ascii="Angsana New" w:hAnsi="Angsana New"/>
          <w:sz w:val="24"/>
          <w:szCs w:val="24"/>
        </w:rPr>
      </w:pPr>
    </w:p>
    <w:p w:rsidR="008C389B" w:rsidRPr="00A87005" w:rsidRDefault="008C389B" w:rsidP="008C389B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t>บริษัทได้ทำสัญญาจ้างทดสอบผลิตภัณฑ์และชิ้นงานต้นแบบกับบริษัท แอล แอนด์ อี แมนูแฟคเจอริ่ง จำกัด</w:t>
      </w:r>
      <w:r w:rsidRPr="00A87005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</w:t>
      </w:r>
      <w:r w:rsidRPr="00A87005">
        <w:rPr>
          <w:rFonts w:ascii="Angsana New" w:hAnsi="Angsana New"/>
          <w:sz w:val="30"/>
          <w:szCs w:val="30"/>
          <w:cs/>
        </w:rPr>
        <w:t>สัญญามีกำหนดระยะเวลา</w:t>
      </w:r>
      <w:r w:rsidRPr="00A87005">
        <w:rPr>
          <w:rFonts w:ascii="Angsana New" w:hAnsi="Angsana New" w:hint="cs"/>
          <w:sz w:val="30"/>
          <w:szCs w:val="30"/>
          <w:cs/>
        </w:rPr>
        <w:t>ตั้งแต่</w:t>
      </w:r>
      <w:r w:rsidRPr="00A87005">
        <w:rPr>
          <w:rFonts w:ascii="Angsana New" w:hAnsi="Angsana New"/>
          <w:sz w:val="30"/>
          <w:szCs w:val="30"/>
          <w:cs/>
        </w:rPr>
        <w:t xml:space="preserve">วันที่ </w:t>
      </w:r>
      <w:r w:rsidRPr="00A87005">
        <w:rPr>
          <w:rFonts w:ascii="Angsana New" w:hAnsi="Angsana New"/>
          <w:sz w:val="30"/>
          <w:szCs w:val="30"/>
        </w:rPr>
        <w:t>1</w:t>
      </w:r>
      <w:r w:rsidRPr="00A87005">
        <w:rPr>
          <w:rFonts w:ascii="Angsana New" w:hAnsi="Angsana New"/>
          <w:sz w:val="30"/>
          <w:szCs w:val="30"/>
          <w:cs/>
        </w:rPr>
        <w:t xml:space="preserve"> มกราคม </w:t>
      </w:r>
      <w:r w:rsidRPr="00A87005">
        <w:rPr>
          <w:rFonts w:ascii="Angsana New" w:hAnsi="Angsana New"/>
          <w:sz w:val="30"/>
          <w:szCs w:val="30"/>
        </w:rPr>
        <w:t>256</w:t>
      </w:r>
      <w:r w:rsidR="009906D6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A87005">
        <w:rPr>
          <w:rFonts w:ascii="Angsana New" w:hAnsi="Angsana New"/>
          <w:sz w:val="30"/>
          <w:szCs w:val="30"/>
        </w:rPr>
        <w:t xml:space="preserve">31 </w:t>
      </w:r>
      <w:r w:rsidRPr="00A8700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87005">
        <w:rPr>
          <w:rFonts w:ascii="Angsana New" w:hAnsi="Angsana New"/>
          <w:sz w:val="30"/>
          <w:szCs w:val="30"/>
        </w:rPr>
        <w:t>256</w:t>
      </w:r>
      <w:r w:rsidR="009906D6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 xml:space="preserve">โดยว่าจ้างเป็นจำนวนเงินเดือนละ </w:t>
      </w:r>
      <w:r w:rsidRPr="00A87005">
        <w:rPr>
          <w:rFonts w:ascii="Angsana New" w:hAnsi="Angsana New"/>
          <w:sz w:val="30"/>
          <w:szCs w:val="30"/>
        </w:rPr>
        <w:t xml:space="preserve">636,000 </w:t>
      </w:r>
      <w:r w:rsidRPr="00A87005">
        <w:rPr>
          <w:rFonts w:ascii="Angsana New" w:hAnsi="Angsana New" w:hint="cs"/>
          <w:sz w:val="30"/>
          <w:szCs w:val="30"/>
          <w:cs/>
        </w:rPr>
        <w:t>บาท</w:t>
      </w:r>
    </w:p>
    <w:p w:rsidR="008C389B" w:rsidRPr="00A87005" w:rsidRDefault="008C389B" w:rsidP="008C3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224A69" w:rsidRPr="00A87005" w:rsidRDefault="00224A69" w:rsidP="008C3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 w:hanging="41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t>สัญญาใช้บริการพื้นที่</w:t>
      </w:r>
      <w:r w:rsidR="00697E46" w:rsidRPr="00A87005">
        <w:rPr>
          <w:rFonts w:ascii="Angsana New" w:hAnsi="Angsana New" w:hint="cs"/>
          <w:i/>
          <w:iCs/>
          <w:sz w:val="30"/>
          <w:szCs w:val="30"/>
          <w:cs/>
        </w:rPr>
        <w:t>คลังสินค้า</w:t>
      </w:r>
    </w:p>
    <w:p w:rsidR="00224A69" w:rsidRPr="00A87005" w:rsidRDefault="00224A69" w:rsidP="00224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224A69" w:rsidRPr="00A87005" w:rsidRDefault="00224A69" w:rsidP="00224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บริษัทได้ทำสัญญาใช้บริการพื้นที่</w:t>
      </w:r>
      <w:r w:rsidR="00697E46" w:rsidRPr="00A87005">
        <w:rPr>
          <w:rFonts w:ascii="Angsana New" w:hAnsi="Angsana New" w:hint="cs"/>
          <w:sz w:val="30"/>
          <w:szCs w:val="30"/>
          <w:cs/>
        </w:rPr>
        <w:t>คลังสินค้า</w:t>
      </w:r>
      <w:r w:rsidRPr="00A87005">
        <w:rPr>
          <w:rFonts w:ascii="Angsana New" w:hAnsi="Angsana New"/>
          <w:sz w:val="30"/>
          <w:szCs w:val="30"/>
          <w:cs/>
        </w:rPr>
        <w:t xml:space="preserve"> ซึ่งรวมถึงสาธารณูปโภคและสิ่งอำนวยความสะดวกกับ</w:t>
      </w:r>
      <w:r w:rsidRPr="00A87005">
        <w:rPr>
          <w:rFonts w:ascii="Angsana New" w:hAnsi="Angsana New"/>
          <w:spacing w:val="-2"/>
          <w:sz w:val="30"/>
          <w:szCs w:val="30"/>
          <w:cs/>
        </w:rPr>
        <w:t xml:space="preserve">บริษัท แอล </w:t>
      </w:r>
      <w:r w:rsidRPr="00A87005">
        <w:rPr>
          <w:rFonts w:ascii="Angsana New" w:hAnsi="Angsana New"/>
          <w:spacing w:val="6"/>
          <w:sz w:val="30"/>
          <w:szCs w:val="30"/>
          <w:cs/>
        </w:rPr>
        <w:t>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</w:t>
      </w:r>
      <w:r w:rsidRPr="00A87005">
        <w:rPr>
          <w:rFonts w:ascii="Angsana New" w:hAnsi="Angsana New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1</w:t>
      </w:r>
      <w:r w:rsidRPr="00A87005">
        <w:rPr>
          <w:rFonts w:ascii="Angsana New" w:hAnsi="Angsana New"/>
          <w:sz w:val="30"/>
          <w:szCs w:val="30"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พฤษภาคม</w:t>
      </w:r>
      <w:r w:rsidRPr="00A87005">
        <w:rPr>
          <w:rFonts w:ascii="Angsana New" w:hAnsi="Angsana New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25</w:t>
      </w:r>
      <w:r w:rsidRPr="00A87005">
        <w:rPr>
          <w:rFonts w:ascii="Angsana New" w:hAnsi="Angsana New"/>
          <w:sz w:val="30"/>
          <w:szCs w:val="30"/>
          <w:cs/>
        </w:rPr>
        <w:t>6</w:t>
      </w:r>
      <w:r w:rsidRPr="00A87005">
        <w:rPr>
          <w:rFonts w:ascii="Angsana New" w:hAnsi="Angsana New"/>
          <w:sz w:val="30"/>
          <w:szCs w:val="30"/>
        </w:rPr>
        <w:t xml:space="preserve">2 </w:t>
      </w:r>
      <w:r w:rsidRPr="00A87005">
        <w:rPr>
          <w:rFonts w:ascii="Angsana New" w:hAnsi="Angsana New"/>
          <w:sz w:val="30"/>
          <w:szCs w:val="30"/>
          <w:cs/>
        </w:rPr>
        <w:t>ถึง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pacing w:val="-10"/>
          <w:sz w:val="30"/>
          <w:szCs w:val="30"/>
        </w:rPr>
        <w:t xml:space="preserve">31 </w:t>
      </w:r>
      <w:r w:rsidRPr="00A87005">
        <w:rPr>
          <w:rFonts w:ascii="Angsana New" w:hAnsi="Angsana New" w:hint="cs"/>
          <w:spacing w:val="-10"/>
          <w:sz w:val="30"/>
          <w:szCs w:val="30"/>
          <w:cs/>
        </w:rPr>
        <w:t>ธันวาคม</w:t>
      </w:r>
      <w:r w:rsidRPr="00A8700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10"/>
          <w:sz w:val="30"/>
          <w:szCs w:val="30"/>
        </w:rPr>
        <w:t>2562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โดยมีค่าเช่าเป็นรายเดือน เดือนละ </w:t>
      </w:r>
      <w:r w:rsidRPr="00A87005">
        <w:rPr>
          <w:rFonts w:ascii="Angsana New" w:hAnsi="Angsana New"/>
          <w:sz w:val="30"/>
          <w:szCs w:val="30"/>
        </w:rPr>
        <w:t xml:space="preserve">296,400 </w:t>
      </w:r>
      <w:r w:rsidRPr="00A87005">
        <w:rPr>
          <w:rFonts w:ascii="Angsana New" w:hAnsi="Angsana New"/>
          <w:sz w:val="30"/>
          <w:szCs w:val="30"/>
          <w:cs/>
        </w:rPr>
        <w:t>บาท</w:t>
      </w:r>
    </w:p>
    <w:p w:rsidR="008C389B" w:rsidRPr="00A87005" w:rsidRDefault="008C389B" w:rsidP="00224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24"/>
          <w:szCs w:val="24"/>
        </w:rPr>
      </w:pPr>
    </w:p>
    <w:p w:rsidR="008C389B" w:rsidRPr="00A87005" w:rsidRDefault="008C389B" w:rsidP="008C3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พื้นที่อาคาร</w:t>
      </w:r>
    </w:p>
    <w:p w:rsidR="008C389B" w:rsidRPr="00A87005" w:rsidRDefault="008C389B" w:rsidP="008C3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103DD2" w:rsidRPr="00A87005" w:rsidRDefault="008C389B" w:rsidP="00F23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t>บริษัทคิดค่าให้บริการพื้นที่อาคาร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ซึ่งค่าบริการนี้รวมถึงการจัดหาสาธารณูปโภคและสิ่งอำนวยความสะดวกกับ</w:t>
      </w:r>
      <w:r w:rsidRPr="00A87005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A87005">
        <w:rPr>
          <w:rFonts w:ascii="Angsana New" w:hAnsi="Angsana New"/>
          <w:sz w:val="30"/>
          <w:szCs w:val="30"/>
          <w:cs/>
        </w:rPr>
        <w:t>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</w:t>
      </w:r>
      <w:r w:rsidRPr="00A87005">
        <w:rPr>
          <w:rFonts w:ascii="Angsana New" w:hAnsi="Angsana New" w:hint="cs"/>
          <w:sz w:val="30"/>
          <w:szCs w:val="30"/>
          <w:cs/>
        </w:rPr>
        <w:t>ตั้งแต่</w:t>
      </w:r>
      <w:r w:rsidRPr="00A87005">
        <w:rPr>
          <w:rFonts w:ascii="Angsana New" w:hAnsi="Angsana New"/>
          <w:sz w:val="30"/>
          <w:szCs w:val="30"/>
          <w:cs/>
        </w:rPr>
        <w:t>วันที่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9906D6" w:rsidRPr="00A87005">
        <w:rPr>
          <w:rFonts w:ascii="Angsana New" w:hAnsi="Angsana New"/>
          <w:sz w:val="30"/>
          <w:szCs w:val="30"/>
        </w:rPr>
        <w:t>1</w:t>
      </w:r>
      <w:r w:rsidR="009906D6" w:rsidRPr="00A87005">
        <w:rPr>
          <w:rFonts w:ascii="Angsana New" w:hAnsi="Angsana New"/>
          <w:sz w:val="30"/>
          <w:szCs w:val="30"/>
          <w:cs/>
        </w:rPr>
        <w:t xml:space="preserve"> มกราคม </w:t>
      </w:r>
      <w:r w:rsidR="009906D6" w:rsidRPr="00A87005">
        <w:rPr>
          <w:rFonts w:ascii="Angsana New" w:hAnsi="Angsana New"/>
          <w:sz w:val="30"/>
          <w:szCs w:val="30"/>
        </w:rPr>
        <w:t xml:space="preserve">2562 </w:t>
      </w:r>
      <w:r w:rsidR="009906D6" w:rsidRPr="00A87005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9906D6" w:rsidRPr="00A87005">
        <w:rPr>
          <w:rFonts w:ascii="Angsana New" w:hAnsi="Angsana New"/>
          <w:sz w:val="30"/>
          <w:szCs w:val="30"/>
        </w:rPr>
        <w:t>31</w:t>
      </w:r>
      <w:r w:rsidR="009906D6" w:rsidRPr="00A8700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906D6" w:rsidRPr="00A87005">
        <w:rPr>
          <w:rFonts w:ascii="Angsana New" w:hAnsi="Angsana New"/>
          <w:sz w:val="30"/>
          <w:szCs w:val="30"/>
        </w:rPr>
        <w:t xml:space="preserve">2562 </w:t>
      </w:r>
      <w:r w:rsidRPr="00A87005">
        <w:rPr>
          <w:rFonts w:ascii="Angsana New" w:hAnsi="Angsana New" w:hint="cs"/>
          <w:sz w:val="30"/>
          <w:szCs w:val="30"/>
          <w:cs/>
        </w:rPr>
        <w:t>และ</w:t>
      </w:r>
      <w:r w:rsidRPr="00A87005">
        <w:rPr>
          <w:rFonts w:ascii="Angsana New" w:hAnsi="Angsana New"/>
          <w:sz w:val="30"/>
          <w:szCs w:val="30"/>
          <w:cs/>
        </w:rPr>
        <w:t xml:space="preserve">จะได้รับค่าตอบแทนเป็นรายเดือนในอัตราเดือนละ </w:t>
      </w:r>
      <w:r w:rsidR="009906D6" w:rsidRPr="00A87005">
        <w:rPr>
          <w:rFonts w:ascii="Angsana New" w:hAnsi="Angsana New"/>
          <w:sz w:val="30"/>
          <w:szCs w:val="30"/>
        </w:rPr>
        <w:t>20</w:t>
      </w:r>
      <w:r w:rsidRPr="00A87005">
        <w:rPr>
          <w:rFonts w:ascii="Angsana New" w:hAnsi="Angsana New"/>
          <w:sz w:val="30"/>
          <w:szCs w:val="30"/>
        </w:rPr>
        <w:t xml:space="preserve">0,000 </w:t>
      </w:r>
      <w:r w:rsidR="00887AE1" w:rsidRPr="00A87005">
        <w:rPr>
          <w:rFonts w:ascii="Angsana New" w:hAnsi="Angsana New" w:hint="cs"/>
          <w:sz w:val="30"/>
          <w:szCs w:val="30"/>
          <w:cs/>
        </w:rPr>
        <w:t>บาท</w:t>
      </w:r>
    </w:p>
    <w:p w:rsidR="00F2342B" w:rsidRPr="00A87005" w:rsidRDefault="00F2342B" w:rsidP="00F23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8C389B" w:rsidRPr="00A87005" w:rsidRDefault="008C389B" w:rsidP="008C3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พื้นที่อาคาร</w:t>
      </w:r>
    </w:p>
    <w:p w:rsidR="008C389B" w:rsidRPr="00A87005" w:rsidRDefault="008C389B" w:rsidP="008C3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0424E5" w:rsidRPr="00A87005" w:rsidRDefault="008C389B" w:rsidP="00AF6650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บริษัทคิดค่าให้บริการพื้นที่อาคาร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ซึ่งค่าบริการนี้รวมถึงการจัดหาสาธารณูปโภคและสิ่งอำนวยความสะดวกกับบริษัท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A87005">
        <w:rPr>
          <w:rFonts w:ascii="Angsana New" w:hAnsi="Angsana New"/>
          <w:sz w:val="30"/>
          <w:szCs w:val="30"/>
        </w:rPr>
        <w:t>1</w:t>
      </w:r>
      <w:r w:rsidRPr="00A87005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A87005">
        <w:rPr>
          <w:rFonts w:ascii="Angsana New" w:hAnsi="Angsana New"/>
          <w:sz w:val="30"/>
          <w:szCs w:val="30"/>
        </w:rPr>
        <w:t>256</w:t>
      </w:r>
      <w:r w:rsidR="00FB7E1E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ถึง </w:t>
      </w:r>
      <w:r w:rsidRPr="00A87005">
        <w:rPr>
          <w:rFonts w:ascii="Angsana New" w:hAnsi="Angsana New"/>
          <w:sz w:val="30"/>
          <w:szCs w:val="30"/>
        </w:rPr>
        <w:t xml:space="preserve">31 </w:t>
      </w:r>
      <w:r w:rsidRPr="00A87005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A87005">
        <w:rPr>
          <w:rFonts w:ascii="Angsana New" w:hAnsi="Angsana New"/>
          <w:sz w:val="30"/>
          <w:szCs w:val="30"/>
        </w:rPr>
        <w:t>256</w:t>
      </w:r>
      <w:r w:rsidR="00FB7E1E" w:rsidRPr="00A87005">
        <w:rPr>
          <w:rFonts w:ascii="Angsana New" w:hAnsi="Angsana New"/>
          <w:sz w:val="30"/>
          <w:szCs w:val="30"/>
        </w:rPr>
        <w:t>3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Pr="00A87005">
        <w:rPr>
          <w:rFonts w:ascii="Angsana New" w:hAnsi="Angsana New"/>
          <w:sz w:val="30"/>
          <w:szCs w:val="30"/>
        </w:rPr>
        <w:t xml:space="preserve">400,000 </w:t>
      </w:r>
      <w:r w:rsidRPr="00A87005">
        <w:rPr>
          <w:rFonts w:ascii="Angsana New" w:hAnsi="Angsana New"/>
          <w:sz w:val="30"/>
          <w:szCs w:val="30"/>
          <w:cs/>
        </w:rPr>
        <w:t>บาท</w:t>
      </w:r>
    </w:p>
    <w:p w:rsidR="008C389B" w:rsidRPr="00A87005" w:rsidRDefault="008C389B" w:rsidP="008C3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สัญญานายหน้า</w:t>
      </w:r>
    </w:p>
    <w:p w:rsidR="008C389B" w:rsidRPr="00A87005" w:rsidRDefault="008C389B" w:rsidP="008C3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:rsidR="008C389B" w:rsidRPr="00A87005" w:rsidRDefault="008C389B" w:rsidP="00413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87005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A87005">
        <w:rPr>
          <w:rFonts w:ascii="Angsana New" w:hAnsi="Angsana New"/>
          <w:spacing w:val="-2"/>
          <w:sz w:val="30"/>
          <w:szCs w:val="30"/>
        </w:rPr>
        <w:t>L&amp;E Myanmar Co.,</w:t>
      </w:r>
      <w:r w:rsidRPr="00A8700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2"/>
          <w:sz w:val="30"/>
          <w:szCs w:val="30"/>
        </w:rPr>
        <w:t xml:space="preserve">Ltd. </w:t>
      </w:r>
      <w:r w:rsidRPr="00A87005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 สัญญานี้มีผลบังคับใช้ตั้งแต่วันที่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2"/>
          <w:sz w:val="30"/>
          <w:szCs w:val="30"/>
        </w:rPr>
        <w:t xml:space="preserve">1 </w:t>
      </w:r>
      <w:r w:rsidRPr="00A87005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Pr="00A87005">
        <w:rPr>
          <w:rFonts w:ascii="Angsana New" w:hAnsi="Angsana New"/>
          <w:spacing w:val="-2"/>
          <w:sz w:val="30"/>
          <w:szCs w:val="30"/>
        </w:rPr>
        <w:t>256</w:t>
      </w:r>
      <w:r w:rsidR="00F2342B" w:rsidRPr="00A87005">
        <w:rPr>
          <w:rFonts w:ascii="Angsana New" w:hAnsi="Angsana New"/>
          <w:spacing w:val="-2"/>
          <w:sz w:val="30"/>
          <w:szCs w:val="30"/>
        </w:rPr>
        <w:t>2</w:t>
      </w:r>
      <w:r w:rsidRPr="00A87005">
        <w:rPr>
          <w:rFonts w:ascii="Angsana New" w:hAnsi="Angsana New"/>
          <w:spacing w:val="-2"/>
          <w:sz w:val="30"/>
          <w:szCs w:val="30"/>
        </w:rPr>
        <w:t xml:space="preserve"> </w:t>
      </w:r>
      <w:r w:rsidRPr="00A87005">
        <w:rPr>
          <w:rFonts w:ascii="Angsana New" w:hAnsi="Angsana New" w:hint="cs"/>
          <w:spacing w:val="-2"/>
          <w:sz w:val="30"/>
          <w:szCs w:val="30"/>
          <w:cs/>
        </w:rPr>
        <w:t xml:space="preserve">ถึงวันที่ </w:t>
      </w:r>
      <w:r w:rsidRPr="00A87005">
        <w:rPr>
          <w:rFonts w:ascii="Angsana New" w:hAnsi="Angsana New"/>
          <w:spacing w:val="-2"/>
          <w:sz w:val="30"/>
          <w:szCs w:val="30"/>
        </w:rPr>
        <w:t xml:space="preserve">31 </w:t>
      </w:r>
      <w:r w:rsidRPr="00A87005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A87005">
        <w:rPr>
          <w:rFonts w:ascii="Angsana New" w:hAnsi="Angsana New"/>
          <w:spacing w:val="-2"/>
          <w:sz w:val="30"/>
          <w:szCs w:val="30"/>
        </w:rPr>
        <w:t>256</w:t>
      </w:r>
      <w:r w:rsidR="00F2342B" w:rsidRPr="00A87005">
        <w:rPr>
          <w:rFonts w:ascii="Angsana New" w:hAnsi="Angsana New"/>
          <w:spacing w:val="-2"/>
          <w:sz w:val="30"/>
          <w:szCs w:val="30"/>
        </w:rPr>
        <w:t>2</w:t>
      </w:r>
      <w:r w:rsidRPr="00A87005">
        <w:rPr>
          <w:rFonts w:ascii="Angsana New" w:hAnsi="Angsana New"/>
          <w:spacing w:val="-2"/>
          <w:sz w:val="30"/>
          <w:szCs w:val="30"/>
        </w:rPr>
        <w:t xml:space="preserve"> </w:t>
      </w:r>
      <w:r w:rsidRPr="00A87005">
        <w:rPr>
          <w:rFonts w:ascii="Angsana New" w:hAnsi="Angsana New" w:hint="cs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:rsidR="00677C12" w:rsidRPr="00A87005" w:rsidRDefault="00677C12" w:rsidP="00FB7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="Angsana New" w:hAnsi="Angsana New"/>
          <w:spacing w:val="-2"/>
          <w:sz w:val="28"/>
          <w:szCs w:val="28"/>
        </w:rPr>
      </w:pPr>
    </w:p>
    <w:p w:rsidR="00EF72F1" w:rsidRPr="00A87005" w:rsidRDefault="00EF72F1" w:rsidP="00EF72F1">
      <w:pPr>
        <w:autoSpaceDE w:val="0"/>
        <w:autoSpaceDN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t>สัญญานายหน้า</w:t>
      </w:r>
    </w:p>
    <w:p w:rsidR="00EF72F1" w:rsidRPr="00A87005" w:rsidRDefault="00EF72F1" w:rsidP="00EF72F1">
      <w:pPr>
        <w:autoSpaceDE w:val="0"/>
        <w:autoSpaceDN w:val="0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:rsidR="00EF72F1" w:rsidRPr="00A87005" w:rsidRDefault="00EF72F1" w:rsidP="00EF72F1">
      <w:pPr>
        <w:autoSpaceDE w:val="0"/>
        <w:autoSpaceDN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87005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A87005">
        <w:rPr>
          <w:rFonts w:ascii="Angsana New" w:hAnsi="Angsana New"/>
          <w:sz w:val="30"/>
          <w:szCs w:val="30"/>
        </w:rPr>
        <w:t>LIGHTING</w:t>
      </w:r>
      <w:r w:rsidR="00E200FF"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&amp;</w:t>
      </w:r>
      <w:r w:rsidR="00E200FF"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EQUIPMENT (VIETNAM) COMPANY LIMITED</w:t>
      </w:r>
      <w:r w:rsidRPr="00A87005">
        <w:rPr>
          <w:rFonts w:ascii="Angsana New" w:hAnsi="Angsana New"/>
          <w:spacing w:val="-2"/>
          <w:sz w:val="30"/>
          <w:szCs w:val="30"/>
          <w:cs/>
        </w:rPr>
        <w:t xml:space="preserve"> 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 สัญญานี้มีผลบังคับใช้ตั้งแต่วันที่</w:t>
      </w:r>
      <w:r w:rsidRPr="00A87005">
        <w:rPr>
          <w:rFonts w:ascii="Angsana New" w:hAnsi="Angsana New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2"/>
          <w:sz w:val="30"/>
          <w:szCs w:val="30"/>
        </w:rPr>
        <w:t xml:space="preserve">1 </w:t>
      </w:r>
      <w:r w:rsidR="004760E3" w:rsidRPr="00A87005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="00FB7E1E" w:rsidRPr="00A8700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2"/>
          <w:sz w:val="30"/>
          <w:szCs w:val="30"/>
        </w:rPr>
        <w:t xml:space="preserve">2562 </w:t>
      </w:r>
      <w:r w:rsidRPr="00A87005">
        <w:rPr>
          <w:rFonts w:ascii="Angsana New" w:hAnsi="Angsana New"/>
          <w:spacing w:val="-2"/>
          <w:sz w:val="30"/>
          <w:szCs w:val="30"/>
          <w:cs/>
        </w:rPr>
        <w:t xml:space="preserve">ถึงวันที่ </w:t>
      </w:r>
      <w:r w:rsidRPr="00A87005">
        <w:rPr>
          <w:rFonts w:ascii="Angsana New" w:hAnsi="Angsana New"/>
          <w:spacing w:val="-2"/>
          <w:sz w:val="30"/>
          <w:szCs w:val="30"/>
        </w:rPr>
        <w:t>3</w:t>
      </w:r>
      <w:r w:rsidR="000C228F" w:rsidRPr="00A87005">
        <w:rPr>
          <w:rFonts w:ascii="Angsana New" w:hAnsi="Angsana New"/>
          <w:spacing w:val="-2"/>
          <w:sz w:val="30"/>
          <w:szCs w:val="30"/>
        </w:rPr>
        <w:t>0</w:t>
      </w:r>
      <w:r w:rsidRPr="00A87005">
        <w:rPr>
          <w:rFonts w:ascii="Angsana New" w:hAnsi="Angsana New"/>
          <w:spacing w:val="-2"/>
          <w:sz w:val="30"/>
          <w:szCs w:val="30"/>
        </w:rPr>
        <w:t xml:space="preserve"> </w:t>
      </w:r>
      <w:r w:rsidR="004760E3" w:rsidRPr="00A87005">
        <w:rPr>
          <w:rFonts w:ascii="Angsana New" w:hAnsi="Angsana New" w:hint="cs"/>
          <w:spacing w:val="-2"/>
          <w:sz w:val="30"/>
          <w:szCs w:val="30"/>
          <w:cs/>
        </w:rPr>
        <w:t>มิถุนาย</w:t>
      </w:r>
      <w:r w:rsidR="00FB7E1E" w:rsidRPr="00A87005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A8700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2"/>
          <w:sz w:val="30"/>
          <w:szCs w:val="30"/>
        </w:rPr>
        <w:t xml:space="preserve">2562 </w:t>
      </w:r>
      <w:r w:rsidRPr="00A87005">
        <w:rPr>
          <w:rFonts w:ascii="Angsana New" w:hAnsi="Angsana New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:rsidR="00751150" w:rsidRPr="00A87005" w:rsidRDefault="00751150" w:rsidP="00751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="Angsana New" w:hAnsi="Angsana New"/>
          <w:sz w:val="28"/>
          <w:szCs w:val="28"/>
        </w:rPr>
      </w:pPr>
    </w:p>
    <w:p w:rsidR="00FC04D5" w:rsidRPr="00A87005" w:rsidRDefault="00D85E27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br w:type="page"/>
      </w:r>
      <w:r w:rsidR="006F067C" w:rsidRPr="00A87005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p w:rsidR="007265E8" w:rsidRPr="00A87005" w:rsidRDefault="007265E8" w:rsidP="00280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  <w:rPr>
          <w:rFonts w:ascii="Angsana New" w:hAnsi="Angsana New"/>
          <w:b/>
          <w:bCs/>
          <w:sz w:val="28"/>
          <w:szCs w:val="28"/>
        </w:rPr>
      </w:pPr>
    </w:p>
    <w:p w:rsidR="00D85E27" w:rsidRPr="00A87005" w:rsidRDefault="006C68CE" w:rsidP="00FB7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72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การ</w:t>
      </w:r>
      <w:r w:rsidR="006F067C" w:rsidRPr="00A87005">
        <w:rPr>
          <w:rFonts w:ascii="Angsana New" w:hAnsi="Angsana New"/>
          <w:sz w:val="30"/>
          <w:szCs w:val="30"/>
          <w:cs/>
        </w:rPr>
        <w:t>วิเคราะห์อายุของลูกหนี้การค้า มีดังนี้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7265E8" w:rsidRPr="00A87005" w:rsidTr="00C40194">
        <w:trPr>
          <w:cantSplit/>
        </w:trPr>
        <w:tc>
          <w:tcPr>
            <w:tcW w:w="3780" w:type="dxa"/>
          </w:tcPr>
          <w:p w:rsidR="007265E8" w:rsidRPr="00A87005" w:rsidRDefault="007265E8" w:rsidP="00C40194">
            <w:pPr>
              <w:pStyle w:val="Heading5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7265E8" w:rsidRPr="00A87005" w:rsidRDefault="007265E8" w:rsidP="00C40194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7265E8" w:rsidRPr="00A87005" w:rsidRDefault="007265E8" w:rsidP="00C40194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7265E8" w:rsidRPr="00A87005" w:rsidRDefault="007265E8" w:rsidP="00C40194">
            <w:pPr>
              <w:pStyle w:val="a1"/>
              <w:ind w:left="-108"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</w:t>
            </w:r>
            <w:r w:rsidR="00095435" w:rsidRPr="00A87005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ถุนายน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</w:t>
            </w:r>
            <w:r w:rsidR="00095435" w:rsidRPr="00A87005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ถุนายน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DF2A09" w:rsidRPr="00A87005" w:rsidRDefault="00DF2A09" w:rsidP="00DF2A09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  <w:p w:rsidR="00DF2A09" w:rsidRPr="00A87005" w:rsidRDefault="00DF2A09" w:rsidP="00DF2A09">
            <w:pPr>
              <w:rPr>
                <w:lang w:val="x-none" w:eastAsia="x-none"/>
              </w:rPr>
            </w:pPr>
          </w:p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เกิน</w:t>
            </w: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วันครบ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กำหนดชำระ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น้อยกว่า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 xml:space="preserve">3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18,200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235A31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3 - 6 </w:t>
            </w: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  <w:p w:rsidR="00DF2A09" w:rsidRPr="00A87005" w:rsidRDefault="00DF2A09" w:rsidP="00235A31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6</w:t>
            </w: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12 </w:t>
            </w: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</w:p>
          <w:p w:rsidR="00235A31" w:rsidRPr="00A87005" w:rsidRDefault="00235A31" w:rsidP="00235A31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มากกว่า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12 </w:t>
            </w: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DF2A09" w:rsidRPr="00A87005" w:rsidRDefault="00235A31" w:rsidP="00235A3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:rsidR="00235A31" w:rsidRPr="00A87005" w:rsidRDefault="00235A31" w:rsidP="00235A3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:rsidR="00235A31" w:rsidRPr="00A87005" w:rsidRDefault="00235A31" w:rsidP="00235A3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F2A09" w:rsidRPr="00A87005" w:rsidRDefault="00DF2A09" w:rsidP="00235A31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235A3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:rsidR="00DF2A09" w:rsidRPr="00A87005" w:rsidRDefault="00235A31" w:rsidP="00235A3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:rsidR="00235A31" w:rsidRPr="00A87005" w:rsidRDefault="00235A31" w:rsidP="00235A3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F2A09" w:rsidRPr="00A87005" w:rsidRDefault="00DF2A09" w:rsidP="00235A31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235A31" w:rsidP="00AF3FCC">
            <w:pPr>
              <w:pStyle w:val="3"/>
              <w:tabs>
                <w:tab w:val="clear" w:pos="360"/>
                <w:tab w:val="clear" w:pos="720"/>
                <w:tab w:val="decimal" w:pos="68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:rsidR="00235A31" w:rsidRPr="00A87005" w:rsidRDefault="00235A31" w:rsidP="00235A3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43,822</w:t>
            </w:r>
          </w:p>
          <w:p w:rsidR="00235A31" w:rsidRPr="00A87005" w:rsidRDefault="00235A31" w:rsidP="00235A3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13,357</w:t>
            </w:r>
          </w:p>
        </w:tc>
        <w:tc>
          <w:tcPr>
            <w:tcW w:w="270" w:type="dxa"/>
          </w:tcPr>
          <w:p w:rsidR="00DF2A09" w:rsidRPr="00A87005" w:rsidRDefault="00DF2A09" w:rsidP="00235A31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235A3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26,904</w:t>
            </w:r>
          </w:p>
          <w:p w:rsidR="00DF2A09" w:rsidRPr="00A87005" w:rsidRDefault="00DF2A09" w:rsidP="00235A3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15,358</w:t>
            </w:r>
          </w:p>
          <w:p w:rsidR="00235A31" w:rsidRPr="00A87005" w:rsidRDefault="00235A31" w:rsidP="00AF3FCC">
            <w:pPr>
              <w:pStyle w:val="3"/>
              <w:tabs>
                <w:tab w:val="clear" w:pos="360"/>
                <w:tab w:val="clear" w:pos="720"/>
                <w:tab w:val="decimal" w:pos="68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57,843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60,717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235A31" w:rsidP="00AF3FCC">
            <w:pPr>
              <w:pStyle w:val="3"/>
              <w:tabs>
                <w:tab w:val="clear" w:pos="360"/>
                <w:tab w:val="clear" w:pos="720"/>
                <w:tab w:val="decimal" w:pos="68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DF2A09" w:rsidP="00AF3FCC">
            <w:pPr>
              <w:pStyle w:val="3"/>
              <w:tabs>
                <w:tab w:val="clear" w:pos="360"/>
                <w:tab w:val="clear" w:pos="720"/>
                <w:tab w:val="decimal" w:pos="68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57,843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60,717</w:t>
            </w:r>
          </w:p>
        </w:tc>
      </w:tr>
      <w:tr w:rsidR="00DF2A09" w:rsidRPr="00A87005" w:rsidTr="00C40194">
        <w:trPr>
          <w:cantSplit/>
          <w:trHeight w:val="60"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DF2A09" w:rsidRPr="00A87005" w:rsidRDefault="00DF2A09" w:rsidP="00DF2A09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490" w:type="dxa"/>
            <w:gridSpan w:val="7"/>
          </w:tcPr>
          <w:p w:rsidR="00DF2A09" w:rsidRPr="00A87005" w:rsidRDefault="00DF2A09" w:rsidP="00DF2A09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316,325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446,518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315,324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445,909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เกินกำหนดชำระ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170" w:type="dxa"/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249,298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362,117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248,613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341,611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  3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170" w:type="dxa"/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82,147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115,059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82,147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84,054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6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138,543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118,343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88,512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92,813</w:t>
            </w:r>
          </w:p>
        </w:tc>
      </w:tr>
      <w:tr w:rsidR="00DF2A09" w:rsidRPr="00A87005" w:rsidTr="00F636C9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  มากกว่า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69,63</w:t>
            </w:r>
            <w:r w:rsidR="00CB3972" w:rsidRPr="00A870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59,461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49,084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59,461</w:t>
            </w:r>
          </w:p>
        </w:tc>
      </w:tr>
      <w:tr w:rsidR="00DF2A09" w:rsidRPr="00A87005" w:rsidTr="00F636C9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855,94</w:t>
            </w:r>
            <w:r w:rsidR="00CB3972"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1,101,498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783,680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1,023,848</w:t>
            </w:r>
          </w:p>
        </w:tc>
      </w:tr>
      <w:tr w:rsidR="00DF2A09" w:rsidRPr="00A87005" w:rsidTr="00F636C9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(3,409)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3,770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(3,409)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3,770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235A31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(25</w:t>
            </w:r>
            <w:r w:rsidR="00BF16EB" w:rsidRPr="00A87005">
              <w:rPr>
                <w:rFonts w:ascii="Angsana New" w:hAnsi="Angsana New"/>
                <w:sz w:val="30"/>
                <w:szCs w:val="30"/>
                <w:lang w:val="en-US"/>
              </w:rPr>
              <w:t>,156)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23,700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(25,156)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23,700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827,38</w:t>
            </w:r>
            <w:r w:rsidR="00CB3972"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1,074,028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7356D1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812,958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1,057,095</w:t>
            </w:r>
          </w:p>
        </w:tc>
      </w:tr>
      <w:tr w:rsidR="00DF2A09" w:rsidRPr="00A87005" w:rsidTr="00C40194">
        <w:trPr>
          <w:cantSplit/>
        </w:trPr>
        <w:tc>
          <w:tcPr>
            <w:tcW w:w="378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F24C46" w:rsidRPr="00A87005" w:rsidRDefault="00F24C46">
      <w:pPr>
        <w:rPr>
          <w:b/>
          <w:bCs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170"/>
      </w:tblGrid>
      <w:tr w:rsidR="00F24C46" w:rsidRPr="00A87005" w:rsidTr="004C03C2">
        <w:trPr>
          <w:cantSplit/>
        </w:trPr>
        <w:tc>
          <w:tcPr>
            <w:tcW w:w="3600" w:type="dxa"/>
          </w:tcPr>
          <w:p w:rsidR="00F24C46" w:rsidRPr="00A87005" w:rsidRDefault="00F24C46" w:rsidP="00C40194">
            <w:pPr>
              <w:pStyle w:val="Heading5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24C46" w:rsidRPr="00A87005" w:rsidRDefault="00F24C46" w:rsidP="00C40194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24C46" w:rsidRPr="00A87005" w:rsidRDefault="00F24C46" w:rsidP="00C40194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24C46" w:rsidRPr="00A87005" w:rsidRDefault="00F24C46" w:rsidP="00C40194">
            <w:pPr>
              <w:pStyle w:val="a1"/>
              <w:ind w:left="-108"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F2A09" w:rsidRPr="00A87005" w:rsidTr="004C03C2">
        <w:trPr>
          <w:cantSplit/>
        </w:trPr>
        <w:tc>
          <w:tcPr>
            <w:tcW w:w="360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</w:t>
            </w:r>
            <w:r w:rsidR="003F051A" w:rsidRPr="00A87005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ถุนายน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</w:t>
            </w:r>
            <w:r w:rsidR="003F051A" w:rsidRPr="00A87005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ถุนายน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F2A09" w:rsidRPr="00A87005" w:rsidTr="004C03C2">
        <w:trPr>
          <w:cantSplit/>
        </w:trPr>
        <w:tc>
          <w:tcPr>
            <w:tcW w:w="360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F2A09" w:rsidRPr="00A87005" w:rsidTr="004C03C2">
        <w:trPr>
          <w:cantSplit/>
        </w:trPr>
        <w:tc>
          <w:tcPr>
            <w:tcW w:w="360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DF2A09" w:rsidRPr="00A87005" w:rsidRDefault="00DF2A09" w:rsidP="00DF2A09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F2A09" w:rsidRPr="00A87005" w:rsidTr="004C03C2">
        <w:trPr>
          <w:cantSplit/>
        </w:trPr>
        <w:tc>
          <w:tcPr>
            <w:tcW w:w="4770" w:type="dxa"/>
            <w:gridSpan w:val="2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</w:t>
            </w:r>
            <w:r w:rsidRPr="00A87005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ลูกหนี้การค้าที่ครบกำหนดชำระเกินกว่าหนึ่งปี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2A09" w:rsidRPr="00A87005" w:rsidTr="004C03C2">
        <w:trPr>
          <w:cantSplit/>
        </w:trPr>
        <w:tc>
          <w:tcPr>
            <w:tcW w:w="3600" w:type="dxa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2A09" w:rsidRPr="00A87005" w:rsidTr="004C03C2">
        <w:trPr>
          <w:cantSplit/>
        </w:trPr>
        <w:tc>
          <w:tcPr>
            <w:tcW w:w="3600" w:type="dxa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2A09" w:rsidRPr="00A87005" w:rsidTr="004C03C2">
        <w:trPr>
          <w:cantSplit/>
        </w:trPr>
        <w:tc>
          <w:tcPr>
            <w:tcW w:w="360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36,230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43,754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36,230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43,754</w:t>
            </w:r>
          </w:p>
        </w:tc>
      </w:tr>
      <w:tr w:rsidR="00DF2A09" w:rsidRPr="00A87005" w:rsidTr="004C03C2">
        <w:trPr>
          <w:cantSplit/>
          <w:trHeight w:val="434"/>
        </w:trPr>
        <w:tc>
          <w:tcPr>
            <w:tcW w:w="3600" w:type="dxa"/>
          </w:tcPr>
          <w:p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รายได้และดอกเบี้ยรอการรับรู้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(5,723)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7,336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(5,723)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7,336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F2A09" w:rsidRPr="00A87005" w:rsidTr="004C03C2">
        <w:trPr>
          <w:cantSplit/>
        </w:trPr>
        <w:tc>
          <w:tcPr>
            <w:tcW w:w="3600" w:type="dxa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30,507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36,418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30,507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36,418</w:t>
            </w:r>
          </w:p>
        </w:tc>
      </w:tr>
      <w:tr w:rsidR="00DF2A09" w:rsidRPr="00A87005" w:rsidTr="004C03C2">
        <w:trPr>
          <w:cantSplit/>
        </w:trPr>
        <w:tc>
          <w:tcPr>
            <w:tcW w:w="3600" w:type="dxa"/>
          </w:tcPr>
          <w:p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857,89</w:t>
            </w:r>
            <w:r w:rsidR="00A75F1A"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1,110,446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BF16EB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843,465</w:t>
            </w:r>
          </w:p>
        </w:tc>
        <w:tc>
          <w:tcPr>
            <w:tcW w:w="270" w:type="dxa"/>
          </w:tcPr>
          <w:p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777CE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1,093,513</w:t>
            </w:r>
          </w:p>
        </w:tc>
      </w:tr>
    </w:tbl>
    <w:p w:rsidR="0066298B" w:rsidRPr="00A87005" w:rsidRDefault="0066298B" w:rsidP="00625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823471" w:rsidRPr="00A87005" w:rsidRDefault="00823471" w:rsidP="008D3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A87005">
        <w:rPr>
          <w:rFonts w:ascii="Angsana New" w:hAnsi="Angsana New"/>
          <w:sz w:val="30"/>
          <w:szCs w:val="30"/>
        </w:rPr>
        <w:t xml:space="preserve">30 </w:t>
      </w:r>
      <w:r w:rsidRPr="00A87005">
        <w:rPr>
          <w:rFonts w:ascii="Angsana New" w:hAnsi="Angsana New"/>
          <w:sz w:val="30"/>
          <w:szCs w:val="30"/>
          <w:cs/>
        </w:rPr>
        <w:t>วัน</w:t>
      </w:r>
      <w:r w:rsidR="00D819ED" w:rsidRPr="00A87005">
        <w:rPr>
          <w:rFonts w:ascii="Angsana New" w:hAnsi="Angsana New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ถึง </w:t>
      </w:r>
      <w:r w:rsidR="00202022" w:rsidRPr="00A87005">
        <w:rPr>
          <w:rFonts w:ascii="Angsana New" w:hAnsi="Angsana New"/>
          <w:sz w:val="30"/>
          <w:szCs w:val="30"/>
        </w:rPr>
        <w:t>12</w:t>
      </w:r>
      <w:r w:rsidRPr="00A87005">
        <w:rPr>
          <w:rFonts w:ascii="Angsana New" w:hAnsi="Angsana New"/>
          <w:sz w:val="30"/>
          <w:szCs w:val="30"/>
        </w:rPr>
        <w:t xml:space="preserve">0 </w:t>
      </w:r>
      <w:r w:rsidRPr="00A87005">
        <w:rPr>
          <w:rFonts w:ascii="Angsana New" w:hAnsi="Angsana New"/>
          <w:sz w:val="30"/>
          <w:szCs w:val="30"/>
          <w:cs/>
        </w:rPr>
        <w:t>วัน</w:t>
      </w:r>
      <w:r w:rsidR="00625608" w:rsidRPr="00A87005">
        <w:rPr>
          <w:rFonts w:ascii="Angsana New" w:hAnsi="Angsana New"/>
          <w:sz w:val="30"/>
          <w:szCs w:val="30"/>
          <w:cs/>
        </w:rPr>
        <w:t xml:space="preserve"> ยกเว้นรายได้จากการขายตามสัญญาระยะยาว</w:t>
      </w:r>
    </w:p>
    <w:p w:rsidR="001A1D99" w:rsidRPr="00A87005" w:rsidRDefault="001A1D99" w:rsidP="00C70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:rsidR="00DF2A09" w:rsidRPr="00A87005" w:rsidRDefault="00DF2A09" w:rsidP="00DF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FA41AD" w:rsidRPr="00A87005" w:rsidRDefault="00FA41AD" w:rsidP="00E06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A41AD" w:rsidRPr="00A87005" w:rsidRDefault="00FA41AD" w:rsidP="00E06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A41AD" w:rsidRPr="00A87005" w:rsidRDefault="00FA41AD" w:rsidP="00E06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FA41AD" w:rsidRPr="00A87005" w:rsidSect="00777CE5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:rsidR="00B43C36" w:rsidRPr="00A87005" w:rsidRDefault="00B43C36" w:rsidP="00EC360A">
      <w:pPr>
        <w:pStyle w:val="Heading5"/>
        <w:tabs>
          <w:tab w:val="left" w:pos="540"/>
          <w:tab w:val="left" w:pos="630"/>
        </w:tabs>
        <w:spacing w:line="360" w:lineRule="auto"/>
        <w:ind w:left="907" w:hanging="907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Pr="00A87005">
        <w:rPr>
          <w:rFonts w:ascii="Angsana New" w:hAnsi="Angsana New"/>
          <w:sz w:val="30"/>
          <w:szCs w:val="30"/>
        </w:rPr>
        <w:tab/>
      </w:r>
      <w:r w:rsidRPr="00A8700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FA41AD" w:rsidRPr="00A87005" w:rsidRDefault="00AD7914" w:rsidP="009F2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atLeast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A87005">
        <w:rPr>
          <w:rFonts w:ascii="Angsana New" w:hAnsi="Angsana New" w:hint="cs"/>
          <w:sz w:val="30"/>
          <w:szCs w:val="30"/>
          <w:cs/>
        </w:rPr>
        <w:t>3</w:t>
      </w:r>
      <w:r w:rsidR="00DF2A09" w:rsidRPr="00A87005">
        <w:rPr>
          <w:rFonts w:ascii="Angsana New" w:hAnsi="Angsana New" w:hint="cs"/>
          <w:sz w:val="30"/>
          <w:szCs w:val="30"/>
          <w:cs/>
        </w:rPr>
        <w:t>0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DF2A09" w:rsidRPr="00A87005">
        <w:rPr>
          <w:rFonts w:ascii="Angsana New" w:hAnsi="Angsana New" w:hint="cs"/>
          <w:sz w:val="30"/>
          <w:szCs w:val="30"/>
          <w:cs/>
        </w:rPr>
        <w:t>มิถุนายน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25</w:t>
      </w:r>
      <w:r w:rsidRPr="00A87005">
        <w:rPr>
          <w:rFonts w:ascii="Angsana New" w:hAnsi="Angsana New" w:hint="cs"/>
          <w:sz w:val="30"/>
          <w:szCs w:val="30"/>
          <w:cs/>
        </w:rPr>
        <w:t>6</w:t>
      </w:r>
      <w:r w:rsidR="00C00A87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และ </w:t>
      </w:r>
      <w:r w:rsidRPr="00A87005">
        <w:rPr>
          <w:rFonts w:ascii="Angsana New" w:hAnsi="Angsana New"/>
          <w:sz w:val="30"/>
          <w:szCs w:val="30"/>
        </w:rPr>
        <w:t xml:space="preserve">31 </w:t>
      </w:r>
      <w:r w:rsidRPr="00A87005">
        <w:rPr>
          <w:rFonts w:ascii="Angsana New" w:hAnsi="Angsana New"/>
          <w:sz w:val="30"/>
          <w:szCs w:val="30"/>
          <w:cs/>
        </w:rPr>
        <w:t>ธันวาคม</w:t>
      </w:r>
      <w:r w:rsidRPr="00A87005">
        <w:rPr>
          <w:rFonts w:ascii="Angsana New" w:hAnsi="Angsana New"/>
          <w:sz w:val="30"/>
          <w:szCs w:val="30"/>
        </w:rPr>
        <w:t xml:space="preserve"> 25</w:t>
      </w:r>
      <w:r w:rsidRPr="00A87005">
        <w:rPr>
          <w:rFonts w:ascii="Angsana New" w:hAnsi="Angsana New" w:hint="cs"/>
          <w:sz w:val="30"/>
          <w:szCs w:val="30"/>
          <w:cs/>
        </w:rPr>
        <w:t>6</w:t>
      </w:r>
      <w:r w:rsidR="00C00A87" w:rsidRPr="00A87005">
        <w:rPr>
          <w:rFonts w:ascii="Angsana New" w:hAnsi="Angsana New"/>
          <w:sz w:val="30"/>
          <w:szCs w:val="30"/>
        </w:rPr>
        <w:t>1</w:t>
      </w:r>
      <w:r w:rsidRPr="00A87005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494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90"/>
        <w:gridCol w:w="1348"/>
        <w:gridCol w:w="812"/>
        <w:gridCol w:w="180"/>
        <w:gridCol w:w="810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05630" w:rsidRPr="00A87005" w:rsidDel="00685444" w:rsidTr="009F2B88">
        <w:trPr>
          <w:cantSplit/>
          <w:tblHeader/>
        </w:trPr>
        <w:tc>
          <w:tcPr>
            <w:tcW w:w="2070" w:type="dxa"/>
          </w:tcPr>
          <w:p w:rsidR="00005630" w:rsidRPr="00A87005" w:rsidRDefault="00005630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:rsidR="00005630" w:rsidRPr="00A87005" w:rsidRDefault="00005630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9"/>
          </w:tcPr>
          <w:p w:rsidR="00005630" w:rsidRPr="00A87005" w:rsidRDefault="00005630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760" w:type="dxa"/>
            <w:gridSpan w:val="11"/>
          </w:tcPr>
          <w:p w:rsidR="00005630" w:rsidRPr="00A87005" w:rsidRDefault="00DE6E5E" w:rsidP="00103DD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A77C3" w:rsidRPr="00A87005" w:rsidDel="00685444" w:rsidTr="009F2B88">
        <w:trPr>
          <w:cantSplit/>
          <w:tblHeader/>
        </w:trPr>
        <w:tc>
          <w:tcPr>
            <w:tcW w:w="2070" w:type="dxa"/>
          </w:tcPr>
          <w:p w:rsidR="003A77C3" w:rsidRPr="00A87005" w:rsidDel="00685444" w:rsidRDefault="003A77C3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890" w:type="dxa"/>
          </w:tcPr>
          <w:p w:rsidR="003A77C3" w:rsidRPr="00A87005" w:rsidRDefault="003A77C3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348" w:type="dxa"/>
          </w:tcPr>
          <w:p w:rsidR="003A77C3" w:rsidRPr="00A87005" w:rsidRDefault="003A77C3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802" w:type="dxa"/>
            <w:gridSpan w:val="3"/>
          </w:tcPr>
          <w:p w:rsidR="003A77C3" w:rsidRPr="00A87005" w:rsidDel="00685444" w:rsidRDefault="003A77C3" w:rsidP="00E64CEF">
            <w:pPr>
              <w:pStyle w:val="acctfourfigures"/>
              <w:tabs>
                <w:tab w:val="clear" w:pos="765"/>
              </w:tabs>
              <w:spacing w:line="240" w:lineRule="atLeast"/>
              <w:ind w:left="-129" w:right="-13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3A77C3" w:rsidRPr="00A87005" w:rsidDel="00685444" w:rsidRDefault="003A77C3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3A77C3" w:rsidRPr="00A87005" w:rsidDel="00685444" w:rsidRDefault="003A77C3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3A77C3" w:rsidRPr="00A87005" w:rsidDel="00685444" w:rsidRDefault="003A77C3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3A77C3" w:rsidRPr="00A87005" w:rsidDel="00685444" w:rsidRDefault="003A77C3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3A77C3" w:rsidRPr="00A87005" w:rsidDel="00685444" w:rsidRDefault="003A77C3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3A77C3" w:rsidRPr="00A87005" w:rsidDel="00685444" w:rsidRDefault="003A77C3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3A77C3" w:rsidRPr="00A87005" w:rsidDel="00685444" w:rsidRDefault="003A77C3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3A77C3" w:rsidRPr="00A87005" w:rsidDel="00685444" w:rsidRDefault="003A77C3" w:rsidP="00E64C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DF2A09" w:rsidRPr="00A87005" w:rsidTr="009F2B88">
        <w:trPr>
          <w:cantSplit/>
          <w:trHeight w:val="389"/>
          <w:tblHeader/>
        </w:trPr>
        <w:tc>
          <w:tcPr>
            <w:tcW w:w="207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</w:tr>
      <w:tr w:rsidR="00DF2A09" w:rsidRPr="00A87005" w:rsidTr="009F2B88">
        <w:trPr>
          <w:cantSplit/>
          <w:trHeight w:val="389"/>
          <w:tblHeader/>
        </w:trPr>
        <w:tc>
          <w:tcPr>
            <w:tcW w:w="207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F2A09" w:rsidRPr="00A87005" w:rsidTr="009F2B88">
        <w:trPr>
          <w:cantSplit/>
          <w:trHeight w:val="389"/>
          <w:tblHeader/>
        </w:trPr>
        <w:tc>
          <w:tcPr>
            <w:tcW w:w="207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</w:tr>
      <w:tr w:rsidR="00DF2A09" w:rsidRPr="00A87005" w:rsidTr="009F2B88">
        <w:trPr>
          <w:cantSplit/>
          <w:trHeight w:val="389"/>
          <w:tblHeader/>
        </w:trPr>
        <w:tc>
          <w:tcPr>
            <w:tcW w:w="207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2" w:type="dxa"/>
            <w:gridSpan w:val="3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0" w:type="dxa"/>
            <w:gridSpan w:val="15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F2A09" w:rsidRPr="00A87005" w:rsidTr="009F2B88">
        <w:trPr>
          <w:cantSplit/>
        </w:trPr>
        <w:tc>
          <w:tcPr>
            <w:tcW w:w="2070" w:type="dxa"/>
          </w:tcPr>
          <w:p w:rsidR="00DF2A09" w:rsidRPr="00A87005" w:rsidRDefault="00DF2A09" w:rsidP="00DF2A09">
            <w:pPr>
              <w:ind w:right="28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812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F2A09" w:rsidRPr="00A87005" w:rsidTr="009F2B88">
        <w:trPr>
          <w:cantSplit/>
        </w:trPr>
        <w:tc>
          <w:tcPr>
            <w:tcW w:w="2070" w:type="dxa"/>
          </w:tcPr>
          <w:p w:rsidR="00DF2A09" w:rsidRPr="00A87005" w:rsidRDefault="00DF2A09" w:rsidP="00DF2A09">
            <w:pPr>
              <w:ind w:right="28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อี</w:t>
            </w: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2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2A09" w:rsidRPr="00A87005" w:rsidTr="009F2B88">
        <w:trPr>
          <w:cantSplit/>
        </w:trPr>
        <w:tc>
          <w:tcPr>
            <w:tcW w:w="2070" w:type="dxa"/>
          </w:tcPr>
          <w:p w:rsidR="00DF2A09" w:rsidRPr="00A87005" w:rsidRDefault="00DF2A09" w:rsidP="00DF2A0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  แมนูแฟคเจอริ่ง</w:t>
            </w:r>
            <w:r w:rsidRPr="00A870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DF2A09" w:rsidRPr="00A87005" w:rsidRDefault="00146BFA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146BFA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90,000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90,000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BF16EB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BF16EB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BF16EB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</w:tr>
      <w:tr w:rsidR="00DF2A09" w:rsidRPr="00A87005" w:rsidTr="009F2B88">
        <w:trPr>
          <w:cantSplit/>
        </w:trPr>
        <w:tc>
          <w:tcPr>
            <w:tcW w:w="2070" w:type="dxa"/>
          </w:tcPr>
          <w:p w:rsidR="00DF2A09" w:rsidRPr="00A87005" w:rsidRDefault="00DF2A09" w:rsidP="00DF2A0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แอนด์ อี </w:t>
            </w: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LED</w:t>
            </w:r>
            <w:r w:rsidRPr="00A87005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2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2A09" w:rsidRPr="00A87005" w:rsidTr="009F2B88">
        <w:trPr>
          <w:cantSplit/>
        </w:trPr>
        <w:tc>
          <w:tcPr>
            <w:tcW w:w="2070" w:type="dxa"/>
          </w:tcPr>
          <w:p w:rsidR="00DF2A09" w:rsidRPr="00A87005" w:rsidRDefault="00DF2A09" w:rsidP="00DF2A0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>โซลิดสเตท จำกัด</w:t>
            </w: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101" w:right="-79" w:hanging="18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อุปกรณ์และหลอด 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LED</w:t>
            </w:r>
            <w:r w:rsidRPr="00A87005"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  <w:t xml:space="preserve"> </w:t>
            </w: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DF2A09" w:rsidRPr="00A87005" w:rsidRDefault="00146BFA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146BFA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BF16EB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BF16EB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BF16EB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</w:tr>
      <w:tr w:rsidR="00DF2A09" w:rsidRPr="00A87005" w:rsidTr="009F2B88">
        <w:trPr>
          <w:cantSplit/>
        </w:trPr>
        <w:tc>
          <w:tcPr>
            <w:tcW w:w="2070" w:type="dxa"/>
          </w:tcPr>
          <w:p w:rsidR="00DF2A09" w:rsidRPr="00A87005" w:rsidRDefault="00DF2A09" w:rsidP="00DF2A0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</w:rPr>
              <w:t xml:space="preserve">L&amp;E Myanmar    </w:t>
            </w: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สาธารณรัฐแห่ง</w:t>
            </w:r>
          </w:p>
        </w:tc>
        <w:tc>
          <w:tcPr>
            <w:tcW w:w="812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2A09" w:rsidRPr="00A87005" w:rsidTr="009F2B88">
        <w:trPr>
          <w:cantSplit/>
        </w:trPr>
        <w:tc>
          <w:tcPr>
            <w:tcW w:w="2070" w:type="dxa"/>
          </w:tcPr>
          <w:p w:rsidR="00DF2A09" w:rsidRPr="00A87005" w:rsidRDefault="00DF2A09" w:rsidP="00DF2A0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A87005">
              <w:rPr>
                <w:rFonts w:ascii="Angsana New" w:hAnsi="Angsana New"/>
                <w:sz w:val="26"/>
                <w:szCs w:val="26"/>
              </w:rPr>
              <w:t>Co.,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7005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สหภาพเมียนมาร์</w:t>
            </w:r>
          </w:p>
        </w:tc>
        <w:tc>
          <w:tcPr>
            <w:tcW w:w="812" w:type="dxa"/>
          </w:tcPr>
          <w:p w:rsidR="00DF2A09" w:rsidRPr="00A87005" w:rsidRDefault="00146BFA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146BFA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1,648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1,648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BF16EB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BF16EB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BF16EB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</w:tr>
      <w:tr w:rsidR="00DF2A09" w:rsidRPr="00A87005" w:rsidTr="009F2B88">
        <w:trPr>
          <w:cantSplit/>
        </w:trPr>
        <w:tc>
          <w:tcPr>
            <w:tcW w:w="2070" w:type="dxa"/>
          </w:tcPr>
          <w:p w:rsidR="00DF2A09" w:rsidRPr="00A87005" w:rsidRDefault="00DF2A09" w:rsidP="00DF2A09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87005">
              <w:rPr>
                <w:rFonts w:ascii="Angsana New" w:hAnsi="Angsana New"/>
                <w:sz w:val="24"/>
                <w:szCs w:val="24"/>
              </w:rPr>
              <w:t>LIGHTING&amp;EQUIPMENT</w:t>
            </w: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สาธารณรัฐสังคม</w:t>
            </w:r>
          </w:p>
        </w:tc>
        <w:tc>
          <w:tcPr>
            <w:tcW w:w="812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2A09" w:rsidRPr="00A87005" w:rsidTr="009F2B88">
        <w:trPr>
          <w:cantSplit/>
        </w:trPr>
        <w:tc>
          <w:tcPr>
            <w:tcW w:w="2070" w:type="dxa"/>
          </w:tcPr>
          <w:p w:rsidR="00DF2A09" w:rsidRPr="00A87005" w:rsidRDefault="00DF2A09" w:rsidP="00DF2A0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8700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A87005">
              <w:rPr>
                <w:rFonts w:ascii="Angsana New" w:hAnsi="Angsana New"/>
                <w:sz w:val="24"/>
                <w:szCs w:val="24"/>
              </w:rPr>
              <w:t>(VIETNAM)</w:t>
            </w:r>
            <w:r w:rsidRPr="00A87005">
              <w:rPr>
                <w:rFonts w:ascii="Angsana New" w:hAnsi="Angsana New"/>
                <w:color w:val="FFFFFF"/>
                <w:sz w:val="24"/>
                <w:szCs w:val="24"/>
              </w:rPr>
              <w:t>-</w:t>
            </w:r>
            <w:r w:rsidRPr="00A87005">
              <w:rPr>
                <w:rFonts w:ascii="Angsana New" w:hAnsi="Angsana New"/>
                <w:sz w:val="24"/>
                <w:szCs w:val="24"/>
              </w:rPr>
              <w:t xml:space="preserve">COMPANY </w:t>
            </w:r>
          </w:p>
          <w:p w:rsidR="00DF2A09" w:rsidRPr="00A87005" w:rsidRDefault="00DF2A09" w:rsidP="00DF2A09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87005">
              <w:rPr>
                <w:rFonts w:ascii="Angsana New" w:hAnsi="Angsana New"/>
                <w:sz w:val="24"/>
                <w:szCs w:val="24"/>
              </w:rPr>
              <w:t xml:space="preserve">   LIMITED</w:t>
            </w: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นิยมเวียดนาม</w:t>
            </w:r>
          </w:p>
        </w:tc>
        <w:tc>
          <w:tcPr>
            <w:tcW w:w="812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146BFA" w:rsidRPr="00A87005" w:rsidRDefault="00146BFA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146BFA" w:rsidRPr="00A87005" w:rsidRDefault="00146BFA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16,455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16,455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BF16EB" w:rsidRPr="00A87005" w:rsidRDefault="00BF16EB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16,455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16,455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BF16EB" w:rsidRPr="00A87005" w:rsidRDefault="00BF16EB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BF16EB" w:rsidRPr="00A87005" w:rsidRDefault="00BF16EB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16,455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16,455</w:t>
            </w:r>
          </w:p>
        </w:tc>
      </w:tr>
      <w:tr w:rsidR="00DF2A09" w:rsidRPr="00A87005" w:rsidTr="009F2B88">
        <w:trPr>
          <w:cantSplit/>
        </w:trPr>
        <w:tc>
          <w:tcPr>
            <w:tcW w:w="2070" w:type="dxa"/>
          </w:tcPr>
          <w:p w:rsidR="00DF2A09" w:rsidRPr="00A87005" w:rsidRDefault="00DF2A09" w:rsidP="00DF2A09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BF16EB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177,330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177,330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2A09" w:rsidRPr="00A87005" w:rsidRDefault="00BF16EB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BF16EB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177,330</w:t>
            </w:r>
          </w:p>
        </w:tc>
        <w:tc>
          <w:tcPr>
            <w:tcW w:w="180" w:type="dxa"/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F2A09" w:rsidRPr="00A87005" w:rsidRDefault="00DF2A09" w:rsidP="00DF2A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177,330</w:t>
            </w:r>
          </w:p>
        </w:tc>
      </w:tr>
    </w:tbl>
    <w:p w:rsidR="00A346DC" w:rsidRPr="00A87005" w:rsidRDefault="00A346DC" w:rsidP="00A34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en-GB"/>
        </w:rPr>
      </w:pPr>
    </w:p>
    <w:p w:rsidR="00FA41AD" w:rsidRPr="00A87005" w:rsidRDefault="00A346DC" w:rsidP="00103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  <w:sectPr w:rsidR="00FA41AD" w:rsidRPr="00A87005" w:rsidSect="005759D7">
          <w:pgSz w:w="16834" w:h="11909" w:orient="landscape" w:code="9"/>
          <w:pgMar w:top="1152" w:right="691" w:bottom="1152" w:left="1080" w:header="720" w:footer="720" w:gutter="0"/>
          <w:cols w:space="720"/>
          <w:docGrid w:linePitch="245"/>
        </w:sectPr>
      </w:pPr>
      <w:r w:rsidRPr="00A87005">
        <w:rPr>
          <w:rFonts w:ascii="Angsana New" w:hAnsi="Angsana New" w:hint="cs"/>
          <w:sz w:val="30"/>
          <w:szCs w:val="30"/>
          <w:cs/>
          <w:lang w:val="en-GB"/>
        </w:rPr>
        <w:t>บริษัทไม่มีเงินปันผลรับจากบริษัทย่อยสำหรับแต่ละงวด</w:t>
      </w:r>
      <w:r w:rsidR="00DF2A09" w:rsidRPr="00A87005">
        <w:rPr>
          <w:rFonts w:ascii="Angsana New" w:hAnsi="Angsana New" w:hint="cs"/>
          <w:sz w:val="30"/>
          <w:szCs w:val="30"/>
          <w:cs/>
          <w:lang w:val="en-GB"/>
        </w:rPr>
        <w:t>หกเดือน</w:t>
      </w:r>
      <w:r w:rsidRPr="00A87005">
        <w:rPr>
          <w:rFonts w:ascii="Angsana New" w:hAnsi="Angsana New" w:hint="cs"/>
          <w:sz w:val="30"/>
          <w:szCs w:val="30"/>
          <w:cs/>
          <w:lang w:val="en-GB"/>
        </w:rPr>
        <w:t xml:space="preserve">สิ้นสุดวันที่ </w:t>
      </w:r>
      <w:r w:rsidRPr="00A87005">
        <w:rPr>
          <w:rFonts w:ascii="Angsana New" w:hAnsi="Angsana New"/>
          <w:sz w:val="30"/>
          <w:szCs w:val="30"/>
          <w:lang w:val="en-GB"/>
        </w:rPr>
        <w:t>3</w:t>
      </w:r>
      <w:r w:rsidR="00DF2A09" w:rsidRPr="00A87005">
        <w:rPr>
          <w:rFonts w:ascii="Angsana New" w:hAnsi="Angsana New" w:hint="cs"/>
          <w:sz w:val="30"/>
          <w:szCs w:val="30"/>
          <w:cs/>
        </w:rPr>
        <w:t>0</w:t>
      </w:r>
      <w:r w:rsidRPr="00A87005">
        <w:rPr>
          <w:rFonts w:ascii="Angsana New" w:hAnsi="Angsana New"/>
          <w:sz w:val="30"/>
          <w:szCs w:val="30"/>
          <w:lang w:val="en-GB"/>
        </w:rPr>
        <w:t xml:space="preserve"> </w:t>
      </w:r>
      <w:r w:rsidR="00DF2A09" w:rsidRPr="00A87005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Pr="00A8700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87005">
        <w:rPr>
          <w:rFonts w:ascii="Angsana New" w:hAnsi="Angsana New"/>
          <w:sz w:val="30"/>
          <w:szCs w:val="30"/>
          <w:lang w:val="en-GB"/>
        </w:rPr>
        <w:t>256</w:t>
      </w:r>
      <w:r w:rsidR="00B6148F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  <w:lang w:val="en-GB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="00B6148F" w:rsidRPr="00A87005">
        <w:rPr>
          <w:rFonts w:ascii="Angsana New" w:hAnsi="Angsana New"/>
          <w:sz w:val="30"/>
          <w:szCs w:val="30"/>
          <w:lang w:val="en-GB"/>
        </w:rPr>
        <w:t xml:space="preserve"> </w:t>
      </w:r>
      <w:r w:rsidRPr="00A87005">
        <w:rPr>
          <w:rFonts w:ascii="Angsana New" w:hAnsi="Angsana New"/>
          <w:sz w:val="30"/>
          <w:szCs w:val="30"/>
          <w:lang w:val="en-GB"/>
        </w:rPr>
        <w:t>256</w:t>
      </w:r>
      <w:r w:rsidR="00B6148F" w:rsidRPr="00A87005">
        <w:rPr>
          <w:rFonts w:ascii="Angsana New" w:hAnsi="Angsana New"/>
          <w:sz w:val="30"/>
          <w:szCs w:val="30"/>
          <w:lang w:val="en-GB"/>
        </w:rPr>
        <w:t>1</w:t>
      </w:r>
    </w:p>
    <w:p w:rsidR="00F96958" w:rsidRPr="00A87005" w:rsidRDefault="00146D41" w:rsidP="00343712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lang w:val="en-US"/>
        </w:rPr>
        <w:lastRenderedPageBreak/>
        <w:t>6</w:t>
      </w:r>
      <w:r w:rsidRPr="00A87005">
        <w:rPr>
          <w:rFonts w:ascii="Angsana New" w:hAnsi="Angsana New"/>
          <w:sz w:val="30"/>
          <w:szCs w:val="30"/>
          <w:lang w:val="en-US"/>
        </w:rPr>
        <w:tab/>
      </w:r>
      <w:r w:rsidR="00F96958" w:rsidRPr="00A870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B842A2" w:rsidRPr="00A87005" w:rsidRDefault="00B842A2" w:rsidP="00B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jc w:val="both"/>
        <w:rPr>
          <w:rFonts w:ascii="Angsana New" w:hAnsi="Angsana New"/>
          <w:b/>
          <w:bCs/>
          <w:sz w:val="22"/>
          <w:szCs w:val="22"/>
        </w:rPr>
      </w:pPr>
    </w:p>
    <w:p w:rsidR="00A5087A" w:rsidRPr="00A87005" w:rsidRDefault="00B842A2" w:rsidP="00A50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การซื้อ จำหน่าย และโอน</w:t>
      </w:r>
      <w:r w:rsidRPr="00A87005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ที่ดิน </w:t>
      </w: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อาคารและอุปกรณ์ระหว่างงวด</w:t>
      </w:r>
      <w:r w:rsidR="00DF2A09" w:rsidRPr="00A8700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หกเดือน</w:t>
      </w: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สิ้นสุดวันที่ </w:t>
      </w:r>
      <w:r w:rsidRPr="00A87005">
        <w:rPr>
          <w:rFonts w:ascii="Angsana New" w:hAnsi="Angsana New"/>
          <w:spacing w:val="-4"/>
          <w:sz w:val="30"/>
          <w:szCs w:val="30"/>
          <w:lang w:val="x-none" w:eastAsia="x-none"/>
        </w:rPr>
        <w:t>3</w:t>
      </w:r>
      <w:r w:rsidR="00DF2A09" w:rsidRPr="00A87005">
        <w:rPr>
          <w:rFonts w:ascii="Angsana New" w:hAnsi="Angsana New" w:hint="cs"/>
          <w:spacing w:val="-4"/>
          <w:sz w:val="30"/>
          <w:szCs w:val="30"/>
          <w:cs/>
          <w:lang w:eastAsia="x-none"/>
        </w:rPr>
        <w:t>0</w:t>
      </w:r>
      <w:r w:rsidRPr="00A87005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="00DF2A09" w:rsidRPr="00A8700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มิถุนายน</w:t>
      </w: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lang w:val="x-none" w:eastAsia="x-none"/>
        </w:rPr>
        <w:t>25</w:t>
      </w:r>
      <w:r w:rsidRPr="00A8700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6</w:t>
      </w:r>
      <w:r w:rsidR="00DB6757" w:rsidRPr="00A87005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A8700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และ </w:t>
      </w:r>
      <w:r w:rsidRPr="00A87005">
        <w:rPr>
          <w:rFonts w:ascii="Angsana New" w:hAnsi="Angsana New"/>
          <w:spacing w:val="-4"/>
          <w:sz w:val="30"/>
          <w:szCs w:val="30"/>
          <w:lang w:val="x-none" w:eastAsia="x-none"/>
        </w:rPr>
        <w:t>25</w:t>
      </w:r>
      <w:r w:rsidRPr="00A8700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6</w:t>
      </w:r>
      <w:r w:rsidR="00DB6757" w:rsidRPr="00A87005">
        <w:rPr>
          <w:rFonts w:ascii="Angsana New" w:hAnsi="Angsana New"/>
          <w:spacing w:val="-4"/>
          <w:sz w:val="30"/>
          <w:szCs w:val="30"/>
          <w:lang w:eastAsia="x-none"/>
        </w:rPr>
        <w:t>1</w:t>
      </w:r>
      <w:r w:rsidRPr="00A8700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มีดังนี้</w:t>
      </w:r>
    </w:p>
    <w:p w:rsidR="003F051A" w:rsidRPr="00A87005" w:rsidRDefault="003F051A" w:rsidP="00AB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3"/>
        <w:gridCol w:w="1070"/>
        <w:gridCol w:w="271"/>
        <w:gridCol w:w="6"/>
        <w:gridCol w:w="1189"/>
        <w:gridCol w:w="73"/>
        <w:gridCol w:w="177"/>
        <w:gridCol w:w="1051"/>
        <w:gridCol w:w="25"/>
        <w:gridCol w:w="212"/>
        <w:gridCol w:w="25"/>
        <w:gridCol w:w="1118"/>
      </w:tblGrid>
      <w:tr w:rsidR="00AB79A3" w:rsidRPr="00A87005" w:rsidTr="00E024DC">
        <w:tc>
          <w:tcPr>
            <w:tcW w:w="2266" w:type="pct"/>
            <w:shd w:val="clear" w:color="auto" w:fill="auto"/>
          </w:tcPr>
          <w:p w:rsidR="00AB79A3" w:rsidRPr="00A87005" w:rsidRDefault="00AB79A3" w:rsidP="0001625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pct"/>
            <w:gridSpan w:val="5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ารเงินรวม</w:t>
            </w:r>
          </w:p>
        </w:tc>
        <w:tc>
          <w:tcPr>
            <w:tcW w:w="1367" w:type="pct"/>
            <w:gridSpan w:val="6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79A3" w:rsidRPr="00A87005" w:rsidTr="00E024DC">
        <w:tc>
          <w:tcPr>
            <w:tcW w:w="2266" w:type="pct"/>
            <w:shd w:val="clear" w:color="auto" w:fill="auto"/>
          </w:tcPr>
          <w:p w:rsidR="00AB79A3" w:rsidRPr="00A87005" w:rsidRDefault="00AB79A3" w:rsidP="0001625B">
            <w:pPr>
              <w:ind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>เดือน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>3</w:t>
            </w: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shd w:val="clear" w:color="auto" w:fill="FFFFFF"/>
              </w:rPr>
              <w:t>0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มิถุนายน</w:t>
            </w:r>
          </w:p>
        </w:tc>
        <w:tc>
          <w:tcPr>
            <w:tcW w:w="561" w:type="pct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4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B79A3" w:rsidRPr="00A87005" w:rsidTr="00E024DC">
        <w:tc>
          <w:tcPr>
            <w:tcW w:w="2266" w:type="pct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pct"/>
            <w:gridSpan w:val="11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79A3" w:rsidRPr="00A87005" w:rsidTr="00E024DC">
        <w:tc>
          <w:tcPr>
            <w:tcW w:w="2266" w:type="pct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right="-277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561" w:type="pct"/>
            <w:shd w:val="clear" w:color="auto" w:fill="auto"/>
          </w:tcPr>
          <w:p w:rsidR="00AB79A3" w:rsidRPr="00A87005" w:rsidRDefault="00AB79A3" w:rsidP="0001625B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924,093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B79A3" w:rsidRPr="00A87005" w:rsidRDefault="00AB79A3" w:rsidP="0001625B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959,552</w:t>
            </w:r>
          </w:p>
        </w:tc>
        <w:tc>
          <w:tcPr>
            <w:tcW w:w="131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2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589,107</w:t>
            </w:r>
          </w:p>
        </w:tc>
        <w:tc>
          <w:tcPr>
            <w:tcW w:w="124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51" w:righ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626,760</w:t>
            </w:r>
          </w:p>
        </w:tc>
      </w:tr>
      <w:tr w:rsidR="00AB79A3" w:rsidRPr="00A87005" w:rsidTr="00E024DC">
        <w:tc>
          <w:tcPr>
            <w:tcW w:w="2266" w:type="pct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right="-277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61" w:type="pct"/>
            <w:shd w:val="clear" w:color="auto" w:fill="auto"/>
          </w:tcPr>
          <w:p w:rsidR="00AB79A3" w:rsidRPr="00A87005" w:rsidRDefault="002F3174" w:rsidP="0001625B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32,553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B79A3" w:rsidRPr="00A87005" w:rsidRDefault="00AB79A3" w:rsidP="0001625B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19,920</w:t>
            </w:r>
          </w:p>
        </w:tc>
        <w:tc>
          <w:tcPr>
            <w:tcW w:w="131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AB79A3" w:rsidRPr="00A87005" w:rsidRDefault="002F3174" w:rsidP="0001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2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20,20</w:t>
            </w:r>
            <w:r w:rsidR="00BE6DFD" w:rsidRPr="00A870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4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51" w:righ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4,583</w:t>
            </w:r>
          </w:p>
        </w:tc>
      </w:tr>
      <w:tr w:rsidR="00AB79A3" w:rsidRPr="00A87005" w:rsidTr="00E024DC">
        <w:tc>
          <w:tcPr>
            <w:tcW w:w="2266" w:type="pct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right="-277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561" w:type="pct"/>
            <w:shd w:val="clear" w:color="auto" w:fill="auto"/>
          </w:tcPr>
          <w:p w:rsidR="00AB79A3" w:rsidRPr="00A87005" w:rsidRDefault="002F3174" w:rsidP="0001625B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(2,753)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B79A3" w:rsidRPr="00A87005" w:rsidRDefault="00AB79A3" w:rsidP="0001625B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(1,795)</w:t>
            </w:r>
          </w:p>
        </w:tc>
        <w:tc>
          <w:tcPr>
            <w:tcW w:w="131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AB79A3" w:rsidRPr="00A87005" w:rsidRDefault="002F3174" w:rsidP="0001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2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(2,700)</w:t>
            </w:r>
          </w:p>
        </w:tc>
        <w:tc>
          <w:tcPr>
            <w:tcW w:w="124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51" w:righ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(1,</w:t>
            </w:r>
            <w:r w:rsidRPr="00A87005">
              <w:rPr>
                <w:rFonts w:ascii="Angsana New" w:hAnsi="Angsana New"/>
                <w:sz w:val="30"/>
                <w:szCs w:val="30"/>
              </w:rPr>
              <w:t>266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B79A3" w:rsidRPr="00A87005" w:rsidTr="00E024DC">
        <w:tc>
          <w:tcPr>
            <w:tcW w:w="2266" w:type="pct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right="-277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561" w:type="pct"/>
            <w:shd w:val="clear" w:color="auto" w:fill="auto"/>
          </w:tcPr>
          <w:p w:rsidR="00AB79A3" w:rsidRPr="00A87005" w:rsidRDefault="002F3174" w:rsidP="002F3174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(42,344)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B79A3" w:rsidRPr="00A87005" w:rsidRDefault="00AB79A3" w:rsidP="0001625B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(38,</w:t>
            </w:r>
            <w:r w:rsidRPr="00A87005">
              <w:rPr>
                <w:rFonts w:ascii="Angsana New" w:hAnsi="Angsana New"/>
                <w:sz w:val="30"/>
                <w:szCs w:val="30"/>
              </w:rPr>
              <w:t>9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54</w:t>
            </w: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1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AB79A3" w:rsidRPr="00A87005" w:rsidRDefault="002F3174" w:rsidP="0001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2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(23,94</w:t>
            </w:r>
            <w:r w:rsidR="00BE6DFD" w:rsidRPr="00A87005">
              <w:rPr>
                <w:rFonts w:ascii="Angsana New" w:hAnsi="Angsana New"/>
                <w:sz w:val="30"/>
                <w:szCs w:val="30"/>
              </w:rPr>
              <w:t>8</w:t>
            </w:r>
            <w:r w:rsidRPr="00A8700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51" w:righ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(23,099)</w:t>
            </w:r>
          </w:p>
        </w:tc>
      </w:tr>
      <w:tr w:rsidR="00AB79A3" w:rsidRPr="00A87005" w:rsidTr="00E024DC">
        <w:tc>
          <w:tcPr>
            <w:tcW w:w="2266" w:type="pct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right="-277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:rsidR="00AB79A3" w:rsidRPr="00A87005" w:rsidRDefault="002F3174" w:rsidP="0001625B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(3,441)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:rsidR="00AB79A3" w:rsidRPr="00A87005" w:rsidRDefault="00AB79A3" w:rsidP="0001625B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423</w:t>
            </w:r>
          </w:p>
        </w:tc>
        <w:tc>
          <w:tcPr>
            <w:tcW w:w="131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:rsidR="00AB79A3" w:rsidRPr="00A87005" w:rsidRDefault="002F3174" w:rsidP="00052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2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B79A3" w:rsidRPr="00A87005" w:rsidRDefault="00AB79A3" w:rsidP="00052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1" w:righ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9A3" w:rsidRPr="00A87005" w:rsidTr="00E024DC">
        <w:tc>
          <w:tcPr>
            <w:tcW w:w="2266" w:type="pct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right="-277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79A3" w:rsidRPr="00A87005" w:rsidRDefault="002F3174" w:rsidP="0001625B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908,108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79A3" w:rsidRPr="00A87005" w:rsidRDefault="00AB79A3" w:rsidP="0001625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939,146</w:t>
            </w:r>
          </w:p>
        </w:tc>
        <w:tc>
          <w:tcPr>
            <w:tcW w:w="131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79A3" w:rsidRPr="00A87005" w:rsidRDefault="002F3174" w:rsidP="0001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582,666</w:t>
            </w:r>
          </w:p>
        </w:tc>
        <w:tc>
          <w:tcPr>
            <w:tcW w:w="124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5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606,978</w:t>
            </w:r>
          </w:p>
        </w:tc>
      </w:tr>
      <w:tr w:rsidR="00AB79A3" w:rsidRPr="00A87005" w:rsidTr="00E024DC">
        <w:tc>
          <w:tcPr>
            <w:tcW w:w="2266" w:type="pct"/>
            <w:shd w:val="clear" w:color="auto" w:fill="auto"/>
          </w:tcPr>
          <w:p w:rsidR="00AB79A3" w:rsidRPr="00A87005" w:rsidRDefault="00AB79A3" w:rsidP="0001625B">
            <w:pPr>
              <w:pStyle w:val="BodyText"/>
              <w:spacing w:after="0"/>
              <w:ind w:right="-277" w:hanging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</w:tcPr>
          <w:p w:rsidR="00AB79A3" w:rsidRPr="00A87005" w:rsidRDefault="00AB79A3" w:rsidP="0001625B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79A3" w:rsidRPr="00A87005" w:rsidRDefault="00AB79A3" w:rsidP="0001625B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924,093</w:t>
            </w:r>
          </w:p>
        </w:tc>
        <w:tc>
          <w:tcPr>
            <w:tcW w:w="131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B79A3" w:rsidRPr="00A87005" w:rsidRDefault="00AB79A3" w:rsidP="0001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5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589,107</w:t>
            </w:r>
          </w:p>
        </w:tc>
      </w:tr>
    </w:tbl>
    <w:p w:rsidR="00044A1D" w:rsidRPr="00A87005" w:rsidRDefault="000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:rsidR="00A47DCC" w:rsidRPr="00A87005" w:rsidRDefault="00A47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A87005">
        <w:rPr>
          <w:rFonts w:ascii="Angsana New" w:hAnsi="Angsana New"/>
          <w:spacing w:val="-4"/>
          <w:sz w:val="30"/>
          <w:szCs w:val="30"/>
          <w:lang w:val="x-none" w:eastAsia="x-none"/>
        </w:rPr>
        <w:br w:type="page"/>
      </w:r>
    </w:p>
    <w:p w:rsidR="00001317" w:rsidRPr="00A87005" w:rsidRDefault="00001317" w:rsidP="00FA00D8">
      <w:pPr>
        <w:pStyle w:val="Heading5"/>
        <w:numPr>
          <w:ilvl w:val="0"/>
          <w:numId w:val="23"/>
        </w:numPr>
        <w:tabs>
          <w:tab w:val="left" w:pos="513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</w:t>
      </w:r>
    </w:p>
    <w:p w:rsidR="00F94FC4" w:rsidRPr="00A87005" w:rsidRDefault="00F94FC4" w:rsidP="00F94FC4">
      <w:pPr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176"/>
        <w:gridCol w:w="270"/>
        <w:gridCol w:w="1170"/>
        <w:gridCol w:w="6"/>
        <w:gridCol w:w="264"/>
        <w:gridCol w:w="6"/>
        <w:gridCol w:w="1176"/>
        <w:gridCol w:w="270"/>
        <w:gridCol w:w="1158"/>
        <w:gridCol w:w="6"/>
        <w:gridCol w:w="12"/>
      </w:tblGrid>
      <w:tr w:rsidR="00F94FC4" w:rsidRPr="00A87005" w:rsidTr="00FA00D8">
        <w:trPr>
          <w:gridAfter w:val="1"/>
          <w:wAfter w:w="12" w:type="dxa"/>
          <w:tblHeader/>
        </w:trPr>
        <w:tc>
          <w:tcPr>
            <w:tcW w:w="3420" w:type="dxa"/>
          </w:tcPr>
          <w:p w:rsidR="00F94FC4" w:rsidRPr="00A87005" w:rsidRDefault="00F94FC4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shd w:val="clear" w:color="auto" w:fill="auto"/>
          </w:tcPr>
          <w:p w:rsidR="00F94FC4" w:rsidRPr="00A87005" w:rsidRDefault="00F94FC4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</w:tcPr>
          <w:p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6" w:type="dxa"/>
            <w:gridSpan w:val="5"/>
          </w:tcPr>
          <w:p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D6A19" w:rsidRPr="00A87005" w:rsidTr="00FA00D8">
        <w:trPr>
          <w:trHeight w:val="380"/>
          <w:tblHeader/>
        </w:trPr>
        <w:tc>
          <w:tcPr>
            <w:tcW w:w="3420" w:type="dxa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D6A19" w:rsidRPr="00A87005" w:rsidTr="00FA00D8">
        <w:trPr>
          <w:trHeight w:val="380"/>
          <w:tblHeader/>
        </w:trPr>
        <w:tc>
          <w:tcPr>
            <w:tcW w:w="3420" w:type="dxa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8700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8700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D6A19" w:rsidRPr="00A87005" w:rsidTr="00FA00D8">
        <w:trPr>
          <w:gridAfter w:val="2"/>
          <w:wAfter w:w="18" w:type="dxa"/>
          <w:tblHeader/>
        </w:trPr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6" w:type="dxa"/>
            <w:gridSpan w:val="9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6A19" w:rsidRPr="00A87005" w:rsidTr="00FA00D8"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:rsidTr="00FA00D8"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                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F3174" w:rsidRPr="00A87005" w:rsidRDefault="002F3174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39,449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20,484</w:t>
            </w:r>
          </w:p>
        </w:tc>
        <w:tc>
          <w:tcPr>
            <w:tcW w:w="270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  <w:p w:rsidR="002E5976" w:rsidRPr="00A87005" w:rsidRDefault="002E597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9,356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2E5976" w:rsidRPr="00A87005" w:rsidRDefault="002E597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8,034</w:t>
            </w:r>
          </w:p>
        </w:tc>
      </w:tr>
      <w:tr w:rsidR="002D6A19" w:rsidRPr="00A87005" w:rsidTr="00FA00D8"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  -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F3174" w:rsidRPr="00A87005" w:rsidRDefault="002F3174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2E5976" w:rsidRPr="00A87005">
              <w:rPr>
                <w:rFonts w:ascii="Angsana New" w:hAnsi="Angsana New"/>
                <w:sz w:val="30"/>
                <w:szCs w:val="30"/>
                <w:lang w:val="en-US"/>
              </w:rPr>
              <w:t>64,929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1,142,090</w:t>
            </w:r>
          </w:p>
        </w:tc>
        <w:tc>
          <w:tcPr>
            <w:tcW w:w="270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2E5976" w:rsidRPr="00A87005" w:rsidRDefault="002E597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942,502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1,007,004</w:t>
            </w:r>
          </w:p>
        </w:tc>
      </w:tr>
      <w:tr w:rsidR="002D6A19" w:rsidRPr="00A87005" w:rsidTr="00FA00D8"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E5976" w:rsidRPr="00A87005" w:rsidRDefault="002E597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1,104,378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1,162,574</w:t>
            </w:r>
          </w:p>
        </w:tc>
        <w:tc>
          <w:tcPr>
            <w:tcW w:w="270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2E5976" w:rsidRPr="00A87005" w:rsidRDefault="002E597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951,858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1,015,038</w:t>
            </w:r>
          </w:p>
        </w:tc>
      </w:tr>
      <w:tr w:rsidR="002D6A19" w:rsidRPr="00A87005" w:rsidTr="00FA00D8"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              -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E5976" w:rsidRPr="00A87005" w:rsidRDefault="002E597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E5976" w:rsidRPr="00A87005" w:rsidRDefault="002E5976" w:rsidP="002E597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76,920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77,400</w:t>
            </w:r>
          </w:p>
        </w:tc>
        <w:tc>
          <w:tcPr>
            <w:tcW w:w="270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2E5976" w:rsidRPr="00A87005" w:rsidRDefault="002E597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2E5976" w:rsidRPr="00A87005" w:rsidRDefault="002E597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75,000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</w:tr>
      <w:tr w:rsidR="002D6A19" w:rsidRPr="00A87005" w:rsidTr="00FA00D8"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E5976" w:rsidRPr="00A87005" w:rsidRDefault="002E597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270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2E5976" w:rsidRPr="00A87005" w:rsidRDefault="002E597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740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2D6A19" w:rsidRPr="00A87005" w:rsidTr="00FA00D8"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2D6A19" w:rsidRPr="00A87005" w:rsidRDefault="00DD5F92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1,182,038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1,240,512</w:t>
            </w:r>
          </w:p>
        </w:tc>
        <w:tc>
          <w:tcPr>
            <w:tcW w:w="270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2D6A19" w:rsidRPr="00A87005" w:rsidRDefault="007B1F3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1,027,598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1,090,520</w:t>
            </w:r>
          </w:p>
        </w:tc>
      </w:tr>
      <w:tr w:rsidR="002D6A19" w:rsidRPr="00A87005" w:rsidTr="00FA00D8">
        <w:trPr>
          <w:trHeight w:val="395"/>
        </w:trPr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:rsidTr="00FA00D8">
        <w:trPr>
          <w:trHeight w:val="395"/>
        </w:trPr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:rsidTr="00FA00D8"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870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2E5976" w:rsidRPr="00A87005" w:rsidRDefault="002E597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46,0</w:t>
            </w:r>
            <w:r w:rsidR="00CB3972" w:rsidRPr="00A87005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79,174</w:t>
            </w:r>
          </w:p>
        </w:tc>
        <w:tc>
          <w:tcPr>
            <w:tcW w:w="270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2E5976" w:rsidRPr="00A87005" w:rsidRDefault="002E597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36,009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73,509</w:t>
            </w:r>
          </w:p>
        </w:tc>
      </w:tr>
      <w:tr w:rsidR="002D6A19" w:rsidRPr="00A87005" w:rsidTr="00FA00D8"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2D6A19" w:rsidRPr="00A87005" w:rsidRDefault="002E597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1,727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2D6A19" w:rsidRPr="00A87005" w:rsidRDefault="002E597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1,727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2D6A19" w:rsidRPr="00A87005" w:rsidTr="00FA00D8"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6A19" w:rsidRPr="00A87005" w:rsidRDefault="002E597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47,80</w:t>
            </w:r>
            <w:r w:rsidR="00787A08"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79,331</w:t>
            </w:r>
          </w:p>
        </w:tc>
        <w:tc>
          <w:tcPr>
            <w:tcW w:w="270" w:type="dxa"/>
            <w:gridSpan w:val="2"/>
            <w:vAlign w:val="bottom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6A19" w:rsidRPr="00A87005" w:rsidRDefault="002E597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37,736</w:t>
            </w:r>
          </w:p>
        </w:tc>
        <w:tc>
          <w:tcPr>
            <w:tcW w:w="270" w:type="dxa"/>
            <w:vAlign w:val="bottom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73,666</w:t>
            </w:r>
          </w:p>
        </w:tc>
      </w:tr>
      <w:tr w:rsidR="002D6A19" w:rsidRPr="00A87005" w:rsidTr="00FA00D8">
        <w:trPr>
          <w:cantSplit/>
          <w:trHeight w:hRule="exact" w:val="259"/>
        </w:trPr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6A19" w:rsidRPr="00A87005" w:rsidTr="00FA00D8">
        <w:tc>
          <w:tcPr>
            <w:tcW w:w="342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2D6A19" w:rsidRPr="00A87005" w:rsidRDefault="002E597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1,229,84</w:t>
            </w:r>
            <w:r w:rsidR="00787A08"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double" w:sz="4" w:space="0" w:color="auto"/>
            </w:tcBorders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1,319,843</w:t>
            </w:r>
          </w:p>
        </w:tc>
        <w:tc>
          <w:tcPr>
            <w:tcW w:w="270" w:type="dxa"/>
            <w:gridSpan w:val="2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2D6A19" w:rsidRPr="00A87005" w:rsidRDefault="002E597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1,065,334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bottom w:val="doub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1,164,186</w:t>
            </w:r>
          </w:p>
        </w:tc>
      </w:tr>
    </w:tbl>
    <w:p w:rsidR="0080123C" w:rsidRPr="00A87005" w:rsidRDefault="0080123C" w:rsidP="00E06D7A">
      <w:pPr>
        <w:pStyle w:val="block"/>
        <w:spacing w:after="0" w:line="240" w:lineRule="auto"/>
        <w:ind w:left="990" w:hanging="45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E06D7A" w:rsidRPr="00A87005" w:rsidRDefault="0019748C" w:rsidP="002E5976">
      <w:pPr>
        <w:pStyle w:val="block"/>
        <w:spacing w:after="0" w:line="240" w:lineRule="auto"/>
        <w:ind w:left="990" w:hanging="450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A87005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br w:type="page"/>
      </w:r>
      <w:r w:rsidR="00E06D7A" w:rsidRPr="00A8700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เงินกู้ยืมระยะยาวจากสถาบันการเงิน</w:t>
      </w:r>
    </w:p>
    <w:p w:rsidR="00E06D7A" w:rsidRPr="00A87005" w:rsidRDefault="00E06D7A" w:rsidP="002E5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p w:rsidR="00E06D7A" w:rsidRPr="00A87005" w:rsidRDefault="00E06D7A" w:rsidP="002E5976">
      <w:pPr>
        <w:pStyle w:val="block"/>
        <w:spacing w:after="0" w:line="240" w:lineRule="auto"/>
        <w:ind w:left="540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="00362C83"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3</w:t>
      </w:r>
      <w:r w:rsidR="002D6A19"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0</w:t>
      </w:r>
      <w:r w:rsidR="00EF6E42"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D6A19"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="00362C83"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A87005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E00C1"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6A07B2" w:rsidRPr="00A87005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A8700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42A5A"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</w:t>
      </w:r>
      <w:r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บริษัทมีสัญญาเงินกู้หลายฉบับกับ</w:t>
      </w:r>
      <w:r w:rsidRPr="00A87005">
        <w:rPr>
          <w:rFonts w:ascii="Angsana New" w:hAnsi="Angsana New" w:cs="Angsana New"/>
          <w:sz w:val="30"/>
          <w:szCs w:val="30"/>
          <w:cs/>
          <w:lang w:val="en-US" w:bidi="th-TH"/>
        </w:rPr>
        <w:t>ธนาคารพาณิชย์</w:t>
      </w:r>
      <w:r w:rsidR="00302734"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</w:t>
      </w:r>
      <w:r w:rsidRPr="00A87005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ในประเทศ</w:t>
      </w:r>
      <w:r w:rsidR="00302734" w:rsidRPr="00A87005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และต่างประเทศ</w:t>
      </w:r>
      <w:r w:rsidRPr="00A87005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ซึ่งมีรายละเอียดดังนี้</w:t>
      </w:r>
    </w:p>
    <w:p w:rsidR="00E06D7A" w:rsidRPr="00A87005" w:rsidRDefault="00E06D7A" w:rsidP="00BC0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10350" w:type="dxa"/>
        <w:tblInd w:w="450" w:type="dxa"/>
        <w:tblLook w:val="04A0" w:firstRow="1" w:lastRow="0" w:firstColumn="1" w:lastColumn="0" w:noHBand="0" w:noVBand="1"/>
      </w:tblPr>
      <w:tblGrid>
        <w:gridCol w:w="1170"/>
        <w:gridCol w:w="1170"/>
        <w:gridCol w:w="1503"/>
        <w:gridCol w:w="1177"/>
        <w:gridCol w:w="1740"/>
        <w:gridCol w:w="3590"/>
      </w:tblGrid>
      <w:tr w:rsidR="008E2913" w:rsidRPr="00A87005" w:rsidTr="008D4338">
        <w:tc>
          <w:tcPr>
            <w:tcW w:w="1170" w:type="dxa"/>
            <w:shd w:val="clear" w:color="auto" w:fill="auto"/>
          </w:tcPr>
          <w:p w:rsidR="00E06D7A" w:rsidRPr="00A87005" w:rsidRDefault="00E06D7A" w:rsidP="00250FE2">
            <w:pPr>
              <w:pStyle w:val="block"/>
              <w:spacing w:after="0" w:line="360" w:lineRule="exact"/>
              <w:ind w:lef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วันที่สัญญา</w:t>
            </w:r>
          </w:p>
        </w:tc>
        <w:tc>
          <w:tcPr>
            <w:tcW w:w="1170" w:type="dxa"/>
            <w:shd w:val="clear" w:color="auto" w:fill="auto"/>
          </w:tcPr>
          <w:p w:rsidR="00E06D7A" w:rsidRPr="00A87005" w:rsidRDefault="00E06D7A" w:rsidP="00BC0AF3">
            <w:pPr>
              <w:pStyle w:val="block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วงเงินสินเชื่อ</w:t>
            </w:r>
          </w:p>
        </w:tc>
        <w:tc>
          <w:tcPr>
            <w:tcW w:w="1503" w:type="dxa"/>
          </w:tcPr>
          <w:p w:rsidR="00E06D7A" w:rsidRPr="00A87005" w:rsidRDefault="00E06D7A" w:rsidP="008E2913">
            <w:pPr>
              <w:pStyle w:val="block"/>
              <w:spacing w:after="0" w:line="360" w:lineRule="exac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เงินต้น</w:t>
            </w:r>
            <w:r w:rsidR="002E5FD2" w:rsidRPr="00A870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คงเหลือ</w:t>
            </w:r>
          </w:p>
        </w:tc>
        <w:tc>
          <w:tcPr>
            <w:tcW w:w="1177" w:type="dxa"/>
            <w:shd w:val="clear" w:color="auto" w:fill="auto"/>
          </w:tcPr>
          <w:p w:rsidR="00E06D7A" w:rsidRPr="00A87005" w:rsidRDefault="00E06D7A" w:rsidP="00BC0AF3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1740" w:type="dxa"/>
            <w:shd w:val="clear" w:color="auto" w:fill="auto"/>
          </w:tcPr>
          <w:p w:rsidR="00E06D7A" w:rsidRPr="00A87005" w:rsidRDefault="00E06D7A" w:rsidP="00BC0AF3">
            <w:pPr>
              <w:pStyle w:val="block"/>
              <w:spacing w:after="0" w:line="360" w:lineRule="exact"/>
              <w:ind w:left="-18" w:right="-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กำหนดจ่ายชำระ</w:t>
            </w:r>
          </w:p>
        </w:tc>
        <w:tc>
          <w:tcPr>
            <w:tcW w:w="3590" w:type="dxa"/>
            <w:shd w:val="clear" w:color="auto" w:fill="auto"/>
          </w:tcPr>
          <w:p w:rsidR="00E06D7A" w:rsidRPr="00A87005" w:rsidRDefault="00E06D7A" w:rsidP="008D4338">
            <w:pPr>
              <w:pStyle w:val="block"/>
              <w:spacing w:after="0" w:line="360" w:lineRule="exact"/>
              <w:ind w:left="600"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วัตถุประสงค์</w:t>
            </w:r>
          </w:p>
        </w:tc>
      </w:tr>
      <w:tr w:rsidR="008E2913" w:rsidRPr="00A87005" w:rsidTr="008D4338">
        <w:tc>
          <w:tcPr>
            <w:tcW w:w="1170" w:type="dxa"/>
            <w:shd w:val="clear" w:color="auto" w:fill="auto"/>
          </w:tcPr>
          <w:p w:rsidR="0068393E" w:rsidRPr="00A87005" w:rsidRDefault="0068393E" w:rsidP="00BC0AF3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73" w:type="dxa"/>
            <w:gridSpan w:val="2"/>
            <w:shd w:val="clear" w:color="auto" w:fill="auto"/>
          </w:tcPr>
          <w:p w:rsidR="0068393E" w:rsidRPr="00A87005" w:rsidRDefault="0068393E" w:rsidP="00BC0AF3">
            <w:pPr>
              <w:pStyle w:val="block"/>
              <w:spacing w:after="0" w:line="360" w:lineRule="exact"/>
              <w:ind w:left="-14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1177" w:type="dxa"/>
            <w:shd w:val="clear" w:color="auto" w:fill="auto"/>
          </w:tcPr>
          <w:p w:rsidR="0068393E" w:rsidRPr="00A87005" w:rsidRDefault="0068393E" w:rsidP="00BC0AF3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</w:t>
            </w:r>
            <w:r w:rsidR="00826CA5" w:rsidRPr="00A8700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ต่อปี</w:t>
            </w:r>
            <w:r w:rsidRPr="00A8700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:rsidR="0068393E" w:rsidRPr="00A87005" w:rsidRDefault="0068393E" w:rsidP="00BC0AF3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3590" w:type="dxa"/>
            <w:shd w:val="clear" w:color="auto" w:fill="auto"/>
          </w:tcPr>
          <w:p w:rsidR="0068393E" w:rsidRPr="00A87005" w:rsidRDefault="0068393E" w:rsidP="008D4338">
            <w:pPr>
              <w:pStyle w:val="block"/>
              <w:spacing w:after="0" w:line="360" w:lineRule="exact"/>
              <w:ind w:left="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8E2913" w:rsidRPr="00A87005" w:rsidTr="008D4338">
        <w:trPr>
          <w:trHeight w:val="164"/>
        </w:trPr>
        <w:tc>
          <w:tcPr>
            <w:tcW w:w="1170" w:type="dxa"/>
            <w:shd w:val="clear" w:color="auto" w:fill="auto"/>
          </w:tcPr>
          <w:p w:rsidR="00142A5A" w:rsidRPr="00A87005" w:rsidRDefault="00142A5A" w:rsidP="00BC0AF3">
            <w:pPr>
              <w:pStyle w:val="block"/>
              <w:spacing w:after="0" w:line="360" w:lineRule="exact"/>
              <w:ind w:left="0"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บริษัท</w:t>
            </w:r>
          </w:p>
        </w:tc>
        <w:tc>
          <w:tcPr>
            <w:tcW w:w="1170" w:type="dxa"/>
            <w:shd w:val="clear" w:color="auto" w:fill="auto"/>
          </w:tcPr>
          <w:p w:rsidR="00142A5A" w:rsidRPr="00A87005" w:rsidRDefault="00142A5A" w:rsidP="00BC0AF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3" w:type="dxa"/>
          </w:tcPr>
          <w:p w:rsidR="00142A5A" w:rsidRPr="00A87005" w:rsidRDefault="00142A5A" w:rsidP="00BC0AF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:rsidR="00142A5A" w:rsidRPr="00A87005" w:rsidRDefault="00142A5A" w:rsidP="00BC0AF3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40" w:type="dxa"/>
            <w:shd w:val="clear" w:color="auto" w:fill="auto"/>
          </w:tcPr>
          <w:p w:rsidR="00142A5A" w:rsidRPr="00A87005" w:rsidRDefault="00142A5A" w:rsidP="00BC0AF3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590" w:type="dxa"/>
            <w:shd w:val="clear" w:color="auto" w:fill="auto"/>
          </w:tcPr>
          <w:p w:rsidR="00142A5A" w:rsidRPr="00A87005" w:rsidRDefault="00142A5A" w:rsidP="00BC0AF3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E2913" w:rsidRPr="00A87005" w:rsidTr="008D4338">
        <w:tc>
          <w:tcPr>
            <w:tcW w:w="1170" w:type="dxa"/>
            <w:shd w:val="clear" w:color="auto" w:fill="auto"/>
          </w:tcPr>
          <w:p w:rsidR="00C61414" w:rsidRPr="00A87005" w:rsidRDefault="00C61414" w:rsidP="00BC0AF3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20 </w:t>
            </w:r>
            <w:r w:rsidRPr="00A8700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2556</w:t>
            </w:r>
          </w:p>
        </w:tc>
        <w:tc>
          <w:tcPr>
            <w:tcW w:w="1170" w:type="dxa"/>
            <w:shd w:val="clear" w:color="auto" w:fill="auto"/>
          </w:tcPr>
          <w:p w:rsidR="00C61414" w:rsidRPr="00A87005" w:rsidRDefault="005276EC" w:rsidP="00BC0AF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480,000</w:t>
            </w:r>
          </w:p>
        </w:tc>
        <w:tc>
          <w:tcPr>
            <w:tcW w:w="1503" w:type="dxa"/>
          </w:tcPr>
          <w:p w:rsidR="00C61414" w:rsidRPr="00A87005" w:rsidRDefault="008D4338" w:rsidP="00BC0AF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111,009</w:t>
            </w:r>
          </w:p>
        </w:tc>
        <w:tc>
          <w:tcPr>
            <w:tcW w:w="1177" w:type="dxa"/>
            <w:shd w:val="clear" w:color="auto" w:fill="auto"/>
          </w:tcPr>
          <w:p w:rsidR="00C61414" w:rsidRPr="00A87005" w:rsidRDefault="00C61414" w:rsidP="00BC0AF3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MLR-1.75 </w:t>
            </w:r>
            <w:r w:rsidRPr="00A8700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="00331FDF"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MLR-</w:t>
            </w:r>
            <w:r w:rsidRPr="00A8700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1.25</w:t>
            </w:r>
          </w:p>
        </w:tc>
        <w:tc>
          <w:tcPr>
            <w:tcW w:w="1740" w:type="dxa"/>
            <w:shd w:val="clear" w:color="auto" w:fill="auto"/>
          </w:tcPr>
          <w:p w:rsidR="00CD2B40" w:rsidRPr="00A87005" w:rsidRDefault="00C61414" w:rsidP="00BC0AF3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รายเดือนงวดละ</w:t>
            </w:r>
            <w:r w:rsidRPr="00A8700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  <w:p w:rsidR="00C61414" w:rsidRPr="00A87005" w:rsidRDefault="00CD2B40" w:rsidP="00BC0AF3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="0068393E"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2.50 </w:t>
            </w:r>
            <w:r w:rsidR="0068393E" w:rsidRPr="00A8700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="0068393E"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6.25</w:t>
            </w:r>
          </w:p>
        </w:tc>
        <w:tc>
          <w:tcPr>
            <w:tcW w:w="3590" w:type="dxa"/>
            <w:shd w:val="clear" w:color="auto" w:fill="auto"/>
          </w:tcPr>
          <w:p w:rsidR="00C61414" w:rsidRPr="00A87005" w:rsidRDefault="0068393E" w:rsidP="00DD58BE">
            <w:pPr>
              <w:pStyle w:val="block"/>
              <w:spacing w:after="0" w:line="360" w:lineRule="exact"/>
              <w:ind w:left="27" w:right="1060" w:hanging="117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เพื่อสนับสนุนโครงการก่อสร้างโรงงานและอาคารคลังสินค้า</w:t>
            </w:r>
          </w:p>
        </w:tc>
      </w:tr>
      <w:tr w:rsidR="008E2913" w:rsidRPr="00A87005" w:rsidTr="008D4338">
        <w:tc>
          <w:tcPr>
            <w:tcW w:w="1170" w:type="dxa"/>
            <w:shd w:val="clear" w:color="auto" w:fill="auto"/>
          </w:tcPr>
          <w:p w:rsidR="00A0251B" w:rsidRPr="00A87005" w:rsidRDefault="00142A5A" w:rsidP="00DD58BE">
            <w:pPr>
              <w:pStyle w:val="block"/>
              <w:spacing w:after="0" w:line="360" w:lineRule="exact"/>
              <w:ind w:left="0" w:right="-8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:rsidR="00A0251B" w:rsidRPr="00A87005" w:rsidRDefault="00A0251B" w:rsidP="00BC0AF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3" w:type="dxa"/>
          </w:tcPr>
          <w:p w:rsidR="00A0251B" w:rsidRPr="00A87005" w:rsidRDefault="00A0251B" w:rsidP="00BC0AF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:rsidR="00A0251B" w:rsidRPr="00A87005" w:rsidRDefault="00A0251B" w:rsidP="00BC0AF3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40" w:type="dxa"/>
            <w:shd w:val="clear" w:color="auto" w:fill="auto"/>
          </w:tcPr>
          <w:p w:rsidR="00A0251B" w:rsidRPr="00A87005" w:rsidRDefault="00A0251B" w:rsidP="00BC0AF3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590" w:type="dxa"/>
            <w:shd w:val="clear" w:color="auto" w:fill="auto"/>
          </w:tcPr>
          <w:p w:rsidR="00A0251B" w:rsidRPr="00A87005" w:rsidRDefault="00A0251B" w:rsidP="0022027C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E2913" w:rsidRPr="00A87005" w:rsidTr="008D4338">
        <w:tc>
          <w:tcPr>
            <w:tcW w:w="1170" w:type="dxa"/>
            <w:shd w:val="clear" w:color="auto" w:fill="auto"/>
          </w:tcPr>
          <w:p w:rsidR="00142A5A" w:rsidRPr="00A87005" w:rsidRDefault="005E7A7E" w:rsidP="00BC0AF3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A8700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ตุลาคม </w:t>
            </w: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2557</w:t>
            </w:r>
          </w:p>
        </w:tc>
        <w:tc>
          <w:tcPr>
            <w:tcW w:w="1170" w:type="dxa"/>
            <w:shd w:val="clear" w:color="auto" w:fill="auto"/>
          </w:tcPr>
          <w:p w:rsidR="00142A5A" w:rsidRPr="00A87005" w:rsidRDefault="005276EC" w:rsidP="00BC0AF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1503" w:type="dxa"/>
          </w:tcPr>
          <w:p w:rsidR="00142A5A" w:rsidRPr="00A87005" w:rsidRDefault="008D4338" w:rsidP="00BC0AF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1,920</w:t>
            </w:r>
          </w:p>
          <w:p w:rsidR="005276EC" w:rsidRPr="00A87005" w:rsidRDefault="005276EC" w:rsidP="00BC0AF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:rsidR="00142A5A" w:rsidRPr="00A87005" w:rsidRDefault="001168CD" w:rsidP="00BC0AF3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MLR-1</w:t>
            </w:r>
            <w:r w:rsidR="00696D89"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96D89"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="00696D89" w:rsidRPr="00A8700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ถึง</w:t>
            </w:r>
          </w:p>
          <w:p w:rsidR="00696D89" w:rsidRPr="00A87005" w:rsidRDefault="00331FDF" w:rsidP="00BC0AF3">
            <w:pPr>
              <w:pStyle w:val="block"/>
              <w:tabs>
                <w:tab w:val="left" w:pos="150"/>
              </w:tabs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MLR-</w:t>
            </w:r>
            <w:r w:rsidR="001168CD"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1168CD" w:rsidRPr="00A8700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="00696D89" w:rsidRPr="00A8700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 w:rsidR="001168CD"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740" w:type="dxa"/>
            <w:shd w:val="clear" w:color="auto" w:fill="auto"/>
          </w:tcPr>
          <w:p w:rsidR="00B143C3" w:rsidRPr="00A87005" w:rsidRDefault="00B143C3" w:rsidP="00BC0AF3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รายเดือนงวดละ</w:t>
            </w:r>
            <w:r w:rsidRPr="00A8700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A8700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</w:p>
          <w:p w:rsidR="00142A5A" w:rsidRPr="00A87005" w:rsidRDefault="00B143C3" w:rsidP="00BC0AF3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A87005">
              <w:rPr>
                <w:rFonts w:ascii="Angsana New" w:hAnsi="Angsana New" w:cs="Angsana New"/>
                <w:sz w:val="30"/>
                <w:szCs w:val="30"/>
                <w:lang w:val="en-US"/>
              </w:rPr>
              <w:t>0.20</w:t>
            </w:r>
          </w:p>
        </w:tc>
        <w:tc>
          <w:tcPr>
            <w:tcW w:w="3590" w:type="dxa"/>
            <w:shd w:val="clear" w:color="auto" w:fill="auto"/>
          </w:tcPr>
          <w:p w:rsidR="00142A5A" w:rsidRPr="00A87005" w:rsidRDefault="003A33B3" w:rsidP="00DD58BE">
            <w:pPr>
              <w:pStyle w:val="block"/>
              <w:spacing w:after="0" w:line="360" w:lineRule="exact"/>
              <w:ind w:left="27" w:right="1060" w:hanging="117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เพื่อ</w:t>
            </w:r>
            <w:r w:rsidRPr="00A87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ชำระภาระ</w:t>
            </w:r>
            <w:r w:rsidR="008E2913" w:rsidRPr="00A870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เลตเตอร์ออฟเครดิ</w:t>
            </w:r>
            <w:r w:rsidR="008E2913" w:rsidRPr="00A87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</w:t>
            </w:r>
            <w:r w:rsidRPr="00A8700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ค่าเครื่องจักร</w:t>
            </w:r>
          </w:p>
        </w:tc>
      </w:tr>
      <w:tr w:rsidR="00302734" w:rsidRPr="00A87005" w:rsidTr="008D4338">
        <w:tc>
          <w:tcPr>
            <w:tcW w:w="1170" w:type="dxa"/>
            <w:shd w:val="clear" w:color="auto" w:fill="auto"/>
          </w:tcPr>
          <w:p w:rsidR="00302734" w:rsidRPr="00A87005" w:rsidRDefault="00302734" w:rsidP="00BC0AF3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A8700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302734" w:rsidRPr="00A87005" w:rsidRDefault="006C114E" w:rsidP="00BC0AF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A223E"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0,820</w:t>
            </w:r>
          </w:p>
        </w:tc>
        <w:tc>
          <w:tcPr>
            <w:tcW w:w="1503" w:type="dxa"/>
          </w:tcPr>
          <w:p w:rsidR="00302734" w:rsidRPr="00A87005" w:rsidRDefault="00D922D9" w:rsidP="00BC0AF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FA223E"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,687</w:t>
            </w:r>
          </w:p>
        </w:tc>
        <w:tc>
          <w:tcPr>
            <w:tcW w:w="1177" w:type="dxa"/>
            <w:shd w:val="clear" w:color="auto" w:fill="auto"/>
          </w:tcPr>
          <w:p w:rsidR="00302734" w:rsidRPr="00A87005" w:rsidRDefault="00302734" w:rsidP="00DD58BE">
            <w:pPr>
              <w:pStyle w:val="block"/>
              <w:spacing w:after="0" w:line="360" w:lineRule="exact"/>
              <w:ind w:left="120" w:right="-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Cost of fund+1.75</w:t>
            </w:r>
          </w:p>
        </w:tc>
        <w:tc>
          <w:tcPr>
            <w:tcW w:w="1740" w:type="dxa"/>
            <w:shd w:val="clear" w:color="auto" w:fill="auto"/>
          </w:tcPr>
          <w:p w:rsidR="00302734" w:rsidRPr="00A87005" w:rsidRDefault="00302734" w:rsidP="002E5976">
            <w:pPr>
              <w:pStyle w:val="block"/>
              <w:spacing w:after="0" w:line="360" w:lineRule="exact"/>
              <w:ind w:left="27" w:hanging="124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รายไตรมาส </w:t>
            </w:r>
            <w:r w:rsidR="00115D9F" w:rsidRPr="00A87005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>11</w:t>
            </w:r>
            <w:r w:rsidR="00E34B51" w:rsidRPr="00A87005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115D9F" w:rsidRPr="00A87005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งวดหลังจาก</w:t>
            </w:r>
            <w:r w:rsidR="00E34B51" w:rsidRPr="00A87005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ได้รับ</w:t>
            </w:r>
            <w:r w:rsidRPr="00A87005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เงินกู้ </w:t>
            </w:r>
            <w:r w:rsidRPr="00A87005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18 </w:t>
            </w:r>
            <w:r w:rsidRPr="00A87005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เดือน</w:t>
            </w:r>
            <w:r w:rsidR="00E34B51" w:rsidRPr="00A87005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นับจากวันแรกที่เบิกใช้เงินกู้</w:t>
            </w:r>
          </w:p>
        </w:tc>
        <w:tc>
          <w:tcPr>
            <w:tcW w:w="3590" w:type="dxa"/>
            <w:shd w:val="clear" w:color="auto" w:fill="auto"/>
          </w:tcPr>
          <w:p w:rsidR="00302734" w:rsidRPr="00A87005" w:rsidRDefault="00302734" w:rsidP="00DD58BE">
            <w:pPr>
              <w:pStyle w:val="block"/>
              <w:spacing w:after="0" w:line="360" w:lineRule="exact"/>
              <w:ind w:left="27" w:right="1060" w:hanging="11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เพื่อก่อสร้างโรงงานที่ประเทศเวียดนาม</w:t>
            </w:r>
          </w:p>
        </w:tc>
      </w:tr>
      <w:tr w:rsidR="008D4338" w:rsidRPr="00A87005" w:rsidTr="008D4338">
        <w:tc>
          <w:tcPr>
            <w:tcW w:w="1170" w:type="dxa"/>
            <w:shd w:val="clear" w:color="auto" w:fill="auto"/>
          </w:tcPr>
          <w:p w:rsidR="008D4338" w:rsidRPr="00A87005" w:rsidRDefault="008D4338" w:rsidP="00BC0AF3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A8700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8D4338" w:rsidRPr="00A87005" w:rsidRDefault="00FA223E" w:rsidP="00BC0AF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6,585</w:t>
            </w:r>
          </w:p>
        </w:tc>
        <w:tc>
          <w:tcPr>
            <w:tcW w:w="1503" w:type="dxa"/>
          </w:tcPr>
          <w:p w:rsidR="008D4338" w:rsidRPr="00A87005" w:rsidRDefault="00FA223E" w:rsidP="00BC0AF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5,381</w:t>
            </w:r>
          </w:p>
        </w:tc>
        <w:tc>
          <w:tcPr>
            <w:tcW w:w="1177" w:type="dxa"/>
            <w:shd w:val="clear" w:color="auto" w:fill="auto"/>
          </w:tcPr>
          <w:p w:rsidR="008D4338" w:rsidRPr="00A87005" w:rsidRDefault="008D4338" w:rsidP="00DD58BE">
            <w:pPr>
              <w:pStyle w:val="block"/>
              <w:spacing w:after="0" w:line="360" w:lineRule="exact"/>
              <w:ind w:left="120" w:right="-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Cost of fund+2.25</w:t>
            </w:r>
          </w:p>
        </w:tc>
        <w:tc>
          <w:tcPr>
            <w:tcW w:w="1740" w:type="dxa"/>
            <w:shd w:val="clear" w:color="auto" w:fill="auto"/>
          </w:tcPr>
          <w:p w:rsidR="008D4338" w:rsidRPr="00A87005" w:rsidRDefault="00FA223E" w:rsidP="002E5976">
            <w:pPr>
              <w:pStyle w:val="block"/>
              <w:spacing w:after="0" w:line="360" w:lineRule="exact"/>
              <w:ind w:left="27" w:hanging="124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รายไตรมาส </w:t>
            </w:r>
            <w:r w:rsidRPr="00A87005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13 </w:t>
            </w:r>
            <w:r w:rsidRPr="00A87005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งวด หลังจากได้รับเงินกู้ </w:t>
            </w:r>
            <w:r w:rsidRPr="00A87005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12 </w:t>
            </w:r>
            <w:r w:rsidRPr="00A87005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เดือนนับจากวันแรกที่เบิกใช้เงินกู้</w:t>
            </w:r>
          </w:p>
        </w:tc>
        <w:tc>
          <w:tcPr>
            <w:tcW w:w="3590" w:type="dxa"/>
            <w:shd w:val="clear" w:color="auto" w:fill="auto"/>
          </w:tcPr>
          <w:p w:rsidR="008D4338" w:rsidRPr="00A87005" w:rsidRDefault="00FA223E" w:rsidP="00DD58BE">
            <w:pPr>
              <w:pStyle w:val="block"/>
              <w:spacing w:after="0" w:line="360" w:lineRule="exact"/>
              <w:ind w:left="27" w:right="1060" w:hanging="11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เพื่อซื้อเครื่องจักรและอุปกรณ์ในโรงงานประเทศเวียดนาม</w:t>
            </w:r>
          </w:p>
        </w:tc>
      </w:tr>
    </w:tbl>
    <w:p w:rsidR="007F3FED" w:rsidRPr="00A87005" w:rsidRDefault="007F3FED" w:rsidP="007F3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BF2F68" w:rsidRPr="00A87005" w:rsidRDefault="00555B8F" w:rsidP="006E5B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A87005">
        <w:rPr>
          <w:rFonts w:ascii="Angsana New" w:hAnsi="Angsana New"/>
          <w:spacing w:val="-4"/>
          <w:sz w:val="30"/>
          <w:szCs w:val="30"/>
        </w:rPr>
        <w:t>3</w:t>
      </w:r>
      <w:r w:rsidR="002D6A19" w:rsidRPr="00A87005">
        <w:rPr>
          <w:rFonts w:ascii="Angsana New" w:hAnsi="Angsana New" w:hint="cs"/>
          <w:spacing w:val="-4"/>
          <w:sz w:val="30"/>
          <w:szCs w:val="30"/>
          <w:cs/>
        </w:rPr>
        <w:t>0</w:t>
      </w:r>
      <w:r w:rsidR="00B842A2"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D6A19" w:rsidRPr="00A8700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</w:rPr>
        <w:t>256</w:t>
      </w:r>
      <w:r w:rsidR="000615BC" w:rsidRPr="00A87005">
        <w:rPr>
          <w:rFonts w:ascii="Angsana New" w:hAnsi="Angsana New"/>
          <w:spacing w:val="-4"/>
          <w:sz w:val="30"/>
          <w:szCs w:val="30"/>
        </w:rPr>
        <w:t>2</w:t>
      </w:r>
      <w:r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r w:rsidR="00030044" w:rsidRPr="00A87005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</w:t>
      </w:r>
      <w:r w:rsidR="009315E8" w:rsidRPr="00A87005">
        <w:rPr>
          <w:rFonts w:ascii="Angsana New" w:hAnsi="Angsana New" w:hint="cs"/>
          <w:spacing w:val="-4"/>
          <w:sz w:val="30"/>
          <w:szCs w:val="30"/>
          <w:cs/>
        </w:rPr>
        <w:t>ได้ใช้หลักทรัพย์</w:t>
      </w:r>
      <w:r w:rsidR="00030044" w:rsidRPr="00A87005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BF2F68" w:rsidRPr="00A87005">
        <w:rPr>
          <w:rFonts w:ascii="Angsana New" w:hAnsi="Angsana New"/>
          <w:spacing w:val="-4"/>
          <w:sz w:val="30"/>
          <w:szCs w:val="30"/>
          <w:cs/>
        </w:rPr>
        <w:t>หลักประกันเงินเบิกเกินบัญชี</w:t>
      </w:r>
      <w:r w:rsidR="00BF2F68"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r w:rsidR="00BF2F68" w:rsidRPr="00A87005">
        <w:rPr>
          <w:rFonts w:ascii="Angsana New" w:hAnsi="Angsana New"/>
          <w:spacing w:val="-4"/>
          <w:sz w:val="30"/>
          <w:szCs w:val="30"/>
          <w:cs/>
        </w:rPr>
        <w:t>เงิ</w:t>
      </w:r>
      <w:r w:rsidR="0023775C" w:rsidRPr="00A87005">
        <w:rPr>
          <w:rFonts w:ascii="Angsana New" w:hAnsi="Angsana New"/>
          <w:spacing w:val="-4"/>
          <w:sz w:val="30"/>
          <w:szCs w:val="30"/>
          <w:cs/>
        </w:rPr>
        <w:t>นกู้ยืมระยะสั้นและเงินกู้ยืมระย</w:t>
      </w:r>
      <w:r w:rsidR="0023775C" w:rsidRPr="00A87005">
        <w:rPr>
          <w:rFonts w:ascii="Angsana New" w:hAnsi="Angsana New" w:hint="cs"/>
          <w:spacing w:val="-4"/>
          <w:sz w:val="30"/>
          <w:szCs w:val="30"/>
          <w:cs/>
        </w:rPr>
        <w:t>ะ</w:t>
      </w:r>
      <w:r w:rsidR="00BF2F68" w:rsidRPr="00A87005">
        <w:rPr>
          <w:rFonts w:ascii="Angsana New" w:hAnsi="Angsana New"/>
          <w:spacing w:val="-4"/>
          <w:sz w:val="30"/>
          <w:szCs w:val="30"/>
          <w:cs/>
        </w:rPr>
        <w:t>ยาว</w:t>
      </w:r>
      <w:r w:rsidR="00BF2F68" w:rsidRPr="00A87005">
        <w:rPr>
          <w:rFonts w:ascii="Angsana New" w:hAnsi="Angsana New"/>
          <w:sz w:val="30"/>
          <w:szCs w:val="30"/>
          <w:cs/>
        </w:rPr>
        <w:t>จากสถาบันการเงินของบริษัท</w:t>
      </w:r>
      <w:r w:rsidR="00030044" w:rsidRPr="00A87005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36"/>
        <w:gridCol w:w="1024"/>
        <w:gridCol w:w="270"/>
        <w:gridCol w:w="1080"/>
        <w:gridCol w:w="270"/>
        <w:gridCol w:w="990"/>
        <w:gridCol w:w="270"/>
        <w:gridCol w:w="1080"/>
      </w:tblGrid>
      <w:tr w:rsidR="00577976" w:rsidRPr="00A87005" w:rsidTr="00E403E5">
        <w:trPr>
          <w:tblHeader/>
        </w:trPr>
        <w:tc>
          <w:tcPr>
            <w:tcW w:w="3960" w:type="dxa"/>
          </w:tcPr>
          <w:p w:rsidR="00577976" w:rsidRPr="00A87005" w:rsidRDefault="00577976" w:rsidP="00E6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  <w:shd w:val="clear" w:color="auto" w:fill="auto"/>
          </w:tcPr>
          <w:p w:rsidR="00577976" w:rsidRPr="00A87005" w:rsidRDefault="00577976" w:rsidP="00E6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D6A19" w:rsidRPr="00A87005" w:rsidTr="00E403E5">
        <w:trPr>
          <w:trHeight w:val="380"/>
          <w:tblHeader/>
        </w:trPr>
        <w:tc>
          <w:tcPr>
            <w:tcW w:w="3960" w:type="dxa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D6A19" w:rsidRPr="00A87005" w:rsidTr="00E403E5">
        <w:trPr>
          <w:trHeight w:val="380"/>
          <w:tblHeader/>
        </w:trPr>
        <w:tc>
          <w:tcPr>
            <w:tcW w:w="3960" w:type="dxa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8700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8700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D6A19" w:rsidRPr="00A87005" w:rsidTr="00E403E5">
        <w:trPr>
          <w:tblHeader/>
        </w:trPr>
        <w:tc>
          <w:tcPr>
            <w:tcW w:w="396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6A19" w:rsidRPr="00A87005" w:rsidTr="00E403E5">
        <w:tc>
          <w:tcPr>
            <w:tcW w:w="396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</w:p>
        </w:tc>
        <w:tc>
          <w:tcPr>
            <w:tcW w:w="236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2D6A19" w:rsidRPr="00A87005" w:rsidRDefault="008D4338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D6A19" w:rsidRPr="00A87005" w:rsidRDefault="008D4338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2D6A19" w:rsidRPr="00A87005" w:rsidTr="00E403E5">
        <w:tc>
          <w:tcPr>
            <w:tcW w:w="396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236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D4338" w:rsidRPr="00A87005" w:rsidRDefault="008D4338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D4338" w:rsidRPr="00A87005" w:rsidRDefault="008D4338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</w:tr>
      <w:tr w:rsidR="002D6A19" w:rsidRPr="00A87005" w:rsidTr="00E403E5">
        <w:tc>
          <w:tcPr>
            <w:tcW w:w="396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 และส่วนปรับปรุงที่ดินที่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236" w:type="dxa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D4338" w:rsidRPr="00A87005" w:rsidRDefault="008D4338" w:rsidP="002D6A19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D4338" w:rsidRPr="00A87005" w:rsidRDefault="008D4338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70" w:type="dxa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</w:tbl>
    <w:p w:rsidR="00174829" w:rsidRPr="00A87005" w:rsidRDefault="00174829" w:rsidP="003D1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3CBE" w:rsidRPr="00A87005" w:rsidRDefault="00A83B00" w:rsidP="00D92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spacing w:val="6"/>
          <w:sz w:val="30"/>
          <w:szCs w:val="30"/>
          <w:cs/>
        </w:rPr>
        <w:lastRenderedPageBreak/>
        <w:t xml:space="preserve">ณ วันที่ 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>3</w:t>
      </w:r>
      <w:r w:rsidR="002D6A19" w:rsidRPr="00A87005">
        <w:rPr>
          <w:rFonts w:ascii="Angsana New" w:hAnsi="Angsana New" w:hint="cs"/>
          <w:spacing w:val="6"/>
          <w:sz w:val="30"/>
          <w:szCs w:val="30"/>
          <w:cs/>
        </w:rPr>
        <w:t>0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2D6A19" w:rsidRPr="00A87005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6"/>
          <w:sz w:val="30"/>
          <w:szCs w:val="30"/>
        </w:rPr>
        <w:t>25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>6</w:t>
      </w:r>
      <w:r w:rsidR="00FA2A67" w:rsidRPr="00A87005">
        <w:rPr>
          <w:rFonts w:ascii="Angsana New" w:hAnsi="Angsana New"/>
          <w:spacing w:val="6"/>
          <w:sz w:val="30"/>
          <w:szCs w:val="30"/>
        </w:rPr>
        <w:t>2</w:t>
      </w:r>
      <w:r w:rsidRPr="00A87005">
        <w:rPr>
          <w:rFonts w:ascii="Angsana New" w:hAnsi="Angsana New"/>
          <w:spacing w:val="6"/>
          <w:sz w:val="30"/>
          <w:szCs w:val="30"/>
        </w:rPr>
        <w:t xml:space="preserve"> </w:t>
      </w:r>
      <w:r w:rsidR="001F6796" w:rsidRPr="00A87005">
        <w:rPr>
          <w:rFonts w:ascii="Angsana New" w:hAnsi="Angsana New" w:hint="cs"/>
          <w:spacing w:val="6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BF16EB" w:rsidRPr="00A87005">
        <w:rPr>
          <w:rFonts w:ascii="Angsana New" w:hAnsi="Angsana New"/>
          <w:spacing w:val="6"/>
          <w:sz w:val="30"/>
          <w:szCs w:val="30"/>
        </w:rPr>
        <w:t xml:space="preserve"> </w:t>
      </w:r>
      <w:bookmarkStart w:id="1" w:name="_Hlk15140546"/>
      <w:r w:rsidR="00BF16EB" w:rsidRPr="00A87005">
        <w:rPr>
          <w:rFonts w:ascii="Angsana New" w:hAnsi="Angsana New"/>
          <w:spacing w:val="6"/>
          <w:sz w:val="30"/>
          <w:szCs w:val="30"/>
        </w:rPr>
        <w:t>3,</w:t>
      </w:r>
      <w:r w:rsidR="007D57F8" w:rsidRPr="00A87005">
        <w:rPr>
          <w:rFonts w:ascii="Angsana New" w:hAnsi="Angsana New"/>
          <w:spacing w:val="6"/>
          <w:sz w:val="30"/>
          <w:szCs w:val="30"/>
        </w:rPr>
        <w:t>779</w:t>
      </w:r>
      <w:r w:rsidR="007E2040" w:rsidRPr="00A87005">
        <w:rPr>
          <w:rFonts w:ascii="Angsana New" w:hAnsi="Angsana New"/>
          <w:spacing w:val="6"/>
          <w:sz w:val="30"/>
          <w:szCs w:val="30"/>
        </w:rPr>
        <w:t xml:space="preserve"> </w:t>
      </w:r>
      <w:bookmarkEnd w:id="1"/>
      <w:r w:rsidR="001F6796" w:rsidRPr="00A87005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1F6796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9C1D3C" w:rsidRPr="00A87005">
        <w:rPr>
          <w:rFonts w:ascii="Angsana New" w:hAnsi="Angsana New"/>
          <w:sz w:val="30"/>
          <w:szCs w:val="30"/>
        </w:rPr>
        <w:t xml:space="preserve">  </w:t>
      </w:r>
      <w:r w:rsidR="00432458" w:rsidRPr="00A87005">
        <w:rPr>
          <w:rFonts w:ascii="Angsana New" w:hAnsi="Angsana New"/>
          <w:sz w:val="30"/>
          <w:szCs w:val="30"/>
        </w:rPr>
        <w:t xml:space="preserve">    </w:t>
      </w:r>
      <w:r w:rsidR="001F6796" w:rsidRPr="00A8700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1F6796" w:rsidRPr="00A87005">
        <w:rPr>
          <w:rFonts w:ascii="Angsana New" w:hAnsi="Angsana New"/>
          <w:i/>
          <w:iCs/>
          <w:sz w:val="30"/>
          <w:szCs w:val="30"/>
          <w:cs/>
        </w:rPr>
        <w:t>31 ธันวาคม 25</w:t>
      </w:r>
      <w:r w:rsidR="00464958" w:rsidRPr="00A87005">
        <w:rPr>
          <w:rFonts w:ascii="Angsana New" w:hAnsi="Angsana New"/>
          <w:i/>
          <w:iCs/>
          <w:sz w:val="30"/>
          <w:szCs w:val="30"/>
        </w:rPr>
        <w:t>6</w:t>
      </w:r>
      <w:r w:rsidR="00E01921" w:rsidRPr="00A87005">
        <w:rPr>
          <w:rFonts w:ascii="Angsana New" w:hAnsi="Angsana New"/>
          <w:i/>
          <w:iCs/>
          <w:sz w:val="30"/>
          <w:szCs w:val="30"/>
        </w:rPr>
        <w:t>1</w:t>
      </w:r>
      <w:r w:rsidR="001F6796" w:rsidRPr="00A87005">
        <w:rPr>
          <w:rFonts w:ascii="Angsana New" w:hAnsi="Angsana New"/>
          <w:i/>
          <w:iCs/>
          <w:sz w:val="30"/>
          <w:szCs w:val="30"/>
        </w:rPr>
        <w:t xml:space="preserve">: </w:t>
      </w:r>
      <w:r w:rsidR="001B0B91" w:rsidRPr="00A87005">
        <w:rPr>
          <w:rFonts w:ascii="Angsana New" w:hAnsi="Angsana New"/>
          <w:sz w:val="30"/>
          <w:szCs w:val="30"/>
        </w:rPr>
        <w:t xml:space="preserve">3,625 </w:t>
      </w:r>
      <w:r w:rsidR="001F6796" w:rsidRPr="00A8700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1F6796" w:rsidRPr="00A87005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1F6796" w:rsidRPr="00A87005">
        <w:rPr>
          <w:rFonts w:ascii="Angsana New" w:hAnsi="Angsana New" w:hint="cs"/>
          <w:sz w:val="30"/>
          <w:szCs w:val="30"/>
          <w:cs/>
        </w:rPr>
        <w:t xml:space="preserve"> และบริษัทมีวงเงินสินเชื่อซึ่งยังไม่ได้เบิกใช้เป็นจำนวนเงินรวม</w:t>
      </w:r>
      <w:r w:rsidR="00E57B2A" w:rsidRPr="00A87005">
        <w:rPr>
          <w:rFonts w:ascii="Angsana New" w:hAnsi="Angsana New"/>
          <w:sz w:val="30"/>
          <w:szCs w:val="30"/>
        </w:rPr>
        <w:t xml:space="preserve"> </w:t>
      </w:r>
      <w:bookmarkStart w:id="2" w:name="_Hlk15140560"/>
      <w:r w:rsidR="00BF16EB" w:rsidRPr="00A87005">
        <w:rPr>
          <w:rFonts w:ascii="Angsana New" w:hAnsi="Angsana New"/>
          <w:sz w:val="30"/>
          <w:szCs w:val="30"/>
        </w:rPr>
        <w:t>3,0</w:t>
      </w:r>
      <w:r w:rsidR="007D57F8" w:rsidRPr="00A87005">
        <w:rPr>
          <w:rFonts w:ascii="Angsana New" w:hAnsi="Angsana New"/>
          <w:sz w:val="30"/>
          <w:szCs w:val="30"/>
        </w:rPr>
        <w:t>49</w:t>
      </w:r>
      <w:r w:rsidR="00E57B2A" w:rsidRPr="00A87005">
        <w:rPr>
          <w:rFonts w:ascii="Angsana New" w:hAnsi="Angsana New"/>
          <w:sz w:val="30"/>
          <w:szCs w:val="30"/>
        </w:rPr>
        <w:t xml:space="preserve"> </w:t>
      </w:r>
      <w:bookmarkEnd w:id="2"/>
      <w:r w:rsidR="001F6796" w:rsidRPr="00A8700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C1D3C" w:rsidRPr="00A87005">
        <w:rPr>
          <w:rFonts w:ascii="Angsana New" w:hAnsi="Angsana New"/>
          <w:sz w:val="30"/>
          <w:szCs w:val="30"/>
        </w:rPr>
        <w:t xml:space="preserve">  </w:t>
      </w:r>
      <w:r w:rsidR="001F6796" w:rsidRPr="00A87005">
        <w:rPr>
          <w:rFonts w:ascii="Angsana New" w:hAnsi="Angsana New"/>
          <w:sz w:val="30"/>
          <w:szCs w:val="30"/>
        </w:rPr>
        <w:t>(</w:t>
      </w:r>
      <w:r w:rsidR="001F6796" w:rsidRPr="00A87005">
        <w:rPr>
          <w:rFonts w:ascii="Angsana New" w:hAnsi="Angsana New"/>
          <w:i/>
          <w:iCs/>
          <w:sz w:val="30"/>
          <w:szCs w:val="30"/>
          <w:cs/>
        </w:rPr>
        <w:t>31</w:t>
      </w:r>
      <w:r w:rsidR="001F6796"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="00D64C36" w:rsidRPr="00A87005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="00D64C36" w:rsidRPr="00A87005">
        <w:rPr>
          <w:rFonts w:ascii="Angsana New" w:hAnsi="Angsana New"/>
          <w:i/>
          <w:iCs/>
          <w:sz w:val="30"/>
          <w:szCs w:val="30"/>
        </w:rPr>
        <w:t>6</w:t>
      </w:r>
      <w:r w:rsidR="00E01921" w:rsidRPr="00A87005">
        <w:rPr>
          <w:rFonts w:ascii="Angsana New" w:hAnsi="Angsana New"/>
          <w:i/>
          <w:iCs/>
          <w:sz w:val="30"/>
          <w:szCs w:val="30"/>
        </w:rPr>
        <w:t>1</w:t>
      </w:r>
      <w:r w:rsidR="001F6796" w:rsidRPr="00A87005">
        <w:rPr>
          <w:rFonts w:ascii="Angsana New" w:hAnsi="Angsana New"/>
          <w:i/>
          <w:iCs/>
          <w:sz w:val="30"/>
          <w:szCs w:val="30"/>
        </w:rPr>
        <w:t xml:space="preserve">: </w:t>
      </w:r>
      <w:r w:rsidR="00020D48" w:rsidRPr="00A87005">
        <w:rPr>
          <w:rFonts w:ascii="Angsana New" w:hAnsi="Angsana New"/>
          <w:sz w:val="30"/>
          <w:szCs w:val="30"/>
        </w:rPr>
        <w:t xml:space="preserve">2,879 </w:t>
      </w:r>
      <w:r w:rsidR="001F6796" w:rsidRPr="00A8700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1F6796" w:rsidRPr="00A87005">
        <w:rPr>
          <w:rFonts w:ascii="Angsana New" w:hAnsi="Angsana New"/>
          <w:i/>
          <w:iCs/>
          <w:sz w:val="30"/>
          <w:szCs w:val="30"/>
        </w:rPr>
        <w:t>)</w:t>
      </w:r>
    </w:p>
    <w:p w:rsidR="001B446D" w:rsidRPr="00A87005" w:rsidRDefault="001B446D" w:rsidP="00D92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19748C" w:rsidRPr="00A87005" w:rsidRDefault="00D25A60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เงินกู้ยืมระยะยาวบางส่วน</w:t>
      </w:r>
      <w:r w:rsidR="004869AA" w:rsidRPr="00A8700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A87005">
        <w:rPr>
          <w:rFonts w:ascii="Angsana New" w:hAnsi="Angsana New"/>
          <w:sz w:val="30"/>
          <w:szCs w:val="30"/>
          <w:cs/>
        </w:rPr>
        <w:t xml:space="preserve">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 </w:t>
      </w:r>
    </w:p>
    <w:p w:rsidR="008D3F7E" w:rsidRPr="00A87005" w:rsidRDefault="008D3F7E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7F135D" w:rsidRPr="00A87005" w:rsidRDefault="007F135D" w:rsidP="00307BDD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D15014" w:rsidRPr="00A87005" w:rsidRDefault="00D15014" w:rsidP="00D15014">
      <w:pPr>
        <w:rPr>
          <w:sz w:val="28"/>
          <w:szCs w:val="28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3"/>
        <w:gridCol w:w="988"/>
        <w:gridCol w:w="241"/>
        <w:gridCol w:w="1107"/>
        <w:gridCol w:w="264"/>
        <w:gridCol w:w="1179"/>
        <w:gridCol w:w="264"/>
        <w:gridCol w:w="1171"/>
        <w:gridCol w:w="264"/>
        <w:gridCol w:w="1179"/>
      </w:tblGrid>
      <w:tr w:rsidR="00D15014" w:rsidRPr="00A87005" w:rsidTr="00307BDD">
        <w:tc>
          <w:tcPr>
            <w:tcW w:w="1374" w:type="pct"/>
          </w:tcPr>
          <w:p w:rsidR="00D15014" w:rsidRPr="00A87005" w:rsidRDefault="00D15014" w:rsidP="00D1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:rsidR="00D15014" w:rsidRPr="00A87005" w:rsidRDefault="00D15014" w:rsidP="00D1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:rsidR="00D15014" w:rsidRPr="00A87005" w:rsidRDefault="00D15014" w:rsidP="00D1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pct"/>
            <w:gridSpan w:val="3"/>
          </w:tcPr>
          <w:p w:rsidR="00D15014" w:rsidRPr="00A87005" w:rsidRDefault="00D15014" w:rsidP="00D1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:rsidR="00D15014" w:rsidRPr="00A87005" w:rsidRDefault="00D15014" w:rsidP="00D1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:rsidR="00D15014" w:rsidRPr="00A87005" w:rsidRDefault="00D15014" w:rsidP="00D1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D6A19" w:rsidRPr="00A87005" w:rsidTr="00307BDD">
        <w:trPr>
          <w:trHeight w:val="434"/>
        </w:trPr>
        <w:tc>
          <w:tcPr>
            <w:tcW w:w="1374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2D6A19" w:rsidRPr="00A87005" w:rsidTr="00307BDD">
        <w:trPr>
          <w:trHeight w:val="434"/>
        </w:trPr>
        <w:tc>
          <w:tcPr>
            <w:tcW w:w="1374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D6A19" w:rsidRPr="00A87005" w:rsidTr="00307BDD">
        <w:tc>
          <w:tcPr>
            <w:tcW w:w="1374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6" w:type="pct"/>
            <w:gridSpan w:val="7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6A19" w:rsidRPr="00A87005" w:rsidTr="00307BDD">
        <w:tc>
          <w:tcPr>
            <w:tcW w:w="1374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8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2D6A19" w:rsidRPr="00A87005" w:rsidRDefault="007D57F8" w:rsidP="007D57F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2D6A19" w:rsidRPr="00A87005" w:rsidRDefault="002D6A19" w:rsidP="002D6A1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2D6A19" w:rsidRPr="00A87005" w:rsidRDefault="00BF16EB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150,196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2D6A19" w:rsidRPr="00A87005" w:rsidRDefault="002D6A19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167,800</w:t>
            </w:r>
          </w:p>
        </w:tc>
      </w:tr>
      <w:tr w:rsidR="002D6A19" w:rsidRPr="00A87005" w:rsidTr="00307BDD">
        <w:tc>
          <w:tcPr>
            <w:tcW w:w="1374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8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2D6A19" w:rsidRPr="00A87005" w:rsidRDefault="00BF16EB" w:rsidP="007D57F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204,2</w:t>
            </w:r>
            <w:r w:rsidR="00D46AD2" w:rsidRPr="00A8700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D57F8" w:rsidRPr="00A8700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2D6A19" w:rsidRPr="00A87005" w:rsidRDefault="002D6A19" w:rsidP="002D6A19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226,944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2D6A19" w:rsidRPr="00A87005" w:rsidRDefault="00BF16EB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143,627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2D6A19" w:rsidRPr="00A87005" w:rsidRDefault="002D6A19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150,653</w:t>
            </w:r>
          </w:p>
        </w:tc>
      </w:tr>
      <w:tr w:rsidR="002D6A19" w:rsidRPr="00A87005" w:rsidTr="00307BDD">
        <w:tc>
          <w:tcPr>
            <w:tcW w:w="1374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2D6A19" w:rsidRPr="00A87005" w:rsidRDefault="00BF16EB" w:rsidP="007D57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CB3972"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4,220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226,944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2D6A19" w:rsidRPr="00A87005" w:rsidRDefault="00BF16EB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293,823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318,453</w:t>
            </w:r>
          </w:p>
        </w:tc>
      </w:tr>
    </w:tbl>
    <w:p w:rsidR="00CE7A95" w:rsidRPr="00A87005" w:rsidRDefault="00CE7A95" w:rsidP="00D2335B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839C0" w:rsidRPr="00A87005" w:rsidRDefault="00E839C0" w:rsidP="00307BDD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A87005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E839C0" w:rsidRPr="00A87005" w:rsidRDefault="00E839C0" w:rsidP="00E839C0">
      <w:pPr>
        <w:rPr>
          <w:lang w:val="th-TH" w:eastAsia="x-none"/>
        </w:rPr>
      </w:pPr>
    </w:p>
    <w:p w:rsidR="008A612A" w:rsidRPr="00A87005" w:rsidRDefault="00EF2036" w:rsidP="008D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87005">
        <w:rPr>
          <w:rFonts w:ascii="Angsana New" w:hAnsi="Angsana New"/>
          <w:sz w:val="30"/>
          <w:szCs w:val="30"/>
        </w:rPr>
        <w:t xml:space="preserve">5 </w:t>
      </w:r>
      <w:r w:rsidRPr="00A8700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A87005">
        <w:rPr>
          <w:rFonts w:ascii="Angsana New" w:hAnsi="Angsana New"/>
          <w:sz w:val="30"/>
          <w:szCs w:val="30"/>
        </w:rPr>
        <w:t xml:space="preserve">2562 </w:t>
      </w:r>
      <w:r w:rsidRPr="00A87005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A87005">
        <w:rPr>
          <w:rFonts w:ascii="Angsana New" w:hAnsi="Angsana New"/>
          <w:sz w:val="30"/>
          <w:szCs w:val="30"/>
        </w:rPr>
        <w:t>20</w:t>
      </w:r>
      <w:r w:rsidRPr="00A87005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A87005">
        <w:rPr>
          <w:rFonts w:ascii="Angsana New" w:hAnsi="Angsana New"/>
          <w:sz w:val="30"/>
          <w:szCs w:val="30"/>
        </w:rPr>
        <w:t>400</w:t>
      </w:r>
      <w:r w:rsidRPr="00A87005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A8700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A8700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 xml:space="preserve">ปี </w:t>
      </w:r>
      <w:r w:rsidRPr="00A87005">
        <w:rPr>
          <w:rFonts w:ascii="Angsana New" w:hAnsi="Angsana New"/>
          <w:sz w:val="30"/>
          <w:szCs w:val="30"/>
        </w:rPr>
        <w:t>2562</w:t>
      </w:r>
      <w:r w:rsidRPr="00A87005"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A8700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 xml:space="preserve">30 </w:t>
      </w:r>
      <w:r w:rsidRPr="00A8700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A87005">
        <w:rPr>
          <w:rFonts w:ascii="Angsana New" w:hAnsi="Angsana New"/>
          <w:sz w:val="30"/>
          <w:szCs w:val="30"/>
        </w:rPr>
        <w:t>2562</w:t>
      </w:r>
      <w:r w:rsidRPr="00A8700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 xml:space="preserve">และต้นทุนบริการ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 </w:t>
      </w:r>
      <w:r w:rsidRPr="00A87005">
        <w:rPr>
          <w:rFonts w:ascii="Angsana New" w:hAnsi="Angsana New"/>
          <w:sz w:val="30"/>
          <w:szCs w:val="30"/>
        </w:rPr>
        <w:t>23.7</w:t>
      </w:r>
      <w:r w:rsidRPr="00A8700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ล้านบาท</w:t>
      </w:r>
      <w:r w:rsidRPr="00A8700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และ</w:t>
      </w:r>
      <w:r w:rsidRPr="00A87005">
        <w:rPr>
          <w:rFonts w:ascii="Angsana New" w:hAnsi="Angsana New"/>
          <w:sz w:val="30"/>
          <w:szCs w:val="30"/>
        </w:rPr>
        <w:t xml:space="preserve"> 13.1 </w:t>
      </w:r>
      <w:r w:rsidRPr="00A87005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8D4338" w:rsidRPr="00A87005" w:rsidRDefault="008D4338" w:rsidP="008D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E5C35" w:rsidRPr="00A87005" w:rsidRDefault="00146D41" w:rsidP="00307BDD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  <w:lang w:val="en-US"/>
        </w:rPr>
        <w:t>รายได้</w:t>
      </w:r>
      <w:r w:rsidR="00761C44" w:rsidRPr="00A87005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4E1FD1" w:rsidRPr="00A87005">
        <w:rPr>
          <w:rFonts w:ascii="Angsana New" w:hAnsi="Angsana New" w:hint="cs"/>
          <w:sz w:val="30"/>
          <w:szCs w:val="30"/>
          <w:cs/>
          <w:lang w:val="en-US"/>
        </w:rPr>
        <w:t>ส่วนงาน</w:t>
      </w:r>
      <w:r w:rsidR="00AB778C" w:rsidRPr="00A87005">
        <w:rPr>
          <w:rFonts w:ascii="Angsana New" w:hAnsi="Angsana New" w:hint="cs"/>
          <w:sz w:val="30"/>
          <w:szCs w:val="30"/>
          <w:cs/>
          <w:lang w:val="en-US"/>
        </w:rPr>
        <w:t>ดำเนิน</w:t>
      </w:r>
      <w:r w:rsidR="00F07611" w:rsidRPr="00A87005">
        <w:rPr>
          <w:rFonts w:ascii="Angsana New" w:hAnsi="Angsana New" w:hint="cs"/>
          <w:sz w:val="30"/>
          <w:szCs w:val="30"/>
          <w:cs/>
          <w:lang w:val="en-US"/>
        </w:rPr>
        <w:t>งาน</w:t>
      </w:r>
    </w:p>
    <w:p w:rsidR="00146D41" w:rsidRPr="00A87005" w:rsidRDefault="00146D41" w:rsidP="00146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7D7CBC" w:rsidRPr="00A87005" w:rsidRDefault="007D7CBC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กลุ่มบริษัทดำเนินกิจการในส่วนงานธุรกิจเดียวคือ ธุรกิจแสงสว่าง  </w:t>
      </w:r>
      <w:r w:rsidR="00DC7F0C" w:rsidRPr="00A87005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ช่องทางการจัดจำหน่ายผลิตภัณฑ์ของ</w:t>
      </w:r>
      <w:r w:rsidR="009C5A5C" w:rsidRPr="00A87005">
        <w:rPr>
          <w:rFonts w:ascii="Angsana New" w:hAnsi="Angsana New"/>
          <w:sz w:val="30"/>
          <w:szCs w:val="30"/>
          <w:cs/>
        </w:rPr>
        <w:br/>
      </w:r>
      <w:r w:rsidR="00DC7F0C" w:rsidRPr="00A87005">
        <w:rPr>
          <w:rFonts w:ascii="Angsana New" w:hAnsi="Angsana New"/>
          <w:sz w:val="30"/>
          <w:szCs w:val="30"/>
          <w:cs/>
        </w:rPr>
        <w:t>กลุ่มบริษัท</w:t>
      </w:r>
      <w:r w:rsidR="004E3228" w:rsidRPr="00A87005">
        <w:rPr>
          <w:rFonts w:ascii="Angsana New" w:hAnsi="Angsana New"/>
          <w:sz w:val="30"/>
          <w:szCs w:val="30"/>
          <w:cs/>
        </w:rPr>
        <w:t>ที่สำคัญ</w:t>
      </w:r>
      <w:r w:rsidR="00DC7F0C" w:rsidRPr="00A87005">
        <w:rPr>
          <w:rFonts w:ascii="Angsana New" w:hAnsi="Angsana New"/>
          <w:sz w:val="30"/>
          <w:szCs w:val="30"/>
          <w:cs/>
        </w:rPr>
        <w:t>แบ่งได้เป็น งานโครงการและการขายปลีก ซึ่งทั้งสองช่องทางมีกลุ่มลูกค้า</w:t>
      </w:r>
      <w:r w:rsidR="004E3228" w:rsidRPr="00A87005">
        <w:rPr>
          <w:rFonts w:ascii="Angsana New" w:hAnsi="Angsana New"/>
          <w:sz w:val="30"/>
          <w:szCs w:val="30"/>
          <w:cs/>
        </w:rPr>
        <w:t>และผลิตภัณฑ์</w:t>
      </w:r>
      <w:r w:rsidR="00662127" w:rsidRPr="00A87005">
        <w:rPr>
          <w:rFonts w:ascii="Angsana New" w:hAnsi="Angsana New"/>
          <w:sz w:val="30"/>
          <w:szCs w:val="30"/>
          <w:cs/>
        </w:rPr>
        <w:t>ที่คล้ายคลึงกัน</w:t>
      </w:r>
      <w:r w:rsidR="00662127"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</w:t>
      </w:r>
      <w:r w:rsidR="00B45FB9" w:rsidRPr="00A87005">
        <w:rPr>
          <w:rFonts w:ascii="Angsana New" w:hAnsi="Angsana New"/>
          <w:sz w:val="30"/>
          <w:szCs w:val="30"/>
          <w:cs/>
        </w:rPr>
        <w:t>เพื่อรายงาน</w:t>
      </w:r>
      <w:r w:rsidRPr="00A87005">
        <w:rPr>
          <w:rFonts w:ascii="Angsana New" w:hAnsi="Angsana New"/>
          <w:sz w:val="30"/>
          <w:szCs w:val="30"/>
          <w:cs/>
        </w:rPr>
        <w:t>เพียงส่วนงานเดียว</w:t>
      </w:r>
    </w:p>
    <w:p w:rsidR="003A039E" w:rsidRPr="00A87005" w:rsidRDefault="003A039E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lastRenderedPageBreak/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:rsidR="00405CD3" w:rsidRPr="00A87005" w:rsidRDefault="00405CD3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45FB9" w:rsidRPr="00A87005" w:rsidRDefault="00B45FB9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:rsidR="00D0349C" w:rsidRPr="00A87005" w:rsidRDefault="00D0349C" w:rsidP="005C1D93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A6EB3" w:rsidRPr="00A87005" w:rsidRDefault="008A612A" w:rsidP="00146D4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rPr>
          <w:rFonts w:ascii="Angsana New" w:hAnsi="Angsana New"/>
          <w:b/>
          <w:bCs/>
          <w:sz w:val="30"/>
          <w:szCs w:val="30"/>
        </w:rPr>
      </w:pPr>
      <w:r w:rsidRPr="00A87005">
        <w:rPr>
          <w:rFonts w:ascii="Angsana New" w:hAnsi="Angsana New"/>
          <w:b/>
          <w:bCs/>
          <w:sz w:val="30"/>
          <w:szCs w:val="30"/>
        </w:rPr>
        <w:t xml:space="preserve">  </w:t>
      </w:r>
      <w:r w:rsidR="00AA6EB3" w:rsidRPr="00A87005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1F7F83" w:rsidRPr="00A87005" w:rsidRDefault="001F7F83" w:rsidP="001F7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rPr>
          <w:rFonts w:ascii="Angsana New" w:hAnsi="Angsana New"/>
          <w:b/>
          <w:bCs/>
          <w:sz w:val="30"/>
          <w:szCs w:val="30"/>
        </w:rPr>
      </w:pPr>
    </w:p>
    <w:p w:rsidR="00AA6EB3" w:rsidRPr="00A87005" w:rsidRDefault="00AA6EB3" w:rsidP="00146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</w:t>
      </w:r>
      <w:r w:rsidRPr="00A87005">
        <w:rPr>
          <w:rFonts w:ascii="Angsana New" w:hAnsi="Angsana New" w:hint="cs"/>
          <w:sz w:val="30"/>
          <w:szCs w:val="30"/>
          <w:cs/>
        </w:rPr>
        <w:t xml:space="preserve">  </w:t>
      </w:r>
      <w:r w:rsidRPr="00A87005">
        <w:rPr>
          <w:rFonts w:ascii="Angsana New" w:hAnsi="Angsana New"/>
          <w:sz w:val="30"/>
          <w:szCs w:val="30"/>
          <w:cs/>
        </w:rPr>
        <w:t>น้ำหนักที่คาดไว้สำหรับปีทางการเงินเต็มปีที่ใช้กับรายได้ก่อนภาษี</w:t>
      </w:r>
      <w:r w:rsidRPr="00A87005">
        <w:rPr>
          <w:rFonts w:ascii="Angsana New" w:hAnsi="Angsana New" w:hint="cs"/>
          <w:sz w:val="30"/>
          <w:szCs w:val="30"/>
          <w:cs/>
        </w:rPr>
        <w:t>เงินได้</w:t>
      </w:r>
      <w:r w:rsidRPr="00A87005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อัตราภาษีเงินได้ที่แท้จริงรวมขอ</w:t>
      </w:r>
      <w:r w:rsidRPr="00A87005">
        <w:rPr>
          <w:rFonts w:ascii="Angsana New" w:hAnsi="Angsana New" w:hint="cs"/>
          <w:sz w:val="30"/>
          <w:szCs w:val="30"/>
          <w:cs/>
        </w:rPr>
        <w:t>งกลุ่มบริษัทและบริษัท</w:t>
      </w:r>
      <w:r w:rsidRPr="00A87005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="00B777BF" w:rsidRPr="00A87005">
        <w:rPr>
          <w:rFonts w:ascii="Angsana New" w:hAnsi="Angsana New" w:hint="cs"/>
          <w:sz w:val="30"/>
          <w:szCs w:val="30"/>
          <w:cs/>
        </w:rPr>
        <w:t>หก</w:t>
      </w:r>
      <w:r w:rsidRPr="00A87005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B777BF" w:rsidRPr="00A87005">
        <w:rPr>
          <w:rFonts w:ascii="Angsana New" w:hAnsi="Angsana New"/>
          <w:sz w:val="30"/>
          <w:szCs w:val="30"/>
        </w:rPr>
        <w:t>0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B777BF" w:rsidRPr="00A87005">
        <w:rPr>
          <w:rFonts w:ascii="Angsana New" w:hAnsi="Angsana New" w:hint="cs"/>
          <w:sz w:val="30"/>
          <w:szCs w:val="30"/>
          <w:cs/>
        </w:rPr>
        <w:t>มิถุนายน</w:t>
      </w:r>
      <w:r w:rsidRPr="00A87005">
        <w:rPr>
          <w:rFonts w:ascii="Angsana New" w:hAnsi="Angsana New"/>
          <w:sz w:val="30"/>
          <w:szCs w:val="30"/>
          <w:cs/>
        </w:rPr>
        <w:t xml:space="preserve"> 256</w:t>
      </w:r>
      <w:r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  <w:cs/>
        </w:rPr>
        <w:t xml:space="preserve"> คือร้อยละ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FA6FEC" w:rsidRPr="00A87005">
        <w:rPr>
          <w:rFonts w:ascii="Angsana New" w:hAnsi="Angsana New"/>
          <w:sz w:val="30"/>
          <w:szCs w:val="30"/>
        </w:rPr>
        <w:t>111</w:t>
      </w:r>
      <w:r w:rsidRPr="00A87005">
        <w:rPr>
          <w:rFonts w:ascii="Angsana New" w:hAnsi="Angsana New"/>
          <w:sz w:val="30"/>
          <w:szCs w:val="30"/>
        </w:rPr>
        <w:t> </w:t>
      </w:r>
      <w:r w:rsidRPr="00A87005">
        <w:rPr>
          <w:rFonts w:ascii="Angsana New" w:hAnsi="Angsana New"/>
          <w:i/>
          <w:iCs/>
          <w:sz w:val="30"/>
          <w:szCs w:val="30"/>
        </w:rPr>
        <w:t>(3</w:t>
      </w:r>
      <w:r w:rsidR="00B777BF" w:rsidRPr="00A87005">
        <w:rPr>
          <w:rFonts w:ascii="Angsana New" w:hAnsi="Angsana New"/>
          <w:i/>
          <w:iCs/>
          <w:sz w:val="30"/>
          <w:szCs w:val="30"/>
        </w:rPr>
        <w:t>0</w:t>
      </w:r>
      <w:r w:rsidR="00B777BF"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D5504"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Pr="00A87005">
        <w:rPr>
          <w:rFonts w:ascii="Angsana New" w:hAnsi="Angsana New"/>
          <w:i/>
          <w:iCs/>
          <w:sz w:val="30"/>
          <w:szCs w:val="30"/>
        </w:rPr>
        <w:t>2561: 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A87005">
        <w:rPr>
          <w:rFonts w:ascii="Angsana New" w:hAnsi="Angsana New"/>
          <w:i/>
          <w:iCs/>
          <w:sz w:val="30"/>
          <w:szCs w:val="30"/>
        </w:rPr>
        <w:t> 2</w:t>
      </w:r>
      <w:r w:rsidR="00B777BF" w:rsidRPr="00A87005">
        <w:rPr>
          <w:rFonts w:ascii="Angsana New" w:hAnsi="Angsana New"/>
          <w:i/>
          <w:iCs/>
          <w:sz w:val="30"/>
          <w:szCs w:val="30"/>
        </w:rPr>
        <w:t>5</w:t>
      </w:r>
      <w:r w:rsidRPr="00A87005">
        <w:rPr>
          <w:rFonts w:ascii="Angsana New" w:hAnsi="Angsana New"/>
          <w:i/>
          <w:iCs/>
          <w:sz w:val="30"/>
          <w:szCs w:val="30"/>
        </w:rPr>
        <w:t>)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และร้อยละ</w:t>
      </w:r>
      <w:r w:rsidR="003E05AE" w:rsidRPr="00A87005">
        <w:rPr>
          <w:rFonts w:ascii="Angsana New" w:hAnsi="Angsana New"/>
          <w:sz w:val="30"/>
          <w:szCs w:val="30"/>
        </w:rPr>
        <w:t xml:space="preserve"> 27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i/>
          <w:iCs/>
          <w:sz w:val="30"/>
          <w:szCs w:val="30"/>
        </w:rPr>
        <w:t>(3</w:t>
      </w:r>
      <w:r w:rsidR="00B777BF" w:rsidRPr="00A87005">
        <w:rPr>
          <w:rFonts w:ascii="Angsana New" w:hAnsi="Angsana New"/>
          <w:i/>
          <w:iCs/>
          <w:sz w:val="30"/>
          <w:szCs w:val="30"/>
        </w:rPr>
        <w:t xml:space="preserve">0 </w:t>
      </w:r>
      <w:r w:rsidR="00B777BF" w:rsidRPr="00A87005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A87005">
        <w:rPr>
          <w:rFonts w:ascii="Angsana New" w:hAnsi="Angsana New"/>
          <w:i/>
          <w:iCs/>
          <w:sz w:val="30"/>
          <w:szCs w:val="30"/>
        </w:rPr>
        <w:t> 2561: 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A87005">
        <w:rPr>
          <w:rFonts w:ascii="Angsana New" w:hAnsi="Angsana New"/>
          <w:i/>
          <w:iCs/>
          <w:sz w:val="30"/>
          <w:szCs w:val="30"/>
        </w:rPr>
        <w:t> 2</w:t>
      </w:r>
      <w:r w:rsidR="00B777BF" w:rsidRPr="00A87005">
        <w:rPr>
          <w:rFonts w:ascii="Angsana New" w:hAnsi="Angsana New"/>
          <w:i/>
          <w:iCs/>
          <w:sz w:val="30"/>
          <w:szCs w:val="30"/>
        </w:rPr>
        <w:t>3</w:t>
      </w:r>
      <w:r w:rsidRPr="00A87005">
        <w:rPr>
          <w:rFonts w:ascii="Angsana New" w:hAnsi="Angsana New"/>
          <w:i/>
          <w:iCs/>
          <w:sz w:val="30"/>
          <w:szCs w:val="30"/>
        </w:rPr>
        <w:t>)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ตามลำดับ</w:t>
      </w:r>
      <w:r w:rsidRPr="00A87005">
        <w:rPr>
          <w:rFonts w:ascii="Angsana New" w:hAnsi="Angsana New"/>
          <w:sz w:val="30"/>
          <w:szCs w:val="30"/>
        </w:rPr>
        <w:t> </w:t>
      </w:r>
      <w:r w:rsidRPr="00A87005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ความแตกต่างระหว่างการรับรู้ค่าใช้จ่ายทางบัญชีและค่าใช้จ่ายทางภาษีบางรายการ</w:t>
      </w:r>
      <w:r w:rsidR="00793922" w:rsidRPr="00A87005">
        <w:rPr>
          <w:rFonts w:ascii="Angsana New" w:hAnsi="Angsana New" w:hint="cs"/>
          <w:sz w:val="30"/>
          <w:szCs w:val="30"/>
          <w:cs/>
        </w:rPr>
        <w:t xml:space="preserve"> โดยเฉพาะอย่างยิ่งในเรื่องเกี่ยวกับประมาณการหนี้สินไม่หมุนเวียนสำหรับผลประโยชน์พนักงาน </w:t>
      </w:r>
    </w:p>
    <w:p w:rsidR="00146D41" w:rsidRPr="00A87005" w:rsidRDefault="00146D41" w:rsidP="00146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26143" w:rsidRPr="00A87005" w:rsidRDefault="00C26143" w:rsidP="00564094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กำไร</w:t>
      </w:r>
      <w:r w:rsidR="000979C5" w:rsidRPr="00A87005">
        <w:rPr>
          <w:rFonts w:ascii="Angsana New" w:hAnsi="Angsana New"/>
          <w:sz w:val="30"/>
          <w:szCs w:val="30"/>
          <w:lang w:val="en-US"/>
        </w:rPr>
        <w:t xml:space="preserve"> (</w:t>
      </w:r>
      <w:r w:rsidR="000979C5" w:rsidRPr="00A87005">
        <w:rPr>
          <w:rFonts w:ascii="Angsana New" w:hAnsi="Angsana New" w:hint="cs"/>
          <w:sz w:val="30"/>
          <w:szCs w:val="30"/>
          <w:cs/>
          <w:lang w:val="en-US"/>
        </w:rPr>
        <w:t>ขาดทุน</w:t>
      </w:r>
      <w:r w:rsidR="000979C5" w:rsidRPr="00A87005">
        <w:rPr>
          <w:rFonts w:ascii="Angsana New" w:hAnsi="Angsana New"/>
          <w:sz w:val="30"/>
          <w:szCs w:val="30"/>
          <w:lang w:val="en-US"/>
        </w:rPr>
        <w:t xml:space="preserve">) </w:t>
      </w:r>
      <w:r w:rsidRPr="00A87005">
        <w:rPr>
          <w:rFonts w:ascii="Angsana New" w:hAnsi="Angsana New"/>
          <w:sz w:val="30"/>
          <w:szCs w:val="30"/>
          <w:cs/>
        </w:rPr>
        <w:t>ต่อหุ้น</w:t>
      </w:r>
    </w:p>
    <w:p w:rsidR="005E6909" w:rsidRPr="00A87005" w:rsidRDefault="005E6909" w:rsidP="005E6909">
      <w:pPr>
        <w:rPr>
          <w:sz w:val="30"/>
          <w:szCs w:val="30"/>
          <w:lang w:val="x-none" w:eastAsia="x-none"/>
        </w:rPr>
      </w:pPr>
    </w:p>
    <w:p w:rsidR="005E6909" w:rsidRPr="00A87005" w:rsidRDefault="005E6909" w:rsidP="000979C5">
      <w:pPr>
        <w:ind w:left="540"/>
        <w:rPr>
          <w:b/>
          <w:bCs/>
          <w:i/>
          <w:iCs/>
          <w:sz w:val="30"/>
          <w:szCs w:val="30"/>
          <w:lang w:eastAsia="x-none"/>
        </w:rPr>
      </w:pPr>
      <w:r w:rsidRPr="00A8700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</w:t>
      </w:r>
      <w:r w:rsidR="000979C5" w:rsidRPr="00A8700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5026D6" w:rsidRPr="00A87005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0979C5" w:rsidRPr="00A8700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0979C5" w:rsidRPr="00A87005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0979C5" w:rsidRPr="00A8700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A8700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ต่อหุ้น</w:t>
      </w:r>
      <w:r w:rsidRPr="00A87005">
        <w:rPr>
          <w:rFonts w:hint="cs"/>
          <w:b/>
          <w:bCs/>
          <w:i/>
          <w:iCs/>
          <w:sz w:val="30"/>
          <w:szCs w:val="30"/>
          <w:cs/>
          <w:lang w:eastAsia="x-none"/>
        </w:rPr>
        <w:t>ขั้นพื้นฐาน</w:t>
      </w:r>
    </w:p>
    <w:p w:rsidR="005E6909" w:rsidRPr="00A87005" w:rsidRDefault="005E6909" w:rsidP="005E6909">
      <w:pPr>
        <w:rPr>
          <w:rFonts w:cs="Arial"/>
          <w:b/>
          <w:bCs/>
          <w:sz w:val="30"/>
          <w:szCs w:val="30"/>
          <w:cs/>
          <w:lang w:eastAsia="x-none"/>
        </w:rPr>
      </w:pPr>
    </w:p>
    <w:p w:rsidR="002D6A19" w:rsidRPr="00A87005" w:rsidRDefault="007129E6" w:rsidP="002D6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87005">
        <w:rPr>
          <w:rFonts w:ascii="Angsana New" w:hAnsi="Angsana New"/>
          <w:spacing w:val="-4"/>
          <w:sz w:val="30"/>
          <w:szCs w:val="30"/>
          <w:cs/>
        </w:rPr>
        <w:t>กำไร</w:t>
      </w:r>
      <w:r w:rsidR="000979C5"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979C5" w:rsidRPr="00A87005">
        <w:rPr>
          <w:rFonts w:ascii="Angsana New" w:hAnsi="Angsana New"/>
          <w:sz w:val="30"/>
          <w:szCs w:val="30"/>
        </w:rPr>
        <w:t>(</w:t>
      </w:r>
      <w:r w:rsidR="000979C5" w:rsidRPr="00A87005">
        <w:rPr>
          <w:rFonts w:ascii="Angsana New" w:hAnsi="Angsana New" w:hint="cs"/>
          <w:sz w:val="30"/>
          <w:szCs w:val="30"/>
          <w:cs/>
        </w:rPr>
        <w:t>ขาดทุน</w:t>
      </w:r>
      <w:r w:rsidR="000979C5" w:rsidRPr="00A87005">
        <w:rPr>
          <w:rFonts w:ascii="Angsana New" w:hAnsi="Angsana New"/>
          <w:sz w:val="30"/>
          <w:szCs w:val="30"/>
        </w:rPr>
        <w:t>)</w:t>
      </w:r>
      <w:r w:rsidR="000979C5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</w:rPr>
        <w:t>ต่อหุ้นขั้นพื้นฐานสำหรับงวดสามเดือน</w:t>
      </w:r>
      <w:r w:rsidR="002D6A19" w:rsidRPr="00A87005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Pr="00A87005">
        <w:rPr>
          <w:rFonts w:ascii="Angsana New" w:hAnsi="Angsana New"/>
          <w:spacing w:val="-4"/>
          <w:sz w:val="30"/>
          <w:szCs w:val="30"/>
          <w:cs/>
        </w:rPr>
        <w:t>สิ้นสุดวันที่ 3</w:t>
      </w:r>
      <w:r w:rsidR="002D6A19" w:rsidRPr="00A87005">
        <w:rPr>
          <w:rFonts w:ascii="Angsana New" w:hAnsi="Angsana New" w:hint="cs"/>
          <w:spacing w:val="-4"/>
          <w:sz w:val="30"/>
          <w:szCs w:val="30"/>
          <w:cs/>
        </w:rPr>
        <w:t>0</w:t>
      </w: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6A19" w:rsidRPr="00A8700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</w:rPr>
        <w:t>25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C302B1" w:rsidRPr="00A87005">
        <w:rPr>
          <w:rFonts w:ascii="Angsana New" w:hAnsi="Angsana New"/>
          <w:spacing w:val="-4"/>
          <w:sz w:val="30"/>
          <w:szCs w:val="30"/>
        </w:rPr>
        <w:t>2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A87005">
        <w:rPr>
          <w:rFonts w:ascii="Angsana New" w:hAnsi="Angsana New"/>
          <w:spacing w:val="-4"/>
          <w:sz w:val="30"/>
          <w:szCs w:val="30"/>
        </w:rPr>
        <w:t xml:space="preserve"> 25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C302B1" w:rsidRPr="00A87005">
        <w:rPr>
          <w:rFonts w:ascii="Angsana New" w:hAnsi="Angsana New"/>
          <w:spacing w:val="-4"/>
          <w:sz w:val="30"/>
          <w:szCs w:val="30"/>
        </w:rPr>
        <w:t>1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</w:rPr>
        <w:t>คำนวณจากกำไร</w:t>
      </w:r>
      <w:r w:rsidR="000979C5"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979C5" w:rsidRPr="00A87005">
        <w:rPr>
          <w:rFonts w:ascii="Angsana New" w:hAnsi="Angsana New"/>
          <w:sz w:val="30"/>
          <w:szCs w:val="30"/>
        </w:rPr>
        <w:t>(</w:t>
      </w:r>
      <w:r w:rsidR="000979C5" w:rsidRPr="00A87005">
        <w:rPr>
          <w:rFonts w:ascii="Angsana New" w:hAnsi="Angsana New" w:hint="cs"/>
          <w:sz w:val="30"/>
          <w:szCs w:val="30"/>
          <w:cs/>
        </w:rPr>
        <w:t>ขาดทุน</w:t>
      </w:r>
      <w:r w:rsidR="000979C5" w:rsidRPr="00A87005">
        <w:rPr>
          <w:rFonts w:ascii="Angsana New" w:hAnsi="Angsana New"/>
          <w:sz w:val="30"/>
          <w:szCs w:val="30"/>
        </w:rPr>
        <w:t>)</w:t>
      </w:r>
      <w:r w:rsidR="000979C5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A87005">
        <w:rPr>
          <w:rFonts w:ascii="Angsana New" w:hAnsi="Angsana New"/>
          <w:spacing w:val="-6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 w:rsidRPr="00A87005">
        <w:rPr>
          <w:rFonts w:ascii="Angsana New" w:hAnsi="Angsana New" w:hint="cs"/>
          <w:spacing w:val="-6"/>
          <w:sz w:val="30"/>
          <w:szCs w:val="30"/>
          <w:cs/>
        </w:rPr>
        <w:t>แสดงการคำนวนดังนี้</w:t>
      </w:r>
    </w:p>
    <w:p w:rsidR="008D4338" w:rsidRPr="00A87005" w:rsidRDefault="008D4338" w:rsidP="002D6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59"/>
        <w:gridCol w:w="1001"/>
        <w:gridCol w:w="270"/>
        <w:gridCol w:w="990"/>
        <w:gridCol w:w="270"/>
        <w:gridCol w:w="990"/>
      </w:tblGrid>
      <w:tr w:rsidR="002D6A19" w:rsidRPr="00A87005" w:rsidTr="00237908">
        <w:tc>
          <w:tcPr>
            <w:tcW w:w="4410" w:type="dxa"/>
            <w:shd w:val="clear" w:color="auto" w:fill="auto"/>
          </w:tcPr>
          <w:p w:rsidR="002D6A19" w:rsidRPr="00A87005" w:rsidRDefault="002D6A19" w:rsidP="0041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2D6A19" w:rsidRPr="00A87005" w:rsidRDefault="002D6A19" w:rsidP="0041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A870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2D6A19" w:rsidRPr="00A87005" w:rsidRDefault="002D6A19" w:rsidP="0041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2D6A19" w:rsidRPr="00A87005" w:rsidRDefault="002D6A19" w:rsidP="0041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870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D6A19" w:rsidRPr="00A87005" w:rsidTr="00237908">
        <w:tc>
          <w:tcPr>
            <w:tcW w:w="4410" w:type="dxa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8700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Pr="00A870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99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59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2D6A19" w:rsidRPr="00A87005" w:rsidTr="00237908">
        <w:tc>
          <w:tcPr>
            <w:tcW w:w="4410" w:type="dxa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A8700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A8700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048C6" w:rsidRPr="00A87005" w:rsidTr="00237908">
        <w:tc>
          <w:tcPr>
            <w:tcW w:w="4410" w:type="dxa"/>
          </w:tcPr>
          <w:p w:rsidR="000979C5" w:rsidRPr="00A87005" w:rsidRDefault="00C048C6" w:rsidP="00C048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0979C5"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979C5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979C5"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0979C5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0979C5"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:rsidR="00C048C6" w:rsidRPr="00A87005" w:rsidRDefault="000979C5" w:rsidP="00C048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C048C6"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979C5" w:rsidRPr="00A87005" w:rsidRDefault="000979C5" w:rsidP="000979C5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  <w:p w:rsidR="000979C5" w:rsidRPr="00A87005" w:rsidRDefault="00BE6DFD" w:rsidP="000616E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(16,24</w:t>
            </w:r>
            <w:r w:rsidR="00A372B1" w:rsidRPr="00A8700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</w:t>
            </w:r>
            <w:r w:rsidRPr="00A8700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59" w:type="dxa"/>
          </w:tcPr>
          <w:p w:rsidR="00C048C6" w:rsidRPr="00A87005" w:rsidRDefault="00C048C6" w:rsidP="00C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:rsidR="000979C5" w:rsidRPr="00A87005" w:rsidRDefault="000979C5" w:rsidP="00C048C6">
            <w:pPr>
              <w:pStyle w:val="acctfourfigures"/>
              <w:spacing w:line="240" w:lineRule="auto"/>
              <w:ind w:left="-79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A87005">
              <w:rPr>
                <w:rFonts w:ascii="Angsana New" w:hAnsi="Angsana New" w:cstheme="minorBidi" w:hint="cs"/>
                <w:b/>
                <w:bCs/>
                <w:sz w:val="30"/>
                <w:szCs w:val="38"/>
                <w:cs/>
                <w:lang w:val="en-US" w:bidi="th-TH"/>
              </w:rPr>
              <w:t xml:space="preserve"> </w:t>
            </w:r>
          </w:p>
          <w:p w:rsidR="00C048C6" w:rsidRPr="00A87005" w:rsidRDefault="00C048C6" w:rsidP="00C048C6">
            <w:pPr>
              <w:pStyle w:val="acctfourfigures"/>
              <w:spacing w:line="240" w:lineRule="auto"/>
              <w:ind w:left="-79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A87005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24,665</w:t>
            </w:r>
          </w:p>
        </w:tc>
        <w:tc>
          <w:tcPr>
            <w:tcW w:w="270" w:type="dxa"/>
          </w:tcPr>
          <w:p w:rsidR="00C048C6" w:rsidRPr="00A87005" w:rsidRDefault="00C048C6" w:rsidP="00C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979C5" w:rsidRPr="00A87005" w:rsidRDefault="000979C5" w:rsidP="00C048C6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048C6" w:rsidRPr="00A87005" w:rsidRDefault="00BE6DFD" w:rsidP="000616E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(2,885)</w:t>
            </w:r>
          </w:p>
        </w:tc>
        <w:tc>
          <w:tcPr>
            <w:tcW w:w="270" w:type="dxa"/>
          </w:tcPr>
          <w:p w:rsidR="00C048C6" w:rsidRPr="00A87005" w:rsidRDefault="00C048C6" w:rsidP="00C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979C5" w:rsidRPr="00A87005" w:rsidRDefault="000979C5" w:rsidP="00C048C6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048C6" w:rsidRPr="00A87005" w:rsidRDefault="00C048C6" w:rsidP="00C048C6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24,856</w:t>
            </w:r>
          </w:p>
        </w:tc>
      </w:tr>
      <w:tr w:rsidR="00C048C6" w:rsidRPr="00A87005" w:rsidTr="00237908">
        <w:trPr>
          <w:trHeight w:val="260"/>
        </w:trPr>
        <w:tc>
          <w:tcPr>
            <w:tcW w:w="4410" w:type="dxa"/>
          </w:tcPr>
          <w:p w:rsidR="00C048C6" w:rsidRPr="00A87005" w:rsidRDefault="00C048C6" w:rsidP="00C048C6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C048C6" w:rsidRPr="00A87005" w:rsidRDefault="00C048C6" w:rsidP="00C048C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59" w:type="dxa"/>
          </w:tcPr>
          <w:p w:rsidR="00C048C6" w:rsidRPr="00A87005" w:rsidRDefault="00C048C6" w:rsidP="00C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:rsidR="00C048C6" w:rsidRPr="00A87005" w:rsidRDefault="00C048C6" w:rsidP="00C048C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C048C6" w:rsidRPr="00A87005" w:rsidRDefault="00C048C6" w:rsidP="00C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C048C6" w:rsidRPr="00A87005" w:rsidRDefault="00C048C6" w:rsidP="00C048C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C048C6" w:rsidRPr="00A87005" w:rsidRDefault="00C048C6" w:rsidP="00C0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C048C6" w:rsidRPr="00A87005" w:rsidRDefault="00C048C6" w:rsidP="00C048C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386AA0" w:rsidRPr="00A87005" w:rsidTr="00237908">
        <w:tc>
          <w:tcPr>
            <w:tcW w:w="4410" w:type="dxa"/>
          </w:tcPr>
          <w:p w:rsidR="00386AA0" w:rsidRPr="00A87005" w:rsidRDefault="00386AA0" w:rsidP="00386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86AA0" w:rsidRPr="00A87005" w:rsidRDefault="00BE6DFD" w:rsidP="00386AA0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59" w:type="dxa"/>
          </w:tcPr>
          <w:p w:rsidR="00386AA0" w:rsidRPr="00A87005" w:rsidRDefault="00386AA0" w:rsidP="00386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:rsidR="00386AA0" w:rsidRPr="00A87005" w:rsidRDefault="00386AA0" w:rsidP="00386AA0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</w:tcPr>
          <w:p w:rsidR="00386AA0" w:rsidRPr="00A87005" w:rsidRDefault="00386AA0" w:rsidP="00386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86AA0" w:rsidRPr="00A87005" w:rsidRDefault="00BE6DFD" w:rsidP="00386AA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270" w:type="dxa"/>
          </w:tcPr>
          <w:p w:rsidR="00386AA0" w:rsidRPr="00A87005" w:rsidRDefault="00386AA0" w:rsidP="00386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86AA0" w:rsidRPr="00A87005" w:rsidRDefault="00386AA0" w:rsidP="00E458E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492,040</w:t>
            </w:r>
          </w:p>
        </w:tc>
      </w:tr>
      <w:tr w:rsidR="00386AA0" w:rsidRPr="00A87005" w:rsidTr="007356D1">
        <w:tc>
          <w:tcPr>
            <w:tcW w:w="4410" w:type="dxa"/>
            <w:vAlign w:val="bottom"/>
          </w:tcPr>
          <w:p w:rsidR="00386AA0" w:rsidRPr="00A87005" w:rsidRDefault="00386AA0" w:rsidP="00386AA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F863C2"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863C2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863C2"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F863C2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F863C2"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6AA0" w:rsidRPr="00A87005" w:rsidRDefault="00F863C2" w:rsidP="00F863C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(0.03)</w:t>
            </w:r>
          </w:p>
        </w:tc>
        <w:tc>
          <w:tcPr>
            <w:tcW w:w="259" w:type="dxa"/>
            <w:vAlign w:val="bottom"/>
          </w:tcPr>
          <w:p w:rsidR="00386AA0" w:rsidRPr="00A87005" w:rsidRDefault="00386AA0" w:rsidP="00386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86AA0" w:rsidRPr="00A87005" w:rsidRDefault="00386AA0" w:rsidP="00386AA0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0.05</w:t>
            </w:r>
          </w:p>
        </w:tc>
        <w:tc>
          <w:tcPr>
            <w:tcW w:w="270" w:type="dxa"/>
            <w:vAlign w:val="bottom"/>
          </w:tcPr>
          <w:p w:rsidR="00386AA0" w:rsidRPr="00A87005" w:rsidRDefault="00386AA0" w:rsidP="00386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86AA0" w:rsidRPr="00A87005" w:rsidRDefault="00F863C2" w:rsidP="00F863C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270" w:type="dxa"/>
            <w:vAlign w:val="bottom"/>
          </w:tcPr>
          <w:p w:rsidR="00386AA0" w:rsidRPr="00A87005" w:rsidRDefault="00386AA0" w:rsidP="00386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86AA0" w:rsidRPr="00A87005" w:rsidRDefault="00386AA0" w:rsidP="00386AA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0.05</w:t>
            </w:r>
          </w:p>
        </w:tc>
      </w:tr>
    </w:tbl>
    <w:p w:rsidR="008D4338" w:rsidRPr="00A87005" w:rsidRDefault="008D4338" w:rsidP="001A1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135"/>
        <w:gridCol w:w="124"/>
        <w:gridCol w:w="1001"/>
        <w:gridCol w:w="270"/>
        <w:gridCol w:w="990"/>
        <w:gridCol w:w="270"/>
        <w:gridCol w:w="990"/>
      </w:tblGrid>
      <w:tr w:rsidR="007356D1" w:rsidRPr="00A87005" w:rsidTr="00FA6FEC">
        <w:tc>
          <w:tcPr>
            <w:tcW w:w="4410" w:type="dxa"/>
          </w:tcPr>
          <w:p w:rsidR="007356D1" w:rsidRPr="00A87005" w:rsidRDefault="007356D1" w:rsidP="00E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:rsidR="007356D1" w:rsidRPr="00A87005" w:rsidRDefault="007356D1" w:rsidP="00E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8700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7356D1" w:rsidRPr="00A87005" w:rsidRDefault="007356D1" w:rsidP="00E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7356D1" w:rsidRPr="00A87005" w:rsidRDefault="007356D1" w:rsidP="00E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56D1" w:rsidRPr="00A87005" w:rsidTr="00FA6FEC">
        <w:tc>
          <w:tcPr>
            <w:tcW w:w="4410" w:type="dxa"/>
          </w:tcPr>
          <w:p w:rsidR="007356D1" w:rsidRPr="00A87005" w:rsidRDefault="007356D1" w:rsidP="00E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8700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A870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8700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  <w:r w:rsidRPr="00A870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125" w:type="dxa"/>
            <w:gridSpan w:val="2"/>
            <w:shd w:val="clear" w:color="auto" w:fill="auto"/>
          </w:tcPr>
          <w:p w:rsidR="007356D1" w:rsidRPr="00A87005" w:rsidRDefault="007356D1" w:rsidP="00E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125" w:type="dxa"/>
            <w:gridSpan w:val="2"/>
            <w:shd w:val="clear" w:color="auto" w:fill="auto"/>
          </w:tcPr>
          <w:p w:rsidR="007356D1" w:rsidRPr="00A87005" w:rsidRDefault="007356D1" w:rsidP="00E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7356D1" w:rsidRPr="00A87005" w:rsidRDefault="007356D1" w:rsidP="00E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356D1" w:rsidRPr="00A87005" w:rsidRDefault="007356D1" w:rsidP="00E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7356D1" w:rsidRPr="00A87005" w:rsidRDefault="007356D1" w:rsidP="00E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356D1" w:rsidRPr="00A87005" w:rsidRDefault="007356D1" w:rsidP="00E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7F37E4" w:rsidRPr="00A87005" w:rsidTr="00237908">
        <w:tc>
          <w:tcPr>
            <w:tcW w:w="4410" w:type="dxa"/>
          </w:tcPr>
          <w:p w:rsidR="007F37E4" w:rsidRPr="00A87005" w:rsidRDefault="007F37E4" w:rsidP="00E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8"/>
          </w:tcPr>
          <w:p w:rsidR="007F37E4" w:rsidRPr="00A87005" w:rsidRDefault="008D4338" w:rsidP="00E1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A8700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 / พันหุ้น)</w:t>
            </w:r>
          </w:p>
        </w:tc>
      </w:tr>
      <w:tr w:rsidR="007F37E4" w:rsidRPr="00A87005" w:rsidTr="00237908">
        <w:tc>
          <w:tcPr>
            <w:tcW w:w="4410" w:type="dxa"/>
          </w:tcPr>
          <w:p w:rsidR="00F863C2" w:rsidRPr="00A87005" w:rsidRDefault="007F37E4" w:rsidP="007F37E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F863C2"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863C2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863C2"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F863C2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F863C2"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:rsidR="007F37E4" w:rsidRPr="00A87005" w:rsidRDefault="00F863C2" w:rsidP="007F37E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7F37E4"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863C2" w:rsidRPr="00A87005" w:rsidRDefault="00F863C2" w:rsidP="007F37E4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b/>
                <w:bCs/>
                <w:sz w:val="30"/>
                <w:szCs w:val="38"/>
                <w:cs/>
                <w:lang w:val="en-US" w:bidi="th-TH"/>
              </w:rPr>
              <w:t xml:space="preserve"> </w:t>
            </w:r>
          </w:p>
          <w:p w:rsidR="007F37E4" w:rsidRPr="00A87005" w:rsidRDefault="00BE6DFD" w:rsidP="0054038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(537)</w:t>
            </w:r>
          </w:p>
        </w:tc>
        <w:tc>
          <w:tcPr>
            <w:tcW w:w="259" w:type="dxa"/>
            <w:gridSpan w:val="2"/>
          </w:tcPr>
          <w:p w:rsidR="007F37E4" w:rsidRPr="00A87005" w:rsidRDefault="007F37E4" w:rsidP="007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:rsidR="00F863C2" w:rsidRPr="00A87005" w:rsidRDefault="00F863C2" w:rsidP="007F37E4">
            <w:pPr>
              <w:pStyle w:val="acctfourfigures"/>
              <w:spacing w:line="240" w:lineRule="auto"/>
              <w:ind w:left="-79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  <w:p w:rsidR="007F37E4" w:rsidRPr="00A87005" w:rsidRDefault="007F37E4" w:rsidP="007F37E4">
            <w:pPr>
              <w:pStyle w:val="acctfourfigures"/>
              <w:spacing w:line="240" w:lineRule="auto"/>
              <w:ind w:left="-79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A87005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44,602</w:t>
            </w:r>
          </w:p>
        </w:tc>
        <w:tc>
          <w:tcPr>
            <w:tcW w:w="270" w:type="dxa"/>
          </w:tcPr>
          <w:p w:rsidR="007F37E4" w:rsidRPr="00A87005" w:rsidRDefault="007F37E4" w:rsidP="007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863C2" w:rsidRPr="00A87005" w:rsidRDefault="00F863C2" w:rsidP="007F37E4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F37E4" w:rsidRPr="00A87005" w:rsidRDefault="00BE6DFD" w:rsidP="007F37E4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13,686</w:t>
            </w:r>
          </w:p>
        </w:tc>
        <w:tc>
          <w:tcPr>
            <w:tcW w:w="270" w:type="dxa"/>
          </w:tcPr>
          <w:p w:rsidR="007F37E4" w:rsidRPr="00A87005" w:rsidRDefault="007F37E4" w:rsidP="007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863C2" w:rsidRPr="00A87005" w:rsidRDefault="00F863C2" w:rsidP="007F37E4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F37E4" w:rsidRPr="00A87005" w:rsidRDefault="007F37E4" w:rsidP="007F37E4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43,557</w:t>
            </w:r>
          </w:p>
        </w:tc>
      </w:tr>
      <w:tr w:rsidR="007F37E4" w:rsidRPr="00A87005" w:rsidTr="00237908">
        <w:trPr>
          <w:trHeight w:val="260"/>
        </w:trPr>
        <w:tc>
          <w:tcPr>
            <w:tcW w:w="4410" w:type="dxa"/>
          </w:tcPr>
          <w:p w:rsidR="007F37E4" w:rsidRPr="00A87005" w:rsidRDefault="007F37E4" w:rsidP="007F37E4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F37E4" w:rsidRPr="00A87005" w:rsidRDefault="007F37E4" w:rsidP="007F37E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59" w:type="dxa"/>
            <w:gridSpan w:val="2"/>
          </w:tcPr>
          <w:p w:rsidR="007F37E4" w:rsidRPr="00A87005" w:rsidRDefault="007F37E4" w:rsidP="007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:rsidR="007F37E4" w:rsidRPr="00A87005" w:rsidRDefault="007F37E4" w:rsidP="007F37E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7F37E4" w:rsidRPr="00A87005" w:rsidRDefault="007F37E4" w:rsidP="007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F37E4" w:rsidRPr="00A87005" w:rsidRDefault="007F37E4" w:rsidP="007F37E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F37E4" w:rsidRPr="00A87005" w:rsidRDefault="007F37E4" w:rsidP="007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F37E4" w:rsidRPr="00A87005" w:rsidRDefault="007F37E4" w:rsidP="007F37E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F37E4" w:rsidRPr="00A87005" w:rsidTr="00237908">
        <w:tc>
          <w:tcPr>
            <w:tcW w:w="4410" w:type="dxa"/>
          </w:tcPr>
          <w:p w:rsidR="007F37E4" w:rsidRPr="00A87005" w:rsidRDefault="007F37E4" w:rsidP="007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F37E4" w:rsidRPr="00A87005" w:rsidRDefault="00BE6DFD" w:rsidP="00F863C2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59" w:type="dxa"/>
            <w:gridSpan w:val="2"/>
          </w:tcPr>
          <w:p w:rsidR="007F37E4" w:rsidRPr="00A87005" w:rsidRDefault="007F37E4" w:rsidP="007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:rsidR="007F37E4" w:rsidRPr="00A87005" w:rsidRDefault="007F37E4" w:rsidP="00F5473B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</w:tcPr>
          <w:p w:rsidR="007F37E4" w:rsidRPr="00A87005" w:rsidRDefault="007F37E4" w:rsidP="007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F37E4" w:rsidRPr="00A87005" w:rsidRDefault="00BE6DFD" w:rsidP="007F37E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270" w:type="dxa"/>
          </w:tcPr>
          <w:p w:rsidR="007F37E4" w:rsidRPr="00A87005" w:rsidRDefault="007F37E4" w:rsidP="007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F37E4" w:rsidRPr="00A87005" w:rsidRDefault="007F37E4" w:rsidP="007F37E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492,040</w:t>
            </w:r>
          </w:p>
        </w:tc>
      </w:tr>
      <w:tr w:rsidR="007F37E4" w:rsidRPr="00A87005" w:rsidTr="00237908">
        <w:tc>
          <w:tcPr>
            <w:tcW w:w="4410" w:type="dxa"/>
            <w:vAlign w:val="bottom"/>
          </w:tcPr>
          <w:p w:rsidR="007F37E4" w:rsidRPr="00A87005" w:rsidRDefault="007F37E4" w:rsidP="007F37E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F863C2"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863C2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863C2"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F863C2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F863C2"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F37E4" w:rsidRPr="00A87005" w:rsidRDefault="00F863C2" w:rsidP="00F863C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(0.00)</w:t>
            </w:r>
          </w:p>
        </w:tc>
        <w:tc>
          <w:tcPr>
            <w:tcW w:w="259" w:type="dxa"/>
            <w:gridSpan w:val="2"/>
            <w:vAlign w:val="bottom"/>
          </w:tcPr>
          <w:p w:rsidR="007F37E4" w:rsidRPr="00A87005" w:rsidRDefault="007F37E4" w:rsidP="007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F37E4" w:rsidRPr="00A87005" w:rsidRDefault="007F37E4" w:rsidP="007F37E4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0.09</w:t>
            </w:r>
          </w:p>
        </w:tc>
        <w:tc>
          <w:tcPr>
            <w:tcW w:w="270" w:type="dxa"/>
            <w:vAlign w:val="bottom"/>
          </w:tcPr>
          <w:p w:rsidR="007F37E4" w:rsidRPr="00A87005" w:rsidRDefault="007F37E4" w:rsidP="007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F37E4" w:rsidRPr="00A87005" w:rsidRDefault="00BE6DFD" w:rsidP="007F37E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  <w:vAlign w:val="bottom"/>
          </w:tcPr>
          <w:p w:rsidR="007F37E4" w:rsidRPr="00A87005" w:rsidRDefault="007F37E4" w:rsidP="007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F37E4" w:rsidRPr="00A87005" w:rsidRDefault="007F37E4" w:rsidP="007F37E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0.09</w:t>
            </w:r>
          </w:p>
        </w:tc>
      </w:tr>
    </w:tbl>
    <w:p w:rsidR="00FD4152" w:rsidRPr="00A87005" w:rsidRDefault="00FD4152" w:rsidP="00FD4152">
      <w:pPr>
        <w:pStyle w:val="Heading5"/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:rsidR="00435247" w:rsidRPr="00A87005" w:rsidRDefault="00435247" w:rsidP="00435247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:rsidR="00435247" w:rsidRPr="00A87005" w:rsidRDefault="00435247" w:rsidP="00F14965">
      <w:pPr>
        <w:rPr>
          <w:rFonts w:ascii="Angsana New" w:hAnsi="Angsana New"/>
          <w:sz w:val="30"/>
          <w:szCs w:val="30"/>
        </w:rPr>
      </w:pPr>
    </w:p>
    <w:p w:rsidR="00435247" w:rsidRPr="00A87005" w:rsidRDefault="00435247" w:rsidP="0043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  <w:r w:rsidRPr="00A87005">
        <w:rPr>
          <w:rFonts w:ascii="Angsana New" w:hAnsi="Angsana New"/>
          <w:sz w:val="30"/>
          <w:szCs w:val="30"/>
          <w:cs/>
        </w:rPr>
        <w:t>เงินปันผล</w:t>
      </w:r>
      <w:r w:rsidRPr="00A87005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A87005">
        <w:rPr>
          <w:rFonts w:ascii="Angsana New" w:hAnsi="Angsana New"/>
          <w:sz w:val="30"/>
          <w:szCs w:val="30"/>
          <w:cs/>
        </w:rPr>
        <w:t>ดังนี้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620"/>
        <w:gridCol w:w="1278"/>
        <w:gridCol w:w="236"/>
        <w:gridCol w:w="1294"/>
      </w:tblGrid>
      <w:tr w:rsidR="00435247" w:rsidRPr="00A87005" w:rsidTr="00912EB8">
        <w:tc>
          <w:tcPr>
            <w:tcW w:w="3168" w:type="dxa"/>
            <w:vAlign w:val="bottom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435247" w:rsidRPr="00A87005" w:rsidDel="00D43E7A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35247" w:rsidRPr="00A87005" w:rsidTr="00912EB8">
        <w:tc>
          <w:tcPr>
            <w:tcW w:w="3168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5247" w:rsidRPr="00A87005" w:rsidTr="00912EB8">
        <w:tc>
          <w:tcPr>
            <w:tcW w:w="3168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A87005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2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247" w:rsidRPr="00A87005" w:rsidTr="00912EB8">
        <w:tc>
          <w:tcPr>
            <w:tcW w:w="3168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2" w:type="dxa"/>
          </w:tcPr>
          <w:p w:rsidR="00435247" w:rsidRPr="00A87005" w:rsidRDefault="000F610B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435247" w:rsidRPr="00A87005" w:rsidRDefault="00E86F84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="000F610B"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0F610B"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0.1</w:t>
            </w:r>
            <w:r w:rsidR="000F610B" w:rsidRPr="00A870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78</w:t>
            </w:r>
            <w:r w:rsidR="000F610B" w:rsidRPr="00A87005">
              <w:rPr>
                <w:rFonts w:ascii="Angsana New" w:hAnsi="Angsana New"/>
                <w:sz w:val="30"/>
                <w:szCs w:val="30"/>
              </w:rPr>
              <w:t>.73</w:t>
            </w:r>
          </w:p>
        </w:tc>
      </w:tr>
      <w:tr w:rsidR="00435247" w:rsidRPr="00A87005" w:rsidTr="00912EB8">
        <w:tc>
          <w:tcPr>
            <w:tcW w:w="3168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35247" w:rsidRPr="00A87005" w:rsidTr="00912EB8">
        <w:tc>
          <w:tcPr>
            <w:tcW w:w="3168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A87005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12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247" w:rsidRPr="00A87005" w:rsidTr="00912EB8">
        <w:tc>
          <w:tcPr>
            <w:tcW w:w="3168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2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:rsidR="00435247" w:rsidRPr="00A87005" w:rsidRDefault="00B047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="00435247"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435247" w:rsidRPr="00A870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236" w:type="dxa"/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435247" w:rsidRPr="00A87005" w:rsidRDefault="00435247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59.04</w:t>
            </w:r>
          </w:p>
        </w:tc>
      </w:tr>
    </w:tbl>
    <w:p w:rsidR="00BB3DD4" w:rsidRPr="00A87005" w:rsidRDefault="00BB3DD4" w:rsidP="007356D1">
      <w:pPr>
        <w:rPr>
          <w:rFonts w:ascii="Angsana New" w:hAnsi="Angsana New"/>
          <w:sz w:val="30"/>
          <w:szCs w:val="30"/>
        </w:rPr>
      </w:pPr>
    </w:p>
    <w:p w:rsidR="00AB71A2" w:rsidRPr="00A87005" w:rsidRDefault="00AB71A2" w:rsidP="002B2A3A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:rsidR="00AB71A2" w:rsidRPr="00A87005" w:rsidRDefault="00AB71A2" w:rsidP="006B1BBD">
      <w:pPr>
        <w:pStyle w:val="ListParagraph"/>
        <w:tabs>
          <w:tab w:val="clear" w:pos="907"/>
          <w:tab w:val="left" w:pos="540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263A47" w:rsidRPr="00A87005" w:rsidRDefault="00AB71A2" w:rsidP="006B1BB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A8700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AB71A2" w:rsidRPr="00A87005" w:rsidRDefault="00AB71A2" w:rsidP="006B1BB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20"/>
          <w:lang w:bidi="th-TH"/>
        </w:rPr>
      </w:pPr>
    </w:p>
    <w:p w:rsidR="00DB516E" w:rsidRPr="00A87005" w:rsidRDefault="00DB516E" w:rsidP="002B2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87005">
        <w:rPr>
          <w:rFonts w:ascii="Angsana New" w:hAnsi="Angsana New"/>
          <w:spacing w:val="4"/>
          <w:sz w:val="30"/>
          <w:szCs w:val="30"/>
          <w:cs/>
          <w:lang w:val="th-TH"/>
        </w:rPr>
        <w:t>เงินสดและรายการเทียบเท่าเงินสด ลูกหนี้ เจ้าหนี้และเงินเบิกเกินบัญชีและเงินกู้ยืมระยะสั้นจากสถาบันการเงิน</w:t>
      </w:r>
      <w:r w:rsidRPr="00A87005">
        <w:rPr>
          <w:rFonts w:ascii="Angsana New" w:hAnsi="Angsana New"/>
          <w:sz w:val="30"/>
          <w:szCs w:val="30"/>
          <w:cs/>
          <w:lang w:val="th-TH"/>
        </w:rPr>
        <w:t>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DB516E" w:rsidRPr="00A87005" w:rsidRDefault="00DB516E" w:rsidP="0071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356E26" w:rsidRPr="00A87005" w:rsidRDefault="00FE7D2A" w:rsidP="00AA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A87005">
        <w:rPr>
          <w:rFonts w:ascii="Angsana New" w:hAnsi="Angsana New"/>
          <w:sz w:val="30"/>
          <w:szCs w:val="30"/>
          <w:cs/>
          <w:lang w:val="th-TH"/>
        </w:rPr>
        <w:t xml:space="preserve">เงินฝากประจำ </w:t>
      </w:r>
      <w:r w:rsidR="00A71615" w:rsidRPr="00A87005">
        <w:rPr>
          <w:rFonts w:ascii="Angsana New" w:hAnsi="Angsana New"/>
          <w:sz w:val="30"/>
          <w:szCs w:val="30"/>
          <w:cs/>
          <w:lang w:val="th-TH"/>
        </w:rPr>
        <w:t xml:space="preserve">ลูกหนี้การค้าที่ครบกำหนดชำระเกินกว่าหนึ่งปี </w:t>
      </w:r>
      <w:r w:rsidRPr="00A87005">
        <w:rPr>
          <w:rFonts w:ascii="Angsana New" w:hAnsi="Angsana New"/>
          <w:sz w:val="30"/>
          <w:szCs w:val="30"/>
          <w:cs/>
          <w:lang w:val="th-TH"/>
        </w:rPr>
        <w:t>เงินกู้ยืมระยะยาว</w:t>
      </w:r>
      <w:r w:rsidR="00DB516E" w:rsidRPr="00A87005">
        <w:rPr>
          <w:rFonts w:ascii="Angsana New" w:hAnsi="Angsana New"/>
          <w:sz w:val="30"/>
          <w:szCs w:val="30"/>
          <w:cs/>
          <w:lang w:val="th-TH"/>
        </w:rPr>
        <w:t>และหนี้สินตามสัญญาเช</w:t>
      </w:r>
      <w:r w:rsidR="00DB516E" w:rsidRPr="00A87005">
        <w:rPr>
          <w:rFonts w:ascii="Angsana New" w:hAnsi="Angsana New"/>
          <w:sz w:val="30"/>
          <w:szCs w:val="30"/>
          <w:cs/>
        </w:rPr>
        <w:t>่า</w:t>
      </w:r>
      <w:r w:rsidR="00DB516E" w:rsidRPr="00A87005">
        <w:rPr>
          <w:rFonts w:ascii="Angsana New" w:hAnsi="Angsana New"/>
          <w:sz w:val="30"/>
          <w:szCs w:val="30"/>
          <w:cs/>
          <w:lang w:val="th-TH"/>
        </w:rPr>
        <w:t>การเงิน  มีราคาตามบัญชีใกล้เคียงกับมูลค่ายุติธรรม เนื่องจากเครื่องมือทางการเงินเหล่านี้มีอัตราดอกเบี้ยในอัตราตลาด</w:t>
      </w:r>
    </w:p>
    <w:p w:rsidR="002D6A19" w:rsidRPr="00A87005" w:rsidRDefault="002D6A19" w:rsidP="00AA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:rsidR="007356D1" w:rsidRPr="00A87005" w:rsidRDefault="007356D1" w:rsidP="00AA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:rsidR="007356D1" w:rsidRPr="00A87005" w:rsidRDefault="007356D1" w:rsidP="00AA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:rsidR="007356D1" w:rsidRPr="00A87005" w:rsidRDefault="007356D1" w:rsidP="00AA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:rsidR="007356D1" w:rsidRPr="00A87005" w:rsidRDefault="007356D1" w:rsidP="00AA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677CD3" w:rsidRPr="00A87005" w:rsidRDefault="00A42423" w:rsidP="00FE2571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:rsidR="009E7A30" w:rsidRPr="00A87005" w:rsidRDefault="009E7A30" w:rsidP="009E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271"/>
        <w:gridCol w:w="1076"/>
        <w:gridCol w:w="270"/>
        <w:gridCol w:w="1174"/>
        <w:gridCol w:w="270"/>
        <w:gridCol w:w="1080"/>
        <w:gridCol w:w="270"/>
        <w:gridCol w:w="1170"/>
      </w:tblGrid>
      <w:tr w:rsidR="00854539" w:rsidRPr="00A87005" w:rsidTr="004E625E">
        <w:trPr>
          <w:tblHeader/>
        </w:trPr>
        <w:tc>
          <w:tcPr>
            <w:tcW w:w="2019" w:type="pct"/>
          </w:tcPr>
          <w:p w:rsidR="009E7A30" w:rsidRPr="00A87005" w:rsidRDefault="009E7A30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9E7A30" w:rsidRPr="00A87005" w:rsidRDefault="009E7A30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6A19" w:rsidRPr="00A87005" w:rsidTr="004E625E">
        <w:trPr>
          <w:trHeight w:val="380"/>
          <w:tblHeader/>
        </w:trPr>
        <w:tc>
          <w:tcPr>
            <w:tcW w:w="2019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D6A19" w:rsidRPr="00A87005" w:rsidTr="004E625E">
        <w:trPr>
          <w:trHeight w:val="380"/>
          <w:tblHeader/>
        </w:trPr>
        <w:tc>
          <w:tcPr>
            <w:tcW w:w="2019" w:type="pct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D6A19" w:rsidRPr="00A87005" w:rsidTr="004E625E">
        <w:trPr>
          <w:tblHeader/>
        </w:trPr>
        <w:tc>
          <w:tcPr>
            <w:tcW w:w="2019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pct"/>
            <w:gridSpan w:val="7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6A19" w:rsidRPr="00A87005" w:rsidTr="004E625E">
        <w:trPr>
          <w:trHeight w:val="443"/>
        </w:trPr>
        <w:tc>
          <w:tcPr>
            <w:tcW w:w="2019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5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:rsidTr="004E625E">
        <w:tc>
          <w:tcPr>
            <w:tcW w:w="2019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5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:rsidTr="004E625E">
        <w:tc>
          <w:tcPr>
            <w:tcW w:w="2019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ส่วนปรับปรุงอาคาร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2D6A19" w:rsidRPr="00A87005" w:rsidRDefault="00BF16EB" w:rsidP="002D6A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5,892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2D6A19" w:rsidRPr="00A87005" w:rsidRDefault="002D6A19" w:rsidP="002D6A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2D6A19" w:rsidRPr="00A87005" w:rsidRDefault="00BF16EB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</w:tr>
      <w:tr w:rsidR="002D6A19" w:rsidRPr="00A87005" w:rsidTr="004E625E">
        <w:tc>
          <w:tcPr>
            <w:tcW w:w="2019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2D6A19" w:rsidRPr="00A87005" w:rsidRDefault="00BF16EB" w:rsidP="002D6A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5,892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2D6A19" w:rsidRPr="00A87005" w:rsidRDefault="002D6A19" w:rsidP="002D6A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2,062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2D6A19" w:rsidRPr="00A87005" w:rsidRDefault="00BF16EB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1,553</w:t>
            </w:r>
          </w:p>
        </w:tc>
      </w:tr>
      <w:tr w:rsidR="002D6A19" w:rsidRPr="00A87005" w:rsidTr="004E625E">
        <w:tc>
          <w:tcPr>
            <w:tcW w:w="2019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5" w:type="pct"/>
            <w:gridSpan w:val="7"/>
          </w:tcPr>
          <w:p w:rsidR="002D6A19" w:rsidRPr="00A87005" w:rsidRDefault="002D6A19" w:rsidP="002D6A1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D6A19" w:rsidRPr="00A87005" w:rsidTr="004E625E">
        <w:tc>
          <w:tcPr>
            <w:tcW w:w="2019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45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6A19" w:rsidRPr="00A87005" w:rsidTr="004E625E">
        <w:tc>
          <w:tcPr>
            <w:tcW w:w="2019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5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2D6A19" w:rsidRPr="00A87005" w:rsidRDefault="00BF16EB" w:rsidP="002D6A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35,972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42,779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left="-126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2D6A19" w:rsidRPr="00A87005" w:rsidRDefault="00BF16EB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33,835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40,547</w:t>
            </w:r>
          </w:p>
        </w:tc>
      </w:tr>
      <w:tr w:rsidR="002D6A19" w:rsidRPr="00A87005" w:rsidTr="004E625E">
        <w:tc>
          <w:tcPr>
            <w:tcW w:w="2019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5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2D6A19" w:rsidRPr="00A87005" w:rsidRDefault="00BF16EB" w:rsidP="002D6A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13,038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31,229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left="-126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2D6A19" w:rsidRPr="00A87005" w:rsidRDefault="00BF16EB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11,710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30,295</w:t>
            </w:r>
          </w:p>
        </w:tc>
      </w:tr>
      <w:tr w:rsidR="002D6A19" w:rsidRPr="00A87005" w:rsidTr="004E625E">
        <w:tc>
          <w:tcPr>
            <w:tcW w:w="2019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2D6A19" w:rsidRPr="00A87005" w:rsidRDefault="00BF16EB" w:rsidP="00D046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49,010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2D6A19" w:rsidRPr="00A87005" w:rsidRDefault="002D6A19" w:rsidP="00D0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74,008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left="-126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2D6A19" w:rsidRPr="00A87005" w:rsidRDefault="00BF16EB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45,545</w:t>
            </w:r>
          </w:p>
        </w:tc>
        <w:tc>
          <w:tcPr>
            <w:tcW w:w="144" w:type="pct"/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70,842</w:t>
            </w:r>
          </w:p>
        </w:tc>
      </w:tr>
    </w:tbl>
    <w:p w:rsidR="00702C51" w:rsidRPr="00A87005" w:rsidRDefault="00702C51" w:rsidP="009D74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31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260"/>
        <w:gridCol w:w="36"/>
        <w:gridCol w:w="1048"/>
        <w:gridCol w:w="32"/>
        <w:gridCol w:w="238"/>
        <w:gridCol w:w="34"/>
        <w:gridCol w:w="1141"/>
        <w:gridCol w:w="36"/>
        <w:gridCol w:w="241"/>
        <w:gridCol w:w="30"/>
        <w:gridCol w:w="1037"/>
        <w:gridCol w:w="34"/>
        <w:gridCol w:w="243"/>
        <w:gridCol w:w="28"/>
        <w:gridCol w:w="1115"/>
        <w:gridCol w:w="24"/>
      </w:tblGrid>
      <w:tr w:rsidR="00582FF4" w:rsidRPr="00A87005" w:rsidTr="00D04665">
        <w:tc>
          <w:tcPr>
            <w:tcW w:w="2020" w:type="pct"/>
          </w:tcPr>
          <w:p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8" w:type="pct"/>
            <w:gridSpan w:val="2"/>
            <w:shd w:val="clear" w:color="auto" w:fill="auto"/>
          </w:tcPr>
          <w:p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3577" w:rsidRPr="00A87005" w:rsidTr="00D04665">
        <w:trPr>
          <w:gridAfter w:val="1"/>
          <w:wAfter w:w="15" w:type="pct"/>
        </w:trPr>
        <w:tc>
          <w:tcPr>
            <w:tcW w:w="2020" w:type="pct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37" w:type="pct"/>
            <w:shd w:val="clear" w:color="auto" w:fill="auto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gridSpan w:val="2"/>
          </w:tcPr>
          <w:p w:rsidR="005A3577" w:rsidRPr="00A87005" w:rsidRDefault="00BF16EB" w:rsidP="005A357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118,549</w:t>
            </w:r>
          </w:p>
        </w:tc>
        <w:tc>
          <w:tcPr>
            <w:tcW w:w="144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:rsidR="005A3577" w:rsidRPr="00A87005" w:rsidRDefault="005B445D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131</w:t>
            </w:r>
            <w:r w:rsidR="005A3577" w:rsidRPr="00A87005">
              <w:rPr>
                <w:rFonts w:ascii="Angsana New" w:hAnsi="Angsana New"/>
                <w:sz w:val="30"/>
                <w:szCs w:val="30"/>
              </w:rPr>
              <w:t>,</w:t>
            </w:r>
            <w:r w:rsidRPr="00A87005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48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5A3577" w:rsidRPr="00A87005" w:rsidRDefault="00BF16EB" w:rsidP="001927FA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116,</w:t>
            </w:r>
            <w:r w:rsidR="00D33AFE" w:rsidRPr="00A87005">
              <w:rPr>
                <w:rFonts w:ascii="Angsana New" w:hAnsi="Angsana New" w:cs="Angsana New"/>
                <w:sz w:val="30"/>
                <w:szCs w:val="30"/>
              </w:rPr>
              <w:t>857</w:t>
            </w:r>
          </w:p>
        </w:tc>
        <w:tc>
          <w:tcPr>
            <w:tcW w:w="148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  <w:r w:rsidR="00284EDD" w:rsidRPr="00A87005">
              <w:rPr>
                <w:rFonts w:ascii="Angsana New" w:hAnsi="Angsana New"/>
                <w:sz w:val="30"/>
                <w:szCs w:val="30"/>
              </w:rPr>
              <w:t>30</w:t>
            </w:r>
            <w:r w:rsidRPr="00A87005">
              <w:rPr>
                <w:rFonts w:ascii="Angsana New" w:hAnsi="Angsana New"/>
                <w:sz w:val="30"/>
                <w:szCs w:val="30"/>
              </w:rPr>
              <w:t>,</w:t>
            </w:r>
            <w:r w:rsidR="00284EDD" w:rsidRPr="00A87005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5A3577" w:rsidRPr="00A87005" w:rsidTr="00D04665">
        <w:trPr>
          <w:gridAfter w:val="1"/>
          <w:wAfter w:w="15" w:type="pct"/>
        </w:trPr>
        <w:tc>
          <w:tcPr>
            <w:tcW w:w="2020" w:type="pct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7" w:type="pct"/>
            <w:shd w:val="clear" w:color="auto" w:fill="auto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gridSpan w:val="2"/>
          </w:tcPr>
          <w:p w:rsidR="005A3577" w:rsidRPr="00A87005" w:rsidRDefault="00BF16EB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42,669</w:t>
            </w:r>
          </w:p>
        </w:tc>
        <w:tc>
          <w:tcPr>
            <w:tcW w:w="144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73,286</w:t>
            </w:r>
          </w:p>
        </w:tc>
        <w:tc>
          <w:tcPr>
            <w:tcW w:w="148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7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5A3577" w:rsidRPr="00A87005" w:rsidRDefault="00D33AFE" w:rsidP="005A3577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20,482</w:t>
            </w:r>
          </w:p>
        </w:tc>
        <w:tc>
          <w:tcPr>
            <w:tcW w:w="148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42,424</w:t>
            </w:r>
          </w:p>
        </w:tc>
      </w:tr>
      <w:tr w:rsidR="005A3577" w:rsidRPr="00A87005" w:rsidTr="00D04665">
        <w:trPr>
          <w:gridAfter w:val="1"/>
          <w:wAfter w:w="13" w:type="pct"/>
        </w:trPr>
        <w:tc>
          <w:tcPr>
            <w:tcW w:w="2159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79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5A3577" w:rsidRPr="00A87005" w:rsidRDefault="005A3577" w:rsidP="005A3577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:rsidR="005A3577" w:rsidRPr="00A87005" w:rsidRDefault="005A3577" w:rsidP="005A3577">
            <w:pPr>
              <w:pStyle w:val="acctfourfigures"/>
              <w:tabs>
                <w:tab w:val="clear" w:pos="765"/>
                <w:tab w:val="decimal" w:pos="770"/>
                <w:tab w:val="decimal" w:pos="88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3577" w:rsidRPr="00A87005" w:rsidTr="00D04665">
        <w:trPr>
          <w:gridAfter w:val="1"/>
          <w:wAfter w:w="13" w:type="pct"/>
        </w:trPr>
        <w:tc>
          <w:tcPr>
            <w:tcW w:w="2159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ที่เปิดแล้วแต่ยังไม่เข้าเงื่อนไขการเป็นหนี้สิน</w:t>
            </w:r>
          </w:p>
        </w:tc>
        <w:tc>
          <w:tcPr>
            <w:tcW w:w="579" w:type="pct"/>
            <w:gridSpan w:val="2"/>
          </w:tcPr>
          <w:p w:rsidR="005A3577" w:rsidRPr="00A87005" w:rsidRDefault="00BF16EB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5,355</w:t>
            </w:r>
          </w:p>
        </w:tc>
        <w:tc>
          <w:tcPr>
            <w:tcW w:w="144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:rsidR="005A3577" w:rsidRPr="00A87005" w:rsidRDefault="001E2A35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148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</w:tcPr>
          <w:p w:rsidR="005A3577" w:rsidRPr="00A87005" w:rsidRDefault="00D33AFE" w:rsidP="001927F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:rsidR="005A3577" w:rsidRPr="00A87005" w:rsidRDefault="001E2A35" w:rsidP="005A35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1,090</w:t>
            </w:r>
          </w:p>
        </w:tc>
      </w:tr>
      <w:tr w:rsidR="005A3577" w:rsidRPr="00A87005" w:rsidTr="00D04665">
        <w:trPr>
          <w:gridAfter w:val="1"/>
          <w:wAfter w:w="15" w:type="pct"/>
          <w:trHeight w:val="379"/>
        </w:trPr>
        <w:tc>
          <w:tcPr>
            <w:tcW w:w="2020" w:type="pct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" w:type="pct"/>
            <w:shd w:val="clear" w:color="auto" w:fill="auto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3577" w:rsidRPr="00A87005" w:rsidRDefault="00BF16EB" w:rsidP="005A3577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166,573</w:t>
            </w:r>
          </w:p>
        </w:tc>
        <w:tc>
          <w:tcPr>
            <w:tcW w:w="144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5B445D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5B445D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8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3577" w:rsidRPr="00A87005" w:rsidRDefault="00D33AFE" w:rsidP="005A3577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137,339</w:t>
            </w:r>
          </w:p>
        </w:tc>
        <w:tc>
          <w:tcPr>
            <w:tcW w:w="148" w:type="pct"/>
            <w:gridSpan w:val="2"/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DF2350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F2350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</w:p>
        </w:tc>
      </w:tr>
    </w:tbl>
    <w:p w:rsidR="00A83311" w:rsidRPr="00A87005" w:rsidRDefault="00A83311" w:rsidP="00DC4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:rsidR="003E65B3" w:rsidRPr="00A87005" w:rsidRDefault="003E65B3" w:rsidP="00DC4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</w:t>
      </w:r>
      <w:r w:rsidR="00D90BD9" w:rsidRPr="00A87005">
        <w:rPr>
          <w:rFonts w:ascii="Angsana New" w:hAnsi="Angsana New"/>
          <w:sz w:val="30"/>
          <w:szCs w:val="30"/>
          <w:cs/>
        </w:rPr>
        <w:t>ท</w:t>
      </w:r>
      <w:r w:rsidRPr="00A87005">
        <w:rPr>
          <w:rFonts w:ascii="Angsana New" w:hAnsi="Angsana New"/>
          <w:sz w:val="30"/>
          <w:szCs w:val="30"/>
          <w:cs/>
        </w:rPr>
        <w:t xml:space="preserve">มีสัญญาเช่าหลายฉบับกับบริษัทในประเทศหลายแห่ง ซึ่งครอบคลุมการเช่าสำนักงาน </w:t>
      </w:r>
      <w:r w:rsidR="008E4285" w:rsidRPr="00A87005">
        <w:rPr>
          <w:rFonts w:ascii="Angsana New" w:hAnsi="Angsana New"/>
          <w:sz w:val="30"/>
          <w:szCs w:val="30"/>
          <w:cs/>
        </w:rPr>
        <w:t>โชว์</w:t>
      </w:r>
      <w:r w:rsidR="00186959" w:rsidRPr="00A87005">
        <w:rPr>
          <w:rFonts w:ascii="Angsana New" w:hAnsi="Angsana New"/>
          <w:sz w:val="30"/>
          <w:szCs w:val="30"/>
          <w:cs/>
        </w:rPr>
        <w:t>รูม สิ่งอำนวยความสะดวก</w:t>
      </w:r>
      <w:r w:rsidR="00B66FC5" w:rsidRPr="00A87005">
        <w:rPr>
          <w:rFonts w:ascii="Angsana New" w:hAnsi="Angsana New" w:hint="cs"/>
          <w:sz w:val="30"/>
          <w:szCs w:val="30"/>
          <w:cs/>
        </w:rPr>
        <w:t>และ</w:t>
      </w:r>
      <w:r w:rsidRPr="00A87005">
        <w:rPr>
          <w:rFonts w:ascii="Angsana New" w:hAnsi="Angsana New"/>
          <w:sz w:val="30"/>
          <w:szCs w:val="30"/>
          <w:cs/>
        </w:rPr>
        <w:t>บริการ</w:t>
      </w:r>
      <w:r w:rsidR="00B66FC5" w:rsidRPr="00A87005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68319B" w:rsidRPr="00A87005">
        <w:rPr>
          <w:rFonts w:ascii="Angsana New" w:hAnsi="Angsana New"/>
          <w:sz w:val="30"/>
          <w:szCs w:val="30"/>
        </w:rPr>
        <w:t xml:space="preserve"> </w:t>
      </w:r>
      <w:r w:rsidR="002F559A" w:rsidRPr="00A87005">
        <w:rPr>
          <w:rFonts w:ascii="Angsana New" w:hAnsi="Angsana New" w:hint="cs"/>
          <w:sz w:val="30"/>
          <w:szCs w:val="30"/>
          <w:cs/>
        </w:rPr>
        <w:t>และอุปกรณ์โรงงาน</w:t>
      </w:r>
      <w:r w:rsidRPr="00A87005">
        <w:rPr>
          <w:rFonts w:ascii="Angsana New" w:hAnsi="Angsana New"/>
          <w:sz w:val="30"/>
          <w:szCs w:val="30"/>
          <w:cs/>
        </w:rPr>
        <w:t xml:space="preserve"> โดยมีระยะเวลา </w:t>
      </w:r>
      <w:r w:rsidR="00521EC3" w:rsidRPr="00A87005">
        <w:rPr>
          <w:rFonts w:ascii="Angsana New" w:hAnsi="Angsana New"/>
          <w:sz w:val="30"/>
          <w:szCs w:val="30"/>
        </w:rPr>
        <w:t>1</w:t>
      </w:r>
      <w:r w:rsidR="00793A65" w:rsidRPr="00A87005">
        <w:rPr>
          <w:rFonts w:ascii="Angsana New" w:hAnsi="Angsana New"/>
          <w:sz w:val="30"/>
          <w:szCs w:val="30"/>
        </w:rPr>
        <w:t xml:space="preserve"> </w:t>
      </w:r>
      <w:r w:rsidR="00793A65" w:rsidRPr="00A87005">
        <w:rPr>
          <w:rFonts w:ascii="Angsana New" w:hAnsi="Angsana New"/>
          <w:sz w:val="30"/>
          <w:szCs w:val="30"/>
          <w:cs/>
        </w:rPr>
        <w:t xml:space="preserve">ถึง </w:t>
      </w:r>
      <w:r w:rsidR="00430D19" w:rsidRPr="00A87005">
        <w:rPr>
          <w:rFonts w:ascii="Angsana New" w:hAnsi="Angsana New"/>
          <w:sz w:val="30"/>
          <w:szCs w:val="30"/>
        </w:rPr>
        <w:t>4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ปี ซึ่งจะสิ้นสุดในระหว่างปี </w:t>
      </w:r>
      <w:r w:rsidR="008B6609" w:rsidRPr="00A87005">
        <w:rPr>
          <w:rFonts w:ascii="Angsana New" w:hAnsi="Angsana New"/>
          <w:sz w:val="30"/>
          <w:szCs w:val="30"/>
        </w:rPr>
        <w:t>25</w:t>
      </w:r>
      <w:r w:rsidR="00AB41F0" w:rsidRPr="00A87005">
        <w:rPr>
          <w:rFonts w:ascii="Angsana New" w:hAnsi="Angsana New"/>
          <w:sz w:val="30"/>
          <w:szCs w:val="30"/>
        </w:rPr>
        <w:t>6</w:t>
      </w:r>
      <w:r w:rsidR="00430D19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ถึง </w:t>
      </w:r>
      <w:r w:rsidRPr="00A87005">
        <w:rPr>
          <w:rFonts w:ascii="Angsana New" w:hAnsi="Angsana New"/>
          <w:sz w:val="30"/>
          <w:szCs w:val="30"/>
        </w:rPr>
        <w:t>25</w:t>
      </w:r>
      <w:r w:rsidR="005B4E9E" w:rsidRPr="00A87005">
        <w:rPr>
          <w:rFonts w:ascii="Angsana New" w:hAnsi="Angsana New"/>
          <w:sz w:val="30"/>
          <w:szCs w:val="30"/>
        </w:rPr>
        <w:t>6</w:t>
      </w:r>
      <w:r w:rsidR="00430D19" w:rsidRPr="00A87005">
        <w:rPr>
          <w:rFonts w:ascii="Angsana New" w:hAnsi="Angsana New"/>
          <w:sz w:val="30"/>
          <w:szCs w:val="30"/>
        </w:rPr>
        <w:t>5</w:t>
      </w:r>
    </w:p>
    <w:p w:rsidR="00A639A4" w:rsidRPr="00A87005" w:rsidRDefault="00A639A4" w:rsidP="00DC4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:rsidR="00FA3704" w:rsidRPr="00A87005" w:rsidRDefault="00BF47FE" w:rsidP="00430D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pacing w:val="6"/>
          <w:sz w:val="30"/>
          <w:szCs w:val="30"/>
          <w:cs/>
        </w:rPr>
        <w:t>กลุ่ม</w:t>
      </w:r>
      <w:r w:rsidR="00370665" w:rsidRPr="00A87005">
        <w:rPr>
          <w:rFonts w:ascii="Angsana New" w:hAnsi="Angsana New"/>
          <w:spacing w:val="6"/>
          <w:sz w:val="30"/>
          <w:szCs w:val="30"/>
          <w:cs/>
        </w:rPr>
        <w:t>บริษัทมีสัญญาซื้อเ</w:t>
      </w:r>
      <w:r w:rsidR="00F85400" w:rsidRPr="00A87005">
        <w:rPr>
          <w:rFonts w:ascii="Angsana New" w:hAnsi="Angsana New"/>
          <w:spacing w:val="6"/>
          <w:sz w:val="30"/>
          <w:szCs w:val="30"/>
          <w:cs/>
        </w:rPr>
        <w:t>งินตราต่างประเทศล่วงหน้าคงเหลือ</w:t>
      </w:r>
      <w:r w:rsidR="00990685" w:rsidRPr="00A87005">
        <w:rPr>
          <w:rFonts w:ascii="Angsana New" w:hAnsi="Angsana New"/>
          <w:spacing w:val="6"/>
          <w:sz w:val="30"/>
          <w:szCs w:val="30"/>
        </w:rPr>
        <w:t xml:space="preserve"> </w:t>
      </w:r>
      <w:bookmarkStart w:id="3" w:name="_Hlk15140817"/>
      <w:r w:rsidR="00D33AFE" w:rsidRPr="00A87005">
        <w:rPr>
          <w:rFonts w:ascii="Angsana New" w:hAnsi="Angsana New"/>
          <w:spacing w:val="6"/>
          <w:sz w:val="30"/>
          <w:szCs w:val="30"/>
        </w:rPr>
        <w:t>1.14</w:t>
      </w:r>
      <w:r w:rsidR="001E7C8F" w:rsidRPr="00A8700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bookmarkEnd w:id="3"/>
      <w:r w:rsidR="001E7C8F" w:rsidRPr="00A87005">
        <w:rPr>
          <w:rFonts w:ascii="Angsana New" w:hAnsi="Angsana New" w:hint="cs"/>
          <w:spacing w:val="6"/>
          <w:sz w:val="30"/>
          <w:szCs w:val="30"/>
          <w:cs/>
        </w:rPr>
        <w:t>ล้าน</w:t>
      </w:r>
      <w:r w:rsidR="006B36CD" w:rsidRPr="00A87005">
        <w:rPr>
          <w:rFonts w:ascii="Angsana New" w:hAnsi="Angsana New" w:hint="cs"/>
          <w:spacing w:val="6"/>
          <w:sz w:val="30"/>
          <w:szCs w:val="30"/>
          <w:cs/>
        </w:rPr>
        <w:t>เหรียญ</w:t>
      </w:r>
      <w:r w:rsidR="001E7C8F" w:rsidRPr="00A87005">
        <w:rPr>
          <w:rFonts w:ascii="Angsana New" w:hAnsi="Angsana New" w:hint="cs"/>
          <w:spacing w:val="6"/>
          <w:sz w:val="30"/>
          <w:szCs w:val="30"/>
          <w:cs/>
        </w:rPr>
        <w:t>สหรัฐ</w:t>
      </w:r>
      <w:r w:rsidR="006B36CD" w:rsidRPr="00A87005">
        <w:rPr>
          <w:rFonts w:ascii="Angsana New" w:hAnsi="Angsana New" w:hint="cs"/>
          <w:spacing w:val="6"/>
          <w:sz w:val="30"/>
          <w:szCs w:val="30"/>
          <w:cs/>
        </w:rPr>
        <w:t>อเมริกา</w:t>
      </w:r>
      <w:r w:rsidR="00416DB5" w:rsidRPr="00A87005">
        <w:rPr>
          <w:rFonts w:ascii="Angsana New" w:hAnsi="Angsana New"/>
          <w:spacing w:val="6"/>
          <w:sz w:val="30"/>
          <w:szCs w:val="30"/>
        </w:rPr>
        <w:t xml:space="preserve"> </w:t>
      </w:r>
      <w:bookmarkStart w:id="4" w:name="_Hlk15140826"/>
      <w:r w:rsidR="00416DB5" w:rsidRPr="00A87005">
        <w:rPr>
          <w:rFonts w:ascii="Angsana New" w:hAnsi="Angsana New"/>
          <w:spacing w:val="6"/>
          <w:sz w:val="30"/>
          <w:szCs w:val="30"/>
        </w:rPr>
        <w:t>0.</w:t>
      </w:r>
      <w:r w:rsidR="00D33AFE" w:rsidRPr="00A87005">
        <w:rPr>
          <w:rFonts w:ascii="Angsana New" w:hAnsi="Angsana New"/>
          <w:spacing w:val="6"/>
          <w:sz w:val="30"/>
          <w:szCs w:val="30"/>
        </w:rPr>
        <w:t>2</w:t>
      </w:r>
      <w:r w:rsidR="00BF6CF1" w:rsidRPr="00A87005">
        <w:rPr>
          <w:rFonts w:ascii="Angsana New" w:hAnsi="Angsana New"/>
          <w:spacing w:val="6"/>
          <w:sz w:val="30"/>
          <w:szCs w:val="30"/>
        </w:rPr>
        <w:t>0</w:t>
      </w:r>
      <w:r w:rsidR="00416DB5" w:rsidRPr="00A87005">
        <w:rPr>
          <w:rFonts w:ascii="Angsana New" w:hAnsi="Angsana New"/>
          <w:spacing w:val="6"/>
          <w:sz w:val="30"/>
          <w:szCs w:val="30"/>
        </w:rPr>
        <w:t xml:space="preserve"> </w:t>
      </w:r>
      <w:bookmarkEnd w:id="4"/>
      <w:r w:rsidR="00416DB5" w:rsidRPr="00A87005">
        <w:rPr>
          <w:rFonts w:ascii="Angsana New" w:hAnsi="Angsana New" w:hint="cs"/>
          <w:spacing w:val="6"/>
          <w:sz w:val="30"/>
          <w:szCs w:val="30"/>
          <w:cs/>
        </w:rPr>
        <w:t>ล้านยูโรและ</w:t>
      </w:r>
      <w:r w:rsidR="00430D19" w:rsidRPr="00A8700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bookmarkStart w:id="5" w:name="_Hlk15140836"/>
      <w:r w:rsidR="00430D19" w:rsidRPr="00A87005">
        <w:rPr>
          <w:rFonts w:ascii="Angsana New" w:hAnsi="Angsana New"/>
          <w:spacing w:val="6"/>
          <w:sz w:val="30"/>
          <w:szCs w:val="30"/>
        </w:rPr>
        <w:t>0.</w:t>
      </w:r>
      <w:r w:rsidR="00D33AFE" w:rsidRPr="00A87005">
        <w:rPr>
          <w:rFonts w:ascii="Angsana New" w:hAnsi="Angsana New"/>
          <w:spacing w:val="6"/>
          <w:sz w:val="30"/>
          <w:szCs w:val="30"/>
        </w:rPr>
        <w:t>12</w:t>
      </w:r>
      <w:r w:rsidR="0027157A" w:rsidRPr="00A87005">
        <w:rPr>
          <w:rFonts w:ascii="Angsana New" w:hAnsi="Angsana New"/>
          <w:spacing w:val="6"/>
          <w:sz w:val="30"/>
          <w:szCs w:val="30"/>
        </w:rPr>
        <w:t xml:space="preserve"> </w:t>
      </w:r>
      <w:bookmarkEnd w:id="5"/>
      <w:r w:rsidR="00430D19" w:rsidRPr="00A87005">
        <w:rPr>
          <w:rFonts w:ascii="Angsana New" w:hAnsi="Angsana New" w:hint="cs"/>
          <w:spacing w:val="6"/>
          <w:sz w:val="30"/>
          <w:szCs w:val="30"/>
          <w:cs/>
        </w:rPr>
        <w:t>ล้านหยวน</w:t>
      </w:r>
      <w:r w:rsidR="00D70465" w:rsidRPr="00A87005">
        <w:rPr>
          <w:rFonts w:ascii="Angsana New" w:hAnsi="Angsana New"/>
          <w:spacing w:val="6"/>
          <w:sz w:val="30"/>
          <w:szCs w:val="30"/>
        </w:rPr>
        <w:t xml:space="preserve"> </w:t>
      </w:r>
      <w:r w:rsidR="00762A05" w:rsidRPr="00A87005">
        <w:rPr>
          <w:rFonts w:ascii="Angsana New" w:hAnsi="Angsana New"/>
          <w:spacing w:val="-2"/>
          <w:sz w:val="30"/>
          <w:szCs w:val="30"/>
          <w:cs/>
        </w:rPr>
        <w:t>เทียบเท่าจำนวนเงิน</w:t>
      </w:r>
      <w:r w:rsidR="00762A05" w:rsidRPr="00A87005">
        <w:rPr>
          <w:rFonts w:ascii="Angsana New" w:hAnsi="Angsana New"/>
          <w:spacing w:val="-2"/>
          <w:sz w:val="30"/>
          <w:szCs w:val="30"/>
        </w:rPr>
        <w:t xml:space="preserve"> </w:t>
      </w:r>
      <w:bookmarkStart w:id="6" w:name="_Hlk15140845"/>
      <w:r w:rsidR="00D33AFE" w:rsidRPr="00A87005">
        <w:rPr>
          <w:rFonts w:ascii="Angsana New" w:hAnsi="Angsana New"/>
          <w:spacing w:val="-2"/>
          <w:sz w:val="30"/>
          <w:szCs w:val="30"/>
        </w:rPr>
        <w:t>42.67</w:t>
      </w:r>
      <w:r w:rsidR="00416DB5" w:rsidRPr="00A8700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bookmarkEnd w:id="6"/>
      <w:r w:rsidR="00370665" w:rsidRPr="00A8700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1F330C" w:rsidRPr="00A8700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70665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(31 ธันวาคม 25</w:t>
      </w:r>
      <w:r w:rsidR="005C2C00" w:rsidRPr="00A87005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C07701" w:rsidRPr="00A87005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370665" w:rsidRPr="00A87005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5C2C00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07701" w:rsidRPr="00A87005">
        <w:rPr>
          <w:rFonts w:ascii="Angsana New" w:hAnsi="Angsana New"/>
          <w:i/>
          <w:iCs/>
          <w:spacing w:val="-2"/>
          <w:sz w:val="30"/>
          <w:szCs w:val="30"/>
        </w:rPr>
        <w:t>2.1</w:t>
      </w:r>
      <w:r w:rsidR="00F85400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70665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ล้านเหรียญ</w:t>
      </w:r>
      <w:r w:rsidR="005C2C00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สหรัฐอเมริกา</w:t>
      </w:r>
      <w:r w:rsidR="005C2C00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06FD6" w:rsidRPr="00A87005">
        <w:rPr>
          <w:rFonts w:ascii="Angsana New" w:hAnsi="Angsana New"/>
          <w:i/>
          <w:iCs/>
          <w:spacing w:val="-2"/>
          <w:sz w:val="30"/>
          <w:szCs w:val="30"/>
        </w:rPr>
        <w:t>0.</w:t>
      </w:r>
      <w:r w:rsidR="00C07701" w:rsidRPr="00A87005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370665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ล้านยูโร</w:t>
      </w:r>
      <w:r w:rsidR="00C07701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06702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เทียบเท่าจำนวนเงิน</w:t>
      </w:r>
      <w:r w:rsidR="00C06702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07701" w:rsidRPr="00A87005">
        <w:rPr>
          <w:rFonts w:ascii="Angsana New" w:hAnsi="Angsana New"/>
          <w:i/>
          <w:iCs/>
          <w:spacing w:val="-2"/>
          <w:sz w:val="30"/>
          <w:szCs w:val="30"/>
        </w:rPr>
        <w:t>73.3</w:t>
      </w:r>
      <w:r w:rsidR="00C06702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06702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370665" w:rsidRPr="00A87005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F24FC1" w:rsidRPr="00A8700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990685" w:rsidRPr="00A87005">
        <w:rPr>
          <w:rFonts w:ascii="Angsana New" w:hAnsi="Angsana New"/>
          <w:sz w:val="30"/>
          <w:szCs w:val="30"/>
          <w:cs/>
        </w:rPr>
        <w:t>ซึ่งจะสิ้นสุดในระหว่างเดือ</w:t>
      </w:r>
      <w:r w:rsidR="00AC6124" w:rsidRPr="00A87005">
        <w:rPr>
          <w:rFonts w:ascii="Angsana New" w:hAnsi="Angsana New" w:hint="cs"/>
          <w:sz w:val="30"/>
          <w:szCs w:val="30"/>
          <w:cs/>
        </w:rPr>
        <w:t>น</w:t>
      </w:r>
      <w:r w:rsidR="00BF6CF1" w:rsidRPr="00A87005">
        <w:rPr>
          <w:rFonts w:ascii="Angsana New" w:hAnsi="Angsana New" w:hint="cs"/>
          <w:sz w:val="30"/>
          <w:szCs w:val="30"/>
          <w:cs/>
        </w:rPr>
        <w:t>กรกฎาคม</w:t>
      </w:r>
      <w:r w:rsidR="00551457" w:rsidRPr="00A87005">
        <w:rPr>
          <w:rFonts w:ascii="Angsana New" w:hAnsi="Angsana New"/>
          <w:sz w:val="30"/>
          <w:szCs w:val="30"/>
          <w:cs/>
        </w:rPr>
        <w:t>ถึง</w:t>
      </w:r>
      <w:r w:rsidR="00BF6CF1" w:rsidRPr="00A87005">
        <w:rPr>
          <w:rFonts w:ascii="Angsana New" w:hAnsi="Angsana New" w:hint="cs"/>
          <w:sz w:val="30"/>
          <w:szCs w:val="30"/>
          <w:cs/>
        </w:rPr>
        <w:t>ธันวาคม</w:t>
      </w:r>
      <w:r w:rsidR="001F330C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1F330C" w:rsidRPr="00A87005">
        <w:rPr>
          <w:rFonts w:ascii="Angsana New" w:hAnsi="Angsana New"/>
          <w:sz w:val="30"/>
          <w:szCs w:val="30"/>
        </w:rPr>
        <w:t>25</w:t>
      </w:r>
      <w:r w:rsidR="009652AA" w:rsidRPr="00A87005">
        <w:rPr>
          <w:rFonts w:ascii="Angsana New" w:hAnsi="Angsana New"/>
          <w:sz w:val="30"/>
          <w:szCs w:val="30"/>
        </w:rPr>
        <w:t>62</w:t>
      </w:r>
    </w:p>
    <w:p w:rsidR="006B36CD" w:rsidRPr="00A87005" w:rsidRDefault="006B36CD" w:rsidP="006B36CD">
      <w:pPr>
        <w:tabs>
          <w:tab w:val="clear" w:pos="227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F330C" w:rsidRPr="00A87005" w:rsidRDefault="001F330C" w:rsidP="008D3F7E">
      <w:pPr>
        <w:tabs>
          <w:tab w:val="clear" w:pos="227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87005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บริษัทมีสัญญาซื้อเงินตราต่างประเทศล่วงหน้าคงเหลือ </w:t>
      </w:r>
      <w:bookmarkStart w:id="7" w:name="_Hlk15140862"/>
      <w:r w:rsidR="00430D19" w:rsidRPr="00A87005">
        <w:rPr>
          <w:rFonts w:ascii="Angsana New" w:hAnsi="Angsana New"/>
          <w:spacing w:val="-4"/>
          <w:sz w:val="30"/>
          <w:szCs w:val="30"/>
        </w:rPr>
        <w:t>0.</w:t>
      </w:r>
      <w:r w:rsidR="00D33AFE" w:rsidRPr="00A87005">
        <w:rPr>
          <w:rFonts w:ascii="Angsana New" w:hAnsi="Angsana New"/>
          <w:spacing w:val="-4"/>
          <w:sz w:val="30"/>
          <w:szCs w:val="30"/>
        </w:rPr>
        <w:t>6</w:t>
      </w:r>
      <w:r w:rsidR="00BF6CF1" w:rsidRPr="00A87005">
        <w:rPr>
          <w:rFonts w:ascii="Angsana New" w:hAnsi="Angsana New"/>
          <w:spacing w:val="-4"/>
          <w:sz w:val="30"/>
          <w:szCs w:val="30"/>
        </w:rPr>
        <w:t>7</w:t>
      </w:r>
      <w:r w:rsidR="00E92288"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bookmarkEnd w:id="7"/>
      <w:r w:rsidRPr="00A87005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B36CD" w:rsidRPr="00A87005">
        <w:rPr>
          <w:rFonts w:ascii="Angsana New" w:hAnsi="Angsana New" w:hint="cs"/>
          <w:spacing w:val="-4"/>
          <w:sz w:val="30"/>
          <w:szCs w:val="30"/>
          <w:cs/>
        </w:rPr>
        <w:t>เหรียญสหรัฐอเมริกา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เทียบเท่าจำนวนเงิน </w:t>
      </w:r>
      <w:bookmarkStart w:id="8" w:name="_Hlk15140872"/>
      <w:r w:rsidR="00D33AFE" w:rsidRPr="00A87005">
        <w:rPr>
          <w:rFonts w:ascii="Angsana New" w:hAnsi="Angsana New"/>
          <w:spacing w:val="-4"/>
          <w:sz w:val="30"/>
          <w:szCs w:val="30"/>
        </w:rPr>
        <w:t>20.48</w:t>
      </w:r>
      <w:r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bookmarkEnd w:id="8"/>
      <w:r w:rsidRPr="00A8700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BE308C"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D5108" w:rsidRPr="00A87005">
        <w:rPr>
          <w:rFonts w:ascii="Angsana New" w:hAnsi="Angsana New"/>
          <w:i/>
          <w:iCs/>
          <w:sz w:val="30"/>
          <w:szCs w:val="30"/>
        </w:rPr>
        <w:t>256</w:t>
      </w:r>
      <w:r w:rsidR="006F6727" w:rsidRPr="00A87005">
        <w:rPr>
          <w:rFonts w:ascii="Angsana New" w:hAnsi="Angsana New"/>
          <w:i/>
          <w:iCs/>
          <w:sz w:val="30"/>
          <w:szCs w:val="30"/>
        </w:rPr>
        <w:t>1</w:t>
      </w:r>
      <w:r w:rsidR="00CD5108" w:rsidRPr="00A87005">
        <w:rPr>
          <w:rFonts w:ascii="Angsana New" w:hAnsi="Angsana New"/>
          <w:i/>
          <w:iCs/>
          <w:sz w:val="30"/>
          <w:szCs w:val="30"/>
        </w:rPr>
        <w:t>:</w:t>
      </w:r>
      <w:r w:rsidR="00CD5108"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D5108" w:rsidRPr="00A87005">
        <w:rPr>
          <w:rFonts w:ascii="Angsana New" w:hAnsi="Angsana New"/>
          <w:i/>
          <w:iCs/>
          <w:sz w:val="30"/>
          <w:szCs w:val="30"/>
        </w:rPr>
        <w:t>1.31</w:t>
      </w:r>
      <w:r w:rsidR="006F6727"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="006F6727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ล้านเหรียญสหรัฐอเมริกา</w:t>
      </w:r>
      <w:r w:rsidR="00BA5283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BA5283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เทียบเท่าจำนวนเงิน</w:t>
      </w:r>
      <w:r w:rsidR="00BA5283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42.4</w:t>
      </w:r>
      <w:r w:rsidR="00D13007" w:rsidRPr="00A87005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BA5283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BA5283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A87005">
        <w:rPr>
          <w:rFonts w:ascii="Angsana New" w:hAnsi="Angsana New" w:hint="cs"/>
          <w:sz w:val="30"/>
          <w:szCs w:val="30"/>
          <w:cs/>
        </w:rPr>
        <w:t>ซึ่งจะ</w:t>
      </w:r>
      <w:r w:rsidR="004E1FD1" w:rsidRPr="00A87005">
        <w:rPr>
          <w:rFonts w:ascii="Angsana New" w:hAnsi="Angsana New" w:hint="cs"/>
          <w:sz w:val="30"/>
          <w:szCs w:val="30"/>
          <w:cs/>
        </w:rPr>
        <w:t>สิ้นสุดในระหว่างเดือน</w:t>
      </w:r>
      <w:r w:rsidR="00F13380" w:rsidRPr="00A87005">
        <w:rPr>
          <w:rFonts w:ascii="Angsana New" w:hAnsi="Angsana New" w:hint="cs"/>
          <w:sz w:val="30"/>
          <w:szCs w:val="30"/>
          <w:cs/>
        </w:rPr>
        <w:t>กันยา</w:t>
      </w:r>
      <w:r w:rsidR="00BF6CF1" w:rsidRPr="00A87005">
        <w:rPr>
          <w:rFonts w:ascii="Angsana New" w:hAnsi="Angsana New" w:hint="cs"/>
          <w:sz w:val="30"/>
          <w:szCs w:val="30"/>
          <w:cs/>
        </w:rPr>
        <w:t>ยนถึงธันวาคม</w:t>
      </w:r>
      <w:r w:rsidR="009652AA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9652AA" w:rsidRPr="00A87005">
        <w:rPr>
          <w:rFonts w:ascii="Angsana New" w:hAnsi="Angsana New"/>
          <w:sz w:val="30"/>
          <w:szCs w:val="30"/>
        </w:rPr>
        <w:t>2562</w:t>
      </w:r>
    </w:p>
    <w:p w:rsidR="00D078A4" w:rsidRPr="00A87005" w:rsidRDefault="00D078A4" w:rsidP="00F8540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36597" w:rsidRPr="00A87005" w:rsidRDefault="00700E93" w:rsidP="000765C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 w:hint="cs"/>
          <w:spacing w:val="14"/>
          <w:sz w:val="30"/>
          <w:szCs w:val="30"/>
          <w:cs/>
        </w:rPr>
        <w:t>กลุ่ม</w:t>
      </w:r>
      <w:r w:rsidRPr="00A87005">
        <w:rPr>
          <w:rFonts w:ascii="Angsana New" w:hAnsi="Angsana New"/>
          <w:spacing w:val="14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A87005">
        <w:rPr>
          <w:rFonts w:ascii="Angsana New" w:hAnsi="Angsana New" w:hint="cs"/>
          <w:spacing w:val="14"/>
          <w:sz w:val="30"/>
          <w:szCs w:val="30"/>
          <w:cs/>
        </w:rPr>
        <w:t>หลาย</w:t>
      </w:r>
      <w:r w:rsidRPr="00A87005">
        <w:rPr>
          <w:rFonts w:ascii="Angsana New" w:hAnsi="Angsana New"/>
          <w:spacing w:val="14"/>
          <w:sz w:val="30"/>
          <w:szCs w:val="30"/>
          <w:cs/>
        </w:rPr>
        <w:t>แห่งเพื่อการใช้ไฟฟ้า</w:t>
      </w:r>
      <w:r w:rsidRPr="00A87005">
        <w:rPr>
          <w:rFonts w:ascii="Angsana New" w:hAnsi="Angsana New"/>
          <w:spacing w:val="-4"/>
          <w:sz w:val="30"/>
          <w:szCs w:val="30"/>
          <w:cs/>
        </w:rPr>
        <w:t>เป็นจำนวนเงิน</w:t>
      </w:r>
      <w:r w:rsidRPr="00A87005">
        <w:rPr>
          <w:rFonts w:ascii="Angsana New" w:hAnsi="Angsana New"/>
          <w:spacing w:val="-4"/>
          <w:sz w:val="30"/>
          <w:szCs w:val="30"/>
        </w:rPr>
        <w:t> </w:t>
      </w:r>
      <w:bookmarkStart w:id="9" w:name="_Hlk15140887"/>
      <w:r w:rsidR="00430D19" w:rsidRPr="00A87005">
        <w:rPr>
          <w:rFonts w:ascii="Angsana New" w:hAnsi="Angsana New"/>
          <w:spacing w:val="-4"/>
          <w:sz w:val="30"/>
          <w:szCs w:val="30"/>
        </w:rPr>
        <w:t>1</w:t>
      </w:r>
      <w:r w:rsidR="00E92288" w:rsidRPr="00A87005">
        <w:rPr>
          <w:rFonts w:ascii="Angsana New" w:hAnsi="Angsana New"/>
          <w:spacing w:val="-4"/>
          <w:sz w:val="30"/>
          <w:szCs w:val="30"/>
        </w:rPr>
        <w:t>3</w:t>
      </w:r>
      <w:r w:rsidR="00D33AFE" w:rsidRPr="00A87005">
        <w:rPr>
          <w:rFonts w:ascii="Angsana New" w:hAnsi="Angsana New"/>
          <w:spacing w:val="-4"/>
          <w:sz w:val="30"/>
          <w:szCs w:val="30"/>
        </w:rPr>
        <w:t>.11</w:t>
      </w:r>
      <w:r w:rsidR="00430D19"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bookmarkEnd w:id="9"/>
      <w:r w:rsidRPr="00A87005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A87005">
        <w:rPr>
          <w:rFonts w:ascii="Angsana New" w:hAnsi="Angsana New"/>
          <w:spacing w:val="-4"/>
          <w:sz w:val="30"/>
          <w:szCs w:val="30"/>
        </w:rPr>
        <w:t> </w:t>
      </w:r>
      <w:r w:rsidRPr="00A87005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Pr="00A8700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A87005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4F72D3" w:rsidRPr="00A87005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680314" w:rsidRPr="00A87005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4F72D3" w:rsidRPr="00A87005">
        <w:rPr>
          <w:rFonts w:ascii="Angsana New" w:hAnsi="Angsana New"/>
          <w:i/>
          <w:iCs/>
          <w:spacing w:val="-4"/>
          <w:sz w:val="30"/>
          <w:szCs w:val="30"/>
        </w:rPr>
        <w:t>: 1</w:t>
      </w:r>
      <w:r w:rsidR="00D3459C" w:rsidRPr="00A87005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92705F" w:rsidRPr="00A8700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680314" w:rsidRPr="00A87005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A8700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A8700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ล้านบาท) 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>และค้ำประกัน</w:t>
      </w:r>
      <w:r w:rsidR="0092705F" w:rsidRPr="00A87005">
        <w:rPr>
          <w:rFonts w:ascii="Angsana New" w:hAnsi="Angsana New" w:hint="cs"/>
          <w:spacing w:val="-4"/>
          <w:sz w:val="30"/>
          <w:szCs w:val="30"/>
          <w:cs/>
        </w:rPr>
        <w:t>ผลงาน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bookmarkStart w:id="10" w:name="_Hlk15140898"/>
      <w:r w:rsidR="00430D19" w:rsidRPr="00A87005">
        <w:rPr>
          <w:rFonts w:ascii="Angsana New" w:hAnsi="Angsana New"/>
          <w:spacing w:val="-4"/>
          <w:sz w:val="30"/>
          <w:szCs w:val="30"/>
        </w:rPr>
        <w:t>1</w:t>
      </w:r>
      <w:r w:rsidR="00D33AFE" w:rsidRPr="00A87005">
        <w:rPr>
          <w:rFonts w:ascii="Angsana New" w:hAnsi="Angsana New"/>
          <w:spacing w:val="-4"/>
          <w:sz w:val="30"/>
          <w:szCs w:val="30"/>
        </w:rPr>
        <w:t>05.44</w:t>
      </w:r>
      <w:r w:rsidR="001F330C"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bookmarkEnd w:id="10"/>
      <w:r w:rsidR="0092705F" w:rsidRPr="00A8700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92705F"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705F" w:rsidRPr="00A87005">
        <w:rPr>
          <w:rFonts w:ascii="Angsana New" w:hAnsi="Angsana New"/>
          <w:i/>
          <w:iCs/>
          <w:sz w:val="30"/>
          <w:szCs w:val="30"/>
        </w:rPr>
        <w:t>25</w:t>
      </w:r>
      <w:r w:rsidR="004F72D3" w:rsidRPr="00A87005">
        <w:rPr>
          <w:rFonts w:ascii="Angsana New" w:hAnsi="Angsana New"/>
          <w:i/>
          <w:iCs/>
          <w:sz w:val="30"/>
          <w:szCs w:val="30"/>
        </w:rPr>
        <w:t>6</w:t>
      </w:r>
      <w:r w:rsidR="00680314" w:rsidRPr="00A87005">
        <w:rPr>
          <w:rFonts w:ascii="Angsana New" w:hAnsi="Angsana New"/>
          <w:i/>
          <w:iCs/>
          <w:sz w:val="30"/>
          <w:szCs w:val="30"/>
        </w:rPr>
        <w:t>1</w:t>
      </w:r>
      <w:r w:rsidR="00AD58B5" w:rsidRPr="00A87005">
        <w:rPr>
          <w:rFonts w:ascii="Angsana New" w:hAnsi="Angsana New"/>
          <w:i/>
          <w:iCs/>
          <w:sz w:val="30"/>
          <w:szCs w:val="30"/>
        </w:rPr>
        <w:t xml:space="preserve">: </w:t>
      </w:r>
      <w:r w:rsidR="00AD7A9D" w:rsidRPr="00A87005">
        <w:rPr>
          <w:rFonts w:ascii="Angsana New" w:hAnsi="Angsana New"/>
          <w:i/>
          <w:iCs/>
          <w:sz w:val="30"/>
          <w:szCs w:val="30"/>
        </w:rPr>
        <w:t>1</w:t>
      </w:r>
      <w:r w:rsidR="00680314" w:rsidRPr="00A87005">
        <w:rPr>
          <w:rFonts w:ascii="Angsana New" w:hAnsi="Angsana New"/>
          <w:i/>
          <w:iCs/>
          <w:sz w:val="30"/>
          <w:szCs w:val="30"/>
        </w:rPr>
        <w:t>19.5</w:t>
      </w:r>
      <w:r w:rsidR="0092705F"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:rsidR="00BF6CF1" w:rsidRPr="00A87005" w:rsidRDefault="00BF6CF1" w:rsidP="000765C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36597" w:rsidRPr="00A87005" w:rsidRDefault="00D24A09" w:rsidP="00E039E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spacing w:val="18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A87005">
        <w:rPr>
          <w:rFonts w:ascii="Angsana New" w:hAnsi="Angsana New" w:hint="cs"/>
          <w:spacing w:val="18"/>
          <w:sz w:val="30"/>
          <w:szCs w:val="30"/>
          <w:cs/>
        </w:rPr>
        <w:t>หลาย</w:t>
      </w:r>
      <w:r w:rsidRPr="00A87005">
        <w:rPr>
          <w:rFonts w:ascii="Angsana New" w:hAnsi="Angsana New"/>
          <w:spacing w:val="18"/>
          <w:sz w:val="30"/>
          <w:szCs w:val="30"/>
          <w:cs/>
        </w:rPr>
        <w:t>แ</w:t>
      </w:r>
      <w:r w:rsidR="00B85C33" w:rsidRPr="00A87005">
        <w:rPr>
          <w:rFonts w:ascii="Angsana New" w:hAnsi="Angsana New" w:hint="cs"/>
          <w:spacing w:val="18"/>
          <w:sz w:val="30"/>
          <w:szCs w:val="30"/>
          <w:cs/>
        </w:rPr>
        <w:t>ห่</w:t>
      </w:r>
      <w:r w:rsidRPr="00A87005">
        <w:rPr>
          <w:rFonts w:ascii="Angsana New" w:hAnsi="Angsana New"/>
          <w:spacing w:val="18"/>
          <w:sz w:val="30"/>
          <w:szCs w:val="30"/>
          <w:cs/>
        </w:rPr>
        <w:t>งเพื่อการใช้ไฟฟ้า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pacing w:val="-2"/>
          <w:sz w:val="30"/>
          <w:szCs w:val="30"/>
          <w:cs/>
        </w:rPr>
        <w:t>เป็นจำนวน</w:t>
      </w:r>
      <w:r w:rsidRPr="00A87005">
        <w:rPr>
          <w:rFonts w:ascii="Angsana New" w:hAnsi="Angsana New"/>
          <w:spacing w:val="8"/>
          <w:sz w:val="30"/>
          <w:szCs w:val="30"/>
          <w:cs/>
        </w:rPr>
        <w:t>เงิน</w:t>
      </w:r>
      <w:r w:rsidRPr="00A87005">
        <w:rPr>
          <w:rFonts w:ascii="Angsana New" w:hAnsi="Angsana New"/>
          <w:spacing w:val="8"/>
          <w:sz w:val="30"/>
          <w:szCs w:val="30"/>
        </w:rPr>
        <w:t> </w:t>
      </w:r>
      <w:bookmarkStart w:id="11" w:name="_Hlk15140909"/>
      <w:r w:rsidR="00430D19" w:rsidRPr="00A87005">
        <w:rPr>
          <w:rFonts w:ascii="Angsana New" w:hAnsi="Angsana New"/>
          <w:spacing w:val="8"/>
          <w:sz w:val="30"/>
          <w:szCs w:val="30"/>
        </w:rPr>
        <w:t>11.4</w:t>
      </w:r>
      <w:r w:rsidR="00D33AFE" w:rsidRPr="00A87005">
        <w:rPr>
          <w:rFonts w:ascii="Angsana New" w:hAnsi="Angsana New"/>
          <w:spacing w:val="8"/>
          <w:sz w:val="30"/>
          <w:szCs w:val="30"/>
        </w:rPr>
        <w:t>2</w:t>
      </w:r>
      <w:r w:rsidR="00AE535D" w:rsidRPr="00A87005">
        <w:rPr>
          <w:rFonts w:ascii="Angsana New" w:hAnsi="Angsana New"/>
          <w:spacing w:val="8"/>
          <w:sz w:val="30"/>
          <w:szCs w:val="30"/>
        </w:rPr>
        <w:t xml:space="preserve"> </w:t>
      </w:r>
      <w:bookmarkEnd w:id="11"/>
      <w:r w:rsidRPr="00A87005">
        <w:rPr>
          <w:rFonts w:ascii="Angsana New" w:hAnsi="Angsana New"/>
          <w:spacing w:val="8"/>
          <w:sz w:val="30"/>
          <w:szCs w:val="30"/>
          <w:cs/>
        </w:rPr>
        <w:t>ล้านบาท</w:t>
      </w:r>
      <w:r w:rsidRPr="00A87005">
        <w:rPr>
          <w:rFonts w:ascii="Angsana New" w:hAnsi="Angsana New"/>
          <w:spacing w:val="8"/>
          <w:sz w:val="30"/>
          <w:szCs w:val="30"/>
        </w:rPr>
        <w:t> </w:t>
      </w:r>
      <w:r w:rsidRPr="00A87005">
        <w:rPr>
          <w:rFonts w:ascii="Angsana New" w:hAnsi="Angsana New"/>
          <w:i/>
          <w:iCs/>
          <w:spacing w:val="8"/>
          <w:sz w:val="30"/>
          <w:szCs w:val="30"/>
        </w:rPr>
        <w:t>(</w:t>
      </w:r>
      <w:r w:rsidR="00985882" w:rsidRPr="00A87005">
        <w:rPr>
          <w:rFonts w:ascii="Angsana New" w:hAnsi="Angsana New" w:hint="cs"/>
          <w:i/>
          <w:iCs/>
          <w:spacing w:val="8"/>
          <w:sz w:val="30"/>
          <w:szCs w:val="30"/>
          <w:cs/>
        </w:rPr>
        <w:t>3</w:t>
      </w:r>
      <w:r w:rsidR="00D3459C" w:rsidRPr="00A87005">
        <w:rPr>
          <w:rFonts w:ascii="Angsana New" w:hAnsi="Angsana New"/>
          <w:i/>
          <w:iCs/>
          <w:spacing w:val="8"/>
          <w:sz w:val="30"/>
          <w:szCs w:val="30"/>
        </w:rPr>
        <w:t>1</w:t>
      </w:r>
      <w:r w:rsidR="00985882" w:rsidRPr="00A87005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ธันวาคม</w:t>
      </w:r>
      <w:r w:rsidR="00D078A4" w:rsidRPr="00A87005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25</w:t>
      </w:r>
      <w:r w:rsidR="00017B92" w:rsidRPr="00A87005">
        <w:rPr>
          <w:rFonts w:ascii="Angsana New" w:hAnsi="Angsana New"/>
          <w:i/>
          <w:iCs/>
          <w:spacing w:val="8"/>
          <w:sz w:val="30"/>
          <w:szCs w:val="30"/>
        </w:rPr>
        <w:t>61</w:t>
      </w:r>
      <w:r w:rsidR="00D3459C" w:rsidRPr="00A87005">
        <w:rPr>
          <w:rFonts w:ascii="Angsana New" w:hAnsi="Angsana New"/>
          <w:i/>
          <w:iCs/>
          <w:spacing w:val="8"/>
          <w:sz w:val="30"/>
          <w:szCs w:val="30"/>
        </w:rPr>
        <w:t>: 11</w:t>
      </w:r>
      <w:r w:rsidRPr="00A87005">
        <w:rPr>
          <w:rFonts w:ascii="Angsana New" w:hAnsi="Angsana New"/>
          <w:i/>
          <w:iCs/>
          <w:spacing w:val="8"/>
          <w:sz w:val="30"/>
          <w:szCs w:val="30"/>
        </w:rPr>
        <w:t>.</w:t>
      </w:r>
      <w:r w:rsidR="00D3459C" w:rsidRPr="00A87005">
        <w:rPr>
          <w:rFonts w:ascii="Angsana New" w:hAnsi="Angsana New"/>
          <w:i/>
          <w:iCs/>
          <w:spacing w:val="8"/>
          <w:sz w:val="30"/>
          <w:szCs w:val="30"/>
        </w:rPr>
        <w:t>4</w:t>
      </w:r>
      <w:r w:rsidRPr="00A87005">
        <w:rPr>
          <w:rFonts w:ascii="Angsana New" w:hAnsi="Angsana New"/>
          <w:i/>
          <w:iCs/>
          <w:spacing w:val="8"/>
          <w:sz w:val="30"/>
          <w:szCs w:val="30"/>
        </w:rPr>
        <w:t xml:space="preserve"> </w:t>
      </w:r>
      <w:r w:rsidRPr="00A87005">
        <w:rPr>
          <w:rFonts w:ascii="Angsana New" w:hAnsi="Angsana New"/>
          <w:i/>
          <w:iCs/>
          <w:spacing w:val="8"/>
          <w:sz w:val="30"/>
          <w:szCs w:val="30"/>
          <w:cs/>
        </w:rPr>
        <w:t xml:space="preserve">ล้านบาท) 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 xml:space="preserve">และค้ำประกันผลงานเป็นจำนวนเงิน </w:t>
      </w:r>
      <w:bookmarkStart w:id="12" w:name="_Hlk15140921"/>
      <w:r w:rsidR="00E508D6" w:rsidRPr="00A87005">
        <w:rPr>
          <w:rFonts w:ascii="Angsana New" w:hAnsi="Angsana New"/>
          <w:spacing w:val="8"/>
          <w:sz w:val="30"/>
          <w:szCs w:val="30"/>
        </w:rPr>
        <w:t>1</w:t>
      </w:r>
      <w:r w:rsidR="00D33AFE" w:rsidRPr="00A87005">
        <w:rPr>
          <w:rFonts w:ascii="Angsana New" w:hAnsi="Angsana New"/>
          <w:spacing w:val="8"/>
          <w:sz w:val="30"/>
          <w:szCs w:val="30"/>
        </w:rPr>
        <w:t>05.44</w:t>
      </w:r>
      <w:r w:rsidR="000E0E0E" w:rsidRPr="00A87005">
        <w:rPr>
          <w:rFonts w:ascii="Angsana New" w:hAnsi="Angsana New"/>
          <w:spacing w:val="8"/>
          <w:sz w:val="30"/>
          <w:szCs w:val="30"/>
        </w:rPr>
        <w:t xml:space="preserve"> </w:t>
      </w:r>
      <w:bookmarkEnd w:id="12"/>
      <w:r w:rsidRPr="00A87005">
        <w:rPr>
          <w:rFonts w:ascii="Angsana New" w:hAnsi="Angsana New" w:hint="cs"/>
          <w:spacing w:val="8"/>
          <w:sz w:val="30"/>
          <w:szCs w:val="30"/>
          <w:cs/>
        </w:rPr>
        <w:t>ล้านบาท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81069" w:rsidRPr="00A87005">
        <w:rPr>
          <w:rFonts w:ascii="Angsana New" w:hAnsi="Angsana New"/>
          <w:i/>
          <w:iCs/>
          <w:sz w:val="30"/>
          <w:szCs w:val="30"/>
        </w:rPr>
        <w:t>3</w:t>
      </w:r>
      <w:r w:rsidR="00D3459C" w:rsidRPr="00A87005">
        <w:rPr>
          <w:rFonts w:ascii="Angsana New" w:hAnsi="Angsana New"/>
          <w:i/>
          <w:iCs/>
          <w:sz w:val="30"/>
          <w:szCs w:val="30"/>
        </w:rPr>
        <w:t>1</w:t>
      </w:r>
      <w:r w:rsidR="00281069" w:rsidRPr="00A87005">
        <w:rPr>
          <w:rFonts w:ascii="Angsana New" w:hAnsi="Angsana New"/>
          <w:i/>
          <w:iCs/>
          <w:sz w:val="30"/>
          <w:szCs w:val="30"/>
        </w:rPr>
        <w:t xml:space="preserve">  </w:t>
      </w:r>
      <w:r w:rsidR="00985882" w:rsidRPr="00A87005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D078A4"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 25</w:t>
      </w:r>
      <w:r w:rsidR="00D3459C" w:rsidRPr="00A87005">
        <w:rPr>
          <w:rFonts w:ascii="Angsana New" w:hAnsi="Angsana New"/>
          <w:i/>
          <w:iCs/>
          <w:sz w:val="30"/>
          <w:szCs w:val="30"/>
        </w:rPr>
        <w:t>6</w:t>
      </w:r>
      <w:r w:rsidR="00017B92" w:rsidRPr="00A87005">
        <w:rPr>
          <w:rFonts w:ascii="Angsana New" w:hAnsi="Angsana New"/>
          <w:i/>
          <w:iCs/>
          <w:sz w:val="30"/>
          <w:szCs w:val="30"/>
        </w:rPr>
        <w:t>1</w:t>
      </w:r>
      <w:r w:rsidR="00D3459C" w:rsidRPr="00A87005">
        <w:rPr>
          <w:rFonts w:ascii="Angsana New" w:hAnsi="Angsana New"/>
          <w:i/>
          <w:iCs/>
          <w:sz w:val="30"/>
          <w:szCs w:val="30"/>
        </w:rPr>
        <w:t>: 1</w:t>
      </w:r>
      <w:r w:rsidR="00B00FF7" w:rsidRPr="00A87005">
        <w:rPr>
          <w:rFonts w:ascii="Angsana New" w:hAnsi="Angsana New"/>
          <w:i/>
          <w:iCs/>
          <w:sz w:val="30"/>
          <w:szCs w:val="30"/>
        </w:rPr>
        <w:t>1</w:t>
      </w:r>
      <w:r w:rsidR="00D3459C" w:rsidRPr="00A87005">
        <w:rPr>
          <w:rFonts w:ascii="Angsana New" w:hAnsi="Angsana New"/>
          <w:i/>
          <w:iCs/>
          <w:sz w:val="30"/>
          <w:szCs w:val="30"/>
        </w:rPr>
        <w:t>8.8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:rsidR="009D7487" w:rsidRPr="00A87005" w:rsidRDefault="009D7487" w:rsidP="00E039EA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E946C8" w:rsidRPr="00A87005" w:rsidRDefault="00E946C8" w:rsidP="00950DF7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t xml:space="preserve">หนี้สินที่อาจเกิดขึ้น    </w:t>
      </w:r>
    </w:p>
    <w:p w:rsidR="00C228D8" w:rsidRPr="00A87005" w:rsidRDefault="00C228D8" w:rsidP="00C228D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A6E84" w:rsidRPr="00A87005" w:rsidRDefault="00C228D8" w:rsidP="00AE5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22A94" w:rsidRPr="00A87005">
        <w:rPr>
          <w:rFonts w:ascii="Angsana New" w:hAnsi="Angsana New" w:hint="cs"/>
          <w:sz w:val="30"/>
          <w:szCs w:val="30"/>
          <w:cs/>
        </w:rPr>
        <w:t>3</w:t>
      </w:r>
      <w:r w:rsidR="00962308" w:rsidRPr="00A87005">
        <w:rPr>
          <w:rFonts w:ascii="Angsana New" w:hAnsi="Angsana New"/>
          <w:sz w:val="30"/>
          <w:szCs w:val="30"/>
        </w:rPr>
        <w:t>0</w:t>
      </w:r>
      <w:r w:rsidR="007129E6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962308" w:rsidRPr="00A87005">
        <w:rPr>
          <w:rFonts w:ascii="Angsana New" w:hAnsi="Angsana New" w:hint="cs"/>
          <w:sz w:val="30"/>
          <w:szCs w:val="30"/>
          <w:cs/>
        </w:rPr>
        <w:t>มิถุนายน</w:t>
      </w:r>
      <w:r w:rsidR="00822A94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25</w:t>
      </w:r>
      <w:r w:rsidR="00BA0FDA" w:rsidRPr="00A87005">
        <w:rPr>
          <w:rFonts w:ascii="Angsana New" w:hAnsi="Angsana New"/>
          <w:sz w:val="30"/>
          <w:szCs w:val="30"/>
        </w:rPr>
        <w:t>6</w:t>
      </w:r>
      <w:r w:rsidR="00F97149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บริษัทมีหนี้สินที่อาจเกิดขึ้นกับสถาบันก</w:t>
      </w:r>
      <w:r w:rsidR="00211333" w:rsidRPr="00A87005">
        <w:rPr>
          <w:rFonts w:ascii="Angsana New" w:hAnsi="Angsana New" w:hint="cs"/>
          <w:sz w:val="30"/>
          <w:szCs w:val="30"/>
          <w:cs/>
        </w:rPr>
        <w:t>ารเงินเพื่อค้ำประกันวงเงินสินเชื่อ</w:t>
      </w:r>
      <w:r w:rsidRPr="00A87005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095BE9" w:rsidRPr="00A87005">
        <w:rPr>
          <w:rFonts w:ascii="Angsana New" w:hAnsi="Angsana New" w:hint="cs"/>
          <w:sz w:val="30"/>
          <w:szCs w:val="30"/>
          <w:cs/>
        </w:rPr>
        <w:t>บางแห่ง</w:t>
      </w:r>
      <w:r w:rsidR="004B1157" w:rsidRPr="00A87005">
        <w:rPr>
          <w:rFonts w:ascii="Angsana New" w:hAnsi="Angsana New" w:hint="cs"/>
          <w:sz w:val="30"/>
          <w:szCs w:val="30"/>
          <w:cs/>
        </w:rPr>
        <w:t>เ</w:t>
      </w:r>
      <w:r w:rsidRPr="00A87005">
        <w:rPr>
          <w:rFonts w:ascii="Angsana New" w:hAnsi="Angsana New" w:hint="cs"/>
          <w:sz w:val="30"/>
          <w:szCs w:val="30"/>
          <w:cs/>
        </w:rPr>
        <w:t>ป็นจำนวน</w:t>
      </w:r>
      <w:r w:rsidR="00AF27D3" w:rsidRPr="00A87005">
        <w:rPr>
          <w:rFonts w:ascii="Angsana New" w:hAnsi="Angsana New" w:hint="cs"/>
          <w:sz w:val="30"/>
          <w:szCs w:val="30"/>
          <w:cs/>
        </w:rPr>
        <w:t>วง</w:t>
      </w:r>
      <w:r w:rsidR="00895F74" w:rsidRPr="00A87005">
        <w:rPr>
          <w:rFonts w:ascii="Angsana New" w:hAnsi="Angsana New" w:hint="cs"/>
          <w:sz w:val="30"/>
          <w:szCs w:val="30"/>
          <w:cs/>
        </w:rPr>
        <w:t>เงินรวม</w:t>
      </w:r>
      <w:r w:rsidR="008F1E42" w:rsidRPr="00A87005">
        <w:rPr>
          <w:rFonts w:ascii="Angsana New" w:hAnsi="Angsana New"/>
          <w:sz w:val="30"/>
          <w:szCs w:val="30"/>
        </w:rPr>
        <w:t xml:space="preserve"> </w:t>
      </w:r>
      <w:bookmarkStart w:id="13" w:name="_Hlk15140931"/>
      <w:r w:rsidR="00D33AFE" w:rsidRPr="00A87005">
        <w:rPr>
          <w:rFonts w:ascii="Angsana New" w:hAnsi="Angsana New"/>
          <w:sz w:val="30"/>
          <w:szCs w:val="30"/>
        </w:rPr>
        <w:t>1,1</w:t>
      </w:r>
      <w:r w:rsidR="00914650" w:rsidRPr="00A87005">
        <w:rPr>
          <w:rFonts w:ascii="Angsana New" w:hAnsi="Angsana New"/>
          <w:sz w:val="30"/>
          <w:szCs w:val="30"/>
        </w:rPr>
        <w:t>0</w:t>
      </w:r>
      <w:r w:rsidR="00D33AFE" w:rsidRPr="00A87005">
        <w:rPr>
          <w:rFonts w:ascii="Angsana New" w:hAnsi="Angsana New"/>
          <w:sz w:val="30"/>
          <w:szCs w:val="30"/>
        </w:rPr>
        <w:t>7</w:t>
      </w:r>
      <w:r w:rsidRPr="00A87005">
        <w:rPr>
          <w:rFonts w:ascii="Angsana New" w:hAnsi="Angsana New"/>
          <w:sz w:val="30"/>
          <w:szCs w:val="30"/>
        </w:rPr>
        <w:t xml:space="preserve"> </w:t>
      </w:r>
      <w:bookmarkEnd w:id="13"/>
      <w:r w:rsidRPr="00A8700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87005">
        <w:rPr>
          <w:rFonts w:ascii="Angsana New" w:hAnsi="Angsana New"/>
          <w:i/>
          <w:iCs/>
          <w:sz w:val="30"/>
          <w:szCs w:val="30"/>
          <w:cs/>
        </w:rPr>
        <w:t>31 ธันวาคม 25</w:t>
      </w:r>
      <w:r w:rsidR="00BA0FDA" w:rsidRPr="00A87005">
        <w:rPr>
          <w:rFonts w:ascii="Angsana New" w:hAnsi="Angsana New"/>
          <w:i/>
          <w:iCs/>
          <w:sz w:val="30"/>
          <w:szCs w:val="30"/>
        </w:rPr>
        <w:t>6</w:t>
      </w:r>
      <w:r w:rsidR="00601885" w:rsidRPr="00A87005">
        <w:rPr>
          <w:rFonts w:ascii="Angsana New" w:hAnsi="Angsana New"/>
          <w:i/>
          <w:iCs/>
          <w:sz w:val="30"/>
          <w:szCs w:val="30"/>
        </w:rPr>
        <w:t>1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: </w:t>
      </w:r>
      <w:r w:rsidR="00AF27D3" w:rsidRPr="00A87005">
        <w:rPr>
          <w:rFonts w:ascii="Angsana New" w:hAnsi="Angsana New"/>
          <w:i/>
          <w:iCs/>
          <w:sz w:val="30"/>
          <w:szCs w:val="30"/>
        </w:rPr>
        <w:t>1,</w:t>
      </w:r>
      <w:r w:rsidR="00601885" w:rsidRPr="00A87005">
        <w:rPr>
          <w:rFonts w:ascii="Angsana New" w:hAnsi="Angsana New"/>
          <w:i/>
          <w:iCs/>
          <w:sz w:val="30"/>
          <w:szCs w:val="30"/>
        </w:rPr>
        <w:t>113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7D1CD8"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="007D1CD8" w:rsidRPr="00A87005">
        <w:rPr>
          <w:rFonts w:ascii="Angsana New" w:hAnsi="Angsana New" w:hint="cs"/>
          <w:sz w:val="30"/>
          <w:szCs w:val="30"/>
          <w:cs/>
        </w:rPr>
        <w:t>ทั้งนี้บริษัทย่อยได้เบิกใช้</w:t>
      </w:r>
      <w:r w:rsidR="00B319FD" w:rsidRPr="00A87005">
        <w:rPr>
          <w:rFonts w:ascii="Angsana New" w:hAnsi="Angsana New" w:hint="cs"/>
          <w:sz w:val="30"/>
          <w:szCs w:val="30"/>
          <w:cs/>
        </w:rPr>
        <w:t>วง</w:t>
      </w:r>
      <w:r w:rsidR="00211333" w:rsidRPr="00A87005">
        <w:rPr>
          <w:rFonts w:ascii="Angsana New" w:hAnsi="Angsana New" w:hint="cs"/>
          <w:sz w:val="30"/>
          <w:szCs w:val="30"/>
          <w:cs/>
        </w:rPr>
        <w:t>เงินสินเชื่อ</w:t>
      </w:r>
      <w:r w:rsidR="00B319FD" w:rsidRPr="00A87005">
        <w:rPr>
          <w:rFonts w:ascii="Angsana New" w:hAnsi="Angsana New" w:hint="cs"/>
          <w:sz w:val="30"/>
          <w:szCs w:val="30"/>
          <w:cs/>
        </w:rPr>
        <w:t>ดังกล่าว</w:t>
      </w:r>
      <w:r w:rsidR="00985882" w:rsidRPr="00A87005">
        <w:rPr>
          <w:rFonts w:ascii="Angsana New" w:hAnsi="Angsana New" w:hint="cs"/>
          <w:sz w:val="30"/>
          <w:szCs w:val="30"/>
          <w:cs/>
        </w:rPr>
        <w:t>จำนวน</w:t>
      </w:r>
      <w:r w:rsidR="00D33AFE" w:rsidRPr="00A87005">
        <w:rPr>
          <w:rFonts w:ascii="Angsana New" w:hAnsi="Angsana New"/>
          <w:sz w:val="30"/>
          <w:szCs w:val="30"/>
        </w:rPr>
        <w:t xml:space="preserve"> </w:t>
      </w:r>
      <w:bookmarkStart w:id="14" w:name="_Hlk15140941"/>
      <w:r w:rsidR="00D33AFE" w:rsidRPr="00A87005">
        <w:rPr>
          <w:rFonts w:ascii="Angsana New" w:hAnsi="Angsana New"/>
          <w:sz w:val="30"/>
          <w:szCs w:val="30"/>
        </w:rPr>
        <w:t>1</w:t>
      </w:r>
      <w:bookmarkEnd w:id="14"/>
      <w:r w:rsidR="00914650" w:rsidRPr="00A87005">
        <w:rPr>
          <w:rFonts w:ascii="Angsana New" w:hAnsi="Angsana New"/>
          <w:sz w:val="30"/>
          <w:szCs w:val="30"/>
        </w:rPr>
        <w:t>78</w:t>
      </w:r>
      <w:r w:rsidR="00D33AFE" w:rsidRPr="00A87005">
        <w:rPr>
          <w:rFonts w:ascii="Angsana New" w:hAnsi="Angsana New"/>
          <w:sz w:val="30"/>
          <w:szCs w:val="30"/>
        </w:rPr>
        <w:t xml:space="preserve"> </w:t>
      </w:r>
      <w:r w:rsidR="007D1CD8" w:rsidRPr="00A8700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D1CD8" w:rsidRPr="00A87005">
        <w:rPr>
          <w:rFonts w:ascii="Angsana New" w:hAnsi="Angsana New"/>
          <w:sz w:val="30"/>
          <w:szCs w:val="30"/>
        </w:rPr>
        <w:t>(</w:t>
      </w:r>
      <w:r w:rsidR="007D1CD8" w:rsidRPr="00A87005">
        <w:rPr>
          <w:rFonts w:ascii="Angsana New" w:hAnsi="Angsana New"/>
          <w:i/>
          <w:iCs/>
          <w:sz w:val="30"/>
          <w:szCs w:val="30"/>
        </w:rPr>
        <w:t xml:space="preserve">31 </w:t>
      </w:r>
      <w:r w:rsidR="007D1CD8"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D1CD8" w:rsidRPr="00A87005">
        <w:rPr>
          <w:rFonts w:ascii="Angsana New" w:hAnsi="Angsana New"/>
          <w:i/>
          <w:iCs/>
          <w:sz w:val="30"/>
          <w:szCs w:val="30"/>
        </w:rPr>
        <w:t>25</w:t>
      </w:r>
      <w:r w:rsidR="00BA0FDA" w:rsidRPr="00A87005">
        <w:rPr>
          <w:rFonts w:ascii="Angsana New" w:hAnsi="Angsana New"/>
          <w:i/>
          <w:iCs/>
          <w:sz w:val="30"/>
          <w:szCs w:val="30"/>
        </w:rPr>
        <w:t>6</w:t>
      </w:r>
      <w:r w:rsidR="00601885" w:rsidRPr="00A87005">
        <w:rPr>
          <w:rFonts w:ascii="Angsana New" w:hAnsi="Angsana New"/>
          <w:i/>
          <w:iCs/>
          <w:sz w:val="30"/>
          <w:szCs w:val="30"/>
        </w:rPr>
        <w:t>1</w:t>
      </w:r>
      <w:r w:rsidR="00BA0FDA" w:rsidRPr="00A87005">
        <w:rPr>
          <w:rFonts w:ascii="Angsana New" w:hAnsi="Angsana New"/>
          <w:i/>
          <w:iCs/>
          <w:sz w:val="30"/>
          <w:szCs w:val="30"/>
        </w:rPr>
        <w:t>: 1</w:t>
      </w:r>
      <w:r w:rsidR="00601885" w:rsidRPr="00A87005">
        <w:rPr>
          <w:rFonts w:ascii="Angsana New" w:hAnsi="Angsana New"/>
          <w:i/>
          <w:iCs/>
          <w:sz w:val="30"/>
          <w:szCs w:val="30"/>
        </w:rPr>
        <w:t>68</w:t>
      </w:r>
      <w:r w:rsidR="007D1CD8"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="007D1CD8" w:rsidRPr="00A8700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D1CD8" w:rsidRPr="00A87005">
        <w:rPr>
          <w:rFonts w:ascii="Angsana New" w:hAnsi="Angsana New" w:hint="cs"/>
          <w:sz w:val="30"/>
          <w:szCs w:val="30"/>
          <w:cs/>
        </w:rPr>
        <w:t>)</w:t>
      </w:r>
    </w:p>
    <w:p w:rsidR="00472D52" w:rsidRPr="00A87005" w:rsidRDefault="00472D52" w:rsidP="00FB3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FB3094" w:rsidRPr="00A87005" w:rsidRDefault="00FB3094" w:rsidP="00A63F8E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:rsidR="002A102F" w:rsidRPr="00A87005" w:rsidRDefault="002A102F" w:rsidP="00FB3094">
      <w:pPr>
        <w:pStyle w:val="Heading5"/>
        <w:tabs>
          <w:tab w:val="left" w:pos="540"/>
        </w:tabs>
        <w:spacing w:line="240" w:lineRule="auto"/>
        <w:ind w:left="360"/>
        <w:rPr>
          <w:rFonts w:ascii="Angsana New" w:hAnsi="Angsana New"/>
          <w:sz w:val="30"/>
          <w:szCs w:val="30"/>
        </w:rPr>
      </w:pPr>
    </w:p>
    <w:p w:rsidR="007356D1" w:rsidRPr="00A87005" w:rsidRDefault="00FB3094" w:rsidP="00786DE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87005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A87005">
        <w:rPr>
          <w:rFonts w:ascii="Angsana New" w:hAnsi="Angsana New" w:cs="Angsana New" w:hint="cs"/>
          <w:sz w:val="30"/>
          <w:szCs w:val="30"/>
          <w:cs/>
          <w:lang w:bidi="th-TH"/>
        </w:rPr>
        <w:t>ที่ออก</w:t>
      </w:r>
      <w:r w:rsidRPr="00A87005">
        <w:rPr>
          <w:rFonts w:ascii="Angsana New" w:hAnsi="Angsana New" w:cs="Angsana New" w:hint="cs"/>
          <w:sz w:val="30"/>
          <w:szCs w:val="30"/>
          <w:cs/>
        </w:rPr>
        <w:t>ใหม่</w:t>
      </w:r>
      <w:r w:rsidR="00DA6220" w:rsidRPr="00A87005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A87005">
        <w:rPr>
          <w:rFonts w:ascii="Angsana New" w:hAnsi="Angsana New" w:cs="Angsana New" w:hint="cs"/>
          <w:sz w:val="30"/>
          <w:szCs w:val="30"/>
          <w:cs/>
        </w:rPr>
        <w:t>เกี่ยวกับการดำเนินงานของ</w:t>
      </w:r>
      <w:r w:rsidRPr="00A8700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 </w:t>
      </w:r>
      <w:r w:rsidR="00B8623A" w:rsidRPr="00A87005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A87005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A8700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A8700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D5165"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A87005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A87005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A8700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A87005">
        <w:rPr>
          <w:rFonts w:ascii="Angsana New" w:hAnsi="Angsana New" w:cs="Angsana New"/>
          <w:sz w:val="30"/>
          <w:szCs w:val="30"/>
        </w:rPr>
        <w:t>1</w:t>
      </w:r>
      <w:r w:rsidRPr="00A87005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A87005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A87005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</w:p>
    <w:p w:rsidR="0098516A" w:rsidRPr="00A87005" w:rsidRDefault="0098516A" w:rsidP="00786DE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W w:w="8807" w:type="dxa"/>
        <w:tblInd w:w="450" w:type="dxa"/>
        <w:tblLook w:val="04A0" w:firstRow="1" w:lastRow="0" w:firstColumn="1" w:lastColumn="0" w:noHBand="0" w:noVBand="1"/>
      </w:tblPr>
      <w:tblGrid>
        <w:gridCol w:w="3852"/>
        <w:gridCol w:w="4955"/>
      </w:tblGrid>
      <w:tr w:rsidR="00FB3094" w:rsidRPr="00A87005" w:rsidTr="00406275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shd w:val="clear" w:color="auto" w:fill="D9D9D9"/>
                <w:cs/>
              </w:rPr>
            </w:pPr>
            <w:r w:rsidRPr="00A8700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FB3094" w:rsidRPr="00A87005" w:rsidTr="00406275">
        <w:tc>
          <w:tcPr>
            <w:tcW w:w="3852" w:type="dxa"/>
            <w:shd w:val="clear" w:color="auto" w:fill="auto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8700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87005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FB3094" w:rsidRPr="00A87005" w:rsidTr="00406275">
        <w:tc>
          <w:tcPr>
            <w:tcW w:w="3852" w:type="dxa"/>
            <w:shd w:val="clear" w:color="auto" w:fill="auto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87005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B3094" w:rsidRPr="00A87005" w:rsidTr="00406275">
        <w:tc>
          <w:tcPr>
            <w:tcW w:w="3852" w:type="dxa"/>
            <w:shd w:val="clear" w:color="auto" w:fill="auto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8700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87005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87005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A87005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FB3094" w:rsidRPr="00A87005" w:rsidTr="00406275">
        <w:tc>
          <w:tcPr>
            <w:tcW w:w="3852" w:type="dxa"/>
            <w:shd w:val="clear" w:color="auto" w:fill="auto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87005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87005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FB3094" w:rsidRPr="00A87005" w:rsidTr="00406275">
        <w:tc>
          <w:tcPr>
            <w:tcW w:w="3852" w:type="dxa"/>
            <w:shd w:val="clear" w:color="auto" w:fill="auto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87005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B3094" w:rsidRPr="00A87005" w:rsidTr="00406275">
        <w:tc>
          <w:tcPr>
            <w:tcW w:w="3852" w:type="dxa"/>
            <w:shd w:val="clear" w:color="auto" w:fill="auto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A87005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B3094" w:rsidRPr="00A87005" w:rsidRDefault="00FB3094" w:rsidP="00FB3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:rsidR="00FB3094" w:rsidRPr="00A87005" w:rsidRDefault="00FB3094" w:rsidP="00FB3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</w:rPr>
        <w:t xml:space="preserve">* 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1A279C" w:rsidRPr="00A87005">
        <w:rPr>
          <w:rFonts w:ascii="Angsana New" w:hAnsi="Angsana New"/>
          <w:i/>
          <w:iCs/>
          <w:color w:val="000000"/>
          <w:sz w:val="30"/>
          <w:szCs w:val="30"/>
          <w:cs/>
        </w:rPr>
        <w:t>ที่เกี่ยวข้องกับ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FB3094" w:rsidRPr="00A87005" w:rsidRDefault="00FB3094" w:rsidP="00FB3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FB3094" w:rsidRPr="00A87005" w:rsidRDefault="00FB3094" w:rsidP="00FB309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8700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FB3094" w:rsidRPr="00A87005" w:rsidRDefault="00FB3094" w:rsidP="00FB30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1E13A2" w:rsidRPr="00A87005" w:rsidRDefault="001E13A2" w:rsidP="001E13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87005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A87005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5" w:name="_Hlk15580843"/>
      <w:bookmarkStart w:id="16" w:name="_Hlk15582546"/>
      <w:r w:rsidRPr="00A87005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5"/>
      <w:r w:rsidRPr="00A87005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6"/>
    </w:p>
    <w:p w:rsidR="00FB3094" w:rsidRPr="00A87005" w:rsidRDefault="00FB3094" w:rsidP="00FB3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FB3094" w:rsidRPr="00A87005" w:rsidRDefault="00FB3094" w:rsidP="00FB309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A870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8700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A870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826782" w:rsidRPr="00A87005" w:rsidRDefault="00826782" w:rsidP="0082678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26782" w:rsidRPr="00A87005" w:rsidRDefault="00826782" w:rsidP="008267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00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A87005">
        <w:rPr>
          <w:rFonts w:asciiTheme="majorBidi" w:hAnsiTheme="majorBidi" w:cstheme="majorBidi"/>
          <w:sz w:val="30"/>
          <w:szCs w:val="30"/>
        </w:rPr>
        <w:t>16</w:t>
      </w:r>
      <w:r w:rsidRPr="00A87005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A87005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A8700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870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bookmarkStart w:id="17" w:name="_Hlk15581419"/>
      <w:bookmarkStart w:id="18" w:name="_Hlk15582558"/>
      <w:r w:rsidRPr="00A87005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A8700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17"/>
      <w:r w:rsidRPr="00A87005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18"/>
    </w:p>
    <w:p w:rsidR="00826782" w:rsidRPr="00A87005" w:rsidRDefault="00826782" w:rsidP="00826782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826782" w:rsidRPr="00A87005" w:rsidRDefault="00826782" w:rsidP="00A87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A87005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A87005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A87005">
        <w:rPr>
          <w:rFonts w:ascii="Angsana New" w:hAnsi="Angsana New" w:hint="cs"/>
          <w:sz w:val="30"/>
          <w:szCs w:val="30"/>
          <w:cs/>
        </w:rPr>
        <w:t xml:space="preserve">ดังกล่าวข้างต้น  </w:t>
      </w:r>
    </w:p>
    <w:p w:rsidR="00826782" w:rsidRDefault="00826782" w:rsidP="00FB3094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1F0146" w:rsidRDefault="001F0146" w:rsidP="0025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F0146" w:rsidSect="001F538F">
      <w:headerReference w:type="default" r:id="rId1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B70" w:rsidRDefault="00590B70" w:rsidP="00FC04D5">
      <w:r>
        <w:separator/>
      </w:r>
    </w:p>
  </w:endnote>
  <w:endnote w:type="continuationSeparator" w:id="0">
    <w:p w:rsidR="00590B70" w:rsidRDefault="00590B70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B14" w:rsidRPr="004D76EF" w:rsidRDefault="00AB2B14" w:rsidP="008673A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B70" w:rsidRDefault="00590B70" w:rsidP="00FC04D5">
      <w:r>
        <w:separator/>
      </w:r>
    </w:p>
  </w:footnote>
  <w:footnote w:type="continuationSeparator" w:id="0">
    <w:p w:rsidR="00590B70" w:rsidRDefault="00590B70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B14" w:rsidRPr="003B5EBA" w:rsidRDefault="00AB2B14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B2B14" w:rsidRPr="003B5EBA" w:rsidRDefault="00AB2B14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AB2B14" w:rsidRDefault="00AB2B14" w:rsidP="00522A89">
    <w:pPr>
      <w:pStyle w:val="Header"/>
      <w:spacing w:line="36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0 มิถุนายน </w:t>
    </w:r>
    <w:r w:rsidRPr="003B5EBA">
      <w:rPr>
        <w:rFonts w:ascii="Angsana New" w:hAnsi="Angsana New"/>
        <w:b/>
        <w:bCs/>
        <w:sz w:val="32"/>
        <w:szCs w:val="32"/>
        <w:cs/>
        <w:lang w:val="th-TH"/>
      </w:rPr>
      <w:t>25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62 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B14" w:rsidRPr="003B5EBA" w:rsidRDefault="00AB2B14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AB2B14" w:rsidRPr="003B5EBA" w:rsidRDefault="00AB2B14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B2B14" w:rsidRDefault="00AB2B14" w:rsidP="00DF2A0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0 มิถุนายน </w:t>
    </w:r>
    <w:r w:rsidRPr="003B5EBA">
      <w:rPr>
        <w:rFonts w:ascii="Angsana New" w:hAnsi="Angsana New"/>
        <w:b/>
        <w:bCs/>
        <w:sz w:val="32"/>
        <w:szCs w:val="32"/>
        <w:cs/>
        <w:lang w:val="th-TH"/>
      </w:rPr>
      <w:t>25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62 (ไม่ได้ตรวจสอบ)</w:t>
    </w:r>
  </w:p>
  <w:p w:rsidR="00AB2B14" w:rsidRPr="0021561A" w:rsidRDefault="00AB2B1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23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6"/>
  </w:num>
  <w:num w:numId="14">
    <w:abstractNumId w:val="18"/>
  </w:num>
  <w:num w:numId="15">
    <w:abstractNumId w:val="21"/>
  </w:num>
  <w:num w:numId="16">
    <w:abstractNumId w:val="28"/>
  </w:num>
  <w:num w:numId="17">
    <w:abstractNumId w:val="27"/>
  </w:num>
  <w:num w:numId="18">
    <w:abstractNumId w:val="14"/>
  </w:num>
  <w:num w:numId="19">
    <w:abstractNumId w:val="22"/>
  </w:num>
  <w:num w:numId="20">
    <w:abstractNumId w:val="25"/>
  </w:num>
  <w:num w:numId="21">
    <w:abstractNumId w:val="13"/>
  </w:num>
  <w:num w:numId="22">
    <w:abstractNumId w:val="10"/>
  </w:num>
  <w:num w:numId="23">
    <w:abstractNumId w:val="15"/>
  </w:num>
  <w:num w:numId="24">
    <w:abstractNumId w:val="12"/>
  </w:num>
  <w:num w:numId="25">
    <w:abstractNumId w:val="11"/>
  </w:num>
  <w:num w:numId="26">
    <w:abstractNumId w:val="23"/>
  </w:num>
  <w:num w:numId="27">
    <w:abstractNumId w:val="19"/>
  </w:num>
  <w:num w:numId="28">
    <w:abstractNumId w:val="24"/>
  </w:num>
  <w:num w:numId="29">
    <w:abstractNumId w:val="16"/>
  </w:num>
  <w:num w:numId="30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9F5"/>
    <w:rsid w:val="00004D45"/>
    <w:rsid w:val="00004DAA"/>
    <w:rsid w:val="00005630"/>
    <w:rsid w:val="00005AE4"/>
    <w:rsid w:val="00005EFC"/>
    <w:rsid w:val="00007B11"/>
    <w:rsid w:val="00007ED1"/>
    <w:rsid w:val="0001026D"/>
    <w:rsid w:val="00010997"/>
    <w:rsid w:val="000112E1"/>
    <w:rsid w:val="000114C0"/>
    <w:rsid w:val="00011827"/>
    <w:rsid w:val="00011A11"/>
    <w:rsid w:val="00011B60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7290"/>
    <w:rsid w:val="00017822"/>
    <w:rsid w:val="00017B92"/>
    <w:rsid w:val="00020D48"/>
    <w:rsid w:val="00020F3F"/>
    <w:rsid w:val="00021930"/>
    <w:rsid w:val="00021A9B"/>
    <w:rsid w:val="00021FF3"/>
    <w:rsid w:val="0002228A"/>
    <w:rsid w:val="00022622"/>
    <w:rsid w:val="000229E9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AFD"/>
    <w:rsid w:val="00027EE0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D2E"/>
    <w:rsid w:val="00034834"/>
    <w:rsid w:val="0003507F"/>
    <w:rsid w:val="000352C7"/>
    <w:rsid w:val="00035B49"/>
    <w:rsid w:val="00036597"/>
    <w:rsid w:val="00036D78"/>
    <w:rsid w:val="00040E04"/>
    <w:rsid w:val="00041BBD"/>
    <w:rsid w:val="000424E5"/>
    <w:rsid w:val="000427C8"/>
    <w:rsid w:val="00042945"/>
    <w:rsid w:val="00043241"/>
    <w:rsid w:val="000447DF"/>
    <w:rsid w:val="00044A1D"/>
    <w:rsid w:val="00044FB0"/>
    <w:rsid w:val="00045B2C"/>
    <w:rsid w:val="00045C1E"/>
    <w:rsid w:val="00045F31"/>
    <w:rsid w:val="00046A12"/>
    <w:rsid w:val="00046A1B"/>
    <w:rsid w:val="000477EB"/>
    <w:rsid w:val="00047E8D"/>
    <w:rsid w:val="00050599"/>
    <w:rsid w:val="00051978"/>
    <w:rsid w:val="00051BEC"/>
    <w:rsid w:val="00052250"/>
    <w:rsid w:val="000524F2"/>
    <w:rsid w:val="0005255E"/>
    <w:rsid w:val="000527E9"/>
    <w:rsid w:val="00052CDA"/>
    <w:rsid w:val="0005347F"/>
    <w:rsid w:val="00053875"/>
    <w:rsid w:val="00054143"/>
    <w:rsid w:val="00054417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23A8"/>
    <w:rsid w:val="00062E02"/>
    <w:rsid w:val="00063A45"/>
    <w:rsid w:val="000646CC"/>
    <w:rsid w:val="0006528F"/>
    <w:rsid w:val="0006578C"/>
    <w:rsid w:val="000657CF"/>
    <w:rsid w:val="000659CA"/>
    <w:rsid w:val="00065CE5"/>
    <w:rsid w:val="000660D1"/>
    <w:rsid w:val="00066F96"/>
    <w:rsid w:val="00067A04"/>
    <w:rsid w:val="00067A2B"/>
    <w:rsid w:val="00067DA3"/>
    <w:rsid w:val="0007004B"/>
    <w:rsid w:val="00070612"/>
    <w:rsid w:val="000707D7"/>
    <w:rsid w:val="00070B78"/>
    <w:rsid w:val="00070CA6"/>
    <w:rsid w:val="00071291"/>
    <w:rsid w:val="0007182F"/>
    <w:rsid w:val="000723A8"/>
    <w:rsid w:val="0007288B"/>
    <w:rsid w:val="00072AAA"/>
    <w:rsid w:val="00072EF4"/>
    <w:rsid w:val="00073387"/>
    <w:rsid w:val="00073842"/>
    <w:rsid w:val="00073D51"/>
    <w:rsid w:val="00073E51"/>
    <w:rsid w:val="00074310"/>
    <w:rsid w:val="00074536"/>
    <w:rsid w:val="00074A2B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43DE"/>
    <w:rsid w:val="000847DC"/>
    <w:rsid w:val="000848EF"/>
    <w:rsid w:val="00084AAE"/>
    <w:rsid w:val="000856C4"/>
    <w:rsid w:val="00085CED"/>
    <w:rsid w:val="000862F6"/>
    <w:rsid w:val="000866AB"/>
    <w:rsid w:val="0008701B"/>
    <w:rsid w:val="000878C3"/>
    <w:rsid w:val="00087A5A"/>
    <w:rsid w:val="000901EA"/>
    <w:rsid w:val="00090702"/>
    <w:rsid w:val="00092147"/>
    <w:rsid w:val="00092A03"/>
    <w:rsid w:val="00092B02"/>
    <w:rsid w:val="00092B27"/>
    <w:rsid w:val="00093F16"/>
    <w:rsid w:val="00093FE5"/>
    <w:rsid w:val="000942C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CD"/>
    <w:rsid w:val="000A2CEC"/>
    <w:rsid w:val="000A2F93"/>
    <w:rsid w:val="000A3749"/>
    <w:rsid w:val="000A3C65"/>
    <w:rsid w:val="000A42D8"/>
    <w:rsid w:val="000A4461"/>
    <w:rsid w:val="000A459A"/>
    <w:rsid w:val="000A45E8"/>
    <w:rsid w:val="000A47A5"/>
    <w:rsid w:val="000A49EA"/>
    <w:rsid w:val="000A4B78"/>
    <w:rsid w:val="000A4F3E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A70"/>
    <w:rsid w:val="000B300C"/>
    <w:rsid w:val="000B3061"/>
    <w:rsid w:val="000B3137"/>
    <w:rsid w:val="000B32EC"/>
    <w:rsid w:val="000B3394"/>
    <w:rsid w:val="000B4F1B"/>
    <w:rsid w:val="000B5C68"/>
    <w:rsid w:val="000B60B8"/>
    <w:rsid w:val="000B6421"/>
    <w:rsid w:val="000B677C"/>
    <w:rsid w:val="000B6805"/>
    <w:rsid w:val="000B7067"/>
    <w:rsid w:val="000B71BA"/>
    <w:rsid w:val="000B72E6"/>
    <w:rsid w:val="000B7655"/>
    <w:rsid w:val="000B77CB"/>
    <w:rsid w:val="000B7D09"/>
    <w:rsid w:val="000B7DB8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49A6"/>
    <w:rsid w:val="000D5656"/>
    <w:rsid w:val="000D6C57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92B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78D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610B"/>
    <w:rsid w:val="000F6944"/>
    <w:rsid w:val="000F6967"/>
    <w:rsid w:val="000F7136"/>
    <w:rsid w:val="000F7BF9"/>
    <w:rsid w:val="00100005"/>
    <w:rsid w:val="0010007E"/>
    <w:rsid w:val="0010081C"/>
    <w:rsid w:val="00100B58"/>
    <w:rsid w:val="00101573"/>
    <w:rsid w:val="001020FC"/>
    <w:rsid w:val="001024CA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5778"/>
    <w:rsid w:val="00115D9F"/>
    <w:rsid w:val="001168CD"/>
    <w:rsid w:val="00117191"/>
    <w:rsid w:val="001179A6"/>
    <w:rsid w:val="00117C30"/>
    <w:rsid w:val="00120EC3"/>
    <w:rsid w:val="001214AB"/>
    <w:rsid w:val="00122106"/>
    <w:rsid w:val="00122431"/>
    <w:rsid w:val="00122766"/>
    <w:rsid w:val="0012281E"/>
    <w:rsid w:val="00122A96"/>
    <w:rsid w:val="00123917"/>
    <w:rsid w:val="00123D2A"/>
    <w:rsid w:val="00124EE0"/>
    <w:rsid w:val="001252FB"/>
    <w:rsid w:val="00126275"/>
    <w:rsid w:val="00126AB9"/>
    <w:rsid w:val="00126FE0"/>
    <w:rsid w:val="0012768E"/>
    <w:rsid w:val="00127917"/>
    <w:rsid w:val="00130AAD"/>
    <w:rsid w:val="00130E32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A31"/>
    <w:rsid w:val="00142A5A"/>
    <w:rsid w:val="0014438D"/>
    <w:rsid w:val="00144716"/>
    <w:rsid w:val="00144833"/>
    <w:rsid w:val="00144901"/>
    <w:rsid w:val="00144C51"/>
    <w:rsid w:val="00144FC6"/>
    <w:rsid w:val="0014552C"/>
    <w:rsid w:val="0014555F"/>
    <w:rsid w:val="0014558B"/>
    <w:rsid w:val="0014571A"/>
    <w:rsid w:val="001457EF"/>
    <w:rsid w:val="00145F74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900"/>
    <w:rsid w:val="00153379"/>
    <w:rsid w:val="001544F5"/>
    <w:rsid w:val="0015451D"/>
    <w:rsid w:val="0015457F"/>
    <w:rsid w:val="001546DF"/>
    <w:rsid w:val="0015484C"/>
    <w:rsid w:val="0015500A"/>
    <w:rsid w:val="0015515F"/>
    <w:rsid w:val="0015528E"/>
    <w:rsid w:val="001555AE"/>
    <w:rsid w:val="001556EB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703E0"/>
    <w:rsid w:val="00171F22"/>
    <w:rsid w:val="001721D3"/>
    <w:rsid w:val="00172729"/>
    <w:rsid w:val="001736AA"/>
    <w:rsid w:val="00173B83"/>
    <w:rsid w:val="00173B86"/>
    <w:rsid w:val="00174829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4D9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DEA"/>
    <w:rsid w:val="00190E53"/>
    <w:rsid w:val="001915AC"/>
    <w:rsid w:val="001918B9"/>
    <w:rsid w:val="001918EE"/>
    <w:rsid w:val="00191F03"/>
    <w:rsid w:val="00191F41"/>
    <w:rsid w:val="00192016"/>
    <w:rsid w:val="001927FA"/>
    <w:rsid w:val="001937EA"/>
    <w:rsid w:val="00193AD7"/>
    <w:rsid w:val="00193CC1"/>
    <w:rsid w:val="00193F21"/>
    <w:rsid w:val="001941A8"/>
    <w:rsid w:val="0019465C"/>
    <w:rsid w:val="00194D3C"/>
    <w:rsid w:val="0019508F"/>
    <w:rsid w:val="0019623F"/>
    <w:rsid w:val="001965DB"/>
    <w:rsid w:val="0019660E"/>
    <w:rsid w:val="001966F9"/>
    <w:rsid w:val="0019673B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CDE"/>
    <w:rsid w:val="001A47BB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D0497"/>
    <w:rsid w:val="001D097C"/>
    <w:rsid w:val="001D1B7E"/>
    <w:rsid w:val="001D23BA"/>
    <w:rsid w:val="001D2DE0"/>
    <w:rsid w:val="001D38AD"/>
    <w:rsid w:val="001D3923"/>
    <w:rsid w:val="001D40FE"/>
    <w:rsid w:val="001D4892"/>
    <w:rsid w:val="001D53FB"/>
    <w:rsid w:val="001D57D4"/>
    <w:rsid w:val="001D5CB3"/>
    <w:rsid w:val="001D6378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5824"/>
    <w:rsid w:val="001E60AF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F83"/>
    <w:rsid w:val="00200218"/>
    <w:rsid w:val="002006C6"/>
    <w:rsid w:val="00201D6D"/>
    <w:rsid w:val="00201EBA"/>
    <w:rsid w:val="00202022"/>
    <w:rsid w:val="00202BFF"/>
    <w:rsid w:val="00202CD2"/>
    <w:rsid w:val="0020333D"/>
    <w:rsid w:val="0020337E"/>
    <w:rsid w:val="0020349D"/>
    <w:rsid w:val="00203917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F37"/>
    <w:rsid w:val="00212781"/>
    <w:rsid w:val="00212799"/>
    <w:rsid w:val="00212EC2"/>
    <w:rsid w:val="00212EE5"/>
    <w:rsid w:val="00214AA2"/>
    <w:rsid w:val="00214C9C"/>
    <w:rsid w:val="0021561A"/>
    <w:rsid w:val="00215AD5"/>
    <w:rsid w:val="00215C1A"/>
    <w:rsid w:val="00215E6C"/>
    <w:rsid w:val="00215E92"/>
    <w:rsid w:val="00216232"/>
    <w:rsid w:val="00216E9E"/>
    <w:rsid w:val="002174E0"/>
    <w:rsid w:val="00217FB0"/>
    <w:rsid w:val="002201C1"/>
    <w:rsid w:val="0022027C"/>
    <w:rsid w:val="00220C08"/>
    <w:rsid w:val="00220D7D"/>
    <w:rsid w:val="00221305"/>
    <w:rsid w:val="00221D78"/>
    <w:rsid w:val="00222C99"/>
    <w:rsid w:val="00223908"/>
    <w:rsid w:val="00223989"/>
    <w:rsid w:val="00223C06"/>
    <w:rsid w:val="00223CD1"/>
    <w:rsid w:val="00223D27"/>
    <w:rsid w:val="00224A69"/>
    <w:rsid w:val="0022563D"/>
    <w:rsid w:val="00225640"/>
    <w:rsid w:val="00225E8B"/>
    <w:rsid w:val="00226967"/>
    <w:rsid w:val="00226B42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49C3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21C9"/>
    <w:rsid w:val="0024235B"/>
    <w:rsid w:val="00242B7E"/>
    <w:rsid w:val="00243225"/>
    <w:rsid w:val="002434EE"/>
    <w:rsid w:val="00243C8B"/>
    <w:rsid w:val="0024505F"/>
    <w:rsid w:val="00245635"/>
    <w:rsid w:val="00245966"/>
    <w:rsid w:val="0024622A"/>
    <w:rsid w:val="0024660C"/>
    <w:rsid w:val="002467D9"/>
    <w:rsid w:val="00246AB1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86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9"/>
    <w:rsid w:val="002652FA"/>
    <w:rsid w:val="002657D7"/>
    <w:rsid w:val="00265AFF"/>
    <w:rsid w:val="00265B1E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E3E"/>
    <w:rsid w:val="0027314C"/>
    <w:rsid w:val="00273ABE"/>
    <w:rsid w:val="00273E0B"/>
    <w:rsid w:val="00273F36"/>
    <w:rsid w:val="00274904"/>
    <w:rsid w:val="00274B09"/>
    <w:rsid w:val="00274CD6"/>
    <w:rsid w:val="002756C7"/>
    <w:rsid w:val="00275FC4"/>
    <w:rsid w:val="0027630E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BB2"/>
    <w:rsid w:val="00284157"/>
    <w:rsid w:val="00284EDD"/>
    <w:rsid w:val="0028531F"/>
    <w:rsid w:val="0028550A"/>
    <w:rsid w:val="00285D30"/>
    <w:rsid w:val="00285E11"/>
    <w:rsid w:val="002862FF"/>
    <w:rsid w:val="002871E4"/>
    <w:rsid w:val="00290824"/>
    <w:rsid w:val="00290EF1"/>
    <w:rsid w:val="002912DB"/>
    <w:rsid w:val="00293054"/>
    <w:rsid w:val="002941BD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774E"/>
    <w:rsid w:val="002A0525"/>
    <w:rsid w:val="002A05DB"/>
    <w:rsid w:val="002A0A8D"/>
    <w:rsid w:val="002A102F"/>
    <w:rsid w:val="002A181B"/>
    <w:rsid w:val="002A1A1E"/>
    <w:rsid w:val="002A1A34"/>
    <w:rsid w:val="002A1E98"/>
    <w:rsid w:val="002A2760"/>
    <w:rsid w:val="002A3C40"/>
    <w:rsid w:val="002A3FA2"/>
    <w:rsid w:val="002A4CEF"/>
    <w:rsid w:val="002A4D0D"/>
    <w:rsid w:val="002A4D8F"/>
    <w:rsid w:val="002A6863"/>
    <w:rsid w:val="002A6B74"/>
    <w:rsid w:val="002A6C68"/>
    <w:rsid w:val="002A74AE"/>
    <w:rsid w:val="002B0165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AF6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4260"/>
    <w:rsid w:val="002C42A2"/>
    <w:rsid w:val="002C518B"/>
    <w:rsid w:val="002C554E"/>
    <w:rsid w:val="002C670A"/>
    <w:rsid w:val="002C6AAD"/>
    <w:rsid w:val="002C7101"/>
    <w:rsid w:val="002C71C3"/>
    <w:rsid w:val="002C725B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D30"/>
    <w:rsid w:val="002D7D53"/>
    <w:rsid w:val="002E01D9"/>
    <w:rsid w:val="002E0822"/>
    <w:rsid w:val="002E191E"/>
    <w:rsid w:val="002E205E"/>
    <w:rsid w:val="002E25F9"/>
    <w:rsid w:val="002E2AD0"/>
    <w:rsid w:val="002E30E3"/>
    <w:rsid w:val="002E3564"/>
    <w:rsid w:val="002E3C69"/>
    <w:rsid w:val="002E3CC1"/>
    <w:rsid w:val="002E3D12"/>
    <w:rsid w:val="002E4D76"/>
    <w:rsid w:val="002E5832"/>
    <w:rsid w:val="002E5976"/>
    <w:rsid w:val="002E5FD2"/>
    <w:rsid w:val="002E6A1A"/>
    <w:rsid w:val="002E702B"/>
    <w:rsid w:val="002E785A"/>
    <w:rsid w:val="002E7C54"/>
    <w:rsid w:val="002F1A6E"/>
    <w:rsid w:val="002F2CAA"/>
    <w:rsid w:val="002F2CF9"/>
    <w:rsid w:val="002F3174"/>
    <w:rsid w:val="002F3583"/>
    <w:rsid w:val="002F410E"/>
    <w:rsid w:val="002F46CD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EC8"/>
    <w:rsid w:val="003011FE"/>
    <w:rsid w:val="00301A31"/>
    <w:rsid w:val="00301A33"/>
    <w:rsid w:val="0030259E"/>
    <w:rsid w:val="00302734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4246"/>
    <w:rsid w:val="003144CD"/>
    <w:rsid w:val="0031470A"/>
    <w:rsid w:val="00315DA2"/>
    <w:rsid w:val="00315FC3"/>
    <w:rsid w:val="0031656A"/>
    <w:rsid w:val="003178EE"/>
    <w:rsid w:val="00317C8C"/>
    <w:rsid w:val="00317FFE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30844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6B52"/>
    <w:rsid w:val="00336B69"/>
    <w:rsid w:val="00336B9B"/>
    <w:rsid w:val="00340289"/>
    <w:rsid w:val="003404F2"/>
    <w:rsid w:val="003408E3"/>
    <w:rsid w:val="00340BA9"/>
    <w:rsid w:val="00340BD6"/>
    <w:rsid w:val="0034117D"/>
    <w:rsid w:val="00341736"/>
    <w:rsid w:val="00341D3E"/>
    <w:rsid w:val="00341D7F"/>
    <w:rsid w:val="0034231D"/>
    <w:rsid w:val="00342B1F"/>
    <w:rsid w:val="0034308F"/>
    <w:rsid w:val="00343143"/>
    <w:rsid w:val="00343408"/>
    <w:rsid w:val="00343712"/>
    <w:rsid w:val="00344CC4"/>
    <w:rsid w:val="0034571A"/>
    <w:rsid w:val="00345AFD"/>
    <w:rsid w:val="00345DEC"/>
    <w:rsid w:val="00346133"/>
    <w:rsid w:val="00346163"/>
    <w:rsid w:val="0034674E"/>
    <w:rsid w:val="00346AFC"/>
    <w:rsid w:val="00347034"/>
    <w:rsid w:val="0034714F"/>
    <w:rsid w:val="00347169"/>
    <w:rsid w:val="003471E1"/>
    <w:rsid w:val="003478E9"/>
    <w:rsid w:val="0035140E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C8B"/>
    <w:rsid w:val="0036542E"/>
    <w:rsid w:val="00365A4D"/>
    <w:rsid w:val="00367145"/>
    <w:rsid w:val="00367373"/>
    <w:rsid w:val="00370665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ECF"/>
    <w:rsid w:val="00376718"/>
    <w:rsid w:val="00376A45"/>
    <w:rsid w:val="00376C1D"/>
    <w:rsid w:val="00376CE1"/>
    <w:rsid w:val="00376D94"/>
    <w:rsid w:val="00376FF9"/>
    <w:rsid w:val="003773EF"/>
    <w:rsid w:val="0037742B"/>
    <w:rsid w:val="00377B1A"/>
    <w:rsid w:val="0038031C"/>
    <w:rsid w:val="0038088A"/>
    <w:rsid w:val="00380DC0"/>
    <w:rsid w:val="00381331"/>
    <w:rsid w:val="003824FC"/>
    <w:rsid w:val="00383405"/>
    <w:rsid w:val="00383F0E"/>
    <w:rsid w:val="0038407F"/>
    <w:rsid w:val="0038412B"/>
    <w:rsid w:val="00384359"/>
    <w:rsid w:val="00384B9A"/>
    <w:rsid w:val="0038556F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2EC6"/>
    <w:rsid w:val="00393103"/>
    <w:rsid w:val="00393AA9"/>
    <w:rsid w:val="00393C12"/>
    <w:rsid w:val="00393C3D"/>
    <w:rsid w:val="0039412C"/>
    <w:rsid w:val="00394577"/>
    <w:rsid w:val="00394F5D"/>
    <w:rsid w:val="0039673C"/>
    <w:rsid w:val="0039756F"/>
    <w:rsid w:val="00397AF1"/>
    <w:rsid w:val="00397C82"/>
    <w:rsid w:val="003A039E"/>
    <w:rsid w:val="003A07BE"/>
    <w:rsid w:val="003A177F"/>
    <w:rsid w:val="003A18D9"/>
    <w:rsid w:val="003A1A98"/>
    <w:rsid w:val="003A2286"/>
    <w:rsid w:val="003A2855"/>
    <w:rsid w:val="003A28AB"/>
    <w:rsid w:val="003A33B3"/>
    <w:rsid w:val="003A4A9D"/>
    <w:rsid w:val="003A4DF5"/>
    <w:rsid w:val="003A5B81"/>
    <w:rsid w:val="003A61C9"/>
    <w:rsid w:val="003A6EDF"/>
    <w:rsid w:val="003A77C3"/>
    <w:rsid w:val="003A77E4"/>
    <w:rsid w:val="003B03B9"/>
    <w:rsid w:val="003B0A28"/>
    <w:rsid w:val="003B0C82"/>
    <w:rsid w:val="003B185D"/>
    <w:rsid w:val="003B27DD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5AB"/>
    <w:rsid w:val="003B77AC"/>
    <w:rsid w:val="003B77AE"/>
    <w:rsid w:val="003B7893"/>
    <w:rsid w:val="003C035B"/>
    <w:rsid w:val="003C0887"/>
    <w:rsid w:val="003C11D6"/>
    <w:rsid w:val="003C1F51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5F7"/>
    <w:rsid w:val="003C47D5"/>
    <w:rsid w:val="003C4C9B"/>
    <w:rsid w:val="003C5259"/>
    <w:rsid w:val="003C5B3D"/>
    <w:rsid w:val="003C663D"/>
    <w:rsid w:val="003C752E"/>
    <w:rsid w:val="003C7875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5F88"/>
    <w:rsid w:val="003E6479"/>
    <w:rsid w:val="003E65B3"/>
    <w:rsid w:val="003E70D0"/>
    <w:rsid w:val="003E74AE"/>
    <w:rsid w:val="003E77F8"/>
    <w:rsid w:val="003F0253"/>
    <w:rsid w:val="003F051A"/>
    <w:rsid w:val="003F0CFA"/>
    <w:rsid w:val="003F1129"/>
    <w:rsid w:val="003F19FF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792F"/>
    <w:rsid w:val="003F7C17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5CD3"/>
    <w:rsid w:val="00405D8A"/>
    <w:rsid w:val="00405FB1"/>
    <w:rsid w:val="00406275"/>
    <w:rsid w:val="00406820"/>
    <w:rsid w:val="004076C8"/>
    <w:rsid w:val="00407769"/>
    <w:rsid w:val="00407EFE"/>
    <w:rsid w:val="0041097F"/>
    <w:rsid w:val="00410D8F"/>
    <w:rsid w:val="0041215B"/>
    <w:rsid w:val="00412B24"/>
    <w:rsid w:val="00412B32"/>
    <w:rsid w:val="00412FF0"/>
    <w:rsid w:val="004132FB"/>
    <w:rsid w:val="00413516"/>
    <w:rsid w:val="00413706"/>
    <w:rsid w:val="00413C98"/>
    <w:rsid w:val="00414EB9"/>
    <w:rsid w:val="00414ECE"/>
    <w:rsid w:val="0041555F"/>
    <w:rsid w:val="00416933"/>
    <w:rsid w:val="004169AA"/>
    <w:rsid w:val="00416DB5"/>
    <w:rsid w:val="00417164"/>
    <w:rsid w:val="00417E2C"/>
    <w:rsid w:val="00417EB5"/>
    <w:rsid w:val="00420901"/>
    <w:rsid w:val="0042099D"/>
    <w:rsid w:val="00420BCE"/>
    <w:rsid w:val="00421490"/>
    <w:rsid w:val="00421E00"/>
    <w:rsid w:val="00421E68"/>
    <w:rsid w:val="00422E29"/>
    <w:rsid w:val="004250BA"/>
    <w:rsid w:val="004253C3"/>
    <w:rsid w:val="004255F2"/>
    <w:rsid w:val="00425EBF"/>
    <w:rsid w:val="00425F15"/>
    <w:rsid w:val="0042603E"/>
    <w:rsid w:val="00426102"/>
    <w:rsid w:val="00426BFE"/>
    <w:rsid w:val="00426EF4"/>
    <w:rsid w:val="00426FF7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458"/>
    <w:rsid w:val="004328D3"/>
    <w:rsid w:val="0043311A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40BF2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C30"/>
    <w:rsid w:val="00443D20"/>
    <w:rsid w:val="00444C00"/>
    <w:rsid w:val="004455EA"/>
    <w:rsid w:val="0044589F"/>
    <w:rsid w:val="004463E8"/>
    <w:rsid w:val="004466F3"/>
    <w:rsid w:val="004468E1"/>
    <w:rsid w:val="00447003"/>
    <w:rsid w:val="0044720D"/>
    <w:rsid w:val="004474F1"/>
    <w:rsid w:val="004479C8"/>
    <w:rsid w:val="004500BB"/>
    <w:rsid w:val="00450896"/>
    <w:rsid w:val="004516C2"/>
    <w:rsid w:val="00451ED3"/>
    <w:rsid w:val="004522B0"/>
    <w:rsid w:val="00452320"/>
    <w:rsid w:val="0045241C"/>
    <w:rsid w:val="00452EEE"/>
    <w:rsid w:val="00453203"/>
    <w:rsid w:val="0045349D"/>
    <w:rsid w:val="00453947"/>
    <w:rsid w:val="00454083"/>
    <w:rsid w:val="004540E4"/>
    <w:rsid w:val="00454D8F"/>
    <w:rsid w:val="00455E5A"/>
    <w:rsid w:val="00456018"/>
    <w:rsid w:val="0045748D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88A"/>
    <w:rsid w:val="00463BDF"/>
    <w:rsid w:val="00463C0A"/>
    <w:rsid w:val="00463EA5"/>
    <w:rsid w:val="004646F1"/>
    <w:rsid w:val="00464958"/>
    <w:rsid w:val="004654BD"/>
    <w:rsid w:val="00466CFE"/>
    <w:rsid w:val="0046763A"/>
    <w:rsid w:val="004700B0"/>
    <w:rsid w:val="0047025B"/>
    <w:rsid w:val="004709C1"/>
    <w:rsid w:val="00471350"/>
    <w:rsid w:val="004724CF"/>
    <w:rsid w:val="00472D52"/>
    <w:rsid w:val="00473281"/>
    <w:rsid w:val="004738FF"/>
    <w:rsid w:val="004739AB"/>
    <w:rsid w:val="004743A5"/>
    <w:rsid w:val="004747E8"/>
    <w:rsid w:val="004752BE"/>
    <w:rsid w:val="004753E8"/>
    <w:rsid w:val="004760E3"/>
    <w:rsid w:val="00477A02"/>
    <w:rsid w:val="00477BEC"/>
    <w:rsid w:val="00480D22"/>
    <w:rsid w:val="00483133"/>
    <w:rsid w:val="00483538"/>
    <w:rsid w:val="00484DFA"/>
    <w:rsid w:val="0048520F"/>
    <w:rsid w:val="004853B6"/>
    <w:rsid w:val="004853CE"/>
    <w:rsid w:val="00485794"/>
    <w:rsid w:val="00485DC7"/>
    <w:rsid w:val="00486689"/>
    <w:rsid w:val="004869AA"/>
    <w:rsid w:val="0048751A"/>
    <w:rsid w:val="00487FDB"/>
    <w:rsid w:val="0049034F"/>
    <w:rsid w:val="00490D7A"/>
    <w:rsid w:val="00490FCE"/>
    <w:rsid w:val="004911CE"/>
    <w:rsid w:val="00491C53"/>
    <w:rsid w:val="004939C0"/>
    <w:rsid w:val="00493DF9"/>
    <w:rsid w:val="00493FE7"/>
    <w:rsid w:val="00494A1E"/>
    <w:rsid w:val="0049548B"/>
    <w:rsid w:val="004957B6"/>
    <w:rsid w:val="004963C3"/>
    <w:rsid w:val="00496E23"/>
    <w:rsid w:val="0049707D"/>
    <w:rsid w:val="00497944"/>
    <w:rsid w:val="0049795C"/>
    <w:rsid w:val="00497CF0"/>
    <w:rsid w:val="004A00F5"/>
    <w:rsid w:val="004A0F94"/>
    <w:rsid w:val="004A1D96"/>
    <w:rsid w:val="004A3246"/>
    <w:rsid w:val="004A32E2"/>
    <w:rsid w:val="004A444A"/>
    <w:rsid w:val="004A45D6"/>
    <w:rsid w:val="004A56C4"/>
    <w:rsid w:val="004A57D8"/>
    <w:rsid w:val="004A59EE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4272"/>
    <w:rsid w:val="004B4290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BE2"/>
    <w:rsid w:val="004C2CCD"/>
    <w:rsid w:val="004C2E01"/>
    <w:rsid w:val="004C3093"/>
    <w:rsid w:val="004C32CC"/>
    <w:rsid w:val="004C3551"/>
    <w:rsid w:val="004C378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AB1"/>
    <w:rsid w:val="004D4AC4"/>
    <w:rsid w:val="004D53E5"/>
    <w:rsid w:val="004D53F9"/>
    <w:rsid w:val="004D5CB3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C06"/>
    <w:rsid w:val="004E1368"/>
    <w:rsid w:val="004E1729"/>
    <w:rsid w:val="004E19D9"/>
    <w:rsid w:val="004E1FD1"/>
    <w:rsid w:val="004E1FF4"/>
    <w:rsid w:val="004E24B1"/>
    <w:rsid w:val="004E2AF2"/>
    <w:rsid w:val="004E2BEA"/>
    <w:rsid w:val="004E3228"/>
    <w:rsid w:val="004E337B"/>
    <w:rsid w:val="004E5089"/>
    <w:rsid w:val="004E5097"/>
    <w:rsid w:val="004E5337"/>
    <w:rsid w:val="004E5820"/>
    <w:rsid w:val="004E625E"/>
    <w:rsid w:val="004E687A"/>
    <w:rsid w:val="004E6CE8"/>
    <w:rsid w:val="004E701E"/>
    <w:rsid w:val="004F0119"/>
    <w:rsid w:val="004F03C1"/>
    <w:rsid w:val="004F0C15"/>
    <w:rsid w:val="004F139B"/>
    <w:rsid w:val="004F16EA"/>
    <w:rsid w:val="004F172D"/>
    <w:rsid w:val="004F2118"/>
    <w:rsid w:val="004F37C1"/>
    <w:rsid w:val="004F4550"/>
    <w:rsid w:val="004F5D34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54D"/>
    <w:rsid w:val="00504793"/>
    <w:rsid w:val="00504D92"/>
    <w:rsid w:val="00505358"/>
    <w:rsid w:val="00505F4D"/>
    <w:rsid w:val="005061DE"/>
    <w:rsid w:val="00506279"/>
    <w:rsid w:val="005066C1"/>
    <w:rsid w:val="00507A3B"/>
    <w:rsid w:val="00507F77"/>
    <w:rsid w:val="00507FE5"/>
    <w:rsid w:val="005105FA"/>
    <w:rsid w:val="00511A50"/>
    <w:rsid w:val="00511E9B"/>
    <w:rsid w:val="005120B0"/>
    <w:rsid w:val="005125F2"/>
    <w:rsid w:val="00512B45"/>
    <w:rsid w:val="00514453"/>
    <w:rsid w:val="005149E0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27F5"/>
    <w:rsid w:val="0054302C"/>
    <w:rsid w:val="0054323D"/>
    <w:rsid w:val="005434A2"/>
    <w:rsid w:val="0054590D"/>
    <w:rsid w:val="00546058"/>
    <w:rsid w:val="00546C85"/>
    <w:rsid w:val="00547389"/>
    <w:rsid w:val="0055005E"/>
    <w:rsid w:val="00550258"/>
    <w:rsid w:val="00550893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5DF"/>
    <w:rsid w:val="00553D32"/>
    <w:rsid w:val="00553FDF"/>
    <w:rsid w:val="00554DB8"/>
    <w:rsid w:val="005556B0"/>
    <w:rsid w:val="00555A95"/>
    <w:rsid w:val="00555B8F"/>
    <w:rsid w:val="00556BBD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11B5"/>
    <w:rsid w:val="005717F9"/>
    <w:rsid w:val="00572639"/>
    <w:rsid w:val="005731A9"/>
    <w:rsid w:val="00573ACC"/>
    <w:rsid w:val="00573E6D"/>
    <w:rsid w:val="00574528"/>
    <w:rsid w:val="005748EA"/>
    <w:rsid w:val="00574B42"/>
    <w:rsid w:val="00574FD7"/>
    <w:rsid w:val="00575534"/>
    <w:rsid w:val="0057581D"/>
    <w:rsid w:val="005759D7"/>
    <w:rsid w:val="0057607F"/>
    <w:rsid w:val="00577976"/>
    <w:rsid w:val="00577C6A"/>
    <w:rsid w:val="00577F53"/>
    <w:rsid w:val="00580285"/>
    <w:rsid w:val="00580563"/>
    <w:rsid w:val="00580612"/>
    <w:rsid w:val="00580861"/>
    <w:rsid w:val="00581285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D12"/>
    <w:rsid w:val="005860F8"/>
    <w:rsid w:val="005862A4"/>
    <w:rsid w:val="00586F63"/>
    <w:rsid w:val="00587358"/>
    <w:rsid w:val="005902CF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A0333"/>
    <w:rsid w:val="005A0A8C"/>
    <w:rsid w:val="005A13EC"/>
    <w:rsid w:val="005A239B"/>
    <w:rsid w:val="005A3529"/>
    <w:rsid w:val="005A3577"/>
    <w:rsid w:val="005A3624"/>
    <w:rsid w:val="005A376B"/>
    <w:rsid w:val="005A3903"/>
    <w:rsid w:val="005A4687"/>
    <w:rsid w:val="005A4B1B"/>
    <w:rsid w:val="005A4BEE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32B7"/>
    <w:rsid w:val="005B389A"/>
    <w:rsid w:val="005B43A4"/>
    <w:rsid w:val="005B445D"/>
    <w:rsid w:val="005B46C8"/>
    <w:rsid w:val="005B46F2"/>
    <w:rsid w:val="005B4BD2"/>
    <w:rsid w:val="005B4D29"/>
    <w:rsid w:val="005B4E9E"/>
    <w:rsid w:val="005B54A7"/>
    <w:rsid w:val="005B615E"/>
    <w:rsid w:val="005B70A7"/>
    <w:rsid w:val="005B7EAF"/>
    <w:rsid w:val="005C006B"/>
    <w:rsid w:val="005C04F3"/>
    <w:rsid w:val="005C0904"/>
    <w:rsid w:val="005C0D58"/>
    <w:rsid w:val="005C0F73"/>
    <w:rsid w:val="005C1C99"/>
    <w:rsid w:val="005C1D93"/>
    <w:rsid w:val="005C1F24"/>
    <w:rsid w:val="005C207B"/>
    <w:rsid w:val="005C222E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D86"/>
    <w:rsid w:val="005D2BDA"/>
    <w:rsid w:val="005D399B"/>
    <w:rsid w:val="005D3F9C"/>
    <w:rsid w:val="005D413C"/>
    <w:rsid w:val="005D47C7"/>
    <w:rsid w:val="005D53DB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4457"/>
    <w:rsid w:val="005E45A2"/>
    <w:rsid w:val="005E55B9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EB2"/>
    <w:rsid w:val="005F50D9"/>
    <w:rsid w:val="005F510C"/>
    <w:rsid w:val="005F5AB1"/>
    <w:rsid w:val="005F5DBB"/>
    <w:rsid w:val="005F6CAF"/>
    <w:rsid w:val="005F7D8E"/>
    <w:rsid w:val="006010DE"/>
    <w:rsid w:val="0060186E"/>
    <w:rsid w:val="00601885"/>
    <w:rsid w:val="00601A22"/>
    <w:rsid w:val="0060241F"/>
    <w:rsid w:val="00602F94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1094B"/>
    <w:rsid w:val="00611BFF"/>
    <w:rsid w:val="00611CEE"/>
    <w:rsid w:val="006120CD"/>
    <w:rsid w:val="0061272B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20048"/>
    <w:rsid w:val="00620606"/>
    <w:rsid w:val="00624B17"/>
    <w:rsid w:val="00624B27"/>
    <w:rsid w:val="00624BFF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E83"/>
    <w:rsid w:val="0063303B"/>
    <w:rsid w:val="00633BE6"/>
    <w:rsid w:val="00634A38"/>
    <w:rsid w:val="00634D68"/>
    <w:rsid w:val="006353F2"/>
    <w:rsid w:val="00635696"/>
    <w:rsid w:val="00635D8A"/>
    <w:rsid w:val="006372DC"/>
    <w:rsid w:val="00637411"/>
    <w:rsid w:val="006415BF"/>
    <w:rsid w:val="00641B0B"/>
    <w:rsid w:val="00642144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E46"/>
    <w:rsid w:val="006540F0"/>
    <w:rsid w:val="006544B3"/>
    <w:rsid w:val="00654B5E"/>
    <w:rsid w:val="0065592D"/>
    <w:rsid w:val="00655C5A"/>
    <w:rsid w:val="006567D3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680"/>
    <w:rsid w:val="00667BC7"/>
    <w:rsid w:val="006701EE"/>
    <w:rsid w:val="00670866"/>
    <w:rsid w:val="00670B0C"/>
    <w:rsid w:val="00670F95"/>
    <w:rsid w:val="0067157C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DF2"/>
    <w:rsid w:val="006961FF"/>
    <w:rsid w:val="00696D89"/>
    <w:rsid w:val="00696EF0"/>
    <w:rsid w:val="00697428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9B"/>
    <w:rsid w:val="006B1B41"/>
    <w:rsid w:val="006B1BBD"/>
    <w:rsid w:val="006B1F98"/>
    <w:rsid w:val="006B2319"/>
    <w:rsid w:val="006B256C"/>
    <w:rsid w:val="006B2FE4"/>
    <w:rsid w:val="006B30D7"/>
    <w:rsid w:val="006B36CD"/>
    <w:rsid w:val="006B397A"/>
    <w:rsid w:val="006B3C4A"/>
    <w:rsid w:val="006B4542"/>
    <w:rsid w:val="006B507D"/>
    <w:rsid w:val="006B50B4"/>
    <w:rsid w:val="006B5545"/>
    <w:rsid w:val="006B672E"/>
    <w:rsid w:val="006B6ED3"/>
    <w:rsid w:val="006B7813"/>
    <w:rsid w:val="006B7ABD"/>
    <w:rsid w:val="006C024C"/>
    <w:rsid w:val="006C024F"/>
    <w:rsid w:val="006C03FA"/>
    <w:rsid w:val="006C0A62"/>
    <w:rsid w:val="006C0F91"/>
    <w:rsid w:val="006C1069"/>
    <w:rsid w:val="006C114E"/>
    <w:rsid w:val="006C14EF"/>
    <w:rsid w:val="006C1724"/>
    <w:rsid w:val="006C3253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FF9"/>
    <w:rsid w:val="006D247C"/>
    <w:rsid w:val="006D283A"/>
    <w:rsid w:val="006D2A3F"/>
    <w:rsid w:val="006D2DBB"/>
    <w:rsid w:val="006D3D14"/>
    <w:rsid w:val="006D457C"/>
    <w:rsid w:val="006D51EA"/>
    <w:rsid w:val="006D64F7"/>
    <w:rsid w:val="006D6569"/>
    <w:rsid w:val="006D6712"/>
    <w:rsid w:val="006D673B"/>
    <w:rsid w:val="006D67FD"/>
    <w:rsid w:val="006D69EF"/>
    <w:rsid w:val="006D7795"/>
    <w:rsid w:val="006E0518"/>
    <w:rsid w:val="006E0AC8"/>
    <w:rsid w:val="006E1435"/>
    <w:rsid w:val="006E27F1"/>
    <w:rsid w:val="006E28DE"/>
    <w:rsid w:val="006E4EB0"/>
    <w:rsid w:val="006E5257"/>
    <w:rsid w:val="006E58D5"/>
    <w:rsid w:val="006E5BA4"/>
    <w:rsid w:val="006E5E8B"/>
    <w:rsid w:val="006E68B8"/>
    <w:rsid w:val="006E744D"/>
    <w:rsid w:val="006F02D7"/>
    <w:rsid w:val="006F067C"/>
    <w:rsid w:val="006F0E76"/>
    <w:rsid w:val="006F13F1"/>
    <w:rsid w:val="006F15A7"/>
    <w:rsid w:val="006F15D5"/>
    <w:rsid w:val="006F16E0"/>
    <w:rsid w:val="006F1827"/>
    <w:rsid w:val="006F2002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CAC"/>
    <w:rsid w:val="00720019"/>
    <w:rsid w:val="00720318"/>
    <w:rsid w:val="00720AA7"/>
    <w:rsid w:val="00722329"/>
    <w:rsid w:val="007229D4"/>
    <w:rsid w:val="007229F2"/>
    <w:rsid w:val="00722D96"/>
    <w:rsid w:val="00722E7E"/>
    <w:rsid w:val="00723851"/>
    <w:rsid w:val="00723A74"/>
    <w:rsid w:val="00723B0D"/>
    <w:rsid w:val="00723C9A"/>
    <w:rsid w:val="00723F10"/>
    <w:rsid w:val="00724C1D"/>
    <w:rsid w:val="00724CD7"/>
    <w:rsid w:val="00724DD9"/>
    <w:rsid w:val="00724F20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CE2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50192"/>
    <w:rsid w:val="00750B6F"/>
    <w:rsid w:val="00750D83"/>
    <w:rsid w:val="00750F2A"/>
    <w:rsid w:val="00751150"/>
    <w:rsid w:val="00751C03"/>
    <w:rsid w:val="00751DA6"/>
    <w:rsid w:val="00751F92"/>
    <w:rsid w:val="00752060"/>
    <w:rsid w:val="0075267D"/>
    <w:rsid w:val="00752D72"/>
    <w:rsid w:val="00752E5E"/>
    <w:rsid w:val="007538BF"/>
    <w:rsid w:val="00754E8D"/>
    <w:rsid w:val="0075528B"/>
    <w:rsid w:val="007553BB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891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CE5"/>
    <w:rsid w:val="007801D4"/>
    <w:rsid w:val="00780A23"/>
    <w:rsid w:val="00780D93"/>
    <w:rsid w:val="00780FBC"/>
    <w:rsid w:val="007816D6"/>
    <w:rsid w:val="00781BF2"/>
    <w:rsid w:val="00782232"/>
    <w:rsid w:val="0078242D"/>
    <w:rsid w:val="00783F60"/>
    <w:rsid w:val="007851F2"/>
    <w:rsid w:val="007855C6"/>
    <w:rsid w:val="0078565A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778"/>
    <w:rsid w:val="0079298D"/>
    <w:rsid w:val="00792CCC"/>
    <w:rsid w:val="007936D5"/>
    <w:rsid w:val="007937F6"/>
    <w:rsid w:val="00793922"/>
    <w:rsid w:val="00793A65"/>
    <w:rsid w:val="00793DCB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C3D"/>
    <w:rsid w:val="007A6F59"/>
    <w:rsid w:val="007A7243"/>
    <w:rsid w:val="007A7268"/>
    <w:rsid w:val="007A7392"/>
    <w:rsid w:val="007A76CC"/>
    <w:rsid w:val="007A7CA7"/>
    <w:rsid w:val="007B027B"/>
    <w:rsid w:val="007B0624"/>
    <w:rsid w:val="007B0782"/>
    <w:rsid w:val="007B0A4A"/>
    <w:rsid w:val="007B1015"/>
    <w:rsid w:val="007B10E2"/>
    <w:rsid w:val="007B1458"/>
    <w:rsid w:val="007B1800"/>
    <w:rsid w:val="007B1F39"/>
    <w:rsid w:val="007B2AF8"/>
    <w:rsid w:val="007B2CD5"/>
    <w:rsid w:val="007B3C16"/>
    <w:rsid w:val="007B468B"/>
    <w:rsid w:val="007B4C6F"/>
    <w:rsid w:val="007B5225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C0B2F"/>
    <w:rsid w:val="007C1651"/>
    <w:rsid w:val="007C176F"/>
    <w:rsid w:val="007C19C5"/>
    <w:rsid w:val="007C1C6D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2B"/>
    <w:rsid w:val="007D23D1"/>
    <w:rsid w:val="007D24EF"/>
    <w:rsid w:val="007D270E"/>
    <w:rsid w:val="007D2EEF"/>
    <w:rsid w:val="007D3115"/>
    <w:rsid w:val="007D317C"/>
    <w:rsid w:val="007D3251"/>
    <w:rsid w:val="007D41F0"/>
    <w:rsid w:val="007D5500"/>
    <w:rsid w:val="007D57F8"/>
    <w:rsid w:val="007D585D"/>
    <w:rsid w:val="007D5A16"/>
    <w:rsid w:val="007D7221"/>
    <w:rsid w:val="007D75B7"/>
    <w:rsid w:val="007D7CBC"/>
    <w:rsid w:val="007E00B5"/>
    <w:rsid w:val="007E00C1"/>
    <w:rsid w:val="007E049C"/>
    <w:rsid w:val="007E06FE"/>
    <w:rsid w:val="007E0EFD"/>
    <w:rsid w:val="007E1317"/>
    <w:rsid w:val="007E2040"/>
    <w:rsid w:val="007E225B"/>
    <w:rsid w:val="007E275F"/>
    <w:rsid w:val="007E2A61"/>
    <w:rsid w:val="007E2B36"/>
    <w:rsid w:val="007E2CC4"/>
    <w:rsid w:val="007E3A57"/>
    <w:rsid w:val="007E4951"/>
    <w:rsid w:val="007E5491"/>
    <w:rsid w:val="007E609E"/>
    <w:rsid w:val="007E654E"/>
    <w:rsid w:val="007E662A"/>
    <w:rsid w:val="007E773F"/>
    <w:rsid w:val="007E7DD6"/>
    <w:rsid w:val="007E7DF8"/>
    <w:rsid w:val="007E7FB6"/>
    <w:rsid w:val="007F0354"/>
    <w:rsid w:val="007F0734"/>
    <w:rsid w:val="007F0F1C"/>
    <w:rsid w:val="007F135D"/>
    <w:rsid w:val="007F1B15"/>
    <w:rsid w:val="007F1CBE"/>
    <w:rsid w:val="007F2FEC"/>
    <w:rsid w:val="007F3564"/>
    <w:rsid w:val="007F36AE"/>
    <w:rsid w:val="007F376D"/>
    <w:rsid w:val="007F37E4"/>
    <w:rsid w:val="007F3CAB"/>
    <w:rsid w:val="007F3FED"/>
    <w:rsid w:val="007F4305"/>
    <w:rsid w:val="007F4F4E"/>
    <w:rsid w:val="007F5233"/>
    <w:rsid w:val="007F54B9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23C"/>
    <w:rsid w:val="008013BF"/>
    <w:rsid w:val="00801875"/>
    <w:rsid w:val="00801D9C"/>
    <w:rsid w:val="008020F3"/>
    <w:rsid w:val="00802D5F"/>
    <w:rsid w:val="00803A5C"/>
    <w:rsid w:val="00803E76"/>
    <w:rsid w:val="00803ED6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77CF"/>
    <w:rsid w:val="0080782A"/>
    <w:rsid w:val="00807F0D"/>
    <w:rsid w:val="00807F26"/>
    <w:rsid w:val="00810491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72"/>
    <w:rsid w:val="00814260"/>
    <w:rsid w:val="00814E6B"/>
    <w:rsid w:val="00814EB9"/>
    <w:rsid w:val="00815369"/>
    <w:rsid w:val="00817522"/>
    <w:rsid w:val="00817705"/>
    <w:rsid w:val="008202B0"/>
    <w:rsid w:val="0082035C"/>
    <w:rsid w:val="008206EC"/>
    <w:rsid w:val="00820A9A"/>
    <w:rsid w:val="00821D6E"/>
    <w:rsid w:val="00822352"/>
    <w:rsid w:val="00822557"/>
    <w:rsid w:val="008226E0"/>
    <w:rsid w:val="0082284B"/>
    <w:rsid w:val="00822A94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7363"/>
    <w:rsid w:val="0082758E"/>
    <w:rsid w:val="00827EA2"/>
    <w:rsid w:val="0083005E"/>
    <w:rsid w:val="00830171"/>
    <w:rsid w:val="00830335"/>
    <w:rsid w:val="00830CA3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52DF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20B1"/>
    <w:rsid w:val="0084211A"/>
    <w:rsid w:val="00842B99"/>
    <w:rsid w:val="00843558"/>
    <w:rsid w:val="0084381E"/>
    <w:rsid w:val="00843B79"/>
    <w:rsid w:val="008445E0"/>
    <w:rsid w:val="00845554"/>
    <w:rsid w:val="0084622C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295"/>
    <w:rsid w:val="008518B5"/>
    <w:rsid w:val="00851AAA"/>
    <w:rsid w:val="00851B97"/>
    <w:rsid w:val="00852C9C"/>
    <w:rsid w:val="00852CF7"/>
    <w:rsid w:val="00853496"/>
    <w:rsid w:val="00853B6F"/>
    <w:rsid w:val="00854539"/>
    <w:rsid w:val="0085507A"/>
    <w:rsid w:val="00855C23"/>
    <w:rsid w:val="0085643D"/>
    <w:rsid w:val="00856D55"/>
    <w:rsid w:val="00856E6F"/>
    <w:rsid w:val="00856F13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F35"/>
    <w:rsid w:val="0086600A"/>
    <w:rsid w:val="00866194"/>
    <w:rsid w:val="00866535"/>
    <w:rsid w:val="00866904"/>
    <w:rsid w:val="00866D53"/>
    <w:rsid w:val="008673AC"/>
    <w:rsid w:val="008676B0"/>
    <w:rsid w:val="00870678"/>
    <w:rsid w:val="00870A96"/>
    <w:rsid w:val="0087104E"/>
    <w:rsid w:val="0087138B"/>
    <w:rsid w:val="00871CCF"/>
    <w:rsid w:val="00872E4F"/>
    <w:rsid w:val="00872EB6"/>
    <w:rsid w:val="008736E8"/>
    <w:rsid w:val="00874435"/>
    <w:rsid w:val="008747D2"/>
    <w:rsid w:val="0087525C"/>
    <w:rsid w:val="00875BD3"/>
    <w:rsid w:val="0087610B"/>
    <w:rsid w:val="00876587"/>
    <w:rsid w:val="008771B5"/>
    <w:rsid w:val="008772EE"/>
    <w:rsid w:val="008800E5"/>
    <w:rsid w:val="008804C3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EC6"/>
    <w:rsid w:val="00891F70"/>
    <w:rsid w:val="00892577"/>
    <w:rsid w:val="00893210"/>
    <w:rsid w:val="008937B9"/>
    <w:rsid w:val="008944DC"/>
    <w:rsid w:val="00894906"/>
    <w:rsid w:val="00895F74"/>
    <w:rsid w:val="00896DD5"/>
    <w:rsid w:val="00896F05"/>
    <w:rsid w:val="00897770"/>
    <w:rsid w:val="008A070D"/>
    <w:rsid w:val="008A09DF"/>
    <w:rsid w:val="008A0A67"/>
    <w:rsid w:val="008A0B42"/>
    <w:rsid w:val="008A0D82"/>
    <w:rsid w:val="008A15B5"/>
    <w:rsid w:val="008A185D"/>
    <w:rsid w:val="008A27E6"/>
    <w:rsid w:val="008A309A"/>
    <w:rsid w:val="008A3292"/>
    <w:rsid w:val="008A47BD"/>
    <w:rsid w:val="008A4CE0"/>
    <w:rsid w:val="008A4F0E"/>
    <w:rsid w:val="008A51D4"/>
    <w:rsid w:val="008A5292"/>
    <w:rsid w:val="008A58A2"/>
    <w:rsid w:val="008A5AC7"/>
    <w:rsid w:val="008A5F9D"/>
    <w:rsid w:val="008A612A"/>
    <w:rsid w:val="008A62C4"/>
    <w:rsid w:val="008A633E"/>
    <w:rsid w:val="008A6893"/>
    <w:rsid w:val="008A6B22"/>
    <w:rsid w:val="008A721C"/>
    <w:rsid w:val="008A766C"/>
    <w:rsid w:val="008A7884"/>
    <w:rsid w:val="008A79E7"/>
    <w:rsid w:val="008A7F46"/>
    <w:rsid w:val="008B0864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B4B"/>
    <w:rsid w:val="008B613D"/>
    <w:rsid w:val="008B6609"/>
    <w:rsid w:val="008B7D24"/>
    <w:rsid w:val="008C0AC9"/>
    <w:rsid w:val="008C1479"/>
    <w:rsid w:val="008C1E46"/>
    <w:rsid w:val="008C20FC"/>
    <w:rsid w:val="008C2AD6"/>
    <w:rsid w:val="008C2C64"/>
    <w:rsid w:val="008C389B"/>
    <w:rsid w:val="008C44D6"/>
    <w:rsid w:val="008C47FC"/>
    <w:rsid w:val="008C523A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7E"/>
    <w:rsid w:val="008D40B5"/>
    <w:rsid w:val="008D4338"/>
    <w:rsid w:val="008D436F"/>
    <w:rsid w:val="008D5165"/>
    <w:rsid w:val="008D530D"/>
    <w:rsid w:val="008D5C71"/>
    <w:rsid w:val="008D6636"/>
    <w:rsid w:val="008D6962"/>
    <w:rsid w:val="008D6BA3"/>
    <w:rsid w:val="008D7E25"/>
    <w:rsid w:val="008D7FA2"/>
    <w:rsid w:val="008E0D00"/>
    <w:rsid w:val="008E12EB"/>
    <w:rsid w:val="008E1458"/>
    <w:rsid w:val="008E1BCF"/>
    <w:rsid w:val="008E1DAB"/>
    <w:rsid w:val="008E2635"/>
    <w:rsid w:val="008E2913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E42"/>
    <w:rsid w:val="008F1F89"/>
    <w:rsid w:val="008F1FE8"/>
    <w:rsid w:val="008F20DA"/>
    <w:rsid w:val="008F26D6"/>
    <w:rsid w:val="008F42A2"/>
    <w:rsid w:val="008F4471"/>
    <w:rsid w:val="008F44AF"/>
    <w:rsid w:val="008F4F0B"/>
    <w:rsid w:val="008F53C1"/>
    <w:rsid w:val="008F7200"/>
    <w:rsid w:val="008F73BF"/>
    <w:rsid w:val="008F768E"/>
    <w:rsid w:val="008F7C75"/>
    <w:rsid w:val="00900235"/>
    <w:rsid w:val="00900250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4268"/>
    <w:rsid w:val="00904D01"/>
    <w:rsid w:val="009057A0"/>
    <w:rsid w:val="009059A3"/>
    <w:rsid w:val="00905B63"/>
    <w:rsid w:val="00905B68"/>
    <w:rsid w:val="009061BC"/>
    <w:rsid w:val="0090644F"/>
    <w:rsid w:val="0090727F"/>
    <w:rsid w:val="009076A3"/>
    <w:rsid w:val="009079AF"/>
    <w:rsid w:val="0091002B"/>
    <w:rsid w:val="00910F3A"/>
    <w:rsid w:val="00911C5B"/>
    <w:rsid w:val="00911E80"/>
    <w:rsid w:val="00911F61"/>
    <w:rsid w:val="00912557"/>
    <w:rsid w:val="00912EB8"/>
    <w:rsid w:val="00913B07"/>
    <w:rsid w:val="00913EAA"/>
    <w:rsid w:val="009144CD"/>
    <w:rsid w:val="00914650"/>
    <w:rsid w:val="009146F9"/>
    <w:rsid w:val="0091527D"/>
    <w:rsid w:val="00917347"/>
    <w:rsid w:val="0091776A"/>
    <w:rsid w:val="00917FF0"/>
    <w:rsid w:val="00920E2A"/>
    <w:rsid w:val="00920EF9"/>
    <w:rsid w:val="00921A81"/>
    <w:rsid w:val="0092324E"/>
    <w:rsid w:val="009233EB"/>
    <w:rsid w:val="00923DD0"/>
    <w:rsid w:val="0092485C"/>
    <w:rsid w:val="009249CD"/>
    <w:rsid w:val="0092705F"/>
    <w:rsid w:val="009270B1"/>
    <w:rsid w:val="0093006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5C97"/>
    <w:rsid w:val="009365DE"/>
    <w:rsid w:val="00936AFE"/>
    <w:rsid w:val="00936D18"/>
    <w:rsid w:val="00937F32"/>
    <w:rsid w:val="009411D8"/>
    <w:rsid w:val="009418F5"/>
    <w:rsid w:val="00941BA5"/>
    <w:rsid w:val="00941E67"/>
    <w:rsid w:val="009421A1"/>
    <w:rsid w:val="0094296C"/>
    <w:rsid w:val="00943525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CFC"/>
    <w:rsid w:val="00957F7A"/>
    <w:rsid w:val="00960679"/>
    <w:rsid w:val="00960840"/>
    <w:rsid w:val="009609DC"/>
    <w:rsid w:val="00961332"/>
    <w:rsid w:val="0096157D"/>
    <w:rsid w:val="009616B4"/>
    <w:rsid w:val="009619C1"/>
    <w:rsid w:val="00961B7F"/>
    <w:rsid w:val="00961F9F"/>
    <w:rsid w:val="00962308"/>
    <w:rsid w:val="009639A3"/>
    <w:rsid w:val="009652AA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717"/>
    <w:rsid w:val="009754CA"/>
    <w:rsid w:val="009755FA"/>
    <w:rsid w:val="00975659"/>
    <w:rsid w:val="00975ADB"/>
    <w:rsid w:val="00975AF9"/>
    <w:rsid w:val="009763EC"/>
    <w:rsid w:val="00977066"/>
    <w:rsid w:val="00977277"/>
    <w:rsid w:val="0098045C"/>
    <w:rsid w:val="00980540"/>
    <w:rsid w:val="00980965"/>
    <w:rsid w:val="00980A01"/>
    <w:rsid w:val="00980B64"/>
    <w:rsid w:val="00980D00"/>
    <w:rsid w:val="0098308D"/>
    <w:rsid w:val="0098324C"/>
    <w:rsid w:val="00983F47"/>
    <w:rsid w:val="00983F9D"/>
    <w:rsid w:val="009841F4"/>
    <w:rsid w:val="0098442A"/>
    <w:rsid w:val="00984903"/>
    <w:rsid w:val="00984F9C"/>
    <w:rsid w:val="00985108"/>
    <w:rsid w:val="0098516A"/>
    <w:rsid w:val="009854D9"/>
    <w:rsid w:val="00985882"/>
    <w:rsid w:val="00985AB1"/>
    <w:rsid w:val="00986146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760"/>
    <w:rsid w:val="009938E7"/>
    <w:rsid w:val="009946EE"/>
    <w:rsid w:val="0099507A"/>
    <w:rsid w:val="009966D4"/>
    <w:rsid w:val="009968E2"/>
    <w:rsid w:val="00996B37"/>
    <w:rsid w:val="00996FB3"/>
    <w:rsid w:val="009979E0"/>
    <w:rsid w:val="00997F9E"/>
    <w:rsid w:val="009A0520"/>
    <w:rsid w:val="009A2361"/>
    <w:rsid w:val="009A25A6"/>
    <w:rsid w:val="009A2B4E"/>
    <w:rsid w:val="009A2E1D"/>
    <w:rsid w:val="009A2F45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1C5"/>
    <w:rsid w:val="009A7582"/>
    <w:rsid w:val="009A759C"/>
    <w:rsid w:val="009A766E"/>
    <w:rsid w:val="009B0E3B"/>
    <w:rsid w:val="009B101A"/>
    <w:rsid w:val="009B10B3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32C1"/>
    <w:rsid w:val="009C40F2"/>
    <w:rsid w:val="009C5A5C"/>
    <w:rsid w:val="009C6493"/>
    <w:rsid w:val="009C654F"/>
    <w:rsid w:val="009C67FE"/>
    <w:rsid w:val="009C70C3"/>
    <w:rsid w:val="009C70F3"/>
    <w:rsid w:val="009C79E2"/>
    <w:rsid w:val="009C7DFC"/>
    <w:rsid w:val="009D0201"/>
    <w:rsid w:val="009D0B97"/>
    <w:rsid w:val="009D134D"/>
    <w:rsid w:val="009D1887"/>
    <w:rsid w:val="009D1FF3"/>
    <w:rsid w:val="009D2262"/>
    <w:rsid w:val="009D236F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8C1"/>
    <w:rsid w:val="009E4292"/>
    <w:rsid w:val="009E442B"/>
    <w:rsid w:val="009E5BEE"/>
    <w:rsid w:val="009E5CCC"/>
    <w:rsid w:val="009E74B9"/>
    <w:rsid w:val="009E74E9"/>
    <w:rsid w:val="009E7A30"/>
    <w:rsid w:val="009E7D22"/>
    <w:rsid w:val="009F04D8"/>
    <w:rsid w:val="009F1550"/>
    <w:rsid w:val="009F2180"/>
    <w:rsid w:val="009F25A7"/>
    <w:rsid w:val="009F295A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A0004D"/>
    <w:rsid w:val="00A00260"/>
    <w:rsid w:val="00A01324"/>
    <w:rsid w:val="00A015DE"/>
    <w:rsid w:val="00A0251B"/>
    <w:rsid w:val="00A027A5"/>
    <w:rsid w:val="00A0282C"/>
    <w:rsid w:val="00A02A08"/>
    <w:rsid w:val="00A03654"/>
    <w:rsid w:val="00A039ED"/>
    <w:rsid w:val="00A05177"/>
    <w:rsid w:val="00A05257"/>
    <w:rsid w:val="00A05C84"/>
    <w:rsid w:val="00A05E99"/>
    <w:rsid w:val="00A06FD6"/>
    <w:rsid w:val="00A105DA"/>
    <w:rsid w:val="00A111F8"/>
    <w:rsid w:val="00A11244"/>
    <w:rsid w:val="00A12349"/>
    <w:rsid w:val="00A12380"/>
    <w:rsid w:val="00A13A80"/>
    <w:rsid w:val="00A13AB6"/>
    <w:rsid w:val="00A1478A"/>
    <w:rsid w:val="00A14C43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7B3"/>
    <w:rsid w:val="00A32A73"/>
    <w:rsid w:val="00A3359A"/>
    <w:rsid w:val="00A33735"/>
    <w:rsid w:val="00A3409A"/>
    <w:rsid w:val="00A341AC"/>
    <w:rsid w:val="00A3445E"/>
    <w:rsid w:val="00A346DC"/>
    <w:rsid w:val="00A34D72"/>
    <w:rsid w:val="00A34F60"/>
    <w:rsid w:val="00A35231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CEE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87A"/>
    <w:rsid w:val="00A50C25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60A9C"/>
    <w:rsid w:val="00A60AD7"/>
    <w:rsid w:val="00A623CE"/>
    <w:rsid w:val="00A626B0"/>
    <w:rsid w:val="00A62D43"/>
    <w:rsid w:val="00A633C9"/>
    <w:rsid w:val="00A639A4"/>
    <w:rsid w:val="00A63F8E"/>
    <w:rsid w:val="00A64388"/>
    <w:rsid w:val="00A64C8E"/>
    <w:rsid w:val="00A64E20"/>
    <w:rsid w:val="00A64F75"/>
    <w:rsid w:val="00A65238"/>
    <w:rsid w:val="00A657AB"/>
    <w:rsid w:val="00A6597C"/>
    <w:rsid w:val="00A65F5D"/>
    <w:rsid w:val="00A66EB0"/>
    <w:rsid w:val="00A67291"/>
    <w:rsid w:val="00A6743C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56E"/>
    <w:rsid w:val="00A7375D"/>
    <w:rsid w:val="00A73EDF"/>
    <w:rsid w:val="00A7492D"/>
    <w:rsid w:val="00A752C2"/>
    <w:rsid w:val="00A7564A"/>
    <w:rsid w:val="00A75F1A"/>
    <w:rsid w:val="00A7632D"/>
    <w:rsid w:val="00A76DF6"/>
    <w:rsid w:val="00A77176"/>
    <w:rsid w:val="00A7725A"/>
    <w:rsid w:val="00A80889"/>
    <w:rsid w:val="00A808B5"/>
    <w:rsid w:val="00A80932"/>
    <w:rsid w:val="00A817B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D0F"/>
    <w:rsid w:val="00A92F37"/>
    <w:rsid w:val="00A9329B"/>
    <w:rsid w:val="00A93AAA"/>
    <w:rsid w:val="00A93AC3"/>
    <w:rsid w:val="00A93C32"/>
    <w:rsid w:val="00A94AE7"/>
    <w:rsid w:val="00A951DD"/>
    <w:rsid w:val="00A9537E"/>
    <w:rsid w:val="00A95571"/>
    <w:rsid w:val="00A96363"/>
    <w:rsid w:val="00A9747F"/>
    <w:rsid w:val="00AA0928"/>
    <w:rsid w:val="00AA1CCA"/>
    <w:rsid w:val="00AA321E"/>
    <w:rsid w:val="00AA34CA"/>
    <w:rsid w:val="00AA4D89"/>
    <w:rsid w:val="00AA4EC9"/>
    <w:rsid w:val="00AA58C9"/>
    <w:rsid w:val="00AA6EB3"/>
    <w:rsid w:val="00AA75F9"/>
    <w:rsid w:val="00AA7E36"/>
    <w:rsid w:val="00AB0565"/>
    <w:rsid w:val="00AB0ED3"/>
    <w:rsid w:val="00AB1211"/>
    <w:rsid w:val="00AB18CE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A7A"/>
    <w:rsid w:val="00AC3BF9"/>
    <w:rsid w:val="00AC3EA3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40B6"/>
    <w:rsid w:val="00AD435B"/>
    <w:rsid w:val="00AD45E8"/>
    <w:rsid w:val="00AD58B5"/>
    <w:rsid w:val="00AD60EC"/>
    <w:rsid w:val="00AD6BA9"/>
    <w:rsid w:val="00AD6E72"/>
    <w:rsid w:val="00AD73C3"/>
    <w:rsid w:val="00AD73E0"/>
    <w:rsid w:val="00AD76A9"/>
    <w:rsid w:val="00AD7914"/>
    <w:rsid w:val="00AD7A9D"/>
    <w:rsid w:val="00AE0A7E"/>
    <w:rsid w:val="00AE0D43"/>
    <w:rsid w:val="00AE1062"/>
    <w:rsid w:val="00AE1359"/>
    <w:rsid w:val="00AE19AE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77AB"/>
    <w:rsid w:val="00AE7ED0"/>
    <w:rsid w:val="00AF0410"/>
    <w:rsid w:val="00AF08AE"/>
    <w:rsid w:val="00AF09A3"/>
    <w:rsid w:val="00AF14C1"/>
    <w:rsid w:val="00AF1D76"/>
    <w:rsid w:val="00AF1D95"/>
    <w:rsid w:val="00AF1FD6"/>
    <w:rsid w:val="00AF27D3"/>
    <w:rsid w:val="00AF2B10"/>
    <w:rsid w:val="00AF2C89"/>
    <w:rsid w:val="00AF3631"/>
    <w:rsid w:val="00AF39A8"/>
    <w:rsid w:val="00AF3BFA"/>
    <w:rsid w:val="00AF3FCC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A56"/>
    <w:rsid w:val="00B05FEC"/>
    <w:rsid w:val="00B0614F"/>
    <w:rsid w:val="00B06218"/>
    <w:rsid w:val="00B071A3"/>
    <w:rsid w:val="00B07263"/>
    <w:rsid w:val="00B07351"/>
    <w:rsid w:val="00B075EE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5116"/>
    <w:rsid w:val="00B15528"/>
    <w:rsid w:val="00B157B3"/>
    <w:rsid w:val="00B15B43"/>
    <w:rsid w:val="00B15FCB"/>
    <w:rsid w:val="00B16295"/>
    <w:rsid w:val="00B1636D"/>
    <w:rsid w:val="00B17385"/>
    <w:rsid w:val="00B210D8"/>
    <w:rsid w:val="00B21494"/>
    <w:rsid w:val="00B21B0E"/>
    <w:rsid w:val="00B21BD4"/>
    <w:rsid w:val="00B21CFF"/>
    <w:rsid w:val="00B21F94"/>
    <w:rsid w:val="00B22328"/>
    <w:rsid w:val="00B22EB3"/>
    <w:rsid w:val="00B230D7"/>
    <w:rsid w:val="00B2478B"/>
    <w:rsid w:val="00B25923"/>
    <w:rsid w:val="00B25B34"/>
    <w:rsid w:val="00B25F68"/>
    <w:rsid w:val="00B26587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E1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536"/>
    <w:rsid w:val="00B56BF2"/>
    <w:rsid w:val="00B56D7B"/>
    <w:rsid w:val="00B5734B"/>
    <w:rsid w:val="00B57541"/>
    <w:rsid w:val="00B57C0F"/>
    <w:rsid w:val="00B57C1E"/>
    <w:rsid w:val="00B606C9"/>
    <w:rsid w:val="00B60D31"/>
    <w:rsid w:val="00B6148F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EEF"/>
    <w:rsid w:val="00B66FC5"/>
    <w:rsid w:val="00B672E9"/>
    <w:rsid w:val="00B708C6"/>
    <w:rsid w:val="00B70D06"/>
    <w:rsid w:val="00B71E11"/>
    <w:rsid w:val="00B736C3"/>
    <w:rsid w:val="00B73C0B"/>
    <w:rsid w:val="00B73F8F"/>
    <w:rsid w:val="00B741B7"/>
    <w:rsid w:val="00B74FF2"/>
    <w:rsid w:val="00B753A3"/>
    <w:rsid w:val="00B7542A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A24"/>
    <w:rsid w:val="00B841DA"/>
    <w:rsid w:val="00B842A2"/>
    <w:rsid w:val="00B843C7"/>
    <w:rsid w:val="00B8442F"/>
    <w:rsid w:val="00B84848"/>
    <w:rsid w:val="00B84C97"/>
    <w:rsid w:val="00B8591A"/>
    <w:rsid w:val="00B85C33"/>
    <w:rsid w:val="00B85EB7"/>
    <w:rsid w:val="00B8623A"/>
    <w:rsid w:val="00B869BB"/>
    <w:rsid w:val="00B86B05"/>
    <w:rsid w:val="00B86B29"/>
    <w:rsid w:val="00B86D23"/>
    <w:rsid w:val="00B872DE"/>
    <w:rsid w:val="00B876A6"/>
    <w:rsid w:val="00B90D94"/>
    <w:rsid w:val="00B92BDE"/>
    <w:rsid w:val="00B9352B"/>
    <w:rsid w:val="00B937C8"/>
    <w:rsid w:val="00B93D12"/>
    <w:rsid w:val="00B94250"/>
    <w:rsid w:val="00B9473C"/>
    <w:rsid w:val="00B95704"/>
    <w:rsid w:val="00B957EB"/>
    <w:rsid w:val="00B96259"/>
    <w:rsid w:val="00B96E51"/>
    <w:rsid w:val="00B97011"/>
    <w:rsid w:val="00B97753"/>
    <w:rsid w:val="00B97DEB"/>
    <w:rsid w:val="00BA0639"/>
    <w:rsid w:val="00BA0FDA"/>
    <w:rsid w:val="00BA1B2F"/>
    <w:rsid w:val="00BA2430"/>
    <w:rsid w:val="00BA262A"/>
    <w:rsid w:val="00BA2FEF"/>
    <w:rsid w:val="00BA3334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DB8"/>
    <w:rsid w:val="00BA63C7"/>
    <w:rsid w:val="00BA6644"/>
    <w:rsid w:val="00BA6B15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8EB"/>
    <w:rsid w:val="00BB4ABD"/>
    <w:rsid w:val="00BB58F7"/>
    <w:rsid w:val="00BB6E4B"/>
    <w:rsid w:val="00BB75C1"/>
    <w:rsid w:val="00BB75FF"/>
    <w:rsid w:val="00BB7DDA"/>
    <w:rsid w:val="00BC0521"/>
    <w:rsid w:val="00BC0A9B"/>
    <w:rsid w:val="00BC0AAC"/>
    <w:rsid w:val="00BC0AF3"/>
    <w:rsid w:val="00BC0E18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5047"/>
    <w:rsid w:val="00BC51EF"/>
    <w:rsid w:val="00BC5C4B"/>
    <w:rsid w:val="00BC72A3"/>
    <w:rsid w:val="00BD040A"/>
    <w:rsid w:val="00BD0B60"/>
    <w:rsid w:val="00BD15EC"/>
    <w:rsid w:val="00BD1781"/>
    <w:rsid w:val="00BD1CA5"/>
    <w:rsid w:val="00BD23C1"/>
    <w:rsid w:val="00BD255A"/>
    <w:rsid w:val="00BD3CD2"/>
    <w:rsid w:val="00BD4088"/>
    <w:rsid w:val="00BD5151"/>
    <w:rsid w:val="00BD59BF"/>
    <w:rsid w:val="00BD5F10"/>
    <w:rsid w:val="00BD5FDD"/>
    <w:rsid w:val="00BD5FFD"/>
    <w:rsid w:val="00BD63B8"/>
    <w:rsid w:val="00BD7985"/>
    <w:rsid w:val="00BD7F62"/>
    <w:rsid w:val="00BE06B4"/>
    <w:rsid w:val="00BE1050"/>
    <w:rsid w:val="00BE1140"/>
    <w:rsid w:val="00BE2AA0"/>
    <w:rsid w:val="00BE2D6A"/>
    <w:rsid w:val="00BE2F42"/>
    <w:rsid w:val="00BE308C"/>
    <w:rsid w:val="00BE3F07"/>
    <w:rsid w:val="00BE4F61"/>
    <w:rsid w:val="00BE5131"/>
    <w:rsid w:val="00BE5895"/>
    <w:rsid w:val="00BE5C9A"/>
    <w:rsid w:val="00BE6CCA"/>
    <w:rsid w:val="00BE6DFD"/>
    <w:rsid w:val="00BE70EC"/>
    <w:rsid w:val="00BE739D"/>
    <w:rsid w:val="00BE75C8"/>
    <w:rsid w:val="00BF000E"/>
    <w:rsid w:val="00BF03AF"/>
    <w:rsid w:val="00BF114D"/>
    <w:rsid w:val="00BF12FD"/>
    <w:rsid w:val="00BF16EB"/>
    <w:rsid w:val="00BF1D25"/>
    <w:rsid w:val="00BF1F6F"/>
    <w:rsid w:val="00BF2543"/>
    <w:rsid w:val="00BF25CD"/>
    <w:rsid w:val="00BF2F68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FF7"/>
    <w:rsid w:val="00C000EC"/>
    <w:rsid w:val="00C00A87"/>
    <w:rsid w:val="00C00EF4"/>
    <w:rsid w:val="00C014A7"/>
    <w:rsid w:val="00C01B98"/>
    <w:rsid w:val="00C01D1E"/>
    <w:rsid w:val="00C02A31"/>
    <w:rsid w:val="00C03BDA"/>
    <w:rsid w:val="00C03E53"/>
    <w:rsid w:val="00C041EB"/>
    <w:rsid w:val="00C048C6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EF8"/>
    <w:rsid w:val="00C129F8"/>
    <w:rsid w:val="00C12FB9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29F"/>
    <w:rsid w:val="00C20359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72F9"/>
    <w:rsid w:val="00C375EC"/>
    <w:rsid w:val="00C37BDA"/>
    <w:rsid w:val="00C37D3F"/>
    <w:rsid w:val="00C37ED5"/>
    <w:rsid w:val="00C40194"/>
    <w:rsid w:val="00C404E0"/>
    <w:rsid w:val="00C405F7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B0B"/>
    <w:rsid w:val="00C50E63"/>
    <w:rsid w:val="00C50E77"/>
    <w:rsid w:val="00C50FCF"/>
    <w:rsid w:val="00C51040"/>
    <w:rsid w:val="00C51727"/>
    <w:rsid w:val="00C51866"/>
    <w:rsid w:val="00C52146"/>
    <w:rsid w:val="00C5254C"/>
    <w:rsid w:val="00C5273B"/>
    <w:rsid w:val="00C5299B"/>
    <w:rsid w:val="00C52A93"/>
    <w:rsid w:val="00C52AA1"/>
    <w:rsid w:val="00C52CB9"/>
    <w:rsid w:val="00C538E0"/>
    <w:rsid w:val="00C5408D"/>
    <w:rsid w:val="00C540E3"/>
    <w:rsid w:val="00C54D10"/>
    <w:rsid w:val="00C54D56"/>
    <w:rsid w:val="00C54E2D"/>
    <w:rsid w:val="00C5534A"/>
    <w:rsid w:val="00C555D6"/>
    <w:rsid w:val="00C55683"/>
    <w:rsid w:val="00C55DD6"/>
    <w:rsid w:val="00C55F9E"/>
    <w:rsid w:val="00C56387"/>
    <w:rsid w:val="00C56BBD"/>
    <w:rsid w:val="00C56E70"/>
    <w:rsid w:val="00C575E8"/>
    <w:rsid w:val="00C57B62"/>
    <w:rsid w:val="00C57D94"/>
    <w:rsid w:val="00C61414"/>
    <w:rsid w:val="00C618EF"/>
    <w:rsid w:val="00C61DFC"/>
    <w:rsid w:val="00C6279B"/>
    <w:rsid w:val="00C62D3B"/>
    <w:rsid w:val="00C632CF"/>
    <w:rsid w:val="00C63778"/>
    <w:rsid w:val="00C638D8"/>
    <w:rsid w:val="00C639DA"/>
    <w:rsid w:val="00C64811"/>
    <w:rsid w:val="00C64E6C"/>
    <w:rsid w:val="00C650C4"/>
    <w:rsid w:val="00C65EBA"/>
    <w:rsid w:val="00C65FED"/>
    <w:rsid w:val="00C66038"/>
    <w:rsid w:val="00C674F6"/>
    <w:rsid w:val="00C67735"/>
    <w:rsid w:val="00C6789A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EC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6AE3"/>
    <w:rsid w:val="00C96D80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80A"/>
    <w:rsid w:val="00CA582E"/>
    <w:rsid w:val="00CA5A2C"/>
    <w:rsid w:val="00CA5B12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4029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734B"/>
    <w:rsid w:val="00CC05EF"/>
    <w:rsid w:val="00CC0ABA"/>
    <w:rsid w:val="00CC174C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D07C8"/>
    <w:rsid w:val="00CD0EDF"/>
    <w:rsid w:val="00CD104E"/>
    <w:rsid w:val="00CD1D95"/>
    <w:rsid w:val="00CD25D3"/>
    <w:rsid w:val="00CD2B40"/>
    <w:rsid w:val="00CD308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5D8"/>
    <w:rsid w:val="00CD67B7"/>
    <w:rsid w:val="00CD74C0"/>
    <w:rsid w:val="00CD76D2"/>
    <w:rsid w:val="00CD7709"/>
    <w:rsid w:val="00CD7BCD"/>
    <w:rsid w:val="00CE06FE"/>
    <w:rsid w:val="00CE077E"/>
    <w:rsid w:val="00CE12D9"/>
    <w:rsid w:val="00CE1604"/>
    <w:rsid w:val="00CE1931"/>
    <w:rsid w:val="00CE1F89"/>
    <w:rsid w:val="00CE216C"/>
    <w:rsid w:val="00CE231C"/>
    <w:rsid w:val="00CE251D"/>
    <w:rsid w:val="00CE2B82"/>
    <w:rsid w:val="00CE2C80"/>
    <w:rsid w:val="00CE3488"/>
    <w:rsid w:val="00CE3574"/>
    <w:rsid w:val="00CE3684"/>
    <w:rsid w:val="00CE4028"/>
    <w:rsid w:val="00CE4041"/>
    <w:rsid w:val="00CE4220"/>
    <w:rsid w:val="00CE4335"/>
    <w:rsid w:val="00CE4337"/>
    <w:rsid w:val="00CE55FB"/>
    <w:rsid w:val="00CE564A"/>
    <w:rsid w:val="00CE574A"/>
    <w:rsid w:val="00CE5CC1"/>
    <w:rsid w:val="00CE6250"/>
    <w:rsid w:val="00CE7A95"/>
    <w:rsid w:val="00CE7C0E"/>
    <w:rsid w:val="00CF0358"/>
    <w:rsid w:val="00CF1946"/>
    <w:rsid w:val="00CF1C9E"/>
    <w:rsid w:val="00CF1FE6"/>
    <w:rsid w:val="00CF3035"/>
    <w:rsid w:val="00CF3044"/>
    <w:rsid w:val="00CF3880"/>
    <w:rsid w:val="00CF389A"/>
    <w:rsid w:val="00CF3930"/>
    <w:rsid w:val="00CF3B01"/>
    <w:rsid w:val="00CF3DD5"/>
    <w:rsid w:val="00CF4307"/>
    <w:rsid w:val="00CF44FD"/>
    <w:rsid w:val="00CF4AAD"/>
    <w:rsid w:val="00CF4CAB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D00245"/>
    <w:rsid w:val="00D00C73"/>
    <w:rsid w:val="00D010CD"/>
    <w:rsid w:val="00D0119F"/>
    <w:rsid w:val="00D0349C"/>
    <w:rsid w:val="00D04665"/>
    <w:rsid w:val="00D04C7F"/>
    <w:rsid w:val="00D05EF9"/>
    <w:rsid w:val="00D0625F"/>
    <w:rsid w:val="00D06B7B"/>
    <w:rsid w:val="00D074DC"/>
    <w:rsid w:val="00D07833"/>
    <w:rsid w:val="00D078A4"/>
    <w:rsid w:val="00D104FF"/>
    <w:rsid w:val="00D1067A"/>
    <w:rsid w:val="00D122D7"/>
    <w:rsid w:val="00D1238B"/>
    <w:rsid w:val="00D13007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707F"/>
    <w:rsid w:val="00D170F0"/>
    <w:rsid w:val="00D172AE"/>
    <w:rsid w:val="00D17859"/>
    <w:rsid w:val="00D17B0F"/>
    <w:rsid w:val="00D17F6E"/>
    <w:rsid w:val="00D2118E"/>
    <w:rsid w:val="00D21AF2"/>
    <w:rsid w:val="00D226A1"/>
    <w:rsid w:val="00D2335B"/>
    <w:rsid w:val="00D23A1E"/>
    <w:rsid w:val="00D24A01"/>
    <w:rsid w:val="00D24A09"/>
    <w:rsid w:val="00D253F0"/>
    <w:rsid w:val="00D257F1"/>
    <w:rsid w:val="00D25A60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3132"/>
    <w:rsid w:val="00D3326D"/>
    <w:rsid w:val="00D3351E"/>
    <w:rsid w:val="00D33AFE"/>
    <w:rsid w:val="00D33D9F"/>
    <w:rsid w:val="00D3459C"/>
    <w:rsid w:val="00D34A2F"/>
    <w:rsid w:val="00D34BBB"/>
    <w:rsid w:val="00D35477"/>
    <w:rsid w:val="00D35553"/>
    <w:rsid w:val="00D36565"/>
    <w:rsid w:val="00D36D6E"/>
    <w:rsid w:val="00D371A3"/>
    <w:rsid w:val="00D379C6"/>
    <w:rsid w:val="00D4177E"/>
    <w:rsid w:val="00D4191D"/>
    <w:rsid w:val="00D42A56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E6"/>
    <w:rsid w:val="00D50736"/>
    <w:rsid w:val="00D50B91"/>
    <w:rsid w:val="00D5101B"/>
    <w:rsid w:val="00D51F7E"/>
    <w:rsid w:val="00D52628"/>
    <w:rsid w:val="00D5274B"/>
    <w:rsid w:val="00D527A3"/>
    <w:rsid w:val="00D527F9"/>
    <w:rsid w:val="00D52E28"/>
    <w:rsid w:val="00D5321C"/>
    <w:rsid w:val="00D53D6B"/>
    <w:rsid w:val="00D54183"/>
    <w:rsid w:val="00D54752"/>
    <w:rsid w:val="00D54B75"/>
    <w:rsid w:val="00D54D16"/>
    <w:rsid w:val="00D55C66"/>
    <w:rsid w:val="00D567C9"/>
    <w:rsid w:val="00D57C77"/>
    <w:rsid w:val="00D60715"/>
    <w:rsid w:val="00D60983"/>
    <w:rsid w:val="00D61AF6"/>
    <w:rsid w:val="00D64BA2"/>
    <w:rsid w:val="00D64C36"/>
    <w:rsid w:val="00D65939"/>
    <w:rsid w:val="00D65C7D"/>
    <w:rsid w:val="00D65EAF"/>
    <w:rsid w:val="00D670DA"/>
    <w:rsid w:val="00D6797D"/>
    <w:rsid w:val="00D701D4"/>
    <w:rsid w:val="00D70402"/>
    <w:rsid w:val="00D70465"/>
    <w:rsid w:val="00D7053D"/>
    <w:rsid w:val="00D7268C"/>
    <w:rsid w:val="00D72BF8"/>
    <w:rsid w:val="00D7385F"/>
    <w:rsid w:val="00D7501A"/>
    <w:rsid w:val="00D75477"/>
    <w:rsid w:val="00D76B38"/>
    <w:rsid w:val="00D76F1B"/>
    <w:rsid w:val="00D772A8"/>
    <w:rsid w:val="00D779CD"/>
    <w:rsid w:val="00D77F02"/>
    <w:rsid w:val="00D80AB7"/>
    <w:rsid w:val="00D80C5C"/>
    <w:rsid w:val="00D81822"/>
    <w:rsid w:val="00D819ED"/>
    <w:rsid w:val="00D82412"/>
    <w:rsid w:val="00D833DD"/>
    <w:rsid w:val="00D83BDD"/>
    <w:rsid w:val="00D8432A"/>
    <w:rsid w:val="00D846D5"/>
    <w:rsid w:val="00D84F66"/>
    <w:rsid w:val="00D85AC9"/>
    <w:rsid w:val="00D85E27"/>
    <w:rsid w:val="00D86293"/>
    <w:rsid w:val="00D8688F"/>
    <w:rsid w:val="00D86AC4"/>
    <w:rsid w:val="00D87261"/>
    <w:rsid w:val="00D90BD9"/>
    <w:rsid w:val="00D912B1"/>
    <w:rsid w:val="00D914B2"/>
    <w:rsid w:val="00D920C3"/>
    <w:rsid w:val="00D922D9"/>
    <w:rsid w:val="00D94282"/>
    <w:rsid w:val="00D942FA"/>
    <w:rsid w:val="00D94D1F"/>
    <w:rsid w:val="00D94F5B"/>
    <w:rsid w:val="00D95080"/>
    <w:rsid w:val="00D96154"/>
    <w:rsid w:val="00D969E6"/>
    <w:rsid w:val="00D96A40"/>
    <w:rsid w:val="00D97015"/>
    <w:rsid w:val="00D9708C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D4E"/>
    <w:rsid w:val="00DA5815"/>
    <w:rsid w:val="00DA59CE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1AFF"/>
    <w:rsid w:val="00DB2592"/>
    <w:rsid w:val="00DB292C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C0404"/>
    <w:rsid w:val="00DC05D5"/>
    <w:rsid w:val="00DC0A35"/>
    <w:rsid w:val="00DC0F4F"/>
    <w:rsid w:val="00DC101B"/>
    <w:rsid w:val="00DC1A26"/>
    <w:rsid w:val="00DC1AF1"/>
    <w:rsid w:val="00DC212C"/>
    <w:rsid w:val="00DC2A37"/>
    <w:rsid w:val="00DC2DBF"/>
    <w:rsid w:val="00DC3D2F"/>
    <w:rsid w:val="00DC43BC"/>
    <w:rsid w:val="00DC4577"/>
    <w:rsid w:val="00DC481D"/>
    <w:rsid w:val="00DC4F49"/>
    <w:rsid w:val="00DC5B81"/>
    <w:rsid w:val="00DC66CD"/>
    <w:rsid w:val="00DC6C32"/>
    <w:rsid w:val="00DC6EAE"/>
    <w:rsid w:val="00DC7F0C"/>
    <w:rsid w:val="00DD003F"/>
    <w:rsid w:val="00DD0160"/>
    <w:rsid w:val="00DD1496"/>
    <w:rsid w:val="00DD219A"/>
    <w:rsid w:val="00DD232F"/>
    <w:rsid w:val="00DD2D0A"/>
    <w:rsid w:val="00DD2D13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E6"/>
    <w:rsid w:val="00DD7F62"/>
    <w:rsid w:val="00DE0277"/>
    <w:rsid w:val="00DE038B"/>
    <w:rsid w:val="00DE03C3"/>
    <w:rsid w:val="00DE0894"/>
    <w:rsid w:val="00DE0FE1"/>
    <w:rsid w:val="00DE1E3E"/>
    <w:rsid w:val="00DE2737"/>
    <w:rsid w:val="00DE279D"/>
    <w:rsid w:val="00DE3F0E"/>
    <w:rsid w:val="00DE4740"/>
    <w:rsid w:val="00DE6321"/>
    <w:rsid w:val="00DE65B1"/>
    <w:rsid w:val="00DE6E5E"/>
    <w:rsid w:val="00DE7753"/>
    <w:rsid w:val="00DE7DDA"/>
    <w:rsid w:val="00DF069A"/>
    <w:rsid w:val="00DF0827"/>
    <w:rsid w:val="00DF0AD7"/>
    <w:rsid w:val="00DF13DE"/>
    <w:rsid w:val="00DF1E45"/>
    <w:rsid w:val="00DF1F81"/>
    <w:rsid w:val="00DF2350"/>
    <w:rsid w:val="00DF2A09"/>
    <w:rsid w:val="00DF2B84"/>
    <w:rsid w:val="00DF3006"/>
    <w:rsid w:val="00DF3EA8"/>
    <w:rsid w:val="00DF4765"/>
    <w:rsid w:val="00DF4ACB"/>
    <w:rsid w:val="00DF4EB4"/>
    <w:rsid w:val="00DF586A"/>
    <w:rsid w:val="00DF5E13"/>
    <w:rsid w:val="00DF72CA"/>
    <w:rsid w:val="00DF7D31"/>
    <w:rsid w:val="00E0044E"/>
    <w:rsid w:val="00E00A4C"/>
    <w:rsid w:val="00E00B77"/>
    <w:rsid w:val="00E00B84"/>
    <w:rsid w:val="00E01921"/>
    <w:rsid w:val="00E01DCA"/>
    <w:rsid w:val="00E024DC"/>
    <w:rsid w:val="00E02D40"/>
    <w:rsid w:val="00E03239"/>
    <w:rsid w:val="00E03716"/>
    <w:rsid w:val="00E039EA"/>
    <w:rsid w:val="00E04889"/>
    <w:rsid w:val="00E04A2C"/>
    <w:rsid w:val="00E04B9C"/>
    <w:rsid w:val="00E04EAC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F35"/>
    <w:rsid w:val="00E10407"/>
    <w:rsid w:val="00E10CF8"/>
    <w:rsid w:val="00E10F28"/>
    <w:rsid w:val="00E11B51"/>
    <w:rsid w:val="00E11C9E"/>
    <w:rsid w:val="00E1244D"/>
    <w:rsid w:val="00E12988"/>
    <w:rsid w:val="00E12EDE"/>
    <w:rsid w:val="00E13227"/>
    <w:rsid w:val="00E14153"/>
    <w:rsid w:val="00E14EF0"/>
    <w:rsid w:val="00E1588B"/>
    <w:rsid w:val="00E15977"/>
    <w:rsid w:val="00E15E29"/>
    <w:rsid w:val="00E164B1"/>
    <w:rsid w:val="00E16730"/>
    <w:rsid w:val="00E172B8"/>
    <w:rsid w:val="00E177F1"/>
    <w:rsid w:val="00E1784D"/>
    <w:rsid w:val="00E200FF"/>
    <w:rsid w:val="00E203C6"/>
    <w:rsid w:val="00E21458"/>
    <w:rsid w:val="00E2182D"/>
    <w:rsid w:val="00E229B2"/>
    <w:rsid w:val="00E231ED"/>
    <w:rsid w:val="00E23638"/>
    <w:rsid w:val="00E2378E"/>
    <w:rsid w:val="00E2457A"/>
    <w:rsid w:val="00E25C0E"/>
    <w:rsid w:val="00E25EB7"/>
    <w:rsid w:val="00E279A0"/>
    <w:rsid w:val="00E27DE2"/>
    <w:rsid w:val="00E30934"/>
    <w:rsid w:val="00E30BF2"/>
    <w:rsid w:val="00E31343"/>
    <w:rsid w:val="00E32087"/>
    <w:rsid w:val="00E327EE"/>
    <w:rsid w:val="00E32B08"/>
    <w:rsid w:val="00E32F85"/>
    <w:rsid w:val="00E335C6"/>
    <w:rsid w:val="00E33FF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40254"/>
    <w:rsid w:val="00E403E5"/>
    <w:rsid w:val="00E40A87"/>
    <w:rsid w:val="00E40E58"/>
    <w:rsid w:val="00E41086"/>
    <w:rsid w:val="00E41B3B"/>
    <w:rsid w:val="00E42563"/>
    <w:rsid w:val="00E444BA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D3C"/>
    <w:rsid w:val="00E5047E"/>
    <w:rsid w:val="00E508D6"/>
    <w:rsid w:val="00E512BC"/>
    <w:rsid w:val="00E51D72"/>
    <w:rsid w:val="00E552E0"/>
    <w:rsid w:val="00E553E6"/>
    <w:rsid w:val="00E55C2B"/>
    <w:rsid w:val="00E55E9D"/>
    <w:rsid w:val="00E56574"/>
    <w:rsid w:val="00E565A6"/>
    <w:rsid w:val="00E565B1"/>
    <w:rsid w:val="00E576E7"/>
    <w:rsid w:val="00E57751"/>
    <w:rsid w:val="00E57A05"/>
    <w:rsid w:val="00E57B2A"/>
    <w:rsid w:val="00E57C2E"/>
    <w:rsid w:val="00E57EBE"/>
    <w:rsid w:val="00E609CE"/>
    <w:rsid w:val="00E60F73"/>
    <w:rsid w:val="00E610CB"/>
    <w:rsid w:val="00E620CC"/>
    <w:rsid w:val="00E62143"/>
    <w:rsid w:val="00E62963"/>
    <w:rsid w:val="00E631C3"/>
    <w:rsid w:val="00E63A7E"/>
    <w:rsid w:val="00E64188"/>
    <w:rsid w:val="00E643C8"/>
    <w:rsid w:val="00E6452C"/>
    <w:rsid w:val="00E64CEF"/>
    <w:rsid w:val="00E6613A"/>
    <w:rsid w:val="00E67025"/>
    <w:rsid w:val="00E671AA"/>
    <w:rsid w:val="00E6724A"/>
    <w:rsid w:val="00E67446"/>
    <w:rsid w:val="00E67700"/>
    <w:rsid w:val="00E679EA"/>
    <w:rsid w:val="00E707CB"/>
    <w:rsid w:val="00E70D7D"/>
    <w:rsid w:val="00E713F6"/>
    <w:rsid w:val="00E717C2"/>
    <w:rsid w:val="00E71A27"/>
    <w:rsid w:val="00E72432"/>
    <w:rsid w:val="00E72636"/>
    <w:rsid w:val="00E73C4F"/>
    <w:rsid w:val="00E74241"/>
    <w:rsid w:val="00E74615"/>
    <w:rsid w:val="00E74A7F"/>
    <w:rsid w:val="00E74DF9"/>
    <w:rsid w:val="00E7516B"/>
    <w:rsid w:val="00E7583C"/>
    <w:rsid w:val="00E75D4A"/>
    <w:rsid w:val="00E75E03"/>
    <w:rsid w:val="00E76A7F"/>
    <w:rsid w:val="00E76FEE"/>
    <w:rsid w:val="00E7796C"/>
    <w:rsid w:val="00E8008C"/>
    <w:rsid w:val="00E8077D"/>
    <w:rsid w:val="00E807D4"/>
    <w:rsid w:val="00E80A43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57D1"/>
    <w:rsid w:val="00E95E06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EF4"/>
    <w:rsid w:val="00EA77C9"/>
    <w:rsid w:val="00EA7B54"/>
    <w:rsid w:val="00EA7CFA"/>
    <w:rsid w:val="00EB0522"/>
    <w:rsid w:val="00EB0B6B"/>
    <w:rsid w:val="00EB11CB"/>
    <w:rsid w:val="00EB1722"/>
    <w:rsid w:val="00EB24DE"/>
    <w:rsid w:val="00EB2C0E"/>
    <w:rsid w:val="00EB325A"/>
    <w:rsid w:val="00EB3BA0"/>
    <w:rsid w:val="00EB4B23"/>
    <w:rsid w:val="00EB4D56"/>
    <w:rsid w:val="00EB5121"/>
    <w:rsid w:val="00EB52AB"/>
    <w:rsid w:val="00EB5B27"/>
    <w:rsid w:val="00EB6333"/>
    <w:rsid w:val="00EB64E2"/>
    <w:rsid w:val="00EB6BD9"/>
    <w:rsid w:val="00EC0124"/>
    <w:rsid w:val="00EC0446"/>
    <w:rsid w:val="00EC12C7"/>
    <w:rsid w:val="00EC1585"/>
    <w:rsid w:val="00EC1E4E"/>
    <w:rsid w:val="00EC236E"/>
    <w:rsid w:val="00EC2F06"/>
    <w:rsid w:val="00EC2F1E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D0822"/>
    <w:rsid w:val="00ED0D6E"/>
    <w:rsid w:val="00ED2D0D"/>
    <w:rsid w:val="00ED2D1B"/>
    <w:rsid w:val="00ED32FD"/>
    <w:rsid w:val="00ED47D6"/>
    <w:rsid w:val="00ED5638"/>
    <w:rsid w:val="00ED6D61"/>
    <w:rsid w:val="00ED6F30"/>
    <w:rsid w:val="00ED789A"/>
    <w:rsid w:val="00EE04AC"/>
    <w:rsid w:val="00EE07D8"/>
    <w:rsid w:val="00EE08D0"/>
    <w:rsid w:val="00EE107A"/>
    <w:rsid w:val="00EE1309"/>
    <w:rsid w:val="00EE13D3"/>
    <w:rsid w:val="00EE1881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1389"/>
    <w:rsid w:val="00EF2036"/>
    <w:rsid w:val="00EF2570"/>
    <w:rsid w:val="00EF28B1"/>
    <w:rsid w:val="00EF2B39"/>
    <w:rsid w:val="00EF2E2D"/>
    <w:rsid w:val="00EF2E86"/>
    <w:rsid w:val="00EF3C33"/>
    <w:rsid w:val="00EF444F"/>
    <w:rsid w:val="00EF454D"/>
    <w:rsid w:val="00EF4836"/>
    <w:rsid w:val="00EF4CAA"/>
    <w:rsid w:val="00EF5723"/>
    <w:rsid w:val="00EF580C"/>
    <w:rsid w:val="00EF5B6C"/>
    <w:rsid w:val="00EF5E9F"/>
    <w:rsid w:val="00EF6E42"/>
    <w:rsid w:val="00EF72F1"/>
    <w:rsid w:val="00EF7672"/>
    <w:rsid w:val="00EF7ABA"/>
    <w:rsid w:val="00F00C6C"/>
    <w:rsid w:val="00F01D9F"/>
    <w:rsid w:val="00F0438A"/>
    <w:rsid w:val="00F04CAE"/>
    <w:rsid w:val="00F05137"/>
    <w:rsid w:val="00F0715C"/>
    <w:rsid w:val="00F07611"/>
    <w:rsid w:val="00F07724"/>
    <w:rsid w:val="00F077B2"/>
    <w:rsid w:val="00F0782B"/>
    <w:rsid w:val="00F07D96"/>
    <w:rsid w:val="00F07ECC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A39"/>
    <w:rsid w:val="00F16DB9"/>
    <w:rsid w:val="00F2050F"/>
    <w:rsid w:val="00F2070C"/>
    <w:rsid w:val="00F20B5C"/>
    <w:rsid w:val="00F218F1"/>
    <w:rsid w:val="00F2342B"/>
    <w:rsid w:val="00F238D1"/>
    <w:rsid w:val="00F2499E"/>
    <w:rsid w:val="00F24B83"/>
    <w:rsid w:val="00F24C46"/>
    <w:rsid w:val="00F24D9B"/>
    <w:rsid w:val="00F24FC1"/>
    <w:rsid w:val="00F25A40"/>
    <w:rsid w:val="00F26414"/>
    <w:rsid w:val="00F26991"/>
    <w:rsid w:val="00F26D19"/>
    <w:rsid w:val="00F27276"/>
    <w:rsid w:val="00F273E0"/>
    <w:rsid w:val="00F274AD"/>
    <w:rsid w:val="00F27A7F"/>
    <w:rsid w:val="00F27D91"/>
    <w:rsid w:val="00F30004"/>
    <w:rsid w:val="00F30039"/>
    <w:rsid w:val="00F30EEA"/>
    <w:rsid w:val="00F30FAF"/>
    <w:rsid w:val="00F30FC6"/>
    <w:rsid w:val="00F32CE3"/>
    <w:rsid w:val="00F32F58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A0D"/>
    <w:rsid w:val="00F3700D"/>
    <w:rsid w:val="00F3717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59EF"/>
    <w:rsid w:val="00F46A33"/>
    <w:rsid w:val="00F473FA"/>
    <w:rsid w:val="00F476B8"/>
    <w:rsid w:val="00F47B78"/>
    <w:rsid w:val="00F47F70"/>
    <w:rsid w:val="00F5018F"/>
    <w:rsid w:val="00F50765"/>
    <w:rsid w:val="00F50B0A"/>
    <w:rsid w:val="00F50ECE"/>
    <w:rsid w:val="00F5126E"/>
    <w:rsid w:val="00F5198A"/>
    <w:rsid w:val="00F51AFE"/>
    <w:rsid w:val="00F51C5C"/>
    <w:rsid w:val="00F51FE8"/>
    <w:rsid w:val="00F527D9"/>
    <w:rsid w:val="00F52A8E"/>
    <w:rsid w:val="00F52D92"/>
    <w:rsid w:val="00F52E0C"/>
    <w:rsid w:val="00F52F09"/>
    <w:rsid w:val="00F53D67"/>
    <w:rsid w:val="00F53E64"/>
    <w:rsid w:val="00F54201"/>
    <w:rsid w:val="00F5473B"/>
    <w:rsid w:val="00F55074"/>
    <w:rsid w:val="00F55218"/>
    <w:rsid w:val="00F5534C"/>
    <w:rsid w:val="00F55B31"/>
    <w:rsid w:val="00F55E68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11A1"/>
    <w:rsid w:val="00F61A4C"/>
    <w:rsid w:val="00F61AEA"/>
    <w:rsid w:val="00F62695"/>
    <w:rsid w:val="00F62A13"/>
    <w:rsid w:val="00F63219"/>
    <w:rsid w:val="00F636C9"/>
    <w:rsid w:val="00F642F9"/>
    <w:rsid w:val="00F649DE"/>
    <w:rsid w:val="00F64F67"/>
    <w:rsid w:val="00F6699E"/>
    <w:rsid w:val="00F67041"/>
    <w:rsid w:val="00F71274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5EAC"/>
    <w:rsid w:val="00F7706D"/>
    <w:rsid w:val="00F774D5"/>
    <w:rsid w:val="00F77514"/>
    <w:rsid w:val="00F811FA"/>
    <w:rsid w:val="00F81229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1569"/>
    <w:rsid w:val="00F9233C"/>
    <w:rsid w:val="00F92D2F"/>
    <w:rsid w:val="00F93270"/>
    <w:rsid w:val="00F9421E"/>
    <w:rsid w:val="00F94D79"/>
    <w:rsid w:val="00F94FC4"/>
    <w:rsid w:val="00F94FEB"/>
    <w:rsid w:val="00F9514C"/>
    <w:rsid w:val="00F95A94"/>
    <w:rsid w:val="00F960A5"/>
    <w:rsid w:val="00F9664F"/>
    <w:rsid w:val="00F96717"/>
    <w:rsid w:val="00F96958"/>
    <w:rsid w:val="00F9713E"/>
    <w:rsid w:val="00F97149"/>
    <w:rsid w:val="00F9724B"/>
    <w:rsid w:val="00F97897"/>
    <w:rsid w:val="00FA00D8"/>
    <w:rsid w:val="00FA084D"/>
    <w:rsid w:val="00FA0E3B"/>
    <w:rsid w:val="00FA1B47"/>
    <w:rsid w:val="00FA223E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8D2"/>
    <w:rsid w:val="00FB4C72"/>
    <w:rsid w:val="00FB4DCA"/>
    <w:rsid w:val="00FB4FED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8AD"/>
    <w:rsid w:val="00FC3B76"/>
    <w:rsid w:val="00FC4D5A"/>
    <w:rsid w:val="00FC52D5"/>
    <w:rsid w:val="00FC52E7"/>
    <w:rsid w:val="00FC640A"/>
    <w:rsid w:val="00FC6E06"/>
    <w:rsid w:val="00FC6E7A"/>
    <w:rsid w:val="00FC7275"/>
    <w:rsid w:val="00FC7403"/>
    <w:rsid w:val="00FC763C"/>
    <w:rsid w:val="00FC7752"/>
    <w:rsid w:val="00FC7A96"/>
    <w:rsid w:val="00FC7DC6"/>
    <w:rsid w:val="00FC7E1F"/>
    <w:rsid w:val="00FC7F2A"/>
    <w:rsid w:val="00FD01EE"/>
    <w:rsid w:val="00FD1D48"/>
    <w:rsid w:val="00FD21A8"/>
    <w:rsid w:val="00FD2315"/>
    <w:rsid w:val="00FD29EF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BC5"/>
    <w:rsid w:val="00FE5782"/>
    <w:rsid w:val="00FE5F50"/>
    <w:rsid w:val="00FE6123"/>
    <w:rsid w:val="00FE6BDC"/>
    <w:rsid w:val="00FE77A6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F0F"/>
    <w:rsid w:val="00FF4041"/>
    <w:rsid w:val="00FF439A"/>
    <w:rsid w:val="00FF4B30"/>
    <w:rsid w:val="00FF5A2B"/>
    <w:rsid w:val="00FF6166"/>
    <w:rsid w:val="00FF6309"/>
    <w:rsid w:val="00FF65D4"/>
    <w:rsid w:val="00FF7305"/>
    <w:rsid w:val="00FF7708"/>
    <w:rsid w:val="00FF776F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54BA8B-05F7-480E-A595-21A32F948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19</Pages>
  <Words>4418</Words>
  <Characters>19036</Characters>
  <Application>Microsoft Office Word</Application>
  <DocSecurity>0</DocSecurity>
  <Lines>158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3</cp:revision>
  <cp:lastPrinted>2019-08-01T07:37:00Z</cp:lastPrinted>
  <dcterms:created xsi:type="dcterms:W3CDTF">2019-08-06T11:18:00Z</dcterms:created>
  <dcterms:modified xsi:type="dcterms:W3CDTF">2019-08-06T11:26:00Z</dcterms:modified>
</cp:coreProperties>
</file>