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F01" w:rsidRPr="00022DCF" w:rsidRDefault="00071D5F"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bookmarkStart w:id="0" w:name="Start"/>
      <w:bookmarkEnd w:id="0"/>
      <w:r w:rsidRPr="00022DCF">
        <w:rPr>
          <w:rFonts w:ascii="Times New Roman" w:hAnsi="Times New Roman" w:cs="Times New Roman"/>
          <w:b/>
          <w:bCs/>
          <w:sz w:val="22"/>
          <w:szCs w:val="22"/>
        </w:rPr>
        <w:tab/>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Lighting and Equipment Public Company Limited</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and its Subsidiaries</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rsidR="00093C7D" w:rsidRPr="004B4E8E" w:rsidRDefault="00C574D2"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 xml:space="preserve">Condensed </w:t>
      </w:r>
      <w:r w:rsidR="00B92852" w:rsidRPr="004B4E8E">
        <w:rPr>
          <w:rFonts w:ascii="Times New Roman" w:hAnsi="Times New Roman" w:cs="Times New Roman"/>
          <w:sz w:val="36"/>
          <w:szCs w:val="36"/>
        </w:rPr>
        <w:t>i</w:t>
      </w:r>
      <w:r w:rsidR="00093C7D" w:rsidRPr="004B4E8E">
        <w:rPr>
          <w:rFonts w:ascii="Times New Roman" w:hAnsi="Times New Roman" w:cs="Times New Roman"/>
          <w:sz w:val="36"/>
          <w:szCs w:val="36"/>
        </w:rPr>
        <w:t>nterim financial statements</w:t>
      </w:r>
    </w:p>
    <w:p w:rsidR="00093C7D" w:rsidRPr="004B4E8E"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for the three-month and six-month periods ended</w:t>
      </w:r>
    </w:p>
    <w:p w:rsidR="00036B44" w:rsidRPr="004B4E8E"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 xml:space="preserve">30 June </w:t>
      </w:r>
      <w:r w:rsidR="00087C65" w:rsidRPr="004B4E8E">
        <w:rPr>
          <w:rFonts w:ascii="Times New Roman" w:hAnsi="Times New Roman" w:cs="Times New Roman"/>
          <w:sz w:val="36"/>
          <w:szCs w:val="36"/>
        </w:rPr>
        <w:t>2019</w:t>
      </w:r>
    </w:p>
    <w:p w:rsidR="00FD2D1E" w:rsidRPr="004B4E8E" w:rsidRDefault="00FD2D1E" w:rsidP="00FD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and</w:t>
      </w:r>
    </w:p>
    <w:p w:rsidR="00FD2D1E" w:rsidRPr="00022DCF" w:rsidRDefault="00FD2D1E" w:rsidP="00FD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2"/>
          <w:szCs w:val="32"/>
        </w:rPr>
        <w:sectPr w:rsidR="00FD2D1E" w:rsidRPr="00022DCF" w:rsidSect="00CF1FCC">
          <w:footerReference w:type="even" r:id="rId8"/>
          <w:footerReference w:type="default" r:id="rId9"/>
          <w:headerReference w:type="first" r:id="rId10"/>
          <w:type w:val="nextColumn"/>
          <w:pgSz w:w="11909" w:h="16834" w:code="9"/>
          <w:pgMar w:top="900" w:right="1152" w:bottom="576" w:left="1152" w:header="720" w:footer="720" w:gutter="0"/>
          <w:pgNumType w:start="0"/>
          <w:cols w:space="720"/>
          <w:titlePg/>
        </w:sectPr>
      </w:pPr>
      <w:r w:rsidRPr="004B4E8E">
        <w:rPr>
          <w:rFonts w:ascii="Times New Roman" w:hAnsi="Times New Roman" w:cs="Times New Roman"/>
          <w:sz w:val="36"/>
          <w:szCs w:val="36"/>
        </w:rPr>
        <w:t xml:space="preserve">Independent auditor’s </w:t>
      </w:r>
      <w:r w:rsidR="00C574D2" w:rsidRPr="004B4E8E">
        <w:rPr>
          <w:rFonts w:ascii="Times New Roman" w:hAnsi="Times New Roman"/>
          <w:sz w:val="36"/>
          <w:szCs w:val="45"/>
        </w:rPr>
        <w:t xml:space="preserve">review </w:t>
      </w:r>
      <w:r w:rsidRPr="004B4E8E">
        <w:rPr>
          <w:rFonts w:ascii="Times New Roman" w:hAnsi="Times New Roman" w:cs="Times New Roman"/>
          <w:sz w:val="36"/>
          <w:szCs w:val="36"/>
        </w:rPr>
        <w:t>report</w:t>
      </w:r>
      <w:r w:rsidRPr="00022DCF">
        <w:rPr>
          <w:rFonts w:ascii="Times New Roman" w:hAnsi="Times New Roman" w:cs="Times New Roman"/>
          <w:sz w:val="36"/>
          <w:szCs w:val="36"/>
        </w:rPr>
        <w:t xml:space="preserve"> </w:t>
      </w: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50575B" w:rsidRDefault="0050575B"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022DCF">
        <w:rPr>
          <w:rFonts w:ascii="Times New Roman" w:hAnsi="Times New Roman" w:cs="Times New Roman"/>
          <w:b/>
          <w:bCs/>
          <w:sz w:val="28"/>
          <w:szCs w:val="28"/>
        </w:rPr>
        <w:t xml:space="preserve">Independent Auditor’s Report on Review </w:t>
      </w:r>
      <w:r w:rsidRPr="004B4E8E">
        <w:rPr>
          <w:rFonts w:ascii="Times New Roman" w:hAnsi="Times New Roman" w:cs="Times New Roman"/>
          <w:b/>
          <w:bCs/>
          <w:sz w:val="28"/>
          <w:szCs w:val="28"/>
        </w:rPr>
        <w:t>of Interim</w:t>
      </w:r>
      <w:r w:rsidRPr="00022DCF">
        <w:rPr>
          <w:rFonts w:ascii="Times New Roman" w:hAnsi="Times New Roman" w:cs="Times New Roman"/>
          <w:b/>
          <w:bCs/>
          <w:sz w:val="28"/>
          <w:szCs w:val="28"/>
        </w:rPr>
        <w:t xml:space="preserve"> Financial Information</w:t>
      </w: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022DCF">
        <w:rPr>
          <w:rFonts w:ascii="Times New Roman" w:hAnsi="Times New Roman" w:cs="Times New Roman"/>
          <w:b/>
          <w:bCs/>
          <w:sz w:val="24"/>
          <w:szCs w:val="24"/>
        </w:rPr>
        <w:t>To the Board of Directors of Lighting and Equipment Public Company Limited</w:t>
      </w: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rsidR="00B6404E" w:rsidRPr="00022DCF" w:rsidRDefault="00B6404E" w:rsidP="00B6404E">
      <w:pPr>
        <w:jc w:val="both"/>
        <w:rPr>
          <w:rFonts w:ascii="Times New Roman" w:hAnsi="Times New Roman" w:cs="Times New Roman"/>
          <w:sz w:val="22"/>
        </w:rPr>
      </w:pPr>
      <w:r w:rsidRPr="002F69D1">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093C7D">
        <w:rPr>
          <w:rFonts w:ascii="Times New Roman" w:hAnsi="Times New Roman" w:cs="Times New Roman"/>
          <w:spacing w:val="-4"/>
          <w:sz w:val="22"/>
        </w:rPr>
        <w:t>Company Limited, respectively, as at 30 June 2019; the consolidated and separate statements of comprehensive income</w:t>
      </w:r>
      <w:r w:rsidRPr="002F69D1">
        <w:rPr>
          <w:rFonts w:ascii="Times New Roman" w:hAnsi="Times New Roman" w:cs="Times New Roman"/>
          <w:sz w:val="22"/>
        </w:rPr>
        <w:t xml:space="preserve"> for the three-month and six-month periods ended 30 June 201</w:t>
      </w:r>
      <w:r>
        <w:rPr>
          <w:rFonts w:ascii="Times New Roman" w:hAnsi="Times New Roman" w:cs="Times New Roman"/>
          <w:sz w:val="22"/>
        </w:rPr>
        <w:t>9</w:t>
      </w:r>
      <w:r w:rsidRPr="002F69D1">
        <w:rPr>
          <w:rFonts w:ascii="Times New Roman" w:hAnsi="Times New Roman" w:cs="Cordia New"/>
          <w:sz w:val="22"/>
        </w:rPr>
        <w:t xml:space="preserve">, the consolidated and </w:t>
      </w:r>
      <w:r w:rsidRPr="002F69D1">
        <w:rPr>
          <w:rFonts w:ascii="Times New Roman" w:hAnsi="Times New Roman" w:cs="Times New Roman"/>
          <w:sz w:val="22"/>
        </w:rPr>
        <w:t>separate statements of changes in equity and cash flows for the six-month period ended 30 June 201</w:t>
      </w:r>
      <w:r>
        <w:rPr>
          <w:rFonts w:ascii="Times New Roman" w:hAnsi="Times New Roman"/>
          <w:sz w:val="22"/>
        </w:rPr>
        <w:t>9</w:t>
      </w:r>
      <w:r w:rsidRPr="002F69D1">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022DCF">
        <w:rPr>
          <w:rFonts w:ascii="Times New Roman" w:hAnsi="Times New Roman" w:cs="Times New Roman"/>
          <w:sz w:val="22"/>
        </w:rPr>
        <w:t xml:space="preserve"> </w:t>
      </w:r>
    </w:p>
    <w:p w:rsidR="00093C7D" w:rsidRPr="00022DCF" w:rsidRDefault="00093C7D" w:rsidP="00093C7D">
      <w:pPr>
        <w:pStyle w:val="RNormal"/>
        <w:rPr>
          <w:szCs w:val="18"/>
          <w:lang w:bidi="th-TH"/>
        </w:rPr>
      </w:pPr>
    </w:p>
    <w:p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Scope of Review</w:t>
      </w:r>
    </w:p>
    <w:p w:rsidR="00093C7D" w:rsidRPr="00022DCF" w:rsidRDefault="00093C7D" w:rsidP="00093C7D">
      <w:pPr>
        <w:jc w:val="both"/>
        <w:rPr>
          <w:rFonts w:ascii="Times New Roman" w:hAnsi="Times New Roman" w:cs="Times New Roman"/>
          <w:sz w:val="22"/>
        </w:rPr>
      </w:pPr>
    </w:p>
    <w:p w:rsidR="00093C7D" w:rsidRPr="00022DCF" w:rsidRDefault="00093C7D" w:rsidP="00093C7D">
      <w:pPr>
        <w:jc w:val="both"/>
        <w:rPr>
          <w:rFonts w:ascii="Times New Roman" w:hAnsi="Times New Roman" w:cs="Times New Roman"/>
          <w:sz w:val="22"/>
        </w:rPr>
      </w:pPr>
      <w:r w:rsidRPr="00022DCF">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93C7D" w:rsidRPr="00022DCF" w:rsidRDefault="00093C7D" w:rsidP="00093C7D">
      <w:pPr>
        <w:jc w:val="both"/>
        <w:rPr>
          <w:rFonts w:ascii="Times New Roman" w:hAnsi="Times New Roman" w:cs="Times New Roman"/>
          <w:sz w:val="22"/>
        </w:rPr>
      </w:pPr>
    </w:p>
    <w:p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Conclusion</w:t>
      </w:r>
    </w:p>
    <w:p w:rsidR="00093C7D" w:rsidRPr="00022DCF" w:rsidRDefault="00093C7D" w:rsidP="00093C7D">
      <w:pPr>
        <w:jc w:val="both"/>
        <w:rPr>
          <w:rFonts w:ascii="Times New Roman" w:hAnsi="Times New Roman" w:cs="Times New Roman"/>
          <w:sz w:val="22"/>
        </w:rPr>
      </w:pP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022DCF">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Standards 34, “Interim Financial Reporting”.</w:t>
      </w:r>
    </w:p>
    <w:p w:rsidR="00093C7D" w:rsidRPr="00022DCF" w:rsidRDefault="00093C7D" w:rsidP="00093C7D">
      <w:pPr>
        <w:pStyle w:val="RNormal"/>
        <w:spacing w:line="240" w:lineRule="atLeast"/>
      </w:pPr>
    </w:p>
    <w:p w:rsidR="00093C7D" w:rsidRPr="00022DCF" w:rsidRDefault="00093C7D" w:rsidP="00093C7D">
      <w:pPr>
        <w:pStyle w:val="RNormal"/>
        <w:spacing w:line="240" w:lineRule="atLeast"/>
      </w:pPr>
    </w:p>
    <w:p w:rsidR="00093C7D" w:rsidRPr="00022DCF" w:rsidRDefault="00093C7D" w:rsidP="00093C7D">
      <w:pPr>
        <w:pStyle w:val="RNormal"/>
        <w:spacing w:line="240" w:lineRule="atLeast"/>
      </w:pPr>
    </w:p>
    <w:p w:rsidR="00093C7D" w:rsidRPr="00022DCF" w:rsidRDefault="00093C7D" w:rsidP="00093C7D">
      <w:pPr>
        <w:pStyle w:val="RNormal"/>
        <w:spacing w:line="240" w:lineRule="atLeast"/>
      </w:pPr>
    </w:p>
    <w:p w:rsidR="00093C7D" w:rsidRPr="00022DCF" w:rsidRDefault="00093C7D" w:rsidP="00093C7D">
      <w:pPr>
        <w:pStyle w:val="RNormal"/>
        <w:spacing w:line="240" w:lineRule="atLeast"/>
      </w:pPr>
      <w:bookmarkStart w:id="1" w:name="_GoBack"/>
      <w:bookmarkEnd w:id="1"/>
    </w:p>
    <w:p w:rsidR="00093C7D" w:rsidRPr="00022DCF" w:rsidRDefault="00093C7D" w:rsidP="00093C7D">
      <w:pPr>
        <w:pStyle w:val="E2"/>
        <w:spacing w:line="240" w:lineRule="atLeast"/>
        <w:ind w:left="0" w:right="0"/>
        <w:jc w:val="both"/>
        <w:rPr>
          <w:rFonts w:cs="Times New Roman"/>
          <w:lang w:val="en-US"/>
        </w:rPr>
      </w:pPr>
      <w:r w:rsidRPr="00022DCF">
        <w:rPr>
          <w:rFonts w:cs="Times New Roman"/>
          <w:lang w:val="en-US"/>
        </w:rPr>
        <w:t>(Siripen Sukcharoenyingyong)</w:t>
      </w: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Certified Public Accountant</w:t>
      </w:r>
    </w:p>
    <w:p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Registration No. 3636</w:t>
      </w:r>
    </w:p>
    <w:p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 xml:space="preserve">KPMG </w:t>
      </w:r>
      <w:proofErr w:type="spellStart"/>
      <w:r w:rsidRPr="00022DCF">
        <w:rPr>
          <w:rFonts w:ascii="Times New Roman" w:hAnsi="Times New Roman" w:cs="Times New Roman"/>
          <w:sz w:val="22"/>
          <w:szCs w:val="22"/>
        </w:rPr>
        <w:t>Phoomchai</w:t>
      </w:r>
      <w:proofErr w:type="spellEnd"/>
      <w:r w:rsidRPr="00022DCF">
        <w:rPr>
          <w:rFonts w:ascii="Times New Roman" w:hAnsi="Times New Roman" w:cs="Times New Roman"/>
          <w:sz w:val="22"/>
          <w:szCs w:val="22"/>
        </w:rPr>
        <w:t xml:space="preserve"> Audit Ltd.</w:t>
      </w:r>
    </w:p>
    <w:p w:rsidR="00093C7D"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022DCF">
        <w:rPr>
          <w:rFonts w:ascii="Times New Roman" w:hAnsi="Times New Roman" w:cs="Times New Roman"/>
          <w:sz w:val="22"/>
          <w:szCs w:val="22"/>
        </w:rPr>
        <w:t>Bangkok</w:t>
      </w:r>
    </w:p>
    <w:p w:rsidR="008F0BFE" w:rsidRDefault="005D021E"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cs="Times New Roman"/>
          <w:sz w:val="22"/>
          <w:szCs w:val="22"/>
        </w:rPr>
        <w:t>7</w:t>
      </w:r>
      <w:r w:rsidR="00093C7D">
        <w:rPr>
          <w:rFonts w:ascii="Times New Roman" w:hAnsi="Times New Roman" w:cs="Times New Roman"/>
          <w:sz w:val="22"/>
          <w:szCs w:val="22"/>
        </w:rPr>
        <w:t xml:space="preserve"> August </w:t>
      </w:r>
      <w:r w:rsidR="0026687E" w:rsidRPr="0026687E">
        <w:rPr>
          <w:rFonts w:ascii="Times New Roman" w:hAnsi="Times New Roman" w:cs="Times New Roman"/>
          <w:sz w:val="22"/>
          <w:szCs w:val="22"/>
        </w:rPr>
        <w:t>2019</w:t>
      </w:r>
    </w:p>
    <w:p w:rsidR="00BF0A54" w:rsidRDefault="00BF0A54" w:rsidP="00BF0A54">
      <w:pPr>
        <w:ind w:left="540"/>
        <w:jc w:val="both"/>
      </w:pPr>
    </w:p>
    <w:sectPr w:rsidR="00BF0A54" w:rsidSect="00036B44">
      <w:footerReference w:type="default" r:id="rId11"/>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272" w:rsidRDefault="00F73272">
      <w:r>
        <w:separator/>
      </w:r>
    </w:p>
  </w:endnote>
  <w:endnote w:type="continuationSeparator" w:id="0">
    <w:p w:rsidR="00F73272" w:rsidRDefault="00F7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Default="00EA1296"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A1296" w:rsidRDefault="00EA1296"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Pr="00A37EF2" w:rsidRDefault="00EA1296"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Pr="0050575B" w:rsidRDefault="00EA1296" w:rsidP="00505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272" w:rsidRDefault="00F73272">
      <w:r>
        <w:separator/>
      </w:r>
    </w:p>
  </w:footnote>
  <w:footnote w:type="continuationSeparator" w:id="0">
    <w:p w:rsidR="00F73272" w:rsidRDefault="00F7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EA1296" w:rsidRPr="0007105D" w:rsidRDefault="00EA1296"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26"/>
  </w:num>
  <w:num w:numId="14">
    <w:abstractNumId w:val="20"/>
  </w:num>
  <w:num w:numId="15">
    <w:abstractNumId w:val="23"/>
  </w:num>
  <w:num w:numId="16">
    <w:abstractNumId w:val="20"/>
  </w:num>
  <w:num w:numId="17">
    <w:abstractNumId w:val="12"/>
  </w:num>
  <w:num w:numId="18">
    <w:abstractNumId w:val="29"/>
  </w:num>
  <w:num w:numId="19">
    <w:abstractNumId w:val="30"/>
  </w:num>
  <w:num w:numId="20">
    <w:abstractNumId w:val="15"/>
  </w:num>
  <w:num w:numId="21">
    <w:abstractNumId w:val="11"/>
  </w:num>
  <w:num w:numId="22">
    <w:abstractNumId w:val="32"/>
  </w:num>
  <w:num w:numId="23">
    <w:abstractNumId w:val="13"/>
  </w:num>
  <w:num w:numId="24">
    <w:abstractNumId w:val="10"/>
  </w:num>
  <w:num w:numId="25">
    <w:abstractNumId w:val="31"/>
  </w:num>
  <w:num w:numId="26">
    <w:abstractNumId w:val="19"/>
  </w:num>
  <w:num w:numId="27">
    <w:abstractNumId w:val="14"/>
  </w:num>
  <w:num w:numId="28">
    <w:abstractNumId w:val="24"/>
  </w:num>
  <w:num w:numId="29">
    <w:abstractNumId w:val="33"/>
  </w:num>
  <w:num w:numId="30">
    <w:abstractNumId w:val="16"/>
  </w:num>
  <w:num w:numId="31">
    <w:abstractNumId w:val="21"/>
  </w:num>
  <w:num w:numId="32">
    <w:abstractNumId w:val="25"/>
  </w:num>
  <w:num w:numId="33">
    <w:abstractNumId w:val="17"/>
  </w:num>
  <w:num w:numId="34">
    <w:abstractNumId w:val="28"/>
  </w:num>
  <w:num w:numId="35">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D1E"/>
    <w:rsid w:val="00016242"/>
    <w:rsid w:val="00016289"/>
    <w:rsid w:val="000176C6"/>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259"/>
    <w:rsid w:val="00033815"/>
    <w:rsid w:val="00033A54"/>
    <w:rsid w:val="00034925"/>
    <w:rsid w:val="00035334"/>
    <w:rsid w:val="00035F66"/>
    <w:rsid w:val="0003622A"/>
    <w:rsid w:val="000362C9"/>
    <w:rsid w:val="00036B44"/>
    <w:rsid w:val="000371DF"/>
    <w:rsid w:val="000372FC"/>
    <w:rsid w:val="00037F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34EB"/>
    <w:rsid w:val="000535C7"/>
    <w:rsid w:val="0005394E"/>
    <w:rsid w:val="000539BC"/>
    <w:rsid w:val="0005469B"/>
    <w:rsid w:val="00054D68"/>
    <w:rsid w:val="000566D0"/>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C78"/>
    <w:rsid w:val="00071CA9"/>
    <w:rsid w:val="00071D5F"/>
    <w:rsid w:val="00071ED8"/>
    <w:rsid w:val="00072894"/>
    <w:rsid w:val="00073C77"/>
    <w:rsid w:val="000741B7"/>
    <w:rsid w:val="000744BF"/>
    <w:rsid w:val="00074765"/>
    <w:rsid w:val="0007529D"/>
    <w:rsid w:val="00076255"/>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9DE"/>
    <w:rsid w:val="000920EC"/>
    <w:rsid w:val="000936D2"/>
    <w:rsid w:val="00093C7D"/>
    <w:rsid w:val="0009415A"/>
    <w:rsid w:val="000942F0"/>
    <w:rsid w:val="00095467"/>
    <w:rsid w:val="0009547D"/>
    <w:rsid w:val="0009550E"/>
    <w:rsid w:val="0009557A"/>
    <w:rsid w:val="0009591A"/>
    <w:rsid w:val="00096015"/>
    <w:rsid w:val="000966C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2339"/>
    <w:rsid w:val="000E25F5"/>
    <w:rsid w:val="000E2C5C"/>
    <w:rsid w:val="000E3917"/>
    <w:rsid w:val="000E3ACE"/>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E74"/>
    <w:rsid w:val="000F7EAB"/>
    <w:rsid w:val="0010051A"/>
    <w:rsid w:val="00100705"/>
    <w:rsid w:val="0010093D"/>
    <w:rsid w:val="00100C57"/>
    <w:rsid w:val="00100DE1"/>
    <w:rsid w:val="00101AA4"/>
    <w:rsid w:val="00101ECE"/>
    <w:rsid w:val="0010257E"/>
    <w:rsid w:val="0010303F"/>
    <w:rsid w:val="00103F03"/>
    <w:rsid w:val="001041F0"/>
    <w:rsid w:val="001048F1"/>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92A"/>
    <w:rsid w:val="00117E84"/>
    <w:rsid w:val="00120377"/>
    <w:rsid w:val="00120553"/>
    <w:rsid w:val="00120D6A"/>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C33"/>
    <w:rsid w:val="00157F4D"/>
    <w:rsid w:val="001603B7"/>
    <w:rsid w:val="00160E61"/>
    <w:rsid w:val="00160E83"/>
    <w:rsid w:val="001613D2"/>
    <w:rsid w:val="00161403"/>
    <w:rsid w:val="00161B0A"/>
    <w:rsid w:val="00161D88"/>
    <w:rsid w:val="00161F91"/>
    <w:rsid w:val="001629C0"/>
    <w:rsid w:val="00163CB6"/>
    <w:rsid w:val="00164669"/>
    <w:rsid w:val="00164DCA"/>
    <w:rsid w:val="00164E53"/>
    <w:rsid w:val="001651ED"/>
    <w:rsid w:val="00165389"/>
    <w:rsid w:val="0016575D"/>
    <w:rsid w:val="00165CC3"/>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876"/>
    <w:rsid w:val="0017545F"/>
    <w:rsid w:val="00175763"/>
    <w:rsid w:val="00175C69"/>
    <w:rsid w:val="00177674"/>
    <w:rsid w:val="00177BE2"/>
    <w:rsid w:val="00177BE6"/>
    <w:rsid w:val="00180110"/>
    <w:rsid w:val="00180880"/>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B1E"/>
    <w:rsid w:val="00195CDB"/>
    <w:rsid w:val="001962DE"/>
    <w:rsid w:val="001966ED"/>
    <w:rsid w:val="00196BF1"/>
    <w:rsid w:val="00196CFB"/>
    <w:rsid w:val="00196D98"/>
    <w:rsid w:val="00196E99"/>
    <w:rsid w:val="00197A87"/>
    <w:rsid w:val="001A0B03"/>
    <w:rsid w:val="001A0F9F"/>
    <w:rsid w:val="001A2B45"/>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67B7"/>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402A8"/>
    <w:rsid w:val="00240F9A"/>
    <w:rsid w:val="00241086"/>
    <w:rsid w:val="00241387"/>
    <w:rsid w:val="00241BC3"/>
    <w:rsid w:val="00242690"/>
    <w:rsid w:val="002426D1"/>
    <w:rsid w:val="00242AE4"/>
    <w:rsid w:val="00243AF4"/>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4170"/>
    <w:rsid w:val="00254B74"/>
    <w:rsid w:val="00255AEF"/>
    <w:rsid w:val="00255EFA"/>
    <w:rsid w:val="00256483"/>
    <w:rsid w:val="00256C62"/>
    <w:rsid w:val="002570AB"/>
    <w:rsid w:val="00257CBE"/>
    <w:rsid w:val="0026012E"/>
    <w:rsid w:val="00260FCE"/>
    <w:rsid w:val="00261AEA"/>
    <w:rsid w:val="00263185"/>
    <w:rsid w:val="002636DA"/>
    <w:rsid w:val="00263AD7"/>
    <w:rsid w:val="00263CAB"/>
    <w:rsid w:val="0026687E"/>
    <w:rsid w:val="00266B89"/>
    <w:rsid w:val="00266BA8"/>
    <w:rsid w:val="002670B5"/>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513D"/>
    <w:rsid w:val="00275BF9"/>
    <w:rsid w:val="0027647A"/>
    <w:rsid w:val="00276ACA"/>
    <w:rsid w:val="00276B7A"/>
    <w:rsid w:val="00277B78"/>
    <w:rsid w:val="002801C1"/>
    <w:rsid w:val="002804CF"/>
    <w:rsid w:val="00281DE4"/>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628E"/>
    <w:rsid w:val="0029669F"/>
    <w:rsid w:val="00297B56"/>
    <w:rsid w:val="002A061F"/>
    <w:rsid w:val="002A08F0"/>
    <w:rsid w:val="002A1584"/>
    <w:rsid w:val="002A1F36"/>
    <w:rsid w:val="002A39C3"/>
    <w:rsid w:val="002A3D6C"/>
    <w:rsid w:val="002A40B6"/>
    <w:rsid w:val="002A44AA"/>
    <w:rsid w:val="002A5154"/>
    <w:rsid w:val="002A6441"/>
    <w:rsid w:val="002A6888"/>
    <w:rsid w:val="002A6D0B"/>
    <w:rsid w:val="002A6EA7"/>
    <w:rsid w:val="002A7937"/>
    <w:rsid w:val="002A7C9B"/>
    <w:rsid w:val="002B0955"/>
    <w:rsid w:val="002B1698"/>
    <w:rsid w:val="002B1EAB"/>
    <w:rsid w:val="002B2229"/>
    <w:rsid w:val="002B23DB"/>
    <w:rsid w:val="002B25CA"/>
    <w:rsid w:val="002B26CF"/>
    <w:rsid w:val="002B4171"/>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428E"/>
    <w:rsid w:val="002C4300"/>
    <w:rsid w:val="002C4640"/>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3850"/>
    <w:rsid w:val="00303CFC"/>
    <w:rsid w:val="00303D27"/>
    <w:rsid w:val="003043A3"/>
    <w:rsid w:val="00304663"/>
    <w:rsid w:val="003047BE"/>
    <w:rsid w:val="0030498D"/>
    <w:rsid w:val="00305058"/>
    <w:rsid w:val="00305D24"/>
    <w:rsid w:val="003064A0"/>
    <w:rsid w:val="00307060"/>
    <w:rsid w:val="00307D77"/>
    <w:rsid w:val="00311A87"/>
    <w:rsid w:val="00312028"/>
    <w:rsid w:val="00312241"/>
    <w:rsid w:val="00312344"/>
    <w:rsid w:val="00312C96"/>
    <w:rsid w:val="00313116"/>
    <w:rsid w:val="003135BE"/>
    <w:rsid w:val="003135C1"/>
    <w:rsid w:val="0031400D"/>
    <w:rsid w:val="003141D9"/>
    <w:rsid w:val="00314C67"/>
    <w:rsid w:val="00314FC7"/>
    <w:rsid w:val="003153D1"/>
    <w:rsid w:val="00315637"/>
    <w:rsid w:val="003159EE"/>
    <w:rsid w:val="00315A15"/>
    <w:rsid w:val="00315E1E"/>
    <w:rsid w:val="0031692C"/>
    <w:rsid w:val="00316D3D"/>
    <w:rsid w:val="00317393"/>
    <w:rsid w:val="00320E2F"/>
    <w:rsid w:val="00320F33"/>
    <w:rsid w:val="003213B2"/>
    <w:rsid w:val="00321B1F"/>
    <w:rsid w:val="00323034"/>
    <w:rsid w:val="003231BF"/>
    <w:rsid w:val="00323222"/>
    <w:rsid w:val="003235EA"/>
    <w:rsid w:val="00324451"/>
    <w:rsid w:val="003258F3"/>
    <w:rsid w:val="003267D2"/>
    <w:rsid w:val="00326E90"/>
    <w:rsid w:val="00327056"/>
    <w:rsid w:val="00330066"/>
    <w:rsid w:val="00330D35"/>
    <w:rsid w:val="00331E33"/>
    <w:rsid w:val="00332B5E"/>
    <w:rsid w:val="00333460"/>
    <w:rsid w:val="00334A5A"/>
    <w:rsid w:val="00334E56"/>
    <w:rsid w:val="00334F85"/>
    <w:rsid w:val="00335ED4"/>
    <w:rsid w:val="00336760"/>
    <w:rsid w:val="00336BEB"/>
    <w:rsid w:val="00337101"/>
    <w:rsid w:val="003405D5"/>
    <w:rsid w:val="00341DFC"/>
    <w:rsid w:val="003446FB"/>
    <w:rsid w:val="00345546"/>
    <w:rsid w:val="00345C4A"/>
    <w:rsid w:val="003469D6"/>
    <w:rsid w:val="00346B92"/>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40DC"/>
    <w:rsid w:val="00374CFF"/>
    <w:rsid w:val="00375316"/>
    <w:rsid w:val="00376223"/>
    <w:rsid w:val="003776E2"/>
    <w:rsid w:val="0038093D"/>
    <w:rsid w:val="00380A0D"/>
    <w:rsid w:val="00380EE0"/>
    <w:rsid w:val="0038158C"/>
    <w:rsid w:val="0038191D"/>
    <w:rsid w:val="0038475B"/>
    <w:rsid w:val="0038617E"/>
    <w:rsid w:val="00386B5D"/>
    <w:rsid w:val="0038710A"/>
    <w:rsid w:val="00387230"/>
    <w:rsid w:val="00390005"/>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583"/>
    <w:rsid w:val="003B08D3"/>
    <w:rsid w:val="003B1844"/>
    <w:rsid w:val="003B1CDE"/>
    <w:rsid w:val="003B2EC6"/>
    <w:rsid w:val="003B42D2"/>
    <w:rsid w:val="003B50B9"/>
    <w:rsid w:val="003B5C2F"/>
    <w:rsid w:val="003B653E"/>
    <w:rsid w:val="003B659A"/>
    <w:rsid w:val="003B6988"/>
    <w:rsid w:val="003B6B79"/>
    <w:rsid w:val="003B72A7"/>
    <w:rsid w:val="003B7B5D"/>
    <w:rsid w:val="003B7E14"/>
    <w:rsid w:val="003C0D98"/>
    <w:rsid w:val="003C2C88"/>
    <w:rsid w:val="003C2E43"/>
    <w:rsid w:val="003C34E4"/>
    <w:rsid w:val="003C3C26"/>
    <w:rsid w:val="003C42A5"/>
    <w:rsid w:val="003C42AE"/>
    <w:rsid w:val="003C4689"/>
    <w:rsid w:val="003C4746"/>
    <w:rsid w:val="003C4A8A"/>
    <w:rsid w:val="003C4EAD"/>
    <w:rsid w:val="003C5669"/>
    <w:rsid w:val="003C5CBA"/>
    <w:rsid w:val="003C6E17"/>
    <w:rsid w:val="003C7A7B"/>
    <w:rsid w:val="003D01DF"/>
    <w:rsid w:val="003D0A46"/>
    <w:rsid w:val="003D0A5D"/>
    <w:rsid w:val="003D0B94"/>
    <w:rsid w:val="003D0CA1"/>
    <w:rsid w:val="003D1EB4"/>
    <w:rsid w:val="003D22C4"/>
    <w:rsid w:val="003D2389"/>
    <w:rsid w:val="003D3338"/>
    <w:rsid w:val="003D414C"/>
    <w:rsid w:val="003D43CB"/>
    <w:rsid w:val="003D4A24"/>
    <w:rsid w:val="003D4F06"/>
    <w:rsid w:val="003D501C"/>
    <w:rsid w:val="003D53C0"/>
    <w:rsid w:val="003D5A1A"/>
    <w:rsid w:val="003D5A3A"/>
    <w:rsid w:val="003D627D"/>
    <w:rsid w:val="003D66B6"/>
    <w:rsid w:val="003D66F7"/>
    <w:rsid w:val="003D77A9"/>
    <w:rsid w:val="003E060D"/>
    <w:rsid w:val="003E0991"/>
    <w:rsid w:val="003E14F0"/>
    <w:rsid w:val="003E184D"/>
    <w:rsid w:val="003E4161"/>
    <w:rsid w:val="003E46B4"/>
    <w:rsid w:val="003E5DB9"/>
    <w:rsid w:val="003E69F9"/>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C01"/>
    <w:rsid w:val="003F7C3C"/>
    <w:rsid w:val="003F7D65"/>
    <w:rsid w:val="00400834"/>
    <w:rsid w:val="00400DC8"/>
    <w:rsid w:val="004010FD"/>
    <w:rsid w:val="00401B38"/>
    <w:rsid w:val="00401BC3"/>
    <w:rsid w:val="0040334E"/>
    <w:rsid w:val="004035B3"/>
    <w:rsid w:val="00404302"/>
    <w:rsid w:val="004048F0"/>
    <w:rsid w:val="00404C1E"/>
    <w:rsid w:val="00404D14"/>
    <w:rsid w:val="004060E2"/>
    <w:rsid w:val="00406234"/>
    <w:rsid w:val="0040636E"/>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239D"/>
    <w:rsid w:val="00412439"/>
    <w:rsid w:val="00414723"/>
    <w:rsid w:val="004150E2"/>
    <w:rsid w:val="004154D7"/>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942"/>
    <w:rsid w:val="00424921"/>
    <w:rsid w:val="0042494A"/>
    <w:rsid w:val="00425D96"/>
    <w:rsid w:val="004263EA"/>
    <w:rsid w:val="00427AA7"/>
    <w:rsid w:val="00427F59"/>
    <w:rsid w:val="00432A2E"/>
    <w:rsid w:val="0043358E"/>
    <w:rsid w:val="00433DE2"/>
    <w:rsid w:val="004342C3"/>
    <w:rsid w:val="0043563D"/>
    <w:rsid w:val="004376D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F68"/>
    <w:rsid w:val="00455BB5"/>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3663"/>
    <w:rsid w:val="0048383B"/>
    <w:rsid w:val="004847A0"/>
    <w:rsid w:val="00484E09"/>
    <w:rsid w:val="0048699E"/>
    <w:rsid w:val="00486A52"/>
    <w:rsid w:val="00486BF9"/>
    <w:rsid w:val="00486F83"/>
    <w:rsid w:val="004870AB"/>
    <w:rsid w:val="004871C3"/>
    <w:rsid w:val="004875D3"/>
    <w:rsid w:val="00487AE5"/>
    <w:rsid w:val="00490CDF"/>
    <w:rsid w:val="00490DED"/>
    <w:rsid w:val="00491363"/>
    <w:rsid w:val="0049211A"/>
    <w:rsid w:val="004936C4"/>
    <w:rsid w:val="00493EC7"/>
    <w:rsid w:val="00494E66"/>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CD3"/>
    <w:rsid w:val="004B7ED0"/>
    <w:rsid w:val="004C00C1"/>
    <w:rsid w:val="004C01D1"/>
    <w:rsid w:val="004C024D"/>
    <w:rsid w:val="004C0AB9"/>
    <w:rsid w:val="004C1BCF"/>
    <w:rsid w:val="004C1C7A"/>
    <w:rsid w:val="004C1F95"/>
    <w:rsid w:val="004C3908"/>
    <w:rsid w:val="004C399C"/>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207B"/>
    <w:rsid w:val="004E211F"/>
    <w:rsid w:val="004E21B1"/>
    <w:rsid w:val="004E2DF8"/>
    <w:rsid w:val="004E302B"/>
    <w:rsid w:val="004E322A"/>
    <w:rsid w:val="004E3A19"/>
    <w:rsid w:val="004E40CD"/>
    <w:rsid w:val="004E4439"/>
    <w:rsid w:val="004E4AE4"/>
    <w:rsid w:val="004E4B36"/>
    <w:rsid w:val="004E4FC8"/>
    <w:rsid w:val="004E5C36"/>
    <w:rsid w:val="004E5CED"/>
    <w:rsid w:val="004E6AE1"/>
    <w:rsid w:val="004F02FF"/>
    <w:rsid w:val="004F1181"/>
    <w:rsid w:val="004F120F"/>
    <w:rsid w:val="004F157E"/>
    <w:rsid w:val="004F219A"/>
    <w:rsid w:val="004F21EF"/>
    <w:rsid w:val="004F2A9B"/>
    <w:rsid w:val="004F2CD9"/>
    <w:rsid w:val="004F3B7F"/>
    <w:rsid w:val="004F3F24"/>
    <w:rsid w:val="004F3F28"/>
    <w:rsid w:val="004F4268"/>
    <w:rsid w:val="004F54FF"/>
    <w:rsid w:val="004F587A"/>
    <w:rsid w:val="004F653D"/>
    <w:rsid w:val="004F7311"/>
    <w:rsid w:val="004F775D"/>
    <w:rsid w:val="00501F00"/>
    <w:rsid w:val="00502293"/>
    <w:rsid w:val="0050262B"/>
    <w:rsid w:val="00502D5B"/>
    <w:rsid w:val="00504CC7"/>
    <w:rsid w:val="0050575B"/>
    <w:rsid w:val="00505863"/>
    <w:rsid w:val="00505DB3"/>
    <w:rsid w:val="00507094"/>
    <w:rsid w:val="005071F2"/>
    <w:rsid w:val="005078F0"/>
    <w:rsid w:val="005079E9"/>
    <w:rsid w:val="00507D81"/>
    <w:rsid w:val="00510138"/>
    <w:rsid w:val="005101F8"/>
    <w:rsid w:val="00510254"/>
    <w:rsid w:val="005103D7"/>
    <w:rsid w:val="005116C7"/>
    <w:rsid w:val="00512043"/>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7D0"/>
    <w:rsid w:val="00520E7F"/>
    <w:rsid w:val="00521069"/>
    <w:rsid w:val="00522406"/>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983"/>
    <w:rsid w:val="00531D75"/>
    <w:rsid w:val="005321BC"/>
    <w:rsid w:val="005329E0"/>
    <w:rsid w:val="00533266"/>
    <w:rsid w:val="00534347"/>
    <w:rsid w:val="00535188"/>
    <w:rsid w:val="00535267"/>
    <w:rsid w:val="00535353"/>
    <w:rsid w:val="00535BAD"/>
    <w:rsid w:val="00535D18"/>
    <w:rsid w:val="005369EB"/>
    <w:rsid w:val="00536B90"/>
    <w:rsid w:val="00540033"/>
    <w:rsid w:val="00541285"/>
    <w:rsid w:val="00541458"/>
    <w:rsid w:val="0054159D"/>
    <w:rsid w:val="005423F0"/>
    <w:rsid w:val="0054257B"/>
    <w:rsid w:val="0054292B"/>
    <w:rsid w:val="00543412"/>
    <w:rsid w:val="0054448B"/>
    <w:rsid w:val="00545BD3"/>
    <w:rsid w:val="00547670"/>
    <w:rsid w:val="005479FE"/>
    <w:rsid w:val="005500FD"/>
    <w:rsid w:val="00550B50"/>
    <w:rsid w:val="00551146"/>
    <w:rsid w:val="00551800"/>
    <w:rsid w:val="00551BD0"/>
    <w:rsid w:val="00551D70"/>
    <w:rsid w:val="00552440"/>
    <w:rsid w:val="0055370E"/>
    <w:rsid w:val="005538A6"/>
    <w:rsid w:val="00553B31"/>
    <w:rsid w:val="005547A0"/>
    <w:rsid w:val="005547D1"/>
    <w:rsid w:val="00554D9C"/>
    <w:rsid w:val="005561D0"/>
    <w:rsid w:val="00556736"/>
    <w:rsid w:val="0055729A"/>
    <w:rsid w:val="00557EBD"/>
    <w:rsid w:val="00560339"/>
    <w:rsid w:val="00560A99"/>
    <w:rsid w:val="005610A7"/>
    <w:rsid w:val="005613F1"/>
    <w:rsid w:val="005622CA"/>
    <w:rsid w:val="005630A2"/>
    <w:rsid w:val="005636F0"/>
    <w:rsid w:val="005649E4"/>
    <w:rsid w:val="0056528A"/>
    <w:rsid w:val="00565986"/>
    <w:rsid w:val="005659F6"/>
    <w:rsid w:val="0056765A"/>
    <w:rsid w:val="00567A8B"/>
    <w:rsid w:val="00567AB8"/>
    <w:rsid w:val="005708EF"/>
    <w:rsid w:val="00571440"/>
    <w:rsid w:val="00571884"/>
    <w:rsid w:val="0057225E"/>
    <w:rsid w:val="00572AAF"/>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B4A"/>
    <w:rsid w:val="00580FCF"/>
    <w:rsid w:val="00581558"/>
    <w:rsid w:val="00581630"/>
    <w:rsid w:val="00582533"/>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EBD"/>
    <w:rsid w:val="00595249"/>
    <w:rsid w:val="0059566D"/>
    <w:rsid w:val="005972ED"/>
    <w:rsid w:val="005A0189"/>
    <w:rsid w:val="005A0609"/>
    <w:rsid w:val="005A0DCF"/>
    <w:rsid w:val="005A17CC"/>
    <w:rsid w:val="005A22BF"/>
    <w:rsid w:val="005A2FCD"/>
    <w:rsid w:val="005A55C4"/>
    <w:rsid w:val="005A6897"/>
    <w:rsid w:val="005A6EDE"/>
    <w:rsid w:val="005A7498"/>
    <w:rsid w:val="005A75C0"/>
    <w:rsid w:val="005B00CE"/>
    <w:rsid w:val="005B0104"/>
    <w:rsid w:val="005B0219"/>
    <w:rsid w:val="005B1212"/>
    <w:rsid w:val="005B2033"/>
    <w:rsid w:val="005B20E6"/>
    <w:rsid w:val="005B22C1"/>
    <w:rsid w:val="005B33E1"/>
    <w:rsid w:val="005B476C"/>
    <w:rsid w:val="005B4ABB"/>
    <w:rsid w:val="005B4B94"/>
    <w:rsid w:val="005B4CB8"/>
    <w:rsid w:val="005B523F"/>
    <w:rsid w:val="005B5D66"/>
    <w:rsid w:val="005B6122"/>
    <w:rsid w:val="005B6E64"/>
    <w:rsid w:val="005B6FF2"/>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5ED6"/>
    <w:rsid w:val="00626356"/>
    <w:rsid w:val="00627CBC"/>
    <w:rsid w:val="00627D0D"/>
    <w:rsid w:val="00630288"/>
    <w:rsid w:val="006319F7"/>
    <w:rsid w:val="0063200F"/>
    <w:rsid w:val="00633213"/>
    <w:rsid w:val="00633329"/>
    <w:rsid w:val="0063362F"/>
    <w:rsid w:val="00633E43"/>
    <w:rsid w:val="00635546"/>
    <w:rsid w:val="00635DC3"/>
    <w:rsid w:val="00637655"/>
    <w:rsid w:val="00637BAD"/>
    <w:rsid w:val="006407AC"/>
    <w:rsid w:val="00641211"/>
    <w:rsid w:val="006417D5"/>
    <w:rsid w:val="0064185A"/>
    <w:rsid w:val="00641F5C"/>
    <w:rsid w:val="00642001"/>
    <w:rsid w:val="006425C2"/>
    <w:rsid w:val="00642864"/>
    <w:rsid w:val="00642937"/>
    <w:rsid w:val="00642CBA"/>
    <w:rsid w:val="00643169"/>
    <w:rsid w:val="00643DB7"/>
    <w:rsid w:val="00643DEA"/>
    <w:rsid w:val="00644B39"/>
    <w:rsid w:val="00644F81"/>
    <w:rsid w:val="00645AF8"/>
    <w:rsid w:val="00645ECC"/>
    <w:rsid w:val="0064795A"/>
    <w:rsid w:val="00647CB7"/>
    <w:rsid w:val="00647D2F"/>
    <w:rsid w:val="006503F5"/>
    <w:rsid w:val="00650BFE"/>
    <w:rsid w:val="00650CD8"/>
    <w:rsid w:val="00650EC1"/>
    <w:rsid w:val="006511F6"/>
    <w:rsid w:val="006513F8"/>
    <w:rsid w:val="00653D40"/>
    <w:rsid w:val="0065463E"/>
    <w:rsid w:val="0065464A"/>
    <w:rsid w:val="00655163"/>
    <w:rsid w:val="006551AE"/>
    <w:rsid w:val="006554C8"/>
    <w:rsid w:val="0065690D"/>
    <w:rsid w:val="00656EBC"/>
    <w:rsid w:val="00661909"/>
    <w:rsid w:val="00662683"/>
    <w:rsid w:val="00662EE9"/>
    <w:rsid w:val="00663232"/>
    <w:rsid w:val="00663C34"/>
    <w:rsid w:val="00663D0F"/>
    <w:rsid w:val="006655B6"/>
    <w:rsid w:val="00665918"/>
    <w:rsid w:val="00666314"/>
    <w:rsid w:val="0066651B"/>
    <w:rsid w:val="006713E2"/>
    <w:rsid w:val="006715CF"/>
    <w:rsid w:val="00671667"/>
    <w:rsid w:val="0067199D"/>
    <w:rsid w:val="0067206D"/>
    <w:rsid w:val="00673F38"/>
    <w:rsid w:val="00675365"/>
    <w:rsid w:val="006755C0"/>
    <w:rsid w:val="00676181"/>
    <w:rsid w:val="006765FA"/>
    <w:rsid w:val="00676FED"/>
    <w:rsid w:val="006770A7"/>
    <w:rsid w:val="00677588"/>
    <w:rsid w:val="0068042F"/>
    <w:rsid w:val="0068058D"/>
    <w:rsid w:val="00680FDE"/>
    <w:rsid w:val="006813E3"/>
    <w:rsid w:val="006822A6"/>
    <w:rsid w:val="00682613"/>
    <w:rsid w:val="0068268E"/>
    <w:rsid w:val="00682A42"/>
    <w:rsid w:val="006841F2"/>
    <w:rsid w:val="0068447D"/>
    <w:rsid w:val="006852E6"/>
    <w:rsid w:val="00685BF7"/>
    <w:rsid w:val="00686859"/>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1BA2"/>
    <w:rsid w:val="006A218B"/>
    <w:rsid w:val="006A26FE"/>
    <w:rsid w:val="006A2884"/>
    <w:rsid w:val="006A2F79"/>
    <w:rsid w:val="006A372F"/>
    <w:rsid w:val="006A420F"/>
    <w:rsid w:val="006A49A5"/>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4057"/>
    <w:rsid w:val="006B4485"/>
    <w:rsid w:val="006B4B8C"/>
    <w:rsid w:val="006B52F4"/>
    <w:rsid w:val="006B5873"/>
    <w:rsid w:val="006B6324"/>
    <w:rsid w:val="006B6F96"/>
    <w:rsid w:val="006B744E"/>
    <w:rsid w:val="006B75A0"/>
    <w:rsid w:val="006B7AAD"/>
    <w:rsid w:val="006B7CB6"/>
    <w:rsid w:val="006C0164"/>
    <w:rsid w:val="006C0218"/>
    <w:rsid w:val="006C0554"/>
    <w:rsid w:val="006C072A"/>
    <w:rsid w:val="006C2301"/>
    <w:rsid w:val="006C289C"/>
    <w:rsid w:val="006C2D4E"/>
    <w:rsid w:val="006C5011"/>
    <w:rsid w:val="006C516F"/>
    <w:rsid w:val="006C584D"/>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9C"/>
    <w:rsid w:val="00722AD3"/>
    <w:rsid w:val="007243A4"/>
    <w:rsid w:val="00724C29"/>
    <w:rsid w:val="00725135"/>
    <w:rsid w:val="00725244"/>
    <w:rsid w:val="0072587D"/>
    <w:rsid w:val="00726312"/>
    <w:rsid w:val="0072702C"/>
    <w:rsid w:val="00727792"/>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4119"/>
    <w:rsid w:val="00744A9C"/>
    <w:rsid w:val="00744CC9"/>
    <w:rsid w:val="007467AC"/>
    <w:rsid w:val="00746AEC"/>
    <w:rsid w:val="007472CC"/>
    <w:rsid w:val="007477AB"/>
    <w:rsid w:val="0074783C"/>
    <w:rsid w:val="007501C2"/>
    <w:rsid w:val="007513BF"/>
    <w:rsid w:val="00752266"/>
    <w:rsid w:val="0075227C"/>
    <w:rsid w:val="00752DF3"/>
    <w:rsid w:val="007534B4"/>
    <w:rsid w:val="0075424A"/>
    <w:rsid w:val="0075436F"/>
    <w:rsid w:val="0075489F"/>
    <w:rsid w:val="00755830"/>
    <w:rsid w:val="00755CA1"/>
    <w:rsid w:val="00755E2E"/>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35C"/>
    <w:rsid w:val="0076636C"/>
    <w:rsid w:val="007663CB"/>
    <w:rsid w:val="007663E7"/>
    <w:rsid w:val="00766588"/>
    <w:rsid w:val="00766CE4"/>
    <w:rsid w:val="00770BF9"/>
    <w:rsid w:val="00770E14"/>
    <w:rsid w:val="007715B5"/>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63CB"/>
    <w:rsid w:val="007868B7"/>
    <w:rsid w:val="0078692C"/>
    <w:rsid w:val="00786E1C"/>
    <w:rsid w:val="00787834"/>
    <w:rsid w:val="007909C4"/>
    <w:rsid w:val="007911F9"/>
    <w:rsid w:val="007912A2"/>
    <w:rsid w:val="007919C1"/>
    <w:rsid w:val="00792328"/>
    <w:rsid w:val="007923EC"/>
    <w:rsid w:val="0079264F"/>
    <w:rsid w:val="007927CA"/>
    <w:rsid w:val="00793BD8"/>
    <w:rsid w:val="00793CBF"/>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4103"/>
    <w:rsid w:val="007B42E1"/>
    <w:rsid w:val="007B461C"/>
    <w:rsid w:val="007B50C0"/>
    <w:rsid w:val="007B5A3D"/>
    <w:rsid w:val="007B66A8"/>
    <w:rsid w:val="007B75F0"/>
    <w:rsid w:val="007C0BE9"/>
    <w:rsid w:val="007C0CAB"/>
    <w:rsid w:val="007C1542"/>
    <w:rsid w:val="007C2BD7"/>
    <w:rsid w:val="007C3593"/>
    <w:rsid w:val="007C4006"/>
    <w:rsid w:val="007C405F"/>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B7A"/>
    <w:rsid w:val="007E0ED6"/>
    <w:rsid w:val="007E15E9"/>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DBF"/>
    <w:rsid w:val="007F6076"/>
    <w:rsid w:val="007F6A1B"/>
    <w:rsid w:val="007F727C"/>
    <w:rsid w:val="007F742C"/>
    <w:rsid w:val="008002D5"/>
    <w:rsid w:val="0080045B"/>
    <w:rsid w:val="008011CA"/>
    <w:rsid w:val="00801688"/>
    <w:rsid w:val="008019BB"/>
    <w:rsid w:val="00801D9C"/>
    <w:rsid w:val="0080323E"/>
    <w:rsid w:val="008039A1"/>
    <w:rsid w:val="008045AF"/>
    <w:rsid w:val="008045E8"/>
    <w:rsid w:val="0080591A"/>
    <w:rsid w:val="00805A82"/>
    <w:rsid w:val="00805B7E"/>
    <w:rsid w:val="00805F62"/>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DF3"/>
    <w:rsid w:val="00833B11"/>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A6B"/>
    <w:rsid w:val="008436C9"/>
    <w:rsid w:val="008439B0"/>
    <w:rsid w:val="00844C17"/>
    <w:rsid w:val="00844C44"/>
    <w:rsid w:val="0084509F"/>
    <w:rsid w:val="00846412"/>
    <w:rsid w:val="00846592"/>
    <w:rsid w:val="00846636"/>
    <w:rsid w:val="00846B49"/>
    <w:rsid w:val="00846B92"/>
    <w:rsid w:val="008470C3"/>
    <w:rsid w:val="008477E5"/>
    <w:rsid w:val="00850A63"/>
    <w:rsid w:val="00850AEE"/>
    <w:rsid w:val="00850D01"/>
    <w:rsid w:val="0085111C"/>
    <w:rsid w:val="00851135"/>
    <w:rsid w:val="00852667"/>
    <w:rsid w:val="00852BAE"/>
    <w:rsid w:val="008530F1"/>
    <w:rsid w:val="00853692"/>
    <w:rsid w:val="008539E3"/>
    <w:rsid w:val="00853B61"/>
    <w:rsid w:val="0085468C"/>
    <w:rsid w:val="00854ACB"/>
    <w:rsid w:val="00854BD8"/>
    <w:rsid w:val="00854DD5"/>
    <w:rsid w:val="008553B4"/>
    <w:rsid w:val="0085545A"/>
    <w:rsid w:val="00855A9A"/>
    <w:rsid w:val="00856517"/>
    <w:rsid w:val="008565E8"/>
    <w:rsid w:val="00856BAD"/>
    <w:rsid w:val="00857623"/>
    <w:rsid w:val="0085784E"/>
    <w:rsid w:val="00857B71"/>
    <w:rsid w:val="00857D24"/>
    <w:rsid w:val="008608C9"/>
    <w:rsid w:val="00861245"/>
    <w:rsid w:val="008612BA"/>
    <w:rsid w:val="00863063"/>
    <w:rsid w:val="008631FC"/>
    <w:rsid w:val="0086377B"/>
    <w:rsid w:val="0086437C"/>
    <w:rsid w:val="00865505"/>
    <w:rsid w:val="00866956"/>
    <w:rsid w:val="00866F57"/>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613B"/>
    <w:rsid w:val="008B6D0F"/>
    <w:rsid w:val="008B72E3"/>
    <w:rsid w:val="008B76D2"/>
    <w:rsid w:val="008C0655"/>
    <w:rsid w:val="008C07FD"/>
    <w:rsid w:val="008C0E49"/>
    <w:rsid w:val="008C12C6"/>
    <w:rsid w:val="008C287F"/>
    <w:rsid w:val="008C33A3"/>
    <w:rsid w:val="008C3539"/>
    <w:rsid w:val="008C3599"/>
    <w:rsid w:val="008C3C79"/>
    <w:rsid w:val="008C3C8E"/>
    <w:rsid w:val="008C3E42"/>
    <w:rsid w:val="008C4573"/>
    <w:rsid w:val="008C5423"/>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627"/>
    <w:rsid w:val="008F4810"/>
    <w:rsid w:val="008F4F20"/>
    <w:rsid w:val="008F5DEE"/>
    <w:rsid w:val="008F6D37"/>
    <w:rsid w:val="008F6E36"/>
    <w:rsid w:val="008F7473"/>
    <w:rsid w:val="008F74EE"/>
    <w:rsid w:val="00900265"/>
    <w:rsid w:val="00900338"/>
    <w:rsid w:val="0090093F"/>
    <w:rsid w:val="009009F4"/>
    <w:rsid w:val="00900CB6"/>
    <w:rsid w:val="009012D5"/>
    <w:rsid w:val="00902456"/>
    <w:rsid w:val="00902E0F"/>
    <w:rsid w:val="00903596"/>
    <w:rsid w:val="00903A69"/>
    <w:rsid w:val="00903DA4"/>
    <w:rsid w:val="009040A6"/>
    <w:rsid w:val="009051CE"/>
    <w:rsid w:val="0090554B"/>
    <w:rsid w:val="00905BB7"/>
    <w:rsid w:val="00905C56"/>
    <w:rsid w:val="009064D0"/>
    <w:rsid w:val="0090655E"/>
    <w:rsid w:val="0090672D"/>
    <w:rsid w:val="00906CAE"/>
    <w:rsid w:val="009074CE"/>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386A"/>
    <w:rsid w:val="00923EBC"/>
    <w:rsid w:val="00923ECC"/>
    <w:rsid w:val="009243F9"/>
    <w:rsid w:val="0092449C"/>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40244"/>
    <w:rsid w:val="009408A1"/>
    <w:rsid w:val="00940B39"/>
    <w:rsid w:val="0094216D"/>
    <w:rsid w:val="00942613"/>
    <w:rsid w:val="00943AC7"/>
    <w:rsid w:val="00943AED"/>
    <w:rsid w:val="00944460"/>
    <w:rsid w:val="009455EB"/>
    <w:rsid w:val="009456D9"/>
    <w:rsid w:val="009458C8"/>
    <w:rsid w:val="00945A28"/>
    <w:rsid w:val="00945E88"/>
    <w:rsid w:val="00946268"/>
    <w:rsid w:val="009465B1"/>
    <w:rsid w:val="00946629"/>
    <w:rsid w:val="00946BB5"/>
    <w:rsid w:val="00946EE6"/>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F7C"/>
    <w:rsid w:val="00955DA7"/>
    <w:rsid w:val="00955F4A"/>
    <w:rsid w:val="00956943"/>
    <w:rsid w:val="00956DD7"/>
    <w:rsid w:val="00956F20"/>
    <w:rsid w:val="00957AE6"/>
    <w:rsid w:val="00960D4F"/>
    <w:rsid w:val="00960EA0"/>
    <w:rsid w:val="009615DE"/>
    <w:rsid w:val="00961790"/>
    <w:rsid w:val="0096224B"/>
    <w:rsid w:val="009625EC"/>
    <w:rsid w:val="00962A3A"/>
    <w:rsid w:val="00962AC1"/>
    <w:rsid w:val="00962ACF"/>
    <w:rsid w:val="00962B5A"/>
    <w:rsid w:val="00962DA7"/>
    <w:rsid w:val="00962F98"/>
    <w:rsid w:val="009638F9"/>
    <w:rsid w:val="009640B1"/>
    <w:rsid w:val="00965916"/>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654B"/>
    <w:rsid w:val="009A68E2"/>
    <w:rsid w:val="009A6DD9"/>
    <w:rsid w:val="009A72EB"/>
    <w:rsid w:val="009A74A9"/>
    <w:rsid w:val="009A74AE"/>
    <w:rsid w:val="009A74BD"/>
    <w:rsid w:val="009A78BE"/>
    <w:rsid w:val="009B0082"/>
    <w:rsid w:val="009B09B2"/>
    <w:rsid w:val="009B128C"/>
    <w:rsid w:val="009B26EF"/>
    <w:rsid w:val="009B303B"/>
    <w:rsid w:val="009B4A28"/>
    <w:rsid w:val="009B4EBD"/>
    <w:rsid w:val="009B59C5"/>
    <w:rsid w:val="009B5B9C"/>
    <w:rsid w:val="009B6AE8"/>
    <w:rsid w:val="009B754A"/>
    <w:rsid w:val="009B7A2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C90"/>
    <w:rsid w:val="009D3D8D"/>
    <w:rsid w:val="009D4139"/>
    <w:rsid w:val="009D45EB"/>
    <w:rsid w:val="009D47C9"/>
    <w:rsid w:val="009D5920"/>
    <w:rsid w:val="009D5C7B"/>
    <w:rsid w:val="009D6883"/>
    <w:rsid w:val="009D6991"/>
    <w:rsid w:val="009D6E35"/>
    <w:rsid w:val="009D71CE"/>
    <w:rsid w:val="009D7B72"/>
    <w:rsid w:val="009E00E6"/>
    <w:rsid w:val="009E1A34"/>
    <w:rsid w:val="009E1E32"/>
    <w:rsid w:val="009E251B"/>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324"/>
    <w:rsid w:val="009F2A6E"/>
    <w:rsid w:val="009F3279"/>
    <w:rsid w:val="009F33C3"/>
    <w:rsid w:val="009F3A3A"/>
    <w:rsid w:val="009F4937"/>
    <w:rsid w:val="009F53E7"/>
    <w:rsid w:val="009F5769"/>
    <w:rsid w:val="009F6139"/>
    <w:rsid w:val="009F74D7"/>
    <w:rsid w:val="009F77C2"/>
    <w:rsid w:val="009F7C55"/>
    <w:rsid w:val="00A00060"/>
    <w:rsid w:val="00A00394"/>
    <w:rsid w:val="00A006DE"/>
    <w:rsid w:val="00A00DCD"/>
    <w:rsid w:val="00A00E2E"/>
    <w:rsid w:val="00A00EA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D81"/>
    <w:rsid w:val="00A22A50"/>
    <w:rsid w:val="00A22D3E"/>
    <w:rsid w:val="00A233CD"/>
    <w:rsid w:val="00A236ED"/>
    <w:rsid w:val="00A2441C"/>
    <w:rsid w:val="00A262A6"/>
    <w:rsid w:val="00A27207"/>
    <w:rsid w:val="00A30916"/>
    <w:rsid w:val="00A30A5F"/>
    <w:rsid w:val="00A31064"/>
    <w:rsid w:val="00A3236A"/>
    <w:rsid w:val="00A32BFA"/>
    <w:rsid w:val="00A3438F"/>
    <w:rsid w:val="00A3490B"/>
    <w:rsid w:val="00A34C15"/>
    <w:rsid w:val="00A35351"/>
    <w:rsid w:val="00A35618"/>
    <w:rsid w:val="00A356F2"/>
    <w:rsid w:val="00A35BBE"/>
    <w:rsid w:val="00A36428"/>
    <w:rsid w:val="00A36C02"/>
    <w:rsid w:val="00A371C9"/>
    <w:rsid w:val="00A37EF2"/>
    <w:rsid w:val="00A403E9"/>
    <w:rsid w:val="00A40508"/>
    <w:rsid w:val="00A408D2"/>
    <w:rsid w:val="00A40BD3"/>
    <w:rsid w:val="00A40C1F"/>
    <w:rsid w:val="00A42A5A"/>
    <w:rsid w:val="00A42AF3"/>
    <w:rsid w:val="00A42B1E"/>
    <w:rsid w:val="00A42C44"/>
    <w:rsid w:val="00A42CE6"/>
    <w:rsid w:val="00A434BA"/>
    <w:rsid w:val="00A43655"/>
    <w:rsid w:val="00A43ADE"/>
    <w:rsid w:val="00A43E73"/>
    <w:rsid w:val="00A44084"/>
    <w:rsid w:val="00A441F9"/>
    <w:rsid w:val="00A4485F"/>
    <w:rsid w:val="00A44CBD"/>
    <w:rsid w:val="00A44F1D"/>
    <w:rsid w:val="00A451C3"/>
    <w:rsid w:val="00A4539E"/>
    <w:rsid w:val="00A4542E"/>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222A"/>
    <w:rsid w:val="00A6228F"/>
    <w:rsid w:val="00A63499"/>
    <w:rsid w:val="00A63820"/>
    <w:rsid w:val="00A63B95"/>
    <w:rsid w:val="00A63CB6"/>
    <w:rsid w:val="00A642C8"/>
    <w:rsid w:val="00A65AA4"/>
    <w:rsid w:val="00A66223"/>
    <w:rsid w:val="00A66A32"/>
    <w:rsid w:val="00A66C0D"/>
    <w:rsid w:val="00A66DC8"/>
    <w:rsid w:val="00A67517"/>
    <w:rsid w:val="00A67B8C"/>
    <w:rsid w:val="00A700E3"/>
    <w:rsid w:val="00A71EE5"/>
    <w:rsid w:val="00A72676"/>
    <w:rsid w:val="00A72A44"/>
    <w:rsid w:val="00A72C1E"/>
    <w:rsid w:val="00A73556"/>
    <w:rsid w:val="00A7386C"/>
    <w:rsid w:val="00A73DF4"/>
    <w:rsid w:val="00A73E2F"/>
    <w:rsid w:val="00A7468D"/>
    <w:rsid w:val="00A74D4D"/>
    <w:rsid w:val="00A75701"/>
    <w:rsid w:val="00A75B5A"/>
    <w:rsid w:val="00A75C98"/>
    <w:rsid w:val="00A76413"/>
    <w:rsid w:val="00A766CE"/>
    <w:rsid w:val="00A76CAD"/>
    <w:rsid w:val="00A77282"/>
    <w:rsid w:val="00A772A7"/>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9DE"/>
    <w:rsid w:val="00A87464"/>
    <w:rsid w:val="00A87E11"/>
    <w:rsid w:val="00A87F7C"/>
    <w:rsid w:val="00A90141"/>
    <w:rsid w:val="00A90BF1"/>
    <w:rsid w:val="00A90CBA"/>
    <w:rsid w:val="00A90F40"/>
    <w:rsid w:val="00A91083"/>
    <w:rsid w:val="00A91194"/>
    <w:rsid w:val="00A914A9"/>
    <w:rsid w:val="00A91705"/>
    <w:rsid w:val="00A91C65"/>
    <w:rsid w:val="00A920A1"/>
    <w:rsid w:val="00A92BA6"/>
    <w:rsid w:val="00A9306B"/>
    <w:rsid w:val="00A9623C"/>
    <w:rsid w:val="00A96732"/>
    <w:rsid w:val="00AA08A4"/>
    <w:rsid w:val="00AA123E"/>
    <w:rsid w:val="00AA1439"/>
    <w:rsid w:val="00AA146B"/>
    <w:rsid w:val="00AA2104"/>
    <w:rsid w:val="00AA3002"/>
    <w:rsid w:val="00AA345E"/>
    <w:rsid w:val="00AA4091"/>
    <w:rsid w:val="00AA4272"/>
    <w:rsid w:val="00AA450A"/>
    <w:rsid w:val="00AA468C"/>
    <w:rsid w:val="00AA47B2"/>
    <w:rsid w:val="00AA5070"/>
    <w:rsid w:val="00AA5C15"/>
    <w:rsid w:val="00AA6673"/>
    <w:rsid w:val="00AA6993"/>
    <w:rsid w:val="00AA6AE4"/>
    <w:rsid w:val="00AA703D"/>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67E"/>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D7E"/>
    <w:rsid w:val="00AD60C5"/>
    <w:rsid w:val="00AD757E"/>
    <w:rsid w:val="00AE05EC"/>
    <w:rsid w:val="00AE0823"/>
    <w:rsid w:val="00AE08C0"/>
    <w:rsid w:val="00AE1DD4"/>
    <w:rsid w:val="00AE24F1"/>
    <w:rsid w:val="00AE28FA"/>
    <w:rsid w:val="00AE2B59"/>
    <w:rsid w:val="00AE32C4"/>
    <w:rsid w:val="00AE33A6"/>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204"/>
    <w:rsid w:val="00AF62E6"/>
    <w:rsid w:val="00AF7490"/>
    <w:rsid w:val="00B004FF"/>
    <w:rsid w:val="00B00BCC"/>
    <w:rsid w:val="00B01166"/>
    <w:rsid w:val="00B025ED"/>
    <w:rsid w:val="00B03660"/>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5CA"/>
    <w:rsid w:val="00B210A5"/>
    <w:rsid w:val="00B21B81"/>
    <w:rsid w:val="00B23CC8"/>
    <w:rsid w:val="00B2491D"/>
    <w:rsid w:val="00B24D66"/>
    <w:rsid w:val="00B250FC"/>
    <w:rsid w:val="00B252D5"/>
    <w:rsid w:val="00B25763"/>
    <w:rsid w:val="00B25EF1"/>
    <w:rsid w:val="00B25F0E"/>
    <w:rsid w:val="00B26403"/>
    <w:rsid w:val="00B26562"/>
    <w:rsid w:val="00B27431"/>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999"/>
    <w:rsid w:val="00B539C3"/>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2408"/>
    <w:rsid w:val="00B82D93"/>
    <w:rsid w:val="00B82F60"/>
    <w:rsid w:val="00B838E4"/>
    <w:rsid w:val="00B83C7B"/>
    <w:rsid w:val="00B84350"/>
    <w:rsid w:val="00B85C40"/>
    <w:rsid w:val="00B861F7"/>
    <w:rsid w:val="00B867E5"/>
    <w:rsid w:val="00B867EA"/>
    <w:rsid w:val="00B86ED4"/>
    <w:rsid w:val="00B8779C"/>
    <w:rsid w:val="00B879E1"/>
    <w:rsid w:val="00B87B8C"/>
    <w:rsid w:val="00B87D1B"/>
    <w:rsid w:val="00B9026C"/>
    <w:rsid w:val="00B90BAA"/>
    <w:rsid w:val="00B90F95"/>
    <w:rsid w:val="00B92852"/>
    <w:rsid w:val="00B929E3"/>
    <w:rsid w:val="00B936F7"/>
    <w:rsid w:val="00B93EE0"/>
    <w:rsid w:val="00B94822"/>
    <w:rsid w:val="00B94BF7"/>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B0044"/>
    <w:rsid w:val="00BB0705"/>
    <w:rsid w:val="00BB0C9B"/>
    <w:rsid w:val="00BB138F"/>
    <w:rsid w:val="00BB1B5F"/>
    <w:rsid w:val="00BB1C8F"/>
    <w:rsid w:val="00BB286C"/>
    <w:rsid w:val="00BB327E"/>
    <w:rsid w:val="00BB3281"/>
    <w:rsid w:val="00BB3441"/>
    <w:rsid w:val="00BB3933"/>
    <w:rsid w:val="00BB4BAF"/>
    <w:rsid w:val="00BB4FEF"/>
    <w:rsid w:val="00BB50C3"/>
    <w:rsid w:val="00BB6030"/>
    <w:rsid w:val="00BB6BEF"/>
    <w:rsid w:val="00BB6C01"/>
    <w:rsid w:val="00BB70A2"/>
    <w:rsid w:val="00BB797D"/>
    <w:rsid w:val="00BC0226"/>
    <w:rsid w:val="00BC0793"/>
    <w:rsid w:val="00BC0A48"/>
    <w:rsid w:val="00BC1C43"/>
    <w:rsid w:val="00BC2017"/>
    <w:rsid w:val="00BC23A8"/>
    <w:rsid w:val="00BC2826"/>
    <w:rsid w:val="00BC2AB1"/>
    <w:rsid w:val="00BC3787"/>
    <w:rsid w:val="00BC4764"/>
    <w:rsid w:val="00BC5506"/>
    <w:rsid w:val="00BC587A"/>
    <w:rsid w:val="00BC5EF4"/>
    <w:rsid w:val="00BC659F"/>
    <w:rsid w:val="00BC7367"/>
    <w:rsid w:val="00BC7560"/>
    <w:rsid w:val="00BC75D7"/>
    <w:rsid w:val="00BC76C9"/>
    <w:rsid w:val="00BC7837"/>
    <w:rsid w:val="00BC7F79"/>
    <w:rsid w:val="00BD07AD"/>
    <w:rsid w:val="00BD1398"/>
    <w:rsid w:val="00BD1D8D"/>
    <w:rsid w:val="00BD2261"/>
    <w:rsid w:val="00BD2D7A"/>
    <w:rsid w:val="00BD35BB"/>
    <w:rsid w:val="00BD3613"/>
    <w:rsid w:val="00BD3625"/>
    <w:rsid w:val="00BD3655"/>
    <w:rsid w:val="00BD40FC"/>
    <w:rsid w:val="00BD4839"/>
    <w:rsid w:val="00BD5016"/>
    <w:rsid w:val="00BD504F"/>
    <w:rsid w:val="00BD5198"/>
    <w:rsid w:val="00BD5231"/>
    <w:rsid w:val="00BD5DDF"/>
    <w:rsid w:val="00BD6450"/>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57"/>
    <w:rsid w:val="00C3501A"/>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362E"/>
    <w:rsid w:val="00C538C3"/>
    <w:rsid w:val="00C53A9D"/>
    <w:rsid w:val="00C54242"/>
    <w:rsid w:val="00C547E3"/>
    <w:rsid w:val="00C54B16"/>
    <w:rsid w:val="00C54F8A"/>
    <w:rsid w:val="00C55166"/>
    <w:rsid w:val="00C551EC"/>
    <w:rsid w:val="00C561CA"/>
    <w:rsid w:val="00C574D2"/>
    <w:rsid w:val="00C57B91"/>
    <w:rsid w:val="00C57D3B"/>
    <w:rsid w:val="00C6137B"/>
    <w:rsid w:val="00C61433"/>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12E8"/>
    <w:rsid w:val="00C71351"/>
    <w:rsid w:val="00C72ADC"/>
    <w:rsid w:val="00C736E7"/>
    <w:rsid w:val="00C73EAC"/>
    <w:rsid w:val="00C74CD7"/>
    <w:rsid w:val="00C74F25"/>
    <w:rsid w:val="00C7517D"/>
    <w:rsid w:val="00C759C1"/>
    <w:rsid w:val="00C760BF"/>
    <w:rsid w:val="00C76325"/>
    <w:rsid w:val="00C77B3C"/>
    <w:rsid w:val="00C80348"/>
    <w:rsid w:val="00C81049"/>
    <w:rsid w:val="00C81220"/>
    <w:rsid w:val="00C81924"/>
    <w:rsid w:val="00C821A0"/>
    <w:rsid w:val="00C8274F"/>
    <w:rsid w:val="00C835F5"/>
    <w:rsid w:val="00C8365B"/>
    <w:rsid w:val="00C83E88"/>
    <w:rsid w:val="00C83F77"/>
    <w:rsid w:val="00C848A2"/>
    <w:rsid w:val="00C84CBE"/>
    <w:rsid w:val="00C84DB5"/>
    <w:rsid w:val="00C84E1D"/>
    <w:rsid w:val="00C850DF"/>
    <w:rsid w:val="00C8554F"/>
    <w:rsid w:val="00C8580E"/>
    <w:rsid w:val="00C85C0F"/>
    <w:rsid w:val="00C87335"/>
    <w:rsid w:val="00C87771"/>
    <w:rsid w:val="00C87FF6"/>
    <w:rsid w:val="00C902AA"/>
    <w:rsid w:val="00C911F1"/>
    <w:rsid w:val="00C91D59"/>
    <w:rsid w:val="00C921F4"/>
    <w:rsid w:val="00C92597"/>
    <w:rsid w:val="00C943FA"/>
    <w:rsid w:val="00C946A2"/>
    <w:rsid w:val="00C94F0B"/>
    <w:rsid w:val="00C95318"/>
    <w:rsid w:val="00C96777"/>
    <w:rsid w:val="00C9681B"/>
    <w:rsid w:val="00C96C5A"/>
    <w:rsid w:val="00C97259"/>
    <w:rsid w:val="00C972D1"/>
    <w:rsid w:val="00C9786A"/>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133"/>
    <w:rsid w:val="00CB2BCE"/>
    <w:rsid w:val="00CB2CE7"/>
    <w:rsid w:val="00CB31EC"/>
    <w:rsid w:val="00CB34EF"/>
    <w:rsid w:val="00CB3B22"/>
    <w:rsid w:val="00CB439C"/>
    <w:rsid w:val="00CB43F6"/>
    <w:rsid w:val="00CB4536"/>
    <w:rsid w:val="00CB5150"/>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326C"/>
    <w:rsid w:val="00CD42A3"/>
    <w:rsid w:val="00CD48CB"/>
    <w:rsid w:val="00CD4F50"/>
    <w:rsid w:val="00CD4FD9"/>
    <w:rsid w:val="00CD58BA"/>
    <w:rsid w:val="00CD6249"/>
    <w:rsid w:val="00CD6BA6"/>
    <w:rsid w:val="00CD6EC6"/>
    <w:rsid w:val="00CD7871"/>
    <w:rsid w:val="00CE02D6"/>
    <w:rsid w:val="00CE0F5D"/>
    <w:rsid w:val="00CE237D"/>
    <w:rsid w:val="00CE2C19"/>
    <w:rsid w:val="00CE3069"/>
    <w:rsid w:val="00CE3575"/>
    <w:rsid w:val="00CE3C9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1051D"/>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415B"/>
    <w:rsid w:val="00D24623"/>
    <w:rsid w:val="00D268D5"/>
    <w:rsid w:val="00D2778C"/>
    <w:rsid w:val="00D277C2"/>
    <w:rsid w:val="00D27CB8"/>
    <w:rsid w:val="00D308D7"/>
    <w:rsid w:val="00D3181D"/>
    <w:rsid w:val="00D31F05"/>
    <w:rsid w:val="00D32E02"/>
    <w:rsid w:val="00D32EFC"/>
    <w:rsid w:val="00D3341E"/>
    <w:rsid w:val="00D3399B"/>
    <w:rsid w:val="00D33CE8"/>
    <w:rsid w:val="00D34C0F"/>
    <w:rsid w:val="00D3585C"/>
    <w:rsid w:val="00D37276"/>
    <w:rsid w:val="00D4069E"/>
    <w:rsid w:val="00D41207"/>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7BA"/>
    <w:rsid w:val="00D52881"/>
    <w:rsid w:val="00D534D5"/>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165D"/>
    <w:rsid w:val="00DC35FD"/>
    <w:rsid w:val="00DC3EBE"/>
    <w:rsid w:val="00DC4054"/>
    <w:rsid w:val="00DC5318"/>
    <w:rsid w:val="00DC540D"/>
    <w:rsid w:val="00DC5ABF"/>
    <w:rsid w:val="00DC6D97"/>
    <w:rsid w:val="00DC7F40"/>
    <w:rsid w:val="00DD06C3"/>
    <w:rsid w:val="00DD0F27"/>
    <w:rsid w:val="00DD136C"/>
    <w:rsid w:val="00DD164C"/>
    <w:rsid w:val="00DD1671"/>
    <w:rsid w:val="00DD1B84"/>
    <w:rsid w:val="00DD2006"/>
    <w:rsid w:val="00DD20C3"/>
    <w:rsid w:val="00DD309B"/>
    <w:rsid w:val="00DD3301"/>
    <w:rsid w:val="00DD3919"/>
    <w:rsid w:val="00DD3934"/>
    <w:rsid w:val="00DD3ECC"/>
    <w:rsid w:val="00DD3F13"/>
    <w:rsid w:val="00DD5018"/>
    <w:rsid w:val="00DD5493"/>
    <w:rsid w:val="00DD5DDC"/>
    <w:rsid w:val="00DD6319"/>
    <w:rsid w:val="00DD7060"/>
    <w:rsid w:val="00DD74C1"/>
    <w:rsid w:val="00DD7C04"/>
    <w:rsid w:val="00DD7C3A"/>
    <w:rsid w:val="00DE0191"/>
    <w:rsid w:val="00DE03C6"/>
    <w:rsid w:val="00DE08F7"/>
    <w:rsid w:val="00DE0DC2"/>
    <w:rsid w:val="00DE16E2"/>
    <w:rsid w:val="00DE17A3"/>
    <w:rsid w:val="00DE206A"/>
    <w:rsid w:val="00DE22F2"/>
    <w:rsid w:val="00DE2B13"/>
    <w:rsid w:val="00DE2E29"/>
    <w:rsid w:val="00DE3980"/>
    <w:rsid w:val="00DE3C30"/>
    <w:rsid w:val="00DE580D"/>
    <w:rsid w:val="00DE5E09"/>
    <w:rsid w:val="00DE6F53"/>
    <w:rsid w:val="00DE714C"/>
    <w:rsid w:val="00DE7638"/>
    <w:rsid w:val="00DE7845"/>
    <w:rsid w:val="00DE7A6A"/>
    <w:rsid w:val="00DE7B82"/>
    <w:rsid w:val="00DE7C5E"/>
    <w:rsid w:val="00DF1441"/>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B9D"/>
    <w:rsid w:val="00E33F61"/>
    <w:rsid w:val="00E3514C"/>
    <w:rsid w:val="00E3519F"/>
    <w:rsid w:val="00E35A79"/>
    <w:rsid w:val="00E35E43"/>
    <w:rsid w:val="00E367BA"/>
    <w:rsid w:val="00E37ADB"/>
    <w:rsid w:val="00E37BBC"/>
    <w:rsid w:val="00E40E71"/>
    <w:rsid w:val="00E41536"/>
    <w:rsid w:val="00E42ECB"/>
    <w:rsid w:val="00E430D4"/>
    <w:rsid w:val="00E432DE"/>
    <w:rsid w:val="00E43D46"/>
    <w:rsid w:val="00E44D9E"/>
    <w:rsid w:val="00E44DF3"/>
    <w:rsid w:val="00E44E5D"/>
    <w:rsid w:val="00E455C4"/>
    <w:rsid w:val="00E45E0E"/>
    <w:rsid w:val="00E471D4"/>
    <w:rsid w:val="00E4794B"/>
    <w:rsid w:val="00E501E1"/>
    <w:rsid w:val="00E50A8E"/>
    <w:rsid w:val="00E5161F"/>
    <w:rsid w:val="00E5196A"/>
    <w:rsid w:val="00E51FC5"/>
    <w:rsid w:val="00E52430"/>
    <w:rsid w:val="00E530E0"/>
    <w:rsid w:val="00E539C2"/>
    <w:rsid w:val="00E53A63"/>
    <w:rsid w:val="00E53E62"/>
    <w:rsid w:val="00E54382"/>
    <w:rsid w:val="00E546AD"/>
    <w:rsid w:val="00E5528D"/>
    <w:rsid w:val="00E5545B"/>
    <w:rsid w:val="00E557B5"/>
    <w:rsid w:val="00E56155"/>
    <w:rsid w:val="00E56D6E"/>
    <w:rsid w:val="00E56DD7"/>
    <w:rsid w:val="00E574FF"/>
    <w:rsid w:val="00E575C4"/>
    <w:rsid w:val="00E57D09"/>
    <w:rsid w:val="00E57F74"/>
    <w:rsid w:val="00E60C71"/>
    <w:rsid w:val="00E6148E"/>
    <w:rsid w:val="00E61BE2"/>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BA1"/>
    <w:rsid w:val="00E760B8"/>
    <w:rsid w:val="00E76249"/>
    <w:rsid w:val="00E771F7"/>
    <w:rsid w:val="00E77602"/>
    <w:rsid w:val="00E77CC8"/>
    <w:rsid w:val="00E801ED"/>
    <w:rsid w:val="00E8062C"/>
    <w:rsid w:val="00E8092E"/>
    <w:rsid w:val="00E80DCB"/>
    <w:rsid w:val="00E80E9F"/>
    <w:rsid w:val="00E811E6"/>
    <w:rsid w:val="00E818A1"/>
    <w:rsid w:val="00E81A7C"/>
    <w:rsid w:val="00E81D4A"/>
    <w:rsid w:val="00E81F95"/>
    <w:rsid w:val="00E821A5"/>
    <w:rsid w:val="00E8266E"/>
    <w:rsid w:val="00E839A2"/>
    <w:rsid w:val="00E83DCE"/>
    <w:rsid w:val="00E83EE8"/>
    <w:rsid w:val="00E84AC5"/>
    <w:rsid w:val="00E84B68"/>
    <w:rsid w:val="00E84D4D"/>
    <w:rsid w:val="00E859C7"/>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A0414"/>
    <w:rsid w:val="00EA083A"/>
    <w:rsid w:val="00EA0E1D"/>
    <w:rsid w:val="00EA1296"/>
    <w:rsid w:val="00EA1A6A"/>
    <w:rsid w:val="00EA2D89"/>
    <w:rsid w:val="00EA30EE"/>
    <w:rsid w:val="00EA334F"/>
    <w:rsid w:val="00EA3D81"/>
    <w:rsid w:val="00EA69D8"/>
    <w:rsid w:val="00EA7381"/>
    <w:rsid w:val="00EB1C62"/>
    <w:rsid w:val="00EB3840"/>
    <w:rsid w:val="00EB3FF2"/>
    <w:rsid w:val="00EB4407"/>
    <w:rsid w:val="00EB495A"/>
    <w:rsid w:val="00EB51C8"/>
    <w:rsid w:val="00EB5567"/>
    <w:rsid w:val="00EB559D"/>
    <w:rsid w:val="00EB726E"/>
    <w:rsid w:val="00EB7AB0"/>
    <w:rsid w:val="00EC09BD"/>
    <w:rsid w:val="00EC0C7F"/>
    <w:rsid w:val="00EC1FF5"/>
    <w:rsid w:val="00EC21EC"/>
    <w:rsid w:val="00EC287E"/>
    <w:rsid w:val="00EC4120"/>
    <w:rsid w:val="00EC4746"/>
    <w:rsid w:val="00EC47BA"/>
    <w:rsid w:val="00EC4E8F"/>
    <w:rsid w:val="00EC552E"/>
    <w:rsid w:val="00EC5B2F"/>
    <w:rsid w:val="00EC5BE4"/>
    <w:rsid w:val="00EC612D"/>
    <w:rsid w:val="00EC660B"/>
    <w:rsid w:val="00EC7A98"/>
    <w:rsid w:val="00EC7E3E"/>
    <w:rsid w:val="00ED019F"/>
    <w:rsid w:val="00ED06E7"/>
    <w:rsid w:val="00ED19C6"/>
    <w:rsid w:val="00ED1A1C"/>
    <w:rsid w:val="00ED2358"/>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2662"/>
    <w:rsid w:val="00EE3A59"/>
    <w:rsid w:val="00EE3B79"/>
    <w:rsid w:val="00EE3BA6"/>
    <w:rsid w:val="00EE42FB"/>
    <w:rsid w:val="00EE4727"/>
    <w:rsid w:val="00EE4C60"/>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1B"/>
    <w:rsid w:val="00F03AB2"/>
    <w:rsid w:val="00F0454A"/>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E31"/>
    <w:rsid w:val="00F17E79"/>
    <w:rsid w:val="00F20054"/>
    <w:rsid w:val="00F2016E"/>
    <w:rsid w:val="00F212E9"/>
    <w:rsid w:val="00F21319"/>
    <w:rsid w:val="00F2276A"/>
    <w:rsid w:val="00F23610"/>
    <w:rsid w:val="00F2519B"/>
    <w:rsid w:val="00F2552C"/>
    <w:rsid w:val="00F2588F"/>
    <w:rsid w:val="00F25C97"/>
    <w:rsid w:val="00F25F06"/>
    <w:rsid w:val="00F26A03"/>
    <w:rsid w:val="00F26BF5"/>
    <w:rsid w:val="00F30706"/>
    <w:rsid w:val="00F307DF"/>
    <w:rsid w:val="00F30AF5"/>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12ED"/>
    <w:rsid w:val="00F428D5"/>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C83"/>
    <w:rsid w:val="00F72003"/>
    <w:rsid w:val="00F723B1"/>
    <w:rsid w:val="00F72685"/>
    <w:rsid w:val="00F731DF"/>
    <w:rsid w:val="00F73272"/>
    <w:rsid w:val="00F73F14"/>
    <w:rsid w:val="00F7410D"/>
    <w:rsid w:val="00F748A8"/>
    <w:rsid w:val="00F748F2"/>
    <w:rsid w:val="00F75827"/>
    <w:rsid w:val="00F769B2"/>
    <w:rsid w:val="00F7716E"/>
    <w:rsid w:val="00F7797A"/>
    <w:rsid w:val="00F80DB4"/>
    <w:rsid w:val="00F815AC"/>
    <w:rsid w:val="00F8191B"/>
    <w:rsid w:val="00F81A6E"/>
    <w:rsid w:val="00F8252D"/>
    <w:rsid w:val="00F82C60"/>
    <w:rsid w:val="00F82D34"/>
    <w:rsid w:val="00F834B2"/>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C60"/>
    <w:rsid w:val="00F95477"/>
    <w:rsid w:val="00F9582D"/>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6404"/>
    <w:rsid w:val="00FC6BDB"/>
    <w:rsid w:val="00FC73D2"/>
    <w:rsid w:val="00FC7591"/>
    <w:rsid w:val="00FC7E41"/>
    <w:rsid w:val="00FC7E8E"/>
    <w:rsid w:val="00FC7EFB"/>
    <w:rsid w:val="00FD0B2C"/>
    <w:rsid w:val="00FD13AF"/>
    <w:rsid w:val="00FD2D1E"/>
    <w:rsid w:val="00FD35C7"/>
    <w:rsid w:val="00FD399B"/>
    <w:rsid w:val="00FD4755"/>
    <w:rsid w:val="00FD5352"/>
    <w:rsid w:val="00FD5B54"/>
    <w:rsid w:val="00FD66B2"/>
    <w:rsid w:val="00FD7FD8"/>
    <w:rsid w:val="00FE034E"/>
    <w:rsid w:val="00FE06A2"/>
    <w:rsid w:val="00FE07B6"/>
    <w:rsid w:val="00FE0FBE"/>
    <w:rsid w:val="00FE2324"/>
    <w:rsid w:val="00FE2387"/>
    <w:rsid w:val="00FE319D"/>
    <w:rsid w:val="00FE32AB"/>
    <w:rsid w:val="00FE3B01"/>
    <w:rsid w:val="00FE433B"/>
    <w:rsid w:val="00FE554B"/>
    <w:rsid w:val="00FE5A1F"/>
    <w:rsid w:val="00FE668C"/>
    <w:rsid w:val="00FE69BC"/>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03DF32DC"/>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FE656-E98C-4F6C-8DD5-66E30D2A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329</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2019-08-01T07:38:00Z</cp:lastPrinted>
  <dcterms:created xsi:type="dcterms:W3CDTF">2019-08-06T11:08:00Z</dcterms:created>
  <dcterms:modified xsi:type="dcterms:W3CDTF">2019-08-06T11:12:00Z</dcterms:modified>
</cp:coreProperties>
</file>