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</w:p>
    <w:p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2818C6" w:rsidRDefault="002818C6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7F2FBC" w:rsidRDefault="007F2FBC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EA685C" w:rsidRPr="0008263F" w:rsidRDefault="00EA685C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08263F">
        <w:rPr>
          <w:rFonts w:ascii="Angsana New" w:hAnsi="Angsana New" w:cs="Angsana New"/>
          <w:sz w:val="52"/>
          <w:szCs w:val="52"/>
          <w:cs/>
        </w:rPr>
        <w:t xml:space="preserve">บริษัท ฟูรูกาวา </w:t>
      </w:r>
      <w:bookmarkStart w:id="0" w:name="SubTitle"/>
      <w:r w:rsidRPr="0008263F">
        <w:rPr>
          <w:rFonts w:ascii="Angsana New" w:hAnsi="Angsana New" w:cs="Angsana New"/>
          <w:sz w:val="52"/>
          <w:szCs w:val="52"/>
          <w:cs/>
        </w:rPr>
        <w:t>เม็ททัล (ไทยแลนด์) จำกัด (มหาชน)</w:t>
      </w:r>
    </w:p>
    <w:bookmarkEnd w:id="0"/>
    <w:p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045F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:rsidR="00812542" w:rsidRPr="006B6495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หกเดือน</w:t>
      </w: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มิถุนายน</w:t>
      </w:r>
      <w:r w:rsidRPr="006B6495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D770E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2</w:t>
      </w:r>
    </w:p>
    <w:p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812542" w:rsidRPr="0008263F" w:rsidRDefault="00D045FF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045F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:rsidR="00FF0612" w:rsidRPr="0008263F" w:rsidRDefault="00FF0612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:rsidR="00D6250B" w:rsidRDefault="00D6250B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</w:p>
    <w:p w:rsidR="007F2FBC" w:rsidRDefault="007F2FBC" w:rsidP="00856649">
      <w:pPr>
        <w:rPr>
          <w:rFonts w:ascii="Angsana New" w:hAnsi="Angsana New"/>
          <w:b/>
          <w:bCs/>
          <w:sz w:val="32"/>
          <w:szCs w:val="32"/>
        </w:rPr>
      </w:pPr>
    </w:p>
    <w:p w:rsidR="0064070A" w:rsidRDefault="0064070A" w:rsidP="00856649">
      <w:pPr>
        <w:rPr>
          <w:sz w:val="32"/>
          <w:szCs w:val="32"/>
        </w:rPr>
        <w:sectPr w:rsidR="0064070A" w:rsidSect="00CD306F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:rsidR="0064070A" w:rsidRPr="00173600" w:rsidRDefault="0064070A" w:rsidP="0064070A">
      <w:pPr>
        <w:rPr>
          <w:sz w:val="32"/>
          <w:szCs w:val="32"/>
        </w:rPr>
      </w:pPr>
    </w:p>
    <w:p w:rsidR="0064070A" w:rsidRDefault="0064070A" w:rsidP="0064070A">
      <w:pPr>
        <w:rPr>
          <w:sz w:val="32"/>
          <w:szCs w:val="32"/>
        </w:rPr>
      </w:pPr>
    </w:p>
    <w:p w:rsidR="00173600" w:rsidRDefault="00173600" w:rsidP="0064070A">
      <w:pPr>
        <w:rPr>
          <w:sz w:val="32"/>
          <w:szCs w:val="32"/>
        </w:rPr>
      </w:pPr>
    </w:p>
    <w:p w:rsidR="00173600" w:rsidRDefault="00173600" w:rsidP="0064070A">
      <w:pPr>
        <w:rPr>
          <w:sz w:val="32"/>
          <w:szCs w:val="32"/>
        </w:rPr>
      </w:pPr>
    </w:p>
    <w:p w:rsidR="00173600" w:rsidRDefault="00173600" w:rsidP="0064070A">
      <w:pPr>
        <w:rPr>
          <w:sz w:val="32"/>
          <w:szCs w:val="32"/>
        </w:rPr>
      </w:pPr>
    </w:p>
    <w:p w:rsidR="00173600" w:rsidRDefault="00173600" w:rsidP="0064070A">
      <w:pPr>
        <w:rPr>
          <w:sz w:val="32"/>
          <w:szCs w:val="32"/>
        </w:rPr>
      </w:pPr>
    </w:p>
    <w:p w:rsidR="00173600" w:rsidRDefault="00173600" w:rsidP="0064070A">
      <w:pPr>
        <w:rPr>
          <w:sz w:val="32"/>
          <w:szCs w:val="32"/>
        </w:rPr>
      </w:pPr>
    </w:p>
    <w:p w:rsidR="00173600" w:rsidRDefault="00173600" w:rsidP="0064070A">
      <w:pPr>
        <w:rPr>
          <w:sz w:val="32"/>
          <w:szCs w:val="32"/>
        </w:rPr>
      </w:pPr>
    </w:p>
    <w:p w:rsidR="0064070A" w:rsidRPr="00173600" w:rsidRDefault="0064070A" w:rsidP="0064070A">
      <w:pPr>
        <w:rPr>
          <w:sz w:val="32"/>
          <w:szCs w:val="32"/>
        </w:rPr>
      </w:pPr>
    </w:p>
    <w:p w:rsidR="00484E04" w:rsidRPr="0008263F" w:rsidRDefault="00484E04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  <w:r w:rsidRPr="0008263F">
        <w:rPr>
          <w:rFonts w:ascii="Angsana New" w:hAnsi="Angsana New" w:cs="Angsana New"/>
          <w:cs/>
        </w:rPr>
        <w:t>รายงานการสอบทาน</w:t>
      </w:r>
      <w:r w:rsidR="006E7AEA" w:rsidRPr="0008263F">
        <w:rPr>
          <w:rFonts w:ascii="Angsana New" w:hAnsi="Angsana New" w:cs="Angsana New"/>
          <w:cs/>
          <w:lang w:val="th-TH"/>
        </w:rPr>
        <w:t>ข้อมูลทางการเงินระหว่างกาล</w:t>
      </w:r>
      <w:r w:rsidRPr="0008263F">
        <w:rPr>
          <w:rFonts w:ascii="Angsana New" w:hAnsi="Angsana New" w:cs="Angsana New"/>
          <w:cs/>
        </w:rPr>
        <w:t>โดยผู้สอบบัญชีรับอนุญาต</w:t>
      </w:r>
    </w:p>
    <w:p w:rsidR="00484E04" w:rsidRPr="0086788A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08263F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ฟูรูกาวา เม็ททัล </w:t>
      </w:r>
      <w:r w:rsidRPr="0008263F">
        <w:rPr>
          <w:rFonts w:ascii="Angsana New" w:hAnsi="Angsana New"/>
          <w:b/>
          <w:bCs/>
          <w:sz w:val="30"/>
          <w:szCs w:val="30"/>
        </w:rPr>
        <w:t>(</w:t>
      </w:r>
      <w:r w:rsidRPr="0008263F">
        <w:rPr>
          <w:rFonts w:ascii="Angsana New" w:hAnsi="Angsana New"/>
          <w:b/>
          <w:bCs/>
          <w:sz w:val="30"/>
          <w:szCs w:val="30"/>
          <w:cs/>
        </w:rPr>
        <w:t>ไทยแลนด์</w:t>
      </w:r>
      <w:r w:rsidRPr="0008263F">
        <w:rPr>
          <w:rFonts w:ascii="Angsana New" w:hAnsi="Angsana New"/>
          <w:b/>
          <w:bCs/>
          <w:sz w:val="30"/>
          <w:szCs w:val="30"/>
        </w:rPr>
        <w:t xml:space="preserve">) </w:t>
      </w:r>
      <w:r w:rsidRPr="0008263F">
        <w:rPr>
          <w:rFonts w:ascii="Angsana New" w:hAnsi="Angsana New"/>
          <w:b/>
          <w:bCs/>
          <w:sz w:val="30"/>
          <w:szCs w:val="30"/>
          <w:cs/>
        </w:rPr>
        <w:t xml:space="preserve">จำกัด </w:t>
      </w:r>
      <w:r w:rsidRPr="0008263F">
        <w:rPr>
          <w:rFonts w:ascii="Angsana New" w:hAnsi="Angsana New"/>
          <w:b/>
          <w:bCs/>
          <w:sz w:val="30"/>
          <w:szCs w:val="30"/>
        </w:rPr>
        <w:t>(</w:t>
      </w:r>
      <w:r w:rsidRPr="0008263F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08263F">
        <w:rPr>
          <w:rFonts w:ascii="Angsana New" w:hAnsi="Angsana New"/>
          <w:b/>
          <w:bCs/>
          <w:sz w:val="30"/>
          <w:szCs w:val="30"/>
        </w:rPr>
        <w:t>)</w:t>
      </w:r>
    </w:p>
    <w:p w:rsidR="00415307" w:rsidRPr="0086788A" w:rsidRDefault="00415307" w:rsidP="004153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847E53" w:rsidRPr="00E049BA" w:rsidRDefault="00847E53" w:rsidP="003F1DA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ณ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วันที่</w:t>
      </w:r>
      <w:r w:rsidRPr="0008263F">
        <w:rPr>
          <w:rFonts w:ascii="Angsana New" w:hAnsi="Angsana New"/>
          <w:sz w:val="30"/>
          <w:szCs w:val="30"/>
        </w:rPr>
        <w:t xml:space="preserve"> 3</w:t>
      </w:r>
      <w:r w:rsidR="00812542">
        <w:rPr>
          <w:rFonts w:ascii="Angsana New" w:hAnsi="Angsana New"/>
          <w:sz w:val="30"/>
          <w:szCs w:val="30"/>
        </w:rPr>
        <w:t xml:space="preserve">0 </w:t>
      </w:r>
      <w:r w:rsidR="00812542">
        <w:rPr>
          <w:rFonts w:ascii="Angsana New" w:hAnsi="Angsana New" w:hint="cs"/>
          <w:sz w:val="30"/>
          <w:szCs w:val="30"/>
          <w:cs/>
        </w:rPr>
        <w:t>มิถุนายน</w:t>
      </w:r>
      <w:r w:rsidR="00D65400" w:rsidRPr="0008263F">
        <w:rPr>
          <w:rFonts w:ascii="Angsana New" w:hAnsi="Angsana New"/>
          <w:sz w:val="30"/>
          <w:szCs w:val="30"/>
        </w:rPr>
        <w:t xml:space="preserve"> 25</w:t>
      </w:r>
      <w:r w:rsidR="00D6250B">
        <w:rPr>
          <w:rFonts w:ascii="Angsana New" w:hAnsi="Angsana New"/>
          <w:sz w:val="30"/>
          <w:szCs w:val="30"/>
        </w:rPr>
        <w:t>6</w:t>
      </w:r>
      <w:r w:rsidR="00D770E3">
        <w:rPr>
          <w:rFonts w:ascii="Angsana New" w:hAnsi="Angsana New" w:hint="cs"/>
          <w:sz w:val="30"/>
          <w:szCs w:val="30"/>
          <w:cs/>
        </w:rPr>
        <w:t>2</w:t>
      </w:r>
      <w:r w:rsidR="00D6250B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EF4F46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EF4F46">
        <w:rPr>
          <w:rFonts w:ascii="Angsana New" w:hAnsi="Angsana New"/>
          <w:sz w:val="30"/>
          <w:szCs w:val="30"/>
        </w:rPr>
        <w:t xml:space="preserve">30 </w:t>
      </w:r>
      <w:r w:rsidR="00EF4F4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EF4F46">
        <w:rPr>
          <w:rFonts w:ascii="Angsana New" w:hAnsi="Angsana New"/>
          <w:sz w:val="30"/>
          <w:szCs w:val="30"/>
        </w:rPr>
        <w:t>256</w:t>
      </w:r>
      <w:r w:rsidR="00D770E3">
        <w:rPr>
          <w:rFonts w:ascii="Angsana New" w:hAnsi="Angsana New" w:hint="cs"/>
          <w:sz w:val="30"/>
          <w:szCs w:val="30"/>
          <w:cs/>
        </w:rPr>
        <w:t>2</w:t>
      </w:r>
      <w:r w:rsidRPr="0008263F">
        <w:rPr>
          <w:rFonts w:ascii="Angsana New" w:hAnsi="Angsana New"/>
          <w:sz w:val="30"/>
          <w:szCs w:val="30"/>
          <w:cs/>
        </w:rPr>
        <w:t xml:space="preserve"> งบแสดงการเปลี่ยนแปลง</w:t>
      </w:r>
      <w:r w:rsidR="00E34587">
        <w:rPr>
          <w:rFonts w:ascii="Angsana New" w:hAnsi="Angsana New"/>
          <w:spacing w:val="-4"/>
          <w:sz w:val="30"/>
          <w:szCs w:val="30"/>
          <w:cs/>
        </w:rPr>
        <w:t>ส่วนของผู้ถือหุ้น</w:t>
      </w:r>
      <w:r w:rsidR="009E6EEE">
        <w:rPr>
          <w:rFonts w:ascii="Angsana New" w:hAnsi="Angsana New"/>
          <w:spacing w:val="-4"/>
          <w:sz w:val="30"/>
          <w:szCs w:val="30"/>
          <w:cs/>
        </w:rPr>
        <w:t>และงบกระแสเงินสด</w:t>
      </w:r>
      <w:r w:rsidRPr="0008263F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812542">
        <w:rPr>
          <w:rFonts w:ascii="Angsana New" w:hAnsi="Angsana New" w:hint="cs"/>
          <w:spacing w:val="-4"/>
          <w:sz w:val="30"/>
          <w:szCs w:val="30"/>
          <w:cs/>
        </w:rPr>
        <w:t>หกเดือน</w:t>
      </w:r>
      <w:r w:rsidR="00080381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="00EC5D21">
        <w:rPr>
          <w:rFonts w:ascii="Angsana New" w:hAnsi="Angsana New"/>
          <w:spacing w:val="-4"/>
          <w:sz w:val="30"/>
          <w:szCs w:val="30"/>
        </w:rPr>
        <w:t xml:space="preserve"> </w:t>
      </w:r>
      <w:r w:rsidRPr="0008263F">
        <w:rPr>
          <w:rFonts w:ascii="Angsana New" w:hAnsi="Angsana New"/>
          <w:spacing w:val="-4"/>
          <w:sz w:val="30"/>
          <w:szCs w:val="30"/>
        </w:rPr>
        <w:t>3</w:t>
      </w:r>
      <w:r w:rsidR="00812542">
        <w:rPr>
          <w:rFonts w:ascii="Angsana New" w:hAnsi="Angsana New" w:hint="cs"/>
          <w:spacing w:val="-4"/>
          <w:sz w:val="30"/>
          <w:szCs w:val="30"/>
          <w:cs/>
        </w:rPr>
        <w:t>0 มิถุนายน</w:t>
      </w:r>
      <w:r w:rsidR="001D4CB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B708D" w:rsidRPr="0008263F">
        <w:rPr>
          <w:rFonts w:ascii="Angsana New" w:hAnsi="Angsana New"/>
          <w:spacing w:val="-4"/>
          <w:sz w:val="30"/>
          <w:szCs w:val="30"/>
        </w:rPr>
        <w:t>25</w:t>
      </w:r>
      <w:r w:rsidR="00D6250B">
        <w:rPr>
          <w:rFonts w:ascii="Angsana New" w:hAnsi="Angsana New"/>
          <w:spacing w:val="-4"/>
          <w:sz w:val="30"/>
          <w:szCs w:val="30"/>
        </w:rPr>
        <w:t>6</w:t>
      </w:r>
      <w:r w:rsidR="00D770E3">
        <w:rPr>
          <w:rFonts w:ascii="Angsana New" w:hAnsi="Angsana New" w:hint="cs"/>
          <w:spacing w:val="-4"/>
          <w:sz w:val="30"/>
          <w:szCs w:val="30"/>
          <w:cs/>
        </w:rPr>
        <w:t>2</w:t>
      </w:r>
      <w:r w:rsidR="00D6250B">
        <w:rPr>
          <w:rFonts w:ascii="Angsana New" w:hAnsi="Angsana New"/>
          <w:spacing w:val="-4"/>
          <w:sz w:val="30"/>
          <w:szCs w:val="30"/>
        </w:rPr>
        <w:t xml:space="preserve"> </w:t>
      </w:r>
      <w:r w:rsidRPr="0008263F">
        <w:rPr>
          <w:rFonts w:ascii="Angsana New" w:hAnsi="Angsana New"/>
          <w:spacing w:val="-4"/>
          <w:sz w:val="30"/>
          <w:szCs w:val="30"/>
          <w:cs/>
        </w:rPr>
        <w:t>และหมายเหตุประกอบงบการเงิน</w:t>
      </w:r>
      <w:r w:rsidR="005F0821">
        <w:rPr>
          <w:rFonts w:ascii="Angsana New" w:hAnsi="Angsana New" w:hint="cs"/>
          <w:spacing w:val="-4"/>
          <w:sz w:val="30"/>
          <w:szCs w:val="30"/>
          <w:cs/>
        </w:rPr>
        <w:t>แ</w:t>
      </w:r>
      <w:r w:rsidRPr="0008263F">
        <w:rPr>
          <w:rFonts w:ascii="Angsana New" w:hAnsi="Angsana New"/>
          <w:sz w:val="30"/>
          <w:szCs w:val="30"/>
          <w:cs/>
        </w:rPr>
        <w:t xml:space="preserve">บบย่อ </w:t>
      </w:r>
      <w:r w:rsidRPr="0008263F">
        <w:rPr>
          <w:rFonts w:ascii="Angsana New" w:hAnsi="Angsana New"/>
          <w:sz w:val="30"/>
          <w:szCs w:val="30"/>
        </w:rPr>
        <w:t>(</w:t>
      </w:r>
      <w:r w:rsidR="00395E78">
        <w:rPr>
          <w:rFonts w:ascii="Angsana New" w:hAnsi="Angsana New" w:hint="cs"/>
          <w:sz w:val="30"/>
          <w:szCs w:val="30"/>
          <w:cs/>
        </w:rPr>
        <w:t>ข้อมูลทาง</w:t>
      </w:r>
      <w:r w:rsidRPr="0008263F">
        <w:rPr>
          <w:rFonts w:ascii="Angsana New" w:hAnsi="Angsana New"/>
          <w:sz w:val="30"/>
          <w:szCs w:val="30"/>
          <w:cs/>
        </w:rPr>
        <w:t>การเงินระหว่างกาล) ของ</w:t>
      </w:r>
      <w:r w:rsidR="00080381">
        <w:rPr>
          <w:rFonts w:ascii="Angsana New" w:hAnsi="Angsana New"/>
          <w:sz w:val="30"/>
          <w:szCs w:val="30"/>
          <w:cs/>
        </w:rPr>
        <w:t>บริษัท ฟูรูกาวา เม็ททัล</w:t>
      </w:r>
      <w:r w:rsidR="00EC5D21">
        <w:rPr>
          <w:rFonts w:ascii="Angsana New" w:hAnsi="Angsana New"/>
          <w:sz w:val="30"/>
          <w:szCs w:val="30"/>
        </w:rPr>
        <w:t xml:space="preserve"> </w:t>
      </w:r>
      <w:r w:rsidR="00DE0E99" w:rsidRPr="0008263F">
        <w:rPr>
          <w:rFonts w:ascii="Angsana New" w:hAnsi="Angsana New"/>
          <w:sz w:val="30"/>
          <w:szCs w:val="30"/>
        </w:rPr>
        <w:t>(</w:t>
      </w:r>
      <w:r w:rsidR="00DE0E99" w:rsidRPr="0008263F">
        <w:rPr>
          <w:rFonts w:ascii="Angsana New" w:hAnsi="Angsana New"/>
          <w:sz w:val="30"/>
          <w:szCs w:val="30"/>
          <w:cs/>
        </w:rPr>
        <w:t>ไทยแลนด์</w:t>
      </w:r>
      <w:r w:rsidR="00DE0E99" w:rsidRPr="0008263F">
        <w:rPr>
          <w:rFonts w:ascii="Angsana New" w:hAnsi="Angsana New"/>
          <w:sz w:val="30"/>
          <w:szCs w:val="30"/>
        </w:rPr>
        <w:t xml:space="preserve">) </w:t>
      </w:r>
      <w:r w:rsidR="00DE0E99" w:rsidRPr="0008263F">
        <w:rPr>
          <w:rFonts w:ascii="Angsana New" w:hAnsi="Angsana New"/>
          <w:sz w:val="30"/>
          <w:szCs w:val="30"/>
          <w:cs/>
        </w:rPr>
        <w:t xml:space="preserve">จำกัด </w:t>
      </w:r>
      <w:r w:rsidR="00DE0E99" w:rsidRPr="0008263F">
        <w:rPr>
          <w:rFonts w:ascii="Angsana New" w:hAnsi="Angsana New"/>
          <w:sz w:val="30"/>
          <w:szCs w:val="30"/>
        </w:rPr>
        <w:t>(</w:t>
      </w:r>
      <w:r w:rsidR="00DE0E99" w:rsidRPr="0008263F">
        <w:rPr>
          <w:rFonts w:ascii="Angsana New" w:hAnsi="Angsana New"/>
          <w:sz w:val="30"/>
          <w:szCs w:val="30"/>
          <w:cs/>
        </w:rPr>
        <w:t>มหาชน</w:t>
      </w:r>
      <w:r w:rsidR="00DE0E99" w:rsidRPr="0008263F">
        <w:rPr>
          <w:rFonts w:ascii="Angsana New" w:hAnsi="Angsana New"/>
          <w:sz w:val="30"/>
          <w:szCs w:val="30"/>
        </w:rPr>
        <w:t>)</w:t>
      </w:r>
      <w:r w:rsidR="00D845F1"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</w:t>
      </w:r>
      <w:r w:rsidR="00D845F1" w:rsidRPr="0008263F">
        <w:rPr>
          <w:rFonts w:ascii="Angsana New" w:hAnsi="Angsana New"/>
          <w:sz w:val="30"/>
          <w:szCs w:val="30"/>
          <w:cs/>
        </w:rPr>
        <w:t>มูลทาง</w:t>
      </w:r>
      <w:r w:rsidR="00D845F1" w:rsidRPr="00C45150">
        <w:rPr>
          <w:rFonts w:ascii="Angsana New" w:hAnsi="Angsana New"/>
          <w:sz w:val="30"/>
          <w:szCs w:val="30"/>
          <w:cs/>
        </w:rPr>
        <w:t>การเงินระหว่างกาลเหล่านี้</w:t>
      </w:r>
      <w:r w:rsidRPr="00C45150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Pr="00C45150">
        <w:rPr>
          <w:rFonts w:ascii="Angsana New" w:hAnsi="Angsana New"/>
          <w:sz w:val="30"/>
          <w:szCs w:val="30"/>
        </w:rPr>
        <w:t xml:space="preserve">34 </w:t>
      </w:r>
      <w:r w:rsidRPr="00C45150">
        <w:rPr>
          <w:rFonts w:ascii="Angsana New" w:hAnsi="Angsana New"/>
          <w:sz w:val="30"/>
          <w:szCs w:val="30"/>
          <w:cs/>
        </w:rPr>
        <w:t xml:space="preserve">เรื่อง </w:t>
      </w:r>
      <w:r w:rsidR="00E049BA" w:rsidRPr="00C45150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C45150">
        <w:rPr>
          <w:rFonts w:ascii="Angsana New" w:hAnsi="Angsana New"/>
          <w:sz w:val="30"/>
          <w:szCs w:val="30"/>
          <w:cs/>
        </w:rPr>
        <w:t>กา</w:t>
      </w:r>
      <w:r w:rsidR="009E6EEE" w:rsidRPr="00C45150">
        <w:rPr>
          <w:rFonts w:ascii="Angsana New" w:hAnsi="Angsana New"/>
          <w:sz w:val="30"/>
          <w:szCs w:val="30"/>
          <w:cs/>
        </w:rPr>
        <w:t>รเงินระหว่างกาล ส่วนข้าพเจ้า</w:t>
      </w:r>
      <w:r w:rsidR="009E6EEE">
        <w:rPr>
          <w:rFonts w:ascii="Angsana New" w:hAnsi="Angsana New"/>
          <w:sz w:val="30"/>
          <w:szCs w:val="30"/>
          <w:cs/>
        </w:rPr>
        <w:t>เป็</w:t>
      </w:r>
      <w:r w:rsidR="00AA452B">
        <w:rPr>
          <w:rFonts w:ascii="Angsana New" w:hAnsi="Angsana New" w:hint="cs"/>
          <w:sz w:val="30"/>
          <w:szCs w:val="30"/>
          <w:cs/>
        </w:rPr>
        <w:t>น</w:t>
      </w:r>
      <w:r w:rsidRPr="0008263F">
        <w:rPr>
          <w:rFonts w:ascii="Angsana New" w:hAnsi="Angsana New"/>
          <w:sz w:val="30"/>
          <w:szCs w:val="30"/>
          <w:cs/>
        </w:rPr>
        <w:t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08263F">
        <w:rPr>
          <w:rFonts w:ascii="Angsana New" w:hAnsi="Angsana New"/>
          <w:sz w:val="30"/>
          <w:szCs w:val="30"/>
        </w:rPr>
        <w:t xml:space="preserve"> </w:t>
      </w:r>
    </w:p>
    <w:p w:rsidR="00847E53" w:rsidRPr="00173600" w:rsidRDefault="00847E53" w:rsidP="0086788A">
      <w:pPr>
        <w:pStyle w:val="FSBlank"/>
        <w:rPr>
          <w:sz w:val="30"/>
          <w:szCs w:val="30"/>
        </w:rPr>
      </w:pPr>
    </w:p>
    <w:p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8263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847E53" w:rsidRPr="00173600" w:rsidRDefault="00847E53" w:rsidP="0086788A">
      <w:pPr>
        <w:pStyle w:val="FSBlank"/>
        <w:rPr>
          <w:sz w:val="30"/>
          <w:szCs w:val="30"/>
        </w:rPr>
      </w:pPr>
    </w:p>
    <w:p w:rsidR="004E38EC" w:rsidRDefault="00847E53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รหัส</w:t>
      </w:r>
      <w:r w:rsidRPr="0008263F">
        <w:rPr>
          <w:rFonts w:ascii="Angsana New" w:hAnsi="Angsana New"/>
          <w:sz w:val="30"/>
          <w:szCs w:val="30"/>
        </w:rPr>
        <w:t xml:space="preserve"> 2410 “</w:t>
      </w:r>
      <w:r w:rsidRPr="0008263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8263F">
        <w:rPr>
          <w:rFonts w:ascii="Angsana New" w:hAnsi="Angsana New"/>
          <w:sz w:val="30"/>
          <w:szCs w:val="30"/>
        </w:rPr>
        <w:t>”</w:t>
      </w:r>
      <w:r w:rsidRPr="0008263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</w:t>
      </w:r>
      <w:r w:rsidR="00D65400" w:rsidRPr="0008263F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:rsidR="00CD306F" w:rsidRDefault="00CD306F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D306F" w:rsidRPr="0064070A" w:rsidRDefault="00CD306F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CD306F" w:rsidRPr="0064070A" w:rsidSect="00CD306F">
          <w:footerReference w:type="default" r:id="rId11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:rsidR="00296A3C" w:rsidRDefault="00296A3C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8263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847E53" w:rsidRPr="00D6250B" w:rsidRDefault="00847E53" w:rsidP="0086788A">
      <w:pPr>
        <w:pStyle w:val="FSBlank"/>
      </w:pPr>
    </w:p>
    <w:p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08263F">
        <w:rPr>
          <w:rFonts w:ascii="Angsana New" w:hAnsi="Angsana New"/>
          <w:sz w:val="30"/>
          <w:szCs w:val="30"/>
        </w:rPr>
        <w:t>34</w:t>
      </w:r>
      <w:r w:rsidR="00E049BA"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08263F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:rsidR="00847E53" w:rsidRPr="00D6250B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D845F1" w:rsidRPr="00D6250B" w:rsidRDefault="00D845F1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DA5F86" w:rsidRDefault="00DA5F86" w:rsidP="00D65400">
      <w:pPr>
        <w:pStyle w:val="T"/>
        <w:ind w:left="0" w:right="-43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:rsidR="00981C3D" w:rsidRDefault="00981C3D" w:rsidP="00D65400">
      <w:pPr>
        <w:pStyle w:val="T"/>
        <w:ind w:left="0" w:right="-43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:rsidR="00484E04" w:rsidRPr="0008263F" w:rsidRDefault="00C815FA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</w:rPr>
        <w:t>(</w:t>
      </w:r>
      <w:r w:rsidR="00E049BA">
        <w:rPr>
          <w:rFonts w:ascii="Angsana New" w:hAnsi="Angsana New" w:cs="Angsana New" w:hint="cs"/>
          <w:cs/>
        </w:rPr>
        <w:t>สิรินุช</w:t>
      </w:r>
      <w:r w:rsidR="00663F2C">
        <w:rPr>
          <w:rFonts w:ascii="Angsana New" w:hAnsi="Angsana New" w:cs="Angsana New" w:hint="cs"/>
          <w:cs/>
        </w:rPr>
        <w:t xml:space="preserve"> </w:t>
      </w:r>
      <w:r w:rsidR="00E049BA">
        <w:rPr>
          <w:rFonts w:ascii="Angsana New" w:hAnsi="Angsana New" w:cs="Angsana New" w:hint="cs"/>
          <w:cs/>
        </w:rPr>
        <w:t>วิมลสถิตย์</w:t>
      </w:r>
      <w:r w:rsidR="00844BEB" w:rsidRPr="0008263F">
        <w:rPr>
          <w:rFonts w:ascii="Angsana New" w:hAnsi="Angsana New" w:cs="Angsana New"/>
          <w:cs/>
        </w:rPr>
        <w:t>)</w:t>
      </w:r>
    </w:p>
    <w:p w:rsidR="00484E04" w:rsidRPr="0008263F" w:rsidRDefault="00484E04" w:rsidP="00D65400">
      <w:pPr>
        <w:pStyle w:val="T"/>
        <w:ind w:left="0" w:right="-43"/>
        <w:jc w:val="left"/>
        <w:rPr>
          <w:rFonts w:ascii="Angsana New" w:hAnsi="Angsana New" w:cs="Angsana New"/>
          <w:cs/>
        </w:rPr>
      </w:pPr>
      <w:r w:rsidRPr="0008263F">
        <w:rPr>
          <w:rFonts w:ascii="Angsana New" w:hAnsi="Angsana New" w:cs="Angsana New"/>
          <w:cs/>
        </w:rPr>
        <w:t>ผู้สอบบัญชีรับอนุญาต</w:t>
      </w:r>
    </w:p>
    <w:p w:rsidR="00484E04" w:rsidRPr="0008263F" w:rsidRDefault="0043541E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</w:rPr>
        <w:t>เลข</w:t>
      </w:r>
      <w:r w:rsidR="007E3EE3" w:rsidRPr="0008263F">
        <w:rPr>
          <w:rFonts w:ascii="Angsana New" w:hAnsi="Angsana New" w:cs="Angsana New"/>
          <w:cs/>
        </w:rPr>
        <w:t xml:space="preserve">ทะเบียน </w:t>
      </w:r>
      <w:r w:rsidR="00E049BA">
        <w:rPr>
          <w:rFonts w:ascii="Angsana New" w:hAnsi="Angsana New" w:cs="Angsana New"/>
          <w:lang w:val="en-US"/>
        </w:rPr>
        <w:t>8413</w:t>
      </w:r>
    </w:p>
    <w:p w:rsidR="00484E04" w:rsidRPr="009E037D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:rsidR="00484E04" w:rsidRPr="0008263F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  <w:lang w:val="en-US"/>
        </w:rPr>
        <w:t>บริษัท เคพีเอ็มจี ภูมิไชย สอบบัญชี จำกัด</w:t>
      </w:r>
    </w:p>
    <w:p w:rsidR="00484E04" w:rsidRPr="0008263F" w:rsidRDefault="00484E04" w:rsidP="00D6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กรุงเทพมหานคร</w:t>
      </w:r>
      <w:bookmarkStart w:id="1" w:name="_GoBack"/>
      <w:bookmarkEnd w:id="1"/>
    </w:p>
    <w:p w:rsidR="005F4458" w:rsidRPr="008D08B1" w:rsidRDefault="00A54EA5" w:rsidP="008D08B1">
      <w:pPr>
        <w:pStyle w:val="T"/>
        <w:ind w:left="0" w:right="-43"/>
        <w:jc w:val="left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lang w:val="en-US"/>
        </w:rPr>
        <w:t>5</w:t>
      </w:r>
      <w:r w:rsidR="009B51F9">
        <w:rPr>
          <w:rFonts w:ascii="Angsana New" w:hAnsi="Angsana New" w:cs="Angsana New" w:hint="cs"/>
          <w:cs/>
          <w:lang w:val="en-US"/>
        </w:rPr>
        <w:t xml:space="preserve"> สิงหาคม</w:t>
      </w:r>
      <w:r w:rsidR="00F65AB4">
        <w:rPr>
          <w:rFonts w:ascii="Angsana New" w:hAnsi="Angsana New" w:cs="Angsana New" w:hint="cs"/>
          <w:cs/>
          <w:lang w:val="en-US"/>
        </w:rPr>
        <w:t xml:space="preserve"> </w:t>
      </w:r>
      <w:r w:rsidR="00E71A0C">
        <w:rPr>
          <w:rFonts w:ascii="Angsana New" w:hAnsi="Angsana New" w:cs="Angsana New" w:hint="cs"/>
          <w:cs/>
          <w:lang w:val="en-US"/>
        </w:rPr>
        <w:t>256</w:t>
      </w:r>
      <w:r w:rsidR="00D770E3">
        <w:rPr>
          <w:rFonts w:ascii="Angsana New" w:hAnsi="Angsana New" w:cs="Angsana New" w:hint="cs"/>
          <w:cs/>
          <w:lang w:val="en-US"/>
        </w:rPr>
        <w:t>2</w:t>
      </w:r>
    </w:p>
    <w:p w:rsidR="00DE40FB" w:rsidRDefault="00DE40FB" w:rsidP="00752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sectPr w:rsidR="00DE40FB" w:rsidSect="00CD306F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1D30" w:rsidRDefault="00BC1D30">
      <w:r>
        <w:separator/>
      </w:r>
    </w:p>
  </w:endnote>
  <w:endnote w:type="continuationSeparator" w:id="0">
    <w:p w:rsidR="00BC1D30" w:rsidRDefault="00BC1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1D30" w:rsidRDefault="00BC1D30" w:rsidP="0050124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20</w:t>
    </w:r>
    <w:r>
      <w:rPr>
        <w:rStyle w:val="PageNumber"/>
        <w:cs/>
      </w:rPr>
      <w:fldChar w:fldCharType="end"/>
    </w:r>
  </w:p>
  <w:p w:rsidR="00BC1D30" w:rsidRDefault="00BC1D30" w:rsidP="00A03E4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1D30" w:rsidRPr="00B501AF" w:rsidRDefault="00BC1D30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1D30" w:rsidRPr="00DA5F86" w:rsidRDefault="00BC1D30">
    <w:pPr>
      <w:pStyle w:val="Footer"/>
      <w:jc w:val="center"/>
      <w:rPr>
        <w:rFonts w:ascii="Angsana New" w:hAnsi="Angsana New"/>
        <w:sz w:val="30"/>
        <w:szCs w:val="30"/>
      </w:rPr>
    </w:pPr>
    <w:r w:rsidRPr="00DA5F86"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306F" w:rsidRPr="00B501AF" w:rsidRDefault="00CD306F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1D30" w:rsidRPr="001C2877" w:rsidRDefault="00BC1D30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:rsidR="00BC1D30" w:rsidRPr="00C70DC4" w:rsidRDefault="00BC1D30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1D30" w:rsidRPr="00C70DC4" w:rsidRDefault="00BC1D30" w:rsidP="00CD128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11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:rsidR="00BC1D30" w:rsidRPr="00C70DC4" w:rsidRDefault="00BC1D30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1D30" w:rsidRDefault="00BC1D30">
      <w:r>
        <w:separator/>
      </w:r>
    </w:p>
  </w:footnote>
  <w:footnote w:type="continuationSeparator" w:id="0">
    <w:p w:rsidR="00BC1D30" w:rsidRDefault="00BC1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1D30" w:rsidRPr="0064466F" w:rsidRDefault="00BC1D30" w:rsidP="008125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64466F">
      <w:rPr>
        <w:rFonts w:ascii="Angsana New" w:hAnsi="Angsana New"/>
        <w:b/>
        <w:bCs/>
        <w:sz w:val="32"/>
        <w:szCs w:val="32"/>
        <w:cs/>
      </w:rPr>
      <w:t xml:space="preserve">บริษัท ฟูรูกาวา เม็ททัล </w:t>
    </w:r>
    <w:r w:rsidRPr="0064466F">
      <w:rPr>
        <w:rFonts w:ascii="Angsana New" w:hAnsi="Angsana New"/>
        <w:b/>
        <w:bCs/>
        <w:sz w:val="32"/>
        <w:szCs w:val="32"/>
      </w:rPr>
      <w:t>(</w:t>
    </w:r>
    <w:r w:rsidRPr="0064466F">
      <w:rPr>
        <w:rFonts w:ascii="Angsana New" w:hAnsi="Angsana New"/>
        <w:b/>
        <w:bCs/>
        <w:sz w:val="32"/>
        <w:szCs w:val="32"/>
        <w:cs/>
      </w:rPr>
      <w:t>ไทยแลนด์</w:t>
    </w:r>
    <w:r w:rsidRPr="0064466F">
      <w:rPr>
        <w:rFonts w:ascii="Angsana New" w:hAnsi="Angsana New"/>
        <w:b/>
        <w:bCs/>
        <w:sz w:val="32"/>
        <w:szCs w:val="32"/>
      </w:rPr>
      <w:t xml:space="preserve">) </w:t>
    </w:r>
    <w:r w:rsidRPr="0064466F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64466F">
      <w:rPr>
        <w:rFonts w:ascii="Angsana New" w:hAnsi="Angsana New"/>
        <w:b/>
        <w:bCs/>
        <w:sz w:val="32"/>
        <w:szCs w:val="32"/>
      </w:rPr>
      <w:t>(</w:t>
    </w:r>
    <w:r w:rsidRPr="0064466F">
      <w:rPr>
        <w:rFonts w:ascii="Angsana New" w:hAnsi="Angsana New"/>
        <w:b/>
        <w:bCs/>
        <w:sz w:val="32"/>
        <w:szCs w:val="32"/>
        <w:cs/>
      </w:rPr>
      <w:t>มหาชน</w:t>
    </w:r>
    <w:r w:rsidRPr="0064466F">
      <w:rPr>
        <w:rFonts w:ascii="Angsana New" w:hAnsi="Angsana New"/>
        <w:b/>
        <w:bCs/>
        <w:sz w:val="32"/>
        <w:szCs w:val="32"/>
      </w:rPr>
      <w:t>)</w:t>
    </w:r>
  </w:p>
  <w:p w:rsidR="00BC1D30" w:rsidRPr="0064466F" w:rsidRDefault="00BC1D30" w:rsidP="008125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64466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64466F">
      <w:rPr>
        <w:rFonts w:ascii="Angsana New" w:hAnsi="Angsana New"/>
        <w:b/>
        <w:bCs/>
        <w:sz w:val="32"/>
        <w:szCs w:val="32"/>
        <w:cs/>
      </w:rPr>
      <w:t xml:space="preserve"> </w:t>
    </w:r>
  </w:p>
  <w:p w:rsidR="00BC1D30" w:rsidRDefault="00BC1D30" w:rsidP="008125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</w:t>
    </w:r>
    <w:r w:rsidRPr="0064466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 xml:space="preserve">30 มิถุนายน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62 (ไม่ได้ตรวจสอบ)</w:t>
    </w:r>
  </w:p>
  <w:p w:rsidR="00BC1D30" w:rsidRPr="0064466F" w:rsidRDefault="00BC1D30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1D30" w:rsidRDefault="00BC1D30" w:rsidP="00C41766">
    <w:pPr>
      <w:pStyle w:val="Header"/>
      <w:rPr>
        <w:rFonts w:ascii="Angsana New" w:hAnsi="Angsana New"/>
        <w:sz w:val="32"/>
        <w:szCs w:val="32"/>
      </w:rPr>
    </w:pPr>
  </w:p>
  <w:p w:rsidR="00CD306F" w:rsidRPr="00C41766" w:rsidRDefault="00CD306F" w:rsidP="00C41766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DF65A31"/>
    <w:multiLevelType w:val="hybridMultilevel"/>
    <w:tmpl w:val="C3C6268E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8F3492D"/>
    <w:multiLevelType w:val="hybridMultilevel"/>
    <w:tmpl w:val="03B21F18"/>
    <w:lvl w:ilvl="0" w:tplc="DC1A5B68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EB816FC"/>
    <w:multiLevelType w:val="hybridMultilevel"/>
    <w:tmpl w:val="BF44246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3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E9D16A8"/>
    <w:multiLevelType w:val="hybridMultilevel"/>
    <w:tmpl w:val="350C77CE"/>
    <w:lvl w:ilvl="0" w:tplc="8C760DA8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56845B1F"/>
    <w:multiLevelType w:val="hybridMultilevel"/>
    <w:tmpl w:val="EFBE0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242B38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1" w15:restartNumberingAfterBreak="0">
    <w:nsid w:val="6C193714"/>
    <w:multiLevelType w:val="hybridMultilevel"/>
    <w:tmpl w:val="10B42F76"/>
    <w:lvl w:ilvl="0" w:tplc="F3A472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B56387"/>
    <w:multiLevelType w:val="hybridMultilevel"/>
    <w:tmpl w:val="FFDC66C4"/>
    <w:lvl w:ilvl="0" w:tplc="FFFFFFFF">
      <w:start w:val="1"/>
      <w:numFmt w:val="decimal"/>
      <w:lvlText w:val="%1."/>
      <w:lvlJc w:val="left"/>
      <w:pPr>
        <w:tabs>
          <w:tab w:val="num" w:pos="904"/>
        </w:tabs>
        <w:ind w:left="904" w:hanging="360"/>
      </w:pPr>
      <w:rPr>
        <w:rFonts w:hint="default"/>
      </w:rPr>
    </w:lvl>
    <w:lvl w:ilvl="1" w:tplc="FFFFFFFF">
      <w:start w:val="1"/>
      <w:numFmt w:val="decimal"/>
      <w:lvlText w:val="3.%2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AF72EF"/>
    <w:multiLevelType w:val="multilevel"/>
    <w:tmpl w:val="3D22AD72"/>
    <w:lvl w:ilvl="0">
      <w:start w:val="23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732063EC"/>
    <w:multiLevelType w:val="multilevel"/>
    <w:tmpl w:val="5D18B5EC"/>
    <w:lvl w:ilvl="0">
      <w:start w:val="11"/>
      <w:numFmt w:val="decimalZero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8C27FF0"/>
    <w:multiLevelType w:val="hybridMultilevel"/>
    <w:tmpl w:val="38463AF4"/>
    <w:lvl w:ilvl="0" w:tplc="052CB7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5"/>
  </w:num>
  <w:num w:numId="13">
    <w:abstractNumId w:val="28"/>
  </w:num>
  <w:num w:numId="14">
    <w:abstractNumId w:val="17"/>
  </w:num>
  <w:num w:numId="15">
    <w:abstractNumId w:val="20"/>
  </w:num>
  <w:num w:numId="16">
    <w:abstractNumId w:val="16"/>
  </w:num>
  <w:num w:numId="17">
    <w:abstractNumId w:val="12"/>
  </w:num>
  <w:num w:numId="18">
    <w:abstractNumId w:val="28"/>
  </w:num>
  <w:num w:numId="19">
    <w:abstractNumId w:val="28"/>
  </w:num>
  <w:num w:numId="20">
    <w:abstractNumId w:val="11"/>
  </w:num>
  <w:num w:numId="21">
    <w:abstractNumId w:val="33"/>
  </w:num>
  <w:num w:numId="22">
    <w:abstractNumId w:val="21"/>
  </w:num>
  <w:num w:numId="23">
    <w:abstractNumId w:val="22"/>
  </w:num>
  <w:num w:numId="24">
    <w:abstractNumId w:val="35"/>
  </w:num>
  <w:num w:numId="25">
    <w:abstractNumId w:val="18"/>
  </w:num>
  <w:num w:numId="26">
    <w:abstractNumId w:val="30"/>
  </w:num>
  <w:num w:numId="27">
    <w:abstractNumId w:val="26"/>
  </w:num>
  <w:num w:numId="28">
    <w:abstractNumId w:val="27"/>
  </w:num>
  <w:num w:numId="29">
    <w:abstractNumId w:val="23"/>
  </w:num>
  <w:num w:numId="30">
    <w:abstractNumId w:val="25"/>
  </w:num>
  <w:num w:numId="31">
    <w:abstractNumId w:val="32"/>
  </w:num>
  <w:num w:numId="32">
    <w:abstractNumId w:val="31"/>
  </w:num>
  <w:num w:numId="33">
    <w:abstractNumId w:val="10"/>
  </w:num>
  <w:num w:numId="34">
    <w:abstractNumId w:val="14"/>
  </w:num>
  <w:num w:numId="35">
    <w:abstractNumId w:val="34"/>
  </w:num>
  <w:num w:numId="36">
    <w:abstractNumId w:val="29"/>
  </w:num>
  <w:num w:numId="37">
    <w:abstractNumId w:val="24"/>
  </w:num>
  <w:num w:numId="38">
    <w:abstractNumId w:val="13"/>
  </w:num>
  <w:num w:numId="39">
    <w:abstractNumId w:val="3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024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FE3"/>
    <w:rsid w:val="00002832"/>
    <w:rsid w:val="00003228"/>
    <w:rsid w:val="00003982"/>
    <w:rsid w:val="00005588"/>
    <w:rsid w:val="0000674B"/>
    <w:rsid w:val="00006AA3"/>
    <w:rsid w:val="0001026B"/>
    <w:rsid w:val="000107B4"/>
    <w:rsid w:val="000116F5"/>
    <w:rsid w:val="00011713"/>
    <w:rsid w:val="000117EA"/>
    <w:rsid w:val="000118D6"/>
    <w:rsid w:val="00012C18"/>
    <w:rsid w:val="000131BF"/>
    <w:rsid w:val="0001326B"/>
    <w:rsid w:val="00015051"/>
    <w:rsid w:val="00015376"/>
    <w:rsid w:val="0001565E"/>
    <w:rsid w:val="00017111"/>
    <w:rsid w:val="000222A9"/>
    <w:rsid w:val="00024B47"/>
    <w:rsid w:val="00026621"/>
    <w:rsid w:val="000304E9"/>
    <w:rsid w:val="000309A0"/>
    <w:rsid w:val="00033AF2"/>
    <w:rsid w:val="00033DF3"/>
    <w:rsid w:val="00034C0B"/>
    <w:rsid w:val="00034F62"/>
    <w:rsid w:val="00036B01"/>
    <w:rsid w:val="000370D8"/>
    <w:rsid w:val="0004030D"/>
    <w:rsid w:val="00041C50"/>
    <w:rsid w:val="00042EA6"/>
    <w:rsid w:val="0004416A"/>
    <w:rsid w:val="000466BA"/>
    <w:rsid w:val="00050DC1"/>
    <w:rsid w:val="00051891"/>
    <w:rsid w:val="000523D2"/>
    <w:rsid w:val="000525CD"/>
    <w:rsid w:val="000532AC"/>
    <w:rsid w:val="000532E2"/>
    <w:rsid w:val="00053469"/>
    <w:rsid w:val="000608FA"/>
    <w:rsid w:val="0006092B"/>
    <w:rsid w:val="00060CE2"/>
    <w:rsid w:val="00061BCB"/>
    <w:rsid w:val="00061F90"/>
    <w:rsid w:val="0006447D"/>
    <w:rsid w:val="000668DC"/>
    <w:rsid w:val="00067EFA"/>
    <w:rsid w:val="00071855"/>
    <w:rsid w:val="000753B9"/>
    <w:rsid w:val="00075442"/>
    <w:rsid w:val="0007570B"/>
    <w:rsid w:val="000767FA"/>
    <w:rsid w:val="00077853"/>
    <w:rsid w:val="00077BDD"/>
    <w:rsid w:val="000801B5"/>
    <w:rsid w:val="00080381"/>
    <w:rsid w:val="0008263F"/>
    <w:rsid w:val="00083DDF"/>
    <w:rsid w:val="00084E5B"/>
    <w:rsid w:val="00090F00"/>
    <w:rsid w:val="000918A8"/>
    <w:rsid w:val="00091AB6"/>
    <w:rsid w:val="000922B5"/>
    <w:rsid w:val="0009235A"/>
    <w:rsid w:val="00094EC6"/>
    <w:rsid w:val="00095E87"/>
    <w:rsid w:val="00097439"/>
    <w:rsid w:val="000A00CD"/>
    <w:rsid w:val="000A2D59"/>
    <w:rsid w:val="000A4576"/>
    <w:rsid w:val="000A4F17"/>
    <w:rsid w:val="000A4FE3"/>
    <w:rsid w:val="000A51A2"/>
    <w:rsid w:val="000A6E2F"/>
    <w:rsid w:val="000B1FA2"/>
    <w:rsid w:val="000B20D1"/>
    <w:rsid w:val="000B3534"/>
    <w:rsid w:val="000B3BFB"/>
    <w:rsid w:val="000B475A"/>
    <w:rsid w:val="000B4FD4"/>
    <w:rsid w:val="000B5036"/>
    <w:rsid w:val="000B6061"/>
    <w:rsid w:val="000B64CC"/>
    <w:rsid w:val="000B7875"/>
    <w:rsid w:val="000B7F4F"/>
    <w:rsid w:val="000B7FA1"/>
    <w:rsid w:val="000C017F"/>
    <w:rsid w:val="000C0585"/>
    <w:rsid w:val="000C1D31"/>
    <w:rsid w:val="000C1E95"/>
    <w:rsid w:val="000C26EC"/>
    <w:rsid w:val="000C4AA8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915"/>
    <w:rsid w:val="000D7BCB"/>
    <w:rsid w:val="000E09B7"/>
    <w:rsid w:val="000E218B"/>
    <w:rsid w:val="000E2CDF"/>
    <w:rsid w:val="000E34C4"/>
    <w:rsid w:val="000E3A81"/>
    <w:rsid w:val="000E4171"/>
    <w:rsid w:val="000E4A1A"/>
    <w:rsid w:val="000E4A30"/>
    <w:rsid w:val="000E5717"/>
    <w:rsid w:val="000E5895"/>
    <w:rsid w:val="000E5CBD"/>
    <w:rsid w:val="000E6E07"/>
    <w:rsid w:val="000E7313"/>
    <w:rsid w:val="000E7ABC"/>
    <w:rsid w:val="000E7F8B"/>
    <w:rsid w:val="000F0333"/>
    <w:rsid w:val="000F0C4F"/>
    <w:rsid w:val="000F1F25"/>
    <w:rsid w:val="000F28C4"/>
    <w:rsid w:val="000F2D99"/>
    <w:rsid w:val="000F5165"/>
    <w:rsid w:val="000F6799"/>
    <w:rsid w:val="000F6D15"/>
    <w:rsid w:val="000F78E8"/>
    <w:rsid w:val="001010D0"/>
    <w:rsid w:val="001013B2"/>
    <w:rsid w:val="001030B1"/>
    <w:rsid w:val="00106F94"/>
    <w:rsid w:val="001074E3"/>
    <w:rsid w:val="00107666"/>
    <w:rsid w:val="00110702"/>
    <w:rsid w:val="001134B2"/>
    <w:rsid w:val="00113B59"/>
    <w:rsid w:val="0011483C"/>
    <w:rsid w:val="00114C18"/>
    <w:rsid w:val="00114EEC"/>
    <w:rsid w:val="001156F5"/>
    <w:rsid w:val="00115E1C"/>
    <w:rsid w:val="0011655A"/>
    <w:rsid w:val="00121275"/>
    <w:rsid w:val="0012169E"/>
    <w:rsid w:val="00121E85"/>
    <w:rsid w:val="00124E71"/>
    <w:rsid w:val="00125096"/>
    <w:rsid w:val="00126B14"/>
    <w:rsid w:val="001277CD"/>
    <w:rsid w:val="001278A8"/>
    <w:rsid w:val="001310E0"/>
    <w:rsid w:val="00132697"/>
    <w:rsid w:val="001332AB"/>
    <w:rsid w:val="00133885"/>
    <w:rsid w:val="00134367"/>
    <w:rsid w:val="00134879"/>
    <w:rsid w:val="0013539E"/>
    <w:rsid w:val="00136CFF"/>
    <w:rsid w:val="001409B9"/>
    <w:rsid w:val="001419DE"/>
    <w:rsid w:val="00144FA8"/>
    <w:rsid w:val="001458DE"/>
    <w:rsid w:val="0014603A"/>
    <w:rsid w:val="00146A37"/>
    <w:rsid w:val="0014704A"/>
    <w:rsid w:val="0014756A"/>
    <w:rsid w:val="00150232"/>
    <w:rsid w:val="00153FD3"/>
    <w:rsid w:val="0015440C"/>
    <w:rsid w:val="00155F36"/>
    <w:rsid w:val="00156819"/>
    <w:rsid w:val="0016024F"/>
    <w:rsid w:val="00161C73"/>
    <w:rsid w:val="00163454"/>
    <w:rsid w:val="001640D1"/>
    <w:rsid w:val="00165C39"/>
    <w:rsid w:val="00170F36"/>
    <w:rsid w:val="00171AE8"/>
    <w:rsid w:val="001725A7"/>
    <w:rsid w:val="00172E27"/>
    <w:rsid w:val="00173600"/>
    <w:rsid w:val="00173BBB"/>
    <w:rsid w:val="00173C56"/>
    <w:rsid w:val="00173D34"/>
    <w:rsid w:val="001741F2"/>
    <w:rsid w:val="001746B0"/>
    <w:rsid w:val="00174ADA"/>
    <w:rsid w:val="00175228"/>
    <w:rsid w:val="001756FF"/>
    <w:rsid w:val="0017686A"/>
    <w:rsid w:val="00177183"/>
    <w:rsid w:val="00180155"/>
    <w:rsid w:val="00180BB6"/>
    <w:rsid w:val="00180C69"/>
    <w:rsid w:val="00181A98"/>
    <w:rsid w:val="00181E5B"/>
    <w:rsid w:val="00182C08"/>
    <w:rsid w:val="001834E7"/>
    <w:rsid w:val="00183549"/>
    <w:rsid w:val="001858E6"/>
    <w:rsid w:val="00185A6B"/>
    <w:rsid w:val="00190916"/>
    <w:rsid w:val="00190CDF"/>
    <w:rsid w:val="001919D1"/>
    <w:rsid w:val="00191FF9"/>
    <w:rsid w:val="00194609"/>
    <w:rsid w:val="00194981"/>
    <w:rsid w:val="0019530C"/>
    <w:rsid w:val="00195830"/>
    <w:rsid w:val="00195F57"/>
    <w:rsid w:val="001A0313"/>
    <w:rsid w:val="001A05DC"/>
    <w:rsid w:val="001A0C44"/>
    <w:rsid w:val="001A12CD"/>
    <w:rsid w:val="001A2ED8"/>
    <w:rsid w:val="001A2F86"/>
    <w:rsid w:val="001A34CC"/>
    <w:rsid w:val="001A365F"/>
    <w:rsid w:val="001A41C5"/>
    <w:rsid w:val="001A4653"/>
    <w:rsid w:val="001A5263"/>
    <w:rsid w:val="001A5411"/>
    <w:rsid w:val="001A6914"/>
    <w:rsid w:val="001A6F6E"/>
    <w:rsid w:val="001B092A"/>
    <w:rsid w:val="001B1017"/>
    <w:rsid w:val="001B1A63"/>
    <w:rsid w:val="001B2199"/>
    <w:rsid w:val="001B21B6"/>
    <w:rsid w:val="001B22AB"/>
    <w:rsid w:val="001B3573"/>
    <w:rsid w:val="001B47C1"/>
    <w:rsid w:val="001B616A"/>
    <w:rsid w:val="001B7203"/>
    <w:rsid w:val="001B757F"/>
    <w:rsid w:val="001B7E60"/>
    <w:rsid w:val="001C10E2"/>
    <w:rsid w:val="001C1727"/>
    <w:rsid w:val="001C1B15"/>
    <w:rsid w:val="001C1C45"/>
    <w:rsid w:val="001C21BD"/>
    <w:rsid w:val="001C2877"/>
    <w:rsid w:val="001C2D0F"/>
    <w:rsid w:val="001C34FF"/>
    <w:rsid w:val="001C4A2C"/>
    <w:rsid w:val="001C5800"/>
    <w:rsid w:val="001C5867"/>
    <w:rsid w:val="001C5EF2"/>
    <w:rsid w:val="001C721C"/>
    <w:rsid w:val="001C7372"/>
    <w:rsid w:val="001C7EF9"/>
    <w:rsid w:val="001D0858"/>
    <w:rsid w:val="001D36AD"/>
    <w:rsid w:val="001D4659"/>
    <w:rsid w:val="001D4CB2"/>
    <w:rsid w:val="001D55B5"/>
    <w:rsid w:val="001D5FA7"/>
    <w:rsid w:val="001D60D1"/>
    <w:rsid w:val="001D6492"/>
    <w:rsid w:val="001D64EF"/>
    <w:rsid w:val="001E2842"/>
    <w:rsid w:val="001E421E"/>
    <w:rsid w:val="001E6BB5"/>
    <w:rsid w:val="001E6DA9"/>
    <w:rsid w:val="001F0F07"/>
    <w:rsid w:val="001F16AE"/>
    <w:rsid w:val="001F1DF1"/>
    <w:rsid w:val="001F2A70"/>
    <w:rsid w:val="001F3639"/>
    <w:rsid w:val="001F3E70"/>
    <w:rsid w:val="001F4D4E"/>
    <w:rsid w:val="001F5BFF"/>
    <w:rsid w:val="001F7210"/>
    <w:rsid w:val="002002FA"/>
    <w:rsid w:val="0020067D"/>
    <w:rsid w:val="00201402"/>
    <w:rsid w:val="002018BD"/>
    <w:rsid w:val="00202832"/>
    <w:rsid w:val="002028C7"/>
    <w:rsid w:val="002030BA"/>
    <w:rsid w:val="002043A9"/>
    <w:rsid w:val="00205A6A"/>
    <w:rsid w:val="00205F72"/>
    <w:rsid w:val="00206551"/>
    <w:rsid w:val="00206E43"/>
    <w:rsid w:val="002071BF"/>
    <w:rsid w:val="00215617"/>
    <w:rsid w:val="00217969"/>
    <w:rsid w:val="00221365"/>
    <w:rsid w:val="0022154F"/>
    <w:rsid w:val="00222B8D"/>
    <w:rsid w:val="00223D92"/>
    <w:rsid w:val="002253C8"/>
    <w:rsid w:val="00227BB7"/>
    <w:rsid w:val="00230B7E"/>
    <w:rsid w:val="00230C71"/>
    <w:rsid w:val="00231412"/>
    <w:rsid w:val="002325AE"/>
    <w:rsid w:val="00234F79"/>
    <w:rsid w:val="00235652"/>
    <w:rsid w:val="00235A08"/>
    <w:rsid w:val="00235C8C"/>
    <w:rsid w:val="002376E3"/>
    <w:rsid w:val="002401AE"/>
    <w:rsid w:val="00241D51"/>
    <w:rsid w:val="00242874"/>
    <w:rsid w:val="00243A8C"/>
    <w:rsid w:val="00243ACB"/>
    <w:rsid w:val="002448B1"/>
    <w:rsid w:val="00245B42"/>
    <w:rsid w:val="00247292"/>
    <w:rsid w:val="0025054D"/>
    <w:rsid w:val="00250612"/>
    <w:rsid w:val="002510C0"/>
    <w:rsid w:val="00251780"/>
    <w:rsid w:val="00252A26"/>
    <w:rsid w:val="0025523F"/>
    <w:rsid w:val="00255C9D"/>
    <w:rsid w:val="002607D0"/>
    <w:rsid w:val="00261303"/>
    <w:rsid w:val="00261D31"/>
    <w:rsid w:val="0026204C"/>
    <w:rsid w:val="00267E32"/>
    <w:rsid w:val="00271D80"/>
    <w:rsid w:val="002724C5"/>
    <w:rsid w:val="00272E6A"/>
    <w:rsid w:val="00276505"/>
    <w:rsid w:val="002809D4"/>
    <w:rsid w:val="002817B3"/>
    <w:rsid w:val="002818C6"/>
    <w:rsid w:val="00283D5F"/>
    <w:rsid w:val="00283DA9"/>
    <w:rsid w:val="002854C0"/>
    <w:rsid w:val="00285EAA"/>
    <w:rsid w:val="0029062F"/>
    <w:rsid w:val="00291ED6"/>
    <w:rsid w:val="00292AB1"/>
    <w:rsid w:val="00296822"/>
    <w:rsid w:val="00296A3C"/>
    <w:rsid w:val="00297807"/>
    <w:rsid w:val="00297CE1"/>
    <w:rsid w:val="002A03D0"/>
    <w:rsid w:val="002A0AA7"/>
    <w:rsid w:val="002A0BCA"/>
    <w:rsid w:val="002A2402"/>
    <w:rsid w:val="002A26C8"/>
    <w:rsid w:val="002A2847"/>
    <w:rsid w:val="002A436C"/>
    <w:rsid w:val="002A4914"/>
    <w:rsid w:val="002A542A"/>
    <w:rsid w:val="002A68BC"/>
    <w:rsid w:val="002A7624"/>
    <w:rsid w:val="002B0713"/>
    <w:rsid w:val="002B10DA"/>
    <w:rsid w:val="002B19A5"/>
    <w:rsid w:val="002B1A09"/>
    <w:rsid w:val="002B349B"/>
    <w:rsid w:val="002B5FF1"/>
    <w:rsid w:val="002B6A04"/>
    <w:rsid w:val="002B7D6A"/>
    <w:rsid w:val="002C0E6B"/>
    <w:rsid w:val="002C0FE9"/>
    <w:rsid w:val="002C136C"/>
    <w:rsid w:val="002C42D2"/>
    <w:rsid w:val="002C4705"/>
    <w:rsid w:val="002C51F5"/>
    <w:rsid w:val="002C5913"/>
    <w:rsid w:val="002C62E8"/>
    <w:rsid w:val="002C6897"/>
    <w:rsid w:val="002D00F5"/>
    <w:rsid w:val="002D1BD0"/>
    <w:rsid w:val="002D24E1"/>
    <w:rsid w:val="002D3014"/>
    <w:rsid w:val="002D4213"/>
    <w:rsid w:val="002D4AF9"/>
    <w:rsid w:val="002D4D1D"/>
    <w:rsid w:val="002D4F05"/>
    <w:rsid w:val="002D502E"/>
    <w:rsid w:val="002D58F9"/>
    <w:rsid w:val="002D657F"/>
    <w:rsid w:val="002D6A23"/>
    <w:rsid w:val="002D7036"/>
    <w:rsid w:val="002E0835"/>
    <w:rsid w:val="002E1A20"/>
    <w:rsid w:val="002E1E38"/>
    <w:rsid w:val="002E3646"/>
    <w:rsid w:val="002E480D"/>
    <w:rsid w:val="002E56C0"/>
    <w:rsid w:val="002E6AC7"/>
    <w:rsid w:val="002E6CD3"/>
    <w:rsid w:val="002E7AC9"/>
    <w:rsid w:val="002F303B"/>
    <w:rsid w:val="002F5C14"/>
    <w:rsid w:val="002F730D"/>
    <w:rsid w:val="002F76DC"/>
    <w:rsid w:val="00301198"/>
    <w:rsid w:val="00301349"/>
    <w:rsid w:val="00301375"/>
    <w:rsid w:val="0030252A"/>
    <w:rsid w:val="00305FE5"/>
    <w:rsid w:val="00307D2F"/>
    <w:rsid w:val="0031007F"/>
    <w:rsid w:val="00310D55"/>
    <w:rsid w:val="0031120C"/>
    <w:rsid w:val="00312879"/>
    <w:rsid w:val="00312D8A"/>
    <w:rsid w:val="00313708"/>
    <w:rsid w:val="00314D19"/>
    <w:rsid w:val="00314EF8"/>
    <w:rsid w:val="003153C0"/>
    <w:rsid w:val="003156D6"/>
    <w:rsid w:val="00316103"/>
    <w:rsid w:val="00316757"/>
    <w:rsid w:val="00316B7F"/>
    <w:rsid w:val="00321091"/>
    <w:rsid w:val="003210A4"/>
    <w:rsid w:val="00321558"/>
    <w:rsid w:val="00322FB7"/>
    <w:rsid w:val="00324867"/>
    <w:rsid w:val="00325572"/>
    <w:rsid w:val="003256E1"/>
    <w:rsid w:val="00326634"/>
    <w:rsid w:val="00326CD8"/>
    <w:rsid w:val="00331006"/>
    <w:rsid w:val="0033324C"/>
    <w:rsid w:val="00333C6D"/>
    <w:rsid w:val="003355D7"/>
    <w:rsid w:val="00335B4E"/>
    <w:rsid w:val="00336E21"/>
    <w:rsid w:val="00336EA8"/>
    <w:rsid w:val="0033724F"/>
    <w:rsid w:val="00337EAE"/>
    <w:rsid w:val="00340ECB"/>
    <w:rsid w:val="00342099"/>
    <w:rsid w:val="00343AC8"/>
    <w:rsid w:val="00343BC3"/>
    <w:rsid w:val="0034421B"/>
    <w:rsid w:val="003448E1"/>
    <w:rsid w:val="00344CDB"/>
    <w:rsid w:val="00345012"/>
    <w:rsid w:val="0034538C"/>
    <w:rsid w:val="0035090A"/>
    <w:rsid w:val="003509E9"/>
    <w:rsid w:val="0035193E"/>
    <w:rsid w:val="00352FCA"/>
    <w:rsid w:val="00352FE2"/>
    <w:rsid w:val="00353E7C"/>
    <w:rsid w:val="0035630D"/>
    <w:rsid w:val="00357055"/>
    <w:rsid w:val="00360ABC"/>
    <w:rsid w:val="00360B81"/>
    <w:rsid w:val="00363746"/>
    <w:rsid w:val="0036490C"/>
    <w:rsid w:val="00364FA2"/>
    <w:rsid w:val="003664C6"/>
    <w:rsid w:val="0037055C"/>
    <w:rsid w:val="0037365C"/>
    <w:rsid w:val="00374B43"/>
    <w:rsid w:val="003757A2"/>
    <w:rsid w:val="00375D12"/>
    <w:rsid w:val="003762C4"/>
    <w:rsid w:val="00377EA8"/>
    <w:rsid w:val="003814A6"/>
    <w:rsid w:val="003824DF"/>
    <w:rsid w:val="0038287C"/>
    <w:rsid w:val="00384E79"/>
    <w:rsid w:val="003850B5"/>
    <w:rsid w:val="00391D68"/>
    <w:rsid w:val="00391FFC"/>
    <w:rsid w:val="00392D29"/>
    <w:rsid w:val="00393F4F"/>
    <w:rsid w:val="00395753"/>
    <w:rsid w:val="00395E78"/>
    <w:rsid w:val="003963BE"/>
    <w:rsid w:val="003A0896"/>
    <w:rsid w:val="003A10FF"/>
    <w:rsid w:val="003A2B5E"/>
    <w:rsid w:val="003A30B0"/>
    <w:rsid w:val="003A4109"/>
    <w:rsid w:val="003A4771"/>
    <w:rsid w:val="003A5736"/>
    <w:rsid w:val="003A5B15"/>
    <w:rsid w:val="003A62D7"/>
    <w:rsid w:val="003A67B2"/>
    <w:rsid w:val="003A7938"/>
    <w:rsid w:val="003A7C57"/>
    <w:rsid w:val="003B04ED"/>
    <w:rsid w:val="003B1874"/>
    <w:rsid w:val="003B3018"/>
    <w:rsid w:val="003B52C9"/>
    <w:rsid w:val="003B58DB"/>
    <w:rsid w:val="003B6B95"/>
    <w:rsid w:val="003C0089"/>
    <w:rsid w:val="003C0602"/>
    <w:rsid w:val="003C2C10"/>
    <w:rsid w:val="003C3F97"/>
    <w:rsid w:val="003C42BE"/>
    <w:rsid w:val="003C460C"/>
    <w:rsid w:val="003C4AB7"/>
    <w:rsid w:val="003C546B"/>
    <w:rsid w:val="003D09F9"/>
    <w:rsid w:val="003D0FF1"/>
    <w:rsid w:val="003D147D"/>
    <w:rsid w:val="003D3976"/>
    <w:rsid w:val="003D4848"/>
    <w:rsid w:val="003D515D"/>
    <w:rsid w:val="003D52C3"/>
    <w:rsid w:val="003D5E6A"/>
    <w:rsid w:val="003D7BA7"/>
    <w:rsid w:val="003E12B6"/>
    <w:rsid w:val="003E1629"/>
    <w:rsid w:val="003E17AB"/>
    <w:rsid w:val="003E1EAD"/>
    <w:rsid w:val="003E5758"/>
    <w:rsid w:val="003E63B8"/>
    <w:rsid w:val="003E6CAE"/>
    <w:rsid w:val="003E6E3C"/>
    <w:rsid w:val="003E7CE3"/>
    <w:rsid w:val="003F10EB"/>
    <w:rsid w:val="003F13B2"/>
    <w:rsid w:val="003F1515"/>
    <w:rsid w:val="003F1DA7"/>
    <w:rsid w:val="003F1DDE"/>
    <w:rsid w:val="003F3071"/>
    <w:rsid w:val="003F45D8"/>
    <w:rsid w:val="003F4AD8"/>
    <w:rsid w:val="003F5EF5"/>
    <w:rsid w:val="003F6830"/>
    <w:rsid w:val="003F68F2"/>
    <w:rsid w:val="003F73C3"/>
    <w:rsid w:val="0040129E"/>
    <w:rsid w:val="00401B31"/>
    <w:rsid w:val="00401F5F"/>
    <w:rsid w:val="00403B8D"/>
    <w:rsid w:val="004042F7"/>
    <w:rsid w:val="004044A8"/>
    <w:rsid w:val="0040482E"/>
    <w:rsid w:val="004059C7"/>
    <w:rsid w:val="004105D8"/>
    <w:rsid w:val="004106D4"/>
    <w:rsid w:val="0041098F"/>
    <w:rsid w:val="00411F3E"/>
    <w:rsid w:val="00412311"/>
    <w:rsid w:val="00412FD5"/>
    <w:rsid w:val="00414BF6"/>
    <w:rsid w:val="00415307"/>
    <w:rsid w:val="004163B7"/>
    <w:rsid w:val="00420B7B"/>
    <w:rsid w:val="0042195F"/>
    <w:rsid w:val="00424550"/>
    <w:rsid w:val="00425859"/>
    <w:rsid w:val="004259D8"/>
    <w:rsid w:val="004262B0"/>
    <w:rsid w:val="00427981"/>
    <w:rsid w:val="00427BFE"/>
    <w:rsid w:val="00430BF6"/>
    <w:rsid w:val="004322CC"/>
    <w:rsid w:val="00433B82"/>
    <w:rsid w:val="00434752"/>
    <w:rsid w:val="004353EB"/>
    <w:rsid w:val="0043541E"/>
    <w:rsid w:val="0043573C"/>
    <w:rsid w:val="00436CFE"/>
    <w:rsid w:val="00437AF5"/>
    <w:rsid w:val="00437DF7"/>
    <w:rsid w:val="00440D6F"/>
    <w:rsid w:val="00441471"/>
    <w:rsid w:val="00442BD3"/>
    <w:rsid w:val="004430C8"/>
    <w:rsid w:val="00446E5E"/>
    <w:rsid w:val="0045089E"/>
    <w:rsid w:val="0045242F"/>
    <w:rsid w:val="00452728"/>
    <w:rsid w:val="00452908"/>
    <w:rsid w:val="00453FFF"/>
    <w:rsid w:val="0045400C"/>
    <w:rsid w:val="0045639B"/>
    <w:rsid w:val="004575C4"/>
    <w:rsid w:val="00457810"/>
    <w:rsid w:val="004606DE"/>
    <w:rsid w:val="0046261B"/>
    <w:rsid w:val="0046396D"/>
    <w:rsid w:val="00463A8E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44"/>
    <w:rsid w:val="00480944"/>
    <w:rsid w:val="00480EE8"/>
    <w:rsid w:val="00481110"/>
    <w:rsid w:val="00481B37"/>
    <w:rsid w:val="00481E65"/>
    <w:rsid w:val="00484E04"/>
    <w:rsid w:val="004858DE"/>
    <w:rsid w:val="00485930"/>
    <w:rsid w:val="00485D17"/>
    <w:rsid w:val="00486845"/>
    <w:rsid w:val="0049013E"/>
    <w:rsid w:val="0049049D"/>
    <w:rsid w:val="00491767"/>
    <w:rsid w:val="00491AB3"/>
    <w:rsid w:val="00493DE7"/>
    <w:rsid w:val="00494ECA"/>
    <w:rsid w:val="004969BE"/>
    <w:rsid w:val="00496EE4"/>
    <w:rsid w:val="004A038F"/>
    <w:rsid w:val="004A0715"/>
    <w:rsid w:val="004A0807"/>
    <w:rsid w:val="004A12F2"/>
    <w:rsid w:val="004A1AC0"/>
    <w:rsid w:val="004A2546"/>
    <w:rsid w:val="004A2BE5"/>
    <w:rsid w:val="004A3360"/>
    <w:rsid w:val="004A3703"/>
    <w:rsid w:val="004A475A"/>
    <w:rsid w:val="004A4BBA"/>
    <w:rsid w:val="004A5D87"/>
    <w:rsid w:val="004A5F51"/>
    <w:rsid w:val="004A6097"/>
    <w:rsid w:val="004A6757"/>
    <w:rsid w:val="004A7BA7"/>
    <w:rsid w:val="004B17F2"/>
    <w:rsid w:val="004B1B62"/>
    <w:rsid w:val="004B24AE"/>
    <w:rsid w:val="004B2CC9"/>
    <w:rsid w:val="004B32C2"/>
    <w:rsid w:val="004B3982"/>
    <w:rsid w:val="004B52ED"/>
    <w:rsid w:val="004B6428"/>
    <w:rsid w:val="004B675D"/>
    <w:rsid w:val="004B6AE8"/>
    <w:rsid w:val="004B6CB7"/>
    <w:rsid w:val="004B721C"/>
    <w:rsid w:val="004B752F"/>
    <w:rsid w:val="004B7BD2"/>
    <w:rsid w:val="004C05F6"/>
    <w:rsid w:val="004C1ED8"/>
    <w:rsid w:val="004C20E7"/>
    <w:rsid w:val="004C457C"/>
    <w:rsid w:val="004C6E5A"/>
    <w:rsid w:val="004C70B4"/>
    <w:rsid w:val="004C7CC5"/>
    <w:rsid w:val="004D0A3A"/>
    <w:rsid w:val="004D25B7"/>
    <w:rsid w:val="004D2D58"/>
    <w:rsid w:val="004D3075"/>
    <w:rsid w:val="004D3109"/>
    <w:rsid w:val="004D6425"/>
    <w:rsid w:val="004D68A6"/>
    <w:rsid w:val="004D7B3A"/>
    <w:rsid w:val="004E1BEF"/>
    <w:rsid w:val="004E3085"/>
    <w:rsid w:val="004E38EC"/>
    <w:rsid w:val="004E488C"/>
    <w:rsid w:val="004E4DF4"/>
    <w:rsid w:val="004E500E"/>
    <w:rsid w:val="004E60C3"/>
    <w:rsid w:val="004E60DE"/>
    <w:rsid w:val="004E6A51"/>
    <w:rsid w:val="004E6CAA"/>
    <w:rsid w:val="004F0186"/>
    <w:rsid w:val="004F02B3"/>
    <w:rsid w:val="004F166C"/>
    <w:rsid w:val="004F293C"/>
    <w:rsid w:val="004F6D48"/>
    <w:rsid w:val="005011CB"/>
    <w:rsid w:val="00501242"/>
    <w:rsid w:val="005018FE"/>
    <w:rsid w:val="00502310"/>
    <w:rsid w:val="00502453"/>
    <w:rsid w:val="00502DA8"/>
    <w:rsid w:val="00502F40"/>
    <w:rsid w:val="0050302A"/>
    <w:rsid w:val="00503F79"/>
    <w:rsid w:val="00503FB0"/>
    <w:rsid w:val="00507AD9"/>
    <w:rsid w:val="0051062F"/>
    <w:rsid w:val="00510F78"/>
    <w:rsid w:val="005117E9"/>
    <w:rsid w:val="0051199F"/>
    <w:rsid w:val="005120D2"/>
    <w:rsid w:val="005145A0"/>
    <w:rsid w:val="005171E8"/>
    <w:rsid w:val="0051797F"/>
    <w:rsid w:val="00521487"/>
    <w:rsid w:val="00521EC1"/>
    <w:rsid w:val="005239D0"/>
    <w:rsid w:val="005243B5"/>
    <w:rsid w:val="00525167"/>
    <w:rsid w:val="00525AD0"/>
    <w:rsid w:val="005279BB"/>
    <w:rsid w:val="005307D3"/>
    <w:rsid w:val="00531638"/>
    <w:rsid w:val="0053370F"/>
    <w:rsid w:val="005346DE"/>
    <w:rsid w:val="00535564"/>
    <w:rsid w:val="0053684C"/>
    <w:rsid w:val="00540516"/>
    <w:rsid w:val="00541B4E"/>
    <w:rsid w:val="00542284"/>
    <w:rsid w:val="0054360B"/>
    <w:rsid w:val="0054480A"/>
    <w:rsid w:val="00544AE1"/>
    <w:rsid w:val="005461D5"/>
    <w:rsid w:val="00546630"/>
    <w:rsid w:val="00546816"/>
    <w:rsid w:val="00546F86"/>
    <w:rsid w:val="0054798C"/>
    <w:rsid w:val="00552D97"/>
    <w:rsid w:val="00553114"/>
    <w:rsid w:val="00553255"/>
    <w:rsid w:val="005544FC"/>
    <w:rsid w:val="00554F24"/>
    <w:rsid w:val="00555CFC"/>
    <w:rsid w:val="00555F94"/>
    <w:rsid w:val="00556D60"/>
    <w:rsid w:val="00557D16"/>
    <w:rsid w:val="0056078E"/>
    <w:rsid w:val="00560B5E"/>
    <w:rsid w:val="0056176F"/>
    <w:rsid w:val="005619BA"/>
    <w:rsid w:val="00561B86"/>
    <w:rsid w:val="005625E5"/>
    <w:rsid w:val="005628B4"/>
    <w:rsid w:val="00564CB5"/>
    <w:rsid w:val="00566F47"/>
    <w:rsid w:val="00566F95"/>
    <w:rsid w:val="0056733A"/>
    <w:rsid w:val="00567F1B"/>
    <w:rsid w:val="00571626"/>
    <w:rsid w:val="00572516"/>
    <w:rsid w:val="0057357E"/>
    <w:rsid w:val="00574686"/>
    <w:rsid w:val="005754A4"/>
    <w:rsid w:val="00575BAC"/>
    <w:rsid w:val="00576383"/>
    <w:rsid w:val="00580BD3"/>
    <w:rsid w:val="00581158"/>
    <w:rsid w:val="00581EF2"/>
    <w:rsid w:val="00582C3D"/>
    <w:rsid w:val="00583BAF"/>
    <w:rsid w:val="005842D2"/>
    <w:rsid w:val="00584A3B"/>
    <w:rsid w:val="00584B99"/>
    <w:rsid w:val="00584DFE"/>
    <w:rsid w:val="00586F1D"/>
    <w:rsid w:val="00587520"/>
    <w:rsid w:val="005925B6"/>
    <w:rsid w:val="0059486A"/>
    <w:rsid w:val="005949D5"/>
    <w:rsid w:val="0059572B"/>
    <w:rsid w:val="005958B4"/>
    <w:rsid w:val="005962AF"/>
    <w:rsid w:val="00597583"/>
    <w:rsid w:val="005976CC"/>
    <w:rsid w:val="00597B94"/>
    <w:rsid w:val="00597D15"/>
    <w:rsid w:val="005A012A"/>
    <w:rsid w:val="005A0698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B32A2"/>
    <w:rsid w:val="005B415E"/>
    <w:rsid w:val="005B53CD"/>
    <w:rsid w:val="005B5D9E"/>
    <w:rsid w:val="005B5E62"/>
    <w:rsid w:val="005B656E"/>
    <w:rsid w:val="005B67F1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50D9"/>
    <w:rsid w:val="005C55AD"/>
    <w:rsid w:val="005C6AB3"/>
    <w:rsid w:val="005C7471"/>
    <w:rsid w:val="005D02B1"/>
    <w:rsid w:val="005D05A7"/>
    <w:rsid w:val="005D0C82"/>
    <w:rsid w:val="005D296A"/>
    <w:rsid w:val="005D2EFF"/>
    <w:rsid w:val="005D42C4"/>
    <w:rsid w:val="005D4AB1"/>
    <w:rsid w:val="005D4FCD"/>
    <w:rsid w:val="005D5A64"/>
    <w:rsid w:val="005D5DFD"/>
    <w:rsid w:val="005D7807"/>
    <w:rsid w:val="005D785A"/>
    <w:rsid w:val="005D7FCB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F07C9"/>
    <w:rsid w:val="005F0821"/>
    <w:rsid w:val="005F38AC"/>
    <w:rsid w:val="005F4458"/>
    <w:rsid w:val="005F4BB4"/>
    <w:rsid w:val="005F5B0C"/>
    <w:rsid w:val="005F66C6"/>
    <w:rsid w:val="005F67DF"/>
    <w:rsid w:val="005F70DE"/>
    <w:rsid w:val="00600302"/>
    <w:rsid w:val="006011B9"/>
    <w:rsid w:val="00601363"/>
    <w:rsid w:val="00602688"/>
    <w:rsid w:val="00603A82"/>
    <w:rsid w:val="00604B2B"/>
    <w:rsid w:val="00607053"/>
    <w:rsid w:val="0061056C"/>
    <w:rsid w:val="00611275"/>
    <w:rsid w:val="006117BA"/>
    <w:rsid w:val="00611D9A"/>
    <w:rsid w:val="006132BC"/>
    <w:rsid w:val="00616541"/>
    <w:rsid w:val="00617690"/>
    <w:rsid w:val="00617CE1"/>
    <w:rsid w:val="0062018E"/>
    <w:rsid w:val="00621703"/>
    <w:rsid w:val="00621D1D"/>
    <w:rsid w:val="0062409D"/>
    <w:rsid w:val="00624E52"/>
    <w:rsid w:val="00625177"/>
    <w:rsid w:val="0062744B"/>
    <w:rsid w:val="00627703"/>
    <w:rsid w:val="006320E3"/>
    <w:rsid w:val="0063231B"/>
    <w:rsid w:val="00632D56"/>
    <w:rsid w:val="00632FD1"/>
    <w:rsid w:val="00633FFC"/>
    <w:rsid w:val="00637537"/>
    <w:rsid w:val="006375AD"/>
    <w:rsid w:val="0064070A"/>
    <w:rsid w:val="00640D5E"/>
    <w:rsid w:val="0064116F"/>
    <w:rsid w:val="00641DE2"/>
    <w:rsid w:val="00642297"/>
    <w:rsid w:val="0064281C"/>
    <w:rsid w:val="0064451E"/>
    <w:rsid w:val="0064466F"/>
    <w:rsid w:val="00644983"/>
    <w:rsid w:val="00652BCC"/>
    <w:rsid w:val="00653567"/>
    <w:rsid w:val="00653577"/>
    <w:rsid w:val="00653E2E"/>
    <w:rsid w:val="00654F50"/>
    <w:rsid w:val="006569A4"/>
    <w:rsid w:val="00656A03"/>
    <w:rsid w:val="00656B29"/>
    <w:rsid w:val="00656E1D"/>
    <w:rsid w:val="00657D03"/>
    <w:rsid w:val="0066016B"/>
    <w:rsid w:val="00660F39"/>
    <w:rsid w:val="00661C6A"/>
    <w:rsid w:val="00662F19"/>
    <w:rsid w:val="00663F2C"/>
    <w:rsid w:val="00663F6E"/>
    <w:rsid w:val="00664F5C"/>
    <w:rsid w:val="00664FD6"/>
    <w:rsid w:val="006651CB"/>
    <w:rsid w:val="006661C5"/>
    <w:rsid w:val="0066638A"/>
    <w:rsid w:val="00666C95"/>
    <w:rsid w:val="006670B9"/>
    <w:rsid w:val="0067228D"/>
    <w:rsid w:val="006725AC"/>
    <w:rsid w:val="006733E5"/>
    <w:rsid w:val="006745DC"/>
    <w:rsid w:val="006755CA"/>
    <w:rsid w:val="00677881"/>
    <w:rsid w:val="00677AA7"/>
    <w:rsid w:val="00681248"/>
    <w:rsid w:val="00682573"/>
    <w:rsid w:val="00682C9C"/>
    <w:rsid w:val="00683027"/>
    <w:rsid w:val="006834C9"/>
    <w:rsid w:val="00684020"/>
    <w:rsid w:val="00686035"/>
    <w:rsid w:val="00686097"/>
    <w:rsid w:val="0068620A"/>
    <w:rsid w:val="00687325"/>
    <w:rsid w:val="0068794E"/>
    <w:rsid w:val="00690DA4"/>
    <w:rsid w:val="006911B6"/>
    <w:rsid w:val="00692502"/>
    <w:rsid w:val="00692C92"/>
    <w:rsid w:val="00692FA3"/>
    <w:rsid w:val="00695AEE"/>
    <w:rsid w:val="006A16EC"/>
    <w:rsid w:val="006A1B1D"/>
    <w:rsid w:val="006A1D21"/>
    <w:rsid w:val="006A2FFA"/>
    <w:rsid w:val="006A34F6"/>
    <w:rsid w:val="006A418A"/>
    <w:rsid w:val="006A5322"/>
    <w:rsid w:val="006A6436"/>
    <w:rsid w:val="006A7A63"/>
    <w:rsid w:val="006B26C6"/>
    <w:rsid w:val="006B3702"/>
    <w:rsid w:val="006B4519"/>
    <w:rsid w:val="006B5538"/>
    <w:rsid w:val="006B567E"/>
    <w:rsid w:val="006B6495"/>
    <w:rsid w:val="006B6BE7"/>
    <w:rsid w:val="006B71F5"/>
    <w:rsid w:val="006C0B6F"/>
    <w:rsid w:val="006C1749"/>
    <w:rsid w:val="006C19CD"/>
    <w:rsid w:val="006C1AE9"/>
    <w:rsid w:val="006C2819"/>
    <w:rsid w:val="006C330B"/>
    <w:rsid w:val="006C5C22"/>
    <w:rsid w:val="006C64CF"/>
    <w:rsid w:val="006C6A3C"/>
    <w:rsid w:val="006C7525"/>
    <w:rsid w:val="006D07E2"/>
    <w:rsid w:val="006D102C"/>
    <w:rsid w:val="006D2E2C"/>
    <w:rsid w:val="006D5D35"/>
    <w:rsid w:val="006D656E"/>
    <w:rsid w:val="006E1434"/>
    <w:rsid w:val="006E165A"/>
    <w:rsid w:val="006E19C5"/>
    <w:rsid w:val="006E23E2"/>
    <w:rsid w:val="006E2BB1"/>
    <w:rsid w:val="006E3D0D"/>
    <w:rsid w:val="006E4AA5"/>
    <w:rsid w:val="006E4C08"/>
    <w:rsid w:val="006E582E"/>
    <w:rsid w:val="006E79EC"/>
    <w:rsid w:val="006E7AEA"/>
    <w:rsid w:val="006F1AEA"/>
    <w:rsid w:val="006F1DF7"/>
    <w:rsid w:val="006F3609"/>
    <w:rsid w:val="006F3922"/>
    <w:rsid w:val="006F3994"/>
    <w:rsid w:val="006F3A7E"/>
    <w:rsid w:val="006F41B7"/>
    <w:rsid w:val="006F5295"/>
    <w:rsid w:val="006F55A8"/>
    <w:rsid w:val="00701353"/>
    <w:rsid w:val="00701BF0"/>
    <w:rsid w:val="00704DFA"/>
    <w:rsid w:val="00704F51"/>
    <w:rsid w:val="007056CA"/>
    <w:rsid w:val="00705C71"/>
    <w:rsid w:val="00706C2E"/>
    <w:rsid w:val="00706D0B"/>
    <w:rsid w:val="00706DC1"/>
    <w:rsid w:val="007074B0"/>
    <w:rsid w:val="00710640"/>
    <w:rsid w:val="00710F87"/>
    <w:rsid w:val="007111D9"/>
    <w:rsid w:val="00711BA2"/>
    <w:rsid w:val="00711FB8"/>
    <w:rsid w:val="00713762"/>
    <w:rsid w:val="0071383B"/>
    <w:rsid w:val="007139F0"/>
    <w:rsid w:val="00714A24"/>
    <w:rsid w:val="00714CBD"/>
    <w:rsid w:val="00717EF3"/>
    <w:rsid w:val="00720D11"/>
    <w:rsid w:val="00721C78"/>
    <w:rsid w:val="0072209F"/>
    <w:rsid w:val="00722F8C"/>
    <w:rsid w:val="00724E4F"/>
    <w:rsid w:val="007263BE"/>
    <w:rsid w:val="00730BBC"/>
    <w:rsid w:val="0073220F"/>
    <w:rsid w:val="00732F2F"/>
    <w:rsid w:val="0073344E"/>
    <w:rsid w:val="00734453"/>
    <w:rsid w:val="0073533F"/>
    <w:rsid w:val="00735E26"/>
    <w:rsid w:val="00741101"/>
    <w:rsid w:val="0074159E"/>
    <w:rsid w:val="00743160"/>
    <w:rsid w:val="007433ED"/>
    <w:rsid w:val="007438CD"/>
    <w:rsid w:val="00744113"/>
    <w:rsid w:val="00744A19"/>
    <w:rsid w:val="00745EB8"/>
    <w:rsid w:val="00745F33"/>
    <w:rsid w:val="00746DE4"/>
    <w:rsid w:val="00750A2C"/>
    <w:rsid w:val="00751C72"/>
    <w:rsid w:val="007527B6"/>
    <w:rsid w:val="00752EF5"/>
    <w:rsid w:val="0075489D"/>
    <w:rsid w:val="00756671"/>
    <w:rsid w:val="00756A9E"/>
    <w:rsid w:val="007601CB"/>
    <w:rsid w:val="00760442"/>
    <w:rsid w:val="007606D5"/>
    <w:rsid w:val="0076152D"/>
    <w:rsid w:val="00761B44"/>
    <w:rsid w:val="00762466"/>
    <w:rsid w:val="00763EF8"/>
    <w:rsid w:val="00763F89"/>
    <w:rsid w:val="00764021"/>
    <w:rsid w:val="00764B70"/>
    <w:rsid w:val="007676FF"/>
    <w:rsid w:val="00767812"/>
    <w:rsid w:val="00767DD6"/>
    <w:rsid w:val="00770B07"/>
    <w:rsid w:val="0077299E"/>
    <w:rsid w:val="00773D6D"/>
    <w:rsid w:val="00773E5F"/>
    <w:rsid w:val="00774349"/>
    <w:rsid w:val="00774478"/>
    <w:rsid w:val="0077658B"/>
    <w:rsid w:val="00776632"/>
    <w:rsid w:val="00780D21"/>
    <w:rsid w:val="0078151E"/>
    <w:rsid w:val="007904F8"/>
    <w:rsid w:val="00791090"/>
    <w:rsid w:val="007911F4"/>
    <w:rsid w:val="00795067"/>
    <w:rsid w:val="007959FA"/>
    <w:rsid w:val="00795E3D"/>
    <w:rsid w:val="007968E9"/>
    <w:rsid w:val="007A0971"/>
    <w:rsid w:val="007A1335"/>
    <w:rsid w:val="007A4B97"/>
    <w:rsid w:val="007A4E3D"/>
    <w:rsid w:val="007A4EE3"/>
    <w:rsid w:val="007A58C4"/>
    <w:rsid w:val="007A5DD3"/>
    <w:rsid w:val="007B011A"/>
    <w:rsid w:val="007B4051"/>
    <w:rsid w:val="007B417A"/>
    <w:rsid w:val="007B4261"/>
    <w:rsid w:val="007C1486"/>
    <w:rsid w:val="007C27B6"/>
    <w:rsid w:val="007C4125"/>
    <w:rsid w:val="007C68E9"/>
    <w:rsid w:val="007C7CEB"/>
    <w:rsid w:val="007D3B97"/>
    <w:rsid w:val="007D3C5C"/>
    <w:rsid w:val="007D3D70"/>
    <w:rsid w:val="007D3D74"/>
    <w:rsid w:val="007D6679"/>
    <w:rsid w:val="007D7354"/>
    <w:rsid w:val="007D7630"/>
    <w:rsid w:val="007E095C"/>
    <w:rsid w:val="007E120F"/>
    <w:rsid w:val="007E2E28"/>
    <w:rsid w:val="007E349E"/>
    <w:rsid w:val="007E3EE3"/>
    <w:rsid w:val="007E4555"/>
    <w:rsid w:val="007E5493"/>
    <w:rsid w:val="007E649A"/>
    <w:rsid w:val="007E7F66"/>
    <w:rsid w:val="007F0CA7"/>
    <w:rsid w:val="007F2A2E"/>
    <w:rsid w:val="007F2E00"/>
    <w:rsid w:val="007F2FBC"/>
    <w:rsid w:val="007F339E"/>
    <w:rsid w:val="007F3B6B"/>
    <w:rsid w:val="007F425D"/>
    <w:rsid w:val="007F4348"/>
    <w:rsid w:val="007F509B"/>
    <w:rsid w:val="007F53C1"/>
    <w:rsid w:val="007F6268"/>
    <w:rsid w:val="007F6A5E"/>
    <w:rsid w:val="007F785A"/>
    <w:rsid w:val="007F78BD"/>
    <w:rsid w:val="00801B40"/>
    <w:rsid w:val="00801E91"/>
    <w:rsid w:val="00801FF8"/>
    <w:rsid w:val="00802DC3"/>
    <w:rsid w:val="0080357B"/>
    <w:rsid w:val="00804493"/>
    <w:rsid w:val="00805250"/>
    <w:rsid w:val="00806443"/>
    <w:rsid w:val="0080781D"/>
    <w:rsid w:val="008115A7"/>
    <w:rsid w:val="00811B18"/>
    <w:rsid w:val="0081213E"/>
    <w:rsid w:val="00812542"/>
    <w:rsid w:val="00812543"/>
    <w:rsid w:val="00813728"/>
    <w:rsid w:val="00813E26"/>
    <w:rsid w:val="00813E75"/>
    <w:rsid w:val="008141B1"/>
    <w:rsid w:val="0081645E"/>
    <w:rsid w:val="008165BD"/>
    <w:rsid w:val="0081747E"/>
    <w:rsid w:val="00817D5D"/>
    <w:rsid w:val="00821DFA"/>
    <w:rsid w:val="008220B2"/>
    <w:rsid w:val="00823918"/>
    <w:rsid w:val="00831E59"/>
    <w:rsid w:val="00832D3B"/>
    <w:rsid w:val="00832E1A"/>
    <w:rsid w:val="0083558C"/>
    <w:rsid w:val="00835A44"/>
    <w:rsid w:val="00836D56"/>
    <w:rsid w:val="00837007"/>
    <w:rsid w:val="00837A93"/>
    <w:rsid w:val="00841CFE"/>
    <w:rsid w:val="008420A9"/>
    <w:rsid w:val="00842F07"/>
    <w:rsid w:val="00842F2D"/>
    <w:rsid w:val="008431FE"/>
    <w:rsid w:val="00843E53"/>
    <w:rsid w:val="0084439D"/>
    <w:rsid w:val="00844BEB"/>
    <w:rsid w:val="0084593C"/>
    <w:rsid w:val="00845ADB"/>
    <w:rsid w:val="00846C9C"/>
    <w:rsid w:val="008473B2"/>
    <w:rsid w:val="00847E53"/>
    <w:rsid w:val="00851395"/>
    <w:rsid w:val="00851E51"/>
    <w:rsid w:val="00853C92"/>
    <w:rsid w:val="00855897"/>
    <w:rsid w:val="008563D6"/>
    <w:rsid w:val="00856649"/>
    <w:rsid w:val="00856A18"/>
    <w:rsid w:val="00857D71"/>
    <w:rsid w:val="00857D9F"/>
    <w:rsid w:val="00860C5D"/>
    <w:rsid w:val="00861640"/>
    <w:rsid w:val="008620C8"/>
    <w:rsid w:val="008655BC"/>
    <w:rsid w:val="0086788A"/>
    <w:rsid w:val="00870A79"/>
    <w:rsid w:val="00871008"/>
    <w:rsid w:val="00871350"/>
    <w:rsid w:val="0087135A"/>
    <w:rsid w:val="00871576"/>
    <w:rsid w:val="0087481B"/>
    <w:rsid w:val="00875C51"/>
    <w:rsid w:val="00875C81"/>
    <w:rsid w:val="00875DBA"/>
    <w:rsid w:val="008772FF"/>
    <w:rsid w:val="00877DDD"/>
    <w:rsid w:val="0088090B"/>
    <w:rsid w:val="00880A7E"/>
    <w:rsid w:val="00880DE7"/>
    <w:rsid w:val="00885623"/>
    <w:rsid w:val="00886E55"/>
    <w:rsid w:val="00887034"/>
    <w:rsid w:val="00890649"/>
    <w:rsid w:val="00890A7E"/>
    <w:rsid w:val="00890CF8"/>
    <w:rsid w:val="00891B93"/>
    <w:rsid w:val="00892A56"/>
    <w:rsid w:val="008958AB"/>
    <w:rsid w:val="00895F77"/>
    <w:rsid w:val="00896984"/>
    <w:rsid w:val="008969FE"/>
    <w:rsid w:val="008A0A8D"/>
    <w:rsid w:val="008A0D60"/>
    <w:rsid w:val="008A1C02"/>
    <w:rsid w:val="008A244F"/>
    <w:rsid w:val="008A30AA"/>
    <w:rsid w:val="008A3710"/>
    <w:rsid w:val="008A3721"/>
    <w:rsid w:val="008A474B"/>
    <w:rsid w:val="008A6330"/>
    <w:rsid w:val="008B02A6"/>
    <w:rsid w:val="008B0875"/>
    <w:rsid w:val="008B125A"/>
    <w:rsid w:val="008B1C94"/>
    <w:rsid w:val="008B2E09"/>
    <w:rsid w:val="008B3C4E"/>
    <w:rsid w:val="008B4054"/>
    <w:rsid w:val="008B4CC0"/>
    <w:rsid w:val="008B4D82"/>
    <w:rsid w:val="008B68F2"/>
    <w:rsid w:val="008B693A"/>
    <w:rsid w:val="008B709E"/>
    <w:rsid w:val="008C0764"/>
    <w:rsid w:val="008C1101"/>
    <w:rsid w:val="008C2FE5"/>
    <w:rsid w:val="008C3A34"/>
    <w:rsid w:val="008C3AD6"/>
    <w:rsid w:val="008C3D67"/>
    <w:rsid w:val="008C4277"/>
    <w:rsid w:val="008C42C9"/>
    <w:rsid w:val="008C4550"/>
    <w:rsid w:val="008C615D"/>
    <w:rsid w:val="008C71D0"/>
    <w:rsid w:val="008D0200"/>
    <w:rsid w:val="008D08B1"/>
    <w:rsid w:val="008D11BF"/>
    <w:rsid w:val="008D159A"/>
    <w:rsid w:val="008D3666"/>
    <w:rsid w:val="008D5621"/>
    <w:rsid w:val="008D58DC"/>
    <w:rsid w:val="008D7ED1"/>
    <w:rsid w:val="008E0174"/>
    <w:rsid w:val="008E028B"/>
    <w:rsid w:val="008E2500"/>
    <w:rsid w:val="008E32A7"/>
    <w:rsid w:val="008E3C93"/>
    <w:rsid w:val="008E4699"/>
    <w:rsid w:val="008E5479"/>
    <w:rsid w:val="008E6235"/>
    <w:rsid w:val="008E6C73"/>
    <w:rsid w:val="008E7FA2"/>
    <w:rsid w:val="008F2256"/>
    <w:rsid w:val="008F4797"/>
    <w:rsid w:val="008F47F0"/>
    <w:rsid w:val="008F4BB2"/>
    <w:rsid w:val="008F4F83"/>
    <w:rsid w:val="008F52EB"/>
    <w:rsid w:val="008F55AE"/>
    <w:rsid w:val="008F78D1"/>
    <w:rsid w:val="008F7EC5"/>
    <w:rsid w:val="009007C7"/>
    <w:rsid w:val="00902232"/>
    <w:rsid w:val="00902439"/>
    <w:rsid w:val="00902CFB"/>
    <w:rsid w:val="00903AE1"/>
    <w:rsid w:val="00903BD0"/>
    <w:rsid w:val="009048A9"/>
    <w:rsid w:val="00904CE5"/>
    <w:rsid w:val="00907850"/>
    <w:rsid w:val="0090798A"/>
    <w:rsid w:val="00907CF5"/>
    <w:rsid w:val="00907D5D"/>
    <w:rsid w:val="0091116B"/>
    <w:rsid w:val="00911826"/>
    <w:rsid w:val="00914D8E"/>
    <w:rsid w:val="009167BB"/>
    <w:rsid w:val="00916A5B"/>
    <w:rsid w:val="00916F5F"/>
    <w:rsid w:val="009216D9"/>
    <w:rsid w:val="00923276"/>
    <w:rsid w:val="00924C19"/>
    <w:rsid w:val="009252ED"/>
    <w:rsid w:val="00926194"/>
    <w:rsid w:val="00934055"/>
    <w:rsid w:val="00934134"/>
    <w:rsid w:val="0093424E"/>
    <w:rsid w:val="00937854"/>
    <w:rsid w:val="00937E21"/>
    <w:rsid w:val="00941D8A"/>
    <w:rsid w:val="0094334B"/>
    <w:rsid w:val="00943BAB"/>
    <w:rsid w:val="009443D4"/>
    <w:rsid w:val="00944567"/>
    <w:rsid w:val="00951578"/>
    <w:rsid w:val="0095389D"/>
    <w:rsid w:val="00954C7F"/>
    <w:rsid w:val="00956D3B"/>
    <w:rsid w:val="00957E57"/>
    <w:rsid w:val="0096067A"/>
    <w:rsid w:val="00960C72"/>
    <w:rsid w:val="00960E4E"/>
    <w:rsid w:val="00961A76"/>
    <w:rsid w:val="009626D0"/>
    <w:rsid w:val="0096277E"/>
    <w:rsid w:val="00964075"/>
    <w:rsid w:val="009645E7"/>
    <w:rsid w:val="00965164"/>
    <w:rsid w:val="00965A3B"/>
    <w:rsid w:val="009673F8"/>
    <w:rsid w:val="009703AE"/>
    <w:rsid w:val="009709AD"/>
    <w:rsid w:val="00970BDC"/>
    <w:rsid w:val="00971616"/>
    <w:rsid w:val="00971A51"/>
    <w:rsid w:val="0097341F"/>
    <w:rsid w:val="00973858"/>
    <w:rsid w:val="00974CA7"/>
    <w:rsid w:val="009752E9"/>
    <w:rsid w:val="00976896"/>
    <w:rsid w:val="009772ED"/>
    <w:rsid w:val="009775A5"/>
    <w:rsid w:val="00980563"/>
    <w:rsid w:val="00981C3D"/>
    <w:rsid w:val="0098251C"/>
    <w:rsid w:val="009838A0"/>
    <w:rsid w:val="00985167"/>
    <w:rsid w:val="009856B6"/>
    <w:rsid w:val="00985BB6"/>
    <w:rsid w:val="00990139"/>
    <w:rsid w:val="0099092B"/>
    <w:rsid w:val="009923DD"/>
    <w:rsid w:val="009924FF"/>
    <w:rsid w:val="00993384"/>
    <w:rsid w:val="00994CDC"/>
    <w:rsid w:val="00995A0F"/>
    <w:rsid w:val="00996111"/>
    <w:rsid w:val="009964BF"/>
    <w:rsid w:val="00997789"/>
    <w:rsid w:val="00997EA0"/>
    <w:rsid w:val="009A0446"/>
    <w:rsid w:val="009A0F8A"/>
    <w:rsid w:val="009A34B3"/>
    <w:rsid w:val="009A4A05"/>
    <w:rsid w:val="009A4B41"/>
    <w:rsid w:val="009A5627"/>
    <w:rsid w:val="009A5B9D"/>
    <w:rsid w:val="009A5DDF"/>
    <w:rsid w:val="009A618B"/>
    <w:rsid w:val="009A6D52"/>
    <w:rsid w:val="009A7EC8"/>
    <w:rsid w:val="009B0C5A"/>
    <w:rsid w:val="009B13EF"/>
    <w:rsid w:val="009B2A99"/>
    <w:rsid w:val="009B51F9"/>
    <w:rsid w:val="009B5852"/>
    <w:rsid w:val="009B67B4"/>
    <w:rsid w:val="009B691D"/>
    <w:rsid w:val="009B7F5D"/>
    <w:rsid w:val="009C0A85"/>
    <w:rsid w:val="009C1261"/>
    <w:rsid w:val="009C12CC"/>
    <w:rsid w:val="009C1690"/>
    <w:rsid w:val="009C1762"/>
    <w:rsid w:val="009C1B22"/>
    <w:rsid w:val="009C201C"/>
    <w:rsid w:val="009C33C8"/>
    <w:rsid w:val="009C3BFC"/>
    <w:rsid w:val="009C452B"/>
    <w:rsid w:val="009C5045"/>
    <w:rsid w:val="009D0B29"/>
    <w:rsid w:val="009D0CE5"/>
    <w:rsid w:val="009D2616"/>
    <w:rsid w:val="009D44DC"/>
    <w:rsid w:val="009D47E5"/>
    <w:rsid w:val="009D4AB1"/>
    <w:rsid w:val="009D5F40"/>
    <w:rsid w:val="009D686E"/>
    <w:rsid w:val="009D7142"/>
    <w:rsid w:val="009D722B"/>
    <w:rsid w:val="009D73F8"/>
    <w:rsid w:val="009E037D"/>
    <w:rsid w:val="009E0FBA"/>
    <w:rsid w:val="009E198F"/>
    <w:rsid w:val="009E1D47"/>
    <w:rsid w:val="009E305A"/>
    <w:rsid w:val="009E417F"/>
    <w:rsid w:val="009E553B"/>
    <w:rsid w:val="009E6B99"/>
    <w:rsid w:val="009E6EEE"/>
    <w:rsid w:val="009E7597"/>
    <w:rsid w:val="009E7E13"/>
    <w:rsid w:val="009F0256"/>
    <w:rsid w:val="009F0A78"/>
    <w:rsid w:val="009F2552"/>
    <w:rsid w:val="009F29ED"/>
    <w:rsid w:val="009F3066"/>
    <w:rsid w:val="00A00439"/>
    <w:rsid w:val="00A00658"/>
    <w:rsid w:val="00A008C0"/>
    <w:rsid w:val="00A027C4"/>
    <w:rsid w:val="00A02DA8"/>
    <w:rsid w:val="00A03E4D"/>
    <w:rsid w:val="00A05617"/>
    <w:rsid w:val="00A06328"/>
    <w:rsid w:val="00A06A92"/>
    <w:rsid w:val="00A1098B"/>
    <w:rsid w:val="00A109FE"/>
    <w:rsid w:val="00A117DE"/>
    <w:rsid w:val="00A11D60"/>
    <w:rsid w:val="00A131CE"/>
    <w:rsid w:val="00A13635"/>
    <w:rsid w:val="00A137DC"/>
    <w:rsid w:val="00A13B1B"/>
    <w:rsid w:val="00A13E6A"/>
    <w:rsid w:val="00A14B7B"/>
    <w:rsid w:val="00A1561F"/>
    <w:rsid w:val="00A17C73"/>
    <w:rsid w:val="00A17F2D"/>
    <w:rsid w:val="00A26163"/>
    <w:rsid w:val="00A26303"/>
    <w:rsid w:val="00A26CCD"/>
    <w:rsid w:val="00A308FD"/>
    <w:rsid w:val="00A36845"/>
    <w:rsid w:val="00A369CF"/>
    <w:rsid w:val="00A37037"/>
    <w:rsid w:val="00A37308"/>
    <w:rsid w:val="00A41284"/>
    <w:rsid w:val="00A4198E"/>
    <w:rsid w:val="00A4220D"/>
    <w:rsid w:val="00A4283B"/>
    <w:rsid w:val="00A42937"/>
    <w:rsid w:val="00A436D7"/>
    <w:rsid w:val="00A4408B"/>
    <w:rsid w:val="00A46A03"/>
    <w:rsid w:val="00A47980"/>
    <w:rsid w:val="00A50196"/>
    <w:rsid w:val="00A504F9"/>
    <w:rsid w:val="00A516F0"/>
    <w:rsid w:val="00A523CD"/>
    <w:rsid w:val="00A52458"/>
    <w:rsid w:val="00A52955"/>
    <w:rsid w:val="00A52A3D"/>
    <w:rsid w:val="00A52A4E"/>
    <w:rsid w:val="00A5371D"/>
    <w:rsid w:val="00A54EA5"/>
    <w:rsid w:val="00A55125"/>
    <w:rsid w:val="00A577B8"/>
    <w:rsid w:val="00A60F02"/>
    <w:rsid w:val="00A610A8"/>
    <w:rsid w:val="00A618F7"/>
    <w:rsid w:val="00A61D8D"/>
    <w:rsid w:val="00A623AE"/>
    <w:rsid w:val="00A637DD"/>
    <w:rsid w:val="00A63AAC"/>
    <w:rsid w:val="00A657F5"/>
    <w:rsid w:val="00A65BD4"/>
    <w:rsid w:val="00A67C1D"/>
    <w:rsid w:val="00A67D16"/>
    <w:rsid w:val="00A67FE5"/>
    <w:rsid w:val="00A73ED7"/>
    <w:rsid w:val="00A740E9"/>
    <w:rsid w:val="00A74EA5"/>
    <w:rsid w:val="00A75B29"/>
    <w:rsid w:val="00A766E2"/>
    <w:rsid w:val="00A76BEF"/>
    <w:rsid w:val="00A817A2"/>
    <w:rsid w:val="00A8226D"/>
    <w:rsid w:val="00A82823"/>
    <w:rsid w:val="00A82C8F"/>
    <w:rsid w:val="00A83265"/>
    <w:rsid w:val="00A84589"/>
    <w:rsid w:val="00A84909"/>
    <w:rsid w:val="00A85BF9"/>
    <w:rsid w:val="00A85DB4"/>
    <w:rsid w:val="00A87E7F"/>
    <w:rsid w:val="00A90A68"/>
    <w:rsid w:val="00A9144F"/>
    <w:rsid w:val="00A91636"/>
    <w:rsid w:val="00A91AD7"/>
    <w:rsid w:val="00A91AF9"/>
    <w:rsid w:val="00A92232"/>
    <w:rsid w:val="00A92A88"/>
    <w:rsid w:val="00A93AF0"/>
    <w:rsid w:val="00A94C0A"/>
    <w:rsid w:val="00A95BC1"/>
    <w:rsid w:val="00A960F0"/>
    <w:rsid w:val="00AA021E"/>
    <w:rsid w:val="00AA103B"/>
    <w:rsid w:val="00AA15AD"/>
    <w:rsid w:val="00AA2201"/>
    <w:rsid w:val="00AA25B6"/>
    <w:rsid w:val="00AA452B"/>
    <w:rsid w:val="00AA46F1"/>
    <w:rsid w:val="00AA599A"/>
    <w:rsid w:val="00AA5B31"/>
    <w:rsid w:val="00AA5BCC"/>
    <w:rsid w:val="00AA72BE"/>
    <w:rsid w:val="00AB06B6"/>
    <w:rsid w:val="00AB1EAB"/>
    <w:rsid w:val="00AB33B4"/>
    <w:rsid w:val="00AB45F6"/>
    <w:rsid w:val="00AB4AC7"/>
    <w:rsid w:val="00AB4AFD"/>
    <w:rsid w:val="00AB5D41"/>
    <w:rsid w:val="00AC0800"/>
    <w:rsid w:val="00AC293D"/>
    <w:rsid w:val="00AC38FF"/>
    <w:rsid w:val="00AC519E"/>
    <w:rsid w:val="00AC6C28"/>
    <w:rsid w:val="00AC7850"/>
    <w:rsid w:val="00AD14D5"/>
    <w:rsid w:val="00AD22D0"/>
    <w:rsid w:val="00AD367B"/>
    <w:rsid w:val="00AD449B"/>
    <w:rsid w:val="00AD460C"/>
    <w:rsid w:val="00AD5E84"/>
    <w:rsid w:val="00AD5EC5"/>
    <w:rsid w:val="00AD6CFE"/>
    <w:rsid w:val="00AD7929"/>
    <w:rsid w:val="00AD7BEF"/>
    <w:rsid w:val="00AE0A5A"/>
    <w:rsid w:val="00AE1DBC"/>
    <w:rsid w:val="00AE2ACC"/>
    <w:rsid w:val="00AE35A7"/>
    <w:rsid w:val="00AE3B67"/>
    <w:rsid w:val="00AE53E1"/>
    <w:rsid w:val="00AE616B"/>
    <w:rsid w:val="00AE6DD3"/>
    <w:rsid w:val="00AF0D13"/>
    <w:rsid w:val="00AF11F7"/>
    <w:rsid w:val="00AF2445"/>
    <w:rsid w:val="00AF284C"/>
    <w:rsid w:val="00AF378F"/>
    <w:rsid w:val="00AF379E"/>
    <w:rsid w:val="00AF486C"/>
    <w:rsid w:val="00AF7924"/>
    <w:rsid w:val="00AF7E19"/>
    <w:rsid w:val="00B00993"/>
    <w:rsid w:val="00B01192"/>
    <w:rsid w:val="00B020DA"/>
    <w:rsid w:val="00B04636"/>
    <w:rsid w:val="00B04EFB"/>
    <w:rsid w:val="00B06263"/>
    <w:rsid w:val="00B06768"/>
    <w:rsid w:val="00B06A11"/>
    <w:rsid w:val="00B0746C"/>
    <w:rsid w:val="00B11678"/>
    <w:rsid w:val="00B122B3"/>
    <w:rsid w:val="00B133AD"/>
    <w:rsid w:val="00B1392A"/>
    <w:rsid w:val="00B14C81"/>
    <w:rsid w:val="00B15054"/>
    <w:rsid w:val="00B15CB9"/>
    <w:rsid w:val="00B1600E"/>
    <w:rsid w:val="00B17890"/>
    <w:rsid w:val="00B20FB4"/>
    <w:rsid w:val="00B21516"/>
    <w:rsid w:val="00B221C3"/>
    <w:rsid w:val="00B22380"/>
    <w:rsid w:val="00B22830"/>
    <w:rsid w:val="00B24088"/>
    <w:rsid w:val="00B25342"/>
    <w:rsid w:val="00B2666A"/>
    <w:rsid w:val="00B27BDF"/>
    <w:rsid w:val="00B3080E"/>
    <w:rsid w:val="00B32AC4"/>
    <w:rsid w:val="00B33405"/>
    <w:rsid w:val="00B34662"/>
    <w:rsid w:val="00B36EC2"/>
    <w:rsid w:val="00B36F35"/>
    <w:rsid w:val="00B404F1"/>
    <w:rsid w:val="00B41529"/>
    <w:rsid w:val="00B41F48"/>
    <w:rsid w:val="00B41FFB"/>
    <w:rsid w:val="00B4496C"/>
    <w:rsid w:val="00B44BC0"/>
    <w:rsid w:val="00B46FBD"/>
    <w:rsid w:val="00B501AF"/>
    <w:rsid w:val="00B51262"/>
    <w:rsid w:val="00B51282"/>
    <w:rsid w:val="00B52302"/>
    <w:rsid w:val="00B625D1"/>
    <w:rsid w:val="00B62EDB"/>
    <w:rsid w:val="00B62EEB"/>
    <w:rsid w:val="00B63E88"/>
    <w:rsid w:val="00B642DF"/>
    <w:rsid w:val="00B64CCE"/>
    <w:rsid w:val="00B65DA9"/>
    <w:rsid w:val="00B65DEB"/>
    <w:rsid w:val="00B6688F"/>
    <w:rsid w:val="00B67F8B"/>
    <w:rsid w:val="00B71DBA"/>
    <w:rsid w:val="00B74402"/>
    <w:rsid w:val="00B80737"/>
    <w:rsid w:val="00B80CAA"/>
    <w:rsid w:val="00B817A4"/>
    <w:rsid w:val="00B8289E"/>
    <w:rsid w:val="00B829AF"/>
    <w:rsid w:val="00B839BF"/>
    <w:rsid w:val="00B84032"/>
    <w:rsid w:val="00B84334"/>
    <w:rsid w:val="00B85DA2"/>
    <w:rsid w:val="00B87965"/>
    <w:rsid w:val="00B87D1D"/>
    <w:rsid w:val="00B93165"/>
    <w:rsid w:val="00B949BA"/>
    <w:rsid w:val="00B94D20"/>
    <w:rsid w:val="00B9536F"/>
    <w:rsid w:val="00B957C0"/>
    <w:rsid w:val="00B96A34"/>
    <w:rsid w:val="00B96BFB"/>
    <w:rsid w:val="00B974F7"/>
    <w:rsid w:val="00BA1251"/>
    <w:rsid w:val="00BA33EA"/>
    <w:rsid w:val="00BA36B7"/>
    <w:rsid w:val="00BA5A52"/>
    <w:rsid w:val="00BB07A6"/>
    <w:rsid w:val="00BB14D8"/>
    <w:rsid w:val="00BB16B0"/>
    <w:rsid w:val="00BB2E34"/>
    <w:rsid w:val="00BB4632"/>
    <w:rsid w:val="00BB71A5"/>
    <w:rsid w:val="00BB75DD"/>
    <w:rsid w:val="00BB7AC3"/>
    <w:rsid w:val="00BC058F"/>
    <w:rsid w:val="00BC0A45"/>
    <w:rsid w:val="00BC115A"/>
    <w:rsid w:val="00BC1D30"/>
    <w:rsid w:val="00BC2AB6"/>
    <w:rsid w:val="00BC38B9"/>
    <w:rsid w:val="00BC3D2C"/>
    <w:rsid w:val="00BC6274"/>
    <w:rsid w:val="00BD0E05"/>
    <w:rsid w:val="00BD1CE9"/>
    <w:rsid w:val="00BD208E"/>
    <w:rsid w:val="00BD275C"/>
    <w:rsid w:val="00BD28CA"/>
    <w:rsid w:val="00BD3B46"/>
    <w:rsid w:val="00BD49EB"/>
    <w:rsid w:val="00BD518A"/>
    <w:rsid w:val="00BD565A"/>
    <w:rsid w:val="00BD5C6D"/>
    <w:rsid w:val="00BD6258"/>
    <w:rsid w:val="00BD79DD"/>
    <w:rsid w:val="00BE346A"/>
    <w:rsid w:val="00BE3BA5"/>
    <w:rsid w:val="00BE3CB5"/>
    <w:rsid w:val="00BE78CA"/>
    <w:rsid w:val="00BE7E43"/>
    <w:rsid w:val="00BF1C46"/>
    <w:rsid w:val="00BF2845"/>
    <w:rsid w:val="00BF5085"/>
    <w:rsid w:val="00BF583B"/>
    <w:rsid w:val="00BF59D5"/>
    <w:rsid w:val="00BF66AC"/>
    <w:rsid w:val="00BF6A67"/>
    <w:rsid w:val="00C0235E"/>
    <w:rsid w:val="00C03CAA"/>
    <w:rsid w:val="00C05576"/>
    <w:rsid w:val="00C055BD"/>
    <w:rsid w:val="00C06118"/>
    <w:rsid w:val="00C06D44"/>
    <w:rsid w:val="00C074A1"/>
    <w:rsid w:val="00C07534"/>
    <w:rsid w:val="00C07A00"/>
    <w:rsid w:val="00C07D9F"/>
    <w:rsid w:val="00C10FCA"/>
    <w:rsid w:val="00C11B13"/>
    <w:rsid w:val="00C125D4"/>
    <w:rsid w:val="00C1383D"/>
    <w:rsid w:val="00C139CE"/>
    <w:rsid w:val="00C16186"/>
    <w:rsid w:val="00C1797A"/>
    <w:rsid w:val="00C2117E"/>
    <w:rsid w:val="00C240A5"/>
    <w:rsid w:val="00C248B4"/>
    <w:rsid w:val="00C251CC"/>
    <w:rsid w:val="00C25CA5"/>
    <w:rsid w:val="00C26781"/>
    <w:rsid w:val="00C26865"/>
    <w:rsid w:val="00C3042C"/>
    <w:rsid w:val="00C3056B"/>
    <w:rsid w:val="00C3083A"/>
    <w:rsid w:val="00C30B18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1766"/>
    <w:rsid w:val="00C42E5A"/>
    <w:rsid w:val="00C43285"/>
    <w:rsid w:val="00C43633"/>
    <w:rsid w:val="00C43A7B"/>
    <w:rsid w:val="00C45150"/>
    <w:rsid w:val="00C45280"/>
    <w:rsid w:val="00C45DD2"/>
    <w:rsid w:val="00C46059"/>
    <w:rsid w:val="00C472FC"/>
    <w:rsid w:val="00C475EF"/>
    <w:rsid w:val="00C5038C"/>
    <w:rsid w:val="00C50F0F"/>
    <w:rsid w:val="00C5244D"/>
    <w:rsid w:val="00C53235"/>
    <w:rsid w:val="00C534CC"/>
    <w:rsid w:val="00C54797"/>
    <w:rsid w:val="00C55073"/>
    <w:rsid w:val="00C56592"/>
    <w:rsid w:val="00C56635"/>
    <w:rsid w:val="00C57192"/>
    <w:rsid w:val="00C57F93"/>
    <w:rsid w:val="00C61CBC"/>
    <w:rsid w:val="00C63463"/>
    <w:rsid w:val="00C64660"/>
    <w:rsid w:val="00C64CBE"/>
    <w:rsid w:val="00C65A9E"/>
    <w:rsid w:val="00C66688"/>
    <w:rsid w:val="00C673C5"/>
    <w:rsid w:val="00C70049"/>
    <w:rsid w:val="00C703B4"/>
    <w:rsid w:val="00C70DC4"/>
    <w:rsid w:val="00C75956"/>
    <w:rsid w:val="00C7603F"/>
    <w:rsid w:val="00C76158"/>
    <w:rsid w:val="00C768A9"/>
    <w:rsid w:val="00C80783"/>
    <w:rsid w:val="00C807DC"/>
    <w:rsid w:val="00C80945"/>
    <w:rsid w:val="00C80E48"/>
    <w:rsid w:val="00C815FA"/>
    <w:rsid w:val="00C82040"/>
    <w:rsid w:val="00C82C35"/>
    <w:rsid w:val="00C83CF7"/>
    <w:rsid w:val="00C863C6"/>
    <w:rsid w:val="00C87C5A"/>
    <w:rsid w:val="00C87C8F"/>
    <w:rsid w:val="00C87CB6"/>
    <w:rsid w:val="00C87CD0"/>
    <w:rsid w:val="00C90B64"/>
    <w:rsid w:val="00C9178D"/>
    <w:rsid w:val="00C91F77"/>
    <w:rsid w:val="00C9359E"/>
    <w:rsid w:val="00C94268"/>
    <w:rsid w:val="00C94640"/>
    <w:rsid w:val="00C949F3"/>
    <w:rsid w:val="00C94F20"/>
    <w:rsid w:val="00C95E25"/>
    <w:rsid w:val="00C962AE"/>
    <w:rsid w:val="00C96577"/>
    <w:rsid w:val="00C96B00"/>
    <w:rsid w:val="00C9785B"/>
    <w:rsid w:val="00CA05FC"/>
    <w:rsid w:val="00CA090C"/>
    <w:rsid w:val="00CA17C9"/>
    <w:rsid w:val="00CA1D70"/>
    <w:rsid w:val="00CA358D"/>
    <w:rsid w:val="00CA368E"/>
    <w:rsid w:val="00CA6715"/>
    <w:rsid w:val="00CB2098"/>
    <w:rsid w:val="00CB39F1"/>
    <w:rsid w:val="00CB51EF"/>
    <w:rsid w:val="00CB5415"/>
    <w:rsid w:val="00CB708D"/>
    <w:rsid w:val="00CB7652"/>
    <w:rsid w:val="00CB7A22"/>
    <w:rsid w:val="00CB7F5C"/>
    <w:rsid w:val="00CC1CE6"/>
    <w:rsid w:val="00CC1DB0"/>
    <w:rsid w:val="00CC24E5"/>
    <w:rsid w:val="00CC2A46"/>
    <w:rsid w:val="00CC3204"/>
    <w:rsid w:val="00CC3DDD"/>
    <w:rsid w:val="00CC5F44"/>
    <w:rsid w:val="00CC6025"/>
    <w:rsid w:val="00CC60A4"/>
    <w:rsid w:val="00CC7866"/>
    <w:rsid w:val="00CD1287"/>
    <w:rsid w:val="00CD27B0"/>
    <w:rsid w:val="00CD306F"/>
    <w:rsid w:val="00CD50AA"/>
    <w:rsid w:val="00CD588F"/>
    <w:rsid w:val="00CD58A5"/>
    <w:rsid w:val="00CD63D0"/>
    <w:rsid w:val="00CD649F"/>
    <w:rsid w:val="00CD7B72"/>
    <w:rsid w:val="00CE2A44"/>
    <w:rsid w:val="00CE3F87"/>
    <w:rsid w:val="00CE61C8"/>
    <w:rsid w:val="00CE660F"/>
    <w:rsid w:val="00CE6EBE"/>
    <w:rsid w:val="00CE7896"/>
    <w:rsid w:val="00CF05BD"/>
    <w:rsid w:val="00CF12FB"/>
    <w:rsid w:val="00CF1F09"/>
    <w:rsid w:val="00CF3686"/>
    <w:rsid w:val="00CF4630"/>
    <w:rsid w:val="00CF4C9C"/>
    <w:rsid w:val="00CF75FC"/>
    <w:rsid w:val="00CF7FCD"/>
    <w:rsid w:val="00D015AA"/>
    <w:rsid w:val="00D01C1A"/>
    <w:rsid w:val="00D026D5"/>
    <w:rsid w:val="00D02887"/>
    <w:rsid w:val="00D02F9D"/>
    <w:rsid w:val="00D03213"/>
    <w:rsid w:val="00D03736"/>
    <w:rsid w:val="00D039AA"/>
    <w:rsid w:val="00D03AD5"/>
    <w:rsid w:val="00D045FF"/>
    <w:rsid w:val="00D0525D"/>
    <w:rsid w:val="00D0528E"/>
    <w:rsid w:val="00D059A3"/>
    <w:rsid w:val="00D05A57"/>
    <w:rsid w:val="00D063B1"/>
    <w:rsid w:val="00D06D01"/>
    <w:rsid w:val="00D10315"/>
    <w:rsid w:val="00D1063B"/>
    <w:rsid w:val="00D10C77"/>
    <w:rsid w:val="00D1371B"/>
    <w:rsid w:val="00D1422C"/>
    <w:rsid w:val="00D14B26"/>
    <w:rsid w:val="00D14E65"/>
    <w:rsid w:val="00D15CE3"/>
    <w:rsid w:val="00D16D69"/>
    <w:rsid w:val="00D17898"/>
    <w:rsid w:val="00D2225E"/>
    <w:rsid w:val="00D223CC"/>
    <w:rsid w:val="00D22BA3"/>
    <w:rsid w:val="00D22D18"/>
    <w:rsid w:val="00D23D54"/>
    <w:rsid w:val="00D24616"/>
    <w:rsid w:val="00D26EC8"/>
    <w:rsid w:val="00D27E96"/>
    <w:rsid w:val="00D30112"/>
    <w:rsid w:val="00D3144E"/>
    <w:rsid w:val="00D31576"/>
    <w:rsid w:val="00D42474"/>
    <w:rsid w:val="00D42FCB"/>
    <w:rsid w:val="00D4307E"/>
    <w:rsid w:val="00D43A4D"/>
    <w:rsid w:val="00D44731"/>
    <w:rsid w:val="00D453A6"/>
    <w:rsid w:val="00D46411"/>
    <w:rsid w:val="00D46FE3"/>
    <w:rsid w:val="00D47F4F"/>
    <w:rsid w:val="00D501A9"/>
    <w:rsid w:val="00D5077B"/>
    <w:rsid w:val="00D51D4D"/>
    <w:rsid w:val="00D52D5F"/>
    <w:rsid w:val="00D53616"/>
    <w:rsid w:val="00D53D9E"/>
    <w:rsid w:val="00D53FDC"/>
    <w:rsid w:val="00D5444B"/>
    <w:rsid w:val="00D5447D"/>
    <w:rsid w:val="00D5455B"/>
    <w:rsid w:val="00D56AD7"/>
    <w:rsid w:val="00D60804"/>
    <w:rsid w:val="00D61B1F"/>
    <w:rsid w:val="00D61DA1"/>
    <w:rsid w:val="00D6250B"/>
    <w:rsid w:val="00D62545"/>
    <w:rsid w:val="00D63258"/>
    <w:rsid w:val="00D63520"/>
    <w:rsid w:val="00D64AE2"/>
    <w:rsid w:val="00D65400"/>
    <w:rsid w:val="00D658F4"/>
    <w:rsid w:val="00D65A0D"/>
    <w:rsid w:val="00D67296"/>
    <w:rsid w:val="00D67DB2"/>
    <w:rsid w:val="00D70BF5"/>
    <w:rsid w:val="00D71674"/>
    <w:rsid w:val="00D71B94"/>
    <w:rsid w:val="00D72647"/>
    <w:rsid w:val="00D7294A"/>
    <w:rsid w:val="00D72A2E"/>
    <w:rsid w:val="00D73090"/>
    <w:rsid w:val="00D73D97"/>
    <w:rsid w:val="00D75768"/>
    <w:rsid w:val="00D770E3"/>
    <w:rsid w:val="00D8131E"/>
    <w:rsid w:val="00D813BF"/>
    <w:rsid w:val="00D826BE"/>
    <w:rsid w:val="00D840D3"/>
    <w:rsid w:val="00D845F1"/>
    <w:rsid w:val="00D84EFC"/>
    <w:rsid w:val="00D8511E"/>
    <w:rsid w:val="00D8528A"/>
    <w:rsid w:val="00D85690"/>
    <w:rsid w:val="00D87300"/>
    <w:rsid w:val="00D9157E"/>
    <w:rsid w:val="00D92288"/>
    <w:rsid w:val="00D92B12"/>
    <w:rsid w:val="00D92B56"/>
    <w:rsid w:val="00D92EC0"/>
    <w:rsid w:val="00D9435A"/>
    <w:rsid w:val="00D95854"/>
    <w:rsid w:val="00D975CD"/>
    <w:rsid w:val="00DA0D2D"/>
    <w:rsid w:val="00DA0EFE"/>
    <w:rsid w:val="00DA1CA1"/>
    <w:rsid w:val="00DA3378"/>
    <w:rsid w:val="00DA3600"/>
    <w:rsid w:val="00DA3E4B"/>
    <w:rsid w:val="00DA4553"/>
    <w:rsid w:val="00DA4DAC"/>
    <w:rsid w:val="00DA5F86"/>
    <w:rsid w:val="00DA6D0F"/>
    <w:rsid w:val="00DB1F9F"/>
    <w:rsid w:val="00DB4667"/>
    <w:rsid w:val="00DB5F19"/>
    <w:rsid w:val="00DB6743"/>
    <w:rsid w:val="00DB7E07"/>
    <w:rsid w:val="00DC56A2"/>
    <w:rsid w:val="00DC604C"/>
    <w:rsid w:val="00DD0D21"/>
    <w:rsid w:val="00DD0FDB"/>
    <w:rsid w:val="00DD1D66"/>
    <w:rsid w:val="00DD364B"/>
    <w:rsid w:val="00DD38FF"/>
    <w:rsid w:val="00DD5D97"/>
    <w:rsid w:val="00DE0E99"/>
    <w:rsid w:val="00DE40FB"/>
    <w:rsid w:val="00DE5297"/>
    <w:rsid w:val="00DE5687"/>
    <w:rsid w:val="00DE68A1"/>
    <w:rsid w:val="00DE7DCF"/>
    <w:rsid w:val="00DF073E"/>
    <w:rsid w:val="00DF0B5E"/>
    <w:rsid w:val="00DF10CA"/>
    <w:rsid w:val="00DF2BEF"/>
    <w:rsid w:val="00DF4342"/>
    <w:rsid w:val="00DF4C11"/>
    <w:rsid w:val="00DF508F"/>
    <w:rsid w:val="00DF51B1"/>
    <w:rsid w:val="00DF525D"/>
    <w:rsid w:val="00DF52BD"/>
    <w:rsid w:val="00DF59D8"/>
    <w:rsid w:val="00E00B06"/>
    <w:rsid w:val="00E00DC3"/>
    <w:rsid w:val="00E01FCC"/>
    <w:rsid w:val="00E03EB3"/>
    <w:rsid w:val="00E0404F"/>
    <w:rsid w:val="00E049BA"/>
    <w:rsid w:val="00E10E68"/>
    <w:rsid w:val="00E128C5"/>
    <w:rsid w:val="00E147E8"/>
    <w:rsid w:val="00E2007B"/>
    <w:rsid w:val="00E218C0"/>
    <w:rsid w:val="00E22C43"/>
    <w:rsid w:val="00E24A70"/>
    <w:rsid w:val="00E25DBE"/>
    <w:rsid w:val="00E262B1"/>
    <w:rsid w:val="00E26795"/>
    <w:rsid w:val="00E2746A"/>
    <w:rsid w:val="00E278E2"/>
    <w:rsid w:val="00E31409"/>
    <w:rsid w:val="00E32398"/>
    <w:rsid w:val="00E3348F"/>
    <w:rsid w:val="00E34160"/>
    <w:rsid w:val="00E34587"/>
    <w:rsid w:val="00E34D4E"/>
    <w:rsid w:val="00E35BAE"/>
    <w:rsid w:val="00E3794C"/>
    <w:rsid w:val="00E40FC0"/>
    <w:rsid w:val="00E4203B"/>
    <w:rsid w:val="00E42EC7"/>
    <w:rsid w:val="00E459FB"/>
    <w:rsid w:val="00E46035"/>
    <w:rsid w:val="00E46461"/>
    <w:rsid w:val="00E46493"/>
    <w:rsid w:val="00E46511"/>
    <w:rsid w:val="00E46CBE"/>
    <w:rsid w:val="00E476C6"/>
    <w:rsid w:val="00E47848"/>
    <w:rsid w:val="00E5036B"/>
    <w:rsid w:val="00E5155C"/>
    <w:rsid w:val="00E560A8"/>
    <w:rsid w:val="00E56E07"/>
    <w:rsid w:val="00E56F98"/>
    <w:rsid w:val="00E577FC"/>
    <w:rsid w:val="00E57F9E"/>
    <w:rsid w:val="00E6021C"/>
    <w:rsid w:val="00E60E60"/>
    <w:rsid w:val="00E615AC"/>
    <w:rsid w:val="00E61B05"/>
    <w:rsid w:val="00E622DA"/>
    <w:rsid w:val="00E623F0"/>
    <w:rsid w:val="00E62845"/>
    <w:rsid w:val="00E648B6"/>
    <w:rsid w:val="00E64B0C"/>
    <w:rsid w:val="00E65E56"/>
    <w:rsid w:val="00E677D6"/>
    <w:rsid w:val="00E67B49"/>
    <w:rsid w:val="00E71A0C"/>
    <w:rsid w:val="00E72794"/>
    <w:rsid w:val="00E739A4"/>
    <w:rsid w:val="00E74344"/>
    <w:rsid w:val="00E75F48"/>
    <w:rsid w:val="00E76A0D"/>
    <w:rsid w:val="00E77107"/>
    <w:rsid w:val="00E807C1"/>
    <w:rsid w:val="00E817BF"/>
    <w:rsid w:val="00E8269E"/>
    <w:rsid w:val="00E831E1"/>
    <w:rsid w:val="00E84539"/>
    <w:rsid w:val="00E90CC9"/>
    <w:rsid w:val="00E918A0"/>
    <w:rsid w:val="00E91BB3"/>
    <w:rsid w:val="00E91F37"/>
    <w:rsid w:val="00E93BD0"/>
    <w:rsid w:val="00E93C50"/>
    <w:rsid w:val="00E947A8"/>
    <w:rsid w:val="00E94EFD"/>
    <w:rsid w:val="00E96695"/>
    <w:rsid w:val="00EA07E8"/>
    <w:rsid w:val="00EA07FD"/>
    <w:rsid w:val="00EA0B4B"/>
    <w:rsid w:val="00EA0DAA"/>
    <w:rsid w:val="00EA1B06"/>
    <w:rsid w:val="00EA28CB"/>
    <w:rsid w:val="00EA35B6"/>
    <w:rsid w:val="00EA4364"/>
    <w:rsid w:val="00EA490F"/>
    <w:rsid w:val="00EA6646"/>
    <w:rsid w:val="00EA685C"/>
    <w:rsid w:val="00EB0DE6"/>
    <w:rsid w:val="00EB20A7"/>
    <w:rsid w:val="00EB2A56"/>
    <w:rsid w:val="00EB390E"/>
    <w:rsid w:val="00EB3BE0"/>
    <w:rsid w:val="00EB526D"/>
    <w:rsid w:val="00EB54A4"/>
    <w:rsid w:val="00EB73D8"/>
    <w:rsid w:val="00EC0913"/>
    <w:rsid w:val="00EC153A"/>
    <w:rsid w:val="00EC1966"/>
    <w:rsid w:val="00EC3952"/>
    <w:rsid w:val="00EC4EF2"/>
    <w:rsid w:val="00EC5D21"/>
    <w:rsid w:val="00EC6749"/>
    <w:rsid w:val="00EC798B"/>
    <w:rsid w:val="00EC7EBB"/>
    <w:rsid w:val="00ED1757"/>
    <w:rsid w:val="00ED2115"/>
    <w:rsid w:val="00ED27E6"/>
    <w:rsid w:val="00ED374E"/>
    <w:rsid w:val="00ED4A85"/>
    <w:rsid w:val="00ED55CC"/>
    <w:rsid w:val="00ED6418"/>
    <w:rsid w:val="00ED6E43"/>
    <w:rsid w:val="00ED7290"/>
    <w:rsid w:val="00ED7331"/>
    <w:rsid w:val="00EE0099"/>
    <w:rsid w:val="00EE0176"/>
    <w:rsid w:val="00EE0EB7"/>
    <w:rsid w:val="00EE2363"/>
    <w:rsid w:val="00EE3ADF"/>
    <w:rsid w:val="00EE3B27"/>
    <w:rsid w:val="00EE4BE0"/>
    <w:rsid w:val="00EF0CE7"/>
    <w:rsid w:val="00EF1173"/>
    <w:rsid w:val="00EF14FB"/>
    <w:rsid w:val="00EF203E"/>
    <w:rsid w:val="00EF2486"/>
    <w:rsid w:val="00EF2D34"/>
    <w:rsid w:val="00EF4CAD"/>
    <w:rsid w:val="00EF4F46"/>
    <w:rsid w:val="00EF58A9"/>
    <w:rsid w:val="00EF6276"/>
    <w:rsid w:val="00F0123A"/>
    <w:rsid w:val="00F020B9"/>
    <w:rsid w:val="00F049DB"/>
    <w:rsid w:val="00F04D3D"/>
    <w:rsid w:val="00F05DC0"/>
    <w:rsid w:val="00F07693"/>
    <w:rsid w:val="00F0782B"/>
    <w:rsid w:val="00F1341B"/>
    <w:rsid w:val="00F135A0"/>
    <w:rsid w:val="00F1379E"/>
    <w:rsid w:val="00F13AA0"/>
    <w:rsid w:val="00F13F30"/>
    <w:rsid w:val="00F141EB"/>
    <w:rsid w:val="00F14A97"/>
    <w:rsid w:val="00F17419"/>
    <w:rsid w:val="00F174DF"/>
    <w:rsid w:val="00F20572"/>
    <w:rsid w:val="00F205AD"/>
    <w:rsid w:val="00F2467E"/>
    <w:rsid w:val="00F24B13"/>
    <w:rsid w:val="00F25829"/>
    <w:rsid w:val="00F26055"/>
    <w:rsid w:val="00F274BB"/>
    <w:rsid w:val="00F27D8C"/>
    <w:rsid w:val="00F3096C"/>
    <w:rsid w:val="00F30C35"/>
    <w:rsid w:val="00F30C5B"/>
    <w:rsid w:val="00F30EF4"/>
    <w:rsid w:val="00F31D80"/>
    <w:rsid w:val="00F33099"/>
    <w:rsid w:val="00F34992"/>
    <w:rsid w:val="00F34B8B"/>
    <w:rsid w:val="00F406A7"/>
    <w:rsid w:val="00F42458"/>
    <w:rsid w:val="00F425F7"/>
    <w:rsid w:val="00F43AD1"/>
    <w:rsid w:val="00F44082"/>
    <w:rsid w:val="00F443AB"/>
    <w:rsid w:val="00F459B3"/>
    <w:rsid w:val="00F46A3C"/>
    <w:rsid w:val="00F46D3E"/>
    <w:rsid w:val="00F470D1"/>
    <w:rsid w:val="00F47AF3"/>
    <w:rsid w:val="00F50EE8"/>
    <w:rsid w:val="00F520C5"/>
    <w:rsid w:val="00F5245C"/>
    <w:rsid w:val="00F52C74"/>
    <w:rsid w:val="00F52CD9"/>
    <w:rsid w:val="00F53FC1"/>
    <w:rsid w:val="00F54051"/>
    <w:rsid w:val="00F54CC2"/>
    <w:rsid w:val="00F55D38"/>
    <w:rsid w:val="00F55DE3"/>
    <w:rsid w:val="00F56750"/>
    <w:rsid w:val="00F56A15"/>
    <w:rsid w:val="00F56E8A"/>
    <w:rsid w:val="00F57584"/>
    <w:rsid w:val="00F6094D"/>
    <w:rsid w:val="00F6143B"/>
    <w:rsid w:val="00F61E2A"/>
    <w:rsid w:val="00F62D82"/>
    <w:rsid w:val="00F62DE7"/>
    <w:rsid w:val="00F6388F"/>
    <w:rsid w:val="00F652E2"/>
    <w:rsid w:val="00F65AB4"/>
    <w:rsid w:val="00F65EA7"/>
    <w:rsid w:val="00F67818"/>
    <w:rsid w:val="00F67834"/>
    <w:rsid w:val="00F67BB4"/>
    <w:rsid w:val="00F70E3E"/>
    <w:rsid w:val="00F737D6"/>
    <w:rsid w:val="00F74DF9"/>
    <w:rsid w:val="00F75A35"/>
    <w:rsid w:val="00F7794A"/>
    <w:rsid w:val="00F77DCA"/>
    <w:rsid w:val="00F80E24"/>
    <w:rsid w:val="00F842C7"/>
    <w:rsid w:val="00F8576F"/>
    <w:rsid w:val="00F902D7"/>
    <w:rsid w:val="00F91D79"/>
    <w:rsid w:val="00F93008"/>
    <w:rsid w:val="00F95C73"/>
    <w:rsid w:val="00F970EB"/>
    <w:rsid w:val="00FA1C05"/>
    <w:rsid w:val="00FA1DB1"/>
    <w:rsid w:val="00FA26C9"/>
    <w:rsid w:val="00FA3E95"/>
    <w:rsid w:val="00FA4609"/>
    <w:rsid w:val="00FA4F29"/>
    <w:rsid w:val="00FA53A4"/>
    <w:rsid w:val="00FA6101"/>
    <w:rsid w:val="00FA69F2"/>
    <w:rsid w:val="00FB13F5"/>
    <w:rsid w:val="00FB1451"/>
    <w:rsid w:val="00FB39A8"/>
    <w:rsid w:val="00FB5130"/>
    <w:rsid w:val="00FB5144"/>
    <w:rsid w:val="00FB61FB"/>
    <w:rsid w:val="00FB6D6B"/>
    <w:rsid w:val="00FB789A"/>
    <w:rsid w:val="00FC28B0"/>
    <w:rsid w:val="00FC359C"/>
    <w:rsid w:val="00FC3C5D"/>
    <w:rsid w:val="00FC4AC0"/>
    <w:rsid w:val="00FC6073"/>
    <w:rsid w:val="00FC7209"/>
    <w:rsid w:val="00FD0569"/>
    <w:rsid w:val="00FD2329"/>
    <w:rsid w:val="00FD2D2C"/>
    <w:rsid w:val="00FD2E88"/>
    <w:rsid w:val="00FD31C0"/>
    <w:rsid w:val="00FD3503"/>
    <w:rsid w:val="00FD4535"/>
    <w:rsid w:val="00FD472D"/>
    <w:rsid w:val="00FD478E"/>
    <w:rsid w:val="00FD4D11"/>
    <w:rsid w:val="00FD4E10"/>
    <w:rsid w:val="00FD5205"/>
    <w:rsid w:val="00FD7822"/>
    <w:rsid w:val="00FE23D9"/>
    <w:rsid w:val="00FE4081"/>
    <w:rsid w:val="00FE527F"/>
    <w:rsid w:val="00FE548E"/>
    <w:rsid w:val="00FE55AF"/>
    <w:rsid w:val="00FE5B99"/>
    <w:rsid w:val="00FE709E"/>
    <w:rsid w:val="00FF0612"/>
    <w:rsid w:val="00FF145A"/>
    <w:rsid w:val="00FF1CFB"/>
    <w:rsid w:val="00FF2804"/>
    <w:rsid w:val="00FF2AF9"/>
    <w:rsid w:val="00FF3C0D"/>
    <w:rsid w:val="00FF3CE0"/>
    <w:rsid w:val="00FF580E"/>
    <w:rsid w:val="00FF619A"/>
    <w:rsid w:val="00FF66C3"/>
    <w:rsid w:val="00FF6841"/>
    <w:rsid w:val="00FF6922"/>
    <w:rsid w:val="00FF6EDC"/>
    <w:rsid w:val="00FF7835"/>
    <w:rsid w:val="00FF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531A638"/>
  <w15:chartTrackingRefBased/>
  <w15:docId w15:val="{3F1A0F04-DE63-44BA-8410-FA1DAA37D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E6A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2">
    <w:name w:val="Body Text 2"/>
    <w:basedOn w:val="Normal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rsid w:val="00D53D9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rsid w:val="001074E3"/>
    <w:rPr>
      <w:sz w:val="20"/>
      <w:szCs w:val="25"/>
    </w:rPr>
  </w:style>
  <w:style w:type="character" w:customStyle="1" w:styleId="CommentTextChar">
    <w:name w:val="Comment Text Char"/>
    <w:link w:val="CommentText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DE40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DE40FB"/>
    <w:rPr>
      <w:rFonts w:ascii="Angsana New" w:eastAsia="MS Mincho" w:hAnsi="Angsana New"/>
      <w:b/>
      <w:bCs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801F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D33D9F-9649-4AB1-BF15-C52757751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370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Somjai, Nigonyanont</cp:lastModifiedBy>
  <cp:revision>3</cp:revision>
  <cp:lastPrinted>2019-08-02T04:26:00Z</cp:lastPrinted>
  <dcterms:created xsi:type="dcterms:W3CDTF">2019-08-05T03:43:00Z</dcterms:created>
  <dcterms:modified xsi:type="dcterms:W3CDTF">2019-08-05T03:45:00Z</dcterms:modified>
</cp:coreProperties>
</file>