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bookmarkStart w:id="0" w:name="_GoBack"/>
            <w:bookmarkEnd w:id="0"/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C475EF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174ADA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395E78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95E7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395E78" w:rsidP="00174A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12C18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2C18" w:rsidRDefault="0077299E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12C18" w:rsidRPr="003664C6" w:rsidRDefault="000B3534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B35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3664C6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DB5F19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DB5F19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08263F" w:rsidRDefault="000B3534" w:rsidP="000B35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08263F" w:rsidRDefault="000B3534" w:rsidP="000B35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08263F" w:rsidRDefault="000B3534" w:rsidP="000B35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FA2FAA" w:rsidP="00FA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:rsidR="00C41766" w:rsidRPr="004969BE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00FE3" w:rsidRPr="004969BE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4969BE">
        <w:rPr>
          <w:rFonts w:ascii="Angsana New" w:hAnsi="Angsana New"/>
          <w:sz w:val="30"/>
          <w:szCs w:val="30"/>
          <w:cs/>
        </w:rPr>
        <w:t>นี้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54798C" w:rsidRPr="004969BE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969BE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4969BE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4969BE">
        <w:rPr>
          <w:rFonts w:ascii="Angsana New" w:hAnsi="Angsana New"/>
          <w:sz w:val="30"/>
          <w:szCs w:val="30"/>
          <w:cs/>
        </w:rPr>
        <w:t>นี้</w:t>
      </w:r>
      <w:r w:rsidRPr="004969BE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4969BE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4969BE">
        <w:rPr>
          <w:rFonts w:ascii="Angsana New" w:hAnsi="Angsana New"/>
          <w:sz w:val="30"/>
          <w:szCs w:val="30"/>
          <w:cs/>
        </w:rPr>
        <w:t>จาก</w:t>
      </w:r>
      <w:r w:rsidR="003256E1" w:rsidRPr="004969BE">
        <w:rPr>
          <w:rFonts w:ascii="Angsana New" w:hAnsi="Angsana New" w:hint="cs"/>
          <w:sz w:val="30"/>
          <w:szCs w:val="30"/>
          <w:cs/>
        </w:rPr>
        <w:t>คณะ</w:t>
      </w:r>
      <w:r w:rsidRPr="004969BE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668DC" w:rsidRPr="004969BE">
        <w:rPr>
          <w:rFonts w:ascii="Angsana New" w:hAnsi="Angsana New"/>
          <w:sz w:val="30"/>
          <w:szCs w:val="30"/>
        </w:rPr>
        <w:t xml:space="preserve"> </w:t>
      </w:r>
      <w:r w:rsidR="00CF05BD" w:rsidRPr="004969BE">
        <w:rPr>
          <w:rFonts w:ascii="Angsana New" w:hAnsi="Angsana New"/>
          <w:sz w:val="30"/>
          <w:szCs w:val="30"/>
        </w:rPr>
        <w:t>5</w:t>
      </w:r>
      <w:r w:rsidR="009B51F9" w:rsidRPr="004969BE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D14E65"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="0053370F" w:rsidRPr="004969BE">
        <w:rPr>
          <w:rFonts w:ascii="Angsana New" w:hAnsi="Angsana New"/>
          <w:sz w:val="30"/>
          <w:szCs w:val="30"/>
        </w:rPr>
        <w:t>256</w:t>
      </w:r>
      <w:r w:rsidR="00D770E3" w:rsidRPr="004969BE">
        <w:rPr>
          <w:rFonts w:ascii="Angsana New" w:hAnsi="Angsana New" w:hint="cs"/>
          <w:sz w:val="30"/>
          <w:szCs w:val="30"/>
          <w:cs/>
        </w:rPr>
        <w:t>2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C41766" w:rsidRPr="004969BE" w:rsidRDefault="00C41766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969B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C41766" w:rsidRPr="004969BE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69BE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 w:rsidRPr="004969BE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4969BE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br/>
      </w:r>
      <w:r w:rsidRPr="004969BE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  <w:cs/>
        </w:rPr>
      </w:pPr>
    </w:p>
    <w:p w:rsidR="00842F07" w:rsidRPr="004969BE" w:rsidRDefault="0077658B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77658B" w:rsidRPr="004969BE" w:rsidRDefault="0077658B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77658B" w:rsidRPr="004969BE" w:rsidRDefault="0077658B" w:rsidP="00556D60">
      <w:pPr>
        <w:pStyle w:val="BodyText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1074E3" w:rsidRPr="004969BE" w:rsidRDefault="001074E3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974CA7" w:rsidRPr="004969BE" w:rsidRDefault="00974CA7" w:rsidP="0097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69BE">
        <w:rPr>
          <w:rFonts w:ascii="Angsana New" w:hAnsi="Angsana New" w:hint="cs"/>
          <w:sz w:val="30"/>
          <w:szCs w:val="30"/>
          <w:cs/>
        </w:rPr>
        <w:t>งบ</w:t>
      </w:r>
      <w:r w:rsidRPr="004969BE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4969BE" w:rsidRPr="004969BE">
        <w:rPr>
          <w:rFonts w:ascii="Angsana New" w:hAnsi="Angsana New" w:hint="cs"/>
          <w:sz w:val="30"/>
          <w:szCs w:val="30"/>
          <w:cs/>
        </w:rPr>
        <w:t>แบบย่อ</w:t>
      </w:r>
      <w:r w:rsidRPr="004969BE">
        <w:rPr>
          <w:rFonts w:ascii="Angsana New" w:hAnsi="Angsana New"/>
          <w:sz w:val="30"/>
          <w:szCs w:val="30"/>
          <w:cs/>
        </w:rPr>
        <w:t>นี้</w:t>
      </w:r>
      <w:r w:rsidRPr="004969BE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4969BE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4969BE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4969BE">
        <w:rPr>
          <w:rFonts w:ascii="Angsana New" w:hAnsi="Angsana New"/>
          <w:sz w:val="30"/>
          <w:szCs w:val="30"/>
          <w:cs/>
        </w:rPr>
        <w:t>จัดทำ</w:t>
      </w:r>
      <w:r w:rsidRPr="004969BE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4969BE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4969BE"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="004969BE" w:rsidRPr="004969BE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Pr="004969BE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4969BE">
        <w:rPr>
          <w:rFonts w:ascii="Angsana New" w:hAnsi="Angsana New"/>
          <w:sz w:val="30"/>
          <w:szCs w:val="30"/>
        </w:rPr>
        <w:t xml:space="preserve">34 </w:t>
      </w:r>
      <w:r w:rsidRPr="004969BE">
        <w:rPr>
          <w:rFonts w:ascii="Angsana New" w:hAnsi="Angsana New"/>
          <w:sz w:val="30"/>
          <w:szCs w:val="30"/>
          <w:cs/>
        </w:rPr>
        <w:t xml:space="preserve">เรื่อง </w:t>
      </w:r>
      <w:r w:rsidRPr="004969B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969BE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4969BE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4969BE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4969BE">
        <w:rPr>
          <w:rFonts w:ascii="Angsana New" w:hAnsi="Angsana New"/>
          <w:sz w:val="30"/>
          <w:szCs w:val="30"/>
          <w:cs/>
        </w:rPr>
        <w:t xml:space="preserve"> </w:t>
      </w:r>
      <w:r w:rsidRPr="004969BE">
        <w:rPr>
          <w:rFonts w:ascii="Angsana New" w:hAnsi="Angsana New"/>
          <w:sz w:val="30"/>
          <w:szCs w:val="30"/>
        </w:rPr>
        <w:t xml:space="preserve"> </w:t>
      </w:r>
      <w:r w:rsidRPr="004969BE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969BE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4969BE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969BE">
        <w:rPr>
          <w:rFonts w:ascii="Angsana New" w:hAnsi="Angsana New"/>
          <w:sz w:val="30"/>
          <w:szCs w:val="30"/>
        </w:rPr>
        <w:t xml:space="preserve"> </w:t>
      </w:r>
    </w:p>
    <w:p w:rsidR="00C96B00" w:rsidRPr="004969BE" w:rsidRDefault="00C96B00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B62EDB" w:rsidRPr="004969BE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69BE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FC6073" w:rsidRPr="004969BE">
        <w:rPr>
          <w:rFonts w:ascii="Angsana New" w:hAnsi="Angsana New"/>
          <w:sz w:val="30"/>
          <w:szCs w:val="30"/>
          <w:cs/>
        </w:rPr>
        <w:t xml:space="preserve">ับปีสิ้นสุดวันที่ 31 ธันวาคม </w:t>
      </w:r>
      <w:r w:rsidR="006F3994" w:rsidRPr="004969BE">
        <w:rPr>
          <w:rFonts w:ascii="Angsana New" w:hAnsi="Angsana New"/>
          <w:sz w:val="30"/>
          <w:szCs w:val="30"/>
        </w:rPr>
        <w:t>256</w:t>
      </w:r>
      <w:r w:rsidR="00A65BD4" w:rsidRPr="004969BE">
        <w:rPr>
          <w:rFonts w:ascii="Angsana New" w:hAnsi="Angsana New"/>
          <w:sz w:val="30"/>
          <w:szCs w:val="30"/>
        </w:rPr>
        <w:t>1</w:t>
      </w:r>
      <w:r w:rsidR="00467021" w:rsidRPr="004969BE">
        <w:rPr>
          <w:rFonts w:ascii="Angsana New" w:hAnsi="Angsana New"/>
          <w:sz w:val="30"/>
          <w:szCs w:val="30"/>
        </w:rPr>
        <w:br/>
      </w:r>
      <w:r w:rsidRPr="004969BE">
        <w:rPr>
          <w:rFonts w:ascii="Angsana New" w:hAnsi="Angsana New"/>
          <w:spacing w:val="-2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4969BE">
        <w:rPr>
          <w:rFonts w:ascii="Angsana New" w:hAnsi="Angsana New"/>
          <w:spacing w:val="-2"/>
          <w:sz w:val="30"/>
          <w:szCs w:val="30"/>
        </w:rPr>
        <w:t xml:space="preserve"> </w:t>
      </w:r>
      <w:r w:rsidRPr="004969B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4969BE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Pr="004969BE">
        <w:rPr>
          <w:rFonts w:ascii="Angsana New" w:hAnsi="Angsana New"/>
          <w:sz w:val="30"/>
          <w:szCs w:val="30"/>
          <w:cs/>
        </w:rPr>
        <w:t xml:space="preserve">วันที่ </w:t>
      </w:r>
      <w:r w:rsidR="00FC6073" w:rsidRPr="004969BE">
        <w:rPr>
          <w:rFonts w:ascii="Angsana New" w:hAnsi="Angsana New"/>
          <w:sz w:val="30"/>
          <w:szCs w:val="30"/>
        </w:rPr>
        <w:t>31</w:t>
      </w:r>
      <w:r w:rsidR="00FC6073" w:rsidRPr="004969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6073" w:rsidRPr="004969BE">
        <w:rPr>
          <w:rFonts w:ascii="Angsana New" w:hAnsi="Angsana New"/>
          <w:sz w:val="30"/>
          <w:szCs w:val="30"/>
        </w:rPr>
        <w:t>25</w:t>
      </w:r>
      <w:r w:rsidR="006F3994" w:rsidRPr="004969BE">
        <w:rPr>
          <w:rFonts w:ascii="Angsana New" w:hAnsi="Angsana New"/>
          <w:sz w:val="30"/>
          <w:szCs w:val="30"/>
        </w:rPr>
        <w:t>6</w:t>
      </w:r>
      <w:r w:rsidR="00A65BD4" w:rsidRPr="004969BE">
        <w:rPr>
          <w:rFonts w:ascii="Angsana New" w:hAnsi="Angsana New"/>
          <w:sz w:val="30"/>
          <w:szCs w:val="30"/>
        </w:rPr>
        <w:t>1</w:t>
      </w:r>
    </w:p>
    <w:p w:rsidR="00FB39A8" w:rsidRPr="004969BE" w:rsidRDefault="00FB39A8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C11B13" w:rsidRPr="004969BE" w:rsidRDefault="008563D6" w:rsidP="00A55125">
      <w:pPr>
        <w:pStyle w:val="BodyText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A55125" w:rsidRPr="004969BE" w:rsidRDefault="00A55125" w:rsidP="00A55125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A55125" w:rsidRPr="004969BE" w:rsidRDefault="00AD6CFE" w:rsidP="005117E9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</w:pPr>
      <w:r w:rsidRPr="004969BE">
        <w:rPr>
          <w:rFonts w:ascii="Angsana New" w:hAnsi="Angsana New"/>
          <w:sz w:val="30"/>
          <w:szCs w:val="30"/>
          <w:cs/>
        </w:rPr>
        <w:t>ในการจัดทำ</w:t>
      </w:r>
      <w:r w:rsidRPr="004969BE">
        <w:rPr>
          <w:rFonts w:ascii="Angsana New" w:hAnsi="Angsana New" w:hint="cs"/>
          <w:sz w:val="30"/>
          <w:szCs w:val="30"/>
          <w:cs/>
        </w:rPr>
        <w:t>งบ</w:t>
      </w:r>
      <w:r w:rsidRPr="004969BE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Pr="004969BE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4969BE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4969BE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4969BE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4969BE">
        <w:rPr>
          <w:rFonts w:ascii="Angsana New" w:hAnsi="Angsana New"/>
          <w:sz w:val="30"/>
          <w:szCs w:val="30"/>
          <w:cs/>
        </w:rPr>
        <w:t>นั้น</w:t>
      </w:r>
      <w:r w:rsidRPr="004969BE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4969B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4969BE">
        <w:rPr>
          <w:rFonts w:ascii="Angsana New" w:hAnsi="Angsana New"/>
          <w:sz w:val="30"/>
          <w:szCs w:val="30"/>
        </w:rPr>
        <w:t xml:space="preserve">31 </w:t>
      </w:r>
      <w:r w:rsidRPr="004969B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969BE">
        <w:rPr>
          <w:rFonts w:ascii="Angsana New" w:hAnsi="Angsana New"/>
          <w:sz w:val="30"/>
          <w:szCs w:val="30"/>
        </w:rPr>
        <w:t>2561</w:t>
      </w:r>
      <w:r w:rsidRPr="004969BE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4969BE">
        <w:rPr>
          <w:rFonts w:asciiTheme="majorBidi" w:hAnsiTheme="majorBidi" w:cstheme="majorBidi"/>
          <w:sz w:val="30"/>
          <w:szCs w:val="30"/>
          <w:cs/>
        </w:rPr>
        <w:t>าร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4969BE">
        <w:rPr>
          <w:rFonts w:asciiTheme="majorBidi" w:hAnsiTheme="majorBidi" w:cstheme="majorBidi"/>
          <w:sz w:val="30"/>
          <w:szCs w:val="30"/>
          <w:cs/>
        </w:rPr>
        <w:t>ใช้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4969BE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4969BE">
        <w:rPr>
          <w:rFonts w:asciiTheme="majorBidi" w:hAnsiTheme="majorBidi" w:cstheme="majorBidi"/>
          <w:sz w:val="30"/>
          <w:szCs w:val="30"/>
        </w:rPr>
        <w:t xml:space="preserve">15 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4969BE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4969BE">
        <w:rPr>
          <w:rFonts w:asciiTheme="majorBidi" w:hAnsiTheme="majorBidi" w:cstheme="majorBidi"/>
          <w:sz w:val="30"/>
          <w:szCs w:val="30"/>
        </w:rPr>
        <w:t>TFRS 15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4969BE">
        <w:rPr>
          <w:rFonts w:asciiTheme="majorBidi" w:hAnsiTheme="majorBidi" w:cstheme="majorBidi"/>
          <w:sz w:val="30"/>
          <w:szCs w:val="30"/>
        </w:rPr>
        <w:t xml:space="preserve"> 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969BE">
        <w:rPr>
          <w:rFonts w:ascii="Angsana New" w:hAnsi="Angsana New"/>
          <w:sz w:val="30"/>
          <w:szCs w:val="30"/>
          <w:cs/>
        </w:rPr>
        <w:t>บริษัท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4969BE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4969BE">
        <w:rPr>
          <w:rFonts w:ascii="Angsana New" w:hAnsi="Angsana New"/>
          <w:sz w:val="30"/>
          <w:szCs w:val="30"/>
        </w:rPr>
        <w:t xml:space="preserve">18 </w:t>
      </w:r>
      <w:r w:rsidRPr="004969B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969BE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Pr="004969BE">
        <w:rPr>
          <w:rFonts w:ascii="Angsana New" w:hAnsi="Angsana New"/>
          <w:sz w:val="30"/>
          <w:szCs w:val="30"/>
        </w:rPr>
        <w:t xml:space="preserve">(“TAS 18”) </w:t>
      </w:r>
      <w:r w:rsidRPr="004969B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4969BE">
        <w:rPr>
          <w:rFonts w:ascii="Angsana New" w:hAnsi="Angsana New"/>
          <w:sz w:val="30"/>
          <w:szCs w:val="30"/>
        </w:rPr>
        <w:t xml:space="preserve">11 </w:t>
      </w:r>
      <w:r w:rsidRPr="004969BE">
        <w:rPr>
          <w:rFonts w:ascii="Angsana New" w:hAnsi="Angsana New" w:hint="cs"/>
          <w:sz w:val="30"/>
          <w:szCs w:val="30"/>
          <w:cs/>
        </w:rPr>
        <w:t>เรื่อง</w:t>
      </w:r>
      <w:r w:rsidRPr="004969BE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4969BE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4969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69BE">
        <w:rPr>
          <w:rFonts w:asciiTheme="majorBidi" w:hAnsiTheme="majorBidi" w:cstheme="majorBidi"/>
          <w:sz w:val="30"/>
          <w:szCs w:val="30"/>
        </w:rPr>
        <w:t>(“TAS 11”)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69BE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5117E9"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="00D8511E" w:rsidRPr="004969BE">
        <w:rPr>
          <w:rFonts w:ascii="Angsana New" w:hAnsi="Angsana New"/>
          <w:sz w:val="30"/>
          <w:szCs w:val="30"/>
        </w:rPr>
        <w:br/>
      </w:r>
    </w:p>
    <w:p w:rsidR="00A55125" w:rsidRDefault="00A55125" w:rsidP="00A55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55125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A55125">
        <w:rPr>
          <w:rFonts w:ascii="Angsana New" w:hAnsi="Angsana New"/>
          <w:sz w:val="30"/>
          <w:szCs w:val="30"/>
        </w:rPr>
        <w:t xml:space="preserve"> TFRS 15</w:t>
      </w:r>
      <w:r w:rsidRPr="00A55125">
        <w:rPr>
          <w:rFonts w:ascii="Angsana New" w:hAnsi="Angsana New"/>
          <w:sz w:val="30"/>
          <w:szCs w:val="30"/>
          <w:cs/>
        </w:rPr>
        <w:t xml:space="preserve"> บริษัทรับรู้รายได้เมื่อ</w:t>
      </w:r>
      <w:r w:rsidRPr="00A55125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A55125">
        <w:rPr>
          <w:rFonts w:ascii="Angsana New" w:hAnsi="Angsana New"/>
          <w:sz w:val="30"/>
          <w:szCs w:val="30"/>
          <w:cs/>
        </w:rPr>
        <w:t>ควบคุม</w:t>
      </w:r>
      <w:r w:rsidRPr="00A55125">
        <w:rPr>
          <w:rFonts w:ascii="Angsana New" w:hAnsi="Angsana New" w:hint="cs"/>
          <w:sz w:val="30"/>
          <w:szCs w:val="30"/>
          <w:cs/>
        </w:rPr>
        <w:t>ใน</w:t>
      </w:r>
      <w:r w:rsidRPr="00A55125">
        <w:rPr>
          <w:rFonts w:ascii="Angsana New" w:hAnsi="Angsana New"/>
          <w:sz w:val="30"/>
          <w:szCs w:val="30"/>
          <w:cs/>
        </w:rPr>
        <w:t>สินค้าหรือ</w:t>
      </w:r>
      <w:r w:rsidRPr="00D92288">
        <w:rPr>
          <w:rFonts w:ascii="Angsana New" w:hAnsi="Angsana New"/>
          <w:sz w:val="30"/>
          <w:szCs w:val="30"/>
          <w:cs/>
        </w:rPr>
        <w:t>บริการ</w:t>
      </w:r>
      <w:r w:rsidRPr="00D92288">
        <w:rPr>
          <w:rFonts w:ascii="Angsana New" w:hAnsi="Angsana New"/>
          <w:sz w:val="30"/>
          <w:szCs w:val="30"/>
        </w:rPr>
        <w:t xml:space="preserve"> </w:t>
      </w:r>
      <w:r w:rsidRPr="00C80783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</w:t>
      </w:r>
      <w:r w:rsidRPr="00A55125">
        <w:rPr>
          <w:rFonts w:ascii="Angsana New" w:hAnsi="Angsana New" w:hint="cs"/>
          <w:sz w:val="30"/>
          <w:szCs w:val="30"/>
          <w:cs/>
        </w:rPr>
        <w:t>แทนที่</w:t>
      </w:r>
      <w:r w:rsidRPr="00A55125">
        <w:rPr>
          <w:rFonts w:ascii="Angsana New" w:hAnsi="Angsana New"/>
          <w:sz w:val="30"/>
          <w:szCs w:val="30"/>
          <w:cs/>
        </w:rPr>
        <w:t>บริษัท</w:t>
      </w:r>
      <w:r w:rsidRPr="00A55125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A55125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A55125">
        <w:rPr>
          <w:rFonts w:ascii="Angsana New" w:hAnsi="Angsana New" w:hint="cs"/>
          <w:sz w:val="30"/>
          <w:szCs w:val="30"/>
          <w:cs/>
        </w:rPr>
        <w:t>วิจารณญาณ</w:t>
      </w:r>
      <w:r w:rsidRPr="00A55125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55125">
        <w:rPr>
          <w:rFonts w:ascii="Angsana New" w:hAnsi="Angsana New" w:hint="cs"/>
          <w:sz w:val="30"/>
          <w:szCs w:val="30"/>
          <w:cs/>
        </w:rPr>
        <w:t xml:space="preserve"> </w:t>
      </w:r>
      <w:r w:rsidRPr="00A55125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A55125">
        <w:rPr>
          <w:rFonts w:ascii="Angsana New" w:hAnsi="Angsana New"/>
          <w:sz w:val="30"/>
          <w:szCs w:val="30"/>
        </w:rPr>
        <w:t xml:space="preserve">TAS 18 </w:t>
      </w:r>
      <w:r w:rsidRPr="00A55125">
        <w:rPr>
          <w:rFonts w:ascii="Angsana New" w:hAnsi="Angsana New" w:hint="cs"/>
          <w:sz w:val="30"/>
          <w:szCs w:val="30"/>
          <w:cs/>
        </w:rPr>
        <w:t>บริษัท</w:t>
      </w:r>
      <w:r w:rsidRPr="00A55125">
        <w:rPr>
          <w:rFonts w:ascii="Angsana New" w:hAnsi="Angsana New"/>
          <w:sz w:val="30"/>
          <w:szCs w:val="30"/>
          <w:cs/>
        </w:rPr>
        <w:t>รับรู้รายได้</w:t>
      </w:r>
      <w:r w:rsidRPr="00A55125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A55125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A55125">
        <w:rPr>
          <w:rFonts w:ascii="Angsana New" w:hAnsi="Angsana New" w:hint="cs"/>
          <w:sz w:val="30"/>
          <w:szCs w:val="30"/>
          <w:cs/>
        </w:rPr>
        <w:t xml:space="preserve"> </w:t>
      </w:r>
      <w:r w:rsidRPr="00A55125">
        <w:rPr>
          <w:rFonts w:ascii="Angsana New" w:hAnsi="Angsana New"/>
          <w:sz w:val="30"/>
          <w:szCs w:val="30"/>
          <w:cs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55125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>
        <w:rPr>
          <w:rFonts w:ascii="Angsana New" w:hAnsi="Angsana New"/>
          <w:sz w:val="30"/>
          <w:szCs w:val="30"/>
        </w:rPr>
        <w:t xml:space="preserve">  </w:t>
      </w:r>
    </w:p>
    <w:p w:rsidR="005117E9" w:rsidRPr="00A52458" w:rsidRDefault="005117E9" w:rsidP="0051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AD6CFE" w:rsidRPr="00AD6CFE" w:rsidRDefault="005117E9" w:rsidP="005117E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17E9">
        <w:rPr>
          <w:rFonts w:ascii="Angsana New" w:hAnsi="Angsana New" w:hint="cs"/>
          <w:sz w:val="30"/>
          <w:szCs w:val="30"/>
          <w:cs/>
        </w:rPr>
        <w:t>นอกจากนี้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</w:t>
      </w:r>
      <w:r w:rsidRPr="00CC24E5">
        <w:rPr>
          <w:rFonts w:ascii="Angsana New" w:hAnsi="Angsana New" w:hint="cs"/>
          <w:sz w:val="30"/>
          <w:szCs w:val="30"/>
          <w:cs/>
        </w:rPr>
        <w:t>ระหว่างกาลนี้ก่อนวันที่มีผลบังคับใช้</w:t>
      </w:r>
      <w:r w:rsidR="00D92288">
        <w:rPr>
          <w:rFonts w:ascii="Angsana New" w:hAnsi="Angsana New" w:hint="cs"/>
          <w:sz w:val="30"/>
          <w:szCs w:val="30"/>
          <w:cs/>
        </w:rPr>
        <w:t xml:space="preserve"> </w:t>
      </w:r>
      <w:r w:rsidRPr="00CC24E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C24E5">
        <w:rPr>
          <w:rFonts w:ascii="Angsana New" w:hAnsi="Angsana New" w:hint="cs"/>
          <w:sz w:val="30"/>
          <w:szCs w:val="30"/>
          <w:cs/>
        </w:rPr>
        <w:t>ที่ออ</w:t>
      </w:r>
      <w:r w:rsidR="00FF6EDC">
        <w:rPr>
          <w:rFonts w:ascii="Angsana New" w:hAnsi="Angsana New" w:hint="cs"/>
          <w:sz w:val="30"/>
          <w:szCs w:val="30"/>
          <w:cs/>
        </w:rPr>
        <w:t>ก</w:t>
      </w:r>
      <w:r w:rsidRPr="00CC24E5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ใหม่ที่เกี่ยวกับการดำเนินงานของบริษัท</w:t>
      </w:r>
      <w:r w:rsidRPr="005117E9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A55125">
        <w:rPr>
          <w:rFonts w:ascii="Angsana New" w:hAnsi="Angsana New"/>
          <w:sz w:val="30"/>
          <w:szCs w:val="30"/>
        </w:rPr>
        <w:t>12</w:t>
      </w:r>
    </w:p>
    <w:p w:rsidR="00F1341B" w:rsidRPr="00A52458" w:rsidRDefault="00F1341B" w:rsidP="00861640">
      <w:pPr>
        <w:pStyle w:val="FSBlank"/>
        <w:ind w:left="0"/>
        <w:rPr>
          <w:sz w:val="30"/>
          <w:szCs w:val="30"/>
        </w:rPr>
      </w:pPr>
    </w:p>
    <w:p w:rsidR="00842F07" w:rsidRPr="00B62EDB" w:rsidRDefault="001B47C1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:rsidR="00842F07" w:rsidRPr="00A52458" w:rsidRDefault="00842F07" w:rsidP="00467021">
      <w:pPr>
        <w:pStyle w:val="FSBlank"/>
        <w:rPr>
          <w:sz w:val="30"/>
          <w:szCs w:val="30"/>
        </w:rPr>
      </w:pPr>
    </w:p>
    <w:p w:rsidR="005C3FE6" w:rsidRPr="006C2819" w:rsidRDefault="005C3FE6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A14B7B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6C2819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6C2819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6C2819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D47F4F">
        <w:rPr>
          <w:rFonts w:ascii="Angsana New" w:hAnsi="Angsana New"/>
          <w:spacing w:val="-4"/>
          <w:sz w:val="30"/>
          <w:szCs w:val="30"/>
          <w:cs/>
        </w:rPr>
        <w:br/>
      </w:r>
      <w:r w:rsidRPr="006C2819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5C3FE6" w:rsidRPr="00A52458" w:rsidRDefault="005C3FE6" w:rsidP="005C3FE6">
      <w:pPr>
        <w:pStyle w:val="FSBlank"/>
        <w:rPr>
          <w:sz w:val="30"/>
          <w:szCs w:val="30"/>
        </w:rPr>
      </w:pPr>
    </w:p>
    <w:tbl>
      <w:tblPr>
        <w:tblW w:w="9315" w:type="dxa"/>
        <w:tblInd w:w="450" w:type="dxa"/>
        <w:tblLook w:val="0000" w:firstRow="0" w:lastRow="0" w:firstColumn="0" w:lastColumn="0" w:noHBand="0" w:noVBand="0"/>
      </w:tblPr>
      <w:tblGrid>
        <w:gridCol w:w="6498"/>
        <w:gridCol w:w="1269"/>
        <w:gridCol w:w="236"/>
        <w:gridCol w:w="1312"/>
      </w:tblGrid>
      <w:tr w:rsidR="005C3FE6" w:rsidRPr="00E316AB" w:rsidTr="00BB07A6">
        <w:trPr>
          <w:tblHeader/>
        </w:trPr>
        <w:tc>
          <w:tcPr>
            <w:tcW w:w="6498" w:type="dxa"/>
          </w:tcPr>
          <w:p w:rsidR="005C3FE6" w:rsidRPr="00E316AB" w:rsidRDefault="005C3FE6" w:rsidP="00BB07A6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E31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31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9" w:type="dxa"/>
          </w:tcPr>
          <w:p w:rsidR="005C3FE6" w:rsidRPr="00E316AB" w:rsidRDefault="00D770E3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5C3FE6" w:rsidRPr="00E316AB" w:rsidRDefault="005C3FE6" w:rsidP="00012C1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5C3FE6" w:rsidRPr="00E316AB" w:rsidRDefault="00D770E3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C3FE6" w:rsidRPr="00E316AB" w:rsidTr="00C7603F">
        <w:trPr>
          <w:trHeight w:val="218"/>
          <w:tblHeader/>
        </w:trPr>
        <w:tc>
          <w:tcPr>
            <w:tcW w:w="6498" w:type="dxa"/>
          </w:tcPr>
          <w:p w:rsidR="005C3FE6" w:rsidRPr="00A52458" w:rsidRDefault="005C3FE6" w:rsidP="00BB07A6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dxa"/>
            <w:gridSpan w:val="3"/>
          </w:tcPr>
          <w:p w:rsidR="005C3FE6" w:rsidRPr="00E316AB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1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FE6" w:rsidRPr="00E316AB" w:rsidTr="00BB07A6">
        <w:tc>
          <w:tcPr>
            <w:tcW w:w="6498" w:type="dxa"/>
          </w:tcPr>
          <w:p w:rsidR="005C3FE6" w:rsidRPr="00E316AB" w:rsidRDefault="005C3FE6" w:rsidP="00BB07A6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316AB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269" w:type="dxa"/>
          </w:tcPr>
          <w:p w:rsidR="005C3FE6" w:rsidRPr="00E316AB" w:rsidRDefault="005C3FE6" w:rsidP="005C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5C3FE6" w:rsidRPr="00E316AB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0E3" w:rsidRPr="00E316AB" w:rsidTr="00BB07A6">
        <w:tc>
          <w:tcPr>
            <w:tcW w:w="6498" w:type="dxa"/>
          </w:tcPr>
          <w:p w:rsidR="00D770E3" w:rsidRPr="00E316AB" w:rsidRDefault="00D770E3" w:rsidP="00D7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9" w:type="dxa"/>
          </w:tcPr>
          <w:p w:rsidR="00D770E3" w:rsidRPr="00E316AB" w:rsidRDefault="00C07534" w:rsidP="00D7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07534">
              <w:rPr>
                <w:rFonts w:ascii="Angsana New" w:hAnsi="Angsana New"/>
                <w:sz w:val="30"/>
                <w:szCs w:val="30"/>
              </w:rPr>
              <w:t>4,718</w:t>
            </w:r>
          </w:p>
        </w:tc>
        <w:tc>
          <w:tcPr>
            <w:tcW w:w="236" w:type="dxa"/>
          </w:tcPr>
          <w:p w:rsidR="00D770E3" w:rsidRPr="00E316AB" w:rsidRDefault="00D770E3" w:rsidP="00D7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D770E3" w:rsidRPr="00E316AB" w:rsidRDefault="00D770E3" w:rsidP="00D7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5,010</w:t>
            </w:r>
          </w:p>
        </w:tc>
      </w:tr>
      <w:tr w:rsidR="00C07534" w:rsidRPr="00E316AB" w:rsidTr="00D47F4F">
        <w:trPr>
          <w:trHeight w:val="416"/>
        </w:trPr>
        <w:tc>
          <w:tcPr>
            <w:tcW w:w="6498" w:type="dxa"/>
          </w:tcPr>
          <w:p w:rsidR="00C07534" w:rsidRPr="00E316AB" w:rsidRDefault="00313708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0753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07534" w:rsidRPr="00E316AB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จากการป้องกันความเสี่ยงราคาทองแด</w:t>
            </w:r>
            <w:r w:rsidR="00C07534">
              <w:rPr>
                <w:rFonts w:ascii="Angsana New" w:hAnsi="Angsana New" w:hint="cs"/>
                <w:sz w:val="30"/>
                <w:szCs w:val="30"/>
                <w:cs/>
              </w:rPr>
              <w:t>งและค่าบริก</w:t>
            </w:r>
            <w:r w:rsidR="00C07534" w:rsidRPr="00E316AB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1269" w:type="dxa"/>
          </w:tcPr>
          <w:p w:rsidR="00C07534" w:rsidRPr="00C07534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7534">
              <w:rPr>
                <w:rFonts w:ascii="Angsana New" w:hAnsi="Angsana New"/>
                <w:sz w:val="30"/>
                <w:szCs w:val="30"/>
              </w:rPr>
              <w:t>9,803</w:t>
            </w:r>
          </w:p>
        </w:tc>
        <w:tc>
          <w:tcPr>
            <w:tcW w:w="236" w:type="dxa"/>
          </w:tcPr>
          <w:p w:rsidR="00C07534" w:rsidRPr="00913BA4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exact"/>
              <w:ind w:left="-108"/>
              <w:rPr>
                <w:rFonts w:ascii="Times New Roman" w:eastAsia="MS Mincho" w:hAnsi="Times New Roman"/>
                <w:sz w:val="22"/>
                <w:szCs w:val="22"/>
              </w:rPr>
            </w:pPr>
          </w:p>
        </w:tc>
        <w:tc>
          <w:tcPr>
            <w:tcW w:w="1312" w:type="dxa"/>
          </w:tcPr>
          <w:p w:rsidR="00C07534" w:rsidRPr="00E316AB" w:rsidRDefault="00D47F4F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07534">
              <w:rPr>
                <w:rFonts w:ascii="Angsana New" w:hAnsi="Angsana New"/>
                <w:sz w:val="30"/>
                <w:szCs w:val="30"/>
              </w:rPr>
              <w:t>951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7F4F" w:rsidRPr="00E316AB" w:rsidTr="00A52458">
        <w:trPr>
          <w:trHeight w:val="281"/>
        </w:trPr>
        <w:tc>
          <w:tcPr>
            <w:tcW w:w="6498" w:type="dxa"/>
          </w:tcPr>
          <w:p w:rsidR="00D47F4F" w:rsidRPr="00A52458" w:rsidRDefault="00D47F4F" w:rsidP="00D47F4F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D47F4F" w:rsidRPr="00A52458" w:rsidRDefault="00D47F4F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47F4F" w:rsidRPr="00A52458" w:rsidRDefault="00D47F4F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D47F4F" w:rsidRPr="00A52458" w:rsidRDefault="00D47F4F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CA7" w:rsidRPr="00E316AB" w:rsidTr="00BB07A6">
        <w:tc>
          <w:tcPr>
            <w:tcW w:w="6498" w:type="dxa"/>
          </w:tcPr>
          <w:p w:rsidR="007F0CA7" w:rsidRPr="00E316AB" w:rsidRDefault="007F0CA7" w:rsidP="007F0CA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9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F0CA7" w:rsidRPr="00E316AB" w:rsidRDefault="007F0CA7" w:rsidP="007F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16AB" w:rsidTr="00BB07A6">
        <w:tc>
          <w:tcPr>
            <w:tcW w:w="6498" w:type="dxa"/>
          </w:tcPr>
          <w:p w:rsidR="00C07534" w:rsidRPr="00E316AB" w:rsidRDefault="00C07534" w:rsidP="00C0753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E316A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9" w:type="dxa"/>
          </w:tcPr>
          <w:p w:rsidR="00C07534" w:rsidRPr="00C07534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07534">
              <w:rPr>
                <w:rFonts w:ascii="Angsana New" w:hAnsi="Angsana New"/>
                <w:sz w:val="30"/>
                <w:szCs w:val="30"/>
              </w:rPr>
              <w:t>473,004</w:t>
            </w:r>
          </w:p>
        </w:tc>
        <w:tc>
          <w:tcPr>
            <w:tcW w:w="236" w:type="dxa"/>
          </w:tcPr>
          <w:p w:rsidR="00C07534" w:rsidRPr="00E316AB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07534" w:rsidRPr="00E316AB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423,109</w:t>
            </w:r>
          </w:p>
        </w:tc>
      </w:tr>
      <w:tr w:rsidR="00C07534" w:rsidRPr="00E316AB" w:rsidTr="00BB07A6">
        <w:tc>
          <w:tcPr>
            <w:tcW w:w="6498" w:type="dxa"/>
          </w:tcPr>
          <w:p w:rsidR="00C07534" w:rsidRPr="00E316AB" w:rsidRDefault="00C07534" w:rsidP="00C0753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9" w:type="dxa"/>
          </w:tcPr>
          <w:p w:rsidR="00C07534" w:rsidRPr="00C07534" w:rsidRDefault="00374B43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4B43">
              <w:rPr>
                <w:rFonts w:ascii="Angsana New" w:hAnsi="Angsana New"/>
                <w:sz w:val="30"/>
                <w:szCs w:val="30"/>
              </w:rPr>
              <w:t>207,680</w:t>
            </w:r>
          </w:p>
        </w:tc>
        <w:tc>
          <w:tcPr>
            <w:tcW w:w="236" w:type="dxa"/>
          </w:tcPr>
          <w:p w:rsidR="00C07534" w:rsidRPr="00E316AB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07534" w:rsidRPr="00E316AB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404,640</w:t>
            </w:r>
          </w:p>
        </w:tc>
      </w:tr>
      <w:tr w:rsidR="00C07534" w:rsidRPr="00E316AB" w:rsidTr="00BB07A6">
        <w:tc>
          <w:tcPr>
            <w:tcW w:w="6498" w:type="dxa"/>
          </w:tcPr>
          <w:p w:rsidR="00C07534" w:rsidRPr="00E316AB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9" w:type="dxa"/>
          </w:tcPr>
          <w:p w:rsidR="00C07534" w:rsidRPr="00C07534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07534">
              <w:rPr>
                <w:rFonts w:ascii="Angsana New" w:hAnsi="Angsana New"/>
                <w:sz w:val="30"/>
                <w:szCs w:val="30"/>
              </w:rPr>
              <w:t>1,779</w:t>
            </w:r>
          </w:p>
        </w:tc>
        <w:tc>
          <w:tcPr>
            <w:tcW w:w="236" w:type="dxa"/>
          </w:tcPr>
          <w:p w:rsidR="00C07534" w:rsidRPr="00E316AB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07534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</w:tr>
      <w:tr w:rsidR="00C07534" w:rsidRPr="00E316AB" w:rsidTr="00BB07A6">
        <w:tc>
          <w:tcPr>
            <w:tcW w:w="6498" w:type="dxa"/>
          </w:tcPr>
          <w:p w:rsidR="00C07534" w:rsidRPr="00E316AB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9" w:type="dxa"/>
          </w:tcPr>
          <w:p w:rsidR="00C07534" w:rsidRPr="00C07534" w:rsidRDefault="00F34B8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2,606</w:t>
            </w:r>
          </w:p>
        </w:tc>
        <w:tc>
          <w:tcPr>
            <w:tcW w:w="236" w:type="dxa"/>
          </w:tcPr>
          <w:p w:rsidR="00C07534" w:rsidRPr="00E316AB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07534" w:rsidRPr="00E316AB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</w:t>
            </w:r>
            <w:r w:rsidR="004262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07534" w:rsidRPr="00E316AB" w:rsidTr="00BB07A6">
        <w:tc>
          <w:tcPr>
            <w:tcW w:w="6498" w:type="dxa"/>
          </w:tcPr>
          <w:p w:rsidR="00C07534" w:rsidRPr="00E316AB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16A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9" w:type="dxa"/>
          </w:tcPr>
          <w:p w:rsidR="00C07534" w:rsidRPr="00C07534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07534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36" w:type="dxa"/>
          </w:tcPr>
          <w:p w:rsidR="00C07534" w:rsidRPr="00E316AB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07534" w:rsidRPr="00E316AB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</w:tr>
      <w:tr w:rsidR="00C7603F" w:rsidRPr="00E316AB" w:rsidTr="00A52458">
        <w:trPr>
          <w:trHeight w:val="263"/>
        </w:trPr>
        <w:tc>
          <w:tcPr>
            <w:tcW w:w="6498" w:type="dxa"/>
          </w:tcPr>
          <w:p w:rsidR="00C7603F" w:rsidRPr="00A52458" w:rsidRDefault="00C7603F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C7603F" w:rsidRPr="00A52458" w:rsidRDefault="00C7603F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7603F" w:rsidRPr="00A52458" w:rsidRDefault="00C7603F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7603F" w:rsidRPr="00A52458" w:rsidRDefault="00C7603F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4D4E" w:rsidTr="00BB07A6">
        <w:tc>
          <w:tcPr>
            <w:tcW w:w="6498" w:type="dxa"/>
          </w:tcPr>
          <w:p w:rsidR="00A52458" w:rsidRPr="00E34D4E" w:rsidRDefault="00A52458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4D4E" w:rsidTr="00BB07A6">
        <w:tc>
          <w:tcPr>
            <w:tcW w:w="6498" w:type="dxa"/>
          </w:tcPr>
          <w:p w:rsidR="00A52458" w:rsidRPr="00E34D4E" w:rsidRDefault="00C07534" w:rsidP="00A52458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4D4E" w:rsidTr="00BB07A6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7,561</w:t>
            </w:r>
          </w:p>
        </w:tc>
        <w:tc>
          <w:tcPr>
            <w:tcW w:w="236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5,896</w:t>
            </w:r>
          </w:p>
        </w:tc>
      </w:tr>
      <w:tr w:rsidR="00C07534" w:rsidRPr="00E34D4E" w:rsidTr="00BB07A6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C07534" w:rsidRPr="00E34D4E" w:rsidTr="00BB07A6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D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D4E">
              <w:rPr>
                <w:rFonts w:ascii="Angsana New" w:hAnsi="Angsana New"/>
                <w:b/>
                <w:bCs/>
                <w:sz w:val="30"/>
                <w:szCs w:val="30"/>
              </w:rPr>
              <w:t>7,961</w:t>
            </w:r>
          </w:p>
        </w:tc>
        <w:tc>
          <w:tcPr>
            <w:tcW w:w="236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D4E">
              <w:rPr>
                <w:rFonts w:ascii="Angsana New" w:hAnsi="Angsana New"/>
                <w:b/>
                <w:bCs/>
                <w:sz w:val="30"/>
                <w:szCs w:val="30"/>
              </w:rPr>
              <w:t>5,976</w:t>
            </w:r>
          </w:p>
        </w:tc>
      </w:tr>
    </w:tbl>
    <w:p w:rsidR="005C3FE6" w:rsidRPr="00E34D4E" w:rsidRDefault="005C3FE6" w:rsidP="005C3FE6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lang w:val="en-US"/>
        </w:rPr>
      </w:pPr>
    </w:p>
    <w:tbl>
      <w:tblPr>
        <w:tblW w:w="9318" w:type="dxa"/>
        <w:tblInd w:w="450" w:type="dxa"/>
        <w:tblLook w:val="0000" w:firstRow="0" w:lastRow="0" w:firstColumn="0" w:lastColumn="0" w:noHBand="0" w:noVBand="0"/>
      </w:tblPr>
      <w:tblGrid>
        <w:gridCol w:w="6498"/>
        <w:gridCol w:w="1261"/>
        <w:gridCol w:w="270"/>
        <w:gridCol w:w="1289"/>
      </w:tblGrid>
      <w:tr w:rsidR="005C3FE6" w:rsidRPr="00E34D4E" w:rsidTr="00BB07A6">
        <w:trPr>
          <w:tblHeader/>
        </w:trPr>
        <w:tc>
          <w:tcPr>
            <w:tcW w:w="6498" w:type="dxa"/>
          </w:tcPr>
          <w:p w:rsidR="005C3FE6" w:rsidRPr="00E34D4E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D4E">
              <w:rPr>
                <w:sz w:val="30"/>
                <w:szCs w:val="30"/>
              </w:rPr>
              <w:br w:type="page"/>
            </w:r>
            <w:r w:rsidRPr="00E34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34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34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1" w:type="dxa"/>
          </w:tcPr>
          <w:p w:rsidR="005C3FE6" w:rsidRPr="00E34D4E" w:rsidRDefault="00D770E3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5C3FE6" w:rsidRPr="00E34D4E" w:rsidRDefault="005C3FE6" w:rsidP="00012C1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4D4E" w:rsidRDefault="00D770E3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C3FE6" w:rsidRPr="00E34D4E" w:rsidTr="00D770E3">
        <w:trPr>
          <w:tblHeader/>
        </w:trPr>
        <w:tc>
          <w:tcPr>
            <w:tcW w:w="6498" w:type="dxa"/>
          </w:tcPr>
          <w:p w:rsidR="005C3FE6" w:rsidRPr="00E34D4E" w:rsidRDefault="005C3FE6" w:rsidP="00BB07A6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0" w:type="dxa"/>
            <w:gridSpan w:val="3"/>
          </w:tcPr>
          <w:p w:rsidR="005C3FE6" w:rsidRPr="00E34D4E" w:rsidRDefault="005C3FE6" w:rsidP="00012C18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D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FE6" w:rsidRPr="00E34D4E" w:rsidTr="00D770E3">
        <w:tc>
          <w:tcPr>
            <w:tcW w:w="6498" w:type="dxa"/>
          </w:tcPr>
          <w:p w:rsidR="005C3FE6" w:rsidRPr="00E34D4E" w:rsidRDefault="005C3FE6" w:rsidP="00BB07A6">
            <w:pPr>
              <w:pStyle w:val="a"/>
              <w:tabs>
                <w:tab w:val="left" w:pos="360"/>
                <w:tab w:val="left" w:pos="720"/>
              </w:tabs>
              <w:ind w:right="-43" w:hanging="1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34D4E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261" w:type="dxa"/>
          </w:tcPr>
          <w:p w:rsidR="005C3FE6" w:rsidRPr="00E34D4E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FE6" w:rsidRPr="00E34D4E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5C3FE6" w:rsidRPr="00E34D4E" w:rsidRDefault="005C3FE6" w:rsidP="0001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10,209</w:t>
            </w: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502F40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(</w:t>
            </w:r>
            <w:r w:rsidR="00C07534" w:rsidRPr="00E34D4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34D4E">
              <w:rPr>
                <w:rFonts w:ascii="Angsana New" w:hAnsi="Angsana New"/>
                <w:sz w:val="30"/>
                <w:szCs w:val="30"/>
              </w:rPr>
              <w:t>)</w:t>
            </w:r>
            <w:r w:rsidRPr="00E34D4E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</w:t>
            </w:r>
            <w:r w:rsidR="00C07534" w:rsidRPr="00E34D4E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14,284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D47F4F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(</w:t>
            </w:r>
            <w:r w:rsidR="00C07534" w:rsidRPr="00E34D4E">
              <w:rPr>
                <w:rFonts w:ascii="Angsana New" w:hAnsi="Angsana New"/>
                <w:sz w:val="30"/>
                <w:szCs w:val="30"/>
              </w:rPr>
              <w:t>5,188</w:t>
            </w:r>
            <w:r w:rsidRPr="00E34D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exact"/>
              <w:ind w:left="-108"/>
              <w:rPr>
                <w:rFonts w:ascii="Times New Roman" w:eastAsia="MS Mincho" w:hAnsi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E34D4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971,017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934,057</w:t>
            </w: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1" w:type="dxa"/>
          </w:tcPr>
          <w:p w:rsidR="00C07534" w:rsidRPr="00E34D4E" w:rsidRDefault="00374B43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475,741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688,431</w:t>
            </w: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3,536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1" w:type="dxa"/>
          </w:tcPr>
          <w:p w:rsidR="00C07534" w:rsidRPr="00E34D4E" w:rsidRDefault="00F34B8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5,392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5,429</w:t>
            </w: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1,533</w:t>
            </w: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15,553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exact"/>
              <w:ind w:left="-108"/>
              <w:rPr>
                <w:rFonts w:ascii="Times New Roman" w:eastAsia="MS Mincho" w:hAnsi="Times New Roman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12,425</w:t>
            </w: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1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exact"/>
              <w:ind w:left="-108"/>
              <w:rPr>
                <w:rFonts w:ascii="Times New Roman" w:eastAsia="MS Mincho" w:hAnsi="Times New Roman"/>
                <w:sz w:val="30"/>
                <w:szCs w:val="30"/>
              </w:rPr>
            </w:pPr>
          </w:p>
        </w:tc>
        <w:tc>
          <w:tcPr>
            <w:tcW w:w="1289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4D4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C07534" w:rsidRPr="00E34D4E" w:rsidTr="00D770E3">
        <w:tc>
          <w:tcPr>
            <w:tcW w:w="6498" w:type="dxa"/>
          </w:tcPr>
          <w:p w:rsidR="00C07534" w:rsidRPr="00E34D4E" w:rsidRDefault="00C07534" w:rsidP="00C07534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D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D4E">
              <w:rPr>
                <w:rFonts w:ascii="Angsana New" w:hAnsi="Angsana New"/>
                <w:b/>
                <w:bCs/>
                <w:sz w:val="30"/>
                <w:szCs w:val="30"/>
              </w:rPr>
              <w:t>16,354</w:t>
            </w:r>
          </w:p>
        </w:tc>
        <w:tc>
          <w:tcPr>
            <w:tcW w:w="270" w:type="dxa"/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exact"/>
              <w:ind w:left="-108"/>
              <w:rPr>
                <w:rFonts w:ascii="Times New Roman" w:eastAsia="MS Mincho" w:hAnsi="Times New Roman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C07534" w:rsidRPr="00E34D4E" w:rsidRDefault="00C07534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D4E">
              <w:rPr>
                <w:rFonts w:ascii="Angsana New" w:hAnsi="Angsana New"/>
                <w:b/>
                <w:bCs/>
                <w:sz w:val="30"/>
                <w:szCs w:val="30"/>
              </w:rPr>
              <w:t>12,584</w:t>
            </w:r>
          </w:p>
        </w:tc>
      </w:tr>
    </w:tbl>
    <w:p w:rsidR="003850B5" w:rsidRPr="00E34D4E" w:rsidRDefault="003850B5" w:rsidP="00C1797A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lang w:val="en-US"/>
        </w:rPr>
      </w:pPr>
    </w:p>
    <w:p w:rsidR="00C768A9" w:rsidRDefault="00C7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842F07" w:rsidRPr="0040129E" w:rsidRDefault="00842F07" w:rsidP="0040129E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cs/>
        </w:rPr>
      </w:pPr>
      <w:r w:rsidRPr="0040129E">
        <w:rPr>
          <w:rFonts w:ascii="Angsana New" w:hAnsi="Angsana New" w:cs="Angsana New"/>
          <w:cs/>
        </w:rPr>
        <w:lastRenderedPageBreak/>
        <w:t>ยอดคงเหลือ</w:t>
      </w:r>
      <w:r w:rsidR="000B7875" w:rsidRPr="0040129E">
        <w:rPr>
          <w:rFonts w:ascii="Angsana New" w:hAnsi="Angsana New" w:cs="Angsana New"/>
          <w:cs/>
        </w:rPr>
        <w:t>กับ</w:t>
      </w:r>
      <w:r w:rsidR="00401F5F" w:rsidRPr="0040129E">
        <w:rPr>
          <w:rFonts w:ascii="Angsana New" w:hAnsi="Angsana New" w:cs="Angsana New"/>
          <w:cs/>
        </w:rPr>
        <w:t>บุคคลหรือ</w:t>
      </w:r>
      <w:r w:rsidR="000B7875" w:rsidRPr="0040129E">
        <w:rPr>
          <w:rFonts w:ascii="Angsana New" w:hAnsi="Angsana New" w:cs="Angsana New"/>
          <w:cs/>
        </w:rPr>
        <w:t>กิจการที่เกี่ยวข้องกัน</w:t>
      </w:r>
      <w:r w:rsidRPr="0040129E">
        <w:rPr>
          <w:rFonts w:ascii="Angsana New" w:hAnsi="Angsana New" w:cs="Angsana New"/>
          <w:cs/>
        </w:rPr>
        <w:t xml:space="preserve"> ณ วันที่ </w:t>
      </w:r>
      <w:r w:rsidR="005C3FE6" w:rsidRPr="0040129E">
        <w:rPr>
          <w:rFonts w:ascii="Angsana New" w:hAnsi="Angsana New" w:cs="Angsana New" w:hint="cs"/>
          <w:cs/>
        </w:rPr>
        <w:t>30 มิถุนายน</w:t>
      </w:r>
      <w:r w:rsidR="001D4CB2" w:rsidRPr="0040129E">
        <w:rPr>
          <w:rFonts w:ascii="Angsana New" w:hAnsi="Angsana New" w:cs="Angsana New"/>
          <w:cs/>
          <w:lang w:val="en-US"/>
        </w:rPr>
        <w:t xml:space="preserve"> </w:t>
      </w:r>
      <w:r w:rsidR="00A4283B" w:rsidRPr="0040129E">
        <w:rPr>
          <w:rFonts w:ascii="Angsana New" w:hAnsi="Angsana New" w:cs="Angsana New"/>
          <w:cs/>
          <w:lang w:val="en-US"/>
        </w:rPr>
        <w:t>25</w:t>
      </w:r>
      <w:r w:rsidR="00136CFF" w:rsidRPr="0040129E">
        <w:rPr>
          <w:rFonts w:ascii="Angsana New" w:hAnsi="Angsana New" w:cs="Angsana New"/>
          <w:lang w:val="en-US"/>
        </w:rPr>
        <w:t>6</w:t>
      </w:r>
      <w:r w:rsidR="00D770E3" w:rsidRPr="0040129E">
        <w:rPr>
          <w:rFonts w:ascii="Angsana New" w:hAnsi="Angsana New" w:cs="Angsana New" w:hint="cs"/>
          <w:cs/>
          <w:lang w:val="en-US"/>
        </w:rPr>
        <w:t>2</w:t>
      </w:r>
      <w:r w:rsidR="00136CFF" w:rsidRPr="0040129E">
        <w:rPr>
          <w:rFonts w:ascii="Angsana New" w:hAnsi="Angsana New" w:cs="Angsana New"/>
          <w:lang w:val="en-US"/>
        </w:rPr>
        <w:t xml:space="preserve"> </w:t>
      </w:r>
      <w:r w:rsidR="005D785A" w:rsidRPr="0040129E">
        <w:rPr>
          <w:rFonts w:ascii="Angsana New" w:hAnsi="Angsana New" w:cs="Angsana New"/>
          <w:cs/>
          <w:lang w:val="en-US"/>
        </w:rPr>
        <w:t xml:space="preserve">และ </w:t>
      </w:r>
      <w:r w:rsidRPr="0040129E">
        <w:rPr>
          <w:rFonts w:ascii="Angsana New" w:hAnsi="Angsana New" w:cs="Angsana New"/>
          <w:cs/>
          <w:lang w:val="en-US"/>
        </w:rPr>
        <w:t xml:space="preserve">31 </w:t>
      </w:r>
      <w:r w:rsidRPr="0040129E">
        <w:rPr>
          <w:rFonts w:ascii="Angsana New" w:hAnsi="Angsana New" w:cs="Angsana New"/>
          <w:cs/>
        </w:rPr>
        <w:t>ธันวาคม 25</w:t>
      </w:r>
      <w:r w:rsidR="0033724F" w:rsidRPr="0040129E">
        <w:rPr>
          <w:rFonts w:ascii="Angsana New" w:hAnsi="Angsana New" w:cs="Angsana New" w:hint="cs"/>
          <w:cs/>
        </w:rPr>
        <w:t>6</w:t>
      </w:r>
      <w:r w:rsidR="003850B5" w:rsidRPr="0040129E">
        <w:rPr>
          <w:rFonts w:ascii="Angsana New" w:hAnsi="Angsana New" w:cs="Angsana New" w:hint="cs"/>
          <w:cs/>
        </w:rPr>
        <w:t>1</w:t>
      </w:r>
      <w:r w:rsidR="00136CFF" w:rsidRPr="0040129E">
        <w:rPr>
          <w:rFonts w:ascii="Angsana New" w:hAnsi="Angsana New" w:cs="Angsana New"/>
          <w:cs/>
        </w:rPr>
        <w:t xml:space="preserve"> </w:t>
      </w:r>
      <w:r w:rsidRPr="0040129E">
        <w:rPr>
          <w:rFonts w:ascii="Angsana New" w:hAnsi="Angsana New" w:cs="Angsana New"/>
          <w:cs/>
        </w:rPr>
        <w:t>มีดังนี้</w:t>
      </w:r>
    </w:p>
    <w:p w:rsidR="00D770E3" w:rsidRPr="0040129E" w:rsidRDefault="00D770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39"/>
        <w:gridCol w:w="1193"/>
        <w:gridCol w:w="236"/>
        <w:gridCol w:w="9"/>
        <w:gridCol w:w="1170"/>
        <w:gridCol w:w="20"/>
      </w:tblGrid>
      <w:tr w:rsidR="00875C81" w:rsidRPr="0040129E" w:rsidTr="00875C81">
        <w:trPr>
          <w:gridAfter w:val="1"/>
          <w:wAfter w:w="20" w:type="dxa"/>
          <w:trHeight w:val="409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875C81" w:rsidRPr="0040129E" w:rsidRDefault="00875C81" w:rsidP="0040129E">
            <w:pPr>
              <w:tabs>
                <w:tab w:val="clear" w:pos="2580"/>
                <w:tab w:val="left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5" w:type="dxa"/>
            <w:gridSpan w:val="2"/>
          </w:tcPr>
          <w:p w:rsidR="00875C81" w:rsidRPr="0040129E" w:rsidRDefault="00875C81" w:rsidP="0040129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C81" w:rsidRPr="0040129E" w:rsidRDefault="00875C81" w:rsidP="0040129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75C81" w:rsidRPr="0040129E" w:rsidTr="00875C81">
        <w:trPr>
          <w:gridAfter w:val="1"/>
          <w:wAfter w:w="20" w:type="dxa"/>
          <w:trHeight w:val="409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875C81" w:rsidRPr="0040129E" w:rsidRDefault="00875C81" w:rsidP="0040129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5" w:type="dxa"/>
            <w:gridSpan w:val="2"/>
          </w:tcPr>
          <w:p w:rsidR="00875C81" w:rsidRPr="0040129E" w:rsidRDefault="00875C81" w:rsidP="0040129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C81" w:rsidRPr="0040129E" w:rsidRDefault="00875C81" w:rsidP="0040129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25</w:t>
            </w:r>
            <w:r w:rsidRPr="0040129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40129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C81" w:rsidRPr="0040129E" w:rsidTr="00875C81">
        <w:trPr>
          <w:gridAfter w:val="1"/>
          <w:wAfter w:w="20" w:type="dxa"/>
          <w:cantSplit/>
          <w:trHeight w:val="409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8" w:type="dxa"/>
            <w:gridSpan w:val="4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12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C81" w:rsidRPr="0040129E" w:rsidTr="00875C81">
        <w:trPr>
          <w:gridAfter w:val="1"/>
          <w:wAfter w:w="20" w:type="dxa"/>
          <w:cantSplit/>
          <w:trHeight w:val="420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08" w:type="dxa"/>
            <w:gridSpan w:val="4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5C81" w:rsidRPr="0040129E" w:rsidTr="00875C81">
        <w:trPr>
          <w:gridAfter w:val="1"/>
          <w:wAfter w:w="20" w:type="dxa"/>
          <w:trHeight w:val="420"/>
        </w:trPr>
        <w:tc>
          <w:tcPr>
            <w:tcW w:w="6739" w:type="dxa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0129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tcBorders>
              <w:bottom w:val="double" w:sz="4" w:space="0" w:color="auto"/>
            </w:tcBorders>
            <w:vAlign w:val="bottom"/>
          </w:tcPr>
          <w:p w:rsidR="00875C81" w:rsidRPr="0040129E" w:rsidRDefault="00C07534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487,392</w:t>
            </w:r>
          </w:p>
        </w:tc>
        <w:tc>
          <w:tcPr>
            <w:tcW w:w="245" w:type="dxa"/>
            <w:gridSpan w:val="2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437,827</w:t>
            </w:r>
          </w:p>
        </w:tc>
      </w:tr>
      <w:tr w:rsidR="00033AF2" w:rsidRPr="0040129E" w:rsidTr="00033AF2">
        <w:trPr>
          <w:gridAfter w:val="1"/>
          <w:wAfter w:w="20" w:type="dxa"/>
          <w:trHeight w:val="71"/>
        </w:trPr>
        <w:tc>
          <w:tcPr>
            <w:tcW w:w="6739" w:type="dxa"/>
            <w:vAlign w:val="bottom"/>
          </w:tcPr>
          <w:p w:rsidR="00033AF2" w:rsidRPr="0040129E" w:rsidRDefault="00033AF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:rsidR="00033AF2" w:rsidRPr="0040129E" w:rsidRDefault="00033AF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bottom"/>
          </w:tcPr>
          <w:p w:rsidR="00033AF2" w:rsidRPr="0040129E" w:rsidRDefault="00033AF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33AF2" w:rsidRPr="0040129E" w:rsidRDefault="00033AF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C81" w:rsidRPr="0040129E" w:rsidTr="00033AF2">
        <w:trPr>
          <w:trHeight w:val="431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C81" w:rsidRPr="0040129E" w:rsidTr="003850B5">
        <w:trPr>
          <w:trHeight w:val="409"/>
        </w:trPr>
        <w:tc>
          <w:tcPr>
            <w:tcW w:w="6739" w:type="dxa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0129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875C81" w:rsidRPr="0040129E" w:rsidRDefault="00C07534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102,283</w:t>
            </w:r>
          </w:p>
        </w:tc>
        <w:tc>
          <w:tcPr>
            <w:tcW w:w="236" w:type="dxa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bottom w:val="double" w:sz="4" w:space="0" w:color="auto"/>
            </w:tcBorders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255,352</w:t>
            </w:r>
          </w:p>
        </w:tc>
      </w:tr>
      <w:tr w:rsidR="003850B5" w:rsidRPr="0040129E" w:rsidTr="000466BA">
        <w:trPr>
          <w:trHeight w:val="40"/>
        </w:trPr>
        <w:tc>
          <w:tcPr>
            <w:tcW w:w="6739" w:type="dxa"/>
          </w:tcPr>
          <w:p w:rsidR="003850B5" w:rsidRPr="0040129E" w:rsidRDefault="003850B5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</w:tcPr>
          <w:p w:rsidR="003850B5" w:rsidRPr="0040129E" w:rsidRDefault="003850B5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850B5" w:rsidRPr="0040129E" w:rsidRDefault="003850B5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double" w:sz="4" w:space="0" w:color="auto"/>
            </w:tcBorders>
          </w:tcPr>
          <w:p w:rsidR="003850B5" w:rsidRPr="0040129E" w:rsidRDefault="003850B5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C81" w:rsidRPr="0040129E" w:rsidTr="003850B5">
        <w:trPr>
          <w:trHeight w:val="464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เจ้าหนี้อื่น-กิจการที่เกี่ยวข้องกัน</w:t>
            </w:r>
          </w:p>
        </w:tc>
        <w:tc>
          <w:tcPr>
            <w:tcW w:w="1193" w:type="dxa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2098" w:rsidRPr="0040129E" w:rsidTr="0064070A">
        <w:trPr>
          <w:trHeight w:val="464"/>
        </w:trPr>
        <w:tc>
          <w:tcPr>
            <w:tcW w:w="6739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3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19,377</w:t>
            </w:r>
          </w:p>
        </w:tc>
        <w:tc>
          <w:tcPr>
            <w:tcW w:w="236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17,603</w:t>
            </w:r>
          </w:p>
        </w:tc>
      </w:tr>
      <w:tr w:rsidR="00CB2098" w:rsidRPr="0040129E" w:rsidTr="0064070A">
        <w:trPr>
          <w:trHeight w:val="409"/>
        </w:trPr>
        <w:tc>
          <w:tcPr>
            <w:tcW w:w="6739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0129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36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CB2098" w:rsidRPr="0040129E" w:rsidTr="00875C81">
        <w:trPr>
          <w:trHeight w:val="409"/>
        </w:trPr>
        <w:tc>
          <w:tcPr>
            <w:tcW w:w="6739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sz w:val="30"/>
                <w:szCs w:val="30"/>
              </w:rPr>
              <w:t>20,372</w:t>
            </w:r>
          </w:p>
        </w:tc>
        <w:tc>
          <w:tcPr>
            <w:tcW w:w="236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sz w:val="30"/>
                <w:szCs w:val="30"/>
              </w:rPr>
              <w:t>18,456</w:t>
            </w:r>
          </w:p>
        </w:tc>
      </w:tr>
    </w:tbl>
    <w:p w:rsidR="00C768A9" w:rsidRPr="0040129E" w:rsidRDefault="00C768A9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C3FE6" w:rsidRPr="0040129E" w:rsidRDefault="005C3FE6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0129E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รายการเคลื่อนไหวของเงินกู้ยืมจากกิจการที่เกี่ยวข้องกันสำหรับงวด</w:t>
      </w:r>
      <w:r w:rsidRPr="0040129E">
        <w:rPr>
          <w:rFonts w:ascii="Angsana New" w:hAnsi="Angsana New" w:hint="cs"/>
          <w:sz w:val="30"/>
          <w:szCs w:val="30"/>
          <w:cs/>
        </w:rPr>
        <w:t>หก</w:t>
      </w:r>
      <w:r w:rsidRPr="0040129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0129E">
        <w:rPr>
          <w:rFonts w:ascii="Angsana New" w:hAnsi="Angsana New"/>
          <w:sz w:val="30"/>
          <w:szCs w:val="30"/>
        </w:rPr>
        <w:t>3</w:t>
      </w:r>
      <w:r w:rsidRPr="0040129E">
        <w:rPr>
          <w:rFonts w:ascii="Angsana New" w:hAnsi="Angsana New" w:hint="cs"/>
          <w:sz w:val="30"/>
          <w:szCs w:val="30"/>
          <w:cs/>
        </w:rPr>
        <w:t>0</w:t>
      </w:r>
      <w:r w:rsidRPr="0040129E">
        <w:rPr>
          <w:rFonts w:ascii="Angsana New" w:hAnsi="Angsana New"/>
          <w:sz w:val="30"/>
          <w:szCs w:val="30"/>
        </w:rPr>
        <w:t xml:space="preserve"> </w:t>
      </w:r>
      <w:r w:rsidRPr="0040129E">
        <w:rPr>
          <w:rFonts w:ascii="Angsana New" w:hAnsi="Angsana New" w:hint="cs"/>
          <w:sz w:val="30"/>
          <w:szCs w:val="30"/>
          <w:cs/>
        </w:rPr>
        <w:t>มิถุนายน</w:t>
      </w:r>
      <w:r w:rsidRPr="0040129E">
        <w:rPr>
          <w:rFonts w:ascii="Angsana New" w:hAnsi="Angsana New"/>
          <w:sz w:val="30"/>
          <w:szCs w:val="30"/>
        </w:rPr>
        <w:t xml:space="preserve"> </w:t>
      </w:r>
      <w:r w:rsidRPr="0040129E">
        <w:rPr>
          <w:rFonts w:ascii="Angsana New" w:hAnsi="Angsana New"/>
          <w:sz w:val="30"/>
          <w:szCs w:val="30"/>
          <w:lang w:bidi="ar-SA"/>
        </w:rPr>
        <w:t>256</w:t>
      </w:r>
      <w:r w:rsidR="00D770E3" w:rsidRPr="0040129E">
        <w:rPr>
          <w:rFonts w:ascii="Angsana New" w:hAnsi="Angsana New" w:hint="cs"/>
          <w:sz w:val="30"/>
          <w:szCs w:val="30"/>
          <w:cs/>
        </w:rPr>
        <w:t>2</w:t>
      </w:r>
      <w:r w:rsidRPr="0040129E">
        <w:rPr>
          <w:rFonts w:ascii="Angsana New" w:hAnsi="Angsana New"/>
          <w:sz w:val="30"/>
          <w:szCs w:val="30"/>
          <w:lang w:bidi="ar-SA"/>
        </w:rPr>
        <w:t xml:space="preserve"> </w:t>
      </w:r>
      <w:r w:rsidRPr="0040129E">
        <w:rPr>
          <w:rFonts w:ascii="Angsana New" w:hAnsi="Angsana New"/>
          <w:sz w:val="30"/>
          <w:szCs w:val="30"/>
          <w:cs/>
        </w:rPr>
        <w:t>มีดังนี้</w:t>
      </w:r>
    </w:p>
    <w:p w:rsidR="000466BA" w:rsidRPr="0040129E" w:rsidRDefault="000466BA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530"/>
        <w:gridCol w:w="1220"/>
        <w:gridCol w:w="236"/>
        <w:gridCol w:w="968"/>
        <w:gridCol w:w="236"/>
        <w:gridCol w:w="1036"/>
        <w:gridCol w:w="236"/>
        <w:gridCol w:w="1112"/>
      </w:tblGrid>
      <w:tr w:rsidR="0006092B" w:rsidRPr="0040129E" w:rsidTr="0006092B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:rsidR="0006092B" w:rsidRPr="0040129E" w:rsidRDefault="0006092B" w:rsidP="0040129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6092B" w:rsidRPr="0040129E" w:rsidTr="0006092B">
        <w:trPr>
          <w:tblHeader/>
        </w:trPr>
        <w:tc>
          <w:tcPr>
            <w:tcW w:w="2788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0129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092B" w:rsidRPr="0040129E" w:rsidTr="0006092B">
        <w:trPr>
          <w:tblHeader/>
        </w:trPr>
        <w:tc>
          <w:tcPr>
            <w:tcW w:w="278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044" w:type="dxa"/>
            <w:gridSpan w:val="7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92B" w:rsidRPr="0040129E" w:rsidTr="0006092B">
        <w:tc>
          <w:tcPr>
            <w:tcW w:w="278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564,405</w:t>
            </w: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2,423,996</w:t>
            </w: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(2,524,459)</w:t>
            </w: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463,942</w:t>
            </w:r>
          </w:p>
        </w:tc>
      </w:tr>
      <w:tr w:rsidR="0006092B" w:rsidRPr="0040129E" w:rsidTr="0006092B">
        <w:tc>
          <w:tcPr>
            <w:tcW w:w="278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sz w:val="30"/>
                <w:szCs w:val="30"/>
              </w:rPr>
              <w:t>564,405</w:t>
            </w: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sz w:val="30"/>
                <w:szCs w:val="30"/>
              </w:rPr>
              <w:t>463,942</w:t>
            </w:r>
          </w:p>
        </w:tc>
      </w:tr>
    </w:tbl>
    <w:p w:rsidR="00172E27" w:rsidRPr="0040129E" w:rsidRDefault="00CB2098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0129E">
        <w:rPr>
          <w:rFonts w:ascii="Angsana New" w:hAnsi="Angsana New"/>
          <w:sz w:val="30"/>
          <w:szCs w:val="30"/>
        </w:rPr>
        <w:tab/>
      </w:r>
    </w:p>
    <w:p w:rsidR="00875C81" w:rsidRPr="0040129E" w:rsidRDefault="00875C81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0129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0129E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40129E">
        <w:rPr>
          <w:rFonts w:ascii="Angsana New" w:hAnsi="Angsana New"/>
          <w:sz w:val="30"/>
          <w:szCs w:val="30"/>
        </w:rPr>
        <w:t>2</w:t>
      </w:r>
      <w:r w:rsidRPr="0040129E">
        <w:rPr>
          <w:rFonts w:ascii="Angsana New" w:hAnsi="Angsana New"/>
          <w:sz w:val="30"/>
          <w:szCs w:val="30"/>
          <w:cs/>
        </w:rPr>
        <w:t>5</w:t>
      </w:r>
      <w:r w:rsidRPr="0040129E">
        <w:rPr>
          <w:rFonts w:ascii="Angsana New" w:hAnsi="Angsana New"/>
          <w:sz w:val="30"/>
          <w:szCs w:val="30"/>
        </w:rPr>
        <w:t xml:space="preserve">62 </w:t>
      </w:r>
      <w:r w:rsidRPr="0040129E">
        <w:rPr>
          <w:rFonts w:ascii="Angsana New" w:hAnsi="Angsana New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40129E">
        <w:rPr>
          <w:rFonts w:ascii="Angsana New" w:hAnsi="Angsana New" w:hint="cs"/>
          <w:sz w:val="30"/>
          <w:szCs w:val="30"/>
          <w:cs/>
        </w:rPr>
        <w:t>มี</w:t>
      </w:r>
      <w:r w:rsidRPr="0040129E">
        <w:rPr>
          <w:rFonts w:ascii="Angsana New" w:hAnsi="Angsana New"/>
          <w:sz w:val="30"/>
          <w:szCs w:val="30"/>
          <w:cs/>
        </w:rPr>
        <w:t xml:space="preserve">ดอกเบี้ยในอัตราร้อยละ </w:t>
      </w:r>
      <w:r w:rsidR="00CB2098" w:rsidRPr="0040129E">
        <w:rPr>
          <w:rFonts w:ascii="Angsana New" w:hAnsi="Angsana New"/>
          <w:sz w:val="30"/>
          <w:szCs w:val="30"/>
        </w:rPr>
        <w:t>1.75</w:t>
      </w:r>
      <w:r w:rsidRPr="0040129E">
        <w:rPr>
          <w:rFonts w:ascii="Angsana New" w:hAnsi="Angsana New"/>
          <w:sz w:val="30"/>
          <w:szCs w:val="30"/>
          <w:cs/>
        </w:rPr>
        <w:t xml:space="preserve"> ต่อปี </w:t>
      </w:r>
      <w:r w:rsidRPr="0040129E">
        <w:rPr>
          <w:rFonts w:ascii="Angsana New" w:hAnsi="Angsana New"/>
          <w:sz w:val="30"/>
          <w:szCs w:val="30"/>
        </w:rPr>
        <w:br/>
      </w:r>
      <w:r w:rsidRPr="0040129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40129E">
        <w:rPr>
          <w:rFonts w:ascii="Angsana New" w:hAnsi="Angsana New"/>
          <w:i/>
          <w:iCs/>
          <w:sz w:val="30"/>
          <w:szCs w:val="30"/>
        </w:rPr>
        <w:t>25</w:t>
      </w:r>
      <w:r w:rsidRPr="0040129E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1: 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40129E">
        <w:rPr>
          <w:rFonts w:ascii="Angsana New" w:hAnsi="Angsana New"/>
          <w:i/>
          <w:iCs/>
          <w:sz w:val="30"/>
          <w:szCs w:val="30"/>
        </w:rPr>
        <w:t>1.75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 ต่อปี</w:t>
      </w:r>
      <w:r w:rsidRPr="0040129E">
        <w:rPr>
          <w:rFonts w:ascii="Angsana New" w:hAnsi="Angsana New"/>
          <w:i/>
          <w:iCs/>
          <w:sz w:val="30"/>
          <w:szCs w:val="30"/>
        </w:rPr>
        <w:t>)</w:t>
      </w:r>
    </w:p>
    <w:p w:rsidR="0081645E" w:rsidRP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0129E" w:rsidRDefault="0040129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1645E" w:rsidRP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0129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</w:t>
      </w:r>
      <w:r w:rsidRPr="0040129E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81645E" w:rsidRP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0129E" w:rsidRP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129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0129E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40129E">
        <w:rPr>
          <w:rFonts w:ascii="Angsana New" w:hAnsi="Angsana New"/>
          <w:sz w:val="30"/>
          <w:szCs w:val="30"/>
          <w:cs/>
        </w:rPr>
        <w:t>25</w:t>
      </w:r>
      <w:r w:rsidRPr="0040129E">
        <w:rPr>
          <w:rFonts w:ascii="Angsana New" w:hAnsi="Angsana New"/>
          <w:sz w:val="30"/>
          <w:szCs w:val="30"/>
        </w:rPr>
        <w:t xml:space="preserve">62 </w:t>
      </w:r>
      <w:r w:rsidRPr="0040129E">
        <w:rPr>
          <w:rFonts w:ascii="Angsana New" w:hAnsi="Angsana New"/>
          <w:sz w:val="30"/>
          <w:szCs w:val="30"/>
          <w:cs/>
        </w:rPr>
        <w:t xml:space="preserve">บริษัทมีสัญญาซื้อราคาทองแดงล่วงหน้ากับ </w:t>
      </w:r>
      <w:r w:rsidRPr="0040129E">
        <w:rPr>
          <w:rFonts w:ascii="Angsana New" w:hAnsi="Angsana New"/>
          <w:sz w:val="30"/>
          <w:szCs w:val="30"/>
        </w:rPr>
        <w:t xml:space="preserve">Furukawa Electric Co., Ltd. </w:t>
      </w:r>
      <w:r w:rsidRPr="0040129E">
        <w:rPr>
          <w:rFonts w:ascii="Angsana New" w:hAnsi="Angsana New"/>
          <w:sz w:val="30"/>
          <w:szCs w:val="30"/>
          <w:cs/>
        </w:rPr>
        <w:t>ซึ่งเป็น</w:t>
      </w:r>
      <w:r w:rsidRPr="0040129E">
        <w:rPr>
          <w:rFonts w:ascii="Angsana New" w:hAnsi="Angsana New" w:hint="cs"/>
          <w:sz w:val="30"/>
          <w:szCs w:val="30"/>
          <w:cs/>
        </w:rPr>
        <w:t xml:space="preserve">บริษัทใหญ่ของบริษัท </w:t>
      </w:r>
      <w:r w:rsidRPr="0040129E">
        <w:rPr>
          <w:rFonts w:ascii="Angsana New" w:hAnsi="Angsana New"/>
          <w:sz w:val="30"/>
          <w:szCs w:val="30"/>
          <w:cs/>
        </w:rPr>
        <w:t>เพื่อป้องกันความเสี่ยงจากการเปลี่ยนแปลงของราคาทองแดงจำนวน</w:t>
      </w:r>
      <w:r w:rsidRPr="0040129E">
        <w:rPr>
          <w:rFonts w:ascii="Angsana New" w:hAnsi="Angsana New"/>
          <w:sz w:val="30"/>
          <w:szCs w:val="30"/>
        </w:rPr>
        <w:t xml:space="preserve"> 4,678 </w:t>
      </w:r>
      <w:r w:rsidRPr="0040129E">
        <w:rPr>
          <w:rFonts w:ascii="Angsana New" w:hAnsi="Angsana New"/>
          <w:sz w:val="30"/>
          <w:szCs w:val="30"/>
          <w:cs/>
        </w:rPr>
        <w:t>ตัน เป็นจำนวนเงิน</w:t>
      </w:r>
      <w:r w:rsidRPr="0040129E">
        <w:rPr>
          <w:rFonts w:ascii="Angsana New" w:hAnsi="Angsana New"/>
          <w:sz w:val="30"/>
          <w:szCs w:val="30"/>
        </w:rPr>
        <w:t xml:space="preserve"> 28.4 </w:t>
      </w:r>
      <w:r w:rsidRPr="0040129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40129E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40129E">
        <w:rPr>
          <w:rFonts w:ascii="Angsana New" w:hAnsi="Angsana New"/>
          <w:sz w:val="30"/>
          <w:szCs w:val="30"/>
        </w:rPr>
        <w:t xml:space="preserve"> 877.2</w:t>
      </w:r>
      <w:r w:rsidRPr="0040129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 (31 ธันวาคม 25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61: </w:t>
      </w:r>
      <w:r w:rsidRPr="0040129E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,341 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ตัน จำนวนเงิน 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27.2 </w:t>
      </w:r>
      <w:r w:rsidRPr="0040129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40129E"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888.0 </w:t>
      </w:r>
      <w:r w:rsidRPr="0040129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0129E">
        <w:rPr>
          <w:rFonts w:ascii="Angsana New" w:hAnsi="Angsana New"/>
          <w:i/>
          <w:iCs/>
          <w:sz w:val="30"/>
          <w:szCs w:val="30"/>
        </w:rPr>
        <w:t>)</w:t>
      </w:r>
    </w:p>
    <w:p w:rsidR="0040129E" w:rsidRPr="0040129E" w:rsidRDefault="0040129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074E3" w:rsidRPr="0040129E" w:rsidRDefault="001074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129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1074E3" w:rsidRPr="0040129E" w:rsidRDefault="001074E3" w:rsidP="0040129E">
      <w:pPr>
        <w:pStyle w:val="FSBlank"/>
        <w:spacing w:line="240" w:lineRule="auto"/>
        <w:rPr>
          <w:sz w:val="30"/>
          <w:szCs w:val="30"/>
        </w:rPr>
      </w:pPr>
    </w:p>
    <w:p w:rsidR="00902232" w:rsidRPr="0040129E" w:rsidRDefault="00902232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u w:val="single"/>
        </w:rPr>
      </w:pPr>
      <w:r w:rsidRPr="0040129E">
        <w:rPr>
          <w:rFonts w:ascii="Angsana New" w:hAnsi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:rsidR="00902232" w:rsidRPr="0040129E" w:rsidRDefault="00902232" w:rsidP="0040129E">
      <w:pPr>
        <w:pStyle w:val="FSBlank"/>
        <w:spacing w:line="240" w:lineRule="auto"/>
        <w:rPr>
          <w:sz w:val="30"/>
          <w:szCs w:val="30"/>
        </w:rPr>
      </w:pPr>
    </w:p>
    <w:p w:rsidR="00985167" w:rsidRPr="0040129E" w:rsidRDefault="00F46A3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0129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129E">
        <w:rPr>
          <w:rFonts w:ascii="Angsana New" w:hAnsi="Angsana New"/>
          <w:sz w:val="30"/>
          <w:szCs w:val="30"/>
        </w:rPr>
        <w:t>1</w:t>
      </w:r>
      <w:r w:rsidRPr="0040129E">
        <w:rPr>
          <w:rFonts w:ascii="Angsana New" w:hAnsi="Angsana New"/>
          <w:sz w:val="30"/>
          <w:szCs w:val="30"/>
          <w:cs/>
        </w:rPr>
        <w:t xml:space="preserve"> </w:t>
      </w:r>
      <w:r w:rsidR="00125096" w:rsidRPr="0040129E">
        <w:rPr>
          <w:rFonts w:ascii="Angsana New" w:hAnsi="Angsana New" w:hint="cs"/>
          <w:sz w:val="30"/>
          <w:szCs w:val="30"/>
          <w:cs/>
        </w:rPr>
        <w:t>มกราคม</w:t>
      </w:r>
      <w:r w:rsidR="00A618F7" w:rsidRPr="0040129E">
        <w:rPr>
          <w:rFonts w:ascii="Angsana New" w:hAnsi="Angsana New"/>
          <w:sz w:val="30"/>
          <w:szCs w:val="30"/>
        </w:rPr>
        <w:t xml:space="preserve"> </w:t>
      </w:r>
      <w:r w:rsidR="001D6492" w:rsidRPr="0040129E">
        <w:rPr>
          <w:rFonts w:ascii="Angsana New" w:hAnsi="Angsana New"/>
          <w:sz w:val="30"/>
          <w:szCs w:val="30"/>
          <w:cs/>
        </w:rPr>
        <w:t>25</w:t>
      </w:r>
      <w:r w:rsidR="001013B2" w:rsidRPr="0040129E">
        <w:rPr>
          <w:rFonts w:ascii="Angsana New" w:hAnsi="Angsana New"/>
          <w:sz w:val="30"/>
          <w:szCs w:val="30"/>
        </w:rPr>
        <w:t>6</w:t>
      </w:r>
      <w:r w:rsidR="00FF7835" w:rsidRPr="0040129E">
        <w:rPr>
          <w:rFonts w:ascii="Angsana New" w:hAnsi="Angsana New"/>
          <w:sz w:val="30"/>
          <w:szCs w:val="30"/>
        </w:rPr>
        <w:t>2</w:t>
      </w:r>
      <w:r w:rsidR="00A618F7" w:rsidRPr="0040129E">
        <w:rPr>
          <w:rFonts w:ascii="Angsana New" w:hAnsi="Angsana New" w:hint="cs"/>
          <w:sz w:val="30"/>
          <w:szCs w:val="30"/>
          <w:cs/>
        </w:rPr>
        <w:t xml:space="preserve"> 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บริษัทได้ทำสัญญารับการช่วยเหลือทางด้านเทคนิคกับ </w:t>
      </w:r>
      <w:r w:rsidR="00902232" w:rsidRPr="0040129E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40129E">
        <w:rPr>
          <w:rFonts w:ascii="Angsana New" w:hAnsi="Angsana New"/>
          <w:sz w:val="30"/>
          <w:szCs w:val="30"/>
          <w:cs/>
        </w:rPr>
        <w:t>ซึ่งเป็นบริษัทใหญ่ของบริษัท</w:t>
      </w:r>
      <w:r w:rsidR="00C07D9F" w:rsidRPr="0040129E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C07D9F" w:rsidRPr="0040129E">
        <w:rPr>
          <w:rFonts w:ascii="Angsana New" w:hAnsi="Angsana New"/>
          <w:sz w:val="30"/>
          <w:szCs w:val="30"/>
        </w:rPr>
        <w:t xml:space="preserve">1 </w:t>
      </w:r>
      <w:r w:rsidR="00C07D9F" w:rsidRPr="0040129E">
        <w:rPr>
          <w:rFonts w:ascii="Angsana New" w:hAnsi="Angsana New"/>
          <w:sz w:val="30"/>
          <w:szCs w:val="30"/>
          <w:cs/>
        </w:rPr>
        <w:t xml:space="preserve">ปี โดยมีผลบังคับใช้ตั้งแต่วันที่ </w:t>
      </w:r>
      <w:r w:rsidR="00C07D9F" w:rsidRPr="0040129E">
        <w:rPr>
          <w:rFonts w:ascii="Angsana New" w:hAnsi="Angsana New"/>
          <w:sz w:val="30"/>
          <w:szCs w:val="30"/>
        </w:rPr>
        <w:t>1</w:t>
      </w:r>
      <w:r w:rsidR="00C07D9F" w:rsidRPr="0040129E">
        <w:rPr>
          <w:rFonts w:ascii="Angsana New" w:hAnsi="Angsana New"/>
          <w:sz w:val="30"/>
          <w:szCs w:val="30"/>
          <w:cs/>
        </w:rPr>
        <w:t xml:space="preserve"> มกราคม </w:t>
      </w:r>
      <w:r w:rsidR="001013B2" w:rsidRPr="0040129E">
        <w:rPr>
          <w:rFonts w:ascii="Angsana New" w:hAnsi="Angsana New"/>
          <w:sz w:val="30"/>
          <w:szCs w:val="30"/>
        </w:rPr>
        <w:t>2561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 </w:t>
      </w:r>
      <w:r w:rsidR="00C07D9F" w:rsidRPr="0040129E">
        <w:rPr>
          <w:rFonts w:ascii="Angsana New" w:hAnsi="Angsana New"/>
          <w:sz w:val="30"/>
          <w:szCs w:val="30"/>
          <w:cs/>
        </w:rPr>
        <w:t>และ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สามารถขยายเวลาของสัญญาออกไปโดยอัตโนมัติ คราวละ </w:t>
      </w:r>
      <w:r w:rsidR="00902232" w:rsidRPr="0040129E">
        <w:rPr>
          <w:rFonts w:ascii="Angsana New" w:hAnsi="Angsana New"/>
          <w:sz w:val="30"/>
          <w:szCs w:val="30"/>
        </w:rPr>
        <w:t>1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 ปี</w:t>
      </w:r>
      <w:r w:rsidR="00902232" w:rsidRPr="0040129E">
        <w:rPr>
          <w:rFonts w:ascii="Angsana New" w:hAnsi="Angsana New"/>
          <w:sz w:val="30"/>
          <w:szCs w:val="30"/>
        </w:rPr>
        <w:t xml:space="preserve"> 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="00902232" w:rsidRPr="0040129E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40129E">
        <w:rPr>
          <w:rFonts w:ascii="Angsana New" w:hAnsi="Angsana New"/>
          <w:sz w:val="30"/>
          <w:szCs w:val="30"/>
          <w:cs/>
        </w:rPr>
        <w:t>จะให้ความช่วยเหลือทางด้านเทคนิคและข้อมูลเกี่ยวกับการผลิตแก่บริษัท</w:t>
      </w:r>
      <w:r w:rsidR="001030B1" w:rsidRPr="0040129E">
        <w:rPr>
          <w:rFonts w:ascii="Angsana New" w:hAnsi="Angsana New" w:hint="cs"/>
          <w:sz w:val="30"/>
          <w:szCs w:val="30"/>
          <w:cs/>
        </w:rPr>
        <w:t>รวมถึง</w:t>
      </w:r>
      <w:r w:rsidR="00CC2A46" w:rsidRPr="0040129E">
        <w:rPr>
          <w:rFonts w:ascii="Angsana New" w:hAnsi="Angsana New" w:hint="cs"/>
          <w:sz w:val="30"/>
          <w:szCs w:val="30"/>
          <w:cs/>
        </w:rPr>
        <w:t>สิทธิในการผลิตและจำหน่ายในประเทศ</w:t>
      </w:r>
      <w:r w:rsidR="00FF7835" w:rsidRPr="0040129E">
        <w:rPr>
          <w:rFonts w:ascii="Angsana New" w:hAnsi="Angsana New"/>
          <w:sz w:val="30"/>
          <w:szCs w:val="30"/>
        </w:rPr>
        <w:br/>
      </w:r>
      <w:r w:rsidR="00CC2A46" w:rsidRPr="0040129E">
        <w:rPr>
          <w:rFonts w:ascii="Angsana New" w:hAnsi="Angsana New" w:hint="cs"/>
          <w:sz w:val="30"/>
          <w:szCs w:val="30"/>
          <w:cs/>
        </w:rPr>
        <w:t>ที่ระบุตามสัญญา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 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="000C0585" w:rsidRPr="0040129E">
        <w:rPr>
          <w:rFonts w:ascii="Angsana New" w:hAnsi="Angsana New" w:hint="cs"/>
          <w:sz w:val="30"/>
          <w:szCs w:val="30"/>
          <w:cs/>
        </w:rPr>
        <w:t xml:space="preserve">ท่อไร้ตะเข็บ (ประเภทท่อเกลียว) </w:t>
      </w:r>
      <w:r w:rsidR="00902232" w:rsidRPr="0040129E">
        <w:rPr>
          <w:rFonts w:ascii="Angsana New" w:hAnsi="Angsana New"/>
          <w:sz w:val="30"/>
          <w:szCs w:val="30"/>
          <w:cs/>
        </w:rPr>
        <w:t>ในอัตรา 2.25 บาทต่อกิโลกรัม</w:t>
      </w:r>
    </w:p>
    <w:p w:rsidR="003D515D" w:rsidRPr="0040129E" w:rsidRDefault="003D515D" w:rsidP="0040129E">
      <w:pPr>
        <w:pStyle w:val="FSBlank"/>
        <w:spacing w:line="240" w:lineRule="auto"/>
        <w:rPr>
          <w:sz w:val="30"/>
          <w:szCs w:val="30"/>
        </w:rPr>
      </w:pPr>
    </w:p>
    <w:p w:rsidR="00FB61FB" w:rsidRPr="0040129E" w:rsidRDefault="00CC2A46" w:rsidP="0040129E">
      <w:pPr>
        <w:pStyle w:val="FSBlank"/>
        <w:spacing w:line="240" w:lineRule="auto"/>
        <w:rPr>
          <w:rFonts w:eastAsia="Times New Roman"/>
          <w:sz w:val="30"/>
          <w:szCs w:val="30"/>
          <w:u w:val="single"/>
        </w:rPr>
      </w:pPr>
      <w:r w:rsidRPr="0040129E">
        <w:rPr>
          <w:rFonts w:eastAsia="Times New Roman"/>
          <w:sz w:val="30"/>
          <w:szCs w:val="30"/>
          <w:u w:val="single"/>
          <w:cs/>
        </w:rPr>
        <w:t>สัญญาสนับสนุนการบริการการพัฒนาระบบ</w:t>
      </w:r>
    </w:p>
    <w:p w:rsidR="00CC2A46" w:rsidRPr="0040129E" w:rsidRDefault="00CC2A46" w:rsidP="0040129E">
      <w:pPr>
        <w:pStyle w:val="FSBlank"/>
        <w:spacing w:line="240" w:lineRule="auto"/>
        <w:rPr>
          <w:sz w:val="30"/>
          <w:szCs w:val="30"/>
        </w:rPr>
      </w:pPr>
    </w:p>
    <w:p w:rsidR="00FB61FB" w:rsidRPr="0040129E" w:rsidRDefault="00FB61FB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0129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129E">
        <w:rPr>
          <w:rFonts w:ascii="Angsana New" w:hAnsi="Angsana New"/>
          <w:sz w:val="30"/>
          <w:szCs w:val="30"/>
        </w:rPr>
        <w:t>1</w:t>
      </w:r>
      <w:r w:rsidRPr="0040129E">
        <w:rPr>
          <w:rFonts w:ascii="Angsana New" w:hAnsi="Angsana New"/>
          <w:sz w:val="30"/>
          <w:szCs w:val="30"/>
          <w:cs/>
        </w:rPr>
        <w:t xml:space="preserve"> </w:t>
      </w:r>
      <w:r w:rsidR="0034538C" w:rsidRPr="0040129E">
        <w:rPr>
          <w:rFonts w:ascii="Angsana New" w:hAnsi="Angsana New" w:hint="cs"/>
          <w:sz w:val="30"/>
          <w:szCs w:val="30"/>
          <w:cs/>
        </w:rPr>
        <w:t>มิถุนายน</w:t>
      </w:r>
      <w:r w:rsidRPr="0040129E">
        <w:rPr>
          <w:rFonts w:ascii="Angsana New" w:hAnsi="Angsana New"/>
          <w:sz w:val="30"/>
          <w:szCs w:val="30"/>
          <w:cs/>
        </w:rPr>
        <w:t xml:space="preserve"> </w:t>
      </w:r>
      <w:r w:rsidR="005C133A" w:rsidRPr="0040129E">
        <w:rPr>
          <w:rFonts w:ascii="Angsana New" w:hAnsi="Angsana New"/>
          <w:sz w:val="30"/>
          <w:szCs w:val="30"/>
        </w:rPr>
        <w:t>256</w:t>
      </w:r>
      <w:r w:rsidR="009A4A05" w:rsidRPr="0040129E">
        <w:rPr>
          <w:rFonts w:ascii="Angsana New" w:hAnsi="Angsana New"/>
          <w:sz w:val="30"/>
          <w:szCs w:val="30"/>
        </w:rPr>
        <w:t>2</w:t>
      </w:r>
      <w:r w:rsidR="00CC2A46" w:rsidRPr="0040129E">
        <w:rPr>
          <w:rFonts w:ascii="Angsana New" w:hAnsi="Angsana New"/>
          <w:sz w:val="30"/>
          <w:szCs w:val="30"/>
          <w:cs/>
        </w:rPr>
        <w:t xml:space="preserve"> บริษัทได้ทำสัญญาสนับสนุนการบริการการพัฒนาระบบ</w:t>
      </w:r>
      <w:r w:rsidRPr="0040129E">
        <w:rPr>
          <w:rFonts w:ascii="Angsana New" w:hAnsi="Angsana New"/>
          <w:sz w:val="30"/>
          <w:szCs w:val="30"/>
          <w:cs/>
        </w:rPr>
        <w:t>กับบริษัท ฟูรู</w:t>
      </w:r>
      <w:r w:rsidR="009E553B" w:rsidRPr="0040129E">
        <w:rPr>
          <w:rFonts w:ascii="Angsana New" w:hAnsi="Angsana New" w:hint="cs"/>
          <w:sz w:val="30"/>
          <w:szCs w:val="30"/>
          <w:cs/>
        </w:rPr>
        <w:t>ค</w:t>
      </w:r>
      <w:r w:rsidRPr="0040129E">
        <w:rPr>
          <w:rFonts w:ascii="Angsana New" w:hAnsi="Angsana New"/>
          <w:sz w:val="30"/>
          <w:szCs w:val="30"/>
          <w:cs/>
        </w:rPr>
        <w:t>าว</w:t>
      </w:r>
      <w:r w:rsidR="00B1600E" w:rsidRPr="0040129E">
        <w:rPr>
          <w:rFonts w:ascii="Angsana New" w:hAnsi="Angsana New" w:hint="cs"/>
          <w:sz w:val="30"/>
          <w:szCs w:val="30"/>
          <w:cs/>
        </w:rPr>
        <w:t xml:space="preserve">า </w:t>
      </w:r>
      <w:r w:rsidR="003E17AB" w:rsidRPr="0040129E">
        <w:rPr>
          <w:rFonts w:ascii="Angsana New" w:hAnsi="Angsana New"/>
          <w:sz w:val="30"/>
          <w:szCs w:val="30"/>
          <w:cs/>
        </w:rPr>
        <w:br/>
      </w:r>
      <w:r w:rsidRPr="0040129E">
        <w:rPr>
          <w:rFonts w:ascii="Angsana New" w:hAnsi="Angsana New"/>
          <w:sz w:val="30"/>
          <w:szCs w:val="30"/>
        </w:rPr>
        <w:t>(</w:t>
      </w:r>
      <w:r w:rsidRPr="0040129E">
        <w:rPr>
          <w:rFonts w:ascii="Angsana New" w:hAnsi="Angsana New"/>
          <w:sz w:val="30"/>
          <w:szCs w:val="30"/>
          <w:cs/>
        </w:rPr>
        <w:t>ประเทศไทย)</w:t>
      </w:r>
      <w:r w:rsidR="00B1600E" w:rsidRPr="0040129E">
        <w:rPr>
          <w:rFonts w:ascii="Angsana New" w:hAnsi="Angsana New"/>
          <w:sz w:val="30"/>
          <w:szCs w:val="30"/>
          <w:cs/>
        </w:rPr>
        <w:t xml:space="preserve"> </w:t>
      </w:r>
      <w:r w:rsidRPr="0040129E">
        <w:rPr>
          <w:rFonts w:ascii="Angsana New" w:hAnsi="Angsana New"/>
          <w:sz w:val="30"/>
          <w:szCs w:val="30"/>
          <w:cs/>
        </w:rPr>
        <w:t>จำกัด ซึ่งเป็นกิจการที่เกี่ยวข้องกัน ภายใต้เงื่อนไขของสัญญา บริษัท ฟูรู</w:t>
      </w:r>
      <w:r w:rsidR="009E553B" w:rsidRPr="0040129E">
        <w:rPr>
          <w:rFonts w:ascii="Angsana New" w:hAnsi="Angsana New" w:hint="cs"/>
          <w:sz w:val="30"/>
          <w:szCs w:val="30"/>
          <w:cs/>
        </w:rPr>
        <w:t>ค</w:t>
      </w:r>
      <w:r w:rsidRPr="0040129E">
        <w:rPr>
          <w:rFonts w:ascii="Angsana New" w:hAnsi="Angsana New"/>
          <w:sz w:val="30"/>
          <w:szCs w:val="30"/>
          <w:cs/>
        </w:rPr>
        <w:t xml:space="preserve">าวา (ประเทศไทย) จำกัด </w:t>
      </w:r>
      <w:r w:rsidR="003E17AB" w:rsidRPr="0040129E">
        <w:rPr>
          <w:rFonts w:ascii="Angsana New" w:hAnsi="Angsana New"/>
          <w:sz w:val="30"/>
          <w:szCs w:val="30"/>
          <w:cs/>
        </w:rPr>
        <w:br/>
      </w:r>
      <w:r w:rsidRPr="0040129E">
        <w:rPr>
          <w:rFonts w:ascii="Angsana New" w:hAnsi="Angsana New"/>
          <w:sz w:val="30"/>
          <w:szCs w:val="30"/>
          <w:cs/>
        </w:rPr>
        <w:t>จะให้บริการเกี่ยวกับโครงการบำรุงรักษาระบบบริหารการผลิต ตามสัญญาดังกล่าว บริษัทมีภาระผูกพันที่จะต้องจ่ายค่าบริการซึ่งคำนวณจากชั่วโมงที่ให้คำปรึกษาในอัตรา</w:t>
      </w:r>
      <w:r w:rsidR="00795067" w:rsidRPr="0040129E">
        <w:rPr>
          <w:rFonts w:ascii="Angsana New" w:hAnsi="Angsana New" w:hint="cs"/>
          <w:sz w:val="30"/>
          <w:szCs w:val="30"/>
          <w:cs/>
        </w:rPr>
        <w:t>ตามที่ระบุใน</w:t>
      </w:r>
      <w:r w:rsidR="008D0200" w:rsidRPr="0040129E">
        <w:rPr>
          <w:rFonts w:ascii="Angsana New" w:hAnsi="Angsana New" w:hint="cs"/>
          <w:sz w:val="30"/>
          <w:szCs w:val="30"/>
          <w:cs/>
        </w:rPr>
        <w:t>สัญญา</w:t>
      </w:r>
      <w:r w:rsidRPr="0040129E">
        <w:rPr>
          <w:rFonts w:ascii="Angsana New" w:hAnsi="Angsana New"/>
          <w:sz w:val="30"/>
          <w:szCs w:val="30"/>
          <w:cs/>
        </w:rPr>
        <w:t xml:space="preserve"> </w:t>
      </w:r>
      <w:r w:rsidR="001C721C" w:rsidRPr="0040129E">
        <w:rPr>
          <w:rFonts w:ascii="Angsana New" w:hAnsi="Angsana New" w:hint="cs"/>
          <w:sz w:val="30"/>
          <w:szCs w:val="30"/>
          <w:cs/>
        </w:rPr>
        <w:t>โดยมีระยะเวลาจนถึง</w:t>
      </w:r>
      <w:r w:rsidRPr="0040129E">
        <w:rPr>
          <w:rFonts w:ascii="Angsana New" w:hAnsi="Angsana New"/>
          <w:sz w:val="30"/>
          <w:szCs w:val="30"/>
          <w:cs/>
        </w:rPr>
        <w:t xml:space="preserve">วันที่ </w:t>
      </w:r>
      <w:r w:rsidRPr="0040129E">
        <w:rPr>
          <w:rFonts w:ascii="Angsana New" w:hAnsi="Angsana New"/>
          <w:sz w:val="30"/>
          <w:szCs w:val="30"/>
        </w:rPr>
        <w:t xml:space="preserve">31 </w:t>
      </w:r>
      <w:r w:rsidRPr="0040129E">
        <w:rPr>
          <w:rFonts w:ascii="Angsana New" w:hAnsi="Angsana New"/>
          <w:sz w:val="30"/>
          <w:szCs w:val="30"/>
          <w:cs/>
        </w:rPr>
        <w:t xml:space="preserve">พฤษภาคม </w:t>
      </w:r>
      <w:r w:rsidR="005C133A" w:rsidRPr="0040129E">
        <w:rPr>
          <w:rFonts w:ascii="Angsana New" w:hAnsi="Angsana New"/>
          <w:sz w:val="30"/>
          <w:szCs w:val="30"/>
        </w:rPr>
        <w:t>256</w:t>
      </w:r>
      <w:r w:rsidR="009A4A05" w:rsidRPr="0040129E">
        <w:rPr>
          <w:rFonts w:ascii="Angsana New" w:hAnsi="Angsana New"/>
          <w:sz w:val="30"/>
          <w:szCs w:val="30"/>
        </w:rPr>
        <w:t>3</w:t>
      </w:r>
    </w:p>
    <w:p w:rsidR="003A7C57" w:rsidRPr="0040129E" w:rsidRDefault="003A7C57" w:rsidP="00E34D4E">
      <w:pPr>
        <w:pStyle w:val="FSBlank"/>
        <w:spacing w:line="240" w:lineRule="auto"/>
        <w:rPr>
          <w:sz w:val="30"/>
          <w:szCs w:val="30"/>
        </w:rPr>
      </w:pPr>
    </w:p>
    <w:p w:rsidR="00050DC1" w:rsidRDefault="0005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875C81" w:rsidRDefault="00842F07" w:rsidP="000532A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F73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ลูกหนี้การค้า </w:t>
      </w:r>
    </w:p>
    <w:p w:rsidR="003E17AB" w:rsidRPr="00E34D4E" w:rsidRDefault="003E17AB" w:rsidP="00E34D4E">
      <w:pPr>
        <w:pStyle w:val="FSBlank"/>
        <w:spacing w:line="240" w:lineRule="auto"/>
        <w:rPr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864"/>
        <w:gridCol w:w="1267"/>
        <w:gridCol w:w="236"/>
        <w:gridCol w:w="1267"/>
      </w:tblGrid>
      <w:tr w:rsidR="00875C81" w:rsidRPr="00D5409B" w:rsidTr="000532AC">
        <w:tc>
          <w:tcPr>
            <w:tcW w:w="565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75C81" w:rsidRPr="00D5409B" w:rsidRDefault="00875C81" w:rsidP="000532A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75C81" w:rsidRPr="00D5409B" w:rsidTr="000532AC">
        <w:tc>
          <w:tcPr>
            <w:tcW w:w="565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875C81" w:rsidRPr="00D5409B" w:rsidRDefault="00875C81" w:rsidP="000532A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C81" w:rsidRPr="00D5409B" w:rsidTr="000532AC">
        <w:tc>
          <w:tcPr>
            <w:tcW w:w="565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965" w:rsidRPr="00D5409B" w:rsidTr="000532AC">
        <w:tc>
          <w:tcPr>
            <w:tcW w:w="5652" w:type="dxa"/>
          </w:tcPr>
          <w:p w:rsidR="00B87965" w:rsidRPr="002018BD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B87965" w:rsidRPr="00D5409B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B87965" w:rsidRPr="00B87965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87965" w:rsidRPr="00D5409B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87965" w:rsidRPr="00D5409B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8BD" w:rsidRPr="00D5409B" w:rsidTr="000532AC">
        <w:tc>
          <w:tcPr>
            <w:tcW w:w="5652" w:type="dxa"/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018B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B87965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87965">
              <w:rPr>
                <w:rFonts w:ascii="Angsana New" w:hAnsi="Angsana New"/>
                <w:sz w:val="30"/>
                <w:szCs w:val="30"/>
              </w:rPr>
              <w:t>48</w:t>
            </w:r>
            <w:r w:rsidR="00741101">
              <w:rPr>
                <w:rFonts w:ascii="Angsana New" w:hAnsi="Angsana New"/>
                <w:sz w:val="30"/>
                <w:szCs w:val="30"/>
              </w:rPr>
              <w:t>6,832</w:t>
            </w:r>
          </w:p>
        </w:tc>
        <w:tc>
          <w:tcPr>
            <w:tcW w:w="236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437,827</w:t>
            </w:r>
          </w:p>
        </w:tc>
      </w:tr>
      <w:tr w:rsidR="002018BD" w:rsidRPr="00D5409B" w:rsidTr="000532AC">
        <w:tc>
          <w:tcPr>
            <w:tcW w:w="5652" w:type="dxa"/>
          </w:tcPr>
          <w:p w:rsidR="002018BD" w:rsidRPr="002018BD" w:rsidRDefault="002018BD" w:rsidP="00201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B87965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8BD" w:rsidRPr="00D5409B" w:rsidTr="002018BD">
        <w:tc>
          <w:tcPr>
            <w:tcW w:w="5652" w:type="dxa"/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56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018BD">
              <w:rPr>
                <w:rFonts w:ascii="Angsana New" w:hAnsi="Angsana New"/>
                <w:sz w:val="30"/>
                <w:szCs w:val="30"/>
              </w:rPr>
              <w:t>3</w:t>
            </w:r>
            <w:r w:rsidRPr="002018B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2018BD" w:rsidRPr="00B87965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018BD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36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18BD" w:rsidRPr="00D5409B" w:rsidTr="002018BD">
        <w:tc>
          <w:tcPr>
            <w:tcW w:w="5652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</w:rPr>
              <w:t>487,392</w:t>
            </w:r>
          </w:p>
        </w:tc>
        <w:tc>
          <w:tcPr>
            <w:tcW w:w="236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</w:rPr>
              <w:t>437,827</w:t>
            </w:r>
          </w:p>
        </w:tc>
      </w:tr>
      <w:tr w:rsidR="002018BD" w:rsidRPr="00050DC1" w:rsidTr="002018BD">
        <w:tc>
          <w:tcPr>
            <w:tcW w:w="5652" w:type="dxa"/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</w:tr>
      <w:tr w:rsidR="002018BD" w:rsidRPr="00D5409B" w:rsidTr="000532AC">
        <w:tc>
          <w:tcPr>
            <w:tcW w:w="5652" w:type="dxa"/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B87965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8BD" w:rsidRPr="00D5409B" w:rsidTr="000532AC">
        <w:tc>
          <w:tcPr>
            <w:tcW w:w="5652" w:type="dxa"/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018B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B87965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018BD">
              <w:rPr>
                <w:rFonts w:ascii="Angsana New" w:hAnsi="Angsana New"/>
                <w:sz w:val="30"/>
                <w:szCs w:val="30"/>
              </w:rPr>
              <w:t>1,390,513</w:t>
            </w:r>
          </w:p>
        </w:tc>
        <w:tc>
          <w:tcPr>
            <w:tcW w:w="236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018BD">
              <w:rPr>
                <w:rFonts w:ascii="Angsana New" w:hAnsi="Angsana New"/>
                <w:sz w:val="30"/>
                <w:szCs w:val="30"/>
              </w:rPr>
              <w:t>1,192,477</w:t>
            </w:r>
          </w:p>
        </w:tc>
      </w:tr>
      <w:tr w:rsidR="002018BD" w:rsidRPr="00D5409B" w:rsidTr="002018BD">
        <w:tc>
          <w:tcPr>
            <w:tcW w:w="5652" w:type="dxa"/>
          </w:tcPr>
          <w:p w:rsidR="002018BD" w:rsidRPr="002018BD" w:rsidRDefault="002018BD" w:rsidP="00201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B87965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8BD" w:rsidRPr="00D5409B" w:rsidTr="002018BD">
        <w:tc>
          <w:tcPr>
            <w:tcW w:w="5652" w:type="dxa"/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56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018BD">
              <w:rPr>
                <w:rFonts w:ascii="Angsana New" w:hAnsi="Angsana New"/>
                <w:sz w:val="30"/>
                <w:szCs w:val="30"/>
              </w:rPr>
              <w:t>3</w:t>
            </w:r>
            <w:r w:rsidRPr="002018B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2018BD" w:rsidRPr="00B87965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018BD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018BD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2018BD" w:rsidRPr="00D5409B" w:rsidTr="00F406A7">
        <w:tc>
          <w:tcPr>
            <w:tcW w:w="5652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</w:rPr>
              <w:t>1,391,080</w:t>
            </w:r>
          </w:p>
        </w:tc>
        <w:tc>
          <w:tcPr>
            <w:tcW w:w="236" w:type="dxa"/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018BD" w:rsidRPr="002018BD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</w:rPr>
              <w:t>1,193,180</w:t>
            </w:r>
          </w:p>
        </w:tc>
      </w:tr>
      <w:tr w:rsidR="002018BD" w:rsidRPr="00050DC1" w:rsidTr="00F406A7">
        <w:tc>
          <w:tcPr>
            <w:tcW w:w="5652" w:type="dxa"/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2018BD" w:rsidRPr="00050DC1" w:rsidRDefault="002018BD" w:rsidP="00050DC1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</w:tr>
      <w:tr w:rsidR="002018BD" w:rsidRPr="00D5409B" w:rsidTr="00F406A7">
        <w:tc>
          <w:tcPr>
            <w:tcW w:w="5652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2018BD" w:rsidRPr="00B87965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87965">
              <w:rPr>
                <w:rFonts w:ascii="Angsana New" w:hAnsi="Angsana New"/>
                <w:b/>
                <w:bCs/>
                <w:sz w:val="30"/>
                <w:szCs w:val="30"/>
              </w:rPr>
              <w:t>1,878,472</w:t>
            </w:r>
          </w:p>
        </w:tc>
        <w:tc>
          <w:tcPr>
            <w:tcW w:w="236" w:type="dxa"/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2018BD" w:rsidRPr="00D5409B" w:rsidRDefault="002018BD" w:rsidP="002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1,631,007</w:t>
            </w:r>
          </w:p>
        </w:tc>
      </w:tr>
    </w:tbl>
    <w:p w:rsidR="00801E91" w:rsidRDefault="008F4F83" w:rsidP="003B6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  <w:r w:rsidRPr="003F73C3">
        <w:rPr>
          <w:rFonts w:asciiTheme="majorBidi" w:hAnsiTheme="majorBidi" w:cstheme="majorBidi"/>
          <w:sz w:val="30"/>
          <w:szCs w:val="30"/>
        </w:rPr>
        <w:tab/>
      </w:r>
    </w:p>
    <w:p w:rsidR="001277CD" w:rsidRPr="003F73C3" w:rsidRDefault="00801E91" w:rsidP="003B6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51199F" w:rsidRPr="003F73C3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โดยปกติระยะเวลาการให้สินเชื่อแก่ลูกค้าของบริษัท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471460" w:rsidRPr="003F73C3">
        <w:rPr>
          <w:rFonts w:asciiTheme="majorBidi" w:hAnsiTheme="majorBidi" w:cstheme="majorBidi"/>
          <w:sz w:val="30"/>
          <w:szCs w:val="30"/>
        </w:rPr>
        <w:t xml:space="preserve">30 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471460" w:rsidRPr="003F73C3">
        <w:rPr>
          <w:rFonts w:asciiTheme="majorBidi" w:hAnsiTheme="majorBidi" w:cstheme="majorBidi"/>
          <w:sz w:val="30"/>
          <w:szCs w:val="30"/>
        </w:rPr>
        <w:t xml:space="preserve"> 90 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>วัน และมีการให้สินเชื่อเป็นพิเศษ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br/>
        <w:t xml:space="preserve">เป็นระยะเวลา </w:t>
      </w:r>
      <w:r w:rsidR="00471460" w:rsidRPr="003F73C3">
        <w:rPr>
          <w:rFonts w:asciiTheme="majorBidi" w:hAnsiTheme="majorBidi" w:cstheme="majorBidi"/>
          <w:sz w:val="30"/>
          <w:szCs w:val="30"/>
        </w:rPr>
        <w:t>270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 xml:space="preserve"> วันสำหรับลูกค้ารายหนึ่ง</w:t>
      </w:r>
    </w:p>
    <w:p w:rsidR="00F43AD1" w:rsidRPr="00050DC1" w:rsidRDefault="00F43AD1" w:rsidP="0081645E">
      <w:pPr>
        <w:pStyle w:val="FSBlank"/>
        <w:rPr>
          <w:sz w:val="30"/>
          <w:szCs w:val="30"/>
        </w:rPr>
      </w:pPr>
    </w:p>
    <w:p w:rsidR="00875C81" w:rsidRDefault="00A00658" w:rsidP="0088703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C2819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887034" w:rsidRPr="00050DC1" w:rsidRDefault="00887034" w:rsidP="0081645E">
      <w:pPr>
        <w:pStyle w:val="FSBlank"/>
        <w:rPr>
          <w:sz w:val="30"/>
          <w:szCs w:val="30"/>
        </w:rPr>
      </w:pPr>
    </w:p>
    <w:tbl>
      <w:tblPr>
        <w:tblW w:w="9290" w:type="dxa"/>
        <w:tblInd w:w="450" w:type="dxa"/>
        <w:tblLook w:val="0000" w:firstRow="0" w:lastRow="0" w:firstColumn="0" w:lastColumn="0" w:noHBand="0" w:noVBand="0"/>
      </w:tblPr>
      <w:tblGrid>
        <w:gridCol w:w="5406"/>
        <w:gridCol w:w="992"/>
        <w:gridCol w:w="1328"/>
        <w:gridCol w:w="236"/>
        <w:gridCol w:w="1328"/>
      </w:tblGrid>
      <w:tr w:rsidR="00875C81" w:rsidRPr="00D5409B" w:rsidTr="00041C50">
        <w:tc>
          <w:tcPr>
            <w:tcW w:w="5406" w:type="dxa"/>
          </w:tcPr>
          <w:p w:rsidR="00875C81" w:rsidRPr="00D5409B" w:rsidRDefault="00875C81" w:rsidP="00875C8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75C81" w:rsidRPr="00D5409B" w:rsidRDefault="00875C81" w:rsidP="0087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875C81" w:rsidRPr="003F73C3" w:rsidRDefault="00875C81" w:rsidP="00875C8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F73C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875C81" w:rsidRPr="00D5409B" w:rsidRDefault="00875C81" w:rsidP="00875C8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875C81" w:rsidRPr="00D5409B" w:rsidRDefault="00875C81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75C81" w:rsidRPr="00D5409B" w:rsidTr="00041C50">
        <w:tc>
          <w:tcPr>
            <w:tcW w:w="5406" w:type="dxa"/>
          </w:tcPr>
          <w:p w:rsidR="00875C81" w:rsidRPr="00D5409B" w:rsidRDefault="00875C81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8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875C81" w:rsidRPr="00D5409B" w:rsidRDefault="00875C81" w:rsidP="000532A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C81" w:rsidRPr="00D5409B" w:rsidTr="00041C50">
        <w:trPr>
          <w:cantSplit/>
        </w:trPr>
        <w:tc>
          <w:tcPr>
            <w:tcW w:w="5406" w:type="dxa"/>
          </w:tcPr>
          <w:p w:rsidR="00875C81" w:rsidRPr="00D5409B" w:rsidRDefault="00875C81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92" w:type="dxa"/>
            <w:gridSpan w:val="3"/>
          </w:tcPr>
          <w:p w:rsidR="00875C81" w:rsidRPr="00D5409B" w:rsidRDefault="00875C81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C81" w:rsidRPr="00D5409B" w:rsidTr="00041C50">
        <w:tc>
          <w:tcPr>
            <w:tcW w:w="5406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8A5" w:rsidRPr="00D5409B" w:rsidTr="00041C50">
        <w:tc>
          <w:tcPr>
            <w:tcW w:w="5406" w:type="dxa"/>
          </w:tcPr>
          <w:p w:rsidR="00CD58A5" w:rsidRPr="00D5409B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2" w:type="dxa"/>
          </w:tcPr>
          <w:p w:rsidR="00CD58A5" w:rsidRPr="00D5409B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CD58A5" w:rsidRPr="00CD58A5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D58A5" w:rsidRPr="00D5409B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CD58A5" w:rsidRPr="00D5409B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1C50" w:rsidRPr="00D5409B" w:rsidTr="00041C50">
        <w:tc>
          <w:tcPr>
            <w:tcW w:w="540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2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041C50" w:rsidRPr="00CD58A5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CD58A5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041C50" w:rsidRPr="00D5409B" w:rsidRDefault="00041C50" w:rsidP="00D7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C50" w:rsidRPr="00D5409B" w:rsidTr="00041C50">
        <w:tc>
          <w:tcPr>
            <w:tcW w:w="540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041C50" w:rsidRPr="00CD58A5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CD58A5">
              <w:rPr>
                <w:rFonts w:ascii="Angsana New" w:hAnsi="Angsana New"/>
                <w:sz w:val="30"/>
                <w:szCs w:val="30"/>
              </w:rPr>
              <w:t>463,942</w:t>
            </w:r>
          </w:p>
        </w:tc>
        <w:tc>
          <w:tcPr>
            <w:tcW w:w="236" w:type="dxa"/>
            <w:vAlign w:val="bottom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564,405</w:t>
            </w:r>
          </w:p>
        </w:tc>
      </w:tr>
      <w:tr w:rsidR="00041C50" w:rsidRPr="00D5409B" w:rsidTr="00041C50">
        <w:tc>
          <w:tcPr>
            <w:tcW w:w="540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041C50" w:rsidRPr="00CD58A5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58A5">
              <w:rPr>
                <w:rFonts w:ascii="Angsana New" w:hAnsi="Angsana New"/>
                <w:b/>
                <w:bCs/>
                <w:sz w:val="30"/>
                <w:szCs w:val="30"/>
              </w:rPr>
              <w:t>763,942</w:t>
            </w:r>
          </w:p>
        </w:tc>
        <w:tc>
          <w:tcPr>
            <w:tcW w:w="23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564,405</w:t>
            </w:r>
          </w:p>
        </w:tc>
      </w:tr>
    </w:tbl>
    <w:p w:rsidR="000C4AA8" w:rsidRPr="00E5036B" w:rsidRDefault="000C4AA8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03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E503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สถาบันการเงิน</w:t>
      </w:r>
    </w:p>
    <w:p w:rsidR="000C4AA8" w:rsidRPr="00E5036B" w:rsidRDefault="000C4AA8" w:rsidP="0081645E">
      <w:pPr>
        <w:pStyle w:val="FSBlank"/>
        <w:rPr>
          <w:sz w:val="30"/>
          <w:szCs w:val="30"/>
        </w:rPr>
      </w:pPr>
    </w:p>
    <w:p w:rsidR="000C4AA8" w:rsidRPr="00E5036B" w:rsidRDefault="000C4AA8" w:rsidP="000C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036B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E5036B">
        <w:rPr>
          <w:rFonts w:ascii="Angsana New" w:hAnsi="Angsana New" w:hint="cs"/>
          <w:spacing w:val="6"/>
          <w:sz w:val="30"/>
          <w:szCs w:val="30"/>
          <w:cs/>
        </w:rPr>
        <w:t xml:space="preserve">30 มิถุนายน </w:t>
      </w:r>
      <w:r w:rsidRPr="00E5036B">
        <w:rPr>
          <w:rFonts w:ascii="Angsana New" w:hAnsi="Angsana New"/>
          <w:spacing w:val="6"/>
          <w:sz w:val="30"/>
          <w:szCs w:val="30"/>
          <w:cs/>
        </w:rPr>
        <w:t>25</w:t>
      </w:r>
      <w:r w:rsidRPr="00E5036B">
        <w:rPr>
          <w:rFonts w:ascii="Angsana New" w:hAnsi="Angsana New"/>
          <w:spacing w:val="6"/>
          <w:sz w:val="30"/>
          <w:szCs w:val="30"/>
        </w:rPr>
        <w:t xml:space="preserve">62 </w:t>
      </w:r>
      <w:r w:rsidR="00FA69F2" w:rsidRPr="00E5036B">
        <w:rPr>
          <w:rFonts w:ascii="Angsana New" w:hAnsi="Angsana New" w:hint="cs"/>
          <w:spacing w:val="6"/>
          <w:sz w:val="30"/>
          <w:szCs w:val="30"/>
          <w:cs/>
        </w:rPr>
        <w:t>เงินกู้ยืมระยะสั้นจากสถาบันการเงิน</w:t>
      </w:r>
      <w:r w:rsidRPr="00E5036B">
        <w:rPr>
          <w:rFonts w:ascii="Angsana New" w:hAnsi="Angsana New"/>
          <w:spacing w:val="6"/>
          <w:sz w:val="30"/>
          <w:szCs w:val="30"/>
          <w:cs/>
        </w:rPr>
        <w:t>จำนวน</w:t>
      </w:r>
      <w:r w:rsidRPr="00E5036B">
        <w:rPr>
          <w:rFonts w:ascii="Angsana New" w:hAnsi="Angsana New"/>
          <w:spacing w:val="6"/>
          <w:sz w:val="30"/>
          <w:szCs w:val="30"/>
        </w:rPr>
        <w:t xml:space="preserve"> </w:t>
      </w:r>
      <w:r w:rsidR="00FA69F2" w:rsidRPr="00E5036B">
        <w:rPr>
          <w:rFonts w:ascii="Angsana New" w:hAnsi="Angsana New"/>
          <w:spacing w:val="6"/>
          <w:sz w:val="30"/>
          <w:szCs w:val="30"/>
        </w:rPr>
        <w:t>300</w:t>
      </w:r>
      <w:r w:rsidRPr="00E5036B">
        <w:rPr>
          <w:rFonts w:ascii="Angsana New" w:hAnsi="Angsana New"/>
          <w:spacing w:val="6"/>
          <w:sz w:val="30"/>
          <w:szCs w:val="30"/>
        </w:rPr>
        <w:t xml:space="preserve"> </w:t>
      </w:r>
      <w:r w:rsidRPr="00E5036B">
        <w:rPr>
          <w:rFonts w:ascii="Angsana New" w:hAnsi="Angsana New"/>
          <w:spacing w:val="6"/>
          <w:sz w:val="30"/>
          <w:szCs w:val="30"/>
          <w:cs/>
        </w:rPr>
        <w:t>ล้าน</w:t>
      </w:r>
      <w:r w:rsidR="004858DE" w:rsidRPr="00E5036B">
        <w:rPr>
          <w:rFonts w:ascii="Angsana New" w:hAnsi="Angsana New" w:hint="cs"/>
          <w:spacing w:val="6"/>
          <w:sz w:val="30"/>
          <w:szCs w:val="30"/>
          <w:cs/>
        </w:rPr>
        <w:t>บาทมีกำหนดชำระคืนเมื่อ</w:t>
      </w:r>
      <w:r w:rsidR="00A13635" w:rsidRPr="00E5036B">
        <w:rPr>
          <w:rFonts w:ascii="Angsana New" w:hAnsi="Angsana New"/>
          <w:spacing w:val="6"/>
          <w:sz w:val="30"/>
          <w:szCs w:val="30"/>
        </w:rPr>
        <w:br/>
      </w:r>
      <w:r w:rsidR="004858DE" w:rsidRPr="00E5036B">
        <w:rPr>
          <w:rFonts w:ascii="Angsana New" w:hAnsi="Angsana New" w:hint="cs"/>
          <w:spacing w:val="6"/>
          <w:sz w:val="30"/>
          <w:szCs w:val="30"/>
          <w:cs/>
        </w:rPr>
        <w:t xml:space="preserve">ทวงถาม ซึ่งเงินกู้ยืมดังกล่าวมีดอกเบี้ยในอัตราร้อยละ </w:t>
      </w:r>
      <w:r w:rsidR="004858DE" w:rsidRPr="00E5036B">
        <w:rPr>
          <w:rFonts w:ascii="Angsana New" w:hAnsi="Angsana New"/>
          <w:spacing w:val="6"/>
          <w:sz w:val="30"/>
          <w:szCs w:val="30"/>
        </w:rPr>
        <w:t xml:space="preserve">1.9 </w:t>
      </w:r>
      <w:r w:rsidR="004858DE" w:rsidRPr="00E5036B">
        <w:rPr>
          <w:rFonts w:ascii="Angsana New" w:hAnsi="Angsana New" w:hint="cs"/>
          <w:spacing w:val="6"/>
          <w:sz w:val="30"/>
          <w:szCs w:val="30"/>
          <w:cs/>
        </w:rPr>
        <w:t>ต่อปี</w:t>
      </w:r>
      <w:r w:rsidRPr="00E5036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(</w:t>
      </w:r>
      <w:r w:rsidRPr="00E5036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E5036B">
        <w:rPr>
          <w:rFonts w:ascii="Angsana New" w:hAnsi="Angsana New"/>
          <w:i/>
          <w:iCs/>
          <w:sz w:val="30"/>
          <w:szCs w:val="30"/>
        </w:rPr>
        <w:t>6</w:t>
      </w:r>
      <w:r w:rsidR="00FA69F2" w:rsidRPr="00E5036B">
        <w:rPr>
          <w:rFonts w:ascii="Angsana New" w:hAnsi="Angsana New"/>
          <w:i/>
          <w:iCs/>
          <w:sz w:val="30"/>
          <w:szCs w:val="30"/>
        </w:rPr>
        <w:t>1</w:t>
      </w:r>
      <w:r w:rsidRPr="00E5036B">
        <w:rPr>
          <w:rFonts w:ascii="Angsana New" w:hAnsi="Angsana New"/>
          <w:i/>
          <w:iCs/>
          <w:sz w:val="30"/>
          <w:szCs w:val="30"/>
        </w:rPr>
        <w:t>:</w:t>
      </w:r>
      <w:r w:rsidR="00FA69F2" w:rsidRPr="00E5036B">
        <w:rPr>
          <w:rFonts w:ascii="Angsana New" w:hAnsi="Angsana New"/>
          <w:i/>
          <w:iCs/>
          <w:sz w:val="30"/>
          <w:szCs w:val="30"/>
        </w:rPr>
        <w:t xml:space="preserve"> </w:t>
      </w:r>
      <w:r w:rsidR="00FA69F2" w:rsidRPr="00E5036B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E5036B">
        <w:rPr>
          <w:rFonts w:ascii="Angsana New" w:hAnsi="Angsana New"/>
          <w:i/>
          <w:iCs/>
          <w:sz w:val="30"/>
          <w:szCs w:val="30"/>
          <w:cs/>
        </w:rPr>
        <w:t>)</w:t>
      </w:r>
      <w:r w:rsidRPr="00E5036B">
        <w:rPr>
          <w:rFonts w:ascii="Angsana New" w:hAnsi="Angsana New"/>
          <w:sz w:val="30"/>
          <w:szCs w:val="30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 xml:space="preserve"> </w:t>
      </w:r>
    </w:p>
    <w:p w:rsidR="000C4AA8" w:rsidRPr="00E5036B" w:rsidRDefault="000C4AA8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C3D67" w:rsidRPr="00E5036B" w:rsidRDefault="008C3D67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036B">
        <w:rPr>
          <w:rFonts w:ascii="Angsana New" w:hAnsi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:rsidR="00875C81" w:rsidRPr="00E5036B" w:rsidRDefault="00875C81" w:rsidP="00875C81">
      <w:pPr>
        <w:pStyle w:val="FSBlank"/>
        <w:rPr>
          <w:sz w:val="30"/>
          <w:szCs w:val="30"/>
        </w:rPr>
      </w:pPr>
    </w:p>
    <w:p w:rsidR="00875C81" w:rsidRPr="00E5036B" w:rsidRDefault="00875C81" w:rsidP="00875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036B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E5036B">
        <w:rPr>
          <w:rFonts w:ascii="Angsana New" w:hAnsi="Angsana New" w:hint="cs"/>
          <w:spacing w:val="6"/>
          <w:sz w:val="30"/>
          <w:szCs w:val="30"/>
          <w:cs/>
        </w:rPr>
        <w:t xml:space="preserve">30 มิถุนายน </w:t>
      </w:r>
      <w:r w:rsidRPr="00E5036B">
        <w:rPr>
          <w:rFonts w:ascii="Angsana New" w:hAnsi="Angsana New"/>
          <w:spacing w:val="6"/>
          <w:sz w:val="30"/>
          <w:szCs w:val="30"/>
          <w:cs/>
        </w:rPr>
        <w:t>25</w:t>
      </w:r>
      <w:r w:rsidRPr="00E5036B">
        <w:rPr>
          <w:rFonts w:ascii="Angsana New" w:hAnsi="Angsana New"/>
          <w:spacing w:val="6"/>
          <w:sz w:val="30"/>
          <w:szCs w:val="30"/>
        </w:rPr>
        <w:t xml:space="preserve">62 </w:t>
      </w:r>
      <w:r w:rsidRPr="00E5036B">
        <w:rPr>
          <w:rFonts w:ascii="Angsana New" w:hAnsi="Angsana New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E5036B">
        <w:rPr>
          <w:rFonts w:ascii="Angsana New" w:hAnsi="Angsana New"/>
          <w:spacing w:val="6"/>
          <w:sz w:val="30"/>
          <w:szCs w:val="30"/>
        </w:rPr>
        <w:t xml:space="preserve"> </w:t>
      </w:r>
      <w:r w:rsidR="00CD58A5" w:rsidRPr="00E5036B">
        <w:rPr>
          <w:rFonts w:ascii="Angsana New" w:hAnsi="Angsana New"/>
          <w:spacing w:val="6"/>
          <w:sz w:val="30"/>
          <w:szCs w:val="30"/>
        </w:rPr>
        <w:t>1</w:t>
      </w:r>
      <w:r w:rsidRPr="00E5036B">
        <w:rPr>
          <w:rFonts w:ascii="Angsana New" w:hAnsi="Angsana New"/>
          <w:spacing w:val="6"/>
          <w:sz w:val="30"/>
          <w:szCs w:val="30"/>
        </w:rPr>
        <w:t xml:space="preserve"> </w:t>
      </w:r>
      <w:r w:rsidRPr="00E5036B">
        <w:rPr>
          <w:rFonts w:ascii="Angsana New" w:hAnsi="Angsana New"/>
          <w:spacing w:val="6"/>
          <w:sz w:val="30"/>
          <w:szCs w:val="30"/>
          <w:cs/>
        </w:rPr>
        <w:t>ล้านเหรียญสหรัฐอเมริกา และ</w:t>
      </w:r>
      <w:r w:rsidRPr="00E5036B">
        <w:rPr>
          <w:rFonts w:ascii="Angsana New" w:hAnsi="Angsana New"/>
          <w:sz w:val="30"/>
          <w:szCs w:val="30"/>
        </w:rPr>
        <w:t xml:space="preserve"> </w:t>
      </w:r>
      <w:r w:rsidR="00CD58A5" w:rsidRPr="00E5036B">
        <w:rPr>
          <w:rFonts w:ascii="Angsana New" w:hAnsi="Angsana New"/>
          <w:sz w:val="30"/>
          <w:szCs w:val="30"/>
        </w:rPr>
        <w:t>3,</w:t>
      </w:r>
      <w:r w:rsidR="00BD518A" w:rsidRPr="00E5036B">
        <w:rPr>
          <w:rFonts w:ascii="Angsana New" w:hAnsi="Angsana New"/>
          <w:sz w:val="30"/>
          <w:szCs w:val="30"/>
        </w:rPr>
        <w:t>1</w:t>
      </w:r>
      <w:r w:rsidR="00CD58A5" w:rsidRPr="00E5036B">
        <w:rPr>
          <w:rFonts w:ascii="Angsana New" w:hAnsi="Angsana New"/>
          <w:sz w:val="30"/>
          <w:szCs w:val="30"/>
        </w:rPr>
        <w:t>47</w:t>
      </w:r>
      <w:r w:rsidRPr="00E5036B">
        <w:rPr>
          <w:rFonts w:ascii="Angsana New" w:hAnsi="Angsana New"/>
          <w:sz w:val="30"/>
          <w:szCs w:val="30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(</w:t>
      </w:r>
      <w:r w:rsidRPr="00E5036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E5036B">
        <w:rPr>
          <w:rFonts w:ascii="Angsana New" w:hAnsi="Angsana New"/>
          <w:i/>
          <w:iCs/>
          <w:sz w:val="30"/>
          <w:szCs w:val="30"/>
        </w:rPr>
        <w:t xml:space="preserve">61: 1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และ</w:t>
      </w:r>
      <w:r w:rsidRPr="00E5036B">
        <w:rPr>
          <w:rFonts w:ascii="Angsana New" w:hAnsi="Angsana New"/>
          <w:i/>
          <w:iCs/>
          <w:sz w:val="30"/>
          <w:szCs w:val="30"/>
        </w:rPr>
        <w:t xml:space="preserve"> 3,447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5036B">
        <w:rPr>
          <w:rFonts w:ascii="Angsana New" w:hAnsi="Angsana New"/>
          <w:sz w:val="30"/>
          <w:szCs w:val="30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 xml:space="preserve"> </w:t>
      </w:r>
    </w:p>
    <w:p w:rsidR="00F43AD1" w:rsidRPr="00E5036B" w:rsidRDefault="00F43AD1" w:rsidP="0081645E">
      <w:pPr>
        <w:pStyle w:val="FSBlank"/>
        <w:rPr>
          <w:sz w:val="30"/>
          <w:szCs w:val="30"/>
        </w:rPr>
      </w:pPr>
    </w:p>
    <w:p w:rsidR="00B51262" w:rsidRPr="00E5036B" w:rsidRDefault="00B51262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36B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875C81" w:rsidRPr="00E5036B" w:rsidRDefault="00875C81" w:rsidP="00875C81">
      <w:pPr>
        <w:pStyle w:val="FSBlank"/>
        <w:rPr>
          <w:sz w:val="30"/>
          <w:szCs w:val="30"/>
        </w:rPr>
      </w:pPr>
    </w:p>
    <w:tbl>
      <w:tblPr>
        <w:tblW w:w="9142" w:type="dxa"/>
        <w:tblInd w:w="558" w:type="dxa"/>
        <w:tblLook w:val="0000" w:firstRow="0" w:lastRow="0" w:firstColumn="0" w:lastColumn="0" w:noHBand="0" w:noVBand="0"/>
      </w:tblPr>
      <w:tblGrid>
        <w:gridCol w:w="5531"/>
        <w:gridCol w:w="862"/>
        <w:gridCol w:w="1257"/>
        <w:gridCol w:w="235"/>
        <w:gridCol w:w="1257"/>
      </w:tblGrid>
      <w:tr w:rsidR="00875C81" w:rsidRPr="00E5036B" w:rsidTr="000532AC">
        <w:trPr>
          <w:trHeight w:val="434"/>
        </w:trPr>
        <w:tc>
          <w:tcPr>
            <w:tcW w:w="5531" w:type="dxa"/>
          </w:tcPr>
          <w:p w:rsidR="00875C81" w:rsidRPr="00E5036B" w:rsidRDefault="00875C81" w:rsidP="00875C8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:rsidR="00875C81" w:rsidRPr="00E5036B" w:rsidRDefault="00875C81" w:rsidP="00875C8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</w:tcPr>
          <w:p w:rsidR="00875C81" w:rsidRPr="00E5036B" w:rsidRDefault="00875C81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036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</w:tcPr>
          <w:p w:rsidR="00875C81" w:rsidRPr="00E5036B" w:rsidRDefault="00875C81" w:rsidP="00875C8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875C81" w:rsidRPr="00E5036B" w:rsidRDefault="00875C81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036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75C81" w:rsidRPr="00E5036B" w:rsidTr="000532AC">
        <w:trPr>
          <w:trHeight w:val="434"/>
        </w:trPr>
        <w:tc>
          <w:tcPr>
            <w:tcW w:w="5531" w:type="dxa"/>
          </w:tcPr>
          <w:p w:rsidR="00875C81" w:rsidRPr="00E5036B" w:rsidRDefault="00875C81" w:rsidP="00875C8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:rsidR="00875C81" w:rsidRPr="00E5036B" w:rsidRDefault="00875C81" w:rsidP="00875C8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7" w:type="dxa"/>
          </w:tcPr>
          <w:p w:rsidR="00875C81" w:rsidRPr="00E5036B" w:rsidRDefault="00875C81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5" w:type="dxa"/>
          </w:tcPr>
          <w:p w:rsidR="00875C81" w:rsidRPr="00E5036B" w:rsidRDefault="00875C81" w:rsidP="00875C8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875C81" w:rsidRPr="00E5036B" w:rsidRDefault="00875C81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>25</w:t>
            </w:r>
            <w:r w:rsidRPr="00E5036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5036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C81" w:rsidRPr="00E5036B" w:rsidTr="000532AC">
        <w:trPr>
          <w:cantSplit/>
          <w:trHeight w:val="434"/>
        </w:trPr>
        <w:tc>
          <w:tcPr>
            <w:tcW w:w="5531" w:type="dxa"/>
          </w:tcPr>
          <w:p w:rsidR="00875C81" w:rsidRPr="00E5036B" w:rsidRDefault="00875C81" w:rsidP="00875C8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:rsidR="00875C81" w:rsidRPr="00E5036B" w:rsidRDefault="00875C81" w:rsidP="00875C8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:rsidR="00875C81" w:rsidRPr="00E5036B" w:rsidRDefault="00875C81" w:rsidP="00875C81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03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05DC" w:rsidRPr="00E5036B" w:rsidTr="000532AC">
        <w:trPr>
          <w:trHeight w:val="423"/>
        </w:trPr>
        <w:tc>
          <w:tcPr>
            <w:tcW w:w="5531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2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036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7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>102,283</w:t>
            </w:r>
          </w:p>
        </w:tc>
        <w:tc>
          <w:tcPr>
            <w:tcW w:w="235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>255,352</w:t>
            </w:r>
          </w:p>
        </w:tc>
      </w:tr>
      <w:tr w:rsidR="001A05DC" w:rsidRPr="00E5036B" w:rsidTr="000532AC">
        <w:trPr>
          <w:trHeight w:val="434"/>
        </w:trPr>
        <w:tc>
          <w:tcPr>
            <w:tcW w:w="5531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2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>365,942</w:t>
            </w:r>
          </w:p>
        </w:tc>
        <w:tc>
          <w:tcPr>
            <w:tcW w:w="235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>393,985</w:t>
            </w:r>
          </w:p>
        </w:tc>
      </w:tr>
      <w:tr w:rsidR="001A05DC" w:rsidRPr="00E5036B" w:rsidTr="000532AC">
        <w:trPr>
          <w:trHeight w:val="456"/>
        </w:trPr>
        <w:tc>
          <w:tcPr>
            <w:tcW w:w="5531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36B">
              <w:rPr>
                <w:rFonts w:ascii="Angsana New" w:hAnsi="Angsana New"/>
                <w:b/>
                <w:bCs/>
                <w:sz w:val="30"/>
                <w:szCs w:val="30"/>
              </w:rPr>
              <w:t>468,225</w:t>
            </w:r>
          </w:p>
        </w:tc>
        <w:tc>
          <w:tcPr>
            <w:tcW w:w="235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36B">
              <w:rPr>
                <w:rFonts w:ascii="Angsana New" w:hAnsi="Angsana New"/>
                <w:b/>
                <w:bCs/>
                <w:sz w:val="30"/>
                <w:szCs w:val="30"/>
              </w:rPr>
              <w:t>649,337</w:t>
            </w:r>
          </w:p>
        </w:tc>
      </w:tr>
    </w:tbl>
    <w:p w:rsidR="00AF379E" w:rsidRPr="00E5036B" w:rsidRDefault="00AF379E" w:rsidP="00AF3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625D1" w:rsidRPr="00E5036B" w:rsidRDefault="00B625D1" w:rsidP="00617CE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B625D1" w:rsidRPr="00E5036B" w:rsidRDefault="00B625D1" w:rsidP="00B6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625D1" w:rsidRPr="00E5036B" w:rsidRDefault="00B625D1" w:rsidP="00B6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036B">
        <w:rPr>
          <w:rFonts w:ascii="Angsana New" w:hAnsi="Angsana New"/>
          <w:sz w:val="30"/>
          <w:szCs w:val="30"/>
          <w:cs/>
        </w:rPr>
        <w:t>เมื่อวันที่</w:t>
      </w:r>
      <w:r w:rsidRPr="00E5036B">
        <w:rPr>
          <w:rFonts w:ascii="Angsana New" w:hAnsi="Angsana New"/>
          <w:sz w:val="30"/>
          <w:szCs w:val="30"/>
        </w:rPr>
        <w:t xml:space="preserve"> 5 </w:t>
      </w:r>
      <w:r w:rsidRPr="00E5036B">
        <w:rPr>
          <w:rFonts w:ascii="Angsana New" w:hAnsi="Angsana New"/>
          <w:sz w:val="30"/>
          <w:szCs w:val="30"/>
          <w:cs/>
        </w:rPr>
        <w:t>เมษายน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</w:rPr>
        <w:t xml:space="preserve">2562 </w:t>
      </w:r>
      <w:r w:rsidRPr="00E5036B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E5036B">
        <w:rPr>
          <w:rFonts w:ascii="Angsana New" w:hAnsi="Angsana New" w:hint="cs"/>
          <w:sz w:val="30"/>
          <w:szCs w:val="30"/>
          <w:cs/>
        </w:rPr>
        <w:t>และกำหนด</w:t>
      </w:r>
      <w:r w:rsidRPr="00E5036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E5036B">
        <w:rPr>
          <w:rFonts w:ascii="Angsana New" w:hAnsi="Angsana New"/>
          <w:sz w:val="30"/>
          <w:szCs w:val="30"/>
        </w:rPr>
        <w:t>20</w:t>
      </w:r>
      <w:r w:rsidRPr="00E5036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E5036B">
        <w:rPr>
          <w:rFonts w:ascii="Angsana New" w:hAnsi="Angsana New"/>
          <w:sz w:val="30"/>
          <w:szCs w:val="30"/>
        </w:rPr>
        <w:t>400</w:t>
      </w:r>
      <w:r w:rsidRPr="00E5036B">
        <w:rPr>
          <w:rFonts w:ascii="Angsana New" w:hAnsi="Angsana New"/>
          <w:sz w:val="30"/>
          <w:szCs w:val="30"/>
          <w:cs/>
        </w:rPr>
        <w:t xml:space="preserve"> วัน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</w:t>
      </w:r>
      <w:r w:rsidR="002D24E1" w:rsidRPr="00E5036B">
        <w:rPr>
          <w:rFonts w:ascii="Angsana New" w:hAnsi="Angsana New" w:hint="cs"/>
          <w:sz w:val="30"/>
          <w:szCs w:val="30"/>
          <w:cs/>
        </w:rPr>
        <w:t>อง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 xml:space="preserve">ปี </w:t>
      </w:r>
      <w:r w:rsidRPr="00E5036B">
        <w:rPr>
          <w:rFonts w:ascii="Angsana New" w:hAnsi="Angsana New"/>
          <w:sz w:val="30"/>
          <w:szCs w:val="30"/>
        </w:rPr>
        <w:t>2562</w:t>
      </w:r>
      <w:r w:rsidRPr="00E5036B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จากการแก้ไขโครงการดังกล่าวทำให้บริษัทรับรู้ประมาณการหนี้สินผลประโยชน์เมื่อเกษียณอายุ ณ วันที่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</w:rPr>
        <w:t xml:space="preserve">30 </w:t>
      </w:r>
      <w:r w:rsidRPr="00E5036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5036B">
        <w:rPr>
          <w:rFonts w:ascii="Angsana New" w:hAnsi="Angsana New"/>
          <w:sz w:val="30"/>
          <w:szCs w:val="30"/>
        </w:rPr>
        <w:t>2562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และต้นทุนบริการในอดีตเพิ่มขึ้นสำหรับงวดสามเดือนและหกเดือนสิ้นสุดวันเดียวกันในงบการเงินจำนวน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2D24E1" w:rsidRPr="00E5036B">
        <w:rPr>
          <w:rFonts w:ascii="Angsana New" w:hAnsi="Angsana New"/>
          <w:sz w:val="30"/>
          <w:szCs w:val="30"/>
        </w:rPr>
        <w:t>29.2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>ล้านบาท</w:t>
      </w:r>
    </w:p>
    <w:p w:rsidR="00B625D1" w:rsidRPr="00E5036B" w:rsidRDefault="00B625D1" w:rsidP="00B6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5036B" w:rsidRDefault="00E5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E1D47" w:rsidRPr="00E5036B" w:rsidRDefault="00BE7E43" w:rsidP="00617CE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B817A4" w:rsidRPr="00E5036B" w:rsidRDefault="00B817A4" w:rsidP="00B81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1"/>
        <w:gridCol w:w="265"/>
        <w:gridCol w:w="1171"/>
        <w:gridCol w:w="348"/>
        <w:gridCol w:w="1171"/>
        <w:gridCol w:w="265"/>
        <w:gridCol w:w="1099"/>
      </w:tblGrid>
      <w:tr w:rsidR="00427981" w:rsidRPr="00E5036B" w:rsidTr="00180C69">
        <w:tc>
          <w:tcPr>
            <w:tcW w:w="3870" w:type="dxa"/>
          </w:tcPr>
          <w:p w:rsidR="00427981" w:rsidRPr="00E5036B" w:rsidRDefault="00427981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:rsidR="00427981" w:rsidRPr="00E5036B" w:rsidRDefault="00427981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48" w:type="dxa"/>
          </w:tcPr>
          <w:p w:rsidR="00427981" w:rsidRPr="00E5036B" w:rsidRDefault="00427981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shd w:val="clear" w:color="auto" w:fill="auto"/>
          </w:tcPr>
          <w:p w:rsidR="00427981" w:rsidRPr="00E5036B" w:rsidRDefault="00427981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427981" w:rsidRPr="00E5036B" w:rsidTr="00180C69">
        <w:tc>
          <w:tcPr>
            <w:tcW w:w="3870" w:type="dxa"/>
          </w:tcPr>
          <w:p w:rsidR="00427981" w:rsidRPr="00E5036B" w:rsidRDefault="00427981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:rsidR="00427981" w:rsidRPr="00E5036B" w:rsidRDefault="00427981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วันที่ 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48" w:type="dxa"/>
          </w:tcPr>
          <w:p w:rsidR="00427981" w:rsidRPr="00E5036B" w:rsidRDefault="00427981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shd w:val="clear" w:color="auto" w:fill="auto"/>
          </w:tcPr>
          <w:p w:rsidR="00427981" w:rsidRPr="00E5036B" w:rsidRDefault="00427981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49049D" w:rsidRPr="00E5036B" w:rsidTr="00180C69">
        <w:tc>
          <w:tcPr>
            <w:tcW w:w="3870" w:type="dxa"/>
          </w:tcPr>
          <w:p w:rsidR="0049049D" w:rsidRPr="00E5036B" w:rsidRDefault="0049049D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:rsidR="0049049D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:rsidR="0049049D" w:rsidRPr="00E5036B" w:rsidRDefault="0049049D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49049D" w:rsidRPr="00E5036B" w:rsidRDefault="00752EF5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348" w:type="dxa"/>
          </w:tcPr>
          <w:p w:rsidR="0049049D" w:rsidRPr="00E5036B" w:rsidRDefault="0049049D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49049D" w:rsidRPr="00E5036B" w:rsidRDefault="00752EF5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65" w:type="dxa"/>
            <w:shd w:val="clear" w:color="auto" w:fill="auto"/>
          </w:tcPr>
          <w:p w:rsidR="0049049D" w:rsidRPr="00E5036B" w:rsidRDefault="0049049D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49049D" w:rsidRPr="00E5036B" w:rsidRDefault="00752EF5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2561</w:t>
            </w:r>
          </w:p>
        </w:tc>
      </w:tr>
      <w:tr w:rsidR="0049049D" w:rsidRPr="00E5036B" w:rsidTr="00180C69">
        <w:tc>
          <w:tcPr>
            <w:tcW w:w="3870" w:type="dxa"/>
          </w:tcPr>
          <w:p w:rsidR="0049049D" w:rsidRPr="00E5036B" w:rsidRDefault="0049049D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49049D" w:rsidRPr="00E5036B" w:rsidRDefault="0049049D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DE2" w:rsidRPr="00E5036B" w:rsidTr="00180C69">
        <w:tc>
          <w:tcPr>
            <w:tcW w:w="3870" w:type="dxa"/>
          </w:tcPr>
          <w:p w:rsidR="00641DE2" w:rsidRPr="00E5036B" w:rsidRDefault="00641DE2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03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490" w:type="dxa"/>
            <w:gridSpan w:val="7"/>
          </w:tcPr>
          <w:p w:rsidR="00641DE2" w:rsidRPr="00E5036B" w:rsidRDefault="00641DE2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048A9" w:rsidRPr="00E5036B" w:rsidTr="00180C69">
        <w:tc>
          <w:tcPr>
            <w:tcW w:w="3870" w:type="dxa"/>
          </w:tcPr>
          <w:p w:rsidR="009048A9" w:rsidRPr="00E5036B" w:rsidRDefault="009048A9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  <w:r w:rsidR="00641DE2"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5490" w:type="dxa"/>
            <w:gridSpan w:val="7"/>
          </w:tcPr>
          <w:p w:rsidR="009048A9" w:rsidRPr="00E5036B" w:rsidRDefault="009048A9" w:rsidP="007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D68A6" w:rsidRPr="00E5036B" w:rsidTr="00C63463">
        <w:tc>
          <w:tcPr>
            <w:tcW w:w="3870" w:type="dxa"/>
          </w:tcPr>
          <w:p w:rsidR="004D68A6" w:rsidRPr="00E5036B" w:rsidRDefault="004D68A6" w:rsidP="004D6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1,062,895</w:t>
            </w:r>
          </w:p>
        </w:tc>
        <w:tc>
          <w:tcPr>
            <w:tcW w:w="265" w:type="dxa"/>
          </w:tcPr>
          <w:p w:rsidR="004D68A6" w:rsidRPr="00E5036B" w:rsidRDefault="004D68A6" w:rsidP="004D68A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1,147,903</w:t>
            </w:r>
          </w:p>
        </w:tc>
        <w:tc>
          <w:tcPr>
            <w:tcW w:w="348" w:type="dxa"/>
            <w:vAlign w:val="bottom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2,228,137</w:t>
            </w:r>
          </w:p>
        </w:tc>
        <w:tc>
          <w:tcPr>
            <w:tcW w:w="265" w:type="dxa"/>
            <w:vAlign w:val="bottom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2,311,680</w:t>
            </w:r>
          </w:p>
        </w:tc>
      </w:tr>
      <w:tr w:rsidR="004D68A6" w:rsidRPr="00E5036B" w:rsidTr="00C63463">
        <w:tc>
          <w:tcPr>
            <w:tcW w:w="3870" w:type="dxa"/>
          </w:tcPr>
          <w:p w:rsidR="004D68A6" w:rsidRPr="00E5036B" w:rsidRDefault="004D68A6" w:rsidP="004D6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134,078</w:t>
            </w:r>
          </w:p>
        </w:tc>
        <w:tc>
          <w:tcPr>
            <w:tcW w:w="265" w:type="dxa"/>
          </w:tcPr>
          <w:p w:rsidR="004D68A6" w:rsidRPr="00E5036B" w:rsidRDefault="004D68A6" w:rsidP="004D6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119,783</w:t>
            </w:r>
          </w:p>
        </w:tc>
        <w:tc>
          <w:tcPr>
            <w:tcW w:w="348" w:type="dxa"/>
            <w:vAlign w:val="bottom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311,279</w:t>
            </w:r>
          </w:p>
        </w:tc>
        <w:tc>
          <w:tcPr>
            <w:tcW w:w="265" w:type="dxa"/>
            <w:vAlign w:val="bottom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274,799</w:t>
            </w:r>
          </w:p>
        </w:tc>
      </w:tr>
      <w:tr w:rsidR="004D68A6" w:rsidRPr="00E5036B" w:rsidTr="00C63463">
        <w:tc>
          <w:tcPr>
            <w:tcW w:w="3870" w:type="dxa"/>
          </w:tcPr>
          <w:p w:rsidR="004D68A6" w:rsidRPr="00E5036B" w:rsidRDefault="004D68A6" w:rsidP="004D6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29,873</w:t>
            </w:r>
          </w:p>
        </w:tc>
        <w:tc>
          <w:tcPr>
            <w:tcW w:w="265" w:type="dxa"/>
          </w:tcPr>
          <w:p w:rsidR="004D68A6" w:rsidRPr="00E5036B" w:rsidRDefault="004D68A6" w:rsidP="004D6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20,343</w:t>
            </w:r>
          </w:p>
        </w:tc>
        <w:tc>
          <w:tcPr>
            <w:tcW w:w="348" w:type="dxa"/>
            <w:vAlign w:val="bottom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64,946</w:t>
            </w:r>
          </w:p>
        </w:tc>
        <w:tc>
          <w:tcPr>
            <w:tcW w:w="265" w:type="dxa"/>
            <w:vAlign w:val="bottom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50,051</w:t>
            </w:r>
          </w:p>
        </w:tc>
      </w:tr>
      <w:tr w:rsidR="004D68A6" w:rsidRPr="00E5036B" w:rsidTr="00C63463">
        <w:tc>
          <w:tcPr>
            <w:tcW w:w="3870" w:type="dxa"/>
          </w:tcPr>
          <w:p w:rsidR="004D68A6" w:rsidRPr="00E5036B" w:rsidRDefault="004D68A6" w:rsidP="004D6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34,031</w:t>
            </w:r>
          </w:p>
        </w:tc>
        <w:tc>
          <w:tcPr>
            <w:tcW w:w="265" w:type="dxa"/>
          </w:tcPr>
          <w:p w:rsidR="004D68A6" w:rsidRPr="00E5036B" w:rsidRDefault="004D68A6" w:rsidP="004D6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33,313</w:t>
            </w:r>
          </w:p>
        </w:tc>
        <w:tc>
          <w:tcPr>
            <w:tcW w:w="348" w:type="dxa"/>
            <w:vAlign w:val="bottom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61,467</w:t>
            </w:r>
          </w:p>
        </w:tc>
        <w:tc>
          <w:tcPr>
            <w:tcW w:w="265" w:type="dxa"/>
            <w:vAlign w:val="bottom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57,824</w:t>
            </w:r>
          </w:p>
        </w:tc>
      </w:tr>
      <w:tr w:rsidR="004D68A6" w:rsidRPr="00E5036B" w:rsidTr="00C63463">
        <w:tc>
          <w:tcPr>
            <w:tcW w:w="3870" w:type="dxa"/>
          </w:tcPr>
          <w:p w:rsidR="004D68A6" w:rsidRPr="00E5036B" w:rsidRDefault="004D68A6" w:rsidP="004D6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330,386</w:t>
            </w:r>
          </w:p>
        </w:tc>
        <w:tc>
          <w:tcPr>
            <w:tcW w:w="265" w:type="dxa"/>
          </w:tcPr>
          <w:p w:rsidR="004D68A6" w:rsidRPr="00E5036B" w:rsidRDefault="004D68A6" w:rsidP="004D6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352,987</w:t>
            </w:r>
          </w:p>
        </w:tc>
        <w:tc>
          <w:tcPr>
            <w:tcW w:w="348" w:type="dxa"/>
            <w:vAlign w:val="bottom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690,283</w:t>
            </w:r>
          </w:p>
        </w:tc>
        <w:tc>
          <w:tcPr>
            <w:tcW w:w="265" w:type="dxa"/>
          </w:tcPr>
          <w:p w:rsidR="004D68A6" w:rsidRPr="00E5036B" w:rsidRDefault="004D68A6" w:rsidP="004D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4D68A6" w:rsidRPr="00E5036B" w:rsidRDefault="004D68A6" w:rsidP="004D6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798,663</w:t>
            </w:r>
          </w:p>
        </w:tc>
      </w:tr>
      <w:tr w:rsidR="00ED4A85" w:rsidRPr="00E5036B" w:rsidTr="00540516">
        <w:tc>
          <w:tcPr>
            <w:tcW w:w="3870" w:type="dxa"/>
            <w:vAlign w:val="bottom"/>
          </w:tcPr>
          <w:p w:rsidR="00ED4A85" w:rsidRPr="00E5036B" w:rsidRDefault="00ED4A85" w:rsidP="00ED4A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37055C" w:rsidRPr="00E503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1,591,263</w:t>
            </w: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1,674,329</w:t>
            </w:r>
          </w:p>
        </w:tc>
        <w:tc>
          <w:tcPr>
            <w:tcW w:w="348" w:type="dxa"/>
            <w:vAlign w:val="bottom"/>
          </w:tcPr>
          <w:p w:rsidR="00ED4A85" w:rsidRPr="00E5036B" w:rsidRDefault="00ED4A85" w:rsidP="00ED4A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3,356,112</w:t>
            </w: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3,493,017</w:t>
            </w:r>
          </w:p>
        </w:tc>
      </w:tr>
      <w:tr w:rsidR="00ED4A85" w:rsidRPr="00E5036B" w:rsidTr="00540516">
        <w:tc>
          <w:tcPr>
            <w:tcW w:w="3870" w:type="dxa"/>
            <w:vAlign w:val="bottom"/>
          </w:tcPr>
          <w:p w:rsidR="00ED4A85" w:rsidRPr="00E5036B" w:rsidRDefault="00ED4A85" w:rsidP="00ED4A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8" w:type="dxa"/>
            <w:vAlign w:val="bottom"/>
          </w:tcPr>
          <w:p w:rsidR="00ED4A85" w:rsidRPr="00E5036B" w:rsidRDefault="00ED4A85" w:rsidP="00ED4A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4A85" w:rsidRPr="00E5036B" w:rsidTr="00180C69">
        <w:tc>
          <w:tcPr>
            <w:tcW w:w="3870" w:type="dxa"/>
          </w:tcPr>
          <w:p w:rsidR="00ED4A85" w:rsidRPr="00E5036B" w:rsidRDefault="00ED4A85" w:rsidP="00ED4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503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1" w:type="dxa"/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8" w:type="dxa"/>
            <w:vAlign w:val="bottom"/>
          </w:tcPr>
          <w:p w:rsidR="00ED4A85" w:rsidRPr="00E5036B" w:rsidRDefault="00ED4A85" w:rsidP="00ED4A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4A85" w:rsidRPr="00E5036B" w:rsidTr="00540516">
        <w:tc>
          <w:tcPr>
            <w:tcW w:w="3870" w:type="dxa"/>
          </w:tcPr>
          <w:p w:rsidR="00ED4A85" w:rsidRPr="00E5036B" w:rsidRDefault="00ED4A85" w:rsidP="00ED4A85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</w:rPr>
              <w:t>1,591,263</w:t>
            </w: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</w:rPr>
              <w:t>1,674,329</w:t>
            </w:r>
          </w:p>
        </w:tc>
        <w:tc>
          <w:tcPr>
            <w:tcW w:w="348" w:type="dxa"/>
            <w:vAlign w:val="bottom"/>
          </w:tcPr>
          <w:p w:rsidR="00ED4A85" w:rsidRPr="00E5036B" w:rsidRDefault="00ED4A85" w:rsidP="00ED4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3,356,112</w:t>
            </w: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3,493,017</w:t>
            </w:r>
          </w:p>
        </w:tc>
      </w:tr>
      <w:tr w:rsidR="00ED4A85" w:rsidRPr="00E5036B" w:rsidTr="00540516">
        <w:tc>
          <w:tcPr>
            <w:tcW w:w="3870" w:type="dxa"/>
          </w:tcPr>
          <w:p w:rsidR="00ED4A85" w:rsidRPr="00E5036B" w:rsidRDefault="00ED4A85" w:rsidP="00ED4A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9E417F"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1,591,263</w:t>
            </w: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A85" w:rsidRPr="00E5036B" w:rsidRDefault="00ED4A85" w:rsidP="00ED4A85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1,674,329</w:t>
            </w:r>
          </w:p>
        </w:tc>
        <w:tc>
          <w:tcPr>
            <w:tcW w:w="348" w:type="dxa"/>
            <w:vAlign w:val="bottom"/>
          </w:tcPr>
          <w:p w:rsidR="00ED4A85" w:rsidRPr="00E5036B" w:rsidRDefault="00ED4A85" w:rsidP="00ED4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3,356,112</w:t>
            </w:r>
          </w:p>
        </w:tc>
        <w:tc>
          <w:tcPr>
            <w:tcW w:w="265" w:type="dxa"/>
            <w:vAlign w:val="bottom"/>
          </w:tcPr>
          <w:p w:rsidR="00ED4A85" w:rsidRPr="00E5036B" w:rsidRDefault="00ED4A85" w:rsidP="00ED4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A85" w:rsidRPr="00E5036B" w:rsidRDefault="00ED4A85" w:rsidP="00ED4A8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3,493,017</w:t>
            </w:r>
          </w:p>
        </w:tc>
      </w:tr>
    </w:tbl>
    <w:p w:rsidR="00F43AD1" w:rsidRPr="001F7210" w:rsidRDefault="00F43AD1" w:rsidP="00FF6EDC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</w:rPr>
      </w:pPr>
    </w:p>
    <w:p w:rsidR="008E32A7" w:rsidRPr="001F7210" w:rsidRDefault="008E32A7" w:rsidP="008E32A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F7210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8E32A7" w:rsidRPr="001F7210" w:rsidRDefault="008E32A7" w:rsidP="008E32A7">
      <w:pPr>
        <w:pStyle w:val="FSBlank"/>
        <w:rPr>
          <w:sz w:val="30"/>
          <w:szCs w:val="30"/>
        </w:rPr>
      </w:pPr>
    </w:p>
    <w:p w:rsidR="008E32A7" w:rsidRPr="001F7210" w:rsidRDefault="008E32A7" w:rsidP="008E32A7">
      <w:pPr>
        <w:pStyle w:val="FSContent"/>
      </w:pPr>
      <w:r w:rsidRPr="001F7210">
        <w:rPr>
          <w:rFonts w:hint="cs"/>
          <w:cs/>
        </w:rPr>
        <w:t>ในการประชุมสามัญประจำปีของผู้ถือหุ้นของบริษัท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เมื่อวันที่</w:t>
      </w:r>
      <w:r w:rsidRPr="001F7210">
        <w:rPr>
          <w:cs/>
        </w:rPr>
        <w:t xml:space="preserve"> </w:t>
      </w:r>
      <w:r w:rsidRPr="001F7210">
        <w:t xml:space="preserve">29 </w:t>
      </w:r>
      <w:r w:rsidRPr="001F7210">
        <w:rPr>
          <w:rFonts w:hint="cs"/>
          <w:cs/>
        </w:rPr>
        <w:t>เมษายน</w:t>
      </w:r>
      <w:r w:rsidRPr="001F7210">
        <w:rPr>
          <w:cs/>
        </w:rPr>
        <w:t xml:space="preserve"> </w:t>
      </w:r>
      <w:r w:rsidRPr="001F7210">
        <w:t xml:space="preserve">2562 </w:t>
      </w:r>
      <w:r w:rsidRPr="001F7210">
        <w:rPr>
          <w:rFonts w:hint="cs"/>
          <w:cs/>
        </w:rPr>
        <w:t>ผู้ถือหุ้นมีมติอนุมัติการจัดสรรกำไรเป็นเงินปันผลในอัตราหุ้นละ</w:t>
      </w:r>
      <w:r w:rsidRPr="001F7210">
        <w:rPr>
          <w:cs/>
        </w:rPr>
        <w:t xml:space="preserve"> </w:t>
      </w:r>
      <w:r w:rsidRPr="001F7210">
        <w:t xml:space="preserve">1.625 </w:t>
      </w:r>
      <w:r w:rsidRPr="001F7210">
        <w:rPr>
          <w:rFonts w:hint="cs"/>
          <w:cs/>
        </w:rPr>
        <w:t>บาท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เป็นจำนวนเงินทั้งสิ้น</w:t>
      </w:r>
      <w:r w:rsidRPr="001F7210">
        <w:rPr>
          <w:cs/>
        </w:rPr>
        <w:t xml:space="preserve"> </w:t>
      </w:r>
      <w:r w:rsidRPr="001F7210">
        <w:t xml:space="preserve">78 </w:t>
      </w:r>
      <w:r w:rsidRPr="001F7210">
        <w:rPr>
          <w:rFonts w:hint="cs"/>
          <w:cs/>
        </w:rPr>
        <w:t>ล้านบาท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เงินปันผลดังกล่าวได้จ่ายให้แก่ผู้ถือหุ้นสามัญของบริษัทในเดือนพฤษภาคม</w:t>
      </w:r>
      <w:r w:rsidRPr="001F7210">
        <w:t xml:space="preserve"> 2562</w:t>
      </w:r>
    </w:p>
    <w:p w:rsidR="008E32A7" w:rsidRPr="001F7210" w:rsidRDefault="008E32A7" w:rsidP="008E32A7">
      <w:pPr>
        <w:pStyle w:val="FSBlank"/>
        <w:rPr>
          <w:sz w:val="30"/>
          <w:szCs w:val="30"/>
        </w:rPr>
      </w:pPr>
    </w:p>
    <w:p w:rsidR="008E32A7" w:rsidRPr="001F7210" w:rsidRDefault="008E32A7" w:rsidP="008E32A7">
      <w:pPr>
        <w:pStyle w:val="FSContent"/>
      </w:pPr>
      <w:r w:rsidRPr="001F7210">
        <w:rPr>
          <w:rFonts w:hint="cs"/>
          <w:cs/>
        </w:rPr>
        <w:t>ในการประชุมสามัญประจำปีของผู้ถือหุ้นของบริษัท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เมื่อวันที่</w:t>
      </w:r>
      <w:r w:rsidRPr="001F7210">
        <w:rPr>
          <w:cs/>
        </w:rPr>
        <w:t xml:space="preserve"> </w:t>
      </w:r>
      <w:r w:rsidRPr="001F7210">
        <w:t xml:space="preserve">27 </w:t>
      </w:r>
      <w:r w:rsidRPr="001F7210">
        <w:rPr>
          <w:rFonts w:hint="cs"/>
          <w:cs/>
        </w:rPr>
        <w:t>เมษายน</w:t>
      </w:r>
      <w:r w:rsidRPr="001F7210">
        <w:rPr>
          <w:cs/>
        </w:rPr>
        <w:t xml:space="preserve"> </w:t>
      </w:r>
      <w:r w:rsidRPr="001F7210">
        <w:t xml:space="preserve">2561 </w:t>
      </w:r>
      <w:r w:rsidRPr="001F7210">
        <w:rPr>
          <w:rFonts w:hint="cs"/>
          <w:cs/>
        </w:rPr>
        <w:t>ผู้ถือหุ้นมีมติอนุมัติการจัดสรรกำไรเป็นเงินปันผลในอัตราหุ้นละ</w:t>
      </w:r>
      <w:r w:rsidRPr="001F7210">
        <w:rPr>
          <w:cs/>
        </w:rPr>
        <w:t xml:space="preserve"> </w:t>
      </w:r>
      <w:r w:rsidRPr="001F7210">
        <w:t xml:space="preserve">1.50 </w:t>
      </w:r>
      <w:r w:rsidRPr="001F7210">
        <w:rPr>
          <w:rFonts w:hint="cs"/>
          <w:cs/>
        </w:rPr>
        <w:t>บาท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เป็นจำนวนเงินทั้งสิ้น</w:t>
      </w:r>
      <w:r w:rsidRPr="001F7210">
        <w:rPr>
          <w:cs/>
        </w:rPr>
        <w:t xml:space="preserve"> </w:t>
      </w:r>
      <w:r w:rsidRPr="001F7210">
        <w:t xml:space="preserve">72 </w:t>
      </w:r>
      <w:r w:rsidRPr="001F7210">
        <w:rPr>
          <w:rFonts w:hint="cs"/>
          <w:cs/>
        </w:rPr>
        <w:t>ล้านบาท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เงินปันผลดังกล่าวได้จ่ายให้แก่ผู้ถือหุ้นสามัญของบริษัทในเดือนพฤษภาคม</w:t>
      </w:r>
      <w:r w:rsidRPr="001F7210">
        <w:rPr>
          <w:cs/>
        </w:rPr>
        <w:t xml:space="preserve"> </w:t>
      </w:r>
      <w:r w:rsidRPr="001F7210">
        <w:t>2561</w:t>
      </w:r>
    </w:p>
    <w:p w:rsidR="008E32A7" w:rsidRPr="001F7210" w:rsidRDefault="008E32A7" w:rsidP="008E32A7">
      <w:pPr>
        <w:pStyle w:val="FSContent"/>
      </w:pPr>
    </w:p>
    <w:p w:rsidR="001F7210" w:rsidRDefault="001F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8E32A7" w:rsidRPr="001F7210" w:rsidRDefault="008E32A7" w:rsidP="008E32A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F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F7210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:rsidR="0012169E" w:rsidRPr="001F7210" w:rsidRDefault="0012169E" w:rsidP="00121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C82040" w:rsidRPr="00F57584" w:rsidRDefault="00C82040" w:rsidP="00C82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75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C82040" w:rsidRPr="00124E71" w:rsidRDefault="00C82040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F43AD1" w:rsidRDefault="0056733A" w:rsidP="005673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bookmarkStart w:id="1" w:name="_Hlk14918793"/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:rsidR="00F43AD1" w:rsidRDefault="00F43AD1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z w:val="30"/>
          <w:szCs w:val="30"/>
          <w:lang w:val="en-GB"/>
        </w:rPr>
      </w:pPr>
    </w:p>
    <w:bookmarkEnd w:id="1"/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0" w:type="dxa"/>
            <w:gridSpan w:val="7"/>
            <w:tcBorders>
              <w:bottom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ระดับที่ </w:t>
            </w:r>
            <w:r w:rsidRPr="00124E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 w:rsidRPr="00124E71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 w:rsidRPr="00124E7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4" w:type="dxa"/>
            <w:gridSpan w:val="9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AB5D41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335B4E" w:rsidRPr="00124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35B4E" w:rsidRPr="00124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2EF5" w:rsidRPr="00124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24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335B4E" w:rsidRPr="00124E71" w:rsidRDefault="00335B4E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24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335B4E" w:rsidRPr="00124E71" w:rsidRDefault="00335B4E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24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5" w:right="-108" w:hanging="2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24E7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124E71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124E7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</w:t>
            </w:r>
            <w:r w:rsidR="00540516" w:rsidRPr="00124E71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124E7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ต่างประเทศล่วงหน้า</w:t>
            </w: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72D" w:rsidRPr="00124E71" w:rsidTr="0064070A">
        <w:tc>
          <w:tcPr>
            <w:tcW w:w="2563" w:type="dxa"/>
          </w:tcPr>
          <w:p w:rsidR="00FD472D" w:rsidRPr="00124E71" w:rsidRDefault="00FD472D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68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24E7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16B7F" w:rsidRPr="00124E71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FD472D" w:rsidRPr="00124E71" w:rsidRDefault="00FD472D" w:rsidP="00FD472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(13,827)</w:t>
            </w:r>
          </w:p>
        </w:tc>
        <w:tc>
          <w:tcPr>
            <w:tcW w:w="236" w:type="dxa"/>
            <w:vAlign w:val="bottom"/>
          </w:tcPr>
          <w:p w:rsidR="00FD472D" w:rsidRPr="00124E71" w:rsidRDefault="00FD472D" w:rsidP="00FD472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FD472D" w:rsidRPr="00124E71" w:rsidRDefault="00FD472D" w:rsidP="00FD472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(13,827)</w:t>
            </w:r>
          </w:p>
        </w:tc>
      </w:tr>
      <w:tr w:rsidR="00FD472D" w:rsidRPr="00124E71" w:rsidTr="0064070A">
        <w:tc>
          <w:tcPr>
            <w:tcW w:w="2563" w:type="dxa"/>
          </w:tcPr>
          <w:p w:rsidR="00FD472D" w:rsidRPr="00124E71" w:rsidRDefault="00FD472D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2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24E71"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FD472D" w:rsidRPr="00124E71" w:rsidRDefault="00FD472D" w:rsidP="00FD472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(9,689)</w:t>
            </w:r>
          </w:p>
        </w:tc>
        <w:tc>
          <w:tcPr>
            <w:tcW w:w="236" w:type="dxa"/>
            <w:vAlign w:val="bottom"/>
          </w:tcPr>
          <w:p w:rsidR="00FD472D" w:rsidRPr="00124E71" w:rsidRDefault="00FD472D" w:rsidP="00FD472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FD472D" w:rsidRPr="00124E71" w:rsidRDefault="00FD472D" w:rsidP="00FD472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FD472D" w:rsidRPr="00124E71" w:rsidRDefault="00FD472D" w:rsidP="00FD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/>
                <w:sz w:val="30"/>
                <w:szCs w:val="30"/>
              </w:rPr>
              <w:t>(9,689)</w:t>
            </w:r>
          </w:p>
        </w:tc>
      </w:tr>
    </w:tbl>
    <w:p w:rsidR="00335B4E" w:rsidRPr="004F6D48" w:rsidRDefault="00335B4E" w:rsidP="00335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"/>
          <w:szCs w:val="2"/>
        </w:rPr>
      </w:pPr>
    </w:p>
    <w:p w:rsidR="00752EF5" w:rsidRPr="00124E71" w:rsidRDefault="00752EF5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z w:val="30"/>
          <w:szCs w:val="30"/>
          <w:lang w:val="en-GB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752EF5" w:rsidRPr="00177D03" w:rsidTr="000532AC">
        <w:tc>
          <w:tcPr>
            <w:tcW w:w="2563" w:type="dxa"/>
            <w:vAlign w:val="bottom"/>
          </w:tcPr>
          <w:p w:rsidR="00752EF5" w:rsidRPr="00177D03" w:rsidRDefault="00752EF5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D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77D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7D03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EF5" w:rsidRPr="00177D03" w:rsidTr="000532AC">
        <w:tc>
          <w:tcPr>
            <w:tcW w:w="2563" w:type="dxa"/>
            <w:vAlign w:val="bottom"/>
          </w:tcPr>
          <w:p w:rsidR="00752EF5" w:rsidRPr="00177D03" w:rsidRDefault="00752EF5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752EF5" w:rsidRPr="00177D03" w:rsidRDefault="00752EF5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08" w:firstLine="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752EF5" w:rsidRPr="00177D03" w:rsidRDefault="00752EF5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EF5" w:rsidRPr="00177D03" w:rsidTr="000532AC">
        <w:tc>
          <w:tcPr>
            <w:tcW w:w="2563" w:type="dxa"/>
            <w:vAlign w:val="bottom"/>
          </w:tcPr>
          <w:p w:rsidR="00752EF5" w:rsidRPr="00177D03" w:rsidRDefault="00752EF5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5" w:right="-108" w:hanging="2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177D0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177D0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177D0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ต่างประเทศล่วงหน้า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EF5" w:rsidRPr="00177D03" w:rsidTr="000532AC">
        <w:tc>
          <w:tcPr>
            <w:tcW w:w="2563" w:type="dxa"/>
          </w:tcPr>
          <w:p w:rsidR="00752EF5" w:rsidRPr="00177D03" w:rsidRDefault="00752EF5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(7,667)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(7,667)</w:t>
            </w:r>
          </w:p>
        </w:tc>
      </w:tr>
      <w:tr w:rsidR="00752EF5" w:rsidRPr="00177D03" w:rsidTr="000532AC">
        <w:tc>
          <w:tcPr>
            <w:tcW w:w="2563" w:type="dxa"/>
          </w:tcPr>
          <w:p w:rsidR="00752EF5" w:rsidRPr="00177D03" w:rsidRDefault="00752EF5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(52,532)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(52,532)</w:t>
            </w:r>
          </w:p>
        </w:tc>
      </w:tr>
    </w:tbl>
    <w:p w:rsidR="00752EF5" w:rsidRPr="00124E71" w:rsidRDefault="00752EF5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z w:val="30"/>
          <w:szCs w:val="30"/>
          <w:lang w:val="en-GB"/>
        </w:rPr>
      </w:pPr>
    </w:p>
    <w:p w:rsidR="00124E71" w:rsidRDefault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cs/>
        </w:rPr>
      </w:pPr>
      <w:r>
        <w:rPr>
          <w:b/>
          <w:bCs/>
          <w:cs/>
        </w:rPr>
        <w:br w:type="page"/>
      </w:r>
    </w:p>
    <w:p w:rsidR="00546F86" w:rsidRPr="00546F86" w:rsidRDefault="00546F86" w:rsidP="00546F86">
      <w:pPr>
        <w:pStyle w:val="FSContent"/>
        <w:rPr>
          <w:b/>
          <w:bCs/>
        </w:rPr>
      </w:pPr>
      <w:r w:rsidRPr="00546F86">
        <w:rPr>
          <w:rFonts w:hint="cs"/>
          <w:b/>
          <w:bCs/>
          <w:cs/>
        </w:rPr>
        <w:lastRenderedPageBreak/>
        <w:t>การวัดมูลค่ายุติธรรม</w:t>
      </w:r>
    </w:p>
    <w:p w:rsidR="00546F86" w:rsidRPr="00A1561F" w:rsidRDefault="00546F86" w:rsidP="00AA46F1">
      <w:pPr>
        <w:pStyle w:val="FSBlank"/>
        <w:ind w:left="0"/>
        <w:rPr>
          <w:sz w:val="30"/>
          <w:szCs w:val="30"/>
        </w:rPr>
      </w:pPr>
      <w:r>
        <w:rPr>
          <w:sz w:val="30"/>
          <w:szCs w:val="30"/>
        </w:rPr>
        <w:tab/>
      </w:r>
    </w:p>
    <w:p w:rsidR="00546F86" w:rsidRPr="00A1561F" w:rsidRDefault="00546F86" w:rsidP="00546F86">
      <w:pPr>
        <w:pStyle w:val="FSContent"/>
      </w:pPr>
      <w:r w:rsidRPr="00A1561F">
        <w:rPr>
          <w:rFonts w:hint="cs"/>
          <w:cs/>
        </w:rPr>
        <w:t>เมื่อวัดมูลค่ายุติธรรมของสินทรัพย์หรือหนี้สิน</w:t>
      </w:r>
      <w:r w:rsidRPr="00A1561F">
        <w:rPr>
          <w:cs/>
        </w:rPr>
        <w:t xml:space="preserve"> </w:t>
      </w:r>
      <w:r w:rsidRPr="00A1561F">
        <w:rPr>
          <w:rFonts w:hint="cs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  <w:r w:rsidRPr="00A1561F">
        <w:rPr>
          <w:cs/>
        </w:rPr>
        <w:t xml:space="preserve"> </w:t>
      </w:r>
    </w:p>
    <w:p w:rsidR="00546F86" w:rsidRPr="00A1561F" w:rsidRDefault="00546F86" w:rsidP="00546F86">
      <w:pPr>
        <w:pStyle w:val="FSContent"/>
      </w:pPr>
    </w:p>
    <w:p w:rsidR="00546F86" w:rsidRPr="00A1561F" w:rsidRDefault="00546F86" w:rsidP="00546F86">
      <w:pPr>
        <w:pStyle w:val="FSContent"/>
        <w:numPr>
          <w:ilvl w:val="0"/>
          <w:numId w:val="33"/>
        </w:numPr>
        <w:ind w:left="900"/>
      </w:pPr>
      <w:r w:rsidRPr="00A1561F">
        <w:rPr>
          <w:i/>
          <w:iCs/>
          <w:cs/>
        </w:rPr>
        <w:t>ข้อมูลระดับ 1</w:t>
      </w:r>
      <w:r w:rsidRPr="00A1561F">
        <w:rPr>
          <w:cs/>
        </w:rPr>
        <w:t xml:space="preserve"> </w:t>
      </w:r>
      <w:r w:rsidRPr="00A1561F">
        <w:rPr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546F86" w:rsidRPr="00A1561F" w:rsidRDefault="00546F86" w:rsidP="00546F86">
      <w:pPr>
        <w:pStyle w:val="FSContent"/>
        <w:numPr>
          <w:ilvl w:val="0"/>
          <w:numId w:val="33"/>
        </w:numPr>
        <w:ind w:left="900"/>
      </w:pPr>
      <w:r w:rsidRPr="00A1561F">
        <w:rPr>
          <w:i/>
          <w:iCs/>
          <w:cs/>
        </w:rPr>
        <w:t>ข้อมูลระดับ 2</w:t>
      </w:r>
      <w:r w:rsidRPr="00A1561F">
        <w:rPr>
          <w:cs/>
        </w:rPr>
        <w:t xml:space="preserve"> </w:t>
      </w:r>
      <w:r w:rsidRPr="00A1561F">
        <w:rPr>
          <w:cs/>
        </w:rPr>
        <w:tab/>
        <w:t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546F86" w:rsidRPr="00A1561F" w:rsidRDefault="00546F86" w:rsidP="00546F86">
      <w:pPr>
        <w:pStyle w:val="FSContent"/>
        <w:numPr>
          <w:ilvl w:val="0"/>
          <w:numId w:val="33"/>
        </w:numPr>
        <w:ind w:left="900"/>
      </w:pPr>
      <w:r w:rsidRPr="00A1561F">
        <w:rPr>
          <w:i/>
          <w:iCs/>
          <w:cs/>
        </w:rPr>
        <w:t>ข้อมูลระดับ 3</w:t>
      </w:r>
      <w:r w:rsidRPr="00A1561F">
        <w:rPr>
          <w:cs/>
        </w:rPr>
        <w:tab/>
        <w:t>เป็นข้อมูลสำหรับสินทรัพย์หรือหนี้สินที่ไม่ได้มาจากข้อมูลที่</w:t>
      </w:r>
      <w:r w:rsidRPr="00A1561F">
        <w:rPr>
          <w:rFonts w:hint="cs"/>
          <w:cs/>
        </w:rPr>
        <w:t>สามารถ</w:t>
      </w:r>
      <w:r w:rsidRPr="00A1561F">
        <w:rPr>
          <w:cs/>
        </w:rPr>
        <w:t>สังเกตได้ (ข้อมูลที่ไม่สามารถสังเกตได้)</w:t>
      </w:r>
    </w:p>
    <w:p w:rsidR="00A1561F" w:rsidRPr="00A1561F" w:rsidRDefault="00A1561F" w:rsidP="00A1561F">
      <w:pPr>
        <w:pStyle w:val="FSContent"/>
        <w:ind w:left="900"/>
      </w:pPr>
    </w:p>
    <w:p w:rsidR="00546F86" w:rsidRPr="00A1561F" w:rsidRDefault="00546F86" w:rsidP="00DE68A1">
      <w:pPr>
        <w:pStyle w:val="FSContent"/>
        <w:ind w:left="540"/>
      </w:pPr>
      <w:r w:rsidRPr="00A1561F">
        <w:rPr>
          <w:rFonts w:hint="cs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A1561F">
        <w:rPr>
          <w:cs/>
        </w:rPr>
        <w:t xml:space="preserve"> </w:t>
      </w:r>
      <w:r w:rsidRPr="00A1561F">
        <w:rPr>
          <w:rFonts w:hint="cs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7111D9" w:rsidRPr="00A1561F" w:rsidRDefault="007111D9" w:rsidP="00546F86">
      <w:pPr>
        <w:pStyle w:val="FSContent"/>
        <w:ind w:left="540"/>
      </w:pPr>
    </w:p>
    <w:p w:rsidR="009C5045" w:rsidRPr="00195830" w:rsidRDefault="009C5045" w:rsidP="00DE68A1">
      <w:pPr>
        <w:pStyle w:val="FSContent"/>
        <w:ind w:left="450" w:firstLine="90"/>
        <w:rPr>
          <w:b/>
          <w:bCs/>
          <w:i/>
          <w:iCs/>
          <w:cs/>
        </w:rPr>
      </w:pPr>
      <w:r w:rsidRPr="00195830">
        <w:rPr>
          <w:rFonts w:hint="cs"/>
          <w:b/>
          <w:bCs/>
          <w:i/>
          <w:iCs/>
          <w:cs/>
        </w:rPr>
        <w:t>เครื่องมือทางการเงินที่ไม่ได้วัดมูลค่าด้วยมูลค่ายุติธรรม</w:t>
      </w:r>
    </w:p>
    <w:p w:rsidR="009C5045" w:rsidRDefault="009C5045" w:rsidP="00546F86">
      <w:pPr>
        <w:pStyle w:val="FSContent"/>
        <w:ind w:left="540"/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7111D9" w:rsidRPr="005D08DD" w:rsidTr="00DE68A1">
        <w:trPr>
          <w:tblHeader/>
        </w:trPr>
        <w:tc>
          <w:tcPr>
            <w:tcW w:w="2520" w:type="dxa"/>
          </w:tcPr>
          <w:p w:rsidR="007111D9" w:rsidRPr="00A41284" w:rsidRDefault="007111D9" w:rsidP="005F67DF">
            <w:pPr>
              <w:pStyle w:val="block"/>
              <w:spacing w:after="0" w:line="240" w:lineRule="atLeast"/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5D08DD" w:rsidTr="00DE68A1">
        <w:tc>
          <w:tcPr>
            <w:tcW w:w="2520" w:type="dxa"/>
          </w:tcPr>
          <w:p w:rsidR="007111D9" w:rsidRPr="00A41284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5D08DD" w:rsidTr="00DE68A1">
        <w:tc>
          <w:tcPr>
            <w:tcW w:w="2520" w:type="dxa"/>
          </w:tcPr>
          <w:p w:rsidR="007111D9" w:rsidRPr="00A41284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:rsidR="007111D9" w:rsidRPr="00A41284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เทคนิคการเปรียบเทียบราคาตลาด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546F86" w:rsidRPr="003210A4" w:rsidRDefault="00546F86" w:rsidP="00AA4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045F1">
        <w:rPr>
          <w:sz w:val="30"/>
          <w:szCs w:val="30"/>
        </w:rPr>
        <w:tab/>
      </w:r>
    </w:p>
    <w:p w:rsidR="00A1561F" w:rsidRDefault="00A15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95F57" w:rsidRPr="003153C0" w:rsidRDefault="00195F57" w:rsidP="00DE68A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153C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66016B" w:rsidRPr="00230B7E" w:rsidRDefault="0066016B" w:rsidP="003153C0">
      <w:pPr>
        <w:pStyle w:val="FSBlank"/>
        <w:rPr>
          <w:sz w:val="28"/>
          <w:szCs w:val="28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0"/>
        <w:gridCol w:w="236"/>
        <w:gridCol w:w="1254"/>
        <w:gridCol w:w="6"/>
      </w:tblGrid>
      <w:tr w:rsidR="00752EF5" w:rsidRPr="00264B74" w:rsidTr="000532AC">
        <w:trPr>
          <w:tblHeader/>
        </w:trPr>
        <w:tc>
          <w:tcPr>
            <w:tcW w:w="6516" w:type="dxa"/>
          </w:tcPr>
          <w:p w:rsidR="00752EF5" w:rsidRPr="00264B74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52EF5" w:rsidRPr="00264B74" w:rsidRDefault="00752EF5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752EF5" w:rsidRPr="00264B74" w:rsidRDefault="00752EF5" w:rsidP="000532A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52EF5" w:rsidRPr="00264B74" w:rsidRDefault="00752EF5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4B7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64B7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52EF5" w:rsidRPr="00177D03" w:rsidTr="000532AC">
        <w:trPr>
          <w:tblHeader/>
        </w:trPr>
        <w:tc>
          <w:tcPr>
            <w:tcW w:w="6516" w:type="dxa"/>
          </w:tcPr>
          <w:p w:rsidR="00752EF5" w:rsidRPr="00177D03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7D0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7D03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177D0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177D03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752EF5" w:rsidRPr="00177D03" w:rsidTr="000532AC">
        <w:trPr>
          <w:gridAfter w:val="1"/>
          <w:wAfter w:w="6" w:type="dxa"/>
          <w:cantSplit/>
          <w:tblHeader/>
        </w:trPr>
        <w:tc>
          <w:tcPr>
            <w:tcW w:w="6516" w:type="dxa"/>
          </w:tcPr>
          <w:p w:rsidR="00752EF5" w:rsidRPr="00177D03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752EF5" w:rsidRPr="00177D03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7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2EF5" w:rsidRPr="00177D03" w:rsidTr="000532AC">
        <w:tc>
          <w:tcPr>
            <w:tcW w:w="6516" w:type="dxa"/>
          </w:tcPr>
          <w:p w:rsidR="00752EF5" w:rsidRPr="00177D03" w:rsidRDefault="00752EF5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right="7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177D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Pr="00177D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177D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49B" w:rsidRPr="00177D03" w:rsidTr="000532AC">
        <w:tc>
          <w:tcPr>
            <w:tcW w:w="6516" w:type="dxa"/>
          </w:tcPr>
          <w:p w:rsidR="00AD449B" w:rsidRPr="00177D03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AD449B" w:rsidRPr="00AD449B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D449B"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236" w:type="dxa"/>
          </w:tcPr>
          <w:p w:rsidR="00AD449B" w:rsidRPr="00177D03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449B" w:rsidRPr="00177D03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3,952</w:t>
            </w:r>
          </w:p>
        </w:tc>
      </w:tr>
      <w:tr w:rsidR="00AD449B" w:rsidRPr="00177D03" w:rsidTr="000532AC">
        <w:tc>
          <w:tcPr>
            <w:tcW w:w="6516" w:type="dxa"/>
          </w:tcPr>
          <w:p w:rsidR="00AD449B" w:rsidRPr="00177D03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D449B" w:rsidRPr="00AD449B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D449B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236" w:type="dxa"/>
          </w:tcPr>
          <w:p w:rsidR="00AD449B" w:rsidRPr="00177D03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AD449B" w:rsidRPr="00177D03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AD449B" w:rsidRPr="006C2819" w:rsidTr="000532AC">
        <w:tc>
          <w:tcPr>
            <w:tcW w:w="6516" w:type="dxa"/>
          </w:tcPr>
          <w:p w:rsidR="00AD449B" w:rsidRPr="006C2819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D449B" w:rsidRPr="00AD449B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49B">
              <w:rPr>
                <w:rFonts w:ascii="Angsana New" w:hAnsi="Angsana New"/>
                <w:b/>
                <w:bCs/>
                <w:sz w:val="30"/>
                <w:szCs w:val="30"/>
              </w:rPr>
              <w:t>3,027</w:t>
            </w:r>
          </w:p>
        </w:tc>
        <w:tc>
          <w:tcPr>
            <w:tcW w:w="236" w:type="dxa"/>
          </w:tcPr>
          <w:p w:rsidR="00AD449B" w:rsidRPr="009209DB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D449B" w:rsidRPr="003934F5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4F5">
              <w:rPr>
                <w:rFonts w:ascii="Angsana New" w:hAnsi="Angsana New"/>
                <w:b/>
                <w:bCs/>
                <w:sz w:val="30"/>
                <w:szCs w:val="30"/>
              </w:rPr>
              <w:t>4,707</w:t>
            </w:r>
          </w:p>
        </w:tc>
      </w:tr>
      <w:tr w:rsidR="00AD449B" w:rsidRPr="00230B7E" w:rsidTr="000532AC">
        <w:tc>
          <w:tcPr>
            <w:tcW w:w="6516" w:type="dxa"/>
          </w:tcPr>
          <w:p w:rsidR="00AD449B" w:rsidRPr="00230B7E" w:rsidRDefault="00AD449B" w:rsidP="00230B7E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D449B" w:rsidRPr="00230B7E" w:rsidRDefault="00AD449B" w:rsidP="00230B7E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D449B" w:rsidRPr="00230B7E" w:rsidRDefault="00AD449B" w:rsidP="00230B7E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AD449B" w:rsidRPr="00230B7E" w:rsidRDefault="00AD449B" w:rsidP="00230B7E">
            <w:pPr>
              <w:pStyle w:val="FSBlank"/>
              <w:rPr>
                <w:sz w:val="28"/>
                <w:szCs w:val="28"/>
              </w:rPr>
            </w:pPr>
          </w:p>
        </w:tc>
      </w:tr>
      <w:tr w:rsidR="00AD449B" w:rsidRPr="006C2819" w:rsidTr="000532AC">
        <w:tc>
          <w:tcPr>
            <w:tcW w:w="6516" w:type="dxa"/>
          </w:tcPr>
          <w:p w:rsidR="00AD449B" w:rsidRPr="006C2819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49B" w:rsidRPr="006C2819" w:rsidTr="000532AC">
        <w:tc>
          <w:tcPr>
            <w:tcW w:w="6516" w:type="dxa"/>
          </w:tcPr>
          <w:p w:rsidR="00AD449B" w:rsidRPr="00BD7190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260" w:type="dxa"/>
          </w:tcPr>
          <w:p w:rsidR="00AD449B" w:rsidRPr="00AD449B" w:rsidRDefault="00843E53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843E53">
              <w:rPr>
                <w:rFonts w:ascii="Angsana New" w:hAnsi="Angsana New"/>
                <w:sz w:val="30"/>
                <w:szCs w:val="30"/>
              </w:rPr>
              <w:t>47,356</w:t>
            </w:r>
          </w:p>
        </w:tc>
        <w:tc>
          <w:tcPr>
            <w:tcW w:w="236" w:type="dxa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124,004</w:t>
            </w:r>
          </w:p>
        </w:tc>
      </w:tr>
      <w:tr w:rsidR="00AD449B" w:rsidRPr="006C2819" w:rsidTr="000532AC">
        <w:tc>
          <w:tcPr>
            <w:tcW w:w="6516" w:type="dxa"/>
          </w:tcPr>
          <w:p w:rsidR="00AD449B" w:rsidRPr="006C2819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D449B" w:rsidRPr="00AD449B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AD449B"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:rsidR="00AD449B" w:rsidRPr="00BF15DC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AD449B" w:rsidRPr="00BD7190" w:rsidRDefault="00AD449B" w:rsidP="0084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BD7190"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</w:tr>
      <w:tr w:rsidR="00AD449B" w:rsidRPr="006C2819" w:rsidTr="000532AC">
        <w:tc>
          <w:tcPr>
            <w:tcW w:w="6516" w:type="dxa"/>
          </w:tcPr>
          <w:p w:rsidR="00AD449B" w:rsidRPr="008160DB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6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D449B" w:rsidRPr="00AD449B" w:rsidRDefault="00843E53" w:rsidP="0084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E53">
              <w:rPr>
                <w:rFonts w:ascii="Angsana New" w:hAnsi="Angsana New"/>
                <w:b/>
                <w:bCs/>
                <w:sz w:val="30"/>
                <w:szCs w:val="30"/>
              </w:rPr>
              <w:t>60,725</w:t>
            </w:r>
          </w:p>
        </w:tc>
        <w:tc>
          <w:tcPr>
            <w:tcW w:w="236" w:type="dxa"/>
          </w:tcPr>
          <w:p w:rsidR="00AD449B" w:rsidRPr="00BF15DC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D449B" w:rsidRPr="00843E53" w:rsidRDefault="00AD449B" w:rsidP="0084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E53">
              <w:rPr>
                <w:rFonts w:ascii="Angsana New" w:hAnsi="Angsana New"/>
                <w:b/>
                <w:bCs/>
                <w:sz w:val="30"/>
                <w:szCs w:val="30"/>
              </w:rPr>
              <w:t>137,373</w:t>
            </w:r>
          </w:p>
        </w:tc>
      </w:tr>
    </w:tbl>
    <w:p w:rsidR="00230B7E" w:rsidRPr="00230B7E" w:rsidRDefault="00230B7E" w:rsidP="00230B7E">
      <w:pPr>
        <w:pStyle w:val="FSBlank"/>
        <w:rPr>
          <w:sz w:val="28"/>
          <w:szCs w:val="28"/>
        </w:rPr>
      </w:pPr>
    </w:p>
    <w:p w:rsidR="00242874" w:rsidRPr="00230B7E" w:rsidRDefault="00242874" w:rsidP="00DE6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30B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สัญญาเช่าและสัญญาบริการ</w:t>
      </w:r>
    </w:p>
    <w:p w:rsidR="00242874" w:rsidRPr="00230B7E" w:rsidRDefault="00242874" w:rsidP="00230B7E">
      <w:pPr>
        <w:pStyle w:val="FSBlank"/>
        <w:rPr>
          <w:sz w:val="28"/>
          <w:szCs w:val="28"/>
        </w:rPr>
      </w:pPr>
    </w:p>
    <w:p w:rsidR="00242874" w:rsidRPr="00230B7E" w:rsidRDefault="006661C5" w:rsidP="0024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230B7E">
        <w:rPr>
          <w:rFonts w:ascii="Angsana New" w:hAnsi="Angsana New"/>
          <w:spacing w:val="6"/>
          <w:sz w:val="30"/>
          <w:szCs w:val="30"/>
          <w:cs/>
        </w:rPr>
        <w:t>ณ วันที่ 3</w:t>
      </w:r>
      <w:r w:rsidR="00C57192" w:rsidRPr="00230B7E">
        <w:rPr>
          <w:rFonts w:ascii="Angsana New" w:hAnsi="Angsana New"/>
          <w:spacing w:val="6"/>
          <w:sz w:val="30"/>
          <w:szCs w:val="30"/>
        </w:rPr>
        <w:t>0</w:t>
      </w:r>
      <w:r w:rsidR="00C57192" w:rsidRPr="00230B7E">
        <w:rPr>
          <w:rFonts w:ascii="Angsana New" w:hAnsi="Angsana New" w:hint="cs"/>
          <w:spacing w:val="6"/>
          <w:sz w:val="30"/>
          <w:szCs w:val="30"/>
          <w:cs/>
        </w:rPr>
        <w:t xml:space="preserve"> มิถุนายน</w:t>
      </w:r>
      <w:r w:rsidR="001D4CB2" w:rsidRPr="00230B7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230B7E">
        <w:rPr>
          <w:rFonts w:ascii="Angsana New" w:hAnsi="Angsana New"/>
          <w:spacing w:val="6"/>
          <w:sz w:val="30"/>
          <w:szCs w:val="30"/>
          <w:cs/>
        </w:rPr>
        <w:t>25</w:t>
      </w:r>
      <w:r w:rsidR="00136CFF" w:rsidRPr="00230B7E">
        <w:rPr>
          <w:rFonts w:ascii="Angsana New" w:hAnsi="Angsana New"/>
          <w:spacing w:val="6"/>
          <w:sz w:val="30"/>
          <w:szCs w:val="30"/>
        </w:rPr>
        <w:t>6</w:t>
      </w:r>
      <w:r w:rsidR="007F6268" w:rsidRPr="00230B7E">
        <w:rPr>
          <w:rFonts w:ascii="Angsana New" w:hAnsi="Angsana New"/>
          <w:spacing w:val="6"/>
          <w:sz w:val="30"/>
          <w:szCs w:val="30"/>
        </w:rPr>
        <w:t>2</w:t>
      </w:r>
      <w:r w:rsidR="00136CFF" w:rsidRPr="00230B7E">
        <w:rPr>
          <w:rFonts w:ascii="Angsana New" w:hAnsi="Angsana New"/>
          <w:spacing w:val="6"/>
          <w:sz w:val="30"/>
          <w:szCs w:val="30"/>
        </w:rPr>
        <w:t xml:space="preserve"> </w:t>
      </w:r>
      <w:r w:rsidRPr="00230B7E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242874" w:rsidRPr="00230B7E">
        <w:rPr>
          <w:rFonts w:ascii="Angsana New" w:hAnsi="Angsana New"/>
          <w:sz w:val="30"/>
          <w:szCs w:val="30"/>
          <w:cs/>
        </w:rPr>
        <w:t xml:space="preserve">สัญญาเช่าสำหรับสำนักงานและบริการที่เกี่ยวข้อง ยานพาหนะ และอุปกรณ์เป็นเวลา </w:t>
      </w:r>
      <w:r w:rsidR="00242874" w:rsidRPr="00230B7E">
        <w:rPr>
          <w:rFonts w:ascii="Angsana New" w:hAnsi="Angsana New"/>
          <w:sz w:val="30"/>
          <w:szCs w:val="30"/>
        </w:rPr>
        <w:t xml:space="preserve">3 </w:t>
      </w:r>
      <w:r w:rsidR="00242874" w:rsidRPr="00230B7E">
        <w:rPr>
          <w:rFonts w:ascii="Angsana New" w:hAnsi="Angsana New"/>
          <w:sz w:val="30"/>
          <w:szCs w:val="30"/>
          <w:cs/>
        </w:rPr>
        <w:t>ปี</w:t>
      </w:r>
      <w:r w:rsidR="00FF6EDC" w:rsidRPr="00230B7E">
        <w:rPr>
          <w:rFonts w:ascii="Angsana New" w:hAnsi="Angsana New"/>
          <w:sz w:val="30"/>
          <w:szCs w:val="30"/>
        </w:rPr>
        <w:t xml:space="preserve"> </w:t>
      </w:r>
      <w:r w:rsidR="00FF6EDC" w:rsidRPr="00230B7E">
        <w:rPr>
          <w:rFonts w:ascii="Angsana New" w:hAnsi="Angsana New" w:hint="cs"/>
          <w:sz w:val="30"/>
          <w:szCs w:val="30"/>
          <w:cs/>
        </w:rPr>
        <w:t>สิ้นสุดสัญญาในวันที่แตกต่างกัน</w:t>
      </w:r>
      <w:r w:rsidR="00242874" w:rsidRPr="00230B7E">
        <w:rPr>
          <w:rFonts w:ascii="Angsana New" w:hAnsi="Angsana New"/>
          <w:sz w:val="30"/>
          <w:szCs w:val="30"/>
          <w:cs/>
        </w:rPr>
        <w:t xml:space="preserve">จนถึงปี </w:t>
      </w:r>
      <w:r w:rsidR="002D58F9" w:rsidRPr="00230B7E">
        <w:rPr>
          <w:rFonts w:ascii="Angsana New" w:hAnsi="Angsana New"/>
          <w:sz w:val="30"/>
          <w:szCs w:val="30"/>
        </w:rPr>
        <w:t>256</w:t>
      </w:r>
      <w:r w:rsidR="007F6268" w:rsidRPr="00230B7E">
        <w:rPr>
          <w:rFonts w:ascii="Angsana New" w:hAnsi="Angsana New"/>
          <w:sz w:val="30"/>
          <w:szCs w:val="30"/>
        </w:rPr>
        <w:t>5</w:t>
      </w:r>
    </w:p>
    <w:p w:rsidR="006661C5" w:rsidRPr="00230B7E" w:rsidRDefault="006661C5" w:rsidP="00230B7E">
      <w:pPr>
        <w:pStyle w:val="FSBlank"/>
        <w:rPr>
          <w:sz w:val="28"/>
          <w:szCs w:val="28"/>
        </w:rPr>
      </w:pPr>
    </w:p>
    <w:p w:rsidR="00242874" w:rsidRPr="00230B7E" w:rsidRDefault="00242874" w:rsidP="003D0FF1">
      <w:pPr>
        <w:pStyle w:val="BodyText3"/>
        <w:tabs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8"/>
        </w:tabs>
        <w:spacing w:after="0"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30B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  <w:r w:rsidR="003D0FF1" w:rsidRPr="00230B7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242874" w:rsidRPr="00230B7E" w:rsidRDefault="00242874" w:rsidP="00230B7E">
      <w:pPr>
        <w:pStyle w:val="FSBlank"/>
        <w:rPr>
          <w:sz w:val="28"/>
          <w:szCs w:val="28"/>
        </w:rPr>
      </w:pPr>
    </w:p>
    <w:p w:rsidR="00ED7290" w:rsidRPr="00230B7E" w:rsidRDefault="00242874" w:rsidP="0024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30B7E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="00AB5D41" w:rsidRPr="00230B7E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="001D4CB2" w:rsidRPr="00230B7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230B7E">
        <w:rPr>
          <w:rFonts w:ascii="Angsana New" w:hAnsi="Angsana New"/>
          <w:spacing w:val="6"/>
          <w:sz w:val="30"/>
          <w:szCs w:val="30"/>
          <w:cs/>
        </w:rPr>
        <w:t>25</w:t>
      </w:r>
      <w:r w:rsidRPr="00230B7E">
        <w:rPr>
          <w:rFonts w:ascii="Angsana New" w:hAnsi="Angsana New"/>
          <w:spacing w:val="6"/>
          <w:sz w:val="30"/>
          <w:szCs w:val="30"/>
        </w:rPr>
        <w:t>6</w:t>
      </w:r>
      <w:r w:rsidR="007F6268" w:rsidRPr="00230B7E">
        <w:rPr>
          <w:rFonts w:ascii="Angsana New" w:hAnsi="Angsana New"/>
          <w:spacing w:val="6"/>
          <w:sz w:val="30"/>
          <w:szCs w:val="30"/>
        </w:rPr>
        <w:t>2</w:t>
      </w:r>
      <w:r w:rsidRPr="00230B7E">
        <w:rPr>
          <w:rFonts w:ascii="Angsana New" w:hAnsi="Angsana New"/>
          <w:spacing w:val="6"/>
          <w:sz w:val="30"/>
          <w:szCs w:val="30"/>
        </w:rPr>
        <w:t xml:space="preserve"> </w:t>
      </w:r>
      <w:r w:rsidRPr="00230B7E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077853" w:rsidRPr="00230B7E">
        <w:rPr>
          <w:rFonts w:ascii="Angsana New" w:hAnsi="Angsana New"/>
          <w:sz w:val="30"/>
          <w:szCs w:val="30"/>
          <w:cs/>
        </w:rPr>
        <w:t>สัญญา</w:t>
      </w:r>
      <w:r w:rsidR="00791090" w:rsidRPr="00230B7E">
        <w:rPr>
          <w:rFonts w:ascii="Angsana New" w:hAnsi="Angsana New" w:hint="cs"/>
          <w:sz w:val="30"/>
          <w:szCs w:val="30"/>
          <w:cs/>
        </w:rPr>
        <w:t>ขาย</w:t>
      </w:r>
      <w:r w:rsidR="00077853" w:rsidRPr="00230B7E">
        <w:rPr>
          <w:rFonts w:ascii="Angsana New" w:hAnsi="Angsana New"/>
          <w:sz w:val="30"/>
          <w:szCs w:val="30"/>
          <w:cs/>
        </w:rPr>
        <w:t>เงินตราต่างประเทศล่วงหน้าจำนวนเงิน</w:t>
      </w:r>
      <w:r w:rsidR="00D72647" w:rsidRPr="00230B7E">
        <w:rPr>
          <w:rFonts w:ascii="Angsana New" w:hAnsi="Angsana New"/>
          <w:sz w:val="30"/>
          <w:szCs w:val="30"/>
        </w:rPr>
        <w:t xml:space="preserve"> </w:t>
      </w:r>
      <w:r w:rsidR="00DB4667" w:rsidRPr="00230B7E">
        <w:rPr>
          <w:rFonts w:ascii="Angsana New" w:hAnsi="Angsana New"/>
          <w:sz w:val="30"/>
          <w:szCs w:val="30"/>
        </w:rPr>
        <w:t>4.3</w:t>
      </w:r>
      <w:r w:rsidR="00FC359C" w:rsidRPr="00230B7E">
        <w:rPr>
          <w:rFonts w:ascii="Angsana New" w:hAnsi="Angsana New"/>
          <w:sz w:val="30"/>
          <w:szCs w:val="30"/>
        </w:rPr>
        <w:t xml:space="preserve"> </w:t>
      </w:r>
      <w:r w:rsidR="00077853" w:rsidRPr="00230B7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791090" w:rsidRPr="00230B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4667" w:rsidRPr="00230B7E">
        <w:rPr>
          <w:rFonts w:ascii="Angsana New" w:hAnsi="Angsana New"/>
          <w:sz w:val="30"/>
          <w:szCs w:val="30"/>
        </w:rPr>
        <w:t>55.9</w:t>
      </w:r>
      <w:r w:rsidR="00791090" w:rsidRPr="00230B7E">
        <w:rPr>
          <w:rFonts w:ascii="Angsana New" w:hAnsi="Angsana New"/>
          <w:sz w:val="30"/>
          <w:szCs w:val="30"/>
        </w:rPr>
        <w:t xml:space="preserve"> </w:t>
      </w:r>
      <w:r w:rsidR="00791090" w:rsidRPr="00230B7E">
        <w:rPr>
          <w:rFonts w:ascii="Angsana New" w:hAnsi="Angsana New" w:hint="cs"/>
          <w:sz w:val="30"/>
          <w:szCs w:val="30"/>
          <w:cs/>
        </w:rPr>
        <w:t>ล้านเยน</w:t>
      </w:r>
      <w:r w:rsidR="00C53235" w:rsidRPr="00230B7E">
        <w:rPr>
          <w:rFonts w:ascii="Angsana New" w:hAnsi="Angsana New" w:hint="cs"/>
          <w:sz w:val="30"/>
          <w:szCs w:val="30"/>
          <w:cs/>
        </w:rPr>
        <w:t xml:space="preserve"> หรือจำนวนเงินเทียบเท่า </w:t>
      </w:r>
      <w:r w:rsidR="00DB4667" w:rsidRPr="00230B7E">
        <w:rPr>
          <w:rFonts w:ascii="Angsana New" w:hAnsi="Angsana New"/>
          <w:sz w:val="30"/>
          <w:szCs w:val="30"/>
        </w:rPr>
        <w:t>149.4</w:t>
      </w:r>
      <w:r w:rsidR="00C53235" w:rsidRPr="00230B7E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230B7E">
        <w:rPr>
          <w:rFonts w:ascii="Angsana New" w:hAnsi="Angsana New"/>
          <w:i/>
          <w:iCs/>
          <w:sz w:val="30"/>
          <w:szCs w:val="30"/>
        </w:rPr>
        <w:t>31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 w:rsidRPr="00230B7E">
        <w:rPr>
          <w:rFonts w:ascii="Angsana New" w:hAnsi="Angsana New"/>
          <w:i/>
          <w:iCs/>
          <w:sz w:val="30"/>
          <w:szCs w:val="30"/>
        </w:rPr>
        <w:t>256</w:t>
      </w:r>
      <w:r w:rsidR="00DB4667" w:rsidRPr="00230B7E">
        <w:rPr>
          <w:rFonts w:ascii="Angsana New" w:hAnsi="Angsana New"/>
          <w:i/>
          <w:iCs/>
          <w:sz w:val="30"/>
          <w:szCs w:val="30"/>
        </w:rPr>
        <w:t>1</w:t>
      </w:r>
      <w:r w:rsidR="005D5DFD" w:rsidRPr="00230B7E">
        <w:rPr>
          <w:rFonts w:ascii="Angsana New" w:hAnsi="Angsana New"/>
          <w:i/>
          <w:iCs/>
          <w:sz w:val="30"/>
          <w:szCs w:val="30"/>
        </w:rPr>
        <w:t>: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B4667" w:rsidRPr="00230B7E">
        <w:rPr>
          <w:rFonts w:ascii="Angsana New" w:hAnsi="Angsana New"/>
          <w:i/>
          <w:iCs/>
          <w:sz w:val="30"/>
          <w:szCs w:val="30"/>
        </w:rPr>
        <w:t>2.6</w:t>
      </w:r>
      <w:r w:rsidR="005D5DFD" w:rsidRPr="00230B7E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B4667" w:rsidRPr="00230B7E">
        <w:rPr>
          <w:rFonts w:ascii="Angsana New" w:hAnsi="Angsana New"/>
          <w:i/>
          <w:iCs/>
          <w:sz w:val="30"/>
          <w:szCs w:val="30"/>
        </w:rPr>
        <w:t>31.3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ล้านเยน หรือจำนวนเงินเทียบเท่า </w:t>
      </w:r>
      <w:r w:rsidR="00DB4667" w:rsidRPr="00230B7E">
        <w:rPr>
          <w:rFonts w:ascii="Angsana New" w:hAnsi="Angsana New"/>
          <w:i/>
          <w:iCs/>
          <w:sz w:val="30"/>
          <w:szCs w:val="30"/>
        </w:rPr>
        <w:t>93.2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)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53235" w:rsidRPr="00230B7E">
        <w:rPr>
          <w:rFonts w:ascii="Angsana New" w:hAnsi="Angsana New" w:hint="cs"/>
          <w:sz w:val="30"/>
          <w:szCs w:val="30"/>
          <w:cs/>
        </w:rPr>
        <w:t>ซึ่งจะครบกำหนด</w:t>
      </w:r>
      <w:r w:rsidR="005D5DFD" w:rsidRPr="00230B7E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 w:rsidRPr="00305FE5">
        <w:rPr>
          <w:rFonts w:ascii="Angsana New" w:hAnsi="Angsana New" w:hint="cs"/>
          <w:sz w:val="30"/>
          <w:szCs w:val="30"/>
          <w:cs/>
        </w:rPr>
        <w:t>เดือน</w:t>
      </w:r>
      <w:r w:rsidR="00305FE5" w:rsidRPr="00305FE5">
        <w:rPr>
          <w:rFonts w:ascii="Angsana New" w:hAnsi="Angsana New" w:hint="cs"/>
          <w:sz w:val="30"/>
          <w:szCs w:val="30"/>
          <w:cs/>
        </w:rPr>
        <w:t>สิงหาคม</w:t>
      </w:r>
      <w:r w:rsidR="005D5DFD" w:rsidRPr="00230B7E">
        <w:rPr>
          <w:rFonts w:ascii="Angsana New" w:hAnsi="Angsana New" w:hint="cs"/>
          <w:sz w:val="30"/>
          <w:szCs w:val="30"/>
          <w:cs/>
        </w:rPr>
        <w:t>ถึงเดือน</w:t>
      </w:r>
      <w:r w:rsidR="00DB4667" w:rsidRPr="00230B7E">
        <w:rPr>
          <w:rFonts w:ascii="Angsana New" w:hAnsi="Angsana New" w:hint="cs"/>
          <w:sz w:val="30"/>
          <w:szCs w:val="30"/>
          <w:cs/>
        </w:rPr>
        <w:t>พฤศจิกายน</w:t>
      </w:r>
      <w:r w:rsidR="005D5DFD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C53235" w:rsidRPr="00230B7E">
        <w:rPr>
          <w:rFonts w:ascii="Angsana New" w:hAnsi="Angsana New"/>
          <w:sz w:val="30"/>
          <w:szCs w:val="30"/>
        </w:rPr>
        <w:t>256</w:t>
      </w:r>
      <w:r w:rsidR="008A244F" w:rsidRPr="00230B7E">
        <w:rPr>
          <w:rFonts w:ascii="Angsana New" w:hAnsi="Angsana New"/>
          <w:sz w:val="30"/>
          <w:szCs w:val="30"/>
        </w:rPr>
        <w:t>2</w:t>
      </w:r>
      <w:r w:rsidR="00791090" w:rsidRPr="00230B7E">
        <w:rPr>
          <w:rFonts w:ascii="Angsana New" w:hAnsi="Angsana New" w:hint="cs"/>
          <w:sz w:val="30"/>
          <w:szCs w:val="30"/>
          <w:cs/>
        </w:rPr>
        <w:t xml:space="preserve"> </w:t>
      </w:r>
    </w:p>
    <w:p w:rsidR="00502DA8" w:rsidRPr="00230B7E" w:rsidRDefault="00502DA8" w:rsidP="00217969">
      <w:pPr>
        <w:pStyle w:val="FSBlank"/>
        <w:rPr>
          <w:sz w:val="28"/>
          <w:szCs w:val="28"/>
        </w:rPr>
      </w:pPr>
    </w:p>
    <w:p w:rsidR="00BB7AC3" w:rsidRPr="00230B7E" w:rsidRDefault="00791090" w:rsidP="00752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30B7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B5D41" w:rsidRPr="00230B7E">
        <w:rPr>
          <w:rFonts w:ascii="Angsana New" w:hAnsi="Angsana New"/>
          <w:sz w:val="30"/>
          <w:szCs w:val="30"/>
        </w:rPr>
        <w:t xml:space="preserve">30 </w:t>
      </w:r>
      <w:r w:rsidR="00AB5D41" w:rsidRPr="00230B7E">
        <w:rPr>
          <w:rFonts w:ascii="Angsana New" w:hAnsi="Angsana New" w:hint="cs"/>
          <w:sz w:val="30"/>
          <w:szCs w:val="30"/>
          <w:cs/>
        </w:rPr>
        <w:t>มิถุนายน</w:t>
      </w:r>
      <w:r w:rsidR="001D4CB2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Pr="00230B7E">
        <w:rPr>
          <w:rFonts w:ascii="Angsana New" w:hAnsi="Angsana New"/>
          <w:sz w:val="30"/>
          <w:szCs w:val="30"/>
          <w:cs/>
        </w:rPr>
        <w:t>25</w:t>
      </w:r>
      <w:r w:rsidRPr="00230B7E">
        <w:rPr>
          <w:rFonts w:ascii="Angsana New" w:hAnsi="Angsana New"/>
          <w:sz w:val="30"/>
          <w:szCs w:val="30"/>
        </w:rPr>
        <w:t>6</w:t>
      </w:r>
      <w:r w:rsidR="00FF6EDC" w:rsidRPr="00230B7E">
        <w:rPr>
          <w:rFonts w:ascii="Angsana New" w:hAnsi="Angsana New"/>
          <w:sz w:val="30"/>
          <w:szCs w:val="30"/>
        </w:rPr>
        <w:t>2</w:t>
      </w:r>
      <w:r w:rsidRPr="00230B7E">
        <w:rPr>
          <w:rFonts w:ascii="Angsana New" w:hAnsi="Angsana New"/>
          <w:sz w:val="30"/>
          <w:szCs w:val="30"/>
        </w:rPr>
        <w:t xml:space="preserve"> </w:t>
      </w:r>
      <w:r w:rsidRPr="00230B7E">
        <w:rPr>
          <w:rFonts w:ascii="Angsana New" w:hAnsi="Angsana New"/>
          <w:sz w:val="30"/>
          <w:szCs w:val="30"/>
          <w:cs/>
        </w:rPr>
        <w:t>บริษัทมีสัญญา</w:t>
      </w:r>
      <w:r w:rsidRPr="00230B7E">
        <w:rPr>
          <w:rFonts w:ascii="Angsana New" w:hAnsi="Angsana New" w:hint="cs"/>
          <w:sz w:val="30"/>
          <w:szCs w:val="30"/>
          <w:cs/>
        </w:rPr>
        <w:t>ซื้อ</w:t>
      </w:r>
      <w:r w:rsidRPr="00230B7E">
        <w:rPr>
          <w:rFonts w:ascii="Angsana New" w:hAnsi="Angsana New"/>
          <w:sz w:val="30"/>
          <w:szCs w:val="30"/>
          <w:cs/>
        </w:rPr>
        <w:t>เงินตราต่างประเทศล่วงหน้าจำนวนเงิน</w:t>
      </w:r>
      <w:r w:rsidRPr="00230B7E">
        <w:rPr>
          <w:rFonts w:ascii="Angsana New" w:hAnsi="Angsana New"/>
          <w:sz w:val="30"/>
          <w:szCs w:val="30"/>
        </w:rPr>
        <w:t xml:space="preserve"> </w:t>
      </w:r>
      <w:r w:rsidR="00BC38B9" w:rsidRPr="00230B7E">
        <w:rPr>
          <w:rFonts w:ascii="Angsana New" w:hAnsi="Angsana New"/>
          <w:sz w:val="30"/>
          <w:szCs w:val="30"/>
        </w:rPr>
        <w:t>14.8</w:t>
      </w:r>
      <w:r w:rsidRPr="00230B7E">
        <w:rPr>
          <w:rFonts w:ascii="Angsana New" w:hAnsi="Angsana New"/>
          <w:sz w:val="30"/>
          <w:szCs w:val="30"/>
        </w:rPr>
        <w:t xml:space="preserve"> </w:t>
      </w:r>
      <w:r w:rsidRPr="00230B7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837007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EF58A9" w:rsidRPr="00230B7E">
        <w:rPr>
          <w:rFonts w:ascii="Angsana New" w:hAnsi="Angsana New"/>
          <w:sz w:val="30"/>
          <w:szCs w:val="30"/>
        </w:rPr>
        <w:br/>
      </w:r>
      <w:r w:rsidR="00706C2E" w:rsidRPr="00230B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BC38B9" w:rsidRPr="00230B7E">
        <w:rPr>
          <w:rFonts w:ascii="Angsana New" w:hAnsi="Angsana New"/>
          <w:sz w:val="30"/>
          <w:szCs w:val="30"/>
        </w:rPr>
        <w:t>55.0</w:t>
      </w:r>
      <w:r w:rsidR="00837007" w:rsidRPr="00230B7E">
        <w:rPr>
          <w:rFonts w:ascii="Angsana New" w:hAnsi="Angsana New"/>
          <w:sz w:val="30"/>
          <w:szCs w:val="30"/>
        </w:rPr>
        <w:t xml:space="preserve"> </w:t>
      </w:r>
      <w:r w:rsidR="00837007" w:rsidRPr="00230B7E">
        <w:rPr>
          <w:rFonts w:ascii="Angsana New" w:hAnsi="Angsana New" w:hint="cs"/>
          <w:sz w:val="30"/>
          <w:szCs w:val="30"/>
          <w:cs/>
        </w:rPr>
        <w:t>ล้านเยน</w:t>
      </w:r>
      <w:r w:rsidR="00706C2E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C53235" w:rsidRPr="00230B7E">
        <w:rPr>
          <w:rFonts w:ascii="Angsana New" w:hAnsi="Angsana New" w:hint="cs"/>
          <w:sz w:val="30"/>
          <w:szCs w:val="30"/>
          <w:cs/>
        </w:rPr>
        <w:t xml:space="preserve">หรือจำนวนเงินเทียบเท่า </w:t>
      </w:r>
      <w:r w:rsidR="00BC38B9" w:rsidRPr="00230B7E">
        <w:rPr>
          <w:rFonts w:ascii="Angsana New" w:hAnsi="Angsana New"/>
          <w:sz w:val="30"/>
          <w:szCs w:val="30"/>
        </w:rPr>
        <w:t xml:space="preserve">486.7 </w:t>
      </w:r>
      <w:r w:rsidR="00C53235" w:rsidRPr="00230B7E">
        <w:rPr>
          <w:rFonts w:ascii="Angsana New" w:hAnsi="Angsana New" w:hint="cs"/>
          <w:sz w:val="30"/>
          <w:szCs w:val="30"/>
          <w:cs/>
        </w:rPr>
        <w:t>ล้านบาท</w:t>
      </w:r>
      <w:r w:rsidR="005D5DFD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230B7E">
        <w:rPr>
          <w:rFonts w:ascii="Angsana New" w:hAnsi="Angsana New"/>
          <w:i/>
          <w:iCs/>
          <w:sz w:val="30"/>
          <w:szCs w:val="30"/>
        </w:rPr>
        <w:t>31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 w:rsidRPr="00230B7E">
        <w:rPr>
          <w:rFonts w:ascii="Angsana New" w:hAnsi="Angsana New"/>
          <w:i/>
          <w:iCs/>
          <w:sz w:val="30"/>
          <w:szCs w:val="30"/>
        </w:rPr>
        <w:t>256</w:t>
      </w:r>
      <w:r w:rsidR="00BC38B9" w:rsidRPr="00230B7E">
        <w:rPr>
          <w:rFonts w:ascii="Angsana New" w:hAnsi="Angsana New"/>
          <w:i/>
          <w:iCs/>
          <w:sz w:val="30"/>
          <w:szCs w:val="30"/>
        </w:rPr>
        <w:t>1</w:t>
      </w:r>
      <w:r w:rsidR="005D5DFD" w:rsidRPr="00230B7E">
        <w:rPr>
          <w:rFonts w:ascii="Angsana New" w:hAnsi="Angsana New"/>
          <w:i/>
          <w:iCs/>
          <w:sz w:val="30"/>
          <w:szCs w:val="30"/>
        </w:rPr>
        <w:t>: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C38B9" w:rsidRPr="00230B7E">
        <w:rPr>
          <w:rFonts w:ascii="Angsana New" w:hAnsi="Angsana New"/>
          <w:i/>
          <w:iCs/>
          <w:sz w:val="30"/>
          <w:szCs w:val="30"/>
        </w:rPr>
        <w:t>20.5</w:t>
      </w:r>
      <w:r w:rsidR="005D5DFD" w:rsidRPr="00230B7E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BC38B9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C38B9" w:rsidRPr="00230B7E">
        <w:rPr>
          <w:rFonts w:ascii="Angsana New" w:hAnsi="Angsana New"/>
          <w:i/>
          <w:iCs/>
          <w:sz w:val="30"/>
          <w:szCs w:val="30"/>
        </w:rPr>
        <w:t xml:space="preserve">56.6 </w:t>
      </w:r>
      <w:r w:rsidR="00BC38B9" w:rsidRPr="00230B7E">
        <w:rPr>
          <w:rFonts w:ascii="Angsana New" w:hAnsi="Angsana New" w:hint="cs"/>
          <w:i/>
          <w:iCs/>
          <w:sz w:val="30"/>
          <w:szCs w:val="30"/>
          <w:cs/>
        </w:rPr>
        <w:t>ล้านเยน</w:t>
      </w:r>
      <w:r w:rsidR="005D5DFD" w:rsidRPr="00230B7E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>หรือจำนวนเงินเทียบเท่า</w:t>
      </w:r>
      <w:r w:rsidR="00BC38B9" w:rsidRPr="00230B7E">
        <w:rPr>
          <w:rFonts w:ascii="Angsana New" w:hAnsi="Angsana New"/>
          <w:i/>
          <w:iCs/>
          <w:sz w:val="30"/>
          <w:szCs w:val="30"/>
        </w:rPr>
        <w:t xml:space="preserve"> 686.7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)</w:t>
      </w:r>
      <w:r w:rsidR="00C53235" w:rsidRPr="00230B7E">
        <w:rPr>
          <w:rFonts w:ascii="Angsana New" w:hAnsi="Angsana New" w:hint="cs"/>
          <w:sz w:val="30"/>
          <w:szCs w:val="30"/>
          <w:cs/>
        </w:rPr>
        <w:t xml:space="preserve"> ซึ่งจะครบกำหนด</w:t>
      </w:r>
      <w:r w:rsidR="005D5DFD" w:rsidRPr="00230B7E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 w:rsidRPr="00230B7E">
        <w:rPr>
          <w:rFonts w:ascii="Angsana New" w:hAnsi="Angsana New" w:hint="cs"/>
          <w:sz w:val="30"/>
          <w:szCs w:val="30"/>
          <w:cs/>
        </w:rPr>
        <w:t>เดือน</w:t>
      </w:r>
      <w:r w:rsidR="00BC38B9" w:rsidRPr="00230B7E">
        <w:rPr>
          <w:rFonts w:ascii="Angsana New" w:hAnsi="Angsana New" w:hint="cs"/>
          <w:sz w:val="30"/>
          <w:szCs w:val="30"/>
          <w:cs/>
        </w:rPr>
        <w:t>ก</w:t>
      </w:r>
      <w:r w:rsidR="00305FE5">
        <w:rPr>
          <w:rFonts w:ascii="Angsana New" w:hAnsi="Angsana New" w:hint="cs"/>
          <w:sz w:val="30"/>
          <w:szCs w:val="30"/>
          <w:cs/>
        </w:rPr>
        <w:t>รกฎาคม</w:t>
      </w:r>
      <w:r w:rsidR="005D5DFD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811B18" w:rsidRPr="00230B7E">
        <w:rPr>
          <w:rFonts w:ascii="Angsana New" w:hAnsi="Angsana New"/>
          <w:sz w:val="30"/>
          <w:szCs w:val="30"/>
        </w:rPr>
        <w:t>256</w:t>
      </w:r>
      <w:r w:rsidR="00BC38B9" w:rsidRPr="00230B7E">
        <w:rPr>
          <w:rFonts w:ascii="Angsana New" w:hAnsi="Angsana New"/>
          <w:sz w:val="30"/>
          <w:szCs w:val="30"/>
        </w:rPr>
        <w:t>2</w:t>
      </w:r>
      <w:r w:rsidR="005D5DFD" w:rsidRPr="00230B7E">
        <w:rPr>
          <w:rFonts w:ascii="Angsana New" w:hAnsi="Angsana New"/>
          <w:sz w:val="30"/>
          <w:szCs w:val="30"/>
        </w:rPr>
        <w:t xml:space="preserve"> </w:t>
      </w:r>
      <w:r w:rsidR="005D5DFD" w:rsidRPr="00230B7E">
        <w:rPr>
          <w:rFonts w:ascii="Angsana New" w:hAnsi="Angsana New" w:hint="cs"/>
          <w:sz w:val="30"/>
          <w:szCs w:val="30"/>
          <w:cs/>
        </w:rPr>
        <w:t>ถึง</w:t>
      </w:r>
      <w:r w:rsidR="0025523F" w:rsidRPr="00230B7E">
        <w:rPr>
          <w:rFonts w:ascii="Angsana New" w:hAnsi="Angsana New" w:hint="cs"/>
          <w:sz w:val="30"/>
          <w:szCs w:val="30"/>
          <w:cs/>
        </w:rPr>
        <w:t>เดือน</w:t>
      </w:r>
      <w:r w:rsidR="00F67BB4" w:rsidRPr="00230B7E">
        <w:rPr>
          <w:rFonts w:ascii="Angsana New" w:hAnsi="Angsana New" w:hint="cs"/>
          <w:sz w:val="30"/>
          <w:szCs w:val="30"/>
          <w:cs/>
        </w:rPr>
        <w:t>พฤษภาคม</w:t>
      </w:r>
      <w:r w:rsidR="005D5DFD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811B18" w:rsidRPr="00230B7E">
        <w:rPr>
          <w:rFonts w:ascii="Angsana New" w:hAnsi="Angsana New"/>
          <w:sz w:val="30"/>
          <w:szCs w:val="30"/>
        </w:rPr>
        <w:t>256</w:t>
      </w:r>
      <w:r w:rsidR="00BC38B9" w:rsidRPr="00230B7E">
        <w:rPr>
          <w:rFonts w:ascii="Angsana New" w:hAnsi="Angsana New"/>
          <w:sz w:val="30"/>
          <w:szCs w:val="30"/>
        </w:rPr>
        <w:t>3</w:t>
      </w:r>
      <w:r w:rsidRPr="00230B7E">
        <w:rPr>
          <w:rFonts w:ascii="Angsana New" w:hAnsi="Angsana New" w:hint="cs"/>
          <w:sz w:val="30"/>
          <w:szCs w:val="30"/>
          <w:cs/>
        </w:rPr>
        <w:t xml:space="preserve"> </w:t>
      </w:r>
    </w:p>
    <w:p w:rsidR="00DE40FB" w:rsidRPr="00357055" w:rsidRDefault="00DE40FB" w:rsidP="0002662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57055"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DE40FB" w:rsidRPr="00292AB1" w:rsidRDefault="00DE40FB" w:rsidP="00701BF0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DE40FB" w:rsidRPr="00357055" w:rsidRDefault="00C45280" w:rsidP="00DE40FB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</w:rPr>
      </w:pPr>
      <w:r w:rsidRPr="00357055">
        <w:rPr>
          <w:b w:val="0"/>
          <w:bCs w:val="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ซึ่งมีดังต่อไปนี้</w:t>
      </w:r>
    </w:p>
    <w:p w:rsidR="00C45280" w:rsidRPr="00292AB1" w:rsidRDefault="00C45280" w:rsidP="00701BF0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cs/>
          <w:lang w:val="en-US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DE40FB" w:rsidRPr="00357055" w:rsidTr="00C07534">
        <w:trPr>
          <w:tblHeader/>
        </w:trPr>
        <w:tc>
          <w:tcPr>
            <w:tcW w:w="3960" w:type="dxa"/>
            <w:vAlign w:val="bottom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705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5705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DE40FB" w:rsidRPr="00357055" w:rsidTr="00C07534">
        <w:tc>
          <w:tcPr>
            <w:tcW w:w="3960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5705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7055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E40FB" w:rsidRPr="00357055" w:rsidTr="00C07534">
        <w:tc>
          <w:tcPr>
            <w:tcW w:w="3960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705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E40FB" w:rsidRPr="00357055" w:rsidTr="00C07534">
        <w:tc>
          <w:tcPr>
            <w:tcW w:w="3960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5705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7055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705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35705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DE40FB" w:rsidRPr="00357055" w:rsidTr="00C07534">
        <w:tc>
          <w:tcPr>
            <w:tcW w:w="3960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357055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35705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DE40FB" w:rsidRPr="00292AB1" w:rsidTr="00C07534">
        <w:tc>
          <w:tcPr>
            <w:tcW w:w="3960" w:type="dxa"/>
          </w:tcPr>
          <w:p w:rsidR="00DE40FB" w:rsidRPr="00292AB1" w:rsidRDefault="00DE40FB" w:rsidP="00701BF0">
            <w:pPr>
              <w:pStyle w:val="FSHeadMain"/>
              <w:tabs>
                <w:tab w:val="clear" w:pos="518"/>
              </w:tabs>
              <w:spacing w:line="240" w:lineRule="auto"/>
              <w:ind w:left="540" w:firstLine="0"/>
              <w:rPr>
                <w:rFonts w:cs="Angsan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955" w:type="dxa"/>
          </w:tcPr>
          <w:p w:rsidR="00DE40FB" w:rsidRPr="00292AB1" w:rsidRDefault="00DE40FB" w:rsidP="00701BF0">
            <w:pPr>
              <w:pStyle w:val="FSHeadMain"/>
              <w:tabs>
                <w:tab w:val="clear" w:pos="518"/>
              </w:tabs>
              <w:spacing w:line="240" w:lineRule="auto"/>
              <w:ind w:left="540" w:firstLine="0"/>
              <w:rPr>
                <w:rFonts w:cs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</w:tbl>
    <w:p w:rsidR="00DE40FB" w:rsidRPr="00357055" w:rsidRDefault="00DE40FB" w:rsidP="00EC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57055">
        <w:rPr>
          <w:rFonts w:ascii="Angsana New" w:hAnsi="Angsana New"/>
          <w:sz w:val="30"/>
          <w:szCs w:val="30"/>
        </w:rPr>
        <w:t xml:space="preserve">* </w:t>
      </w:r>
      <w:r w:rsidRPr="0035705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BC1D30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35705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701BF0" w:rsidRPr="00292AB1" w:rsidRDefault="00701BF0" w:rsidP="00701BF0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DE40FB" w:rsidRPr="00357055" w:rsidRDefault="00DE40FB" w:rsidP="00C26865">
      <w:pPr>
        <w:numPr>
          <w:ilvl w:val="1"/>
          <w:numId w:val="22"/>
        </w:numPr>
        <w:tabs>
          <w:tab w:val="clear" w:pos="454"/>
          <w:tab w:val="clear" w:pos="504"/>
          <w:tab w:val="num" w:pos="54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5705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E40FB" w:rsidRPr="00292AB1" w:rsidRDefault="00DE40FB" w:rsidP="00701BF0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BC1D30" w:rsidRPr="00BC1D30" w:rsidRDefault="00BC1D30" w:rsidP="00BC1D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1D3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C1D30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BC1D30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BC1D30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 w:rsidRPr="00BC1D30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:rsidR="00BC1D30" w:rsidRPr="00292AB1" w:rsidRDefault="00BC1D30" w:rsidP="00701BF0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DE40FB" w:rsidRPr="00DE68A1" w:rsidRDefault="00DE40FB" w:rsidP="00DE40FB">
      <w:pPr>
        <w:numPr>
          <w:ilvl w:val="1"/>
          <w:numId w:val="22"/>
        </w:numPr>
        <w:tabs>
          <w:tab w:val="clear" w:pos="454"/>
          <w:tab w:val="clear" w:pos="504"/>
          <w:tab w:val="num" w:pos="54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E68A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E68A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DE68A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C1D30" w:rsidRPr="00292AB1" w:rsidRDefault="00BC1D30" w:rsidP="00292AB1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BC1D30" w:rsidRPr="00BC1D30" w:rsidRDefault="00BC1D30" w:rsidP="00BC1D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1D3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BC1D30">
        <w:rPr>
          <w:rFonts w:ascii="Angsana New" w:hAnsi="Angsana New"/>
          <w:sz w:val="30"/>
          <w:szCs w:val="30"/>
        </w:rPr>
        <w:t>16</w:t>
      </w:r>
      <w:r w:rsidRPr="00BC1D30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BC1D30">
        <w:rPr>
          <w:rFonts w:ascii="Angsana New" w:hAnsi="Angsana New"/>
          <w:sz w:val="30"/>
          <w:szCs w:val="30"/>
        </w:rPr>
        <w:t xml:space="preserve"> </w:t>
      </w:r>
      <w:r w:rsidRPr="00BC1D30">
        <w:rPr>
          <w:rFonts w:ascii="Angsana New" w:hAnsi="Angsana New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</w:t>
      </w:r>
      <w:r w:rsidR="00292AB1">
        <w:rPr>
          <w:rFonts w:ascii="Angsana New" w:hAnsi="Angsana New"/>
          <w:sz w:val="30"/>
          <w:szCs w:val="30"/>
          <w:cs/>
        </w:rPr>
        <w:br/>
      </w:r>
      <w:r w:rsidRPr="00BC1D30">
        <w:rPr>
          <w:rFonts w:ascii="Angsana New" w:hAnsi="Angsana New"/>
          <w:sz w:val="30"/>
          <w:szCs w:val="30"/>
          <w:cs/>
        </w:rPr>
        <w:t>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4" w:name="_Hlk15581419"/>
      <w:r w:rsidRPr="00BC1D30">
        <w:rPr>
          <w:rFonts w:ascii="Angsana New" w:hAnsi="Angsana New" w:hint="cs"/>
          <w:sz w:val="30"/>
          <w:szCs w:val="30"/>
          <w:cs/>
        </w:rPr>
        <w:t xml:space="preserve">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BC1D30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</w:p>
    <w:p w:rsidR="00DE40FB" w:rsidRPr="00292AB1" w:rsidRDefault="00DE40FB" w:rsidP="00292AB1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DE40FB" w:rsidRDefault="00BC1D30" w:rsidP="00752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292AB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292AB1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292AB1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292AB1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sectPr w:rsidR="00DE40FB" w:rsidSect="00012C18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D30" w:rsidRDefault="00BC1D30">
      <w:r>
        <w:separator/>
      </w:r>
    </w:p>
  </w:endnote>
  <w:endnote w:type="continuationSeparator" w:id="0">
    <w:p w:rsidR="00BC1D30" w:rsidRDefault="00BC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Pr="001C2877" w:rsidRDefault="00BC1D30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BC1D30" w:rsidRPr="00C70DC4" w:rsidRDefault="00BC1D3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Pr="00C70DC4" w:rsidRDefault="00BC1D30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BC1D30" w:rsidRPr="00C70DC4" w:rsidRDefault="00BC1D3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D30" w:rsidRDefault="00BC1D30">
      <w:r>
        <w:separator/>
      </w:r>
    </w:p>
  </w:footnote>
  <w:footnote w:type="continuationSeparator" w:id="0">
    <w:p w:rsidR="00BC1D30" w:rsidRDefault="00BC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Pr="0064466F" w:rsidRDefault="00BC1D3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BC1D30" w:rsidRPr="0064466F" w:rsidRDefault="00BC1D3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</w:p>
  <w:p w:rsidR="00BC1D30" w:rsidRDefault="00BC1D3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 (ไม่ได้ตรวจสอบ)</w:t>
    </w:r>
  </w:p>
  <w:p w:rsidR="00BC1D30" w:rsidRPr="0064466F" w:rsidRDefault="00BC1D30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Pr="0064466F" w:rsidRDefault="00BC1D3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BC1D30" w:rsidRPr="0064466F" w:rsidRDefault="00BC1D3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</w:p>
  <w:p w:rsidR="00BC1D30" w:rsidRDefault="00BC1D3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BC1D30" w:rsidRPr="00C41766" w:rsidRDefault="00BC1D30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32063EC"/>
    <w:multiLevelType w:val="multilevel"/>
    <w:tmpl w:val="5D18B5EC"/>
    <w:lvl w:ilvl="0">
      <w:start w:val="11"/>
      <w:numFmt w:val="decimalZero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38463AF4"/>
    <w:lvl w:ilvl="0" w:tplc="052CB7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8"/>
  </w:num>
  <w:num w:numId="14">
    <w:abstractNumId w:val="17"/>
  </w:num>
  <w:num w:numId="15">
    <w:abstractNumId w:val="20"/>
  </w:num>
  <w:num w:numId="16">
    <w:abstractNumId w:val="16"/>
  </w:num>
  <w:num w:numId="17">
    <w:abstractNumId w:val="12"/>
  </w:num>
  <w:num w:numId="18">
    <w:abstractNumId w:val="28"/>
  </w:num>
  <w:num w:numId="19">
    <w:abstractNumId w:val="28"/>
  </w:num>
  <w:num w:numId="20">
    <w:abstractNumId w:val="11"/>
  </w:num>
  <w:num w:numId="21">
    <w:abstractNumId w:val="33"/>
  </w:num>
  <w:num w:numId="22">
    <w:abstractNumId w:val="21"/>
  </w:num>
  <w:num w:numId="23">
    <w:abstractNumId w:val="22"/>
  </w:num>
  <w:num w:numId="24">
    <w:abstractNumId w:val="35"/>
  </w:num>
  <w:num w:numId="25">
    <w:abstractNumId w:val="18"/>
  </w:num>
  <w:num w:numId="26">
    <w:abstractNumId w:val="30"/>
  </w:num>
  <w:num w:numId="27">
    <w:abstractNumId w:val="26"/>
  </w:num>
  <w:num w:numId="28">
    <w:abstractNumId w:val="27"/>
  </w:num>
  <w:num w:numId="29">
    <w:abstractNumId w:val="23"/>
  </w:num>
  <w:num w:numId="30">
    <w:abstractNumId w:val="25"/>
  </w:num>
  <w:num w:numId="31">
    <w:abstractNumId w:val="32"/>
  </w:num>
  <w:num w:numId="32">
    <w:abstractNumId w:val="31"/>
  </w:num>
  <w:num w:numId="33">
    <w:abstractNumId w:val="10"/>
  </w:num>
  <w:num w:numId="34">
    <w:abstractNumId w:val="14"/>
  </w:num>
  <w:num w:numId="35">
    <w:abstractNumId w:val="34"/>
  </w:num>
  <w:num w:numId="36">
    <w:abstractNumId w:val="29"/>
  </w:num>
  <w:num w:numId="37">
    <w:abstractNumId w:val="24"/>
  </w:num>
  <w:num w:numId="38">
    <w:abstractNumId w:val="13"/>
  </w:num>
  <w:num w:numId="39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1026B"/>
    <w:rsid w:val="000107B4"/>
    <w:rsid w:val="000116F5"/>
    <w:rsid w:val="00011713"/>
    <w:rsid w:val="000117EA"/>
    <w:rsid w:val="000118D6"/>
    <w:rsid w:val="00012C18"/>
    <w:rsid w:val="000131BF"/>
    <w:rsid w:val="0001326B"/>
    <w:rsid w:val="00015051"/>
    <w:rsid w:val="00015376"/>
    <w:rsid w:val="0001565E"/>
    <w:rsid w:val="00017111"/>
    <w:rsid w:val="000222A9"/>
    <w:rsid w:val="00024B47"/>
    <w:rsid w:val="00026621"/>
    <w:rsid w:val="000304E9"/>
    <w:rsid w:val="000309A0"/>
    <w:rsid w:val="00033AF2"/>
    <w:rsid w:val="00033DF3"/>
    <w:rsid w:val="00034C0B"/>
    <w:rsid w:val="00034F62"/>
    <w:rsid w:val="00036B01"/>
    <w:rsid w:val="000370D8"/>
    <w:rsid w:val="0004030D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608FA"/>
    <w:rsid w:val="0006092B"/>
    <w:rsid w:val="00060CE2"/>
    <w:rsid w:val="00061BCB"/>
    <w:rsid w:val="00061F90"/>
    <w:rsid w:val="0006447D"/>
    <w:rsid w:val="000668DC"/>
    <w:rsid w:val="00067EFA"/>
    <w:rsid w:val="00071855"/>
    <w:rsid w:val="000753B9"/>
    <w:rsid w:val="00075442"/>
    <w:rsid w:val="0007570B"/>
    <w:rsid w:val="000767FA"/>
    <w:rsid w:val="00077853"/>
    <w:rsid w:val="00077BDD"/>
    <w:rsid w:val="000801B5"/>
    <w:rsid w:val="00080381"/>
    <w:rsid w:val="0008263F"/>
    <w:rsid w:val="00083DDF"/>
    <w:rsid w:val="00084E5B"/>
    <w:rsid w:val="00090F00"/>
    <w:rsid w:val="000918A8"/>
    <w:rsid w:val="00091AB6"/>
    <w:rsid w:val="000922B5"/>
    <w:rsid w:val="0009235A"/>
    <w:rsid w:val="00094EC6"/>
    <w:rsid w:val="00095E87"/>
    <w:rsid w:val="00097439"/>
    <w:rsid w:val="000A00CD"/>
    <w:rsid w:val="000A2D59"/>
    <w:rsid w:val="000A4576"/>
    <w:rsid w:val="000A4F17"/>
    <w:rsid w:val="000A4FE3"/>
    <w:rsid w:val="000A51A2"/>
    <w:rsid w:val="000A6E2F"/>
    <w:rsid w:val="000B1FA2"/>
    <w:rsid w:val="000B20D1"/>
    <w:rsid w:val="000B3534"/>
    <w:rsid w:val="000B3BFB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2CDF"/>
    <w:rsid w:val="000E34C4"/>
    <w:rsid w:val="000E3A8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6F5"/>
    <w:rsid w:val="00115E1C"/>
    <w:rsid w:val="0011655A"/>
    <w:rsid w:val="00121275"/>
    <w:rsid w:val="0012169E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40D1"/>
    <w:rsid w:val="00165C39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6BB5"/>
    <w:rsid w:val="001E6DA9"/>
    <w:rsid w:val="001F0F07"/>
    <w:rsid w:val="001F16AE"/>
    <w:rsid w:val="001F1DF1"/>
    <w:rsid w:val="001F2A70"/>
    <w:rsid w:val="001F3639"/>
    <w:rsid w:val="001F3E70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30BA"/>
    <w:rsid w:val="002043A9"/>
    <w:rsid w:val="00205A6A"/>
    <w:rsid w:val="00205F72"/>
    <w:rsid w:val="00206551"/>
    <w:rsid w:val="00206E43"/>
    <w:rsid w:val="002071BF"/>
    <w:rsid w:val="00215617"/>
    <w:rsid w:val="00217969"/>
    <w:rsid w:val="00221365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2A26"/>
    <w:rsid w:val="0025523F"/>
    <w:rsid w:val="00255C9D"/>
    <w:rsid w:val="002607D0"/>
    <w:rsid w:val="00261303"/>
    <w:rsid w:val="00261D31"/>
    <w:rsid w:val="0026204C"/>
    <w:rsid w:val="00267E32"/>
    <w:rsid w:val="00271D80"/>
    <w:rsid w:val="002724C5"/>
    <w:rsid w:val="00272E6A"/>
    <w:rsid w:val="00276505"/>
    <w:rsid w:val="002809D4"/>
    <w:rsid w:val="002817B3"/>
    <w:rsid w:val="002818C6"/>
    <w:rsid w:val="00283D5F"/>
    <w:rsid w:val="00283DA9"/>
    <w:rsid w:val="002854C0"/>
    <w:rsid w:val="00285EAA"/>
    <w:rsid w:val="0029062F"/>
    <w:rsid w:val="00291ED6"/>
    <w:rsid w:val="00292AB1"/>
    <w:rsid w:val="00296822"/>
    <w:rsid w:val="00296A3C"/>
    <w:rsid w:val="00297807"/>
    <w:rsid w:val="00297CE1"/>
    <w:rsid w:val="002A03D0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303B"/>
    <w:rsid w:val="002F5C14"/>
    <w:rsid w:val="002F730D"/>
    <w:rsid w:val="002F76DC"/>
    <w:rsid w:val="00301198"/>
    <w:rsid w:val="00301349"/>
    <w:rsid w:val="00301375"/>
    <w:rsid w:val="0030252A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6103"/>
    <w:rsid w:val="00316757"/>
    <w:rsid w:val="00316B7F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1006"/>
    <w:rsid w:val="0033324C"/>
    <w:rsid w:val="00333C6D"/>
    <w:rsid w:val="003355D7"/>
    <w:rsid w:val="00335B4E"/>
    <w:rsid w:val="00336E21"/>
    <w:rsid w:val="00336EA8"/>
    <w:rsid w:val="0033724F"/>
    <w:rsid w:val="00337EAE"/>
    <w:rsid w:val="00340ECB"/>
    <w:rsid w:val="00342099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55C"/>
    <w:rsid w:val="0037365C"/>
    <w:rsid w:val="00374B43"/>
    <w:rsid w:val="003757A2"/>
    <w:rsid w:val="00375D12"/>
    <w:rsid w:val="003762C4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5753"/>
    <w:rsid w:val="00395E78"/>
    <w:rsid w:val="003963BE"/>
    <w:rsid w:val="003A0896"/>
    <w:rsid w:val="003A10FF"/>
    <w:rsid w:val="003A2B5E"/>
    <w:rsid w:val="003A30B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6E5E"/>
    <w:rsid w:val="0045089E"/>
    <w:rsid w:val="0045242F"/>
    <w:rsid w:val="00452728"/>
    <w:rsid w:val="00452908"/>
    <w:rsid w:val="00453FFF"/>
    <w:rsid w:val="0045400C"/>
    <w:rsid w:val="0045639B"/>
    <w:rsid w:val="004575C4"/>
    <w:rsid w:val="00457810"/>
    <w:rsid w:val="004606DE"/>
    <w:rsid w:val="0046261B"/>
    <w:rsid w:val="0046396D"/>
    <w:rsid w:val="00463A8E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F2"/>
    <w:rsid w:val="004A1AC0"/>
    <w:rsid w:val="004A2546"/>
    <w:rsid w:val="004A2BE5"/>
    <w:rsid w:val="004A3360"/>
    <w:rsid w:val="004A3703"/>
    <w:rsid w:val="004A475A"/>
    <w:rsid w:val="004A4BBA"/>
    <w:rsid w:val="004A5D87"/>
    <w:rsid w:val="004A5F51"/>
    <w:rsid w:val="004A6097"/>
    <w:rsid w:val="004A6757"/>
    <w:rsid w:val="004A7BA7"/>
    <w:rsid w:val="004B17F2"/>
    <w:rsid w:val="004B1B62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6425"/>
    <w:rsid w:val="004D68A6"/>
    <w:rsid w:val="004D7B3A"/>
    <w:rsid w:val="004E1BEF"/>
    <w:rsid w:val="004E3085"/>
    <w:rsid w:val="004E38EC"/>
    <w:rsid w:val="004E488C"/>
    <w:rsid w:val="004E4DF4"/>
    <w:rsid w:val="004E500E"/>
    <w:rsid w:val="004E60C3"/>
    <w:rsid w:val="004E60DE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7AD9"/>
    <w:rsid w:val="0051062F"/>
    <w:rsid w:val="00510F78"/>
    <w:rsid w:val="005117E9"/>
    <w:rsid w:val="0051199F"/>
    <w:rsid w:val="005120D2"/>
    <w:rsid w:val="005145A0"/>
    <w:rsid w:val="005171E8"/>
    <w:rsid w:val="0051797F"/>
    <w:rsid w:val="00521487"/>
    <w:rsid w:val="00521EC1"/>
    <w:rsid w:val="005239D0"/>
    <w:rsid w:val="005243B5"/>
    <w:rsid w:val="00525167"/>
    <w:rsid w:val="00525AD0"/>
    <w:rsid w:val="005279BB"/>
    <w:rsid w:val="005307D3"/>
    <w:rsid w:val="00531638"/>
    <w:rsid w:val="0053370F"/>
    <w:rsid w:val="005346DE"/>
    <w:rsid w:val="00535564"/>
    <w:rsid w:val="0053684C"/>
    <w:rsid w:val="00540516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50D9"/>
    <w:rsid w:val="005C55AD"/>
    <w:rsid w:val="005C6AB3"/>
    <w:rsid w:val="005C7471"/>
    <w:rsid w:val="005D02B1"/>
    <w:rsid w:val="005D05A7"/>
    <w:rsid w:val="005D0C82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38AC"/>
    <w:rsid w:val="005F4458"/>
    <w:rsid w:val="005F4BB4"/>
    <w:rsid w:val="005F5B0C"/>
    <w:rsid w:val="005F66C6"/>
    <w:rsid w:val="005F67DF"/>
    <w:rsid w:val="005F70DE"/>
    <w:rsid w:val="00600302"/>
    <w:rsid w:val="006011B9"/>
    <w:rsid w:val="00601363"/>
    <w:rsid w:val="00602688"/>
    <w:rsid w:val="00603A82"/>
    <w:rsid w:val="00604B2B"/>
    <w:rsid w:val="00607053"/>
    <w:rsid w:val="0061056C"/>
    <w:rsid w:val="00611275"/>
    <w:rsid w:val="006117BA"/>
    <w:rsid w:val="00611D9A"/>
    <w:rsid w:val="006132BC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D03"/>
    <w:rsid w:val="0066016B"/>
    <w:rsid w:val="00660F39"/>
    <w:rsid w:val="00661C6A"/>
    <w:rsid w:val="00662F19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45DC"/>
    <w:rsid w:val="006755CA"/>
    <w:rsid w:val="00677881"/>
    <w:rsid w:val="00677AA7"/>
    <w:rsid w:val="00681248"/>
    <w:rsid w:val="00682573"/>
    <w:rsid w:val="00682C9C"/>
    <w:rsid w:val="00683027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A16EC"/>
    <w:rsid w:val="006A1B1D"/>
    <w:rsid w:val="006A1D21"/>
    <w:rsid w:val="006A2FFA"/>
    <w:rsid w:val="006A34F6"/>
    <w:rsid w:val="006A418A"/>
    <w:rsid w:val="006A5322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701353"/>
    <w:rsid w:val="00701BF0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30BBC"/>
    <w:rsid w:val="0073220F"/>
    <w:rsid w:val="00732F2F"/>
    <w:rsid w:val="0073344E"/>
    <w:rsid w:val="00734453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C72"/>
    <w:rsid w:val="007527B6"/>
    <w:rsid w:val="00752EF5"/>
    <w:rsid w:val="0075489D"/>
    <w:rsid w:val="00756671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6FF"/>
    <w:rsid w:val="00767812"/>
    <w:rsid w:val="00767DD6"/>
    <w:rsid w:val="00770B07"/>
    <w:rsid w:val="0077299E"/>
    <w:rsid w:val="00773D6D"/>
    <w:rsid w:val="00773E5F"/>
    <w:rsid w:val="00774349"/>
    <w:rsid w:val="00774478"/>
    <w:rsid w:val="0077658B"/>
    <w:rsid w:val="00776632"/>
    <w:rsid w:val="00780D21"/>
    <w:rsid w:val="0078151E"/>
    <w:rsid w:val="007904F8"/>
    <w:rsid w:val="00791090"/>
    <w:rsid w:val="007911F4"/>
    <w:rsid w:val="00795067"/>
    <w:rsid w:val="007959FA"/>
    <w:rsid w:val="00795E3D"/>
    <w:rsid w:val="007968E9"/>
    <w:rsid w:val="007A0971"/>
    <w:rsid w:val="007A1335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1486"/>
    <w:rsid w:val="007C27B6"/>
    <w:rsid w:val="007C4125"/>
    <w:rsid w:val="007C68E9"/>
    <w:rsid w:val="007C7CEB"/>
    <w:rsid w:val="007D3B97"/>
    <w:rsid w:val="007D3C5C"/>
    <w:rsid w:val="007D3D70"/>
    <w:rsid w:val="007D3D74"/>
    <w:rsid w:val="007D6679"/>
    <w:rsid w:val="007D7354"/>
    <w:rsid w:val="007D7630"/>
    <w:rsid w:val="007E095C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1B40"/>
    <w:rsid w:val="00801E91"/>
    <w:rsid w:val="00801FF8"/>
    <w:rsid w:val="00802DC3"/>
    <w:rsid w:val="0080357B"/>
    <w:rsid w:val="00804493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1E59"/>
    <w:rsid w:val="00832D3B"/>
    <w:rsid w:val="00832E1A"/>
    <w:rsid w:val="0083558C"/>
    <w:rsid w:val="00835A44"/>
    <w:rsid w:val="00836D56"/>
    <w:rsid w:val="00837007"/>
    <w:rsid w:val="00837A93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D71"/>
    <w:rsid w:val="00857D9F"/>
    <w:rsid w:val="00860C5D"/>
    <w:rsid w:val="00861640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125A"/>
    <w:rsid w:val="008B1C94"/>
    <w:rsid w:val="008B2E09"/>
    <w:rsid w:val="008B3C4E"/>
    <w:rsid w:val="008B4054"/>
    <w:rsid w:val="008B4CC0"/>
    <w:rsid w:val="008B4D82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666"/>
    <w:rsid w:val="008D5621"/>
    <w:rsid w:val="008D58DC"/>
    <w:rsid w:val="008D7ED1"/>
    <w:rsid w:val="008E0174"/>
    <w:rsid w:val="008E028B"/>
    <w:rsid w:val="008E2500"/>
    <w:rsid w:val="008E32A7"/>
    <w:rsid w:val="008E3C93"/>
    <w:rsid w:val="008E4699"/>
    <w:rsid w:val="008E5479"/>
    <w:rsid w:val="008E6235"/>
    <w:rsid w:val="008E6C73"/>
    <w:rsid w:val="008E7FA2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67BB"/>
    <w:rsid w:val="00916A5B"/>
    <w:rsid w:val="00916F5F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C3D"/>
    <w:rsid w:val="0098251C"/>
    <w:rsid w:val="009838A0"/>
    <w:rsid w:val="00985167"/>
    <w:rsid w:val="009856B6"/>
    <w:rsid w:val="00985BB6"/>
    <w:rsid w:val="00990139"/>
    <w:rsid w:val="0099092B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A05"/>
    <w:rsid w:val="009A4B41"/>
    <w:rsid w:val="009A5627"/>
    <w:rsid w:val="009A5B9D"/>
    <w:rsid w:val="009A5DDF"/>
    <w:rsid w:val="009A618B"/>
    <w:rsid w:val="009A6D52"/>
    <w:rsid w:val="009A7EC8"/>
    <w:rsid w:val="009B0C5A"/>
    <w:rsid w:val="009B13EF"/>
    <w:rsid w:val="009B2A99"/>
    <w:rsid w:val="009B51F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A00439"/>
    <w:rsid w:val="00A00658"/>
    <w:rsid w:val="00A008C0"/>
    <w:rsid w:val="00A027C4"/>
    <w:rsid w:val="00A02DA8"/>
    <w:rsid w:val="00A03E4D"/>
    <w:rsid w:val="00A05617"/>
    <w:rsid w:val="00A06328"/>
    <w:rsid w:val="00A06A92"/>
    <w:rsid w:val="00A1098B"/>
    <w:rsid w:val="00A109FE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26163"/>
    <w:rsid w:val="00A26303"/>
    <w:rsid w:val="00A26CCD"/>
    <w:rsid w:val="00A308FD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6A03"/>
    <w:rsid w:val="00A47980"/>
    <w:rsid w:val="00A50196"/>
    <w:rsid w:val="00A504F9"/>
    <w:rsid w:val="00A516F0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60F02"/>
    <w:rsid w:val="00A610A8"/>
    <w:rsid w:val="00A618F7"/>
    <w:rsid w:val="00A61D8D"/>
    <w:rsid w:val="00A623AE"/>
    <w:rsid w:val="00A637DD"/>
    <w:rsid w:val="00A63AAC"/>
    <w:rsid w:val="00A657F5"/>
    <w:rsid w:val="00A65BD4"/>
    <w:rsid w:val="00A67C1D"/>
    <w:rsid w:val="00A67D16"/>
    <w:rsid w:val="00A67FE5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4589"/>
    <w:rsid w:val="00A84909"/>
    <w:rsid w:val="00A85BF9"/>
    <w:rsid w:val="00A85DB4"/>
    <w:rsid w:val="00A87E7F"/>
    <w:rsid w:val="00A90A68"/>
    <w:rsid w:val="00A9144F"/>
    <w:rsid w:val="00A91636"/>
    <w:rsid w:val="00A91AD7"/>
    <w:rsid w:val="00A91AF9"/>
    <w:rsid w:val="00A92232"/>
    <w:rsid w:val="00A92A88"/>
    <w:rsid w:val="00A93AF0"/>
    <w:rsid w:val="00A94C0A"/>
    <w:rsid w:val="00A95BC1"/>
    <w:rsid w:val="00A960F0"/>
    <w:rsid w:val="00AA021E"/>
    <w:rsid w:val="00AA103B"/>
    <w:rsid w:val="00AA15AD"/>
    <w:rsid w:val="00AA2201"/>
    <w:rsid w:val="00AA25B6"/>
    <w:rsid w:val="00AA452B"/>
    <w:rsid w:val="00AA46F1"/>
    <w:rsid w:val="00AA599A"/>
    <w:rsid w:val="00AA5B31"/>
    <w:rsid w:val="00AA5BCC"/>
    <w:rsid w:val="00AA72BE"/>
    <w:rsid w:val="00AB06B6"/>
    <w:rsid w:val="00AB1EAB"/>
    <w:rsid w:val="00AB33B4"/>
    <w:rsid w:val="00AB45F6"/>
    <w:rsid w:val="00AB4AC7"/>
    <w:rsid w:val="00AB4AFD"/>
    <w:rsid w:val="00AB5D41"/>
    <w:rsid w:val="00AC0800"/>
    <w:rsid w:val="00AC293D"/>
    <w:rsid w:val="00AC38FF"/>
    <w:rsid w:val="00AC519E"/>
    <w:rsid w:val="00AC6C28"/>
    <w:rsid w:val="00AC785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2445"/>
    <w:rsid w:val="00AF284C"/>
    <w:rsid w:val="00AF378F"/>
    <w:rsid w:val="00AF379E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1678"/>
    <w:rsid w:val="00B122B3"/>
    <w:rsid w:val="00B133AD"/>
    <w:rsid w:val="00B1392A"/>
    <w:rsid w:val="00B14C81"/>
    <w:rsid w:val="00B15054"/>
    <w:rsid w:val="00B15CB9"/>
    <w:rsid w:val="00B1600E"/>
    <w:rsid w:val="00B17890"/>
    <w:rsid w:val="00B20FB4"/>
    <w:rsid w:val="00B21516"/>
    <w:rsid w:val="00B221C3"/>
    <w:rsid w:val="00B22380"/>
    <w:rsid w:val="00B22830"/>
    <w:rsid w:val="00B24088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404F1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4402"/>
    <w:rsid w:val="00B80737"/>
    <w:rsid w:val="00B80CAA"/>
    <w:rsid w:val="00B817A4"/>
    <w:rsid w:val="00B8289E"/>
    <w:rsid w:val="00B829AF"/>
    <w:rsid w:val="00B839BF"/>
    <w:rsid w:val="00B84032"/>
    <w:rsid w:val="00B84334"/>
    <w:rsid w:val="00B85DA2"/>
    <w:rsid w:val="00B87965"/>
    <w:rsid w:val="00B87D1D"/>
    <w:rsid w:val="00B93165"/>
    <w:rsid w:val="00B949BA"/>
    <w:rsid w:val="00B94D20"/>
    <w:rsid w:val="00B9536F"/>
    <w:rsid w:val="00B957C0"/>
    <w:rsid w:val="00B96A34"/>
    <w:rsid w:val="00B96BFB"/>
    <w:rsid w:val="00B974F7"/>
    <w:rsid w:val="00BA1251"/>
    <w:rsid w:val="00BA33EA"/>
    <w:rsid w:val="00BA36B7"/>
    <w:rsid w:val="00BA5A52"/>
    <w:rsid w:val="00BB07A6"/>
    <w:rsid w:val="00BB14D8"/>
    <w:rsid w:val="00BB16B0"/>
    <w:rsid w:val="00BB2E34"/>
    <w:rsid w:val="00BB4632"/>
    <w:rsid w:val="00BB71A5"/>
    <w:rsid w:val="00BB75DD"/>
    <w:rsid w:val="00BB7AC3"/>
    <w:rsid w:val="00BC058F"/>
    <w:rsid w:val="00BC0A45"/>
    <w:rsid w:val="00BC115A"/>
    <w:rsid w:val="00BC1D30"/>
    <w:rsid w:val="00BC2AB6"/>
    <w:rsid w:val="00BC38B9"/>
    <w:rsid w:val="00BC3D2C"/>
    <w:rsid w:val="00BC6274"/>
    <w:rsid w:val="00BD0E05"/>
    <w:rsid w:val="00BD1CE9"/>
    <w:rsid w:val="00BD208E"/>
    <w:rsid w:val="00BD275C"/>
    <w:rsid w:val="00BD28CA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78CA"/>
    <w:rsid w:val="00BE7E43"/>
    <w:rsid w:val="00BF1C46"/>
    <w:rsid w:val="00BF2845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3463"/>
    <w:rsid w:val="00C64660"/>
    <w:rsid w:val="00C64CBE"/>
    <w:rsid w:val="00C65A9E"/>
    <w:rsid w:val="00C66688"/>
    <w:rsid w:val="00C673C5"/>
    <w:rsid w:val="00C70049"/>
    <w:rsid w:val="00C703B4"/>
    <w:rsid w:val="00C70DC4"/>
    <w:rsid w:val="00C75956"/>
    <w:rsid w:val="00C7603F"/>
    <w:rsid w:val="00C76158"/>
    <w:rsid w:val="00C768A9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C5A"/>
    <w:rsid w:val="00C87C8F"/>
    <w:rsid w:val="00C87CB6"/>
    <w:rsid w:val="00C87CD0"/>
    <w:rsid w:val="00C90B64"/>
    <w:rsid w:val="00C9178D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D1287"/>
    <w:rsid w:val="00CD27B0"/>
    <w:rsid w:val="00CD50AA"/>
    <w:rsid w:val="00CD588F"/>
    <w:rsid w:val="00CD58A5"/>
    <w:rsid w:val="00CD63D0"/>
    <w:rsid w:val="00CD649F"/>
    <w:rsid w:val="00CD7B72"/>
    <w:rsid w:val="00CE2A44"/>
    <w:rsid w:val="00CE3F87"/>
    <w:rsid w:val="00CE61C8"/>
    <w:rsid w:val="00CE660F"/>
    <w:rsid w:val="00CE6EBE"/>
    <w:rsid w:val="00CE7896"/>
    <w:rsid w:val="00CF05BD"/>
    <w:rsid w:val="00CF12FB"/>
    <w:rsid w:val="00CF1F09"/>
    <w:rsid w:val="00CF3686"/>
    <w:rsid w:val="00CF4630"/>
    <w:rsid w:val="00CF4C9C"/>
    <w:rsid w:val="00CF75FC"/>
    <w:rsid w:val="00CF7FCD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D01"/>
    <w:rsid w:val="00D10315"/>
    <w:rsid w:val="00D1063B"/>
    <w:rsid w:val="00D10C77"/>
    <w:rsid w:val="00D1371B"/>
    <w:rsid w:val="00D1422C"/>
    <w:rsid w:val="00D14B26"/>
    <w:rsid w:val="00D14E65"/>
    <w:rsid w:val="00D15CE3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144E"/>
    <w:rsid w:val="00D31576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60804"/>
    <w:rsid w:val="00D61B1F"/>
    <w:rsid w:val="00D61DA1"/>
    <w:rsid w:val="00D6250B"/>
    <w:rsid w:val="00D62545"/>
    <w:rsid w:val="00D63258"/>
    <w:rsid w:val="00D63520"/>
    <w:rsid w:val="00D64AE2"/>
    <w:rsid w:val="00D65400"/>
    <w:rsid w:val="00D658F4"/>
    <w:rsid w:val="00D65A0D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40D3"/>
    <w:rsid w:val="00D845F1"/>
    <w:rsid w:val="00D84EFC"/>
    <w:rsid w:val="00D8511E"/>
    <w:rsid w:val="00D8528A"/>
    <w:rsid w:val="00D85690"/>
    <w:rsid w:val="00D87300"/>
    <w:rsid w:val="00D9157E"/>
    <w:rsid w:val="00D92288"/>
    <w:rsid w:val="00D92B12"/>
    <w:rsid w:val="00D92B56"/>
    <w:rsid w:val="00D92EC0"/>
    <w:rsid w:val="00D9435A"/>
    <w:rsid w:val="00D95854"/>
    <w:rsid w:val="00D975CD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E99"/>
    <w:rsid w:val="00DE40FB"/>
    <w:rsid w:val="00DE5297"/>
    <w:rsid w:val="00DE5687"/>
    <w:rsid w:val="00DE68A1"/>
    <w:rsid w:val="00DE7DCF"/>
    <w:rsid w:val="00DF073E"/>
    <w:rsid w:val="00DF0B5E"/>
    <w:rsid w:val="00DF10CA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1FCC"/>
    <w:rsid w:val="00E03EB3"/>
    <w:rsid w:val="00E0404F"/>
    <w:rsid w:val="00E049BA"/>
    <w:rsid w:val="00E10E68"/>
    <w:rsid w:val="00E128C5"/>
    <w:rsid w:val="00E147E8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4D4E"/>
    <w:rsid w:val="00E35BAE"/>
    <w:rsid w:val="00E3794C"/>
    <w:rsid w:val="00E40FC0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7D6"/>
    <w:rsid w:val="00E67B49"/>
    <w:rsid w:val="00E71A0C"/>
    <w:rsid w:val="00E72794"/>
    <w:rsid w:val="00E739A4"/>
    <w:rsid w:val="00E74344"/>
    <w:rsid w:val="00E75F48"/>
    <w:rsid w:val="00E76A0D"/>
    <w:rsid w:val="00E77107"/>
    <w:rsid w:val="00E807C1"/>
    <w:rsid w:val="00E817BF"/>
    <w:rsid w:val="00E8269E"/>
    <w:rsid w:val="00E831E1"/>
    <w:rsid w:val="00E84539"/>
    <w:rsid w:val="00E90CC9"/>
    <w:rsid w:val="00E918A0"/>
    <w:rsid w:val="00E91BB3"/>
    <w:rsid w:val="00E91F37"/>
    <w:rsid w:val="00E93BD0"/>
    <w:rsid w:val="00E93C50"/>
    <w:rsid w:val="00E947A8"/>
    <w:rsid w:val="00E94EFD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26D"/>
    <w:rsid w:val="00EB54A4"/>
    <w:rsid w:val="00EB73D8"/>
    <w:rsid w:val="00EC0913"/>
    <w:rsid w:val="00EC153A"/>
    <w:rsid w:val="00EC1966"/>
    <w:rsid w:val="00EC3952"/>
    <w:rsid w:val="00EC4EF2"/>
    <w:rsid w:val="00EC5D21"/>
    <w:rsid w:val="00EC6749"/>
    <w:rsid w:val="00EC798B"/>
    <w:rsid w:val="00EC7EBB"/>
    <w:rsid w:val="00ED1757"/>
    <w:rsid w:val="00ED2115"/>
    <w:rsid w:val="00ED27E6"/>
    <w:rsid w:val="00ED374E"/>
    <w:rsid w:val="00ED4A85"/>
    <w:rsid w:val="00ED55CC"/>
    <w:rsid w:val="00ED6418"/>
    <w:rsid w:val="00ED6E43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FB"/>
    <w:rsid w:val="00EF203E"/>
    <w:rsid w:val="00EF2486"/>
    <w:rsid w:val="00EF2D34"/>
    <w:rsid w:val="00EF4CAD"/>
    <w:rsid w:val="00EF4F46"/>
    <w:rsid w:val="00EF58A9"/>
    <w:rsid w:val="00EF6276"/>
    <w:rsid w:val="00F0123A"/>
    <w:rsid w:val="00F020B9"/>
    <w:rsid w:val="00F049DB"/>
    <w:rsid w:val="00F04D3D"/>
    <w:rsid w:val="00F05DC0"/>
    <w:rsid w:val="00F07693"/>
    <w:rsid w:val="00F0782B"/>
    <w:rsid w:val="00F1341B"/>
    <w:rsid w:val="00F135A0"/>
    <w:rsid w:val="00F1379E"/>
    <w:rsid w:val="00F13AA0"/>
    <w:rsid w:val="00F13F30"/>
    <w:rsid w:val="00F141EB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52E2"/>
    <w:rsid w:val="00F65AB4"/>
    <w:rsid w:val="00F65EA7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42C7"/>
    <w:rsid w:val="00F8576F"/>
    <w:rsid w:val="00F902D7"/>
    <w:rsid w:val="00F91D79"/>
    <w:rsid w:val="00F93008"/>
    <w:rsid w:val="00F95C73"/>
    <w:rsid w:val="00F970EB"/>
    <w:rsid w:val="00FA1C05"/>
    <w:rsid w:val="00FA1DB1"/>
    <w:rsid w:val="00FA26C9"/>
    <w:rsid w:val="00FA2FAA"/>
    <w:rsid w:val="00FA3E95"/>
    <w:rsid w:val="00FA4609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7209"/>
    <w:rsid w:val="00FD0569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7822"/>
    <w:rsid w:val="00FE23D9"/>
    <w:rsid w:val="00FE4081"/>
    <w:rsid w:val="00FE527F"/>
    <w:rsid w:val="00FE548E"/>
    <w:rsid w:val="00FE55AF"/>
    <w:rsid w:val="00FE5B99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6EDC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 w:val="20"/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C756B-609E-4787-B324-560329FD0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3106</Words>
  <Characters>13186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2019-08-02T04:26:00Z</cp:lastPrinted>
  <dcterms:created xsi:type="dcterms:W3CDTF">2019-08-05T03:43:00Z</dcterms:created>
  <dcterms:modified xsi:type="dcterms:W3CDTF">2019-08-05T03:44:00Z</dcterms:modified>
</cp:coreProperties>
</file>