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  <w:bookmarkStart w:id="0" w:name="_GoBack"/>
      <w:bookmarkEnd w:id="0"/>
    </w:p>
    <w:p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AA0950" w:rsidRDefault="00AA0950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8F307C">
        <w:rPr>
          <w:rFonts w:ascii="Angsana New" w:hAnsi="Angsana New"/>
          <w:b/>
          <w:bCs/>
          <w:sz w:val="52"/>
          <w:szCs w:val="52"/>
          <w:cs/>
        </w:rPr>
        <w:t>ที.เค.</w:t>
      </w:r>
      <w:r w:rsidR="008F307C" w:rsidRPr="001E2397">
        <w:rPr>
          <w:rFonts w:ascii="Angsana New" w:hAnsi="Angsana New"/>
          <w:b/>
          <w:bCs/>
          <w:sz w:val="50"/>
          <w:szCs w:val="50"/>
          <w:cs/>
        </w:rPr>
        <w:t>เอส.</w:t>
      </w:r>
      <w:r w:rsidR="008F307C">
        <w:rPr>
          <w:rFonts w:ascii="Angsana New" w:hAnsi="Angsana New"/>
          <w:b/>
          <w:bCs/>
          <w:sz w:val="52"/>
          <w:szCs w:val="52"/>
          <w:cs/>
        </w:rPr>
        <w:t xml:space="preserve"> เทคโนโลยี จำกัด (มหาชน)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2B7D0A" w:rsidRPr="00DF3797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 w:rsidR="00AA0950"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2B7D0A" w:rsidRPr="00DF3797" w:rsidRDefault="0009737F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="00833A36"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833A36" w:rsidRPr="00DF379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477CB" w:rsidRPr="00DF3797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833A36" w:rsidRPr="00DF37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477CB"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833A36" w:rsidRPr="00DF379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F307C" w:rsidRPr="00DF3797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2B7D0A" w:rsidRPr="00DF3797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6F59B5" w:rsidRPr="00E07D86" w:rsidRDefault="00AA0950" w:rsidP="00AA0950">
      <w:pPr>
        <w:pStyle w:val="Heading6"/>
        <w:jc w:val="center"/>
        <w:rPr>
          <w:rFonts w:ascii="Angsana New" w:hAnsi="Angsana New" w:cs="Angsana New"/>
          <w:u w:val="none"/>
          <w:cs/>
        </w:rPr>
        <w:sectPr w:rsidR="006F59B5" w:rsidRPr="00E07D86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DF3797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A33F4" w:rsidRDefault="009A33F4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7427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71829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1252" w:rsidRPr="00A4230F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Pr="00DF3797">
        <w:rPr>
          <w:rFonts w:ascii="Angsana New" w:hAnsi="Angsana New" w:hint="cs"/>
          <w:b/>
          <w:bCs/>
          <w:sz w:val="32"/>
          <w:szCs w:val="32"/>
          <w:cs/>
        </w:rPr>
        <w:t>กาล</w:t>
      </w:r>
      <w:r w:rsidRPr="00DF3797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8F307C"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287F25" w:rsidRPr="007F250C" w:rsidRDefault="00287F25" w:rsidP="00287F25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3</w:t>
      </w:r>
      <w:r w:rsidR="0043251A">
        <w:rPr>
          <w:rFonts w:ascii="Angsana New" w:hAnsi="Angsana New" w:cs="Angsana New"/>
          <w:spacing w:val="-2"/>
          <w:lang w:val="en-US"/>
        </w:rPr>
        <w:t xml:space="preserve">0 </w:t>
      </w:r>
      <w:r w:rsidR="0043251A">
        <w:rPr>
          <w:rFonts w:ascii="Angsana New" w:hAnsi="Angsana New" w:cs="Angsana New" w:hint="cs"/>
          <w:spacing w:val="-2"/>
          <w:cs/>
          <w:lang w:val="en-US"/>
        </w:rPr>
        <w:t>มิถุนายน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cs/>
        </w:rPr>
        <w:t>2562</w:t>
      </w:r>
      <w:r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43251A">
        <w:rPr>
          <w:rFonts w:ascii="Angsana New" w:hAnsi="Angsana New" w:cs="Angsana New" w:hint="cs"/>
          <w:spacing w:val="-2"/>
          <w:cs/>
        </w:rPr>
        <w:t xml:space="preserve">สำหรับงวดสามเดือนและหกเดือนสิ้นสุดวันที่ </w:t>
      </w:r>
      <w:r w:rsidR="0043251A">
        <w:rPr>
          <w:rFonts w:ascii="Angsana New" w:hAnsi="Angsana New" w:cs="Angsana New"/>
          <w:spacing w:val="-2"/>
          <w:lang w:val="en-US"/>
        </w:rPr>
        <w:t>30</w:t>
      </w:r>
      <w:r w:rsidR="0043251A">
        <w:rPr>
          <w:rFonts w:ascii="Angsana New" w:hAnsi="Angsana New" w:cs="Angsana New" w:hint="cs"/>
          <w:spacing w:val="-2"/>
          <w:cs/>
          <w:lang w:val="en-US"/>
        </w:rPr>
        <w:t xml:space="preserve"> มิถุนายน </w:t>
      </w:r>
      <w:r w:rsidR="0043251A">
        <w:rPr>
          <w:rFonts w:ascii="Angsana New" w:hAnsi="Angsana New" w:cs="Angsana New"/>
          <w:spacing w:val="-2"/>
          <w:lang w:val="en-US"/>
        </w:rPr>
        <w:t>2562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>รวมและงบกระแสเงินสดเฉพาะกิจการ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 w:rsidR="0043251A">
        <w:rPr>
          <w:rFonts w:ascii="Angsana New" w:hAnsi="Angsana New" w:cs="Angsana New" w:hint="cs"/>
          <w:spacing w:val="-2"/>
          <w:cs/>
        </w:rPr>
        <w:t>หก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Pr="007F250C">
        <w:rPr>
          <w:rFonts w:ascii="Angsana New" w:hAnsi="Angsana New" w:cs="Angsana New"/>
          <w:spacing w:val="-2"/>
          <w:cs/>
        </w:rPr>
        <w:t>3</w:t>
      </w:r>
      <w:r w:rsidR="0043251A">
        <w:rPr>
          <w:rFonts w:ascii="Angsana New" w:hAnsi="Angsana New" w:cs="Angsana New"/>
          <w:spacing w:val="-2"/>
          <w:lang w:val="en-US"/>
        </w:rPr>
        <w:t>0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="0043251A">
        <w:rPr>
          <w:rFonts w:ascii="Angsana New" w:hAnsi="Angsana New" w:cs="Angsana New" w:hint="cs"/>
          <w:spacing w:val="-2"/>
          <w:cs/>
        </w:rPr>
        <w:t>มิถุนายน</w:t>
      </w:r>
      <w:r w:rsidRPr="007F250C">
        <w:rPr>
          <w:rFonts w:ascii="Angsana New" w:hAnsi="Angsana New" w:cs="Angsana New" w:hint="cs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  <w:cs/>
        </w:rPr>
        <w:t>2562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Pr="007F250C">
        <w:rPr>
          <w:rFonts w:ascii="Angsana New" w:hAnsi="Angsana New" w:cs="Angsana New"/>
          <w:spacing w:val="-2"/>
          <w:cs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:rsidR="0039184C" w:rsidRPr="00D266BA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43251A" w:rsidRDefault="0043251A" w:rsidP="0043251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3251A" w:rsidRPr="0034439E" w:rsidRDefault="0043251A" w:rsidP="0043251A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43251A" w:rsidRPr="001F1790" w:rsidRDefault="0043251A" w:rsidP="0043251A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:rsidR="0043251A" w:rsidRDefault="0043251A" w:rsidP="0043251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3251A" w:rsidRDefault="0043251A" w:rsidP="0043251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43251A" w:rsidRDefault="0043251A" w:rsidP="0043251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3251A" w:rsidRPr="001F1790" w:rsidRDefault="0043251A" w:rsidP="0043251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  <w:cs/>
        </w:rPr>
        <w:t>มาตรฐานการบัญชี</w:t>
      </w:r>
      <w:r>
        <w:rPr>
          <w:rFonts w:ascii="Angsana New" w:hAnsi="Angsana New"/>
          <w:sz w:val="30"/>
          <w:szCs w:val="30"/>
        </w:rPr>
        <w:t xml:space="preserve">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6A3973" w:rsidRDefault="006A3973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  <w:sectPr w:rsidR="006A3973" w:rsidSect="008F65B5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99" w:bottom="576" w:left="1440" w:header="720" w:footer="720" w:gutter="0"/>
          <w:pgNumType w:start="1"/>
          <w:cols w:space="720"/>
          <w:titlePg/>
        </w:sectPr>
      </w:pPr>
    </w:p>
    <w:p w:rsidR="008230DC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43251A" w:rsidRPr="0043251A" w:rsidRDefault="0043251A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i/>
          <w:iCs/>
          <w:lang w:val="en-US"/>
        </w:rPr>
      </w:pPr>
      <w:r w:rsidRPr="0043251A">
        <w:rPr>
          <w:rFonts w:ascii="Angsana New" w:hAnsi="Angsana New" w:cs="Angsana New" w:hint="cs"/>
          <w:i/>
          <w:iCs/>
          <w:cs/>
          <w:lang w:val="en-US"/>
        </w:rPr>
        <w:t>เรื่องอื่น</w:t>
      </w:r>
    </w:p>
    <w:p w:rsidR="0043251A" w:rsidRDefault="0043251A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43251A" w:rsidRDefault="0043251A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งบแสดงฐานะการเงินรวมและงบแสดงฐานะการเงินเฉพาะกิจการของบริษัท ที.เค.เอส. เทคโนโลยี จำกัด </w:t>
      </w:r>
      <w:r>
        <w:rPr>
          <w:rFonts w:ascii="Angsana New" w:hAnsi="Angsana New" w:cs="Angsana New"/>
          <w:lang w:val="en-US"/>
        </w:rPr>
        <w:t>(</w:t>
      </w:r>
      <w:r>
        <w:rPr>
          <w:rFonts w:ascii="Angsana New" w:hAnsi="Angsana New" w:cs="Angsana New" w:hint="cs"/>
          <w:cs/>
          <w:lang w:val="en-US"/>
        </w:rPr>
        <w:t xml:space="preserve">มหาชน) และบริษัทย่อย และของเฉพาะบริษัท ที.เค.เอส. เทคโนโลยี จำกัด (มหาชน) ณ 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ธันวาคม </w:t>
      </w:r>
      <w:r>
        <w:rPr>
          <w:rFonts w:ascii="Angsana New" w:hAnsi="Angsana New" w:cs="Angsana New"/>
          <w:lang w:val="en-US"/>
        </w:rPr>
        <w:t xml:space="preserve">2561 </w:t>
      </w:r>
      <w:r>
        <w:rPr>
          <w:rFonts w:ascii="Angsana New" w:hAnsi="Angsana New" w:cs="Angsana New" w:hint="cs"/>
          <w:cs/>
          <w:lang w:val="en-US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C4767B">
        <w:rPr>
          <w:rFonts w:ascii="Angsana New" w:hAnsi="Angsana New" w:cs="Angsana New"/>
          <w:lang w:val="en-US"/>
        </w:rPr>
        <w:br/>
      </w:r>
      <w:r>
        <w:rPr>
          <w:rFonts w:ascii="Angsana New" w:hAnsi="Angsana New" w:cs="Angsana New"/>
          <w:lang w:val="en-US"/>
        </w:rPr>
        <w:t xml:space="preserve">22 </w:t>
      </w:r>
      <w:r>
        <w:rPr>
          <w:rFonts w:ascii="Angsana New" w:hAnsi="Angsana New" w:cs="Angsana New" w:hint="cs"/>
          <w:cs/>
          <w:lang w:val="en-US"/>
        </w:rPr>
        <w:t xml:space="preserve">กุมภาพันธ์ </w:t>
      </w:r>
      <w:r>
        <w:rPr>
          <w:rFonts w:ascii="Angsana New" w:hAnsi="Angsana New" w:cs="Angsana New"/>
          <w:lang w:val="en-US"/>
        </w:rPr>
        <w:t xml:space="preserve">2562 </w:t>
      </w:r>
      <w:r>
        <w:rPr>
          <w:rFonts w:ascii="Angsana New" w:hAnsi="Angsana New" w:cs="Angsana New" w:hint="cs"/>
          <w:cs/>
          <w:lang w:val="en-US"/>
        </w:rPr>
        <w:t>งบกำไรขาดทุนเบ็ดเสร็จรวมและงบกำไรขาดทุน</w:t>
      </w:r>
      <w:r w:rsidR="00923662">
        <w:rPr>
          <w:rFonts w:ascii="Angsana New" w:hAnsi="Angsana New" w:cs="Angsana New" w:hint="cs"/>
          <w:cs/>
          <w:lang w:val="en-US"/>
        </w:rPr>
        <w:t xml:space="preserve">เบ็ดเสร็จเฉพาะกิจการสำหรับงวดสามเดือนและหกเดือนสิ้นสุดวันที่ </w:t>
      </w:r>
      <w:r w:rsidR="00923662">
        <w:rPr>
          <w:rFonts w:ascii="Angsana New" w:hAnsi="Angsana New" w:cs="Angsana New"/>
          <w:lang w:val="en-US"/>
        </w:rPr>
        <w:t xml:space="preserve">30 </w:t>
      </w:r>
      <w:r w:rsidR="00923662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923662">
        <w:rPr>
          <w:rFonts w:ascii="Angsana New" w:hAnsi="Angsana New" w:cs="Angsana New"/>
          <w:lang w:val="en-US"/>
        </w:rPr>
        <w:t xml:space="preserve">2561 </w:t>
      </w:r>
      <w:r w:rsidR="00923662">
        <w:rPr>
          <w:rFonts w:ascii="Angsana New" w:hAnsi="Angsana New" w:cs="Angsana New" w:hint="cs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A77C5">
        <w:rPr>
          <w:rFonts w:ascii="Angsana New" w:hAnsi="Angsana New" w:cs="Angsana New" w:hint="cs"/>
          <w:cs/>
          <w:lang w:val="en-US"/>
        </w:rPr>
        <w:t xml:space="preserve">สำหรับงวดหกเดือนสิ้นสุดวันที่ </w:t>
      </w:r>
      <w:r w:rsidR="009A77C5">
        <w:rPr>
          <w:rFonts w:ascii="Angsana New" w:hAnsi="Angsana New" w:cs="Angsana New"/>
          <w:lang w:val="en-US"/>
        </w:rPr>
        <w:t xml:space="preserve">30 </w:t>
      </w:r>
      <w:r w:rsidR="009A77C5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9A77C5">
        <w:rPr>
          <w:rFonts w:ascii="Angsana New" w:hAnsi="Angsana New" w:cs="Angsana New"/>
          <w:lang w:val="en-US"/>
        </w:rPr>
        <w:t>2561</w:t>
      </w:r>
      <w:r w:rsidR="002A705D">
        <w:rPr>
          <w:rFonts w:ascii="Angsana New" w:hAnsi="Angsana New" w:cs="Angsana New"/>
          <w:lang w:val="en-US"/>
        </w:rPr>
        <w:t xml:space="preserve"> </w:t>
      </w:r>
      <w:r w:rsidR="00923662">
        <w:rPr>
          <w:rFonts w:ascii="Angsana New" w:hAnsi="Angsana New" w:cs="Angsana New" w:hint="cs"/>
          <w:cs/>
          <w:lang w:val="en-US"/>
        </w:rPr>
        <w:t>ของบริษัท ที.เค.เอส</w:t>
      </w:r>
      <w:r w:rsidR="009A77C5">
        <w:rPr>
          <w:rFonts w:ascii="Angsana New" w:hAnsi="Angsana New" w:cs="Angsana New" w:hint="cs"/>
          <w:cs/>
          <w:lang w:val="en-US"/>
        </w:rPr>
        <w:t>.</w:t>
      </w:r>
      <w:r w:rsidR="00923662">
        <w:rPr>
          <w:rFonts w:ascii="Angsana New" w:hAnsi="Angsana New" w:cs="Angsana New" w:hint="cs"/>
          <w:cs/>
          <w:lang w:val="en-US"/>
        </w:rPr>
        <w:t xml:space="preserve"> เทคโนโลยี จำกัด (มหาชน) และบริษัทย่อย และของเฉพาะบริษัท ที.เค.เอส</w:t>
      </w:r>
      <w:r w:rsidR="009A77C5">
        <w:rPr>
          <w:rFonts w:ascii="Angsana New" w:hAnsi="Angsana New" w:cs="Angsana New" w:hint="cs"/>
          <w:cs/>
          <w:lang w:val="en-US"/>
        </w:rPr>
        <w:t>.</w:t>
      </w:r>
      <w:r w:rsidR="00923662">
        <w:rPr>
          <w:rFonts w:ascii="Angsana New" w:hAnsi="Angsana New" w:cs="Angsana New" w:hint="cs"/>
          <w:cs/>
          <w:lang w:val="en-US"/>
        </w:rPr>
        <w:t xml:space="preserve"> เทคโนโลยี จำกัด (มหาชน) 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="00923662">
        <w:rPr>
          <w:rFonts w:ascii="Angsana New" w:hAnsi="Angsana New" w:cs="Angsana New"/>
          <w:lang w:val="en-US"/>
        </w:rPr>
        <w:t xml:space="preserve">14 </w:t>
      </w:r>
      <w:r w:rsidR="00923662">
        <w:rPr>
          <w:rFonts w:ascii="Angsana New" w:hAnsi="Angsana New" w:cs="Angsana New" w:hint="cs"/>
          <w:cs/>
          <w:lang w:val="en-US"/>
        </w:rPr>
        <w:t xml:space="preserve">สิงหาคม </w:t>
      </w:r>
      <w:r w:rsidR="00923662">
        <w:rPr>
          <w:rFonts w:ascii="Angsana New" w:hAnsi="Angsana New" w:cs="Angsana New"/>
          <w:lang w:val="en-US"/>
        </w:rPr>
        <w:t>2561</w:t>
      </w:r>
      <w:r w:rsidR="00923662">
        <w:rPr>
          <w:rFonts w:ascii="Angsana New" w:hAnsi="Angsana New" w:cs="Angsana New" w:hint="cs"/>
          <w:cs/>
          <w:lang w:val="en-US"/>
        </w:rPr>
        <w:t xml:space="preserve"> </w:t>
      </w:r>
    </w:p>
    <w:p w:rsidR="0043251A" w:rsidRPr="0043251A" w:rsidRDefault="0043251A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404EC1" w:rsidRDefault="00404EC1" w:rsidP="0039184C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</w:p>
    <w:p w:rsidR="00404EC1" w:rsidRPr="008F307C" w:rsidRDefault="00404EC1" w:rsidP="0039184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:rsidR="008F307C" w:rsidRP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:rsidR="008F307C" w:rsidRPr="008F307C" w:rsidRDefault="00A649B0" w:rsidP="0039184C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(อรวรรณ ศิริรัตนวงศ์)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Pr="00246993">
        <w:rPr>
          <w:rFonts w:ascii="Angsana New" w:hAnsi="Angsana New" w:cs="Angsana New"/>
          <w:lang w:val="en-US"/>
        </w:rPr>
        <w:t>3</w:t>
      </w:r>
      <w:r w:rsidR="00B45751">
        <w:rPr>
          <w:rFonts w:ascii="Angsana New" w:hAnsi="Angsana New" w:cs="Angsana New"/>
          <w:lang w:val="en-US"/>
        </w:rPr>
        <w:t>757</w:t>
      </w:r>
    </w:p>
    <w:p w:rsidR="00E16522" w:rsidRPr="00246993" w:rsidRDefault="00E16522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9184C" w:rsidRPr="00246993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5455AA" w:rsidRDefault="002A705D" w:rsidP="00236606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C73756">
        <w:rPr>
          <w:rFonts w:ascii="Angsana New" w:hAnsi="Angsana New"/>
          <w:sz w:val="30"/>
          <w:szCs w:val="30"/>
        </w:rPr>
        <w:t xml:space="preserve"> </w:t>
      </w:r>
      <w:r w:rsidR="00571F26">
        <w:rPr>
          <w:rFonts w:ascii="Angsana New" w:hAnsi="Angsana New" w:hint="cs"/>
          <w:sz w:val="30"/>
          <w:szCs w:val="30"/>
          <w:cs/>
        </w:rPr>
        <w:t>สิงหาคม</w:t>
      </w:r>
      <w:r w:rsidR="00C73756">
        <w:rPr>
          <w:rFonts w:ascii="Angsana New" w:hAnsi="Angsana New" w:hint="cs"/>
          <w:sz w:val="30"/>
          <w:szCs w:val="30"/>
          <w:cs/>
        </w:rPr>
        <w:t xml:space="preserve"> </w:t>
      </w:r>
      <w:r w:rsidR="007C7811">
        <w:rPr>
          <w:rFonts w:ascii="Angsana New" w:hAnsi="Angsana New"/>
          <w:sz w:val="30"/>
          <w:szCs w:val="30"/>
        </w:rPr>
        <w:t>2562</w:t>
      </w:r>
    </w:p>
    <w:p w:rsidR="00321863" w:rsidRPr="00321863" w:rsidRDefault="00321863" w:rsidP="006A3973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sz w:val="30"/>
          <w:szCs w:val="30"/>
        </w:rPr>
      </w:pPr>
    </w:p>
    <w:sectPr w:rsidR="00321863" w:rsidRPr="00321863" w:rsidSect="006A3973">
      <w:headerReference w:type="default" r:id="rId16"/>
      <w:footerReference w:type="default" r:id="rId17"/>
      <w:pgSz w:w="11907" w:h="16840" w:code="9"/>
      <w:pgMar w:top="691" w:right="1152" w:bottom="576" w:left="1152" w:header="720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A22" w:rsidRDefault="004E7A22" w:rsidP="004956B4">
      <w:r>
        <w:separator/>
      </w:r>
    </w:p>
  </w:endnote>
  <w:endnote w:type="continuationSeparator" w:id="0">
    <w:p w:rsidR="004E7A22" w:rsidRDefault="004E7A2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Default="001920AB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:rsidR="001920AB" w:rsidRDefault="001920AB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Pr="006F59B5" w:rsidRDefault="001920AB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920AB" w:rsidRPr="007661AC" w:rsidRDefault="001920AB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Pr="007661AC" w:rsidRDefault="001920AB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Pr="007661AC" w:rsidRDefault="001920AB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973" w:rsidRPr="006F59B5" w:rsidRDefault="006A397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A3973" w:rsidRPr="007661AC" w:rsidRDefault="006A397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A22" w:rsidRDefault="004E7A22" w:rsidP="004956B4">
      <w:r>
        <w:separator/>
      </w:r>
    </w:p>
  </w:footnote>
  <w:footnote w:type="continuationSeparator" w:id="0">
    <w:p w:rsidR="004E7A22" w:rsidRDefault="004E7A2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Default="001920A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920AB" w:rsidRDefault="001920A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920AB" w:rsidRPr="006F59B5" w:rsidRDefault="001920A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Default="001920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Default="001920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Pr="00F276D0" w:rsidRDefault="001920AB" w:rsidP="00F276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0AB" w:rsidRDefault="001920A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6A3973" w:rsidRPr="00D74AD8" w:rsidRDefault="006A397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9D3CA24A"/>
    <w:lvl w:ilvl="0" w:tplc="669CC864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04AF8"/>
    <w:multiLevelType w:val="hybridMultilevel"/>
    <w:tmpl w:val="7B8E717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A9E1233"/>
    <w:multiLevelType w:val="hybridMultilevel"/>
    <w:tmpl w:val="904C5722"/>
    <w:lvl w:ilvl="0" w:tplc="620CCA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2"/>
  </w:num>
  <w:num w:numId="14">
    <w:abstractNumId w:val="15"/>
  </w:num>
  <w:num w:numId="15">
    <w:abstractNumId w:val="19"/>
  </w:num>
  <w:num w:numId="16">
    <w:abstractNumId w:val="23"/>
  </w:num>
  <w:num w:numId="17">
    <w:abstractNumId w:val="24"/>
  </w:num>
  <w:num w:numId="18">
    <w:abstractNumId w:val="20"/>
  </w:num>
  <w:num w:numId="19">
    <w:abstractNumId w:val="12"/>
  </w:num>
  <w:num w:numId="20">
    <w:abstractNumId w:val="13"/>
  </w:num>
  <w:num w:numId="21">
    <w:abstractNumId w:val="10"/>
  </w:num>
  <w:num w:numId="22">
    <w:abstractNumId w:val="11"/>
  </w:num>
  <w:num w:numId="23">
    <w:abstractNumId w:val="25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5"/>
  </w:num>
  <w:num w:numId="28">
    <w:abstractNumId w:val="5"/>
  </w:num>
  <w:num w:numId="29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9B2"/>
    <w:rsid w:val="00003CCC"/>
    <w:rsid w:val="00004015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5C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910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A46"/>
    <w:rsid w:val="00052D84"/>
    <w:rsid w:val="00052E02"/>
    <w:rsid w:val="00052E29"/>
    <w:rsid w:val="000532AE"/>
    <w:rsid w:val="0005395E"/>
    <w:rsid w:val="00053C18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DFA"/>
    <w:rsid w:val="0006210C"/>
    <w:rsid w:val="000622B0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0E8B"/>
    <w:rsid w:val="00081C07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88B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32C"/>
    <w:rsid w:val="00092DBB"/>
    <w:rsid w:val="000930EC"/>
    <w:rsid w:val="0009311C"/>
    <w:rsid w:val="0009332C"/>
    <w:rsid w:val="000939DC"/>
    <w:rsid w:val="00093F95"/>
    <w:rsid w:val="000952FF"/>
    <w:rsid w:val="000957B8"/>
    <w:rsid w:val="00095E35"/>
    <w:rsid w:val="00095F85"/>
    <w:rsid w:val="0009651F"/>
    <w:rsid w:val="00097346"/>
    <w:rsid w:val="0009737F"/>
    <w:rsid w:val="0009756E"/>
    <w:rsid w:val="00097AB5"/>
    <w:rsid w:val="000A0522"/>
    <w:rsid w:val="000A0721"/>
    <w:rsid w:val="000A0745"/>
    <w:rsid w:val="000A1ECA"/>
    <w:rsid w:val="000A207B"/>
    <w:rsid w:val="000A2D5B"/>
    <w:rsid w:val="000A2DD6"/>
    <w:rsid w:val="000A43AC"/>
    <w:rsid w:val="000A4765"/>
    <w:rsid w:val="000A4E5A"/>
    <w:rsid w:val="000A4F2B"/>
    <w:rsid w:val="000A53E5"/>
    <w:rsid w:val="000A56A2"/>
    <w:rsid w:val="000A5C63"/>
    <w:rsid w:val="000A6C35"/>
    <w:rsid w:val="000A753F"/>
    <w:rsid w:val="000A755E"/>
    <w:rsid w:val="000A7F25"/>
    <w:rsid w:val="000B00A8"/>
    <w:rsid w:val="000B0501"/>
    <w:rsid w:val="000B0AD3"/>
    <w:rsid w:val="000B0E74"/>
    <w:rsid w:val="000B1454"/>
    <w:rsid w:val="000B1B44"/>
    <w:rsid w:val="000B1D23"/>
    <w:rsid w:val="000B2267"/>
    <w:rsid w:val="000B37D0"/>
    <w:rsid w:val="000B40C3"/>
    <w:rsid w:val="000B4AF4"/>
    <w:rsid w:val="000B511D"/>
    <w:rsid w:val="000B53F5"/>
    <w:rsid w:val="000B544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1B58"/>
    <w:rsid w:val="000C20BE"/>
    <w:rsid w:val="000C287D"/>
    <w:rsid w:val="000C2E69"/>
    <w:rsid w:val="000C39D7"/>
    <w:rsid w:val="000C42A4"/>
    <w:rsid w:val="000C4D8E"/>
    <w:rsid w:val="000C5099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AB9"/>
    <w:rsid w:val="000D1DA1"/>
    <w:rsid w:val="000D1E14"/>
    <w:rsid w:val="000D1FA5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4A2C"/>
    <w:rsid w:val="000F50EA"/>
    <w:rsid w:val="000F5704"/>
    <w:rsid w:val="000F6768"/>
    <w:rsid w:val="000F68CA"/>
    <w:rsid w:val="000F6E36"/>
    <w:rsid w:val="000F717A"/>
    <w:rsid w:val="000F7237"/>
    <w:rsid w:val="000F7429"/>
    <w:rsid w:val="000F7944"/>
    <w:rsid w:val="000F7B70"/>
    <w:rsid w:val="000F7CE5"/>
    <w:rsid w:val="001004B6"/>
    <w:rsid w:val="001012BC"/>
    <w:rsid w:val="00101CFE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8D7"/>
    <w:rsid w:val="00112B10"/>
    <w:rsid w:val="00112B13"/>
    <w:rsid w:val="00112D81"/>
    <w:rsid w:val="00112FDA"/>
    <w:rsid w:val="00113267"/>
    <w:rsid w:val="00113510"/>
    <w:rsid w:val="00113B6D"/>
    <w:rsid w:val="00113CFB"/>
    <w:rsid w:val="0011451B"/>
    <w:rsid w:val="00114521"/>
    <w:rsid w:val="00114B63"/>
    <w:rsid w:val="00114E94"/>
    <w:rsid w:val="0011505F"/>
    <w:rsid w:val="00115EBD"/>
    <w:rsid w:val="00115F14"/>
    <w:rsid w:val="00116E93"/>
    <w:rsid w:val="00117163"/>
    <w:rsid w:val="00117CC6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DA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908"/>
    <w:rsid w:val="00126C10"/>
    <w:rsid w:val="00126DC5"/>
    <w:rsid w:val="0012709A"/>
    <w:rsid w:val="00127299"/>
    <w:rsid w:val="001273AC"/>
    <w:rsid w:val="00127EE3"/>
    <w:rsid w:val="0013011E"/>
    <w:rsid w:val="00130A0F"/>
    <w:rsid w:val="00130FA8"/>
    <w:rsid w:val="00131EF5"/>
    <w:rsid w:val="00132190"/>
    <w:rsid w:val="00132E1B"/>
    <w:rsid w:val="00132E24"/>
    <w:rsid w:val="001333E8"/>
    <w:rsid w:val="0013366D"/>
    <w:rsid w:val="0013481D"/>
    <w:rsid w:val="0013514E"/>
    <w:rsid w:val="001354A7"/>
    <w:rsid w:val="00135614"/>
    <w:rsid w:val="001358D7"/>
    <w:rsid w:val="00135B2A"/>
    <w:rsid w:val="00135B73"/>
    <w:rsid w:val="00135E2E"/>
    <w:rsid w:val="00136ED1"/>
    <w:rsid w:val="0013735B"/>
    <w:rsid w:val="001379CE"/>
    <w:rsid w:val="00137B61"/>
    <w:rsid w:val="00140203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03"/>
    <w:rsid w:val="001448CB"/>
    <w:rsid w:val="00144A5E"/>
    <w:rsid w:val="00144FAB"/>
    <w:rsid w:val="0014519C"/>
    <w:rsid w:val="001452CC"/>
    <w:rsid w:val="0014592B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0DD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6A21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EBD"/>
    <w:rsid w:val="00160FCF"/>
    <w:rsid w:val="00161E12"/>
    <w:rsid w:val="001620C9"/>
    <w:rsid w:val="001629D3"/>
    <w:rsid w:val="00162A8D"/>
    <w:rsid w:val="00163386"/>
    <w:rsid w:val="001633B0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7053B"/>
    <w:rsid w:val="001708FD"/>
    <w:rsid w:val="00171086"/>
    <w:rsid w:val="0017121D"/>
    <w:rsid w:val="00171413"/>
    <w:rsid w:val="00171829"/>
    <w:rsid w:val="00171D05"/>
    <w:rsid w:val="001726B6"/>
    <w:rsid w:val="001726FD"/>
    <w:rsid w:val="00172A69"/>
    <w:rsid w:val="00172B9D"/>
    <w:rsid w:val="001738E5"/>
    <w:rsid w:val="0017414F"/>
    <w:rsid w:val="00175066"/>
    <w:rsid w:val="0017555B"/>
    <w:rsid w:val="0017625D"/>
    <w:rsid w:val="001762F1"/>
    <w:rsid w:val="00176411"/>
    <w:rsid w:val="00176519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24A5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A43"/>
    <w:rsid w:val="00187C37"/>
    <w:rsid w:val="00187CE3"/>
    <w:rsid w:val="00187EBA"/>
    <w:rsid w:val="0019079F"/>
    <w:rsid w:val="0019176C"/>
    <w:rsid w:val="00191B63"/>
    <w:rsid w:val="00192018"/>
    <w:rsid w:val="001920AB"/>
    <w:rsid w:val="00192B65"/>
    <w:rsid w:val="001930B4"/>
    <w:rsid w:val="00193298"/>
    <w:rsid w:val="00193BB0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C4A"/>
    <w:rsid w:val="001A2E5D"/>
    <w:rsid w:val="001A3005"/>
    <w:rsid w:val="001A33DE"/>
    <w:rsid w:val="001A39E8"/>
    <w:rsid w:val="001A3FBE"/>
    <w:rsid w:val="001A41A1"/>
    <w:rsid w:val="001A47DD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4A38"/>
    <w:rsid w:val="001B4A81"/>
    <w:rsid w:val="001B4B06"/>
    <w:rsid w:val="001B4E79"/>
    <w:rsid w:val="001B5B5C"/>
    <w:rsid w:val="001B6335"/>
    <w:rsid w:val="001B66AD"/>
    <w:rsid w:val="001B68F1"/>
    <w:rsid w:val="001B7416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2233"/>
    <w:rsid w:val="001C359E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28E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E53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0CD"/>
    <w:rsid w:val="001E13AA"/>
    <w:rsid w:val="001E14CF"/>
    <w:rsid w:val="001E172D"/>
    <w:rsid w:val="001E1967"/>
    <w:rsid w:val="001E1C75"/>
    <w:rsid w:val="001E2397"/>
    <w:rsid w:val="001E23E9"/>
    <w:rsid w:val="001E3861"/>
    <w:rsid w:val="001E3981"/>
    <w:rsid w:val="001E3F51"/>
    <w:rsid w:val="001E440B"/>
    <w:rsid w:val="001E4973"/>
    <w:rsid w:val="001E4CE6"/>
    <w:rsid w:val="001E53CB"/>
    <w:rsid w:val="001E5621"/>
    <w:rsid w:val="001E6E82"/>
    <w:rsid w:val="001E7268"/>
    <w:rsid w:val="001E7520"/>
    <w:rsid w:val="001E7716"/>
    <w:rsid w:val="001E789C"/>
    <w:rsid w:val="001F0008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4AAF"/>
    <w:rsid w:val="001F51D4"/>
    <w:rsid w:val="001F5C62"/>
    <w:rsid w:val="001F5C69"/>
    <w:rsid w:val="001F5DBF"/>
    <w:rsid w:val="001F5DC4"/>
    <w:rsid w:val="001F60A6"/>
    <w:rsid w:val="001F6177"/>
    <w:rsid w:val="001F63B4"/>
    <w:rsid w:val="001F64A1"/>
    <w:rsid w:val="001F675C"/>
    <w:rsid w:val="001F74F5"/>
    <w:rsid w:val="001F7563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3B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C9"/>
    <w:rsid w:val="002108D7"/>
    <w:rsid w:val="0021144D"/>
    <w:rsid w:val="00211542"/>
    <w:rsid w:val="002116E9"/>
    <w:rsid w:val="00211701"/>
    <w:rsid w:val="00211981"/>
    <w:rsid w:val="00212313"/>
    <w:rsid w:val="002125CF"/>
    <w:rsid w:val="002146F2"/>
    <w:rsid w:val="002148F1"/>
    <w:rsid w:val="00214EA5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CF"/>
    <w:rsid w:val="00220A3A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E3B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233B"/>
    <w:rsid w:val="00242E53"/>
    <w:rsid w:val="002431D8"/>
    <w:rsid w:val="00243716"/>
    <w:rsid w:val="00243EBF"/>
    <w:rsid w:val="00243FA7"/>
    <w:rsid w:val="002449E9"/>
    <w:rsid w:val="00244AB7"/>
    <w:rsid w:val="002450FF"/>
    <w:rsid w:val="00245595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33E5"/>
    <w:rsid w:val="00254EC3"/>
    <w:rsid w:val="0025518D"/>
    <w:rsid w:val="00255D22"/>
    <w:rsid w:val="00255FEF"/>
    <w:rsid w:val="0025617C"/>
    <w:rsid w:val="0025639F"/>
    <w:rsid w:val="002566AD"/>
    <w:rsid w:val="00256C4E"/>
    <w:rsid w:val="00257CBD"/>
    <w:rsid w:val="00257E2F"/>
    <w:rsid w:val="0026057C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51D"/>
    <w:rsid w:val="0027463D"/>
    <w:rsid w:val="00275011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024"/>
    <w:rsid w:val="00281D41"/>
    <w:rsid w:val="002823F0"/>
    <w:rsid w:val="00283571"/>
    <w:rsid w:val="002837DD"/>
    <w:rsid w:val="0028389D"/>
    <w:rsid w:val="00284678"/>
    <w:rsid w:val="002846F0"/>
    <w:rsid w:val="00284BF6"/>
    <w:rsid w:val="00285652"/>
    <w:rsid w:val="002860A7"/>
    <w:rsid w:val="002863F0"/>
    <w:rsid w:val="00286674"/>
    <w:rsid w:val="002876BA"/>
    <w:rsid w:val="00287857"/>
    <w:rsid w:val="00287F25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6B"/>
    <w:rsid w:val="00294BB0"/>
    <w:rsid w:val="00294BB1"/>
    <w:rsid w:val="00295EB8"/>
    <w:rsid w:val="00296515"/>
    <w:rsid w:val="00296C58"/>
    <w:rsid w:val="002976EE"/>
    <w:rsid w:val="00297AFC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6F2E"/>
    <w:rsid w:val="002A705D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C7CC2"/>
    <w:rsid w:val="002D0128"/>
    <w:rsid w:val="002D144C"/>
    <w:rsid w:val="002D17DC"/>
    <w:rsid w:val="002D1927"/>
    <w:rsid w:val="002D1C09"/>
    <w:rsid w:val="002D1D22"/>
    <w:rsid w:val="002D2433"/>
    <w:rsid w:val="002D2456"/>
    <w:rsid w:val="002D25A4"/>
    <w:rsid w:val="002D284C"/>
    <w:rsid w:val="002D33A8"/>
    <w:rsid w:val="002D34E3"/>
    <w:rsid w:val="002D3883"/>
    <w:rsid w:val="002D398D"/>
    <w:rsid w:val="002D3DEF"/>
    <w:rsid w:val="002D4072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925"/>
    <w:rsid w:val="002E21AE"/>
    <w:rsid w:val="002E2301"/>
    <w:rsid w:val="002E235E"/>
    <w:rsid w:val="002E2783"/>
    <w:rsid w:val="002E2AEE"/>
    <w:rsid w:val="002E2ECD"/>
    <w:rsid w:val="002E30E6"/>
    <w:rsid w:val="002E3383"/>
    <w:rsid w:val="002E3694"/>
    <w:rsid w:val="002E3DE6"/>
    <w:rsid w:val="002E3E12"/>
    <w:rsid w:val="002E44E0"/>
    <w:rsid w:val="002E4B09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C1"/>
    <w:rsid w:val="002F01DB"/>
    <w:rsid w:val="002F0716"/>
    <w:rsid w:val="002F10DA"/>
    <w:rsid w:val="002F130D"/>
    <w:rsid w:val="002F13BD"/>
    <w:rsid w:val="002F1CD1"/>
    <w:rsid w:val="002F2177"/>
    <w:rsid w:val="002F269D"/>
    <w:rsid w:val="002F2DA2"/>
    <w:rsid w:val="002F327A"/>
    <w:rsid w:val="002F3A72"/>
    <w:rsid w:val="002F4002"/>
    <w:rsid w:val="002F4A82"/>
    <w:rsid w:val="002F4D6A"/>
    <w:rsid w:val="002F4EE8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969"/>
    <w:rsid w:val="00306CFA"/>
    <w:rsid w:val="00306D0B"/>
    <w:rsid w:val="0030708B"/>
    <w:rsid w:val="00307988"/>
    <w:rsid w:val="00307A07"/>
    <w:rsid w:val="00307F80"/>
    <w:rsid w:val="00310212"/>
    <w:rsid w:val="00310820"/>
    <w:rsid w:val="003108FE"/>
    <w:rsid w:val="0031135A"/>
    <w:rsid w:val="00311415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E3D"/>
    <w:rsid w:val="00317394"/>
    <w:rsid w:val="00317668"/>
    <w:rsid w:val="00317EF6"/>
    <w:rsid w:val="00317FF4"/>
    <w:rsid w:val="003207EB"/>
    <w:rsid w:val="00320AF8"/>
    <w:rsid w:val="00321645"/>
    <w:rsid w:val="00321863"/>
    <w:rsid w:val="00321AE7"/>
    <w:rsid w:val="00322F3E"/>
    <w:rsid w:val="00322FB9"/>
    <w:rsid w:val="0032357C"/>
    <w:rsid w:val="003236C4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314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735"/>
    <w:rsid w:val="00332921"/>
    <w:rsid w:val="00332B32"/>
    <w:rsid w:val="00333109"/>
    <w:rsid w:val="003340BD"/>
    <w:rsid w:val="00334527"/>
    <w:rsid w:val="003349EB"/>
    <w:rsid w:val="00334A94"/>
    <w:rsid w:val="00335763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FC3"/>
    <w:rsid w:val="00351D1B"/>
    <w:rsid w:val="00352132"/>
    <w:rsid w:val="00352378"/>
    <w:rsid w:val="003527F5"/>
    <w:rsid w:val="00352CEA"/>
    <w:rsid w:val="0035321C"/>
    <w:rsid w:val="00353233"/>
    <w:rsid w:val="0035335B"/>
    <w:rsid w:val="00353796"/>
    <w:rsid w:val="003539F8"/>
    <w:rsid w:val="00353B7F"/>
    <w:rsid w:val="00353B88"/>
    <w:rsid w:val="00353CEF"/>
    <w:rsid w:val="00354145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6F6E"/>
    <w:rsid w:val="0035711C"/>
    <w:rsid w:val="00357C07"/>
    <w:rsid w:val="00357DAD"/>
    <w:rsid w:val="00360F9F"/>
    <w:rsid w:val="00361189"/>
    <w:rsid w:val="003615AC"/>
    <w:rsid w:val="00361958"/>
    <w:rsid w:val="00361D41"/>
    <w:rsid w:val="00361D4E"/>
    <w:rsid w:val="00361E82"/>
    <w:rsid w:val="00362102"/>
    <w:rsid w:val="00362722"/>
    <w:rsid w:val="0036280C"/>
    <w:rsid w:val="00362CA0"/>
    <w:rsid w:val="003634D4"/>
    <w:rsid w:val="00363DAF"/>
    <w:rsid w:val="0036421D"/>
    <w:rsid w:val="00364ED8"/>
    <w:rsid w:val="003650EC"/>
    <w:rsid w:val="003653EE"/>
    <w:rsid w:val="00366E75"/>
    <w:rsid w:val="0036731F"/>
    <w:rsid w:val="00367730"/>
    <w:rsid w:val="003677B1"/>
    <w:rsid w:val="00367B81"/>
    <w:rsid w:val="0037038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4CD4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105E"/>
    <w:rsid w:val="003812B3"/>
    <w:rsid w:val="003821BA"/>
    <w:rsid w:val="003822C8"/>
    <w:rsid w:val="003824FD"/>
    <w:rsid w:val="00382987"/>
    <w:rsid w:val="00382BE7"/>
    <w:rsid w:val="00382E4A"/>
    <w:rsid w:val="00383806"/>
    <w:rsid w:val="0038385D"/>
    <w:rsid w:val="00383C34"/>
    <w:rsid w:val="00384C7A"/>
    <w:rsid w:val="00384CAA"/>
    <w:rsid w:val="00384D8B"/>
    <w:rsid w:val="0038648B"/>
    <w:rsid w:val="00386DAC"/>
    <w:rsid w:val="00387E9E"/>
    <w:rsid w:val="003904D8"/>
    <w:rsid w:val="0039058D"/>
    <w:rsid w:val="0039184C"/>
    <w:rsid w:val="00391D76"/>
    <w:rsid w:val="00391D93"/>
    <w:rsid w:val="00391FA3"/>
    <w:rsid w:val="003928EB"/>
    <w:rsid w:val="00392923"/>
    <w:rsid w:val="0039323E"/>
    <w:rsid w:val="00393379"/>
    <w:rsid w:val="00393DBC"/>
    <w:rsid w:val="003946D0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18DD"/>
    <w:rsid w:val="003A2572"/>
    <w:rsid w:val="003A2935"/>
    <w:rsid w:val="003A295D"/>
    <w:rsid w:val="003A2C1B"/>
    <w:rsid w:val="003A2D44"/>
    <w:rsid w:val="003A2FD1"/>
    <w:rsid w:val="003A3208"/>
    <w:rsid w:val="003A3565"/>
    <w:rsid w:val="003A36F8"/>
    <w:rsid w:val="003A3BA1"/>
    <w:rsid w:val="003A3FE8"/>
    <w:rsid w:val="003A41C0"/>
    <w:rsid w:val="003A442E"/>
    <w:rsid w:val="003A455F"/>
    <w:rsid w:val="003A45A0"/>
    <w:rsid w:val="003A5126"/>
    <w:rsid w:val="003A545A"/>
    <w:rsid w:val="003A568E"/>
    <w:rsid w:val="003A56CE"/>
    <w:rsid w:val="003A6A8B"/>
    <w:rsid w:val="003A7034"/>
    <w:rsid w:val="003A72F6"/>
    <w:rsid w:val="003A78BA"/>
    <w:rsid w:val="003A78E6"/>
    <w:rsid w:val="003A7905"/>
    <w:rsid w:val="003B1BE4"/>
    <w:rsid w:val="003B1C63"/>
    <w:rsid w:val="003B1ECF"/>
    <w:rsid w:val="003B22FF"/>
    <w:rsid w:val="003B2C57"/>
    <w:rsid w:val="003B2C9A"/>
    <w:rsid w:val="003B2F10"/>
    <w:rsid w:val="003B30E7"/>
    <w:rsid w:val="003B32A1"/>
    <w:rsid w:val="003B40A4"/>
    <w:rsid w:val="003B4C43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9E4"/>
    <w:rsid w:val="003C0AE3"/>
    <w:rsid w:val="003C0EF4"/>
    <w:rsid w:val="003C0FA0"/>
    <w:rsid w:val="003C211C"/>
    <w:rsid w:val="003C2149"/>
    <w:rsid w:val="003C2455"/>
    <w:rsid w:val="003C2D59"/>
    <w:rsid w:val="003C3289"/>
    <w:rsid w:val="003C3DCC"/>
    <w:rsid w:val="003C47E5"/>
    <w:rsid w:val="003C4CD3"/>
    <w:rsid w:val="003C4F4C"/>
    <w:rsid w:val="003C50B0"/>
    <w:rsid w:val="003C5391"/>
    <w:rsid w:val="003C5C96"/>
    <w:rsid w:val="003C5D88"/>
    <w:rsid w:val="003C61FE"/>
    <w:rsid w:val="003C62FF"/>
    <w:rsid w:val="003C68DF"/>
    <w:rsid w:val="003C6EC3"/>
    <w:rsid w:val="003C7D3A"/>
    <w:rsid w:val="003C7EFE"/>
    <w:rsid w:val="003D05D1"/>
    <w:rsid w:val="003D1428"/>
    <w:rsid w:val="003D15C6"/>
    <w:rsid w:val="003D1C10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2AD"/>
    <w:rsid w:val="003D58A4"/>
    <w:rsid w:val="003D58CD"/>
    <w:rsid w:val="003D5C4F"/>
    <w:rsid w:val="003D6108"/>
    <w:rsid w:val="003D667C"/>
    <w:rsid w:val="003D6D13"/>
    <w:rsid w:val="003D7076"/>
    <w:rsid w:val="003D7CBF"/>
    <w:rsid w:val="003D7D4A"/>
    <w:rsid w:val="003E038A"/>
    <w:rsid w:val="003E0A46"/>
    <w:rsid w:val="003E0A9E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1C8"/>
    <w:rsid w:val="003E33F1"/>
    <w:rsid w:val="003E3657"/>
    <w:rsid w:val="003E3AE7"/>
    <w:rsid w:val="003E3AF0"/>
    <w:rsid w:val="003E409D"/>
    <w:rsid w:val="003E4103"/>
    <w:rsid w:val="003E46F4"/>
    <w:rsid w:val="003E59B0"/>
    <w:rsid w:val="003E619D"/>
    <w:rsid w:val="003E64FB"/>
    <w:rsid w:val="003E6BE0"/>
    <w:rsid w:val="003E6EB4"/>
    <w:rsid w:val="003E764D"/>
    <w:rsid w:val="003E78BA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58B7"/>
    <w:rsid w:val="003F5CB4"/>
    <w:rsid w:val="003F6029"/>
    <w:rsid w:val="003F628E"/>
    <w:rsid w:val="003F62D6"/>
    <w:rsid w:val="003F63B4"/>
    <w:rsid w:val="003F64A5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6F2"/>
    <w:rsid w:val="00404B51"/>
    <w:rsid w:val="00404EC1"/>
    <w:rsid w:val="004064F4"/>
    <w:rsid w:val="00406EC6"/>
    <w:rsid w:val="004071F4"/>
    <w:rsid w:val="004073C1"/>
    <w:rsid w:val="00407530"/>
    <w:rsid w:val="0040771E"/>
    <w:rsid w:val="004107E9"/>
    <w:rsid w:val="00410906"/>
    <w:rsid w:val="004119C7"/>
    <w:rsid w:val="004122DB"/>
    <w:rsid w:val="0041241B"/>
    <w:rsid w:val="004130C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676"/>
    <w:rsid w:val="00416828"/>
    <w:rsid w:val="00416B2F"/>
    <w:rsid w:val="004172BC"/>
    <w:rsid w:val="00417481"/>
    <w:rsid w:val="00417575"/>
    <w:rsid w:val="00417776"/>
    <w:rsid w:val="004179E7"/>
    <w:rsid w:val="00417D2F"/>
    <w:rsid w:val="00420C65"/>
    <w:rsid w:val="00420ED8"/>
    <w:rsid w:val="00421465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A78"/>
    <w:rsid w:val="00430B11"/>
    <w:rsid w:val="00430F9C"/>
    <w:rsid w:val="004310BB"/>
    <w:rsid w:val="0043124B"/>
    <w:rsid w:val="00431509"/>
    <w:rsid w:val="00431B4F"/>
    <w:rsid w:val="00431EBE"/>
    <w:rsid w:val="004321AC"/>
    <w:rsid w:val="0043251A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FFA"/>
    <w:rsid w:val="004376C6"/>
    <w:rsid w:val="004376F6"/>
    <w:rsid w:val="00437B65"/>
    <w:rsid w:val="00437F4D"/>
    <w:rsid w:val="0044014E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DAF"/>
    <w:rsid w:val="0044509F"/>
    <w:rsid w:val="0044558E"/>
    <w:rsid w:val="00445B70"/>
    <w:rsid w:val="00446005"/>
    <w:rsid w:val="00446619"/>
    <w:rsid w:val="00446E2F"/>
    <w:rsid w:val="00446FAC"/>
    <w:rsid w:val="004477CB"/>
    <w:rsid w:val="00450265"/>
    <w:rsid w:val="00450347"/>
    <w:rsid w:val="0045075A"/>
    <w:rsid w:val="00450871"/>
    <w:rsid w:val="00450B98"/>
    <w:rsid w:val="00450BDF"/>
    <w:rsid w:val="00450E24"/>
    <w:rsid w:val="0045154E"/>
    <w:rsid w:val="0045172F"/>
    <w:rsid w:val="00451990"/>
    <w:rsid w:val="004519DF"/>
    <w:rsid w:val="00451B1E"/>
    <w:rsid w:val="00451CB2"/>
    <w:rsid w:val="00452039"/>
    <w:rsid w:val="00452113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282"/>
    <w:rsid w:val="004629CD"/>
    <w:rsid w:val="00462BDD"/>
    <w:rsid w:val="004631DD"/>
    <w:rsid w:val="00463BB5"/>
    <w:rsid w:val="00464200"/>
    <w:rsid w:val="004642F9"/>
    <w:rsid w:val="00464898"/>
    <w:rsid w:val="004654A7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795"/>
    <w:rsid w:val="00471DA8"/>
    <w:rsid w:val="00471F05"/>
    <w:rsid w:val="0047225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77"/>
    <w:rsid w:val="00475D67"/>
    <w:rsid w:val="0047604D"/>
    <w:rsid w:val="004768A4"/>
    <w:rsid w:val="00476A92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11C"/>
    <w:rsid w:val="0048622F"/>
    <w:rsid w:val="004864AE"/>
    <w:rsid w:val="00486CCD"/>
    <w:rsid w:val="00487271"/>
    <w:rsid w:val="0048729D"/>
    <w:rsid w:val="0048767D"/>
    <w:rsid w:val="00487A08"/>
    <w:rsid w:val="00487F4C"/>
    <w:rsid w:val="004900FD"/>
    <w:rsid w:val="00490105"/>
    <w:rsid w:val="004906F0"/>
    <w:rsid w:val="0049131D"/>
    <w:rsid w:val="00491ADD"/>
    <w:rsid w:val="00491DCB"/>
    <w:rsid w:val="00491FE2"/>
    <w:rsid w:val="00492159"/>
    <w:rsid w:val="00492BF1"/>
    <w:rsid w:val="00492E7B"/>
    <w:rsid w:val="00493166"/>
    <w:rsid w:val="0049324F"/>
    <w:rsid w:val="00493789"/>
    <w:rsid w:val="00493A4A"/>
    <w:rsid w:val="00493DAA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C76"/>
    <w:rsid w:val="004A07AE"/>
    <w:rsid w:val="004A0A9A"/>
    <w:rsid w:val="004A1D70"/>
    <w:rsid w:val="004A223E"/>
    <w:rsid w:val="004A26D4"/>
    <w:rsid w:val="004A2D79"/>
    <w:rsid w:val="004A2D8E"/>
    <w:rsid w:val="004A3504"/>
    <w:rsid w:val="004A39BB"/>
    <w:rsid w:val="004A3A02"/>
    <w:rsid w:val="004A3B8B"/>
    <w:rsid w:val="004A436E"/>
    <w:rsid w:val="004A451A"/>
    <w:rsid w:val="004A465D"/>
    <w:rsid w:val="004A4701"/>
    <w:rsid w:val="004A501E"/>
    <w:rsid w:val="004A51FA"/>
    <w:rsid w:val="004A5C0C"/>
    <w:rsid w:val="004A5F71"/>
    <w:rsid w:val="004A6651"/>
    <w:rsid w:val="004A6A7D"/>
    <w:rsid w:val="004A6CE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1497"/>
    <w:rsid w:val="004C16BA"/>
    <w:rsid w:val="004C2D25"/>
    <w:rsid w:val="004C2DD3"/>
    <w:rsid w:val="004C31E9"/>
    <w:rsid w:val="004C3497"/>
    <w:rsid w:val="004C3622"/>
    <w:rsid w:val="004C37CD"/>
    <w:rsid w:val="004C3EE2"/>
    <w:rsid w:val="004C4203"/>
    <w:rsid w:val="004C4675"/>
    <w:rsid w:val="004C4915"/>
    <w:rsid w:val="004C4969"/>
    <w:rsid w:val="004C4C3F"/>
    <w:rsid w:val="004C562B"/>
    <w:rsid w:val="004C5CDC"/>
    <w:rsid w:val="004C6B36"/>
    <w:rsid w:val="004C7424"/>
    <w:rsid w:val="004C7C3C"/>
    <w:rsid w:val="004D00ED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3A7"/>
    <w:rsid w:val="004D577A"/>
    <w:rsid w:val="004D594E"/>
    <w:rsid w:val="004D5E4A"/>
    <w:rsid w:val="004D609F"/>
    <w:rsid w:val="004D60FE"/>
    <w:rsid w:val="004D6F95"/>
    <w:rsid w:val="004D707F"/>
    <w:rsid w:val="004D7C1B"/>
    <w:rsid w:val="004E01FB"/>
    <w:rsid w:val="004E03DC"/>
    <w:rsid w:val="004E109C"/>
    <w:rsid w:val="004E16B7"/>
    <w:rsid w:val="004E1EE7"/>
    <w:rsid w:val="004E234E"/>
    <w:rsid w:val="004E24EB"/>
    <w:rsid w:val="004E2590"/>
    <w:rsid w:val="004E27FA"/>
    <w:rsid w:val="004E2964"/>
    <w:rsid w:val="004E2BD6"/>
    <w:rsid w:val="004E2E2D"/>
    <w:rsid w:val="004E3467"/>
    <w:rsid w:val="004E3569"/>
    <w:rsid w:val="004E35FA"/>
    <w:rsid w:val="004E3A72"/>
    <w:rsid w:val="004E3D6A"/>
    <w:rsid w:val="004E40D6"/>
    <w:rsid w:val="004E4254"/>
    <w:rsid w:val="004E4407"/>
    <w:rsid w:val="004E4AE8"/>
    <w:rsid w:val="004E533B"/>
    <w:rsid w:val="004E5369"/>
    <w:rsid w:val="004E53FD"/>
    <w:rsid w:val="004E5747"/>
    <w:rsid w:val="004E5950"/>
    <w:rsid w:val="004E6754"/>
    <w:rsid w:val="004E6DA7"/>
    <w:rsid w:val="004E6FC1"/>
    <w:rsid w:val="004E7004"/>
    <w:rsid w:val="004E74F6"/>
    <w:rsid w:val="004E7657"/>
    <w:rsid w:val="004E7A22"/>
    <w:rsid w:val="004E7F4C"/>
    <w:rsid w:val="004F0195"/>
    <w:rsid w:val="004F0947"/>
    <w:rsid w:val="004F13A1"/>
    <w:rsid w:val="004F1C30"/>
    <w:rsid w:val="004F26F9"/>
    <w:rsid w:val="004F2B33"/>
    <w:rsid w:val="004F39C0"/>
    <w:rsid w:val="004F3A98"/>
    <w:rsid w:val="004F4656"/>
    <w:rsid w:val="004F48B9"/>
    <w:rsid w:val="004F494B"/>
    <w:rsid w:val="004F4C07"/>
    <w:rsid w:val="004F4E32"/>
    <w:rsid w:val="004F4FFF"/>
    <w:rsid w:val="004F59B6"/>
    <w:rsid w:val="004F5C01"/>
    <w:rsid w:val="004F5EC9"/>
    <w:rsid w:val="004F6357"/>
    <w:rsid w:val="004F6704"/>
    <w:rsid w:val="004F6996"/>
    <w:rsid w:val="004F6EAB"/>
    <w:rsid w:val="004F6EF1"/>
    <w:rsid w:val="004F7EB0"/>
    <w:rsid w:val="0050005D"/>
    <w:rsid w:val="00500181"/>
    <w:rsid w:val="00500336"/>
    <w:rsid w:val="00500454"/>
    <w:rsid w:val="00500597"/>
    <w:rsid w:val="00500E7B"/>
    <w:rsid w:val="005011F2"/>
    <w:rsid w:val="00501B06"/>
    <w:rsid w:val="005026D7"/>
    <w:rsid w:val="00502EEC"/>
    <w:rsid w:val="005033B3"/>
    <w:rsid w:val="00503C4D"/>
    <w:rsid w:val="00504B67"/>
    <w:rsid w:val="00504C06"/>
    <w:rsid w:val="00504CF0"/>
    <w:rsid w:val="00504D4A"/>
    <w:rsid w:val="005052F7"/>
    <w:rsid w:val="00505C98"/>
    <w:rsid w:val="00506A1D"/>
    <w:rsid w:val="00506DA5"/>
    <w:rsid w:val="00507147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D"/>
    <w:rsid w:val="005144FE"/>
    <w:rsid w:val="0051465E"/>
    <w:rsid w:val="00514776"/>
    <w:rsid w:val="00514D95"/>
    <w:rsid w:val="00514FAB"/>
    <w:rsid w:val="0051525D"/>
    <w:rsid w:val="00515958"/>
    <w:rsid w:val="00516EF5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1C24"/>
    <w:rsid w:val="005324D1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60CE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3E3"/>
    <w:rsid w:val="005444C5"/>
    <w:rsid w:val="0054457E"/>
    <w:rsid w:val="00544B69"/>
    <w:rsid w:val="00544EF2"/>
    <w:rsid w:val="0054516F"/>
    <w:rsid w:val="00545327"/>
    <w:rsid w:val="005455AA"/>
    <w:rsid w:val="00545951"/>
    <w:rsid w:val="00545F2A"/>
    <w:rsid w:val="00546189"/>
    <w:rsid w:val="00546F31"/>
    <w:rsid w:val="005476D2"/>
    <w:rsid w:val="00547C2C"/>
    <w:rsid w:val="00547C33"/>
    <w:rsid w:val="00547FBD"/>
    <w:rsid w:val="005509C8"/>
    <w:rsid w:val="005516FA"/>
    <w:rsid w:val="005518AB"/>
    <w:rsid w:val="0055196C"/>
    <w:rsid w:val="00551DF1"/>
    <w:rsid w:val="00552929"/>
    <w:rsid w:val="00552E98"/>
    <w:rsid w:val="00553659"/>
    <w:rsid w:val="00553A03"/>
    <w:rsid w:val="00553D54"/>
    <w:rsid w:val="00554001"/>
    <w:rsid w:val="00554015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242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08"/>
    <w:rsid w:val="00571B87"/>
    <w:rsid w:val="00571E51"/>
    <w:rsid w:val="00571F26"/>
    <w:rsid w:val="005721E3"/>
    <w:rsid w:val="00572259"/>
    <w:rsid w:val="0057228F"/>
    <w:rsid w:val="005722DA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221"/>
    <w:rsid w:val="00576B94"/>
    <w:rsid w:val="00577AF8"/>
    <w:rsid w:val="00577C9B"/>
    <w:rsid w:val="0058000D"/>
    <w:rsid w:val="00580505"/>
    <w:rsid w:val="00580F65"/>
    <w:rsid w:val="00581726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0F1"/>
    <w:rsid w:val="00585877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2D60"/>
    <w:rsid w:val="00593038"/>
    <w:rsid w:val="005930EE"/>
    <w:rsid w:val="005942CF"/>
    <w:rsid w:val="0059489F"/>
    <w:rsid w:val="005949BD"/>
    <w:rsid w:val="005952C2"/>
    <w:rsid w:val="00595B56"/>
    <w:rsid w:val="00596070"/>
    <w:rsid w:val="00597377"/>
    <w:rsid w:val="00597AD1"/>
    <w:rsid w:val="00597B6B"/>
    <w:rsid w:val="00597F16"/>
    <w:rsid w:val="005A01BB"/>
    <w:rsid w:val="005A0CE1"/>
    <w:rsid w:val="005A0E21"/>
    <w:rsid w:val="005A122A"/>
    <w:rsid w:val="005A16EF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6C60"/>
    <w:rsid w:val="005A7317"/>
    <w:rsid w:val="005A73CF"/>
    <w:rsid w:val="005A7487"/>
    <w:rsid w:val="005A7C3D"/>
    <w:rsid w:val="005B01AF"/>
    <w:rsid w:val="005B096F"/>
    <w:rsid w:val="005B09D3"/>
    <w:rsid w:val="005B0FE6"/>
    <w:rsid w:val="005B1610"/>
    <w:rsid w:val="005B17E1"/>
    <w:rsid w:val="005B1B68"/>
    <w:rsid w:val="005B1BBD"/>
    <w:rsid w:val="005B1DB7"/>
    <w:rsid w:val="005B252B"/>
    <w:rsid w:val="005B262D"/>
    <w:rsid w:val="005B2745"/>
    <w:rsid w:val="005B2B45"/>
    <w:rsid w:val="005B2B5E"/>
    <w:rsid w:val="005B347E"/>
    <w:rsid w:val="005B44E0"/>
    <w:rsid w:val="005B54F7"/>
    <w:rsid w:val="005B5A06"/>
    <w:rsid w:val="005B5B3C"/>
    <w:rsid w:val="005B6686"/>
    <w:rsid w:val="005B66AD"/>
    <w:rsid w:val="005B6A7C"/>
    <w:rsid w:val="005B75D2"/>
    <w:rsid w:val="005B75E5"/>
    <w:rsid w:val="005C0577"/>
    <w:rsid w:val="005C0711"/>
    <w:rsid w:val="005C0F98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0D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4FD"/>
    <w:rsid w:val="005D5760"/>
    <w:rsid w:val="005D5BCD"/>
    <w:rsid w:val="005D664C"/>
    <w:rsid w:val="005D6BC0"/>
    <w:rsid w:val="005D777E"/>
    <w:rsid w:val="005D7899"/>
    <w:rsid w:val="005E091C"/>
    <w:rsid w:val="005E0AE7"/>
    <w:rsid w:val="005E0EA3"/>
    <w:rsid w:val="005E105A"/>
    <w:rsid w:val="005E15A6"/>
    <w:rsid w:val="005E16E7"/>
    <w:rsid w:val="005E1C0D"/>
    <w:rsid w:val="005E21D9"/>
    <w:rsid w:val="005E25F0"/>
    <w:rsid w:val="005E2660"/>
    <w:rsid w:val="005E274B"/>
    <w:rsid w:val="005E294D"/>
    <w:rsid w:val="005E2E81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10C"/>
    <w:rsid w:val="005E7259"/>
    <w:rsid w:val="005E77C2"/>
    <w:rsid w:val="005E7ADE"/>
    <w:rsid w:val="005E7C1D"/>
    <w:rsid w:val="005F025E"/>
    <w:rsid w:val="005F0EBD"/>
    <w:rsid w:val="005F105E"/>
    <w:rsid w:val="005F1B9F"/>
    <w:rsid w:val="005F1BA9"/>
    <w:rsid w:val="005F2203"/>
    <w:rsid w:val="005F25C4"/>
    <w:rsid w:val="005F27C4"/>
    <w:rsid w:val="005F3A59"/>
    <w:rsid w:val="005F3AFE"/>
    <w:rsid w:val="005F48B8"/>
    <w:rsid w:val="005F494C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29CB"/>
    <w:rsid w:val="0060307E"/>
    <w:rsid w:val="006030D0"/>
    <w:rsid w:val="00603630"/>
    <w:rsid w:val="00603A08"/>
    <w:rsid w:val="006040E9"/>
    <w:rsid w:val="00604197"/>
    <w:rsid w:val="00604602"/>
    <w:rsid w:val="006047E1"/>
    <w:rsid w:val="006059CE"/>
    <w:rsid w:val="00605A9C"/>
    <w:rsid w:val="00605B9B"/>
    <w:rsid w:val="00605E43"/>
    <w:rsid w:val="00606067"/>
    <w:rsid w:val="00606079"/>
    <w:rsid w:val="00606BCA"/>
    <w:rsid w:val="006072EF"/>
    <w:rsid w:val="00607723"/>
    <w:rsid w:val="00610171"/>
    <w:rsid w:val="00610723"/>
    <w:rsid w:val="00610B8B"/>
    <w:rsid w:val="00610C5A"/>
    <w:rsid w:val="006112F6"/>
    <w:rsid w:val="006119D3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91F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B82"/>
    <w:rsid w:val="0062308A"/>
    <w:rsid w:val="006234CC"/>
    <w:rsid w:val="00623A26"/>
    <w:rsid w:val="00623A3B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1FD"/>
    <w:rsid w:val="00640938"/>
    <w:rsid w:val="00640D03"/>
    <w:rsid w:val="00641D33"/>
    <w:rsid w:val="00642154"/>
    <w:rsid w:val="006428D9"/>
    <w:rsid w:val="00643127"/>
    <w:rsid w:val="00643AF9"/>
    <w:rsid w:val="00643C87"/>
    <w:rsid w:val="00643DE0"/>
    <w:rsid w:val="00643F46"/>
    <w:rsid w:val="00644003"/>
    <w:rsid w:val="006442D0"/>
    <w:rsid w:val="00645787"/>
    <w:rsid w:val="006458C7"/>
    <w:rsid w:val="00646967"/>
    <w:rsid w:val="00646DAD"/>
    <w:rsid w:val="00646F6F"/>
    <w:rsid w:val="00646FD8"/>
    <w:rsid w:val="0065035F"/>
    <w:rsid w:val="006508FA"/>
    <w:rsid w:val="0065194D"/>
    <w:rsid w:val="00651B06"/>
    <w:rsid w:val="00651B95"/>
    <w:rsid w:val="006522E1"/>
    <w:rsid w:val="00653234"/>
    <w:rsid w:val="0065341B"/>
    <w:rsid w:val="00653428"/>
    <w:rsid w:val="006534F5"/>
    <w:rsid w:val="00653580"/>
    <w:rsid w:val="006539D1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A01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056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5CA"/>
    <w:rsid w:val="00683CBF"/>
    <w:rsid w:val="0068409B"/>
    <w:rsid w:val="00684150"/>
    <w:rsid w:val="006842CD"/>
    <w:rsid w:val="00685444"/>
    <w:rsid w:val="0068573E"/>
    <w:rsid w:val="00687C35"/>
    <w:rsid w:val="00690749"/>
    <w:rsid w:val="00690FAC"/>
    <w:rsid w:val="00691134"/>
    <w:rsid w:val="00691240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8BA"/>
    <w:rsid w:val="00694981"/>
    <w:rsid w:val="00695335"/>
    <w:rsid w:val="00695CBB"/>
    <w:rsid w:val="00695CDD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E2"/>
    <w:rsid w:val="006A0905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973"/>
    <w:rsid w:val="006A3FA7"/>
    <w:rsid w:val="006A494D"/>
    <w:rsid w:val="006A54AF"/>
    <w:rsid w:val="006A5C1C"/>
    <w:rsid w:val="006A5E10"/>
    <w:rsid w:val="006A5E98"/>
    <w:rsid w:val="006A681F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967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7BB"/>
    <w:rsid w:val="006C6AEA"/>
    <w:rsid w:val="006D009D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979"/>
    <w:rsid w:val="006D6D2B"/>
    <w:rsid w:val="006D6DF8"/>
    <w:rsid w:val="006D7262"/>
    <w:rsid w:val="006D782B"/>
    <w:rsid w:val="006E0308"/>
    <w:rsid w:val="006E0D75"/>
    <w:rsid w:val="006E1309"/>
    <w:rsid w:val="006E14E6"/>
    <w:rsid w:val="006E17B5"/>
    <w:rsid w:val="006E25E6"/>
    <w:rsid w:val="006E2732"/>
    <w:rsid w:val="006E2DF3"/>
    <w:rsid w:val="006E31A3"/>
    <w:rsid w:val="006E41D5"/>
    <w:rsid w:val="006E433D"/>
    <w:rsid w:val="006E48BE"/>
    <w:rsid w:val="006E5C4C"/>
    <w:rsid w:val="006E6143"/>
    <w:rsid w:val="006E66FA"/>
    <w:rsid w:val="006E6A0A"/>
    <w:rsid w:val="006E6F8A"/>
    <w:rsid w:val="006E77B5"/>
    <w:rsid w:val="006E7DC6"/>
    <w:rsid w:val="006E7F03"/>
    <w:rsid w:val="006F057C"/>
    <w:rsid w:val="006F1616"/>
    <w:rsid w:val="006F17DD"/>
    <w:rsid w:val="006F2AB0"/>
    <w:rsid w:val="006F2B5B"/>
    <w:rsid w:val="006F2BA2"/>
    <w:rsid w:val="006F4771"/>
    <w:rsid w:val="006F507D"/>
    <w:rsid w:val="006F552E"/>
    <w:rsid w:val="006F57FC"/>
    <w:rsid w:val="006F59B5"/>
    <w:rsid w:val="006F5CE0"/>
    <w:rsid w:val="006F5DF7"/>
    <w:rsid w:val="006F62FA"/>
    <w:rsid w:val="006F6885"/>
    <w:rsid w:val="006F7246"/>
    <w:rsid w:val="006F7608"/>
    <w:rsid w:val="006F7B62"/>
    <w:rsid w:val="00700748"/>
    <w:rsid w:val="007007B2"/>
    <w:rsid w:val="00700F1E"/>
    <w:rsid w:val="007010A2"/>
    <w:rsid w:val="007013E5"/>
    <w:rsid w:val="00701577"/>
    <w:rsid w:val="00701860"/>
    <w:rsid w:val="00701FE6"/>
    <w:rsid w:val="007024E1"/>
    <w:rsid w:val="00702949"/>
    <w:rsid w:val="00702C42"/>
    <w:rsid w:val="0070328B"/>
    <w:rsid w:val="007034FD"/>
    <w:rsid w:val="007044D0"/>
    <w:rsid w:val="0070465E"/>
    <w:rsid w:val="007049F1"/>
    <w:rsid w:val="00704E1B"/>
    <w:rsid w:val="007052A9"/>
    <w:rsid w:val="00705749"/>
    <w:rsid w:val="007057CE"/>
    <w:rsid w:val="00705C11"/>
    <w:rsid w:val="0070601C"/>
    <w:rsid w:val="00706658"/>
    <w:rsid w:val="0070701E"/>
    <w:rsid w:val="00707307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4FAE"/>
    <w:rsid w:val="00725133"/>
    <w:rsid w:val="00725773"/>
    <w:rsid w:val="00725C5B"/>
    <w:rsid w:val="00725D84"/>
    <w:rsid w:val="00725DED"/>
    <w:rsid w:val="00726B2E"/>
    <w:rsid w:val="00726F7E"/>
    <w:rsid w:val="0072712E"/>
    <w:rsid w:val="007272D3"/>
    <w:rsid w:val="00727E80"/>
    <w:rsid w:val="00731649"/>
    <w:rsid w:val="007319CE"/>
    <w:rsid w:val="00731CCC"/>
    <w:rsid w:val="00731D02"/>
    <w:rsid w:val="00732240"/>
    <w:rsid w:val="00732A2E"/>
    <w:rsid w:val="00732B35"/>
    <w:rsid w:val="00732FC8"/>
    <w:rsid w:val="0073373A"/>
    <w:rsid w:val="0073434E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EE1"/>
    <w:rsid w:val="0073609D"/>
    <w:rsid w:val="0073636A"/>
    <w:rsid w:val="0073652D"/>
    <w:rsid w:val="007367F0"/>
    <w:rsid w:val="007368CE"/>
    <w:rsid w:val="00737375"/>
    <w:rsid w:val="0073783C"/>
    <w:rsid w:val="007379AF"/>
    <w:rsid w:val="00740A69"/>
    <w:rsid w:val="00740AE5"/>
    <w:rsid w:val="00740C76"/>
    <w:rsid w:val="00740D13"/>
    <w:rsid w:val="00740E8A"/>
    <w:rsid w:val="007412B1"/>
    <w:rsid w:val="007419CB"/>
    <w:rsid w:val="00741FAE"/>
    <w:rsid w:val="00742114"/>
    <w:rsid w:val="00742163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BD9"/>
    <w:rsid w:val="00744C89"/>
    <w:rsid w:val="00745278"/>
    <w:rsid w:val="00745542"/>
    <w:rsid w:val="007457E8"/>
    <w:rsid w:val="007458DC"/>
    <w:rsid w:val="00745D39"/>
    <w:rsid w:val="0074657C"/>
    <w:rsid w:val="00746D4F"/>
    <w:rsid w:val="007475E8"/>
    <w:rsid w:val="0074790F"/>
    <w:rsid w:val="00747957"/>
    <w:rsid w:val="00750F5A"/>
    <w:rsid w:val="00752516"/>
    <w:rsid w:val="0075316F"/>
    <w:rsid w:val="007534FA"/>
    <w:rsid w:val="00753EED"/>
    <w:rsid w:val="007540DD"/>
    <w:rsid w:val="0075474E"/>
    <w:rsid w:val="007549F8"/>
    <w:rsid w:val="00754B65"/>
    <w:rsid w:val="00756173"/>
    <w:rsid w:val="00756286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2EF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669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69"/>
    <w:rsid w:val="00775E22"/>
    <w:rsid w:val="00776452"/>
    <w:rsid w:val="0077666F"/>
    <w:rsid w:val="00776F8D"/>
    <w:rsid w:val="0077733B"/>
    <w:rsid w:val="00781A35"/>
    <w:rsid w:val="007824F6"/>
    <w:rsid w:val="0078251C"/>
    <w:rsid w:val="00782D40"/>
    <w:rsid w:val="007830EF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90170"/>
    <w:rsid w:val="00790606"/>
    <w:rsid w:val="007906E3"/>
    <w:rsid w:val="0079091C"/>
    <w:rsid w:val="00790DBF"/>
    <w:rsid w:val="0079107F"/>
    <w:rsid w:val="007915C9"/>
    <w:rsid w:val="007916FB"/>
    <w:rsid w:val="007917C8"/>
    <w:rsid w:val="00791B11"/>
    <w:rsid w:val="00792156"/>
    <w:rsid w:val="00793B1D"/>
    <w:rsid w:val="00793DCD"/>
    <w:rsid w:val="0079415A"/>
    <w:rsid w:val="007941B5"/>
    <w:rsid w:val="007951E4"/>
    <w:rsid w:val="0079567F"/>
    <w:rsid w:val="00795FAB"/>
    <w:rsid w:val="00796431"/>
    <w:rsid w:val="007964BE"/>
    <w:rsid w:val="007966E8"/>
    <w:rsid w:val="007969A2"/>
    <w:rsid w:val="00796D77"/>
    <w:rsid w:val="00796F2D"/>
    <w:rsid w:val="00797926"/>
    <w:rsid w:val="00797AD6"/>
    <w:rsid w:val="007A0FF7"/>
    <w:rsid w:val="007A1160"/>
    <w:rsid w:val="007A1AC9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7B97"/>
    <w:rsid w:val="007A7CA8"/>
    <w:rsid w:val="007A7E78"/>
    <w:rsid w:val="007A7F86"/>
    <w:rsid w:val="007B01AC"/>
    <w:rsid w:val="007B02BB"/>
    <w:rsid w:val="007B070D"/>
    <w:rsid w:val="007B09E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F13"/>
    <w:rsid w:val="007B7085"/>
    <w:rsid w:val="007B726D"/>
    <w:rsid w:val="007B79B8"/>
    <w:rsid w:val="007B7BDC"/>
    <w:rsid w:val="007B7ECE"/>
    <w:rsid w:val="007C0355"/>
    <w:rsid w:val="007C089C"/>
    <w:rsid w:val="007C1703"/>
    <w:rsid w:val="007C1A6E"/>
    <w:rsid w:val="007C1C67"/>
    <w:rsid w:val="007C2B0B"/>
    <w:rsid w:val="007C2DC2"/>
    <w:rsid w:val="007C2E19"/>
    <w:rsid w:val="007C2FCB"/>
    <w:rsid w:val="007C3550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0F7"/>
    <w:rsid w:val="007C758E"/>
    <w:rsid w:val="007C7811"/>
    <w:rsid w:val="007C78C1"/>
    <w:rsid w:val="007D00F0"/>
    <w:rsid w:val="007D013D"/>
    <w:rsid w:val="007D1CF5"/>
    <w:rsid w:val="007D1F62"/>
    <w:rsid w:val="007D21D4"/>
    <w:rsid w:val="007D2558"/>
    <w:rsid w:val="007D34DF"/>
    <w:rsid w:val="007D4351"/>
    <w:rsid w:val="007D4FA6"/>
    <w:rsid w:val="007D5164"/>
    <w:rsid w:val="007D5A4D"/>
    <w:rsid w:val="007D6CB1"/>
    <w:rsid w:val="007D7988"/>
    <w:rsid w:val="007D798B"/>
    <w:rsid w:val="007D79F5"/>
    <w:rsid w:val="007D7CFA"/>
    <w:rsid w:val="007E0331"/>
    <w:rsid w:val="007E04AD"/>
    <w:rsid w:val="007E099A"/>
    <w:rsid w:val="007E0AA0"/>
    <w:rsid w:val="007E0B28"/>
    <w:rsid w:val="007E0F0E"/>
    <w:rsid w:val="007E22AC"/>
    <w:rsid w:val="007E2393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AA1"/>
    <w:rsid w:val="007E7FD2"/>
    <w:rsid w:val="007F02A6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0A8"/>
    <w:rsid w:val="00804CFE"/>
    <w:rsid w:val="0080522B"/>
    <w:rsid w:val="00805489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8D0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7F2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E29"/>
    <w:rsid w:val="008212F0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385A"/>
    <w:rsid w:val="00824351"/>
    <w:rsid w:val="00824809"/>
    <w:rsid w:val="00824822"/>
    <w:rsid w:val="008255DF"/>
    <w:rsid w:val="00825CD2"/>
    <w:rsid w:val="00826427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0C7A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9AE"/>
    <w:rsid w:val="00855E6B"/>
    <w:rsid w:val="00856059"/>
    <w:rsid w:val="00856159"/>
    <w:rsid w:val="008567A9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B0F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44E"/>
    <w:rsid w:val="00872702"/>
    <w:rsid w:val="0087450D"/>
    <w:rsid w:val="008746CA"/>
    <w:rsid w:val="008747DB"/>
    <w:rsid w:val="00874854"/>
    <w:rsid w:val="00874B29"/>
    <w:rsid w:val="00875090"/>
    <w:rsid w:val="00875130"/>
    <w:rsid w:val="00875146"/>
    <w:rsid w:val="00875229"/>
    <w:rsid w:val="008754BD"/>
    <w:rsid w:val="00875C93"/>
    <w:rsid w:val="0087601B"/>
    <w:rsid w:val="0087657D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3AEE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007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9D0"/>
    <w:rsid w:val="00892A09"/>
    <w:rsid w:val="00892D7E"/>
    <w:rsid w:val="00892F3E"/>
    <w:rsid w:val="00893134"/>
    <w:rsid w:val="00893227"/>
    <w:rsid w:val="0089389D"/>
    <w:rsid w:val="00893B56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A59"/>
    <w:rsid w:val="00897C31"/>
    <w:rsid w:val="008A06C6"/>
    <w:rsid w:val="008A09D4"/>
    <w:rsid w:val="008A0EB6"/>
    <w:rsid w:val="008A154D"/>
    <w:rsid w:val="008A1C56"/>
    <w:rsid w:val="008A1F8B"/>
    <w:rsid w:val="008A2ABD"/>
    <w:rsid w:val="008A2AF6"/>
    <w:rsid w:val="008A3086"/>
    <w:rsid w:val="008A3629"/>
    <w:rsid w:val="008A38B7"/>
    <w:rsid w:val="008A4252"/>
    <w:rsid w:val="008A466C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73A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E8"/>
    <w:rsid w:val="008B5F45"/>
    <w:rsid w:val="008B6121"/>
    <w:rsid w:val="008B6367"/>
    <w:rsid w:val="008B6E98"/>
    <w:rsid w:val="008B7019"/>
    <w:rsid w:val="008B7C98"/>
    <w:rsid w:val="008C0417"/>
    <w:rsid w:val="008C0478"/>
    <w:rsid w:val="008C1040"/>
    <w:rsid w:val="008C1F56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2FF"/>
    <w:rsid w:val="008D3692"/>
    <w:rsid w:val="008D41FE"/>
    <w:rsid w:val="008D4442"/>
    <w:rsid w:val="008D459A"/>
    <w:rsid w:val="008D47B6"/>
    <w:rsid w:val="008D47F9"/>
    <w:rsid w:val="008D4A83"/>
    <w:rsid w:val="008D56BB"/>
    <w:rsid w:val="008D603B"/>
    <w:rsid w:val="008D6C8D"/>
    <w:rsid w:val="008D7579"/>
    <w:rsid w:val="008D7E68"/>
    <w:rsid w:val="008E0671"/>
    <w:rsid w:val="008E0EDB"/>
    <w:rsid w:val="008E0FB8"/>
    <w:rsid w:val="008E1660"/>
    <w:rsid w:val="008E1A1F"/>
    <w:rsid w:val="008E2951"/>
    <w:rsid w:val="008E3291"/>
    <w:rsid w:val="008E3422"/>
    <w:rsid w:val="008E3932"/>
    <w:rsid w:val="008E393B"/>
    <w:rsid w:val="008E3A33"/>
    <w:rsid w:val="008E3F6B"/>
    <w:rsid w:val="008E48BB"/>
    <w:rsid w:val="008E4BF3"/>
    <w:rsid w:val="008E4D85"/>
    <w:rsid w:val="008E5151"/>
    <w:rsid w:val="008E5D10"/>
    <w:rsid w:val="008E5F42"/>
    <w:rsid w:val="008E5FB1"/>
    <w:rsid w:val="008E7659"/>
    <w:rsid w:val="008E7666"/>
    <w:rsid w:val="008E7BF7"/>
    <w:rsid w:val="008E7FBD"/>
    <w:rsid w:val="008F00BB"/>
    <w:rsid w:val="008F033C"/>
    <w:rsid w:val="008F0C82"/>
    <w:rsid w:val="008F103E"/>
    <w:rsid w:val="008F118F"/>
    <w:rsid w:val="008F1198"/>
    <w:rsid w:val="008F307C"/>
    <w:rsid w:val="008F30AE"/>
    <w:rsid w:val="008F3335"/>
    <w:rsid w:val="008F3B33"/>
    <w:rsid w:val="008F3E6A"/>
    <w:rsid w:val="008F3E83"/>
    <w:rsid w:val="008F4B70"/>
    <w:rsid w:val="008F4E7E"/>
    <w:rsid w:val="008F52E7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0D0"/>
    <w:rsid w:val="009138BE"/>
    <w:rsid w:val="00914097"/>
    <w:rsid w:val="00914D92"/>
    <w:rsid w:val="009153BC"/>
    <w:rsid w:val="00915770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2044"/>
    <w:rsid w:val="00922F2C"/>
    <w:rsid w:val="00923417"/>
    <w:rsid w:val="00923452"/>
    <w:rsid w:val="00923466"/>
    <w:rsid w:val="00923662"/>
    <w:rsid w:val="009236F3"/>
    <w:rsid w:val="009247EC"/>
    <w:rsid w:val="0092491C"/>
    <w:rsid w:val="009249A5"/>
    <w:rsid w:val="0092546F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1106"/>
    <w:rsid w:val="009312EE"/>
    <w:rsid w:val="009314B5"/>
    <w:rsid w:val="00931BD9"/>
    <w:rsid w:val="00932155"/>
    <w:rsid w:val="009329C3"/>
    <w:rsid w:val="00932EFD"/>
    <w:rsid w:val="00932FEE"/>
    <w:rsid w:val="00933730"/>
    <w:rsid w:val="00933962"/>
    <w:rsid w:val="00933D6A"/>
    <w:rsid w:val="00934411"/>
    <w:rsid w:val="009346D1"/>
    <w:rsid w:val="00934BD8"/>
    <w:rsid w:val="00934C08"/>
    <w:rsid w:val="00935193"/>
    <w:rsid w:val="0093519D"/>
    <w:rsid w:val="0093532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6A4"/>
    <w:rsid w:val="00945056"/>
    <w:rsid w:val="00945118"/>
    <w:rsid w:val="009451A1"/>
    <w:rsid w:val="00945725"/>
    <w:rsid w:val="00945E34"/>
    <w:rsid w:val="009461A6"/>
    <w:rsid w:val="009462E7"/>
    <w:rsid w:val="00946307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C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970"/>
    <w:rsid w:val="00954AB5"/>
    <w:rsid w:val="00954D21"/>
    <w:rsid w:val="009558F6"/>
    <w:rsid w:val="00955C46"/>
    <w:rsid w:val="009560B1"/>
    <w:rsid w:val="00956163"/>
    <w:rsid w:val="00956309"/>
    <w:rsid w:val="00956543"/>
    <w:rsid w:val="00956C0E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3F86"/>
    <w:rsid w:val="009644A5"/>
    <w:rsid w:val="00964DED"/>
    <w:rsid w:val="00965169"/>
    <w:rsid w:val="00965761"/>
    <w:rsid w:val="00965B2E"/>
    <w:rsid w:val="0096664F"/>
    <w:rsid w:val="00966787"/>
    <w:rsid w:val="0096703D"/>
    <w:rsid w:val="00967B9E"/>
    <w:rsid w:val="00967DF3"/>
    <w:rsid w:val="009709E9"/>
    <w:rsid w:val="00971155"/>
    <w:rsid w:val="009711B6"/>
    <w:rsid w:val="0097144B"/>
    <w:rsid w:val="00971479"/>
    <w:rsid w:val="00971D5C"/>
    <w:rsid w:val="00971EFC"/>
    <w:rsid w:val="00971F72"/>
    <w:rsid w:val="00972052"/>
    <w:rsid w:val="0097316C"/>
    <w:rsid w:val="00974CAD"/>
    <w:rsid w:val="00974EF7"/>
    <w:rsid w:val="00974FC5"/>
    <w:rsid w:val="00976203"/>
    <w:rsid w:val="009762DD"/>
    <w:rsid w:val="00976CAB"/>
    <w:rsid w:val="0097724C"/>
    <w:rsid w:val="009772A2"/>
    <w:rsid w:val="0097736B"/>
    <w:rsid w:val="0097774D"/>
    <w:rsid w:val="00977ABC"/>
    <w:rsid w:val="00977E53"/>
    <w:rsid w:val="00977F58"/>
    <w:rsid w:val="0098005B"/>
    <w:rsid w:val="009800F6"/>
    <w:rsid w:val="00980582"/>
    <w:rsid w:val="00980958"/>
    <w:rsid w:val="00982193"/>
    <w:rsid w:val="0098260C"/>
    <w:rsid w:val="009827E5"/>
    <w:rsid w:val="00983137"/>
    <w:rsid w:val="009838C7"/>
    <w:rsid w:val="009839E6"/>
    <w:rsid w:val="00983F16"/>
    <w:rsid w:val="0098419E"/>
    <w:rsid w:val="00985B11"/>
    <w:rsid w:val="00985E7A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54A4"/>
    <w:rsid w:val="009963F4"/>
    <w:rsid w:val="009969B2"/>
    <w:rsid w:val="00996C67"/>
    <w:rsid w:val="00997A1A"/>
    <w:rsid w:val="009A1ED0"/>
    <w:rsid w:val="009A2689"/>
    <w:rsid w:val="009A278A"/>
    <w:rsid w:val="009A27CC"/>
    <w:rsid w:val="009A28D1"/>
    <w:rsid w:val="009A2D53"/>
    <w:rsid w:val="009A2D5C"/>
    <w:rsid w:val="009A31B5"/>
    <w:rsid w:val="009A33F4"/>
    <w:rsid w:val="009A3EB9"/>
    <w:rsid w:val="009A3F2A"/>
    <w:rsid w:val="009A4264"/>
    <w:rsid w:val="009A447C"/>
    <w:rsid w:val="009A4A7D"/>
    <w:rsid w:val="009A5A06"/>
    <w:rsid w:val="009A5C0B"/>
    <w:rsid w:val="009A5CC1"/>
    <w:rsid w:val="009A5D24"/>
    <w:rsid w:val="009A6916"/>
    <w:rsid w:val="009A6C20"/>
    <w:rsid w:val="009A7129"/>
    <w:rsid w:val="009A7564"/>
    <w:rsid w:val="009A77C5"/>
    <w:rsid w:val="009A7A13"/>
    <w:rsid w:val="009A7BDE"/>
    <w:rsid w:val="009A7C30"/>
    <w:rsid w:val="009B068C"/>
    <w:rsid w:val="009B0705"/>
    <w:rsid w:val="009B07F6"/>
    <w:rsid w:val="009B0FDA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565"/>
    <w:rsid w:val="009C2729"/>
    <w:rsid w:val="009C34A4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5CE3"/>
    <w:rsid w:val="009C61D0"/>
    <w:rsid w:val="009C67E7"/>
    <w:rsid w:val="009C6F9C"/>
    <w:rsid w:val="009C6FF5"/>
    <w:rsid w:val="009C707E"/>
    <w:rsid w:val="009C70A5"/>
    <w:rsid w:val="009C71D5"/>
    <w:rsid w:val="009C74BB"/>
    <w:rsid w:val="009C751E"/>
    <w:rsid w:val="009C7704"/>
    <w:rsid w:val="009C7A2F"/>
    <w:rsid w:val="009C7E31"/>
    <w:rsid w:val="009C7E82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309C"/>
    <w:rsid w:val="009D35EC"/>
    <w:rsid w:val="009D35FE"/>
    <w:rsid w:val="009D37CD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1374"/>
    <w:rsid w:val="009E15DC"/>
    <w:rsid w:val="009E1FA5"/>
    <w:rsid w:val="009E3A97"/>
    <w:rsid w:val="009E3D42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E7207"/>
    <w:rsid w:val="009F0149"/>
    <w:rsid w:val="009F0196"/>
    <w:rsid w:val="009F0B7E"/>
    <w:rsid w:val="009F0DCF"/>
    <w:rsid w:val="009F1166"/>
    <w:rsid w:val="009F1DC3"/>
    <w:rsid w:val="009F290E"/>
    <w:rsid w:val="009F2AD1"/>
    <w:rsid w:val="009F2BB1"/>
    <w:rsid w:val="009F2F25"/>
    <w:rsid w:val="009F3D15"/>
    <w:rsid w:val="009F4435"/>
    <w:rsid w:val="009F497A"/>
    <w:rsid w:val="009F4A26"/>
    <w:rsid w:val="009F5B93"/>
    <w:rsid w:val="009F6220"/>
    <w:rsid w:val="009F628C"/>
    <w:rsid w:val="009F67F8"/>
    <w:rsid w:val="009F6AFB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62C"/>
    <w:rsid w:val="00A03BB3"/>
    <w:rsid w:val="00A0447D"/>
    <w:rsid w:val="00A04BC4"/>
    <w:rsid w:val="00A05221"/>
    <w:rsid w:val="00A05764"/>
    <w:rsid w:val="00A069AC"/>
    <w:rsid w:val="00A06DD9"/>
    <w:rsid w:val="00A06EE2"/>
    <w:rsid w:val="00A0725B"/>
    <w:rsid w:val="00A07307"/>
    <w:rsid w:val="00A100A3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750"/>
    <w:rsid w:val="00A13853"/>
    <w:rsid w:val="00A13BA5"/>
    <w:rsid w:val="00A13DC5"/>
    <w:rsid w:val="00A143A2"/>
    <w:rsid w:val="00A14916"/>
    <w:rsid w:val="00A14A10"/>
    <w:rsid w:val="00A15011"/>
    <w:rsid w:val="00A156FF"/>
    <w:rsid w:val="00A16060"/>
    <w:rsid w:val="00A16507"/>
    <w:rsid w:val="00A16CCC"/>
    <w:rsid w:val="00A1726A"/>
    <w:rsid w:val="00A17506"/>
    <w:rsid w:val="00A17597"/>
    <w:rsid w:val="00A17C99"/>
    <w:rsid w:val="00A17FC5"/>
    <w:rsid w:val="00A20917"/>
    <w:rsid w:val="00A20EF3"/>
    <w:rsid w:val="00A21040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E6C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E36"/>
    <w:rsid w:val="00A36FC8"/>
    <w:rsid w:val="00A37D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2F16"/>
    <w:rsid w:val="00A43880"/>
    <w:rsid w:val="00A4397F"/>
    <w:rsid w:val="00A43B2D"/>
    <w:rsid w:val="00A4400F"/>
    <w:rsid w:val="00A44FC7"/>
    <w:rsid w:val="00A45518"/>
    <w:rsid w:val="00A45900"/>
    <w:rsid w:val="00A461B6"/>
    <w:rsid w:val="00A464EE"/>
    <w:rsid w:val="00A46570"/>
    <w:rsid w:val="00A4767F"/>
    <w:rsid w:val="00A476CF"/>
    <w:rsid w:val="00A479FD"/>
    <w:rsid w:val="00A5033E"/>
    <w:rsid w:val="00A5043F"/>
    <w:rsid w:val="00A50EFF"/>
    <w:rsid w:val="00A5117C"/>
    <w:rsid w:val="00A51201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969"/>
    <w:rsid w:val="00A53D8F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A20"/>
    <w:rsid w:val="00A62A33"/>
    <w:rsid w:val="00A62D75"/>
    <w:rsid w:val="00A62FFF"/>
    <w:rsid w:val="00A630D8"/>
    <w:rsid w:val="00A63223"/>
    <w:rsid w:val="00A6326F"/>
    <w:rsid w:val="00A6412E"/>
    <w:rsid w:val="00A649B0"/>
    <w:rsid w:val="00A6520A"/>
    <w:rsid w:val="00A65259"/>
    <w:rsid w:val="00A65A05"/>
    <w:rsid w:val="00A65B88"/>
    <w:rsid w:val="00A65CEA"/>
    <w:rsid w:val="00A660C5"/>
    <w:rsid w:val="00A663B6"/>
    <w:rsid w:val="00A6688A"/>
    <w:rsid w:val="00A66FFA"/>
    <w:rsid w:val="00A7081A"/>
    <w:rsid w:val="00A70BC4"/>
    <w:rsid w:val="00A71302"/>
    <w:rsid w:val="00A71428"/>
    <w:rsid w:val="00A714EF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6F00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4069"/>
    <w:rsid w:val="00A843E4"/>
    <w:rsid w:val="00A84411"/>
    <w:rsid w:val="00A84478"/>
    <w:rsid w:val="00A8456C"/>
    <w:rsid w:val="00A84742"/>
    <w:rsid w:val="00A85479"/>
    <w:rsid w:val="00A857B0"/>
    <w:rsid w:val="00A85A23"/>
    <w:rsid w:val="00A860C1"/>
    <w:rsid w:val="00A8635B"/>
    <w:rsid w:val="00A86368"/>
    <w:rsid w:val="00A86526"/>
    <w:rsid w:val="00A8669E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B5"/>
    <w:rsid w:val="00A9201F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97558"/>
    <w:rsid w:val="00AA0334"/>
    <w:rsid w:val="00AA0686"/>
    <w:rsid w:val="00AA0897"/>
    <w:rsid w:val="00AA0950"/>
    <w:rsid w:val="00AA11B2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AF3"/>
    <w:rsid w:val="00AA704C"/>
    <w:rsid w:val="00AA7118"/>
    <w:rsid w:val="00AB0BBE"/>
    <w:rsid w:val="00AB0CFE"/>
    <w:rsid w:val="00AB165D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CE7"/>
    <w:rsid w:val="00AC33E1"/>
    <w:rsid w:val="00AC422D"/>
    <w:rsid w:val="00AC4464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42E"/>
    <w:rsid w:val="00AE199A"/>
    <w:rsid w:val="00AE1A0F"/>
    <w:rsid w:val="00AE29CF"/>
    <w:rsid w:val="00AE2F2C"/>
    <w:rsid w:val="00AE362D"/>
    <w:rsid w:val="00AE3BB6"/>
    <w:rsid w:val="00AE3F8B"/>
    <w:rsid w:val="00AE4453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2243"/>
    <w:rsid w:val="00AF234A"/>
    <w:rsid w:val="00AF2816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C5B"/>
    <w:rsid w:val="00AF6DBB"/>
    <w:rsid w:val="00AF795C"/>
    <w:rsid w:val="00AF79B7"/>
    <w:rsid w:val="00AF7A7A"/>
    <w:rsid w:val="00AF7DCD"/>
    <w:rsid w:val="00AF7EA4"/>
    <w:rsid w:val="00B001C6"/>
    <w:rsid w:val="00B008BF"/>
    <w:rsid w:val="00B0109C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21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09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122"/>
    <w:rsid w:val="00B21E37"/>
    <w:rsid w:val="00B21F7D"/>
    <w:rsid w:val="00B22BCF"/>
    <w:rsid w:val="00B22FF0"/>
    <w:rsid w:val="00B2363F"/>
    <w:rsid w:val="00B23677"/>
    <w:rsid w:val="00B23B15"/>
    <w:rsid w:val="00B24395"/>
    <w:rsid w:val="00B2460C"/>
    <w:rsid w:val="00B2567F"/>
    <w:rsid w:val="00B261DD"/>
    <w:rsid w:val="00B26AC2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BF"/>
    <w:rsid w:val="00B368F4"/>
    <w:rsid w:val="00B370A1"/>
    <w:rsid w:val="00B374E8"/>
    <w:rsid w:val="00B37616"/>
    <w:rsid w:val="00B37A94"/>
    <w:rsid w:val="00B400C4"/>
    <w:rsid w:val="00B400E9"/>
    <w:rsid w:val="00B40862"/>
    <w:rsid w:val="00B40ECF"/>
    <w:rsid w:val="00B41C27"/>
    <w:rsid w:val="00B41F58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635D"/>
    <w:rsid w:val="00B66558"/>
    <w:rsid w:val="00B67561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C46"/>
    <w:rsid w:val="00B75348"/>
    <w:rsid w:val="00B76B0E"/>
    <w:rsid w:val="00B76D2D"/>
    <w:rsid w:val="00B7755D"/>
    <w:rsid w:val="00B77566"/>
    <w:rsid w:val="00B778CA"/>
    <w:rsid w:val="00B77AB4"/>
    <w:rsid w:val="00B77B95"/>
    <w:rsid w:val="00B77DC8"/>
    <w:rsid w:val="00B77FD4"/>
    <w:rsid w:val="00B80672"/>
    <w:rsid w:val="00B813CC"/>
    <w:rsid w:val="00B81608"/>
    <w:rsid w:val="00B817A8"/>
    <w:rsid w:val="00B82A6C"/>
    <w:rsid w:val="00B82E27"/>
    <w:rsid w:val="00B82FF6"/>
    <w:rsid w:val="00B83842"/>
    <w:rsid w:val="00B8410B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9A5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D8B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6D69"/>
    <w:rsid w:val="00BA6EBF"/>
    <w:rsid w:val="00BA7813"/>
    <w:rsid w:val="00BB037B"/>
    <w:rsid w:val="00BB07C3"/>
    <w:rsid w:val="00BB0941"/>
    <w:rsid w:val="00BB1625"/>
    <w:rsid w:val="00BB20BE"/>
    <w:rsid w:val="00BB2764"/>
    <w:rsid w:val="00BB2CE7"/>
    <w:rsid w:val="00BB35DD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4E8"/>
    <w:rsid w:val="00BB6436"/>
    <w:rsid w:val="00BB68A4"/>
    <w:rsid w:val="00BB6A42"/>
    <w:rsid w:val="00BB6FF8"/>
    <w:rsid w:val="00BB70F7"/>
    <w:rsid w:val="00BB7564"/>
    <w:rsid w:val="00BB790E"/>
    <w:rsid w:val="00BB7B97"/>
    <w:rsid w:val="00BB7FE4"/>
    <w:rsid w:val="00BC02A7"/>
    <w:rsid w:val="00BC05C8"/>
    <w:rsid w:val="00BC08A8"/>
    <w:rsid w:val="00BC0A78"/>
    <w:rsid w:val="00BC0D9B"/>
    <w:rsid w:val="00BC1280"/>
    <w:rsid w:val="00BC16C3"/>
    <w:rsid w:val="00BC1CF8"/>
    <w:rsid w:val="00BC1DC1"/>
    <w:rsid w:val="00BC310D"/>
    <w:rsid w:val="00BC3623"/>
    <w:rsid w:val="00BC44CB"/>
    <w:rsid w:val="00BC45FC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4A05"/>
    <w:rsid w:val="00BD4D54"/>
    <w:rsid w:val="00BD503E"/>
    <w:rsid w:val="00BD5224"/>
    <w:rsid w:val="00BD5985"/>
    <w:rsid w:val="00BD5E01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3D24"/>
    <w:rsid w:val="00BE4034"/>
    <w:rsid w:val="00BE40C7"/>
    <w:rsid w:val="00BE442B"/>
    <w:rsid w:val="00BE484C"/>
    <w:rsid w:val="00BE4988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61A"/>
    <w:rsid w:val="00BF4C91"/>
    <w:rsid w:val="00BF4F5E"/>
    <w:rsid w:val="00BF51AB"/>
    <w:rsid w:val="00BF51C3"/>
    <w:rsid w:val="00BF69CD"/>
    <w:rsid w:val="00BF6F9C"/>
    <w:rsid w:val="00BF72BE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7EB"/>
    <w:rsid w:val="00C06865"/>
    <w:rsid w:val="00C07AB5"/>
    <w:rsid w:val="00C07FEE"/>
    <w:rsid w:val="00C1040F"/>
    <w:rsid w:val="00C104B7"/>
    <w:rsid w:val="00C10700"/>
    <w:rsid w:val="00C10938"/>
    <w:rsid w:val="00C11300"/>
    <w:rsid w:val="00C12E8D"/>
    <w:rsid w:val="00C13488"/>
    <w:rsid w:val="00C1380F"/>
    <w:rsid w:val="00C13D7B"/>
    <w:rsid w:val="00C13F3E"/>
    <w:rsid w:val="00C14140"/>
    <w:rsid w:val="00C14B1A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834"/>
    <w:rsid w:val="00C24A4F"/>
    <w:rsid w:val="00C2536D"/>
    <w:rsid w:val="00C2543E"/>
    <w:rsid w:val="00C25601"/>
    <w:rsid w:val="00C258B4"/>
    <w:rsid w:val="00C26144"/>
    <w:rsid w:val="00C26466"/>
    <w:rsid w:val="00C26542"/>
    <w:rsid w:val="00C2693F"/>
    <w:rsid w:val="00C269C2"/>
    <w:rsid w:val="00C276A9"/>
    <w:rsid w:val="00C30A1E"/>
    <w:rsid w:val="00C30CF6"/>
    <w:rsid w:val="00C314A5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9E9"/>
    <w:rsid w:val="00C34B39"/>
    <w:rsid w:val="00C350E3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BCA"/>
    <w:rsid w:val="00C42CC8"/>
    <w:rsid w:val="00C435D0"/>
    <w:rsid w:val="00C436E9"/>
    <w:rsid w:val="00C438B7"/>
    <w:rsid w:val="00C43B93"/>
    <w:rsid w:val="00C43CB8"/>
    <w:rsid w:val="00C441EC"/>
    <w:rsid w:val="00C444E4"/>
    <w:rsid w:val="00C44600"/>
    <w:rsid w:val="00C44B12"/>
    <w:rsid w:val="00C457CD"/>
    <w:rsid w:val="00C461FA"/>
    <w:rsid w:val="00C4654D"/>
    <w:rsid w:val="00C470C8"/>
    <w:rsid w:val="00C47298"/>
    <w:rsid w:val="00C472F2"/>
    <w:rsid w:val="00C4767B"/>
    <w:rsid w:val="00C478B1"/>
    <w:rsid w:val="00C47A7C"/>
    <w:rsid w:val="00C50354"/>
    <w:rsid w:val="00C505DC"/>
    <w:rsid w:val="00C50C8E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865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41"/>
    <w:rsid w:val="00C655E8"/>
    <w:rsid w:val="00C6614E"/>
    <w:rsid w:val="00C67161"/>
    <w:rsid w:val="00C671BE"/>
    <w:rsid w:val="00C67981"/>
    <w:rsid w:val="00C67999"/>
    <w:rsid w:val="00C67CBA"/>
    <w:rsid w:val="00C67D1C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F58"/>
    <w:rsid w:val="00C8058F"/>
    <w:rsid w:val="00C80AEC"/>
    <w:rsid w:val="00C81826"/>
    <w:rsid w:val="00C818DF"/>
    <w:rsid w:val="00C81A87"/>
    <w:rsid w:val="00C81E32"/>
    <w:rsid w:val="00C81FD9"/>
    <w:rsid w:val="00C82463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A81"/>
    <w:rsid w:val="00C85B18"/>
    <w:rsid w:val="00C85B44"/>
    <w:rsid w:val="00C85CFA"/>
    <w:rsid w:val="00C8606C"/>
    <w:rsid w:val="00C86549"/>
    <w:rsid w:val="00C86B89"/>
    <w:rsid w:val="00C8724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5D0E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3A6"/>
    <w:rsid w:val="00CA1484"/>
    <w:rsid w:val="00CA1569"/>
    <w:rsid w:val="00CA18E6"/>
    <w:rsid w:val="00CA1A8C"/>
    <w:rsid w:val="00CA1D0E"/>
    <w:rsid w:val="00CA1F6F"/>
    <w:rsid w:val="00CA25F0"/>
    <w:rsid w:val="00CA3578"/>
    <w:rsid w:val="00CA384E"/>
    <w:rsid w:val="00CA3B62"/>
    <w:rsid w:val="00CA417D"/>
    <w:rsid w:val="00CA42F6"/>
    <w:rsid w:val="00CA4ACA"/>
    <w:rsid w:val="00CA4ED3"/>
    <w:rsid w:val="00CA5070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876"/>
    <w:rsid w:val="00CB395B"/>
    <w:rsid w:val="00CB3C29"/>
    <w:rsid w:val="00CB3DF5"/>
    <w:rsid w:val="00CB3F3F"/>
    <w:rsid w:val="00CB5040"/>
    <w:rsid w:val="00CB51A6"/>
    <w:rsid w:val="00CB5811"/>
    <w:rsid w:val="00CB67E1"/>
    <w:rsid w:val="00CB6BA5"/>
    <w:rsid w:val="00CB7534"/>
    <w:rsid w:val="00CB7692"/>
    <w:rsid w:val="00CB77F3"/>
    <w:rsid w:val="00CC03E6"/>
    <w:rsid w:val="00CC0431"/>
    <w:rsid w:val="00CC085C"/>
    <w:rsid w:val="00CC11AE"/>
    <w:rsid w:val="00CC1212"/>
    <w:rsid w:val="00CC1F9C"/>
    <w:rsid w:val="00CC28EF"/>
    <w:rsid w:val="00CC29F3"/>
    <w:rsid w:val="00CC2D37"/>
    <w:rsid w:val="00CC326B"/>
    <w:rsid w:val="00CC3A76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C47"/>
    <w:rsid w:val="00CC6F59"/>
    <w:rsid w:val="00CC7970"/>
    <w:rsid w:val="00CC7C3C"/>
    <w:rsid w:val="00CC7DB5"/>
    <w:rsid w:val="00CD0108"/>
    <w:rsid w:val="00CD022C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27"/>
    <w:rsid w:val="00CD3EAA"/>
    <w:rsid w:val="00CD3F4E"/>
    <w:rsid w:val="00CD4902"/>
    <w:rsid w:val="00CD49DB"/>
    <w:rsid w:val="00CD5340"/>
    <w:rsid w:val="00CD5DDD"/>
    <w:rsid w:val="00CD738B"/>
    <w:rsid w:val="00CD7579"/>
    <w:rsid w:val="00CD75F7"/>
    <w:rsid w:val="00CE00BC"/>
    <w:rsid w:val="00CE0434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727"/>
    <w:rsid w:val="00CE78B8"/>
    <w:rsid w:val="00CF0532"/>
    <w:rsid w:val="00CF06D1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4636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152"/>
    <w:rsid w:val="00D027B6"/>
    <w:rsid w:val="00D02C00"/>
    <w:rsid w:val="00D031DB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F12"/>
    <w:rsid w:val="00D11482"/>
    <w:rsid w:val="00D114F0"/>
    <w:rsid w:val="00D1225A"/>
    <w:rsid w:val="00D125E2"/>
    <w:rsid w:val="00D12AD6"/>
    <w:rsid w:val="00D1322C"/>
    <w:rsid w:val="00D1364B"/>
    <w:rsid w:val="00D13B72"/>
    <w:rsid w:val="00D13C8E"/>
    <w:rsid w:val="00D13D3C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200A9"/>
    <w:rsid w:val="00D201B6"/>
    <w:rsid w:val="00D203D4"/>
    <w:rsid w:val="00D21040"/>
    <w:rsid w:val="00D217A3"/>
    <w:rsid w:val="00D21A49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3F0"/>
    <w:rsid w:val="00D2475C"/>
    <w:rsid w:val="00D24FF8"/>
    <w:rsid w:val="00D25966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1251"/>
    <w:rsid w:val="00D31572"/>
    <w:rsid w:val="00D317B5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5E0F"/>
    <w:rsid w:val="00D462DB"/>
    <w:rsid w:val="00D46722"/>
    <w:rsid w:val="00D46735"/>
    <w:rsid w:val="00D4680B"/>
    <w:rsid w:val="00D4768D"/>
    <w:rsid w:val="00D50026"/>
    <w:rsid w:val="00D5046A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0EE9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95B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8B"/>
    <w:rsid w:val="00D676A4"/>
    <w:rsid w:val="00D67967"/>
    <w:rsid w:val="00D7051F"/>
    <w:rsid w:val="00D708C8"/>
    <w:rsid w:val="00D70D07"/>
    <w:rsid w:val="00D70D80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2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1DAE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B06"/>
    <w:rsid w:val="00D97156"/>
    <w:rsid w:val="00D974F6"/>
    <w:rsid w:val="00D97E1B"/>
    <w:rsid w:val="00DA0085"/>
    <w:rsid w:val="00DA0F4D"/>
    <w:rsid w:val="00DA11A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67B8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2E1E"/>
    <w:rsid w:val="00DB3E57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15D"/>
    <w:rsid w:val="00DB63CE"/>
    <w:rsid w:val="00DB6402"/>
    <w:rsid w:val="00DB68F0"/>
    <w:rsid w:val="00DB6E5F"/>
    <w:rsid w:val="00DC0149"/>
    <w:rsid w:val="00DC042E"/>
    <w:rsid w:val="00DC0605"/>
    <w:rsid w:val="00DC0672"/>
    <w:rsid w:val="00DC0919"/>
    <w:rsid w:val="00DC0C5E"/>
    <w:rsid w:val="00DC11FF"/>
    <w:rsid w:val="00DC1246"/>
    <w:rsid w:val="00DC16E0"/>
    <w:rsid w:val="00DC1DF8"/>
    <w:rsid w:val="00DC257D"/>
    <w:rsid w:val="00DC25B1"/>
    <w:rsid w:val="00DC31D4"/>
    <w:rsid w:val="00DC3578"/>
    <w:rsid w:val="00DC3C81"/>
    <w:rsid w:val="00DC3FFD"/>
    <w:rsid w:val="00DC42C2"/>
    <w:rsid w:val="00DC4A02"/>
    <w:rsid w:val="00DC5680"/>
    <w:rsid w:val="00DC6617"/>
    <w:rsid w:val="00DC7615"/>
    <w:rsid w:val="00DC77BF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E50"/>
    <w:rsid w:val="00DD304C"/>
    <w:rsid w:val="00DD3207"/>
    <w:rsid w:val="00DD33C3"/>
    <w:rsid w:val="00DD363F"/>
    <w:rsid w:val="00DD3697"/>
    <w:rsid w:val="00DD3A1D"/>
    <w:rsid w:val="00DD3DF5"/>
    <w:rsid w:val="00DD4034"/>
    <w:rsid w:val="00DD450D"/>
    <w:rsid w:val="00DD4A68"/>
    <w:rsid w:val="00DD4B8F"/>
    <w:rsid w:val="00DD4E8C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5764"/>
    <w:rsid w:val="00DE60B2"/>
    <w:rsid w:val="00DE6406"/>
    <w:rsid w:val="00DE656A"/>
    <w:rsid w:val="00DE6B6D"/>
    <w:rsid w:val="00DE6D41"/>
    <w:rsid w:val="00DE707A"/>
    <w:rsid w:val="00DE70A5"/>
    <w:rsid w:val="00DE73A2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797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1F1A"/>
    <w:rsid w:val="00E021C3"/>
    <w:rsid w:val="00E023E3"/>
    <w:rsid w:val="00E02737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E15"/>
    <w:rsid w:val="00E12FD2"/>
    <w:rsid w:val="00E13DAF"/>
    <w:rsid w:val="00E13EAA"/>
    <w:rsid w:val="00E14BD1"/>
    <w:rsid w:val="00E15863"/>
    <w:rsid w:val="00E15E33"/>
    <w:rsid w:val="00E1633A"/>
    <w:rsid w:val="00E1640C"/>
    <w:rsid w:val="00E16522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337A"/>
    <w:rsid w:val="00E233A7"/>
    <w:rsid w:val="00E237BB"/>
    <w:rsid w:val="00E24285"/>
    <w:rsid w:val="00E24931"/>
    <w:rsid w:val="00E2578F"/>
    <w:rsid w:val="00E25D0F"/>
    <w:rsid w:val="00E25F37"/>
    <w:rsid w:val="00E267C2"/>
    <w:rsid w:val="00E26EE6"/>
    <w:rsid w:val="00E26F20"/>
    <w:rsid w:val="00E26F67"/>
    <w:rsid w:val="00E270EC"/>
    <w:rsid w:val="00E27316"/>
    <w:rsid w:val="00E27960"/>
    <w:rsid w:val="00E27E52"/>
    <w:rsid w:val="00E30BDA"/>
    <w:rsid w:val="00E30D08"/>
    <w:rsid w:val="00E31A2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40E76"/>
    <w:rsid w:val="00E41898"/>
    <w:rsid w:val="00E41BE0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45B"/>
    <w:rsid w:val="00E4756C"/>
    <w:rsid w:val="00E47602"/>
    <w:rsid w:val="00E47673"/>
    <w:rsid w:val="00E47770"/>
    <w:rsid w:val="00E47940"/>
    <w:rsid w:val="00E47D8B"/>
    <w:rsid w:val="00E47D91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5C1"/>
    <w:rsid w:val="00E55CE9"/>
    <w:rsid w:val="00E56A9F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101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1FC5"/>
    <w:rsid w:val="00E7206E"/>
    <w:rsid w:val="00E72D72"/>
    <w:rsid w:val="00E73779"/>
    <w:rsid w:val="00E73C36"/>
    <w:rsid w:val="00E748F7"/>
    <w:rsid w:val="00E754B8"/>
    <w:rsid w:val="00E75C82"/>
    <w:rsid w:val="00E7611F"/>
    <w:rsid w:val="00E7632E"/>
    <w:rsid w:val="00E763F2"/>
    <w:rsid w:val="00E76A41"/>
    <w:rsid w:val="00E774D3"/>
    <w:rsid w:val="00E77DB6"/>
    <w:rsid w:val="00E800CC"/>
    <w:rsid w:val="00E80539"/>
    <w:rsid w:val="00E80796"/>
    <w:rsid w:val="00E809EF"/>
    <w:rsid w:val="00E814CC"/>
    <w:rsid w:val="00E8291A"/>
    <w:rsid w:val="00E832BD"/>
    <w:rsid w:val="00E833B1"/>
    <w:rsid w:val="00E83564"/>
    <w:rsid w:val="00E84971"/>
    <w:rsid w:val="00E8575B"/>
    <w:rsid w:val="00E8581F"/>
    <w:rsid w:val="00E85DE1"/>
    <w:rsid w:val="00E861D6"/>
    <w:rsid w:val="00E87028"/>
    <w:rsid w:val="00E8724B"/>
    <w:rsid w:val="00E87395"/>
    <w:rsid w:val="00E87BD5"/>
    <w:rsid w:val="00E902B4"/>
    <w:rsid w:val="00E9050E"/>
    <w:rsid w:val="00E909D8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C1E"/>
    <w:rsid w:val="00E96F15"/>
    <w:rsid w:val="00E96F4E"/>
    <w:rsid w:val="00E96F57"/>
    <w:rsid w:val="00E9738C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A7C"/>
    <w:rsid w:val="00EA2B48"/>
    <w:rsid w:val="00EA2CAB"/>
    <w:rsid w:val="00EA2E7A"/>
    <w:rsid w:val="00EA3B8C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22"/>
    <w:rsid w:val="00EA749A"/>
    <w:rsid w:val="00EA74E1"/>
    <w:rsid w:val="00EA78C4"/>
    <w:rsid w:val="00EB02C0"/>
    <w:rsid w:val="00EB02CB"/>
    <w:rsid w:val="00EB0B6C"/>
    <w:rsid w:val="00EB117D"/>
    <w:rsid w:val="00EB2138"/>
    <w:rsid w:val="00EB36F1"/>
    <w:rsid w:val="00EB37FB"/>
    <w:rsid w:val="00EB3D52"/>
    <w:rsid w:val="00EB43BB"/>
    <w:rsid w:val="00EB4695"/>
    <w:rsid w:val="00EB4DF7"/>
    <w:rsid w:val="00EB55CB"/>
    <w:rsid w:val="00EB564C"/>
    <w:rsid w:val="00EB57D0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27D"/>
    <w:rsid w:val="00EC7DB1"/>
    <w:rsid w:val="00EC7E63"/>
    <w:rsid w:val="00ED0847"/>
    <w:rsid w:val="00ED085E"/>
    <w:rsid w:val="00ED0C65"/>
    <w:rsid w:val="00ED161E"/>
    <w:rsid w:val="00ED2358"/>
    <w:rsid w:val="00ED2DCF"/>
    <w:rsid w:val="00ED33E2"/>
    <w:rsid w:val="00ED34FE"/>
    <w:rsid w:val="00ED3939"/>
    <w:rsid w:val="00ED39BA"/>
    <w:rsid w:val="00ED455D"/>
    <w:rsid w:val="00ED4654"/>
    <w:rsid w:val="00ED4C7E"/>
    <w:rsid w:val="00ED50E0"/>
    <w:rsid w:val="00ED59A9"/>
    <w:rsid w:val="00ED602F"/>
    <w:rsid w:val="00ED6425"/>
    <w:rsid w:val="00ED6859"/>
    <w:rsid w:val="00ED6DE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8EA"/>
    <w:rsid w:val="00EE40D0"/>
    <w:rsid w:val="00EE43BE"/>
    <w:rsid w:val="00EE4AC6"/>
    <w:rsid w:val="00EE4E13"/>
    <w:rsid w:val="00EE570B"/>
    <w:rsid w:val="00EE5DD3"/>
    <w:rsid w:val="00EE6868"/>
    <w:rsid w:val="00EE6B35"/>
    <w:rsid w:val="00EE6BE0"/>
    <w:rsid w:val="00EE7BC0"/>
    <w:rsid w:val="00EE7D04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2C2"/>
    <w:rsid w:val="00EF4904"/>
    <w:rsid w:val="00EF4C2B"/>
    <w:rsid w:val="00EF54BB"/>
    <w:rsid w:val="00EF5ECE"/>
    <w:rsid w:val="00EF69D6"/>
    <w:rsid w:val="00EF703B"/>
    <w:rsid w:val="00EF7085"/>
    <w:rsid w:val="00EF7135"/>
    <w:rsid w:val="00EF7D4B"/>
    <w:rsid w:val="00EF7F98"/>
    <w:rsid w:val="00F00685"/>
    <w:rsid w:val="00F013C7"/>
    <w:rsid w:val="00F014B3"/>
    <w:rsid w:val="00F01512"/>
    <w:rsid w:val="00F0182A"/>
    <w:rsid w:val="00F01B95"/>
    <w:rsid w:val="00F0207A"/>
    <w:rsid w:val="00F026C7"/>
    <w:rsid w:val="00F02788"/>
    <w:rsid w:val="00F03232"/>
    <w:rsid w:val="00F03922"/>
    <w:rsid w:val="00F047DB"/>
    <w:rsid w:val="00F04C89"/>
    <w:rsid w:val="00F05381"/>
    <w:rsid w:val="00F05AE0"/>
    <w:rsid w:val="00F05DEC"/>
    <w:rsid w:val="00F05F8A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2612"/>
    <w:rsid w:val="00F12ECD"/>
    <w:rsid w:val="00F13830"/>
    <w:rsid w:val="00F13B4D"/>
    <w:rsid w:val="00F13EAF"/>
    <w:rsid w:val="00F13F87"/>
    <w:rsid w:val="00F14C0C"/>
    <w:rsid w:val="00F15756"/>
    <w:rsid w:val="00F15C94"/>
    <w:rsid w:val="00F15D88"/>
    <w:rsid w:val="00F15E4B"/>
    <w:rsid w:val="00F1631A"/>
    <w:rsid w:val="00F16710"/>
    <w:rsid w:val="00F16CD3"/>
    <w:rsid w:val="00F17098"/>
    <w:rsid w:val="00F174C7"/>
    <w:rsid w:val="00F200C9"/>
    <w:rsid w:val="00F20171"/>
    <w:rsid w:val="00F2048E"/>
    <w:rsid w:val="00F208DE"/>
    <w:rsid w:val="00F208FE"/>
    <w:rsid w:val="00F20AF9"/>
    <w:rsid w:val="00F20D00"/>
    <w:rsid w:val="00F212A3"/>
    <w:rsid w:val="00F219F6"/>
    <w:rsid w:val="00F21D30"/>
    <w:rsid w:val="00F21F46"/>
    <w:rsid w:val="00F22072"/>
    <w:rsid w:val="00F2208E"/>
    <w:rsid w:val="00F22BC1"/>
    <w:rsid w:val="00F22F56"/>
    <w:rsid w:val="00F22FDE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5985"/>
    <w:rsid w:val="00F363FA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5C4F"/>
    <w:rsid w:val="00F461F2"/>
    <w:rsid w:val="00F467B0"/>
    <w:rsid w:val="00F468F2"/>
    <w:rsid w:val="00F470FF"/>
    <w:rsid w:val="00F471D3"/>
    <w:rsid w:val="00F47507"/>
    <w:rsid w:val="00F47F70"/>
    <w:rsid w:val="00F5052D"/>
    <w:rsid w:val="00F5084D"/>
    <w:rsid w:val="00F50A8A"/>
    <w:rsid w:val="00F50B19"/>
    <w:rsid w:val="00F51255"/>
    <w:rsid w:val="00F51545"/>
    <w:rsid w:val="00F5186D"/>
    <w:rsid w:val="00F53052"/>
    <w:rsid w:val="00F533DD"/>
    <w:rsid w:val="00F54509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5FF"/>
    <w:rsid w:val="00F60DA3"/>
    <w:rsid w:val="00F61983"/>
    <w:rsid w:val="00F61CDC"/>
    <w:rsid w:val="00F621D1"/>
    <w:rsid w:val="00F6227F"/>
    <w:rsid w:val="00F6242D"/>
    <w:rsid w:val="00F627A2"/>
    <w:rsid w:val="00F628E0"/>
    <w:rsid w:val="00F6354F"/>
    <w:rsid w:val="00F6383A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67B27"/>
    <w:rsid w:val="00F700B4"/>
    <w:rsid w:val="00F70104"/>
    <w:rsid w:val="00F70C6C"/>
    <w:rsid w:val="00F70C99"/>
    <w:rsid w:val="00F71086"/>
    <w:rsid w:val="00F71B47"/>
    <w:rsid w:val="00F72572"/>
    <w:rsid w:val="00F72685"/>
    <w:rsid w:val="00F729BC"/>
    <w:rsid w:val="00F72DCF"/>
    <w:rsid w:val="00F72ECF"/>
    <w:rsid w:val="00F73950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2E0E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2BA"/>
    <w:rsid w:val="00F85339"/>
    <w:rsid w:val="00F8548C"/>
    <w:rsid w:val="00F8563B"/>
    <w:rsid w:val="00F8615C"/>
    <w:rsid w:val="00F8694B"/>
    <w:rsid w:val="00F86B58"/>
    <w:rsid w:val="00F87123"/>
    <w:rsid w:val="00F87870"/>
    <w:rsid w:val="00F9020A"/>
    <w:rsid w:val="00F9090B"/>
    <w:rsid w:val="00F91004"/>
    <w:rsid w:val="00F92288"/>
    <w:rsid w:val="00F924AE"/>
    <w:rsid w:val="00F92641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3F3"/>
    <w:rsid w:val="00F964A1"/>
    <w:rsid w:val="00F965F1"/>
    <w:rsid w:val="00F966D6"/>
    <w:rsid w:val="00F97494"/>
    <w:rsid w:val="00F978AE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1536"/>
    <w:rsid w:val="00FB20FF"/>
    <w:rsid w:val="00FB27FA"/>
    <w:rsid w:val="00FB2AE3"/>
    <w:rsid w:val="00FB3067"/>
    <w:rsid w:val="00FB3140"/>
    <w:rsid w:val="00FB346C"/>
    <w:rsid w:val="00FB3498"/>
    <w:rsid w:val="00FB361C"/>
    <w:rsid w:val="00FB3C08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0D5"/>
    <w:rsid w:val="00FC3569"/>
    <w:rsid w:val="00FC4519"/>
    <w:rsid w:val="00FC4932"/>
    <w:rsid w:val="00FC4BC3"/>
    <w:rsid w:val="00FC4CC4"/>
    <w:rsid w:val="00FC561D"/>
    <w:rsid w:val="00FC5DB4"/>
    <w:rsid w:val="00FC6237"/>
    <w:rsid w:val="00FC6676"/>
    <w:rsid w:val="00FC6709"/>
    <w:rsid w:val="00FC70D4"/>
    <w:rsid w:val="00FC737F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3862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7A"/>
    <w:rsid w:val="00FE2FA0"/>
    <w:rsid w:val="00FE3698"/>
    <w:rsid w:val="00FE4709"/>
    <w:rsid w:val="00FE4FDD"/>
    <w:rsid w:val="00FE5043"/>
    <w:rsid w:val="00FE567B"/>
    <w:rsid w:val="00FE56E8"/>
    <w:rsid w:val="00FE5B30"/>
    <w:rsid w:val="00FE5BF6"/>
    <w:rsid w:val="00FE61B9"/>
    <w:rsid w:val="00FE6267"/>
    <w:rsid w:val="00FE641C"/>
    <w:rsid w:val="00FE65D9"/>
    <w:rsid w:val="00FE6A58"/>
    <w:rsid w:val="00FE76DC"/>
    <w:rsid w:val="00FE7D35"/>
    <w:rsid w:val="00FF03D1"/>
    <w:rsid w:val="00FF0E93"/>
    <w:rsid w:val="00FF1CFB"/>
    <w:rsid w:val="00FF1E83"/>
    <w:rsid w:val="00FF1EA9"/>
    <w:rsid w:val="00FF249B"/>
    <w:rsid w:val="00FF2726"/>
    <w:rsid w:val="00FF28BF"/>
    <w:rsid w:val="00FF3831"/>
    <w:rsid w:val="00FF3E0F"/>
    <w:rsid w:val="00FF44D6"/>
    <w:rsid w:val="00FF4BB5"/>
    <w:rsid w:val="00FF4E74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0E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754B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57228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7228F"/>
    <w:rPr>
      <w:rFonts w:eastAsia="MS Mincho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57228F"/>
    <w:rPr>
      <w:rFonts w:ascii="Arial" w:eastAsia="Times New Roman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0ACA1-07C2-40D0-86F6-654995449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Chuntana, Chaowarat</cp:lastModifiedBy>
  <cp:revision>2</cp:revision>
  <cp:lastPrinted>2019-08-07T15:07:00Z</cp:lastPrinted>
  <dcterms:created xsi:type="dcterms:W3CDTF">2019-08-07T18:11:00Z</dcterms:created>
  <dcterms:modified xsi:type="dcterms:W3CDTF">2019-08-07T18:11:00Z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