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306D0B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</w:t>
      </w:r>
      <w:r w:rsidRPr="00306D0B">
        <w:rPr>
          <w:rFonts w:ascii="Angsana New" w:hAnsi="Angsana New"/>
          <w:sz w:val="30"/>
          <w:szCs w:val="30"/>
          <w:cs/>
        </w:rPr>
        <w:t>การค้า</w:t>
      </w:r>
    </w:p>
    <w:p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B67561" w:rsidRPr="00B67561" w:rsidRDefault="00B67561" w:rsidP="00B6756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861D6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E861D6">
        <w:rPr>
          <w:rFonts w:ascii="Angsana New" w:hAnsi="Angsana New" w:hint="cs"/>
          <w:sz w:val="30"/>
          <w:szCs w:val="30"/>
          <w:rtl/>
          <w:cs/>
          <w:lang w:val="th-TH"/>
        </w:rPr>
        <w:t xml:space="preserve"> </w:t>
      </w:r>
      <w:r w:rsidRPr="00E861D6">
        <w:rPr>
          <w:rFonts w:ascii="Angsana New" w:hAnsi="Angsana New" w:hint="cs"/>
          <w:sz w:val="30"/>
          <w:szCs w:val="30"/>
          <w:rtl/>
          <w:lang w:val="th-TH"/>
        </w:rPr>
        <w:t xml:space="preserve">  </w:t>
      </w:r>
    </w:p>
    <w:p w:rsidR="00182848" w:rsidRPr="00306D0B" w:rsidRDefault="00B6756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EA7422" w:rsidRDefault="00EA742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กำไรจากการขายสินทรัพย์</w:t>
      </w:r>
    </w:p>
    <w:p w:rsidR="00CD3C27" w:rsidRDefault="003D707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</w:t>
      </w:r>
    </w:p>
    <w:p w:rsidR="006029CB" w:rsidRDefault="006029C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</w:t>
      </w:r>
    </w:p>
    <w:p w:rsidR="00EA2A7C" w:rsidRPr="00306D0B" w:rsidRDefault="00EA2A7C" w:rsidP="00EA2A7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0D1FA5" w:rsidRPr="001F5DC4" w:rsidRDefault="00EA2A7C" w:rsidP="001F5DC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306D0B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151CAD" w:rsidRPr="00DF3797" w:rsidRDefault="00FD3533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เหตุการณ์ภายหลัง</w:t>
      </w:r>
      <w:r w:rsidR="00670529" w:rsidRPr="00DF3797">
        <w:rPr>
          <w:rFonts w:ascii="Angsana New" w:hAnsi="Angsana New" w:hint="cs"/>
          <w:sz w:val="30"/>
          <w:szCs w:val="30"/>
          <w:cs/>
        </w:rPr>
        <w:t>รอบระยะเวลา</w:t>
      </w:r>
      <w:r w:rsidRPr="00DF3797">
        <w:rPr>
          <w:rFonts w:ascii="Angsana New" w:hAnsi="Angsana New" w:hint="cs"/>
          <w:sz w:val="30"/>
          <w:szCs w:val="30"/>
          <w:cs/>
        </w:rPr>
        <w:t>รายงาน</w:t>
      </w:r>
    </w:p>
    <w:p w:rsidR="008C7898" w:rsidRPr="00D9388C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9388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C7898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:rsidR="00CF0EEB" w:rsidRPr="00DF3797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CF0EEB" w:rsidRPr="00DF3797">
        <w:rPr>
          <w:rFonts w:ascii="Angsana New" w:hAnsi="Angsana New"/>
          <w:sz w:val="30"/>
          <w:szCs w:val="30"/>
          <w:cs/>
        </w:rPr>
        <w:t>การเงินเป็นส่วนหนึ่งของงบการเงิน</w:t>
      </w:r>
      <w:r w:rsidR="008559AE" w:rsidRPr="00DF3797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DF3797">
        <w:rPr>
          <w:rFonts w:ascii="Angsana New" w:hAnsi="Angsana New"/>
          <w:sz w:val="30"/>
          <w:szCs w:val="30"/>
          <w:cs/>
        </w:rPr>
        <w:t>นี้</w:t>
      </w:r>
      <w:r w:rsidR="00EE0753" w:rsidRPr="00DF3797">
        <w:rPr>
          <w:rFonts w:ascii="Angsana New" w:hAnsi="Angsana New"/>
          <w:sz w:val="30"/>
          <w:szCs w:val="30"/>
        </w:rPr>
        <w:t xml:space="preserve"> </w:t>
      </w:r>
    </w:p>
    <w:p w:rsidR="00CF0EEB" w:rsidRPr="0032631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0EEB" w:rsidRPr="00DF3797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DF3797">
        <w:rPr>
          <w:rFonts w:ascii="Angsana New" w:hAnsi="Angsana New"/>
          <w:sz w:val="30"/>
          <w:szCs w:val="30"/>
          <w:cs/>
        </w:rPr>
        <w:t>นี้</w:t>
      </w:r>
      <w:r w:rsidRPr="00DF3797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DF3797">
        <w:rPr>
          <w:rFonts w:ascii="Angsana New" w:hAnsi="Angsana New"/>
          <w:sz w:val="30"/>
          <w:szCs w:val="30"/>
          <w:cs/>
        </w:rPr>
        <w:t>คณะ</w:t>
      </w:r>
      <w:r w:rsidRPr="00DF379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F65B5" w:rsidRPr="00DF3797">
        <w:rPr>
          <w:rFonts w:ascii="Angsana New" w:hAnsi="Angsana New"/>
          <w:sz w:val="30"/>
          <w:szCs w:val="30"/>
        </w:rPr>
        <w:t xml:space="preserve"> </w:t>
      </w:r>
      <w:r w:rsidR="002A705D">
        <w:rPr>
          <w:rFonts w:ascii="Angsana New" w:hAnsi="Angsana New"/>
          <w:sz w:val="30"/>
          <w:szCs w:val="30"/>
        </w:rPr>
        <w:t>7</w:t>
      </w:r>
      <w:r w:rsidR="00106797" w:rsidRPr="00DF3797">
        <w:rPr>
          <w:rFonts w:ascii="Angsana New" w:hAnsi="Angsana New"/>
          <w:sz w:val="30"/>
          <w:szCs w:val="30"/>
        </w:rPr>
        <w:t xml:space="preserve"> </w:t>
      </w:r>
      <w:r w:rsidR="00571F26" w:rsidRPr="00DF3797">
        <w:rPr>
          <w:rFonts w:ascii="Angsana New" w:hAnsi="Angsana New" w:hint="cs"/>
          <w:sz w:val="30"/>
          <w:szCs w:val="30"/>
          <w:cs/>
        </w:rPr>
        <w:t>สิงหาคม</w:t>
      </w:r>
      <w:r w:rsidR="00106797"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="008F307C" w:rsidRPr="00DF3797">
        <w:rPr>
          <w:rFonts w:ascii="Angsana New" w:hAnsi="Angsana New"/>
          <w:sz w:val="30"/>
          <w:szCs w:val="30"/>
        </w:rPr>
        <w:t>2562</w:t>
      </w:r>
      <w:r w:rsidR="00EE0753" w:rsidRPr="00DF3797">
        <w:rPr>
          <w:rFonts w:ascii="Angsana New" w:hAnsi="Angsana New"/>
          <w:sz w:val="30"/>
          <w:szCs w:val="30"/>
        </w:rPr>
        <w:t xml:space="preserve"> </w:t>
      </w:r>
    </w:p>
    <w:p w:rsidR="001C41B1" w:rsidRPr="00326314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F0EEB" w:rsidRPr="00DF3797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 w:rsidRPr="00DF3797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:rsidR="00CF0EEB" w:rsidRPr="00326314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C7898" w:rsidRPr="00DF3797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บริษัท</w:t>
      </w:r>
      <w:r w:rsidR="00A14A10" w:rsidRPr="00DF379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F3797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DF3797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ๆ</w:t>
      </w:r>
      <w:r w:rsidR="008C7898" w:rsidRPr="00DF3797">
        <w:rPr>
          <w:rFonts w:ascii="Angsana New" w:hAnsi="Angsana New"/>
          <w:sz w:val="30"/>
          <w:szCs w:val="30"/>
          <w:cs/>
        </w:rPr>
        <w:t xml:space="preserve"> </w:t>
      </w:r>
      <w:r w:rsidR="008C7898" w:rsidRPr="00DF3797">
        <w:rPr>
          <w:rFonts w:ascii="Angsana New" w:hAnsi="Angsana New" w:hint="cs"/>
          <w:sz w:val="30"/>
          <w:szCs w:val="30"/>
          <w:cs/>
        </w:rPr>
        <w:t>ฉลากกาว</w:t>
      </w:r>
      <w:r w:rsidR="008C7898" w:rsidRPr="00326314">
        <w:rPr>
          <w:rFonts w:ascii="Angsana New" w:hAnsi="Angsana New" w:hint="cs"/>
          <w:sz w:val="32"/>
          <w:szCs w:val="32"/>
          <w:cs/>
        </w:rPr>
        <w:t>ต่อเนื่อง</w:t>
      </w:r>
      <w:r w:rsidR="00DD02BC" w:rsidRPr="00DF3797">
        <w:rPr>
          <w:rFonts w:ascii="Angsana New" w:hAnsi="Angsana New"/>
          <w:sz w:val="30"/>
          <w:szCs w:val="30"/>
        </w:rPr>
        <w:t xml:space="preserve"> </w:t>
      </w:r>
      <w:r w:rsidR="0008458A" w:rsidRPr="00DF3797">
        <w:rPr>
          <w:rFonts w:ascii="Angsana New" w:hAnsi="Angsana New" w:hint="cs"/>
          <w:sz w:val="30"/>
          <w:szCs w:val="30"/>
          <w:cs/>
        </w:rPr>
        <w:t>และบริการคลังสินค้าแบบพิมพ์</w:t>
      </w:r>
    </w:p>
    <w:p w:rsidR="00B56AC5" w:rsidRPr="00326314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0EEB" w:rsidRPr="00DF3797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DF3797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DF379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:rsidR="00A33382" w:rsidRPr="00DF3797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F379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E164A" w:rsidRPr="00DF3797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B7416" w:rsidRPr="00C4767B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C4767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C4767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646F6F" w:rsidRPr="00C4767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C4767B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C4767B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 และ</w:t>
      </w:r>
      <w:r w:rsidRPr="00C4767B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="00C4767B">
        <w:rPr>
          <w:rFonts w:ascii="Angsana New" w:hAnsi="Angsana New"/>
          <w:spacing w:val="-2"/>
          <w:sz w:val="30"/>
          <w:szCs w:val="30"/>
        </w:rPr>
        <w:br/>
      </w:r>
      <w:r w:rsidRPr="00C4767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4767B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646F6F" w:rsidRPr="00C476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46F6F" w:rsidRPr="00C4767B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34 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C4767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C4767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การเงินระหว่างกาล</w:t>
      </w:r>
      <w:r w:rsidRPr="00C4767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4767B">
        <w:rPr>
          <w:rFonts w:ascii="Angsana New" w:hAnsi="Angsana New" w:hint="cs"/>
          <w:color w:val="FF0000"/>
          <w:spacing w:val="-2"/>
          <w:sz w:val="30"/>
          <w:szCs w:val="30"/>
          <w:cs/>
        </w:rPr>
        <w:t xml:space="preserve"> </w:t>
      </w:r>
      <w:r w:rsidRPr="00C4767B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4767B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052E02" w:rsidRPr="00DF3797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442D0" w:rsidRPr="00DF3797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E0753" w:rsidRPr="00DF3797">
        <w:rPr>
          <w:rFonts w:asciiTheme="majorBidi" w:hAnsiTheme="majorBidi" w:cstheme="majorBidi"/>
          <w:sz w:val="30"/>
          <w:szCs w:val="30"/>
        </w:rPr>
        <w:t>31</w:t>
      </w:r>
      <w:r w:rsidR="00C64C9C" w:rsidRPr="00DF379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F307C" w:rsidRPr="00DF3797">
        <w:rPr>
          <w:rFonts w:asciiTheme="majorBidi" w:hAnsiTheme="majorBidi" w:cstheme="majorBidi"/>
          <w:sz w:val="30"/>
          <w:szCs w:val="30"/>
        </w:rPr>
        <w:t>2561</w:t>
      </w:r>
      <w:r w:rsidR="00EE0753"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="Angsana New" w:hAnsi="Angsana New"/>
          <w:sz w:val="30"/>
          <w:szCs w:val="30"/>
        </w:rPr>
        <w:t xml:space="preserve">           </w:t>
      </w:r>
      <w:r w:rsidRPr="00DF3797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EE0753"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Pr="00DF3797">
        <w:rPr>
          <w:rFonts w:ascii="Angsana New" w:hAnsi="Angsana New"/>
          <w:sz w:val="30"/>
          <w:szCs w:val="30"/>
          <w:cs/>
        </w:rPr>
        <w:t xml:space="preserve"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E0753" w:rsidRPr="00DF3797">
        <w:rPr>
          <w:rFonts w:ascii="Angsana New" w:hAnsi="Angsana New"/>
          <w:sz w:val="30"/>
          <w:szCs w:val="30"/>
        </w:rPr>
        <w:t>31</w:t>
      </w:r>
      <w:r w:rsidR="00EE0753" w:rsidRPr="00DF379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 w:rsidRPr="00DF3797">
        <w:rPr>
          <w:rFonts w:ascii="Angsana New" w:hAnsi="Angsana New"/>
          <w:sz w:val="30"/>
          <w:szCs w:val="30"/>
        </w:rPr>
        <w:t>2561</w:t>
      </w:r>
    </w:p>
    <w:p w:rsidR="00FC01FA" w:rsidRPr="00326314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1B7416" w:rsidRPr="00DF37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8"/>
        </w:rPr>
      </w:pPr>
      <w:r w:rsidRPr="00DF3797">
        <w:rPr>
          <w:rFonts w:ascii="Angsana New" w:hAnsi="Angsana New"/>
          <w:i/>
          <w:iCs/>
          <w:sz w:val="30"/>
          <w:szCs w:val="30"/>
          <w:cs/>
        </w:rPr>
        <w:t>(</w:t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F3797">
        <w:rPr>
          <w:rFonts w:ascii="Angsana New" w:hAnsi="Angsana New"/>
          <w:i/>
          <w:iCs/>
          <w:sz w:val="30"/>
          <w:szCs w:val="30"/>
          <w:cs/>
        </w:rPr>
        <w:t>)</w:t>
      </w:r>
      <w:r w:rsidRPr="00DF3797">
        <w:rPr>
          <w:rFonts w:ascii="Angsana New" w:hAnsi="Angsana New"/>
          <w:i/>
          <w:iCs/>
          <w:sz w:val="30"/>
          <w:szCs w:val="30"/>
        </w:rPr>
        <w:tab/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  <w:r w:rsidRPr="00DF379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:rsidR="001B7416" w:rsidRPr="00DF37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F5DC4" w:rsidRPr="00DF3797" w:rsidRDefault="001B7416" w:rsidP="001B74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/>
          <w:sz w:val="30"/>
          <w:szCs w:val="30"/>
          <w:cs/>
        </w:rPr>
        <w:t>ในการจัดทำ</w:t>
      </w:r>
      <w:r w:rsidRPr="00DF3797">
        <w:rPr>
          <w:rFonts w:ascii="Angsana New" w:hAnsi="Angsana New" w:hint="cs"/>
          <w:sz w:val="30"/>
          <w:szCs w:val="30"/>
          <w:cs/>
        </w:rPr>
        <w:t>งบ</w:t>
      </w:r>
      <w:r w:rsidRPr="00DF379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DF379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F379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F379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DF3797">
        <w:rPr>
          <w:rFonts w:ascii="Angsana New" w:hAnsi="Angsana New"/>
          <w:sz w:val="30"/>
          <w:szCs w:val="30"/>
          <w:cs/>
        </w:rPr>
        <w:t>นั้น</w:t>
      </w:r>
      <w:r w:rsidRPr="00DF3797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DF379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DF3797">
        <w:rPr>
          <w:rFonts w:ascii="Angsana New" w:hAnsi="Angsana New"/>
          <w:sz w:val="30"/>
          <w:szCs w:val="30"/>
        </w:rPr>
        <w:t xml:space="preserve">31 </w:t>
      </w:r>
      <w:r w:rsidRPr="00DF379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3797">
        <w:rPr>
          <w:rFonts w:ascii="Angsana New" w:hAnsi="Angsana New"/>
          <w:sz w:val="30"/>
          <w:szCs w:val="30"/>
        </w:rPr>
        <w:t>2561</w:t>
      </w:r>
      <w:r w:rsidRPr="00DF3797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DF3797">
        <w:rPr>
          <w:rFonts w:asciiTheme="majorBidi" w:hAnsiTheme="majorBidi" w:cstheme="majorBidi"/>
          <w:sz w:val="30"/>
          <w:szCs w:val="30"/>
          <w:cs/>
        </w:rPr>
        <w:t>าร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DF3797">
        <w:rPr>
          <w:rFonts w:asciiTheme="majorBidi" w:hAnsiTheme="majorBidi" w:cstheme="majorBidi"/>
          <w:sz w:val="30"/>
          <w:szCs w:val="30"/>
          <w:cs/>
        </w:rPr>
        <w:t>ใช้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DF3797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DF3797">
        <w:rPr>
          <w:rFonts w:asciiTheme="majorBidi" w:hAnsiTheme="majorBidi" w:cstheme="majorBidi"/>
          <w:sz w:val="30"/>
          <w:szCs w:val="30"/>
        </w:rPr>
        <w:t xml:space="preserve">15 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DF379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DF3797">
        <w:rPr>
          <w:rFonts w:asciiTheme="majorBidi" w:hAnsiTheme="majorBidi" w:cstheme="majorBidi"/>
          <w:sz w:val="30"/>
          <w:szCs w:val="30"/>
        </w:rPr>
        <w:t>TFRS 15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F3797">
        <w:rPr>
          <w:rFonts w:ascii="Angsana New" w:hAnsi="Angsana New"/>
          <w:sz w:val="30"/>
          <w:szCs w:val="30"/>
          <w:cs/>
        </w:rPr>
        <w:t>กลุ่มบริษัท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DF3797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DF3797">
        <w:rPr>
          <w:rFonts w:ascii="Angsana New" w:hAnsi="Angsana New"/>
          <w:sz w:val="30"/>
          <w:szCs w:val="30"/>
        </w:rPr>
        <w:t xml:space="preserve">18 </w:t>
      </w:r>
      <w:r w:rsidRPr="00DF379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F379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DF3797">
        <w:rPr>
          <w:rFonts w:ascii="Angsana New" w:hAnsi="Angsana New" w:hint="cs"/>
          <w:sz w:val="30"/>
          <w:szCs w:val="30"/>
          <w:cs/>
        </w:rPr>
        <w:t xml:space="preserve"> </w:t>
      </w:r>
      <w:r w:rsidRPr="00DF3797">
        <w:rPr>
          <w:rFonts w:ascii="Angsana New" w:hAnsi="Angsana New"/>
          <w:sz w:val="30"/>
          <w:szCs w:val="30"/>
        </w:rPr>
        <w:t xml:space="preserve">(“TAS 18”) </w:t>
      </w:r>
    </w:p>
    <w:p w:rsidR="001B7416" w:rsidRPr="00DF3797" w:rsidRDefault="001B7416" w:rsidP="001B74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379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B7416" w:rsidRPr="00DF3797" w:rsidRDefault="001B7416" w:rsidP="001B74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DF3797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DF3797">
        <w:rPr>
          <w:rFonts w:ascii="Angsana New" w:hAnsi="Angsana New"/>
          <w:sz w:val="30"/>
          <w:szCs w:val="30"/>
        </w:rPr>
        <w:t xml:space="preserve"> TFRS 15</w:t>
      </w:r>
      <w:r w:rsidRPr="00DF3797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DF3797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DF3797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F3797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DF3797">
        <w:rPr>
          <w:rFonts w:asciiTheme="majorBidi" w:hAnsiTheme="majorBidi" w:cstheme="majorBidi"/>
          <w:sz w:val="30"/>
          <w:szCs w:val="30"/>
        </w:rPr>
        <w:t xml:space="preserve"> </w:t>
      </w:r>
      <w:r w:rsidRPr="00DF3797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C4767B">
        <w:rPr>
          <w:rFonts w:asciiTheme="majorBidi" w:hAnsiTheme="majorBidi"/>
          <w:sz w:val="30"/>
          <w:szCs w:val="30"/>
        </w:rPr>
        <w:br/>
      </w:r>
      <w:r w:rsidRPr="00DF3797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DF3797">
        <w:rPr>
          <w:rFonts w:ascii="Angsana New" w:hAnsi="Angsana New"/>
          <w:sz w:val="30"/>
          <w:szCs w:val="30"/>
          <w:cs/>
        </w:rPr>
        <w:t>กลุ่มบริษัท</w:t>
      </w:r>
      <w:r w:rsidRPr="00DF3797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DF3797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DF3797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DF37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3797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DF3797">
        <w:rPr>
          <w:rFonts w:asciiTheme="majorBidi" w:hAnsiTheme="majorBidi"/>
          <w:sz w:val="30"/>
          <w:szCs w:val="30"/>
        </w:rPr>
        <w:t xml:space="preserve">TAS 18 </w:t>
      </w:r>
      <w:r w:rsidRPr="00DF3797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DF3797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DF3797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DF3797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DF3797">
        <w:rPr>
          <w:rFonts w:ascii="Angsana New" w:hAnsi="Angsana New"/>
          <w:sz w:val="30"/>
          <w:szCs w:val="30"/>
        </w:rPr>
        <w:t xml:space="preserve">  </w:t>
      </w:r>
    </w:p>
    <w:p w:rsidR="001B7416" w:rsidRPr="00DF3797" w:rsidRDefault="001B7416" w:rsidP="001B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471DA8" w:rsidRDefault="001B7416" w:rsidP="00646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DF3797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DF3797">
        <w:rPr>
          <w:rFonts w:ascii="Angsana New" w:hAnsi="Angsana New"/>
          <w:b/>
          <w:bCs/>
          <w:color w:val="0000FF"/>
          <w:sz w:val="30"/>
          <w:szCs w:val="30"/>
        </w:rPr>
        <w:t xml:space="preserve">  </w:t>
      </w:r>
      <w:r w:rsidRPr="00DF379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F3797">
        <w:rPr>
          <w:rFonts w:ascii="Angsana New" w:hAnsi="Angsana New" w:hint="cs"/>
          <w:sz w:val="30"/>
          <w:szCs w:val="30"/>
          <w:cs/>
        </w:rPr>
        <w:t>ที่ออกใหม่ที่เกี่ยว</w:t>
      </w:r>
      <w:r w:rsidR="003C47E5">
        <w:rPr>
          <w:rFonts w:ascii="Angsana New" w:hAnsi="Angsana New" w:hint="cs"/>
          <w:sz w:val="30"/>
          <w:szCs w:val="30"/>
          <w:cs/>
        </w:rPr>
        <w:t>ข้อง</w:t>
      </w:r>
      <w:r w:rsidRPr="00DF3797">
        <w:rPr>
          <w:rFonts w:ascii="Angsana New" w:hAnsi="Angsana New" w:hint="cs"/>
          <w:sz w:val="30"/>
          <w:szCs w:val="30"/>
          <w:cs/>
        </w:rPr>
        <w:t xml:space="preserve">กับการดำเนินงานของกลุ่มบริษัทได้เปิดเผยในหมายเหตุข้อ </w:t>
      </w:r>
      <w:r w:rsidR="002E4B09" w:rsidRPr="00DF3797">
        <w:rPr>
          <w:rFonts w:ascii="Angsana New" w:hAnsi="Angsana New"/>
          <w:sz w:val="30"/>
          <w:szCs w:val="30"/>
        </w:rPr>
        <w:t>1</w:t>
      </w:r>
      <w:r w:rsidR="00EA7422">
        <w:rPr>
          <w:rFonts w:ascii="Angsana New" w:hAnsi="Angsana New"/>
          <w:sz w:val="30"/>
          <w:szCs w:val="30"/>
        </w:rPr>
        <w:t>8</w:t>
      </w:r>
    </w:p>
    <w:p w:rsidR="00646F6F" w:rsidRPr="00DF3797" w:rsidRDefault="00646F6F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24"/>
          <w:szCs w:val="24"/>
        </w:rPr>
      </w:pPr>
    </w:p>
    <w:p w:rsidR="00B907E7" w:rsidRPr="00DF3797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DF3797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4767B" w:rsidRDefault="00C4767B" w:rsidP="00C4767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74A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DF3797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C74A81"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5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4767B">
        <w:rPr>
          <w:rFonts w:asciiTheme="majorBidi" w:hAnsiTheme="majorBidi" w:cstheme="majorBidi"/>
          <w:bCs/>
          <w:sz w:val="30"/>
          <w:szCs w:val="30"/>
        </w:rPr>
        <w:t>6</w:t>
      </w:r>
      <w:r w:rsidRPr="00C74A8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</w:t>
      </w:r>
      <w:r w:rsidRPr="00C74A81">
        <w:rPr>
          <w:rFonts w:asciiTheme="majorBidi" w:hAnsiTheme="majorBidi" w:cstheme="majorBidi" w:hint="cs"/>
          <w:b/>
          <w:sz w:val="30"/>
          <w:szCs w:val="30"/>
          <w:cs/>
        </w:rPr>
        <w:t xml:space="preserve"> ไม่มีการ</w:t>
      </w:r>
      <w:r w:rsidRPr="00C74A81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</w:t>
      </w:r>
      <w:r w:rsidRPr="00C74A81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</w:p>
    <w:p w:rsidR="009827E5" w:rsidRPr="00DF3797" w:rsidRDefault="009827E5" w:rsidP="006206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:rsidR="00C67D1C" w:rsidRDefault="004A51FA" w:rsidP="00C67D1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1" w:name="_Hlk13913957"/>
      <w:r w:rsidRPr="00DF3797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bookmarkEnd w:id="1"/>
      <w:r w:rsidRPr="00DF3797">
        <w:rPr>
          <w:rFonts w:ascii="Angsana New" w:hAnsi="Angsana New" w:hint="cs"/>
          <w:b/>
          <w:sz w:val="30"/>
          <w:szCs w:val="30"/>
          <w:cs/>
        </w:rPr>
        <w:t>ใน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ระหว่างงวดหกเดือนสิ้นสุดวันที่ </w:t>
      </w:r>
      <w:r w:rsidRPr="00DF3797">
        <w:rPr>
          <w:rFonts w:ascii="Angsana New" w:hAnsi="Angsana New"/>
          <w:bCs/>
          <w:sz w:val="30"/>
          <w:szCs w:val="30"/>
        </w:rPr>
        <w:t>30</w:t>
      </w:r>
      <w:r w:rsidRPr="00DF3797">
        <w:rPr>
          <w:rFonts w:ascii="Angsana New" w:hAnsi="Angsana New"/>
          <w:b/>
          <w:sz w:val="30"/>
          <w:szCs w:val="30"/>
        </w:rPr>
        <w:t xml:space="preserve"> 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DF3797">
        <w:rPr>
          <w:rFonts w:ascii="Angsana New" w:hAnsi="Angsana New"/>
          <w:bCs/>
          <w:sz w:val="30"/>
          <w:szCs w:val="30"/>
        </w:rPr>
        <w:t>2562</w:t>
      </w:r>
      <w:r w:rsidRPr="00DF3797">
        <w:rPr>
          <w:rFonts w:ascii="Angsana New" w:hAnsi="Angsana New"/>
          <w:b/>
          <w:sz w:val="30"/>
          <w:szCs w:val="30"/>
        </w:rPr>
        <w:t xml:space="preserve"> </w:t>
      </w:r>
      <w:r w:rsidR="00C67D1C" w:rsidRPr="00C74A81">
        <w:rPr>
          <w:rFonts w:asciiTheme="majorBidi" w:hAnsiTheme="majorBidi" w:cstheme="majorBidi" w:hint="cs"/>
          <w:b/>
          <w:sz w:val="30"/>
          <w:szCs w:val="30"/>
          <w:cs/>
        </w:rPr>
        <w:t>ไม่มีการ</w:t>
      </w:r>
      <w:r w:rsidR="00C67D1C" w:rsidRPr="00C74A81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</w:t>
      </w:r>
      <w:r w:rsidR="00C67D1C" w:rsidRPr="00C74A81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1F4AAF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4A51FA" w:rsidRPr="00DF3797" w:rsidRDefault="004A51FA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87244E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67D1C" w:rsidRPr="00DF3797" w:rsidRDefault="00C67D1C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C4767B" w:rsidRDefault="00C4767B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B165D" w:rsidRDefault="00AB165D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F3797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</w:t>
      </w:r>
      <w:r w:rsidR="008A3086" w:rsidRPr="00DF3797">
        <w:rPr>
          <w:rFonts w:ascii="Angsana New" w:hAnsi="Angsana New"/>
          <w:b/>
          <w:sz w:val="30"/>
          <w:szCs w:val="30"/>
          <w:cs/>
        </w:rPr>
        <w:t>กี่ยวข้องกันสำหรับงวด</w:t>
      </w:r>
      <w:r w:rsidR="00BF461A" w:rsidRPr="00DF3797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5E1C0D" w:rsidRPr="00DF3797">
        <w:rPr>
          <w:rFonts w:ascii="Angsana New" w:hAnsi="Angsana New" w:hint="cs"/>
          <w:b/>
          <w:sz w:val="30"/>
          <w:szCs w:val="30"/>
          <w:cs/>
        </w:rPr>
        <w:t>หก</w:t>
      </w:r>
      <w:r w:rsidR="008A3086" w:rsidRPr="00DF3797">
        <w:rPr>
          <w:rFonts w:ascii="Angsana New" w:hAnsi="Angsana New"/>
          <w:b/>
          <w:sz w:val="30"/>
          <w:szCs w:val="30"/>
          <w:cs/>
        </w:rPr>
        <w:t>เดือน</w:t>
      </w:r>
      <w:r w:rsidRPr="00DF3797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DF3797">
        <w:rPr>
          <w:rFonts w:ascii="Angsana New" w:hAnsi="Angsana New"/>
          <w:bCs/>
          <w:sz w:val="30"/>
          <w:szCs w:val="30"/>
        </w:rPr>
        <w:t xml:space="preserve"> 3</w:t>
      </w:r>
      <w:r w:rsidR="005E1C0D" w:rsidRPr="00DF3797">
        <w:rPr>
          <w:rFonts w:ascii="Angsana New" w:hAnsi="Angsana New" w:hint="cs"/>
          <w:b/>
          <w:sz w:val="30"/>
          <w:szCs w:val="30"/>
          <w:cs/>
        </w:rPr>
        <w:t>0</w:t>
      </w:r>
      <w:r w:rsidRPr="00DF3797">
        <w:rPr>
          <w:rFonts w:ascii="Angsana New" w:hAnsi="Angsana New"/>
          <w:b/>
          <w:sz w:val="30"/>
          <w:szCs w:val="30"/>
          <w:cs/>
        </w:rPr>
        <w:t xml:space="preserve"> </w:t>
      </w:r>
      <w:r w:rsidR="005E1C0D" w:rsidRPr="00DF3797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DF379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87249" w:rsidRPr="00C87249">
        <w:rPr>
          <w:rFonts w:ascii="Angsana New" w:hAnsi="Angsana New"/>
          <w:bCs/>
          <w:sz w:val="30"/>
          <w:szCs w:val="30"/>
        </w:rPr>
        <w:t>2562</w:t>
      </w:r>
      <w:r w:rsidR="00C87249">
        <w:rPr>
          <w:rFonts w:ascii="Angsana New" w:hAnsi="Angsana New"/>
          <w:b/>
          <w:sz w:val="30"/>
          <w:szCs w:val="30"/>
        </w:rPr>
        <w:t xml:space="preserve"> </w:t>
      </w:r>
      <w:r w:rsidR="00C87249" w:rsidRPr="00C87249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C87249" w:rsidRPr="00C87249">
        <w:rPr>
          <w:rFonts w:ascii="Angsana New" w:hAnsi="Angsana New"/>
          <w:bCs/>
          <w:sz w:val="30"/>
          <w:szCs w:val="30"/>
        </w:rPr>
        <w:t>2561</w:t>
      </w:r>
      <w:r w:rsidR="00C87249" w:rsidRPr="00C87249">
        <w:rPr>
          <w:rFonts w:ascii="Angsana New" w:hAnsi="Angsana New"/>
          <w:b/>
          <w:sz w:val="30"/>
          <w:szCs w:val="30"/>
        </w:rPr>
        <w:t xml:space="preserve"> </w:t>
      </w:r>
      <w:r w:rsidRPr="00C87249">
        <w:rPr>
          <w:rFonts w:ascii="Angsana New" w:hAnsi="Angsana New"/>
          <w:b/>
          <w:sz w:val="30"/>
          <w:szCs w:val="30"/>
          <w:cs/>
        </w:rPr>
        <w:t>สรุป</w:t>
      </w:r>
      <w:r w:rsidRPr="00DF3797">
        <w:rPr>
          <w:rFonts w:ascii="Angsana New" w:hAnsi="Angsana New"/>
          <w:b/>
          <w:sz w:val="30"/>
          <w:szCs w:val="30"/>
          <w:cs/>
        </w:rPr>
        <w:t>ได้ดังนี้</w:t>
      </w:r>
    </w:p>
    <w:p w:rsidR="00C87249" w:rsidRDefault="00C87249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62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461A" w:rsidRPr="00040ACC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:rsidR="00BF461A" w:rsidRPr="00040ACC" w:rsidRDefault="00BF461A" w:rsidP="002D3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A9E" w:rsidRPr="00040ACC" w:rsidTr="002D33A8">
        <w:trPr>
          <w:trHeight w:hRule="exact" w:val="374"/>
        </w:trPr>
        <w:tc>
          <w:tcPr>
            <w:tcW w:w="4338" w:type="dxa"/>
          </w:tcPr>
          <w:p w:rsidR="003E0A9E" w:rsidRPr="00040ACC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3E0A9E" w:rsidRPr="00326314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040ACC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4,218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619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7,705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7,329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3,217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217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506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2,079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889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52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238</w:t>
            </w:r>
          </w:p>
        </w:tc>
      </w:tr>
      <w:tr w:rsidR="00430A78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จากเงินลงทุนในบริษัทย่อย</w:t>
            </w:r>
          </w:p>
        </w:tc>
        <w:tc>
          <w:tcPr>
            <w:tcW w:w="1062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105,26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52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E0A9E" w:rsidRPr="003E0A9E" w:rsidTr="003E0A9E">
        <w:trPr>
          <w:trHeight w:hRule="exact" w:val="353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55,005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55</w:t>
            </w: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665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43,027</w:t>
            </w: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42,580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653234" w:rsidP="006532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125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166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</w:t>
            </w:r>
          </w:p>
        </w:tc>
      </w:tr>
      <w:tr w:rsidR="003E0A9E" w:rsidRPr="003E0A9E" w:rsidTr="003E0A9E">
        <w:trPr>
          <w:trHeight w:hRule="exact" w:val="374"/>
        </w:trPr>
        <w:tc>
          <w:tcPr>
            <w:tcW w:w="4338" w:type="dxa"/>
          </w:tcPr>
          <w:p w:rsidR="003E0A9E" w:rsidRPr="003E0A9E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472</w:t>
            </w:r>
          </w:p>
        </w:tc>
        <w:tc>
          <w:tcPr>
            <w:tcW w:w="270" w:type="dxa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3E0A9E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3E0A9E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0A78" w:rsidRPr="00643C87" w:rsidTr="00430A78">
        <w:trPr>
          <w:trHeight w:hRule="exact" w:val="374"/>
        </w:trPr>
        <w:tc>
          <w:tcPr>
            <w:tcW w:w="4338" w:type="dxa"/>
          </w:tcPr>
          <w:p w:rsidR="00430A78" w:rsidRPr="00643C87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643C87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45,753</w:t>
            </w:r>
          </w:p>
        </w:tc>
        <w:tc>
          <w:tcPr>
            <w:tcW w:w="243" w:type="dxa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65,049</w:t>
            </w:r>
          </w:p>
        </w:tc>
        <w:tc>
          <w:tcPr>
            <w:tcW w:w="270" w:type="dxa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45,753</w:t>
            </w:r>
          </w:p>
        </w:tc>
        <w:tc>
          <w:tcPr>
            <w:tcW w:w="270" w:type="dxa"/>
            <w:gridSpan w:val="2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0A78" w:rsidRPr="00643C87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65</w:t>
            </w: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049</w:t>
            </w:r>
          </w:p>
        </w:tc>
      </w:tr>
      <w:tr w:rsidR="003E0A9E" w:rsidRPr="00643C87" w:rsidTr="003E0A9E">
        <w:trPr>
          <w:trHeight w:hRule="exact" w:val="362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578</w:t>
            </w: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397</w:t>
            </w: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77</w:t>
            </w: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9E" w:rsidRPr="00643C87" w:rsidTr="003E0A9E">
        <w:trPr>
          <w:trHeight w:hRule="exact" w:val="374"/>
        </w:trPr>
        <w:tc>
          <w:tcPr>
            <w:tcW w:w="4338" w:type="dxa"/>
          </w:tcPr>
          <w:p w:rsidR="003E0A9E" w:rsidRPr="00643C87" w:rsidRDefault="003E0A9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43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270" w:type="dxa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E0A9E" w:rsidRPr="00643C87" w:rsidRDefault="003E0A9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E0A9E" w:rsidRPr="00643C87" w:rsidRDefault="003E0A9E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C87" w:rsidRPr="003E0A9E" w:rsidTr="003E0A9E">
        <w:trPr>
          <w:trHeight w:hRule="exact" w:val="374"/>
        </w:trPr>
        <w:tc>
          <w:tcPr>
            <w:tcW w:w="4338" w:type="dxa"/>
          </w:tcPr>
          <w:p w:rsidR="00643C87" w:rsidRPr="00643C87" w:rsidRDefault="00643C87" w:rsidP="0064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2" w:type="dxa"/>
            <w:shd w:val="clear" w:color="auto" w:fill="auto"/>
          </w:tcPr>
          <w:p w:rsidR="00643C87" w:rsidRPr="00643C87" w:rsidRDefault="00643C87" w:rsidP="00643C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(1,835)</w:t>
            </w:r>
          </w:p>
        </w:tc>
        <w:tc>
          <w:tcPr>
            <w:tcW w:w="243" w:type="dxa"/>
          </w:tcPr>
          <w:p w:rsidR="00643C87" w:rsidRPr="00643C87" w:rsidRDefault="00643C87" w:rsidP="00643C8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43C87" w:rsidRPr="00643C87" w:rsidRDefault="00643C87" w:rsidP="00643C8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9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27,713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43C87" w:rsidRPr="00643C87" w:rsidRDefault="00643C87" w:rsidP="00643C8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43C87" w:rsidRPr="00643C87" w:rsidRDefault="00643C87" w:rsidP="00643C8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43C87" w:rsidRPr="00643C87" w:rsidRDefault="00643C87" w:rsidP="00643C8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43C87" w:rsidRPr="00643C87" w:rsidRDefault="00643C87" w:rsidP="00643C87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F461A" w:rsidRDefault="00BF461A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430A78" w:rsidRDefault="00430A78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430A78" w:rsidRPr="003E0A9E" w:rsidRDefault="00430A78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BF461A" w:rsidRPr="003E0A9E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61A" w:rsidRPr="003E0A9E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E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62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461A" w:rsidRPr="003E0A9E" w:rsidTr="002D33A8">
        <w:trPr>
          <w:trHeight w:hRule="exact" w:val="374"/>
          <w:tblHeader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61A" w:rsidRPr="003E0A9E" w:rsidTr="002D33A8">
        <w:trPr>
          <w:trHeight w:hRule="exact" w:val="374"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1    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500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48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869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BDA" w:rsidRPr="003E0A9E" w:rsidTr="00571B08">
        <w:trPr>
          <w:trHeight w:hRule="exact" w:val="374"/>
        </w:trPr>
        <w:tc>
          <w:tcPr>
            <w:tcW w:w="4338" w:type="dxa"/>
          </w:tcPr>
          <w:p w:rsidR="00122BDA" w:rsidRPr="003E0A9E" w:rsidRDefault="00122BDA" w:rsidP="0012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shd w:val="clear" w:color="auto" w:fill="auto"/>
          </w:tcPr>
          <w:p w:rsidR="00122BDA" w:rsidRPr="00571B08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450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22BDA" w:rsidRPr="003E0A9E" w:rsidRDefault="00122BDA" w:rsidP="00122BD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22BDA" w:rsidRPr="003E0A9E" w:rsidRDefault="00122BDA" w:rsidP="00122B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450</w:t>
            </w:r>
          </w:p>
        </w:tc>
      </w:tr>
      <w:tr w:rsidR="00BF461A" w:rsidRPr="003E0A9E" w:rsidTr="003E0A9E">
        <w:trPr>
          <w:trHeight w:hRule="exact" w:val="374"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461A" w:rsidRPr="003E0A9E" w:rsidTr="003E0A9E">
        <w:trPr>
          <w:trHeight w:hRule="exact" w:val="374"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F461A" w:rsidRPr="003E0A9E" w:rsidTr="003E0A9E">
        <w:trPr>
          <w:trHeight w:hRule="exact" w:val="374"/>
        </w:trPr>
        <w:tc>
          <w:tcPr>
            <w:tcW w:w="4338" w:type="dxa"/>
          </w:tcPr>
          <w:p w:rsidR="00BF461A" w:rsidRPr="003E0A9E" w:rsidRDefault="00BF461A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461A" w:rsidRPr="003E0A9E" w:rsidRDefault="00BF461A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6CCC" w:rsidRPr="003E0A9E" w:rsidTr="00653234">
        <w:trPr>
          <w:trHeight w:hRule="exact" w:val="374"/>
        </w:trPr>
        <w:tc>
          <w:tcPr>
            <w:tcW w:w="4338" w:type="dxa"/>
          </w:tcPr>
          <w:p w:rsidR="00A16CCC" w:rsidRPr="003E0A9E" w:rsidRDefault="00A16CCC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A16CCC" w:rsidRPr="003E0A9E" w:rsidRDefault="00122BD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31,337</w:t>
            </w:r>
          </w:p>
        </w:tc>
        <w:tc>
          <w:tcPr>
            <w:tcW w:w="24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17</w:t>
            </w: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154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/>
                <w:sz w:val="30"/>
                <w:szCs w:val="30"/>
                <w:lang w:val="en-US" w:bidi="th-TH"/>
              </w:rPr>
              <w:t>3,451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098</w:t>
            </w:r>
          </w:p>
        </w:tc>
      </w:tr>
      <w:tr w:rsidR="00A16CCC" w:rsidRPr="003E0A9E" w:rsidTr="003E0A9E">
        <w:trPr>
          <w:trHeight w:hRule="exact" w:val="374"/>
        </w:trPr>
        <w:tc>
          <w:tcPr>
            <w:tcW w:w="4338" w:type="dxa"/>
          </w:tcPr>
          <w:p w:rsidR="00A16CCC" w:rsidRPr="003E0A9E" w:rsidRDefault="00A16CCC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:rsidR="00A16CCC" w:rsidRPr="003E0A9E" w:rsidRDefault="00122BD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1,385</w:t>
            </w:r>
          </w:p>
        </w:tc>
        <w:tc>
          <w:tcPr>
            <w:tcW w:w="24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122B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</w:tr>
      <w:tr w:rsidR="00A16CCC" w:rsidRPr="003E0A9E" w:rsidTr="003E0A9E">
        <w:trPr>
          <w:trHeight w:hRule="exact" w:val="374"/>
        </w:trPr>
        <w:tc>
          <w:tcPr>
            <w:tcW w:w="4338" w:type="dxa"/>
          </w:tcPr>
          <w:p w:rsidR="00A16CCC" w:rsidRPr="003E0A9E" w:rsidRDefault="00A16CCC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A16CCC" w:rsidRPr="003E0A9E" w:rsidRDefault="00122BD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16CCC" w:rsidRPr="003E0A9E" w:rsidTr="003E0A9E">
        <w:trPr>
          <w:trHeight w:hRule="exact" w:val="374"/>
        </w:trPr>
        <w:tc>
          <w:tcPr>
            <w:tcW w:w="4338" w:type="dxa"/>
          </w:tcPr>
          <w:p w:rsidR="00A16CCC" w:rsidRPr="003E0A9E" w:rsidRDefault="00A16CCC" w:rsidP="003E0A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6CCC" w:rsidRPr="003E0A9E" w:rsidRDefault="00122BDA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32,729</w:t>
            </w:r>
          </w:p>
        </w:tc>
        <w:tc>
          <w:tcPr>
            <w:tcW w:w="24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18,542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3,74</w:t>
            </w:r>
            <w:r w:rsidR="00122B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4,446</w:t>
            </w:r>
          </w:p>
        </w:tc>
      </w:tr>
      <w:tr w:rsidR="00A16CCC" w:rsidRPr="003E0A9E" w:rsidTr="002D33A8">
        <w:trPr>
          <w:trHeight w:hRule="exact" w:val="374"/>
        </w:trPr>
        <w:tc>
          <w:tcPr>
            <w:tcW w:w="4338" w:type="dxa"/>
          </w:tcPr>
          <w:p w:rsidR="00A16CCC" w:rsidRPr="003E0A9E" w:rsidRDefault="00A16CC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16CCC" w:rsidRPr="003E0A9E" w:rsidRDefault="00A16CC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A16CCC" w:rsidRPr="003E0A9E" w:rsidRDefault="00A16CCC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BF461A" w:rsidRPr="003E0A9E" w:rsidRDefault="00BF461A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4B6EC1" w:rsidRPr="003E0A9E" w:rsidRDefault="004B6EC1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3E0A9E" w:rsidTr="008D7579">
        <w:trPr>
          <w:trHeight w:hRule="exact" w:val="374"/>
          <w:tblHeader/>
        </w:trPr>
        <w:tc>
          <w:tcPr>
            <w:tcW w:w="4338" w:type="dxa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3E0A9E" w:rsidTr="008D7579">
        <w:trPr>
          <w:trHeight w:hRule="exact" w:val="374"/>
          <w:tblHeader/>
        </w:trPr>
        <w:tc>
          <w:tcPr>
            <w:tcW w:w="4338" w:type="dxa"/>
          </w:tcPr>
          <w:p w:rsidR="005438D7" w:rsidRPr="003E0A9E" w:rsidRDefault="005438D7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1C0D" w:rsidRPr="003E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E0A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E1C0D" w:rsidRPr="003E0A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62" w:type="dxa"/>
          </w:tcPr>
          <w:p w:rsidR="005438D7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5438D7" w:rsidRPr="003E0A9E" w:rsidRDefault="005438D7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438D7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438D7" w:rsidRPr="003E0A9E" w:rsidRDefault="005438D7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438D7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5438D7" w:rsidRPr="003E0A9E" w:rsidRDefault="005438D7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438D7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B6EC1" w:rsidRPr="003E0A9E" w:rsidTr="008D7579">
        <w:trPr>
          <w:trHeight w:hRule="exact" w:val="374"/>
          <w:tblHeader/>
        </w:trPr>
        <w:tc>
          <w:tcPr>
            <w:tcW w:w="4338" w:type="dxa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:rsidR="004B6EC1" w:rsidRPr="003E0A9E" w:rsidRDefault="004B6EC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5FE" w:rsidRPr="003E0A9E" w:rsidTr="008D7579">
        <w:trPr>
          <w:trHeight w:hRule="exact" w:val="374"/>
        </w:trPr>
        <w:tc>
          <w:tcPr>
            <w:tcW w:w="4338" w:type="dxa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25,962</w:t>
            </w: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16,549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14,872</w:t>
            </w: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6,433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6,733</w:t>
            </w: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42,557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31,360</w:t>
            </w: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4,155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3,915</w:t>
            </w:r>
          </w:p>
        </w:tc>
      </w:tr>
      <w:tr w:rsidR="009D35FE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35FE" w:rsidRPr="003E0A9E" w:rsidRDefault="009D35FE" w:rsidP="009D35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252" w:type="dxa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D35FE" w:rsidRPr="003E0A9E" w:rsidRDefault="009D35FE" w:rsidP="009D35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</w:tr>
      <w:tr w:rsidR="00430A78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62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44,534</w:t>
            </w:r>
          </w:p>
        </w:tc>
        <w:tc>
          <w:tcPr>
            <w:tcW w:w="252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096</w:t>
            </w:r>
          </w:p>
        </w:tc>
      </w:tr>
      <w:tr w:rsidR="00430A78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0A78" w:rsidRPr="003E0A9E" w:rsidRDefault="00430A78" w:rsidP="00430A78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0A78" w:rsidRDefault="00430A78" w:rsidP="00430A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430A78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53234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53234" w:rsidRDefault="00653234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3234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53234" w:rsidRDefault="00653234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3234" w:rsidRPr="003E0A9E" w:rsidTr="003E0A9E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53234" w:rsidRDefault="00653234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53234" w:rsidRPr="003E0A9E" w:rsidRDefault="00653234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:rsidR="00653234" w:rsidRPr="003E0A9E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53234" w:rsidRDefault="00653234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35CA" w:rsidRPr="003E0A9E" w:rsidTr="003E0A9E">
        <w:trPr>
          <w:trHeight w:hRule="exact" w:val="245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126,212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115,975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96,888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90,012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6,154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1,529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0A78" w:rsidRPr="003E0A9E" w:rsidTr="003E0A9E">
        <w:trPr>
          <w:trHeight w:hRule="exact" w:val="374"/>
        </w:trPr>
        <w:tc>
          <w:tcPr>
            <w:tcW w:w="4338" w:type="dxa"/>
          </w:tcPr>
          <w:p w:rsidR="00430A78" w:rsidRPr="003E0A9E" w:rsidRDefault="00430A78" w:rsidP="0043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116,955</w:t>
            </w:r>
          </w:p>
        </w:tc>
        <w:tc>
          <w:tcPr>
            <w:tcW w:w="243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746</w:t>
            </w:r>
          </w:p>
        </w:tc>
        <w:tc>
          <w:tcPr>
            <w:tcW w:w="27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116,955</w:t>
            </w:r>
          </w:p>
        </w:tc>
        <w:tc>
          <w:tcPr>
            <w:tcW w:w="270" w:type="dxa"/>
            <w:gridSpan w:val="2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30A78" w:rsidRPr="003E0A9E" w:rsidRDefault="00430A78" w:rsidP="00430A7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746</w:t>
            </w:r>
          </w:p>
        </w:tc>
      </w:tr>
      <w:tr w:rsidR="006835CA" w:rsidRPr="003E0A9E" w:rsidTr="003E0A9E">
        <w:trPr>
          <w:trHeight w:hRule="exact" w:val="245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5CA" w:rsidRPr="003E0A9E" w:rsidTr="004C31E9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1,147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1,094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5CA" w:rsidRPr="003E0A9E" w:rsidTr="003E0A9E">
        <w:trPr>
          <w:trHeight w:hRule="exact" w:val="374"/>
        </w:trPr>
        <w:tc>
          <w:tcPr>
            <w:tcW w:w="4338" w:type="dxa"/>
          </w:tcPr>
          <w:p w:rsidR="006835CA" w:rsidRPr="003E0A9E" w:rsidRDefault="006835CA" w:rsidP="0068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43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835CA" w:rsidRPr="003E0A9E" w:rsidRDefault="006835CA" w:rsidP="006835C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835CA" w:rsidRPr="003E0A9E" w:rsidRDefault="006835CA" w:rsidP="006835C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66D" w:rsidRPr="003E0A9E" w:rsidTr="003E0A9E">
        <w:trPr>
          <w:trHeight w:hRule="exact" w:val="374"/>
        </w:trPr>
        <w:tc>
          <w:tcPr>
            <w:tcW w:w="4338" w:type="dxa"/>
          </w:tcPr>
          <w:p w:rsidR="0013366D" w:rsidRPr="003E0A9E" w:rsidRDefault="0013366D" w:rsidP="00133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2" w:type="dxa"/>
            <w:shd w:val="clear" w:color="auto" w:fill="auto"/>
          </w:tcPr>
          <w:p w:rsidR="0013366D" w:rsidRPr="005F76DF" w:rsidRDefault="0013366D" w:rsidP="0013366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:rsidR="0013366D" w:rsidRPr="00046510" w:rsidRDefault="0013366D" w:rsidP="001336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3366D" w:rsidRPr="005F76DF" w:rsidRDefault="0013366D" w:rsidP="0013366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9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29,383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3366D" w:rsidRPr="00046510" w:rsidRDefault="0013366D" w:rsidP="001336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3366D" w:rsidRPr="003E0A9E" w:rsidRDefault="0013366D" w:rsidP="001336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3366D" w:rsidRPr="003E0A9E" w:rsidRDefault="0013366D" w:rsidP="001336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3366D" w:rsidRPr="003E0A9E" w:rsidRDefault="0013366D" w:rsidP="001336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74D20" w:rsidRPr="003E0A9E" w:rsidRDefault="00F74D20" w:rsidP="003E0A9E">
      <w:pPr>
        <w:rPr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F74D20" w:rsidRPr="003E0A9E" w:rsidTr="00DD4E8C">
        <w:trPr>
          <w:trHeight w:hRule="exact" w:val="374"/>
        </w:trPr>
        <w:tc>
          <w:tcPr>
            <w:tcW w:w="4338" w:type="dxa"/>
          </w:tcPr>
          <w:p w:rsidR="00F74D20" w:rsidRPr="003E0A9E" w:rsidRDefault="00F74D2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3E0A9E" w:rsidRDefault="00F74D20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1A28" w:rsidRPr="003E0A9E" w:rsidTr="003E0A9E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  <w:shd w:val="clear" w:color="auto" w:fill="auto"/>
          </w:tcPr>
          <w:p w:rsidR="00E31A28" w:rsidRPr="003E0A9E" w:rsidRDefault="00101CFE" w:rsidP="003E0A9E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10,997</w:t>
            </w:r>
            <w:r w:rsidR="00E31A28"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E31A28" w:rsidRPr="003E0A9E" w:rsidRDefault="00E31A28" w:rsidP="003E0A9E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1    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1A28" w:rsidRPr="003E0A9E" w:rsidTr="003E0A9E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  <w:shd w:val="clear" w:color="auto" w:fill="auto"/>
          </w:tcPr>
          <w:p w:rsidR="00E31A28" w:rsidRPr="003E0A9E" w:rsidRDefault="00101CFE" w:rsidP="003E0A9E">
            <w:pPr>
              <w:tabs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1,574</w:t>
            </w:r>
            <w:r w:rsidR="00E31A28"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CFE" w:rsidRPr="003E0A9E" w:rsidTr="003E0A9E">
        <w:trPr>
          <w:trHeight w:hRule="exact" w:val="374"/>
        </w:trPr>
        <w:tc>
          <w:tcPr>
            <w:tcW w:w="4338" w:type="dxa"/>
          </w:tcPr>
          <w:p w:rsidR="00101CFE" w:rsidRPr="003E0A9E" w:rsidRDefault="00101CFE" w:rsidP="0010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  <w:shd w:val="clear" w:color="auto" w:fill="auto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9,000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CFE" w:rsidRPr="003E0A9E" w:rsidTr="003E0A9E">
        <w:trPr>
          <w:trHeight w:hRule="exact" w:val="374"/>
        </w:trPr>
        <w:tc>
          <w:tcPr>
            <w:tcW w:w="4338" w:type="dxa"/>
          </w:tcPr>
          <w:p w:rsidR="00101CFE" w:rsidRPr="003E0A9E" w:rsidRDefault="00101CFE" w:rsidP="0010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:rsidR="00101CFE" w:rsidRPr="003E0A9E" w:rsidRDefault="00101CFE" w:rsidP="00101CFE">
            <w:pPr>
              <w:tabs>
                <w:tab w:val="clear" w:pos="907"/>
                <w:tab w:val="left" w:pos="5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43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1A28" w:rsidRPr="003E0A9E" w:rsidTr="003E0A9E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62" w:type="dxa"/>
            <w:shd w:val="clear" w:color="auto" w:fill="auto"/>
          </w:tcPr>
          <w:p w:rsidR="00E31A28" w:rsidRPr="003E0A9E" w:rsidRDefault="00101CFE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29,920</w:t>
            </w: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29,920</w:t>
            </w: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CFE" w:rsidRPr="003E0A9E" w:rsidTr="003E0A9E">
        <w:trPr>
          <w:trHeight w:hRule="exact" w:val="374"/>
        </w:trPr>
        <w:tc>
          <w:tcPr>
            <w:tcW w:w="4338" w:type="dxa"/>
          </w:tcPr>
          <w:p w:rsidR="00101CFE" w:rsidRPr="003E0A9E" w:rsidRDefault="00101CFE" w:rsidP="0010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  <w:shd w:val="clear" w:color="auto" w:fill="auto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CFE" w:rsidRPr="003E0A9E" w:rsidTr="003E0A9E">
        <w:trPr>
          <w:trHeight w:hRule="exact" w:val="374"/>
        </w:trPr>
        <w:tc>
          <w:tcPr>
            <w:tcW w:w="4338" w:type="dxa"/>
          </w:tcPr>
          <w:p w:rsidR="00101CFE" w:rsidRPr="003E0A9E" w:rsidRDefault="00101CFE" w:rsidP="0010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shd w:val="clear" w:color="auto" w:fill="auto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01CFE" w:rsidRPr="003E0A9E" w:rsidRDefault="00101CFE" w:rsidP="00101CFE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101CFE" w:rsidRPr="003E0A9E" w:rsidRDefault="00101CFE" w:rsidP="00101CF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E31A28" w:rsidRPr="003E0A9E" w:rsidTr="00DD4E8C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1A28" w:rsidRPr="003E0A9E" w:rsidTr="008D7579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1A28" w:rsidRPr="003E0A9E" w:rsidTr="008D7579">
        <w:trPr>
          <w:trHeight w:hRule="exact" w:val="374"/>
        </w:trPr>
        <w:tc>
          <w:tcPr>
            <w:tcW w:w="4338" w:type="dxa"/>
          </w:tcPr>
          <w:p w:rsidR="00E31A28" w:rsidRPr="003E0A9E" w:rsidRDefault="00E31A28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31A28" w:rsidRPr="003E0A9E" w:rsidRDefault="00E31A28" w:rsidP="003E0A9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B4C43" w:rsidRPr="003E0A9E" w:rsidTr="000B5445">
        <w:trPr>
          <w:trHeight w:hRule="exact" w:val="374"/>
        </w:trPr>
        <w:tc>
          <w:tcPr>
            <w:tcW w:w="4338" w:type="dxa"/>
          </w:tcPr>
          <w:p w:rsidR="003B4C43" w:rsidRPr="003E0A9E" w:rsidRDefault="003B4C43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50,993</w:t>
            </w:r>
          </w:p>
        </w:tc>
        <w:tc>
          <w:tcPr>
            <w:tcW w:w="24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34</w:t>
            </w: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E0A9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717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9,116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11,115</w:t>
            </w:r>
          </w:p>
        </w:tc>
      </w:tr>
      <w:tr w:rsidR="003B4C43" w:rsidRPr="003E0A9E" w:rsidTr="00144803">
        <w:trPr>
          <w:trHeight w:hRule="exact" w:val="374"/>
        </w:trPr>
        <w:tc>
          <w:tcPr>
            <w:tcW w:w="4338" w:type="dxa"/>
          </w:tcPr>
          <w:p w:rsidR="003B4C43" w:rsidRPr="003E0A9E" w:rsidRDefault="003B4C43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2,765</w:t>
            </w:r>
          </w:p>
        </w:tc>
        <w:tc>
          <w:tcPr>
            <w:tcW w:w="24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2,651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</w:t>
            </w:r>
            <w:r w:rsidR="00101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</w:t>
            </w: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291291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291 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</w:tr>
      <w:tr w:rsidR="003B4C43" w:rsidRPr="003E0A9E" w:rsidTr="00144803">
        <w:trPr>
          <w:trHeight w:hRule="exact" w:val="374"/>
        </w:trPr>
        <w:tc>
          <w:tcPr>
            <w:tcW w:w="4338" w:type="dxa"/>
          </w:tcPr>
          <w:p w:rsidR="003B4C43" w:rsidRPr="003E0A9E" w:rsidRDefault="003B4C43" w:rsidP="003E0A9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       </w:t>
            </w:r>
            <w:r w:rsidR="00101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1 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3B4C43" w:rsidRPr="003E0A9E" w:rsidTr="008D7579">
        <w:trPr>
          <w:trHeight w:hRule="exact" w:val="374"/>
        </w:trPr>
        <w:tc>
          <w:tcPr>
            <w:tcW w:w="4338" w:type="dxa"/>
          </w:tcPr>
          <w:p w:rsidR="003B4C43" w:rsidRPr="003E0A9E" w:rsidRDefault="003B4C43" w:rsidP="003E0A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53,77</w:t>
            </w:r>
            <w:r w:rsidR="009C7E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37,381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4C43" w:rsidRPr="003E0A9E" w:rsidRDefault="00101CFE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9,747</w:t>
            </w: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11,818</w:t>
            </w:r>
          </w:p>
        </w:tc>
      </w:tr>
      <w:tr w:rsidR="003B4C43" w:rsidRPr="003E0A9E" w:rsidTr="008D7579">
        <w:trPr>
          <w:trHeight w:hRule="exact" w:val="374"/>
        </w:trPr>
        <w:tc>
          <w:tcPr>
            <w:tcW w:w="4338" w:type="dxa"/>
          </w:tcPr>
          <w:p w:rsidR="003B4C43" w:rsidRPr="003E0A9E" w:rsidRDefault="003B4C43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B4C43" w:rsidRPr="003E0A9E" w:rsidRDefault="003B4C43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3B4C43" w:rsidRPr="003E0A9E" w:rsidRDefault="003B4C43" w:rsidP="003E0A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7E22AC" w:rsidRPr="003E0A9E" w:rsidRDefault="007E22AC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FE2F7A" w:rsidRDefault="00FE2F7A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7D59" w:rsidRPr="003E0A9E" w:rsidRDefault="003F7D59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E0A9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363E3" w:rsidRPr="003E0A9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3E0A9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2208E" w:rsidRPr="003E0A9E">
        <w:rPr>
          <w:rFonts w:ascii="Angsana New" w:hAnsi="Angsana New"/>
          <w:bCs/>
          <w:sz w:val="30"/>
          <w:szCs w:val="30"/>
        </w:rPr>
        <w:t>3</w:t>
      </w:r>
      <w:r w:rsidR="00035910" w:rsidRPr="003E0A9E">
        <w:rPr>
          <w:rFonts w:ascii="Angsana New" w:hAnsi="Angsana New"/>
          <w:bCs/>
          <w:sz w:val="30"/>
          <w:szCs w:val="30"/>
        </w:rPr>
        <w:t>0</w:t>
      </w:r>
      <w:r w:rsidR="00F2208E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035910" w:rsidRPr="003E0A9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F2208E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8F307C" w:rsidRPr="003E0A9E">
        <w:rPr>
          <w:rFonts w:ascii="Angsana New" w:hAnsi="Angsana New"/>
          <w:sz w:val="30"/>
          <w:szCs w:val="30"/>
        </w:rPr>
        <w:t>2562</w:t>
      </w:r>
      <w:r w:rsidR="00F2208E" w:rsidRPr="003E0A9E">
        <w:rPr>
          <w:rFonts w:ascii="Angsana New" w:hAnsi="Angsana New"/>
          <w:sz w:val="30"/>
          <w:szCs w:val="30"/>
        </w:rPr>
        <w:t xml:space="preserve"> </w:t>
      </w:r>
      <w:r w:rsidR="00DA7D5C" w:rsidRPr="003E0A9E">
        <w:rPr>
          <w:rFonts w:ascii="Angsana New" w:hAnsi="Angsana New"/>
          <w:sz w:val="30"/>
          <w:szCs w:val="30"/>
          <w:cs/>
        </w:rPr>
        <w:t>แ</w:t>
      </w:r>
      <w:r w:rsidR="00B21F7D" w:rsidRPr="003E0A9E">
        <w:rPr>
          <w:rFonts w:ascii="Angsana New" w:hAnsi="Angsana New"/>
          <w:sz w:val="30"/>
          <w:szCs w:val="30"/>
          <w:cs/>
        </w:rPr>
        <w:t>ละ</w:t>
      </w:r>
      <w:r w:rsidR="004135A6" w:rsidRPr="003E0A9E">
        <w:rPr>
          <w:rFonts w:ascii="Angsana New" w:hAnsi="Angsana New"/>
          <w:sz w:val="30"/>
          <w:szCs w:val="30"/>
          <w:cs/>
        </w:rPr>
        <w:t xml:space="preserve"> </w:t>
      </w:r>
      <w:r w:rsidR="004135A6" w:rsidRPr="003E0A9E">
        <w:rPr>
          <w:rFonts w:ascii="Angsana New" w:hAnsi="Angsana New"/>
          <w:sz w:val="30"/>
          <w:szCs w:val="30"/>
        </w:rPr>
        <w:t>31</w:t>
      </w:r>
      <w:r w:rsidRPr="003E0A9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 w:rsidRPr="003E0A9E">
        <w:rPr>
          <w:rFonts w:ascii="Angsana New" w:hAnsi="Angsana New"/>
          <w:sz w:val="30"/>
          <w:szCs w:val="30"/>
        </w:rPr>
        <w:t>2561</w:t>
      </w:r>
      <w:r w:rsidR="00A20917" w:rsidRPr="003E0A9E">
        <w:rPr>
          <w:rFonts w:ascii="Angsana New" w:hAnsi="Angsana New" w:hint="cs"/>
          <w:sz w:val="30"/>
          <w:szCs w:val="30"/>
          <w:cs/>
        </w:rPr>
        <w:t xml:space="preserve"> </w:t>
      </w:r>
      <w:r w:rsidRPr="003E0A9E">
        <w:rPr>
          <w:rFonts w:ascii="Angsana New" w:hAnsi="Angsana New"/>
          <w:sz w:val="30"/>
          <w:szCs w:val="30"/>
          <w:cs/>
        </w:rPr>
        <w:t>มีดังนี้</w:t>
      </w:r>
    </w:p>
    <w:p w:rsidR="003F7D59" w:rsidRPr="003E0A9E" w:rsidRDefault="003F7D59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3E0A9E" w:rsidTr="00926980">
        <w:trPr>
          <w:trHeight w:val="403"/>
          <w:tblHeader/>
        </w:trPr>
        <w:tc>
          <w:tcPr>
            <w:tcW w:w="4320" w:type="dxa"/>
          </w:tcPr>
          <w:p w:rsidR="003F7D59" w:rsidRPr="003E0A9E" w:rsidRDefault="00843BA2" w:rsidP="003E0A9E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F67B2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2363E3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3F7D59" w:rsidRPr="003E0A9E" w:rsidRDefault="003F7D59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3E0A9E" w:rsidTr="00926980">
        <w:trPr>
          <w:trHeight w:val="403"/>
          <w:tblHeader/>
        </w:trPr>
        <w:tc>
          <w:tcPr>
            <w:tcW w:w="432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3591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03591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08E" w:rsidRPr="003E0A9E" w:rsidRDefault="00F2208E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3E0A9E" w:rsidTr="00926980">
        <w:trPr>
          <w:trHeight w:val="403"/>
          <w:tblHeader/>
        </w:trPr>
        <w:tc>
          <w:tcPr>
            <w:tcW w:w="432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D27A81" w:rsidRPr="003E0A9E" w:rsidRDefault="008F307C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3E0A9E" w:rsidTr="00926980">
        <w:trPr>
          <w:trHeight w:val="403"/>
        </w:trPr>
        <w:tc>
          <w:tcPr>
            <w:tcW w:w="4320" w:type="dxa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D27A81" w:rsidRPr="003E0A9E" w:rsidRDefault="00D27A81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E36" w:rsidRPr="003E0A9E" w:rsidTr="003E0A9E">
        <w:trPr>
          <w:trHeight w:val="371"/>
        </w:trPr>
        <w:tc>
          <w:tcPr>
            <w:tcW w:w="4320" w:type="dxa"/>
          </w:tcPr>
          <w:p w:rsidR="00A36E36" w:rsidRPr="003E0A9E" w:rsidRDefault="00A36E36" w:rsidP="00A36E3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43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4C31E9" w:rsidRPr="003E0A9E" w:rsidTr="00F05F8A">
        <w:trPr>
          <w:trHeight w:val="371"/>
        </w:trPr>
        <w:tc>
          <w:tcPr>
            <w:tcW w:w="4320" w:type="dxa"/>
          </w:tcPr>
          <w:p w:rsidR="004C31E9" w:rsidRPr="003E0A9E" w:rsidRDefault="004C31E9" w:rsidP="003E0A9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4C31E9" w:rsidRPr="003E0A9E" w:rsidRDefault="00A36E36" w:rsidP="003E0A9E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28,537</w:t>
            </w:r>
          </w:p>
        </w:tc>
        <w:tc>
          <w:tcPr>
            <w:tcW w:w="236" w:type="dxa"/>
          </w:tcPr>
          <w:p w:rsidR="004C31E9" w:rsidRPr="003E0A9E" w:rsidRDefault="004C31E9" w:rsidP="003E0A9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4C31E9" w:rsidRPr="003E0A9E" w:rsidRDefault="00687C35" w:rsidP="003E0A9E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</w:t>
            </w:r>
            <w:r w:rsidR="00B67B5D"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E0A9E">
              <w:rPr>
                <w:rFonts w:ascii="Angsana New" w:hAnsi="Angsana New"/>
                <w:sz w:val="30"/>
                <w:szCs w:val="30"/>
              </w:rPr>
              <w:t>,449</w:t>
            </w:r>
          </w:p>
        </w:tc>
        <w:tc>
          <w:tcPr>
            <w:tcW w:w="270" w:type="dxa"/>
          </w:tcPr>
          <w:p w:rsidR="004C31E9" w:rsidRPr="003E0A9E" w:rsidRDefault="004C31E9" w:rsidP="003E0A9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C31E9" w:rsidRPr="003E0A9E" w:rsidRDefault="00AF7A7A" w:rsidP="003E0A9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18,980</w:t>
            </w:r>
          </w:p>
        </w:tc>
        <w:tc>
          <w:tcPr>
            <w:tcW w:w="243" w:type="dxa"/>
          </w:tcPr>
          <w:p w:rsidR="004C31E9" w:rsidRPr="003E0A9E" w:rsidRDefault="004C31E9" w:rsidP="003E0A9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4C31E9" w:rsidRPr="003E0A9E" w:rsidRDefault="00701FE6" w:rsidP="003E0A9E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A9E">
              <w:rPr>
                <w:rFonts w:ascii="Angsana New" w:hAnsi="Angsana New"/>
                <w:sz w:val="30"/>
                <w:szCs w:val="30"/>
                <w:lang w:val="en-US"/>
              </w:rPr>
              <w:t>21,168</w:t>
            </w:r>
          </w:p>
        </w:tc>
      </w:tr>
      <w:tr w:rsidR="00A36E36" w:rsidRPr="003E0A9E" w:rsidTr="00F05F8A">
        <w:trPr>
          <w:trHeight w:val="335"/>
        </w:trPr>
        <w:tc>
          <w:tcPr>
            <w:tcW w:w="4320" w:type="dxa"/>
          </w:tcPr>
          <w:p w:rsidR="00A36E36" w:rsidRPr="003E0A9E" w:rsidRDefault="00A36E36" w:rsidP="00A36E36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5F8A" w:rsidRPr="003E0A9E" w:rsidTr="00F05F8A">
        <w:trPr>
          <w:trHeight w:val="335"/>
        </w:trPr>
        <w:tc>
          <w:tcPr>
            <w:tcW w:w="4320" w:type="dxa"/>
          </w:tcPr>
          <w:p w:rsidR="00F05F8A" w:rsidRPr="003E0A9E" w:rsidRDefault="00F05F8A" w:rsidP="00F05F8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05F8A" w:rsidRPr="00F05F8A" w:rsidRDefault="00F05F8A" w:rsidP="00F05F8A">
            <w:pPr>
              <w:pStyle w:val="acctfourfigures"/>
              <w:tabs>
                <w:tab w:val="clear" w:pos="765"/>
                <w:tab w:val="decimal" w:pos="768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,833</w:t>
            </w:r>
          </w:p>
        </w:tc>
        <w:tc>
          <w:tcPr>
            <w:tcW w:w="236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5F8A" w:rsidRPr="003E0A9E" w:rsidTr="003E0A9E">
        <w:trPr>
          <w:trHeight w:val="403"/>
        </w:trPr>
        <w:tc>
          <w:tcPr>
            <w:tcW w:w="4320" w:type="dxa"/>
          </w:tcPr>
          <w:p w:rsidR="00F05F8A" w:rsidRPr="003E0A9E" w:rsidRDefault="00F05F8A" w:rsidP="00F0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31,370</w:t>
            </w:r>
          </w:p>
        </w:tc>
        <w:tc>
          <w:tcPr>
            <w:tcW w:w="236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</w:rPr>
              <w:t>20,784</w:t>
            </w:r>
          </w:p>
        </w:tc>
        <w:tc>
          <w:tcPr>
            <w:tcW w:w="243" w:type="dxa"/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05F8A" w:rsidRPr="003E0A9E" w:rsidRDefault="00F05F8A" w:rsidP="00F05F8A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22,167</w:t>
            </w:r>
          </w:p>
        </w:tc>
      </w:tr>
    </w:tbl>
    <w:p w:rsidR="00A97558" w:rsidRPr="003E0A9E" w:rsidRDefault="00DC0C5E" w:rsidP="003E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E0A9E">
        <w:rPr>
          <w:rFonts w:ascii="Angsana New" w:hAnsi="Angsana New"/>
          <w:sz w:val="32"/>
          <w:szCs w:val="32"/>
        </w:rPr>
        <w:tab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144FAB" w:rsidRPr="003E0A9E" w:rsidTr="00344656">
        <w:trPr>
          <w:trHeight w:val="403"/>
          <w:tblHeader/>
        </w:trPr>
        <w:tc>
          <w:tcPr>
            <w:tcW w:w="4320" w:type="dxa"/>
          </w:tcPr>
          <w:p w:rsidR="00144FAB" w:rsidRPr="003E0A9E" w:rsidRDefault="00144FAB" w:rsidP="003E0A9E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3E0A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D07486" w:rsidRPr="003E0A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F67B2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D07486" w:rsidRPr="003E0A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A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FAB" w:rsidRPr="003F5CB4" w:rsidTr="00344656">
        <w:trPr>
          <w:trHeight w:val="403"/>
          <w:tblHeader/>
        </w:trPr>
        <w:tc>
          <w:tcPr>
            <w:tcW w:w="432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E0A9E" w:rsidRDefault="00035910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144FAB" w:rsidRPr="003E0A9E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3F5CB4" w:rsidRDefault="00144FAB" w:rsidP="003E0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31</w:t>
            </w:r>
            <w:r w:rsidRPr="003E0A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4FAB" w:rsidRPr="003F5CB4" w:rsidTr="00344656">
        <w:trPr>
          <w:trHeight w:val="403"/>
          <w:tblHeader/>
        </w:trPr>
        <w:tc>
          <w:tcPr>
            <w:tcW w:w="432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4FAB" w:rsidRPr="003F5CB4" w:rsidTr="00344656">
        <w:trPr>
          <w:trHeight w:val="403"/>
        </w:trPr>
        <w:tc>
          <w:tcPr>
            <w:tcW w:w="4320" w:type="dxa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144FAB" w:rsidRPr="003F5CB4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E36" w:rsidRPr="003F5CB4" w:rsidTr="00A36E36">
        <w:trPr>
          <w:trHeight w:val="371"/>
        </w:trPr>
        <w:tc>
          <w:tcPr>
            <w:tcW w:w="4320" w:type="dxa"/>
          </w:tcPr>
          <w:p w:rsidR="00A36E36" w:rsidRPr="003F5CB4" w:rsidRDefault="00A36E36" w:rsidP="00A36E3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6E36" w:rsidRPr="006401FD" w:rsidRDefault="00A36E36" w:rsidP="00A36E36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01FD">
              <w:rPr>
                <w:rFonts w:ascii="Angsana New" w:hAnsi="Angsana New"/>
                <w:sz w:val="30"/>
                <w:szCs w:val="30"/>
                <w:lang w:val="en-US" w:bidi="th-TH"/>
              </w:rPr>
              <w:t>7,705</w:t>
            </w:r>
          </w:p>
        </w:tc>
        <w:tc>
          <w:tcPr>
            <w:tcW w:w="243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,584</w:t>
            </w:r>
          </w:p>
        </w:tc>
      </w:tr>
      <w:tr w:rsidR="00AB165D" w:rsidRPr="003F5CB4" w:rsidTr="00A36E36">
        <w:trPr>
          <w:trHeight w:val="371"/>
        </w:trPr>
        <w:tc>
          <w:tcPr>
            <w:tcW w:w="4320" w:type="dxa"/>
          </w:tcPr>
          <w:p w:rsidR="00AB165D" w:rsidRPr="003F5CB4" w:rsidRDefault="00AB165D" w:rsidP="00AB165D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36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165D" w:rsidRPr="003E0A9E" w:rsidRDefault="00AB165D" w:rsidP="00AB165D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165D" w:rsidRPr="003F5CB4" w:rsidTr="00A36E36">
        <w:trPr>
          <w:trHeight w:val="371"/>
        </w:trPr>
        <w:tc>
          <w:tcPr>
            <w:tcW w:w="4320" w:type="dxa"/>
          </w:tcPr>
          <w:p w:rsidR="00AB165D" w:rsidRPr="003F5CB4" w:rsidRDefault="00AB165D" w:rsidP="00AB165D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B165D" w:rsidRPr="003E0A9E" w:rsidRDefault="00AB165D" w:rsidP="00AB165D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7A7A" w:rsidRPr="003F5CB4" w:rsidTr="00A36E36">
        <w:trPr>
          <w:trHeight w:val="403"/>
        </w:trPr>
        <w:tc>
          <w:tcPr>
            <w:tcW w:w="4320" w:type="dxa"/>
          </w:tcPr>
          <w:p w:rsidR="00AF7A7A" w:rsidRPr="003F5CB4" w:rsidRDefault="00AF7A7A" w:rsidP="00AF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7A7A" w:rsidRPr="003F5CB4" w:rsidRDefault="00A36E36" w:rsidP="00AF7A7A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236" w:type="dxa"/>
          </w:tcPr>
          <w:p w:rsidR="00AF7A7A" w:rsidRPr="003F5CB4" w:rsidRDefault="00AF7A7A" w:rsidP="00AF7A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F7A7A" w:rsidRPr="003F5CB4" w:rsidRDefault="00AF7A7A" w:rsidP="00AF7A7A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AF7A7A" w:rsidRPr="003F5CB4" w:rsidRDefault="00AF7A7A" w:rsidP="00AF7A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F7A7A" w:rsidRPr="003F5CB4" w:rsidRDefault="006401FD" w:rsidP="006401FD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0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7,705</w:t>
            </w:r>
          </w:p>
        </w:tc>
        <w:tc>
          <w:tcPr>
            <w:tcW w:w="243" w:type="dxa"/>
          </w:tcPr>
          <w:p w:rsidR="00AF7A7A" w:rsidRPr="003F5CB4" w:rsidRDefault="00AF7A7A" w:rsidP="00AF7A7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F7A7A" w:rsidRPr="003F5CB4" w:rsidRDefault="00AF7A7A" w:rsidP="00AF7A7A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,584</w:t>
            </w:r>
          </w:p>
        </w:tc>
      </w:tr>
    </w:tbl>
    <w:p w:rsidR="002F4EE8" w:rsidRPr="007906E3" w:rsidRDefault="002F4EE8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7906E3" w:rsidRPr="007906E3" w:rsidRDefault="007906E3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06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  <w:r w:rsidRPr="007906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>-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7906E3" w:rsidRPr="007906E3" w:rsidRDefault="007906E3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  <w:cs/>
        </w:rPr>
      </w:pPr>
    </w:p>
    <w:p w:rsidR="002F4EE8" w:rsidRPr="002F4EE8" w:rsidRDefault="002F4EE8" w:rsidP="002F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</w:t>
      </w:r>
      <w:r w:rsidR="004D00ED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แก่กิจการที่เกี่ยวข้องกันสำหรับงวดหกเดือนสิ้นสุดวันที่ 30 มิถุนายน 2562 มีดังนี้</w:t>
      </w:r>
    </w:p>
    <w:p w:rsidR="002F4EE8" w:rsidRDefault="002F4EE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1078"/>
        <w:gridCol w:w="234"/>
        <w:gridCol w:w="1025"/>
        <w:gridCol w:w="236"/>
        <w:gridCol w:w="1038"/>
        <w:gridCol w:w="235"/>
        <w:gridCol w:w="935"/>
        <w:gridCol w:w="235"/>
        <w:gridCol w:w="934"/>
        <w:gridCol w:w="235"/>
        <w:gridCol w:w="1024"/>
      </w:tblGrid>
      <w:tr w:rsidR="002F4EE8" w:rsidRPr="00A60905" w:rsidTr="00516EF5">
        <w:trPr>
          <w:tblHeader/>
        </w:trPr>
        <w:tc>
          <w:tcPr>
            <w:tcW w:w="2241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6" w:type="dxa"/>
            <w:gridSpan w:val="7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F7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F4EE8" w:rsidRPr="00A60905" w:rsidTr="00516EF5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F4EE8" w:rsidRPr="00A60905" w:rsidTr="00516EF5">
        <w:trPr>
          <w:tblHeader/>
        </w:trPr>
        <w:tc>
          <w:tcPr>
            <w:tcW w:w="2241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6E3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F4EE8" w:rsidRPr="00A60905" w:rsidTr="00516EF5">
        <w:trPr>
          <w:tblHeader/>
        </w:trPr>
        <w:tc>
          <w:tcPr>
            <w:tcW w:w="2241" w:type="dxa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6" w:type="dxa"/>
            <w:gridSpan w:val="7"/>
          </w:tcPr>
          <w:p w:rsidR="002F4EE8" w:rsidRPr="006E77B5" w:rsidRDefault="002F4EE8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EF5" w:rsidRPr="00A60905" w:rsidTr="0038648B">
        <w:tc>
          <w:tcPr>
            <w:tcW w:w="2241" w:type="dxa"/>
          </w:tcPr>
          <w:p w:rsidR="00516EF5" w:rsidRPr="006E77B5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78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236" w:type="dxa"/>
          </w:tcPr>
          <w:p w:rsidR="00516EF5" w:rsidRPr="006E77B5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516EF5" w:rsidRPr="006E77B5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650</w:t>
            </w:r>
          </w:p>
        </w:tc>
        <w:tc>
          <w:tcPr>
            <w:tcW w:w="235" w:type="dxa"/>
          </w:tcPr>
          <w:p w:rsidR="00516EF5" w:rsidRPr="006E77B5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516EF5" w:rsidRPr="00C24834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516EF5" w:rsidRPr="006E77B5" w:rsidRDefault="00516EF5" w:rsidP="0051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650</w:t>
            </w:r>
          </w:p>
        </w:tc>
      </w:tr>
    </w:tbl>
    <w:p w:rsidR="002F4EE8" w:rsidRDefault="002F4EE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2F4EE8" w:rsidRDefault="002F4EE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516EF5" w:rsidRDefault="00516EF5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301FE4" w:rsidRPr="003F5CB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 w:rsidRPr="003F5CB4">
        <w:rPr>
          <w:rFonts w:ascii="Angsana New" w:hAnsi="Angsana New"/>
          <w:sz w:val="30"/>
          <w:szCs w:val="30"/>
        </w:rPr>
        <w:tab/>
      </w:r>
    </w:p>
    <w:p w:rsidR="00301FE4" w:rsidRPr="003F5CB4" w:rsidRDefault="00301FE4" w:rsidP="002B7D0A">
      <w:pPr>
        <w:spacing w:line="240" w:lineRule="auto"/>
        <w:rPr>
          <w:sz w:val="2"/>
          <w:szCs w:val="2"/>
        </w:rPr>
      </w:pPr>
    </w:p>
    <w:p w:rsidR="00301FE4" w:rsidRPr="003F5CB4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1073"/>
      </w:tblGrid>
      <w:tr w:rsidR="00E9296D" w:rsidRPr="003F5CB4" w:rsidTr="005A6C60">
        <w:tc>
          <w:tcPr>
            <w:tcW w:w="4370" w:type="dxa"/>
          </w:tcPr>
          <w:p w:rsidR="00E9296D" w:rsidRPr="003F5CB4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br w:type="page"/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40457" w:rsidRPr="003F5CB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25C5B" w:rsidRPr="003F5CB4">
              <w:rPr>
                <w:rFonts w:ascii="Angsana New" w:hAnsi="Angsana New"/>
                <w:i/>
                <w:iCs/>
                <w:sz w:val="30"/>
                <w:szCs w:val="30"/>
              </w:rPr>
              <w:t>–</w:t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</w:tcPr>
          <w:p w:rsidR="00E9296D" w:rsidRPr="003F5CB4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3F5CB4" w:rsidTr="005A6C60">
        <w:tc>
          <w:tcPr>
            <w:tcW w:w="4370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3F5CB4" w:rsidRDefault="00035910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F5C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31</w:t>
            </w:r>
            <w:r w:rsidRPr="003F5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E4988" w:rsidRPr="003F5CB4" w:rsidRDefault="00035910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3F5C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F5CB4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BE4988" w:rsidRPr="003F5CB4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31</w:t>
            </w:r>
            <w:r w:rsidRPr="003F5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3F5CB4" w:rsidTr="005A6C60">
        <w:tc>
          <w:tcPr>
            <w:tcW w:w="4370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:rsidR="00D27A81" w:rsidRPr="003F5CB4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3F5CB4" w:rsidTr="005A6C60">
        <w:tc>
          <w:tcPr>
            <w:tcW w:w="4370" w:type="dxa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00" w:type="dxa"/>
            <w:gridSpan w:val="7"/>
          </w:tcPr>
          <w:p w:rsidR="00D27A81" w:rsidRPr="003F5CB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E36" w:rsidRPr="003F5CB4" w:rsidTr="005A6C60">
        <w:trPr>
          <w:trHeight w:val="375"/>
        </w:trPr>
        <w:tc>
          <w:tcPr>
            <w:tcW w:w="4370" w:type="dxa"/>
          </w:tcPr>
          <w:p w:rsidR="00A36E36" w:rsidRPr="003F5CB4" w:rsidRDefault="00A36E36" w:rsidP="00A36E3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  <w:shd w:val="clear" w:color="auto" w:fill="auto"/>
          </w:tcPr>
          <w:p w:rsidR="00A36E36" w:rsidRPr="003E0A9E" w:rsidRDefault="00A36E36" w:rsidP="00A36E36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36E36" w:rsidRPr="003F5CB4" w:rsidRDefault="00A36E36" w:rsidP="00A36E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</w:tcPr>
          <w:p w:rsidR="00A36E36" w:rsidRPr="003F5CB4" w:rsidRDefault="00A36E36" w:rsidP="005A6C60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AB165D" w:rsidRPr="003F5CB4" w:rsidTr="005A6C60">
        <w:trPr>
          <w:trHeight w:val="375"/>
        </w:trPr>
        <w:tc>
          <w:tcPr>
            <w:tcW w:w="4370" w:type="dxa"/>
          </w:tcPr>
          <w:p w:rsidR="00AB165D" w:rsidRPr="003F5CB4" w:rsidRDefault="00AB165D" w:rsidP="00AB165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1,236</w:t>
            </w:r>
          </w:p>
        </w:tc>
        <w:tc>
          <w:tcPr>
            <w:tcW w:w="284" w:type="dxa"/>
          </w:tcPr>
          <w:p w:rsidR="00AB165D" w:rsidRPr="003F5CB4" w:rsidRDefault="00AB165D" w:rsidP="00AB16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AB165D" w:rsidRPr="003F5CB4" w:rsidRDefault="00AB165D" w:rsidP="00AB165D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83" w:type="dxa"/>
          </w:tcPr>
          <w:p w:rsidR="00AB165D" w:rsidRPr="003F5CB4" w:rsidRDefault="00AB165D" w:rsidP="00AB16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AB165D" w:rsidRPr="000B5445" w:rsidRDefault="000B5445" w:rsidP="000B544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B165D" w:rsidRPr="003F5CB4" w:rsidRDefault="00AB165D" w:rsidP="00AB16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</w:tcPr>
          <w:p w:rsidR="00AB165D" w:rsidRPr="003E0A9E" w:rsidRDefault="00AB165D" w:rsidP="005A6C6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E36" w:rsidRPr="003F5CB4" w:rsidTr="005A6C60">
        <w:trPr>
          <w:trHeight w:val="406"/>
        </w:trPr>
        <w:tc>
          <w:tcPr>
            <w:tcW w:w="4370" w:type="dxa"/>
          </w:tcPr>
          <w:p w:rsidR="00A36E36" w:rsidRPr="003F5CB4" w:rsidRDefault="00A36E36" w:rsidP="00A36E3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84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36E36" w:rsidRPr="000B5445" w:rsidRDefault="00A36E36" w:rsidP="000B544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B5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A36E36" w:rsidRPr="000B5445" w:rsidRDefault="00A36E36" w:rsidP="005A6C6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54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E36" w:rsidRPr="003F5CB4" w:rsidTr="005A6C60">
        <w:tc>
          <w:tcPr>
            <w:tcW w:w="4370" w:type="dxa"/>
          </w:tcPr>
          <w:p w:rsidR="00A36E36" w:rsidRPr="003F5CB4" w:rsidRDefault="00A36E36" w:rsidP="00A36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1,668</w:t>
            </w:r>
          </w:p>
        </w:tc>
        <w:tc>
          <w:tcPr>
            <w:tcW w:w="284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="000B544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</w:t>
            </w:r>
          </w:p>
        </w:tc>
        <w:tc>
          <w:tcPr>
            <w:tcW w:w="283" w:type="dxa"/>
          </w:tcPr>
          <w:p w:rsidR="00A36E36" w:rsidRPr="003F5CB4" w:rsidRDefault="00A36E36" w:rsidP="00A36E36">
            <w:pPr>
              <w:pStyle w:val="acctfourfigures"/>
              <w:tabs>
                <w:tab w:val="clear" w:pos="765"/>
                <w:tab w:val="decimal" w:pos="743"/>
                <w:tab w:val="decimal" w:pos="882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A36E36" w:rsidRPr="003F5CB4" w:rsidRDefault="00A36E36" w:rsidP="005A6C60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201</w:t>
            </w:r>
          </w:p>
        </w:tc>
      </w:tr>
    </w:tbl>
    <w:p w:rsidR="00317EF6" w:rsidRPr="003F5CB4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9C43FD" w:rsidRPr="003F5CB4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B165D" w:rsidRPr="00A36E36" w:rsidRDefault="00AB1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1031"/>
        <w:gridCol w:w="375"/>
        <w:gridCol w:w="991"/>
        <w:gridCol w:w="285"/>
        <w:gridCol w:w="992"/>
        <w:gridCol w:w="285"/>
        <w:gridCol w:w="960"/>
      </w:tblGrid>
      <w:tr w:rsidR="000957B8" w:rsidRPr="002B7E41" w:rsidTr="000957B8">
        <w:tc>
          <w:tcPr>
            <w:tcW w:w="4369" w:type="dxa"/>
          </w:tcPr>
          <w:p w:rsidR="000957B8" w:rsidRPr="002B7E41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0957B8" w:rsidRPr="002F1A74" w:rsidRDefault="000957B8" w:rsidP="000957B8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2B7E41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578</w:t>
            </w:r>
          </w:p>
        </w:tc>
        <w:tc>
          <w:tcPr>
            <w:tcW w:w="285" w:type="dxa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0957B8" w:rsidRPr="002F1A74" w:rsidRDefault="000957B8" w:rsidP="000957B8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578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Pr="002B7E41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75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109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82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3C47E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639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="003C47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C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–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1" w:type="dxa"/>
            <w:shd w:val="clear" w:color="auto" w:fill="auto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B712F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500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0957B8" w:rsidRPr="002B7E41" w:rsidTr="000957B8">
        <w:tc>
          <w:tcPr>
            <w:tcW w:w="4369" w:type="dxa"/>
          </w:tcPr>
          <w:p w:rsidR="000957B8" w:rsidRPr="001A5C5E" w:rsidRDefault="000957B8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1" w:type="dxa"/>
            <w:shd w:val="clear" w:color="auto" w:fill="auto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37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0957B8" w:rsidRDefault="000957B8" w:rsidP="000957B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285" w:type="dxa"/>
            <w:shd w:val="clear" w:color="auto" w:fill="FFFFFF"/>
          </w:tcPr>
          <w:p w:rsidR="000957B8" w:rsidRPr="002B7E41" w:rsidRDefault="000957B8" w:rsidP="000957B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0957B8" w:rsidRPr="00FF7DB5" w:rsidRDefault="000957B8" w:rsidP="00095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0957B8" w:rsidRPr="00716082" w:rsidRDefault="000957B8" w:rsidP="000957B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441EC" w:rsidRPr="00571B08" w:rsidRDefault="00C441EC">
      <w:pPr>
        <w:rPr>
          <w:sz w:val="24"/>
          <w:szCs w:val="24"/>
        </w:rPr>
      </w:pPr>
    </w:p>
    <w:p w:rsidR="003F64A5" w:rsidRDefault="003F64A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6C60" w:rsidRDefault="005A6C60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6C60" w:rsidRDefault="005A6C60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6C60" w:rsidRDefault="005A6C60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6C60" w:rsidRDefault="005A6C60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64A5" w:rsidRPr="003F64A5" w:rsidRDefault="003F64A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64A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เงินกู้ยืม </w:t>
      </w:r>
      <w:r w:rsidRPr="003F64A5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F64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3F64A5" w:rsidRDefault="003F64A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7B5" w:rsidRDefault="006E77B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รายการเคลื่อนไหวของเงินกู้ยืมจากกิจการที่เกี่ยวข้องกันสำหรับงวดหกเดือนสิ้นสุดวันที่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36E36">
        <w:rPr>
          <w:rFonts w:ascii="Angsana New" w:hAnsi="Angsana New"/>
          <w:sz w:val="30"/>
          <w:szCs w:val="30"/>
        </w:rPr>
        <w:t>2562</w:t>
      </w:r>
      <w:r w:rsidRPr="00526E2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6E77B5" w:rsidRDefault="006E77B5" w:rsidP="006E7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6E77B5" w:rsidRPr="00A60905" w:rsidTr="003F64A5">
        <w:trPr>
          <w:tblHeader/>
        </w:trPr>
        <w:tc>
          <w:tcPr>
            <w:tcW w:w="225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6E3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E77B5" w:rsidRPr="00A60905" w:rsidTr="003F64A5">
        <w:trPr>
          <w:tblHeader/>
        </w:trPr>
        <w:tc>
          <w:tcPr>
            <w:tcW w:w="2250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7B5" w:rsidRPr="00A60905" w:rsidTr="0038648B">
        <w:tc>
          <w:tcPr>
            <w:tcW w:w="2250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6E77B5" w:rsidRPr="00C24834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193">
              <w:rPr>
                <w:rFonts w:ascii="Angsana New" w:hAnsi="Angsana New"/>
                <w:sz w:val="30"/>
                <w:szCs w:val="30"/>
              </w:rPr>
              <w:t>1.97 -2</w:t>
            </w:r>
            <w:r w:rsidRPr="00C24834">
              <w:rPr>
                <w:rFonts w:ascii="Angsana New" w:hAnsi="Angsana New"/>
                <w:sz w:val="30"/>
                <w:szCs w:val="30"/>
              </w:rPr>
              <w:t>.35</w:t>
            </w:r>
          </w:p>
        </w:tc>
        <w:tc>
          <w:tcPr>
            <w:tcW w:w="234" w:type="dxa"/>
          </w:tcPr>
          <w:p w:rsidR="006E77B5" w:rsidRPr="00C24834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6E77B5" w:rsidRPr="00C24834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4834">
              <w:rPr>
                <w:rFonts w:ascii="Angsana New" w:hAnsi="Angsana New"/>
                <w:sz w:val="30"/>
                <w:szCs w:val="30"/>
              </w:rPr>
              <w:t>1.97 -2.35</w:t>
            </w:r>
          </w:p>
        </w:tc>
        <w:tc>
          <w:tcPr>
            <w:tcW w:w="236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="Angsana New" w:hAnsi="Angsana New"/>
                <w:sz w:val="30"/>
                <w:szCs w:val="30"/>
              </w:rPr>
              <w:t>71,300</w:t>
            </w:r>
          </w:p>
        </w:tc>
        <w:tc>
          <w:tcPr>
            <w:tcW w:w="235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6E77B5" w:rsidRPr="006E77B5" w:rsidRDefault="00A36E36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56,500</w:t>
            </w:r>
          </w:p>
        </w:tc>
        <w:tc>
          <w:tcPr>
            <w:tcW w:w="235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6E77B5" w:rsidRPr="006E77B5" w:rsidRDefault="0038648B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36E36">
              <w:rPr>
                <w:rFonts w:asciiTheme="majorBidi" w:hAnsiTheme="majorBidi" w:cstheme="majorBidi"/>
                <w:sz w:val="30"/>
                <w:szCs w:val="30"/>
              </w:rPr>
              <w:t>75,800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:rsidR="006E77B5" w:rsidRPr="006E77B5" w:rsidRDefault="006E77B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6E77B5" w:rsidRPr="006E77B5" w:rsidRDefault="002A6F2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F2E">
              <w:rPr>
                <w:rFonts w:asciiTheme="majorBidi" w:hAnsiTheme="majorBidi" w:cstheme="majorBidi"/>
                <w:sz w:val="30"/>
                <w:szCs w:val="30"/>
              </w:rPr>
              <w:t>52,000</w:t>
            </w:r>
          </w:p>
        </w:tc>
      </w:tr>
    </w:tbl>
    <w:p w:rsidR="00277B4E" w:rsidRPr="00197303" w:rsidRDefault="00277B4E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:rsidR="00951C9E" w:rsidRDefault="00951C9E" w:rsidP="00951C9E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1031"/>
        <w:gridCol w:w="375"/>
        <w:gridCol w:w="991"/>
        <w:gridCol w:w="285"/>
        <w:gridCol w:w="992"/>
        <w:gridCol w:w="285"/>
        <w:gridCol w:w="960"/>
      </w:tblGrid>
      <w:tr w:rsidR="00951C9E" w:rsidRPr="00E9296D" w:rsidTr="00235E3B">
        <w:trPr>
          <w:trHeight w:hRule="exact" w:val="389"/>
        </w:trPr>
        <w:tc>
          <w:tcPr>
            <w:tcW w:w="4369" w:type="dxa"/>
          </w:tcPr>
          <w:p w:rsidR="00951C9E" w:rsidRPr="003F5CB4" w:rsidRDefault="00951C9E" w:rsidP="00235E3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D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397" w:type="dxa"/>
            <w:gridSpan w:val="3"/>
          </w:tcPr>
          <w:p w:rsidR="00951C9E" w:rsidRPr="003F5CB4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951C9E" w:rsidRPr="003F5CB4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35910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35910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E9296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0D56C8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51C9E" w:rsidRPr="00E9296D" w:rsidTr="00235E3B">
        <w:tc>
          <w:tcPr>
            <w:tcW w:w="4369" w:type="dxa"/>
          </w:tcPr>
          <w:p w:rsidR="00951C9E" w:rsidRPr="00B0568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</w:tcPr>
          <w:p w:rsidR="00951C9E" w:rsidRPr="00B0568D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C9E" w:rsidRPr="002B7E41" w:rsidTr="00235E3B">
        <w:tc>
          <w:tcPr>
            <w:tcW w:w="4369" w:type="dxa"/>
          </w:tcPr>
          <w:p w:rsidR="00951C9E" w:rsidRPr="00F76FDC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6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31" w:type="dxa"/>
            <w:shd w:val="clear" w:color="auto" w:fill="auto"/>
          </w:tcPr>
          <w:p w:rsidR="00951C9E" w:rsidRPr="007B712F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Pr="007B712F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951C9E" w:rsidRPr="00716082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Pr="002F1A74" w:rsidRDefault="00951C9E" w:rsidP="00235E3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1C9E" w:rsidRPr="002B7E41" w:rsidTr="009F0196">
        <w:tc>
          <w:tcPr>
            <w:tcW w:w="4369" w:type="dxa"/>
          </w:tcPr>
          <w:p w:rsidR="00951C9E" w:rsidRPr="00F76FDC" w:rsidRDefault="00951C9E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F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F76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ภายใต้สัญญาเช่าดำเนินงานที่บอกเลิกไม่ได้</w:t>
            </w:r>
          </w:p>
        </w:tc>
        <w:tc>
          <w:tcPr>
            <w:tcW w:w="1031" w:type="dxa"/>
            <w:shd w:val="clear" w:color="auto" w:fill="auto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951C9E" w:rsidRDefault="00951C9E" w:rsidP="00235E3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1C9E" w:rsidRPr="002B7E41" w:rsidTr="009F0196">
        <w:tc>
          <w:tcPr>
            <w:tcW w:w="4369" w:type="dxa"/>
          </w:tcPr>
          <w:p w:rsidR="00951C9E" w:rsidRPr="00591B52" w:rsidRDefault="00951C9E" w:rsidP="00235E3B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591B52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951C9E" w:rsidRPr="00716082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951C9E" w:rsidRPr="00716082" w:rsidRDefault="00951C9E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</w:tcPr>
          <w:p w:rsidR="00951C9E" w:rsidRPr="00FF7DB5" w:rsidRDefault="00951C9E" w:rsidP="00235E3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51C9E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300</w:t>
            </w:r>
          </w:p>
        </w:tc>
        <w:tc>
          <w:tcPr>
            <w:tcW w:w="285" w:type="dxa"/>
          </w:tcPr>
          <w:p w:rsidR="00951C9E" w:rsidRPr="002B7E41" w:rsidRDefault="00951C9E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:rsidR="00951C9E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9F0196" w:rsidRPr="00E9296D" w:rsidTr="009F0196">
        <w:tc>
          <w:tcPr>
            <w:tcW w:w="4369" w:type="dxa"/>
          </w:tcPr>
          <w:p w:rsidR="009F0196" w:rsidRPr="00F76FDC" w:rsidRDefault="009F0196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dxa"/>
            <w:shd w:val="clear" w:color="auto" w:fill="FFFFFF"/>
          </w:tcPr>
          <w:p w:rsidR="009F0196" w:rsidRPr="00CA1F6F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FFFFFF"/>
          </w:tcPr>
          <w:p w:rsidR="009F0196" w:rsidRPr="00B0568D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  <w:vAlign w:val="center"/>
          </w:tcPr>
          <w:p w:rsidR="009F0196" w:rsidRPr="00EB03B3" w:rsidRDefault="009F0196" w:rsidP="00235E3B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</w:tcPr>
          <w:p w:rsidR="009F0196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0196" w:rsidRPr="00E9296D" w:rsidTr="009F0196">
        <w:tc>
          <w:tcPr>
            <w:tcW w:w="4369" w:type="dxa"/>
          </w:tcPr>
          <w:p w:rsidR="009F0196" w:rsidRPr="00F76FDC" w:rsidRDefault="009F0196" w:rsidP="0023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31" w:type="dxa"/>
            <w:shd w:val="clear" w:color="auto" w:fill="auto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dxa"/>
            <w:shd w:val="clear" w:color="auto" w:fill="FFFFFF"/>
          </w:tcPr>
          <w:p w:rsidR="009F0196" w:rsidRPr="00CA1F6F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FFFFFF"/>
          </w:tcPr>
          <w:p w:rsidR="009F0196" w:rsidRPr="00B0568D" w:rsidRDefault="009F0196" w:rsidP="00235E3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9F0196" w:rsidRPr="00EB03B3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FFFFFF"/>
            <w:vAlign w:val="center"/>
          </w:tcPr>
          <w:p w:rsidR="009F0196" w:rsidRPr="00EB03B3" w:rsidRDefault="009F0196" w:rsidP="00235E3B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FFFFFF"/>
          </w:tcPr>
          <w:p w:rsidR="009F0196" w:rsidRDefault="009F0196" w:rsidP="00235E3B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0196" w:rsidRPr="00E9296D" w:rsidTr="009F0196">
        <w:tc>
          <w:tcPr>
            <w:tcW w:w="4369" w:type="dxa"/>
          </w:tcPr>
          <w:p w:rsidR="009F0196" w:rsidRPr="009F0196" w:rsidRDefault="009F0196" w:rsidP="009F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019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:rsidR="009F0196" w:rsidRPr="00716082" w:rsidRDefault="009F0196" w:rsidP="009F019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75" w:type="dxa"/>
            <w:shd w:val="clear" w:color="auto" w:fill="FFFFFF"/>
          </w:tcPr>
          <w:p w:rsidR="009F0196" w:rsidRPr="00FF7DB5" w:rsidRDefault="009F0196" w:rsidP="009F019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0196" w:rsidRPr="00716082" w:rsidRDefault="009F0196" w:rsidP="009F019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9F0196" w:rsidRPr="00FF7DB5" w:rsidRDefault="009F0196" w:rsidP="009F019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:rsidR="009F0196" w:rsidRDefault="009F0196" w:rsidP="009F019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4,860</w:t>
            </w:r>
          </w:p>
        </w:tc>
        <w:tc>
          <w:tcPr>
            <w:tcW w:w="285" w:type="dxa"/>
            <w:shd w:val="clear" w:color="auto" w:fill="FFFFFF"/>
          </w:tcPr>
          <w:p w:rsidR="009F0196" w:rsidRPr="002B7E41" w:rsidRDefault="009F0196" w:rsidP="009F019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0196" w:rsidRDefault="009F0196" w:rsidP="009F019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6,120</w:t>
            </w:r>
          </w:p>
        </w:tc>
      </w:tr>
    </w:tbl>
    <w:p w:rsidR="00951C9E" w:rsidRDefault="00951C9E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776452" w:rsidRPr="00AB165D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AB165D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2A5345" w:rsidRPr="00AB165D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971155" w:rsidRPr="00AB165D" w:rsidRDefault="002A534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16F" w:rsidRPr="00AB165D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Pr="00AB165D">
        <w:rPr>
          <w:rFonts w:asciiTheme="majorBidi" w:hAnsiTheme="majorBidi" w:cstheme="majorBidi"/>
          <w:sz w:val="30"/>
          <w:szCs w:val="30"/>
        </w:rPr>
        <w:t xml:space="preserve"> 2562</w:t>
      </w:r>
      <w:r w:rsidR="00B20144"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สัญญาให้บริการ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บริหารจัดการ</w:t>
      </w:r>
      <w:r w:rsidR="00E8581F" w:rsidRPr="00AB165D">
        <w:rPr>
          <w:rFonts w:asciiTheme="majorBidi" w:hAnsiTheme="majorBidi" w:cstheme="majorBidi" w:hint="cs"/>
          <w:sz w:val="30"/>
          <w:szCs w:val="30"/>
          <w:cs/>
        </w:rPr>
        <w:t>กับบริษัท</w:t>
      </w:r>
      <w:r w:rsidR="00BC5156" w:rsidRPr="00AB165D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E8581F"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3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="002F4002"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:rsidR="0048622F" w:rsidRDefault="0048622F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3F64A5" w:rsidRDefault="003F64A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3F64A5" w:rsidRDefault="003F64A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3F64A5" w:rsidRDefault="003F64A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3F64A5" w:rsidRPr="00AB165D" w:rsidRDefault="003F64A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:rsidR="004824A2" w:rsidRPr="00AB165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lastRenderedPageBreak/>
        <w:t xml:space="preserve">ภาระผูกพันอื่นๆ </w:t>
      </w:r>
    </w:p>
    <w:p w:rsidR="001E1967" w:rsidRPr="003F64A5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CA5DAC" w:rsidRDefault="004824A2" w:rsidP="00AB165D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54516F" w:rsidRPr="00AB165D">
        <w:rPr>
          <w:rFonts w:asciiTheme="majorBidi" w:hAnsiTheme="majorBidi"/>
          <w:sz w:val="30"/>
          <w:szCs w:val="30"/>
        </w:rPr>
        <w:t>30</w:t>
      </w:r>
      <w:r w:rsidR="0054516F" w:rsidRPr="00AB165D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Pr="00AB165D">
        <w:rPr>
          <w:rFonts w:asciiTheme="majorBidi" w:hAnsiTheme="majorBidi"/>
          <w:sz w:val="30"/>
          <w:szCs w:val="30"/>
          <w:cs/>
        </w:rPr>
        <w:t xml:space="preserve"> 256</w:t>
      </w:r>
      <w:r w:rsidRPr="00AB165D">
        <w:rPr>
          <w:rFonts w:asciiTheme="majorBidi" w:hAnsiTheme="majorBidi"/>
          <w:sz w:val="30"/>
          <w:szCs w:val="30"/>
        </w:rPr>
        <w:t>2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CC326B"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C326B" w:rsidRPr="00AB165D">
        <w:rPr>
          <w:rFonts w:asciiTheme="majorBidi" w:hAnsiTheme="majorBidi"/>
          <w:sz w:val="30"/>
          <w:szCs w:val="30"/>
        </w:rPr>
        <w:t xml:space="preserve">31 </w:t>
      </w:r>
      <w:r w:rsidR="00CC326B" w:rsidRPr="00AB165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CC326B" w:rsidRPr="00AB165D">
        <w:rPr>
          <w:rFonts w:asciiTheme="majorBidi" w:hAnsiTheme="majorBidi"/>
          <w:sz w:val="30"/>
          <w:szCs w:val="30"/>
        </w:rPr>
        <w:t xml:space="preserve">2561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:rsidR="003F64A5" w:rsidRPr="003F64A5" w:rsidRDefault="003F64A5" w:rsidP="00AB165D">
      <w:pPr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p w:rsidR="00BD20C1" w:rsidRPr="00AB165D" w:rsidRDefault="00BD20C1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AB165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ลูกหนี้การค้า</w:t>
      </w:r>
    </w:p>
    <w:p w:rsidR="00AB165D" w:rsidRPr="003F64A5" w:rsidRDefault="00AB165D" w:rsidP="00351D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2"/>
          <w:szCs w:val="12"/>
        </w:rPr>
      </w:pPr>
    </w:p>
    <w:p w:rsidR="002D7047" w:rsidRPr="00B15309" w:rsidRDefault="00B15309" w:rsidP="00B153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B15309" w:rsidRPr="003F64A5" w:rsidRDefault="00B15309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170"/>
        <w:gridCol w:w="270"/>
        <w:gridCol w:w="1080"/>
        <w:gridCol w:w="270"/>
        <w:gridCol w:w="1080"/>
        <w:gridCol w:w="270"/>
        <w:gridCol w:w="1080"/>
      </w:tblGrid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51D1B" w:rsidRPr="00CE106A" w:rsidRDefault="00351D1B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4631DD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51D1B" w:rsidRPr="000D56C8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31DD"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1D1B" w:rsidRPr="000D56C8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31DD"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63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1D1B" w:rsidRPr="00CE106A" w:rsidTr="00351D1B">
        <w:trPr>
          <w:tblHeader/>
        </w:trPr>
        <w:tc>
          <w:tcPr>
            <w:tcW w:w="270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D1B" w:rsidRPr="00351D1B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1D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351D1B" w:rsidRPr="000D56C8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1D1B" w:rsidRPr="000D56C8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51D1B" w:rsidRPr="00CE106A" w:rsidTr="00351D1B">
        <w:tc>
          <w:tcPr>
            <w:tcW w:w="2700" w:type="dxa"/>
          </w:tcPr>
          <w:p w:rsidR="00351D1B" w:rsidRPr="00CE106A" w:rsidRDefault="00351D1B" w:rsidP="00052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51D1B" w:rsidRPr="00CE106A" w:rsidRDefault="00351D1B" w:rsidP="00052A4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6" w:type="dxa"/>
            <w:gridSpan w:val="7"/>
          </w:tcPr>
          <w:p w:rsidR="00351D1B" w:rsidRPr="00CE106A" w:rsidRDefault="00351D1B" w:rsidP="00052A4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:rsidR="00D61F9B" w:rsidRPr="002B7D0A" w:rsidRDefault="00D61F9B" w:rsidP="002B7D0A">
      <w:pPr>
        <w:spacing w:line="240" w:lineRule="auto"/>
        <w:rPr>
          <w:sz w:val="2"/>
          <w:szCs w:val="2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170"/>
        <w:gridCol w:w="270"/>
        <w:gridCol w:w="1080"/>
        <w:gridCol w:w="270"/>
        <w:gridCol w:w="1080"/>
        <w:gridCol w:w="270"/>
        <w:gridCol w:w="1080"/>
        <w:gridCol w:w="18"/>
      </w:tblGrid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351D1B" w:rsidRPr="003D52AD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3D52AD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2AD">
              <w:rPr>
                <w:rFonts w:ascii="Angsana New" w:hAnsi="Angsana New"/>
                <w:sz w:val="30"/>
                <w:szCs w:val="30"/>
              </w:rPr>
              <w:t>18,317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25,970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18,979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18,636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2AD">
              <w:rPr>
                <w:rFonts w:ascii="Angsana New" w:hAnsi="Angsana New"/>
                <w:sz w:val="30"/>
                <w:szCs w:val="30"/>
              </w:rPr>
              <w:t>10,923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F76302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2AD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2AD"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CE7727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3D52AD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52AD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Pr="00CE7727" w:rsidRDefault="00351D1B" w:rsidP="00B1530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AB473E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351D1B" w:rsidRPr="00351D1B" w:rsidRDefault="00351D1B" w:rsidP="00351D1B">
            <w:pPr>
              <w:pStyle w:val="acctfourfigures"/>
              <w:tabs>
                <w:tab w:val="clear" w:pos="765"/>
                <w:tab w:val="decimal" w:pos="70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1D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3D52AD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31,370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20,784</w:t>
            </w: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D1B" w:rsidRPr="00AB473E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727"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</w:tr>
      <w:tr w:rsidR="00351D1B" w:rsidRPr="00CE106A" w:rsidTr="00351D1B">
        <w:tc>
          <w:tcPr>
            <w:tcW w:w="2700" w:type="dxa"/>
          </w:tcPr>
          <w:p w:rsidR="00351D1B" w:rsidRPr="00CE106A" w:rsidRDefault="00351D1B" w:rsidP="0009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1F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บุคคลหรือกิจการอื่นๆ</w:t>
            </w:r>
          </w:p>
        </w:tc>
        <w:tc>
          <w:tcPr>
            <w:tcW w:w="990" w:type="dxa"/>
          </w:tcPr>
          <w:p w:rsidR="00351D1B" w:rsidRPr="00CE106A" w:rsidRDefault="00351D1B" w:rsidP="000957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8"/>
          </w:tcPr>
          <w:p w:rsidR="00351D1B" w:rsidRPr="00CE106A" w:rsidRDefault="00351D1B" w:rsidP="000957B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51D1B" w:rsidRPr="00E9296D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219,325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172,019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7,646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3,338</w:t>
            </w:r>
          </w:p>
        </w:tc>
      </w:tr>
      <w:tr w:rsidR="00351D1B" w:rsidRPr="00E9296D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B1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D1B" w:rsidRPr="00EC6E14" w:rsidRDefault="00351D1B" w:rsidP="00B15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7727" w:rsidRDefault="00351D1B" w:rsidP="00B153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D1B" w:rsidRPr="006F7608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990" w:type="dxa"/>
          </w:tcPr>
          <w:p w:rsidR="00351D1B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</w:t>
            </w:r>
            <w:r w:rsidR="00BC45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102,937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6,260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2,242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F76302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12,906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8,133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51D1B" w:rsidRPr="00CE106A" w:rsidRDefault="00351D1B" w:rsidP="0049378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1,838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1,107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51D1B" w:rsidRPr="00493789" w:rsidRDefault="00351D1B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 xml:space="preserve">           191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351D1B" w:rsidRPr="00CE106A" w:rsidRDefault="00351D1B" w:rsidP="00493789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789">
              <w:rPr>
                <w:rFonts w:ascii="Angsana New" w:hAnsi="Angsana New" w:hint="cs"/>
                <w:sz w:val="30"/>
                <w:szCs w:val="30"/>
              </w:rPr>
              <w:t>25,282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6532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Pr="00EC6E14" w:rsidRDefault="00351D1B" w:rsidP="004937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6,083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429,738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 w:hint="cs"/>
                <w:b/>
                <w:bCs/>
                <w:sz w:val="30"/>
                <w:szCs w:val="30"/>
              </w:rPr>
              <w:t>309,478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427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D1B" w:rsidRPr="00AB473E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3E">
              <w:rPr>
                <w:rFonts w:ascii="Angsana New" w:hAnsi="Angsana New"/>
                <w:b/>
                <w:bCs/>
                <w:sz w:val="30"/>
                <w:szCs w:val="30"/>
              </w:rPr>
              <w:t>11,663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351D1B" w:rsidRDefault="00351D1B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1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11,9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/>
                <w:sz w:val="30"/>
                <w:szCs w:val="30"/>
              </w:rPr>
              <w:t>(12,844)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6532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28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93789">
              <w:rPr>
                <w:rFonts w:ascii="Angsana New" w:hAnsi="Angsana New"/>
                <w:sz w:val="30"/>
                <w:szCs w:val="30"/>
                <w:lang w:bidi="th-TH"/>
              </w:rPr>
              <w:t>5,158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Default="00351D1B" w:rsidP="0065323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(6,083)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38648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417</w:t>
            </w:r>
            <w:r w:rsidR="0038648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3864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296,634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13,269</w:t>
            </w:r>
          </w:p>
        </w:tc>
        <w:tc>
          <w:tcPr>
            <w:tcW w:w="270" w:type="dxa"/>
          </w:tcPr>
          <w:p w:rsidR="00351D1B" w:rsidRPr="003D667C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3F64A5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D1B" w:rsidRPr="003F64A5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51D1B" w:rsidRPr="00336C2B" w:rsidTr="00351D1B">
        <w:trPr>
          <w:gridAfter w:val="1"/>
          <w:wAfter w:w="18" w:type="dxa"/>
        </w:trPr>
        <w:tc>
          <w:tcPr>
            <w:tcW w:w="2700" w:type="dxa"/>
          </w:tcPr>
          <w:p w:rsidR="00351D1B" w:rsidRPr="00E9296D" w:rsidRDefault="00351D1B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51D1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449,189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  <w:r w:rsidRPr="004937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334,478</w:t>
            </w:r>
          </w:p>
        </w:tc>
        <w:tc>
          <w:tcPr>
            <w:tcW w:w="270" w:type="dxa"/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51D1B" w:rsidRPr="00493789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34,053</w:t>
            </w:r>
          </w:p>
        </w:tc>
        <w:tc>
          <w:tcPr>
            <w:tcW w:w="270" w:type="dxa"/>
          </w:tcPr>
          <w:p w:rsidR="00351D1B" w:rsidRPr="00EC6E14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51D1B" w:rsidRPr="00336C2B" w:rsidRDefault="00351D1B" w:rsidP="004937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27,747</w:t>
            </w:r>
          </w:p>
        </w:tc>
      </w:tr>
    </w:tbl>
    <w:p w:rsidR="003F64A5" w:rsidRPr="003F64A5" w:rsidRDefault="003F64A5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12"/>
          <w:szCs w:val="12"/>
        </w:rPr>
      </w:pPr>
    </w:p>
    <w:p w:rsidR="004E5747" w:rsidRDefault="00EF5ECE" w:rsidP="000C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6F1616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6F1616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6F1616" w:rsidRPr="006F1616">
        <w:rPr>
          <w:rFonts w:ascii="Angsana New" w:hAnsi="Angsana New"/>
          <w:b/>
          <w:sz w:val="30"/>
          <w:szCs w:val="30"/>
          <w:cs/>
        </w:rPr>
        <w:t>มีระยะเวลาตั้งแต่</w:t>
      </w:r>
      <w:r w:rsidR="006F1616" w:rsidRPr="002E44E0">
        <w:rPr>
          <w:rFonts w:ascii="Angsana New" w:hAnsi="Angsana New"/>
          <w:bCs/>
          <w:sz w:val="30"/>
          <w:szCs w:val="30"/>
          <w:cs/>
        </w:rPr>
        <w:t xml:space="preserve"> </w:t>
      </w:r>
      <w:r w:rsidR="006E14E6">
        <w:rPr>
          <w:rFonts w:ascii="Angsana New" w:hAnsi="Angsana New" w:hint="cs"/>
          <w:b/>
          <w:sz w:val="30"/>
          <w:szCs w:val="30"/>
          <w:cs/>
        </w:rPr>
        <w:t>30</w:t>
      </w:r>
      <w:r w:rsidR="00CE78B8" w:rsidRPr="006F1616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6E14E6">
        <w:rPr>
          <w:rFonts w:ascii="Angsana New" w:hAnsi="Angsana New" w:hint="cs"/>
          <w:b/>
          <w:sz w:val="30"/>
          <w:szCs w:val="30"/>
          <w:cs/>
        </w:rPr>
        <w:t>90</w:t>
      </w:r>
      <w:r w:rsidRPr="006F161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4E5747" w:rsidRPr="00BD24A6" w:rsidRDefault="004E5747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4E5747" w:rsidRPr="00BD24A6" w:rsidSect="00E9738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6"/>
          <w:cols w:space="708"/>
          <w:docGrid w:linePitch="360"/>
        </w:sectPr>
      </w:pPr>
    </w:p>
    <w:p w:rsidR="004E5747" w:rsidRPr="00126908" w:rsidRDefault="004E5747" w:rsidP="004E574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126908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ในบริษัทร่วมและการร่วมค้า</w:t>
      </w:r>
    </w:p>
    <w:p w:rsidR="004E5747" w:rsidRDefault="004E574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:rsidR="00FB6C2F" w:rsidRDefault="00FB6C2F" w:rsidP="004E5747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576221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76221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874854">
        <w:rPr>
          <w:rFonts w:ascii="Angsana New" w:hAnsi="Angsana New" w:hint="cs"/>
          <w:sz w:val="30"/>
          <w:szCs w:val="30"/>
          <w:cs/>
          <w:lang w:bidi="th-TH"/>
        </w:rPr>
        <w:t>หกเดือน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 w:rsidR="00576221">
        <w:rPr>
          <w:rFonts w:ascii="Angsana New" w:hAnsi="Angsana New"/>
          <w:sz w:val="30"/>
          <w:szCs w:val="30"/>
        </w:rPr>
        <w:t>3</w:t>
      </w:r>
      <w:r w:rsidR="00576221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576221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76221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73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620"/>
        <w:gridCol w:w="724"/>
        <w:gridCol w:w="630"/>
        <w:gridCol w:w="765"/>
        <w:gridCol w:w="765"/>
        <w:gridCol w:w="720"/>
        <w:gridCol w:w="270"/>
        <w:gridCol w:w="630"/>
        <w:gridCol w:w="270"/>
        <w:gridCol w:w="810"/>
        <w:gridCol w:w="270"/>
        <w:gridCol w:w="810"/>
        <w:gridCol w:w="270"/>
        <w:gridCol w:w="900"/>
        <w:gridCol w:w="270"/>
        <w:gridCol w:w="904"/>
        <w:gridCol w:w="262"/>
        <w:gridCol w:w="724"/>
        <w:gridCol w:w="54"/>
        <w:gridCol w:w="216"/>
        <w:gridCol w:w="54"/>
        <w:gridCol w:w="726"/>
      </w:tblGrid>
      <w:tr w:rsidR="00DE73A2" w:rsidRPr="00E037A3" w:rsidTr="004E5747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0" w:type="dxa"/>
            <w:gridSpan w:val="19"/>
          </w:tcPr>
          <w:p w:rsidR="00DE73A2" w:rsidRPr="00834308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gridSpan w:val="5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4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gridSpan w:val="5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 มิถุนายน</w:t>
            </w: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5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:rsidR="00DE73A2" w:rsidRDefault="00DE73A2" w:rsidP="00576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  <w:p w:rsidR="00DE73A2" w:rsidRPr="00E037A3" w:rsidRDefault="00DE73A2" w:rsidP="00576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:rsidR="00DE73A2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 มิถุนายน</w:t>
            </w:r>
          </w:p>
        </w:tc>
      </w:tr>
      <w:tr w:rsidR="00DE73A2" w:rsidRPr="00E037A3" w:rsidTr="00493789"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5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E73A2" w:rsidRPr="00E037A3" w:rsidTr="004E5747">
        <w:trPr>
          <w:trHeight w:val="272"/>
        </w:trPr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:rsidR="00DE73A2" w:rsidRPr="00EE38EA" w:rsidRDefault="00DE73A2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690" w:type="dxa"/>
            <w:gridSpan w:val="19"/>
          </w:tcPr>
          <w:p w:rsidR="00DE73A2" w:rsidRPr="00EE38EA" w:rsidRDefault="00DE73A2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73A2" w:rsidRPr="00E037A3" w:rsidTr="00493789">
        <w:trPr>
          <w:trHeight w:val="272"/>
        </w:trPr>
        <w:tc>
          <w:tcPr>
            <w:tcW w:w="20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C761BE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A2264C" w:rsidRDefault="00DE73A2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E73A2" w:rsidRPr="00E037A3" w:rsidRDefault="00DE73A2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gridSpan w:val="2"/>
          </w:tcPr>
          <w:p w:rsidR="00DE73A2" w:rsidRPr="00E037A3" w:rsidRDefault="00DE73A2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3789" w:rsidRPr="00416676" w:rsidTr="00493789">
        <w:tc>
          <w:tcPr>
            <w:tcW w:w="2070" w:type="dxa"/>
          </w:tcPr>
          <w:p w:rsidR="00493789" w:rsidRPr="00C2543E" w:rsidRDefault="00493789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</w:t>
            </w: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724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63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765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F852BA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</w:t>
            </w:r>
            <w:r w:rsidR="00493789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="00493789" w:rsidRPr="00C2543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765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770</w:t>
            </w:r>
            <w:r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1CCC">
              <w:rPr>
                <w:rFonts w:ascii="Angsana New" w:hAnsi="Angsana New"/>
                <w:sz w:val="24"/>
                <w:szCs w:val="24"/>
                <w:cs/>
              </w:rPr>
              <w:t>298</w:t>
            </w:r>
            <w:r w:rsidRPr="00731CCC">
              <w:rPr>
                <w:rFonts w:ascii="Angsana New" w:hAnsi="Angsana New"/>
                <w:sz w:val="24"/>
                <w:szCs w:val="24"/>
              </w:rPr>
              <w:t>,</w:t>
            </w:r>
            <w:r w:rsidRPr="00731CCC">
              <w:rPr>
                <w:rFonts w:ascii="Angsana New" w:hAnsi="Angsana New"/>
                <w:sz w:val="24"/>
                <w:szCs w:val="24"/>
                <w:cs/>
              </w:rPr>
              <w:t>518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65169">
              <w:rPr>
                <w:rFonts w:ascii="Angsana New" w:hAnsi="Angsana New"/>
                <w:sz w:val="24"/>
                <w:szCs w:val="24"/>
              </w:rPr>
              <w:t>1</w:t>
            </w:r>
            <w:r w:rsidR="009954A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203</w:t>
            </w:r>
            <w:r w:rsidRPr="0096516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1,187,</w:t>
            </w:r>
            <w:r w:rsidR="009954A4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270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493789" w:rsidRPr="003E64FB" w:rsidRDefault="00493789" w:rsidP="00493789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493789" w:rsidRPr="003E64FB" w:rsidRDefault="00493789" w:rsidP="00493789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E64FB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E64FB">
              <w:rPr>
                <w:rFonts w:ascii="Angsana New" w:hAnsi="Angsana New"/>
                <w:sz w:val="24"/>
                <w:szCs w:val="24"/>
              </w:rPr>
              <w:t>,</w:t>
            </w:r>
            <w:r w:rsidR="003E619D" w:rsidRPr="003E64FB">
              <w:rPr>
                <w:rFonts w:ascii="Angsana New" w:hAnsi="Angsana New"/>
                <w:sz w:val="24"/>
                <w:szCs w:val="24"/>
              </w:rPr>
              <w:t>524</w:t>
            </w:r>
            <w:r w:rsidRPr="003E64FB">
              <w:rPr>
                <w:rFonts w:ascii="Angsana New" w:hAnsi="Angsana New"/>
                <w:sz w:val="24"/>
                <w:szCs w:val="24"/>
              </w:rPr>
              <w:t>,</w:t>
            </w:r>
            <w:r w:rsidR="003E619D" w:rsidRPr="003E64FB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</w:rPr>
              <w:t>3,382,234</w:t>
            </w:r>
          </w:p>
        </w:tc>
        <w:tc>
          <w:tcPr>
            <w:tcW w:w="262" w:type="dxa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</w:tcPr>
          <w:p w:rsidR="00493789" w:rsidRPr="00C2543E" w:rsidRDefault="00493789" w:rsidP="004937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100,874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double" w:sz="4" w:space="0" w:color="auto"/>
            </w:tcBorders>
          </w:tcPr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493789" w:rsidRPr="00C2543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</w:tr>
      <w:tr w:rsidR="00493789" w:rsidRPr="00E037A3" w:rsidTr="00493789">
        <w:tc>
          <w:tcPr>
            <w:tcW w:w="2070" w:type="dxa"/>
          </w:tcPr>
          <w:p w:rsidR="00493789" w:rsidRPr="00277B4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493789" w:rsidRPr="00277B4E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4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93789" w:rsidRPr="00EC6E14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double" w:sz="4" w:space="0" w:color="auto"/>
            </w:tcBorders>
          </w:tcPr>
          <w:p w:rsidR="00493789" w:rsidRDefault="00493789" w:rsidP="00493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3613D" w:rsidRDefault="00A3613D"/>
    <w:p w:rsidR="00DE73A2" w:rsidRDefault="004C2DD3" w:rsidP="009954A4">
      <w:pPr>
        <w:tabs>
          <w:tab w:val="clear" w:pos="454"/>
          <w:tab w:val="clear" w:pos="680"/>
        </w:tabs>
        <w:ind w:left="558"/>
        <w:rPr>
          <w:spacing w:val="6"/>
          <w:sz w:val="28"/>
          <w:szCs w:val="28"/>
        </w:rPr>
      </w:pPr>
      <w:r w:rsidRPr="00493789">
        <w:rPr>
          <w:rFonts w:ascii="Angsana New" w:hAnsi="Angsana New"/>
          <w:sz w:val="30"/>
          <w:szCs w:val="30"/>
          <w:cs/>
        </w:rPr>
        <w:t>บริษัทร่วมดำเนินธุรกิจในประเทศไทย</w:t>
      </w:r>
      <w:r w:rsidRPr="00493789">
        <w:rPr>
          <w:rFonts w:ascii="Angsana New" w:hAnsi="Angsana New" w:hint="cs"/>
          <w:sz w:val="30"/>
          <w:szCs w:val="30"/>
          <w:cs/>
        </w:rPr>
        <w:t xml:space="preserve"> และ</w:t>
      </w:r>
      <w:r w:rsidR="009954A4">
        <w:rPr>
          <w:rFonts w:ascii="Angsana New" w:hAnsi="Angsana New"/>
          <w:sz w:val="30"/>
          <w:szCs w:val="30"/>
        </w:rPr>
        <w:t xml:space="preserve"> </w:t>
      </w:r>
      <w:r w:rsidR="00BF0A8F" w:rsidRPr="00493789">
        <w:rPr>
          <w:rFonts w:hint="cs"/>
          <w:spacing w:val="6"/>
          <w:sz w:val="28"/>
          <w:szCs w:val="28"/>
          <w:cs/>
        </w:rPr>
        <w:t>ณ</w:t>
      </w:r>
      <w:r w:rsidR="00BF0A8F" w:rsidRPr="00BF0A8F">
        <w:rPr>
          <w:rFonts w:hint="cs"/>
          <w:spacing w:val="6"/>
          <w:sz w:val="28"/>
          <w:szCs w:val="28"/>
          <w:cs/>
        </w:rPr>
        <w:t xml:space="preserve"> วันที่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>3</w:t>
      </w:r>
      <w:r w:rsidR="00576221">
        <w:rPr>
          <w:rFonts w:asciiTheme="majorBidi" w:hAnsiTheme="majorBidi" w:cstheme="majorBidi" w:hint="cs"/>
          <w:spacing w:val="6"/>
          <w:sz w:val="30"/>
          <w:szCs w:val="30"/>
          <w:cs/>
        </w:rPr>
        <w:t>0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76221">
        <w:rPr>
          <w:rFonts w:hint="cs"/>
          <w:spacing w:val="6"/>
          <w:sz w:val="28"/>
          <w:szCs w:val="28"/>
          <w:cs/>
        </w:rPr>
        <w:t>มิถุนายน</w:t>
      </w:r>
      <w:r w:rsidR="00BF0A8F" w:rsidRPr="00BF0A8F">
        <w:rPr>
          <w:spacing w:val="6"/>
          <w:sz w:val="28"/>
          <w:szCs w:val="28"/>
        </w:rPr>
        <w:t xml:space="preserve">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 xml:space="preserve">2562 </w:t>
      </w:r>
      <w:r w:rsidR="00BF0A8F"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="00BF0A8F"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>2561</w:t>
      </w:r>
      <w:r w:rsidR="00BF0A8F" w:rsidRPr="00BF0A8F">
        <w:rPr>
          <w:rFonts w:hint="cs"/>
          <w:spacing w:val="6"/>
          <w:sz w:val="28"/>
          <w:szCs w:val="28"/>
          <w:cs/>
        </w:rPr>
        <w:t xml:space="preserve"> </w:t>
      </w:r>
      <w:r w:rsidR="00A3613D"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</w:t>
      </w:r>
      <w:r w:rsidR="00BF0A8F" w:rsidRPr="00BF0A8F">
        <w:rPr>
          <w:rFonts w:hint="cs"/>
          <w:spacing w:val="6"/>
          <w:sz w:val="28"/>
          <w:szCs w:val="28"/>
          <w:cs/>
        </w:rPr>
        <w:t>(</w:t>
      </w:r>
      <w:r w:rsidR="00A3613D" w:rsidRPr="00BF0A8F">
        <w:rPr>
          <w:rFonts w:hint="cs"/>
          <w:spacing w:val="6"/>
          <w:sz w:val="28"/>
          <w:szCs w:val="28"/>
          <w:cs/>
        </w:rPr>
        <w:t>มหาชน</w:t>
      </w:r>
      <w:r w:rsidR="00BF0A8F" w:rsidRPr="00BF0A8F">
        <w:rPr>
          <w:rFonts w:hint="cs"/>
          <w:spacing w:val="6"/>
          <w:sz w:val="28"/>
          <w:szCs w:val="28"/>
          <w:cs/>
        </w:rPr>
        <w:t xml:space="preserve">) จำนวน </w:t>
      </w:r>
      <w:r w:rsidR="00BF0A8F" w:rsidRPr="00BF0A8F">
        <w:rPr>
          <w:rFonts w:asciiTheme="majorBidi" w:hAnsiTheme="majorBidi" w:cstheme="majorBidi"/>
          <w:spacing w:val="6"/>
          <w:sz w:val="30"/>
          <w:szCs w:val="30"/>
        </w:rPr>
        <w:t>39.81</w:t>
      </w:r>
      <w:r w:rsidR="00BF0A8F" w:rsidRPr="00BF0A8F">
        <w:rPr>
          <w:rFonts w:hint="cs"/>
          <w:spacing w:val="6"/>
          <w:sz w:val="28"/>
          <w:szCs w:val="28"/>
          <w:cs/>
        </w:rPr>
        <w:t>ล้านหุ้นไปเป็นหลัก</w:t>
      </w:r>
      <w:r w:rsidR="00A3613D" w:rsidRPr="00BF0A8F">
        <w:rPr>
          <w:rFonts w:hint="cs"/>
          <w:spacing w:val="6"/>
          <w:sz w:val="28"/>
          <w:szCs w:val="28"/>
          <w:cs/>
        </w:rPr>
        <w:t>ประกันวงเงินสินเชื่อ</w:t>
      </w:r>
      <w:r w:rsidR="00BF0A8F" w:rsidRPr="00BF0A8F">
        <w:rPr>
          <w:rFonts w:hint="cs"/>
          <w:spacing w:val="6"/>
          <w:sz w:val="28"/>
          <w:szCs w:val="28"/>
          <w:cs/>
        </w:rPr>
        <w:t>ที่ได้รับ</w:t>
      </w:r>
      <w:r w:rsidR="00A3613D" w:rsidRPr="00BF0A8F">
        <w:rPr>
          <w:rFonts w:hint="cs"/>
          <w:spacing w:val="6"/>
          <w:sz w:val="28"/>
          <w:szCs w:val="28"/>
          <w:cs/>
        </w:rPr>
        <w:t>จาก</w:t>
      </w:r>
      <w:r w:rsidR="000321A8">
        <w:rPr>
          <w:rFonts w:hint="cs"/>
          <w:spacing w:val="6"/>
          <w:sz w:val="28"/>
          <w:szCs w:val="28"/>
          <w:cs/>
        </w:rPr>
        <w:t>สถาบันการเงิน</w:t>
      </w: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>
      <w:pPr>
        <w:rPr>
          <w:spacing w:val="6"/>
          <w:sz w:val="28"/>
          <w:szCs w:val="28"/>
        </w:rPr>
      </w:pPr>
    </w:p>
    <w:p w:rsidR="00DE73A2" w:rsidRDefault="00DE73A2" w:rsidP="00DE73A2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2562</w:t>
      </w:r>
      <w:r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31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2561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>
        <w:rPr>
          <w:rFonts w:ascii="Angsana New" w:hAnsi="Angsana New" w:hint="cs"/>
          <w:sz w:val="30"/>
          <w:szCs w:val="30"/>
          <w:cs/>
          <w:lang w:bidi="th-TH"/>
        </w:rPr>
        <w:t>หกเดือน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1B26DF" w:rsidRPr="00F72572" w:rsidRDefault="001B26DF">
      <w:pPr>
        <w:rPr>
          <w:spacing w:val="6"/>
          <w:sz w:val="28"/>
          <w:szCs w:val="28"/>
        </w:rPr>
      </w:pPr>
    </w:p>
    <w:tbl>
      <w:tblPr>
        <w:tblW w:w="1458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723"/>
        <w:gridCol w:w="720"/>
        <w:gridCol w:w="807"/>
        <w:gridCol w:w="813"/>
        <w:gridCol w:w="807"/>
        <w:gridCol w:w="236"/>
        <w:gridCol w:w="7"/>
        <w:gridCol w:w="837"/>
        <w:gridCol w:w="243"/>
        <w:gridCol w:w="837"/>
        <w:gridCol w:w="266"/>
        <w:gridCol w:w="814"/>
        <w:gridCol w:w="270"/>
        <w:gridCol w:w="900"/>
        <w:gridCol w:w="249"/>
        <w:gridCol w:w="21"/>
        <w:gridCol w:w="900"/>
      </w:tblGrid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0" w:type="dxa"/>
            <w:gridSpan w:val="17"/>
          </w:tcPr>
          <w:p w:rsidR="00DE73A2" w:rsidRPr="00834308" w:rsidRDefault="00DE73A2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7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052E29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  <w:r w:rsidR="00DE73A2"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443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7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</w:tcPr>
          <w:p w:rsidR="00DE73A2" w:rsidRPr="00E037A3" w:rsidRDefault="00DE73A2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 มิถุนายน</w:t>
            </w:r>
          </w:p>
        </w:tc>
        <w:tc>
          <w:tcPr>
            <w:tcW w:w="72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A14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A14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6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9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4B6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9" w:type="dxa"/>
          </w:tcPr>
          <w:p w:rsidR="00DE73A2" w:rsidRPr="00E037A3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</w:tcPr>
          <w:p w:rsidR="00DE73A2" w:rsidRPr="00E037A3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E73A2" w:rsidRPr="0077534F" w:rsidTr="00A143A2">
        <w:trPr>
          <w:trHeight w:val="272"/>
        </w:trPr>
        <w:tc>
          <w:tcPr>
            <w:tcW w:w="2700" w:type="dxa"/>
          </w:tcPr>
          <w:p w:rsidR="00DE73A2" w:rsidRPr="0077534F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0" w:type="dxa"/>
          </w:tcPr>
          <w:p w:rsidR="00DE73A2" w:rsidRPr="0077534F" w:rsidRDefault="00DE73A2" w:rsidP="00BC36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3" w:type="dxa"/>
            <w:gridSpan w:val="2"/>
          </w:tcPr>
          <w:p w:rsidR="00DE73A2" w:rsidRPr="0077534F" w:rsidRDefault="00DE73A2" w:rsidP="00BC3623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007" w:type="dxa"/>
            <w:gridSpan w:val="15"/>
          </w:tcPr>
          <w:p w:rsidR="00DE73A2" w:rsidRPr="0077534F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DE73A2" w:rsidRPr="00E037A3" w:rsidTr="00A143A2">
        <w:tc>
          <w:tcPr>
            <w:tcW w:w="2700" w:type="dxa"/>
          </w:tcPr>
          <w:p w:rsidR="00DE73A2" w:rsidRPr="00A56C91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430" w:type="dxa"/>
          </w:tcPr>
          <w:p w:rsidR="00DE73A2" w:rsidRPr="00277B4E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Pr="00E20610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430" w:type="dxa"/>
          </w:tcPr>
          <w:p w:rsidR="00DE73A2" w:rsidRPr="00277B4E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DE73A2" w:rsidRPr="006315A4" w:rsidRDefault="00DE73A2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 w:firstLine="84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</w:tcPr>
          <w:p w:rsidR="00DE73A2" w:rsidRDefault="00DE73A2" w:rsidP="00052E29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72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33.33</w:t>
            </w:r>
          </w:p>
        </w:tc>
        <w:tc>
          <w:tcPr>
            <w:tcW w:w="72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6 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B370A1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70A1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B370A1">
              <w:rPr>
                <w:rFonts w:ascii="Angsana New" w:hAnsi="Angsana New"/>
                <w:sz w:val="24"/>
                <w:szCs w:val="24"/>
              </w:rPr>
              <w:t>,</w:t>
            </w:r>
            <w:r w:rsidRPr="00B370A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73A2" w:rsidRPr="00BE1DE6" w:rsidTr="00A143A2">
        <w:tc>
          <w:tcPr>
            <w:tcW w:w="270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0" w:type="dxa"/>
          </w:tcPr>
          <w:p w:rsidR="00DE73A2" w:rsidRPr="00BE1DE6" w:rsidRDefault="00DE73A2" w:rsidP="00BC3623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07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4" w:type="dxa"/>
            <w:gridSpan w:val="2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:rsidR="00DE73A2" w:rsidRPr="00BE1DE6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Pr="00E20610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430" w:type="dxa"/>
          </w:tcPr>
          <w:p w:rsidR="00DE73A2" w:rsidRPr="004C16BA" w:rsidRDefault="00DE73A2" w:rsidP="00BC36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73A2" w:rsidRPr="00E037A3" w:rsidTr="00A143A2">
        <w:tc>
          <w:tcPr>
            <w:tcW w:w="2700" w:type="dxa"/>
          </w:tcPr>
          <w:p w:rsidR="00DE73A2" w:rsidRDefault="00DE73A2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88" w:hanging="165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ที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เค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เอส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.-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เวลโก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DE73A2" w:rsidRPr="00A56C91" w:rsidRDefault="00DE73A2" w:rsidP="009954A4">
            <w:pPr>
              <w:tabs>
                <w:tab w:val="clear" w:pos="227"/>
              </w:tabs>
              <w:ind w:left="147" w:firstLine="4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</w:tcPr>
          <w:p w:rsidR="00DE73A2" w:rsidRPr="00A56C91" w:rsidRDefault="00DE73A2" w:rsidP="00BC36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ผลิตฉลาก</w:t>
            </w: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45,900</w:t>
            </w:r>
          </w:p>
        </w:tc>
        <w:tc>
          <w:tcPr>
            <w:tcW w:w="23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45,900</w:t>
            </w: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D91DAE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5,239</w:t>
            </w: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73A2" w:rsidRPr="00E037A3" w:rsidTr="00A143A2">
        <w:tc>
          <w:tcPr>
            <w:tcW w:w="2700" w:type="dxa"/>
          </w:tcPr>
          <w:p w:rsidR="00052E29" w:rsidRDefault="00DE73A2" w:rsidP="0005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C.T.K.S. Technologies</w:t>
            </w:r>
            <w:r w:rsidR="00052E2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56C91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DE73A2" w:rsidRPr="00A56C91" w:rsidRDefault="00052E29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73A2" w:rsidRPr="00A56C91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430" w:type="dxa"/>
          </w:tcPr>
          <w:p w:rsidR="00052E29" w:rsidRDefault="00DE73A2" w:rsidP="00052E29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ให้บริการการบริหาร</w:t>
            </w:r>
            <w:r w:rsidR="00052E29" w:rsidRPr="00A56C91">
              <w:rPr>
                <w:rFonts w:ascii="Angsana New" w:hAnsi="Angsana New" w:hint="cs"/>
                <w:sz w:val="24"/>
                <w:szCs w:val="24"/>
                <w:cs/>
              </w:rPr>
              <w:t>จัดการด้าน</w:t>
            </w:r>
            <w:r w:rsidR="00052E2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052E29" w:rsidRDefault="00052E29" w:rsidP="00052E29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เทคโนโลยี</w:t>
            </w:r>
            <w:r w:rsidR="00DE73A2" w:rsidRPr="00A56C91">
              <w:rPr>
                <w:rFonts w:ascii="Angsana New" w:hAnsi="Angsana New" w:hint="cs"/>
                <w:sz w:val="24"/>
                <w:szCs w:val="24"/>
                <w:cs/>
              </w:rPr>
              <w:t>สารสนเทศและ</w:t>
            </w:r>
          </w:p>
          <w:p w:rsidR="00DE73A2" w:rsidRPr="00A56C91" w:rsidRDefault="00052E29" w:rsidP="00052E29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DE73A2" w:rsidRPr="00A56C91">
              <w:rPr>
                <w:rFonts w:ascii="Angsana New" w:hAnsi="Angsana New" w:hint="cs"/>
                <w:sz w:val="24"/>
                <w:szCs w:val="24"/>
                <w:cs/>
              </w:rPr>
              <w:t>งานพิมพ์</w:t>
            </w: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45.00</w:t>
            </w: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KHR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240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</w:t>
            </w:r>
          </w:p>
        </w:tc>
        <w:tc>
          <w:tcPr>
            <w:tcW w:w="24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B370A1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73A2" w:rsidRPr="00E037A3" w:rsidTr="00A143A2">
        <w:tc>
          <w:tcPr>
            <w:tcW w:w="2700" w:type="dxa"/>
          </w:tcPr>
          <w:p w:rsidR="00052E29" w:rsidRDefault="00DE73A2" w:rsidP="0005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Myanmar Deco-TBSP Special Products</w:t>
            </w:r>
          </w:p>
          <w:p w:rsidR="00DE73A2" w:rsidRPr="00A56C91" w:rsidRDefault="00DE73A2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255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430" w:type="dxa"/>
          </w:tcPr>
          <w:p w:rsidR="00DE73A2" w:rsidRPr="00A56C91" w:rsidRDefault="00DE73A2" w:rsidP="00052E2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พิมพ์เอกสารปลอดการทำเทียม</w:t>
            </w:r>
          </w:p>
        </w:tc>
        <w:tc>
          <w:tcPr>
            <w:tcW w:w="723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2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2.5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07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36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43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DE73A2" w:rsidRDefault="00B370A1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B370A1">
              <w:rPr>
                <w:rFonts w:ascii="Angsana New" w:hAnsi="Angsana New"/>
                <w:sz w:val="24"/>
                <w:szCs w:val="24"/>
              </w:rPr>
              <w:t>11,157</w:t>
            </w:r>
          </w:p>
        </w:tc>
        <w:tc>
          <w:tcPr>
            <w:tcW w:w="266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DE73A2" w:rsidRPr="005E2660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4"/>
                <w:szCs w:val="24"/>
              </w:rPr>
              <w:t>14,629</w:t>
            </w:r>
          </w:p>
        </w:tc>
        <w:tc>
          <w:tcPr>
            <w:tcW w:w="270" w:type="dxa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EC6E14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E73A2" w:rsidRPr="00E037A3" w:rsidTr="00A143A2">
        <w:trPr>
          <w:trHeight w:val="325"/>
        </w:trPr>
        <w:tc>
          <w:tcPr>
            <w:tcW w:w="2700" w:type="dxa"/>
          </w:tcPr>
          <w:p w:rsidR="00DE73A2" w:rsidRPr="00A56C91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0" w:type="dxa"/>
          </w:tcPr>
          <w:p w:rsidR="00DE73A2" w:rsidRPr="00277B4E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3" w:type="dxa"/>
          </w:tcPr>
          <w:p w:rsidR="00DE73A2" w:rsidRDefault="00DE73A2" w:rsidP="00BC3623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3A2" w:rsidRDefault="00DE73A2" w:rsidP="00BC3623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DE73A2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DE73A2" w:rsidRPr="0077534F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82,385</w:t>
            </w:r>
          </w:p>
        </w:tc>
        <w:tc>
          <w:tcPr>
            <w:tcW w:w="236" w:type="dxa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81,439</w:t>
            </w:r>
          </w:p>
        </w:tc>
        <w:tc>
          <w:tcPr>
            <w:tcW w:w="243" w:type="dxa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3A2" w:rsidRPr="001E440B" w:rsidRDefault="00B370A1" w:rsidP="0099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370A1">
              <w:rPr>
                <w:rFonts w:ascii="Angsana New" w:hAnsi="Angsana New"/>
                <w:b/>
                <w:bCs/>
                <w:sz w:val="24"/>
                <w:szCs w:val="24"/>
              </w:rPr>
              <w:t>18,39</w:t>
            </w:r>
            <w:r w:rsidR="00D91DA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/>
                <w:b/>
                <w:bCs/>
                <w:sz w:val="24"/>
                <w:szCs w:val="24"/>
              </w:rPr>
              <w:t>21,180</w:t>
            </w:r>
          </w:p>
        </w:tc>
        <w:tc>
          <w:tcPr>
            <w:tcW w:w="270" w:type="dxa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E73A2" w:rsidRPr="001E440B" w:rsidRDefault="00DE73A2" w:rsidP="00BC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BE1DE6" w:rsidRPr="00BE1DE6" w:rsidRDefault="00BE1DE6" w:rsidP="0077534F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:rsidR="004C2DD3" w:rsidRDefault="004C2DD3" w:rsidP="0077534F">
      <w:pPr>
        <w:spacing w:line="0" w:lineRule="atLeast"/>
        <w:rPr>
          <w:rFonts w:ascii="Angsana New" w:hAnsi="Angsana New"/>
          <w:sz w:val="28"/>
          <w:szCs w:val="28"/>
          <w:lang w:val="en-GB"/>
        </w:rPr>
      </w:pPr>
    </w:p>
    <w:tbl>
      <w:tblPr>
        <w:tblW w:w="147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430"/>
        <w:gridCol w:w="900"/>
        <w:gridCol w:w="810"/>
        <w:gridCol w:w="900"/>
        <w:gridCol w:w="900"/>
        <w:gridCol w:w="810"/>
        <w:gridCol w:w="236"/>
        <w:gridCol w:w="7"/>
        <w:gridCol w:w="837"/>
        <w:gridCol w:w="243"/>
        <w:gridCol w:w="837"/>
        <w:gridCol w:w="266"/>
        <w:gridCol w:w="904"/>
        <w:gridCol w:w="270"/>
        <w:gridCol w:w="990"/>
        <w:gridCol w:w="270"/>
        <w:gridCol w:w="27"/>
        <w:gridCol w:w="963"/>
      </w:tblGrid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0" w:type="dxa"/>
            <w:gridSpan w:val="17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800" w:type="dxa"/>
            <w:gridSpan w:val="2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:rsidR="00DA11AD" w:rsidRPr="008D47F9" w:rsidRDefault="00DA11AD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</w:tcPr>
          <w:p w:rsidR="000C1B58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6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143A2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" w:type="dxa"/>
            <w:gridSpan w:val="2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11AD" w:rsidRPr="008D47F9" w:rsidTr="00DA11AD">
        <w:trPr>
          <w:trHeight w:val="272"/>
        </w:trPr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DA11AD" w:rsidRPr="008D47F9" w:rsidRDefault="00DA11AD" w:rsidP="000868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DA11AD" w:rsidRPr="008D47F9" w:rsidRDefault="00DA11AD" w:rsidP="0008688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60" w:type="dxa"/>
            <w:gridSpan w:val="15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243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A11AD" w:rsidRPr="008D47F9" w:rsidRDefault="00DA11AD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ทิม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ซีเคียวด์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เทคโนโลยีส์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DA11AD" w:rsidRPr="008D47F9" w:rsidRDefault="00DA11AD" w:rsidP="009630E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ธุรกิจการพิมพ์ดิจิทัลและ การพัฒนาซอฟต์แวร์</w:t>
            </w:r>
          </w:p>
        </w:tc>
        <w:tc>
          <w:tcPr>
            <w:tcW w:w="90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33.33</w:t>
            </w:r>
          </w:p>
        </w:tc>
        <w:tc>
          <w:tcPr>
            <w:tcW w:w="81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6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A11AD" w:rsidRPr="008D47F9" w:rsidTr="00DA11AD">
        <w:tc>
          <w:tcPr>
            <w:tcW w:w="2142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DA11AD" w:rsidRPr="008D47F9" w:rsidRDefault="00DA11AD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A11AD" w:rsidRPr="008D47F9" w:rsidRDefault="00DA11AD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Pr="008D47F9"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66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1AD" w:rsidRPr="008D47F9" w:rsidRDefault="00DA11AD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EE38EA" w:rsidRPr="008D47F9" w:rsidRDefault="00EE38EA" w:rsidP="00277B4E">
      <w:pPr>
        <w:rPr>
          <w:rFonts w:ascii="Angsana New" w:hAnsi="Angsana New"/>
          <w:sz w:val="8"/>
          <w:szCs w:val="8"/>
          <w:lang w:val="en-GB"/>
        </w:rPr>
      </w:pPr>
    </w:p>
    <w:p w:rsidR="00DA11AD" w:rsidRPr="00DA11AD" w:rsidRDefault="00DA11AD" w:rsidP="00DA1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30"/>
          <w:szCs w:val="30"/>
        </w:rPr>
      </w:pPr>
      <w:r w:rsidRPr="005D777E">
        <w:rPr>
          <w:rFonts w:ascii="Angsana New" w:hAnsi="Angsana New"/>
          <w:sz w:val="30"/>
          <w:szCs w:val="30"/>
          <w:cs/>
          <w:lang w:val="en-GB"/>
        </w:rPr>
        <w:t>การร่วมค้าทั้งหมดดำเนินธุรกิจในประเทศไทยยกเว้น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C.T.K.S. Technologies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5D777E">
        <w:rPr>
          <w:rFonts w:ascii="Angsana New" w:hAnsi="Angsana New"/>
          <w:sz w:val="30"/>
          <w:szCs w:val="30"/>
          <w:lang w:val="en-GB"/>
        </w:rPr>
        <w:t xml:space="preserve"> Myanmar Deco-TBSP Special Products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D777E">
        <w:rPr>
          <w:rFonts w:ascii="Angsana New" w:hAnsi="Angsana New"/>
          <w:sz w:val="30"/>
          <w:szCs w:val="30"/>
          <w:lang w:val="en-GB"/>
        </w:rPr>
        <w:t>Company Limited</w:t>
      </w:r>
      <w:r w:rsidRPr="005D777E">
        <w:rPr>
          <w:rFonts w:ascii="Angsana New" w:hAnsi="Angsana New"/>
          <w:sz w:val="30"/>
          <w:szCs w:val="30"/>
          <w:cs/>
          <w:lang w:val="en-GB"/>
        </w:rPr>
        <w:t xml:space="preserve"> ซึ่งดำเนินธุรกิจในประเทศ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กัมพูชาและ</w:t>
      </w:r>
      <w:r w:rsidRPr="005D777E">
        <w:rPr>
          <w:rFonts w:ascii="Angsana New" w:hAnsi="Angsana New"/>
          <w:sz w:val="30"/>
          <w:szCs w:val="30"/>
          <w:cs/>
          <w:lang w:val="en-GB"/>
        </w:rPr>
        <w:t>ประเทศ</w:t>
      </w:r>
      <w:r w:rsidRPr="005D777E">
        <w:rPr>
          <w:rFonts w:ascii="Angsana New" w:hAnsi="Angsana New" w:hint="cs"/>
          <w:sz w:val="30"/>
          <w:szCs w:val="30"/>
          <w:cs/>
          <w:lang w:val="en-GB"/>
        </w:rPr>
        <w:t>พม่า ตามลำดับ</w:t>
      </w:r>
    </w:p>
    <w:p w:rsidR="00DA11AD" w:rsidRPr="008D47F9" w:rsidRDefault="00DA11AD" w:rsidP="00DA1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  <w:r w:rsidRPr="006315A4"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 xml:space="preserve">   </w:t>
      </w:r>
    </w:p>
    <w:p w:rsidR="00DA11AD" w:rsidRDefault="00DA11AD" w:rsidP="00DA11AD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:rsidR="00DA11AD" w:rsidRPr="008D47F9" w:rsidRDefault="00DA11AD" w:rsidP="00DA11AD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:rsidR="009630E5" w:rsidRDefault="001E7520" w:rsidP="008D47F9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340BF1">
        <w:rPr>
          <w:rFonts w:ascii="Angsana New" w:hAnsi="Angsana New" w:hint="cs"/>
          <w:sz w:val="30"/>
          <w:szCs w:val="30"/>
          <w:cs/>
          <w:lang w:val="en-GB"/>
        </w:rPr>
        <w:t>ในไตรมาสหนึ่งปี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/>
          <w:sz w:val="30"/>
          <w:szCs w:val="30"/>
          <w:lang w:val="en-GB"/>
        </w:rPr>
        <w:t xml:space="preserve">2562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/>
          <w:sz w:val="30"/>
          <w:szCs w:val="30"/>
          <w:lang w:val="en-GB"/>
        </w:rPr>
        <w:t xml:space="preserve">C.T.K.S. Technologies Company Limited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ซึ่งเป็นการร่วมค้า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ได้ปิดกิจการและชำระบัญชี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บริษัทรับรู้ขาดทุนจากการปิดกิจการและชำระบัญชีจำนวน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/>
          <w:sz w:val="30"/>
          <w:szCs w:val="30"/>
          <w:lang w:val="en-GB"/>
        </w:rPr>
        <w:t xml:space="preserve">0.53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ในงบกำไรขาดทุนสำหรับงวด</w:t>
      </w:r>
      <w:r w:rsidR="009130D0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340BF1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130D0">
        <w:rPr>
          <w:rFonts w:ascii="Angsana New" w:hAnsi="Angsana New" w:hint="cs"/>
          <w:sz w:val="30"/>
          <w:szCs w:val="30"/>
          <w:cs/>
          <w:lang w:val="en-GB"/>
        </w:rPr>
        <w:t>30 มิถุนายน</w:t>
      </w:r>
      <w:r w:rsidRPr="00340BF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0BF1">
        <w:rPr>
          <w:rFonts w:ascii="Angsana New" w:hAnsi="Angsana New"/>
          <w:sz w:val="30"/>
          <w:szCs w:val="30"/>
          <w:lang w:val="en-GB"/>
        </w:rPr>
        <w:t>2562</w:t>
      </w:r>
    </w:p>
    <w:p w:rsidR="008D47F9" w:rsidRPr="008D47F9" w:rsidRDefault="008D47F9" w:rsidP="008D47F9">
      <w:pPr>
        <w:rPr>
          <w:rFonts w:ascii="Angsana New" w:hAnsi="Angsana New"/>
          <w:sz w:val="12"/>
          <w:szCs w:val="12"/>
          <w:lang w:val="en-GB"/>
        </w:rPr>
      </w:pPr>
    </w:p>
    <w:p w:rsidR="00281024" w:rsidRDefault="00281024" w:rsidP="00CC1212">
      <w:pPr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ในเดือนมีนาคม 2562 บริษัทได้</w:t>
      </w:r>
      <w:r w:rsidR="003C0FA0">
        <w:rPr>
          <w:rFonts w:ascii="Angsana New" w:hAnsi="Angsana New" w:hint="cs"/>
          <w:sz w:val="30"/>
          <w:szCs w:val="30"/>
          <w:cs/>
          <w:lang w:val="en-GB"/>
        </w:rPr>
        <w:t>จัดตั้งกิจการร่วมค้า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3C0FA0">
        <w:rPr>
          <w:rFonts w:ascii="Angsana New" w:hAnsi="Angsana New" w:hint="cs"/>
          <w:sz w:val="30"/>
          <w:szCs w:val="30"/>
          <w:cs/>
          <w:lang w:val="en-GB"/>
        </w:rPr>
        <w:t xml:space="preserve">ร่วมกับบริษัท อิดิเมีย ไดเด็นทิที แอนด์ เซคคูลิตี ฟร้านส์ จำกัด และ บริษัท มัลติแชนเนล โซลูชั่นส์ จำกัด </w:t>
      </w:r>
      <w:r w:rsidR="00CC1212">
        <w:rPr>
          <w:rFonts w:ascii="Angsana New" w:hAnsi="Angsana New" w:hint="cs"/>
          <w:sz w:val="30"/>
          <w:szCs w:val="30"/>
          <w:cs/>
          <w:lang w:val="en-GB"/>
        </w:rPr>
        <w:t>ภายใต้ชื่อ</w:t>
      </w:r>
      <w:r w:rsidR="00CC1212">
        <w:rPr>
          <w:rFonts w:ascii="Angsana New" w:hAnsi="Angsana New"/>
          <w:sz w:val="30"/>
          <w:szCs w:val="30"/>
          <w:cs/>
          <w:lang w:val="en-GB"/>
        </w:rPr>
        <w:br/>
      </w:r>
      <w:r w:rsidR="00CC1212">
        <w:rPr>
          <w:rFonts w:ascii="Angsana New" w:hAnsi="Angsana New" w:hint="cs"/>
          <w:sz w:val="30"/>
          <w:szCs w:val="30"/>
          <w:cs/>
          <w:lang w:val="en-GB"/>
        </w:rPr>
        <w:t xml:space="preserve">บริษัท ทิม ซิเคียวด์ เทคโนโลยีส์ จำกัด </w:t>
      </w:r>
      <w:r w:rsidR="003C0FA0">
        <w:rPr>
          <w:rFonts w:ascii="Angsana New" w:hAnsi="Angsana New" w:hint="cs"/>
          <w:sz w:val="30"/>
          <w:szCs w:val="30"/>
          <w:cs/>
          <w:lang w:val="en-GB"/>
        </w:rPr>
        <w:t>โดย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บริษัทมีสัดส่วนในเงินลงทุนร้อยละ 33.33</w:t>
      </w:r>
    </w:p>
    <w:p w:rsidR="00E748F7" w:rsidRPr="00126908" w:rsidRDefault="00E748F7" w:rsidP="005D664C">
      <w:pPr>
        <w:pStyle w:val="index"/>
        <w:numPr>
          <w:ilvl w:val="0"/>
          <w:numId w:val="19"/>
        </w:numPr>
        <w:tabs>
          <w:tab w:val="left" w:pos="2610"/>
        </w:tabs>
        <w:spacing w:after="0" w:line="0" w:lineRule="atLeast"/>
        <w:ind w:left="18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748F7" w:rsidRPr="005D664C" w:rsidRDefault="00E748F7" w:rsidP="003F58B7">
      <w:pPr>
        <w:pStyle w:val="index"/>
        <w:tabs>
          <w:tab w:val="clear" w:pos="1134"/>
        </w:tabs>
        <w:spacing w:after="0" w:line="0" w:lineRule="atLeast"/>
        <w:ind w:left="540" w:firstLine="0"/>
        <w:outlineLvl w:val="0"/>
        <w:rPr>
          <w:rFonts w:ascii="Angsana New" w:hAnsi="Angsana New"/>
          <w:b/>
          <w:bCs/>
          <w:sz w:val="8"/>
          <w:szCs w:val="8"/>
          <w:lang w:val="en-US" w:bidi="th-TH"/>
        </w:rPr>
      </w:pPr>
    </w:p>
    <w:p w:rsidR="00CF06D1" w:rsidRDefault="00E748F7" w:rsidP="003F58B7">
      <w:pPr>
        <w:pStyle w:val="block"/>
        <w:tabs>
          <w:tab w:val="left" w:pos="0"/>
        </w:tabs>
        <w:spacing w:after="0" w:line="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0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07D86"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="00E07D86"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585877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="00E07D86"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BC3623" w:rsidRPr="00A7124D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0</w:t>
      </w:r>
      <w:r w:rsidR="00BC3623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C3623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="00BC3623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E07D86"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3F58B7" w:rsidRPr="005D664C" w:rsidRDefault="003F58B7" w:rsidP="003F58B7">
      <w:pPr>
        <w:pStyle w:val="block"/>
        <w:tabs>
          <w:tab w:val="left" w:pos="0"/>
        </w:tabs>
        <w:spacing w:after="120" w:line="0" w:lineRule="atLeast"/>
        <w:ind w:left="0"/>
        <w:jc w:val="both"/>
        <w:rPr>
          <w:rFonts w:ascii="Angsana New" w:hAnsi="Angsana New"/>
          <w:sz w:val="6"/>
          <w:szCs w:val="6"/>
          <w:lang w:bidi="th-TH"/>
        </w:rPr>
      </w:pPr>
    </w:p>
    <w:tbl>
      <w:tblPr>
        <w:tblW w:w="1521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800"/>
        <w:gridCol w:w="1350"/>
        <w:gridCol w:w="722"/>
        <w:gridCol w:w="269"/>
        <w:gridCol w:w="720"/>
        <w:gridCol w:w="271"/>
        <w:gridCol w:w="808"/>
        <w:gridCol w:w="270"/>
        <w:gridCol w:w="720"/>
        <w:gridCol w:w="272"/>
        <w:gridCol w:w="810"/>
        <w:gridCol w:w="270"/>
        <w:gridCol w:w="810"/>
        <w:gridCol w:w="270"/>
        <w:gridCol w:w="808"/>
        <w:gridCol w:w="272"/>
        <w:gridCol w:w="810"/>
        <w:gridCol w:w="270"/>
        <w:gridCol w:w="720"/>
        <w:gridCol w:w="270"/>
        <w:gridCol w:w="720"/>
        <w:gridCol w:w="270"/>
        <w:gridCol w:w="720"/>
        <w:gridCol w:w="270"/>
        <w:gridCol w:w="722"/>
      </w:tblGrid>
      <w:tr w:rsidR="00D27A81" w:rsidRPr="00D92848" w:rsidTr="005D664C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3" w:type="dxa"/>
            <w:gridSpan w:val="21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D92848" w:rsidTr="005D664C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1" w:type="dxa"/>
            <w:gridSpan w:val="3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vAlign w:val="bottom"/>
          </w:tcPr>
          <w:p w:rsidR="00D27A81" w:rsidRPr="00D9284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271F4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2" w:type="dxa"/>
            <w:gridSpan w:val="3"/>
            <w:vAlign w:val="bottom"/>
          </w:tcPr>
          <w:p w:rsidR="00D27A81" w:rsidRPr="00D9284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5B5B3C" w:rsidRPr="00D92848" w:rsidTr="005D664C">
        <w:trPr>
          <w:trHeight w:hRule="exact" w:val="263"/>
        </w:trPr>
        <w:tc>
          <w:tcPr>
            <w:tcW w:w="180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1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1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8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2" w:type="dxa"/>
          </w:tcPr>
          <w:p w:rsidR="005B5B3C" w:rsidRPr="00D9284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271F4E" w:rsidP="0027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271F4E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2" w:type="dxa"/>
            <w:gridSpan w:val="3"/>
          </w:tcPr>
          <w:p w:rsidR="005B5B3C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1F099D" w:rsidRPr="00D92848" w:rsidTr="005D664C">
        <w:trPr>
          <w:trHeight w:val="173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C362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BC362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1F099D" w:rsidRPr="00D92848" w:rsidTr="005D664C">
        <w:trPr>
          <w:trHeight w:hRule="exact" w:val="23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</w:tr>
      <w:tr w:rsidR="001F099D" w:rsidRPr="00D92848" w:rsidTr="005D664C">
        <w:trPr>
          <w:trHeight w:hRule="exact" w:val="21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1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2" w:type="dxa"/>
            <w:gridSpan w:val="19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D92848" w:rsidTr="005D664C">
        <w:trPr>
          <w:trHeight w:hRule="exact" w:val="281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9124E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2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31CCC" w:rsidRPr="00D92848" w:rsidTr="005D664C">
        <w:trPr>
          <w:trHeight w:hRule="exact" w:val="290"/>
        </w:trPr>
        <w:tc>
          <w:tcPr>
            <w:tcW w:w="1800" w:type="dxa"/>
          </w:tcPr>
          <w:p w:rsidR="00731CCC" w:rsidRPr="00271F4E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ที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เค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เอส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15C4">
              <w:rPr>
                <w:rFonts w:asciiTheme="majorBidi" w:hAnsiTheme="majorBidi" w:hint="cs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ต่างๆ</w:t>
            </w:r>
          </w:p>
        </w:tc>
        <w:tc>
          <w:tcPr>
            <w:tcW w:w="72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69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1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731CCC" w:rsidRPr="00D92848" w:rsidRDefault="000039B2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507</w:t>
            </w:r>
            <w:r w:rsidR="007457E8" w:rsidRPr="007457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397</w:t>
            </w:r>
          </w:p>
        </w:tc>
        <w:tc>
          <w:tcPr>
            <w:tcW w:w="27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542,363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457E8" w:rsidP="00731CC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457E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5D777E" w:rsidP="001269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9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</w:t>
            </w:r>
            <w:r w:rsidRPr="00731CC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60</w:t>
            </w:r>
            <w:r w:rsidRPr="00731CC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000</w:t>
            </w:r>
          </w:p>
        </w:tc>
      </w:tr>
      <w:tr w:rsidR="005715C4" w:rsidRPr="00D92848" w:rsidTr="005D664C">
        <w:trPr>
          <w:trHeight w:hRule="exact" w:val="290"/>
        </w:trPr>
        <w:tc>
          <w:tcPr>
            <w:tcW w:w="1800" w:type="dxa"/>
          </w:tcPr>
          <w:p w:rsidR="005715C4" w:rsidRPr="00271F4E" w:rsidRDefault="00A770A6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="00E748F7" w:rsidRPr="00271F4E"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715C4" w:rsidRPr="00D92848" w:rsidRDefault="00E748F7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สื่อสิ</w:t>
            </w:r>
            <w:r w:rsidR="00A770A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่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งพิมพ์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</w:t>
            </w:r>
          </w:p>
        </w:tc>
        <w:tc>
          <w:tcPr>
            <w:tcW w:w="72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15C4" w:rsidRPr="00D92848" w:rsidTr="005D664C">
        <w:trPr>
          <w:trHeight w:hRule="exact" w:val="290"/>
        </w:trPr>
        <w:tc>
          <w:tcPr>
            <w:tcW w:w="1800" w:type="dxa"/>
          </w:tcPr>
          <w:p w:rsidR="005715C4" w:rsidRPr="00271F4E" w:rsidRDefault="00E748F7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แมเนจเม้นท์ จำกั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</w:t>
            </w:r>
          </w:p>
        </w:tc>
        <w:tc>
          <w:tcPr>
            <w:tcW w:w="1350" w:type="dxa"/>
            <w:vAlign w:val="center"/>
          </w:tcPr>
          <w:p w:rsidR="005715C4" w:rsidRPr="00D92848" w:rsidRDefault="00A770A6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</w:t>
            </w:r>
            <w:r w:rsidR="00D70D8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E748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บริหาร</w:t>
            </w:r>
          </w:p>
        </w:tc>
        <w:tc>
          <w:tcPr>
            <w:tcW w:w="72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15C4" w:rsidRPr="00D92848" w:rsidTr="005D664C">
        <w:trPr>
          <w:trHeight w:hRule="exact" w:val="290"/>
        </w:trPr>
        <w:tc>
          <w:tcPr>
            <w:tcW w:w="1800" w:type="dxa"/>
          </w:tcPr>
          <w:p w:rsidR="005715C4" w:rsidRPr="00271F4E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5715C4" w:rsidRDefault="00A770A6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D70D8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คลัง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สินค้า</w:t>
            </w:r>
          </w:p>
        </w:tc>
        <w:tc>
          <w:tcPr>
            <w:tcW w:w="72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31CCC" w:rsidRPr="00D92848" w:rsidTr="005D664C">
        <w:trPr>
          <w:trHeight w:hRule="exact" w:val="272"/>
        </w:trPr>
        <w:tc>
          <w:tcPr>
            <w:tcW w:w="1800" w:type="dxa"/>
          </w:tcPr>
          <w:p w:rsidR="00731CCC" w:rsidRPr="00D92848" w:rsidRDefault="003F58B7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ทีบีเอสพี </w:t>
            </w:r>
            <w:r w:rsidR="005D664C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vAlign w:val="center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2" w:type="dxa"/>
          </w:tcPr>
          <w:p w:rsidR="00731CCC" w:rsidRPr="00D92848" w:rsidRDefault="00731CCC" w:rsidP="006948B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79.74</w:t>
            </w:r>
          </w:p>
        </w:tc>
        <w:tc>
          <w:tcPr>
            <w:tcW w:w="269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6948B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77.74</w:t>
            </w:r>
          </w:p>
        </w:tc>
        <w:tc>
          <w:tcPr>
            <w:tcW w:w="271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1,371,8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31CCC" w:rsidRPr="009A5C0B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,341,942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731CCC" w:rsidRPr="00D92848" w:rsidRDefault="007457E8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457E8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="000039B2">
              <w:rPr>
                <w:rFonts w:asciiTheme="majorBidi" w:hAnsiTheme="majorBidi" w:cstheme="majorBidi"/>
                <w:szCs w:val="22"/>
                <w:lang w:bidi="th-TH"/>
              </w:rPr>
              <w:t>199</w:t>
            </w:r>
            <w:r w:rsidRPr="007457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039B2">
              <w:rPr>
                <w:rFonts w:asciiTheme="majorBidi" w:hAnsiTheme="majorBidi" w:cstheme="majorBidi"/>
                <w:szCs w:val="22"/>
                <w:lang w:bidi="th-TH"/>
              </w:rPr>
              <w:t>800</w:t>
            </w:r>
          </w:p>
        </w:tc>
        <w:tc>
          <w:tcPr>
            <w:tcW w:w="27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1,078,238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A86368" w:rsidP="00731CC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1,157,875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324D1">
              <w:rPr>
                <w:rFonts w:asciiTheme="majorBidi" w:hAnsiTheme="majorBidi" w:cstheme="majorBidi"/>
                <w:szCs w:val="22"/>
                <w:lang w:bidi="th-TH"/>
              </w:rPr>
              <w:t>1,325,526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731CCC" w:rsidRPr="00D92848" w:rsidRDefault="00731CCC" w:rsidP="0073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731CCC" w:rsidRPr="00D92848" w:rsidRDefault="00731CCC" w:rsidP="00731CC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47</w:t>
            </w:r>
            <w:r w:rsidRPr="00731CC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31CCC">
              <w:rPr>
                <w:rFonts w:asciiTheme="majorBidi" w:hAnsiTheme="majorBidi"/>
                <w:szCs w:val="22"/>
                <w:cs/>
                <w:lang w:bidi="th-TH"/>
              </w:rPr>
              <w:t>035</w:t>
            </w:r>
          </w:p>
        </w:tc>
      </w:tr>
      <w:tr w:rsidR="00FB78B8" w:rsidRPr="00D92848" w:rsidTr="005D664C">
        <w:trPr>
          <w:trHeight w:hRule="exact" w:val="290"/>
        </w:trPr>
        <w:tc>
          <w:tcPr>
            <w:tcW w:w="1800" w:type="dxa"/>
          </w:tcPr>
          <w:p w:rsidR="00FB78B8" w:rsidRPr="00271F4E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748F7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3F58B7"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  <w:r w:rsidR="005D664C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="005D664C">
              <w:rPr>
                <w:rFonts w:asciiTheme="majorBidi" w:hAnsiTheme="majorBidi" w:hint="cs"/>
                <w:sz w:val="22"/>
                <w:szCs w:val="22"/>
                <w:cs/>
              </w:rPr>
              <w:t>เดิมชื่อ</w:t>
            </w:r>
            <w:r w:rsidR="005D664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5D664C"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vAlign w:val="center"/>
          </w:tcPr>
          <w:p w:rsidR="00FB78B8" w:rsidRPr="00D92848" w:rsidRDefault="00D70D80" w:rsidP="00FB78B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</w:t>
            </w:r>
            <w:r w:rsidR="00FB78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การทำเทียม</w:t>
            </w:r>
          </w:p>
        </w:tc>
        <w:tc>
          <w:tcPr>
            <w:tcW w:w="722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9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1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D92848" w:rsidRDefault="00FB78B8" w:rsidP="00633A8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9A5C0B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F58B7" w:rsidRPr="00D92848" w:rsidTr="005D664C">
        <w:trPr>
          <w:trHeight w:hRule="exact" w:val="317"/>
        </w:trPr>
        <w:tc>
          <w:tcPr>
            <w:tcW w:w="1800" w:type="dxa"/>
          </w:tcPr>
          <w:p w:rsidR="003F58B7" w:rsidRPr="00D92848" w:rsidRDefault="0092341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="003F58B7" w:rsidRPr="00271F4E">
              <w:rPr>
                <w:rFonts w:asciiTheme="majorBidi" w:hAnsiTheme="majorBidi" w:hint="cs"/>
                <w:sz w:val="22"/>
                <w:szCs w:val="22"/>
                <w:cs/>
              </w:rPr>
              <w:t>ไทย</w:t>
            </w:r>
            <w:r w:rsidR="003F58B7"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D664C"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บริติช</w:t>
            </w:r>
            <w:r w:rsidR="005D664C"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5D664C" w:rsidRPr="00271F4E">
              <w:rPr>
                <w:rFonts w:asciiTheme="majorBidi" w:hAnsiTheme="majorBidi" w:hint="cs"/>
                <w:sz w:val="22"/>
                <w:szCs w:val="22"/>
                <w:cs/>
              </w:rPr>
              <w:t>ซีเคียวริตี้</w:t>
            </w:r>
            <w:r w:rsidR="005D664C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2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F58B7" w:rsidRPr="00D92848" w:rsidTr="005D664C">
        <w:trPr>
          <w:trHeight w:hRule="exact" w:val="317"/>
        </w:trPr>
        <w:tc>
          <w:tcPr>
            <w:tcW w:w="1800" w:type="dxa"/>
          </w:tcPr>
          <w:p w:rsidR="003F58B7" w:rsidRPr="00271F4E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923417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5D664C" w:rsidRPr="00271F4E">
              <w:rPr>
                <w:rFonts w:asciiTheme="majorBidi" w:hAnsiTheme="majorBidi"/>
                <w:sz w:val="22"/>
                <w:szCs w:val="22"/>
                <w:cs/>
              </w:rPr>
              <w:t>พริ้นติ้ง</w:t>
            </w:r>
            <w:r w:rsidR="005D664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5D664C" w:rsidRPr="00271F4E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  <w:r w:rsidR="00EF69D6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2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F58B7" w:rsidRPr="00D92848" w:rsidRDefault="003F58B7" w:rsidP="003F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3F58B7" w:rsidRDefault="003F58B7" w:rsidP="003F58B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00116" w:rsidRPr="00D92848" w:rsidTr="005D664C">
        <w:trPr>
          <w:trHeight w:hRule="exact" w:val="317"/>
        </w:trPr>
        <w:tc>
          <w:tcPr>
            <w:tcW w:w="1800" w:type="dxa"/>
          </w:tcPr>
          <w:p w:rsidR="00300116" w:rsidRPr="00271F4E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350" w:type="dxa"/>
            <w:vAlign w:val="center"/>
          </w:tcPr>
          <w:p w:rsidR="00300116" w:rsidRPr="00D92848" w:rsidRDefault="005715C4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2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69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1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2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300116" w:rsidRPr="00D92848" w:rsidRDefault="007457E8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457E8">
              <w:rPr>
                <w:rFonts w:asciiTheme="majorBidi" w:hAnsiTheme="majorBidi" w:cstheme="majorBidi"/>
                <w:szCs w:val="22"/>
                <w:lang w:bidi="th-TH"/>
              </w:rPr>
              <w:t>7,072</w:t>
            </w:r>
          </w:p>
        </w:tc>
        <w:tc>
          <w:tcPr>
            <w:tcW w:w="272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4,885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7457E8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457E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715C4" w:rsidRPr="00D92848" w:rsidTr="005D664C">
        <w:trPr>
          <w:trHeight w:hRule="exact" w:val="317"/>
        </w:trPr>
        <w:tc>
          <w:tcPr>
            <w:tcW w:w="1800" w:type="dxa"/>
          </w:tcPr>
          <w:p w:rsidR="005715C4" w:rsidRPr="00271F4E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5715C4" w:rsidRPr="00D92848" w:rsidRDefault="00D70D80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22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715C4" w:rsidRPr="00D92848" w:rsidTr="005D664C">
        <w:trPr>
          <w:trHeight w:hRule="exact" w:val="317"/>
        </w:trPr>
        <w:tc>
          <w:tcPr>
            <w:tcW w:w="1800" w:type="dxa"/>
          </w:tcPr>
          <w:p w:rsidR="005715C4" w:rsidRPr="00271F4E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5715C4" w:rsidRPr="00D92848" w:rsidRDefault="00D70D80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E748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ระบบ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เทคโนโลยี</w:t>
            </w:r>
          </w:p>
        </w:tc>
        <w:tc>
          <w:tcPr>
            <w:tcW w:w="722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B78B2" w:rsidRPr="00D92848" w:rsidTr="005D664C">
        <w:trPr>
          <w:trHeight w:hRule="exact" w:val="317"/>
        </w:trPr>
        <w:tc>
          <w:tcPr>
            <w:tcW w:w="1800" w:type="dxa"/>
          </w:tcPr>
          <w:p w:rsidR="00AB78B2" w:rsidRPr="00271F4E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E748F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สารสนเทศ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722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748F7" w:rsidRPr="00D92848" w:rsidTr="005D664C">
        <w:trPr>
          <w:trHeight w:hRule="exact" w:val="317"/>
        </w:trPr>
        <w:tc>
          <w:tcPr>
            <w:tcW w:w="1800" w:type="dxa"/>
          </w:tcPr>
          <w:p w:rsidR="00E748F7" w:rsidRPr="00271F4E" w:rsidRDefault="00E748F7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2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2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E748F7" w:rsidRPr="00D92848" w:rsidRDefault="00E748F7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:rsidR="00E748F7" w:rsidRDefault="00E748F7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324D1" w:rsidRPr="00D92848" w:rsidTr="005D664C">
        <w:trPr>
          <w:trHeight w:hRule="exact" w:val="255"/>
        </w:trPr>
        <w:tc>
          <w:tcPr>
            <w:tcW w:w="180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2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1,691,517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1,661,597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A86368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1,7</w:t>
            </w:r>
            <w:r w:rsidR="000039B2">
              <w:rPr>
                <w:rFonts w:asciiTheme="majorBidi" w:hAnsiTheme="majorBidi" w:cstheme="majorBidi"/>
                <w:b/>
                <w:bCs/>
                <w:szCs w:val="22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0039B2">
              <w:rPr>
                <w:rFonts w:asciiTheme="majorBidi" w:hAnsiTheme="majorBidi" w:cstheme="majorBidi"/>
                <w:b/>
                <w:bCs/>
                <w:szCs w:val="22"/>
              </w:rPr>
              <w:t>269</w:t>
            </w:r>
          </w:p>
        </w:tc>
        <w:tc>
          <w:tcPr>
            <w:tcW w:w="272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1,625,486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8108D0" w:rsidP="001269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90,000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731CCC" w:rsidP="00731CC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31CCC">
              <w:rPr>
                <w:rFonts w:asciiTheme="majorBidi" w:hAnsiTheme="majorBidi" w:cstheme="majorBidi"/>
                <w:b/>
                <w:bCs/>
                <w:szCs w:val="22"/>
              </w:rPr>
              <w:t>107,035</w:t>
            </w:r>
          </w:p>
        </w:tc>
      </w:tr>
    </w:tbl>
    <w:p w:rsidR="005D664C" w:rsidRPr="005D664C" w:rsidRDefault="005D664C" w:rsidP="0069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77" w:right="-674"/>
        <w:jc w:val="thaiDistribute"/>
        <w:rPr>
          <w:rFonts w:ascii="Angsana New" w:hAnsi="Angsana New"/>
          <w:sz w:val="10"/>
          <w:szCs w:val="10"/>
        </w:rPr>
      </w:pPr>
    </w:p>
    <w:p w:rsidR="00E07EA3" w:rsidRPr="000B00A8" w:rsidRDefault="00227E54" w:rsidP="005D6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right="-674"/>
        <w:jc w:val="thaiDistribute"/>
        <w:rPr>
          <w:rFonts w:ascii="Angsana New" w:hAnsi="Angsana New"/>
          <w:spacing w:val="-4"/>
          <w:sz w:val="30"/>
          <w:szCs w:val="30"/>
        </w:rPr>
        <w:sectPr w:rsidR="00E07EA3" w:rsidRPr="000B00A8" w:rsidSect="009B701F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0B00A8">
        <w:rPr>
          <w:rFonts w:ascii="Angsana New" w:hAnsi="Angsana New" w:hint="cs"/>
          <w:spacing w:val="-4"/>
          <w:sz w:val="30"/>
          <w:szCs w:val="30"/>
          <w:cs/>
        </w:rPr>
        <w:t>บริษัทย่อยทั้งหมดดำเนินธุรกิจในประเทศไทย</w:t>
      </w:r>
      <w:r w:rsidR="00BD5E01" w:rsidRPr="000B00A8">
        <w:rPr>
          <w:rFonts w:ascii="Angsana New" w:hAnsi="Angsana New"/>
          <w:spacing w:val="-4"/>
          <w:sz w:val="30"/>
          <w:szCs w:val="30"/>
        </w:rPr>
        <w:t xml:space="preserve"> </w:t>
      </w:r>
      <w:r w:rsidR="00BD5E01" w:rsidRPr="000B00A8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A5227B" w:rsidRPr="000B00A8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C3623" w:rsidRPr="000B00A8">
        <w:rPr>
          <w:rFonts w:asciiTheme="majorBidi" w:hAnsiTheme="majorBidi" w:cstheme="majorBidi" w:hint="cs"/>
          <w:spacing w:val="-4"/>
          <w:sz w:val="30"/>
          <w:szCs w:val="30"/>
          <w:cs/>
        </w:rPr>
        <w:t>0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C3623" w:rsidRPr="000B00A8">
        <w:rPr>
          <w:rFonts w:hint="cs"/>
          <w:spacing w:val="-4"/>
          <w:sz w:val="30"/>
          <w:szCs w:val="30"/>
          <w:cs/>
        </w:rPr>
        <w:t>มิถุนายน</w:t>
      </w:r>
      <w:r w:rsidR="00A5227B" w:rsidRPr="000B00A8">
        <w:rPr>
          <w:spacing w:val="-4"/>
          <w:sz w:val="30"/>
          <w:szCs w:val="30"/>
        </w:rPr>
        <w:t xml:space="preserve"> 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A5227B" w:rsidRPr="000B00A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A5227B" w:rsidRPr="000B00A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>2561</w:t>
      </w:r>
      <w:r w:rsidR="00A5227B" w:rsidRPr="000B00A8">
        <w:rPr>
          <w:rFonts w:hint="cs"/>
          <w:spacing w:val="-4"/>
          <w:sz w:val="30"/>
          <w:szCs w:val="30"/>
          <w:cs/>
        </w:rPr>
        <w:t xml:space="preserve"> บริษัทนำหุ้นสามัญของ</w:t>
      </w:r>
      <w:r w:rsidR="00F54509" w:rsidRPr="000B00A8">
        <w:rPr>
          <w:rFonts w:hint="cs"/>
          <w:spacing w:val="-4"/>
          <w:sz w:val="30"/>
          <w:szCs w:val="30"/>
          <w:cs/>
        </w:rPr>
        <w:t>บริษัท</w:t>
      </w:r>
      <w:r w:rsidR="00F54509" w:rsidRPr="000B00A8">
        <w:rPr>
          <w:spacing w:val="-4"/>
          <w:sz w:val="30"/>
          <w:szCs w:val="30"/>
          <w:cs/>
        </w:rPr>
        <w:t xml:space="preserve"> </w:t>
      </w:r>
      <w:r w:rsidR="00F54509" w:rsidRPr="000B00A8">
        <w:rPr>
          <w:rFonts w:hint="cs"/>
          <w:spacing w:val="-4"/>
          <w:sz w:val="30"/>
          <w:szCs w:val="30"/>
          <w:cs/>
        </w:rPr>
        <w:t>ทีบีเอสพี</w:t>
      </w:r>
      <w:r w:rsidR="00F54509" w:rsidRPr="000B00A8">
        <w:rPr>
          <w:spacing w:val="-4"/>
          <w:sz w:val="30"/>
          <w:szCs w:val="30"/>
          <w:cs/>
        </w:rPr>
        <w:t xml:space="preserve"> </w:t>
      </w:r>
      <w:r w:rsidR="00F54509" w:rsidRPr="000B00A8">
        <w:rPr>
          <w:rFonts w:hint="cs"/>
          <w:spacing w:val="-4"/>
          <w:sz w:val="30"/>
          <w:szCs w:val="30"/>
          <w:cs/>
        </w:rPr>
        <w:t>จำกัด</w:t>
      </w:r>
      <w:r w:rsidR="00F54509" w:rsidRPr="000B00A8">
        <w:rPr>
          <w:spacing w:val="-4"/>
          <w:sz w:val="30"/>
          <w:szCs w:val="30"/>
        </w:rPr>
        <w:t xml:space="preserve"> </w:t>
      </w:r>
      <w:r w:rsidR="00F54509" w:rsidRPr="000B00A8">
        <w:rPr>
          <w:spacing w:val="-4"/>
          <w:sz w:val="30"/>
          <w:szCs w:val="30"/>
          <w:cs/>
        </w:rPr>
        <w:t>(</w:t>
      </w:r>
      <w:r w:rsidR="00F54509" w:rsidRPr="000B00A8">
        <w:rPr>
          <w:rFonts w:hint="cs"/>
          <w:spacing w:val="-4"/>
          <w:sz w:val="30"/>
          <w:szCs w:val="30"/>
          <w:cs/>
        </w:rPr>
        <w:t>มหาชน</w:t>
      </w:r>
      <w:r w:rsidR="00F54509" w:rsidRPr="000B00A8">
        <w:rPr>
          <w:spacing w:val="-4"/>
          <w:sz w:val="30"/>
          <w:szCs w:val="30"/>
          <w:cs/>
        </w:rPr>
        <w:t xml:space="preserve">) </w:t>
      </w:r>
      <w:r w:rsidR="00F54509" w:rsidRPr="000B00A8">
        <w:rPr>
          <w:rFonts w:hint="cs"/>
          <w:spacing w:val="-4"/>
          <w:sz w:val="30"/>
          <w:szCs w:val="30"/>
          <w:cs/>
        </w:rPr>
        <w:t xml:space="preserve">(เดิมชื่อ </w:t>
      </w:r>
      <w:r w:rsidR="00A5227B" w:rsidRPr="000B00A8">
        <w:rPr>
          <w:rFonts w:hint="cs"/>
          <w:spacing w:val="-4"/>
          <w:sz w:val="30"/>
          <w:szCs w:val="30"/>
          <w:cs/>
        </w:rPr>
        <w:t>บริษัท ไทยบริติช</w:t>
      </w:r>
      <w:r w:rsidR="00A5227B" w:rsidRPr="000B00A8">
        <w:rPr>
          <w:spacing w:val="-4"/>
          <w:sz w:val="30"/>
          <w:szCs w:val="30"/>
          <w:cs/>
        </w:rPr>
        <w:t xml:space="preserve"> </w:t>
      </w:r>
      <w:r w:rsidR="00A5227B" w:rsidRPr="000B00A8">
        <w:rPr>
          <w:rFonts w:hint="cs"/>
          <w:spacing w:val="-4"/>
          <w:sz w:val="30"/>
          <w:szCs w:val="30"/>
          <w:cs/>
        </w:rPr>
        <w:t>ซีเคียวริตี้</w:t>
      </w:r>
      <w:r w:rsidR="00A5227B" w:rsidRPr="000B00A8">
        <w:rPr>
          <w:spacing w:val="-4"/>
          <w:sz w:val="30"/>
          <w:szCs w:val="30"/>
          <w:cs/>
        </w:rPr>
        <w:t xml:space="preserve"> </w:t>
      </w:r>
      <w:r w:rsidR="00A5227B" w:rsidRPr="000B00A8">
        <w:rPr>
          <w:rFonts w:hint="cs"/>
          <w:spacing w:val="-4"/>
          <w:sz w:val="30"/>
          <w:szCs w:val="30"/>
          <w:cs/>
        </w:rPr>
        <w:t>พริ้นติ้ง</w:t>
      </w:r>
      <w:r w:rsidR="00A5227B" w:rsidRPr="000B00A8">
        <w:rPr>
          <w:spacing w:val="-4"/>
          <w:sz w:val="30"/>
          <w:szCs w:val="30"/>
          <w:cs/>
        </w:rPr>
        <w:t xml:space="preserve"> </w:t>
      </w:r>
      <w:r w:rsidR="00A5227B" w:rsidRPr="000B00A8">
        <w:rPr>
          <w:rFonts w:hint="cs"/>
          <w:spacing w:val="-4"/>
          <w:sz w:val="30"/>
          <w:szCs w:val="30"/>
          <w:cs/>
        </w:rPr>
        <w:t>จำกัด</w:t>
      </w:r>
      <w:r w:rsidR="00A5227B" w:rsidRPr="000B00A8">
        <w:rPr>
          <w:spacing w:val="-4"/>
          <w:sz w:val="30"/>
          <w:szCs w:val="30"/>
          <w:cs/>
        </w:rPr>
        <w:t xml:space="preserve"> (</w:t>
      </w:r>
      <w:r w:rsidR="00A5227B" w:rsidRPr="000B00A8">
        <w:rPr>
          <w:rFonts w:hint="cs"/>
          <w:spacing w:val="-4"/>
          <w:sz w:val="30"/>
          <w:szCs w:val="30"/>
          <w:cs/>
        </w:rPr>
        <w:t>มหาชน</w:t>
      </w:r>
      <w:r w:rsidR="00A5227B" w:rsidRPr="000B00A8">
        <w:rPr>
          <w:spacing w:val="-4"/>
          <w:sz w:val="30"/>
          <w:szCs w:val="30"/>
          <w:cs/>
        </w:rPr>
        <w:t>)</w:t>
      </w:r>
      <w:r w:rsidR="00F54509" w:rsidRPr="000B00A8">
        <w:rPr>
          <w:rFonts w:hint="cs"/>
          <w:spacing w:val="-4"/>
          <w:sz w:val="30"/>
          <w:szCs w:val="30"/>
          <w:cs/>
        </w:rPr>
        <w:t>)</w:t>
      </w:r>
      <w:r w:rsidR="00A5227B" w:rsidRPr="000B00A8">
        <w:rPr>
          <w:spacing w:val="-4"/>
          <w:sz w:val="30"/>
          <w:szCs w:val="30"/>
          <w:cs/>
        </w:rPr>
        <w:t xml:space="preserve"> </w:t>
      </w:r>
      <w:r w:rsidR="00A5227B" w:rsidRPr="000B00A8">
        <w:rPr>
          <w:rFonts w:hint="cs"/>
          <w:spacing w:val="-4"/>
          <w:sz w:val="30"/>
          <w:szCs w:val="30"/>
          <w:cs/>
        </w:rPr>
        <w:t xml:space="preserve">จำนวน </w:t>
      </w:r>
      <w:r w:rsidR="00A5227B" w:rsidRPr="000B00A8">
        <w:rPr>
          <w:rFonts w:asciiTheme="majorBidi" w:hAnsiTheme="majorBidi" w:cstheme="majorBidi"/>
          <w:spacing w:val="-4"/>
          <w:sz w:val="30"/>
          <w:szCs w:val="30"/>
        </w:rPr>
        <w:t>24.07</w:t>
      </w:r>
      <w:r w:rsidR="00A5227B" w:rsidRPr="000B00A8">
        <w:rPr>
          <w:rFonts w:hint="cs"/>
          <w:spacing w:val="-4"/>
          <w:sz w:val="30"/>
          <w:szCs w:val="30"/>
          <w:cs/>
        </w:rPr>
        <w:t xml:space="preserve"> ล้านหุ้นไปเป็นหลักประกันวงเงินสินเชื่อที่ได้รับจากสถาบันการเงิน</w:t>
      </w:r>
      <w:r w:rsidR="005E294D" w:rsidRPr="000B00A8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35763" w:rsidRPr="00335763" w:rsidRDefault="00335763" w:rsidP="00335763">
      <w:pPr>
        <w:pStyle w:val="block"/>
        <w:spacing w:after="0" w:line="240" w:lineRule="atLeast"/>
        <w:ind w:left="540"/>
        <w:jc w:val="both"/>
        <w:rPr>
          <w:rFonts w:ascii="Angsana New" w:hAnsi="Angsana New"/>
          <w:b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  <w:lang w:bidi="th-TH"/>
        </w:rPr>
        <w:lastRenderedPageBreak/>
        <w:t>การ</w:t>
      </w:r>
      <w:r w:rsidRPr="00335763">
        <w:rPr>
          <w:rFonts w:ascii="Angsana New" w:hAnsi="Angsana New" w:hint="cs"/>
          <w:b/>
          <w:i/>
          <w:iCs/>
          <w:sz w:val="30"/>
          <w:szCs w:val="30"/>
          <w:cs/>
          <w:lang w:bidi="th-TH"/>
        </w:rPr>
        <w:t>ซื้อเงินลงทุน</w:t>
      </w:r>
    </w:p>
    <w:p w:rsidR="00335763" w:rsidRPr="00335763" w:rsidRDefault="00335763" w:rsidP="0033576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pacing w:val="4"/>
          <w:sz w:val="24"/>
          <w:szCs w:val="24"/>
          <w:lang w:val="en-US"/>
        </w:rPr>
      </w:pPr>
    </w:p>
    <w:p w:rsidR="00335763" w:rsidRDefault="00335763" w:rsidP="0033576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C908A9">
        <w:rPr>
          <w:rFonts w:ascii="Angsana New" w:hAnsi="Angsana New" w:hint="cs"/>
          <w:spacing w:val="4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C908A9">
        <w:rPr>
          <w:rFonts w:ascii="Angsana New" w:hAnsi="Angsana New" w:hint="cs"/>
          <w:spacing w:val="4"/>
          <w:sz w:val="30"/>
          <w:szCs w:val="30"/>
          <w:cs/>
        </w:rPr>
        <w:t xml:space="preserve"> 2562 บริษัทได้ซื้อหุ้นเพิ่มเติมใน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ทีบีเอสพี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จำกัด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มหาชน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>)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เดิมชื่อ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ไทยบริติช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  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ซีเคียวริตี้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พริ้นติ้ง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จำกัด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(</w:t>
      </w:r>
      <w:r w:rsidR="000B00A8" w:rsidRPr="000B00A8">
        <w:rPr>
          <w:rFonts w:ascii="Angsana New" w:hAnsi="Angsana New" w:hint="cs"/>
          <w:spacing w:val="4"/>
          <w:sz w:val="30"/>
          <w:szCs w:val="30"/>
          <w:cs/>
          <w:lang w:bidi="th-TH"/>
        </w:rPr>
        <w:t>มหาชน</w:t>
      </w:r>
      <w:r w:rsidR="000B00A8" w:rsidRPr="000B00A8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)) </w:t>
      </w:r>
      <w:r w:rsidRPr="00C908A9">
        <w:rPr>
          <w:rFonts w:ascii="Angsana New" w:hAnsi="Angsana New" w:hint="cs"/>
          <w:spacing w:val="4"/>
          <w:sz w:val="30"/>
          <w:szCs w:val="30"/>
          <w:cs/>
        </w:rPr>
        <w:t>จากบุคคล</w:t>
      </w:r>
      <w:r w:rsidRPr="00C908A9">
        <w:rPr>
          <w:rFonts w:ascii="Angsana New" w:hAnsi="Angsana New" w:hint="cs"/>
          <w:sz w:val="30"/>
          <w:szCs w:val="30"/>
          <w:cs/>
        </w:rPr>
        <w:t xml:space="preserve">ที่เกี่ยวข้องกันจำนวน </w:t>
      </w:r>
      <w:r w:rsidRPr="00C908A9">
        <w:rPr>
          <w:rFonts w:ascii="Angsana New" w:hAnsi="Angsana New"/>
          <w:sz w:val="30"/>
          <w:szCs w:val="30"/>
        </w:rPr>
        <w:t>2.2</w:t>
      </w:r>
      <w:r w:rsidRPr="00C908A9">
        <w:rPr>
          <w:rFonts w:ascii="Angsana New" w:hAnsi="Angsana New" w:hint="cs"/>
          <w:sz w:val="30"/>
          <w:szCs w:val="30"/>
          <w:cs/>
        </w:rPr>
        <w:t xml:space="preserve"> ล้านหุ้น ในราคาหุ้นละ </w:t>
      </w:r>
      <w:r w:rsidRPr="00C908A9">
        <w:rPr>
          <w:rFonts w:ascii="Angsana New" w:hAnsi="Angsana New"/>
          <w:sz w:val="30"/>
          <w:szCs w:val="30"/>
        </w:rPr>
        <w:t>13.60</w:t>
      </w:r>
      <w:r w:rsidRPr="00C908A9">
        <w:rPr>
          <w:rFonts w:ascii="Angsana New" w:hAnsi="Angsana New" w:hint="cs"/>
          <w:sz w:val="30"/>
          <w:szCs w:val="30"/>
          <w:cs/>
        </w:rPr>
        <w:t xml:space="preserve"> บาทต่อหุ้น เป็นจำนวนเงินรวม </w:t>
      </w:r>
      <w:r w:rsidRPr="00C908A9">
        <w:rPr>
          <w:rFonts w:ascii="Angsana New" w:hAnsi="Angsana New"/>
          <w:sz w:val="30"/>
          <w:szCs w:val="30"/>
        </w:rPr>
        <w:t>29.92</w:t>
      </w:r>
      <w:r w:rsidRPr="00C908A9">
        <w:rPr>
          <w:rFonts w:ascii="Angsana New" w:hAnsi="Angsana New" w:hint="cs"/>
          <w:sz w:val="30"/>
          <w:szCs w:val="30"/>
          <w:cs/>
        </w:rPr>
        <w:t xml:space="preserve"> ล้านบาท ทำให้บริษัทมีสัดส่วนในเงินลงทุนเพิ่มขึ้นจากร้อยละ 77.74 เป็นร้อยละ 79.74</w:t>
      </w:r>
    </w:p>
    <w:p w:rsidR="00335763" w:rsidRDefault="00335763" w:rsidP="0033576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0C6EEE" w:rsidRPr="00F03232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03232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ที่ดิน อาคารและอุปกรณ์</w:t>
      </w:r>
    </w:p>
    <w:p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BC3623">
        <w:rPr>
          <w:rFonts w:ascii="Angsana New" w:hAnsi="Angsana New" w:hint="cs"/>
          <w:b/>
          <w:spacing w:val="-4"/>
          <w:sz w:val="30"/>
          <w:szCs w:val="30"/>
          <w:cs/>
        </w:rPr>
        <w:t>หก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Cs/>
          <w:spacing w:val="-4"/>
          <w:sz w:val="30"/>
          <w:szCs w:val="30"/>
        </w:rPr>
        <w:t>3</w:t>
      </w:r>
      <w:r w:rsidR="00BC3623" w:rsidRPr="00BC3623">
        <w:rPr>
          <w:rFonts w:ascii="Angsana New" w:hAnsi="Angsana New" w:hint="cs"/>
          <w:b/>
          <w:spacing w:val="-4"/>
          <w:sz w:val="30"/>
          <w:szCs w:val="30"/>
          <w:cs/>
        </w:rPr>
        <w:t>0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BC3623">
        <w:rPr>
          <w:rFonts w:ascii="Angsana New" w:hAnsi="Angsana New" w:hint="cs"/>
          <w:b/>
          <w:spacing w:val="-4"/>
          <w:sz w:val="30"/>
          <w:szCs w:val="30"/>
          <w:cs/>
        </w:rPr>
        <w:t>มิถุนายน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8F307C">
        <w:rPr>
          <w:rFonts w:ascii="Angsana New" w:hAnsi="Angsana New"/>
          <w:bCs/>
          <w:spacing w:val="-4"/>
          <w:sz w:val="30"/>
          <w:szCs w:val="30"/>
        </w:rPr>
        <w:t>2562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236"/>
        <w:gridCol w:w="1183"/>
        <w:gridCol w:w="248"/>
        <w:gridCol w:w="1217"/>
        <w:gridCol w:w="267"/>
        <w:gridCol w:w="1173"/>
        <w:gridCol w:w="269"/>
        <w:gridCol w:w="1262"/>
      </w:tblGrid>
      <w:tr w:rsidR="00034274" w:rsidRPr="00821891" w:rsidTr="00FF4E74">
        <w:trPr>
          <w:tblHeader/>
        </w:trPr>
        <w:tc>
          <w:tcPr>
            <w:tcW w:w="2030" w:type="pct"/>
            <w:gridSpan w:val="2"/>
            <w:shd w:val="clear" w:color="auto" w:fill="auto"/>
          </w:tcPr>
          <w:p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:rsidR="00034274" w:rsidRPr="00034274" w:rsidRDefault="00680563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:rsidR="00034274" w:rsidRPr="0003427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  <w:shd w:val="clear" w:color="auto" w:fill="auto"/>
          </w:tcPr>
          <w:p w:rsidR="00034274" w:rsidRPr="00034274" w:rsidRDefault="00680563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:rsidTr="00FF4E74">
        <w:trPr>
          <w:tblHeader/>
        </w:trPr>
        <w:tc>
          <w:tcPr>
            <w:tcW w:w="1906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:rsidTr="00FF4E74">
        <w:trPr>
          <w:tblHeader/>
        </w:trPr>
        <w:tc>
          <w:tcPr>
            <w:tcW w:w="1906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3,627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03232" w:rsidRPr="00F03232" w:rsidRDefault="00286674" w:rsidP="00CA2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3232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232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03232" w:rsidRPr="00CE7727" w:rsidRDefault="00F03232" w:rsidP="00C067EB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35,100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03232" w:rsidRPr="00F03232" w:rsidRDefault="00286674" w:rsidP="00CA2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3232">
              <w:rPr>
                <w:rFonts w:ascii="Angsana New" w:hAnsi="Angsana New"/>
                <w:sz w:val="30"/>
                <w:szCs w:val="30"/>
              </w:rPr>
              <w:t>3,199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03232" w:rsidRPr="00F03232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232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C06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03232" w:rsidRPr="00CE7727" w:rsidRDefault="00F03232" w:rsidP="00C067EB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4E74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F4E74" w:rsidRPr="00034274" w:rsidRDefault="00FF4E74" w:rsidP="00FF4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" w:type="pct"/>
            <w:shd w:val="clear" w:color="auto" w:fill="auto"/>
          </w:tcPr>
          <w:p w:rsidR="00FF4E74" w:rsidRPr="00034274" w:rsidRDefault="00FF4E74" w:rsidP="00FF4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FF4E74" w:rsidRPr="00F03232" w:rsidRDefault="00FF4E74" w:rsidP="00FF4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31" w:type="pct"/>
            <w:shd w:val="clear" w:color="auto" w:fill="auto"/>
          </w:tcPr>
          <w:p w:rsidR="00FF4E74" w:rsidRPr="00F03232" w:rsidRDefault="00FF4E74" w:rsidP="00FF4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F4E74" w:rsidRPr="00F03232" w:rsidRDefault="00FF4E74" w:rsidP="00CD3C2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032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FF4E74" w:rsidRPr="00EC6E14" w:rsidRDefault="00FF4E74" w:rsidP="00FF4E7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F4E74" w:rsidRPr="00F03232" w:rsidRDefault="00FF4E74" w:rsidP="00FF4E7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2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FF4E74" w:rsidRPr="00EC6E14" w:rsidRDefault="00FF4E74" w:rsidP="00FF4E7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F4E74" w:rsidRPr="00CE7727" w:rsidRDefault="00FF4E74" w:rsidP="00FF4E7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</w:t>
            </w:r>
            <w:r w:rsidR="00CD3C2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:rsidR="00F03232" w:rsidRPr="00F03232" w:rsidRDefault="00286674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3232">
              <w:rPr>
                <w:rFonts w:ascii="Angsana New" w:hAnsi="Angsana New"/>
                <w:sz w:val="30"/>
                <w:szCs w:val="30"/>
              </w:rPr>
              <w:t>11,262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232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F03232" w:rsidRPr="00CE7727" w:rsidRDefault="00F03232" w:rsidP="00F03232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D3C27">
              <w:rPr>
                <w:rFonts w:ascii="Angsana New" w:hAnsi="Angsana New"/>
                <w:sz w:val="30"/>
                <w:szCs w:val="30"/>
              </w:rPr>
              <w:t>5</w:t>
            </w:r>
            <w:r w:rsidR="00805489">
              <w:rPr>
                <w:rFonts w:ascii="Angsana New" w:hAnsi="Angsana New"/>
                <w:sz w:val="30"/>
                <w:szCs w:val="30"/>
              </w:rPr>
              <w:t>,</w:t>
            </w:r>
            <w:r w:rsidR="00235E3B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F03232" w:rsidRPr="00F03232" w:rsidRDefault="00286674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3232">
              <w:rPr>
                <w:rFonts w:ascii="Angsana New" w:hAnsi="Angsana New"/>
                <w:sz w:val="30"/>
                <w:szCs w:val="30"/>
              </w:rPr>
              <w:t>3</w:t>
            </w:r>
            <w:r w:rsidR="00CD3C27">
              <w:rPr>
                <w:rFonts w:ascii="Angsana New" w:hAnsi="Angsana New"/>
                <w:sz w:val="30"/>
                <w:szCs w:val="30"/>
              </w:rPr>
              <w:t>4</w:t>
            </w:r>
            <w:r w:rsidR="00F03232">
              <w:rPr>
                <w:rFonts w:ascii="Angsana New" w:hAnsi="Angsana New"/>
                <w:sz w:val="30"/>
                <w:szCs w:val="30"/>
              </w:rPr>
              <w:t>,</w:t>
            </w:r>
            <w:r w:rsidR="009E1FA5">
              <w:rPr>
                <w:rFonts w:ascii="Angsana New" w:hAnsi="Angsana New"/>
                <w:sz w:val="30"/>
                <w:szCs w:val="30"/>
              </w:rPr>
              <w:t>529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F03232" w:rsidRPr="00CE7727" w:rsidRDefault="00F03232" w:rsidP="00F03232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7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232" w:rsidRPr="00034274" w:rsidTr="00FF4E74">
        <w:trPr>
          <w:tblHeader/>
        </w:trPr>
        <w:tc>
          <w:tcPr>
            <w:tcW w:w="1906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E1FA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1FA5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097A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286674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F032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D3C2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03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1FA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A714E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F03232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23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142" w:type="pct"/>
            <w:shd w:val="clear" w:color="auto" w:fill="auto"/>
          </w:tcPr>
          <w:p w:rsidR="00F03232" w:rsidRPr="00034274" w:rsidRDefault="00F03232" w:rsidP="00F0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3232" w:rsidRPr="00C067EB" w:rsidRDefault="00F03232" w:rsidP="00810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left="-108" w:right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8108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421465" w:rsidRPr="00A05221" w:rsidRDefault="00421465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8B7019" w:rsidRDefault="009A5C0B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A5C0B">
        <w:rPr>
          <w:rFonts w:ascii="Angsana New" w:hAnsi="Angsana New"/>
          <w:sz w:val="30"/>
          <w:szCs w:val="30"/>
        </w:rPr>
        <w:t>3</w:t>
      </w:r>
      <w:r w:rsidR="00BC3623">
        <w:rPr>
          <w:rFonts w:ascii="Angsana New" w:hAnsi="Angsana New" w:hint="cs"/>
          <w:sz w:val="30"/>
          <w:szCs w:val="30"/>
          <w:cs/>
        </w:rPr>
        <w:t>0</w:t>
      </w:r>
      <w:r w:rsidRPr="009A5C0B">
        <w:rPr>
          <w:rFonts w:ascii="Angsana New" w:hAnsi="Angsana New" w:hint="cs"/>
          <w:sz w:val="30"/>
          <w:szCs w:val="30"/>
          <w:cs/>
        </w:rPr>
        <w:t xml:space="preserve"> </w:t>
      </w:r>
      <w:r w:rsidR="00BC3623">
        <w:rPr>
          <w:rFonts w:ascii="Angsana New" w:hAnsi="Angsana New" w:hint="cs"/>
          <w:sz w:val="30"/>
          <w:szCs w:val="30"/>
          <w:cs/>
        </w:rPr>
        <w:t>มิถุนายน</w:t>
      </w:r>
      <w:r w:rsidRPr="009A5C0B">
        <w:rPr>
          <w:rFonts w:ascii="Angsana New" w:hAnsi="Angsana New" w:hint="cs"/>
          <w:sz w:val="30"/>
          <w:szCs w:val="30"/>
          <w:cs/>
        </w:rPr>
        <w:t xml:space="preserve"> 2562 และ </w:t>
      </w:r>
      <w:r w:rsidR="00061DFA">
        <w:rPr>
          <w:rFonts w:ascii="Angsana New" w:hAnsi="Angsana New"/>
          <w:sz w:val="30"/>
          <w:szCs w:val="30"/>
        </w:rPr>
        <w:t xml:space="preserve">31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5C0B">
        <w:rPr>
          <w:rFonts w:ascii="Angsana New" w:hAnsi="Angsana New" w:hint="cs"/>
          <w:sz w:val="30"/>
          <w:szCs w:val="30"/>
          <w:cs/>
        </w:rPr>
        <w:t>2561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:rsidR="00421465" w:rsidRDefault="00421465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B7019" w:rsidRDefault="008B7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B7019" w:rsidRPr="008B7019" w:rsidRDefault="008B7019" w:rsidP="008B701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8B701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:rsidR="008B7019" w:rsidRPr="007D79F5" w:rsidRDefault="008B7019" w:rsidP="008B7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8B7019" w:rsidRPr="005E7259" w:rsidRDefault="008B7019" w:rsidP="009E3D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5E7259">
        <w:rPr>
          <w:rFonts w:ascii="Angsana New" w:hAnsi="Angsana New"/>
          <w:sz w:val="30"/>
          <w:szCs w:val="30"/>
          <w:cs/>
        </w:rPr>
        <w:t>เมื่อวันที่</w:t>
      </w:r>
      <w:r w:rsidRPr="005E7259">
        <w:rPr>
          <w:rFonts w:ascii="Angsana New" w:hAnsi="Angsana New"/>
          <w:sz w:val="30"/>
          <w:szCs w:val="30"/>
        </w:rPr>
        <w:t xml:space="preserve"> 5 </w:t>
      </w:r>
      <w:r w:rsidRPr="005E7259">
        <w:rPr>
          <w:rFonts w:ascii="Angsana New" w:hAnsi="Angsana New"/>
          <w:sz w:val="30"/>
          <w:szCs w:val="30"/>
          <w:cs/>
        </w:rPr>
        <w:t>เมษายน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</w:rPr>
        <w:t xml:space="preserve">2562 </w:t>
      </w:r>
      <w:r w:rsidRPr="005E7259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5E7259">
        <w:rPr>
          <w:rFonts w:ascii="Angsana New" w:hAnsi="Angsana New" w:hint="cs"/>
          <w:sz w:val="30"/>
          <w:szCs w:val="30"/>
          <w:cs/>
        </w:rPr>
        <w:t>และกำหนด</w:t>
      </w:r>
      <w:r w:rsidRPr="005E7259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E7259">
        <w:rPr>
          <w:rFonts w:ascii="Angsana New" w:hAnsi="Angsana New"/>
          <w:sz w:val="30"/>
          <w:szCs w:val="30"/>
        </w:rPr>
        <w:t>20</w:t>
      </w:r>
      <w:r w:rsidRPr="005E7259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E7259">
        <w:rPr>
          <w:rFonts w:ascii="Angsana New" w:hAnsi="Angsana New"/>
          <w:sz w:val="30"/>
          <w:szCs w:val="30"/>
        </w:rPr>
        <w:t>400</w:t>
      </w:r>
      <w:r w:rsidRPr="005E7259">
        <w:rPr>
          <w:rFonts w:ascii="Angsana New" w:hAnsi="Angsana New"/>
          <w:sz w:val="30"/>
          <w:szCs w:val="30"/>
          <w:cs/>
        </w:rPr>
        <w:t xml:space="preserve"> วัน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 xml:space="preserve">ปี </w:t>
      </w:r>
      <w:r w:rsidRPr="005E7259">
        <w:rPr>
          <w:rFonts w:ascii="Angsana New" w:hAnsi="Angsana New"/>
          <w:sz w:val="30"/>
          <w:szCs w:val="30"/>
        </w:rPr>
        <w:t>2562</w:t>
      </w:r>
      <w:r w:rsidRPr="005E7259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</w:rPr>
        <w:t xml:space="preserve">30 </w:t>
      </w:r>
      <w:r w:rsidRPr="005E725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E7259">
        <w:rPr>
          <w:rFonts w:ascii="Angsana New" w:hAnsi="Angsana New"/>
          <w:sz w:val="30"/>
          <w:szCs w:val="30"/>
        </w:rPr>
        <w:t>256</w:t>
      </w:r>
      <w:r w:rsidR="00FF4E74">
        <w:rPr>
          <w:rFonts w:ascii="Angsana New" w:hAnsi="Angsana New" w:hint="cs"/>
          <w:sz w:val="30"/>
          <w:szCs w:val="30"/>
          <w:cs/>
        </w:rPr>
        <w:t>2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หกเดือนสิ้นสุดวันเดียวกันในงบการเงินรวมและงบการเงินเฉพาะกิจการจำนวน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8040A8">
        <w:rPr>
          <w:rFonts w:asciiTheme="majorBidi" w:hAnsiTheme="majorBidi" w:cstheme="majorBidi"/>
          <w:sz w:val="30"/>
          <w:szCs w:val="30"/>
          <w:lang w:bidi="ar-SA"/>
        </w:rPr>
        <w:t>26.96</w:t>
      </w:r>
      <w:r w:rsidR="00FF4E74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5E7259">
        <w:rPr>
          <w:rFonts w:ascii="Angsana New" w:hAnsi="Angsana New"/>
          <w:sz w:val="30"/>
          <w:szCs w:val="30"/>
          <w:cs/>
        </w:rPr>
        <w:t>บาท</w:t>
      </w:r>
      <w:r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 xml:space="preserve">และ </w:t>
      </w:r>
      <w:r w:rsidR="005E7259">
        <w:rPr>
          <w:rFonts w:asciiTheme="majorBidi" w:hAnsiTheme="majorBidi" w:cstheme="majorBidi"/>
          <w:sz w:val="30"/>
          <w:szCs w:val="30"/>
        </w:rPr>
        <w:t>2</w:t>
      </w:r>
      <w:r w:rsidR="00FF4E74">
        <w:rPr>
          <w:rFonts w:asciiTheme="majorBidi" w:hAnsiTheme="majorBidi" w:cstheme="majorBidi" w:hint="cs"/>
          <w:sz w:val="30"/>
          <w:szCs w:val="30"/>
          <w:cs/>
        </w:rPr>
        <w:t>.08</w:t>
      </w:r>
      <w:r w:rsidR="005E7259"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FF4E74">
        <w:rPr>
          <w:rFonts w:ascii="Angsana New" w:hAnsi="Angsana New" w:hint="cs"/>
          <w:sz w:val="30"/>
          <w:szCs w:val="30"/>
          <w:cs/>
        </w:rPr>
        <w:t>ล้าน</w:t>
      </w:r>
      <w:r w:rsidR="005E7259" w:rsidRPr="005E7259">
        <w:rPr>
          <w:rFonts w:ascii="Angsana New" w:hAnsi="Angsana New"/>
          <w:sz w:val="30"/>
          <w:szCs w:val="30"/>
          <w:cs/>
        </w:rPr>
        <w:t>บาท</w:t>
      </w:r>
      <w:r w:rsidR="005E7259" w:rsidRPr="005E725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E7259">
        <w:rPr>
          <w:rFonts w:ascii="Angsana New" w:hAnsi="Angsana New"/>
          <w:sz w:val="30"/>
          <w:szCs w:val="30"/>
          <w:cs/>
        </w:rPr>
        <w:t>ตามลำดับ</w:t>
      </w:r>
    </w:p>
    <w:p w:rsidR="00576B94" w:rsidRPr="007D79F5" w:rsidRDefault="00576B94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D75CE2" w:rsidRDefault="00D75CE2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75CE2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ทุนเรือนหุ้น</w:t>
      </w:r>
      <w:r w:rsidRPr="00D75CE2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    </w:t>
      </w:r>
    </w:p>
    <w:p w:rsidR="00A6412E" w:rsidRDefault="00A6412E" w:rsidP="00A641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A6412E" w:rsidRPr="0038105E" w:rsidRDefault="0038105E" w:rsidP="00C67D1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38105E">
        <w:rPr>
          <w:rFonts w:ascii="Angsana New" w:hAnsi="Angsana New" w:hint="cs"/>
          <w:sz w:val="30"/>
          <w:szCs w:val="30"/>
          <w:cs/>
          <w:lang w:val="en-US" w:bidi="th-TH"/>
        </w:rPr>
        <w:t>ในเดือนกุมภาพันธ์</w:t>
      </w:r>
      <w:r w:rsidRPr="0038105E">
        <w:rPr>
          <w:rFonts w:ascii="Angsana New" w:hAnsi="Angsana New"/>
          <w:sz w:val="30"/>
          <w:szCs w:val="30"/>
          <w:cs/>
          <w:lang w:val="en-US" w:bidi="th-TH"/>
        </w:rPr>
        <w:t xml:space="preserve"> 2561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ผู้ถือหุ้น</w:t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มีมติอนุมัติการเพิ่มทุนของบริษัทจำนวน 60 ล้านหุ้น เพื่อจัดสรรหุ้นสามัญเพิ่มทุนดังกล่าวเพื่อเสนอขายให้แก่ผู้ถือหุ้นเดิมตามสัดส่วนการถือหุ้นในอัตรา </w:t>
      </w:r>
      <w:r w:rsidR="00DA67B8">
        <w:rPr>
          <w:rFonts w:ascii="Angsana New" w:hAnsi="Angsana New"/>
          <w:sz w:val="30"/>
          <w:szCs w:val="30"/>
          <w:lang w:val="en-US" w:bidi="th-TH"/>
        </w:rPr>
        <w:t>6</w:t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 xml:space="preserve"> หุ้นเดิมต่อ 1 หุ้นสามัญเพิ่มทุนใหม่ </w:t>
      </w:r>
      <w:r w:rsidR="00C67D1C">
        <w:rPr>
          <w:rFonts w:ascii="Angsana New" w:hAnsi="Angsana New"/>
          <w:sz w:val="30"/>
          <w:szCs w:val="30"/>
          <w:lang w:val="en-US" w:bidi="th-TH"/>
        </w:rPr>
        <w:br/>
      </w:r>
      <w:r w:rsidR="00DA67B8">
        <w:rPr>
          <w:rFonts w:ascii="Angsana New" w:hAnsi="Angsana New" w:hint="cs"/>
          <w:sz w:val="30"/>
          <w:szCs w:val="30"/>
          <w:cs/>
          <w:lang w:val="en-US" w:bidi="th-TH"/>
        </w:rPr>
        <w:t>โดยเสนอขายในราคาหุ้นละ 10 บาท ทำให้เกิดส่วนเกินมูลค่าหุ้นสามัญจำนวน 540 ล้านบาท</w:t>
      </w: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</w:rPr>
        <w:t xml:space="preserve">           </w:t>
      </w:r>
      <w:r w:rsidRPr="00284BF6">
        <w:rPr>
          <w:rFonts w:ascii="Angsana New" w:hAnsi="Angsana New" w:hint="cs"/>
          <w:sz w:val="30"/>
          <w:szCs w:val="30"/>
          <w:cs/>
        </w:rPr>
        <w:t xml:space="preserve">เมื่อวันที่ 25 เมษายน 2562 </w:t>
      </w:r>
      <w:r w:rsidR="00DA67B8">
        <w:rPr>
          <w:rFonts w:ascii="Angsana New" w:hAnsi="Angsana New" w:hint="cs"/>
          <w:sz w:val="30"/>
          <w:szCs w:val="30"/>
          <w:cs/>
        </w:rPr>
        <w:t>ที่</w:t>
      </w:r>
      <w:r w:rsidRPr="00284BF6">
        <w:rPr>
          <w:rFonts w:ascii="Angsana New" w:hAnsi="Angsana New" w:hint="cs"/>
          <w:sz w:val="30"/>
          <w:szCs w:val="30"/>
          <w:cs/>
        </w:rPr>
        <w:t>ประชุมสามัญผู้ถือหุ้นของบริษัทได้มีมติที่สำคัญดังนี้</w:t>
      </w:r>
    </w:p>
    <w:p w:rsidR="00DE5764" w:rsidRPr="00284BF6" w:rsidRDefault="00DE5764" w:rsidP="00DE57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5764" w:rsidRDefault="00DE5764" w:rsidP="00CD3C2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อนุมัติการลดทุนจดทะเบียนของบริษัทจำนวนเงิน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จากทุนจดทะเบียนเดิมจำนวนเงิน </w:t>
      </w:r>
      <w:r w:rsidRPr="00284BF6">
        <w:rPr>
          <w:rFonts w:ascii="Angsana New" w:hAnsi="Angsana New" w:hint="cs"/>
          <w:sz w:val="30"/>
          <w:szCs w:val="30"/>
        </w:rPr>
        <w:t>420,206,768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(แบ่งเป็นหุ้นสามัญจำนวน </w:t>
      </w:r>
      <w:r w:rsidRPr="00284BF6">
        <w:rPr>
          <w:rFonts w:ascii="Angsana New" w:hAnsi="Angsana New" w:hint="cs"/>
          <w:sz w:val="30"/>
          <w:szCs w:val="30"/>
        </w:rPr>
        <w:t>420</w:t>
      </w:r>
      <w:r w:rsidR="00E01F1A">
        <w:rPr>
          <w:rFonts w:ascii="Angsana New" w:hAnsi="Angsana New" w:hint="cs"/>
          <w:sz w:val="30"/>
          <w:szCs w:val="30"/>
          <w:cs/>
        </w:rPr>
        <w:t>,</w:t>
      </w:r>
      <w:r w:rsidRPr="00284BF6">
        <w:rPr>
          <w:rFonts w:ascii="Angsana New" w:hAnsi="Angsana New" w:hint="cs"/>
          <w:sz w:val="30"/>
          <w:szCs w:val="30"/>
        </w:rPr>
        <w:t>2</w:t>
      </w:r>
      <w:r w:rsidR="00E01F1A">
        <w:rPr>
          <w:rFonts w:ascii="Angsana New" w:hAnsi="Angsana New" w:hint="cs"/>
          <w:sz w:val="30"/>
          <w:szCs w:val="30"/>
          <w:cs/>
        </w:rPr>
        <w:t>06,76</w:t>
      </w:r>
      <w:r w:rsidR="00334A94">
        <w:rPr>
          <w:rFonts w:ascii="Angsana New" w:hAnsi="Angsana New" w:hint="cs"/>
          <w:sz w:val="30"/>
          <w:szCs w:val="30"/>
          <w:cs/>
        </w:rPr>
        <w:t>8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บาท) เป็นทุนจดทะเบียนใหม่ จำนวนเงิน </w:t>
      </w:r>
      <w:r w:rsidRPr="00284BF6">
        <w:rPr>
          <w:rFonts w:ascii="Angsana New" w:hAnsi="Angsana New" w:hint="cs"/>
          <w:sz w:val="30"/>
          <w:szCs w:val="30"/>
        </w:rPr>
        <w:t xml:space="preserve">420,206,767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บาท (แบ่งเป็นหุ้นสามัญจำนวน </w:t>
      </w:r>
      <w:r w:rsidR="00E01F1A" w:rsidRPr="00284BF6">
        <w:rPr>
          <w:rFonts w:ascii="Angsana New" w:hAnsi="Angsana New" w:hint="cs"/>
          <w:sz w:val="30"/>
          <w:szCs w:val="30"/>
        </w:rPr>
        <w:t>420</w:t>
      </w:r>
      <w:r w:rsidR="00E01F1A">
        <w:rPr>
          <w:rFonts w:ascii="Angsana New" w:hAnsi="Angsana New" w:hint="cs"/>
          <w:sz w:val="30"/>
          <w:szCs w:val="30"/>
          <w:cs/>
        </w:rPr>
        <w:t>,</w:t>
      </w:r>
      <w:r w:rsidR="00E01F1A" w:rsidRPr="00284BF6">
        <w:rPr>
          <w:rFonts w:ascii="Angsana New" w:hAnsi="Angsana New" w:hint="cs"/>
          <w:sz w:val="30"/>
          <w:szCs w:val="30"/>
        </w:rPr>
        <w:t>2</w:t>
      </w:r>
      <w:r w:rsidR="00E01F1A">
        <w:rPr>
          <w:rFonts w:ascii="Angsana New" w:hAnsi="Angsana New" w:hint="cs"/>
          <w:sz w:val="30"/>
          <w:szCs w:val="30"/>
          <w:cs/>
        </w:rPr>
        <w:t xml:space="preserve">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บาท) </w:t>
      </w:r>
      <w:r w:rsidR="00CD3C27">
        <w:rPr>
          <w:rFonts w:ascii="Angsana New" w:hAnsi="Angsana New"/>
          <w:sz w:val="30"/>
          <w:szCs w:val="30"/>
        </w:rPr>
        <w:br/>
      </w:r>
      <w:r w:rsidRPr="00284BF6">
        <w:rPr>
          <w:rFonts w:ascii="Angsana New" w:hAnsi="Angsana New" w:hint="cs"/>
          <w:sz w:val="30"/>
          <w:szCs w:val="30"/>
          <w:cs/>
        </w:rPr>
        <w:t xml:space="preserve">โดยการตัดหุ้นจดทะเบียนที่ยังไม่ได้ออกจำหน่ายของบริษัทจำนวน </w:t>
      </w:r>
      <w:r w:rsidRPr="00284BF6">
        <w:rPr>
          <w:rFonts w:ascii="Angsana New" w:hAnsi="Angsana New" w:hint="cs"/>
          <w:sz w:val="30"/>
          <w:szCs w:val="30"/>
        </w:rPr>
        <w:t>1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284BF6">
        <w:rPr>
          <w:rFonts w:ascii="Angsana New" w:hAnsi="Angsana New" w:hint="cs"/>
          <w:sz w:val="30"/>
          <w:szCs w:val="30"/>
        </w:rPr>
        <w:t>1.00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C67D1C" w:rsidRPr="00284BF6" w:rsidRDefault="00C67D1C" w:rsidP="00C67D1C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9A2689" w:rsidRDefault="00DE5764" w:rsidP="009F628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84BF6">
        <w:rPr>
          <w:rFonts w:ascii="Angsana New" w:hAnsi="Angsana New" w:hint="cs"/>
          <w:sz w:val="30"/>
          <w:szCs w:val="30"/>
          <w:cs/>
        </w:rPr>
        <w:t>อนุมัติการเพิ่มทุนจดทะเบียนของบริษัทจำนวน 42</w:t>
      </w:r>
      <w:r w:rsidR="00334A94">
        <w:rPr>
          <w:rFonts w:ascii="Angsana New" w:hAnsi="Angsana New" w:hint="cs"/>
          <w:sz w:val="30"/>
          <w:szCs w:val="30"/>
          <w:cs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 w:hint="cs"/>
          <w:sz w:val="30"/>
          <w:szCs w:val="30"/>
          <w:cs/>
        </w:rPr>
        <w:t>1</w:t>
      </w:r>
      <w:r w:rsidR="00334A94">
        <w:rPr>
          <w:rFonts w:ascii="Angsana New" w:hAnsi="Angsana New"/>
          <w:sz w:val="30"/>
          <w:szCs w:val="30"/>
        </w:rPr>
        <w:t>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จากทุนจดทะเบียนเดิมจำนวนเงิน </w:t>
      </w:r>
      <w:r w:rsidR="007E2393" w:rsidRPr="00284BF6">
        <w:rPr>
          <w:rFonts w:ascii="Angsana New" w:hAnsi="Angsana New" w:hint="cs"/>
          <w:sz w:val="30"/>
          <w:szCs w:val="30"/>
        </w:rPr>
        <w:t xml:space="preserve">420,206,767 </w:t>
      </w:r>
      <w:r w:rsidRPr="00284BF6">
        <w:rPr>
          <w:rFonts w:ascii="Angsana New" w:hAnsi="Angsana New" w:hint="cs"/>
          <w:sz w:val="30"/>
          <w:szCs w:val="30"/>
          <w:cs/>
        </w:rPr>
        <w:t xml:space="preserve">บาท (แบ่งเป็นหุ้นสามัญจำนวน </w:t>
      </w:r>
      <w:r w:rsidR="006D6979" w:rsidRPr="00284BF6">
        <w:rPr>
          <w:rFonts w:ascii="Angsana New" w:hAnsi="Angsana New" w:hint="cs"/>
          <w:sz w:val="30"/>
          <w:szCs w:val="30"/>
        </w:rPr>
        <w:t>420,206,767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1.00 บาท) เป็นจำนวน 462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2</w:t>
      </w:r>
      <w:r w:rsidR="007E2393">
        <w:rPr>
          <w:rFonts w:ascii="Angsana New" w:hAnsi="Angsana New" w:hint="cs"/>
          <w:sz w:val="30"/>
          <w:szCs w:val="30"/>
          <w:cs/>
        </w:rPr>
        <w:t>27</w:t>
      </w:r>
      <w:r w:rsidR="00334A94">
        <w:rPr>
          <w:rFonts w:ascii="Angsana New" w:hAnsi="Angsana New"/>
          <w:sz w:val="30"/>
          <w:szCs w:val="30"/>
        </w:rPr>
        <w:t>,</w:t>
      </w:r>
      <w:r w:rsidR="007E2393">
        <w:rPr>
          <w:rFonts w:ascii="Angsana New" w:hAnsi="Angsana New" w:hint="cs"/>
          <w:sz w:val="30"/>
          <w:szCs w:val="30"/>
          <w:cs/>
        </w:rPr>
        <w:t>767</w:t>
      </w:r>
      <w:r w:rsidR="00334A94">
        <w:rPr>
          <w:rFonts w:ascii="Angsana New" w:hAnsi="Angsana New"/>
          <w:sz w:val="30"/>
          <w:szCs w:val="30"/>
        </w:rPr>
        <w:t xml:space="preserve"> </w:t>
      </w:r>
      <w:r w:rsidRPr="00284BF6">
        <w:rPr>
          <w:rFonts w:ascii="Angsana New" w:hAnsi="Angsana New" w:hint="cs"/>
          <w:sz w:val="30"/>
          <w:szCs w:val="30"/>
          <w:cs/>
        </w:rPr>
        <w:t>บาท</w:t>
      </w:r>
      <w:r w:rsidR="007E2393" w:rsidRPr="00284BF6">
        <w:rPr>
          <w:rFonts w:ascii="Angsana New" w:hAnsi="Angsana New" w:hint="cs"/>
          <w:sz w:val="30"/>
          <w:szCs w:val="30"/>
          <w:cs/>
        </w:rPr>
        <w:t xml:space="preserve"> (แบ่งเป็นหุ้นสามัญจำนวน 462</w:t>
      </w:r>
      <w:r w:rsidR="007E2393">
        <w:rPr>
          <w:rFonts w:ascii="Angsana New" w:hAnsi="Angsana New"/>
          <w:sz w:val="30"/>
          <w:szCs w:val="30"/>
        </w:rPr>
        <w:t>,</w:t>
      </w:r>
      <w:r w:rsidR="007E2393" w:rsidRPr="00284BF6">
        <w:rPr>
          <w:rFonts w:ascii="Angsana New" w:hAnsi="Angsana New" w:hint="cs"/>
          <w:sz w:val="30"/>
          <w:szCs w:val="30"/>
          <w:cs/>
        </w:rPr>
        <w:t>2</w:t>
      </w:r>
      <w:r w:rsidR="007E2393">
        <w:rPr>
          <w:rFonts w:ascii="Angsana New" w:hAnsi="Angsana New" w:hint="cs"/>
          <w:sz w:val="30"/>
          <w:szCs w:val="30"/>
          <w:cs/>
        </w:rPr>
        <w:t>27</w:t>
      </w:r>
      <w:r w:rsidR="007E2393">
        <w:rPr>
          <w:rFonts w:ascii="Angsana New" w:hAnsi="Angsana New"/>
          <w:sz w:val="30"/>
          <w:szCs w:val="30"/>
        </w:rPr>
        <w:t>,</w:t>
      </w:r>
      <w:r w:rsidR="007E2393">
        <w:rPr>
          <w:rFonts w:ascii="Angsana New" w:hAnsi="Angsana New" w:hint="cs"/>
          <w:sz w:val="30"/>
          <w:szCs w:val="30"/>
          <w:cs/>
        </w:rPr>
        <w:t>767</w:t>
      </w:r>
      <w:r w:rsidR="007E2393"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1.00 บาท) </w:t>
      </w:r>
      <w:r w:rsidRPr="00284BF6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โดยการออกหุ้นสามัญเพิ่มทุนจำนวน 42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/>
          <w:sz w:val="30"/>
          <w:szCs w:val="30"/>
        </w:rPr>
        <w:t>1,000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บาท (แบ่งเป็นหุ้นสามัญจำนวน</w:t>
      </w:r>
      <w:r w:rsidR="00FF4E74">
        <w:rPr>
          <w:rFonts w:ascii="Angsana New" w:hAnsi="Angsana New" w:hint="cs"/>
          <w:sz w:val="30"/>
          <w:szCs w:val="30"/>
          <w:cs/>
        </w:rPr>
        <w:t xml:space="preserve"> </w:t>
      </w:r>
      <w:r w:rsidRPr="00284BF6">
        <w:rPr>
          <w:rFonts w:ascii="Angsana New" w:hAnsi="Angsana New" w:hint="cs"/>
          <w:sz w:val="30"/>
          <w:szCs w:val="30"/>
          <w:cs/>
        </w:rPr>
        <w:t>42</w:t>
      </w:r>
      <w:r w:rsidR="00334A94">
        <w:rPr>
          <w:rFonts w:ascii="Angsana New" w:hAnsi="Angsana New"/>
          <w:sz w:val="30"/>
          <w:szCs w:val="30"/>
        </w:rPr>
        <w:t>,</w:t>
      </w:r>
      <w:r w:rsidRPr="00284BF6">
        <w:rPr>
          <w:rFonts w:ascii="Angsana New" w:hAnsi="Angsana New" w:hint="cs"/>
          <w:sz w:val="30"/>
          <w:szCs w:val="30"/>
          <w:cs/>
        </w:rPr>
        <w:t>02</w:t>
      </w:r>
      <w:r w:rsidR="00334A94">
        <w:rPr>
          <w:rFonts w:ascii="Angsana New" w:hAnsi="Angsana New"/>
          <w:sz w:val="30"/>
          <w:szCs w:val="30"/>
        </w:rPr>
        <w:t>1,000</w:t>
      </w:r>
      <w:r w:rsidRPr="00284BF6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7E2393">
        <w:rPr>
          <w:rFonts w:ascii="Angsana New" w:hAnsi="Angsana New" w:hint="cs"/>
          <w:sz w:val="30"/>
          <w:szCs w:val="30"/>
          <w:cs/>
        </w:rPr>
        <w:t xml:space="preserve">      </w:t>
      </w:r>
      <w:r w:rsidRPr="00284BF6">
        <w:rPr>
          <w:rFonts w:ascii="Angsana New" w:hAnsi="Angsana New" w:hint="cs"/>
          <w:sz w:val="30"/>
          <w:szCs w:val="30"/>
          <w:cs/>
        </w:rPr>
        <w:t>1 บาท</w:t>
      </w:r>
      <w:r w:rsidRPr="00284BF6">
        <w:rPr>
          <w:rFonts w:ascii="Angsana New" w:hAnsi="Angsana New" w:hint="cs"/>
          <w:sz w:val="30"/>
          <w:szCs w:val="30"/>
        </w:rPr>
        <w:t xml:space="preserve">)  </w:t>
      </w:r>
      <w:r w:rsidRPr="00284BF6">
        <w:rPr>
          <w:rFonts w:ascii="Angsana New" w:hAnsi="Angsana New" w:hint="cs"/>
          <w:sz w:val="30"/>
          <w:szCs w:val="30"/>
          <w:cs/>
        </w:rPr>
        <w:t>เพื่อรองรับการจ่ายหุ้นปันผล</w:t>
      </w:r>
    </w:p>
    <w:p w:rsidR="009A2689" w:rsidRPr="009A2689" w:rsidRDefault="009A2689" w:rsidP="009A2689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9A2689" w:rsidRPr="009A2689" w:rsidRDefault="006029CB" w:rsidP="008040A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029CB">
        <w:rPr>
          <w:rFonts w:ascii="Angsana New" w:hAnsi="Angsana New" w:hint="cs"/>
          <w:sz w:val="30"/>
          <w:szCs w:val="30"/>
          <w:cs/>
        </w:rPr>
        <w:t>บริษัทได้จดทะเบียน</w:t>
      </w:r>
      <w:r w:rsidR="00D1364B">
        <w:rPr>
          <w:rFonts w:ascii="Angsana New" w:hAnsi="Angsana New" w:hint="cs"/>
          <w:sz w:val="30"/>
          <w:szCs w:val="30"/>
          <w:cs/>
        </w:rPr>
        <w:t>การ</w:t>
      </w:r>
      <w:r w:rsidR="008040A8">
        <w:rPr>
          <w:rFonts w:ascii="Angsana New" w:hAnsi="Angsana New" w:hint="cs"/>
          <w:sz w:val="30"/>
          <w:szCs w:val="30"/>
          <w:cs/>
        </w:rPr>
        <w:t>ลดทุนและ</w:t>
      </w:r>
      <w:r w:rsidRPr="006029CB">
        <w:rPr>
          <w:rFonts w:ascii="Angsana New" w:hAnsi="Angsana New" w:hint="cs"/>
          <w:sz w:val="30"/>
          <w:szCs w:val="30"/>
          <w:cs/>
        </w:rPr>
        <w:t>เพิ่มทุนกับกระทรวงพาณิชย์เมื่อ</w:t>
      </w:r>
      <w:r w:rsidRPr="003E038A">
        <w:rPr>
          <w:rFonts w:ascii="Angsana New" w:hAnsi="Angsana New" w:hint="cs"/>
          <w:sz w:val="30"/>
          <w:szCs w:val="30"/>
          <w:cs/>
        </w:rPr>
        <w:t>วันที่</w:t>
      </w:r>
      <w:r w:rsidRPr="003E038A">
        <w:rPr>
          <w:rFonts w:ascii="Angsana New" w:hAnsi="Angsana New"/>
          <w:sz w:val="30"/>
          <w:szCs w:val="30"/>
          <w:cs/>
        </w:rPr>
        <w:t xml:space="preserve"> </w:t>
      </w:r>
      <w:r w:rsidR="00D21A49" w:rsidRPr="003E038A">
        <w:rPr>
          <w:rFonts w:ascii="Angsana New" w:hAnsi="Angsana New"/>
          <w:sz w:val="30"/>
          <w:szCs w:val="30"/>
        </w:rPr>
        <w:t>3</w:t>
      </w:r>
      <w:r w:rsidRPr="003E038A">
        <w:rPr>
          <w:rFonts w:ascii="Angsana New" w:hAnsi="Angsana New"/>
          <w:sz w:val="30"/>
          <w:szCs w:val="30"/>
        </w:rPr>
        <w:t xml:space="preserve"> </w:t>
      </w:r>
      <w:r w:rsidRPr="003E038A">
        <w:rPr>
          <w:rFonts w:ascii="Angsana New" w:hAnsi="Angsana New" w:hint="cs"/>
          <w:sz w:val="30"/>
          <w:szCs w:val="30"/>
          <w:cs/>
        </w:rPr>
        <w:t>พฤษภาคม</w:t>
      </w:r>
      <w:r w:rsidRPr="003E038A">
        <w:rPr>
          <w:rFonts w:ascii="Angsana New" w:hAnsi="Angsana New"/>
          <w:sz w:val="30"/>
          <w:szCs w:val="30"/>
          <w:cs/>
        </w:rPr>
        <w:t xml:space="preserve"> </w:t>
      </w:r>
      <w:r w:rsidRPr="003E038A">
        <w:rPr>
          <w:rFonts w:ascii="Angsana New" w:hAnsi="Angsana New"/>
          <w:sz w:val="30"/>
          <w:szCs w:val="30"/>
        </w:rPr>
        <w:t>2562</w:t>
      </w:r>
    </w:p>
    <w:p w:rsidR="00E15E33" w:rsidRDefault="00E15E33" w:rsidP="00D75CE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E15E33" w:rsidRDefault="00E15E33" w:rsidP="00D75CE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830C7A" w:rsidRDefault="00830C7A" w:rsidP="00830C7A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3F7D59" w:rsidRPr="00BB1625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</w:p>
    <w:p w:rsidR="003F7D59" w:rsidRPr="000A53E5" w:rsidRDefault="003F7D59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673A2B" w:rsidRPr="000D5347" w:rsidRDefault="00673A2B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  <w:r w:rsidR="00DE576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ab/>
      </w:r>
    </w:p>
    <w:p w:rsidR="000D5347" w:rsidRPr="00A0362C" w:rsidRDefault="000D5347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0D5347" w:rsidRDefault="000D5347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5347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</w:t>
      </w:r>
      <w:r w:rsidR="0065341B">
        <w:rPr>
          <w:rFonts w:ascii="Angsana New" w:hAnsi="Angsana New" w:hint="cs"/>
          <w:sz w:val="30"/>
          <w:szCs w:val="30"/>
          <w:cs/>
        </w:rPr>
        <w:t>รในส่วนงานธุรกิจหลักคือธุรกิจสิ่ง</w:t>
      </w:r>
      <w:r w:rsidRPr="000D5347">
        <w:rPr>
          <w:rFonts w:ascii="Angsana New" w:hAnsi="Angsana New" w:hint="cs"/>
          <w:sz w:val="30"/>
          <w:szCs w:val="30"/>
          <w:cs/>
        </w:rPr>
        <w:t>พิมพ์</w:t>
      </w:r>
      <w:r w:rsidRPr="000D5347">
        <w:rPr>
          <w:rFonts w:ascii="Angsana New" w:hAnsi="Angsana New"/>
          <w:sz w:val="30"/>
          <w:szCs w:val="30"/>
          <w:cs/>
        </w:rPr>
        <w:t xml:space="preserve">  </w:t>
      </w:r>
      <w:r w:rsidRPr="000D5347">
        <w:rPr>
          <w:rFonts w:ascii="Angsana New" w:hAnsi="Angsana New" w:hint="cs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ดังนั้นฝ่ายบริหารจึงพิจารณาว่ากลุ่มบริษัทมีส่วนงานธุรกิจหลักเพียงส่วนงานเดียว</w:t>
      </w:r>
    </w:p>
    <w:p w:rsidR="00785C95" w:rsidRPr="000A53E5" w:rsidRDefault="00785C95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785C95" w:rsidRPr="009F2F25" w:rsidRDefault="00785C95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</w:rPr>
      </w:pPr>
      <w:r w:rsidRPr="009F2F25">
        <w:rPr>
          <w:rFonts w:ascii="Angsana New" w:hAnsi="Angsana New" w:hint="cs"/>
          <w:spacing w:val="-4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</w:t>
      </w:r>
      <w:r w:rsidR="009F2F25" w:rsidRPr="009F2F25">
        <w:rPr>
          <w:rFonts w:ascii="Angsana New" w:hAnsi="Angsana New" w:hint="cs"/>
          <w:spacing w:val="-4"/>
          <w:sz w:val="30"/>
          <w:szCs w:val="30"/>
          <w:cs/>
        </w:rPr>
        <w:t>หญ่</w:t>
      </w:r>
      <w:r w:rsidRPr="009F2F25">
        <w:rPr>
          <w:rFonts w:ascii="Angsana New" w:hAnsi="Angsana New" w:hint="cs"/>
          <w:spacing w:val="-4"/>
          <w:sz w:val="30"/>
          <w:szCs w:val="30"/>
          <w:cs/>
        </w:rPr>
        <w:t>เป็นรายได้ที่รับรู้ ณ เวลาใดเวลาหนึ่ง</w:t>
      </w:r>
    </w:p>
    <w:p w:rsidR="000D5347" w:rsidRPr="00A0362C" w:rsidRDefault="000D5347" w:rsidP="007D79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10"/>
          <w:szCs w:val="10"/>
        </w:rPr>
      </w:pPr>
    </w:p>
    <w:p w:rsidR="009F2F25" w:rsidRPr="009F2F25" w:rsidRDefault="009F2F25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5341B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 โดยนำเสนอข้อมูลเกี่ยวกับการจำแนก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</w:t>
      </w:r>
    </w:p>
    <w:p w:rsidR="004D53A7" w:rsidRPr="00A0362C" w:rsidRDefault="004D53A7" w:rsidP="009F2F25">
      <w:pPr>
        <w:pStyle w:val="index"/>
        <w:tabs>
          <w:tab w:val="clear" w:pos="1134"/>
        </w:tabs>
        <w:spacing w:after="0" w:line="240" w:lineRule="atLeast"/>
        <w:ind w:left="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D5347" w:rsidRP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D53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ส่วนงานภูมิศาสตร์</w:t>
      </w:r>
    </w:p>
    <w:p w:rsidR="000D5347" w:rsidRPr="00A0362C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10"/>
          <w:szCs w:val="10"/>
          <w:lang w:val="en-US"/>
        </w:rPr>
      </w:pPr>
    </w:p>
    <w:p w:rsid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30"/>
          <w:szCs w:val="30"/>
        </w:rPr>
      </w:pPr>
      <w:r w:rsidRPr="00CD2010">
        <w:rPr>
          <w:rFonts w:ascii="Angsana New" w:hAnsi="Angsana New"/>
          <w:sz w:val="30"/>
          <w:szCs w:val="30"/>
          <w:cs/>
          <w:lang w:bidi="th-TH"/>
        </w:rPr>
        <w:t>ในการนำเสนอการจำแนกส่วนงานภูมิศาสตร์</w:t>
      </w:r>
      <w:r w:rsidR="002533E5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สำหรับงวดหกเดือนสิ้นสุดวันที่ </w:t>
      </w:r>
      <w:r w:rsidR="002533E5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2533E5">
        <w:rPr>
          <w:rFonts w:ascii="Angsana New" w:hAnsi="Angsana New" w:hint="cs"/>
          <w:sz w:val="30"/>
          <w:szCs w:val="30"/>
          <w:cs/>
          <w:lang w:val="en-US" w:bidi="th-TH"/>
        </w:rPr>
        <w:t>มิถุนายน 2562 และ 2561</w:t>
      </w:r>
      <w:r w:rsidRPr="00CD2010">
        <w:rPr>
          <w:rFonts w:ascii="Angsana New" w:hAnsi="Angsana New"/>
          <w:sz w:val="30"/>
          <w:szCs w:val="30"/>
          <w:cs/>
          <w:lang w:bidi="th-TH"/>
        </w:rPr>
        <w:t xml:space="preserve"> รายได้ตามส่วนงานแยกตามที่ตั้งทางภูมิศาสตร์ของลูกค้า</w:t>
      </w:r>
    </w:p>
    <w:p w:rsidR="000D5347" w:rsidRPr="00A0362C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360"/>
        <w:gridCol w:w="1080"/>
      </w:tblGrid>
      <w:tr w:rsidR="00E96F57" w:rsidRPr="00C426D9" w:rsidTr="00830C7A">
        <w:trPr>
          <w:trHeight w:hRule="exact" w:val="389"/>
        </w:trPr>
        <w:tc>
          <w:tcPr>
            <w:tcW w:w="65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96F57" w:rsidRPr="00C426D9" w:rsidTr="00830C7A">
        <w:trPr>
          <w:trHeight w:hRule="exact" w:val="389"/>
        </w:trPr>
        <w:tc>
          <w:tcPr>
            <w:tcW w:w="6570" w:type="dxa"/>
          </w:tcPr>
          <w:p w:rsidR="00E96F57" w:rsidRPr="001512F5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D53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1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D5347" w:rsidRPr="00C426D9" w:rsidTr="00830C7A">
        <w:trPr>
          <w:trHeight w:hRule="exact" w:val="389"/>
        </w:trPr>
        <w:tc>
          <w:tcPr>
            <w:tcW w:w="6570" w:type="dxa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BCA" w:rsidRPr="00C426D9" w:rsidTr="00830C7A">
        <w:trPr>
          <w:trHeight w:hRule="exact" w:val="389"/>
        </w:trPr>
        <w:tc>
          <w:tcPr>
            <w:tcW w:w="6570" w:type="dxa"/>
          </w:tcPr>
          <w:p w:rsidR="00C42BCA" w:rsidRPr="006B4033" w:rsidRDefault="00C42BCA" w:rsidP="00C42BCA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C42BCA" w:rsidRPr="006B4033" w:rsidRDefault="00C42BCA" w:rsidP="00C42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</w:t>
            </w:r>
            <w:r w:rsidR="009E1FA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,855</w:t>
            </w:r>
          </w:p>
        </w:tc>
        <w:tc>
          <w:tcPr>
            <w:tcW w:w="360" w:type="dxa"/>
          </w:tcPr>
          <w:p w:rsidR="00C42BCA" w:rsidRPr="00BD1EF6" w:rsidRDefault="00C42BCA" w:rsidP="00C42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42BCA" w:rsidRDefault="005B6686" w:rsidP="00C42BC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842</w:t>
            </w:r>
            <w:r w:rsidRPr="005B668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417</w:t>
            </w:r>
          </w:p>
        </w:tc>
      </w:tr>
      <w:tr w:rsidR="00C42BCA" w:rsidRPr="00C426D9" w:rsidTr="00830C7A">
        <w:trPr>
          <w:trHeight w:hRule="exact" w:val="389"/>
        </w:trPr>
        <w:tc>
          <w:tcPr>
            <w:tcW w:w="6570" w:type="dxa"/>
          </w:tcPr>
          <w:p w:rsidR="00C42BCA" w:rsidRPr="006B4033" w:rsidRDefault="00C42BCA" w:rsidP="00C42BCA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:rsidR="00C42BCA" w:rsidRPr="00C426D9" w:rsidRDefault="00C42BCA" w:rsidP="00C42B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67,189</w:t>
            </w:r>
          </w:p>
        </w:tc>
        <w:tc>
          <w:tcPr>
            <w:tcW w:w="360" w:type="dxa"/>
            <w:shd w:val="clear" w:color="auto" w:fill="auto"/>
          </w:tcPr>
          <w:p w:rsidR="00C42BCA" w:rsidRPr="00EF07A8" w:rsidRDefault="00C42BCA" w:rsidP="00C42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C42BCA" w:rsidRDefault="005B6686" w:rsidP="00C42BC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52</w:t>
            </w:r>
            <w:r w:rsidRPr="005B668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268</w:t>
            </w:r>
          </w:p>
        </w:tc>
      </w:tr>
      <w:tr w:rsidR="00E96F57" w:rsidRPr="00C426D9" w:rsidTr="00830C7A">
        <w:trPr>
          <w:trHeight w:hRule="exact" w:val="389"/>
        </w:trPr>
        <w:tc>
          <w:tcPr>
            <w:tcW w:w="6570" w:type="dxa"/>
          </w:tcPr>
          <w:p w:rsidR="00E96F57" w:rsidRPr="00C426D9" w:rsidRDefault="00E96F57" w:rsidP="005C7309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96F57" w:rsidRPr="00C426D9" w:rsidRDefault="00C42BCA" w:rsidP="00B028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13,273</w:t>
            </w:r>
          </w:p>
        </w:tc>
        <w:tc>
          <w:tcPr>
            <w:tcW w:w="360" w:type="dxa"/>
            <w:shd w:val="clear" w:color="auto" w:fill="auto"/>
          </w:tcPr>
          <w:p w:rsidR="00E96F57" w:rsidRPr="00C426D9" w:rsidRDefault="00E96F57" w:rsidP="005C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96F57" w:rsidRDefault="005B6686" w:rsidP="005C730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5</w:t>
            </w:r>
            <w:r w:rsidRPr="005B668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B6686">
              <w:rPr>
                <w:rFonts w:ascii="Angsana New" w:hAnsi="Angsana New"/>
                <w:sz w:val="30"/>
                <w:szCs w:val="30"/>
                <w:cs/>
                <w:lang w:bidi="th-TH"/>
              </w:rPr>
              <w:t>613</w:t>
            </w:r>
          </w:p>
        </w:tc>
      </w:tr>
      <w:tr w:rsidR="00E96F57" w:rsidRPr="00C426D9" w:rsidTr="00830C7A">
        <w:trPr>
          <w:trHeight w:hRule="exact" w:val="389"/>
        </w:trPr>
        <w:tc>
          <w:tcPr>
            <w:tcW w:w="6570" w:type="dxa"/>
          </w:tcPr>
          <w:p w:rsidR="00E96F57" w:rsidRPr="00C426D9" w:rsidRDefault="00E96F57" w:rsidP="00A30D9D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6F57" w:rsidRPr="00D95522" w:rsidRDefault="00C42BCA" w:rsidP="00A30D9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1,24</w:t>
            </w:r>
            <w:r w:rsidR="009E1F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,317</w:t>
            </w:r>
          </w:p>
        </w:tc>
        <w:tc>
          <w:tcPr>
            <w:tcW w:w="360" w:type="dxa"/>
            <w:shd w:val="clear" w:color="auto" w:fill="auto"/>
          </w:tcPr>
          <w:p w:rsidR="00E96F57" w:rsidRPr="00C426D9" w:rsidRDefault="00E96F57" w:rsidP="00A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6F57" w:rsidRDefault="005B6686" w:rsidP="005B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900</w:t>
            </w:r>
            <w:r w:rsidRPr="005B66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6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298</w:t>
            </w:r>
          </w:p>
        </w:tc>
      </w:tr>
    </w:tbl>
    <w:p w:rsidR="005B6686" w:rsidRPr="00A0362C" w:rsidRDefault="005B6686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10"/>
          <w:szCs w:val="10"/>
          <w:lang w:val="en-US" w:bidi="th-TH"/>
        </w:rPr>
      </w:pPr>
    </w:p>
    <w:p w:rsidR="000C1986" w:rsidRPr="000C1986" w:rsidRDefault="000C1986" w:rsidP="000C198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C198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ข้อมูลเกี่ยวกับลูกค้ารายใหญ่</w:t>
      </w:r>
    </w:p>
    <w:p w:rsidR="000C1986" w:rsidRPr="00A0362C" w:rsidRDefault="000C1986" w:rsidP="00384CAA">
      <w:pPr>
        <w:ind w:left="680" w:hanging="14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C427A0" w:rsidRPr="00452D4C" w:rsidRDefault="000E66F7" w:rsidP="00452D4C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452D4C">
        <w:rPr>
          <w:rFonts w:ascii="Angsana New" w:hAnsi="Angsana New" w:cs="Angsana New" w:hint="cs"/>
          <w:cs/>
        </w:rPr>
        <w:t>สำหรับงวด</w:t>
      </w:r>
      <w:r w:rsidR="000A53E5">
        <w:rPr>
          <w:rFonts w:ascii="Angsana New" w:hAnsi="Angsana New" w:cs="Angsana New" w:hint="cs"/>
          <w:cs/>
        </w:rPr>
        <w:t>หกเดือน</w:t>
      </w:r>
      <w:r w:rsidRPr="00452D4C">
        <w:rPr>
          <w:rFonts w:ascii="Angsana New" w:hAnsi="Angsana New" w:cs="Angsana New" w:hint="cs"/>
          <w:cs/>
        </w:rPr>
        <w:t>สิ้นสุดวันที่</w:t>
      </w:r>
      <w:r w:rsidRPr="00452D4C">
        <w:rPr>
          <w:rFonts w:ascii="Angsana New" w:hAnsi="Angsana New" w:cs="Angsana New"/>
          <w:cs/>
        </w:rPr>
        <w:t xml:space="preserve"> </w:t>
      </w:r>
      <w:r w:rsidR="00E02737">
        <w:rPr>
          <w:rFonts w:ascii="Angsana New" w:hAnsi="Angsana New" w:cs="Angsana New" w:hint="cs"/>
          <w:cs/>
        </w:rPr>
        <w:t>30 มิถุนายน</w:t>
      </w:r>
      <w:r w:rsidRPr="00452D4C">
        <w:rPr>
          <w:rFonts w:ascii="Angsana New" w:hAnsi="Angsana New" w:cs="Angsana New"/>
          <w:cs/>
        </w:rPr>
        <w:t xml:space="preserve"> 2562 </w:t>
      </w:r>
      <w:r w:rsidRPr="00452D4C">
        <w:rPr>
          <w:rFonts w:ascii="Angsana New" w:hAnsi="Angsana New" w:cs="Angsana New" w:hint="cs"/>
          <w:cs/>
        </w:rPr>
        <w:t>และ</w:t>
      </w:r>
      <w:r w:rsidRPr="00452D4C">
        <w:rPr>
          <w:rFonts w:ascii="Angsana New" w:hAnsi="Angsana New" w:cs="Angsana New"/>
          <w:cs/>
        </w:rPr>
        <w:t xml:space="preserve"> 2561 </w:t>
      </w:r>
      <w:r w:rsidRPr="00452D4C">
        <w:rPr>
          <w:rFonts w:ascii="Angsana New" w:hAnsi="Angsana New" w:cs="Angsana New" w:hint="cs"/>
          <w:cs/>
        </w:rPr>
        <w:t>ข้อมูลเกี่ยวกับลูกค้ารายใหญ่ที่มีมูลค่าตั้งแต่ร้อยละ</w:t>
      </w:r>
      <w:r w:rsidRPr="00452D4C">
        <w:rPr>
          <w:rFonts w:ascii="Angsana New" w:hAnsi="Angsana New" w:cs="Angsana New"/>
          <w:cs/>
        </w:rPr>
        <w:t xml:space="preserve"> 10 </w:t>
      </w:r>
      <w:r w:rsidRPr="00452D4C">
        <w:rPr>
          <w:rFonts w:ascii="Angsana New" w:hAnsi="Angsana New" w:cs="Angsana New" w:hint="cs"/>
          <w:cs/>
        </w:rPr>
        <w:t>ของรายได้ในงบการเงินรวมของกลุ่มบริษัท</w:t>
      </w:r>
      <w:r w:rsidRPr="00452D4C">
        <w:rPr>
          <w:rFonts w:ascii="Angsana New" w:hAnsi="Angsana New" w:cs="Angsana New"/>
          <w:cs/>
        </w:rPr>
        <w:t xml:space="preserve"> </w:t>
      </w:r>
      <w:r w:rsidRPr="00452D4C">
        <w:rPr>
          <w:rFonts w:ascii="Angsana New" w:hAnsi="Angsana New" w:cs="Angsana New" w:hint="cs"/>
          <w:cs/>
        </w:rPr>
        <w:t>แสดงได้ดังนี้</w:t>
      </w:r>
    </w:p>
    <w:p w:rsidR="00C427A0" w:rsidRPr="00A0362C" w:rsidRDefault="00C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52"/>
        <w:gridCol w:w="270"/>
        <w:gridCol w:w="1170"/>
      </w:tblGrid>
      <w:tr w:rsidR="00452D4C" w:rsidTr="00830C7A">
        <w:trPr>
          <w:trHeight w:hRule="exact" w:val="389"/>
        </w:trPr>
        <w:tc>
          <w:tcPr>
            <w:tcW w:w="648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สัดส่วนต่อรายได้รวม </w:t>
            </w:r>
          </w:p>
        </w:tc>
      </w:tr>
      <w:tr w:rsidR="00452D4C" w:rsidTr="00830C7A">
        <w:trPr>
          <w:trHeight w:hRule="exact" w:val="389"/>
        </w:trPr>
        <w:tc>
          <w:tcPr>
            <w:tcW w:w="648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 w:rsidR="00C63A2C" w:rsidRPr="000C19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152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52D4C" w:rsidTr="00830C7A">
        <w:trPr>
          <w:trHeight w:hRule="exact" w:val="389"/>
        </w:trPr>
        <w:tc>
          <w:tcPr>
            <w:tcW w:w="6480" w:type="dxa"/>
          </w:tcPr>
          <w:p w:rsidR="00452D4C" w:rsidRDefault="00452D4C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  <w:tc>
          <w:tcPr>
            <w:tcW w:w="1152" w:type="dxa"/>
            <w:shd w:val="clear" w:color="auto" w:fill="auto"/>
          </w:tcPr>
          <w:p w:rsidR="00A13DC5" w:rsidRDefault="00C42BCA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13.26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13DC5" w:rsidRDefault="00F963F3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13.34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บริษัทร่วมแห่งหนึ่ง</w:t>
            </w:r>
          </w:p>
        </w:tc>
        <w:tc>
          <w:tcPr>
            <w:tcW w:w="1152" w:type="dxa"/>
            <w:shd w:val="clear" w:color="auto" w:fill="auto"/>
          </w:tcPr>
          <w:p w:rsidR="00A13DC5" w:rsidRDefault="00C42BCA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10.18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13DC5" w:rsidRDefault="00F963F3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16.14</w:t>
            </w:r>
          </w:p>
        </w:tc>
      </w:tr>
      <w:tr w:rsidR="00A13DC5" w:rsidTr="00830C7A">
        <w:trPr>
          <w:trHeight w:hRule="exact" w:val="389"/>
        </w:trPr>
        <w:tc>
          <w:tcPr>
            <w:tcW w:w="6480" w:type="dxa"/>
            <w:hideMark/>
          </w:tcPr>
          <w:p w:rsidR="00A13DC5" w:rsidRDefault="00A13DC5" w:rsidP="00A13DC5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13DC5" w:rsidRPr="00A13DC5" w:rsidRDefault="00C42BCA" w:rsidP="00A13D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23.44</w:t>
            </w:r>
          </w:p>
        </w:tc>
        <w:tc>
          <w:tcPr>
            <w:tcW w:w="270" w:type="dxa"/>
            <w:shd w:val="clear" w:color="auto" w:fill="auto"/>
          </w:tcPr>
          <w:p w:rsidR="00A13DC5" w:rsidRDefault="00A13DC5" w:rsidP="00A13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13DC5" w:rsidRPr="00A13DC5" w:rsidRDefault="00F963F3" w:rsidP="00A13DC5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29.48</w:t>
            </w:r>
          </w:p>
        </w:tc>
      </w:tr>
    </w:tbl>
    <w:p w:rsidR="00EA7422" w:rsidRDefault="00EA7422" w:rsidP="008D47F9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กำไรจากการขายสินทรัพย์</w:t>
      </w:r>
    </w:p>
    <w:p w:rsidR="00EA7422" w:rsidRDefault="00EA7422" w:rsidP="00EA7422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EA7422" w:rsidRPr="00EA7422" w:rsidRDefault="00EA7422" w:rsidP="00F86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7422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EA7422">
        <w:rPr>
          <w:rFonts w:ascii="Angsana New" w:hAnsi="Angsana New"/>
          <w:sz w:val="30"/>
          <w:szCs w:val="30"/>
        </w:rPr>
        <w:t xml:space="preserve">2 </w:t>
      </w:r>
      <w:r w:rsidRPr="00EA7422">
        <w:rPr>
          <w:rFonts w:ascii="Angsana New" w:hAnsi="Angsana New" w:hint="cs"/>
          <w:sz w:val="30"/>
          <w:szCs w:val="30"/>
          <w:cs/>
        </w:rPr>
        <w:t xml:space="preserve">ปี </w:t>
      </w:r>
      <w:r w:rsidRPr="00EA7422">
        <w:rPr>
          <w:rFonts w:ascii="Angsana New" w:hAnsi="Angsana New"/>
          <w:sz w:val="30"/>
          <w:szCs w:val="30"/>
        </w:rPr>
        <w:t xml:space="preserve">2562 </w:t>
      </w:r>
      <w:r w:rsidRPr="00EA7422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บริษัทย่อยแห่งหนึ่งได้มีการจําหน่ายสินทรัพย์ให้กับบริษัทแห่งหนึ่ง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162 </w:t>
      </w:r>
      <w:r w:rsidRPr="00EA7422">
        <w:rPr>
          <w:rFonts w:ascii="Angsana New" w:hAnsi="Angsana New" w:hint="cs"/>
          <w:sz w:val="30"/>
          <w:szCs w:val="30"/>
          <w:cs/>
        </w:rPr>
        <w:t>ล้านบาท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ซึ่งแบ่งการชําระเงินออกเป็น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2 </w:t>
      </w:r>
      <w:r w:rsidRPr="00EA7422">
        <w:rPr>
          <w:rFonts w:ascii="Angsana New" w:hAnsi="Angsana New" w:hint="cs"/>
          <w:sz w:val="30"/>
          <w:szCs w:val="30"/>
          <w:cs/>
        </w:rPr>
        <w:t>งวด คือวันที่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14 </w:t>
      </w:r>
      <w:r w:rsidRPr="00EA7422">
        <w:rPr>
          <w:rFonts w:ascii="Angsana New" w:hAnsi="Angsana New" w:hint="cs"/>
          <w:sz w:val="30"/>
          <w:szCs w:val="30"/>
          <w:cs/>
        </w:rPr>
        <w:t>มิถุนายน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2562 </w:t>
      </w:r>
      <w:r w:rsidRPr="00EA7422">
        <w:rPr>
          <w:rFonts w:ascii="Angsana New" w:hAnsi="Angsana New" w:hint="cs"/>
          <w:sz w:val="30"/>
          <w:szCs w:val="30"/>
          <w:cs/>
        </w:rPr>
        <w:t>ร้อยละ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85 </w:t>
      </w:r>
      <w:r w:rsidRPr="00EA7422">
        <w:rPr>
          <w:rFonts w:ascii="Angsana New" w:hAnsi="Angsana New" w:hint="cs"/>
          <w:sz w:val="30"/>
          <w:szCs w:val="30"/>
          <w:cs/>
        </w:rPr>
        <w:t>ของราคาซื้อขายหรือประมาณ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138 </w:t>
      </w:r>
      <w:r w:rsidRPr="00EA7422">
        <w:rPr>
          <w:rFonts w:ascii="Angsana New" w:hAnsi="Angsana New" w:hint="cs"/>
          <w:sz w:val="30"/>
          <w:szCs w:val="30"/>
          <w:cs/>
        </w:rPr>
        <w:t>ล้านบาท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และในส่วนที่เหลืออีกร้อยละ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15 </w:t>
      </w:r>
      <w:r w:rsidRPr="00EA7422">
        <w:rPr>
          <w:rFonts w:ascii="Angsana New" w:hAnsi="Angsana New" w:hint="cs"/>
          <w:sz w:val="30"/>
          <w:szCs w:val="30"/>
          <w:cs/>
        </w:rPr>
        <w:t>หรือประมาณ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24 </w:t>
      </w:r>
      <w:r w:rsidRPr="00EA7422">
        <w:rPr>
          <w:rFonts w:ascii="Angsana New" w:hAnsi="Angsana New" w:hint="cs"/>
          <w:sz w:val="30"/>
          <w:szCs w:val="30"/>
          <w:cs/>
        </w:rPr>
        <w:t>ล้านบาท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ซึ่งครบกำหนดชําระในอีก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12 </w:t>
      </w:r>
      <w:r w:rsidRPr="00EA7422">
        <w:rPr>
          <w:rFonts w:ascii="Angsana New" w:hAnsi="Angsana New" w:hint="cs"/>
          <w:sz w:val="30"/>
          <w:szCs w:val="30"/>
          <w:cs/>
        </w:rPr>
        <w:t>เดือนนับจากวันที่โอนสินทรัพย์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และเมื่อบรรลุเงื่อนไขตามที่กำหนดไว้ในสัญญา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ซึ่ง</w:t>
      </w:r>
      <w:r w:rsidR="00286674">
        <w:rPr>
          <w:rFonts w:ascii="Angsana New" w:hAnsi="Angsana New" w:hint="cs"/>
          <w:sz w:val="30"/>
          <w:szCs w:val="30"/>
          <w:cs/>
        </w:rPr>
        <w:t>ส่วนที่ยังไม่ได้รับชำระ</w:t>
      </w:r>
      <w:r w:rsidRPr="00EA7422">
        <w:rPr>
          <w:rFonts w:ascii="Angsana New" w:hAnsi="Angsana New" w:hint="cs"/>
          <w:sz w:val="30"/>
          <w:szCs w:val="30"/>
          <w:cs/>
        </w:rPr>
        <w:t>บันทึกอยู่ในบัญชีลูกหนี้หมุนเวียนอื่น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ณ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 w:hint="cs"/>
          <w:sz w:val="30"/>
          <w:szCs w:val="30"/>
          <w:cs/>
        </w:rPr>
        <w:t>วันที่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30 </w:t>
      </w:r>
      <w:r w:rsidRPr="00EA7422">
        <w:rPr>
          <w:rFonts w:ascii="Angsana New" w:hAnsi="Angsana New" w:hint="cs"/>
          <w:sz w:val="30"/>
          <w:szCs w:val="30"/>
          <w:cs/>
        </w:rPr>
        <w:t>มิถุนายน</w:t>
      </w:r>
      <w:r w:rsidRPr="00EA7422">
        <w:rPr>
          <w:rFonts w:ascii="Angsana New" w:hAnsi="Angsana New"/>
          <w:sz w:val="30"/>
          <w:szCs w:val="30"/>
          <w:cs/>
        </w:rPr>
        <w:t xml:space="preserve"> </w:t>
      </w:r>
      <w:r w:rsidRPr="00EA7422">
        <w:rPr>
          <w:rFonts w:ascii="Angsana New" w:hAnsi="Angsana New"/>
          <w:sz w:val="30"/>
          <w:szCs w:val="30"/>
        </w:rPr>
        <w:t xml:space="preserve">2562 </w:t>
      </w:r>
    </w:p>
    <w:p w:rsidR="00EA7422" w:rsidRDefault="00EA7422" w:rsidP="00EA7422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8D47F9" w:rsidRDefault="008D47F9" w:rsidP="008D47F9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ค่าใช้จ่ายภาษีเงินได้</w:t>
      </w:r>
    </w:p>
    <w:p w:rsidR="008D47F9" w:rsidRPr="00020C5C" w:rsidRDefault="008D47F9" w:rsidP="008D47F9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2D144C" w:rsidRDefault="008D47F9" w:rsidP="002D144C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</w:rPr>
      </w:pPr>
      <w:r w:rsidRPr="008D47F9">
        <w:rPr>
          <w:rFonts w:asciiTheme="majorBidi" w:hAnsiTheme="majorBidi" w:cstheme="majorBidi"/>
          <w:cs/>
        </w:rPr>
        <w:t xml:space="preserve">จำนวนภาษีเงินได้ที่แท้จริงของบริษัทในการดำเนินงานสำหรับงวดหกเดือนสิ้นสุดวันที่ </w:t>
      </w:r>
      <w:r w:rsidRPr="008D47F9">
        <w:rPr>
          <w:rFonts w:asciiTheme="majorBidi" w:hAnsiTheme="majorBidi" w:cstheme="majorBidi"/>
          <w:lang w:val="en-US"/>
        </w:rPr>
        <w:t>30</w:t>
      </w:r>
      <w:r w:rsidRPr="008D47F9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8D47F9">
        <w:rPr>
          <w:rFonts w:asciiTheme="majorBidi" w:hAnsiTheme="majorBidi" w:cstheme="majorBidi"/>
          <w:cs/>
        </w:rPr>
        <w:t xml:space="preserve"> 25</w:t>
      </w:r>
      <w:r w:rsidRPr="008D47F9">
        <w:rPr>
          <w:rFonts w:asciiTheme="majorBidi" w:hAnsiTheme="majorBidi" w:cstheme="majorBidi"/>
          <w:lang w:val="en-US"/>
        </w:rPr>
        <w:t>62</w:t>
      </w:r>
      <w:r w:rsidRPr="008D47F9">
        <w:rPr>
          <w:rFonts w:asciiTheme="majorBidi" w:hAnsiTheme="majorBidi" w:cstheme="majorBidi"/>
          <w:cs/>
        </w:rPr>
        <w:t xml:space="preserve"> </w:t>
      </w:r>
      <w:r w:rsidRPr="008D47F9">
        <w:rPr>
          <w:rFonts w:asciiTheme="majorBidi" w:hAnsiTheme="majorBidi" w:cstheme="majorBidi"/>
          <w:cs/>
        </w:rPr>
        <w:br/>
        <w:t xml:space="preserve">และ </w:t>
      </w:r>
      <w:r w:rsidRPr="008D47F9">
        <w:rPr>
          <w:rFonts w:asciiTheme="majorBidi" w:hAnsiTheme="majorBidi" w:cstheme="majorBidi"/>
          <w:lang w:val="en-US"/>
        </w:rPr>
        <w:t>2561</w:t>
      </w:r>
      <w:r w:rsidRPr="008D47F9">
        <w:rPr>
          <w:rFonts w:asciiTheme="majorBidi" w:hAnsiTheme="majorBidi" w:cstheme="majorBidi"/>
          <w:cs/>
        </w:rPr>
        <w:t xml:space="preserve"> น้อยกว่าจำนวนภาษีเงินได้ที่คำนวณโดยการใช้อัตราภาษีเงินได้คูณกับยอดกำไรสุทธิสำหรับงวด ส่วนใหญ่</w:t>
      </w:r>
      <w:r w:rsidR="00A66FFA" w:rsidRPr="00A66FFA">
        <w:rPr>
          <w:rFonts w:asciiTheme="majorBidi" w:hAnsiTheme="majorBidi" w:cs="Angsana New" w:hint="cs"/>
          <w:cs/>
        </w:rPr>
        <w:t>เนื่องมาจากบริษัทมี</w:t>
      </w:r>
      <w:r w:rsidR="00E65101">
        <w:rPr>
          <w:rFonts w:asciiTheme="majorBidi" w:hAnsiTheme="majorBidi" w:cs="Angsana New" w:hint="cs"/>
          <w:cs/>
        </w:rPr>
        <w:t>เงินปันผลรับ</w:t>
      </w:r>
      <w:r w:rsidR="00A66FFA" w:rsidRPr="00A66FFA">
        <w:rPr>
          <w:rFonts w:asciiTheme="majorBidi" w:hAnsiTheme="majorBidi" w:cs="Angsana New" w:hint="cs"/>
          <w:cs/>
        </w:rPr>
        <w:t>จากบริษัทย่อย</w:t>
      </w:r>
      <w:r w:rsidR="00A66FFA" w:rsidRPr="00A66FFA">
        <w:rPr>
          <w:rFonts w:asciiTheme="majorBidi" w:hAnsiTheme="majorBidi" w:cs="Angsana New"/>
          <w:cs/>
        </w:rPr>
        <w:t xml:space="preserve"> </w:t>
      </w:r>
      <w:r w:rsidR="00E65101">
        <w:rPr>
          <w:rFonts w:asciiTheme="majorBidi" w:hAnsiTheme="majorBidi" w:cs="Angsana New" w:hint="cs"/>
          <w:cs/>
        </w:rPr>
        <w:t>และ</w:t>
      </w:r>
      <w:r w:rsidR="00A66FFA" w:rsidRPr="00A66FFA">
        <w:rPr>
          <w:rFonts w:asciiTheme="majorBidi" w:hAnsiTheme="majorBidi" w:cs="Angsana New" w:hint="cs"/>
          <w:cs/>
        </w:rPr>
        <w:t>บริษัทร่วม</w:t>
      </w:r>
      <w:r w:rsidR="00A66FFA" w:rsidRPr="00A66FFA">
        <w:rPr>
          <w:rFonts w:asciiTheme="majorBidi" w:hAnsiTheme="majorBidi" w:cs="Angsana New"/>
          <w:cs/>
        </w:rPr>
        <w:t xml:space="preserve"> </w:t>
      </w:r>
      <w:r w:rsidRPr="008D47F9">
        <w:rPr>
          <w:rFonts w:asciiTheme="majorBidi" w:hAnsiTheme="majorBidi" w:cstheme="majorBidi"/>
          <w:cs/>
        </w:rPr>
        <w:t>ซึ่งเป็นรายได้ที่ได้รับยกเว้นภาษี</w:t>
      </w:r>
      <w:r w:rsidR="000A53E5">
        <w:rPr>
          <w:rFonts w:asciiTheme="majorBidi" w:hAnsiTheme="majorBidi" w:cstheme="majorBidi" w:hint="cs"/>
          <w:cs/>
        </w:rPr>
        <w:t>เงินได้</w:t>
      </w:r>
    </w:p>
    <w:p w:rsidR="002D144C" w:rsidRPr="00020C5C" w:rsidRDefault="002D144C" w:rsidP="008D47F9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6E66FA" w:rsidRDefault="006E66FA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กำไรต่อหุ้น</w:t>
      </w:r>
    </w:p>
    <w:p w:rsidR="006E66FA" w:rsidRPr="00020C5C" w:rsidRDefault="006E66FA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6E66FA" w:rsidRPr="006D32E8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6D32E8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6E66FA" w:rsidRPr="00020C5C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66FA" w:rsidRPr="006D32E8" w:rsidRDefault="006E66FA" w:rsidP="006E6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32E8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6D32E8">
        <w:rPr>
          <w:rFonts w:ascii="Angsana New" w:hAnsi="Angsana New" w:hint="cs"/>
          <w:sz w:val="30"/>
          <w:szCs w:val="30"/>
          <w:cs/>
        </w:rPr>
        <w:t>สำหรับ</w:t>
      </w:r>
      <w:r w:rsidR="000A53E5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6D32E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53E5">
        <w:rPr>
          <w:rFonts w:ascii="Angsana New" w:hAnsi="Angsana New" w:hint="cs"/>
          <w:sz w:val="30"/>
          <w:szCs w:val="30"/>
          <w:cs/>
        </w:rPr>
        <w:t>30 มิถุนายน 2562 และ 2561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>คำนวณจากกำไร</w:t>
      </w:r>
      <w:r w:rsidRPr="006D32E8">
        <w:rPr>
          <w:rFonts w:ascii="Angsana New" w:hAnsi="Angsana New" w:hint="cs"/>
          <w:sz w:val="30"/>
          <w:szCs w:val="30"/>
          <w:cs/>
        </w:rPr>
        <w:t>สำหรับ</w:t>
      </w:r>
      <w:r w:rsidR="00C65541">
        <w:rPr>
          <w:rFonts w:ascii="Angsana New" w:hAnsi="Angsana New" w:hint="cs"/>
          <w:sz w:val="30"/>
          <w:szCs w:val="30"/>
          <w:cs/>
        </w:rPr>
        <w:t>งวด</w:t>
      </w:r>
      <w:r w:rsidRPr="006D32E8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6D32E8">
        <w:rPr>
          <w:rFonts w:ascii="Angsana New" w:hAnsi="Angsana New"/>
          <w:sz w:val="30"/>
          <w:szCs w:val="30"/>
          <w:cs/>
        </w:rPr>
        <w:t>ของผู้ถือหุ้น</w:t>
      </w:r>
      <w:r w:rsidRPr="006D32E8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6D32E8">
        <w:rPr>
          <w:rFonts w:ascii="Angsana New" w:hAnsi="Angsana New"/>
          <w:sz w:val="30"/>
          <w:szCs w:val="30"/>
          <w:cs/>
        </w:rPr>
        <w:t>และ</w:t>
      </w:r>
      <w:r w:rsidRPr="006D32E8">
        <w:rPr>
          <w:rFonts w:ascii="Angsana New" w:hAnsi="Angsana New" w:hint="cs"/>
          <w:sz w:val="30"/>
          <w:szCs w:val="30"/>
          <w:cs/>
        </w:rPr>
        <w:t>จำนวน</w:t>
      </w:r>
      <w:r w:rsidRPr="006D32E8">
        <w:rPr>
          <w:rFonts w:ascii="Angsana New" w:hAnsi="Angsana New"/>
          <w:sz w:val="30"/>
          <w:szCs w:val="30"/>
          <w:cs/>
        </w:rPr>
        <w:t>หุ้นสามัญ</w:t>
      </w:r>
      <w:r w:rsidR="0073609D">
        <w:rPr>
          <w:rFonts w:ascii="Angsana New" w:hAnsi="Angsana New" w:hint="cs"/>
          <w:sz w:val="30"/>
          <w:szCs w:val="30"/>
          <w:cs/>
        </w:rPr>
        <w:t>ถั่วเฉลี่ยถ่วงน้ำหนักระหว่างงวด</w:t>
      </w:r>
      <w:r w:rsidRPr="006D32E8">
        <w:rPr>
          <w:rFonts w:ascii="Angsana New" w:hAnsi="Angsana New"/>
          <w:sz w:val="30"/>
          <w:szCs w:val="30"/>
          <w:cs/>
        </w:rPr>
        <w:t>ที่ออกจำหน่ายแล้ว</w:t>
      </w:r>
      <w:r w:rsidR="0073609D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 w:hint="cs"/>
          <w:sz w:val="30"/>
          <w:szCs w:val="30"/>
          <w:cs/>
        </w:rPr>
        <w:t xml:space="preserve">โดยแสดงการคำนวณดังนี้ </w:t>
      </w:r>
    </w:p>
    <w:p w:rsidR="006E66FA" w:rsidRDefault="006E66FA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BB54E8" w:rsidRPr="009C34A4" w:rsidTr="00597377">
        <w:tc>
          <w:tcPr>
            <w:tcW w:w="4320" w:type="dxa"/>
          </w:tcPr>
          <w:p w:rsidR="00BB54E8" w:rsidRPr="00973640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/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พันหุ้น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B54E8" w:rsidRPr="009C34A4" w:rsidRDefault="00F6383A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144,970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BB54E8" w:rsidRPr="009C34A4" w:rsidRDefault="00F6383A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271,067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BB54E8" w:rsidRPr="009C34A4" w:rsidRDefault="00F6383A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144,970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BB54E8" w:rsidRPr="009C34A4" w:rsidRDefault="00F6383A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271,067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</w:t>
            </w:r>
            <w:r w:rsidR="00004015"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้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004015"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ามัญ ณ วันที่ 1 </w:t>
            </w:r>
            <w:r w:rsid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เมษายน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sz w:val="24"/>
                <w:szCs w:val="24"/>
              </w:rPr>
              <w:t>420,207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004015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</w:t>
            </w:r>
            <w:r w:rsidR="008B173A"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207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sz w:val="24"/>
                <w:szCs w:val="24"/>
              </w:rPr>
              <w:t>420,207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A8669E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360,207</w:t>
            </w:r>
          </w:p>
        </w:tc>
      </w:tr>
      <w:tr w:rsidR="00BB54E8" w:rsidRPr="009C34A4" w:rsidTr="002108C9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ผลกระทบจากการจ่ายหุ้นปันผลจำนวน 42.02 ล้านหุ้น</w:t>
            </w: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4E8" w:rsidRPr="009C34A4" w:rsidTr="002108C9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เมื่อวันที่ </w:t>
            </w:r>
            <w:r w:rsidRPr="009C34A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พฤษภาคม 2562</w:t>
            </w:r>
          </w:p>
        </w:tc>
        <w:tc>
          <w:tcPr>
            <w:tcW w:w="990" w:type="dxa"/>
            <w:vAlign w:val="bottom"/>
          </w:tcPr>
          <w:p w:rsidR="00BB54E8" w:rsidRPr="009C34A4" w:rsidRDefault="00A8669E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27,244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A8669E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27,244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108C9" w:rsidRPr="009C34A4" w:rsidTr="009C34A4">
        <w:tc>
          <w:tcPr>
            <w:tcW w:w="4320" w:type="dxa"/>
          </w:tcPr>
          <w:p w:rsidR="002108C9" w:rsidRPr="009C34A4" w:rsidRDefault="002108C9" w:rsidP="002108C9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ผลกระทบจากการออกหุ้นสามัญเพื่อเสนอขาย</w:t>
            </w:r>
          </w:p>
        </w:tc>
        <w:tc>
          <w:tcPr>
            <w:tcW w:w="990" w:type="dxa"/>
            <w:vAlign w:val="bottom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2108C9" w:rsidRPr="009C34A4" w:rsidRDefault="002108C9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9C34A4" w:rsidRPr="009C34A4" w:rsidTr="009C34A4">
        <w:tc>
          <w:tcPr>
            <w:tcW w:w="4320" w:type="dxa"/>
          </w:tcPr>
          <w:p w:rsidR="009C34A4" w:rsidRPr="009C34A4" w:rsidRDefault="009C34A4" w:rsidP="009C34A4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ให้แก่ผู้ถือหุ้นเดิมตามสัดส่วนการถือหุ้น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9C34A4" w:rsidRPr="009C34A4" w:rsidRDefault="00A76F00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60,000</w:t>
            </w: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9C34A4" w:rsidRPr="009C34A4" w:rsidRDefault="00A76F00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60,000</w:t>
            </w:r>
          </w:p>
        </w:tc>
      </w:tr>
      <w:tr w:rsidR="009C34A4" w:rsidRPr="009C34A4" w:rsidTr="009C34A4">
        <w:tc>
          <w:tcPr>
            <w:tcW w:w="4320" w:type="dxa"/>
          </w:tcPr>
          <w:p w:rsidR="009C34A4" w:rsidRPr="009C34A4" w:rsidRDefault="009C34A4" w:rsidP="009C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  <w:p w:rsidR="009C34A4" w:rsidRPr="009C34A4" w:rsidRDefault="009C34A4" w:rsidP="009C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ถ่วงน้ำหนัก (ขั้นพื้นฐาน)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447,451</w:t>
            </w: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4A4" w:rsidRPr="009C34A4" w:rsidRDefault="00A76F00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6F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420,207</w:t>
            </w: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447,451</w:t>
            </w: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4A4" w:rsidRPr="009C34A4" w:rsidRDefault="00A76F00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6F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420,207</w:t>
            </w:r>
          </w:p>
        </w:tc>
      </w:tr>
      <w:tr w:rsidR="009C34A4" w:rsidRPr="009A58EA" w:rsidTr="00597377">
        <w:tc>
          <w:tcPr>
            <w:tcW w:w="4320" w:type="dxa"/>
          </w:tcPr>
          <w:p w:rsidR="009C34A4" w:rsidRPr="009C34A4" w:rsidRDefault="009C34A4" w:rsidP="009C3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9C34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32</w:t>
            </w: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  <w:r w:rsidR="00A76F0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32</w:t>
            </w: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C34A4" w:rsidRPr="009C34A4" w:rsidRDefault="00A76F00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</w:tbl>
    <w:p w:rsidR="00BB54E8" w:rsidRDefault="00BB54E8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A76F00" w:rsidRDefault="00A76F00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A76F00" w:rsidRDefault="00A76F00" w:rsidP="006E66FA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BB54E8" w:rsidRPr="009C34A4" w:rsidTr="00597377">
        <w:tc>
          <w:tcPr>
            <w:tcW w:w="4320" w:type="dxa"/>
          </w:tcPr>
          <w:p w:rsidR="00BB54E8" w:rsidRPr="00973640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4E8" w:rsidRPr="009C34A4" w:rsidTr="00597377">
        <w:tc>
          <w:tcPr>
            <w:tcW w:w="4320" w:type="dxa"/>
          </w:tcPr>
          <w:p w:rsidR="00BB54E8" w:rsidRPr="009C34A4" w:rsidRDefault="00BB54E8" w:rsidP="00597377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:rsidR="00BB54E8" w:rsidRPr="009C34A4" w:rsidRDefault="00BB54E8" w:rsidP="0059737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/</w:t>
            </w:r>
            <w:r w:rsidRPr="009C34A4">
              <w:rPr>
                <w:rFonts w:asciiTheme="majorBidi" w:hAnsiTheme="majorBidi" w:hint="cs"/>
                <w:i/>
                <w:iCs/>
                <w:sz w:val="24"/>
                <w:szCs w:val="24"/>
                <w:cs/>
                <w:lang w:bidi="th-TH"/>
              </w:rPr>
              <w:t>พันหุ้น</w:t>
            </w:r>
            <w:r w:rsidRPr="009C34A4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6383A" w:rsidRPr="009C34A4" w:rsidTr="00597377">
        <w:tc>
          <w:tcPr>
            <w:tcW w:w="4320" w:type="dxa"/>
          </w:tcPr>
          <w:p w:rsidR="00F6383A" w:rsidRPr="009C34A4" w:rsidRDefault="00F6383A" w:rsidP="00F6383A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273,030</w:t>
            </w:r>
          </w:p>
        </w:tc>
        <w:tc>
          <w:tcPr>
            <w:tcW w:w="236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384,464</w:t>
            </w:r>
          </w:p>
        </w:tc>
        <w:tc>
          <w:tcPr>
            <w:tcW w:w="239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273,030</w:t>
            </w:r>
          </w:p>
        </w:tc>
        <w:tc>
          <w:tcPr>
            <w:tcW w:w="270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384,464</w:t>
            </w:r>
          </w:p>
        </w:tc>
      </w:tr>
      <w:tr w:rsidR="009C34A4" w:rsidRPr="009C34A4" w:rsidTr="00597377">
        <w:tc>
          <w:tcPr>
            <w:tcW w:w="4320" w:type="dxa"/>
          </w:tcPr>
          <w:p w:rsidR="009C34A4" w:rsidRPr="009C34A4" w:rsidRDefault="009C34A4" w:rsidP="009C34A4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จำนวนหุ้นสามัญ ณ วันที่ 1 มกราคม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sz w:val="24"/>
                <w:szCs w:val="24"/>
              </w:rPr>
              <w:t>420,207</w:t>
            </w: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360,207</w:t>
            </w: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sz w:val="24"/>
                <w:szCs w:val="24"/>
              </w:rPr>
              <w:t>420,207</w:t>
            </w: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360,207</w:t>
            </w:r>
          </w:p>
        </w:tc>
      </w:tr>
      <w:tr w:rsidR="00F6383A" w:rsidRPr="009C34A4" w:rsidTr="00597377">
        <w:tc>
          <w:tcPr>
            <w:tcW w:w="4320" w:type="dxa"/>
          </w:tcPr>
          <w:p w:rsidR="00F6383A" w:rsidRPr="009C34A4" w:rsidRDefault="00F6383A" w:rsidP="00F6383A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ผลกระทบจากการจ่ายหุ้นปันผลจำนวน 42.02 ล้านหุ้น</w:t>
            </w:r>
          </w:p>
        </w:tc>
        <w:tc>
          <w:tcPr>
            <w:tcW w:w="990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83A" w:rsidRPr="009C34A4" w:rsidTr="009C34A4">
        <w:tc>
          <w:tcPr>
            <w:tcW w:w="4320" w:type="dxa"/>
          </w:tcPr>
          <w:p w:rsidR="00F6383A" w:rsidRPr="009C34A4" w:rsidRDefault="00F6383A" w:rsidP="00F6383A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เมื่อวันที่ </w:t>
            </w:r>
            <w:r w:rsidRPr="009C34A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พฤษภาคม 2562</w:t>
            </w:r>
          </w:p>
        </w:tc>
        <w:tc>
          <w:tcPr>
            <w:tcW w:w="990" w:type="dxa"/>
            <w:vAlign w:val="bottom"/>
          </w:tcPr>
          <w:p w:rsidR="00F6383A" w:rsidRPr="009C34A4" w:rsidRDefault="009C34A4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13,697</w:t>
            </w:r>
          </w:p>
        </w:tc>
        <w:tc>
          <w:tcPr>
            <w:tcW w:w="236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F6383A" w:rsidRPr="009C34A4" w:rsidRDefault="009C34A4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13,697</w:t>
            </w:r>
          </w:p>
        </w:tc>
        <w:tc>
          <w:tcPr>
            <w:tcW w:w="270" w:type="dxa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F6383A" w:rsidRPr="009C34A4" w:rsidRDefault="00F6383A" w:rsidP="00F638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C34A4" w:rsidRPr="009C34A4" w:rsidTr="00C44B12">
        <w:tc>
          <w:tcPr>
            <w:tcW w:w="4320" w:type="dxa"/>
          </w:tcPr>
          <w:p w:rsidR="009C34A4" w:rsidRPr="009C34A4" w:rsidRDefault="009C34A4" w:rsidP="009C34A4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ผลกระทบจากการออกหุ้นสามัญเพื่อเสนอขาย</w:t>
            </w:r>
          </w:p>
        </w:tc>
        <w:tc>
          <w:tcPr>
            <w:tcW w:w="990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9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9C34A4" w:rsidRPr="009C34A4" w:rsidRDefault="009C34A4" w:rsidP="009C34A4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4767F" w:rsidRPr="009C34A4" w:rsidTr="00C44B12">
        <w:tc>
          <w:tcPr>
            <w:tcW w:w="4320" w:type="dxa"/>
          </w:tcPr>
          <w:p w:rsidR="00A4767F" w:rsidRPr="009C34A4" w:rsidRDefault="00A4767F" w:rsidP="00A4767F">
            <w:pPr>
              <w:spacing w:line="260" w:lineRule="exact"/>
              <w:ind w:left="162" w:hanging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ให้แก่ผู้ถือหุ้นเดิมตามสัดส่วนการถือหุ้น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  <w:tc>
          <w:tcPr>
            <w:tcW w:w="239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9C34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</w:tr>
      <w:tr w:rsidR="00A4767F" w:rsidRPr="009C34A4" w:rsidTr="00C44B12">
        <w:tc>
          <w:tcPr>
            <w:tcW w:w="4320" w:type="dxa"/>
          </w:tcPr>
          <w:p w:rsidR="00A4767F" w:rsidRPr="009C34A4" w:rsidRDefault="00A4767F" w:rsidP="00A4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จำนวนหุ้นสามัญโดยวิธีถัวเฉลี่ย</w:t>
            </w:r>
          </w:p>
          <w:p w:rsidR="00A4767F" w:rsidRPr="009C34A4" w:rsidRDefault="00A4767F" w:rsidP="00A4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ถ่วงน้ำหนัก (ขั้นพื้นฐาน)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433,904</w:t>
            </w:r>
          </w:p>
        </w:tc>
        <w:tc>
          <w:tcPr>
            <w:tcW w:w="236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</w:t>
            </w:r>
          </w:p>
        </w:tc>
        <w:tc>
          <w:tcPr>
            <w:tcW w:w="239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433,904</w:t>
            </w:r>
          </w:p>
        </w:tc>
        <w:tc>
          <w:tcPr>
            <w:tcW w:w="270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</w:t>
            </w:r>
          </w:p>
        </w:tc>
      </w:tr>
      <w:tr w:rsidR="00A4767F" w:rsidRPr="009A58EA" w:rsidTr="00597377">
        <w:tc>
          <w:tcPr>
            <w:tcW w:w="4320" w:type="dxa"/>
          </w:tcPr>
          <w:p w:rsidR="00A4767F" w:rsidRPr="009C34A4" w:rsidRDefault="00A4767F" w:rsidP="00A4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9C34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9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Pr="009C34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6</w:t>
            </w: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</w:tcPr>
          <w:p w:rsidR="00A4767F" w:rsidRPr="009C34A4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4767F" w:rsidRPr="00973640" w:rsidRDefault="00A4767F" w:rsidP="00A4767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4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:rsidR="00E71FC5" w:rsidRPr="00E71FC5" w:rsidRDefault="00E71FC5" w:rsidP="00E71FC5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E861D6" w:rsidRPr="007D79F5" w:rsidRDefault="007D79F5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D79F5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  <w:r w:rsidR="00E861D6" w:rsidRPr="007D79F5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 </w:t>
      </w:r>
    </w:p>
    <w:p w:rsidR="00E861D6" w:rsidRPr="00020C5C" w:rsidRDefault="00E861D6" w:rsidP="00E861D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7D79F5" w:rsidRPr="008F103E" w:rsidRDefault="007D79F5" w:rsidP="007D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F103E">
        <w:rPr>
          <w:rFonts w:ascii="Angsana New" w:hAnsi="Angsana New"/>
          <w:sz w:val="30"/>
          <w:szCs w:val="30"/>
          <w:cs/>
        </w:rPr>
        <w:t>เงินปันผล</w:t>
      </w:r>
      <w:r w:rsidRPr="008F103E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8F103E">
        <w:rPr>
          <w:rFonts w:ascii="Angsana New" w:hAnsi="Angsana New"/>
          <w:sz w:val="30"/>
          <w:szCs w:val="30"/>
          <w:cs/>
        </w:rPr>
        <w:t>ดังนี้</w:t>
      </w:r>
      <w:r w:rsidRPr="008F103E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5A4D" w:rsidRPr="00CB67E1" w:rsidRDefault="007D5A4D" w:rsidP="007D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548"/>
        <w:gridCol w:w="1278"/>
        <w:gridCol w:w="236"/>
        <w:gridCol w:w="1294"/>
      </w:tblGrid>
      <w:tr w:rsidR="007D79F5" w:rsidRPr="000307FB" w:rsidTr="00EF7085">
        <w:tc>
          <w:tcPr>
            <w:tcW w:w="2700" w:type="dxa"/>
            <w:vAlign w:val="bottom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7D79F5" w:rsidRPr="008F103E" w:rsidDel="00D43E7A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D79F5" w:rsidRPr="000307FB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79F5" w:rsidRPr="000307FB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:rsidR="007D79F5" w:rsidRPr="000C392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F103E" w:rsidRPr="000307FB" w:rsidTr="00EF7085">
        <w:tc>
          <w:tcPr>
            <w:tcW w:w="2700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F10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8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0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231.11</w:t>
            </w:r>
          </w:p>
        </w:tc>
      </w:tr>
      <w:tr w:rsidR="008F103E" w:rsidTr="00EF7085">
        <w:tc>
          <w:tcPr>
            <w:tcW w:w="2700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8F103E" w:rsidRPr="008F103E" w:rsidRDefault="00E71FC5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8F103E"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03E"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48" w:type="dxa"/>
          </w:tcPr>
          <w:p w:rsidR="008F103E" w:rsidRPr="008F103E" w:rsidRDefault="00E71FC5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 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236" w:type="dxa"/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F103E" w:rsidRPr="008F103E" w:rsidRDefault="008F103E" w:rsidP="002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</w:t>
            </w:r>
            <w:r w:rsidRPr="008F103E">
              <w:rPr>
                <w:rFonts w:ascii="Angsana New" w:hAnsi="Angsana New"/>
                <w:sz w:val="30"/>
                <w:szCs w:val="30"/>
                <w:cs/>
              </w:rPr>
              <w:t>75.64</w:t>
            </w:r>
            <w:r w:rsidRPr="008F1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79F5" w:rsidTr="00EF7085">
        <w:tc>
          <w:tcPr>
            <w:tcW w:w="2700" w:type="dxa"/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</w:t>
            </w: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155.47</w:t>
            </w:r>
          </w:p>
        </w:tc>
      </w:tr>
      <w:tr w:rsidR="007D79F5" w:rsidRPr="00526E2F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7D79F5" w:rsidRPr="00526E2F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79F5" w:rsidRPr="000307FB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F103E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7D79F5" w:rsidRPr="000C392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:rsidR="007D79F5" w:rsidRPr="000C392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:rsidR="007D79F5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D79F5" w:rsidRPr="000307FB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3920212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7D79F5"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D79F5" w:rsidRPr="008F103E">
              <w:rPr>
                <w:rFonts w:ascii="Angsana New" w:hAnsi="Angsana New"/>
                <w:sz w:val="30"/>
                <w:szCs w:val="30"/>
              </w:rPr>
              <w:t>256</w:t>
            </w:r>
            <w:r w:rsidRPr="008F10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8" w:type="dxa"/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7D79F5" w:rsidRPr="008F1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D79F5" w:rsidRPr="008F10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0.</w:t>
            </w:r>
            <w:r w:rsidR="008F103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241.34</w:t>
            </w:r>
          </w:p>
        </w:tc>
      </w:tr>
      <w:tr w:rsidR="007D79F5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7D79F5" w:rsidRPr="0047604D" w:rsidRDefault="0047604D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04D">
              <w:rPr>
                <w:rFonts w:ascii="Angsana New" w:hAnsi="Angsana New"/>
                <w:sz w:val="30"/>
                <w:szCs w:val="30"/>
              </w:rPr>
              <w:t>15</w:t>
            </w:r>
            <w:r w:rsidR="0048611C" w:rsidRPr="00476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5144FD" w:rsidRPr="004760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44FD" w:rsidRPr="0047604D">
              <w:rPr>
                <w:rFonts w:ascii="Angsana New" w:hAnsi="Angsana New"/>
                <w:sz w:val="30"/>
                <w:szCs w:val="30"/>
              </w:rPr>
              <w:t>256</w:t>
            </w:r>
            <w:r w:rsidRPr="0047604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548" w:type="dxa"/>
          </w:tcPr>
          <w:p w:rsidR="007D79F5" w:rsidRPr="003D7076" w:rsidRDefault="00D6495B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6495B">
              <w:rPr>
                <w:rFonts w:ascii="Angsana New" w:hAnsi="Angsana New" w:hint="cs"/>
                <w:sz w:val="30"/>
                <w:szCs w:val="30"/>
                <w:cs/>
              </w:rPr>
              <w:t>กันยายน 2560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(0.1</w:t>
            </w:r>
            <w:r w:rsidR="005B1DB7" w:rsidRPr="008F103E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</w:rPr>
              <w:t>(</w:t>
            </w:r>
            <w:r w:rsidR="005B1DB7" w:rsidRPr="008F103E">
              <w:rPr>
                <w:rFonts w:ascii="Angsana New" w:hAnsi="Angsana New"/>
                <w:sz w:val="30"/>
                <w:szCs w:val="30"/>
              </w:rPr>
              <w:t>54.03</w:t>
            </w:r>
            <w:r w:rsidRPr="008F10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2"/>
      <w:tr w:rsidR="007D79F5" w:rsidRPr="000C3925" w:rsidTr="00EF7085">
        <w:tc>
          <w:tcPr>
            <w:tcW w:w="270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10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10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8F103E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:rsidR="007D79F5" w:rsidRPr="008F103E" w:rsidRDefault="007D79F5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7D79F5" w:rsidRPr="008F103E" w:rsidRDefault="008F103E" w:rsidP="00D7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187.31</w:t>
            </w:r>
          </w:p>
        </w:tc>
      </w:tr>
    </w:tbl>
    <w:p w:rsidR="007612EF" w:rsidRPr="00020C5C" w:rsidRDefault="007612EF" w:rsidP="007612EF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7C70F7" w:rsidRDefault="00890007" w:rsidP="00CB67E1">
      <w:pPr>
        <w:pStyle w:val="index"/>
        <w:tabs>
          <w:tab w:val="clear" w:pos="1134"/>
        </w:tabs>
        <w:spacing w:after="0" w:line="240" w:lineRule="atLeast"/>
        <w:ind w:left="540" w:right="-27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นอกจากนี้</w:t>
      </w:r>
      <w:r w:rsidR="00E15E33" w:rsidRPr="00E15E3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E15E33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9B0705">
        <w:rPr>
          <w:rFonts w:ascii="Angsana New" w:hAnsi="Angsana New" w:hint="cs"/>
          <w:sz w:val="30"/>
          <w:szCs w:val="30"/>
          <w:cs/>
          <w:lang w:val="en-US" w:bidi="th-TH"/>
        </w:rPr>
        <w:t>5 เมษายน</w:t>
      </w:r>
      <w:r w:rsidR="00E15E33">
        <w:rPr>
          <w:rFonts w:ascii="Angsana New" w:hAnsi="Angsana New" w:hint="cs"/>
          <w:sz w:val="30"/>
          <w:szCs w:val="30"/>
          <w:cs/>
          <w:lang w:val="en-US" w:bidi="th-TH"/>
        </w:rPr>
        <w:t xml:space="preserve"> 2562 </w:t>
      </w:r>
      <w:r w:rsidR="00356F6E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="009B0705">
        <w:rPr>
          <w:rFonts w:ascii="Angsana New" w:hAnsi="Angsana New" w:hint="cs"/>
          <w:sz w:val="30"/>
          <w:szCs w:val="30"/>
          <w:cs/>
          <w:lang w:val="en-US" w:bidi="th-TH"/>
        </w:rPr>
        <w:t>ประชุม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สามัญผู้ถือหุ้น</w:t>
      </w:r>
      <w:r w:rsidR="009B0705">
        <w:rPr>
          <w:rFonts w:ascii="Angsana New" w:hAnsi="Angsana New" w:hint="cs"/>
          <w:sz w:val="30"/>
          <w:szCs w:val="30"/>
          <w:cs/>
          <w:lang w:val="en-US" w:bidi="th-TH"/>
        </w:rPr>
        <w:t>บริษัทมีมติอนุมัติจ่ายปันผลในรูปแบบของหุ้นปันผลเป็นหุ้นสามัญของบริษัทจำนวน 42</w:t>
      </w:r>
      <w:r w:rsidR="009B0705">
        <w:rPr>
          <w:rFonts w:ascii="Angsana New" w:hAnsi="Angsana New"/>
          <w:sz w:val="30"/>
          <w:szCs w:val="30"/>
          <w:lang w:val="en-US" w:bidi="th-TH"/>
        </w:rPr>
        <w:t xml:space="preserve">,021,000 </w:t>
      </w:r>
      <w:r w:rsidR="009B0705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มูลค่าที่ตราไว้หุ้นละ 1.00 บาท รวมมูลค่า </w:t>
      </w:r>
      <w:r w:rsidR="009B0705">
        <w:rPr>
          <w:rFonts w:ascii="Angsana New" w:hAnsi="Angsana New"/>
          <w:sz w:val="30"/>
          <w:szCs w:val="30"/>
          <w:lang w:val="en-US" w:bidi="th-TH"/>
        </w:rPr>
        <w:t>42,021,000</w:t>
      </w:r>
      <w:r w:rsidR="009B0705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ในอัตรา 10 หุ้นเดิมต่อ 1 หุ้นปันผล </w:t>
      </w:r>
      <w:r w:rsidR="001708FD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ซึ่งในเดือนพฤษภาคม </w:t>
      </w:r>
      <w:r w:rsidR="001708FD">
        <w:rPr>
          <w:rFonts w:ascii="Angsana New" w:hAnsi="Angsana New"/>
          <w:sz w:val="30"/>
          <w:szCs w:val="30"/>
          <w:lang w:val="en-US" w:bidi="th-TH"/>
        </w:rPr>
        <w:t>2562</w:t>
      </w:r>
      <w:r w:rsidR="001708FD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บริษัทได้ออกหุ้นปันผลจำนวน </w:t>
      </w:r>
      <w:r w:rsidR="001708FD">
        <w:rPr>
          <w:rFonts w:ascii="Angsana New" w:hAnsi="Angsana New"/>
          <w:sz w:val="30"/>
          <w:szCs w:val="30"/>
          <w:lang w:val="en-US" w:bidi="th-TH"/>
        </w:rPr>
        <w:t xml:space="preserve">42,019,700 </w:t>
      </w:r>
      <w:r w:rsidR="001708FD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</w:t>
      </w:r>
    </w:p>
    <w:p w:rsidR="00297AFC" w:rsidRDefault="00297AFC" w:rsidP="00CB67E1">
      <w:pPr>
        <w:pStyle w:val="index"/>
        <w:tabs>
          <w:tab w:val="clear" w:pos="1134"/>
        </w:tabs>
        <w:spacing w:after="0" w:line="240" w:lineRule="atLeast"/>
        <w:ind w:left="540" w:right="-27" w:firstLine="0"/>
        <w:jc w:val="thaiDistribute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:rsidR="001708FD" w:rsidRDefault="001708FD" w:rsidP="00CB67E1">
      <w:pPr>
        <w:pStyle w:val="index"/>
        <w:tabs>
          <w:tab w:val="clear" w:pos="1134"/>
        </w:tabs>
        <w:spacing w:after="0" w:line="240" w:lineRule="atLeast"/>
        <w:ind w:left="540" w:right="-27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6029CB" w:rsidRDefault="006029CB" w:rsidP="00CB67E1">
      <w:pPr>
        <w:pStyle w:val="index"/>
        <w:tabs>
          <w:tab w:val="clear" w:pos="1134"/>
        </w:tabs>
        <w:spacing w:after="0" w:line="240" w:lineRule="atLeast"/>
        <w:ind w:left="540" w:right="-27" w:firstLine="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B04D4B" w:rsidRPr="00126908" w:rsidRDefault="00B04D4B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 w:rsidRPr="00126908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:rsidR="00B04D4B" w:rsidRPr="0027451D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2A32E2" w:rsidRPr="002F01C1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:rsidR="00C63735" w:rsidRDefault="00C63735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53184C" w:rsidRPr="002F01C1" w:rsidRDefault="0053184C" w:rsidP="005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180"/>
        <w:gridCol w:w="1080"/>
        <w:gridCol w:w="180"/>
        <w:gridCol w:w="1160"/>
        <w:gridCol w:w="178"/>
        <w:gridCol w:w="1094"/>
        <w:gridCol w:w="178"/>
        <w:gridCol w:w="1172"/>
      </w:tblGrid>
      <w:tr w:rsidR="00C63735" w:rsidTr="00744C89">
        <w:trPr>
          <w:cantSplit/>
          <w:tblHeader/>
        </w:trPr>
        <w:tc>
          <w:tcPr>
            <w:tcW w:w="297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572" w:type="dxa"/>
            <w:gridSpan w:val="9"/>
            <w:vAlign w:val="bottom"/>
            <w:hideMark/>
          </w:tcPr>
          <w:p w:rsidR="00C63735" w:rsidRPr="001F22CC" w:rsidRDefault="00C63735" w:rsidP="00744C8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F22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1F22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2" w:type="dxa"/>
            <w:gridSpan w:val="9"/>
            <w:hideMark/>
          </w:tcPr>
          <w:p w:rsidR="00C63735" w:rsidRDefault="00C63735" w:rsidP="00744C8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3184C" w:rsidTr="00744C89">
        <w:trPr>
          <w:cantSplit/>
        </w:trPr>
        <w:tc>
          <w:tcPr>
            <w:tcW w:w="2970" w:type="dxa"/>
            <w:hideMark/>
          </w:tcPr>
          <w:p w:rsidR="0053184C" w:rsidRPr="001F22CC" w:rsidRDefault="00E02737" w:rsidP="00E02737">
            <w:pPr>
              <w:tabs>
                <w:tab w:val="clear" w:pos="227"/>
                <w:tab w:val="clear" w:pos="2807"/>
                <w:tab w:val="clear" w:pos="5613"/>
                <w:tab w:val="left" w:pos="11"/>
                <w:tab w:val="decimal" w:pos="510"/>
                <w:tab w:val="left" w:pos="281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53184C"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184C" w:rsidRPr="001F22C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3184C" w:rsidRPr="001F22C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53184C" w:rsidRDefault="003D7076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14,281</w:t>
            </w:r>
          </w:p>
        </w:tc>
        <w:tc>
          <w:tcPr>
            <w:tcW w:w="180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184C" w:rsidRDefault="003D7076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14,281</w:t>
            </w:r>
          </w:p>
        </w:tc>
        <w:tc>
          <w:tcPr>
            <w:tcW w:w="180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53184C" w:rsidRDefault="003D7076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53184C" w:rsidRDefault="003D7076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53184C" w:rsidRDefault="003D7076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14,281</w:t>
            </w:r>
          </w:p>
        </w:tc>
      </w:tr>
      <w:tr w:rsidR="0053184C" w:rsidTr="00744C89">
        <w:trPr>
          <w:cantSplit/>
        </w:trPr>
        <w:tc>
          <w:tcPr>
            <w:tcW w:w="2970" w:type="dxa"/>
            <w:vAlign w:val="bottom"/>
            <w:hideMark/>
          </w:tcPr>
          <w:p w:rsidR="0053184C" w:rsidRPr="001F22CC" w:rsidRDefault="0053184C" w:rsidP="0053184C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F22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F22C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184C" w:rsidRPr="00622458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</w:tr>
    </w:tbl>
    <w:p w:rsidR="0014592B" w:rsidRPr="0027451D" w:rsidRDefault="0014592B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52D84" w:rsidRDefault="002A32E2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 w:rsidRPr="002A32E2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="00622458">
        <w:rPr>
          <w:rFonts w:ascii="Angsana New" w:hAnsi="Angsana New"/>
          <w:sz w:val="30"/>
          <w:szCs w:val="30"/>
        </w:rPr>
        <w:t>1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Pr="002A32E2">
        <w:rPr>
          <w:rFonts w:ascii="Angsana New" w:hAnsi="Angsana New" w:hint="cs"/>
          <w:sz w:val="30"/>
          <w:szCs w:val="30"/>
          <w:cs/>
        </w:rPr>
        <w:t>สำหรับ</w:t>
      </w:r>
      <w:r w:rsidR="005B44E0">
        <w:rPr>
          <w:rFonts w:ascii="Angsana New" w:hAnsi="Angsana New" w:hint="cs"/>
          <w:sz w:val="30"/>
          <w:szCs w:val="30"/>
          <w:cs/>
        </w:rPr>
        <w:t>ตราสารทุนที่เป็นหลักทรัพย์เผื่อขาย</w:t>
      </w:r>
      <w:r w:rsidRPr="002A32E2">
        <w:rPr>
          <w:rFonts w:ascii="Angsana New" w:hAnsi="Angsana New" w:hint="cs"/>
          <w:sz w:val="30"/>
          <w:szCs w:val="30"/>
          <w:cs/>
        </w:rPr>
        <w:t>ที่ซื้อขาย</w:t>
      </w:r>
      <w:r w:rsidR="00622458">
        <w:rPr>
          <w:rFonts w:ascii="Angsana New" w:hAnsi="Angsana New" w:hint="cs"/>
          <w:sz w:val="30"/>
          <w:szCs w:val="30"/>
          <w:cs/>
        </w:rPr>
        <w:t>ใ</w:t>
      </w:r>
      <w:r w:rsidRPr="002A32E2">
        <w:rPr>
          <w:rFonts w:ascii="Angsana New" w:hAnsi="Angsana New" w:hint="cs"/>
          <w:sz w:val="30"/>
          <w:szCs w:val="30"/>
          <w:cs/>
        </w:rPr>
        <w:t>นตลาดหลักทรัพย์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="003D7076">
        <w:rPr>
          <w:rFonts w:ascii="Angsana New" w:hAnsi="Angsana New"/>
          <w:sz w:val="30"/>
          <w:szCs w:val="30"/>
        </w:rPr>
        <w:br/>
      </w:r>
      <w:r w:rsidRPr="002A32E2">
        <w:rPr>
          <w:rFonts w:ascii="Angsana New" w:hAnsi="Angsana New" w:hint="cs"/>
          <w:sz w:val="30"/>
          <w:szCs w:val="30"/>
          <w:cs/>
        </w:rPr>
        <w:t>โดยอ้างอิง</w:t>
      </w:r>
      <w:r w:rsidR="005B44E0">
        <w:rPr>
          <w:rFonts w:ascii="Angsana New" w:hAnsi="Angsana New" w:hint="cs"/>
          <w:sz w:val="30"/>
          <w:szCs w:val="30"/>
          <w:cs/>
        </w:rPr>
        <w:t>ราคาจาก</w:t>
      </w:r>
      <w:r w:rsidRPr="002A32E2">
        <w:rPr>
          <w:rFonts w:ascii="Angsana New" w:hAnsi="Angsana New" w:hint="cs"/>
          <w:sz w:val="30"/>
          <w:szCs w:val="30"/>
          <w:cs/>
        </w:rPr>
        <w:t>ราคา</w:t>
      </w:r>
      <w:r w:rsidR="00622458">
        <w:rPr>
          <w:rFonts w:ascii="Angsana New" w:hAnsi="Angsana New" w:hint="cs"/>
          <w:sz w:val="30"/>
          <w:szCs w:val="30"/>
          <w:cs/>
        </w:rPr>
        <w:t>ตลาด</w:t>
      </w:r>
      <w:r w:rsidR="005B44E0">
        <w:rPr>
          <w:rFonts w:ascii="Angsana New" w:hAnsi="Angsana New" w:hint="cs"/>
          <w:sz w:val="30"/>
          <w:szCs w:val="30"/>
          <w:cs/>
        </w:rPr>
        <w:t>ในตลาดหลักทรัพย์</w:t>
      </w:r>
    </w:p>
    <w:p w:rsidR="003C6EC3" w:rsidRPr="0027451D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52D84" w:rsidRDefault="00052D84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7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</w:t>
      </w:r>
      <w:r w:rsidR="00297AFC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560C4E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หนี้สินทางการเงินที่ไม่ได้วัดมูลค่าด้วยมูลค่ายุติธรรม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>ซึ่ง</w:t>
      </w:r>
      <w:r w:rsidRPr="00560C4E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622458" w:rsidRPr="0027451D" w:rsidRDefault="00622458">
      <w:pPr>
        <w:rPr>
          <w:sz w:val="20"/>
          <w:szCs w:val="20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4"/>
        <w:gridCol w:w="184"/>
        <w:gridCol w:w="1284"/>
        <w:gridCol w:w="183"/>
        <w:gridCol w:w="1297"/>
        <w:gridCol w:w="183"/>
        <w:gridCol w:w="1284"/>
      </w:tblGrid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052D84" w:rsidRPr="00560C4E" w:rsidTr="006E2732">
        <w:trPr>
          <w:trHeight w:val="363"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2D84" w:rsidRPr="00560C4E" w:rsidTr="006E2732">
        <w:tc>
          <w:tcPr>
            <w:tcW w:w="3780" w:type="dxa"/>
            <w:shd w:val="clear" w:color="auto" w:fill="auto"/>
            <w:hideMark/>
          </w:tcPr>
          <w:p w:rsidR="00052D84" w:rsidRPr="00560C4E" w:rsidRDefault="00E02737" w:rsidP="00DD4E8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F02A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F02A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F0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052D84" w:rsidRPr="00560C4E" w:rsidTr="006E2732">
        <w:tc>
          <w:tcPr>
            <w:tcW w:w="3780" w:type="dxa"/>
            <w:hideMark/>
          </w:tcPr>
          <w:p w:rsidR="00DB615D" w:rsidRDefault="00DB615D" w:rsidP="00DB615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F574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</w:t>
            </w:r>
          </w:p>
          <w:p w:rsidR="00052D84" w:rsidRPr="00DB615D" w:rsidRDefault="00F574B8" w:rsidP="00DB615D">
            <w:pPr>
              <w:spacing w:line="240" w:lineRule="auto"/>
              <w:ind w:left="191" w:firstLine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วัดมูลค่าด้วยมูลค่ายุติธรรม                                               </w:t>
            </w:r>
          </w:p>
        </w:tc>
        <w:tc>
          <w:tcPr>
            <w:tcW w:w="135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4" w:rsidRPr="00560C4E" w:rsidTr="006E2732">
        <w:tc>
          <w:tcPr>
            <w:tcW w:w="3780" w:type="dxa"/>
          </w:tcPr>
          <w:p w:rsidR="00BE3D24" w:rsidRPr="00DB615D" w:rsidRDefault="00BE3D24" w:rsidP="00BE3D24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B615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BE3D24" w:rsidRPr="00560C4E" w:rsidRDefault="00BE3D24" w:rsidP="00BE3D2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15,650</w:t>
            </w:r>
          </w:p>
        </w:tc>
        <w:tc>
          <w:tcPr>
            <w:tcW w:w="184" w:type="dxa"/>
          </w:tcPr>
          <w:p w:rsidR="00BE3D24" w:rsidRPr="00560C4E" w:rsidRDefault="00BE3D24" w:rsidP="00BE3D24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BE3D24" w:rsidRPr="00AB6A73" w:rsidRDefault="00BE3D24" w:rsidP="00BE3D24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  <w:tc>
          <w:tcPr>
            <w:tcW w:w="183" w:type="dxa"/>
          </w:tcPr>
          <w:p w:rsidR="00BE3D24" w:rsidRPr="00560C4E" w:rsidRDefault="00BE3D24" w:rsidP="00BE3D24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BE3D24" w:rsidRPr="00141BC7" w:rsidRDefault="00BE3D24" w:rsidP="00BE3D24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E3D24" w:rsidRPr="00622458" w:rsidRDefault="00BE3D24" w:rsidP="00BE3D24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:rsidR="00BE3D24" w:rsidRPr="00141BC7" w:rsidRDefault="00BE3D24" w:rsidP="00BE3D24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2CE7" w:rsidRPr="00560C4E" w:rsidTr="006E2732">
        <w:tc>
          <w:tcPr>
            <w:tcW w:w="3780" w:type="dxa"/>
            <w:vAlign w:val="bottom"/>
          </w:tcPr>
          <w:p w:rsidR="00AC2CE7" w:rsidRPr="00560C4E" w:rsidRDefault="00AC2CE7" w:rsidP="00AC2C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336,010</w:t>
            </w:r>
          </w:p>
        </w:tc>
        <w:tc>
          <w:tcPr>
            <w:tcW w:w="184" w:type="dxa"/>
            <w:shd w:val="clear" w:color="auto" w:fill="auto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336,010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463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463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AC2CE7" w:rsidRPr="00560C4E" w:rsidTr="006E2732">
        <w:tc>
          <w:tcPr>
            <w:tcW w:w="3780" w:type="dxa"/>
            <w:vAlign w:val="bottom"/>
          </w:tcPr>
          <w:p w:rsidR="00AC2CE7" w:rsidRPr="00052D84" w:rsidRDefault="00AC2CE7" w:rsidP="00AC2CE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shd w:val="clear" w:color="auto" w:fill="auto"/>
          </w:tcPr>
          <w:p w:rsidR="00AC2CE7" w:rsidRPr="00141BC7" w:rsidRDefault="00AC2CE7" w:rsidP="00AC2CE7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AC2CE7" w:rsidRPr="00622458" w:rsidRDefault="00AC2CE7" w:rsidP="00AC2CE7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:rsidR="00AC2CE7" w:rsidRPr="00141BC7" w:rsidRDefault="00AC2CE7" w:rsidP="00AC2CE7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AC2CE7" w:rsidRPr="00622458" w:rsidRDefault="00AC2CE7" w:rsidP="00AC2CE7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C2CE7" w:rsidRPr="00560C4E" w:rsidTr="006E2732">
        <w:tc>
          <w:tcPr>
            <w:tcW w:w="3780" w:type="dxa"/>
            <w:vAlign w:val="bottom"/>
            <w:hideMark/>
          </w:tcPr>
          <w:p w:rsidR="00AC2CE7" w:rsidRPr="00203012" w:rsidRDefault="00AC2CE7" w:rsidP="00AC2C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624,299</w:t>
            </w:r>
          </w:p>
        </w:tc>
        <w:tc>
          <w:tcPr>
            <w:tcW w:w="184" w:type="dxa"/>
            <w:shd w:val="clear" w:color="auto" w:fill="auto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624,299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AC2CE7" w:rsidRPr="00AB6A73" w:rsidRDefault="00AC2CE7" w:rsidP="00AC2CE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0104">
              <w:rPr>
                <w:rFonts w:ascii="Angsana New" w:hAnsi="Angsana New"/>
                <w:sz w:val="30"/>
                <w:szCs w:val="30"/>
                <w:lang w:bidi="th-TH"/>
              </w:rPr>
              <w:t>347,285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AC2CE7" w:rsidRPr="00AB6A73" w:rsidRDefault="00AC2CE7" w:rsidP="00AC2CE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0104">
              <w:rPr>
                <w:rFonts w:ascii="Angsana New" w:hAnsi="Angsana New"/>
                <w:sz w:val="30"/>
                <w:szCs w:val="30"/>
                <w:lang w:bidi="th-TH"/>
              </w:rPr>
              <w:t>347,285</w:t>
            </w:r>
          </w:p>
        </w:tc>
      </w:tr>
      <w:tr w:rsidR="00AC2CE7" w:rsidRPr="00560C4E" w:rsidTr="006E2732">
        <w:tc>
          <w:tcPr>
            <w:tcW w:w="3780" w:type="dxa"/>
            <w:vAlign w:val="bottom"/>
            <w:hideMark/>
          </w:tcPr>
          <w:p w:rsidR="00AC2CE7" w:rsidRDefault="00AC2CE7" w:rsidP="00AC2CE7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13,400</w:t>
            </w:r>
          </w:p>
        </w:tc>
        <w:tc>
          <w:tcPr>
            <w:tcW w:w="184" w:type="dxa"/>
            <w:shd w:val="clear" w:color="auto" w:fill="auto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AC2CE7" w:rsidRPr="00AB6A73" w:rsidRDefault="00AC2CE7" w:rsidP="00AC2CE7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13,400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AC2CE7" w:rsidRPr="00AB6A73" w:rsidRDefault="00AC2CE7" w:rsidP="00AC2CE7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856</w:t>
            </w:r>
          </w:p>
        </w:tc>
        <w:tc>
          <w:tcPr>
            <w:tcW w:w="183" w:type="dxa"/>
          </w:tcPr>
          <w:p w:rsidR="00AC2CE7" w:rsidRPr="00560C4E" w:rsidRDefault="00AC2CE7" w:rsidP="00AC2CE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AC2CE7" w:rsidRPr="00AB6A73" w:rsidRDefault="00AC2CE7" w:rsidP="00AC2CE7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856</w:t>
            </w:r>
          </w:p>
        </w:tc>
      </w:tr>
      <w:tr w:rsidR="0027451D" w:rsidRPr="00560C4E" w:rsidTr="006E2732">
        <w:trPr>
          <w:trHeight w:val="363"/>
        </w:trPr>
        <w:tc>
          <w:tcPr>
            <w:tcW w:w="3780" w:type="dxa"/>
            <w:vAlign w:val="bottom"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451D" w:rsidRPr="00560C4E" w:rsidTr="006E2732">
        <w:trPr>
          <w:trHeight w:val="363"/>
        </w:trPr>
        <w:tc>
          <w:tcPr>
            <w:tcW w:w="3780" w:type="dxa"/>
            <w:vAlign w:val="bottom"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27451D" w:rsidRPr="00560C4E" w:rsidTr="006E2732">
        <w:trPr>
          <w:trHeight w:val="363"/>
        </w:trPr>
        <w:tc>
          <w:tcPr>
            <w:tcW w:w="3780" w:type="dxa"/>
            <w:vAlign w:val="bottom"/>
          </w:tcPr>
          <w:p w:rsidR="0027451D" w:rsidRPr="00560C4E" w:rsidRDefault="0027451D" w:rsidP="0073445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451D" w:rsidRPr="00560C4E" w:rsidTr="006E2732">
        <w:tc>
          <w:tcPr>
            <w:tcW w:w="3780" w:type="dxa"/>
          </w:tcPr>
          <w:p w:rsidR="0027451D" w:rsidRPr="00560C4E" w:rsidRDefault="0027451D" w:rsidP="0073445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451D" w:rsidRPr="00560C4E" w:rsidTr="006E2732">
        <w:tc>
          <w:tcPr>
            <w:tcW w:w="3780" w:type="dxa"/>
          </w:tcPr>
          <w:p w:rsidR="0027451D" w:rsidRDefault="0027451D" w:rsidP="0073445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</w:t>
            </w:r>
          </w:p>
          <w:p w:rsidR="0027451D" w:rsidRPr="00560C4E" w:rsidRDefault="0027451D" w:rsidP="0073445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มูลค่ายุติธรรม                                               </w:t>
            </w:r>
          </w:p>
        </w:tc>
        <w:tc>
          <w:tcPr>
            <w:tcW w:w="135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451D" w:rsidRPr="00560C4E" w:rsidTr="006E2732">
        <w:tc>
          <w:tcPr>
            <w:tcW w:w="3780" w:type="dxa"/>
            <w:vAlign w:val="bottom"/>
          </w:tcPr>
          <w:p w:rsidR="0027451D" w:rsidRPr="00560C4E" w:rsidRDefault="0027451D" w:rsidP="00734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  <w:vAlign w:val="bottom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27451D" w:rsidRPr="00560C4E" w:rsidTr="006E2732">
        <w:tc>
          <w:tcPr>
            <w:tcW w:w="3780" w:type="dxa"/>
            <w:vAlign w:val="bottom"/>
          </w:tcPr>
          <w:p w:rsidR="0027451D" w:rsidRDefault="0027451D" w:rsidP="0073445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</w:tcPr>
          <w:p w:rsidR="0027451D" w:rsidRPr="00141BC7" w:rsidRDefault="0027451D" w:rsidP="0073445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141BC7" w:rsidRDefault="0027451D" w:rsidP="0073445D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AB6A73" w:rsidRDefault="0027451D" w:rsidP="0073445D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27451D" w:rsidRPr="00560C4E" w:rsidTr="006E2732">
        <w:tc>
          <w:tcPr>
            <w:tcW w:w="3780" w:type="dxa"/>
            <w:vAlign w:val="bottom"/>
          </w:tcPr>
          <w:p w:rsidR="0027451D" w:rsidRPr="00203012" w:rsidRDefault="0027451D" w:rsidP="0073445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</w:tcPr>
          <w:p w:rsidR="0027451D" w:rsidRPr="00AB6A73" w:rsidRDefault="0027451D" w:rsidP="0073445D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AB6A73" w:rsidRDefault="0027451D" w:rsidP="0073445D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27451D" w:rsidRPr="00AB6A73" w:rsidRDefault="0027451D" w:rsidP="0073445D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AB6A73" w:rsidRDefault="0027451D" w:rsidP="0073445D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</w:tr>
      <w:tr w:rsidR="0027451D" w:rsidRPr="00560C4E" w:rsidTr="006E2732">
        <w:tc>
          <w:tcPr>
            <w:tcW w:w="3780" w:type="dxa"/>
            <w:vAlign w:val="bottom"/>
          </w:tcPr>
          <w:p w:rsidR="0027451D" w:rsidRPr="00560C4E" w:rsidRDefault="0027451D" w:rsidP="00734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F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27451D" w:rsidRPr="00AB6A73" w:rsidRDefault="0027451D" w:rsidP="0073445D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4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AB6A73" w:rsidRDefault="0027451D" w:rsidP="0073445D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27451D" w:rsidRPr="00AB6A73" w:rsidRDefault="0027451D" w:rsidP="0073445D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  <w:tc>
          <w:tcPr>
            <w:tcW w:w="183" w:type="dxa"/>
          </w:tcPr>
          <w:p w:rsidR="0027451D" w:rsidRPr="00560C4E" w:rsidRDefault="0027451D" w:rsidP="0073445D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27451D" w:rsidRPr="00AB6A73" w:rsidRDefault="0027451D" w:rsidP="0073445D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</w:tr>
    </w:tbl>
    <w:p w:rsidR="0027451D" w:rsidRPr="00A8036E" w:rsidRDefault="0027451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4D5D" w:rsidRDefault="00324D5D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324D5D" w:rsidRDefault="00324D5D" w:rsidP="00FF4E74">
      <w:pPr>
        <w:pStyle w:val="block"/>
        <w:spacing w:after="0" w:line="240" w:lineRule="auto"/>
        <w:ind w:right="-297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DB615D" w:rsidRDefault="00DB615D" w:rsidP="00DB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3C09E4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มูลค่ายุติธรรมของเงินให้กู้ยืมแก่กิจการที่เกี่ยวข้องกันมีมูลค่าที่ใกล้เคียงกับมูลค่าตามบัญชี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B615D" w:rsidRPr="00A8036E" w:rsidRDefault="00DB615D" w:rsidP="00FF4E74">
      <w:pPr>
        <w:pStyle w:val="block"/>
        <w:spacing w:after="0" w:line="240" w:lineRule="auto"/>
        <w:ind w:right="-297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324D5D" w:rsidRDefault="00324D5D" w:rsidP="00F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2F7E18" w:rsidRPr="002F7E18">
        <w:rPr>
          <w:rFonts w:ascii="Angsana New" w:hAnsi="Angsana New" w:hint="cs"/>
          <w:sz w:val="30"/>
          <w:szCs w:val="30"/>
          <w:cs/>
        </w:rPr>
        <w:t>เงินกู้ยืมจากกิจการที่เกี่ยวข้องกัน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3C6EC3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21122" w:rsidRDefault="00B21122" w:rsidP="00B2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</w:t>
      </w:r>
      <w:r w:rsidR="0009232C">
        <w:rPr>
          <w:rFonts w:ascii="Angsana New" w:hAnsi="Angsana New" w:hint="cs"/>
          <w:sz w:val="30"/>
          <w:szCs w:val="30"/>
          <w:cs/>
        </w:rPr>
        <w:t>หนี้สินตาม</w:t>
      </w:r>
      <w:r>
        <w:rPr>
          <w:rFonts w:ascii="Angsana New" w:hAnsi="Angsana New" w:hint="cs"/>
          <w:sz w:val="30"/>
          <w:szCs w:val="30"/>
          <w:cs/>
        </w:rPr>
        <w:t>สัญญาเช่าการเงินมีมูลค่าที่ใกล้เคียงกับมูลค่าตามบัญชี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B21122" w:rsidRDefault="00B2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D37CD" w:rsidRDefault="00DB3E87" w:rsidP="00F6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7"/>
        <w:jc w:val="thaiDistribute"/>
        <w:rPr>
          <w:rFonts w:ascii="Angsana New" w:hAnsi="Angsana New"/>
          <w:b/>
          <w:bCs/>
          <w:sz w:val="24"/>
          <w:szCs w:val="24"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มูลค่ายุติธรรมของเงินกู้ยืมระยะยาวที่มีอัตราดอกเบี้ยคงที่มีมูลค่าใกล้เคียงกับมูลค่าตามบัญชี เนื่องจากอัตราดอกเบี้ยคงที่มีอัตราดอกเบี้ยใกล้เคียงกับอัตราดอกเบี้ยเงินกู้ท้องตลาด</w:t>
      </w:r>
      <w:r w:rsidR="009D37CD">
        <w:rPr>
          <w:rFonts w:ascii="Angsana New" w:hAnsi="Angsana New"/>
          <w:b/>
          <w:bCs/>
          <w:sz w:val="24"/>
          <w:szCs w:val="24"/>
        </w:rPr>
        <w:br w:type="page"/>
      </w:r>
    </w:p>
    <w:p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F325DB" w:rsidRPr="000952FF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72"/>
        <w:gridCol w:w="1258"/>
      </w:tblGrid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D2F91" w:rsidRPr="004C0125" w:rsidRDefault="006D2F91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 w:rsidR="00E02737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2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078A6" w:rsidRPr="004C0125" w:rsidTr="006D2F91">
        <w:trPr>
          <w:tblHeader/>
        </w:trPr>
        <w:tc>
          <w:tcPr>
            <w:tcW w:w="603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2F91" w:rsidRPr="004C0125" w:rsidTr="006D2F91"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4C0125" w:rsidRDefault="006D2F91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6D2F91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D2F91" w:rsidRPr="004C0125" w:rsidTr="001E10CD"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shd w:val="clear" w:color="auto" w:fill="auto"/>
          </w:tcPr>
          <w:p w:rsidR="006D2F91" w:rsidRPr="004C0125" w:rsidRDefault="006D2F91" w:rsidP="00256C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4C0125" w:rsidRDefault="006D2F91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F91" w:rsidRPr="004C0125" w:rsidTr="001E10CD">
        <w:tc>
          <w:tcPr>
            <w:tcW w:w="6030" w:type="dxa"/>
          </w:tcPr>
          <w:p w:rsidR="006D2F91" w:rsidRPr="004C0125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shd w:val="clear" w:color="auto" w:fill="auto"/>
          </w:tcPr>
          <w:p w:rsidR="006D2F91" w:rsidRPr="00F45005" w:rsidRDefault="00321645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</w:t>
            </w:r>
            <w:r w:rsidR="001E10CD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411</w:t>
            </w:r>
          </w:p>
        </w:tc>
        <w:tc>
          <w:tcPr>
            <w:tcW w:w="272" w:type="dxa"/>
          </w:tcPr>
          <w:p w:rsidR="006D2F91" w:rsidRPr="00F45005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:rsidR="006D2F91" w:rsidRPr="00256C4E" w:rsidRDefault="006D2F91" w:rsidP="00256C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56C4E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D2F91" w:rsidRPr="004C0125" w:rsidTr="001E10CD">
        <w:tc>
          <w:tcPr>
            <w:tcW w:w="6030" w:type="dxa"/>
          </w:tcPr>
          <w:p w:rsidR="006D2F91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D2F91" w:rsidRPr="00F45005" w:rsidRDefault="001E10CD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3,248</w:t>
            </w:r>
          </w:p>
        </w:tc>
        <w:tc>
          <w:tcPr>
            <w:tcW w:w="272" w:type="dxa"/>
          </w:tcPr>
          <w:p w:rsidR="006D2F91" w:rsidRPr="00F45005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D2F91" w:rsidRPr="00C852FA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19,160</w:t>
            </w:r>
          </w:p>
        </w:tc>
      </w:tr>
      <w:tr w:rsidR="006D2F91" w:rsidRPr="004C0125" w:rsidTr="001E10CD">
        <w:tc>
          <w:tcPr>
            <w:tcW w:w="6030" w:type="dxa"/>
          </w:tcPr>
          <w:p w:rsidR="006D2F91" w:rsidRPr="00F45005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F91" w:rsidRPr="00126908" w:rsidRDefault="001E10CD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6,659</w:t>
            </w:r>
          </w:p>
        </w:tc>
        <w:tc>
          <w:tcPr>
            <w:tcW w:w="272" w:type="dxa"/>
          </w:tcPr>
          <w:p w:rsidR="006D2F91" w:rsidRPr="00605E43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605E43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</w:tr>
      <w:tr w:rsidR="006D2F91" w:rsidRPr="004C0125" w:rsidTr="001E10CD">
        <w:tc>
          <w:tcPr>
            <w:tcW w:w="6030" w:type="dxa"/>
          </w:tcPr>
          <w:p w:rsidR="006D2F91" w:rsidRPr="00F45005" w:rsidRDefault="006D2F91" w:rsidP="003D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6D2F91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605E43" w:rsidRDefault="006D2F91" w:rsidP="003D4FC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:rsidR="006D2F91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F91" w:rsidRPr="002E51E4" w:rsidTr="001E10CD">
        <w:tc>
          <w:tcPr>
            <w:tcW w:w="6030" w:type="dxa"/>
          </w:tcPr>
          <w:p w:rsidR="006D2F91" w:rsidRDefault="006D2F91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BF24AE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D2F91" w:rsidRPr="002E51E4" w:rsidTr="001E10CD">
        <w:tc>
          <w:tcPr>
            <w:tcW w:w="6030" w:type="dxa"/>
          </w:tcPr>
          <w:p w:rsidR="006D2F91" w:rsidRDefault="006D2F91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  <w:shd w:val="clear" w:color="auto" w:fill="auto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D2F91" w:rsidRPr="002E51E4" w:rsidTr="001E10CD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6D2F91" w:rsidRPr="00A44459" w:rsidRDefault="001E10CD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17,064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19,760</w:t>
            </w:r>
          </w:p>
        </w:tc>
      </w:tr>
      <w:tr w:rsidR="006D2F91" w:rsidRPr="002E51E4" w:rsidTr="001E10CD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:rsidR="006D2F91" w:rsidRPr="00A44459" w:rsidRDefault="001E10CD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18,604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20,700</w:t>
            </w:r>
          </w:p>
        </w:tc>
      </w:tr>
      <w:tr w:rsidR="006D2F91" w:rsidRPr="002E51E4" w:rsidTr="001E10CD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เกินห้าปี</w:t>
            </w:r>
          </w:p>
        </w:tc>
        <w:tc>
          <w:tcPr>
            <w:tcW w:w="1260" w:type="dxa"/>
            <w:shd w:val="clear" w:color="auto" w:fill="auto"/>
          </w:tcPr>
          <w:p w:rsidR="006D2F91" w:rsidRPr="00A44459" w:rsidRDefault="001E10CD" w:rsidP="001E10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200</w:t>
            </w:r>
          </w:p>
        </w:tc>
      </w:tr>
      <w:tr w:rsidR="006D2F91" w:rsidRPr="002E51E4" w:rsidTr="001E10CD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2F91" w:rsidRPr="00A44459" w:rsidRDefault="001E10CD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35,668</w:t>
            </w:r>
          </w:p>
        </w:tc>
        <w:tc>
          <w:tcPr>
            <w:tcW w:w="272" w:type="dxa"/>
          </w:tcPr>
          <w:p w:rsidR="006D2F91" w:rsidRPr="005E77C2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5E77C2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</w:rPr>
              <w:t>,660</w:t>
            </w:r>
          </w:p>
        </w:tc>
      </w:tr>
    </w:tbl>
    <w:p w:rsidR="00E45951" w:rsidRPr="00E45951" w:rsidRDefault="00E45951" w:rsidP="00C818DF">
      <w:pPr>
        <w:rPr>
          <w:rFonts w:ascii="Angsana New" w:hAnsi="Angsana New"/>
          <w:sz w:val="24"/>
          <w:szCs w:val="24"/>
        </w:rPr>
      </w:pPr>
    </w:p>
    <w:p w:rsid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1607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:rsidR="00531990" w:rsidRP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531990">
        <w:rPr>
          <w:rFonts w:ascii="Angsana New" w:hAnsi="Angsana New"/>
          <w:spacing w:val="4"/>
          <w:sz w:val="30"/>
          <w:szCs w:val="30"/>
        </w:rPr>
        <w:t>3</w:t>
      </w:r>
      <w:r w:rsidR="00E02737">
        <w:rPr>
          <w:rFonts w:ascii="Angsana New" w:hAnsi="Angsana New"/>
          <w:spacing w:val="4"/>
          <w:sz w:val="30"/>
          <w:szCs w:val="30"/>
        </w:rPr>
        <w:t>0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E02737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53199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</w:rPr>
        <w:t xml:space="preserve">2562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6E5C4C" w:rsidRPr="006E5C4C">
        <w:rPr>
          <w:rFonts w:ascii="Angsana New" w:hAnsi="Angsana New"/>
          <w:spacing w:val="4"/>
          <w:sz w:val="30"/>
          <w:szCs w:val="30"/>
        </w:rPr>
        <w:t>116.99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สำหรับกลุ่มบริษัท และ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9E1FA5" w:rsidRPr="009E1FA5">
        <w:rPr>
          <w:rFonts w:ascii="Angsana New" w:hAnsi="Angsana New"/>
          <w:spacing w:val="4"/>
          <w:sz w:val="30"/>
          <w:szCs w:val="30"/>
        </w:rPr>
        <w:t>1</w:t>
      </w:r>
      <w:r w:rsidR="009E1FA5">
        <w:rPr>
          <w:rFonts w:ascii="Angsana New" w:hAnsi="Angsana New"/>
          <w:spacing w:val="4"/>
          <w:sz w:val="30"/>
          <w:szCs w:val="30"/>
        </w:rPr>
        <w:t>2</w:t>
      </w:r>
      <w:r w:rsidR="009E1FA5" w:rsidRPr="009E1FA5">
        <w:rPr>
          <w:rFonts w:ascii="Angsana New" w:hAnsi="Angsana New"/>
          <w:spacing w:val="4"/>
          <w:sz w:val="30"/>
          <w:szCs w:val="30"/>
        </w:rPr>
        <w:t>.</w:t>
      </w:r>
      <w:r w:rsidR="009E1FA5">
        <w:rPr>
          <w:rFonts w:ascii="Angsana New" w:hAnsi="Angsana New"/>
          <w:spacing w:val="4"/>
          <w:sz w:val="30"/>
          <w:szCs w:val="30"/>
        </w:rPr>
        <w:t>86</w:t>
      </w:r>
      <w:r w:rsidRPr="0053199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</w:p>
    <w:p w:rsidR="003C6EC3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:rsidR="00E36ABD" w:rsidRPr="00CD022C" w:rsidRDefault="00E36ABD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CD022C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เหตุการณ์ภายหลัง</w:t>
      </w:r>
      <w:r w:rsidR="00C70DD3" w:rsidRPr="00CD022C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รอบระยะเวลา</w:t>
      </w:r>
      <w:r w:rsidRPr="00CD022C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รายงาน</w:t>
      </w:r>
    </w:p>
    <w:p w:rsidR="00DD4034" w:rsidRPr="005052F7" w:rsidRDefault="00DD4034" w:rsidP="00DD4034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Cs w:val="22"/>
          <w:highlight w:val="cyan"/>
          <w:lang w:val="en-US" w:bidi="th-TH"/>
        </w:rPr>
      </w:pPr>
    </w:p>
    <w:p w:rsidR="00F6227F" w:rsidRDefault="004A501E" w:rsidP="00CD022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 w:rsidR="00053C18"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053C18">
        <w:rPr>
          <w:rFonts w:ascii="Angsana New" w:hAnsi="Angsana New" w:hint="cs"/>
          <w:sz w:val="30"/>
          <w:szCs w:val="30"/>
          <w:cs/>
          <w:lang w:val="en-US" w:bidi="th-TH"/>
        </w:rPr>
        <w:t>กรกฎาคม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2562 </w:t>
      </w:r>
      <w:r w:rsidR="00CD022C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="00A53D8F">
        <w:rPr>
          <w:rFonts w:ascii="Angsana New" w:hAnsi="Angsana New" w:hint="cs"/>
          <w:sz w:val="30"/>
          <w:szCs w:val="30"/>
          <w:cs/>
          <w:lang w:val="en-US" w:bidi="th-TH"/>
        </w:rPr>
        <w:t>ได้เข้าไป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ซื้อเงินลงทุน</w:t>
      </w:r>
      <w:r w:rsidR="00A53D8F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="00CD022C">
        <w:rPr>
          <w:rFonts w:ascii="Angsana New" w:hAnsi="Angsana New" w:hint="cs"/>
          <w:sz w:val="30"/>
          <w:szCs w:val="30"/>
          <w:cs/>
          <w:lang w:val="en-US" w:bidi="th-TH"/>
        </w:rPr>
        <w:t>บริษัท ที.เค.เอส.-เวลโก (ประเทศไทย) จำกัด</w:t>
      </w:r>
      <w:r w:rsidR="00A53D8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053C18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 4.08 ล้านบาท คิดเป็น</w:t>
      </w:r>
      <w:r w:rsidR="00CD022C">
        <w:rPr>
          <w:rFonts w:ascii="Angsana New" w:hAnsi="Angsana New" w:hint="cs"/>
          <w:sz w:val="30"/>
          <w:szCs w:val="30"/>
          <w:cs/>
          <w:lang w:val="en-US" w:bidi="th-TH"/>
        </w:rPr>
        <w:t xml:space="preserve">ร้อยละ 49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จากบริษัท เวลล์ คอร์</w:t>
      </w:r>
      <w:r w:rsidR="00CD022C">
        <w:rPr>
          <w:rFonts w:ascii="Angsana New" w:hAnsi="Angsana New" w:hint="cs"/>
          <w:sz w:val="30"/>
          <w:szCs w:val="30"/>
          <w:cs/>
          <w:lang w:val="en-US" w:bidi="th-TH"/>
        </w:rPr>
        <w:t>ปอเรชั่น จำกัด</w:t>
      </w:r>
      <w:r w:rsidRPr="008669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E31C8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ทำให้กลุ่มบริษัทมีสัดส่วนในบริษัท ที.เค.เอส.-เวลโก (ประเทศไทย) จำกัด</w:t>
      </w:r>
      <w:r w:rsidR="00A53D8F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จากร้อยละ </w:t>
      </w:r>
      <w:r w:rsidR="00A53D8F">
        <w:rPr>
          <w:rFonts w:ascii="Angsana New" w:hAnsi="Angsana New"/>
          <w:sz w:val="30"/>
          <w:szCs w:val="30"/>
          <w:lang w:val="en-US" w:bidi="th-TH"/>
        </w:rPr>
        <w:t>51</w:t>
      </w:r>
      <w:r w:rsidR="00A53D8F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เป็น</w:t>
      </w:r>
      <w:r w:rsidR="003E31C8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="003E31C8">
        <w:rPr>
          <w:rFonts w:ascii="Angsana New" w:hAnsi="Angsana New"/>
          <w:sz w:val="30"/>
          <w:szCs w:val="30"/>
          <w:lang w:val="en-US" w:bidi="th-TH"/>
        </w:rPr>
        <w:t>100</w:t>
      </w:r>
      <w:r w:rsidR="003E31C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FB1536" w:rsidRPr="005052F7" w:rsidRDefault="00FB1536" w:rsidP="00CD022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Cs w:val="22"/>
          <w:lang w:val="en-US" w:bidi="th-TH"/>
        </w:rPr>
      </w:pPr>
    </w:p>
    <w:p w:rsidR="00A53D8F" w:rsidRDefault="00FB1536" w:rsidP="00CD022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 5 สิงหาคม 2562 ที่ประชุมคณะกรรมการบริษัทของบริษัทย่อยแห่งหนึ่งมีมติอนุมัติให้</w:t>
      </w:r>
      <w:r w:rsidR="00C314A5">
        <w:rPr>
          <w:rFonts w:ascii="Angsana New" w:hAnsi="Angsana New" w:hint="cs"/>
          <w:sz w:val="30"/>
          <w:szCs w:val="30"/>
          <w:cs/>
          <w:lang w:val="en-US" w:bidi="th-TH"/>
        </w:rPr>
        <w:t>จ่ายเงินปันผลระหว่างกาลปี 2562 ในอัตราหุ้นละ 0.68 บาท รวมเป็นเงินทั้งสิ้น 74.</w:t>
      </w:r>
      <w:r w:rsidR="00BA6EBF">
        <w:rPr>
          <w:rFonts w:ascii="Angsana New" w:hAnsi="Angsana New"/>
          <w:sz w:val="30"/>
          <w:szCs w:val="30"/>
          <w:lang w:val="en-US" w:bidi="th-TH"/>
        </w:rPr>
        <w:t>58</w:t>
      </w:r>
      <w:r w:rsidR="00C314A5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</w:t>
      </w:r>
      <w:r w:rsidR="00A843E4">
        <w:rPr>
          <w:rFonts w:ascii="Angsana New" w:hAnsi="Angsana New" w:hint="cs"/>
          <w:sz w:val="30"/>
          <w:szCs w:val="30"/>
          <w:cs/>
          <w:lang w:bidi="th-TH"/>
        </w:rPr>
        <w:t>เงินปันผลระหว่างกา</w:t>
      </w:r>
      <w:r w:rsidR="00113B6D">
        <w:rPr>
          <w:rFonts w:ascii="Angsana New" w:hAnsi="Angsana New" w:hint="cs"/>
          <w:sz w:val="30"/>
          <w:szCs w:val="30"/>
          <w:cs/>
          <w:lang w:bidi="th-TH"/>
        </w:rPr>
        <w:t>ล</w:t>
      </w:r>
      <w:r w:rsidR="00A843E4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 w:rsidR="00BA6EBF">
        <w:rPr>
          <w:rFonts w:ascii="Angsana New" w:hAnsi="Angsana New" w:hint="cs"/>
          <w:sz w:val="30"/>
          <w:szCs w:val="30"/>
          <w:cs/>
        </w:rPr>
        <w:t xml:space="preserve">จะจ่ายในเดือนกันยายน </w:t>
      </w:r>
      <w:r w:rsidR="00BA6EBF">
        <w:rPr>
          <w:rFonts w:ascii="Angsana New" w:hAnsi="Angsana New"/>
          <w:sz w:val="30"/>
          <w:szCs w:val="30"/>
        </w:rPr>
        <w:t>2562</w:t>
      </w:r>
    </w:p>
    <w:p w:rsidR="000F4A2C" w:rsidRPr="00DB3E57" w:rsidRDefault="000F4A2C" w:rsidP="00DB3E57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0F4A2C" w:rsidRDefault="000F4A2C" w:rsidP="000F4A2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>6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สิงหาคม 2562 ที่ประชุมคณะกรรมการบริษัทของบริษัทร่วมแห่งหนึ่งมีมติอนุมัติให้จ่ายเงินปันผลระหว่างกาลปี 2562 ในอัตราหุ้นละ 0.</w:t>
      </w:r>
      <w:r>
        <w:rPr>
          <w:rFonts w:ascii="Angsana New" w:hAnsi="Angsana New"/>
          <w:sz w:val="30"/>
          <w:szCs w:val="30"/>
          <w:lang w:val="en-US" w:bidi="th-TH"/>
        </w:rPr>
        <w:t>15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>
        <w:rPr>
          <w:rFonts w:ascii="Angsana New" w:hAnsi="Angsana New"/>
          <w:sz w:val="30"/>
          <w:szCs w:val="30"/>
          <w:lang w:val="en-US" w:bidi="th-TH"/>
        </w:rPr>
        <w:t>127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.</w:t>
      </w:r>
      <w:r>
        <w:rPr>
          <w:rFonts w:ascii="Angsana New" w:hAnsi="Angsana New"/>
          <w:sz w:val="30"/>
          <w:szCs w:val="30"/>
          <w:lang w:val="en-US" w:bidi="th-TH"/>
        </w:rPr>
        <w:t>10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เงินปันผลระหว่างกา</w:t>
      </w:r>
      <w:r w:rsidR="00113B6D">
        <w:rPr>
          <w:rFonts w:ascii="Angsana New" w:hAnsi="Angsana New" w:hint="cs"/>
          <w:sz w:val="30"/>
          <w:szCs w:val="30"/>
          <w:cs/>
          <w:lang w:bidi="th-TH"/>
        </w:rPr>
        <w:t>ล</w:t>
      </w:r>
      <w:r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จะจ่ายในเดือนกันยายน </w:t>
      </w:r>
      <w:r>
        <w:rPr>
          <w:rFonts w:ascii="Angsana New" w:hAnsi="Angsana New"/>
          <w:sz w:val="30"/>
          <w:szCs w:val="30"/>
        </w:rPr>
        <w:t>2562</w:t>
      </w:r>
    </w:p>
    <w:p w:rsidR="00DB3E57" w:rsidRDefault="00DB3E57" w:rsidP="000F4A2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:rsidR="00DB3E57" w:rsidRPr="00DB3E57" w:rsidRDefault="00DB3E57" w:rsidP="00113B6D">
      <w:pPr>
        <w:pStyle w:val="block"/>
        <w:spacing w:after="0" w:line="240" w:lineRule="auto"/>
        <w:ind w:left="518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ในการประชุมคณะกรรมการบริษัทเมื่อวันที่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7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2562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</w:t>
      </w:r>
      <w:r w:rsidR="00113B6D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มีมติอนุมัติเรื่องต่อไปนี้</w:t>
      </w:r>
    </w:p>
    <w:p w:rsidR="00DB3E57" w:rsidRPr="00DB3E57" w:rsidRDefault="00DB3E57" w:rsidP="00113B6D">
      <w:pPr>
        <w:pStyle w:val="block"/>
        <w:spacing w:after="0" w:line="240" w:lineRule="auto"/>
        <w:ind w:left="1440" w:right="-43" w:hanging="72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B3E57">
        <w:rPr>
          <w:rFonts w:ascii="Angsana New" w:hAnsi="Angsana New"/>
          <w:sz w:val="30"/>
          <w:szCs w:val="30"/>
          <w:cs/>
          <w:lang w:val="en-US" w:bidi="th-TH"/>
        </w:rPr>
        <w:t>1</w:t>
      </w:r>
      <w:r w:rsidR="00113B6D">
        <w:rPr>
          <w:rFonts w:ascii="Angsana New" w:hAnsi="Angsana New" w:hint="cs"/>
          <w:sz w:val="30"/>
          <w:szCs w:val="30"/>
          <w:cs/>
          <w:lang w:val="en-US" w:bidi="th-TH"/>
        </w:rPr>
        <w:t>)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ab/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เรื่องการทําคําเสนอซื้อหลักทรัพย์ทั้งหมดในบริษัท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ทีบีเอสพี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มหาชน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>) (“</w:t>
      </w:r>
      <w:r w:rsidRPr="00DB3E57">
        <w:rPr>
          <w:rFonts w:ascii="Angsana New" w:hAnsi="Angsana New"/>
          <w:sz w:val="30"/>
          <w:szCs w:val="30"/>
          <w:lang w:val="en-US" w:bidi="th-TH"/>
        </w:rPr>
        <w:t xml:space="preserve">TBSP”)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โดยสมัครใจ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B3E57">
        <w:rPr>
          <w:rFonts w:ascii="Angsana New" w:hAnsi="Angsana New"/>
          <w:sz w:val="30"/>
          <w:szCs w:val="30"/>
          <w:lang w:val="en-US" w:bidi="th-TH"/>
        </w:rPr>
        <w:t xml:space="preserve">Voluntary </w:t>
      </w:r>
      <w:r w:rsidR="00113B6D">
        <w:rPr>
          <w:rFonts w:ascii="Angsana New" w:hAnsi="Angsana New"/>
          <w:sz w:val="30"/>
          <w:szCs w:val="30"/>
          <w:lang w:val="en-US" w:bidi="th-TH"/>
        </w:rPr>
        <w:t>t</w:t>
      </w:r>
      <w:r w:rsidRPr="00DB3E57">
        <w:rPr>
          <w:rFonts w:ascii="Angsana New" w:hAnsi="Angsana New"/>
          <w:sz w:val="30"/>
          <w:szCs w:val="30"/>
          <w:lang w:val="en-US" w:bidi="th-TH"/>
        </w:rPr>
        <w:t xml:space="preserve">ender </w:t>
      </w:r>
      <w:r w:rsidR="00113B6D">
        <w:rPr>
          <w:rFonts w:ascii="Angsana New" w:hAnsi="Angsana New"/>
          <w:sz w:val="30"/>
          <w:szCs w:val="30"/>
          <w:lang w:val="en-US" w:bidi="th-TH"/>
        </w:rPr>
        <w:t>o</w:t>
      </w:r>
      <w:r w:rsidRPr="00DB3E57">
        <w:rPr>
          <w:rFonts w:ascii="Angsana New" w:hAnsi="Angsana New"/>
          <w:sz w:val="30"/>
          <w:szCs w:val="30"/>
          <w:lang w:val="en-US" w:bidi="th-TH"/>
        </w:rPr>
        <w:t>ffer)</w:t>
      </w:r>
    </w:p>
    <w:p w:rsidR="00DB3E57" w:rsidRPr="00DB3E57" w:rsidRDefault="00DB3E57" w:rsidP="00F16CD3">
      <w:pPr>
        <w:pStyle w:val="block"/>
        <w:spacing w:after="0" w:line="240" w:lineRule="auto"/>
        <w:ind w:left="1408" w:right="-43" w:hanging="6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B3E57">
        <w:rPr>
          <w:rFonts w:ascii="Angsana New" w:hAnsi="Angsana New"/>
          <w:sz w:val="30"/>
          <w:szCs w:val="30"/>
          <w:cs/>
          <w:lang w:val="en-US" w:bidi="th-TH"/>
        </w:rPr>
        <w:t>2</w:t>
      </w:r>
      <w:r w:rsidR="00113B6D">
        <w:rPr>
          <w:rFonts w:ascii="Angsana New" w:hAnsi="Angsana New" w:hint="cs"/>
          <w:sz w:val="30"/>
          <w:szCs w:val="30"/>
          <w:cs/>
          <w:lang w:val="en-US" w:bidi="th-TH"/>
        </w:rPr>
        <w:t>)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ab/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เรื่องการจัดตั้งบริษัทย่อยแห่งใหม่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ด้วยหุ้นที่บริษัทถืออยู่ในบริษัท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ที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เค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เอส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สยามเพรส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แมเนจเม้นท์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B3E57">
        <w:rPr>
          <w:rFonts w:ascii="Angsana New" w:hAnsi="Angsana New"/>
          <w:sz w:val="30"/>
          <w:szCs w:val="30"/>
          <w:lang w:val="en-US" w:bidi="th-TH"/>
        </w:rPr>
        <w:t xml:space="preserve">Share </w:t>
      </w:r>
      <w:r w:rsidR="00F16CD3">
        <w:rPr>
          <w:rFonts w:ascii="Angsana New" w:hAnsi="Angsana New"/>
          <w:sz w:val="30"/>
          <w:szCs w:val="30"/>
          <w:lang w:val="en-US" w:bidi="th-TH"/>
        </w:rPr>
        <w:t>s</w:t>
      </w:r>
      <w:r w:rsidRPr="00DB3E57">
        <w:rPr>
          <w:rFonts w:ascii="Angsana New" w:hAnsi="Angsana New"/>
          <w:sz w:val="30"/>
          <w:szCs w:val="30"/>
          <w:lang w:val="en-US" w:bidi="th-TH"/>
        </w:rPr>
        <w:t xml:space="preserve">wap)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เพื่อรองรับแนวทางการปรับโครงสร้างธุรกิจของกลุ่มบริษัท</w:t>
      </w:r>
    </w:p>
    <w:p w:rsidR="00DB3E57" w:rsidRDefault="00DB3E57" w:rsidP="00113B6D">
      <w:pPr>
        <w:pStyle w:val="block"/>
        <w:spacing w:after="0" w:line="240" w:lineRule="auto"/>
        <w:ind w:left="1410" w:right="-43" w:hanging="6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B3E57">
        <w:rPr>
          <w:rFonts w:ascii="Angsana New" w:hAnsi="Angsana New"/>
          <w:sz w:val="30"/>
          <w:szCs w:val="30"/>
          <w:cs/>
          <w:lang w:val="en-US" w:bidi="th-TH"/>
        </w:rPr>
        <w:t>3</w:t>
      </w:r>
      <w:r w:rsidR="00113B6D">
        <w:rPr>
          <w:rFonts w:ascii="Angsana New" w:hAnsi="Angsana New" w:hint="cs"/>
          <w:sz w:val="30"/>
          <w:szCs w:val="30"/>
          <w:cs/>
          <w:lang w:val="en-US" w:bidi="th-TH"/>
        </w:rPr>
        <w:t>)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ab/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เรื่องจ่ายเงินปันผลระหว่างกาลปี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2562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ในอัตราหุ้นละ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0.2</w:t>
      </w:r>
      <w:r w:rsidR="00F16CD3">
        <w:rPr>
          <w:rFonts w:ascii="Angsana New" w:hAnsi="Angsana New"/>
          <w:sz w:val="30"/>
          <w:szCs w:val="30"/>
          <w:lang w:val="en-US" w:bidi="th-TH"/>
        </w:rPr>
        <w:t>0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รวมเป็นเงินทั้งสิ้น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92.45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F16CD3">
        <w:rPr>
          <w:rFonts w:ascii="Angsana New" w:hAnsi="Angsana New"/>
          <w:sz w:val="30"/>
          <w:szCs w:val="30"/>
          <w:lang w:val="en-US" w:bidi="th-TH"/>
        </w:rPr>
        <w:t xml:space="preserve">      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เงินปันผลระหว่างกา</w:t>
      </w:r>
      <w:r w:rsidR="00F16CD3">
        <w:rPr>
          <w:rFonts w:ascii="Angsana New" w:hAnsi="Angsana New" w:hint="cs"/>
          <w:sz w:val="30"/>
          <w:szCs w:val="30"/>
          <w:cs/>
          <w:lang w:val="en-US" w:bidi="th-TH"/>
        </w:rPr>
        <w:t>ล</w:t>
      </w:r>
      <w:r w:rsidRPr="00DB3E57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ดังกล่าวจะจ่ายในเดือนกันยายน</w:t>
      </w:r>
      <w:r w:rsidRPr="00DB3E57">
        <w:rPr>
          <w:rFonts w:ascii="Angsana New" w:hAnsi="Angsana New"/>
          <w:sz w:val="30"/>
          <w:szCs w:val="30"/>
          <w:cs/>
          <w:lang w:val="en-US" w:bidi="th-TH"/>
        </w:rPr>
        <w:t xml:space="preserve"> 2562</w:t>
      </w:r>
    </w:p>
    <w:p w:rsidR="003C6EC3" w:rsidRPr="005052F7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882A4B" w:rsidRDefault="00882A4B" w:rsidP="00FE5043">
      <w:pPr>
        <w:pStyle w:val="index"/>
        <w:numPr>
          <w:ilvl w:val="0"/>
          <w:numId w:val="19"/>
        </w:numPr>
        <w:tabs>
          <w:tab w:val="left" w:pos="540"/>
        </w:tabs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882A4B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82A4B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ที่ยังไม่ได้ใช้    </w:t>
      </w:r>
    </w:p>
    <w:p w:rsidR="00882A4B" w:rsidRPr="005052F7" w:rsidRDefault="00882A4B" w:rsidP="00882A4B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Cs w:val="22"/>
          <w:lang w:val="en-US" w:bidi="th-TH"/>
        </w:rPr>
      </w:pPr>
    </w:p>
    <w:p w:rsidR="00BC0A78" w:rsidRDefault="00BC0A78" w:rsidP="00BC0A78">
      <w:pPr>
        <w:spacing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092A6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</w:t>
      </w:r>
      <w:r w:rsidR="00E96C1E">
        <w:rPr>
          <w:rFonts w:ascii="Angsana New" w:hAnsi="Angsana New" w:hint="cs"/>
          <w:sz w:val="30"/>
          <w:szCs w:val="30"/>
          <w:cs/>
        </w:rPr>
        <w:t>ซึ่ง</w:t>
      </w:r>
      <w:r w:rsidR="00E96C1E" w:rsidRPr="00092A60">
        <w:rPr>
          <w:rFonts w:ascii="Angsana New" w:hAnsi="Angsana New"/>
          <w:sz w:val="30"/>
          <w:szCs w:val="30"/>
          <w:cs/>
        </w:rPr>
        <w:t>เกี่ยว</w:t>
      </w:r>
      <w:r w:rsidR="00E96C1E">
        <w:rPr>
          <w:rFonts w:ascii="Angsana New" w:hAnsi="Angsana New" w:hint="cs"/>
          <w:sz w:val="30"/>
          <w:szCs w:val="30"/>
          <w:cs/>
        </w:rPr>
        <w:t>ข้อง</w:t>
      </w:r>
      <w:r w:rsidR="00E96C1E" w:rsidRPr="00092A60">
        <w:rPr>
          <w:rFonts w:ascii="Angsana New" w:hAnsi="Angsana New"/>
          <w:sz w:val="30"/>
          <w:szCs w:val="30"/>
          <w:cs/>
        </w:rPr>
        <w:t>กับการดำเนินงานของ</w:t>
      </w:r>
      <w:r w:rsidR="00E96C1E" w:rsidRPr="00092A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96C1E">
        <w:rPr>
          <w:rFonts w:ascii="Angsana New" w:hAnsi="Angsana New" w:hint="cs"/>
          <w:sz w:val="30"/>
          <w:szCs w:val="30"/>
          <w:cs/>
        </w:rPr>
        <w:t>และคาดว่าจะมีผลกระทบต่องบการเงินรวมและงบการเงินเฉพาะกิจการของบริษัทเมื่อนำมาถือปฏิบัติเป็นครั้งแรก โดย</w:t>
      </w:r>
      <w:r w:rsidR="00E96C1E" w:rsidRPr="00092A60">
        <w:rPr>
          <w:rFonts w:ascii="Angsana New" w:hAnsi="Angsana New" w:hint="cs"/>
          <w:sz w:val="30"/>
          <w:szCs w:val="30"/>
          <w:cs/>
        </w:rPr>
        <w:t>มาตรฐานกา</w:t>
      </w:r>
      <w:r w:rsidR="00E96C1E">
        <w:rPr>
          <w:rFonts w:ascii="Angsana New" w:hAnsi="Angsana New" w:hint="cs"/>
          <w:sz w:val="30"/>
          <w:szCs w:val="30"/>
          <w:cs/>
        </w:rPr>
        <w:t>ร</w:t>
      </w:r>
      <w:r w:rsidR="00E96C1E" w:rsidRPr="00092A60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="00E96C1E">
        <w:rPr>
          <w:rFonts w:ascii="Angsana New" w:hAnsi="Angsana New" w:hint="cs"/>
          <w:sz w:val="30"/>
          <w:szCs w:val="30"/>
          <w:cs/>
        </w:rPr>
        <w:t>ดังกล่าวกำหนดให้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>ถือปฏิบัติกับงบการเงินสำหรับรอบระยะเวลาบัญชีที่เริ่มในหรือหลังวันที่</w:t>
      </w:r>
      <w:r w:rsidR="00E96C1E" w:rsidRPr="00092A60">
        <w:rPr>
          <w:rFonts w:ascii="Angsana New" w:hAnsi="Angsana New"/>
          <w:spacing w:val="8"/>
          <w:sz w:val="30"/>
          <w:szCs w:val="30"/>
        </w:rPr>
        <w:t xml:space="preserve"> 1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 xml:space="preserve"> มกราคม</w:t>
      </w:r>
      <w:r w:rsidR="00E96C1E">
        <w:rPr>
          <w:rFonts w:ascii="Angsana New" w:hAnsi="Angsana New"/>
          <w:spacing w:val="8"/>
          <w:sz w:val="30"/>
          <w:szCs w:val="30"/>
        </w:rPr>
        <w:t xml:space="preserve"> 2563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E96C1E">
        <w:rPr>
          <w:rFonts w:ascii="Angsana New" w:hAnsi="Angsana New" w:hint="cs"/>
          <w:spacing w:val="8"/>
          <w:sz w:val="30"/>
          <w:szCs w:val="30"/>
          <w:cs/>
        </w:rPr>
        <w:t>มี</w:t>
      </w:r>
      <w:r w:rsidR="00E96C1E" w:rsidRPr="00092A60">
        <w:rPr>
          <w:rFonts w:ascii="Angsana New" w:hAnsi="Angsana New"/>
          <w:spacing w:val="8"/>
          <w:sz w:val="30"/>
          <w:szCs w:val="30"/>
          <w:cs/>
        </w:rPr>
        <w:t>ดังต่อไปนี้</w:t>
      </w:r>
    </w:p>
    <w:p w:rsidR="00BC0A78" w:rsidRDefault="00BC0A78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p w:rsidR="004073C1" w:rsidRDefault="004073C1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p w:rsidR="004073C1" w:rsidRDefault="004073C1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p w:rsidR="004073C1" w:rsidRDefault="004073C1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p w:rsidR="004073C1" w:rsidRPr="005052F7" w:rsidRDefault="004073C1" w:rsidP="00BC0A78">
      <w:pPr>
        <w:spacing w:line="240" w:lineRule="auto"/>
        <w:ind w:left="567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4068"/>
        <w:gridCol w:w="5274"/>
      </w:tblGrid>
      <w:tr w:rsidR="00C67D1C" w:rsidRPr="009028E0" w:rsidTr="00C67D1C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C67D1C" w:rsidRPr="009028E0" w:rsidRDefault="00C67D1C" w:rsidP="000039B2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5274" w:type="dxa"/>
            <w:shd w:val="clear" w:color="auto" w:fill="auto"/>
            <w:vAlign w:val="bottom"/>
          </w:tcPr>
          <w:p w:rsidR="00C67D1C" w:rsidRPr="009028E0" w:rsidRDefault="00C67D1C" w:rsidP="000039B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5274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Pr="009028E0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5274" w:type="dxa"/>
            <w:shd w:val="clear" w:color="auto" w:fill="auto"/>
          </w:tcPr>
          <w:p w:rsidR="00C67D1C" w:rsidRPr="00CC1212" w:rsidRDefault="00C67D1C" w:rsidP="00CC1212">
            <w:pPr>
              <w:spacing w:line="240" w:lineRule="auto"/>
              <w:ind w:left="137" w:hanging="13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7D1C" w:rsidRPr="009028E0" w:rsidTr="00C67D1C">
        <w:tc>
          <w:tcPr>
            <w:tcW w:w="4068" w:type="dxa"/>
            <w:shd w:val="clear" w:color="auto" w:fill="auto"/>
          </w:tcPr>
          <w:p w:rsidR="00C67D1C" w:rsidRDefault="00C67D1C" w:rsidP="000039B2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5274" w:type="dxa"/>
            <w:shd w:val="clear" w:color="auto" w:fill="auto"/>
          </w:tcPr>
          <w:p w:rsidR="00C67D1C" w:rsidRDefault="00C67D1C" w:rsidP="00CC1212">
            <w:pPr>
              <w:spacing w:line="240" w:lineRule="auto"/>
              <w:ind w:left="137" w:hanging="13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2712E" w:rsidRPr="0072712E" w:rsidRDefault="0072712E" w:rsidP="003D7076">
      <w:pPr>
        <w:ind w:left="540" w:hanging="9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C0A78" w:rsidRDefault="00BC0A78" w:rsidP="003D7076">
      <w:pPr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28E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B97D8B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ที่เกี่ยวข้องกับ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72712E" w:rsidRPr="0072712E" w:rsidRDefault="0072712E" w:rsidP="003D7076">
      <w:pPr>
        <w:ind w:left="540" w:hanging="9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C0A78" w:rsidRPr="009028E0" w:rsidRDefault="00BC0A78" w:rsidP="00BC0A7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028E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0A78" w:rsidRPr="009028E0" w:rsidRDefault="00BC0A78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B77DC8" w:rsidRPr="00300096" w:rsidRDefault="00B77DC8" w:rsidP="00B77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00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000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3000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3000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/>
          <w:sz w:val="30"/>
          <w:szCs w:val="30"/>
        </w:rPr>
        <w:br/>
      </w:r>
      <w:r w:rsidRPr="003000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BC0A78" w:rsidRPr="009028E0" w:rsidRDefault="00BC0A78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BC0A78" w:rsidRPr="009028E0" w:rsidRDefault="00BC0A78" w:rsidP="00BC0A7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9028E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C0A78" w:rsidRPr="009028E0" w:rsidRDefault="00BC0A78" w:rsidP="00BC0A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B77DC8" w:rsidRPr="00300096" w:rsidRDefault="00B77DC8" w:rsidP="00B77DC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sz w:val="30"/>
          <w:szCs w:val="30"/>
        </w:rPr>
        <w:t>16</w:t>
      </w:r>
      <w:r w:rsidRPr="003000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bookmarkStart w:id="5" w:name="_Hlk15581419"/>
      <w:r w:rsidRPr="0030009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000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3000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BC0A78" w:rsidRDefault="00BC0A78" w:rsidP="00BC0A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14592B" w:rsidRDefault="00BC0A78" w:rsidP="00B77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506DA5">
        <w:rPr>
          <w:rFonts w:asciiTheme="majorBidi" w:hAnsiTheme="majorBidi" w:cstheme="majorBidi" w:hint="cs"/>
          <w:sz w:val="30"/>
          <w:szCs w:val="30"/>
          <w:cs/>
        </w:rPr>
        <w:t>ต่องบการเงินในงวดแรก</w:t>
      </w:r>
      <w:r w:rsidR="006F2B5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C4A9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ถือปฏิบัติตามมาตรฐานการรายงานทางการเงินข้างต้น</w:t>
      </w:r>
    </w:p>
    <w:p w:rsidR="003C6EC3" w:rsidRDefault="003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92159" w:rsidRDefault="00492159" w:rsidP="00FE504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49215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การจัดประเภทรายการใหม่</w:t>
      </w:r>
    </w:p>
    <w:p w:rsidR="00492159" w:rsidRPr="00E3727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92159" w:rsidRPr="00492159" w:rsidRDefault="00492159" w:rsidP="0049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2159">
        <w:rPr>
          <w:rFonts w:ascii="Angsana New" w:eastAsia="Times New Roman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492159">
        <w:rPr>
          <w:rFonts w:ascii="Angsana New" w:eastAsia="Times New Roman" w:hAnsi="Angsana New"/>
          <w:sz w:val="30"/>
          <w:szCs w:val="30"/>
        </w:rPr>
        <w:t xml:space="preserve">31 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21863">
        <w:rPr>
          <w:rFonts w:ascii="Angsana New" w:eastAsia="Times New Roman" w:hAnsi="Angsana New"/>
          <w:sz w:val="30"/>
          <w:szCs w:val="30"/>
        </w:rPr>
        <w:t>2561</w:t>
      </w:r>
      <w:r w:rsidRPr="00492159">
        <w:rPr>
          <w:rFonts w:ascii="Angsana New" w:eastAsia="Times New Roman" w:hAnsi="Angsana New"/>
          <w:sz w:val="30"/>
          <w:szCs w:val="30"/>
        </w:rPr>
        <w:t xml:space="preserve"> 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ซึ่งรวมอยู่ในงบการเงินระหว่างกา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ปี </w:t>
      </w:r>
      <w:r w:rsidR="003240DF">
        <w:rPr>
          <w:rFonts w:ascii="Angsana New" w:eastAsia="Times New Roman" w:hAnsi="Angsana New"/>
          <w:sz w:val="30"/>
          <w:szCs w:val="30"/>
        </w:rPr>
        <w:t>2562</w:t>
      </w:r>
      <w:r w:rsidRPr="00492159">
        <w:rPr>
          <w:rFonts w:ascii="Angsana New" w:eastAsia="Times New Roman" w:hAnsi="Angsana New"/>
          <w:sz w:val="30"/>
          <w:szCs w:val="30"/>
          <w:cs/>
        </w:rPr>
        <w:t>เพื่อวัตถุประสงค์ในการเปรียบเทียบ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92159">
        <w:rPr>
          <w:rFonts w:ascii="Angsana New" w:eastAsia="Times New Roman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>งบ</w:t>
      </w:r>
      <w:r w:rsidRPr="00492159">
        <w:rPr>
          <w:rFonts w:ascii="Angsana New" w:eastAsia="Times New Roman" w:hAnsi="Angsana New"/>
          <w:sz w:val="30"/>
          <w:szCs w:val="30"/>
          <w:cs/>
        </w:rPr>
        <w:t>การเงิน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ปี </w:t>
      </w:r>
      <w:r w:rsidRPr="00492159">
        <w:rPr>
          <w:rFonts w:ascii="Angsana New" w:eastAsia="Times New Roman" w:hAnsi="Angsana New"/>
          <w:sz w:val="30"/>
          <w:szCs w:val="30"/>
        </w:rPr>
        <w:t>256</w:t>
      </w:r>
      <w:r w:rsidR="00321863">
        <w:rPr>
          <w:rFonts w:ascii="Angsana New" w:eastAsia="Times New Roman" w:hAnsi="Angsana New"/>
          <w:sz w:val="30"/>
          <w:szCs w:val="30"/>
        </w:rPr>
        <w:t>2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:rsidR="00492159" w:rsidRPr="0049215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4B6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0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492159" w:rsidRPr="00492159" w:rsidRDefault="00492159" w:rsidP="00492159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159" w:rsidRPr="00492159" w:rsidTr="00664D56"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92159" w:rsidRPr="00492159" w:rsidTr="00664D56">
        <w:tc>
          <w:tcPr>
            <w:tcW w:w="3330" w:type="dxa"/>
            <w:gridSpan w:val="2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="006A02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64D56" w:rsidRPr="00492159" w:rsidTr="00664D56">
        <w:tc>
          <w:tcPr>
            <w:tcW w:w="225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ลูกหนี้การค้าและ</w:t>
            </w: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369,890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(369,890)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664D56" w:rsidRPr="00492159" w:rsidRDefault="00664D56" w:rsidP="00664D56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36,14</w:t>
            </w:r>
            <w:r w:rsidR="003240DF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line="340" w:lineRule="exact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(36,14</w:t>
            </w:r>
            <w:r w:rsidR="003240DF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2B49CB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</w:tr>
      <w:tr w:rsidR="001E4973" w:rsidRPr="00492159" w:rsidTr="00DD4E8C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สินทรัพย์ภาษีเงินได้</w:t>
            </w:r>
          </w:p>
          <w:p w:rsidR="001E4973" w:rsidRPr="002B49CB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,535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7,503</w:t>
            </w:r>
          </w:p>
        </w:tc>
      </w:tr>
      <w:tr w:rsidR="00FF4E74" w:rsidRPr="00492159" w:rsidTr="00DD4E8C">
        <w:tc>
          <w:tcPr>
            <w:tcW w:w="2250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หนี้สินภาษีเงินได้</w:t>
            </w:r>
          </w:p>
          <w:p w:rsidR="00FF4E74" w:rsidRPr="002B49CB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Default="00FF4E74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Pr="00492159" w:rsidRDefault="00FF4E74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68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4"/>
              </w:tabs>
              <w:spacing w:line="340" w:lineRule="exact"/>
              <w:ind w:right="-10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236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FF4E74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เจ้าหนี้การค้าและ</w:t>
            </w: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,243)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B77DC8">
            <w:pPr>
              <w:tabs>
                <w:tab w:val="clear" w:pos="454"/>
                <w:tab w:val="decimal" w:pos="432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36,494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3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(36,494)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FF4E74" w:rsidRPr="00492159" w:rsidTr="00664D56">
        <w:tc>
          <w:tcPr>
            <w:tcW w:w="225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68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807</w:t>
            </w:r>
          </w:p>
        </w:tc>
        <w:tc>
          <w:tcPr>
            <w:tcW w:w="236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</w:tr>
      <w:tr w:rsidR="00FF4E74" w:rsidRPr="00492159" w:rsidTr="00664D56">
        <w:tc>
          <w:tcPr>
            <w:tcW w:w="225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68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  <w:tc>
          <w:tcPr>
            <w:tcW w:w="236" w:type="dxa"/>
          </w:tcPr>
          <w:p w:rsidR="00FF4E74" w:rsidRPr="00492159" w:rsidRDefault="00FF4E74" w:rsidP="00FF4E74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FF4E74" w:rsidRPr="00492159" w:rsidRDefault="00FF4E74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(3,340)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ไม่หมุนเวียนสำหรับผลประโยชน์พนักงาน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FF4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99,506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40" w:lineRule="exact"/>
              <w:ind w:right="-200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102,846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4973" w:rsidRPr="00492159" w:rsidRDefault="001E4973" w:rsidP="00B7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20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E4973" w:rsidRPr="00492159" w:rsidRDefault="001E4973" w:rsidP="001E4973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</w:tbl>
    <w:p w:rsidR="00882A4B" w:rsidRPr="004143FC" w:rsidRDefault="00882A4B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:rsidR="00321863" w:rsidRPr="00321863" w:rsidRDefault="00321863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21863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240DF">
        <w:rPr>
          <w:rFonts w:ascii="Angsana New" w:hAnsi="Angsana New" w:hint="cs"/>
          <w:sz w:val="30"/>
          <w:szCs w:val="30"/>
          <w:cs/>
        </w:rPr>
        <w:t>กลุ่ม</w:t>
      </w:r>
      <w:r w:rsidRPr="00321863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21863" w:rsidRPr="00321863" w:rsidSect="006D6DF8">
      <w:headerReference w:type="default" r:id="rId1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10F" w:rsidRDefault="0049410F" w:rsidP="004956B4">
      <w:r>
        <w:separator/>
      </w:r>
    </w:p>
  </w:endnote>
  <w:endnote w:type="continuationSeparator" w:id="0">
    <w:p w:rsidR="0049410F" w:rsidRDefault="0049410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CD3EAA" w:rsidRDefault="001920A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7661AC" w:rsidRDefault="001920A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10F" w:rsidRDefault="0049410F" w:rsidP="004956B4">
      <w:r>
        <w:separator/>
      </w:r>
    </w:p>
  </w:footnote>
  <w:footnote w:type="continuationSeparator" w:id="0">
    <w:p w:rsidR="0049410F" w:rsidRDefault="0049410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7B2C1E" w:rsidRDefault="001920AB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1920AB" w:rsidRPr="007B2C1E" w:rsidRDefault="001920A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</w:t>
    </w:r>
    <w:r w:rsidRPr="00DF3797">
      <w:rPr>
        <w:rFonts w:ascii="Angsana New" w:hAnsi="Angsana New"/>
        <w:b w:val="0"/>
        <w:bCs/>
        <w:sz w:val="32"/>
        <w:szCs w:val="32"/>
        <w:cs/>
        <w:lang w:bidi="th-TH"/>
      </w:rPr>
      <w:t>กาล</w:t>
    </w:r>
    <w:r w:rsidRPr="00DF3797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1920AB" w:rsidRDefault="001920A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 w:rsidRPr="00571F2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1920AB" w:rsidRPr="00D74AD8" w:rsidRDefault="001920A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7B2C1E" w:rsidRDefault="001920AB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1920AB" w:rsidRPr="007B2C1E" w:rsidRDefault="001920A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1920AB" w:rsidRDefault="001920A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FF4E74">
      <w:rPr>
        <w:rFonts w:ascii="Angsana New" w:hAnsi="Angsana New"/>
        <w:sz w:val="32"/>
        <w:szCs w:val="32"/>
        <w:lang w:val="en-US" w:bidi="th-TH"/>
      </w:rPr>
      <w:t>3</w:t>
    </w:r>
    <w:r w:rsidRPr="00BC362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 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1920AB" w:rsidRPr="00D74AD8" w:rsidRDefault="001920A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9E1233"/>
    <w:multiLevelType w:val="hybridMultilevel"/>
    <w:tmpl w:val="904C5722"/>
    <w:lvl w:ilvl="0" w:tplc="620CC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23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10"/>
  </w:num>
  <w:num w:numId="22">
    <w:abstractNumId w:val="11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9B2"/>
    <w:rsid w:val="00003CCC"/>
    <w:rsid w:val="00004015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5C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910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A46"/>
    <w:rsid w:val="00052D84"/>
    <w:rsid w:val="00052E02"/>
    <w:rsid w:val="00052E29"/>
    <w:rsid w:val="000532AE"/>
    <w:rsid w:val="0005395E"/>
    <w:rsid w:val="00053C18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32C"/>
    <w:rsid w:val="00092DBB"/>
    <w:rsid w:val="000930EC"/>
    <w:rsid w:val="0009311C"/>
    <w:rsid w:val="0009332C"/>
    <w:rsid w:val="000939DC"/>
    <w:rsid w:val="00093F95"/>
    <w:rsid w:val="000952FF"/>
    <w:rsid w:val="000957B8"/>
    <w:rsid w:val="00095E35"/>
    <w:rsid w:val="00095F85"/>
    <w:rsid w:val="0009651F"/>
    <w:rsid w:val="00097346"/>
    <w:rsid w:val="0009737F"/>
    <w:rsid w:val="0009756E"/>
    <w:rsid w:val="00097AB5"/>
    <w:rsid w:val="000A0522"/>
    <w:rsid w:val="000A0721"/>
    <w:rsid w:val="000A0745"/>
    <w:rsid w:val="000A1ECA"/>
    <w:rsid w:val="000A207B"/>
    <w:rsid w:val="000A2D5B"/>
    <w:rsid w:val="000A2DD6"/>
    <w:rsid w:val="000A43AC"/>
    <w:rsid w:val="000A4765"/>
    <w:rsid w:val="000A4E5A"/>
    <w:rsid w:val="000A4F2B"/>
    <w:rsid w:val="000A53E5"/>
    <w:rsid w:val="000A56A2"/>
    <w:rsid w:val="000A5C63"/>
    <w:rsid w:val="000A6C35"/>
    <w:rsid w:val="000A753F"/>
    <w:rsid w:val="000A755E"/>
    <w:rsid w:val="000A7F25"/>
    <w:rsid w:val="000B00A8"/>
    <w:rsid w:val="000B0501"/>
    <w:rsid w:val="000B0AD3"/>
    <w:rsid w:val="000B0E7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44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B58"/>
    <w:rsid w:val="000C20BE"/>
    <w:rsid w:val="000C287D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1DA1"/>
    <w:rsid w:val="000D1E14"/>
    <w:rsid w:val="000D1FA5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4A2C"/>
    <w:rsid w:val="000F50EA"/>
    <w:rsid w:val="000F5704"/>
    <w:rsid w:val="000F6768"/>
    <w:rsid w:val="000F68CA"/>
    <w:rsid w:val="000F6E36"/>
    <w:rsid w:val="000F717A"/>
    <w:rsid w:val="000F7237"/>
    <w:rsid w:val="000F7429"/>
    <w:rsid w:val="000F7944"/>
    <w:rsid w:val="000F7B70"/>
    <w:rsid w:val="000F7CE5"/>
    <w:rsid w:val="001004B6"/>
    <w:rsid w:val="001012BC"/>
    <w:rsid w:val="00101CFE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B13"/>
    <w:rsid w:val="00112D81"/>
    <w:rsid w:val="00112FDA"/>
    <w:rsid w:val="00113267"/>
    <w:rsid w:val="00113510"/>
    <w:rsid w:val="00113B6D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CC6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DA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908"/>
    <w:rsid w:val="00126C10"/>
    <w:rsid w:val="00126DC5"/>
    <w:rsid w:val="0012709A"/>
    <w:rsid w:val="00127299"/>
    <w:rsid w:val="001273AC"/>
    <w:rsid w:val="00127EE3"/>
    <w:rsid w:val="0013011E"/>
    <w:rsid w:val="00130A0F"/>
    <w:rsid w:val="00130FA8"/>
    <w:rsid w:val="00131EF5"/>
    <w:rsid w:val="00132190"/>
    <w:rsid w:val="00132E1B"/>
    <w:rsid w:val="00132E24"/>
    <w:rsid w:val="001333E8"/>
    <w:rsid w:val="0013366D"/>
    <w:rsid w:val="0013481D"/>
    <w:rsid w:val="0013514E"/>
    <w:rsid w:val="001354A7"/>
    <w:rsid w:val="00135614"/>
    <w:rsid w:val="001358D7"/>
    <w:rsid w:val="00135B2A"/>
    <w:rsid w:val="00135B73"/>
    <w:rsid w:val="00135E2E"/>
    <w:rsid w:val="00136ED1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03"/>
    <w:rsid w:val="001448CB"/>
    <w:rsid w:val="00144A5E"/>
    <w:rsid w:val="00144FAB"/>
    <w:rsid w:val="0014519C"/>
    <w:rsid w:val="001452CC"/>
    <w:rsid w:val="0014592B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0DD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6A21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EBD"/>
    <w:rsid w:val="00160FCF"/>
    <w:rsid w:val="00161E12"/>
    <w:rsid w:val="001620C9"/>
    <w:rsid w:val="001629D3"/>
    <w:rsid w:val="00162A8D"/>
    <w:rsid w:val="00163386"/>
    <w:rsid w:val="001633B0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08FD"/>
    <w:rsid w:val="00171086"/>
    <w:rsid w:val="0017121D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5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0AB"/>
    <w:rsid w:val="00192B65"/>
    <w:rsid w:val="001930B4"/>
    <w:rsid w:val="00193298"/>
    <w:rsid w:val="00193BB0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C4A"/>
    <w:rsid w:val="001A2E5D"/>
    <w:rsid w:val="001A3005"/>
    <w:rsid w:val="001A33DE"/>
    <w:rsid w:val="001A39E8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A38"/>
    <w:rsid w:val="001B4A81"/>
    <w:rsid w:val="001B4B06"/>
    <w:rsid w:val="001B4E79"/>
    <w:rsid w:val="001B5B5C"/>
    <w:rsid w:val="001B6335"/>
    <w:rsid w:val="001B66AD"/>
    <w:rsid w:val="001B68F1"/>
    <w:rsid w:val="001B7416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59E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28E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53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0CD"/>
    <w:rsid w:val="001E13AA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520"/>
    <w:rsid w:val="001E7716"/>
    <w:rsid w:val="001E789C"/>
    <w:rsid w:val="001F0008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4AAF"/>
    <w:rsid w:val="001F51D4"/>
    <w:rsid w:val="001F5C62"/>
    <w:rsid w:val="001F5C69"/>
    <w:rsid w:val="001F5DBF"/>
    <w:rsid w:val="001F5DC4"/>
    <w:rsid w:val="001F60A6"/>
    <w:rsid w:val="001F6177"/>
    <w:rsid w:val="001F63B4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C9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EA5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CF"/>
    <w:rsid w:val="00220A3A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E3B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49E9"/>
    <w:rsid w:val="00244AB7"/>
    <w:rsid w:val="002450FF"/>
    <w:rsid w:val="00245595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33E5"/>
    <w:rsid w:val="00254EC3"/>
    <w:rsid w:val="0025518D"/>
    <w:rsid w:val="00255D22"/>
    <w:rsid w:val="00255FEF"/>
    <w:rsid w:val="0025617C"/>
    <w:rsid w:val="0025639F"/>
    <w:rsid w:val="002566AD"/>
    <w:rsid w:val="00256C4E"/>
    <w:rsid w:val="00257CBD"/>
    <w:rsid w:val="00257E2F"/>
    <w:rsid w:val="0026057C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51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024"/>
    <w:rsid w:val="00281D41"/>
    <w:rsid w:val="002823F0"/>
    <w:rsid w:val="00283571"/>
    <w:rsid w:val="002837DD"/>
    <w:rsid w:val="0028389D"/>
    <w:rsid w:val="00284678"/>
    <w:rsid w:val="002846F0"/>
    <w:rsid w:val="00284BF6"/>
    <w:rsid w:val="00285652"/>
    <w:rsid w:val="002860A7"/>
    <w:rsid w:val="002863F0"/>
    <w:rsid w:val="00286674"/>
    <w:rsid w:val="002876BA"/>
    <w:rsid w:val="00287857"/>
    <w:rsid w:val="00287F25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97AFC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6F2E"/>
    <w:rsid w:val="002A705D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CC2"/>
    <w:rsid w:val="002D0128"/>
    <w:rsid w:val="002D144C"/>
    <w:rsid w:val="002D17DC"/>
    <w:rsid w:val="002D1927"/>
    <w:rsid w:val="002D1C09"/>
    <w:rsid w:val="002D1D22"/>
    <w:rsid w:val="002D2433"/>
    <w:rsid w:val="002D2456"/>
    <w:rsid w:val="002D25A4"/>
    <w:rsid w:val="002D284C"/>
    <w:rsid w:val="002D33A8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AEE"/>
    <w:rsid w:val="002E2ECD"/>
    <w:rsid w:val="002E30E6"/>
    <w:rsid w:val="002E3383"/>
    <w:rsid w:val="002E3694"/>
    <w:rsid w:val="002E3DE6"/>
    <w:rsid w:val="002E3E12"/>
    <w:rsid w:val="002E44E0"/>
    <w:rsid w:val="002E4B09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C1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4EE8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10212"/>
    <w:rsid w:val="00310820"/>
    <w:rsid w:val="003108FE"/>
    <w:rsid w:val="0031135A"/>
    <w:rsid w:val="00311415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E3D"/>
    <w:rsid w:val="00317394"/>
    <w:rsid w:val="00317668"/>
    <w:rsid w:val="00317EF6"/>
    <w:rsid w:val="00317FF4"/>
    <w:rsid w:val="003207EB"/>
    <w:rsid w:val="00320AF8"/>
    <w:rsid w:val="00321645"/>
    <w:rsid w:val="00321863"/>
    <w:rsid w:val="00321AE7"/>
    <w:rsid w:val="00322F3E"/>
    <w:rsid w:val="00322FB9"/>
    <w:rsid w:val="0032357C"/>
    <w:rsid w:val="003236C4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314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4A94"/>
    <w:rsid w:val="00335763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1D1B"/>
    <w:rsid w:val="00352132"/>
    <w:rsid w:val="00352378"/>
    <w:rsid w:val="003527F5"/>
    <w:rsid w:val="00352CEA"/>
    <w:rsid w:val="0035321C"/>
    <w:rsid w:val="00353233"/>
    <w:rsid w:val="0035335B"/>
    <w:rsid w:val="00353796"/>
    <w:rsid w:val="003539F8"/>
    <w:rsid w:val="00353B7F"/>
    <w:rsid w:val="00353B88"/>
    <w:rsid w:val="00353CEF"/>
    <w:rsid w:val="00354145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6F6E"/>
    <w:rsid w:val="0035711C"/>
    <w:rsid w:val="00357C07"/>
    <w:rsid w:val="00357DAD"/>
    <w:rsid w:val="00360F9F"/>
    <w:rsid w:val="00361189"/>
    <w:rsid w:val="003615AC"/>
    <w:rsid w:val="00361958"/>
    <w:rsid w:val="00361D41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6E75"/>
    <w:rsid w:val="0036731F"/>
    <w:rsid w:val="00367730"/>
    <w:rsid w:val="003677B1"/>
    <w:rsid w:val="00367B81"/>
    <w:rsid w:val="0037038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4CD4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105E"/>
    <w:rsid w:val="003812B3"/>
    <w:rsid w:val="003821BA"/>
    <w:rsid w:val="003822C8"/>
    <w:rsid w:val="003824FD"/>
    <w:rsid w:val="00382987"/>
    <w:rsid w:val="00382BE7"/>
    <w:rsid w:val="00382E4A"/>
    <w:rsid w:val="00383806"/>
    <w:rsid w:val="0038385D"/>
    <w:rsid w:val="00383C34"/>
    <w:rsid w:val="00384C7A"/>
    <w:rsid w:val="00384CAA"/>
    <w:rsid w:val="00384D8B"/>
    <w:rsid w:val="003864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18DD"/>
    <w:rsid w:val="003A2572"/>
    <w:rsid w:val="003A2935"/>
    <w:rsid w:val="003A295D"/>
    <w:rsid w:val="003A2C1B"/>
    <w:rsid w:val="003A2D44"/>
    <w:rsid w:val="003A2FD1"/>
    <w:rsid w:val="003A3208"/>
    <w:rsid w:val="003A3565"/>
    <w:rsid w:val="003A36F8"/>
    <w:rsid w:val="003A3BA1"/>
    <w:rsid w:val="003A3FE8"/>
    <w:rsid w:val="003A41C0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BE4"/>
    <w:rsid w:val="003B1C63"/>
    <w:rsid w:val="003B1ECF"/>
    <w:rsid w:val="003B22B5"/>
    <w:rsid w:val="003B22FF"/>
    <w:rsid w:val="003B2C57"/>
    <w:rsid w:val="003B2C9A"/>
    <w:rsid w:val="003B2F10"/>
    <w:rsid w:val="003B30E7"/>
    <w:rsid w:val="003B32A1"/>
    <w:rsid w:val="003B40A4"/>
    <w:rsid w:val="003B4C43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9E4"/>
    <w:rsid w:val="003C0AE3"/>
    <w:rsid w:val="003C0EF4"/>
    <w:rsid w:val="003C0FA0"/>
    <w:rsid w:val="003C211C"/>
    <w:rsid w:val="003C2149"/>
    <w:rsid w:val="003C2455"/>
    <w:rsid w:val="003C2D59"/>
    <w:rsid w:val="003C3289"/>
    <w:rsid w:val="003C3DCC"/>
    <w:rsid w:val="003C47E5"/>
    <w:rsid w:val="003C4CD3"/>
    <w:rsid w:val="003C4F4C"/>
    <w:rsid w:val="003C50B0"/>
    <w:rsid w:val="003C5391"/>
    <w:rsid w:val="003C5C96"/>
    <w:rsid w:val="003C5D88"/>
    <w:rsid w:val="003C61FE"/>
    <w:rsid w:val="003C62FF"/>
    <w:rsid w:val="003C68DF"/>
    <w:rsid w:val="003C6EC3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2AD"/>
    <w:rsid w:val="003D58A4"/>
    <w:rsid w:val="003D58CD"/>
    <w:rsid w:val="003D5C4F"/>
    <w:rsid w:val="003D6108"/>
    <w:rsid w:val="003D667C"/>
    <w:rsid w:val="003D6D13"/>
    <w:rsid w:val="003D7076"/>
    <w:rsid w:val="003D7CBF"/>
    <w:rsid w:val="003D7D4A"/>
    <w:rsid w:val="003E038A"/>
    <w:rsid w:val="003E0A46"/>
    <w:rsid w:val="003E0A9E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1C8"/>
    <w:rsid w:val="003E33F1"/>
    <w:rsid w:val="003E3657"/>
    <w:rsid w:val="003E3AE7"/>
    <w:rsid w:val="003E3AF0"/>
    <w:rsid w:val="003E409D"/>
    <w:rsid w:val="003E4103"/>
    <w:rsid w:val="003E46F4"/>
    <w:rsid w:val="003E59B0"/>
    <w:rsid w:val="003E619D"/>
    <w:rsid w:val="003E64FB"/>
    <w:rsid w:val="003E6BE0"/>
    <w:rsid w:val="003E6EB4"/>
    <w:rsid w:val="003E764D"/>
    <w:rsid w:val="003E78BA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58B7"/>
    <w:rsid w:val="003F5CB4"/>
    <w:rsid w:val="003F6029"/>
    <w:rsid w:val="003F628E"/>
    <w:rsid w:val="003F62D6"/>
    <w:rsid w:val="003F63B4"/>
    <w:rsid w:val="003F64A5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6F2"/>
    <w:rsid w:val="00404B51"/>
    <w:rsid w:val="00404EC1"/>
    <w:rsid w:val="004064F4"/>
    <w:rsid w:val="00406EC6"/>
    <w:rsid w:val="004071F4"/>
    <w:rsid w:val="004073C1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676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1465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A78"/>
    <w:rsid w:val="00430B11"/>
    <w:rsid w:val="00430F9C"/>
    <w:rsid w:val="004310BB"/>
    <w:rsid w:val="0043124B"/>
    <w:rsid w:val="00431509"/>
    <w:rsid w:val="00431B4F"/>
    <w:rsid w:val="00431EBE"/>
    <w:rsid w:val="004321AC"/>
    <w:rsid w:val="0043251A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14E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619"/>
    <w:rsid w:val="00446E2F"/>
    <w:rsid w:val="00446FAC"/>
    <w:rsid w:val="004477CB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31DD"/>
    <w:rsid w:val="00463BB5"/>
    <w:rsid w:val="00464200"/>
    <w:rsid w:val="004642F9"/>
    <w:rsid w:val="00464898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1F05"/>
    <w:rsid w:val="0047225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04D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11C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789"/>
    <w:rsid w:val="00493A4A"/>
    <w:rsid w:val="00493DAA"/>
    <w:rsid w:val="0049410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D4"/>
    <w:rsid w:val="004A2D79"/>
    <w:rsid w:val="004A2D8E"/>
    <w:rsid w:val="004A3504"/>
    <w:rsid w:val="004A39BB"/>
    <w:rsid w:val="004A3A02"/>
    <w:rsid w:val="004A3B8B"/>
    <w:rsid w:val="004A436E"/>
    <w:rsid w:val="004A451A"/>
    <w:rsid w:val="004A465D"/>
    <w:rsid w:val="004A4701"/>
    <w:rsid w:val="004A501E"/>
    <w:rsid w:val="004A51FA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2DD3"/>
    <w:rsid w:val="004C31E9"/>
    <w:rsid w:val="004C3497"/>
    <w:rsid w:val="004C3622"/>
    <w:rsid w:val="004C37CD"/>
    <w:rsid w:val="004C3EE2"/>
    <w:rsid w:val="004C4203"/>
    <w:rsid w:val="004C4675"/>
    <w:rsid w:val="004C4915"/>
    <w:rsid w:val="004C4969"/>
    <w:rsid w:val="004C4C3F"/>
    <w:rsid w:val="004C562B"/>
    <w:rsid w:val="004C5CDC"/>
    <w:rsid w:val="004C6B36"/>
    <w:rsid w:val="004C7424"/>
    <w:rsid w:val="004C7C3C"/>
    <w:rsid w:val="004D00ED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F95"/>
    <w:rsid w:val="004D707F"/>
    <w:rsid w:val="004D7C1B"/>
    <w:rsid w:val="004E01FB"/>
    <w:rsid w:val="004E03DC"/>
    <w:rsid w:val="004E109C"/>
    <w:rsid w:val="004E16B7"/>
    <w:rsid w:val="004E1EE7"/>
    <w:rsid w:val="004E234E"/>
    <w:rsid w:val="004E24EB"/>
    <w:rsid w:val="004E2590"/>
    <w:rsid w:val="004E27FA"/>
    <w:rsid w:val="004E2964"/>
    <w:rsid w:val="004E2BD6"/>
    <w:rsid w:val="004E2E2D"/>
    <w:rsid w:val="004E3467"/>
    <w:rsid w:val="004E3569"/>
    <w:rsid w:val="004E35FA"/>
    <w:rsid w:val="004E3A72"/>
    <w:rsid w:val="004E3D6A"/>
    <w:rsid w:val="004E40D6"/>
    <w:rsid w:val="004E4254"/>
    <w:rsid w:val="004E4407"/>
    <w:rsid w:val="004E4AE8"/>
    <w:rsid w:val="004E533B"/>
    <w:rsid w:val="004E5369"/>
    <w:rsid w:val="004E53FD"/>
    <w:rsid w:val="004E5747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9B6"/>
    <w:rsid w:val="004F5C01"/>
    <w:rsid w:val="004F5EC9"/>
    <w:rsid w:val="004F6357"/>
    <w:rsid w:val="004F6704"/>
    <w:rsid w:val="004F6996"/>
    <w:rsid w:val="004F6EAB"/>
    <w:rsid w:val="004F6EF1"/>
    <w:rsid w:val="004F7EB0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B67"/>
    <w:rsid w:val="00504C06"/>
    <w:rsid w:val="00504CF0"/>
    <w:rsid w:val="00504D4A"/>
    <w:rsid w:val="005052F7"/>
    <w:rsid w:val="00505C98"/>
    <w:rsid w:val="00506A1D"/>
    <w:rsid w:val="00506DA5"/>
    <w:rsid w:val="00507147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D"/>
    <w:rsid w:val="005144FE"/>
    <w:rsid w:val="0051465E"/>
    <w:rsid w:val="00514776"/>
    <w:rsid w:val="00514D95"/>
    <w:rsid w:val="00514FAB"/>
    <w:rsid w:val="0051525D"/>
    <w:rsid w:val="00515958"/>
    <w:rsid w:val="00516EF5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24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3E3"/>
    <w:rsid w:val="005444C5"/>
    <w:rsid w:val="0054457E"/>
    <w:rsid w:val="00544B69"/>
    <w:rsid w:val="00544EF2"/>
    <w:rsid w:val="0054516F"/>
    <w:rsid w:val="00545327"/>
    <w:rsid w:val="005455AA"/>
    <w:rsid w:val="00545951"/>
    <w:rsid w:val="00545F2A"/>
    <w:rsid w:val="00546189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242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08"/>
    <w:rsid w:val="00571B87"/>
    <w:rsid w:val="00571E51"/>
    <w:rsid w:val="00571F26"/>
    <w:rsid w:val="005721E3"/>
    <w:rsid w:val="00572259"/>
    <w:rsid w:val="0057228F"/>
    <w:rsid w:val="005722DA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221"/>
    <w:rsid w:val="00576B94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0F1"/>
    <w:rsid w:val="00585877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2D60"/>
    <w:rsid w:val="00593038"/>
    <w:rsid w:val="005930EE"/>
    <w:rsid w:val="005942CF"/>
    <w:rsid w:val="0059489F"/>
    <w:rsid w:val="005949BD"/>
    <w:rsid w:val="005952C2"/>
    <w:rsid w:val="00595B56"/>
    <w:rsid w:val="00596070"/>
    <w:rsid w:val="00597377"/>
    <w:rsid w:val="00597AD1"/>
    <w:rsid w:val="00597B6B"/>
    <w:rsid w:val="00597F16"/>
    <w:rsid w:val="005A01BB"/>
    <w:rsid w:val="005A0CE1"/>
    <w:rsid w:val="005A0E21"/>
    <w:rsid w:val="005A122A"/>
    <w:rsid w:val="005A16EF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6C60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1DB7"/>
    <w:rsid w:val="005B252B"/>
    <w:rsid w:val="005B262D"/>
    <w:rsid w:val="005B2745"/>
    <w:rsid w:val="005B2B45"/>
    <w:rsid w:val="005B2B5E"/>
    <w:rsid w:val="005B347E"/>
    <w:rsid w:val="005B44E0"/>
    <w:rsid w:val="005B54F7"/>
    <w:rsid w:val="005B5A06"/>
    <w:rsid w:val="005B5B3C"/>
    <w:rsid w:val="005B6686"/>
    <w:rsid w:val="005B66AD"/>
    <w:rsid w:val="005B6A7C"/>
    <w:rsid w:val="005B75D2"/>
    <w:rsid w:val="005B75E5"/>
    <w:rsid w:val="005C0577"/>
    <w:rsid w:val="005C0711"/>
    <w:rsid w:val="005C0F98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0D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4FD"/>
    <w:rsid w:val="005D5760"/>
    <w:rsid w:val="005D5BCD"/>
    <w:rsid w:val="005D664C"/>
    <w:rsid w:val="005D6BC0"/>
    <w:rsid w:val="005D777E"/>
    <w:rsid w:val="005D7899"/>
    <w:rsid w:val="005E091C"/>
    <w:rsid w:val="005E0AE7"/>
    <w:rsid w:val="005E0EA3"/>
    <w:rsid w:val="005E105A"/>
    <w:rsid w:val="005E15A6"/>
    <w:rsid w:val="005E16E7"/>
    <w:rsid w:val="005E1C0D"/>
    <w:rsid w:val="005E21D9"/>
    <w:rsid w:val="005E25F0"/>
    <w:rsid w:val="005E2660"/>
    <w:rsid w:val="005E274B"/>
    <w:rsid w:val="005E294D"/>
    <w:rsid w:val="005E2E81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10C"/>
    <w:rsid w:val="005E7259"/>
    <w:rsid w:val="005E77C2"/>
    <w:rsid w:val="005E7ADE"/>
    <w:rsid w:val="005E7C1D"/>
    <w:rsid w:val="005F025E"/>
    <w:rsid w:val="005F0EBD"/>
    <w:rsid w:val="005F105E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29CB"/>
    <w:rsid w:val="0060307E"/>
    <w:rsid w:val="006030D0"/>
    <w:rsid w:val="00603630"/>
    <w:rsid w:val="00603A08"/>
    <w:rsid w:val="006040E9"/>
    <w:rsid w:val="00604197"/>
    <w:rsid w:val="00604602"/>
    <w:rsid w:val="006047E1"/>
    <w:rsid w:val="006059CE"/>
    <w:rsid w:val="00605A9C"/>
    <w:rsid w:val="00605B9B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91F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1FD"/>
    <w:rsid w:val="00640938"/>
    <w:rsid w:val="00640D03"/>
    <w:rsid w:val="00641D33"/>
    <w:rsid w:val="00642154"/>
    <w:rsid w:val="006428D9"/>
    <w:rsid w:val="00643127"/>
    <w:rsid w:val="00643AF9"/>
    <w:rsid w:val="00643C87"/>
    <w:rsid w:val="00643DE0"/>
    <w:rsid w:val="00643F46"/>
    <w:rsid w:val="00644003"/>
    <w:rsid w:val="006442D0"/>
    <w:rsid w:val="00645787"/>
    <w:rsid w:val="006458C7"/>
    <w:rsid w:val="00646967"/>
    <w:rsid w:val="00646DAD"/>
    <w:rsid w:val="00646F6F"/>
    <w:rsid w:val="00646FD8"/>
    <w:rsid w:val="0065035F"/>
    <w:rsid w:val="006508FA"/>
    <w:rsid w:val="0065194D"/>
    <w:rsid w:val="00651B06"/>
    <w:rsid w:val="00651B95"/>
    <w:rsid w:val="006522E1"/>
    <w:rsid w:val="00653234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A01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056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5CA"/>
    <w:rsid w:val="00683CBF"/>
    <w:rsid w:val="0068409B"/>
    <w:rsid w:val="00684150"/>
    <w:rsid w:val="006842CD"/>
    <w:rsid w:val="00685444"/>
    <w:rsid w:val="0068573E"/>
    <w:rsid w:val="00687C35"/>
    <w:rsid w:val="00690749"/>
    <w:rsid w:val="00690FAC"/>
    <w:rsid w:val="00691134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8BA"/>
    <w:rsid w:val="00694981"/>
    <w:rsid w:val="00695335"/>
    <w:rsid w:val="00695CBB"/>
    <w:rsid w:val="00695CDD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967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7BB"/>
    <w:rsid w:val="006C6AEA"/>
    <w:rsid w:val="006D009D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979"/>
    <w:rsid w:val="006D6D2B"/>
    <w:rsid w:val="006D6DF8"/>
    <w:rsid w:val="006D7262"/>
    <w:rsid w:val="006D782B"/>
    <w:rsid w:val="006E0308"/>
    <w:rsid w:val="006E0D75"/>
    <w:rsid w:val="006E1309"/>
    <w:rsid w:val="006E14E6"/>
    <w:rsid w:val="006E17B5"/>
    <w:rsid w:val="006E25E6"/>
    <w:rsid w:val="006E2732"/>
    <w:rsid w:val="006E2DF3"/>
    <w:rsid w:val="006E31A3"/>
    <w:rsid w:val="006E41D5"/>
    <w:rsid w:val="006E433D"/>
    <w:rsid w:val="006E48BE"/>
    <w:rsid w:val="006E5C4C"/>
    <w:rsid w:val="006E6143"/>
    <w:rsid w:val="006E66FA"/>
    <w:rsid w:val="006E6A0A"/>
    <w:rsid w:val="006E6F8A"/>
    <w:rsid w:val="006E77B5"/>
    <w:rsid w:val="006E7DC6"/>
    <w:rsid w:val="006E7F03"/>
    <w:rsid w:val="006F057C"/>
    <w:rsid w:val="006F1616"/>
    <w:rsid w:val="006F17DD"/>
    <w:rsid w:val="006F2AB0"/>
    <w:rsid w:val="006F2B5B"/>
    <w:rsid w:val="006F2BA2"/>
    <w:rsid w:val="006F4771"/>
    <w:rsid w:val="006F507D"/>
    <w:rsid w:val="006F552E"/>
    <w:rsid w:val="006F57FC"/>
    <w:rsid w:val="006F59B5"/>
    <w:rsid w:val="006F5CE0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49"/>
    <w:rsid w:val="007057CE"/>
    <w:rsid w:val="00705C11"/>
    <w:rsid w:val="0070601C"/>
    <w:rsid w:val="00706658"/>
    <w:rsid w:val="0070701E"/>
    <w:rsid w:val="00707307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4FAE"/>
    <w:rsid w:val="00725133"/>
    <w:rsid w:val="00725773"/>
    <w:rsid w:val="00725C5B"/>
    <w:rsid w:val="00725D84"/>
    <w:rsid w:val="00725DED"/>
    <w:rsid w:val="00726B2E"/>
    <w:rsid w:val="00726F7E"/>
    <w:rsid w:val="0072712E"/>
    <w:rsid w:val="007272D3"/>
    <w:rsid w:val="00727E80"/>
    <w:rsid w:val="00731649"/>
    <w:rsid w:val="007319CE"/>
    <w:rsid w:val="00731CCC"/>
    <w:rsid w:val="00731D02"/>
    <w:rsid w:val="00732240"/>
    <w:rsid w:val="00732A2E"/>
    <w:rsid w:val="00732B35"/>
    <w:rsid w:val="00732FC8"/>
    <w:rsid w:val="0073373A"/>
    <w:rsid w:val="0073434E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09D"/>
    <w:rsid w:val="0073636A"/>
    <w:rsid w:val="0073652D"/>
    <w:rsid w:val="007367F0"/>
    <w:rsid w:val="007368CE"/>
    <w:rsid w:val="00737375"/>
    <w:rsid w:val="0073783C"/>
    <w:rsid w:val="007379AF"/>
    <w:rsid w:val="00740A69"/>
    <w:rsid w:val="00740AE5"/>
    <w:rsid w:val="00740C76"/>
    <w:rsid w:val="00740D13"/>
    <w:rsid w:val="00740E8A"/>
    <w:rsid w:val="007412B1"/>
    <w:rsid w:val="007419CB"/>
    <w:rsid w:val="00741FAE"/>
    <w:rsid w:val="00742114"/>
    <w:rsid w:val="00742163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7E8"/>
    <w:rsid w:val="007458DC"/>
    <w:rsid w:val="00745D39"/>
    <w:rsid w:val="0074657C"/>
    <w:rsid w:val="00746D4F"/>
    <w:rsid w:val="007475E8"/>
    <w:rsid w:val="0074790F"/>
    <w:rsid w:val="00747957"/>
    <w:rsid w:val="00750F5A"/>
    <w:rsid w:val="00752516"/>
    <w:rsid w:val="0075316F"/>
    <w:rsid w:val="007534FA"/>
    <w:rsid w:val="00753EED"/>
    <w:rsid w:val="007540DD"/>
    <w:rsid w:val="0075474E"/>
    <w:rsid w:val="007549F8"/>
    <w:rsid w:val="00754B65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2EF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669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90170"/>
    <w:rsid w:val="00790606"/>
    <w:rsid w:val="007906E3"/>
    <w:rsid w:val="0079091C"/>
    <w:rsid w:val="00790DBF"/>
    <w:rsid w:val="0079107F"/>
    <w:rsid w:val="007915C9"/>
    <w:rsid w:val="007916FB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5FAB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AC9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2FCB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0F7"/>
    <w:rsid w:val="007C758E"/>
    <w:rsid w:val="007C7811"/>
    <w:rsid w:val="007C78C1"/>
    <w:rsid w:val="007D00F0"/>
    <w:rsid w:val="007D013D"/>
    <w:rsid w:val="007D1CF5"/>
    <w:rsid w:val="007D1F62"/>
    <w:rsid w:val="007D21D4"/>
    <w:rsid w:val="007D2558"/>
    <w:rsid w:val="007D34DF"/>
    <w:rsid w:val="007D4351"/>
    <w:rsid w:val="007D4FA6"/>
    <w:rsid w:val="007D5164"/>
    <w:rsid w:val="007D5A4D"/>
    <w:rsid w:val="007D6CB1"/>
    <w:rsid w:val="007D7988"/>
    <w:rsid w:val="007D798B"/>
    <w:rsid w:val="007D79F5"/>
    <w:rsid w:val="007D7CFA"/>
    <w:rsid w:val="007E0331"/>
    <w:rsid w:val="007E04AD"/>
    <w:rsid w:val="007E099A"/>
    <w:rsid w:val="007E0AA0"/>
    <w:rsid w:val="007E0B28"/>
    <w:rsid w:val="007E0F0E"/>
    <w:rsid w:val="007E22AC"/>
    <w:rsid w:val="007E2393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AA1"/>
    <w:rsid w:val="007E7FD2"/>
    <w:rsid w:val="007F02A6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0A8"/>
    <w:rsid w:val="00804CFE"/>
    <w:rsid w:val="0080522B"/>
    <w:rsid w:val="00805489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8D0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7F2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E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385A"/>
    <w:rsid w:val="00824351"/>
    <w:rsid w:val="00824809"/>
    <w:rsid w:val="00824822"/>
    <w:rsid w:val="008255DF"/>
    <w:rsid w:val="00825CD2"/>
    <w:rsid w:val="00826427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C7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B0F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50D"/>
    <w:rsid w:val="008746CA"/>
    <w:rsid w:val="008747DB"/>
    <w:rsid w:val="00874854"/>
    <w:rsid w:val="00874B29"/>
    <w:rsid w:val="00875090"/>
    <w:rsid w:val="00875130"/>
    <w:rsid w:val="00875146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3AEE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007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9D0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A59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3A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019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2FF"/>
    <w:rsid w:val="008D3692"/>
    <w:rsid w:val="008D41FE"/>
    <w:rsid w:val="008D4442"/>
    <w:rsid w:val="008D459A"/>
    <w:rsid w:val="008D47B6"/>
    <w:rsid w:val="008D47F9"/>
    <w:rsid w:val="008D4A83"/>
    <w:rsid w:val="008D56BB"/>
    <w:rsid w:val="008D603B"/>
    <w:rsid w:val="008D6C8D"/>
    <w:rsid w:val="008D7579"/>
    <w:rsid w:val="008D7E68"/>
    <w:rsid w:val="008E0671"/>
    <w:rsid w:val="008E0EDB"/>
    <w:rsid w:val="008E0FB8"/>
    <w:rsid w:val="008E1660"/>
    <w:rsid w:val="008E1A1F"/>
    <w:rsid w:val="008E2951"/>
    <w:rsid w:val="008E3291"/>
    <w:rsid w:val="008E3422"/>
    <w:rsid w:val="008E3932"/>
    <w:rsid w:val="008E393B"/>
    <w:rsid w:val="008E3A33"/>
    <w:rsid w:val="008E3F6B"/>
    <w:rsid w:val="008E48BB"/>
    <w:rsid w:val="008E4BF3"/>
    <w:rsid w:val="008E4D85"/>
    <w:rsid w:val="008E5151"/>
    <w:rsid w:val="008E5D10"/>
    <w:rsid w:val="008E5F42"/>
    <w:rsid w:val="008E5FB1"/>
    <w:rsid w:val="008E7659"/>
    <w:rsid w:val="008E7666"/>
    <w:rsid w:val="008E7BF7"/>
    <w:rsid w:val="008E7FBD"/>
    <w:rsid w:val="008F00BB"/>
    <w:rsid w:val="008F033C"/>
    <w:rsid w:val="008F0C82"/>
    <w:rsid w:val="008F103E"/>
    <w:rsid w:val="008F118F"/>
    <w:rsid w:val="008F1198"/>
    <w:rsid w:val="008F307C"/>
    <w:rsid w:val="008F30AE"/>
    <w:rsid w:val="008F3335"/>
    <w:rsid w:val="008F3B33"/>
    <w:rsid w:val="008F3E6A"/>
    <w:rsid w:val="008F3E83"/>
    <w:rsid w:val="008F4B70"/>
    <w:rsid w:val="008F4E7E"/>
    <w:rsid w:val="008F52E7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0D0"/>
    <w:rsid w:val="009138BE"/>
    <w:rsid w:val="00914097"/>
    <w:rsid w:val="00914D92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17"/>
    <w:rsid w:val="00923452"/>
    <w:rsid w:val="00923466"/>
    <w:rsid w:val="00923662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3"/>
    <w:rsid w:val="0093519D"/>
    <w:rsid w:val="0093532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118"/>
    <w:rsid w:val="009451A1"/>
    <w:rsid w:val="00945725"/>
    <w:rsid w:val="00945E34"/>
    <w:rsid w:val="009461A6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C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970"/>
    <w:rsid w:val="00954AB5"/>
    <w:rsid w:val="00954D21"/>
    <w:rsid w:val="009558F6"/>
    <w:rsid w:val="00955C46"/>
    <w:rsid w:val="009560B1"/>
    <w:rsid w:val="00956163"/>
    <w:rsid w:val="00956309"/>
    <w:rsid w:val="00956543"/>
    <w:rsid w:val="00956C0E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3F86"/>
    <w:rsid w:val="009644A5"/>
    <w:rsid w:val="00964DED"/>
    <w:rsid w:val="00965169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EFC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ABC"/>
    <w:rsid w:val="00977E53"/>
    <w:rsid w:val="00977F58"/>
    <w:rsid w:val="0098005B"/>
    <w:rsid w:val="009800F6"/>
    <w:rsid w:val="00980582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54A4"/>
    <w:rsid w:val="009963F4"/>
    <w:rsid w:val="009969B2"/>
    <w:rsid w:val="00996C67"/>
    <w:rsid w:val="00997A1A"/>
    <w:rsid w:val="009A1ED0"/>
    <w:rsid w:val="009A2689"/>
    <w:rsid w:val="009A278A"/>
    <w:rsid w:val="009A27CC"/>
    <w:rsid w:val="009A28D1"/>
    <w:rsid w:val="009A2D53"/>
    <w:rsid w:val="009A2D5C"/>
    <w:rsid w:val="009A31B5"/>
    <w:rsid w:val="009A33F4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7C5"/>
    <w:rsid w:val="009A7A13"/>
    <w:rsid w:val="009A7BDE"/>
    <w:rsid w:val="009A7C30"/>
    <w:rsid w:val="009B068C"/>
    <w:rsid w:val="009B0705"/>
    <w:rsid w:val="009B07F6"/>
    <w:rsid w:val="009B0FDA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565"/>
    <w:rsid w:val="009C2729"/>
    <w:rsid w:val="009C34A4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5CE3"/>
    <w:rsid w:val="009C61D0"/>
    <w:rsid w:val="009C67E7"/>
    <w:rsid w:val="009C6F9C"/>
    <w:rsid w:val="009C6FF5"/>
    <w:rsid w:val="009C707E"/>
    <w:rsid w:val="009C70A5"/>
    <w:rsid w:val="009C71D5"/>
    <w:rsid w:val="009C74BB"/>
    <w:rsid w:val="009C751E"/>
    <w:rsid w:val="009C7704"/>
    <w:rsid w:val="009C7A2F"/>
    <w:rsid w:val="009C7E31"/>
    <w:rsid w:val="009C7E82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5FE"/>
    <w:rsid w:val="009D37CD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FA5"/>
    <w:rsid w:val="009E3A97"/>
    <w:rsid w:val="009E3D42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E7207"/>
    <w:rsid w:val="009F0149"/>
    <w:rsid w:val="009F0196"/>
    <w:rsid w:val="009F0B7E"/>
    <w:rsid w:val="009F0DCF"/>
    <w:rsid w:val="009F1166"/>
    <w:rsid w:val="009F1DC3"/>
    <w:rsid w:val="009F290E"/>
    <w:rsid w:val="009F2AD1"/>
    <w:rsid w:val="009F2BB1"/>
    <w:rsid w:val="009F2F25"/>
    <w:rsid w:val="009F3D15"/>
    <w:rsid w:val="009F4435"/>
    <w:rsid w:val="009F497A"/>
    <w:rsid w:val="009F4A26"/>
    <w:rsid w:val="009F5B93"/>
    <w:rsid w:val="009F6220"/>
    <w:rsid w:val="009F628C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62C"/>
    <w:rsid w:val="00A03BB3"/>
    <w:rsid w:val="00A0447D"/>
    <w:rsid w:val="00A04BC4"/>
    <w:rsid w:val="00A05221"/>
    <w:rsid w:val="00A05764"/>
    <w:rsid w:val="00A069AC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750"/>
    <w:rsid w:val="00A13853"/>
    <w:rsid w:val="00A13BA5"/>
    <w:rsid w:val="00A13DC5"/>
    <w:rsid w:val="00A143A2"/>
    <w:rsid w:val="00A14916"/>
    <w:rsid w:val="00A14A10"/>
    <w:rsid w:val="00A15011"/>
    <w:rsid w:val="00A156FF"/>
    <w:rsid w:val="00A16060"/>
    <w:rsid w:val="00A16507"/>
    <w:rsid w:val="00A16CCC"/>
    <w:rsid w:val="00A1726A"/>
    <w:rsid w:val="00A17506"/>
    <w:rsid w:val="00A17597"/>
    <w:rsid w:val="00A17C99"/>
    <w:rsid w:val="00A17FC5"/>
    <w:rsid w:val="00A20917"/>
    <w:rsid w:val="00A20EF3"/>
    <w:rsid w:val="00A21040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E36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2F16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67F"/>
    <w:rsid w:val="00A476CF"/>
    <w:rsid w:val="00A479FD"/>
    <w:rsid w:val="00A5033E"/>
    <w:rsid w:val="00A5043F"/>
    <w:rsid w:val="00A50EF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969"/>
    <w:rsid w:val="00A53D8F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12E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66FFA"/>
    <w:rsid w:val="00A7081A"/>
    <w:rsid w:val="00A70BC4"/>
    <w:rsid w:val="00A71302"/>
    <w:rsid w:val="00A71428"/>
    <w:rsid w:val="00A714EF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6F00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3E4"/>
    <w:rsid w:val="00A84411"/>
    <w:rsid w:val="00A84478"/>
    <w:rsid w:val="00A8456C"/>
    <w:rsid w:val="00A84742"/>
    <w:rsid w:val="00A85479"/>
    <w:rsid w:val="00A857B0"/>
    <w:rsid w:val="00A85A23"/>
    <w:rsid w:val="00A860C1"/>
    <w:rsid w:val="00A8635B"/>
    <w:rsid w:val="00A86368"/>
    <w:rsid w:val="00A86526"/>
    <w:rsid w:val="00A8669E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0950"/>
    <w:rsid w:val="00AA11B2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65D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CE7"/>
    <w:rsid w:val="00AC33E1"/>
    <w:rsid w:val="00AC422D"/>
    <w:rsid w:val="00AC4464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42E"/>
    <w:rsid w:val="00AE199A"/>
    <w:rsid w:val="00AE1A0F"/>
    <w:rsid w:val="00AE29CF"/>
    <w:rsid w:val="00AE2F2C"/>
    <w:rsid w:val="00AE362D"/>
    <w:rsid w:val="00AE3BB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2816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A7A"/>
    <w:rsid w:val="00AF7DCD"/>
    <w:rsid w:val="00AF7EA4"/>
    <w:rsid w:val="00B001C6"/>
    <w:rsid w:val="00B008BF"/>
    <w:rsid w:val="00B0109C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21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09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122"/>
    <w:rsid w:val="00B21E37"/>
    <w:rsid w:val="00B21F7D"/>
    <w:rsid w:val="00B22BCF"/>
    <w:rsid w:val="00B22FF0"/>
    <w:rsid w:val="00B2363F"/>
    <w:rsid w:val="00B23677"/>
    <w:rsid w:val="00B23B15"/>
    <w:rsid w:val="00B24395"/>
    <w:rsid w:val="00B2460C"/>
    <w:rsid w:val="00B2567F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0A1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561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6D2D"/>
    <w:rsid w:val="00B7755D"/>
    <w:rsid w:val="00B77566"/>
    <w:rsid w:val="00B778CA"/>
    <w:rsid w:val="00B77AB4"/>
    <w:rsid w:val="00B77B95"/>
    <w:rsid w:val="00B77DC8"/>
    <w:rsid w:val="00B77FD4"/>
    <w:rsid w:val="00B80672"/>
    <w:rsid w:val="00B813CC"/>
    <w:rsid w:val="00B81608"/>
    <w:rsid w:val="00B817A8"/>
    <w:rsid w:val="00B82A6C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D8B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6D69"/>
    <w:rsid w:val="00BA6EBF"/>
    <w:rsid w:val="00BA7813"/>
    <w:rsid w:val="00BB037B"/>
    <w:rsid w:val="00BB07C3"/>
    <w:rsid w:val="00BB0941"/>
    <w:rsid w:val="00BB1625"/>
    <w:rsid w:val="00BB20BE"/>
    <w:rsid w:val="00BB2764"/>
    <w:rsid w:val="00BB2CE7"/>
    <w:rsid w:val="00BB35DD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4E8"/>
    <w:rsid w:val="00BB6436"/>
    <w:rsid w:val="00BB68A4"/>
    <w:rsid w:val="00BB6A42"/>
    <w:rsid w:val="00BB6FF8"/>
    <w:rsid w:val="00BB70F7"/>
    <w:rsid w:val="00BB7564"/>
    <w:rsid w:val="00BB790E"/>
    <w:rsid w:val="00BB7B97"/>
    <w:rsid w:val="00BB7FE4"/>
    <w:rsid w:val="00BC02A7"/>
    <w:rsid w:val="00BC05C8"/>
    <w:rsid w:val="00BC08A8"/>
    <w:rsid w:val="00BC0A78"/>
    <w:rsid w:val="00BC0D9B"/>
    <w:rsid w:val="00BC1280"/>
    <w:rsid w:val="00BC16C3"/>
    <w:rsid w:val="00BC1CF8"/>
    <w:rsid w:val="00BC1DC1"/>
    <w:rsid w:val="00BC310D"/>
    <w:rsid w:val="00BC3623"/>
    <w:rsid w:val="00BC44CB"/>
    <w:rsid w:val="00BC45FC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5E01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3D24"/>
    <w:rsid w:val="00BE4034"/>
    <w:rsid w:val="00BE40C7"/>
    <w:rsid w:val="00BE442B"/>
    <w:rsid w:val="00BE484C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61A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7E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834"/>
    <w:rsid w:val="00C24A4F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4A5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BCA"/>
    <w:rsid w:val="00C42CC8"/>
    <w:rsid w:val="00C435D0"/>
    <w:rsid w:val="00C436E9"/>
    <w:rsid w:val="00C438B7"/>
    <w:rsid w:val="00C43B93"/>
    <w:rsid w:val="00C43CB8"/>
    <w:rsid w:val="00C441EC"/>
    <w:rsid w:val="00C444E4"/>
    <w:rsid w:val="00C44600"/>
    <w:rsid w:val="00C44B12"/>
    <w:rsid w:val="00C457CD"/>
    <w:rsid w:val="00C461FA"/>
    <w:rsid w:val="00C4654D"/>
    <w:rsid w:val="00C470C8"/>
    <w:rsid w:val="00C47298"/>
    <w:rsid w:val="00C472F2"/>
    <w:rsid w:val="00C4767B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41"/>
    <w:rsid w:val="00C655E8"/>
    <w:rsid w:val="00C6614E"/>
    <w:rsid w:val="00C67161"/>
    <w:rsid w:val="00C671BE"/>
    <w:rsid w:val="00C67981"/>
    <w:rsid w:val="00C67999"/>
    <w:rsid w:val="00C67CBA"/>
    <w:rsid w:val="00C67D1C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F58"/>
    <w:rsid w:val="00C8058F"/>
    <w:rsid w:val="00C80AEC"/>
    <w:rsid w:val="00C81826"/>
    <w:rsid w:val="00C818DF"/>
    <w:rsid w:val="00C81A87"/>
    <w:rsid w:val="00C81E32"/>
    <w:rsid w:val="00C81FD9"/>
    <w:rsid w:val="00C82463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24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5D0E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3A6"/>
    <w:rsid w:val="00CA1484"/>
    <w:rsid w:val="00CA1569"/>
    <w:rsid w:val="00CA18E6"/>
    <w:rsid w:val="00CA1A8C"/>
    <w:rsid w:val="00CA1D0E"/>
    <w:rsid w:val="00CA1F6F"/>
    <w:rsid w:val="00CA25F0"/>
    <w:rsid w:val="00CA3578"/>
    <w:rsid w:val="00CA384E"/>
    <w:rsid w:val="00CA3B62"/>
    <w:rsid w:val="00CA417D"/>
    <w:rsid w:val="00CA42F6"/>
    <w:rsid w:val="00CA4ACA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876"/>
    <w:rsid w:val="00CB395B"/>
    <w:rsid w:val="00CB3C29"/>
    <w:rsid w:val="00CB3DF5"/>
    <w:rsid w:val="00CB3F3F"/>
    <w:rsid w:val="00CB5040"/>
    <w:rsid w:val="00CB51A6"/>
    <w:rsid w:val="00CB5811"/>
    <w:rsid w:val="00CB67E1"/>
    <w:rsid w:val="00CB6BA5"/>
    <w:rsid w:val="00CB7534"/>
    <w:rsid w:val="00CB7692"/>
    <w:rsid w:val="00CB77F3"/>
    <w:rsid w:val="00CC03E6"/>
    <w:rsid w:val="00CC0431"/>
    <w:rsid w:val="00CC085C"/>
    <w:rsid w:val="00CC11AE"/>
    <w:rsid w:val="00CC1212"/>
    <w:rsid w:val="00CC1F9C"/>
    <w:rsid w:val="00CC28EF"/>
    <w:rsid w:val="00CC29F3"/>
    <w:rsid w:val="00CC2D37"/>
    <w:rsid w:val="00CC326B"/>
    <w:rsid w:val="00CC3A76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C47"/>
    <w:rsid w:val="00CC6F59"/>
    <w:rsid w:val="00CC7970"/>
    <w:rsid w:val="00CC7C3C"/>
    <w:rsid w:val="00CC7DB5"/>
    <w:rsid w:val="00CD0108"/>
    <w:rsid w:val="00CD022C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27"/>
    <w:rsid w:val="00CD3EAA"/>
    <w:rsid w:val="00CD3F4E"/>
    <w:rsid w:val="00CD4902"/>
    <w:rsid w:val="00CD49DB"/>
    <w:rsid w:val="00CD5340"/>
    <w:rsid w:val="00CD5DDD"/>
    <w:rsid w:val="00CD738B"/>
    <w:rsid w:val="00CD7579"/>
    <w:rsid w:val="00CD75F7"/>
    <w:rsid w:val="00CE00BC"/>
    <w:rsid w:val="00CE0434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727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4636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152"/>
    <w:rsid w:val="00D027B6"/>
    <w:rsid w:val="00D02C00"/>
    <w:rsid w:val="00D031DB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64B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A49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3F0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17B5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E0F"/>
    <w:rsid w:val="00D462DB"/>
    <w:rsid w:val="00D46722"/>
    <w:rsid w:val="00D46735"/>
    <w:rsid w:val="00D4680B"/>
    <w:rsid w:val="00D4768D"/>
    <w:rsid w:val="00D50026"/>
    <w:rsid w:val="00D5046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0EE9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95B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8B"/>
    <w:rsid w:val="00D676A4"/>
    <w:rsid w:val="00D67967"/>
    <w:rsid w:val="00D7051F"/>
    <w:rsid w:val="00D708C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2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1DAE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1A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67B8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E5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15D"/>
    <w:rsid w:val="00DB63CE"/>
    <w:rsid w:val="00DB6402"/>
    <w:rsid w:val="00DB68F0"/>
    <w:rsid w:val="00DB6E5F"/>
    <w:rsid w:val="00DC0149"/>
    <w:rsid w:val="00DC042E"/>
    <w:rsid w:val="00DC0605"/>
    <w:rsid w:val="00DC0672"/>
    <w:rsid w:val="00DC0919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3FFD"/>
    <w:rsid w:val="00DC42C2"/>
    <w:rsid w:val="00DC4A02"/>
    <w:rsid w:val="00DC5680"/>
    <w:rsid w:val="00DC6617"/>
    <w:rsid w:val="00DC7615"/>
    <w:rsid w:val="00DC77BF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034"/>
    <w:rsid w:val="00DD450D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5764"/>
    <w:rsid w:val="00DE60B2"/>
    <w:rsid w:val="00DE6406"/>
    <w:rsid w:val="00DE656A"/>
    <w:rsid w:val="00DE6B6D"/>
    <w:rsid w:val="00DE6D41"/>
    <w:rsid w:val="00DE707A"/>
    <w:rsid w:val="00DE70A5"/>
    <w:rsid w:val="00DE73A2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797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1F1A"/>
    <w:rsid w:val="00E021C3"/>
    <w:rsid w:val="00E023E3"/>
    <w:rsid w:val="00E02737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E15"/>
    <w:rsid w:val="00E12FD2"/>
    <w:rsid w:val="00E13DAF"/>
    <w:rsid w:val="00E13EAA"/>
    <w:rsid w:val="00E14BD1"/>
    <w:rsid w:val="00E15863"/>
    <w:rsid w:val="00E15E33"/>
    <w:rsid w:val="00E1633A"/>
    <w:rsid w:val="00E1640C"/>
    <w:rsid w:val="00E1652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6F67"/>
    <w:rsid w:val="00E270EC"/>
    <w:rsid w:val="00E27316"/>
    <w:rsid w:val="00E27960"/>
    <w:rsid w:val="00E27E52"/>
    <w:rsid w:val="00E30BDA"/>
    <w:rsid w:val="00E30D08"/>
    <w:rsid w:val="00E31A2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101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1FC5"/>
    <w:rsid w:val="00E7206E"/>
    <w:rsid w:val="00E72D72"/>
    <w:rsid w:val="00E73779"/>
    <w:rsid w:val="00E73C36"/>
    <w:rsid w:val="00E748F7"/>
    <w:rsid w:val="00E754B8"/>
    <w:rsid w:val="00E75C82"/>
    <w:rsid w:val="00E7611F"/>
    <w:rsid w:val="00E7632E"/>
    <w:rsid w:val="00E763F2"/>
    <w:rsid w:val="00E76A41"/>
    <w:rsid w:val="00E774D3"/>
    <w:rsid w:val="00E77DB6"/>
    <w:rsid w:val="00E800CC"/>
    <w:rsid w:val="00E80539"/>
    <w:rsid w:val="00E80796"/>
    <w:rsid w:val="00E809EF"/>
    <w:rsid w:val="00E814CC"/>
    <w:rsid w:val="00E8291A"/>
    <w:rsid w:val="00E832BD"/>
    <w:rsid w:val="00E833B1"/>
    <w:rsid w:val="00E83564"/>
    <w:rsid w:val="00E84971"/>
    <w:rsid w:val="00E8575B"/>
    <w:rsid w:val="00E8581F"/>
    <w:rsid w:val="00E85DE1"/>
    <w:rsid w:val="00E861D6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C1E"/>
    <w:rsid w:val="00E96F15"/>
    <w:rsid w:val="00E96F4E"/>
    <w:rsid w:val="00E96F57"/>
    <w:rsid w:val="00E9738C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A7C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22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7D0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27D"/>
    <w:rsid w:val="00EC7DB1"/>
    <w:rsid w:val="00EC7E63"/>
    <w:rsid w:val="00ED0847"/>
    <w:rsid w:val="00ED085E"/>
    <w:rsid w:val="00ED0C65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425"/>
    <w:rsid w:val="00ED6859"/>
    <w:rsid w:val="00ED6DE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6B35"/>
    <w:rsid w:val="00EE6BE0"/>
    <w:rsid w:val="00EE7BC0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C2"/>
    <w:rsid w:val="00EF4904"/>
    <w:rsid w:val="00EF4C2B"/>
    <w:rsid w:val="00EF54BB"/>
    <w:rsid w:val="00EF5ECE"/>
    <w:rsid w:val="00EF69D6"/>
    <w:rsid w:val="00EF703B"/>
    <w:rsid w:val="00EF7085"/>
    <w:rsid w:val="00EF7135"/>
    <w:rsid w:val="00EF7D4B"/>
    <w:rsid w:val="00EF7F98"/>
    <w:rsid w:val="00F00685"/>
    <w:rsid w:val="00F013C7"/>
    <w:rsid w:val="00F014B3"/>
    <w:rsid w:val="00F01512"/>
    <w:rsid w:val="00F0182A"/>
    <w:rsid w:val="00F01B95"/>
    <w:rsid w:val="00F0207A"/>
    <w:rsid w:val="00F026C7"/>
    <w:rsid w:val="00F02788"/>
    <w:rsid w:val="00F03232"/>
    <w:rsid w:val="00F03922"/>
    <w:rsid w:val="00F047DB"/>
    <w:rsid w:val="00F04C89"/>
    <w:rsid w:val="00F05381"/>
    <w:rsid w:val="00F05AE0"/>
    <w:rsid w:val="00F05DEC"/>
    <w:rsid w:val="00F05F8A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6CD3"/>
    <w:rsid w:val="00F17098"/>
    <w:rsid w:val="00F174C7"/>
    <w:rsid w:val="00F200C9"/>
    <w:rsid w:val="00F20171"/>
    <w:rsid w:val="00F2048E"/>
    <w:rsid w:val="00F208DE"/>
    <w:rsid w:val="00F208F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2FDE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5985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5C4F"/>
    <w:rsid w:val="00F461F2"/>
    <w:rsid w:val="00F467B0"/>
    <w:rsid w:val="00F468F2"/>
    <w:rsid w:val="00F470FF"/>
    <w:rsid w:val="00F471D3"/>
    <w:rsid w:val="00F47507"/>
    <w:rsid w:val="00F47F70"/>
    <w:rsid w:val="00F5052D"/>
    <w:rsid w:val="00F5084D"/>
    <w:rsid w:val="00F50A8A"/>
    <w:rsid w:val="00F50B19"/>
    <w:rsid w:val="00F51255"/>
    <w:rsid w:val="00F51545"/>
    <w:rsid w:val="00F5186D"/>
    <w:rsid w:val="00F53052"/>
    <w:rsid w:val="00F533DD"/>
    <w:rsid w:val="00F54509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354F"/>
    <w:rsid w:val="00F6383A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67B27"/>
    <w:rsid w:val="00F700B4"/>
    <w:rsid w:val="00F70104"/>
    <w:rsid w:val="00F70C6C"/>
    <w:rsid w:val="00F70C99"/>
    <w:rsid w:val="00F71086"/>
    <w:rsid w:val="00F71B47"/>
    <w:rsid w:val="00F72572"/>
    <w:rsid w:val="00F72685"/>
    <w:rsid w:val="00F729BC"/>
    <w:rsid w:val="00F72DCF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2BA"/>
    <w:rsid w:val="00F85339"/>
    <w:rsid w:val="00F8548C"/>
    <w:rsid w:val="00F8563B"/>
    <w:rsid w:val="00F8615C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3F3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536"/>
    <w:rsid w:val="00FB20FF"/>
    <w:rsid w:val="00FB27FA"/>
    <w:rsid w:val="00FB2AE3"/>
    <w:rsid w:val="00FB3067"/>
    <w:rsid w:val="00FB3140"/>
    <w:rsid w:val="00FB346C"/>
    <w:rsid w:val="00FB3498"/>
    <w:rsid w:val="00FB361C"/>
    <w:rsid w:val="00FB3C08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0D5"/>
    <w:rsid w:val="00FC3569"/>
    <w:rsid w:val="00FC4519"/>
    <w:rsid w:val="00FC4932"/>
    <w:rsid w:val="00FC4BC3"/>
    <w:rsid w:val="00FC4CC4"/>
    <w:rsid w:val="00FC561D"/>
    <w:rsid w:val="00FC5DB4"/>
    <w:rsid w:val="00FC6237"/>
    <w:rsid w:val="00FC6676"/>
    <w:rsid w:val="00FC6709"/>
    <w:rsid w:val="00FC70D4"/>
    <w:rsid w:val="00FC737F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7A"/>
    <w:rsid w:val="00FE2FA0"/>
    <w:rsid w:val="00FE3698"/>
    <w:rsid w:val="00FE3AB8"/>
    <w:rsid w:val="00FE4709"/>
    <w:rsid w:val="00FE4FDD"/>
    <w:rsid w:val="00FE5043"/>
    <w:rsid w:val="00FE567B"/>
    <w:rsid w:val="00FE56E8"/>
    <w:rsid w:val="00FE5B30"/>
    <w:rsid w:val="00FE5BF6"/>
    <w:rsid w:val="00FE61B9"/>
    <w:rsid w:val="00FE6267"/>
    <w:rsid w:val="00FE641C"/>
    <w:rsid w:val="00FE65D9"/>
    <w:rsid w:val="00FE6A58"/>
    <w:rsid w:val="00FE76DC"/>
    <w:rsid w:val="00FE7D35"/>
    <w:rsid w:val="00FF03D1"/>
    <w:rsid w:val="00FF0E93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4E74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0E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754B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57228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7228F"/>
    <w:rPr>
      <w:rFonts w:eastAsia="MS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228F"/>
    <w:rPr>
      <w:rFonts w:ascii="Arial" w:eastAsia="Times New Roman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2B2D7-55A3-4CED-9C30-132B5165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25</Pages>
  <Words>4948</Words>
  <Characters>28204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Chuntana, Chaowarat</cp:lastModifiedBy>
  <cp:revision>2</cp:revision>
  <cp:lastPrinted>2019-08-07T15:07:00Z</cp:lastPrinted>
  <dcterms:created xsi:type="dcterms:W3CDTF">2019-08-07T18:12:00Z</dcterms:created>
  <dcterms:modified xsi:type="dcterms:W3CDTF">2019-08-07T18:12:00Z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