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F21962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0D27" w:rsidRPr="00F21962" w:rsidRDefault="001940B5" w:rsidP="00170D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F21962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F21962" w:rsidRDefault="002222E4" w:rsidP="001A50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82CDC" w:rsidRPr="00882CDC" w:rsidRDefault="002A3CA3" w:rsidP="00882C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82CDC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82CDC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82CDC" w:rsidRPr="00F21962" w:rsidRDefault="00882CDC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82CDC" w:rsidRPr="00F21962" w:rsidRDefault="00882CDC" w:rsidP="00882C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เงินลงทุนชั่วคราว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AB3540" w:rsidP="00A2171D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882CDC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DB78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C44CF" w:rsidRPr="00F21962" w:rsidRDefault="00882CDC" w:rsidP="009C44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AB3540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C54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3671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</w:t>
            </w:r>
            <w:r w:rsidR="009F5307"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7675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C64E81" w:rsidP="003671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AB3540"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:rsidR="002A3CA3" w:rsidRPr="00F21962" w:rsidRDefault="002A3CA3" w:rsidP="009F53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A3CA3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A3CA3" w:rsidRPr="00F21962" w:rsidRDefault="00C64E81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A3CA3" w:rsidRPr="00F21962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F21962" w:rsidRDefault="002A3CA3" w:rsidP="008E65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B23E7" w:rsidRPr="00F21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2B23E7" w:rsidRPr="00F21962" w:rsidRDefault="002B23E7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82C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B23E7" w:rsidRPr="00F21962" w:rsidRDefault="002B23E7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B23E7" w:rsidRPr="00F21962" w:rsidRDefault="00E45C19" w:rsidP="008E65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:rsidR="00661CC0" w:rsidRPr="00F21962" w:rsidRDefault="001940B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="00661CC0" w:rsidRPr="00F2196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A30A9" w:rsidRPr="00F21962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F21962">
        <w:rPr>
          <w:rFonts w:ascii="Angsana New" w:hAnsi="Angsana New"/>
          <w:sz w:val="30"/>
          <w:szCs w:val="30"/>
          <w:cs/>
        </w:rPr>
        <w:t>นี้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5988" w:rsidRPr="00F21962" w:rsidRDefault="005B5988" w:rsidP="00D5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="00E1435F"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</w:t>
      </w:r>
      <w:r w:rsidR="00476865" w:rsidRPr="00F21962">
        <w:rPr>
          <w:rFonts w:ascii="Angsana New" w:hAnsi="Angsana New"/>
          <w:spacing w:val="4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</w:t>
      </w:r>
      <w:r w:rsidR="00476865" w:rsidRPr="00F21962">
        <w:rPr>
          <w:rFonts w:ascii="Angsana New" w:hAnsi="Angsana New"/>
          <w:sz w:val="30"/>
          <w:szCs w:val="30"/>
          <w:cs/>
        </w:rPr>
        <w:t>และภาษาอังกฤษ และ</w:t>
      </w:r>
      <w:r w:rsidR="00E1435F" w:rsidRPr="00F21962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EC2D32" w:rsidRPr="00F21962">
        <w:rPr>
          <w:rFonts w:ascii="Angsana New" w:hAnsi="Angsana New"/>
          <w:sz w:val="30"/>
          <w:szCs w:val="30"/>
        </w:rPr>
        <w:t xml:space="preserve"> </w:t>
      </w:r>
      <w:r w:rsidR="00217818">
        <w:rPr>
          <w:rFonts w:ascii="Angsana New" w:eastAsia="Times New Roman" w:hAnsi="Angsana New"/>
          <w:sz w:val="30"/>
          <w:szCs w:val="30"/>
        </w:rPr>
        <w:t xml:space="preserve">7 </w:t>
      </w:r>
      <w:r w:rsidR="009F3A65">
        <w:rPr>
          <w:rFonts w:ascii="Angsana New" w:eastAsia="Times New Roman" w:hAnsi="Angsana New" w:hint="cs"/>
          <w:sz w:val="30"/>
          <w:szCs w:val="30"/>
          <w:cs/>
        </w:rPr>
        <w:t>สิงหาคม</w:t>
      </w:r>
      <w:r w:rsidR="0021781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17818">
        <w:rPr>
          <w:rFonts w:ascii="Angsana New" w:eastAsia="Times New Roman" w:hAnsi="Angsana New"/>
          <w:sz w:val="30"/>
          <w:szCs w:val="30"/>
        </w:rPr>
        <w:t>2562</w:t>
      </w:r>
    </w:p>
    <w:p w:rsidR="00E1435F" w:rsidRPr="00F21962" w:rsidRDefault="00E1435F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CC0" w:rsidRPr="00F21962" w:rsidRDefault="00661CC0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ED4081" w:rsidRPr="00F21962" w:rsidRDefault="00B942F9" w:rsidP="00C95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47A00" w:rsidRPr="00F21962">
        <w:rPr>
          <w:rFonts w:ascii="Angsana New" w:hAnsi="Angsana New"/>
          <w:spacing w:val="-4"/>
          <w:sz w:val="30"/>
          <w:szCs w:val="30"/>
          <w:cs/>
        </w:rPr>
        <w:t>ควอลิตี้คอนสตรัคชั่น</w:t>
      </w:r>
      <w:r w:rsidR="002B592E" w:rsidRPr="00F21962">
        <w:rPr>
          <w:rFonts w:ascii="Angsana New" w:hAnsi="Angsana New"/>
          <w:spacing w:val="-4"/>
          <w:sz w:val="30"/>
          <w:szCs w:val="30"/>
          <w:cs/>
        </w:rPr>
        <w:t>โปรดั</w:t>
      </w:r>
      <w:r w:rsidR="00C95AAD">
        <w:rPr>
          <w:rFonts w:ascii="Angsana New" w:hAnsi="Angsana New" w:hint="cs"/>
          <w:spacing w:val="-4"/>
          <w:sz w:val="30"/>
          <w:szCs w:val="30"/>
          <w:cs/>
        </w:rPr>
        <w:t>ค</w:t>
      </w:r>
      <w:r w:rsidR="002B592E" w:rsidRPr="00F21962">
        <w:rPr>
          <w:rFonts w:ascii="Angsana New" w:hAnsi="Angsana New"/>
          <w:spacing w:val="-4"/>
          <w:sz w:val="30"/>
          <w:szCs w:val="30"/>
          <w:cs/>
        </w:rPr>
        <w:t xml:space="preserve">ส์ 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 xml:space="preserve">จำกัด (มหาชน) </w:t>
      </w:r>
      <w:r w:rsidR="00545054" w:rsidRPr="00F21962">
        <w:rPr>
          <w:rFonts w:ascii="Angsana New" w:hAnsi="Angsana New"/>
          <w:spacing w:val="-4"/>
          <w:sz w:val="30"/>
          <w:szCs w:val="30"/>
          <w:lang w:val="en-GB"/>
        </w:rPr>
        <w:t>(</w:t>
      </w:r>
      <w:r w:rsidR="00545054" w:rsidRPr="00F21962">
        <w:rPr>
          <w:rFonts w:ascii="Angsana New" w:hAnsi="Angsana New"/>
          <w:spacing w:val="-4"/>
          <w:sz w:val="30"/>
          <w:szCs w:val="30"/>
        </w:rPr>
        <w:t>“</w:t>
      </w:r>
      <w:r w:rsidR="00545054" w:rsidRPr="00F2196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545054" w:rsidRPr="00F21962">
        <w:rPr>
          <w:rFonts w:ascii="Angsana New" w:hAnsi="Angsana New"/>
          <w:spacing w:val="-4"/>
          <w:sz w:val="30"/>
          <w:szCs w:val="30"/>
        </w:rPr>
        <w:t>”)</w:t>
      </w:r>
      <w:r w:rsidR="00545054" w:rsidRPr="00F219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>เป็นนิต</w:t>
      </w:r>
      <w:r w:rsidR="00E346BE" w:rsidRPr="00F21962">
        <w:rPr>
          <w:rFonts w:ascii="Angsana New" w:hAnsi="Angsana New"/>
          <w:spacing w:val="-4"/>
          <w:sz w:val="30"/>
          <w:szCs w:val="30"/>
          <w:cs/>
        </w:rPr>
        <w:t>ิบุคคลที่จัดตั้งขึ้นในประเทศไทย</w:t>
      </w:r>
      <w:r w:rsidR="00E32A26" w:rsidRPr="00F21962">
        <w:rPr>
          <w:rFonts w:ascii="Angsana New" w:hAnsi="Angsana New"/>
          <w:spacing w:val="-4"/>
          <w:sz w:val="30"/>
          <w:szCs w:val="30"/>
        </w:rPr>
        <w:t xml:space="preserve"> </w:t>
      </w:r>
      <w:r w:rsidR="008704F5" w:rsidRPr="00F21962">
        <w:rPr>
          <w:rFonts w:ascii="Angsana New" w:hAnsi="Angsana New"/>
          <w:spacing w:val="-4"/>
          <w:sz w:val="30"/>
          <w:szCs w:val="30"/>
          <w:cs/>
        </w:rPr>
        <w:t>และมี</w:t>
      </w:r>
      <w:r w:rsidR="00661CC0" w:rsidRPr="00F21962">
        <w:rPr>
          <w:rFonts w:ascii="Angsana New" w:hAnsi="Angsana New"/>
          <w:spacing w:val="-4"/>
          <w:sz w:val="30"/>
          <w:szCs w:val="30"/>
          <w:cs/>
        </w:rPr>
        <w:t>ที่อยู่</w:t>
      </w:r>
      <w:r w:rsidR="00661CC0" w:rsidRPr="00F21962">
        <w:rPr>
          <w:rFonts w:ascii="Angsana New" w:hAnsi="Angsana New"/>
          <w:sz w:val="30"/>
          <w:szCs w:val="30"/>
          <w:cs/>
        </w:rPr>
        <w:t>จดทะเบียน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ตั้งอยู่ เลขที่ </w:t>
      </w:r>
      <w:r w:rsidR="00156E32" w:rsidRPr="00F21962">
        <w:rPr>
          <w:rFonts w:ascii="Angsana New" w:hAnsi="Angsana New"/>
          <w:sz w:val="30"/>
          <w:szCs w:val="30"/>
        </w:rPr>
        <w:t>144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 หมู่ </w:t>
      </w:r>
      <w:r w:rsidR="00156E32" w:rsidRPr="00F21962">
        <w:rPr>
          <w:rFonts w:ascii="Angsana New" w:hAnsi="Angsana New"/>
          <w:sz w:val="30"/>
          <w:szCs w:val="30"/>
        </w:rPr>
        <w:t>16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F41F55"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13160</w:t>
      </w:r>
      <w:r w:rsidR="00F41F55" w:rsidRPr="00F21962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F21962">
        <w:rPr>
          <w:rFonts w:ascii="Angsana New" w:hAnsi="Angsana New"/>
          <w:sz w:val="30"/>
          <w:szCs w:val="30"/>
          <w:cs/>
        </w:rPr>
        <w:t>วันที่</w:t>
      </w:r>
      <w:r w:rsidR="002B592E" w:rsidRPr="00F21962">
        <w:rPr>
          <w:rFonts w:ascii="Angsana New" w:hAnsi="Angsana New"/>
          <w:sz w:val="30"/>
          <w:szCs w:val="30"/>
          <w:cs/>
        </w:rPr>
        <w:t xml:space="preserve"> </w:t>
      </w:r>
      <w:r w:rsidR="00032E83" w:rsidRPr="00F21962">
        <w:rPr>
          <w:rFonts w:ascii="Angsana New" w:hAnsi="Angsana New"/>
          <w:sz w:val="30"/>
          <w:szCs w:val="30"/>
        </w:rPr>
        <w:t xml:space="preserve">6 </w:t>
      </w:r>
      <w:r w:rsidR="00032E83" w:rsidRPr="00F21962">
        <w:rPr>
          <w:rFonts w:ascii="Angsana New" w:hAnsi="Angsana New"/>
          <w:sz w:val="30"/>
          <w:szCs w:val="30"/>
          <w:cs/>
        </w:rPr>
        <w:t xml:space="preserve">มกราคม </w:t>
      </w:r>
      <w:r w:rsidR="00032E83" w:rsidRPr="00F21962">
        <w:rPr>
          <w:rFonts w:ascii="Angsana New" w:hAnsi="Angsana New"/>
          <w:sz w:val="30"/>
          <w:szCs w:val="30"/>
        </w:rPr>
        <w:t>2547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61CC0" w:rsidRPr="00E4380F" w:rsidRDefault="002B592E" w:rsidP="001D2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บริษัทเอสซีจี</w:t>
      </w:r>
      <w:r w:rsidRPr="00F21962">
        <w:rPr>
          <w:rFonts w:ascii="Angsana New" w:hAnsi="Angsana New"/>
          <w:spacing w:val="10"/>
          <w:sz w:val="30"/>
          <w:szCs w:val="30"/>
        </w:rPr>
        <w:t xml:space="preserve"> </w:t>
      </w:r>
      <w:r w:rsidRPr="00F21962">
        <w:rPr>
          <w:rFonts w:ascii="Angsana New" w:hAnsi="Angsana New"/>
          <w:spacing w:val="10"/>
          <w:sz w:val="30"/>
          <w:szCs w:val="30"/>
          <w:cs/>
        </w:rPr>
        <w:t>ผลิตภัณฑ์ก่อสร้าง จำกัด และ</w:t>
      </w:r>
      <w:r w:rsidRPr="00F21962">
        <w:rPr>
          <w:rFonts w:ascii="Angsana New" w:hAnsi="Angsana New"/>
          <w:sz w:val="30"/>
          <w:szCs w:val="30"/>
          <w:cs/>
        </w:rPr>
        <w:t>บริษัทปูนซิเมนต์ไทย จำกัด (มหาชน)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2B592E" w:rsidRPr="00F21962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607B" w:rsidRPr="00F21962" w:rsidRDefault="0007515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C13A72" w:rsidRPr="00F21962">
        <w:rPr>
          <w:rFonts w:ascii="Angsana New" w:hAnsi="Angsana New"/>
          <w:sz w:val="30"/>
          <w:szCs w:val="30"/>
          <w:cs/>
        </w:rPr>
        <w:t>การผลิตและจำห</w:t>
      </w:r>
      <w:r w:rsidR="002434B9" w:rsidRPr="00F21962">
        <w:rPr>
          <w:rFonts w:ascii="Angsana New" w:hAnsi="Angsana New"/>
          <w:sz w:val="30"/>
          <w:szCs w:val="30"/>
          <w:cs/>
        </w:rPr>
        <w:t>น่าย</w:t>
      </w:r>
      <w:r w:rsidR="002B592E" w:rsidRPr="00F21962">
        <w:rPr>
          <w:rFonts w:ascii="Angsana New" w:hAnsi="Angsana New"/>
          <w:sz w:val="30"/>
          <w:szCs w:val="30"/>
        </w:rPr>
        <w:t xml:space="preserve"> </w:t>
      </w:r>
      <w:r w:rsidR="002B592E"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="002B592E" w:rsidRPr="00F21962">
        <w:rPr>
          <w:rFonts w:ascii="Angsana New" w:hAnsi="Angsana New"/>
          <w:sz w:val="30"/>
          <w:szCs w:val="30"/>
        </w:rPr>
        <w:t xml:space="preserve"> </w:t>
      </w:r>
    </w:p>
    <w:p w:rsidR="001635C3" w:rsidRPr="00F21962" w:rsidRDefault="001635C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2607B" w:rsidRPr="00F21962" w:rsidRDefault="001635C3" w:rsidP="004508A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รายละเอียดของบริษัทย่อย ณ วันที่ </w:t>
      </w:r>
      <w:r w:rsidR="00587BE6" w:rsidRPr="00F21962"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="00DD2A52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มิถุนายน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EF7A36" w:rsidRPr="00F21962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846FAA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2 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EE4F6F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EE4F6F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156E32" w:rsidRPr="00F21962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255EA1" w:rsidRPr="00F21962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846FAA" w:rsidRPr="00F2196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A5374A"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2607B"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AA3A97" w:rsidRPr="00F21962" w:rsidRDefault="00AA3A97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00"/>
        <w:gridCol w:w="1260"/>
        <w:gridCol w:w="990"/>
        <w:gridCol w:w="270"/>
        <w:gridCol w:w="1170"/>
      </w:tblGrid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4C692C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tabs>
                <w:tab w:val="clear" w:pos="907"/>
                <w:tab w:val="left" w:pos="8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tabs>
                <w:tab w:val="clear" w:pos="680"/>
                <w:tab w:val="clear" w:pos="907"/>
                <w:tab w:val="left" w:pos="606"/>
                <w:tab w:val="left" w:pos="8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36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E4380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36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FAA" w:rsidRPr="00F21962" w:rsidTr="00E4380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71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69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145B5">
              <w:rPr>
                <w:rFonts w:ascii="Angsana New" w:hAnsi="Angsana New"/>
                <w:spacing w:val="6"/>
                <w:sz w:val="30"/>
                <w:szCs w:val="30"/>
                <w:cs/>
              </w:rPr>
              <w:t>แผ่นผนัง พื้นคอนกรีตมวล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217818" w:rsidP="002178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 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846FAA" w:rsidP="00846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46FAA" w:rsidRPr="00F21962" w:rsidRDefault="00217818" w:rsidP="0021781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:rsidR="00846FAA" w:rsidRPr="00F21962" w:rsidRDefault="00846FAA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8E4B85" w:rsidRPr="00F21962" w:rsidRDefault="008E4B85" w:rsidP="00050A83">
      <w:pPr>
        <w:spacing w:line="240" w:lineRule="auto"/>
        <w:rPr>
          <w:rFonts w:ascii="Angsana New" w:hAnsi="Angsana New"/>
          <w:sz w:val="30"/>
          <w:szCs w:val="30"/>
        </w:rPr>
      </w:pPr>
    </w:p>
    <w:p w:rsidR="00661CC0" w:rsidRPr="00F21962" w:rsidRDefault="002D7611" w:rsidP="004508A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661CC0" w:rsidRPr="00F21962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D7611" w:rsidRPr="00F21962" w:rsidRDefault="002D761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4605EA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90326" w:rsidRPr="004605EA" w:rsidRDefault="00090326" w:rsidP="00D5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12B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งบการเงินระหว่างกาลนี้จัดทำขึ้นในรูปแบบย่อและ</w:t>
      </w:r>
      <w:r w:rsidR="00F162B5" w:rsidRPr="001D212B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D212B">
        <w:rPr>
          <w:rFonts w:ascii="Angsana New" w:hAnsi="Angsana New"/>
          <w:spacing w:val="4"/>
          <w:sz w:val="30"/>
          <w:szCs w:val="30"/>
          <w:cs/>
        </w:rPr>
        <w:t>ตามมาตรฐาน</w:t>
      </w:r>
      <w:r w:rsidRPr="00D53653">
        <w:rPr>
          <w:rFonts w:ascii="Angsana New" w:hAnsi="Angsana New"/>
          <w:spacing w:val="2"/>
          <w:sz w:val="30"/>
          <w:szCs w:val="30"/>
          <w:cs/>
        </w:rPr>
        <w:t>การ</w:t>
      </w:r>
      <w:r w:rsidRPr="001D212B">
        <w:rPr>
          <w:rFonts w:ascii="Angsana New" w:hAnsi="Angsana New"/>
          <w:spacing w:val="4"/>
          <w:sz w:val="30"/>
          <w:szCs w:val="30"/>
          <w:cs/>
        </w:rPr>
        <w:t>บัญชี ฉบับ</w:t>
      </w:r>
      <w:r w:rsidR="006961D9" w:rsidRPr="001D212B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1D212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D212B">
        <w:rPr>
          <w:rFonts w:ascii="Angsana New" w:hAnsi="Angsana New"/>
          <w:spacing w:val="4"/>
          <w:sz w:val="30"/>
          <w:szCs w:val="30"/>
        </w:rPr>
        <w:t xml:space="preserve">34 </w:t>
      </w:r>
      <w:r w:rsidRPr="001D212B">
        <w:rPr>
          <w:rFonts w:ascii="Angsana New" w:hAnsi="Angsana New"/>
          <w:spacing w:val="4"/>
          <w:sz w:val="30"/>
          <w:szCs w:val="30"/>
          <w:cs/>
        </w:rPr>
        <w:t xml:space="preserve">(ปรับปรุง </w:t>
      </w:r>
      <w:r w:rsidR="001C3FEE" w:rsidRPr="001D212B">
        <w:rPr>
          <w:rFonts w:ascii="Angsana New" w:hAnsi="Angsana New"/>
          <w:spacing w:val="4"/>
          <w:sz w:val="30"/>
          <w:szCs w:val="30"/>
        </w:rPr>
        <w:t>25</w:t>
      </w:r>
      <w:r w:rsidR="00482735" w:rsidRPr="001D212B">
        <w:rPr>
          <w:rFonts w:ascii="Angsana New" w:hAnsi="Angsana New"/>
          <w:spacing w:val="4"/>
          <w:sz w:val="30"/>
          <w:szCs w:val="30"/>
          <w:lang w:eastAsia="zh-TW"/>
        </w:rPr>
        <w:t>6</w:t>
      </w:r>
      <w:r w:rsidR="00217818" w:rsidRPr="001D212B">
        <w:rPr>
          <w:rFonts w:ascii="Angsana New" w:hAnsi="Angsana New"/>
          <w:spacing w:val="4"/>
          <w:sz w:val="30"/>
          <w:szCs w:val="30"/>
          <w:lang w:eastAsia="zh-TW"/>
        </w:rPr>
        <w:t>1</w:t>
      </w:r>
      <w:r w:rsidRPr="001D212B">
        <w:rPr>
          <w:rFonts w:ascii="Angsana New" w:hAnsi="Angsana New"/>
          <w:spacing w:val="4"/>
          <w:sz w:val="30"/>
          <w:szCs w:val="30"/>
        </w:rPr>
        <w:t>)</w:t>
      </w:r>
      <w:r w:rsidR="004605EA" w:rsidRPr="001D212B">
        <w:rPr>
          <w:rFonts w:ascii="Angsana New" w:hAnsi="Angsana New"/>
          <w:spacing w:val="4"/>
          <w:sz w:val="30"/>
          <w:szCs w:val="30"/>
        </w:rPr>
        <w:t xml:space="preserve"> </w:t>
      </w:r>
      <w:r w:rsidR="00C64E81" w:rsidRPr="001D212B">
        <w:rPr>
          <w:rFonts w:ascii="Angsana New" w:hAnsi="Angsana New"/>
          <w:spacing w:val="4"/>
          <w:sz w:val="30"/>
          <w:szCs w:val="30"/>
          <w:cs/>
        </w:rPr>
        <w:t>เรื่อง</w:t>
      </w:r>
      <w:r w:rsidR="007C0B02" w:rsidRPr="001D212B">
        <w:rPr>
          <w:rFonts w:ascii="Angsana New" w:hAnsi="Angsana New"/>
          <w:spacing w:val="-2"/>
          <w:sz w:val="30"/>
          <w:szCs w:val="30"/>
        </w:rPr>
        <w:t xml:space="preserve"> </w:t>
      </w:r>
      <w:r w:rsidR="00194DC6" w:rsidRPr="001D212B">
        <w:rPr>
          <w:rFonts w:ascii="Angsana New" w:hAnsi="Angsana New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="00194DC6" w:rsidRPr="001D212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</w:t>
      </w:r>
      <w:r w:rsidR="00C64E81" w:rsidRPr="001D212B">
        <w:rPr>
          <w:rFonts w:ascii="Angsana New" w:hAnsi="Angsana New"/>
          <w:spacing w:val="-2"/>
          <w:sz w:val="30"/>
          <w:szCs w:val="30"/>
          <w:cs/>
        </w:rPr>
        <w:t>ภาวิชาชีพบัญชี</w:t>
      </w:r>
      <w:r w:rsidR="00194DC6" w:rsidRPr="004605EA">
        <w:rPr>
          <w:rFonts w:ascii="Angsana New" w:hAnsi="Angsana New"/>
          <w:sz w:val="30"/>
          <w:szCs w:val="30"/>
        </w:rPr>
        <w:t xml:space="preserve"> </w:t>
      </w:r>
      <w:r w:rsidR="00194DC6" w:rsidRPr="004605E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2D7611" w:rsidRPr="00F21962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75B9A" w:rsidRPr="00F21962" w:rsidRDefault="00194DC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6CFD" w:rsidRPr="004605EA">
        <w:rPr>
          <w:rFonts w:ascii="Angsana New" w:hAnsi="Angsana New"/>
          <w:spacing w:val="2"/>
          <w:sz w:val="30"/>
          <w:szCs w:val="30"/>
        </w:rPr>
        <w:t>31</w:t>
      </w:r>
      <w:r w:rsidRPr="004605EA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E94127" w:rsidRPr="004605EA">
        <w:rPr>
          <w:rFonts w:ascii="Angsana New" w:hAnsi="Angsana New"/>
          <w:spacing w:val="2"/>
          <w:sz w:val="30"/>
          <w:szCs w:val="30"/>
        </w:rPr>
        <w:t>256</w:t>
      </w:r>
      <w:r w:rsidR="004605EA">
        <w:rPr>
          <w:rFonts w:ascii="Angsana New" w:hAnsi="Angsana New"/>
          <w:spacing w:val="2"/>
          <w:sz w:val="30"/>
          <w:szCs w:val="30"/>
        </w:rPr>
        <w:t>1</w:t>
      </w:r>
      <w:r w:rsidRPr="00F21962">
        <w:rPr>
          <w:rFonts w:ascii="Angsana New" w:hAnsi="Angsana New"/>
          <w:sz w:val="30"/>
          <w:szCs w:val="30"/>
          <w:cs/>
        </w:rPr>
        <w:t xml:space="preserve">           งบการเงินระหว่างกาลไม่ได้รวมข้อมูลทางการเงินทั้งหมดตามข้อกำหนดสำหรับงบการเงินประจำปี แต่เน้นการให้</w:t>
      </w:r>
      <w:r w:rsidRPr="00F21962">
        <w:rPr>
          <w:rFonts w:ascii="Angsana New" w:hAnsi="Angsana New"/>
          <w:spacing w:val="-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 w:rsidRPr="00F21962">
        <w:rPr>
          <w:rFonts w:ascii="Angsana New" w:hAnsi="Angsana New"/>
          <w:sz w:val="30"/>
          <w:szCs w:val="30"/>
          <w:cs/>
        </w:rPr>
        <w:t>แล้ว ดังนั้น</w:t>
      </w:r>
      <w:r w:rsidR="007C0B0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F219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6CFD" w:rsidRPr="00F21962">
        <w:rPr>
          <w:rFonts w:ascii="Angsana New" w:hAnsi="Angsana New"/>
          <w:sz w:val="30"/>
          <w:szCs w:val="30"/>
        </w:rPr>
        <w:t>31</w:t>
      </w:r>
      <w:r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94127" w:rsidRPr="00F21962">
        <w:rPr>
          <w:rFonts w:ascii="Angsana New" w:hAnsi="Angsana New"/>
          <w:sz w:val="30"/>
          <w:szCs w:val="30"/>
        </w:rPr>
        <w:t>256</w:t>
      </w:r>
      <w:r w:rsidR="007C0B02">
        <w:rPr>
          <w:rFonts w:ascii="Angsana New" w:hAnsi="Angsana New"/>
          <w:sz w:val="30"/>
          <w:szCs w:val="30"/>
        </w:rPr>
        <w:t>1</w:t>
      </w:r>
    </w:p>
    <w:p w:rsidR="00194DC6" w:rsidRPr="00F21962" w:rsidRDefault="00194DC6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D64E0" w:rsidRPr="00082C2D" w:rsidRDefault="00194DC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F21962">
        <w:rPr>
          <w:rFonts w:ascii="Angsana New" w:hAnsi="Angsana New"/>
          <w:spacing w:val="10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2E48ED" w:rsidRPr="00F21962">
        <w:rPr>
          <w:rFonts w:ascii="Angsana New" w:hAnsi="Angsana New"/>
          <w:spacing w:val="10"/>
          <w:sz w:val="30"/>
          <w:szCs w:val="30"/>
          <w:cs/>
        </w:rPr>
        <w:t>ง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บการเงินสำหรับปีสิ้นสุดวันที่ </w:t>
      </w:r>
      <w:r w:rsidR="00256CFD" w:rsidRPr="00F21962">
        <w:rPr>
          <w:rFonts w:ascii="Angsana New" w:hAnsi="Angsana New"/>
          <w:spacing w:val="2"/>
          <w:sz w:val="30"/>
          <w:szCs w:val="30"/>
        </w:rPr>
        <w:t>31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482735" w:rsidRPr="00F21962">
        <w:rPr>
          <w:rFonts w:ascii="Angsana New" w:hAnsi="Angsana New"/>
          <w:spacing w:val="2"/>
          <w:sz w:val="30"/>
          <w:szCs w:val="30"/>
        </w:rPr>
        <w:t>256</w:t>
      </w:r>
      <w:r w:rsidR="007C0B02">
        <w:rPr>
          <w:rFonts w:ascii="Angsana New" w:hAnsi="Angsana New"/>
          <w:spacing w:val="2"/>
          <w:sz w:val="30"/>
          <w:szCs w:val="30"/>
        </w:rPr>
        <w:t>1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C0B02">
        <w:rPr>
          <w:rFonts w:ascii="Angsana New" w:hAnsi="Angsana New" w:hint="cs"/>
          <w:spacing w:val="2"/>
          <w:sz w:val="30"/>
          <w:szCs w:val="30"/>
          <w:cs/>
        </w:rPr>
        <w:t>ยก</w:t>
      </w:r>
      <w:r w:rsidRPr="00F21962">
        <w:rPr>
          <w:rFonts w:ascii="Angsana New" w:hAnsi="Angsana New"/>
          <w:spacing w:val="2"/>
          <w:sz w:val="30"/>
          <w:szCs w:val="30"/>
          <w:cs/>
        </w:rPr>
        <w:t>เว้นกรณีที่กลุ่มบริษัทได้นำมาตรฐานการรายงานทางการเงิน</w:t>
      </w:r>
      <w:r w:rsidRPr="00F21962">
        <w:rPr>
          <w:rFonts w:ascii="Angsana New" w:hAnsi="Angsana New"/>
          <w:spacing w:val="9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256CFD" w:rsidRPr="00F21962">
        <w:rPr>
          <w:rFonts w:ascii="Angsana New" w:hAnsi="Angsana New"/>
          <w:spacing w:val="9"/>
          <w:sz w:val="30"/>
          <w:szCs w:val="30"/>
        </w:rPr>
        <w:t>1</w:t>
      </w:r>
      <w:r w:rsidRPr="00F21962">
        <w:rPr>
          <w:rFonts w:ascii="Angsana New" w:hAnsi="Angsana New"/>
          <w:spacing w:val="9"/>
          <w:sz w:val="30"/>
          <w:szCs w:val="30"/>
          <w:cs/>
        </w:rPr>
        <w:t xml:space="preserve"> มกราคม </w:t>
      </w:r>
      <w:r w:rsidR="00482735" w:rsidRPr="00F21962">
        <w:rPr>
          <w:rFonts w:ascii="Angsana New" w:hAnsi="Angsana New"/>
          <w:spacing w:val="9"/>
          <w:sz w:val="30"/>
          <w:szCs w:val="30"/>
        </w:rPr>
        <w:t>256</w:t>
      </w:r>
      <w:r w:rsidR="007C0B02">
        <w:rPr>
          <w:rFonts w:ascii="Angsana New" w:hAnsi="Angsana New"/>
          <w:spacing w:val="9"/>
          <w:sz w:val="30"/>
          <w:szCs w:val="30"/>
        </w:rPr>
        <w:t>2</w:t>
      </w:r>
      <w:r w:rsidR="002E48ED" w:rsidRPr="00F21962">
        <w:rPr>
          <w:rFonts w:ascii="Angsana New" w:hAnsi="Angsana New"/>
          <w:spacing w:val="9"/>
          <w:sz w:val="30"/>
          <w:szCs w:val="30"/>
        </w:rPr>
        <w:t xml:space="preserve"> </w:t>
      </w:r>
      <w:r w:rsidRPr="00082C2D">
        <w:rPr>
          <w:rFonts w:ascii="Angsana New" w:hAnsi="Angsana New"/>
          <w:spacing w:val="2"/>
          <w:sz w:val="30"/>
          <w:szCs w:val="30"/>
          <w:cs/>
        </w:rPr>
        <w:t>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</w:t>
      </w:r>
      <w:r w:rsidR="004A396D" w:rsidRPr="00082C2D">
        <w:rPr>
          <w:rFonts w:ascii="Angsana New" w:hAnsi="Angsana New"/>
          <w:spacing w:val="2"/>
          <w:sz w:val="30"/>
          <w:szCs w:val="30"/>
        </w:rPr>
        <w:t xml:space="preserve"> </w:t>
      </w:r>
      <w:r w:rsidRPr="00082C2D">
        <w:rPr>
          <w:rFonts w:ascii="Angsana New" w:hAnsi="Angsana New"/>
          <w:spacing w:val="2"/>
          <w:sz w:val="30"/>
          <w:szCs w:val="30"/>
          <w:cs/>
        </w:rPr>
        <w:t>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E3DA6" w:rsidRPr="00082C2D" w:rsidRDefault="00EE3DA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EE3DA6" w:rsidRDefault="00EE3DA6" w:rsidP="00460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E3DA6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C95AA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TFRS 15”) </w:t>
      </w:r>
      <w:r w:rsidRPr="00EE3DA6">
        <w:rPr>
          <w:rFonts w:ascii="Angsana New" w:hAnsi="Angsana New" w:hint="cs"/>
          <w:sz w:val="30"/>
          <w:szCs w:val="30"/>
          <w:cs/>
        </w:rPr>
        <w:t>เป็นครั้งแรกตั้งแต่วันที่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มกราคม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2562 TFRS 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กำหนดกรอบแนวคิดในการประเมินจำนวนเงิน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และจังหวะเวลาในการรับรู้รายได้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ซึ่งได้นำมาใช้แทนมาตรฐานการบัญชี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18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C95AA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TAS 18”) </w:t>
      </w:r>
      <w:r w:rsidRPr="00EE3DA6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ฉบับที่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11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เรื่อง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EE3DA6">
        <w:rPr>
          <w:rFonts w:ascii="Angsana New" w:hAnsi="Angsana New"/>
          <w:sz w:val="30"/>
          <w:szCs w:val="30"/>
          <w:cs/>
        </w:rPr>
        <w:t xml:space="preserve"> (“</w:t>
      </w:r>
      <w:r w:rsidRPr="00EE3DA6">
        <w:rPr>
          <w:rFonts w:ascii="Angsana New" w:hAnsi="Angsana New"/>
          <w:sz w:val="30"/>
          <w:szCs w:val="30"/>
        </w:rPr>
        <w:t xml:space="preserve">TAS 11”) </w:t>
      </w:r>
      <w:r w:rsidRPr="00EE3DA6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</w:t>
      </w:r>
      <w:r w:rsidRPr="00EE3DA6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EE3DA6" w:rsidRDefault="00EE3DA6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E3DA6" w:rsidRPr="00EE3DA6" w:rsidRDefault="00EE3DA6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E3DA6">
        <w:rPr>
          <w:rFonts w:ascii="Angsana New" w:hAnsi="Angsana New" w:hint="cs"/>
          <w:sz w:val="30"/>
          <w:szCs w:val="30"/>
          <w:cs/>
        </w:rPr>
        <w:t>ตาม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/>
          <w:sz w:val="30"/>
          <w:szCs w:val="30"/>
        </w:rPr>
        <w:t>TFRS 15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EE3DA6">
        <w:rPr>
          <w:rFonts w:ascii="Angsana New" w:hAnsi="Angsana New" w:hint="cs"/>
          <w:sz w:val="30"/>
          <w:szCs w:val="30"/>
          <w:cs/>
        </w:rPr>
        <w:t>สิ่งตอบแทนที่กลุ่มบริษัท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ณ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หรือรับรู้ตลอดช่วงเวลาหนึ่ง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ซึ่งกลุ่มบริษัทมีจังหวะเวลาของการรับรู้รายได้ส่วนใหญ่มาจากการขาย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โดยเป็นรายได้ที่รับรู้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ณ</w:t>
      </w:r>
      <w:r w:rsidRPr="00EE3DA6">
        <w:rPr>
          <w:rFonts w:ascii="Angsana New" w:hAnsi="Angsana New"/>
          <w:sz w:val="30"/>
          <w:szCs w:val="30"/>
          <w:cs/>
        </w:rPr>
        <w:t xml:space="preserve"> </w:t>
      </w:r>
      <w:r w:rsidRPr="00EE3DA6">
        <w:rPr>
          <w:rFonts w:ascii="Angsana New" w:hAnsi="Angsana New" w:hint="cs"/>
          <w:sz w:val="30"/>
          <w:szCs w:val="30"/>
          <w:cs/>
        </w:rPr>
        <w:t>เวลาใดเวลาหนึ่ง</w:t>
      </w:r>
    </w:p>
    <w:p w:rsidR="00EE3DA6" w:rsidRPr="00F21962" w:rsidRDefault="00EE3DA6" w:rsidP="004A3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94DC6" w:rsidRPr="00F21962" w:rsidRDefault="00194DC6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82735" w:rsidRPr="00F21962" w:rsidRDefault="008A07BD" w:rsidP="0081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13A">
        <w:rPr>
          <w:rFonts w:ascii="Angsana New" w:hAnsi="Angsana New"/>
          <w:spacing w:val="2"/>
          <w:sz w:val="30"/>
          <w:szCs w:val="30"/>
          <w:cs/>
        </w:rPr>
        <w:lastRenderedPageBreak/>
        <w:t>นอกเหนือจาก</w:t>
      </w:r>
      <w:r w:rsidRPr="00F2196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มาตรฐานการรายงานทางการเงินที่ออกและปรับปรุงใหม่ข้างต้น สภาวิชาชีพบัญชีได้ออก</w:t>
      </w:r>
      <w:r w:rsidR="00EE3DA6">
        <w:rPr>
          <w:rFonts w:ascii="Angsana New" w:hAnsi="Angsana New" w:hint="cs"/>
          <w:sz w:val="30"/>
          <w:szCs w:val="30"/>
          <w:cs/>
        </w:rPr>
        <w:t>และ</w:t>
      </w:r>
      <w:r w:rsidR="00EE3DA6" w:rsidRPr="00EE3DA6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EE3DA6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</w:t>
      </w:r>
      <w:r w:rsidR="00EE3DA6" w:rsidRPr="00EE3DA6">
        <w:rPr>
          <w:rFonts w:ascii="Angsana New" w:hAnsi="Angsana New" w:hint="cs"/>
          <w:spacing w:val="-4"/>
          <w:sz w:val="30"/>
          <w:szCs w:val="30"/>
          <w:cs/>
        </w:rPr>
        <w:t>หลายฉบับ</w:t>
      </w:r>
      <w:r w:rsidRPr="00EE3DA6">
        <w:rPr>
          <w:rFonts w:ascii="Angsana New" w:hAnsi="Angsana New"/>
          <w:spacing w:val="-4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</w:t>
      </w:r>
      <w:r w:rsidRPr="00882CDC">
        <w:rPr>
          <w:rFonts w:ascii="Angsana New" w:hAnsi="Angsana New"/>
          <w:spacing w:val="8"/>
          <w:sz w:val="30"/>
          <w:szCs w:val="30"/>
          <w:cs/>
        </w:rPr>
        <w:t>วันที่ 1 มกราคม 256</w:t>
      </w:r>
      <w:r w:rsidR="00EE3DA6" w:rsidRPr="00882CDC">
        <w:rPr>
          <w:rFonts w:ascii="Angsana New" w:hAnsi="Angsana New"/>
          <w:spacing w:val="8"/>
          <w:sz w:val="30"/>
          <w:szCs w:val="30"/>
        </w:rPr>
        <w:t>3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</w:t>
      </w:r>
      <w:r w:rsidR="00627454" w:rsidRPr="00882CDC">
        <w:rPr>
          <w:rFonts w:ascii="Angsana New" w:hAnsi="Angsana New"/>
          <w:spacing w:val="8"/>
          <w:sz w:val="30"/>
          <w:szCs w:val="30"/>
          <w:cs/>
        </w:rPr>
        <w:t>งบการเงิน</w:t>
      </w:r>
      <w:r w:rsidRPr="00882CDC">
        <w:rPr>
          <w:rFonts w:ascii="Angsana New" w:hAnsi="Angsana New"/>
          <w:spacing w:val="8"/>
          <w:sz w:val="30"/>
          <w:szCs w:val="30"/>
          <w:cs/>
        </w:rPr>
        <w:t>ระหว่างกาลนี้เนื่องจากยังไม่มีผลบังคับใช้ และได้เปิดเผยในหมายเหตุประกอบงบการเงิน</w:t>
      </w:r>
      <w:r w:rsidR="00D03285">
        <w:rPr>
          <w:rFonts w:ascii="Angsana New" w:hAnsi="Angsana New" w:hint="cs"/>
          <w:spacing w:val="8"/>
          <w:sz w:val="30"/>
          <w:szCs w:val="30"/>
          <w:cs/>
        </w:rPr>
        <w:t>ระหว่างกาล</w:t>
      </w:r>
      <w:r w:rsidRPr="00882CDC">
        <w:rPr>
          <w:rFonts w:ascii="Angsana New" w:hAnsi="Angsana New"/>
          <w:spacing w:val="8"/>
          <w:sz w:val="30"/>
          <w:szCs w:val="30"/>
          <w:cs/>
        </w:rPr>
        <w:t xml:space="preserve">ข้อ </w:t>
      </w:r>
      <w:r w:rsidRPr="0033573A">
        <w:rPr>
          <w:rFonts w:ascii="Angsana New" w:hAnsi="Angsana New"/>
          <w:spacing w:val="8"/>
          <w:sz w:val="30"/>
          <w:szCs w:val="30"/>
          <w:cs/>
        </w:rPr>
        <w:t>1</w:t>
      </w:r>
      <w:r w:rsidR="0033573A" w:rsidRPr="0033573A">
        <w:rPr>
          <w:rFonts w:ascii="Angsana New" w:hAnsi="Angsana New"/>
          <w:spacing w:val="8"/>
          <w:sz w:val="30"/>
          <w:szCs w:val="30"/>
        </w:rPr>
        <w:t>5</w:t>
      </w:r>
    </w:p>
    <w:p w:rsidR="008A07BD" w:rsidRPr="00D03285" w:rsidRDefault="008A07BD" w:rsidP="004827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D7611" w:rsidRPr="00F21962" w:rsidRDefault="004303C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ข)</w:t>
      </w:r>
      <w:r w:rsidR="002D7611" w:rsidRPr="00F21962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1A0A0D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B5988" w:rsidRPr="00F21962" w:rsidRDefault="005B5988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  <w:highlight w:val="cyan"/>
        </w:rPr>
      </w:pPr>
    </w:p>
    <w:p w:rsidR="008A07BD" w:rsidRPr="00EE3DA6" w:rsidRDefault="00194DC6" w:rsidP="00BC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F21962">
        <w:rPr>
          <w:rFonts w:ascii="Angsana New" w:hAnsi="Angsana New"/>
          <w:spacing w:val="7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882CDC">
        <w:rPr>
          <w:rFonts w:ascii="Angsana New" w:hAnsi="Angsana New" w:hint="cs"/>
          <w:spacing w:val="7"/>
          <w:sz w:val="30"/>
          <w:szCs w:val="30"/>
          <w:cs/>
        </w:rPr>
        <w:t>กลุ่ม</w:t>
      </w:r>
      <w:r w:rsidRPr="00EE3DA6">
        <w:rPr>
          <w:rFonts w:ascii="Angsana New" w:hAnsi="Angsana New"/>
          <w:spacing w:val="2"/>
          <w:sz w:val="30"/>
          <w:szCs w:val="30"/>
          <w:cs/>
        </w:rPr>
        <w:t>บริษัท ข้อมูลทางการเงินทั้งหมดมีการปัดเศษในหมายเหตุประกอบงบการเงินระหว่างกาลเพื่อให้แสดงเป็น</w:t>
      </w:r>
      <w:r w:rsidR="00EE3DA6">
        <w:rPr>
          <w:rFonts w:ascii="Angsana New" w:hAnsi="Angsana New"/>
          <w:spacing w:val="2"/>
          <w:sz w:val="30"/>
          <w:szCs w:val="30"/>
        </w:rPr>
        <w:t xml:space="preserve">            </w:t>
      </w:r>
      <w:r w:rsidRPr="00EE3DA6">
        <w:rPr>
          <w:rFonts w:ascii="Angsana New" w:hAnsi="Angsana New"/>
          <w:spacing w:val="2"/>
          <w:sz w:val="30"/>
          <w:szCs w:val="30"/>
          <w:cs/>
        </w:rPr>
        <w:t>หลักพันบาท ยกเว้นที่ระบุไว้เป็นอย่างอื่น</w:t>
      </w:r>
    </w:p>
    <w:p w:rsidR="00160E7E" w:rsidRPr="00F21962" w:rsidRDefault="00160E7E" w:rsidP="00BC6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D7611" w:rsidRPr="00F21962" w:rsidRDefault="00B35C08" w:rsidP="00B35C08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7611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</w:t>
      </w:r>
      <w:r w:rsidR="00785AA3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</w:t>
      </w:r>
      <w:r w:rsidR="003A4F5B"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ดุลยพินิจ</w:t>
      </w:r>
    </w:p>
    <w:p w:rsidR="002D7611" w:rsidRPr="00F21962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D7611" w:rsidRPr="00F21962" w:rsidRDefault="00F162B5" w:rsidP="00EE3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</w:t>
      </w:r>
      <w:r w:rsidR="00785AA3" w:rsidRPr="00F21962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</w:t>
      </w:r>
      <w:r w:rsidR="003A4F5B" w:rsidRPr="00F21962">
        <w:rPr>
          <w:rFonts w:ascii="Angsana New" w:hAnsi="Angsana New"/>
          <w:sz w:val="30"/>
          <w:szCs w:val="30"/>
          <w:cs/>
        </w:rPr>
        <w:t>ารเงิน ผู้บริหารต้องใช้ดุลยพินิจ</w:t>
      </w:r>
      <w:r w:rsidR="00785AA3" w:rsidRPr="00F21962">
        <w:rPr>
          <w:rFonts w:ascii="Angsana New" w:hAnsi="Angsana New"/>
          <w:sz w:val="30"/>
          <w:szCs w:val="30"/>
          <w:cs/>
        </w:rPr>
        <w:t xml:space="preserve"> </w:t>
      </w:r>
      <w:r w:rsidR="006C5B64" w:rsidRPr="00F21962">
        <w:rPr>
          <w:rFonts w:ascii="Angsana New" w:hAnsi="Angsana New"/>
          <w:sz w:val="30"/>
          <w:szCs w:val="30"/>
        </w:rPr>
        <w:br/>
      </w:r>
      <w:r w:rsidR="006C5B64" w:rsidRPr="00F21962">
        <w:rPr>
          <w:rFonts w:ascii="Angsana New" w:hAnsi="Angsana New"/>
          <w:spacing w:val="6"/>
          <w:sz w:val="30"/>
          <w:szCs w:val="30"/>
          <w:cs/>
        </w:rPr>
        <w:t>การประมาณ</w:t>
      </w:r>
      <w:r w:rsidR="006F1E63" w:rsidRPr="00F21962">
        <w:rPr>
          <w:rFonts w:ascii="Angsana New" w:hAnsi="Angsana New"/>
          <w:spacing w:val="6"/>
          <w:sz w:val="30"/>
          <w:szCs w:val="30"/>
          <w:cs/>
        </w:rPr>
        <w:t>การ</w:t>
      </w:r>
      <w:r w:rsidR="006C5B64" w:rsidRPr="00F21962">
        <w:rPr>
          <w:rFonts w:ascii="Angsana New" w:hAnsi="Angsana New"/>
          <w:spacing w:val="6"/>
          <w:sz w:val="30"/>
          <w:szCs w:val="30"/>
          <w:cs/>
        </w:rPr>
        <w:t>และข้อสมมติ</w:t>
      </w:r>
      <w:r w:rsidR="00785AA3" w:rsidRPr="00F21962">
        <w:rPr>
          <w:rFonts w:ascii="Angsana New" w:hAnsi="Angsana New"/>
          <w:spacing w:val="6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8C6AC9" w:rsidRPr="00F21962">
        <w:rPr>
          <w:rFonts w:ascii="Angsana New" w:hAnsi="Angsana New"/>
          <w:spacing w:val="6"/>
          <w:sz w:val="30"/>
          <w:szCs w:val="30"/>
          <w:cs/>
        </w:rPr>
        <w:t>ะการรายงาน</w:t>
      </w:r>
      <w:r w:rsidR="008C6AC9" w:rsidRPr="00F21962">
        <w:rPr>
          <w:rFonts w:ascii="Angsana New" w:hAnsi="Angsana New"/>
          <w:sz w:val="30"/>
          <w:szCs w:val="30"/>
          <w:cs/>
        </w:rPr>
        <w:t>จำนวนเงินที่เกี่ยวกับ</w:t>
      </w:r>
      <w:r w:rsidR="00785AA3" w:rsidRPr="00F21962">
        <w:rPr>
          <w:rFonts w:ascii="Angsana New" w:hAnsi="Angsana New"/>
          <w:sz w:val="30"/>
          <w:szCs w:val="30"/>
          <w:cs/>
        </w:rPr>
        <w:t>สินทรัพย</w:t>
      </w:r>
      <w:r w:rsidR="001E5099" w:rsidRPr="00F21962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785AA3" w:rsidRPr="00F2196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521F0C" w:rsidRPr="00F21962">
        <w:rPr>
          <w:rFonts w:ascii="Angsana New" w:hAnsi="Angsana New"/>
          <w:sz w:val="30"/>
          <w:szCs w:val="30"/>
          <w:cs/>
        </w:rPr>
        <w:t>การ</w:t>
      </w:r>
      <w:r w:rsidR="00785AA3" w:rsidRPr="00F21962">
        <w:rPr>
          <w:rFonts w:ascii="Angsana New" w:hAnsi="Angsana New"/>
          <w:sz w:val="30"/>
          <w:szCs w:val="30"/>
          <w:cs/>
        </w:rPr>
        <w:t>ไว้</w:t>
      </w:r>
    </w:p>
    <w:p w:rsidR="000026B4" w:rsidRPr="00F21962" w:rsidRDefault="000026B4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03C1" w:rsidRPr="00F21962" w:rsidRDefault="00C67749" w:rsidP="0081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="00C95AAD">
        <w:rPr>
          <w:rFonts w:ascii="Angsana New" w:hAnsi="Angsana New" w:hint="cs"/>
          <w:sz w:val="30"/>
          <w:szCs w:val="30"/>
          <w:cs/>
        </w:rPr>
        <w:t xml:space="preserve">        </w:t>
      </w:r>
      <w:r w:rsidRPr="00F21962">
        <w:rPr>
          <w:rFonts w:ascii="Angsana New" w:hAnsi="Angsana New"/>
          <w:sz w:val="30"/>
          <w:szCs w:val="30"/>
          <w:cs/>
        </w:rPr>
        <w:t>ได้</w:t>
      </w:r>
      <w:r w:rsidRPr="00FB423F">
        <w:rPr>
          <w:rFonts w:ascii="Angsana New" w:hAnsi="Angsana New"/>
          <w:spacing w:val="4"/>
          <w:sz w:val="30"/>
          <w:szCs w:val="30"/>
          <w:cs/>
        </w:rPr>
        <w:t>ถือปฏิบัติ</w:t>
      </w:r>
      <w:r w:rsidR="00627454" w:rsidRPr="00FB423F">
        <w:rPr>
          <w:rFonts w:ascii="Angsana New" w:hAnsi="Angsana New"/>
          <w:spacing w:val="4"/>
          <w:sz w:val="30"/>
          <w:szCs w:val="30"/>
          <w:cs/>
        </w:rPr>
        <w:t>เช่นเดียวกับการจัดทำงบการเงิน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สำหรับปีสิ้นสุดวันที่ </w:t>
      </w:r>
      <w:r w:rsidR="00256CFD" w:rsidRPr="00FB423F">
        <w:rPr>
          <w:rFonts w:ascii="Angsana New" w:hAnsi="Angsana New"/>
          <w:spacing w:val="4"/>
          <w:sz w:val="30"/>
          <w:szCs w:val="30"/>
        </w:rPr>
        <w:t>31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A35B5B" w:rsidRPr="00FB423F">
        <w:rPr>
          <w:rFonts w:ascii="Angsana New" w:hAnsi="Angsana New"/>
          <w:spacing w:val="4"/>
          <w:sz w:val="30"/>
          <w:szCs w:val="30"/>
        </w:rPr>
        <w:t>256</w:t>
      </w:r>
      <w:r w:rsidR="00EE3DA6" w:rsidRPr="00FB423F">
        <w:rPr>
          <w:rFonts w:ascii="Angsana New" w:hAnsi="Angsana New"/>
          <w:spacing w:val="4"/>
          <w:sz w:val="30"/>
          <w:szCs w:val="30"/>
        </w:rPr>
        <w:t>1</w:t>
      </w:r>
      <w:r w:rsidRPr="00FB423F">
        <w:rPr>
          <w:rFonts w:ascii="Angsana New" w:hAnsi="Angsana New"/>
          <w:spacing w:val="4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:rsidR="00EA310B" w:rsidRPr="00F21962" w:rsidRDefault="00EA310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567" w:type="dxa"/>
        <w:tblLook w:val="04A0" w:firstRow="1" w:lastRow="0" w:firstColumn="1" w:lastColumn="0" w:noHBand="0" w:noVBand="1"/>
      </w:tblPr>
      <w:tblGrid>
        <w:gridCol w:w="2331"/>
        <w:gridCol w:w="7200"/>
      </w:tblGrid>
      <w:tr w:rsidR="00482735" w:rsidRPr="00F21962" w:rsidTr="00FB423F">
        <w:tc>
          <w:tcPr>
            <w:tcW w:w="2331" w:type="dxa"/>
          </w:tcPr>
          <w:p w:rsidR="00482735" w:rsidRPr="00F21962" w:rsidRDefault="00482735" w:rsidP="00482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00" w:type="dxa"/>
          </w:tcPr>
          <w:p w:rsidR="00482735" w:rsidRPr="00C95AAD" w:rsidRDefault="00482735" w:rsidP="00C95AAD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C95AAD">
              <w:rPr>
                <w:rFonts w:ascii="Angsana New" w:hAnsi="Angsana New"/>
                <w:spacing w:val="14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การทดสอบการด้อยค่าเกี่ยวกับข้อสมมติที่สำคัญที่ใช้ในการประมาณมูลค่าที่</w:t>
            </w:r>
            <w:r w:rsidR="00C95AAD">
              <w:rPr>
                <w:rFonts w:ascii="Angsana New" w:hAnsi="Angsana New" w:hint="cs"/>
                <w:spacing w:val="3"/>
                <w:sz w:val="30"/>
                <w:szCs w:val="30"/>
                <w:cs/>
              </w:rPr>
              <w:t xml:space="preserve">             </w:t>
            </w:r>
            <w:r w:rsidRPr="0033573A">
              <w:rPr>
                <w:rFonts w:ascii="Angsana New" w:hAnsi="Angsana New"/>
                <w:spacing w:val="3"/>
                <w:sz w:val="30"/>
                <w:szCs w:val="30"/>
                <w:cs/>
              </w:rPr>
              <w:t>คาด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ว่าจ</w:t>
            </w:r>
            <w:r w:rsidR="00FB423F" w:rsidRPr="00FB423F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ะ</w:t>
            </w:r>
            <w:r w:rsidRPr="00FB423F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ได้รับคืน</w:t>
            </w:r>
          </w:p>
        </w:tc>
      </w:tr>
      <w:tr w:rsidR="00482735" w:rsidRPr="00F21962" w:rsidTr="00FB423F">
        <w:tc>
          <w:tcPr>
            <w:tcW w:w="2331" w:type="dxa"/>
          </w:tcPr>
          <w:p w:rsidR="00482735" w:rsidRPr="00F21962" w:rsidRDefault="00482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200" w:type="dxa"/>
          </w:tcPr>
          <w:p w:rsidR="00482735" w:rsidRPr="00F21962" w:rsidRDefault="00482735" w:rsidP="00FB42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FB423F">
              <w:rPr>
                <w:rFonts w:ascii="Angsana New" w:hAnsi="Angsana New"/>
                <w:spacing w:val="4"/>
                <w:sz w:val="30"/>
                <w:szCs w:val="30"/>
                <w:cs/>
              </w:rPr>
              <w:t>ผลขาดทุน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ทางภาษ</w:t>
            </w:r>
            <w:r w:rsidR="00FB423F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ไปใช้ประโยชน์</w:t>
            </w:r>
          </w:p>
        </w:tc>
      </w:tr>
      <w:tr w:rsidR="00482735" w:rsidRPr="00F21962" w:rsidTr="00FB423F">
        <w:tc>
          <w:tcPr>
            <w:tcW w:w="2331" w:type="dxa"/>
          </w:tcPr>
          <w:p w:rsidR="00482735" w:rsidRPr="00F21962" w:rsidRDefault="00482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EE3DA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00" w:type="dxa"/>
          </w:tcPr>
          <w:p w:rsidR="00482735" w:rsidRPr="00FB423F" w:rsidRDefault="00482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pacing w:val="6"/>
                <w:sz w:val="30"/>
                <w:szCs w:val="30"/>
              </w:rPr>
            </w:pPr>
            <w:r w:rsidRPr="0033573A">
              <w:rPr>
                <w:rFonts w:ascii="Angsana New" w:hAnsi="Angsana New"/>
                <w:spacing w:val="13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</w:t>
            </w:r>
            <w:r w:rsidR="0033573A" w:rsidRPr="0033573A">
              <w:rPr>
                <w:rFonts w:ascii="Angsana New" w:hAnsi="Angsana New" w:hint="cs"/>
                <w:spacing w:val="13"/>
                <w:sz w:val="30"/>
                <w:szCs w:val="30"/>
                <w:cs/>
              </w:rPr>
              <w:t>์</w:t>
            </w:r>
            <w:r w:rsidRPr="00FB423F">
              <w:rPr>
                <w:rFonts w:ascii="Angsana New" w:hAnsi="Angsana New"/>
                <w:spacing w:val="6"/>
                <w:sz w:val="30"/>
                <w:szCs w:val="30"/>
                <w:cs/>
              </w:rPr>
              <w:t>เกี่ยวกับข้อ</w:t>
            </w:r>
            <w:r w:rsidR="00FB423F" w:rsidRPr="00FB423F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ง</w:t>
            </w:r>
            <w:r w:rsidRPr="00FB423F">
              <w:rPr>
                <w:rFonts w:ascii="Angsana New" w:hAnsi="Angsana New"/>
                <w:spacing w:val="6"/>
                <w:sz w:val="30"/>
                <w:szCs w:val="30"/>
                <w:cs/>
              </w:rPr>
              <w:t>สมมติหลักในการประมาณการตามหลักคณิตศาสตร์ประกันภัย</w:t>
            </w:r>
          </w:p>
        </w:tc>
      </w:tr>
    </w:tbl>
    <w:p w:rsidR="008A07BD" w:rsidRPr="00F21962" w:rsidRDefault="008A07BD" w:rsidP="008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51206" w:rsidRPr="00051206" w:rsidRDefault="00160E7E" w:rsidP="004508A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45EB9"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C46B7A" w:rsidRPr="00F21962" w:rsidRDefault="00C46B7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:rsidR="00D4084C" w:rsidRPr="00F21962" w:rsidRDefault="00194DC6" w:rsidP="001D2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</w:t>
      </w:r>
      <w:r w:rsidR="00F162B5" w:rsidRPr="00F21962">
        <w:rPr>
          <w:rFonts w:ascii="Angsana New" w:hAnsi="Angsana New"/>
          <w:b/>
          <w:sz w:val="30"/>
          <w:szCs w:val="30"/>
          <w:cs/>
        </w:rPr>
        <w:t>มร่วมกันหรือมีอิทธิพลอย่างมีนัย</w:t>
      </w:r>
      <w:r w:rsidRPr="00F21962">
        <w:rPr>
          <w:rFonts w:ascii="Angsana New" w:hAnsi="Angsana New"/>
          <w:b/>
          <w:sz w:val="30"/>
          <w:szCs w:val="30"/>
          <w:cs/>
        </w:rPr>
        <w:t>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="00F162B5" w:rsidRPr="00F21962">
        <w:rPr>
          <w:rFonts w:ascii="Angsana New" w:hAnsi="Angsana New"/>
          <w:b/>
          <w:sz w:val="30"/>
          <w:szCs w:val="30"/>
          <w:cs/>
        </w:rPr>
        <w:t xml:space="preserve"> หรือบริษัทอยู่ภายใต้การควบคุมเดียวกัน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194DC6" w:rsidRPr="00F21962" w:rsidRDefault="00194DC6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:rsidR="00376DDE" w:rsidRPr="00F21962" w:rsidRDefault="00C46B7A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F21962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50593" w:rsidRPr="00F21962" w:rsidRDefault="003977A9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458"/>
        <w:gridCol w:w="4140"/>
      </w:tblGrid>
      <w:tr w:rsidR="00FE481E" w:rsidRPr="00F21962" w:rsidTr="003B1094">
        <w:trPr>
          <w:trHeight w:val="425"/>
          <w:tblHeader/>
        </w:trPr>
        <w:tc>
          <w:tcPr>
            <w:tcW w:w="3852" w:type="dxa"/>
            <w:shd w:val="clear" w:color="auto" w:fill="auto"/>
          </w:tcPr>
          <w:p w:rsidR="00FE481E" w:rsidRPr="00F21962" w:rsidRDefault="00FE481E" w:rsidP="00F26B92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FE481E" w:rsidP="00F26B92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481E" w:rsidRPr="00F21962" w:rsidTr="003B1094">
        <w:trPr>
          <w:trHeight w:val="20"/>
          <w:tblHeader/>
        </w:trPr>
        <w:tc>
          <w:tcPr>
            <w:tcW w:w="3852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481E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FE481E" w:rsidRPr="00F21962" w:rsidRDefault="007F7C67" w:rsidP="00F26B92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E481E" w:rsidRPr="00F21962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FE481E" w:rsidP="00051D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FE481E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FE481E" w:rsidRPr="00F21962" w:rsidRDefault="00FE481E" w:rsidP="007F7C67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FE481E" w:rsidRPr="003B1094" w:rsidRDefault="00FE481E" w:rsidP="0093730C">
            <w:pPr>
              <w:tabs>
                <w:tab w:val="clear" w:pos="227"/>
                <w:tab w:val="left" w:pos="0"/>
                <w:tab w:val="left" w:pos="3913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10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3B1094">
              <w:rPr>
                <w:rFonts w:ascii="Angsana New" w:hAnsi="Angsana New"/>
                <w:spacing w:val="10"/>
                <w:sz w:val="30"/>
                <w:szCs w:val="30"/>
              </w:rPr>
              <w:t xml:space="preserve">67.62 </w:t>
            </w:r>
            <w:r w:rsidR="00051D2B" w:rsidRPr="001D212B">
              <w:rPr>
                <w:rFonts w:ascii="Angsana New" w:hAnsi="Angsana New"/>
                <w:spacing w:val="8"/>
                <w:sz w:val="30"/>
                <w:szCs w:val="30"/>
                <w:cs/>
              </w:rPr>
              <w:t>ใ</w:t>
            </w:r>
            <w:r w:rsidR="003B1094" w:rsidRPr="001D212B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น</w:t>
            </w:r>
            <w:r w:rsidR="00051D2B" w:rsidRPr="003B1094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</w:t>
            </w:r>
            <w:r w:rsidRPr="003B1094">
              <w:rPr>
                <w:rFonts w:ascii="Angsana New" w:hAnsi="Angsana New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FE481E" w:rsidRPr="00F21962" w:rsidRDefault="00FE481E" w:rsidP="007F7C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FE481E" w:rsidP="009373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เป็นบริษัทย่อย  บริษัทถือหุ้นร้อยละ </w:t>
            </w:r>
            <w:r w:rsidR="007042F1" w:rsidRPr="0093730C">
              <w:rPr>
                <w:rFonts w:ascii="Angsana New" w:hAnsi="Angsana New"/>
                <w:spacing w:val="2"/>
                <w:sz w:val="30"/>
                <w:szCs w:val="30"/>
              </w:rPr>
              <w:t>100</w:t>
            </w:r>
            <w:r w:rsidR="0093730C" w:rsidRPr="0093730C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>และมี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FE481E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FE481E" w:rsidRPr="00F21962" w:rsidRDefault="004861F4" w:rsidP="00384725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E481E" w:rsidRPr="00F21962">
              <w:rPr>
                <w:rFonts w:ascii="Angsana New" w:hAnsi="Angsana New"/>
                <w:sz w:val="30"/>
                <w:szCs w:val="30"/>
                <w:cs/>
              </w:rPr>
              <w:t>แลนด์ แอนด์ เฮ้าส์ จำกัด (มหาชน)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FE481E" w:rsidP="00051D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3B1094">
              <w:rPr>
                <w:rFonts w:ascii="Angsana New" w:hAnsi="Angsana New"/>
                <w:spacing w:val="12"/>
                <w:sz w:val="30"/>
                <w:szCs w:val="30"/>
              </w:rPr>
              <w:t>21.16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5E46" w:rsidRPr="00F21962">
              <w:rPr>
                <w:rFonts w:ascii="Angsana New" w:hAnsi="Angsana New"/>
                <w:sz w:val="30"/>
                <w:szCs w:val="30"/>
              </w:rPr>
              <w:br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FE481E" w:rsidRPr="00F21962" w:rsidRDefault="004861F4" w:rsidP="00384725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E481E" w:rsidRPr="00F21962">
              <w:rPr>
                <w:rFonts w:ascii="Angsana New" w:hAnsi="Angsana New"/>
                <w:sz w:val="30"/>
                <w:szCs w:val="30"/>
                <w:cs/>
              </w:rPr>
              <w:t>เอสซีจี ซิเมนต์</w:t>
            </w:r>
            <w:r w:rsidR="00FE481E"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="00FE481E" w:rsidRPr="00F21962">
              <w:rPr>
                <w:rFonts w:ascii="Angsana New" w:hAnsi="Angsana New"/>
                <w:sz w:val="30"/>
                <w:szCs w:val="30"/>
                <w:cs/>
              </w:rPr>
              <w:t xml:space="preserve">ผลิตภัณฑ์ก่อสร้าง             จำกัด </w:t>
            </w:r>
          </w:p>
        </w:tc>
        <w:tc>
          <w:tcPr>
            <w:tcW w:w="1458" w:type="dxa"/>
            <w:shd w:val="clear" w:color="auto" w:fill="auto"/>
          </w:tcPr>
          <w:p w:rsidR="00FE481E" w:rsidRPr="00F21962" w:rsidRDefault="00FE481E" w:rsidP="00F26B9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FE481E" w:rsidRPr="00F21962" w:rsidRDefault="00EC75EF" w:rsidP="00051D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ปูนซิเมนต์ไทย จำกัด</w:t>
            </w:r>
            <w:r w:rsidR="00FE481E"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D82AD8" w:rsidRPr="00F21962" w:rsidRDefault="00D82AD8" w:rsidP="00D82AD8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12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4605EA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4605EA" w:rsidRDefault="004605EA" w:rsidP="00D82AD8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458" w:type="dxa"/>
            <w:shd w:val="clear" w:color="auto" w:fill="auto"/>
          </w:tcPr>
          <w:p w:rsidR="004605EA" w:rsidRDefault="004605EA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4605EA" w:rsidRPr="00F21962" w:rsidRDefault="004605EA" w:rsidP="00D82A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D82AD8" w:rsidRPr="00F21962" w:rsidRDefault="00D82AD8" w:rsidP="00384725">
            <w:pPr>
              <w:ind w:left="161" w:hanging="16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 w:rsidR="00C92847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 คอร์ปอเรชั่น    จำกัด</w:t>
            </w: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3B1094" w:rsidRDefault="00D82AD8" w:rsidP="00D82AD8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:rsidR="00D82AD8" w:rsidRPr="00F21962" w:rsidRDefault="00D82AD8" w:rsidP="00D82A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บริษัทเอสซีจี โลจิสติกส์ แมเนจเม้นท์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90127E" w:rsidRPr="00F21962" w:rsidTr="0090127E">
        <w:trPr>
          <w:trHeight w:val="20"/>
        </w:trPr>
        <w:tc>
          <w:tcPr>
            <w:tcW w:w="3852" w:type="dxa"/>
            <w:shd w:val="clear" w:color="auto" w:fill="auto"/>
          </w:tcPr>
          <w:p w:rsidR="0090127E" w:rsidRPr="00F21962" w:rsidRDefault="0090127E" w:rsidP="009012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เซรามิกส์ จำกัด (มหาชน)</w:t>
            </w:r>
          </w:p>
        </w:tc>
        <w:tc>
          <w:tcPr>
            <w:tcW w:w="1458" w:type="dxa"/>
            <w:shd w:val="clear" w:color="auto" w:fill="auto"/>
          </w:tcPr>
          <w:p w:rsidR="0090127E" w:rsidRPr="00F21962" w:rsidRDefault="0090127E" w:rsidP="0090127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90127E" w:rsidRPr="00F21962" w:rsidRDefault="0090127E" w:rsidP="0090127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เซอร์วิสเซส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C92847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C92847" w:rsidRPr="00F21962" w:rsidRDefault="00C92847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458" w:type="dxa"/>
            <w:shd w:val="clear" w:color="auto" w:fill="auto"/>
          </w:tcPr>
          <w:p w:rsidR="00C92847" w:rsidRPr="00F21962" w:rsidRDefault="00C92847" w:rsidP="00D82A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C92847" w:rsidRPr="003B1094" w:rsidRDefault="00C92847" w:rsidP="00D82AD8">
            <w:pPr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tabs>
                <w:tab w:val="clear" w:pos="227"/>
                <w:tab w:val="left" w:pos="26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เป็นบริษัทร่วมของบริษัทปูนซิเมนต์ไทย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D82AD8" w:rsidRPr="00F21962" w:rsidTr="003B1094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:rsidR="00D82AD8" w:rsidRPr="00F21962" w:rsidRDefault="00D82AD8" w:rsidP="00D82AD8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D82AD8" w:rsidRPr="00F21962" w:rsidRDefault="00D82AD8" w:rsidP="00D82AD8">
            <w:pPr>
              <w:tabs>
                <w:tab w:val="clear" w:pos="227"/>
                <w:tab w:val="left" w:pos="2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58" w:type="dxa"/>
            <w:shd w:val="clear" w:color="auto" w:fill="auto"/>
          </w:tcPr>
          <w:p w:rsidR="00D82AD8" w:rsidRPr="00F21962" w:rsidRDefault="00D82AD8" w:rsidP="00D82AD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:rsidR="00D82AD8" w:rsidRPr="00F21962" w:rsidRDefault="00D82AD8" w:rsidP="00D82AD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D82AD8" w:rsidRDefault="00D82AD8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3B1094" w:rsidRDefault="003B1094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:rsidR="00BD47C7" w:rsidRPr="00F21962" w:rsidRDefault="00F9367B" w:rsidP="00384725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</w:t>
      </w:r>
      <w:r w:rsidR="003E20E4" w:rsidRPr="00F21962">
        <w:rPr>
          <w:rFonts w:ascii="Angsana New" w:hAnsi="Angsana New"/>
          <w:b/>
          <w:sz w:val="30"/>
          <w:szCs w:val="30"/>
          <w:cs/>
          <w:lang w:bidi="th-TH"/>
        </w:rPr>
        <w:t>รายการ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แต่ละ</w:t>
      </w:r>
      <w:r w:rsidR="00A45BFC" w:rsidRPr="00F21962">
        <w:rPr>
          <w:rFonts w:ascii="Angsana New" w:hAnsi="Angsana New"/>
          <w:b/>
          <w:sz w:val="30"/>
          <w:szCs w:val="30"/>
          <w:cs/>
          <w:lang w:bidi="th-TH"/>
        </w:rPr>
        <w:t>ประเภท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:rsidR="00226465" w:rsidRPr="00F21962" w:rsidRDefault="00226465" w:rsidP="00F17AE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4770"/>
      </w:tblGrid>
      <w:tr w:rsidR="00A44A81" w:rsidRPr="00F21962" w:rsidTr="00C6785A">
        <w:trPr>
          <w:trHeight w:val="20"/>
        </w:trPr>
        <w:tc>
          <w:tcPr>
            <w:tcW w:w="4410" w:type="dxa"/>
          </w:tcPr>
          <w:p w:rsidR="00A44A81" w:rsidRPr="00F21962" w:rsidRDefault="003E20E4" w:rsidP="003E20E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:rsidR="00A44A81" w:rsidRPr="00F21962" w:rsidRDefault="00A44A81" w:rsidP="002C7FD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D82AD8" w:rsidRPr="00F21962" w:rsidTr="00C6785A">
        <w:trPr>
          <w:trHeight w:val="20"/>
        </w:trPr>
        <w:tc>
          <w:tcPr>
            <w:tcW w:w="4410" w:type="dxa"/>
          </w:tcPr>
          <w:p w:rsidR="00D82AD8" w:rsidRPr="00F21962" w:rsidRDefault="00D82AD8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:rsidR="00D82AD8" w:rsidRPr="00F21962" w:rsidRDefault="00D82AD8" w:rsidP="00552F7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:rsidR="00552F70" w:rsidRPr="00F21962" w:rsidRDefault="00F14200" w:rsidP="00552F7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552F70" w:rsidRPr="00F21962" w:rsidTr="00C6785A">
        <w:trPr>
          <w:trHeight w:val="20"/>
        </w:trPr>
        <w:tc>
          <w:tcPr>
            <w:tcW w:w="4410" w:type="dxa"/>
          </w:tcPr>
          <w:p w:rsidR="00552F70" w:rsidRPr="00F21962" w:rsidRDefault="00552F70" w:rsidP="00552F70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:rsidR="00552F70" w:rsidRPr="00F21962" w:rsidRDefault="00552F70" w:rsidP="00552F70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</w:tbl>
    <w:p w:rsidR="00160E7E" w:rsidRPr="00F21962" w:rsidRDefault="00160E7E" w:rsidP="00DD2A52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DD2A52" w:rsidRPr="00F21962" w:rsidRDefault="00DD2A52" w:rsidP="00DD2A52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รายการที่สำคัญกับกิจการที่เกี่ยวข้องกันสำหรับงวดสามเดือนและหกเดือนสิ้นสุดวันที่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F21962">
        <w:rPr>
          <w:rFonts w:ascii="Angsana New" w:hAnsi="Angsana New"/>
          <w:bCs/>
          <w:sz w:val="30"/>
          <w:szCs w:val="30"/>
          <w:lang w:bidi="th-TH"/>
        </w:rPr>
        <w:t xml:space="preserve">30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มิถุนายน สรุปได้ดังนี้</w:t>
      </w:r>
    </w:p>
    <w:p w:rsidR="00DD2A52" w:rsidRPr="00F21962" w:rsidRDefault="00DD2A52" w:rsidP="00DD2A52">
      <w:pPr>
        <w:pStyle w:val="block"/>
        <w:spacing w:after="0" w:line="240" w:lineRule="atLeast"/>
        <w:ind w:left="0" w:right="-45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170"/>
        <w:gridCol w:w="268"/>
        <w:gridCol w:w="1172"/>
        <w:gridCol w:w="270"/>
        <w:gridCol w:w="1170"/>
        <w:gridCol w:w="268"/>
        <w:gridCol w:w="1170"/>
      </w:tblGrid>
      <w:tr w:rsidR="00DD2A52" w:rsidRPr="00F21962" w:rsidTr="00D52688">
        <w:trPr>
          <w:tblHeader/>
        </w:trPr>
        <w:tc>
          <w:tcPr>
            <w:tcW w:w="2096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A52" w:rsidRPr="00F21962" w:rsidTr="00D52688">
        <w:trPr>
          <w:tblHeader/>
        </w:trPr>
        <w:tc>
          <w:tcPr>
            <w:tcW w:w="2096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3" w:type="pct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:rsidR="00DD2A52" w:rsidRPr="00F21962" w:rsidRDefault="00DD2A52" w:rsidP="00DD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</w:tr>
      <w:tr w:rsidR="00885C4B" w:rsidRPr="00F21962" w:rsidTr="0097647C">
        <w:trPr>
          <w:tblHeader/>
        </w:trPr>
        <w:tc>
          <w:tcPr>
            <w:tcW w:w="209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885C4B" w:rsidRPr="00F21962" w:rsidRDefault="00885C4B" w:rsidP="00107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384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7A36" w:rsidRPr="00F21962" w:rsidTr="00D52688">
        <w:trPr>
          <w:tblHeader/>
        </w:trPr>
        <w:tc>
          <w:tcPr>
            <w:tcW w:w="2096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4" w:type="pct"/>
            <w:gridSpan w:val="7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A36" w:rsidRPr="00F21962" w:rsidTr="0097647C">
        <w:tc>
          <w:tcPr>
            <w:tcW w:w="2096" w:type="pct"/>
          </w:tcPr>
          <w:p w:rsidR="00EF7A36" w:rsidRPr="00F21962" w:rsidRDefault="00EF7A36" w:rsidP="00EF7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EF7A36" w:rsidRPr="00F21962" w:rsidRDefault="00EF7A36" w:rsidP="00EF7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9" w:type="pct"/>
          </w:tcPr>
          <w:p w:rsidR="00D52688" w:rsidRPr="00F21962" w:rsidRDefault="00E60A69" w:rsidP="0097647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3,575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4,651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107FF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4,229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:rsidR="00D52688" w:rsidRPr="00F21962" w:rsidRDefault="0097647C" w:rsidP="00107FFA">
            <w:pPr>
              <w:pStyle w:val="acctfourfigures"/>
              <w:tabs>
                <w:tab w:val="clear" w:pos="765"/>
                <w:tab w:val="left" w:pos="69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</w:t>
            </w:r>
            <w:r w:rsidR="0038472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F85C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38472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1,826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11,125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eastAsia="zh-TW"/>
              </w:rPr>
              <w:t>ที่ดิน อาคาร และอุปกรณ์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384725" w:rsidP="00384725">
            <w:pPr>
              <w:pStyle w:val="acctfourfigures"/>
              <w:tabs>
                <w:tab w:val="clear" w:pos="765"/>
                <w:tab w:val="left" w:pos="655"/>
                <w:tab w:val="left" w:pos="775"/>
              </w:tabs>
              <w:spacing w:line="240" w:lineRule="auto"/>
              <w:ind w:right="-7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="009764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รายได้ค่าบริ</w:t>
            </w:r>
            <w:r w:rsidR="002234A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C95AAD" w:rsidP="0038472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3,720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3,420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38472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1,447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7FFA">
              <w:rPr>
                <w:rFonts w:ascii="Angsana New" w:hAnsi="Angsana New"/>
                <w:sz w:val="30"/>
                <w:szCs w:val="30"/>
                <w:lang w:val="en-US" w:bidi="th-TH"/>
              </w:rPr>
              <w:t>1,567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38472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2,617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384725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107FF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059D" w:rsidRPr="00F21962" w:rsidRDefault="001B059D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52688" w:rsidRPr="00F21962" w:rsidRDefault="001B059D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9" w:type="pct"/>
          </w:tcPr>
          <w:p w:rsidR="00D52688" w:rsidRPr="00F21962" w:rsidRDefault="00E60A69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285,773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246,353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228,625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194,462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88,718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71,812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71,396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56,551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19" w:type="pct"/>
          </w:tcPr>
          <w:p w:rsidR="00D52688" w:rsidRPr="00F21962" w:rsidRDefault="003F08AE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3,243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2,607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9" w:type="pct"/>
          </w:tcPr>
          <w:p w:rsidR="00D52688" w:rsidRPr="00F21962" w:rsidRDefault="003F08AE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1,549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1,825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1,477</w:t>
            </w:r>
          </w:p>
        </w:tc>
      </w:tr>
      <w:tr w:rsidR="00D52688" w:rsidRPr="00F21962" w:rsidTr="0097647C">
        <w:tc>
          <w:tcPr>
            <w:tcW w:w="2096" w:type="pct"/>
          </w:tcPr>
          <w:p w:rsidR="00D52688" w:rsidRPr="00F21962" w:rsidRDefault="00D52688" w:rsidP="00D52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9" w:type="pct"/>
          </w:tcPr>
          <w:p w:rsidR="00D52688" w:rsidRPr="00F21962" w:rsidRDefault="00E60A69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20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2" w:type="pct"/>
          </w:tcPr>
          <w:p w:rsidR="00D52688" w:rsidRPr="00F21962" w:rsidRDefault="00D52688" w:rsidP="00D5268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52688" w:rsidRPr="00F21962" w:rsidRDefault="00D52688" w:rsidP="009764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:rsidR="00160E7E" w:rsidRPr="00F21962" w:rsidRDefault="00160E7E" w:rsidP="00906ED7">
      <w:pPr>
        <w:spacing w:line="240" w:lineRule="auto"/>
        <w:rPr>
          <w:rFonts w:ascii="Angsana New" w:hAnsi="Angsana New"/>
          <w:sz w:val="30"/>
          <w:szCs w:val="30"/>
        </w:rPr>
      </w:pPr>
    </w:p>
    <w:p w:rsidR="00DD2A52" w:rsidRPr="00F21962" w:rsidRDefault="00DD2A52" w:rsidP="00906ED7">
      <w:pPr>
        <w:spacing w:line="240" w:lineRule="auto"/>
        <w:rPr>
          <w:rFonts w:ascii="Angsana New" w:hAnsi="Angsana New"/>
          <w:sz w:val="2"/>
          <w:szCs w:val="2"/>
        </w:rPr>
      </w:pPr>
      <w:r w:rsidRPr="00F21962">
        <w:rPr>
          <w:rFonts w:ascii="Angsana New" w:hAnsi="Angsana New"/>
          <w:sz w:val="2"/>
          <w:szCs w:val="2"/>
          <w:cs/>
        </w:rPr>
        <w:t>ใ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168"/>
        <w:gridCol w:w="270"/>
        <w:gridCol w:w="1170"/>
        <w:gridCol w:w="270"/>
        <w:gridCol w:w="1172"/>
        <w:gridCol w:w="268"/>
        <w:gridCol w:w="1170"/>
      </w:tblGrid>
      <w:tr w:rsidR="00DD2A52" w:rsidRPr="00F21962" w:rsidTr="00165D63">
        <w:trPr>
          <w:tblHeader/>
        </w:trPr>
        <w:tc>
          <w:tcPr>
            <w:tcW w:w="2096" w:type="pct"/>
          </w:tcPr>
          <w:p w:rsidR="00DD2A52" w:rsidRPr="00F21962" w:rsidRDefault="00254E19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br w:type="page"/>
            </w:r>
          </w:p>
        </w:tc>
        <w:tc>
          <w:tcPr>
            <w:tcW w:w="1380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A52" w:rsidRPr="00F21962" w:rsidTr="00165D63">
        <w:trPr>
          <w:tblHeader/>
        </w:trPr>
        <w:tc>
          <w:tcPr>
            <w:tcW w:w="2096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0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43" w:type="pct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DD2A52" w:rsidRPr="00F21962" w:rsidRDefault="00DD2A52" w:rsidP="00906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97647C" w:rsidRPr="00F21962" w:rsidTr="00165D63">
        <w:trPr>
          <w:tblHeader/>
        </w:trPr>
        <w:tc>
          <w:tcPr>
            <w:tcW w:w="209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D52688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5C4B" w:rsidRPr="00F21962" w:rsidTr="00165D63">
        <w:trPr>
          <w:tblHeader/>
        </w:trPr>
        <w:tc>
          <w:tcPr>
            <w:tcW w:w="2096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04" w:type="pct"/>
            <w:gridSpan w:val="7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47C" w:rsidRPr="00F21962" w:rsidTr="00165D63">
        <w:tc>
          <w:tcPr>
            <w:tcW w:w="2096" w:type="pct"/>
          </w:tcPr>
          <w:p w:rsidR="00885C4B" w:rsidRPr="00F21962" w:rsidRDefault="00885C4B" w:rsidP="0088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8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885C4B" w:rsidRPr="00F21962" w:rsidRDefault="00885C4B" w:rsidP="00885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6,340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8,271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6,223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165D6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7,476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18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20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TW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eastAsia="zh-TW"/>
              </w:rPr>
              <w:t>ซื้อ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25,591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17,186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รายได้ค่าบริ</w:t>
            </w:r>
            <w:r w:rsidR="002234A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C95AA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7,440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6,840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3,130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2,528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5,225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:rsidR="0054469D" w:rsidRPr="00F21962" w:rsidRDefault="006C30FB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97647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85CBB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97647C" w:rsidRDefault="0054469D" w:rsidP="0097647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97647C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97647C" w:rsidRPr="00F21962" w:rsidTr="00165D63">
        <w:tc>
          <w:tcPr>
            <w:tcW w:w="2096" w:type="pct"/>
          </w:tcPr>
          <w:p w:rsidR="00160E7E" w:rsidRPr="00F21962" w:rsidRDefault="00160E7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4C69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160E7E" w:rsidRPr="00F21962" w:rsidRDefault="00160E7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4C69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160E7E" w:rsidRPr="00F21962" w:rsidRDefault="00160E7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160E7E" w:rsidRPr="00F21962" w:rsidRDefault="00160E7E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160E7E" w:rsidRPr="00F21962" w:rsidRDefault="00160E7E" w:rsidP="004C69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54469D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95AAD" w:rsidRDefault="00C95AA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759B2" w:rsidRPr="00F21962" w:rsidRDefault="00E759B2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4469D" w:rsidRPr="00F21962" w:rsidRDefault="00C95AA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618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4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27"/>
                <w:tab w:val="decimal" w:pos="1018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8" w:type="pct"/>
          </w:tcPr>
          <w:p w:rsidR="0054469D" w:rsidRPr="00F21962" w:rsidRDefault="006C30FB" w:rsidP="00C038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597,345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C038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513,608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474,600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C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408,002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18" w:type="pct"/>
          </w:tcPr>
          <w:p w:rsidR="0054469D" w:rsidRPr="00F21962" w:rsidRDefault="006C30FB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181,211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150,531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142,845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50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116,800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18" w:type="pct"/>
          </w:tcPr>
          <w:p w:rsidR="0054469D" w:rsidRPr="00F21962" w:rsidRDefault="003F08AE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4,207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9,937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3,571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7,693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8" w:type="pct"/>
          </w:tcPr>
          <w:p w:rsidR="0054469D" w:rsidRPr="00F21962" w:rsidRDefault="003F08AE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3,596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3,395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75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3,169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8" w:type="pct"/>
          </w:tcPr>
          <w:p w:rsidR="0054469D" w:rsidRPr="00F21962" w:rsidRDefault="006C30FB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97647C" w:rsidRPr="00F21962" w:rsidTr="00165D63">
        <w:tc>
          <w:tcPr>
            <w:tcW w:w="2096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8" w:type="pct"/>
          </w:tcPr>
          <w:p w:rsidR="0054469D" w:rsidRPr="00F21962" w:rsidRDefault="006C30FB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9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54469D" w:rsidRPr="00F21962" w:rsidRDefault="00FE7277" w:rsidP="0054469D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42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54469D" w:rsidRPr="00F21962" w:rsidRDefault="0054469D" w:rsidP="004C6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4C692C" w:rsidRPr="00F21962" w:rsidRDefault="004C692C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661CC0" w:rsidRPr="00F21962" w:rsidRDefault="008846F8" w:rsidP="0016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ab/>
      </w:r>
      <w:r w:rsidR="004872C7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4872C7" w:rsidRPr="00F21962">
        <w:rPr>
          <w:rFonts w:ascii="Angsana New" w:hAnsi="Angsana New"/>
          <w:sz w:val="30"/>
          <w:szCs w:val="30"/>
        </w:rPr>
        <w:t xml:space="preserve"> </w:t>
      </w:r>
      <w:r w:rsidR="002170EC" w:rsidRPr="00F21962">
        <w:rPr>
          <w:rFonts w:ascii="Angsana New" w:hAnsi="Angsana New"/>
          <w:sz w:val="30"/>
          <w:szCs w:val="30"/>
        </w:rPr>
        <w:t>3</w:t>
      </w:r>
      <w:r w:rsidR="00587BE6" w:rsidRPr="00F21962">
        <w:rPr>
          <w:rFonts w:ascii="Angsana New" w:hAnsi="Angsana New"/>
          <w:sz w:val="30"/>
          <w:szCs w:val="30"/>
        </w:rPr>
        <w:t>0</w:t>
      </w:r>
      <w:r w:rsidR="002170EC" w:rsidRPr="00F21962">
        <w:rPr>
          <w:rFonts w:ascii="Angsana New" w:hAnsi="Angsana New"/>
          <w:sz w:val="30"/>
          <w:szCs w:val="30"/>
        </w:rPr>
        <w:t xml:space="preserve"> </w:t>
      </w:r>
      <w:r w:rsidR="00EE482A" w:rsidRPr="00F21962">
        <w:rPr>
          <w:rFonts w:ascii="Angsana New" w:hAnsi="Angsana New"/>
          <w:sz w:val="30"/>
          <w:szCs w:val="30"/>
          <w:cs/>
        </w:rPr>
        <w:t>มิถุนายน</w:t>
      </w:r>
      <w:r w:rsidR="002170EC" w:rsidRPr="00F21962">
        <w:rPr>
          <w:rFonts w:ascii="Angsana New" w:hAnsi="Angsana New"/>
          <w:sz w:val="30"/>
          <w:szCs w:val="30"/>
          <w:cs/>
        </w:rPr>
        <w:t xml:space="preserve"> </w:t>
      </w:r>
      <w:r w:rsidR="00844E50" w:rsidRPr="00F21962">
        <w:rPr>
          <w:rFonts w:ascii="Angsana New" w:hAnsi="Angsana New"/>
          <w:sz w:val="30"/>
          <w:szCs w:val="30"/>
        </w:rPr>
        <w:t>256</w:t>
      </w:r>
      <w:r w:rsidR="0054469D" w:rsidRPr="00F21962">
        <w:rPr>
          <w:rFonts w:ascii="Angsana New" w:hAnsi="Angsana New"/>
          <w:sz w:val="30"/>
          <w:szCs w:val="30"/>
        </w:rPr>
        <w:t>2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="0003115F" w:rsidRPr="00F21962">
        <w:rPr>
          <w:rFonts w:ascii="Angsana New" w:hAnsi="Angsana New"/>
          <w:sz w:val="30"/>
          <w:szCs w:val="30"/>
          <w:cs/>
        </w:rPr>
        <w:t>และ</w:t>
      </w:r>
      <w:r w:rsidR="004872C7"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31</w:t>
      </w:r>
      <w:r w:rsidR="004872C7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56E32" w:rsidRPr="00F21962">
        <w:rPr>
          <w:rFonts w:ascii="Angsana New" w:hAnsi="Angsana New"/>
          <w:sz w:val="30"/>
          <w:szCs w:val="30"/>
        </w:rPr>
        <w:t>25</w:t>
      </w:r>
      <w:r w:rsidR="00885C4B" w:rsidRPr="00F21962">
        <w:rPr>
          <w:rFonts w:ascii="Angsana New" w:hAnsi="Angsana New"/>
          <w:sz w:val="30"/>
          <w:szCs w:val="30"/>
        </w:rPr>
        <w:t>6</w:t>
      </w:r>
      <w:r w:rsidR="0054469D" w:rsidRPr="00F21962">
        <w:rPr>
          <w:rFonts w:ascii="Angsana New" w:hAnsi="Angsana New"/>
          <w:sz w:val="30"/>
          <w:szCs w:val="30"/>
        </w:rPr>
        <w:t>1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="00274BFE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="004872C7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A5374A" w:rsidRPr="00F21962" w:rsidRDefault="00A5374A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4C692C" w:rsidRPr="00F21962" w:rsidTr="00C038E6"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C038E6" w:rsidRDefault="00A93AF4" w:rsidP="00C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C95AAD" w:rsidP="00A93AF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9" w:type="pct"/>
          </w:tcPr>
          <w:p w:rsidR="00A93AF4" w:rsidRPr="00F21962" w:rsidRDefault="00A93AF4" w:rsidP="00A93AF4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A93AF4" w:rsidP="00A93AF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9" w:type="pct"/>
          </w:tcPr>
          <w:p w:rsidR="00A93AF4" w:rsidRPr="00F21962" w:rsidRDefault="005F7F48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77,641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C038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,779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5F7F48" w:rsidP="00C038E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60,896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C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53,151</w:t>
            </w:r>
          </w:p>
        </w:tc>
      </w:tr>
      <w:tr w:rsidR="00A93AF4" w:rsidRPr="00F21962" w:rsidTr="00C038E6">
        <w:tc>
          <w:tcPr>
            <w:tcW w:w="2095" w:type="pct"/>
          </w:tcPr>
          <w:p w:rsidR="00A93AF4" w:rsidRPr="00F21962" w:rsidRDefault="00A93AF4" w:rsidP="00A93AF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619" w:type="pct"/>
          </w:tcPr>
          <w:p w:rsidR="00A93AF4" w:rsidRPr="00F21962" w:rsidRDefault="005F7F48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7,878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C038E6" w:rsidRDefault="00A93AF4" w:rsidP="00C038E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7,663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5F7F48" w:rsidP="00C038E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7,878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C03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</w:tr>
      <w:tr w:rsidR="00756C3F" w:rsidRPr="00F21962" w:rsidTr="00C038E6">
        <w:tc>
          <w:tcPr>
            <w:tcW w:w="2095" w:type="pct"/>
            <w:vAlign w:val="bottom"/>
          </w:tcPr>
          <w:p w:rsidR="00756C3F" w:rsidRDefault="00756C3F" w:rsidP="00756C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อินเตอร์เนชั่นแนล  </w:t>
            </w:r>
          </w:p>
          <w:p w:rsidR="00756C3F" w:rsidRPr="00F21962" w:rsidRDefault="00756C3F" w:rsidP="00756C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619" w:type="pct"/>
            <w:vAlign w:val="bottom"/>
          </w:tcPr>
          <w:p w:rsidR="00756C3F" w:rsidRPr="005F7F48" w:rsidRDefault="00756C3F" w:rsidP="00756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F48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43" w:type="pct"/>
          </w:tcPr>
          <w:p w:rsidR="00756C3F" w:rsidRPr="005F7F48" w:rsidRDefault="00756C3F" w:rsidP="00756C3F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5F7F48" w:rsidRDefault="00756C3F" w:rsidP="00756C3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F7F4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:rsidR="00756C3F" w:rsidRPr="005F7F48" w:rsidRDefault="00756C3F" w:rsidP="00756C3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5F7F48" w:rsidRDefault="00756C3F" w:rsidP="00756C3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43" w:type="pct"/>
            <w:vAlign w:val="bottom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F21962" w:rsidRDefault="00756C3F" w:rsidP="00756C3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756C3F" w:rsidRPr="00F21962" w:rsidTr="00C038E6">
        <w:tc>
          <w:tcPr>
            <w:tcW w:w="2095" w:type="pct"/>
            <w:vAlign w:val="bottom"/>
          </w:tcPr>
          <w:p w:rsidR="00756C3F" w:rsidRPr="00F21962" w:rsidRDefault="00756C3F" w:rsidP="00756C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19" w:type="pct"/>
            <w:vAlign w:val="bottom"/>
          </w:tcPr>
          <w:p w:rsidR="00756C3F" w:rsidRPr="00F21962" w:rsidRDefault="00756C3F" w:rsidP="00756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43" w:type="pct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C038E6" w:rsidRDefault="00756C3F" w:rsidP="008607BE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3" w:type="pct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43" w:type="pct"/>
            <w:vAlign w:val="bottom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56C3F" w:rsidRPr="00F21962" w:rsidRDefault="00756C3F" w:rsidP="00860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756C3F" w:rsidRPr="00F21962" w:rsidTr="00C038E6">
        <w:tc>
          <w:tcPr>
            <w:tcW w:w="2095" w:type="pct"/>
            <w:vAlign w:val="bottom"/>
          </w:tcPr>
          <w:p w:rsidR="00756C3F" w:rsidRPr="00F21962" w:rsidRDefault="00756C3F" w:rsidP="00756C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C038E6" w:rsidRDefault="00756C3F" w:rsidP="00756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38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85,672</w:t>
            </w:r>
          </w:p>
        </w:tc>
        <w:tc>
          <w:tcPr>
            <w:tcW w:w="143" w:type="pct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C038E6" w:rsidRDefault="00756C3F" w:rsidP="00756C3F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38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75,555</w:t>
            </w:r>
          </w:p>
        </w:tc>
        <w:tc>
          <w:tcPr>
            <w:tcW w:w="143" w:type="pct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C038E6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38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68,927</w:t>
            </w:r>
          </w:p>
        </w:tc>
        <w:tc>
          <w:tcPr>
            <w:tcW w:w="143" w:type="pct"/>
            <w:vAlign w:val="bottom"/>
          </w:tcPr>
          <w:p w:rsidR="00756C3F" w:rsidRPr="00F21962" w:rsidRDefault="00756C3F" w:rsidP="00756C3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C3F" w:rsidRPr="00C038E6" w:rsidRDefault="00756C3F" w:rsidP="00756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38E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60,927</w:t>
            </w:r>
          </w:p>
        </w:tc>
      </w:tr>
    </w:tbl>
    <w:p w:rsidR="004C692C" w:rsidRPr="00F21962" w:rsidRDefault="004C692C" w:rsidP="004C692C">
      <w:pPr>
        <w:rPr>
          <w:rFonts w:ascii="Angsana New" w:hAnsi="Angsana New"/>
          <w:sz w:val="30"/>
          <w:szCs w:val="30"/>
        </w:rPr>
      </w:pPr>
    </w:p>
    <w:p w:rsidR="00160E7E" w:rsidRPr="00F21962" w:rsidRDefault="00160E7E">
      <w:pPr>
        <w:rPr>
          <w:rFonts w:ascii="Angsana New" w:hAnsi="Angsana New"/>
        </w:rPr>
      </w:pPr>
      <w:r w:rsidRPr="00F21962">
        <w:rPr>
          <w:rFonts w:ascii="Angsana New" w:hAnsi="Angsana New"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72"/>
        <w:gridCol w:w="272"/>
        <w:gridCol w:w="1170"/>
        <w:gridCol w:w="274"/>
        <w:gridCol w:w="1172"/>
        <w:gridCol w:w="270"/>
        <w:gridCol w:w="1159"/>
      </w:tblGrid>
      <w:tr w:rsidR="004C692C" w:rsidRPr="00F21962" w:rsidTr="00DE7A76">
        <w:trPr>
          <w:tblHeader/>
        </w:trPr>
        <w:tc>
          <w:tcPr>
            <w:tcW w:w="2096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4C692C" w:rsidRPr="00F21962" w:rsidRDefault="004C692C" w:rsidP="004C692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pct"/>
            <w:gridSpan w:val="3"/>
            <w:vAlign w:val="bottom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8E6" w:rsidRPr="00F21962" w:rsidTr="00DE7A76">
        <w:trPr>
          <w:tblHeader/>
        </w:trPr>
        <w:tc>
          <w:tcPr>
            <w:tcW w:w="2096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A93AF4" w:rsidRPr="00341BAF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41BA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41BAF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C038E6" w:rsidRPr="00F21962" w:rsidTr="00DE7A76">
        <w:trPr>
          <w:tblHeader/>
        </w:trPr>
        <w:tc>
          <w:tcPr>
            <w:tcW w:w="2096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93AF4" w:rsidRPr="00F21962" w:rsidTr="00C038E6">
        <w:trPr>
          <w:tblHeader/>
        </w:trPr>
        <w:tc>
          <w:tcPr>
            <w:tcW w:w="2096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4" w:type="pct"/>
            <w:gridSpan w:val="7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BAF" w:rsidRPr="00F21962" w:rsidTr="00DE7A76">
        <w:tc>
          <w:tcPr>
            <w:tcW w:w="2096" w:type="pct"/>
          </w:tcPr>
          <w:p w:rsidR="00A93AF4" w:rsidRPr="00F21962" w:rsidRDefault="00A93AF4" w:rsidP="00A93AF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A93AF4" w:rsidRPr="00F21962" w:rsidRDefault="00A93AF4" w:rsidP="00A93AF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BAF" w:rsidRPr="00F21962" w:rsidTr="00DE7A76">
        <w:tc>
          <w:tcPr>
            <w:tcW w:w="2096" w:type="pct"/>
            <w:vAlign w:val="bottom"/>
          </w:tcPr>
          <w:p w:rsidR="00A93AF4" w:rsidRPr="00F21962" w:rsidRDefault="00A93AF4" w:rsidP="00A93AF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20" w:type="pct"/>
            <w:vAlign w:val="bottom"/>
          </w:tcPr>
          <w:p w:rsidR="00A93AF4" w:rsidRPr="00F21962" w:rsidRDefault="005F7F48" w:rsidP="00A93AF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2C3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A93AF4" w:rsidRPr="00F21962" w:rsidRDefault="005F7F48" w:rsidP="00341BA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3,649</w:t>
            </w: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A93AF4" w:rsidRPr="00F21962" w:rsidRDefault="00A93AF4" w:rsidP="002C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1,775</w:t>
            </w:r>
          </w:p>
        </w:tc>
      </w:tr>
      <w:tr w:rsidR="00341BAF" w:rsidRPr="00F21962" w:rsidTr="00DE7A76">
        <w:tc>
          <w:tcPr>
            <w:tcW w:w="2096" w:type="pct"/>
          </w:tcPr>
          <w:p w:rsidR="00A93AF4" w:rsidRPr="00F21962" w:rsidRDefault="00A93AF4" w:rsidP="00A93AF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93AF4" w:rsidRPr="00F21962" w:rsidRDefault="00C95AAD" w:rsidP="00A93AF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20" w:type="pct"/>
            <w:vAlign w:val="bottom"/>
          </w:tcPr>
          <w:p w:rsidR="00A93AF4" w:rsidRPr="00F21962" w:rsidRDefault="00A93AF4" w:rsidP="00A93AF4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:rsidR="00A93AF4" w:rsidRPr="00F21962" w:rsidRDefault="00A93AF4" w:rsidP="00A93AF4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93AF4" w:rsidRPr="00F21962" w:rsidRDefault="00A93AF4" w:rsidP="00A93AF4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A93AF4" w:rsidRPr="00341BAF" w:rsidRDefault="00A93AF4" w:rsidP="00341BA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:rsidR="00A93AF4" w:rsidRPr="00F21962" w:rsidRDefault="00A93AF4" w:rsidP="00A93AF4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A93AF4" w:rsidRPr="00F21962" w:rsidRDefault="00A93AF4" w:rsidP="00A93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7A76" w:rsidRPr="00F21962" w:rsidTr="00DE7A76">
        <w:tc>
          <w:tcPr>
            <w:tcW w:w="2096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เซรามิกส์ จำกัด (มหาชน)</w:t>
            </w:r>
          </w:p>
        </w:tc>
        <w:tc>
          <w:tcPr>
            <w:tcW w:w="620" w:type="pct"/>
            <w:vAlign w:val="bottom"/>
          </w:tcPr>
          <w:p w:rsidR="00DE7A76" w:rsidRPr="00F21962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2C3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DE7A76" w:rsidRPr="005F7F48" w:rsidRDefault="00DE7A76" w:rsidP="002C316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7A76" w:rsidRPr="00F21962" w:rsidTr="00DE7A76">
        <w:tc>
          <w:tcPr>
            <w:tcW w:w="2096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20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2,010</w:t>
            </w:r>
          </w:p>
        </w:tc>
        <w:tc>
          <w:tcPr>
            <w:tcW w:w="145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DE7A76" w:rsidRPr="00F21962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00"/>
              </w:tabs>
              <w:spacing w:after="0"/>
              <w:ind w:left="-108" w:right="2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DE7A76" w:rsidRPr="00F21962" w:rsidRDefault="00DE7A76" w:rsidP="00DE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1,661</w:t>
            </w:r>
          </w:p>
        </w:tc>
      </w:tr>
      <w:tr w:rsidR="00DE7A76" w:rsidRPr="00F21962" w:rsidTr="00DE7A76">
        <w:tc>
          <w:tcPr>
            <w:tcW w:w="2096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บริษัทเอสซีจี อินเตอร์เนชั่นแนล </w:t>
            </w:r>
          </w:p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คอร์ปอเรชั่น จำกัด</w:t>
            </w:r>
          </w:p>
        </w:tc>
        <w:tc>
          <w:tcPr>
            <w:tcW w:w="620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45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:rsidR="00DE7A76" w:rsidRPr="00F21962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600"/>
              </w:tabs>
              <w:spacing w:after="0"/>
              <w:ind w:left="-108" w:right="2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:rsidR="00DE7A76" w:rsidRPr="00F21962" w:rsidRDefault="00DE7A76" w:rsidP="00DE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DE7A76" w:rsidRPr="00F21962" w:rsidTr="00DE7A76">
        <w:tc>
          <w:tcPr>
            <w:tcW w:w="2096" w:type="pct"/>
          </w:tcPr>
          <w:p w:rsidR="00DE7A76" w:rsidRPr="00F21962" w:rsidRDefault="00DE7A76" w:rsidP="00DE7A7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341BAF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1B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2,104</w:t>
            </w:r>
          </w:p>
        </w:tc>
        <w:tc>
          <w:tcPr>
            <w:tcW w:w="145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341BAF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1B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Pr="00341BAF">
              <w:rPr>
                <w:rFonts w:ascii="Angsana New" w:hAnsi="Angsana New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341BAF" w:rsidRDefault="00DE7A76" w:rsidP="00DE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41BA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3,530</w:t>
            </w:r>
          </w:p>
        </w:tc>
      </w:tr>
    </w:tbl>
    <w:p w:rsidR="004C692C" w:rsidRPr="00F21962" w:rsidRDefault="004C692C" w:rsidP="004C692C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4C692C" w:rsidRPr="00F21962" w:rsidTr="00341BAF"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BAF" w:rsidRPr="00F21962" w:rsidTr="00341BAF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41BAF" w:rsidRPr="00F21962" w:rsidTr="00341BAF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A1540" w:rsidRPr="00F21962" w:rsidTr="00C038E6">
        <w:tc>
          <w:tcPr>
            <w:tcW w:w="2095" w:type="pct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5" w:type="pct"/>
            <w:gridSpan w:val="7"/>
          </w:tcPr>
          <w:p w:rsidR="00AA1540" w:rsidRPr="00F21962" w:rsidRDefault="00AA1540" w:rsidP="00AA1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1BAF" w:rsidRPr="00F21962" w:rsidTr="00341BAF">
        <w:trPr>
          <w:trHeight w:val="389"/>
        </w:trPr>
        <w:tc>
          <w:tcPr>
            <w:tcW w:w="2095" w:type="pct"/>
            <w:vAlign w:val="bottom"/>
          </w:tcPr>
          <w:p w:rsidR="00AA1540" w:rsidRPr="00F21962" w:rsidRDefault="00AA1540" w:rsidP="00AA15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AA1540" w:rsidRPr="00F21962" w:rsidRDefault="00AA1540" w:rsidP="00AA15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AA1540" w:rsidRPr="00F21962" w:rsidRDefault="00AA1540" w:rsidP="00AA15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AA1540" w:rsidRPr="00F21962" w:rsidRDefault="00AA1540" w:rsidP="00AA154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A1540" w:rsidRPr="00F21962" w:rsidRDefault="00AA1540" w:rsidP="00AA15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BAF" w:rsidRPr="00F21962" w:rsidTr="00341BAF">
        <w:tc>
          <w:tcPr>
            <w:tcW w:w="2095" w:type="pct"/>
            <w:vAlign w:val="bottom"/>
          </w:tcPr>
          <w:p w:rsidR="00971BEF" w:rsidRPr="00F21962" w:rsidRDefault="00971BEF" w:rsidP="00971B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9" w:type="pct"/>
          </w:tcPr>
          <w:p w:rsidR="00971BEF" w:rsidRPr="00F21962" w:rsidRDefault="005F7F48" w:rsidP="002C316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</w:tcPr>
          <w:p w:rsidR="00971BEF" w:rsidRPr="00F21962" w:rsidRDefault="00971BEF" w:rsidP="002C3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E35AEB" w:rsidP="009D02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480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341BAF" w:rsidRPr="00F21962" w:rsidTr="00341BAF">
        <w:tc>
          <w:tcPr>
            <w:tcW w:w="2095" w:type="pct"/>
          </w:tcPr>
          <w:p w:rsidR="00971BEF" w:rsidRPr="00F21962" w:rsidRDefault="00971BEF" w:rsidP="00971BE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41BAF" w:rsidRPr="00F21962" w:rsidTr="00341BAF">
        <w:trPr>
          <w:trHeight w:val="344"/>
        </w:trPr>
        <w:tc>
          <w:tcPr>
            <w:tcW w:w="2095" w:type="pct"/>
          </w:tcPr>
          <w:p w:rsidR="00971BEF" w:rsidRPr="00F21962" w:rsidRDefault="00C95AAD" w:rsidP="00971BE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971BEF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71BE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1BAF" w:rsidRPr="00F21962" w:rsidTr="00341BAF">
        <w:trPr>
          <w:trHeight w:val="344"/>
        </w:trPr>
        <w:tc>
          <w:tcPr>
            <w:tcW w:w="2095" w:type="pct"/>
          </w:tcPr>
          <w:p w:rsidR="00971BEF" w:rsidRPr="00F21962" w:rsidRDefault="00971BEF" w:rsidP="00971BE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19" w:type="pct"/>
            <w:vAlign w:val="bottom"/>
          </w:tcPr>
          <w:p w:rsidR="00971BEF" w:rsidRPr="009D0235" w:rsidRDefault="00E35AEB" w:rsidP="002C3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35">
              <w:rPr>
                <w:rFonts w:ascii="Angsana New" w:hAnsi="Angsana New"/>
                <w:sz w:val="30"/>
                <w:szCs w:val="30"/>
              </w:rPr>
              <w:t>17,360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11,547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E35AEB" w:rsidP="009D02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14,313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9,202</w:t>
            </w:r>
          </w:p>
        </w:tc>
      </w:tr>
      <w:tr w:rsidR="00341BAF" w:rsidRPr="00F21962" w:rsidTr="00341BAF">
        <w:trPr>
          <w:trHeight w:val="344"/>
        </w:trPr>
        <w:tc>
          <w:tcPr>
            <w:tcW w:w="2095" w:type="pct"/>
          </w:tcPr>
          <w:p w:rsidR="00971BEF" w:rsidRPr="00F21962" w:rsidRDefault="00971BEF" w:rsidP="00971BE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619" w:type="pct"/>
            <w:vAlign w:val="bottom"/>
          </w:tcPr>
          <w:p w:rsidR="00971BEF" w:rsidRPr="009D0235" w:rsidRDefault="00E35AEB" w:rsidP="009D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35">
              <w:rPr>
                <w:rFonts w:ascii="Angsana New" w:hAnsi="Angsana New"/>
                <w:sz w:val="30"/>
                <w:szCs w:val="30"/>
              </w:rPr>
              <w:t>2,365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2,034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E35AEB" w:rsidP="002C316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1,604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1,025</w:t>
            </w:r>
          </w:p>
        </w:tc>
      </w:tr>
      <w:tr w:rsidR="00341BAF" w:rsidRPr="00F21962" w:rsidTr="00341BAF">
        <w:trPr>
          <w:trHeight w:val="344"/>
        </w:trPr>
        <w:tc>
          <w:tcPr>
            <w:tcW w:w="2095" w:type="pct"/>
          </w:tcPr>
          <w:p w:rsidR="00971BEF" w:rsidRPr="00F21962" w:rsidRDefault="00971BEF" w:rsidP="00971BE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19" w:type="pct"/>
            <w:vAlign w:val="bottom"/>
          </w:tcPr>
          <w:p w:rsidR="00971BEF" w:rsidRPr="009D0235" w:rsidRDefault="00E35AEB" w:rsidP="009D0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35"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E35AEB" w:rsidP="009D023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1,687</w:t>
            </w:r>
          </w:p>
        </w:tc>
        <w:tc>
          <w:tcPr>
            <w:tcW w:w="143" w:type="pct"/>
          </w:tcPr>
          <w:p w:rsidR="00971BEF" w:rsidRPr="00F21962" w:rsidRDefault="00971BEF" w:rsidP="00971BE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971BEF" w:rsidRPr="00F21962" w:rsidRDefault="00971BEF" w:rsidP="009D0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</w:tr>
      <w:tr w:rsidR="00DE7A76" w:rsidRPr="00F21962" w:rsidTr="00341BAF">
        <w:trPr>
          <w:trHeight w:val="344"/>
        </w:trPr>
        <w:tc>
          <w:tcPr>
            <w:tcW w:w="2095" w:type="pct"/>
          </w:tcPr>
          <w:p w:rsidR="00DE7A76" w:rsidRPr="00F21962" w:rsidRDefault="00DE7A76" w:rsidP="00DE7A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ซิเมนต์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2C3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9D0235" w:rsidRDefault="00DE7A76" w:rsidP="00DE7A7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0235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2C316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7A76" w:rsidRPr="00F21962" w:rsidTr="00341BAF">
        <w:trPr>
          <w:trHeight w:val="344"/>
        </w:trPr>
        <w:tc>
          <w:tcPr>
            <w:tcW w:w="2095" w:type="pct"/>
          </w:tcPr>
          <w:p w:rsidR="00DE7A76" w:rsidRPr="00F21962" w:rsidRDefault="00DE7A76" w:rsidP="00DE7A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619" w:type="pct"/>
            <w:vAlign w:val="bottom"/>
          </w:tcPr>
          <w:p w:rsidR="00DE7A76" w:rsidRPr="009D0235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0235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2C316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</w:tr>
      <w:tr w:rsidR="00DE7A76" w:rsidRPr="00F21962" w:rsidTr="00341BAF">
        <w:trPr>
          <w:trHeight w:val="344"/>
        </w:trPr>
        <w:tc>
          <w:tcPr>
            <w:tcW w:w="2095" w:type="pct"/>
          </w:tcPr>
          <w:p w:rsidR="00DE7A76" w:rsidRPr="00F21962" w:rsidRDefault="00DE7A76" w:rsidP="00DE7A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 ซี ไอ อีโค่ เซอร์วิสเซส จำกัด</w:t>
            </w: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2C316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9D0235" w:rsidRDefault="00DE7A76" w:rsidP="00DE7A7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023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E7A76" w:rsidRPr="00F21962" w:rsidRDefault="00DE7A76" w:rsidP="00DE7A7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7A76" w:rsidRPr="00F21962" w:rsidTr="00341BAF">
        <w:tc>
          <w:tcPr>
            <w:tcW w:w="2095" w:type="pct"/>
          </w:tcPr>
          <w:p w:rsidR="00DE7A76" w:rsidRPr="00F21962" w:rsidRDefault="00DE7A76" w:rsidP="00DE7A76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9D0235" w:rsidRDefault="00DE7A76" w:rsidP="00DE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D02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</w:t>
            </w:r>
            <w:r w:rsidRPr="009D0235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9D0235" w:rsidRDefault="00DE7A76" w:rsidP="00DE7A76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D02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15,346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9D0235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D02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19,090</w:t>
            </w:r>
          </w:p>
        </w:tc>
        <w:tc>
          <w:tcPr>
            <w:tcW w:w="143" w:type="pct"/>
          </w:tcPr>
          <w:p w:rsidR="00DE7A76" w:rsidRPr="00F21962" w:rsidRDefault="00DE7A76" w:rsidP="00DE7A76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DE7A76" w:rsidRPr="00F21962" w:rsidRDefault="00DE7A76" w:rsidP="00DE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12,030</w:t>
            </w:r>
          </w:p>
        </w:tc>
      </w:tr>
    </w:tbl>
    <w:p w:rsidR="004C692C" w:rsidRPr="00F21962" w:rsidRDefault="004C692C" w:rsidP="004C692C">
      <w:pPr>
        <w:spacing w:line="240" w:lineRule="auto"/>
        <w:rPr>
          <w:rFonts w:ascii="Angsana New" w:hAnsi="Angsana New"/>
          <w:sz w:val="16"/>
          <w:szCs w:val="16"/>
        </w:rPr>
      </w:pPr>
    </w:p>
    <w:p w:rsidR="004C692C" w:rsidRPr="00F21962" w:rsidRDefault="004C692C" w:rsidP="004C692C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4C692C" w:rsidRPr="00F21962" w:rsidRDefault="004C692C" w:rsidP="004C692C">
      <w:pPr>
        <w:spacing w:line="240" w:lineRule="auto"/>
        <w:rPr>
          <w:rFonts w:ascii="Angsana New" w:hAnsi="Angsana New"/>
          <w:sz w:val="16"/>
          <w:szCs w:val="16"/>
        </w:rPr>
      </w:pPr>
    </w:p>
    <w:p w:rsidR="00DD28EC" w:rsidRDefault="00DD28EC"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170"/>
      </w:tblGrid>
      <w:tr w:rsidR="004C692C" w:rsidRPr="00F21962" w:rsidTr="00EC4449">
        <w:tc>
          <w:tcPr>
            <w:tcW w:w="2095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</w:rPr>
              <w:lastRenderedPageBreak/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 w:rsidRPr="00F21962">
              <w:rPr>
                <w:rFonts w:ascii="Angsana New" w:hAnsi="Angsana New"/>
                <w:cs/>
              </w:rPr>
              <w:br w:type="page"/>
            </w:r>
            <w:r w:rsidRPr="00F21962">
              <w:rPr>
                <w:rFonts w:ascii="Angsana New" w:hAnsi="Angsana New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449" w:rsidRPr="00F21962" w:rsidTr="00EC4449">
        <w:tc>
          <w:tcPr>
            <w:tcW w:w="209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C4449" w:rsidRPr="00F21962" w:rsidTr="00EC4449">
        <w:tc>
          <w:tcPr>
            <w:tcW w:w="209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2E0C" w:rsidRPr="00F21962" w:rsidTr="00EC4449">
        <w:tc>
          <w:tcPr>
            <w:tcW w:w="209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5" w:type="pct"/>
            <w:gridSpan w:val="7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4,594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2,929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4,133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2,801</w:t>
            </w: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:rsidR="00160C80" w:rsidRDefault="00160C80" w:rsidP="00160C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0C80" w:rsidRPr="00F21962" w:rsidTr="009361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</w:tcPr>
          <w:p w:rsidR="00160C80" w:rsidRPr="00F21962" w:rsidRDefault="00160C80" w:rsidP="00160C80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</w:tcPr>
          <w:p w:rsidR="00160C80" w:rsidRPr="00EC4449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C95AAD" w:rsidP="00160C8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  <w:r w:rsidR="00160C80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160C80"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5,002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3,497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4,322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3,432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</w:t>
            </w:r>
            <w:r w:rsidR="00973AA7" w:rsidRPr="00973AA7">
              <w:rPr>
                <w:rFonts w:ascii="Angsana New" w:hAnsi="Angsana New" w:hint="cs"/>
                <w:sz w:val="30"/>
                <w:szCs w:val="30"/>
                <w:cs/>
              </w:rPr>
              <w:t>เลิร์นนิ่ง</w:t>
            </w:r>
            <w:r w:rsidR="00973AA7" w:rsidRPr="00973A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73AA7" w:rsidRPr="00973AA7">
              <w:rPr>
                <w:rFonts w:ascii="Angsana New" w:hAnsi="Angsana New" w:hint="cs"/>
                <w:sz w:val="30"/>
                <w:szCs w:val="30"/>
                <w:cs/>
              </w:rPr>
              <w:t>เอ็กเซลเลนซ์</w:t>
            </w:r>
            <w:r w:rsidR="00973AA7" w:rsidRPr="00973A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73AA7" w:rsidRPr="00973AA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9" w:type="pct"/>
            <w:vAlign w:val="bottom"/>
          </w:tcPr>
          <w:p w:rsidR="00160C80" w:rsidRPr="00EC4449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EC4449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 ซี ไอ อีโค่ เซอร์วิสเซส จำกัด</w:t>
            </w:r>
          </w:p>
        </w:tc>
        <w:tc>
          <w:tcPr>
            <w:tcW w:w="619" w:type="pct"/>
            <w:vAlign w:val="bottom"/>
          </w:tcPr>
          <w:p w:rsidR="00160C80" w:rsidRPr="00EC4449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EC4449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ซิเมนต์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EC4449" w:rsidRDefault="00160C80" w:rsidP="00160C8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อินเตอร์เนชั่นแนล</w:t>
            </w:r>
          </w:p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คอร์ปอเรชั่น จำกัด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92"/>
              </w:tabs>
              <w:spacing w:after="0"/>
              <w:ind w:left="-108" w:right="23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160C80" w:rsidRPr="00F21962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160C80" w:rsidRPr="00F21962" w:rsidTr="00EC4449">
        <w:tc>
          <w:tcPr>
            <w:tcW w:w="2095" w:type="pct"/>
          </w:tcPr>
          <w:p w:rsidR="00160C80" w:rsidRPr="00F21962" w:rsidRDefault="00160C80" w:rsidP="00160C8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C80" w:rsidRPr="00EC4449" w:rsidRDefault="00160C80" w:rsidP="0016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449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Pr="00EC4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568</w:t>
            </w:r>
          </w:p>
        </w:tc>
        <w:tc>
          <w:tcPr>
            <w:tcW w:w="143" w:type="pct"/>
          </w:tcPr>
          <w:p w:rsidR="00160C80" w:rsidRPr="00EC4449" w:rsidRDefault="00160C80" w:rsidP="00160C80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C80" w:rsidRPr="00160C80" w:rsidRDefault="00160C80" w:rsidP="00160C80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0C80">
              <w:rPr>
                <w:rFonts w:ascii="Angsana New" w:hAnsi="Angsana New"/>
                <w:b/>
                <w:bCs/>
                <w:sz w:val="30"/>
                <w:szCs w:val="30"/>
              </w:rPr>
              <w:t>7,074</w:t>
            </w:r>
          </w:p>
        </w:tc>
        <w:tc>
          <w:tcPr>
            <w:tcW w:w="143" w:type="pct"/>
          </w:tcPr>
          <w:p w:rsidR="00160C80" w:rsidRPr="00EC4449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C80" w:rsidRPr="00EC4449" w:rsidRDefault="00160C80" w:rsidP="00160C8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9,424</w:t>
            </w:r>
          </w:p>
        </w:tc>
        <w:tc>
          <w:tcPr>
            <w:tcW w:w="143" w:type="pct"/>
          </w:tcPr>
          <w:p w:rsidR="00160C80" w:rsidRPr="00EC4449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C80" w:rsidRPr="00EC4449" w:rsidRDefault="00160C80" w:rsidP="0016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44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6,858</w:t>
            </w:r>
          </w:p>
        </w:tc>
      </w:tr>
    </w:tbl>
    <w:p w:rsidR="001F28EC" w:rsidRPr="00F21962" w:rsidRDefault="001F28EC">
      <w:pPr>
        <w:rPr>
          <w:rFonts w:ascii="Angsana New" w:hAnsi="Angsana New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2"/>
        <w:gridCol w:w="270"/>
        <w:gridCol w:w="1168"/>
      </w:tblGrid>
      <w:tr w:rsidR="004C692C" w:rsidRPr="00F21962" w:rsidTr="001D212B">
        <w:tc>
          <w:tcPr>
            <w:tcW w:w="2095" w:type="pct"/>
          </w:tcPr>
          <w:p w:rsidR="004C692C" w:rsidRPr="00F21962" w:rsidRDefault="004C692C" w:rsidP="004C692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2"/>
                <w:szCs w:val="32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4C692C" w:rsidRPr="00F21962" w:rsidRDefault="004C692C" w:rsidP="004C692C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:rsidR="004C692C" w:rsidRPr="00F21962" w:rsidRDefault="004C692C" w:rsidP="004C692C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449" w:rsidRPr="00F21962" w:rsidTr="001D212B">
        <w:tc>
          <w:tcPr>
            <w:tcW w:w="2095" w:type="pct"/>
          </w:tcPr>
          <w:p w:rsidR="00DF2E0C" w:rsidRPr="00F21962" w:rsidRDefault="00DF2E0C" w:rsidP="00DF2E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C4449" w:rsidRPr="00F21962" w:rsidTr="001D212B">
        <w:tc>
          <w:tcPr>
            <w:tcW w:w="2095" w:type="pct"/>
          </w:tcPr>
          <w:p w:rsidR="00DF2E0C" w:rsidRPr="00F21962" w:rsidRDefault="00DF2E0C" w:rsidP="00DF2E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2E0C" w:rsidRPr="00F21962" w:rsidTr="001D212B">
        <w:tc>
          <w:tcPr>
            <w:tcW w:w="2095" w:type="pct"/>
          </w:tcPr>
          <w:p w:rsidR="00DF2E0C" w:rsidRPr="00F21962" w:rsidRDefault="00DF2E0C" w:rsidP="00DF2E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5" w:type="pct"/>
            <w:gridSpan w:val="7"/>
          </w:tcPr>
          <w:p w:rsidR="00DF2E0C" w:rsidRPr="00F21962" w:rsidRDefault="00DF2E0C" w:rsidP="00DF2E0C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449" w:rsidRPr="00F21962" w:rsidTr="001D212B">
        <w:tc>
          <w:tcPr>
            <w:tcW w:w="2095" w:type="pct"/>
            <w:vAlign w:val="bottom"/>
          </w:tcPr>
          <w:p w:rsidR="00DF2E0C" w:rsidRPr="00F21962" w:rsidRDefault="00DF2E0C" w:rsidP="00DF2E0C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DF2E0C" w:rsidRPr="00F21962" w:rsidRDefault="00DF2E0C" w:rsidP="00DF2E0C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DF2E0C" w:rsidRPr="00F21962" w:rsidRDefault="00DF2E0C" w:rsidP="00DF2E0C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DF2E0C" w:rsidRPr="00F21962" w:rsidRDefault="00DF2E0C" w:rsidP="00DF2E0C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F2E0C" w:rsidRPr="00F21962" w:rsidRDefault="00DF2E0C" w:rsidP="00DF2E0C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4449" w:rsidRPr="00F21962" w:rsidTr="001D212B">
        <w:tc>
          <w:tcPr>
            <w:tcW w:w="2095" w:type="pct"/>
            <w:vAlign w:val="bottom"/>
          </w:tcPr>
          <w:p w:rsidR="00DF2E0C" w:rsidRPr="00F21962" w:rsidRDefault="00DF2E0C" w:rsidP="00DF2E0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DF2E0C" w:rsidRPr="00F21962" w:rsidRDefault="001F28EC" w:rsidP="003E00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:rsidR="00DF2E0C" w:rsidRPr="00F21962" w:rsidRDefault="00DF2E0C" w:rsidP="003E0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:rsidR="00DF2E0C" w:rsidRPr="00F21962" w:rsidRDefault="001F28EC" w:rsidP="001D212B">
            <w:pPr>
              <w:tabs>
                <w:tab w:val="clear" w:pos="907"/>
                <w:tab w:val="left" w:pos="719"/>
                <w:tab w:val="left" w:pos="849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100,000</w:t>
            </w:r>
          </w:p>
        </w:tc>
        <w:tc>
          <w:tcPr>
            <w:tcW w:w="143" w:type="pct"/>
          </w:tcPr>
          <w:p w:rsidR="00DF2E0C" w:rsidRPr="00F21962" w:rsidRDefault="00DF2E0C" w:rsidP="00DF2E0C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:rsidR="00DF2E0C" w:rsidRPr="00F21962" w:rsidRDefault="00DF2E0C" w:rsidP="001D2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200,000</w:t>
            </w:r>
          </w:p>
        </w:tc>
      </w:tr>
    </w:tbl>
    <w:p w:rsidR="001F28EC" w:rsidRDefault="001F28EC" w:rsidP="0023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D28EC" w:rsidRDefault="00DD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:rsidR="009E336C" w:rsidRPr="00E759B2" w:rsidRDefault="009E336C" w:rsidP="00E75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66"/>
        </w:tabs>
        <w:spacing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  <w:r w:rsidRPr="00E759B2">
        <w:rPr>
          <w:rFonts w:ascii="Angsana New" w:hAnsi="Angsana New"/>
          <w:spacing w:val="2"/>
          <w:sz w:val="30"/>
          <w:szCs w:val="30"/>
          <w:cs/>
        </w:rPr>
        <w:lastRenderedPageBreak/>
        <w:t>ร</w:t>
      </w:r>
      <w:r w:rsidR="00EE482A" w:rsidRPr="00E759B2">
        <w:rPr>
          <w:rFonts w:ascii="Angsana New" w:hAnsi="Angsana New"/>
          <w:spacing w:val="2"/>
          <w:sz w:val="30"/>
          <w:szCs w:val="30"/>
          <w:cs/>
        </w:rPr>
        <w:t xml:space="preserve">ายการเคลื่อนไหวระหว่างงวดหกเดือนสิ้นสุดวันที่ </w:t>
      </w:r>
      <w:r w:rsidR="00587BE6" w:rsidRPr="00E759B2">
        <w:rPr>
          <w:rFonts w:ascii="Angsana New" w:hAnsi="Angsana New"/>
          <w:spacing w:val="2"/>
          <w:sz w:val="30"/>
          <w:szCs w:val="30"/>
        </w:rPr>
        <w:t>30</w:t>
      </w:r>
      <w:r w:rsidR="00EE482A" w:rsidRPr="00E759B2">
        <w:rPr>
          <w:rFonts w:ascii="Angsana New" w:hAnsi="Angsana New"/>
          <w:spacing w:val="2"/>
          <w:sz w:val="30"/>
          <w:szCs w:val="30"/>
          <w:cs/>
        </w:rPr>
        <w:t xml:space="preserve"> มิถุนายน สำหรับเงินกู้ยืมระยะสั้นจากกิจการที่เกี่ยวข้องกัน</w:t>
      </w:r>
      <w:r w:rsidRPr="00E759B2">
        <w:rPr>
          <w:rFonts w:ascii="Angsana New" w:hAnsi="Angsana New"/>
          <w:spacing w:val="2"/>
          <w:sz w:val="30"/>
          <w:szCs w:val="30"/>
          <w:cs/>
        </w:rPr>
        <w:t xml:space="preserve">  </w:t>
      </w:r>
      <w:r w:rsidRPr="00E759B2">
        <w:rPr>
          <w:rFonts w:ascii="Angsana New" w:hAnsi="Angsana New"/>
          <w:sz w:val="30"/>
          <w:szCs w:val="30"/>
          <w:cs/>
        </w:rPr>
        <w:t xml:space="preserve"> </w:t>
      </w:r>
    </w:p>
    <w:p w:rsidR="00EE482A" w:rsidRPr="00F21962" w:rsidRDefault="00EE482A" w:rsidP="00EB4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844E50" w:rsidRPr="00F21962" w:rsidRDefault="00844E50" w:rsidP="009E3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6"/>
        <w:gridCol w:w="993"/>
        <w:gridCol w:w="270"/>
        <w:gridCol w:w="991"/>
        <w:gridCol w:w="270"/>
        <w:gridCol w:w="990"/>
        <w:gridCol w:w="270"/>
        <w:gridCol w:w="990"/>
      </w:tblGrid>
      <w:tr w:rsidR="00973AA7" w:rsidRPr="00F21962" w:rsidTr="00973AA7">
        <w:tc>
          <w:tcPr>
            <w:tcW w:w="2400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AA7" w:rsidRPr="00F21962" w:rsidTr="00973AA7">
        <w:tc>
          <w:tcPr>
            <w:tcW w:w="2400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245802" w:rsidRPr="00F21962" w:rsidRDefault="00245802" w:rsidP="00245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469D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482A" w:rsidRPr="00F21962" w:rsidTr="00973AA7">
        <w:tc>
          <w:tcPr>
            <w:tcW w:w="2400" w:type="pct"/>
          </w:tcPr>
          <w:p w:rsidR="00EE482A" w:rsidRPr="00F21962" w:rsidRDefault="00EE482A" w:rsidP="00EE4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0" w:type="pct"/>
            <w:gridSpan w:val="7"/>
          </w:tcPr>
          <w:p w:rsidR="00EE482A" w:rsidRPr="00F21962" w:rsidRDefault="00EE482A" w:rsidP="00EE4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AA7" w:rsidRPr="00F21962" w:rsidTr="00973AA7">
        <w:tc>
          <w:tcPr>
            <w:tcW w:w="2400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>1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41" w:type="pct"/>
            <w:vAlign w:val="bottom"/>
          </w:tcPr>
          <w:p w:rsidR="0054469D" w:rsidRPr="00F21962" w:rsidRDefault="001F28EC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1F28EC" w:rsidP="00E759B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54469D" w:rsidP="00973A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973AA7" w:rsidRPr="00F21962" w:rsidTr="00973AA7">
        <w:tc>
          <w:tcPr>
            <w:tcW w:w="2400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:rsidR="0054469D" w:rsidRPr="00F21962" w:rsidRDefault="001F28EC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:rsidR="0054469D" w:rsidRPr="00F21962" w:rsidRDefault="001F28EC" w:rsidP="0054469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:rsidR="0054469D" w:rsidRPr="00F21962" w:rsidRDefault="0054469D" w:rsidP="00973A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</w:tr>
      <w:tr w:rsidR="00973AA7" w:rsidRPr="00F21962" w:rsidTr="00973AA7">
        <w:tc>
          <w:tcPr>
            <w:tcW w:w="2400" w:type="pct"/>
          </w:tcPr>
          <w:p w:rsidR="0054469D" w:rsidRPr="00F21962" w:rsidRDefault="0054469D" w:rsidP="0054469D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1F28EC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ind w:lef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1F28EC" w:rsidP="0054469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3A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147" w:type="pct"/>
          </w:tcPr>
          <w:p w:rsidR="0054469D" w:rsidRPr="00973AA7" w:rsidRDefault="0054469D" w:rsidP="005446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54469D" w:rsidP="00973A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3A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280,000</w:t>
            </w:r>
          </w:p>
        </w:tc>
      </w:tr>
    </w:tbl>
    <w:p w:rsidR="00C04D30" w:rsidRPr="00F21962" w:rsidRDefault="00C04D30" w:rsidP="00EE482A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7" w:type="dxa"/>
        <w:tblInd w:w="551" w:type="dxa"/>
        <w:tblLayout w:type="fixed"/>
        <w:tblLook w:val="0000" w:firstRow="0" w:lastRow="0" w:firstColumn="0" w:lastColumn="0" w:noHBand="0" w:noVBand="0"/>
      </w:tblPr>
      <w:tblGrid>
        <w:gridCol w:w="4416"/>
        <w:gridCol w:w="989"/>
        <w:gridCol w:w="270"/>
        <w:gridCol w:w="990"/>
        <w:gridCol w:w="266"/>
        <w:gridCol w:w="996"/>
        <w:gridCol w:w="266"/>
        <w:gridCol w:w="994"/>
      </w:tblGrid>
      <w:tr w:rsidR="00EE482A" w:rsidRPr="00F21962" w:rsidTr="00973AA7">
        <w:tc>
          <w:tcPr>
            <w:tcW w:w="2403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 w:rsidR="001B05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  <w:r w:rsidR="00973A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4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:rsidR="00EE482A" w:rsidRPr="00F21962" w:rsidRDefault="00EE482A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73A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4469D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7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8" w:type="pct"/>
            <w:vAlign w:val="bottom"/>
          </w:tcPr>
          <w:p w:rsidR="0054469D" w:rsidRPr="00F21962" w:rsidRDefault="00DA03F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5,727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54469D" w:rsidP="00DA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5,134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54469D" w:rsidRPr="00F21962" w:rsidRDefault="00DA03FE" w:rsidP="00973AA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Pr="00DA03FE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54469D" w:rsidRPr="00DA03FE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3FE"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8" w:type="pct"/>
            <w:vAlign w:val="bottom"/>
          </w:tcPr>
          <w:p w:rsidR="0054469D" w:rsidRPr="00F21962" w:rsidRDefault="00786216" w:rsidP="00DA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15</w:t>
            </w:r>
            <w:r w:rsidR="00DA03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54469D" w:rsidRPr="00F21962" w:rsidRDefault="00786216" w:rsidP="00DA03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54469D" w:rsidRPr="00DA03FE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3F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A03FE" w:rsidRPr="00DA03F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73AA7" w:rsidRPr="00F21962" w:rsidTr="00973AA7">
        <w:tc>
          <w:tcPr>
            <w:tcW w:w="2403" w:type="pct"/>
            <w:vAlign w:val="bottom"/>
          </w:tcPr>
          <w:p w:rsidR="0054469D" w:rsidRPr="00F21962" w:rsidRDefault="0054469D" w:rsidP="005446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786216" w:rsidP="00DA0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9,047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5,286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786216" w:rsidP="00DA03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9,047</w:t>
            </w:r>
          </w:p>
        </w:tc>
        <w:tc>
          <w:tcPr>
            <w:tcW w:w="145" w:type="pct"/>
          </w:tcPr>
          <w:p w:rsidR="0054469D" w:rsidRPr="00973AA7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3A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5,286</w:t>
            </w:r>
          </w:p>
        </w:tc>
      </w:tr>
      <w:tr w:rsidR="00973AA7" w:rsidRPr="00F21962" w:rsidTr="00973AA7">
        <w:trPr>
          <w:trHeight w:val="96"/>
        </w:trPr>
        <w:tc>
          <w:tcPr>
            <w:tcW w:w="2403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54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9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8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38" w:type="pct"/>
            <w:vAlign w:val="bottom"/>
          </w:tcPr>
          <w:p w:rsidR="0054469D" w:rsidRPr="00F21962" w:rsidRDefault="00DA03F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11,40</w:t>
            </w:r>
            <w:r w:rsidR="006924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10,830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54469D" w:rsidRPr="00035668" w:rsidRDefault="00DA03FE" w:rsidP="00DA03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11,40</w:t>
            </w:r>
            <w:r w:rsidR="000356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54469D" w:rsidRPr="00DA03FE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3FE">
              <w:rPr>
                <w:rFonts w:ascii="Angsana New" w:hAnsi="Angsana New"/>
                <w:sz w:val="30"/>
                <w:szCs w:val="30"/>
                <w:lang w:val="en-US"/>
              </w:rPr>
              <w:t>10,830</w:t>
            </w:r>
          </w:p>
        </w:tc>
      </w:tr>
      <w:tr w:rsidR="00973AA7" w:rsidRPr="00F21962" w:rsidTr="00973AA7">
        <w:tc>
          <w:tcPr>
            <w:tcW w:w="2403" w:type="pct"/>
          </w:tcPr>
          <w:p w:rsidR="0054469D" w:rsidRPr="00F21962" w:rsidRDefault="0054469D" w:rsidP="0054469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8" w:type="pct"/>
            <w:vAlign w:val="bottom"/>
          </w:tcPr>
          <w:p w:rsidR="0054469D" w:rsidRPr="00F21962" w:rsidRDefault="00786216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3,940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30</w:t>
            </w:r>
            <w:r w:rsidR="00DA03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:rsidR="0054469D" w:rsidRPr="00F21962" w:rsidRDefault="00786216" w:rsidP="00DA03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3,940</w:t>
            </w:r>
          </w:p>
        </w:tc>
        <w:tc>
          <w:tcPr>
            <w:tcW w:w="145" w:type="pct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54469D" w:rsidRPr="00DA03FE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3F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A03FE" w:rsidRPr="00DA03F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973AA7" w:rsidRPr="00F21962" w:rsidTr="00973AA7">
        <w:tc>
          <w:tcPr>
            <w:tcW w:w="2403" w:type="pct"/>
            <w:vAlign w:val="bottom"/>
          </w:tcPr>
          <w:p w:rsidR="0054469D" w:rsidRPr="00F21962" w:rsidRDefault="0054469D" w:rsidP="0054469D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DA03F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6216">
              <w:rPr>
                <w:rFonts w:ascii="Angsana New" w:hAnsi="Angsana New"/>
                <w:b/>
                <w:bCs/>
                <w:sz w:val="30"/>
                <w:szCs w:val="30"/>
              </w:rPr>
              <w:t>5,347</w:t>
            </w:r>
          </w:p>
        </w:tc>
        <w:tc>
          <w:tcPr>
            <w:tcW w:w="147" w:type="pct"/>
          </w:tcPr>
          <w:p w:rsidR="0054469D" w:rsidRPr="00F21962" w:rsidRDefault="0054469D" w:rsidP="00544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F21962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11,133</w:t>
            </w:r>
          </w:p>
        </w:tc>
        <w:tc>
          <w:tcPr>
            <w:tcW w:w="145" w:type="pct"/>
          </w:tcPr>
          <w:p w:rsidR="0054469D" w:rsidRPr="00F21962" w:rsidRDefault="00DA03FE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DA03FE" w:rsidP="00DA03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A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86216">
              <w:rPr>
                <w:rFonts w:ascii="Angsana New" w:hAnsi="Angsana New"/>
                <w:b/>
                <w:bCs/>
                <w:sz w:val="30"/>
                <w:szCs w:val="30"/>
              </w:rPr>
              <w:t>5,347</w:t>
            </w:r>
          </w:p>
        </w:tc>
        <w:tc>
          <w:tcPr>
            <w:tcW w:w="145" w:type="pct"/>
          </w:tcPr>
          <w:p w:rsidR="0054469D" w:rsidRPr="00973AA7" w:rsidRDefault="0054469D" w:rsidP="00544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69D" w:rsidRPr="00973AA7" w:rsidRDefault="0054469D" w:rsidP="00973AA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3A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11,133</w:t>
            </w:r>
          </w:p>
        </w:tc>
      </w:tr>
    </w:tbl>
    <w:p w:rsidR="00C04D30" w:rsidRPr="00F21962" w:rsidRDefault="00C04D30" w:rsidP="00CD2F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8"/>
        <w:rPr>
          <w:rFonts w:ascii="Angsana New" w:hAnsi="Angsana New"/>
          <w:spacing w:val="-4"/>
          <w:sz w:val="30"/>
          <w:szCs w:val="30"/>
        </w:rPr>
      </w:pPr>
    </w:p>
    <w:p w:rsidR="00930487" w:rsidRPr="00F21962" w:rsidRDefault="00930487" w:rsidP="00E2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51206" w:rsidRDefault="00B547D4" w:rsidP="00C96A4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5120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เงินลงทุนชั่วคราว</w:t>
      </w:r>
    </w:p>
    <w:p w:rsidR="00051206" w:rsidRPr="00067DF5" w:rsidRDefault="00051206" w:rsidP="0005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57B1E" w:rsidRPr="00157B1E" w:rsidRDefault="00051206" w:rsidP="0015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157B1E">
        <w:rPr>
          <w:rFonts w:ascii="Angsana New" w:hAnsi="Angsana New"/>
          <w:spacing w:val="-4"/>
          <w:sz w:val="30"/>
          <w:szCs w:val="30"/>
        </w:rPr>
        <w:t xml:space="preserve">30 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157B1E">
        <w:rPr>
          <w:rFonts w:ascii="Angsana New" w:hAnsi="Angsana New"/>
          <w:spacing w:val="-4"/>
          <w:sz w:val="30"/>
          <w:szCs w:val="30"/>
        </w:rPr>
        <w:t xml:space="preserve">2562 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กลุ่มบริษัทมีเงินฝากระยะสั้นกับธนาคารแห่งหนึ่งเป็นจำนวนเงินรวมประมาณ </w:t>
      </w:r>
      <w:r w:rsidRPr="00157B1E">
        <w:rPr>
          <w:rFonts w:ascii="Angsana New" w:hAnsi="Angsana New"/>
          <w:spacing w:val="-4"/>
          <w:sz w:val="30"/>
          <w:szCs w:val="30"/>
        </w:rPr>
        <w:t xml:space="preserve">250 </w:t>
      </w:r>
      <w:r w:rsidRPr="00157B1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57B1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051206" w:rsidRPr="00660614" w:rsidRDefault="00051206" w:rsidP="00157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061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6606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660614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660614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660614">
        <w:rPr>
          <w:rFonts w:ascii="Angsana New" w:hAnsi="Angsana New"/>
          <w:i/>
          <w:iCs/>
          <w:sz w:val="30"/>
          <w:szCs w:val="30"/>
        </w:rPr>
        <w:t>)</w:t>
      </w:r>
    </w:p>
    <w:p w:rsidR="00051206" w:rsidRPr="00067DF5" w:rsidRDefault="00051206" w:rsidP="0005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661CC0" w:rsidRPr="00F21962" w:rsidRDefault="00866DB5" w:rsidP="00C96A4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238B9" w:rsidRPr="00F21962">
        <w:rPr>
          <w:rFonts w:ascii="Angsana New" w:hAnsi="Angsana New"/>
          <w:b/>
          <w:bCs/>
          <w:sz w:val="30"/>
          <w:szCs w:val="30"/>
          <w:cs/>
        </w:rPr>
        <w:tab/>
      </w:r>
    </w:p>
    <w:p w:rsidR="00FE26AE" w:rsidRPr="00F21962" w:rsidRDefault="00FE26AE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Cs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832"/>
        <w:gridCol w:w="1080"/>
        <w:gridCol w:w="270"/>
        <w:gridCol w:w="1081"/>
        <w:gridCol w:w="255"/>
        <w:gridCol w:w="1094"/>
        <w:gridCol w:w="255"/>
        <w:gridCol w:w="1091"/>
      </w:tblGrid>
      <w:tr w:rsidR="00DF2E0C" w:rsidRPr="00F21962" w:rsidTr="00951813">
        <w:tc>
          <w:tcPr>
            <w:tcW w:w="1755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DF2E0C" w:rsidRPr="00F21962" w:rsidRDefault="00DF2E0C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47D4" w:rsidRPr="00F21962" w:rsidTr="00951813">
        <w:tc>
          <w:tcPr>
            <w:tcW w:w="175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96A" w:rsidRPr="00F21962" w:rsidTr="00951813">
        <w:tc>
          <w:tcPr>
            <w:tcW w:w="175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2E0C" w:rsidRPr="00F21962" w:rsidTr="00B547D4">
        <w:tc>
          <w:tcPr>
            <w:tcW w:w="1755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3" w:type="pct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2" w:type="pct"/>
            <w:gridSpan w:val="7"/>
          </w:tcPr>
          <w:p w:rsidR="00DF2E0C" w:rsidRPr="00F21962" w:rsidRDefault="00DF2E0C" w:rsidP="00DF2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96A" w:rsidRPr="00F21962" w:rsidTr="00951813">
        <w:tc>
          <w:tcPr>
            <w:tcW w:w="1755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3" w:type="pct"/>
          </w:tcPr>
          <w:p w:rsidR="00DF2E0C" w:rsidRPr="00F21962" w:rsidRDefault="00951813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85,67</w:t>
            </w:r>
            <w:r w:rsidR="001F7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9" w:type="pct"/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75,555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DF2E0C" w:rsidRPr="00F21962" w:rsidRDefault="00951813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68,927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60,927</w:t>
            </w:r>
          </w:p>
        </w:tc>
      </w:tr>
      <w:tr w:rsidR="001A296A" w:rsidRPr="00F21962" w:rsidTr="00951813">
        <w:tc>
          <w:tcPr>
            <w:tcW w:w="1755" w:type="pct"/>
          </w:tcPr>
          <w:p w:rsidR="00DF2E0C" w:rsidRPr="00F21962" w:rsidRDefault="00067DF5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453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99,060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96,342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1A296A" w:rsidRPr="00F21962" w:rsidTr="00951813">
        <w:tc>
          <w:tcPr>
            <w:tcW w:w="1755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3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184,732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DF2E0C" w:rsidRPr="00BE54E7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175,744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DF2E0C" w:rsidRPr="00F21962" w:rsidRDefault="00951813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165,269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DF2E0C" w:rsidRPr="00F21962" w:rsidRDefault="00DF2E0C" w:rsidP="004508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</w:tr>
      <w:tr w:rsidR="001A296A" w:rsidRPr="00F21962" w:rsidTr="00951813">
        <w:trPr>
          <w:trHeight w:val="362"/>
        </w:trPr>
        <w:tc>
          <w:tcPr>
            <w:tcW w:w="1755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453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DF2E0C" w:rsidRPr="00F21962" w:rsidRDefault="00951813" w:rsidP="00DF2E0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296A" w:rsidRPr="00F21962" w:rsidTr="00826C1A">
        <w:tc>
          <w:tcPr>
            <w:tcW w:w="1755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3" w:type="pct"/>
          </w:tcPr>
          <w:p w:rsidR="00DF2E0C" w:rsidRPr="00F21962" w:rsidRDefault="00DF2E0C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184,732</w:t>
            </w:r>
          </w:p>
        </w:tc>
        <w:tc>
          <w:tcPr>
            <w:tcW w:w="147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F21962" w:rsidRDefault="00DF2E0C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175,744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DF2E0C" w:rsidRPr="00BE54E7" w:rsidRDefault="00951813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165,269</w:t>
            </w:r>
          </w:p>
        </w:tc>
        <w:tc>
          <w:tcPr>
            <w:tcW w:w="139" w:type="pct"/>
          </w:tcPr>
          <w:p w:rsidR="00DF2E0C" w:rsidRPr="00F21962" w:rsidRDefault="00DF2E0C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826C1A" w:rsidRPr="00F21962" w:rsidRDefault="00DF2E0C" w:rsidP="00826C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</w:tr>
      <w:tr w:rsidR="000D6536" w:rsidRPr="00F21962" w:rsidTr="00973AA7">
        <w:tc>
          <w:tcPr>
            <w:tcW w:w="1755" w:type="pct"/>
          </w:tcPr>
          <w:p w:rsidR="000D6536" w:rsidRPr="00F21962" w:rsidRDefault="000D6536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:rsidR="000D6536" w:rsidRPr="00F21962" w:rsidRDefault="000D6536" w:rsidP="00DF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0D6536" w:rsidRDefault="000D6536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0D6536" w:rsidRPr="00F21962" w:rsidRDefault="000D6536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0D6536" w:rsidRPr="00BE54E7" w:rsidRDefault="000D6536" w:rsidP="00DF2E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F21962" w:rsidRDefault="000D6536" w:rsidP="00DF2E0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0D6536" w:rsidRPr="00F21962" w:rsidRDefault="000D6536" w:rsidP="00826C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73AA7" w:rsidRPr="00F21962" w:rsidTr="00973AA7">
        <w:tc>
          <w:tcPr>
            <w:tcW w:w="1755" w:type="pct"/>
          </w:tcPr>
          <w:p w:rsidR="00973AA7" w:rsidRPr="00F21962" w:rsidRDefault="00973AA7" w:rsidP="0097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:rsidR="00973AA7" w:rsidRPr="00F21962" w:rsidRDefault="00973AA7" w:rsidP="0097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973AA7" w:rsidRPr="00F21962" w:rsidRDefault="00973AA7" w:rsidP="0097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973AA7" w:rsidRPr="00F21962" w:rsidRDefault="00973AA7" w:rsidP="0097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:rsidR="00973AA7" w:rsidRPr="00F21962" w:rsidRDefault="00973AA7" w:rsidP="0097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536" w:rsidRPr="00F21962" w:rsidTr="000D6536">
        <w:tc>
          <w:tcPr>
            <w:tcW w:w="1755" w:type="pct"/>
          </w:tcPr>
          <w:p w:rsidR="000D6536" w:rsidRPr="00F21962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:rsidR="000D6536" w:rsidRPr="00F21962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D6536" w:rsidRPr="00F21962" w:rsidTr="000D6536">
        <w:tc>
          <w:tcPr>
            <w:tcW w:w="1755" w:type="pct"/>
          </w:tcPr>
          <w:p w:rsidR="000D6536" w:rsidRPr="00F21962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:rsidR="000D6536" w:rsidRPr="00F21962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pct"/>
            <w:gridSpan w:val="7"/>
          </w:tcPr>
          <w:p w:rsidR="000D6536" w:rsidRPr="00F21962" w:rsidRDefault="000D6536" w:rsidP="000D65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1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F21962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32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88" w:type="pct"/>
          </w:tcPr>
          <w:p w:rsid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0D6536" w:rsidRPr="00F21962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D6536" w:rsidRPr="00F21962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F21962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0D6536" w:rsidRPr="00BE54E7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F21962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:rsidR="000D6536" w:rsidRPr="00F21962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0D6536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0D6536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งวดหกเดือนสิ้นสุดวันที่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30 </w:t>
            </w: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EA1C7C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EA1C7C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132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หนี้สูญสำหรับ</w:t>
            </w:r>
          </w:p>
        </w:tc>
        <w:tc>
          <w:tcPr>
            <w:tcW w:w="588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EA1C7C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  <w:cs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30 </w:t>
            </w: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0D6536" w:rsidRPr="00F21962" w:rsidTr="000D6536">
        <w:tc>
          <w:tcPr>
            <w:tcW w:w="2208" w:type="pct"/>
            <w:gridSpan w:val="2"/>
          </w:tcPr>
          <w:p w:rsidR="000D6536" w:rsidRPr="00EA1C7C" w:rsidRDefault="000D6536" w:rsidP="000D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44"/>
              <w:rPr>
                <w:rFonts w:ascii="Angsana New" w:hAnsi="Angsana New"/>
                <w:sz w:val="30"/>
                <w:szCs w:val="30"/>
                <w:cs/>
              </w:rPr>
            </w:pP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งวดหกเดือนสิ้นสุดวันที่</w:t>
            </w:r>
            <w:r w:rsidRPr="00EA1C7C">
              <w:rPr>
                <w:rFonts w:ascii="Angsana New" w:hAnsi="Angsana New"/>
                <w:sz w:val="30"/>
                <w:szCs w:val="30"/>
                <w:cs/>
              </w:rPr>
              <w:t xml:space="preserve"> 30 </w:t>
            </w:r>
            <w:r w:rsidRPr="00EA1C7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:rsidR="000D6536" w:rsidRPr="000D6536" w:rsidRDefault="000D6536" w:rsidP="000D65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6536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</w:tbl>
    <w:p w:rsidR="00DF2E0C" w:rsidRPr="00200EDD" w:rsidRDefault="00DF2E0C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b/>
          <w:sz w:val="16"/>
          <w:szCs w:val="16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826C1A" w:rsidRDefault="00826C1A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616F5D" w:rsidRPr="00F21962" w:rsidRDefault="00B10199" w:rsidP="0084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E55ADB" w:rsidRPr="00F21962" w:rsidRDefault="00E55ADB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3"/>
        <w:gridCol w:w="272"/>
        <w:gridCol w:w="1080"/>
        <w:gridCol w:w="266"/>
        <w:gridCol w:w="1080"/>
      </w:tblGrid>
      <w:tr w:rsidR="001A296A" w:rsidRPr="00F21962" w:rsidTr="004508AB">
        <w:trPr>
          <w:trHeight w:val="434"/>
        </w:trPr>
        <w:tc>
          <w:tcPr>
            <w:tcW w:w="2206" w:type="pct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1A296A" w:rsidRPr="00F21962" w:rsidRDefault="001A296A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:rsidR="001A296A" w:rsidRPr="00F21962" w:rsidRDefault="001A296A" w:rsidP="001A2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8" w:type="pct"/>
          </w:tcPr>
          <w:p w:rsidR="001A296A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184,458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174,019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</w:t>
            </w:r>
            <w:r w:rsidRPr="00BE54E7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157,</w:t>
            </w:r>
            <w:r w:rsidRPr="00BE54E7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21962">
              <w:rPr>
                <w:rFonts w:ascii="Angsana New" w:hAnsi="Angsana New"/>
                <w:sz w:val="30"/>
                <w:szCs w:val="30"/>
              </w:rPr>
              <w:t>3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</w:tcPr>
          <w:p w:rsidR="001A296A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951813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E54E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1A296A" w:rsidRPr="00F21962" w:rsidRDefault="00BE54E7" w:rsidP="001A296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</w:t>
            </w: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175,</w:t>
            </w: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</w:t>
            </w: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269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159,</w:t>
            </w: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1A296A" w:rsidRPr="00F21962" w:rsidRDefault="00BE54E7" w:rsidP="001A296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296A" w:rsidRPr="00F21962" w:rsidTr="004508AB">
        <w:tc>
          <w:tcPr>
            <w:tcW w:w="2206" w:type="pct"/>
          </w:tcPr>
          <w:p w:rsidR="001A296A" w:rsidRPr="00F21962" w:rsidRDefault="001A296A" w:rsidP="001A2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,732</w:t>
            </w:r>
          </w:p>
        </w:tc>
        <w:tc>
          <w:tcPr>
            <w:tcW w:w="147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,744</w:t>
            </w:r>
          </w:p>
        </w:tc>
        <w:tc>
          <w:tcPr>
            <w:tcW w:w="148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1A296A" w:rsidRPr="00F21962" w:rsidRDefault="00BE54E7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,269</w:t>
            </w:r>
          </w:p>
        </w:tc>
        <w:tc>
          <w:tcPr>
            <w:tcW w:w="145" w:type="pct"/>
          </w:tcPr>
          <w:p w:rsidR="001A296A" w:rsidRPr="00F21962" w:rsidRDefault="001A296A" w:rsidP="001A296A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1A296A" w:rsidRPr="00F21962" w:rsidRDefault="001A296A" w:rsidP="00BE54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,352</w:t>
            </w:r>
          </w:p>
        </w:tc>
      </w:tr>
    </w:tbl>
    <w:p w:rsidR="001A296A" w:rsidRPr="00F21962" w:rsidRDefault="001A296A" w:rsidP="00C25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08"/>
        <w:jc w:val="both"/>
        <w:rPr>
          <w:rFonts w:ascii="Angsana New" w:hAnsi="Angsana New"/>
          <w:sz w:val="16"/>
          <w:szCs w:val="16"/>
        </w:rPr>
      </w:pPr>
    </w:p>
    <w:p w:rsidR="00147634" w:rsidRPr="00F21962" w:rsidRDefault="00147634" w:rsidP="00892D61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F5BA9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156E32" w:rsidRPr="00F21962">
        <w:rPr>
          <w:rFonts w:ascii="Angsana New" w:hAnsi="Angsana New"/>
          <w:sz w:val="30"/>
          <w:szCs w:val="30"/>
        </w:rPr>
        <w:t>15</w:t>
      </w:r>
      <w:r w:rsidR="00064ABA" w:rsidRPr="00F21962">
        <w:rPr>
          <w:rFonts w:ascii="Angsana New" w:hAnsi="Angsana New"/>
          <w:sz w:val="30"/>
          <w:szCs w:val="30"/>
        </w:rPr>
        <w:t xml:space="preserve"> </w:t>
      </w:r>
      <w:r w:rsidR="00FA046B" w:rsidRPr="00F21962">
        <w:rPr>
          <w:rFonts w:ascii="Angsana New" w:hAnsi="Angsana New"/>
          <w:sz w:val="30"/>
          <w:szCs w:val="30"/>
          <w:cs/>
        </w:rPr>
        <w:t xml:space="preserve">ถึง </w:t>
      </w:r>
      <w:r w:rsidR="006E2381" w:rsidRPr="00F21962">
        <w:rPr>
          <w:rFonts w:ascii="Angsana New" w:hAnsi="Angsana New"/>
          <w:sz w:val="30"/>
          <w:szCs w:val="30"/>
        </w:rPr>
        <w:t>6</w:t>
      </w:r>
      <w:r w:rsidR="00156E32" w:rsidRPr="00F21962">
        <w:rPr>
          <w:rFonts w:ascii="Angsana New" w:hAnsi="Angsana New"/>
          <w:sz w:val="30"/>
          <w:szCs w:val="30"/>
        </w:rPr>
        <w:t>0</w:t>
      </w:r>
      <w:r w:rsidRPr="00F21962">
        <w:rPr>
          <w:rFonts w:ascii="Angsana New" w:hAnsi="Angsana New"/>
          <w:sz w:val="30"/>
          <w:szCs w:val="30"/>
          <w:cs/>
        </w:rPr>
        <w:t xml:space="preserve"> วัน</w:t>
      </w:r>
    </w:p>
    <w:p w:rsidR="004035C7" w:rsidRDefault="004035C7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:rsidR="00826C1A" w:rsidRPr="00F21962" w:rsidRDefault="00826C1A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826C1A" w:rsidRPr="00F21962" w:rsidSect="002301BC">
          <w:headerReference w:type="default" r:id="rId8"/>
          <w:footerReference w:type="default" r:id="rId9"/>
          <w:pgSz w:w="11907" w:h="16840" w:code="9"/>
          <w:pgMar w:top="648" w:right="1152" w:bottom="576" w:left="1152" w:header="720" w:footer="720" w:gutter="0"/>
          <w:pgNumType w:start="17"/>
          <w:cols w:space="708"/>
          <w:docGrid w:linePitch="360"/>
        </w:sectPr>
      </w:pPr>
    </w:p>
    <w:p w:rsidR="006D06C8" w:rsidRPr="00F21962" w:rsidRDefault="006D06C8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6D06C8" w:rsidRPr="00F21962" w:rsidRDefault="006D06C8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7E3DA5" w:rsidRPr="00F21962" w:rsidRDefault="0081776C" w:rsidP="00050A83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16E11" w:rsidRPr="00F21962">
        <w:rPr>
          <w:rFonts w:ascii="Angsana New" w:hAnsi="Angsana New"/>
          <w:sz w:val="30"/>
          <w:szCs w:val="30"/>
        </w:rPr>
        <w:t>3</w:t>
      </w:r>
      <w:r w:rsidR="00587BE6" w:rsidRPr="00F21962">
        <w:rPr>
          <w:rFonts w:ascii="Angsana New" w:hAnsi="Angsana New"/>
          <w:sz w:val="30"/>
          <w:szCs w:val="30"/>
        </w:rPr>
        <w:t>0</w:t>
      </w:r>
      <w:r w:rsidR="001A56AD" w:rsidRPr="00F21962">
        <w:rPr>
          <w:rFonts w:ascii="Angsana New" w:hAnsi="Angsana New"/>
          <w:sz w:val="30"/>
          <w:szCs w:val="30"/>
          <w:cs/>
        </w:rPr>
        <w:t xml:space="preserve"> </w:t>
      </w:r>
      <w:r w:rsidR="000E0645" w:rsidRPr="00F21962">
        <w:rPr>
          <w:rFonts w:ascii="Angsana New" w:hAnsi="Angsana New"/>
          <w:sz w:val="30"/>
          <w:szCs w:val="30"/>
          <w:cs/>
        </w:rPr>
        <w:t>มิถุนายน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="00844E50" w:rsidRPr="00F21962">
        <w:rPr>
          <w:rFonts w:ascii="Angsana New" w:hAnsi="Angsana New"/>
          <w:sz w:val="30"/>
          <w:szCs w:val="30"/>
        </w:rPr>
        <w:t>256</w:t>
      </w:r>
      <w:r w:rsidR="008E268B" w:rsidRPr="00F21962">
        <w:rPr>
          <w:rFonts w:ascii="Angsana New" w:hAnsi="Angsana New"/>
          <w:sz w:val="30"/>
          <w:szCs w:val="30"/>
        </w:rPr>
        <w:t>2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Pr="00F21962">
        <w:rPr>
          <w:rFonts w:ascii="Angsana New" w:hAnsi="Angsana New"/>
          <w:sz w:val="30"/>
          <w:szCs w:val="30"/>
        </w:rPr>
        <w:t xml:space="preserve">31 </w:t>
      </w:r>
      <w:r w:rsidRPr="00F2196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21962">
        <w:rPr>
          <w:rFonts w:ascii="Angsana New" w:hAnsi="Angsana New"/>
          <w:sz w:val="30"/>
          <w:szCs w:val="30"/>
        </w:rPr>
        <w:t>25</w:t>
      </w:r>
      <w:r w:rsidR="00245802" w:rsidRPr="00F21962">
        <w:rPr>
          <w:rFonts w:ascii="Angsana New" w:hAnsi="Angsana New"/>
          <w:sz w:val="30"/>
          <w:szCs w:val="30"/>
        </w:rPr>
        <w:t>6</w:t>
      </w:r>
      <w:r w:rsidR="008E268B" w:rsidRPr="00F21962">
        <w:rPr>
          <w:rFonts w:ascii="Angsana New" w:hAnsi="Angsana New"/>
          <w:sz w:val="30"/>
          <w:szCs w:val="30"/>
        </w:rPr>
        <w:t>1</w:t>
      </w:r>
      <w:r w:rsidR="00A5374A"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และเงินปันผล</w:t>
      </w:r>
      <w:r w:rsidR="00127236" w:rsidRPr="00F21962">
        <w:rPr>
          <w:rFonts w:ascii="Angsana New" w:hAnsi="Angsana New"/>
          <w:sz w:val="30"/>
          <w:szCs w:val="30"/>
          <w:cs/>
        </w:rPr>
        <w:t>รับสำหรับ</w:t>
      </w:r>
      <w:r w:rsidRPr="00F21962">
        <w:rPr>
          <w:rFonts w:ascii="Angsana New" w:hAnsi="Angsana New"/>
          <w:sz w:val="30"/>
          <w:szCs w:val="30"/>
          <w:cs/>
        </w:rPr>
        <w:t>งวด</w:t>
      </w:r>
      <w:r w:rsidR="00256C4F" w:rsidRPr="00F21962">
        <w:rPr>
          <w:rFonts w:ascii="Angsana New" w:hAnsi="Angsana New"/>
          <w:sz w:val="30"/>
          <w:szCs w:val="30"/>
          <w:cs/>
        </w:rPr>
        <w:t>หก</w:t>
      </w:r>
      <w:r w:rsidR="001A56AD" w:rsidRPr="00F21962">
        <w:rPr>
          <w:rFonts w:ascii="Angsana New" w:hAnsi="Angsana New"/>
          <w:sz w:val="30"/>
          <w:szCs w:val="30"/>
          <w:cs/>
        </w:rPr>
        <w:t>เดือน</w:t>
      </w:r>
      <w:r w:rsidRPr="00F219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87BE6" w:rsidRPr="00F21962">
        <w:rPr>
          <w:rFonts w:ascii="Angsana New" w:hAnsi="Angsana New"/>
          <w:sz w:val="30"/>
          <w:szCs w:val="30"/>
        </w:rPr>
        <w:t>30</w:t>
      </w:r>
      <w:r w:rsidR="000E0645" w:rsidRPr="00F21962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F2196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6D06C8" w:rsidRPr="00F21962" w:rsidRDefault="006D06C8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8E268B" w:rsidRPr="00F21962" w:rsidRDefault="008E268B" w:rsidP="00F219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3</w:t>
            </w:r>
            <w:r w:rsidR="00157B1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57B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E268B" w:rsidRPr="00F21962" w:rsidTr="00F21962">
        <w:trPr>
          <w:cantSplit/>
          <w:tblHeader/>
        </w:trPr>
        <w:tc>
          <w:tcPr>
            <w:tcW w:w="4516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15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 w:firstLine="73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:rsidR="008E268B" w:rsidRPr="00F21962" w:rsidRDefault="00BE54E7" w:rsidP="00CF00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1379E1" w:rsidP="00CF00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CF000A" w:rsidP="00CF000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CF000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CF000A" w:rsidP="00CF00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CF000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CF000A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268B" w:rsidRPr="00F21962" w:rsidTr="00F21962">
        <w:trPr>
          <w:cantSplit/>
        </w:trPr>
        <w:tc>
          <w:tcPr>
            <w:tcW w:w="4516" w:type="dxa"/>
          </w:tcPr>
          <w:p w:rsidR="008E268B" w:rsidRPr="00F21962" w:rsidRDefault="008E268B" w:rsidP="0015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E268B" w:rsidRPr="00F21962" w:rsidRDefault="00CF000A" w:rsidP="00CF000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E268B" w:rsidRPr="00F21962" w:rsidRDefault="008E268B" w:rsidP="00CF000A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E268B" w:rsidRPr="00F21962" w:rsidRDefault="00CF000A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8E268B" w:rsidRPr="00F21962" w:rsidRDefault="008E268B" w:rsidP="008E268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8E268B" w:rsidRPr="00F21962" w:rsidRDefault="008E268B" w:rsidP="008E26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E3977" w:rsidRPr="00F21962" w:rsidRDefault="00CE3977" w:rsidP="00050A83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481726" w:rsidRPr="00F21962" w:rsidRDefault="00481726" w:rsidP="008319E2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1726" w:rsidRPr="00F21962" w:rsidRDefault="00481726" w:rsidP="00481726">
      <w:pPr>
        <w:rPr>
          <w:rFonts w:ascii="Angsana New" w:hAnsi="Angsana New"/>
          <w:b/>
          <w:bCs/>
          <w:sz w:val="30"/>
          <w:szCs w:val="30"/>
        </w:rPr>
        <w:sectPr w:rsidR="00481726" w:rsidRPr="00F21962" w:rsidSect="007A0FE8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481726" w:rsidRPr="00F21962" w:rsidRDefault="00481726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:rsidR="004235C8" w:rsidRPr="00F21962" w:rsidRDefault="004235C8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4429A9" w:rsidRPr="00F21962" w:rsidRDefault="000E0645" w:rsidP="00D203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b/>
          <w:sz w:val="30"/>
          <w:szCs w:val="30"/>
        </w:rPr>
        <w:tab/>
      </w:r>
      <w:r w:rsidR="004429A9" w:rsidRPr="00F21962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:rsidR="004429A9" w:rsidRPr="00F21962" w:rsidRDefault="004429A9" w:rsidP="0044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A262D7" w:rsidRPr="00F21962" w:rsidRDefault="00A262D7" w:rsidP="00A262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Pr="00F21962">
        <w:rPr>
          <w:rFonts w:ascii="Angsana New" w:hAnsi="Angsana New"/>
          <w:spacing w:val="-4"/>
          <w:sz w:val="30"/>
          <w:szCs w:val="30"/>
          <w:lang w:val="en-GB"/>
        </w:rPr>
        <w:t>2558-2559</w:t>
      </w:r>
      <w:r w:rsidRPr="00F21962">
        <w:rPr>
          <w:rFonts w:ascii="Angsana New" w:hAnsi="Angsana New"/>
          <w:sz w:val="30"/>
          <w:szCs w:val="30"/>
          <w:lang w:val="en-GB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ทั้งนี้ต้นทุนที่เกิดขึ้นจนถึง ณ วันที่รายงานมีจำนวนเงินทั้งสิ้น</w:t>
      </w:r>
      <w:r w:rsidR="00C75D80" w:rsidRPr="00F21962">
        <w:rPr>
          <w:rFonts w:ascii="Angsana New" w:hAnsi="Angsana New"/>
          <w:sz w:val="30"/>
          <w:szCs w:val="30"/>
          <w:cs/>
        </w:rPr>
        <w:t xml:space="preserve"> </w:t>
      </w:r>
      <w:r w:rsidR="00C75D80" w:rsidRPr="00F21962">
        <w:rPr>
          <w:rFonts w:ascii="Angsana New" w:hAnsi="Angsana New"/>
          <w:sz w:val="30"/>
          <w:szCs w:val="30"/>
        </w:rPr>
        <w:t>2</w:t>
      </w:r>
      <w:r w:rsidR="001379E1">
        <w:rPr>
          <w:rFonts w:ascii="Angsana New" w:hAnsi="Angsana New"/>
          <w:sz w:val="30"/>
          <w:szCs w:val="30"/>
        </w:rPr>
        <w:t>40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2196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F2196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F21962">
        <w:rPr>
          <w:rFonts w:ascii="Angsana New" w:hAnsi="Angsana New"/>
          <w:i/>
          <w:iCs/>
          <w:sz w:val="30"/>
          <w:szCs w:val="30"/>
        </w:rPr>
        <w:t>25</w:t>
      </w:r>
      <w:r w:rsidR="00245802" w:rsidRPr="00F21962">
        <w:rPr>
          <w:rFonts w:ascii="Angsana New" w:hAnsi="Angsana New"/>
          <w:i/>
          <w:iCs/>
          <w:sz w:val="30"/>
          <w:szCs w:val="30"/>
        </w:rPr>
        <w:t>6</w:t>
      </w:r>
      <w:r w:rsidR="001379E1">
        <w:rPr>
          <w:rFonts w:ascii="Angsana New" w:hAnsi="Angsana New"/>
          <w:i/>
          <w:iCs/>
          <w:sz w:val="30"/>
          <w:szCs w:val="30"/>
        </w:rPr>
        <w:t>1</w:t>
      </w:r>
      <w:r w:rsidRPr="00F21962">
        <w:rPr>
          <w:rFonts w:ascii="Angsana New" w:hAnsi="Angsana New"/>
          <w:i/>
          <w:iCs/>
          <w:sz w:val="30"/>
          <w:szCs w:val="30"/>
        </w:rPr>
        <w:t xml:space="preserve">: </w:t>
      </w:r>
      <w:r w:rsidR="00C75D80" w:rsidRPr="00F21962">
        <w:rPr>
          <w:rFonts w:ascii="Angsana New" w:hAnsi="Angsana New"/>
          <w:i/>
          <w:iCs/>
          <w:sz w:val="30"/>
          <w:szCs w:val="30"/>
        </w:rPr>
        <w:t>240</w:t>
      </w:r>
      <w:r w:rsidR="001379E1">
        <w:rPr>
          <w:rFonts w:ascii="Angsana New" w:hAnsi="Angsana New"/>
          <w:i/>
          <w:iCs/>
          <w:sz w:val="30"/>
          <w:szCs w:val="30"/>
        </w:rPr>
        <w:t xml:space="preserve"> </w:t>
      </w:r>
      <w:r w:rsidRPr="00F2196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21962">
        <w:rPr>
          <w:rFonts w:ascii="Angsana New" w:hAnsi="Angsana New"/>
          <w:i/>
          <w:iCs/>
          <w:sz w:val="30"/>
          <w:szCs w:val="30"/>
        </w:rPr>
        <w:t>)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</w:p>
    <w:p w:rsidR="004429A9" w:rsidRPr="00F21962" w:rsidRDefault="004429A9" w:rsidP="0044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</w:p>
    <w:p w:rsidR="00A262D7" w:rsidRDefault="00A262D7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F21962">
        <w:rPr>
          <w:rFonts w:ascii="Angsana New" w:hAnsi="Angsana New"/>
          <w:sz w:val="30"/>
          <w:szCs w:val="30"/>
        </w:rPr>
        <w:t>27</w:t>
      </w:r>
      <w:r w:rsidRPr="00F21962">
        <w:rPr>
          <w:rFonts w:ascii="Angsana New" w:hAnsi="Angsana New"/>
          <w:sz w:val="30"/>
          <w:szCs w:val="30"/>
          <w:cs/>
        </w:rPr>
        <w:t xml:space="preserve"> ตุลาคม </w:t>
      </w:r>
      <w:r w:rsidRPr="00F21962">
        <w:rPr>
          <w:rFonts w:ascii="Angsana New" w:hAnsi="Angsana New"/>
          <w:sz w:val="30"/>
          <w:szCs w:val="30"/>
        </w:rPr>
        <w:t>2558</w:t>
      </w:r>
      <w:r w:rsidRPr="00F21962">
        <w:rPr>
          <w:rFonts w:ascii="Angsana New" w:hAnsi="Angsana New"/>
          <w:sz w:val="30"/>
          <w:szCs w:val="30"/>
          <w:cs/>
        </w:rPr>
        <w:t xml:space="preserve"> คณะกรรมการได้พิจารณาถึงสถานการณ์การตลาด</w:t>
      </w:r>
      <w:r w:rsidR="00200EDD">
        <w:rPr>
          <w:rFonts w:ascii="Angsana New" w:hAnsi="Angsana New" w:hint="cs"/>
          <w:sz w:val="30"/>
          <w:szCs w:val="30"/>
          <w:cs/>
        </w:rPr>
        <w:t xml:space="preserve">    </w:t>
      </w:r>
      <w:r w:rsidRPr="00F21962">
        <w:rPr>
          <w:rFonts w:ascii="Angsana New" w:hAnsi="Angsana New"/>
          <w:sz w:val="30"/>
          <w:szCs w:val="30"/>
          <w:cs/>
        </w:rPr>
        <w:t>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 w:rsidRPr="00F21962"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Pr="00F21962">
        <w:rPr>
          <w:rFonts w:ascii="Angsana New" w:hAnsi="Angsana New"/>
          <w:sz w:val="30"/>
          <w:szCs w:val="30"/>
          <w:cs/>
        </w:rPr>
        <w:t>ทุก</w:t>
      </w:r>
      <w:r w:rsidRPr="00F21962">
        <w:rPr>
          <w:rFonts w:ascii="Angsana New" w:hAnsi="Angsana New"/>
          <w:spacing w:val="-4"/>
          <w:sz w:val="30"/>
          <w:szCs w:val="30"/>
          <w:cs/>
        </w:rPr>
        <w:t>ด้าน</w:t>
      </w:r>
      <w:r w:rsidRPr="00F21962">
        <w:rPr>
          <w:rFonts w:ascii="Angsana New" w:hAnsi="Angsana New"/>
          <w:sz w:val="30"/>
          <w:szCs w:val="30"/>
          <w:cs/>
        </w:rPr>
        <w:t>โดยละเอียดรอบคอบแล้วเห็นว่าการดำเนินการดังกล่าวจะไม่ส่งผลกระทบอย่างมีนัยสำคัญต่อ</w:t>
      </w:r>
      <w:r w:rsidR="00200ED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F21962">
        <w:rPr>
          <w:rFonts w:ascii="Angsana New" w:hAnsi="Angsana New"/>
          <w:sz w:val="30"/>
          <w:szCs w:val="30"/>
          <w:cs/>
        </w:rPr>
        <w:t xml:space="preserve">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:rsidR="00602EF5" w:rsidRDefault="00602EF5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02EF5" w:rsidRDefault="00602EF5" w:rsidP="00A262D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บริษัทแต่งตั้งผู้ประเมินราคาอิสระเพื่อทำ</w:t>
      </w:r>
      <w:r w:rsidR="00D7799F">
        <w:rPr>
          <w:rFonts w:ascii="Angsana New" w:hAnsi="Angsana New" w:hint="cs"/>
          <w:sz w:val="30"/>
          <w:szCs w:val="30"/>
          <w:cs/>
        </w:rPr>
        <w:t xml:space="preserve">การทบทวนและทำการทดสอบการด้อยค่าของ          ที่ดิน อาคารและอุปกรณ์ระหว่างก่อสร้างในจังหวัดลำพูน ผู้ประเมินราคาอิสระประเมินมูลค่ายุติธรรมของที่ดิน </w:t>
      </w:r>
      <w:r w:rsidR="00D7799F">
        <w:rPr>
          <w:rFonts w:ascii="Angsana New" w:hAnsi="Angsana New"/>
          <w:sz w:val="30"/>
          <w:szCs w:val="30"/>
        </w:rPr>
        <w:t xml:space="preserve">          </w:t>
      </w:r>
      <w:r w:rsidR="00D7799F">
        <w:rPr>
          <w:rFonts w:ascii="Angsana New" w:hAnsi="Angsana New" w:hint="cs"/>
          <w:sz w:val="30"/>
          <w:szCs w:val="30"/>
          <w:cs/>
        </w:rPr>
        <w:t xml:space="preserve">โดยใช้วิธีราคาตลาด </w:t>
      </w:r>
      <w:r w:rsidR="00D7799F">
        <w:rPr>
          <w:rFonts w:ascii="Angsana New" w:hAnsi="Angsana New"/>
          <w:sz w:val="30"/>
          <w:szCs w:val="30"/>
        </w:rPr>
        <w:t xml:space="preserve">(Market Data Approach) </w:t>
      </w:r>
      <w:r w:rsidR="00D7799F">
        <w:rPr>
          <w:rFonts w:ascii="Angsana New" w:hAnsi="Angsana New" w:hint="cs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="00D7799F">
        <w:rPr>
          <w:rFonts w:ascii="Angsana New" w:hAnsi="Angsana New"/>
          <w:sz w:val="30"/>
          <w:szCs w:val="30"/>
        </w:rPr>
        <w:t xml:space="preserve">                </w:t>
      </w:r>
      <w:r w:rsidR="00D7799F">
        <w:rPr>
          <w:rFonts w:ascii="Angsana New" w:hAnsi="Angsana New" w:hint="cs"/>
          <w:sz w:val="30"/>
          <w:szCs w:val="30"/>
          <w:cs/>
        </w:rPr>
        <w:t xml:space="preserve">ใช้วิธีราคาทุนเปลี่ยนแทน </w:t>
      </w:r>
      <w:r w:rsidR="00D7799F">
        <w:rPr>
          <w:rFonts w:ascii="Angsana New" w:hAnsi="Angsana New"/>
          <w:sz w:val="30"/>
          <w:szCs w:val="30"/>
        </w:rPr>
        <w:t xml:space="preserve">(Cost Approach) </w:t>
      </w:r>
      <w:r w:rsidR="00D7799F">
        <w:rPr>
          <w:rFonts w:ascii="Angsana New" w:hAnsi="Angsana New" w:hint="cs"/>
          <w:sz w:val="30"/>
          <w:szCs w:val="30"/>
          <w:cs/>
        </w:rPr>
        <w:t xml:space="preserve">เป็นผลให้บริษัทรับรู้ผลขาดทุนจากการด้อยค่าเป็นจำนวนเงิน </w:t>
      </w:r>
      <w:r w:rsidR="00D7799F">
        <w:rPr>
          <w:rFonts w:ascii="Angsana New" w:hAnsi="Angsana New"/>
          <w:sz w:val="30"/>
          <w:szCs w:val="30"/>
        </w:rPr>
        <w:t xml:space="preserve">                     21 </w:t>
      </w:r>
      <w:r w:rsidR="00D7799F">
        <w:rPr>
          <w:rFonts w:ascii="Angsana New" w:hAnsi="Angsana New" w:hint="cs"/>
          <w:sz w:val="30"/>
          <w:szCs w:val="30"/>
          <w:cs/>
        </w:rPr>
        <w:t xml:space="preserve">ล้านบาท การวัดมูลค่ายุติธรรมดังกล่าว ถูกจัดลำดับชั้นการวัดมูลค่ายุติธรรมอยู่ในระดับที่ </w:t>
      </w:r>
      <w:r w:rsidR="00D7799F">
        <w:rPr>
          <w:rFonts w:ascii="Angsana New" w:hAnsi="Angsana New"/>
          <w:sz w:val="30"/>
          <w:szCs w:val="30"/>
        </w:rPr>
        <w:t>3</w:t>
      </w:r>
    </w:p>
    <w:p w:rsidR="004429A9" w:rsidRPr="00F21962" w:rsidRDefault="004429A9" w:rsidP="00806B48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A262D7" w:rsidRPr="00F21962" w:rsidRDefault="00A262D7" w:rsidP="00A262D7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 w:hanging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:rsidR="00A2171D" w:rsidRPr="00F21962" w:rsidRDefault="00A2171D" w:rsidP="00050A8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A2171D" w:rsidRPr="00F21962" w:rsidRDefault="00050A8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="00A262D7" w:rsidRPr="00F21962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 </w:t>
      </w:r>
      <w:r w:rsidR="00A2171D" w:rsidRPr="00F21962">
        <w:rPr>
          <w:rFonts w:ascii="Angsana New" w:hAnsi="Angsana New"/>
          <w:sz w:val="30"/>
          <w:szCs w:val="30"/>
          <w:cs/>
        </w:rPr>
        <w:t>มีดังนี้</w:t>
      </w:r>
    </w:p>
    <w:p w:rsidR="00FC4D55" w:rsidRPr="00F21962" w:rsidRDefault="00FC4D5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72"/>
        <w:gridCol w:w="237"/>
        <w:gridCol w:w="1070"/>
        <w:gridCol w:w="242"/>
        <w:gridCol w:w="1096"/>
        <w:gridCol w:w="261"/>
        <w:gridCol w:w="1080"/>
      </w:tblGrid>
      <w:tr w:rsidR="008E268B" w:rsidRPr="00F21962" w:rsidTr="00C70975">
        <w:trPr>
          <w:trHeight w:val="434"/>
        </w:trPr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:rsidR="008E268B" w:rsidRPr="00F21962" w:rsidRDefault="008E268B" w:rsidP="00F21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E268B" w:rsidRPr="00F21962" w:rsidRDefault="00262043" w:rsidP="002620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268B"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E268B"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E268B" w:rsidRPr="00F21962" w:rsidRDefault="00262043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8E268B"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pct"/>
            <w:gridSpan w:val="7"/>
          </w:tcPr>
          <w:p w:rsidR="008E268B" w:rsidRPr="00F21962" w:rsidRDefault="008E268B" w:rsidP="008E26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68B" w:rsidRPr="00F21962" w:rsidTr="00C70975">
        <w:tc>
          <w:tcPr>
            <w:tcW w:w="2245" w:type="pct"/>
          </w:tcPr>
          <w:p w:rsidR="008E268B" w:rsidRPr="00F21962" w:rsidRDefault="008E268B" w:rsidP="008E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:rsidR="008E268B" w:rsidRPr="001D212B" w:rsidRDefault="00190AB2" w:rsidP="00190AB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04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1D212B">
              <w:rPr>
                <w:rFonts w:hint="cs"/>
                <w:b/>
                <w:bCs/>
                <w:cs/>
              </w:rPr>
              <w:t>2</w:t>
            </w:r>
            <w:r w:rsidR="00C80EF3">
              <w:rPr>
                <w:b/>
                <w:bCs/>
                <w:lang w:val="en-US"/>
              </w:rPr>
              <w:t>0</w:t>
            </w:r>
            <w:r w:rsidRPr="001D212B">
              <w:rPr>
                <w:rFonts w:hint="cs"/>
                <w:b/>
                <w:bCs/>
                <w:cs/>
              </w:rPr>
              <w:t>,481</w:t>
            </w:r>
          </w:p>
        </w:tc>
        <w:tc>
          <w:tcPr>
            <w:tcW w:w="129" w:type="pct"/>
            <w:vAlign w:val="bottom"/>
          </w:tcPr>
          <w:p w:rsidR="008E268B" w:rsidRPr="001D212B" w:rsidRDefault="008E268B" w:rsidP="008E268B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8E268B" w:rsidRPr="001D212B" w:rsidRDefault="008E268B" w:rsidP="00190AB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1D212B">
              <w:rPr>
                <w:b/>
                <w:bCs/>
                <w:lang w:val="en-US"/>
              </w:rPr>
              <w:t>14</w:t>
            </w:r>
            <w:r w:rsidRPr="001D212B">
              <w:rPr>
                <w:b/>
                <w:bCs/>
                <w:cs/>
              </w:rPr>
              <w:t>,</w:t>
            </w:r>
            <w:r w:rsidRPr="001D212B">
              <w:rPr>
                <w:b/>
                <w:bCs/>
                <w:lang w:val="en-US"/>
              </w:rPr>
              <w:t>736</w:t>
            </w:r>
          </w:p>
        </w:tc>
        <w:tc>
          <w:tcPr>
            <w:tcW w:w="132" w:type="pct"/>
          </w:tcPr>
          <w:p w:rsidR="008E268B" w:rsidRPr="001D212B" w:rsidRDefault="008E268B" w:rsidP="008E268B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:rsidR="008E268B" w:rsidRPr="001D212B" w:rsidRDefault="00190AB2" w:rsidP="00190AB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1D212B">
              <w:rPr>
                <w:rFonts w:hint="cs"/>
                <w:b/>
                <w:bCs/>
                <w:color w:val="000000"/>
                <w:cs/>
              </w:rPr>
              <w:t>19,454</w:t>
            </w:r>
          </w:p>
        </w:tc>
        <w:tc>
          <w:tcPr>
            <w:tcW w:w="142" w:type="pct"/>
            <w:vAlign w:val="bottom"/>
          </w:tcPr>
          <w:p w:rsidR="008E268B" w:rsidRPr="001D212B" w:rsidRDefault="008E268B" w:rsidP="008E268B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8E268B" w:rsidRPr="001D212B" w:rsidRDefault="008E268B" w:rsidP="00C7097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spacing w:line="380" w:lineRule="exact"/>
              <w:ind w:right="-108"/>
              <w:rPr>
                <w:b/>
                <w:bCs/>
                <w:color w:val="000000"/>
                <w:cs/>
              </w:rPr>
            </w:pPr>
            <w:r w:rsidRPr="001D212B">
              <w:rPr>
                <w:b/>
                <w:bCs/>
                <w:color w:val="000000"/>
                <w:lang w:val="en-US"/>
              </w:rPr>
              <w:t>13</w:t>
            </w:r>
            <w:r w:rsidRPr="001D212B">
              <w:rPr>
                <w:b/>
                <w:bCs/>
                <w:color w:val="000000"/>
                <w:cs/>
              </w:rPr>
              <w:t>,</w:t>
            </w:r>
            <w:r w:rsidRPr="001D212B">
              <w:rPr>
                <w:b/>
                <w:bCs/>
                <w:color w:val="000000"/>
                <w:lang w:val="en-US"/>
              </w:rPr>
              <w:t>917</w:t>
            </w:r>
          </w:p>
        </w:tc>
      </w:tr>
    </w:tbl>
    <w:p w:rsidR="008E268B" w:rsidRPr="00F21962" w:rsidRDefault="008E268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p w:rsidR="00DD7B9E" w:rsidRPr="00AA77D2" w:rsidRDefault="00B547D4" w:rsidP="00FF0351">
      <w:pPr>
        <w:pStyle w:val="a1"/>
        <w:tabs>
          <w:tab w:val="clear" w:pos="360"/>
          <w:tab w:val="clear" w:pos="720"/>
          <w:tab w:val="clear" w:pos="1080"/>
          <w:tab w:val="left" w:pos="450"/>
        </w:tabs>
        <w:ind w:left="45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="00DD7B9E" w:rsidRPr="00AA77D2">
        <w:rPr>
          <w:rFonts w:ascii="Angsana New" w:hAnsi="Angsana New" w:hint="cs"/>
          <w:spacing w:val="-2"/>
          <w:sz w:val="30"/>
          <w:szCs w:val="30"/>
          <w:cs/>
        </w:rPr>
        <w:lastRenderedPageBreak/>
        <w:t>ผลแตกต่างชั่วคราวที่ใช้หักภาษีและผลขาดทุนทางภาษีที่ยังไม่ได้ใช้ ซึ่งบริษัทไม่ได้รับรู้เป็นสินทรัพย์ภาษีเงินได้</w:t>
      </w:r>
      <w:r w:rsidR="00AA77D2"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="00DD7B9E" w:rsidRPr="00AA77D2">
        <w:rPr>
          <w:rFonts w:ascii="Angsana New" w:hAnsi="Angsana New" w:hint="cs"/>
          <w:spacing w:val="-2"/>
          <w:sz w:val="30"/>
          <w:szCs w:val="30"/>
          <w:cs/>
        </w:rPr>
        <w:t>รอการตัดบัญชี มีรายละเอียดดังนี้</w:t>
      </w:r>
    </w:p>
    <w:p w:rsidR="00DD7B9E" w:rsidRPr="004967CC" w:rsidRDefault="00DD7B9E" w:rsidP="00DD7B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0"/>
        <w:gridCol w:w="1088"/>
        <w:gridCol w:w="19"/>
        <w:gridCol w:w="178"/>
        <w:gridCol w:w="39"/>
        <w:gridCol w:w="1036"/>
        <w:gridCol w:w="270"/>
        <w:gridCol w:w="1087"/>
        <w:gridCol w:w="270"/>
        <w:gridCol w:w="1080"/>
      </w:tblGrid>
      <w:tr w:rsidR="00DD7B9E" w:rsidRPr="004967CC" w:rsidTr="00282A66">
        <w:trPr>
          <w:cantSplit/>
        </w:trPr>
        <w:tc>
          <w:tcPr>
            <w:tcW w:w="4210" w:type="dxa"/>
          </w:tcPr>
          <w:p w:rsidR="00DD7B9E" w:rsidRPr="004967CC" w:rsidRDefault="00DD7B9E" w:rsidP="00FE289A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60" w:type="dxa"/>
            <w:gridSpan w:val="5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7" w:type="dxa"/>
            <w:gridSpan w:val="3"/>
          </w:tcPr>
          <w:p w:rsidR="00DD7B9E" w:rsidRPr="004967CC" w:rsidRDefault="00DD7B9E" w:rsidP="00FE289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7B9E" w:rsidRPr="004967CC" w:rsidTr="00282A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DD7B9E" w:rsidRPr="00DD7B9E" w:rsidRDefault="00DD7B9E" w:rsidP="00FE289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3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7B9E" w:rsidRPr="00DD7B9E" w:rsidRDefault="00AA77D2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D7B9E"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="00DD7B9E"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7B9E" w:rsidRPr="004967CC" w:rsidTr="00282A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210" w:type="dxa"/>
          </w:tcPr>
          <w:p w:rsidR="00DD7B9E" w:rsidRPr="00DD7B9E" w:rsidRDefault="00DD7B9E" w:rsidP="00FE289A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8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3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D7B9E" w:rsidRPr="00DD7B9E" w:rsidRDefault="00DD7B9E" w:rsidP="00FE2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D7B9E" w:rsidRPr="004967CC" w:rsidTr="00B42B18">
        <w:trPr>
          <w:cantSplit/>
          <w:trHeight w:val="380"/>
        </w:trPr>
        <w:tc>
          <w:tcPr>
            <w:tcW w:w="4210" w:type="dxa"/>
          </w:tcPr>
          <w:p w:rsidR="00DD7B9E" w:rsidRPr="004967CC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9"/>
          </w:tcPr>
          <w:p w:rsidR="00DD7B9E" w:rsidRPr="004967CC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7B9E" w:rsidRPr="004967CC" w:rsidTr="00B42B18">
        <w:trPr>
          <w:cantSplit/>
          <w:trHeight w:val="380"/>
        </w:trPr>
        <w:tc>
          <w:tcPr>
            <w:tcW w:w="4210" w:type="dxa"/>
          </w:tcPr>
          <w:p w:rsidR="00DD7B9E" w:rsidRPr="004967CC" w:rsidRDefault="00DD7B9E" w:rsidP="00387B05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5067" w:type="dxa"/>
            <w:gridSpan w:val="9"/>
          </w:tcPr>
          <w:p w:rsidR="00DD7B9E" w:rsidRPr="00A40090" w:rsidRDefault="00DD7B9E" w:rsidP="00FE289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DD7B9E" w:rsidRPr="004967CC" w:rsidTr="00282A66">
        <w:trPr>
          <w:cantSplit/>
        </w:trPr>
        <w:tc>
          <w:tcPr>
            <w:tcW w:w="4210" w:type="dxa"/>
          </w:tcPr>
          <w:p w:rsidR="00DD7B9E" w:rsidRPr="004967CC" w:rsidRDefault="00DD7B9E" w:rsidP="00FE289A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 xml:space="preserve">       - สินค้าคงเหลือ (ค่าเผื่อการลดมูลค่าของสินค้า)</w:t>
            </w:r>
          </w:p>
        </w:tc>
        <w:tc>
          <w:tcPr>
            <w:tcW w:w="1107" w:type="dxa"/>
            <w:gridSpan w:val="2"/>
            <w:vAlign w:val="bottom"/>
          </w:tcPr>
          <w:p w:rsidR="00DD7B9E" w:rsidRPr="00DD7B9E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lang w:val="en-US"/>
              </w:rPr>
            </w:pPr>
            <w:r w:rsidRPr="00DD7B9E">
              <w:rPr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DD7B9E" w:rsidRPr="00DD7B9E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cs/>
              </w:rPr>
            </w:pPr>
            <w:r w:rsidRPr="00DD7B9E">
              <w:rPr>
                <w:lang w:val="en-US"/>
              </w:rPr>
              <w:t>24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DD7B9E" w:rsidRPr="00DD7B9E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D7B9E" w:rsidRPr="00DD7B9E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D7B9E" w:rsidRPr="004967CC" w:rsidTr="00282A66">
        <w:trPr>
          <w:cantSplit/>
        </w:trPr>
        <w:tc>
          <w:tcPr>
            <w:tcW w:w="4210" w:type="dxa"/>
          </w:tcPr>
          <w:p w:rsidR="00DD7B9E" w:rsidRPr="004967CC" w:rsidRDefault="00DD7B9E" w:rsidP="00FE289A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967C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- ประมาณการหนี้สิน</w:t>
            </w:r>
          </w:p>
        </w:tc>
        <w:tc>
          <w:tcPr>
            <w:tcW w:w="1107" w:type="dxa"/>
            <w:gridSpan w:val="2"/>
            <w:vAlign w:val="bottom"/>
          </w:tcPr>
          <w:p w:rsidR="00DD7B9E" w:rsidRPr="00DD7B9E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lang w:val="en-US"/>
              </w:rPr>
            </w:pPr>
            <w:r w:rsidRPr="00DD7B9E">
              <w:rPr>
                <w:lang w:val="en-US"/>
              </w:rPr>
              <w:t>2,</w:t>
            </w:r>
            <w:r>
              <w:rPr>
                <w:lang w:val="en-US"/>
              </w:rPr>
              <w:t>373</w:t>
            </w:r>
          </w:p>
        </w:tc>
        <w:tc>
          <w:tcPr>
            <w:tcW w:w="178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DD7B9E" w:rsidRPr="00282A66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920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:rsidR="00DD7B9E" w:rsidRPr="00DD7B9E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D7B9E" w:rsidRPr="00C70975" w:rsidRDefault="00DD7B9E" w:rsidP="00C70975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09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7B9E" w:rsidRPr="004967CC" w:rsidTr="00282A66">
        <w:trPr>
          <w:cantSplit/>
        </w:trPr>
        <w:tc>
          <w:tcPr>
            <w:tcW w:w="4210" w:type="dxa"/>
          </w:tcPr>
          <w:p w:rsidR="00DD7B9E" w:rsidRPr="004967CC" w:rsidRDefault="00DD7B9E" w:rsidP="00B42B18">
            <w:pPr>
              <w:tabs>
                <w:tab w:val="clear" w:pos="227"/>
                <w:tab w:val="left" w:pos="102"/>
                <w:tab w:val="left" w:pos="360"/>
              </w:tabs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DD7B9E" w:rsidRPr="00DD7B9E" w:rsidRDefault="006B78D2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6B78D2">
              <w:rPr>
                <w:lang w:val="en-US"/>
              </w:rPr>
              <w:t>65,728</w:t>
            </w:r>
          </w:p>
        </w:tc>
        <w:tc>
          <w:tcPr>
            <w:tcW w:w="178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bottom"/>
          </w:tcPr>
          <w:p w:rsidR="00DD7B9E" w:rsidRPr="00282A66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208,384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:rsidR="00DD7B9E" w:rsidRPr="00DD7B9E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D7B9E" w:rsidRPr="00C70975" w:rsidRDefault="00DD7B9E" w:rsidP="00C70975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09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7B9E" w:rsidRPr="004967CC" w:rsidTr="00282A66">
        <w:trPr>
          <w:cantSplit/>
        </w:trPr>
        <w:tc>
          <w:tcPr>
            <w:tcW w:w="4210" w:type="dxa"/>
          </w:tcPr>
          <w:p w:rsidR="00DD7B9E" w:rsidRPr="004967CC" w:rsidRDefault="00DD7B9E" w:rsidP="00B42B18">
            <w:pPr>
              <w:tabs>
                <w:tab w:val="left" w:pos="360"/>
              </w:tabs>
              <w:spacing w:line="240" w:lineRule="auto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B9E" w:rsidRPr="00282A66" w:rsidRDefault="00166A69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</w:t>
            </w:r>
            <w:r w:rsidR="00DD7B9E" w:rsidRPr="00282A66">
              <w:rPr>
                <w:b/>
                <w:bCs/>
                <w:lang w:val="en-US"/>
              </w:rPr>
              <w:t>,</w:t>
            </w:r>
            <w:r>
              <w:rPr>
                <w:b/>
                <w:bCs/>
                <w:lang w:val="en-US"/>
              </w:rPr>
              <w:t>107</w:t>
            </w:r>
          </w:p>
        </w:tc>
        <w:tc>
          <w:tcPr>
            <w:tcW w:w="178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B9E" w:rsidRPr="00282A66" w:rsidRDefault="00DD7B9E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282A66">
              <w:rPr>
                <w:b/>
                <w:bCs/>
              </w:rPr>
              <w:t>209</w:t>
            </w:r>
            <w:r w:rsidRPr="00282A66">
              <w:rPr>
                <w:b/>
                <w:bCs/>
                <w:lang w:val="en-US"/>
              </w:rPr>
              <w:t>,328</w:t>
            </w:r>
          </w:p>
        </w:tc>
        <w:tc>
          <w:tcPr>
            <w:tcW w:w="270" w:type="dxa"/>
            <w:vAlign w:val="bottom"/>
          </w:tcPr>
          <w:p w:rsidR="00DD7B9E" w:rsidRPr="00282A66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B9E" w:rsidRPr="00DD7B9E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7B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D7B9E" w:rsidRPr="00DD7B9E" w:rsidRDefault="00DD7B9E" w:rsidP="00FE289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7B9E" w:rsidRPr="00C70975" w:rsidRDefault="00DD7B9E" w:rsidP="00FE289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09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D7B9E" w:rsidRPr="004967CC" w:rsidRDefault="00DD7B9E" w:rsidP="00DD7B9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DD7B9E" w:rsidRPr="004967CC" w:rsidRDefault="00DD7B9E" w:rsidP="00B462AF">
      <w:pPr>
        <w:pStyle w:val="a1"/>
        <w:tabs>
          <w:tab w:val="clear" w:pos="360"/>
          <w:tab w:val="clear" w:pos="720"/>
          <w:tab w:val="clear" w:pos="1080"/>
          <w:tab w:val="left" w:pos="450"/>
          <w:tab w:val="left" w:pos="9540"/>
        </w:tabs>
        <w:ind w:left="450" w:right="18"/>
        <w:jc w:val="thaiDistribute"/>
        <w:rPr>
          <w:rFonts w:ascii="Angsana New" w:hAnsi="Angsana New"/>
          <w:sz w:val="30"/>
          <w:szCs w:val="30"/>
        </w:rPr>
      </w:pPr>
      <w:r w:rsidRPr="004967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87B05">
        <w:rPr>
          <w:rFonts w:ascii="Angsana New" w:hAnsi="Angsana New"/>
          <w:spacing w:val="-2"/>
          <w:sz w:val="30"/>
          <w:szCs w:val="30"/>
        </w:rPr>
        <w:t>3</w:t>
      </w:r>
      <w:r w:rsidRPr="00387B05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4967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967CC">
        <w:rPr>
          <w:rFonts w:ascii="Angsana New" w:hAnsi="Angsana New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</w:rPr>
        <w:t>2562</w:t>
      </w:r>
      <w:r w:rsidRPr="004967CC">
        <w:rPr>
          <w:rFonts w:ascii="Angsana New" w:hAnsi="Angsana New" w:hint="cs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  <w:cs/>
        </w:rPr>
        <w:t>กลุ่มบริษัทมีผลขาดทุนทางภาษีที่ยังไม่ได้ใช้จำนวน</w:t>
      </w:r>
      <w:r w:rsidRPr="004967CC">
        <w:rPr>
          <w:rFonts w:ascii="Angsana New" w:hAnsi="Angsana New"/>
          <w:sz w:val="30"/>
          <w:szCs w:val="30"/>
        </w:rPr>
        <w:t xml:space="preserve"> </w:t>
      </w:r>
      <w:r w:rsidR="00A40090">
        <w:rPr>
          <w:rFonts w:ascii="Angsana New" w:hAnsi="Angsana New" w:hint="cs"/>
          <w:sz w:val="30"/>
          <w:szCs w:val="30"/>
          <w:cs/>
        </w:rPr>
        <w:t>66</w:t>
      </w:r>
      <w:r w:rsidRPr="004967C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967CC">
        <w:rPr>
          <w:rFonts w:ascii="Angsana New" w:hAnsi="Angsana New"/>
          <w:i/>
          <w:iCs/>
          <w:sz w:val="30"/>
          <w:szCs w:val="30"/>
        </w:rPr>
        <w:t>(31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4967CC">
        <w:rPr>
          <w:rFonts w:ascii="Angsana New" w:hAnsi="Angsana New"/>
          <w:i/>
          <w:iCs/>
          <w:sz w:val="30"/>
          <w:szCs w:val="30"/>
        </w:rPr>
        <w:t>2561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i/>
          <w:iCs/>
          <w:sz w:val="30"/>
          <w:szCs w:val="30"/>
        </w:rPr>
        <w:t xml:space="preserve">: 208 </w:t>
      </w:r>
      <w:r w:rsidRPr="004967C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967CC">
        <w:rPr>
          <w:rFonts w:ascii="Angsana New" w:hAnsi="Angsana New"/>
          <w:i/>
          <w:iCs/>
          <w:sz w:val="30"/>
          <w:szCs w:val="30"/>
        </w:rPr>
        <w:t>)</w:t>
      </w:r>
      <w:r w:rsidRPr="004967CC">
        <w:rPr>
          <w:rFonts w:ascii="Angsana New" w:hAnsi="Angsana New" w:hint="cs"/>
          <w:sz w:val="30"/>
          <w:szCs w:val="30"/>
          <w:cs/>
        </w:rPr>
        <w:t xml:space="preserve"> </w:t>
      </w:r>
      <w:r w:rsidRPr="004967CC">
        <w:rPr>
          <w:rFonts w:ascii="Angsana New" w:hAnsi="Angsana New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4967CC">
        <w:rPr>
          <w:rFonts w:ascii="Angsana New" w:hAnsi="Angsana New"/>
          <w:sz w:val="30"/>
          <w:szCs w:val="30"/>
        </w:rPr>
        <w:t>2562-2565</w:t>
      </w:r>
      <w:r w:rsidRPr="004967CC">
        <w:rPr>
          <w:rFonts w:ascii="Angsana New" w:hAnsi="Angsana New"/>
          <w:sz w:val="30"/>
          <w:szCs w:val="30"/>
          <w:cs/>
        </w:rPr>
        <w:t xml:space="preserve"> โดยพิจารณา</w:t>
      </w:r>
      <w:r w:rsidRPr="004967CC">
        <w:rPr>
          <w:rFonts w:ascii="Angsana New" w:hAnsi="Angsana New"/>
          <w:spacing w:val="-4"/>
          <w:sz w:val="30"/>
          <w:szCs w:val="30"/>
          <w:cs/>
        </w:rPr>
        <w:t xml:space="preserve">ประกอบกับแผนธุรกิจในอีก </w:t>
      </w:r>
      <w:r w:rsidRPr="004967CC">
        <w:rPr>
          <w:rFonts w:ascii="Angsana New" w:hAnsi="Angsana New"/>
          <w:spacing w:val="-4"/>
          <w:sz w:val="30"/>
          <w:szCs w:val="30"/>
        </w:rPr>
        <w:t>5</w:t>
      </w:r>
      <w:r w:rsidRPr="004967CC">
        <w:rPr>
          <w:rFonts w:ascii="Angsana New" w:hAnsi="Angsana New"/>
          <w:spacing w:val="-4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อย่างไรก็ตาม</w:t>
      </w:r>
      <w:r w:rsidRPr="004967CC">
        <w:rPr>
          <w:rFonts w:ascii="Angsana New" w:hAnsi="Angsana New"/>
          <w:sz w:val="30"/>
          <w:szCs w:val="30"/>
          <w:cs/>
        </w:rPr>
        <w:t>หากผู้บริหารพิจารณาแล้วพบว่า มีความเป็นไปได้ที่กำไรทางภาษีในอนาคตจะมีเพียงพอที่จะนำผลขาดทุนทางภาษี</w:t>
      </w:r>
      <w:r w:rsidR="004508AB">
        <w:rPr>
          <w:rFonts w:ascii="Angsana New" w:hAnsi="Angsana New" w:hint="cs"/>
          <w:sz w:val="30"/>
          <w:szCs w:val="30"/>
          <w:cs/>
        </w:rPr>
        <w:t xml:space="preserve">  </w:t>
      </w:r>
      <w:r w:rsidRPr="004967CC">
        <w:rPr>
          <w:rFonts w:ascii="Angsana New" w:hAnsi="Angsana New"/>
          <w:sz w:val="30"/>
          <w:szCs w:val="30"/>
          <w:cs/>
        </w:rPr>
        <w:t>มาใช้ประโยชน์ทางภาษีได้ อาจทำให้มีการบันทึกสินทรัพย์ภาษีเงินได้รอการตัดบัญชีและรายได้ภาษีเงินได้</w:t>
      </w:r>
      <w:r w:rsidRPr="004967CC">
        <w:rPr>
          <w:rFonts w:ascii="Angsana New" w:hAnsi="Angsana New" w:hint="cs"/>
          <w:sz w:val="30"/>
          <w:szCs w:val="30"/>
          <w:cs/>
        </w:rPr>
        <w:t>กลับมา</w:t>
      </w:r>
      <w:r w:rsidR="004508A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967CC">
        <w:rPr>
          <w:rFonts w:ascii="Angsana New" w:hAnsi="Angsana New" w:hint="cs"/>
          <w:sz w:val="30"/>
          <w:szCs w:val="30"/>
          <w:cs/>
        </w:rPr>
        <w:t>อีกครั้ง</w:t>
      </w:r>
    </w:p>
    <w:p w:rsidR="000B34A4" w:rsidRDefault="000B34A4" w:rsidP="000B34A4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EE1493" w:rsidRDefault="004A15DE" w:rsidP="00EE149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EE1493" w:rsidRPr="00EE1493" w:rsidRDefault="00EE1493" w:rsidP="00EE1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440"/>
        <w:gridCol w:w="1080"/>
        <w:gridCol w:w="180"/>
        <w:gridCol w:w="56"/>
        <w:gridCol w:w="1024"/>
        <w:gridCol w:w="270"/>
        <w:gridCol w:w="1080"/>
        <w:gridCol w:w="270"/>
        <w:gridCol w:w="1080"/>
      </w:tblGrid>
      <w:tr w:rsidR="00EE1493" w:rsidRPr="004967CC" w:rsidTr="00282A66">
        <w:trPr>
          <w:cantSplit/>
          <w:trHeight w:val="313"/>
        </w:trPr>
        <w:tc>
          <w:tcPr>
            <w:tcW w:w="2790" w:type="dxa"/>
          </w:tcPr>
          <w:p w:rsidR="00EE1493" w:rsidRPr="004967CC" w:rsidRDefault="00EE1493" w:rsidP="00936149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6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440" w:type="dxa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4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</w:tcPr>
          <w:p w:rsidR="00EE1493" w:rsidRPr="004967CC" w:rsidRDefault="00EE1493" w:rsidP="0093614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967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2A66" w:rsidRPr="004967CC" w:rsidTr="00282A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2790" w:type="dxa"/>
          </w:tcPr>
          <w:p w:rsidR="00EE1493" w:rsidRPr="00DD7B9E" w:rsidRDefault="00EE1493" w:rsidP="0093614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7B9E">
              <w:rPr>
                <w:rFonts w:ascii="Angsana New" w:hAnsi="Angsana New"/>
                <w:sz w:val="30"/>
                <w:szCs w:val="30"/>
              </w:rPr>
              <w:t>31</w:t>
            </w:r>
            <w:r w:rsidRPr="00DD7B9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A66" w:rsidRPr="004967CC" w:rsidTr="00282A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2790" w:type="dxa"/>
          </w:tcPr>
          <w:p w:rsidR="00EE1493" w:rsidRPr="00DD7B9E" w:rsidRDefault="00EE1493" w:rsidP="00936149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E1493" w:rsidRPr="00282A66" w:rsidRDefault="00282A66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2A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E1493" w:rsidRPr="00DD7B9E" w:rsidRDefault="00EE1493" w:rsidP="00936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B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E1493" w:rsidRPr="004967CC" w:rsidTr="00282A66">
        <w:trPr>
          <w:cantSplit/>
          <w:trHeight w:val="288"/>
        </w:trPr>
        <w:tc>
          <w:tcPr>
            <w:tcW w:w="2790" w:type="dxa"/>
          </w:tcPr>
          <w:p w:rsidR="00EE1493" w:rsidRPr="004967CC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EE1493" w:rsidRPr="00282A66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EE1493" w:rsidRPr="004967CC" w:rsidRDefault="00EE1493" w:rsidP="0093614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967C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2A66" w:rsidRPr="004967CC" w:rsidTr="00282A66">
        <w:trPr>
          <w:cantSplit/>
          <w:trHeight w:val="304"/>
        </w:trPr>
        <w:tc>
          <w:tcPr>
            <w:tcW w:w="2790" w:type="dxa"/>
          </w:tcPr>
          <w:p w:rsidR="00282A66" w:rsidRPr="004967CC" w:rsidRDefault="00282A66" w:rsidP="00282A6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282A66" w:rsidRPr="00282A66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0"/>
              </w:tabs>
              <w:spacing w:line="380" w:lineRule="exact"/>
              <w:ind w:left="-108" w:right="-108"/>
              <w:jc w:val="center"/>
              <w:rPr>
                <w:i/>
                <w:iCs/>
                <w:lang w:val="en-US"/>
              </w:rPr>
            </w:pPr>
            <w:r w:rsidRPr="00282A66">
              <w:rPr>
                <w:i/>
                <w:iCs/>
                <w:lang w:val="en-US"/>
              </w:rPr>
              <w:t>3</w:t>
            </w:r>
          </w:p>
        </w:tc>
        <w:tc>
          <w:tcPr>
            <w:tcW w:w="1080" w:type="dxa"/>
          </w:tcPr>
          <w:p w:rsidR="00282A66" w:rsidRPr="00F21962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22,418</w:t>
            </w:r>
          </w:p>
        </w:tc>
        <w:tc>
          <w:tcPr>
            <w:tcW w:w="18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:rsidR="00282A66" w:rsidRPr="00F21962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15,346</w:t>
            </w:r>
          </w:p>
        </w:tc>
        <w:tc>
          <w:tcPr>
            <w:tcW w:w="27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2A66" w:rsidRPr="00F21962" w:rsidRDefault="00282A66" w:rsidP="00282A6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19,090</w:t>
            </w:r>
          </w:p>
        </w:tc>
        <w:tc>
          <w:tcPr>
            <w:tcW w:w="270" w:type="dxa"/>
          </w:tcPr>
          <w:p w:rsidR="00282A66" w:rsidRPr="00F21962" w:rsidRDefault="00282A66" w:rsidP="002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82A66" w:rsidRPr="00F21962" w:rsidRDefault="00282A66" w:rsidP="00C70975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F21962">
              <w:rPr>
                <w:rFonts w:ascii="Angsana New" w:eastAsia="Times New Roman" w:hAnsi="Angsana New" w:cs="Angsana New"/>
                <w:sz w:val="30"/>
                <w:szCs w:val="30"/>
              </w:rPr>
              <w:t>12,030</w:t>
            </w:r>
          </w:p>
        </w:tc>
      </w:tr>
      <w:tr w:rsidR="00282A66" w:rsidRPr="004967CC" w:rsidTr="00282A66">
        <w:trPr>
          <w:cantSplit/>
          <w:trHeight w:val="304"/>
        </w:trPr>
        <w:tc>
          <w:tcPr>
            <w:tcW w:w="2790" w:type="dxa"/>
          </w:tcPr>
          <w:p w:rsidR="00282A66" w:rsidRPr="004967CC" w:rsidRDefault="00200EDD" w:rsidP="00282A6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0ED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ทั่วไป</w:t>
            </w:r>
          </w:p>
        </w:tc>
        <w:tc>
          <w:tcPr>
            <w:tcW w:w="1440" w:type="dxa"/>
          </w:tcPr>
          <w:p w:rsidR="00282A66" w:rsidRPr="00DD7B9E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80" w:type="dxa"/>
          </w:tcPr>
          <w:p w:rsidR="00282A66" w:rsidRPr="00F21962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93,744</w:t>
            </w:r>
          </w:p>
        </w:tc>
        <w:tc>
          <w:tcPr>
            <w:tcW w:w="18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:rsidR="00282A66" w:rsidRPr="00F21962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</w:pPr>
            <w:r w:rsidRPr="00282A66">
              <w:t>89,944</w:t>
            </w:r>
          </w:p>
        </w:tc>
        <w:tc>
          <w:tcPr>
            <w:tcW w:w="27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82A66" w:rsidRPr="00F21962" w:rsidRDefault="00282A66" w:rsidP="00282A6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76,62</w:t>
            </w:r>
            <w:r w:rsidR="001635C6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282A66" w:rsidRPr="00F21962" w:rsidRDefault="00282A66" w:rsidP="002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82A66" w:rsidRPr="00F21962" w:rsidRDefault="00282A66" w:rsidP="00C70975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F21962">
              <w:rPr>
                <w:rFonts w:ascii="Angsana New" w:eastAsia="Times New Roman" w:hAnsi="Angsana New"/>
                <w:sz w:val="30"/>
                <w:szCs w:val="30"/>
              </w:rPr>
              <w:t>71,</w:t>
            </w:r>
            <w:r w:rsidRPr="001D212B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282A66" w:rsidRPr="004967CC" w:rsidTr="00282A66">
        <w:trPr>
          <w:cantSplit/>
          <w:trHeight w:val="323"/>
        </w:trPr>
        <w:tc>
          <w:tcPr>
            <w:tcW w:w="2790" w:type="dxa"/>
          </w:tcPr>
          <w:p w:rsidR="00282A66" w:rsidRPr="004967CC" w:rsidRDefault="00282A66" w:rsidP="00282A66">
            <w:pPr>
              <w:tabs>
                <w:tab w:val="left" w:pos="360"/>
              </w:tabs>
              <w:spacing w:line="240" w:lineRule="auto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67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282A66" w:rsidRPr="00DD7B9E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2A66" w:rsidRPr="00282A66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52"/>
              </w:tabs>
              <w:spacing w:line="380" w:lineRule="exact"/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282A66">
              <w:rPr>
                <w:b/>
                <w:bCs/>
                <w:color w:val="000000"/>
                <w:lang w:val="en-US"/>
              </w:rPr>
              <w:t>116,162</w:t>
            </w:r>
          </w:p>
        </w:tc>
        <w:tc>
          <w:tcPr>
            <w:tcW w:w="18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82A66" w:rsidRPr="00F21962" w:rsidRDefault="00282A66" w:rsidP="00282A6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15"/>
              </w:tabs>
              <w:spacing w:line="380" w:lineRule="exact"/>
              <w:ind w:left="-108" w:right="-108"/>
              <w:rPr>
                <w:b/>
                <w:bCs/>
              </w:rPr>
            </w:pPr>
            <w:r w:rsidRPr="00F21962">
              <w:rPr>
                <w:b/>
                <w:bCs/>
                <w:color w:val="000000"/>
                <w:lang w:val="en-US"/>
              </w:rPr>
              <w:t>105,290</w:t>
            </w:r>
          </w:p>
        </w:tc>
        <w:tc>
          <w:tcPr>
            <w:tcW w:w="270" w:type="dxa"/>
            <w:vAlign w:val="bottom"/>
          </w:tcPr>
          <w:p w:rsidR="00282A66" w:rsidRPr="00DD7B9E" w:rsidRDefault="00282A66" w:rsidP="00282A6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2A66" w:rsidRPr="00F21962" w:rsidRDefault="00282A66" w:rsidP="00282A6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95,71</w:t>
            </w:r>
            <w:r w:rsidR="001635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:rsidR="00282A66" w:rsidRPr="00F21962" w:rsidRDefault="00282A66" w:rsidP="002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82A66" w:rsidRPr="00C70975" w:rsidRDefault="00282A66" w:rsidP="00C70975">
            <w:pPr>
              <w:pStyle w:val="NoSpacing"/>
              <w:tabs>
                <w:tab w:val="decimal" w:pos="913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09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</w:t>
            </w:r>
            <w:r w:rsidRPr="00C7097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,923</w:t>
            </w:r>
          </w:p>
        </w:tc>
      </w:tr>
    </w:tbl>
    <w:p w:rsidR="003B14DB" w:rsidRDefault="003B14DB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82A66" w:rsidRDefault="00282A66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EE1493" w:rsidRPr="00F21962" w:rsidRDefault="00EE1493" w:rsidP="00EE1493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:rsidR="004A15DE" w:rsidRPr="00F21962" w:rsidRDefault="00D019F5" w:rsidP="00DC6110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83C2C" w:rsidRPr="00B91251" w:rsidRDefault="00A83C2C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bidi="ar-SA"/>
        </w:rPr>
      </w:pPr>
    </w:p>
    <w:p w:rsidR="006B1F88" w:rsidRPr="00F21962" w:rsidRDefault="006B1F88" w:rsidP="00EA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E0089B">
        <w:rPr>
          <w:rFonts w:ascii="Angsana New" w:hAnsi="Angsana New"/>
          <w:spacing w:val="-2"/>
          <w:sz w:val="30"/>
          <w:szCs w:val="30"/>
          <w:cs/>
        </w:rPr>
        <w:t>กลุ่มบริษัทจ่ายค่าชดเชยผลประโยชน์</w:t>
      </w:r>
      <w:r w:rsidR="004417CC" w:rsidRPr="00E0089B">
        <w:rPr>
          <w:rFonts w:ascii="Angsana New" w:hAnsi="Angsana New"/>
          <w:spacing w:val="-2"/>
          <w:sz w:val="30"/>
          <w:szCs w:val="30"/>
          <w:cs/>
        </w:rPr>
        <w:t>ที่กำหนดไว้</w:t>
      </w:r>
      <w:r w:rsidRPr="00E0089B">
        <w:rPr>
          <w:rFonts w:ascii="Angsana New" w:hAnsi="Angsana New"/>
          <w:spacing w:val="-2"/>
          <w:sz w:val="30"/>
          <w:szCs w:val="30"/>
          <w:cs/>
        </w:rPr>
        <w:t>ตามข้อกำหนดของพระราชบัญญัติคุ้มครองแรงงาน</w:t>
      </w:r>
      <w:r w:rsidR="005409DF" w:rsidRPr="00E0089B">
        <w:rPr>
          <w:rFonts w:ascii="Angsana New" w:hAnsi="Angsana New"/>
          <w:spacing w:val="-2"/>
          <w:sz w:val="30"/>
          <w:szCs w:val="30"/>
        </w:rPr>
        <w:t xml:space="preserve"> </w:t>
      </w:r>
      <w:r w:rsidRPr="00E0089B">
        <w:rPr>
          <w:rFonts w:ascii="Angsana New" w:hAnsi="Angsana New"/>
          <w:spacing w:val="-2"/>
          <w:sz w:val="30"/>
          <w:szCs w:val="30"/>
          <w:cs/>
        </w:rPr>
        <w:t xml:space="preserve">พ.ศ. </w:t>
      </w:r>
      <w:r w:rsidRPr="00E0089B">
        <w:rPr>
          <w:rFonts w:ascii="Angsana New" w:hAnsi="Angsana New"/>
          <w:spacing w:val="-2"/>
          <w:sz w:val="30"/>
          <w:szCs w:val="30"/>
        </w:rPr>
        <w:t>2541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="00E0089B">
        <w:rPr>
          <w:rFonts w:ascii="Angsana New" w:hAnsi="Angsana New"/>
          <w:sz w:val="30"/>
          <w:szCs w:val="30"/>
        </w:rPr>
        <w:t xml:space="preserve">           </w:t>
      </w:r>
      <w:r w:rsidRPr="00F21962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6B1F88" w:rsidRPr="00B91251" w:rsidRDefault="006B1F88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6B1F88" w:rsidRPr="00F21962" w:rsidRDefault="006B1F88" w:rsidP="00EA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F21962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486F9B" w:rsidRPr="00B91251" w:rsidRDefault="00486F9B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0758D" w:rsidRPr="00F21962" w:rsidRDefault="00870E65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ab/>
      </w:r>
      <w:r w:rsidR="00D019F5"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</w:p>
    <w:p w:rsidR="00870E65" w:rsidRPr="00B91251" w:rsidRDefault="00870E65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831"/>
        <w:gridCol w:w="1101"/>
        <w:gridCol w:w="269"/>
        <w:gridCol w:w="1181"/>
        <w:gridCol w:w="269"/>
        <w:gridCol w:w="1181"/>
        <w:gridCol w:w="269"/>
        <w:gridCol w:w="1259"/>
      </w:tblGrid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3B14DB" w:rsidRPr="00F21962" w:rsidRDefault="003B14DB" w:rsidP="00DC61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080" w:type="dxa"/>
          </w:tcPr>
          <w:p w:rsidR="003B14DB" w:rsidRPr="00F2196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49,539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93614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35,822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1F5782" w:rsidP="0093614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45,772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AA77D2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3B14DB"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33,111</w:t>
            </w:r>
          </w:p>
        </w:tc>
      </w:tr>
      <w:tr w:rsidR="003B14DB" w:rsidRPr="00F21962" w:rsidTr="00936149">
        <w:tc>
          <w:tcPr>
            <w:tcW w:w="3870" w:type="dxa"/>
          </w:tcPr>
          <w:p w:rsidR="003B14DB" w:rsidRPr="00F21962" w:rsidRDefault="003B14DB" w:rsidP="00DC61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</w:tcPr>
          <w:p w:rsidR="003B14DB" w:rsidRPr="00F2196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3,643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3,462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B14DB" w:rsidRPr="00F21962" w:rsidRDefault="001F5782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3,226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Pr="00AA77D2">
              <w:rPr>
                <w:rFonts w:ascii="Angsana New" w:hAnsi="Angsana New"/>
                <w:sz w:val="30"/>
                <w:szCs w:val="30"/>
                <w:lang w:val="en-US" w:bidi="th-TH"/>
              </w:rPr>
              <w:t>070</w:t>
            </w:r>
          </w:p>
        </w:tc>
      </w:tr>
      <w:tr w:rsidR="003B14DB" w:rsidRPr="00F21962" w:rsidTr="00936149">
        <w:tc>
          <w:tcPr>
            <w:tcW w:w="3870" w:type="dxa"/>
          </w:tcPr>
          <w:p w:rsidR="00200EDD" w:rsidRDefault="00200EDD" w:rsidP="00200EDD">
            <w:pPr>
              <w:tabs>
                <w:tab w:val="clear" w:pos="227"/>
              </w:tabs>
              <w:ind w:left="249" w:hanging="2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</w:t>
            </w:r>
          </w:p>
          <w:p w:rsidR="003B14DB" w:rsidRPr="00F21962" w:rsidRDefault="00200EDD" w:rsidP="00200EDD">
            <w:pPr>
              <w:tabs>
                <w:tab w:val="clear" w:pos="227"/>
              </w:tabs>
              <w:ind w:left="2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97E3A" w:rsidRDefault="00A97E3A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:rsidR="003B14DB" w:rsidRPr="00F2196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53,182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97E3A" w:rsidRDefault="00A97E3A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:rsidR="003B14DB" w:rsidRPr="00E0089B" w:rsidRDefault="003B14DB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08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251" w:rsidRDefault="00B91251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3B14DB" w:rsidRPr="00F21962" w:rsidRDefault="001F5782" w:rsidP="00DC611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48,998</w:t>
            </w:r>
          </w:p>
        </w:tc>
        <w:tc>
          <w:tcPr>
            <w:tcW w:w="270" w:type="dxa"/>
          </w:tcPr>
          <w:p w:rsidR="003B14DB" w:rsidRPr="00F21962" w:rsidRDefault="003B14DB" w:rsidP="00DC6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1251" w:rsidRDefault="00B91251" w:rsidP="00DC611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3B14DB" w:rsidRPr="00F21962" w:rsidRDefault="003B14DB" w:rsidP="00DC6110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</w:t>
            </w:r>
            <w:r w:rsidRPr="00AA77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</w:tr>
    </w:tbl>
    <w:p w:rsidR="00DC6110" w:rsidRDefault="00DC6110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B91251" w:rsidRPr="00B91251" w:rsidRDefault="00B91251" w:rsidP="00DC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</w:p>
    <w:p w:rsidR="00D019F5" w:rsidRPr="00F21962" w:rsidRDefault="00D019F5" w:rsidP="00EA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B510D0" w:rsidRPr="00F21962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F2196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:rsidR="004E39A3" w:rsidRPr="00B91251" w:rsidRDefault="004E39A3" w:rsidP="004E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830"/>
        <w:gridCol w:w="1101"/>
        <w:gridCol w:w="269"/>
        <w:gridCol w:w="1190"/>
        <w:gridCol w:w="269"/>
        <w:gridCol w:w="1173"/>
        <w:gridCol w:w="269"/>
        <w:gridCol w:w="1259"/>
      </w:tblGrid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4E39A3" w:rsidRPr="00F21962" w:rsidRDefault="004E39A3" w:rsidP="00E133F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E39A3" w:rsidRPr="00F21962" w:rsidRDefault="004E39A3" w:rsidP="004E3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39A3" w:rsidRPr="00F21962" w:rsidTr="00936149">
        <w:tc>
          <w:tcPr>
            <w:tcW w:w="3870" w:type="dxa"/>
          </w:tcPr>
          <w:p w:rsidR="004E39A3" w:rsidRPr="00F21962" w:rsidRDefault="004E39A3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108" w:hanging="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4E39A3" w:rsidRPr="00F21962" w:rsidRDefault="004E39A3" w:rsidP="004E39A3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7AF5" w:rsidRPr="00F21962" w:rsidTr="00936149">
        <w:tc>
          <w:tcPr>
            <w:tcW w:w="3870" w:type="dxa"/>
          </w:tcPr>
          <w:p w:rsidR="00987AF5" w:rsidRPr="00F21962" w:rsidRDefault="003B1AE0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</w:t>
            </w:r>
            <w:r w:rsidR="00987AF5"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987AF5"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87AF5" w:rsidRPr="00F21962" w:rsidRDefault="00987AF5" w:rsidP="00987AF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7AF5" w:rsidRPr="00F21962" w:rsidRDefault="00987AF5" w:rsidP="00987AF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87AF5" w:rsidRPr="00F21962" w:rsidRDefault="00987AF5" w:rsidP="00987AF5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87AF5" w:rsidRPr="00EA1A73" w:rsidRDefault="00987AF5" w:rsidP="00987AF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36,181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43,959</w:t>
            </w:r>
          </w:p>
        </w:tc>
      </w:tr>
      <w:tr w:rsidR="004508AB" w:rsidRPr="00F21962" w:rsidTr="00936149">
        <w:tc>
          <w:tcPr>
            <w:tcW w:w="3870" w:type="dxa"/>
          </w:tcPr>
          <w:p w:rsidR="004508AB" w:rsidRPr="004508AB" w:rsidRDefault="004508A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4508AB" w:rsidRPr="004508AB" w:rsidRDefault="004508AB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:rsidR="004508AB" w:rsidRPr="004508AB" w:rsidRDefault="004508AB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08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4508AB" w:rsidRPr="004508AB" w:rsidRDefault="004508AB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4508AB" w:rsidRPr="004508AB" w:rsidRDefault="004508AB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</w:t>
            </w:r>
            <w:r w:rsidRPr="00F21962">
              <w:rPr>
                <w:rFonts w:ascii="Angsana New" w:hAnsi="Angsana New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108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1,851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1,658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2,128</w:t>
            </w: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vAlign w:val="bottom"/>
          </w:tcPr>
          <w:p w:rsidR="005409DF" w:rsidRPr="00936149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93614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936149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936149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788</w:t>
            </w:r>
          </w:p>
        </w:tc>
      </w:tr>
      <w:tr w:rsidR="001F5782" w:rsidRPr="00F21962" w:rsidTr="00936149">
        <w:tc>
          <w:tcPr>
            <w:tcW w:w="3870" w:type="dxa"/>
          </w:tcPr>
          <w:p w:rsidR="001F5782" w:rsidRPr="00F21962" w:rsidRDefault="001F5782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ต้นทุนบริการในอดีตจากการปรับปร</w:t>
            </w:r>
            <w:r w:rsidR="00936149">
              <w:rPr>
                <w:rFonts w:ascii="Angsana New" w:hAnsi="Angsana New" w:hint="cs"/>
                <w:sz w:val="30"/>
                <w:szCs w:val="30"/>
                <w:cs/>
              </w:rPr>
              <w:t>ุง</w:t>
            </w:r>
            <w:r w:rsidR="00D873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8736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8736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แรงงาน</w:t>
            </w:r>
          </w:p>
        </w:tc>
        <w:tc>
          <w:tcPr>
            <w:tcW w:w="1080" w:type="dxa"/>
            <w:vAlign w:val="bottom"/>
          </w:tcPr>
          <w:p w:rsidR="001F5782" w:rsidRPr="001F5782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11,280</w:t>
            </w:r>
          </w:p>
        </w:tc>
        <w:tc>
          <w:tcPr>
            <w:tcW w:w="270" w:type="dxa"/>
            <w:vAlign w:val="bottom"/>
          </w:tcPr>
          <w:p w:rsidR="001F5782" w:rsidRPr="00F21962" w:rsidRDefault="001F5782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F5782" w:rsidRPr="00F21962" w:rsidRDefault="00A24AEC" w:rsidP="0093614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1F5782" w:rsidRPr="00F21962" w:rsidRDefault="001F5782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F5782" w:rsidRDefault="001F5782" w:rsidP="0093614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10,456</w:t>
            </w:r>
          </w:p>
        </w:tc>
        <w:tc>
          <w:tcPr>
            <w:tcW w:w="270" w:type="dxa"/>
            <w:vAlign w:val="bottom"/>
          </w:tcPr>
          <w:p w:rsidR="001F5782" w:rsidRPr="00F21962" w:rsidRDefault="001F5782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F5782" w:rsidRPr="00F21962" w:rsidRDefault="001F5782" w:rsidP="00936149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15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09DF" w:rsidRPr="00F21962" w:rsidTr="00936149">
        <w:tc>
          <w:tcPr>
            <w:tcW w:w="3870" w:type="dxa"/>
          </w:tcPr>
          <w:p w:rsidR="005409DF" w:rsidRPr="00F21962" w:rsidRDefault="005409DF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F2196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936149" w:rsidRDefault="001F5782" w:rsidP="0093614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61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53</w:t>
            </w:r>
            <w:r w:rsidRPr="00936149">
              <w:rPr>
                <w:rFonts w:ascii="Angsana New" w:hAnsi="Angsana New"/>
                <w:b/>
                <w:bCs/>
                <w:sz w:val="30"/>
                <w:szCs w:val="30"/>
              </w:rPr>
              <w:t>,182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936149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614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51</w:t>
            </w:r>
            <w:r w:rsidRPr="00936149">
              <w:rPr>
                <w:rFonts w:ascii="Angsana New" w:hAnsi="Angsana New"/>
                <w:b/>
                <w:bCs/>
                <w:sz w:val="30"/>
                <w:szCs w:val="30"/>
              </w:rPr>
              <w:t>,631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F21962" w:rsidRDefault="001F5782" w:rsidP="00936149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48,998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09DF" w:rsidRPr="00F21962" w:rsidRDefault="005409DF" w:rsidP="0093614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46,875</w:t>
            </w:r>
          </w:p>
        </w:tc>
      </w:tr>
    </w:tbl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379E1" w:rsidRPr="006021CC" w:rsidRDefault="001379E1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</w:t>
      </w:r>
      <w:r w:rsidRPr="006021C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สมมติ</w:t>
      </w:r>
      <w:r w:rsidRPr="006021C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:rsidR="001379E1" w:rsidRPr="001379E1" w:rsidRDefault="001379E1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</w:p>
    <w:p w:rsidR="004E39A3" w:rsidRPr="006021CC" w:rsidRDefault="00FB5259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021CC">
        <w:rPr>
          <w:rFonts w:ascii="Angsana New" w:hAnsi="Angsana New"/>
          <w:i/>
          <w:iCs/>
          <w:sz w:val="30"/>
          <w:szCs w:val="30"/>
          <w:cs/>
        </w:rPr>
        <w:t>ข้อ</w:t>
      </w:r>
      <w:r w:rsidRPr="006021CC">
        <w:rPr>
          <w:rFonts w:ascii="Angsana New" w:hAnsi="Angsana New"/>
          <w:i/>
          <w:iCs/>
          <w:spacing w:val="-4"/>
          <w:sz w:val="30"/>
          <w:szCs w:val="30"/>
          <w:cs/>
        </w:rPr>
        <w:t>สมม</w:t>
      </w:r>
      <w:r w:rsidR="000D7924" w:rsidRPr="006021CC">
        <w:rPr>
          <w:rFonts w:ascii="Angsana New" w:hAnsi="Angsana New"/>
          <w:i/>
          <w:iCs/>
          <w:spacing w:val="-4"/>
          <w:sz w:val="30"/>
          <w:szCs w:val="30"/>
          <w:cs/>
        </w:rPr>
        <w:t>ติ</w:t>
      </w:r>
      <w:r w:rsidR="000D7924" w:rsidRPr="006021CC">
        <w:rPr>
          <w:rFonts w:ascii="Angsana New" w:hAnsi="Angsana New"/>
          <w:i/>
          <w:iCs/>
          <w:sz w:val="30"/>
          <w:szCs w:val="30"/>
          <w:cs/>
        </w:rPr>
        <w:t>หลักในการประมาณการตามหลักคณิตศาสตร์ประกันภัย ณ วัน</w:t>
      </w:r>
      <w:r w:rsidR="007536FB" w:rsidRPr="006021CC">
        <w:rPr>
          <w:rFonts w:ascii="Angsana New" w:hAnsi="Angsana New"/>
          <w:i/>
          <w:iCs/>
          <w:sz w:val="30"/>
          <w:szCs w:val="30"/>
          <w:cs/>
        </w:rPr>
        <w:t>สิ้นรอบระยะรายงาน</w:t>
      </w:r>
    </w:p>
    <w:p w:rsidR="00DB60E3" w:rsidRPr="006021CC" w:rsidRDefault="00DB60E3" w:rsidP="00DB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96" w:type="dxa"/>
        <w:tblInd w:w="423" w:type="dxa"/>
        <w:tblLook w:val="00A0" w:firstRow="1" w:lastRow="0" w:firstColumn="1" w:lastColumn="0" w:noHBand="0" w:noVBand="0"/>
      </w:tblPr>
      <w:tblGrid>
        <w:gridCol w:w="4455"/>
        <w:gridCol w:w="243"/>
        <w:gridCol w:w="2205"/>
        <w:gridCol w:w="243"/>
        <w:gridCol w:w="2250"/>
      </w:tblGrid>
      <w:tr w:rsidR="00C80EF3" w:rsidRPr="00F21962" w:rsidTr="00B73BB9">
        <w:tc>
          <w:tcPr>
            <w:tcW w:w="4455" w:type="dxa"/>
          </w:tcPr>
          <w:p w:rsidR="00C80EF3" w:rsidRPr="00F21962" w:rsidRDefault="00C80EF3" w:rsidP="00F21962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C80EF3" w:rsidRPr="00F21962" w:rsidRDefault="00C80EF3" w:rsidP="00F21962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4698" w:type="dxa"/>
            <w:gridSpan w:val="3"/>
          </w:tcPr>
          <w:p w:rsidR="00C80EF3" w:rsidRPr="00F21962" w:rsidRDefault="00C80EF3" w:rsidP="00F21962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:rsidR="00C80EF3" w:rsidRPr="00F21962" w:rsidRDefault="00C80EF3" w:rsidP="00F21962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B14DB" w:rsidRPr="00F21962" w:rsidTr="003B14DB">
        <w:tc>
          <w:tcPr>
            <w:tcW w:w="4455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205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F21962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F2196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F21962"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21962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3B14DB" w:rsidRPr="00F21962" w:rsidTr="003B14DB">
        <w:trPr>
          <w:trHeight w:val="74"/>
        </w:trPr>
        <w:tc>
          <w:tcPr>
            <w:tcW w:w="4455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B14DB" w:rsidRPr="00F21962" w:rsidRDefault="003B14DB" w:rsidP="003B14DB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698" w:type="dxa"/>
            <w:gridSpan w:val="3"/>
          </w:tcPr>
          <w:p w:rsidR="003B14DB" w:rsidRPr="00F21962" w:rsidRDefault="003B14DB" w:rsidP="003B14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D785F" w:rsidRPr="00F21962" w:rsidTr="003B14DB">
        <w:tc>
          <w:tcPr>
            <w:tcW w:w="4455" w:type="dxa"/>
          </w:tcPr>
          <w:p w:rsidR="002D785F" w:rsidRPr="00F21962" w:rsidRDefault="002D785F" w:rsidP="006021CC">
            <w:pPr>
              <w:ind w:firstLine="114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EA1A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205" w:type="dxa"/>
          </w:tcPr>
          <w:p w:rsidR="002D785F" w:rsidRPr="00F21962" w:rsidRDefault="002D785F" w:rsidP="002D785F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:rsidR="002D785F" w:rsidRPr="00F21962" w:rsidRDefault="002D785F" w:rsidP="002D785F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</w:tr>
      <w:tr w:rsidR="002D785F" w:rsidRPr="00F21962" w:rsidTr="003B14DB">
        <w:tc>
          <w:tcPr>
            <w:tcW w:w="4455" w:type="dxa"/>
          </w:tcPr>
          <w:p w:rsidR="002D785F" w:rsidRPr="00F21962" w:rsidRDefault="002D785F" w:rsidP="006021CC">
            <w:pPr>
              <w:ind w:firstLine="114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205" w:type="dxa"/>
          </w:tcPr>
          <w:p w:rsidR="002D785F" w:rsidRPr="00F21962" w:rsidRDefault="002D785F" w:rsidP="002D785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:rsidR="002D785F" w:rsidRPr="00F21962" w:rsidRDefault="002D785F" w:rsidP="002D785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</w:tr>
      <w:tr w:rsidR="002D785F" w:rsidRPr="00F21962" w:rsidTr="003B14DB">
        <w:tc>
          <w:tcPr>
            <w:tcW w:w="4455" w:type="dxa"/>
          </w:tcPr>
          <w:p w:rsidR="002D785F" w:rsidRPr="00F21962" w:rsidRDefault="002D785F" w:rsidP="006021CC">
            <w:pPr>
              <w:ind w:firstLine="114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="00EA1A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*</w:t>
            </w:r>
            <w:r w:rsidRPr="00F21962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5" w:type="dxa"/>
          </w:tcPr>
          <w:p w:rsidR="002D785F" w:rsidRPr="00F21962" w:rsidRDefault="002D785F" w:rsidP="002D785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:rsidR="002D785F" w:rsidRPr="00F21962" w:rsidRDefault="002D785F" w:rsidP="002D785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</w:tr>
      <w:tr w:rsidR="002D785F" w:rsidRPr="00F21962" w:rsidTr="003B14DB">
        <w:tc>
          <w:tcPr>
            <w:tcW w:w="4455" w:type="dxa"/>
          </w:tcPr>
          <w:p w:rsidR="002D785F" w:rsidRPr="00F21962" w:rsidRDefault="002D785F" w:rsidP="006021CC">
            <w:pPr>
              <w:ind w:firstLine="114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="00EA1A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**</w:t>
            </w:r>
            <w:r w:rsidRPr="00F21962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5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:rsidR="002D785F" w:rsidRPr="00F21962" w:rsidRDefault="002D785F" w:rsidP="002D785F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F21962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:rsidR="003B14DB" w:rsidRPr="00F21962" w:rsidRDefault="003B14DB" w:rsidP="003B1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3B14DB" w:rsidRPr="00F21962" w:rsidRDefault="003B14DB" w:rsidP="0060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F21962">
        <w:rPr>
          <w:rFonts w:ascii="Angsana New" w:hAnsi="Angsana New"/>
          <w:sz w:val="24"/>
          <w:szCs w:val="24"/>
        </w:rPr>
        <w:t>*</w:t>
      </w:r>
      <w:r w:rsidRPr="00F21962">
        <w:rPr>
          <w:rFonts w:ascii="Angsana New" w:hAnsi="Angsana New"/>
          <w:sz w:val="24"/>
          <w:szCs w:val="24"/>
          <w:cs/>
        </w:rPr>
        <w:t xml:space="preserve">     </w:t>
      </w:r>
      <w:r w:rsidRPr="00F21962">
        <w:rPr>
          <w:rFonts w:ascii="Angsana New" w:hAnsi="Angsana New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F21962">
        <w:rPr>
          <w:rFonts w:ascii="Angsana New" w:hAnsi="Angsana New"/>
          <w:sz w:val="24"/>
          <w:szCs w:val="24"/>
          <w:cs/>
        </w:rPr>
        <w:tab/>
      </w:r>
    </w:p>
    <w:p w:rsidR="003B14DB" w:rsidRPr="00F21962" w:rsidRDefault="003B14DB" w:rsidP="0060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F21962">
        <w:rPr>
          <w:rFonts w:ascii="Angsana New" w:hAnsi="Angsana New"/>
          <w:sz w:val="24"/>
          <w:szCs w:val="24"/>
        </w:rPr>
        <w:t>*</w:t>
      </w:r>
      <w:r w:rsidRPr="00F21962">
        <w:rPr>
          <w:rFonts w:ascii="Angsana New" w:hAnsi="Angsana New"/>
          <w:sz w:val="24"/>
          <w:szCs w:val="24"/>
          <w:cs/>
        </w:rPr>
        <w:t>*    ขึ้นอยู่กับระยะเวลาการทำงานของพนักงาน</w:t>
      </w:r>
    </w:p>
    <w:p w:rsidR="00DC6110" w:rsidRDefault="003B14DB" w:rsidP="00B9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pacing w:val="-4"/>
          <w:sz w:val="24"/>
          <w:szCs w:val="24"/>
        </w:rPr>
      </w:pPr>
      <w:r w:rsidRPr="00F21962">
        <w:rPr>
          <w:rFonts w:ascii="Angsana New" w:hAnsi="Angsana New"/>
          <w:sz w:val="24"/>
          <w:szCs w:val="24"/>
        </w:rPr>
        <w:t>**</w:t>
      </w:r>
      <w:proofErr w:type="gramStart"/>
      <w:r w:rsidRPr="00F21962">
        <w:rPr>
          <w:rFonts w:ascii="Angsana New" w:hAnsi="Angsana New"/>
          <w:sz w:val="24"/>
          <w:szCs w:val="24"/>
          <w:cs/>
        </w:rPr>
        <w:t>*</w:t>
      </w:r>
      <w:r w:rsidRPr="00F21962">
        <w:rPr>
          <w:rFonts w:ascii="Angsana New" w:hAnsi="Angsana New"/>
          <w:sz w:val="24"/>
          <w:szCs w:val="24"/>
        </w:rPr>
        <w:t xml:space="preserve"> </w:t>
      </w:r>
      <w:r w:rsidRPr="00F50384">
        <w:rPr>
          <w:rFonts w:ascii="Angsana New" w:hAnsi="Angsana New"/>
          <w:sz w:val="24"/>
          <w:szCs w:val="24"/>
        </w:rPr>
        <w:t xml:space="preserve"> </w:t>
      </w:r>
      <w:r w:rsidRPr="00F50384">
        <w:rPr>
          <w:rFonts w:ascii="Angsana New" w:hAnsi="Angsana New"/>
          <w:sz w:val="24"/>
          <w:szCs w:val="24"/>
          <w:cs/>
        </w:rPr>
        <w:t>อ้างอิง</w:t>
      </w:r>
      <w:r w:rsidRPr="00F21962">
        <w:rPr>
          <w:rFonts w:ascii="Angsana New" w:hAnsi="Angsana New"/>
          <w:spacing w:val="-4"/>
          <w:sz w:val="24"/>
          <w:szCs w:val="24"/>
          <w:cs/>
        </w:rPr>
        <w:t>ตามตารางมรณะไทย</w:t>
      </w:r>
      <w:proofErr w:type="gramEnd"/>
      <w:r w:rsidRPr="00F21962">
        <w:rPr>
          <w:rFonts w:ascii="Angsana New" w:hAnsi="Angsana New"/>
          <w:spacing w:val="-4"/>
          <w:sz w:val="24"/>
          <w:szCs w:val="24"/>
          <w:cs/>
        </w:rPr>
        <w:t xml:space="preserve"> </w:t>
      </w:r>
      <w:r w:rsidRPr="00F21962">
        <w:rPr>
          <w:rFonts w:ascii="Angsana New" w:hAnsi="Angsana New"/>
          <w:spacing w:val="-4"/>
          <w:sz w:val="24"/>
          <w:szCs w:val="24"/>
        </w:rPr>
        <w:t xml:space="preserve">2560 </w:t>
      </w:r>
      <w:r w:rsidRPr="00F21962">
        <w:rPr>
          <w:rFonts w:ascii="Angsana New" w:hAnsi="Angsana New"/>
          <w:spacing w:val="-4"/>
          <w:sz w:val="24"/>
          <w:szCs w:val="24"/>
          <w:cs/>
        </w:rPr>
        <w:t>ประเภทสามัญ (</w:t>
      </w:r>
      <w:r w:rsidRPr="00F21962">
        <w:rPr>
          <w:rFonts w:ascii="Angsana New" w:hAnsi="Angsana New"/>
          <w:spacing w:val="-4"/>
          <w:sz w:val="24"/>
          <w:szCs w:val="24"/>
        </w:rPr>
        <w:t xml:space="preserve">TMO2017: Thai Mortality Ordinary Table 2017) </w:t>
      </w:r>
    </w:p>
    <w:p w:rsidR="0051290B" w:rsidRPr="0051290B" w:rsidRDefault="0051290B" w:rsidP="006021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90B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51290B">
        <w:rPr>
          <w:rFonts w:ascii="Angsana New" w:hAnsi="Angsana New" w:hint="cs"/>
          <w:spacing w:val="-4"/>
          <w:sz w:val="30"/>
          <w:szCs w:val="30"/>
        </w:rPr>
        <w:t>5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51290B">
        <w:rPr>
          <w:rFonts w:ascii="Angsana New" w:hAnsi="Angsana New" w:hint="cs"/>
          <w:spacing w:val="-4"/>
          <w:sz w:val="30"/>
          <w:szCs w:val="30"/>
        </w:rPr>
        <w:t>2562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</w:t>
      </w:r>
      <w:r w:rsidRPr="0051290B">
        <w:rPr>
          <w:rFonts w:ascii="Angsana New" w:hAnsi="Angsana New" w:hint="cs"/>
          <w:sz w:val="30"/>
          <w:szCs w:val="30"/>
          <w:cs/>
        </w:rPr>
        <w:t xml:space="preserve"> </w:t>
      </w:r>
      <w:r w:rsidR="00B462AF">
        <w:rPr>
          <w:rFonts w:ascii="Angsana New" w:hAnsi="Angsana New"/>
          <w:sz w:val="30"/>
          <w:szCs w:val="30"/>
        </w:rPr>
        <w:t xml:space="preserve">             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โดยมีผลใช้บังคับเมื่อวันที่ </w:t>
      </w:r>
      <w:r w:rsidRPr="0051290B">
        <w:rPr>
          <w:rFonts w:ascii="Angsana New" w:hAnsi="Angsana New" w:hint="cs"/>
          <w:spacing w:val="-4"/>
          <w:sz w:val="30"/>
          <w:szCs w:val="30"/>
        </w:rPr>
        <w:t>5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Pr="0051290B">
        <w:rPr>
          <w:rFonts w:ascii="Angsana New" w:hAnsi="Angsana New" w:hint="cs"/>
          <w:spacing w:val="-4"/>
          <w:sz w:val="30"/>
          <w:szCs w:val="30"/>
        </w:rPr>
        <w:t>2562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</w:t>
      </w:r>
      <w:r w:rsidRPr="0051290B">
        <w:rPr>
          <w:rFonts w:ascii="Angsana New" w:hAnsi="Angsana New" w:hint="cs"/>
          <w:sz w:val="30"/>
          <w:szCs w:val="30"/>
          <w:cs/>
        </w:rPr>
        <w:t xml:space="preserve"> </w:t>
      </w:r>
      <w:r w:rsidR="008A436A">
        <w:rPr>
          <w:rFonts w:ascii="Angsana New" w:hAnsi="Angsana New"/>
          <w:sz w:val="30"/>
          <w:szCs w:val="30"/>
        </w:rPr>
        <w:t xml:space="preserve">     </w:t>
      </w:r>
      <w:r w:rsidRPr="0051290B">
        <w:rPr>
          <w:rFonts w:ascii="Angsana New" w:hAnsi="Angsana New" w:hint="cs"/>
          <w:sz w:val="30"/>
          <w:szCs w:val="30"/>
          <w:cs/>
        </w:rPr>
        <w:t xml:space="preserve">หากลูกจ้างทำงานติดต่อกันครบ </w:t>
      </w:r>
      <w:r w:rsidRPr="0051290B">
        <w:rPr>
          <w:rFonts w:ascii="Angsana New" w:hAnsi="Angsana New" w:hint="cs"/>
          <w:sz w:val="30"/>
          <w:szCs w:val="30"/>
        </w:rPr>
        <w:t>20</w:t>
      </w:r>
      <w:r w:rsidRPr="0051290B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สุดท้าย </w:t>
      </w:r>
      <w:r w:rsidRPr="0051290B">
        <w:rPr>
          <w:rFonts w:ascii="Angsana New" w:hAnsi="Angsana New" w:hint="cs"/>
          <w:spacing w:val="-4"/>
          <w:sz w:val="30"/>
          <w:szCs w:val="30"/>
        </w:rPr>
        <w:t>400</w:t>
      </w:r>
      <w:r w:rsidRPr="0051290B">
        <w:rPr>
          <w:rFonts w:ascii="Angsana New" w:hAnsi="Angsana New" w:hint="cs"/>
          <w:spacing w:val="-4"/>
          <w:sz w:val="30"/>
          <w:szCs w:val="30"/>
          <w:cs/>
        </w:rPr>
        <w:t xml:space="preserve"> วัน </w:t>
      </w:r>
      <w:r w:rsidR="006021CC"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164FBD">
        <w:rPr>
          <w:rFonts w:ascii="Angsana New" w:hAnsi="Angsana New" w:hint="cs"/>
          <w:spacing w:val="-4"/>
          <w:sz w:val="30"/>
          <w:szCs w:val="30"/>
          <w:cs/>
        </w:rPr>
        <w:t xml:space="preserve">จากปัจจุบันอัตราค่าชดเชยสูงสุดคือ </w:t>
      </w:r>
      <w:r w:rsidRPr="00164FBD">
        <w:rPr>
          <w:rFonts w:ascii="Angsana New" w:hAnsi="Angsana New" w:hint="cs"/>
          <w:spacing w:val="-4"/>
          <w:sz w:val="30"/>
          <w:szCs w:val="30"/>
        </w:rPr>
        <w:t>300</w:t>
      </w:r>
      <w:r w:rsidRPr="00164FBD">
        <w:rPr>
          <w:rFonts w:ascii="Angsana New" w:hAnsi="Angsana New" w:hint="cs"/>
          <w:spacing w:val="-4"/>
          <w:sz w:val="30"/>
          <w:szCs w:val="30"/>
          <w:cs/>
        </w:rPr>
        <w:t xml:space="preserve"> วัน</w:t>
      </w:r>
      <w:r w:rsidR="00C80EF3" w:rsidRPr="00164FBD">
        <w:rPr>
          <w:rFonts w:ascii="Angsana New" w:hAnsi="Angsana New"/>
          <w:spacing w:val="-4"/>
          <w:sz w:val="30"/>
          <w:szCs w:val="30"/>
        </w:rPr>
        <w:t xml:space="preserve"> </w:t>
      </w:r>
      <w:r w:rsidR="00C80EF3" w:rsidRPr="00164FB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164FBD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="00C80EF3" w:rsidRPr="00164FBD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164FBD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="00EA1A73" w:rsidRPr="00164FBD">
        <w:rPr>
          <w:rFonts w:ascii="Angsana New" w:hAnsi="Angsana New" w:hint="cs"/>
          <w:spacing w:val="-4"/>
          <w:sz w:val="30"/>
          <w:szCs w:val="30"/>
          <w:cs/>
        </w:rPr>
        <w:t>ผลกระทบจากการเปลี่ยนแปลงดังกล่าว</w:t>
      </w:r>
      <w:r w:rsidR="00936149" w:rsidRPr="00164FBD">
        <w:rPr>
          <w:rFonts w:ascii="Angsana New" w:hAnsi="Angsana New" w:hint="cs"/>
          <w:spacing w:val="4"/>
          <w:sz w:val="30"/>
          <w:szCs w:val="30"/>
          <w:cs/>
        </w:rPr>
        <w:t>เป็นค่าใช้จ่าย</w:t>
      </w:r>
      <w:r w:rsidR="006679EC" w:rsidRPr="00164FB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679EC" w:rsidRPr="00164FBD">
        <w:rPr>
          <w:rFonts w:ascii="Angsana New" w:hAnsi="Angsana New"/>
          <w:spacing w:val="4"/>
          <w:sz w:val="30"/>
          <w:szCs w:val="30"/>
        </w:rPr>
        <w:t xml:space="preserve">11 </w:t>
      </w:r>
      <w:r w:rsidR="006679EC" w:rsidRPr="00164FBD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และ </w:t>
      </w:r>
      <w:r w:rsidR="006679EC" w:rsidRPr="00164FBD">
        <w:rPr>
          <w:rFonts w:ascii="Angsana New" w:hAnsi="Angsana New"/>
          <w:spacing w:val="4"/>
          <w:sz w:val="30"/>
          <w:szCs w:val="30"/>
        </w:rPr>
        <w:t xml:space="preserve">10 </w:t>
      </w:r>
      <w:r w:rsidR="006679EC" w:rsidRPr="00164FBD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C80EF3" w:rsidRPr="00164FB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71843" w:rsidRPr="00164FBD">
        <w:rPr>
          <w:rFonts w:ascii="Angsana New" w:hAnsi="Angsana New" w:hint="cs"/>
          <w:spacing w:val="4"/>
          <w:sz w:val="30"/>
          <w:szCs w:val="30"/>
          <w:cs/>
        </w:rPr>
        <w:t>ในงบกำไรขาดทุน</w:t>
      </w:r>
      <w:r w:rsidR="00C80EF3" w:rsidRPr="00164FBD">
        <w:rPr>
          <w:rFonts w:ascii="Angsana New" w:hAnsi="Angsana New" w:hint="cs"/>
          <w:spacing w:val="4"/>
          <w:sz w:val="30"/>
          <w:szCs w:val="30"/>
          <w:cs/>
        </w:rPr>
        <w:t>รวมและงบกำไรขาดทุนเฉพาะกิจการตามลำดับ</w:t>
      </w:r>
      <w:r w:rsidR="006679EC">
        <w:rPr>
          <w:rFonts w:ascii="Angsana New" w:hAnsi="Angsana New"/>
          <w:sz w:val="30"/>
          <w:szCs w:val="30"/>
        </w:rPr>
        <w:t xml:space="preserve"> </w:t>
      </w:r>
      <w:r w:rsidRPr="0051290B">
        <w:rPr>
          <w:rFonts w:ascii="Angsana New" w:hAnsi="Angsana New" w:hint="cs"/>
          <w:sz w:val="30"/>
          <w:szCs w:val="30"/>
          <w:cs/>
        </w:rPr>
        <w:t>และทำให้กำไรสุทธิลดล</w:t>
      </w:r>
      <w:r w:rsidR="00936149">
        <w:rPr>
          <w:rFonts w:ascii="Angsana New" w:hAnsi="Angsana New" w:hint="cs"/>
          <w:sz w:val="30"/>
          <w:szCs w:val="30"/>
          <w:cs/>
        </w:rPr>
        <w:t>ง</w:t>
      </w:r>
      <w:r w:rsidRPr="0051290B">
        <w:rPr>
          <w:rFonts w:ascii="Angsana New" w:hAnsi="Angsana New" w:hint="cs"/>
          <w:sz w:val="30"/>
          <w:szCs w:val="30"/>
          <w:cs/>
        </w:rPr>
        <w:t xml:space="preserve"> </w:t>
      </w:r>
      <w:r w:rsidRPr="0051290B">
        <w:rPr>
          <w:rFonts w:ascii="Angsana New" w:hAnsi="Angsana New"/>
          <w:sz w:val="30"/>
          <w:szCs w:val="30"/>
        </w:rPr>
        <w:t xml:space="preserve">9 </w:t>
      </w:r>
      <w:r w:rsidRPr="0051290B">
        <w:rPr>
          <w:rFonts w:ascii="Angsana New" w:hAnsi="Angsana New" w:hint="cs"/>
          <w:sz w:val="30"/>
          <w:szCs w:val="30"/>
          <w:cs/>
        </w:rPr>
        <w:t>ล้านบาท</w:t>
      </w:r>
      <w:r w:rsidR="00973797">
        <w:rPr>
          <w:rFonts w:ascii="Angsana New" w:hAnsi="Angsana New" w:hint="cs"/>
          <w:sz w:val="30"/>
          <w:szCs w:val="30"/>
          <w:cs/>
        </w:rPr>
        <w:t xml:space="preserve"> </w:t>
      </w:r>
      <w:r w:rsidRPr="0051290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1290B">
        <w:rPr>
          <w:rFonts w:ascii="Angsana New" w:hAnsi="Angsana New"/>
          <w:sz w:val="30"/>
          <w:szCs w:val="30"/>
        </w:rPr>
        <w:t xml:space="preserve">8 </w:t>
      </w:r>
      <w:r w:rsidRPr="0051290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51290B" w:rsidRPr="0051290B" w:rsidRDefault="0051290B" w:rsidP="0051290B">
      <w:pPr>
        <w:tabs>
          <w:tab w:val="clear" w:pos="227"/>
          <w:tab w:val="clear" w:pos="454"/>
          <w:tab w:val="clear" w:pos="680"/>
          <w:tab w:val="left" w:pos="720"/>
        </w:tabs>
        <w:ind w:left="3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:rsidR="00D019F5" w:rsidRPr="00F21962" w:rsidRDefault="00D24A33" w:rsidP="00D24A33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:rsidR="00C70F92" w:rsidRPr="00F21962" w:rsidRDefault="00C70F92" w:rsidP="00ED3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1290B" w:rsidRDefault="00D24A33" w:rsidP="00B9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:rsidR="0051290B" w:rsidRDefault="0051290B" w:rsidP="00D2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:rsidR="00492A47" w:rsidRPr="00F21962" w:rsidRDefault="006B5E25" w:rsidP="008F2B39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กำไรต่อหุ้นขั้นพื้นฐาน</w:t>
      </w:r>
    </w:p>
    <w:p w:rsidR="00B547D4" w:rsidRPr="00B91251" w:rsidRDefault="00B547D4" w:rsidP="00D24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</w:p>
    <w:p w:rsidR="00D24A33" w:rsidRPr="00F21962" w:rsidRDefault="00167C7E" w:rsidP="00602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2"/>
        <w:jc w:val="thaiDistribute"/>
        <w:rPr>
          <w:rFonts w:ascii="Angsana New" w:hAnsi="Angsana New"/>
          <w:spacing w:val="4"/>
          <w:sz w:val="30"/>
          <w:szCs w:val="30"/>
        </w:rPr>
      </w:pPr>
      <w:r w:rsidRPr="00071843">
        <w:rPr>
          <w:rFonts w:ascii="Angsana New" w:hAnsi="Angsana New"/>
          <w:spacing w:val="4"/>
          <w:sz w:val="30"/>
          <w:szCs w:val="30"/>
          <w:cs/>
        </w:rPr>
        <w:t>กำไรต่อหุ้นขั้นพื้นฐาน</w:t>
      </w:r>
      <w:r w:rsidR="00D24A33" w:rsidRPr="00071843">
        <w:rPr>
          <w:rFonts w:ascii="Angsana New" w:hAnsi="Angsana New"/>
          <w:spacing w:val="4"/>
          <w:sz w:val="30"/>
          <w:szCs w:val="30"/>
          <w:cs/>
        </w:rPr>
        <w:t>สำหรับงวดสามเดือน</w:t>
      </w:r>
      <w:r w:rsidR="00322A2D" w:rsidRPr="00071843">
        <w:rPr>
          <w:rFonts w:ascii="Angsana New" w:hAnsi="Angsana New"/>
          <w:spacing w:val="4"/>
          <w:sz w:val="30"/>
          <w:szCs w:val="30"/>
          <w:cs/>
        </w:rPr>
        <w:t>และหกเดือน</w:t>
      </w:r>
      <w:r w:rsidR="00D24A33" w:rsidRPr="00071843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D24A33" w:rsidRPr="00071843">
        <w:rPr>
          <w:rFonts w:ascii="Angsana New" w:hAnsi="Angsana New"/>
          <w:spacing w:val="4"/>
          <w:sz w:val="30"/>
          <w:szCs w:val="30"/>
        </w:rPr>
        <w:t>30</w:t>
      </w:r>
      <w:r w:rsidR="00D24A33" w:rsidRPr="00071843">
        <w:rPr>
          <w:rFonts w:ascii="Angsana New" w:hAnsi="Angsana New"/>
          <w:spacing w:val="4"/>
          <w:sz w:val="30"/>
          <w:szCs w:val="30"/>
          <w:cs/>
        </w:rPr>
        <w:t xml:space="preserve"> มิถุนายน คำนวณจาก</w:t>
      </w:r>
      <w:r w:rsidRPr="00071843">
        <w:rPr>
          <w:rFonts w:ascii="Angsana New" w:hAnsi="Angsana New"/>
          <w:spacing w:val="4"/>
          <w:sz w:val="30"/>
          <w:szCs w:val="30"/>
          <w:cs/>
        </w:rPr>
        <w:t>กำไร</w:t>
      </w:r>
      <w:r w:rsidR="00D24A33" w:rsidRPr="00071843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D24A33" w:rsidRPr="00F21962">
        <w:rPr>
          <w:rFonts w:ascii="Angsana New" w:hAnsi="Angsana New"/>
          <w:spacing w:val="6"/>
          <w:sz w:val="30"/>
          <w:szCs w:val="30"/>
          <w:cs/>
        </w:rPr>
        <w:t>ส่วนที่เป็นของผู้ถือหุ้นสามัญบริษัทใหญ่ และจำนวนหุ้นสามัญถัวเฉลี่ยถ่วงน้ำหนัก</w:t>
      </w:r>
      <w:r w:rsidR="00D24A33" w:rsidRPr="00F21962">
        <w:rPr>
          <w:rFonts w:ascii="Angsana New" w:hAnsi="Angsana New"/>
          <w:spacing w:val="4"/>
          <w:sz w:val="30"/>
          <w:szCs w:val="30"/>
          <w:cs/>
        </w:rPr>
        <w:t>ที่ออกจำหน่ายแล้ว</w:t>
      </w:r>
      <w:r w:rsidR="003C123E">
        <w:rPr>
          <w:rFonts w:ascii="Angsana New" w:hAnsi="Angsana New"/>
          <w:spacing w:val="4"/>
          <w:sz w:val="30"/>
          <w:szCs w:val="30"/>
        </w:rPr>
        <w:t xml:space="preserve">                </w:t>
      </w:r>
      <w:r w:rsidR="00D24A33" w:rsidRPr="00F21962">
        <w:rPr>
          <w:rFonts w:ascii="Angsana New" w:hAnsi="Angsana New"/>
          <w:spacing w:val="4"/>
          <w:sz w:val="30"/>
          <w:szCs w:val="30"/>
          <w:cs/>
        </w:rPr>
        <w:t>ระหว่างงวด โดยแสดงการคำนวณดังนี้</w:t>
      </w:r>
    </w:p>
    <w:p w:rsidR="000E0645" w:rsidRPr="00EA5241" w:rsidRDefault="000E0645" w:rsidP="00ED3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36"/>
        <w:gridCol w:w="1114"/>
      </w:tblGrid>
      <w:tr w:rsidR="000E0645" w:rsidRPr="00F21962" w:rsidTr="00EA5241">
        <w:trPr>
          <w:tblHeader/>
        </w:trPr>
        <w:tc>
          <w:tcPr>
            <w:tcW w:w="3960" w:type="dxa"/>
          </w:tcPr>
          <w:p w:rsidR="000E0645" w:rsidRPr="00F21962" w:rsidRDefault="000E0645" w:rsidP="000E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E0645" w:rsidRPr="00F21962" w:rsidRDefault="000E0645" w:rsidP="000E0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B4999" w:rsidRPr="00F21962" w:rsidTr="00EA5241">
        <w:trPr>
          <w:tblHeader/>
        </w:trPr>
        <w:tc>
          <w:tcPr>
            <w:tcW w:w="3960" w:type="dxa"/>
          </w:tcPr>
          <w:p w:rsidR="00BB4999" w:rsidRPr="00F21962" w:rsidRDefault="00BB4999" w:rsidP="00BB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5409DF" w:rsidRPr="00F2196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B4999" w:rsidRPr="00F21962" w:rsidTr="00EA5241">
        <w:trPr>
          <w:tblHeader/>
        </w:trPr>
        <w:tc>
          <w:tcPr>
            <w:tcW w:w="3960" w:type="dxa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B4999" w:rsidRPr="00F21962" w:rsidTr="00E7385F">
        <w:tc>
          <w:tcPr>
            <w:tcW w:w="3960" w:type="dxa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400" w:type="dxa"/>
            <w:gridSpan w:val="7"/>
          </w:tcPr>
          <w:p w:rsidR="00BB4999" w:rsidRPr="00F21962" w:rsidRDefault="00BB4999" w:rsidP="00BB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tabs>
                <w:tab w:val="decimal" w:pos="972"/>
              </w:tabs>
              <w:ind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26,653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left="-139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5409DF" w:rsidP="005409DF">
            <w:pPr>
              <w:pStyle w:val="Heading5"/>
              <w:tabs>
                <w:tab w:val="decimal" w:pos="972"/>
              </w:tabs>
              <w:ind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73"/>
              </w:tabs>
              <w:spacing w:after="0"/>
              <w:ind w:left="-12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tabs>
                <w:tab w:val="decimal" w:pos="972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24,018</w:t>
            </w:r>
          </w:p>
        </w:tc>
        <w:tc>
          <w:tcPr>
            <w:tcW w:w="236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64"/>
              </w:tabs>
              <w:spacing w:after="0"/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5409DF" w:rsidRPr="00F21962" w:rsidRDefault="005409DF" w:rsidP="00E7385F">
            <w:pPr>
              <w:pStyle w:val="Heading5"/>
              <w:tabs>
                <w:tab w:val="decimal" w:pos="82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9,275</w:t>
            </w:r>
          </w:p>
        </w:tc>
      </w:tr>
      <w:tr w:rsidR="005409DF" w:rsidRPr="00F21962" w:rsidTr="00EA5241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      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2D785F" w:rsidP="009A1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2D785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E7385F" w:rsidRDefault="005409DF" w:rsidP="00E7385F">
            <w:pPr>
              <w:pStyle w:val="Heading5"/>
              <w:tabs>
                <w:tab w:val="decimal" w:pos="820"/>
              </w:tabs>
              <w:ind w:left="-139" w:right="-63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738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409DF" w:rsidRPr="00F21962" w:rsidTr="00EA5241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9A1FC4">
            <w:pPr>
              <w:pStyle w:val="Heading5"/>
              <w:tabs>
                <w:tab w:val="decimal" w:pos="954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5409DF" w:rsidP="005409DF">
            <w:pPr>
              <w:pStyle w:val="Heading5"/>
              <w:tabs>
                <w:tab w:val="decimal" w:pos="70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tabs>
                <w:tab w:val="decimal" w:pos="826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0.06</w:t>
            </w:r>
          </w:p>
        </w:tc>
        <w:tc>
          <w:tcPr>
            <w:tcW w:w="236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5409DF" w:rsidRPr="00F21962" w:rsidRDefault="005409DF" w:rsidP="00E7385F">
            <w:pPr>
              <w:pStyle w:val="Heading5"/>
              <w:tabs>
                <w:tab w:val="decimal" w:pos="730"/>
              </w:tabs>
              <w:ind w:left="-139" w:right="70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0.02</w:t>
            </w: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A5241" w:rsidRPr="00F21962" w:rsidTr="00EA5241">
        <w:tc>
          <w:tcPr>
            <w:tcW w:w="3960" w:type="dxa"/>
          </w:tcPr>
          <w:p w:rsidR="00EA5241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EA5241" w:rsidRPr="00F21962" w:rsidRDefault="00EA5241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A5241" w:rsidRPr="00F21962" w:rsidTr="00EA5241">
        <w:tc>
          <w:tcPr>
            <w:tcW w:w="3960" w:type="dxa"/>
          </w:tcPr>
          <w:p w:rsidR="00EA5241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EA5241" w:rsidRPr="00F21962" w:rsidRDefault="00EA5241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FF53E2" w:rsidRPr="00F21962" w:rsidTr="00EA5241">
        <w:tc>
          <w:tcPr>
            <w:tcW w:w="3960" w:type="dxa"/>
          </w:tcPr>
          <w:p w:rsidR="00FF53E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FF53E2" w:rsidRPr="00F21962" w:rsidRDefault="00FF53E2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FF53E2" w:rsidRPr="00F21962" w:rsidRDefault="00FF53E2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FF53E2" w:rsidRPr="00F21962" w:rsidRDefault="00FF53E2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FF53E2" w:rsidRPr="00F21962" w:rsidTr="00EA5241">
        <w:tc>
          <w:tcPr>
            <w:tcW w:w="3960" w:type="dxa"/>
          </w:tcPr>
          <w:p w:rsidR="00FF53E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FF53E2" w:rsidRPr="00F21962" w:rsidRDefault="00FF53E2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FF53E2" w:rsidRPr="00F21962" w:rsidRDefault="00FF53E2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FF53E2" w:rsidRPr="00F21962" w:rsidRDefault="00FF53E2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vAlign w:val="bottom"/>
          </w:tcPr>
          <w:p w:rsidR="00FF53E2" w:rsidRPr="00F21962" w:rsidRDefault="00FF53E2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A5241" w:rsidRPr="00F21962" w:rsidTr="00EA5241">
        <w:tc>
          <w:tcPr>
            <w:tcW w:w="3960" w:type="dxa"/>
          </w:tcPr>
          <w:p w:rsidR="00EA5241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:rsidR="00EA5241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EA5241" w:rsidRPr="00F21962" w:rsidRDefault="00EA5241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EA5241" w:rsidRPr="00F21962" w:rsidRDefault="00EA5241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vAlign w:val="bottom"/>
          </w:tcPr>
          <w:p w:rsidR="00EA5241" w:rsidRPr="00F21962" w:rsidRDefault="00EA5241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0" w:type="dxa"/>
            <w:gridSpan w:val="7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BD3BE6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86,927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5409D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17,648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72,677</w:t>
            </w:r>
          </w:p>
        </w:tc>
        <w:tc>
          <w:tcPr>
            <w:tcW w:w="236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5409DF" w:rsidRPr="00F21962" w:rsidRDefault="005409DF" w:rsidP="00E7385F">
            <w:pPr>
              <w:pStyle w:val="Heading5"/>
              <w:tabs>
                <w:tab w:val="decimal" w:pos="820"/>
              </w:tabs>
              <w:ind w:left="-139" w:right="-6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26,378</w:t>
            </w: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      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2D785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F21962" w:rsidRDefault="002D785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left="-108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409DF" w:rsidRPr="00E7385F" w:rsidRDefault="005409DF" w:rsidP="00E7385F">
            <w:pPr>
              <w:pStyle w:val="Heading5"/>
              <w:tabs>
                <w:tab w:val="decimal" w:pos="820"/>
              </w:tabs>
              <w:ind w:left="-139" w:right="-63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7385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400,000</w:t>
            </w: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="Angsana New" w:hAnsi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vAlign w:val="bottom"/>
          </w:tcPr>
          <w:p w:rsidR="005409DF" w:rsidRPr="00F21962" w:rsidRDefault="005409DF" w:rsidP="005409DF">
            <w:pPr>
              <w:pStyle w:val="NoSpacing"/>
              <w:tabs>
                <w:tab w:val="decimal" w:pos="855"/>
              </w:tabs>
              <w:ind w:right="-80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409DF" w:rsidRPr="00F21962" w:rsidTr="00E7385F">
        <w:tc>
          <w:tcPr>
            <w:tcW w:w="3960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tabs>
                <w:tab w:val="decimal" w:pos="954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5409DF" w:rsidP="005409DF">
            <w:pPr>
              <w:pStyle w:val="Heading5"/>
              <w:tabs>
                <w:tab w:val="decimal" w:pos="954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:rsidR="005409DF" w:rsidRPr="00F21962" w:rsidRDefault="005409DF" w:rsidP="005409DF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09DF" w:rsidRPr="00F21962" w:rsidRDefault="002D785F" w:rsidP="005409DF">
            <w:pPr>
              <w:pStyle w:val="Heading5"/>
              <w:tabs>
                <w:tab w:val="decimal" w:pos="954"/>
              </w:tabs>
              <w:ind w:left="-13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36" w:type="dxa"/>
          </w:tcPr>
          <w:p w:rsidR="005409DF" w:rsidRPr="00F21962" w:rsidRDefault="005409DF" w:rsidP="0054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5409DF" w:rsidRPr="00F21962" w:rsidRDefault="005409DF" w:rsidP="00E7385F">
            <w:pPr>
              <w:pStyle w:val="Heading5"/>
              <w:tabs>
                <w:tab w:val="decimal" w:pos="720"/>
              </w:tabs>
              <w:ind w:left="-139" w:right="70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0.07</w:t>
            </w:r>
          </w:p>
        </w:tc>
      </w:tr>
    </w:tbl>
    <w:p w:rsidR="0051290B" w:rsidRPr="00B91251" w:rsidRDefault="0051290B" w:rsidP="0051290B">
      <w:pPr>
        <w:pStyle w:val="index"/>
        <w:tabs>
          <w:tab w:val="clear" w:pos="1134"/>
        </w:tabs>
        <w:spacing w:line="380" w:lineRule="exact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:rsidR="00661CC0" w:rsidRPr="00F21962" w:rsidRDefault="00661CC0" w:rsidP="0051290B">
      <w:pPr>
        <w:pStyle w:val="index"/>
        <w:numPr>
          <w:ilvl w:val="0"/>
          <w:numId w:val="18"/>
        </w:numPr>
        <w:tabs>
          <w:tab w:val="clear" w:pos="340"/>
        </w:tabs>
        <w:spacing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:rsidR="00B547D4" w:rsidRPr="00B91251" w:rsidRDefault="00B547D4" w:rsidP="00FB444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CD6A4B" w:rsidRDefault="00F4084E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  <w:r w:rsidRPr="00F21962">
        <w:rPr>
          <w:rFonts w:ascii="Angsana New" w:hAnsi="Angsana New"/>
          <w:spacing w:val="-8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Pr="00F21962">
        <w:rPr>
          <w:rFonts w:ascii="Angsana New" w:hAnsi="Angsana New"/>
          <w:spacing w:val="-8"/>
          <w:sz w:val="30"/>
          <w:szCs w:val="30"/>
        </w:rPr>
        <w:t xml:space="preserve">26 </w:t>
      </w:r>
      <w:r w:rsidRPr="00F21962">
        <w:rPr>
          <w:rFonts w:ascii="Angsana New" w:hAnsi="Angsana New"/>
          <w:spacing w:val="-8"/>
          <w:sz w:val="30"/>
          <w:szCs w:val="30"/>
          <w:cs/>
        </w:rPr>
        <w:t xml:space="preserve">มีนาคม </w:t>
      </w:r>
      <w:r w:rsidRPr="00F21962">
        <w:rPr>
          <w:rFonts w:ascii="Angsana New" w:hAnsi="Angsana New"/>
          <w:spacing w:val="-8"/>
          <w:sz w:val="30"/>
          <w:szCs w:val="30"/>
        </w:rPr>
        <w:t>256</w:t>
      </w:r>
      <w:r w:rsidR="00FB4442">
        <w:rPr>
          <w:rFonts w:ascii="Angsana New" w:hAnsi="Angsana New"/>
          <w:spacing w:val="-8"/>
          <w:sz w:val="30"/>
          <w:szCs w:val="30"/>
        </w:rPr>
        <w:t xml:space="preserve">1 </w:t>
      </w:r>
      <w:r w:rsidRPr="00F21962">
        <w:rPr>
          <w:rFonts w:ascii="Angsana New" w:hAnsi="Angsana New"/>
          <w:spacing w:val="-8"/>
          <w:sz w:val="30"/>
          <w:szCs w:val="30"/>
          <w:cs/>
        </w:rPr>
        <w:t xml:space="preserve">มีมติอนุมัติการจ่ายเงินปันผลประจำปี </w:t>
      </w:r>
      <w:r w:rsidRPr="00F21962">
        <w:rPr>
          <w:rFonts w:ascii="Angsana New" w:hAnsi="Angsana New"/>
          <w:spacing w:val="-8"/>
          <w:sz w:val="30"/>
          <w:szCs w:val="30"/>
        </w:rPr>
        <w:t xml:space="preserve">2560 </w:t>
      </w:r>
      <w:r w:rsidRPr="00F21962">
        <w:rPr>
          <w:rFonts w:ascii="Angsana New" w:hAnsi="Angsana New"/>
          <w:spacing w:val="-8"/>
          <w:sz w:val="30"/>
          <w:szCs w:val="30"/>
          <w:cs/>
        </w:rPr>
        <w:t>ในอัตราหุ้นละ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21CC">
        <w:rPr>
          <w:rFonts w:ascii="Angsana New" w:hAnsi="Angsana New"/>
          <w:spacing w:val="-4"/>
          <w:sz w:val="30"/>
          <w:szCs w:val="30"/>
        </w:rPr>
        <w:t xml:space="preserve">   </w:t>
      </w:r>
      <w:r w:rsidRPr="00F21962">
        <w:rPr>
          <w:rFonts w:ascii="Angsana New" w:hAnsi="Angsana New"/>
          <w:spacing w:val="2"/>
          <w:sz w:val="30"/>
          <w:szCs w:val="30"/>
        </w:rPr>
        <w:t>0.03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 บาท เป็นจำนวนเงิน </w:t>
      </w:r>
      <w:r w:rsidRPr="00F21962">
        <w:rPr>
          <w:rFonts w:ascii="Angsana New" w:hAnsi="Angsana New"/>
          <w:spacing w:val="2"/>
          <w:sz w:val="30"/>
          <w:szCs w:val="30"/>
        </w:rPr>
        <w:t xml:space="preserve">12 </w:t>
      </w:r>
      <w:r w:rsidRPr="00F21962">
        <w:rPr>
          <w:rFonts w:ascii="Angsana New" w:hAnsi="Angsana New"/>
          <w:spacing w:val="2"/>
          <w:sz w:val="30"/>
          <w:szCs w:val="30"/>
          <w:cs/>
        </w:rPr>
        <w:t>ล้านบาท ให้แก่ผู้ถือหุ้นเฉพาะผู้ที่มีสิทธิรับเงินปันผล</w:t>
      </w:r>
      <w:r w:rsidR="0007184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spacing w:val="2"/>
          <w:sz w:val="30"/>
          <w:szCs w:val="30"/>
          <w:cs/>
        </w:rPr>
        <w:t xml:space="preserve">คิดเป็นจำนวนเงิน </w:t>
      </w:r>
      <w:r w:rsidRPr="00F21962">
        <w:rPr>
          <w:rFonts w:ascii="Angsana New" w:hAnsi="Angsana New"/>
          <w:spacing w:val="2"/>
          <w:sz w:val="30"/>
          <w:szCs w:val="30"/>
        </w:rPr>
        <w:t xml:space="preserve">12 </w:t>
      </w:r>
      <w:r w:rsidRPr="00F21962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21CC">
        <w:rPr>
          <w:rFonts w:ascii="Angsana New" w:hAnsi="Angsana New"/>
          <w:spacing w:val="-4"/>
          <w:sz w:val="30"/>
          <w:szCs w:val="30"/>
        </w:rPr>
        <w:t xml:space="preserve">  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ซึ่งจ่ายแล้วเมื่อวันที่ </w:t>
      </w:r>
      <w:r w:rsidRPr="00F21962">
        <w:rPr>
          <w:rFonts w:ascii="Angsana New" w:hAnsi="Angsana New"/>
          <w:spacing w:val="-4"/>
          <w:sz w:val="30"/>
          <w:szCs w:val="30"/>
        </w:rPr>
        <w:t xml:space="preserve">25 </w:t>
      </w:r>
      <w:r w:rsidRPr="00F21962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F21962">
        <w:rPr>
          <w:rFonts w:ascii="Angsana New" w:hAnsi="Angsana New"/>
          <w:spacing w:val="-4"/>
          <w:sz w:val="30"/>
          <w:szCs w:val="30"/>
        </w:rPr>
        <w:t xml:space="preserve">2561 </w:t>
      </w:r>
    </w:p>
    <w:p w:rsidR="00FB4442" w:rsidRPr="00B91251" w:rsidRDefault="00FB4442" w:rsidP="00FB444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529E0" w:rsidRDefault="00FB4442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>มีมติอนุมัติก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 xml:space="preserve">ารจ่ายเงินปันผลประจำปี </w:t>
      </w:r>
      <w:r w:rsidR="00CF23C4">
        <w:rPr>
          <w:rFonts w:ascii="Angsana New" w:hAnsi="Angsana New"/>
          <w:spacing w:val="-4"/>
          <w:sz w:val="30"/>
          <w:szCs w:val="30"/>
        </w:rPr>
        <w:t xml:space="preserve">2561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ในอัตราหุ้นละ </w:t>
      </w:r>
      <w:r w:rsidR="00CF23C4">
        <w:rPr>
          <w:rFonts w:ascii="Angsana New" w:hAnsi="Angsana New"/>
          <w:spacing w:val="-4"/>
          <w:sz w:val="30"/>
          <w:szCs w:val="30"/>
        </w:rPr>
        <w:t xml:space="preserve">0.06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 xml:space="preserve">บาท เป็นจำนวนเงิน </w:t>
      </w:r>
      <w:r w:rsidR="00CF23C4">
        <w:rPr>
          <w:rFonts w:ascii="Angsana New" w:hAnsi="Angsana New"/>
          <w:spacing w:val="-4"/>
          <w:sz w:val="30"/>
          <w:szCs w:val="30"/>
        </w:rPr>
        <w:t xml:space="preserve">24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>ล้านบาท ให้แก่ผู้ถือหุ้นเฉพาะผู้ที่มีสิทธิรับเงินปันผล</w:t>
      </w:r>
      <w:r w:rsidR="0007184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คิดเป็นจำนวนเงิน </w:t>
      </w:r>
      <w:r w:rsidR="00CF23C4">
        <w:rPr>
          <w:rFonts w:ascii="Angsana New" w:hAnsi="Angsana New"/>
          <w:spacing w:val="-4"/>
          <w:sz w:val="30"/>
          <w:szCs w:val="30"/>
        </w:rPr>
        <w:t xml:space="preserve">24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6021CC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>ซึ่งจ่ายแล้วเมื่อวันที่</w:t>
      </w:r>
      <w:r w:rsidR="00CF23C4">
        <w:rPr>
          <w:rFonts w:ascii="Angsana New" w:hAnsi="Angsana New"/>
          <w:spacing w:val="-4"/>
          <w:sz w:val="30"/>
          <w:szCs w:val="30"/>
        </w:rPr>
        <w:t xml:space="preserve"> 19 </w:t>
      </w:r>
      <w:r w:rsidR="00CF23C4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="00CF23C4">
        <w:rPr>
          <w:rFonts w:ascii="Angsana New" w:hAnsi="Angsana New"/>
          <w:spacing w:val="-4"/>
          <w:sz w:val="30"/>
          <w:szCs w:val="30"/>
        </w:rPr>
        <w:t>2562</w:t>
      </w: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73BB9" w:rsidRDefault="00B73BB9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B91251" w:rsidRPr="0051290B" w:rsidRDefault="00B91251" w:rsidP="006021CC">
      <w:pPr>
        <w:tabs>
          <w:tab w:val="clear" w:pos="227"/>
          <w:tab w:val="clear" w:pos="454"/>
          <w:tab w:val="clear" w:pos="680"/>
          <w:tab w:val="left" w:pos="720"/>
        </w:tabs>
        <w:ind w:left="540" w:right="-162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1288D" w:rsidRPr="00F21962" w:rsidRDefault="00661CC0" w:rsidP="0051290B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  <w:r w:rsidR="00C92A31"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t>และหนี้สินที่อาจเกิดขึ้น</w:t>
      </w:r>
    </w:p>
    <w:p w:rsidR="00F4084E" w:rsidRPr="00B91251" w:rsidRDefault="00F4084E" w:rsidP="00FB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4084E" w:rsidRPr="00F21962" w:rsidRDefault="00627454" w:rsidP="0093614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810" w:hanging="263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</w:rPr>
        <w:t xml:space="preserve"> </w:t>
      </w:r>
      <w:r w:rsidR="0097317B" w:rsidRPr="00F21962">
        <w:rPr>
          <w:rFonts w:ascii="Angsana New" w:hAnsi="Angsana New"/>
          <w:sz w:val="30"/>
          <w:szCs w:val="30"/>
        </w:rPr>
        <w:t xml:space="preserve"> </w:t>
      </w:r>
      <w:r w:rsidR="00F4084E" w:rsidRPr="00F21962">
        <w:rPr>
          <w:rFonts w:ascii="Angsana New" w:hAnsi="Angsana New"/>
          <w:sz w:val="30"/>
          <w:szCs w:val="30"/>
          <w:cs/>
        </w:rPr>
        <w:t>ภาระผูกพัน</w:t>
      </w:r>
    </w:p>
    <w:p w:rsidR="003B14DB" w:rsidRPr="00B91251" w:rsidRDefault="003B14DB" w:rsidP="009731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18" w:type="dxa"/>
        <w:tblLayout w:type="fixed"/>
        <w:tblLook w:val="0020" w:firstRow="1" w:lastRow="0" w:firstColumn="0" w:lastColumn="0" w:noHBand="0" w:noVBand="0"/>
      </w:tblPr>
      <w:tblGrid>
        <w:gridCol w:w="3582"/>
        <w:gridCol w:w="1179"/>
        <w:gridCol w:w="236"/>
        <w:gridCol w:w="1159"/>
        <w:gridCol w:w="236"/>
        <w:gridCol w:w="1069"/>
        <w:gridCol w:w="236"/>
        <w:gridCol w:w="1213"/>
      </w:tblGrid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:rsidR="003B14DB" w:rsidRPr="00F21962" w:rsidRDefault="003B14DB" w:rsidP="00F2196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3B14DB" w:rsidRPr="00F21962" w:rsidRDefault="003B14DB" w:rsidP="00573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2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E7385F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B14DB"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B14DB"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E7385F" w:rsidP="003B1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B14DB" w:rsidRPr="00F2196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:rsidR="003B14DB" w:rsidRPr="00F21962" w:rsidRDefault="003B14DB" w:rsidP="003B14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219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179" w:type="dxa"/>
          </w:tcPr>
          <w:p w:rsidR="003B14DB" w:rsidRPr="00F21962" w:rsidRDefault="00200FC5" w:rsidP="008C682B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295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8C682B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F21962" w:rsidRDefault="009B4A84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295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573E6D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1,393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</w:tcPr>
          <w:p w:rsidR="003B14DB" w:rsidRPr="00F21962" w:rsidRDefault="009F5195" w:rsidP="008C682B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5,370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670416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F21962" w:rsidRDefault="009B4A84" w:rsidP="00670416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5,370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51290B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1290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เครื่องตกแต่ง ติดตั้งและเครื่อง</w:t>
            </w:r>
            <w:r w:rsidR="0051290B" w:rsidRPr="0051290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</w:t>
            </w:r>
            <w:r w:rsidRPr="0051290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9" w:type="dxa"/>
          </w:tcPr>
          <w:p w:rsidR="003B14DB" w:rsidRPr="00F21962" w:rsidRDefault="009F5195" w:rsidP="008C682B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670416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F21962" w:rsidRDefault="009B4A84" w:rsidP="00670416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8C682B" w:rsidRDefault="00194CE9" w:rsidP="008C682B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682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B34A4" w:rsidRPr="008C682B">
              <w:rPr>
                <w:rFonts w:ascii="Angsana New" w:hAnsi="Angsana New" w:cs="Angsana New"/>
                <w:sz w:val="30"/>
                <w:szCs w:val="30"/>
              </w:rPr>
              <w:t>,882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8C682B" w:rsidRDefault="003B14DB" w:rsidP="008C682B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8C682B">
              <w:rPr>
                <w:rFonts w:ascii="Angsana New" w:hAnsi="Angsana New" w:cs="Angsana New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F21962" w:rsidRDefault="009B4A84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5,882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5,538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ยกเลิกไม่ได้</w:t>
            </w:r>
          </w:p>
        </w:tc>
        <w:tc>
          <w:tcPr>
            <w:tcW w:w="117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3B14DB" w:rsidRPr="00F21962" w:rsidRDefault="003B14DB" w:rsidP="003B14D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</w:tcPr>
          <w:p w:rsidR="003B14DB" w:rsidRPr="00F21962" w:rsidRDefault="003B14DB" w:rsidP="003B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</w:tcPr>
          <w:p w:rsidR="003B14DB" w:rsidRPr="00F21962" w:rsidRDefault="009F5195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27,687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F21962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25,879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200FC5" w:rsidRDefault="009B4A84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23,107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22,833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9" w:type="dxa"/>
          </w:tcPr>
          <w:p w:rsidR="003B14DB" w:rsidRPr="00200FC5" w:rsidRDefault="009F5195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30,593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:rsidR="003B14DB" w:rsidRPr="00200FC5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34,302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:rsidR="003B14DB" w:rsidRPr="00200FC5" w:rsidRDefault="009B4A84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23,010</w:t>
            </w:r>
          </w:p>
        </w:tc>
        <w:tc>
          <w:tcPr>
            <w:tcW w:w="236" w:type="dxa"/>
          </w:tcPr>
          <w:p w:rsidR="003B14DB" w:rsidRPr="00F21962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27,944</w:t>
            </w:r>
          </w:p>
        </w:tc>
      </w:tr>
      <w:tr w:rsidR="003B14DB" w:rsidRPr="00F21962" w:rsidTr="00E7385F">
        <w:tc>
          <w:tcPr>
            <w:tcW w:w="3582" w:type="dxa"/>
          </w:tcPr>
          <w:p w:rsidR="003B14DB" w:rsidRPr="00F21962" w:rsidRDefault="003B14DB" w:rsidP="00CE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200FC5" w:rsidRDefault="00A37046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sz w:val="30"/>
                <w:szCs w:val="30"/>
              </w:rPr>
              <w:t>58,280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200FC5" w:rsidRDefault="003B14DB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sz w:val="30"/>
                <w:szCs w:val="30"/>
              </w:rPr>
              <w:t>60,181</w:t>
            </w:r>
          </w:p>
        </w:tc>
        <w:tc>
          <w:tcPr>
            <w:tcW w:w="236" w:type="dxa"/>
          </w:tcPr>
          <w:p w:rsidR="003B14DB" w:rsidRPr="00200FC5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200FC5" w:rsidRDefault="009B4A84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200FC5">
              <w:rPr>
                <w:rFonts w:ascii="Angsana New" w:hAnsi="Angsana New" w:cs="Angsana New"/>
                <w:sz w:val="30"/>
                <w:szCs w:val="30"/>
              </w:rPr>
              <w:t>46,117</w:t>
            </w:r>
          </w:p>
        </w:tc>
        <w:tc>
          <w:tcPr>
            <w:tcW w:w="236" w:type="dxa"/>
          </w:tcPr>
          <w:p w:rsidR="003B14DB" w:rsidRPr="009B4A84" w:rsidRDefault="003B14DB" w:rsidP="003B14D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3B14DB" w:rsidRPr="00F21962" w:rsidRDefault="003B14DB" w:rsidP="00E7385F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</w:rPr>
              <w:t>50,777</w:t>
            </w:r>
          </w:p>
        </w:tc>
      </w:tr>
      <w:tr w:rsidR="00096DFC" w:rsidRPr="00936149" w:rsidTr="00936149">
        <w:trPr>
          <w:trHeight w:val="116"/>
        </w:trPr>
        <w:tc>
          <w:tcPr>
            <w:tcW w:w="3582" w:type="dxa"/>
          </w:tcPr>
          <w:p w:rsidR="00096DFC" w:rsidRPr="00F21962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574" w:type="dxa"/>
            <w:gridSpan w:val="3"/>
          </w:tcPr>
          <w:p w:rsidR="00096DFC" w:rsidRPr="00936149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096DFC" w:rsidRPr="00936149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69" w:type="dxa"/>
          </w:tcPr>
          <w:p w:rsidR="00096DFC" w:rsidRPr="00936149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096DFC" w:rsidRPr="00936149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3" w:type="dxa"/>
          </w:tcPr>
          <w:p w:rsidR="00096DFC" w:rsidRPr="00936149" w:rsidRDefault="00096DFC" w:rsidP="0093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096DFC" w:rsidRPr="00F21962" w:rsidTr="00E7385F">
        <w:tc>
          <w:tcPr>
            <w:tcW w:w="3582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27" w:hanging="25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6DFC" w:rsidRPr="00F21962" w:rsidTr="00E7385F">
        <w:tc>
          <w:tcPr>
            <w:tcW w:w="3582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DFC" w:rsidRPr="00F21962" w:rsidTr="00E7385F">
        <w:tc>
          <w:tcPr>
            <w:tcW w:w="3582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   แต่ยังไม่เข้าเงื่อนไขการเป็นหนี้สิน</w:t>
            </w:r>
          </w:p>
        </w:tc>
        <w:tc>
          <w:tcPr>
            <w:tcW w:w="1179" w:type="dxa"/>
          </w:tcPr>
          <w:p w:rsidR="00096DFC" w:rsidRPr="00573E6D" w:rsidRDefault="00096DFC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9,823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096DFC" w:rsidRPr="00573E6D" w:rsidRDefault="00096DFC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96DFC" w:rsidRPr="00573E6D" w:rsidRDefault="00096DFC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5,516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096DFC" w:rsidRPr="00E7385F" w:rsidRDefault="00096DFC" w:rsidP="00096DFC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8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12,253</w:t>
            </w:r>
          </w:p>
        </w:tc>
      </w:tr>
      <w:tr w:rsidR="00096DFC" w:rsidRPr="00F21962" w:rsidTr="00E7385F">
        <w:tc>
          <w:tcPr>
            <w:tcW w:w="3582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9" w:type="dxa"/>
          </w:tcPr>
          <w:p w:rsidR="00096DFC" w:rsidRPr="00573E6D" w:rsidRDefault="00096DFC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096DFC" w:rsidRPr="00573E6D" w:rsidRDefault="00096DFC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96DFC" w:rsidRPr="00573E6D" w:rsidRDefault="00096DFC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:rsidR="00096DFC" w:rsidRPr="00E7385F" w:rsidRDefault="00096DFC" w:rsidP="00096DFC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8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096DFC" w:rsidRPr="00F21962" w:rsidTr="00E7385F">
        <w:tc>
          <w:tcPr>
            <w:tcW w:w="3582" w:type="dxa"/>
          </w:tcPr>
          <w:p w:rsidR="00C80EF3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2C4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ค่าใช้จ่ายสำหรับการก่อสร้างเขื่อน</w:t>
            </w:r>
          </w:p>
          <w:p w:rsidR="00096DFC" w:rsidRPr="00F21962" w:rsidRDefault="00C80EF3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80EF3">
              <w:rPr>
                <w:rFonts w:ascii="Angsana New" w:hAnsi="Angsana New" w:hint="cs"/>
                <w:sz w:val="30"/>
                <w:szCs w:val="30"/>
                <w:cs/>
              </w:rPr>
              <w:t>ป้องกัน</w:t>
            </w:r>
            <w:r w:rsidR="00096DFC" w:rsidRPr="00022C4A">
              <w:rPr>
                <w:rFonts w:ascii="Angsana New" w:hAnsi="Angsana New" w:hint="cs"/>
                <w:sz w:val="30"/>
                <w:szCs w:val="30"/>
                <w:cs/>
              </w:rPr>
              <w:t>น้ำท่วม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936149" w:rsidRDefault="00936149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96DFC" w:rsidRPr="00573E6D" w:rsidRDefault="00096DFC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11,530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936149" w:rsidRDefault="00936149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96DFC" w:rsidRPr="00573E6D" w:rsidRDefault="00096DFC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12,025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936149" w:rsidRDefault="00936149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96DFC" w:rsidRPr="00573E6D" w:rsidRDefault="00096DFC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11,530</w:t>
            </w:r>
          </w:p>
        </w:tc>
        <w:tc>
          <w:tcPr>
            <w:tcW w:w="236" w:type="dxa"/>
          </w:tcPr>
          <w:p w:rsidR="00096DFC" w:rsidRPr="00F21962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936149" w:rsidRDefault="00936149" w:rsidP="00096DFC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096DFC" w:rsidRPr="00573E6D" w:rsidRDefault="00096DFC" w:rsidP="00096DFC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12,025</w:t>
            </w:r>
          </w:p>
        </w:tc>
      </w:tr>
      <w:tr w:rsidR="00096DFC" w:rsidRPr="00F21962" w:rsidTr="00E7385F">
        <w:tc>
          <w:tcPr>
            <w:tcW w:w="3582" w:type="dxa"/>
          </w:tcPr>
          <w:p w:rsidR="00096DFC" w:rsidRPr="00F21962" w:rsidRDefault="00096DFC" w:rsidP="0009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096DFC" w:rsidRPr="00573E6D" w:rsidRDefault="00096DFC" w:rsidP="00573E6D">
            <w:pPr>
              <w:pStyle w:val="Heading5"/>
              <w:tabs>
                <w:tab w:val="decimal" w:pos="95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/>
                <w:sz w:val="30"/>
                <w:szCs w:val="30"/>
              </w:rPr>
              <w:t>35,967</w:t>
            </w:r>
          </w:p>
        </w:tc>
        <w:tc>
          <w:tcPr>
            <w:tcW w:w="236" w:type="dxa"/>
          </w:tcPr>
          <w:p w:rsidR="00096DFC" w:rsidRPr="00573E6D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096DFC" w:rsidRPr="00573E6D" w:rsidRDefault="00096DFC" w:rsidP="00573E6D">
            <w:pPr>
              <w:pStyle w:val="Heading5"/>
              <w:tabs>
                <w:tab w:val="decimal" w:pos="92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/>
                <w:sz w:val="30"/>
                <w:szCs w:val="30"/>
              </w:rPr>
              <w:t>38,</w:t>
            </w:r>
            <w:r w:rsidRPr="00573E6D">
              <w:rPr>
                <w:rFonts w:ascii="Angsana New" w:hAnsi="Angsana New" w:cs="Angsana New"/>
                <w:sz w:val="30"/>
                <w:szCs w:val="30"/>
              </w:rPr>
              <w:t>892</w:t>
            </w:r>
          </w:p>
        </w:tc>
        <w:tc>
          <w:tcPr>
            <w:tcW w:w="236" w:type="dxa"/>
          </w:tcPr>
          <w:p w:rsidR="00096DFC" w:rsidRPr="00573E6D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096DFC" w:rsidRPr="00573E6D" w:rsidRDefault="00096DFC" w:rsidP="00573E6D">
            <w:pPr>
              <w:pStyle w:val="Heading5"/>
              <w:tabs>
                <w:tab w:val="decimal" w:pos="885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/>
                <w:sz w:val="30"/>
                <w:szCs w:val="30"/>
              </w:rPr>
              <w:t>24,015</w:t>
            </w:r>
          </w:p>
        </w:tc>
        <w:tc>
          <w:tcPr>
            <w:tcW w:w="236" w:type="dxa"/>
          </w:tcPr>
          <w:p w:rsidR="00096DFC" w:rsidRPr="00573E6D" w:rsidRDefault="00096DFC" w:rsidP="00096D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096DFC" w:rsidRPr="00573E6D" w:rsidRDefault="00096DFC" w:rsidP="00096DFC">
            <w:pPr>
              <w:pStyle w:val="Heading5"/>
              <w:tabs>
                <w:tab w:val="decimal" w:pos="1016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73E6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73E6D">
              <w:rPr>
                <w:rFonts w:ascii="Angsana New" w:hAnsi="Angsana New"/>
                <w:sz w:val="30"/>
                <w:szCs w:val="30"/>
              </w:rPr>
              <w:t>,247</w:t>
            </w:r>
          </w:p>
        </w:tc>
      </w:tr>
    </w:tbl>
    <w:p w:rsidR="00936149" w:rsidRDefault="00936149" w:rsidP="009361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F4084E" w:rsidRPr="00936149" w:rsidRDefault="00F4084E" w:rsidP="001621C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right="-72" w:hanging="353"/>
        <w:jc w:val="thaiDistribute"/>
        <w:rPr>
          <w:rFonts w:ascii="Angsana New" w:hAnsi="Angsana New"/>
          <w:spacing w:val="4"/>
          <w:sz w:val="30"/>
          <w:szCs w:val="30"/>
        </w:rPr>
      </w:pPr>
      <w:r w:rsidRPr="00936149">
        <w:rPr>
          <w:rFonts w:ascii="Angsana New" w:hAnsi="Angsana New"/>
          <w:spacing w:val="8"/>
          <w:sz w:val="30"/>
          <w:szCs w:val="30"/>
          <w:cs/>
        </w:rPr>
        <w:t xml:space="preserve">ในเดือนมีนาคม </w:t>
      </w:r>
      <w:r w:rsidRPr="00936149">
        <w:rPr>
          <w:rFonts w:ascii="Angsana New" w:hAnsi="Angsana New"/>
          <w:spacing w:val="8"/>
          <w:sz w:val="30"/>
          <w:szCs w:val="30"/>
        </w:rPr>
        <w:t>2557</w:t>
      </w:r>
      <w:r w:rsidRPr="00936149">
        <w:rPr>
          <w:rFonts w:ascii="Angsana New" w:hAnsi="Angsana New"/>
          <w:spacing w:val="8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</w:t>
      </w:r>
      <w:r w:rsidR="001621C8">
        <w:rPr>
          <w:rFonts w:ascii="Angsana New" w:hAnsi="Angsana New"/>
          <w:spacing w:val="8"/>
          <w:sz w:val="30"/>
          <w:szCs w:val="30"/>
        </w:rPr>
        <w:t xml:space="preserve">                    </w:t>
      </w:r>
      <w:r w:rsidRPr="00936149">
        <w:rPr>
          <w:rFonts w:ascii="Angsana New" w:hAnsi="Angsana New"/>
          <w:spacing w:val="8"/>
          <w:sz w:val="30"/>
          <w:szCs w:val="30"/>
          <w:cs/>
        </w:rPr>
        <w:t>ใน</w:t>
      </w:r>
      <w:r w:rsidRPr="00936149">
        <w:rPr>
          <w:rFonts w:ascii="Angsana New" w:hAnsi="Angsana New"/>
          <w:spacing w:val="-2"/>
          <w:sz w:val="30"/>
          <w:szCs w:val="30"/>
          <w:cs/>
        </w:rPr>
        <w:t>จังหวัดลำพูน</w:t>
      </w:r>
      <w:r w:rsidR="001621C8">
        <w:rPr>
          <w:rFonts w:ascii="Angsana New" w:hAnsi="Angsana New"/>
          <w:spacing w:val="-2"/>
          <w:sz w:val="30"/>
          <w:szCs w:val="30"/>
        </w:rPr>
        <w:t xml:space="preserve"> </w:t>
      </w:r>
      <w:r w:rsidRPr="00936149">
        <w:rPr>
          <w:rFonts w:ascii="Angsana New" w:hAnsi="Angsana New"/>
          <w:spacing w:val="-2"/>
          <w:sz w:val="30"/>
          <w:szCs w:val="30"/>
          <w:cs/>
        </w:rPr>
        <w:t>บริษัทมีภาระที่จะต้องซื้อไอน้ำในปริมาณตามที่กำหนดในสัญญา โดยมีระยะเวลาของสัญญา</w:t>
      </w:r>
      <w:r w:rsidR="001621C8">
        <w:rPr>
          <w:rFonts w:ascii="Angsana New" w:hAnsi="Angsana New"/>
          <w:spacing w:val="-2"/>
          <w:sz w:val="30"/>
          <w:szCs w:val="30"/>
        </w:rPr>
        <w:t xml:space="preserve">            </w:t>
      </w:r>
      <w:r w:rsidRPr="003C123E">
        <w:rPr>
          <w:rFonts w:ascii="Angsana New" w:hAnsi="Angsana New"/>
          <w:spacing w:val="6"/>
          <w:sz w:val="30"/>
          <w:szCs w:val="30"/>
        </w:rPr>
        <w:t>10</w:t>
      </w:r>
      <w:r w:rsidRPr="003C123E">
        <w:rPr>
          <w:rFonts w:ascii="Angsana New" w:hAnsi="Angsana New"/>
          <w:spacing w:val="6"/>
          <w:sz w:val="30"/>
          <w:szCs w:val="30"/>
          <w:cs/>
        </w:rPr>
        <w:t xml:space="preserve"> ปี นับจากวันเริ่มต้นอายุสัญญา ซึ่งวันเริ่มต้นอายุสัญญาจะต้องไม่เกินวันที่ </w:t>
      </w:r>
      <w:r w:rsidRPr="003C123E">
        <w:rPr>
          <w:rFonts w:ascii="Angsana New" w:hAnsi="Angsana New"/>
          <w:spacing w:val="6"/>
          <w:sz w:val="30"/>
          <w:szCs w:val="30"/>
        </w:rPr>
        <w:t>1</w:t>
      </w:r>
      <w:r w:rsidRPr="003C123E">
        <w:rPr>
          <w:rFonts w:ascii="Angsana New" w:hAnsi="Angsana New"/>
          <w:spacing w:val="6"/>
          <w:sz w:val="30"/>
          <w:szCs w:val="30"/>
          <w:cs/>
        </w:rPr>
        <w:t xml:space="preserve"> ตุลาคม </w:t>
      </w:r>
      <w:r w:rsidRPr="003C123E">
        <w:rPr>
          <w:rFonts w:ascii="Angsana New" w:hAnsi="Angsana New"/>
          <w:spacing w:val="6"/>
          <w:sz w:val="30"/>
          <w:szCs w:val="30"/>
        </w:rPr>
        <w:t>256</w:t>
      </w:r>
      <w:r w:rsidR="00EB600C" w:rsidRPr="003C123E">
        <w:rPr>
          <w:rFonts w:ascii="Angsana New" w:hAnsi="Angsana New"/>
          <w:spacing w:val="6"/>
          <w:sz w:val="30"/>
          <w:szCs w:val="30"/>
        </w:rPr>
        <w:t>4</w:t>
      </w:r>
    </w:p>
    <w:p w:rsidR="001A04C2" w:rsidRPr="00E7385F" w:rsidRDefault="001A04C2" w:rsidP="001A04C2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16"/>
          <w:szCs w:val="16"/>
          <w:lang w:val="en-US" w:bidi="th-TH"/>
        </w:rPr>
      </w:pPr>
    </w:p>
    <w:p w:rsidR="00E45C19" w:rsidRPr="00F21962" w:rsidRDefault="00E45C19" w:rsidP="00B547D4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:rsidR="00E45C19" w:rsidRPr="00AE5F60" w:rsidRDefault="00E45C19" w:rsidP="00B54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CF23C4" w:rsidRPr="00C80EF3" w:rsidRDefault="00CF23C4" w:rsidP="00C80EF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14355454"/>
      <w:r w:rsidRPr="00C80EF3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</w:t>
      </w:r>
      <w:r w:rsidR="00C80EF3" w:rsidRPr="00C80EF3">
        <w:rPr>
          <w:rFonts w:ascii="Angsana New" w:hAnsi="Angsana New" w:hint="cs"/>
          <w:sz w:val="30"/>
          <w:szCs w:val="30"/>
          <w:cs/>
        </w:rPr>
        <w:t>ัท</w:t>
      </w:r>
      <w:r w:rsidRPr="00C80EF3">
        <w:rPr>
          <w:rFonts w:ascii="Angsana New" w:hAnsi="Angsana New"/>
          <w:sz w:val="30"/>
          <w:szCs w:val="30"/>
          <w:cs/>
        </w:rPr>
        <w:t>ไม่ได้นำมาใช้ในการจัดทำงบการเงินนี้ มาตรฐานการรายงานทางการเงินที่ออกและปรับปรุงใหม่นี</w:t>
      </w:r>
      <w:r w:rsidR="00C80EF3" w:rsidRPr="00C80EF3">
        <w:rPr>
          <w:rFonts w:ascii="Angsana New" w:hAnsi="Angsana New" w:hint="cs"/>
          <w:sz w:val="30"/>
          <w:szCs w:val="30"/>
          <w:cs/>
        </w:rPr>
        <w:t>้</w:t>
      </w:r>
      <w:r w:rsidRPr="00C80EF3">
        <w:rPr>
          <w:rFonts w:ascii="Angsana New" w:hAnsi="Angsana New"/>
          <w:sz w:val="30"/>
          <w:szCs w:val="30"/>
          <w:cs/>
        </w:rPr>
        <w:t>อาจเกี่ยวข้องกับการดำเนินงานของกลุ่มบริษัท และถือปฏิบัติกับงบการเงินสำหรับรอบระยะเวลาบัญชีที่เริ่มในหรือหลังวันที่</w:t>
      </w:r>
      <w:r w:rsidR="00C80EF3">
        <w:rPr>
          <w:rFonts w:ascii="Angsana New" w:hAnsi="Angsana New"/>
          <w:sz w:val="30"/>
          <w:szCs w:val="30"/>
        </w:rPr>
        <w:br/>
      </w:r>
      <w:r w:rsidRPr="00C80EF3">
        <w:rPr>
          <w:rFonts w:ascii="Angsana New" w:hAnsi="Angsana New"/>
          <w:sz w:val="30"/>
          <w:szCs w:val="30"/>
        </w:rPr>
        <w:t xml:space="preserve">1 </w:t>
      </w:r>
      <w:r w:rsidRPr="00C80EF3">
        <w:rPr>
          <w:rFonts w:ascii="Angsana New" w:hAnsi="Angsana New"/>
          <w:sz w:val="30"/>
          <w:szCs w:val="30"/>
          <w:cs/>
        </w:rPr>
        <w:t xml:space="preserve">มกราคม </w:t>
      </w:r>
      <w:r w:rsidRPr="00C80EF3">
        <w:rPr>
          <w:rFonts w:ascii="Angsana New" w:hAnsi="Angsana New"/>
          <w:sz w:val="30"/>
          <w:szCs w:val="30"/>
        </w:rPr>
        <w:t xml:space="preserve">2563 </w:t>
      </w:r>
      <w:r w:rsidRPr="00C80EF3">
        <w:rPr>
          <w:rFonts w:ascii="Angsana New" w:hAnsi="Angsana New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:rsidR="00CF23C4" w:rsidRPr="00AE5F60" w:rsidRDefault="00CF23C4" w:rsidP="00CF23C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23C4" w:rsidRDefault="00CF23C4" w:rsidP="00CF23C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E5D">
        <w:rPr>
          <w:rFonts w:ascii="Angsana New" w:hAnsi="Angsana New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p w:rsidR="00CF23C4" w:rsidRPr="00AE5F60" w:rsidRDefault="00CF23C4" w:rsidP="00CF23C4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850"/>
        <w:gridCol w:w="3831"/>
        <w:gridCol w:w="1517"/>
      </w:tblGrid>
      <w:tr w:rsidR="00CF23C4" w:rsidRPr="00896ECA" w:rsidTr="00936149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:rsidR="00CF23C4" w:rsidRPr="0066642A" w:rsidRDefault="00CF23C4" w:rsidP="00440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9"/>
              <w:rPr>
                <w:rFonts w:ascii="Angsana New" w:hAnsi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CF23C4" w:rsidRPr="0066642A" w:rsidRDefault="00CF23C4" w:rsidP="00B2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F23C4" w:rsidRPr="00896ECA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896ECA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E7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67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AE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9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CF23C4" w:rsidRPr="00743265" w:rsidTr="00936149">
        <w:tc>
          <w:tcPr>
            <w:tcW w:w="3888" w:type="dxa"/>
            <w:shd w:val="clear" w:color="auto" w:fill="auto"/>
          </w:tcPr>
          <w:p w:rsidR="00CF23C4" w:rsidRPr="0066642A" w:rsidRDefault="00CF23C4" w:rsidP="00AE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9" w:hanging="3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642A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42A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CF23C4" w:rsidRPr="0066642A" w:rsidRDefault="00CF23C4" w:rsidP="0066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642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C80EF3" w:rsidRDefault="00C80EF3" w:rsidP="00C80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265">
        <w:rPr>
          <w:rFonts w:ascii="Angsana New" w:hAnsi="Angsana New"/>
          <w:i/>
          <w:iCs/>
          <w:sz w:val="30"/>
          <w:szCs w:val="30"/>
        </w:rPr>
        <w:t xml:space="preserve">* </w:t>
      </w:r>
      <w:r w:rsidRPr="0074326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bookmarkEnd w:id="1"/>
    <w:p w:rsidR="00AE5F60" w:rsidRDefault="00AE5F60" w:rsidP="009B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rPr>
          <w:rFonts w:ascii="Angsana New" w:hAnsi="Angsana New"/>
          <w:i/>
          <w:iCs/>
          <w:sz w:val="30"/>
          <w:szCs w:val="30"/>
        </w:rPr>
      </w:pPr>
    </w:p>
    <w:p w:rsidR="00CF23C4" w:rsidRPr="00E961B3" w:rsidRDefault="00CF23C4" w:rsidP="00CF23C4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94" w:hanging="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(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F23C4" w:rsidRPr="002E2045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F23C4" w:rsidRPr="002E2045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71843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</w:t>
      </w:r>
      <w:r w:rsidR="00071843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2E2045">
        <w:rPr>
          <w:rFonts w:ascii="Angsana New" w:hAnsi="Angsana New"/>
          <w:spacing w:val="2"/>
          <w:sz w:val="30"/>
          <w:szCs w:val="30"/>
          <w:cs/>
        </w:rPr>
        <w:t>ตลอดจนการรับรู้ การวัดมูลค่า การด้อยค่าและการตัดรายการ</w:t>
      </w:r>
      <w:r w:rsidR="0007184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E2045">
        <w:rPr>
          <w:rFonts w:ascii="Angsana New" w:hAnsi="Angsana New"/>
          <w:spacing w:val="2"/>
          <w:sz w:val="30"/>
          <w:szCs w:val="30"/>
          <w:cs/>
        </w:rPr>
        <w:t>รวมถึงหลักการบัญชีของอนุพันธ์และ</w:t>
      </w:r>
      <w:r w:rsidR="00071843">
        <w:rPr>
          <w:rFonts w:ascii="Angsana New" w:hAnsi="Angsana New" w:hint="cs"/>
          <w:spacing w:val="2"/>
          <w:sz w:val="30"/>
          <w:szCs w:val="30"/>
          <w:cs/>
        </w:rPr>
        <w:t xml:space="preserve">            </w:t>
      </w:r>
      <w:r w:rsidRPr="002E2045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:rsidR="00CF23C4" w:rsidRPr="002E2045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F23C4" w:rsidRDefault="00CF23C4" w:rsidP="00262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E7385F">
        <w:rPr>
          <w:rFonts w:ascii="Angsana New" w:hAnsi="Angsana New"/>
          <w:spacing w:val="-6"/>
          <w:sz w:val="30"/>
          <w:szCs w:val="30"/>
          <w:cs/>
        </w:rPr>
        <w:t>กลุ่มบริษัทอยู่</w:t>
      </w:r>
      <w:r w:rsidRPr="00262043">
        <w:rPr>
          <w:rFonts w:ascii="Angsana New" w:hAnsi="Angsana New"/>
          <w:sz w:val="30"/>
          <w:szCs w:val="30"/>
          <w:cs/>
        </w:rPr>
        <w:t>ระหว่าง</w:t>
      </w:r>
      <w:r w:rsidRPr="00E7385F">
        <w:rPr>
          <w:rFonts w:ascii="Angsana New" w:hAnsi="Angsana New"/>
          <w:spacing w:val="-6"/>
          <w:sz w:val="30"/>
          <w:szCs w:val="30"/>
          <w:cs/>
        </w:rPr>
        <w:t>ประเมินผลกระทบที่อาจเกิดขึ้นจากการถือปฏิบัติตามมาตรฐานการรายงานทางการเงิน</w:t>
      </w:r>
      <w:r w:rsidR="00071843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</w:t>
      </w:r>
      <w:r w:rsidRPr="003C123E">
        <w:rPr>
          <w:rFonts w:ascii="Angsana New" w:hAnsi="Angsana New"/>
          <w:spacing w:val="6"/>
          <w:sz w:val="30"/>
          <w:szCs w:val="30"/>
          <w:cs/>
        </w:rPr>
        <w:t>ที่เกี่ยวข้องกับเครื่องมือทางการเงินเป็นครั้งแรกต่องบการเงิน</w:t>
      </w:r>
    </w:p>
    <w:p w:rsidR="00CF23C4" w:rsidRDefault="00CF23C4" w:rsidP="00CF23C4">
      <w:pPr>
        <w:pStyle w:val="block"/>
        <w:spacing w:after="0"/>
        <w:ind w:left="900"/>
        <w:rPr>
          <w:rFonts w:ascii="Angsana New" w:hAnsi="Angsana New"/>
          <w:sz w:val="30"/>
          <w:szCs w:val="30"/>
        </w:rPr>
      </w:pPr>
    </w:p>
    <w:p w:rsidR="00AE5F60" w:rsidRDefault="00AE5F60" w:rsidP="009B02B8">
      <w:pPr>
        <w:pStyle w:val="block"/>
        <w:spacing w:after="0"/>
        <w:ind w:left="0"/>
        <w:rPr>
          <w:rFonts w:ascii="Angsana New" w:hAnsi="Angsana New"/>
          <w:sz w:val="30"/>
          <w:szCs w:val="30"/>
        </w:rPr>
      </w:pPr>
    </w:p>
    <w:p w:rsidR="00C80EF3" w:rsidRDefault="00C80EF3" w:rsidP="009B02B8">
      <w:pPr>
        <w:pStyle w:val="block"/>
        <w:spacing w:after="0"/>
        <w:ind w:left="0"/>
        <w:rPr>
          <w:rFonts w:ascii="Angsana New" w:hAnsi="Angsana New"/>
          <w:sz w:val="30"/>
          <w:szCs w:val="30"/>
        </w:rPr>
      </w:pPr>
    </w:p>
    <w:p w:rsidR="00C80EF3" w:rsidRDefault="00C80EF3" w:rsidP="009B02B8">
      <w:pPr>
        <w:pStyle w:val="block"/>
        <w:spacing w:after="0"/>
        <w:ind w:left="0"/>
        <w:rPr>
          <w:rFonts w:ascii="Angsana New" w:hAnsi="Angsana New"/>
          <w:sz w:val="30"/>
          <w:szCs w:val="30"/>
          <w:rtl/>
          <w:cs/>
        </w:rPr>
      </w:pPr>
    </w:p>
    <w:p w:rsidR="00CF23C4" w:rsidRPr="00E961B3" w:rsidRDefault="00CF23C4" w:rsidP="00CF23C4">
      <w:pPr>
        <w:pStyle w:val="ListParagraph"/>
        <w:numPr>
          <w:ilvl w:val="0"/>
          <w:numId w:val="33"/>
        </w:numPr>
        <w:tabs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hanging="70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F23C4" w:rsidRPr="00071843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F23C4" w:rsidRPr="00CF23C4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F23C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F23C4">
        <w:rPr>
          <w:rFonts w:ascii="Angsana New" w:hAnsi="Angsana New"/>
          <w:sz w:val="30"/>
          <w:szCs w:val="30"/>
        </w:rPr>
        <w:t>16</w:t>
      </w:r>
      <w:r w:rsidRPr="00CF23C4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CF23C4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บัญชีเดียวสำหรับผู้เช่าโดยผู้เช่าต้องรับรู้</w:t>
      </w:r>
      <w:r w:rsidRPr="00CF23C4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</w:t>
      </w:r>
      <w:r w:rsidRPr="00CF23C4">
        <w:rPr>
          <w:rFonts w:ascii="Angsana New" w:hAnsi="Angsana New"/>
          <w:color w:val="000000"/>
          <w:sz w:val="30"/>
          <w:szCs w:val="30"/>
          <w:cs/>
        </w:rPr>
        <w:t>ภาระผูกพันที่ผู้เช่าต้องจ่ายชำระ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CF23C4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CF23C4" w:rsidRPr="00E961B3" w:rsidRDefault="00CF23C4" w:rsidP="00CF23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:rsidR="00CF23C4" w:rsidRPr="003C123E" w:rsidRDefault="00CF23C4" w:rsidP="00262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6"/>
          <w:sz w:val="30"/>
          <w:szCs w:val="30"/>
        </w:rPr>
      </w:pPr>
      <w:bookmarkStart w:id="2" w:name="_Hlk5784835"/>
      <w:r w:rsidRPr="00E961B3">
        <w:rPr>
          <w:rFonts w:ascii="Angsana New" w:hAnsi="Angsana New"/>
          <w:spacing w:val="2"/>
          <w:sz w:val="30"/>
          <w:szCs w:val="30"/>
          <w:cs/>
        </w:rPr>
        <w:t>กลุ่มบริษัทอยู่ระหว่างประเมินผลกระทบที่อาจเกิดขึ้นจากการถือปฏิบัติตามมาตรฐานการรายงานทางการเงิน</w:t>
      </w:r>
      <w:r w:rsidRPr="003C123E">
        <w:rPr>
          <w:rFonts w:ascii="Angsana New" w:hAnsi="Angsana New"/>
          <w:spacing w:val="6"/>
          <w:sz w:val="30"/>
          <w:szCs w:val="30"/>
          <w:cs/>
        </w:rPr>
        <w:t>ที่เกี่ยวข้องกับสัญญาเช่าเป็นครั้งแรกต่องบการเงิน</w:t>
      </w:r>
    </w:p>
    <w:bookmarkEnd w:id="2"/>
    <w:p w:rsidR="00CF23C4" w:rsidRPr="00094423" w:rsidRDefault="00CF23C4" w:rsidP="00CF23C4">
      <w:pPr>
        <w:pStyle w:val="block"/>
        <w:ind w:left="0"/>
        <w:rPr>
          <w:rFonts w:ascii="Angsana New" w:hAnsi="Angsana New"/>
          <w:sz w:val="30"/>
          <w:szCs w:val="30"/>
          <w:cs/>
          <w:lang w:bidi="th-TH"/>
        </w:rPr>
      </w:pPr>
    </w:p>
    <w:p w:rsidR="00F051A1" w:rsidRPr="00F21962" w:rsidRDefault="00F051A1" w:rsidP="00721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F051A1" w:rsidRPr="00F21962" w:rsidSect="00E522D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24D" w:rsidRDefault="008F224D">
      <w:r>
        <w:separator/>
      </w:r>
    </w:p>
  </w:endnote>
  <w:endnote w:type="continuationSeparator" w:id="0">
    <w:p w:rsidR="008F224D" w:rsidRDefault="008F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3504BC" w:rsidRDefault="00A40090" w:rsidP="003504BC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00659" w:rsidRDefault="00A40090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40090" w:rsidRPr="006D2137" w:rsidRDefault="00A40090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00659" w:rsidRDefault="00A40090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40090" w:rsidRPr="000257B8" w:rsidRDefault="00A40090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6D2137" w:rsidRDefault="00A40090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DD28EC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24D" w:rsidRDefault="008F224D">
      <w:r>
        <w:separator/>
      </w:r>
    </w:p>
  </w:footnote>
  <w:footnote w:type="continuationSeparator" w:id="0">
    <w:p w:rsidR="008F224D" w:rsidRDefault="008F2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40090" w:rsidRDefault="00A40090" w:rsidP="00DD2A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9367B" w:rsidRDefault="00A40090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40090" w:rsidRDefault="00A40090" w:rsidP="000E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9367B" w:rsidRDefault="00A40090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40090" w:rsidRDefault="00A40090" w:rsidP="000E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587BE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A40090" w:rsidRPr="00F9367B" w:rsidRDefault="00A4009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090" w:rsidRPr="00F9367B" w:rsidRDefault="00A40090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A40090" w:rsidRPr="00F9367B" w:rsidRDefault="00A40090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A40090" w:rsidRPr="00F9367B" w:rsidRDefault="00A40090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156E32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A40090" w:rsidRPr="00F9367B" w:rsidRDefault="00A40090" w:rsidP="00A02394">
    <w:pPr>
      <w:pStyle w:val="Header"/>
      <w:rPr>
        <w:sz w:val="16"/>
        <w:szCs w:val="16"/>
      </w:rPr>
    </w:pPr>
  </w:p>
  <w:p w:rsidR="00A40090" w:rsidRPr="00F9367B" w:rsidRDefault="00A40090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8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5"/>
  </w:num>
  <w:num w:numId="14">
    <w:abstractNumId w:val="16"/>
  </w:num>
  <w:num w:numId="15">
    <w:abstractNumId w:val="20"/>
  </w:num>
  <w:num w:numId="16">
    <w:abstractNumId w:val="26"/>
  </w:num>
  <w:num w:numId="17">
    <w:abstractNumId w:val="27"/>
  </w:num>
  <w:num w:numId="18">
    <w:abstractNumId w:val="11"/>
  </w:num>
  <w:num w:numId="19">
    <w:abstractNumId w:val="17"/>
  </w:num>
  <w:num w:numId="20">
    <w:abstractNumId w:val="10"/>
  </w:num>
  <w:num w:numId="21">
    <w:abstractNumId w:val="15"/>
  </w:num>
  <w:num w:numId="22">
    <w:abstractNumId w:val="24"/>
  </w:num>
  <w:num w:numId="23">
    <w:abstractNumId w:val="18"/>
  </w:num>
  <w:num w:numId="24">
    <w:abstractNumId w:val="21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2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2"/>
  </w:num>
  <w:num w:numId="3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6B4"/>
    <w:rsid w:val="000029A4"/>
    <w:rsid w:val="00002D4C"/>
    <w:rsid w:val="0000303E"/>
    <w:rsid w:val="00005144"/>
    <w:rsid w:val="00005218"/>
    <w:rsid w:val="0000550F"/>
    <w:rsid w:val="00006012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9D7"/>
    <w:rsid w:val="00014ED6"/>
    <w:rsid w:val="0001516F"/>
    <w:rsid w:val="0001523D"/>
    <w:rsid w:val="000156A3"/>
    <w:rsid w:val="00015DF2"/>
    <w:rsid w:val="00015E0E"/>
    <w:rsid w:val="00016C76"/>
    <w:rsid w:val="00016DF6"/>
    <w:rsid w:val="00016F31"/>
    <w:rsid w:val="000171A8"/>
    <w:rsid w:val="0001721D"/>
    <w:rsid w:val="00017C62"/>
    <w:rsid w:val="000205E4"/>
    <w:rsid w:val="00020800"/>
    <w:rsid w:val="000212FC"/>
    <w:rsid w:val="00022187"/>
    <w:rsid w:val="00022C4A"/>
    <w:rsid w:val="000233EE"/>
    <w:rsid w:val="00023A10"/>
    <w:rsid w:val="00023ECB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863"/>
    <w:rsid w:val="00031B6D"/>
    <w:rsid w:val="00031B6E"/>
    <w:rsid w:val="00032173"/>
    <w:rsid w:val="000321ED"/>
    <w:rsid w:val="00032284"/>
    <w:rsid w:val="00032E07"/>
    <w:rsid w:val="00032E83"/>
    <w:rsid w:val="0003301F"/>
    <w:rsid w:val="00034CC4"/>
    <w:rsid w:val="00035668"/>
    <w:rsid w:val="00036B29"/>
    <w:rsid w:val="000376CA"/>
    <w:rsid w:val="00040229"/>
    <w:rsid w:val="0004048C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B59"/>
    <w:rsid w:val="00046CD4"/>
    <w:rsid w:val="00046D1C"/>
    <w:rsid w:val="00047454"/>
    <w:rsid w:val="0004764A"/>
    <w:rsid w:val="000478B9"/>
    <w:rsid w:val="00047A00"/>
    <w:rsid w:val="0005055E"/>
    <w:rsid w:val="00050A83"/>
    <w:rsid w:val="00050E37"/>
    <w:rsid w:val="00051206"/>
    <w:rsid w:val="00051D2B"/>
    <w:rsid w:val="0005258D"/>
    <w:rsid w:val="00052976"/>
    <w:rsid w:val="00052F3E"/>
    <w:rsid w:val="000534E0"/>
    <w:rsid w:val="00055FE1"/>
    <w:rsid w:val="00056CB8"/>
    <w:rsid w:val="0006031C"/>
    <w:rsid w:val="00060600"/>
    <w:rsid w:val="0006086C"/>
    <w:rsid w:val="00060AA7"/>
    <w:rsid w:val="00060AD0"/>
    <w:rsid w:val="00061503"/>
    <w:rsid w:val="0006242A"/>
    <w:rsid w:val="00062B9E"/>
    <w:rsid w:val="00063026"/>
    <w:rsid w:val="00063FCE"/>
    <w:rsid w:val="00064635"/>
    <w:rsid w:val="00064784"/>
    <w:rsid w:val="00064ABA"/>
    <w:rsid w:val="00064FCF"/>
    <w:rsid w:val="000653B7"/>
    <w:rsid w:val="000659EA"/>
    <w:rsid w:val="00065F14"/>
    <w:rsid w:val="00065F20"/>
    <w:rsid w:val="00066571"/>
    <w:rsid w:val="00066B57"/>
    <w:rsid w:val="00066EAF"/>
    <w:rsid w:val="00067DF5"/>
    <w:rsid w:val="00070792"/>
    <w:rsid w:val="00071180"/>
    <w:rsid w:val="00071703"/>
    <w:rsid w:val="00071843"/>
    <w:rsid w:val="0007191E"/>
    <w:rsid w:val="00072CBA"/>
    <w:rsid w:val="00072E6D"/>
    <w:rsid w:val="00073B38"/>
    <w:rsid w:val="00074169"/>
    <w:rsid w:val="00074D9C"/>
    <w:rsid w:val="00074E3E"/>
    <w:rsid w:val="00074FF3"/>
    <w:rsid w:val="0007515B"/>
    <w:rsid w:val="00075675"/>
    <w:rsid w:val="00076203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553"/>
    <w:rsid w:val="00080EF3"/>
    <w:rsid w:val="000810BE"/>
    <w:rsid w:val="00081618"/>
    <w:rsid w:val="00082C2D"/>
    <w:rsid w:val="00082D49"/>
    <w:rsid w:val="00083062"/>
    <w:rsid w:val="00083356"/>
    <w:rsid w:val="000835DC"/>
    <w:rsid w:val="000838CE"/>
    <w:rsid w:val="00084E52"/>
    <w:rsid w:val="00084EC4"/>
    <w:rsid w:val="000851AC"/>
    <w:rsid w:val="00086E2D"/>
    <w:rsid w:val="00087613"/>
    <w:rsid w:val="000876C8"/>
    <w:rsid w:val="00087771"/>
    <w:rsid w:val="000879A9"/>
    <w:rsid w:val="00087CF8"/>
    <w:rsid w:val="00087EA8"/>
    <w:rsid w:val="0009010F"/>
    <w:rsid w:val="00090326"/>
    <w:rsid w:val="00090335"/>
    <w:rsid w:val="00090466"/>
    <w:rsid w:val="000912E5"/>
    <w:rsid w:val="000918BC"/>
    <w:rsid w:val="00091A53"/>
    <w:rsid w:val="00091EA9"/>
    <w:rsid w:val="0009325E"/>
    <w:rsid w:val="000934A0"/>
    <w:rsid w:val="00093881"/>
    <w:rsid w:val="000942A9"/>
    <w:rsid w:val="000944BD"/>
    <w:rsid w:val="000944F9"/>
    <w:rsid w:val="00094B0E"/>
    <w:rsid w:val="00095610"/>
    <w:rsid w:val="00095761"/>
    <w:rsid w:val="00095770"/>
    <w:rsid w:val="00095CD4"/>
    <w:rsid w:val="000960D1"/>
    <w:rsid w:val="000960D5"/>
    <w:rsid w:val="00096333"/>
    <w:rsid w:val="00096528"/>
    <w:rsid w:val="00096BD0"/>
    <w:rsid w:val="00096DFC"/>
    <w:rsid w:val="000970D5"/>
    <w:rsid w:val="00097EA6"/>
    <w:rsid w:val="00097F05"/>
    <w:rsid w:val="000A0615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333"/>
    <w:rsid w:val="000A7164"/>
    <w:rsid w:val="000A75C3"/>
    <w:rsid w:val="000A75CB"/>
    <w:rsid w:val="000B054E"/>
    <w:rsid w:val="000B0D72"/>
    <w:rsid w:val="000B0F0E"/>
    <w:rsid w:val="000B1370"/>
    <w:rsid w:val="000B16D9"/>
    <w:rsid w:val="000B34A4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E8B"/>
    <w:rsid w:val="000C0B73"/>
    <w:rsid w:val="000C11BF"/>
    <w:rsid w:val="000C1261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E3"/>
    <w:rsid w:val="000C588A"/>
    <w:rsid w:val="000C6363"/>
    <w:rsid w:val="000C648A"/>
    <w:rsid w:val="000C6564"/>
    <w:rsid w:val="000C6F0F"/>
    <w:rsid w:val="000D09C8"/>
    <w:rsid w:val="000D0C61"/>
    <w:rsid w:val="000D1EB8"/>
    <w:rsid w:val="000D3189"/>
    <w:rsid w:val="000D34B6"/>
    <w:rsid w:val="000D3C8D"/>
    <w:rsid w:val="000D5970"/>
    <w:rsid w:val="000D6536"/>
    <w:rsid w:val="000D670D"/>
    <w:rsid w:val="000D69DF"/>
    <w:rsid w:val="000D6B87"/>
    <w:rsid w:val="000D78E0"/>
    <w:rsid w:val="000D7924"/>
    <w:rsid w:val="000E049A"/>
    <w:rsid w:val="000E0645"/>
    <w:rsid w:val="000E088C"/>
    <w:rsid w:val="000E0ED5"/>
    <w:rsid w:val="000E483C"/>
    <w:rsid w:val="000E48A5"/>
    <w:rsid w:val="000E493D"/>
    <w:rsid w:val="000E4D1B"/>
    <w:rsid w:val="000E4DF1"/>
    <w:rsid w:val="000E6210"/>
    <w:rsid w:val="000E7D75"/>
    <w:rsid w:val="000E7E5C"/>
    <w:rsid w:val="000F09D8"/>
    <w:rsid w:val="000F0F93"/>
    <w:rsid w:val="000F13D7"/>
    <w:rsid w:val="000F290C"/>
    <w:rsid w:val="000F3093"/>
    <w:rsid w:val="000F322A"/>
    <w:rsid w:val="000F39E1"/>
    <w:rsid w:val="000F4025"/>
    <w:rsid w:val="000F4D17"/>
    <w:rsid w:val="000F54A1"/>
    <w:rsid w:val="000F5522"/>
    <w:rsid w:val="000F5724"/>
    <w:rsid w:val="000F5977"/>
    <w:rsid w:val="000F59F7"/>
    <w:rsid w:val="000F5BD5"/>
    <w:rsid w:val="000F609E"/>
    <w:rsid w:val="000F6405"/>
    <w:rsid w:val="000F661B"/>
    <w:rsid w:val="001000D4"/>
    <w:rsid w:val="00100A18"/>
    <w:rsid w:val="00100BFA"/>
    <w:rsid w:val="00101504"/>
    <w:rsid w:val="0010174C"/>
    <w:rsid w:val="00101E3D"/>
    <w:rsid w:val="001022EC"/>
    <w:rsid w:val="001024D2"/>
    <w:rsid w:val="00102BE5"/>
    <w:rsid w:val="001030FB"/>
    <w:rsid w:val="001037FC"/>
    <w:rsid w:val="00103AD6"/>
    <w:rsid w:val="0010429A"/>
    <w:rsid w:val="00104377"/>
    <w:rsid w:val="0010542E"/>
    <w:rsid w:val="001056C3"/>
    <w:rsid w:val="001058E0"/>
    <w:rsid w:val="00105963"/>
    <w:rsid w:val="00105C87"/>
    <w:rsid w:val="0010600A"/>
    <w:rsid w:val="00107374"/>
    <w:rsid w:val="00107676"/>
    <w:rsid w:val="00107FFA"/>
    <w:rsid w:val="0011062F"/>
    <w:rsid w:val="00111614"/>
    <w:rsid w:val="00111B28"/>
    <w:rsid w:val="00111C40"/>
    <w:rsid w:val="00111DC4"/>
    <w:rsid w:val="001125EA"/>
    <w:rsid w:val="00112F85"/>
    <w:rsid w:val="0011318A"/>
    <w:rsid w:val="0011428B"/>
    <w:rsid w:val="0011460E"/>
    <w:rsid w:val="00115D81"/>
    <w:rsid w:val="00116284"/>
    <w:rsid w:val="001169FA"/>
    <w:rsid w:val="00116E11"/>
    <w:rsid w:val="001173BE"/>
    <w:rsid w:val="001179F6"/>
    <w:rsid w:val="001201C4"/>
    <w:rsid w:val="001229C5"/>
    <w:rsid w:val="00122C75"/>
    <w:rsid w:val="00122DF5"/>
    <w:rsid w:val="0012436A"/>
    <w:rsid w:val="00124DF3"/>
    <w:rsid w:val="00125673"/>
    <w:rsid w:val="00125905"/>
    <w:rsid w:val="001266D2"/>
    <w:rsid w:val="00127105"/>
    <w:rsid w:val="00127236"/>
    <w:rsid w:val="0013036D"/>
    <w:rsid w:val="00130643"/>
    <w:rsid w:val="00130F88"/>
    <w:rsid w:val="00130F99"/>
    <w:rsid w:val="00130FF9"/>
    <w:rsid w:val="0013101C"/>
    <w:rsid w:val="001314A4"/>
    <w:rsid w:val="00131727"/>
    <w:rsid w:val="00132143"/>
    <w:rsid w:val="001324D5"/>
    <w:rsid w:val="001326A6"/>
    <w:rsid w:val="001329FD"/>
    <w:rsid w:val="00132C14"/>
    <w:rsid w:val="001330D0"/>
    <w:rsid w:val="00133523"/>
    <w:rsid w:val="00133FE0"/>
    <w:rsid w:val="0013467C"/>
    <w:rsid w:val="001350F8"/>
    <w:rsid w:val="00136469"/>
    <w:rsid w:val="001368DD"/>
    <w:rsid w:val="00136E62"/>
    <w:rsid w:val="00137091"/>
    <w:rsid w:val="00137748"/>
    <w:rsid w:val="00137921"/>
    <w:rsid w:val="001379E1"/>
    <w:rsid w:val="00137E32"/>
    <w:rsid w:val="001405D6"/>
    <w:rsid w:val="00140C06"/>
    <w:rsid w:val="0014301C"/>
    <w:rsid w:val="0014313B"/>
    <w:rsid w:val="00143945"/>
    <w:rsid w:val="001439C9"/>
    <w:rsid w:val="00143A14"/>
    <w:rsid w:val="001455F2"/>
    <w:rsid w:val="0014628F"/>
    <w:rsid w:val="00146BD5"/>
    <w:rsid w:val="00147634"/>
    <w:rsid w:val="00147941"/>
    <w:rsid w:val="00147BA9"/>
    <w:rsid w:val="001515CA"/>
    <w:rsid w:val="00151DCE"/>
    <w:rsid w:val="00151FC3"/>
    <w:rsid w:val="0015206F"/>
    <w:rsid w:val="00152FC1"/>
    <w:rsid w:val="00153378"/>
    <w:rsid w:val="0015368B"/>
    <w:rsid w:val="00153772"/>
    <w:rsid w:val="00154B5C"/>
    <w:rsid w:val="0015535B"/>
    <w:rsid w:val="00155797"/>
    <w:rsid w:val="001562C6"/>
    <w:rsid w:val="00156E32"/>
    <w:rsid w:val="00157664"/>
    <w:rsid w:val="00157B1E"/>
    <w:rsid w:val="0016090C"/>
    <w:rsid w:val="00160970"/>
    <w:rsid w:val="00160C80"/>
    <w:rsid w:val="00160E7E"/>
    <w:rsid w:val="0016156F"/>
    <w:rsid w:val="00161623"/>
    <w:rsid w:val="00161AA4"/>
    <w:rsid w:val="001621C8"/>
    <w:rsid w:val="001635C3"/>
    <w:rsid w:val="001635C6"/>
    <w:rsid w:val="00163EF0"/>
    <w:rsid w:val="00164FBD"/>
    <w:rsid w:val="001657DF"/>
    <w:rsid w:val="00165B77"/>
    <w:rsid w:val="00165D27"/>
    <w:rsid w:val="00165D63"/>
    <w:rsid w:val="00165EB6"/>
    <w:rsid w:val="00165EEC"/>
    <w:rsid w:val="00165F26"/>
    <w:rsid w:val="0016613D"/>
    <w:rsid w:val="00166402"/>
    <w:rsid w:val="00166923"/>
    <w:rsid w:val="00166A69"/>
    <w:rsid w:val="0016792D"/>
    <w:rsid w:val="00167C7E"/>
    <w:rsid w:val="001706FA"/>
    <w:rsid w:val="00170D27"/>
    <w:rsid w:val="00170D3B"/>
    <w:rsid w:val="00171BBA"/>
    <w:rsid w:val="00171F6F"/>
    <w:rsid w:val="00172BF0"/>
    <w:rsid w:val="0017314A"/>
    <w:rsid w:val="0017436B"/>
    <w:rsid w:val="00174B85"/>
    <w:rsid w:val="0017539E"/>
    <w:rsid w:val="001753DF"/>
    <w:rsid w:val="001756AB"/>
    <w:rsid w:val="00175880"/>
    <w:rsid w:val="00175EC3"/>
    <w:rsid w:val="00175EEE"/>
    <w:rsid w:val="00176140"/>
    <w:rsid w:val="00177CEB"/>
    <w:rsid w:val="00180510"/>
    <w:rsid w:val="00180EC1"/>
    <w:rsid w:val="001815B4"/>
    <w:rsid w:val="00181696"/>
    <w:rsid w:val="00182B62"/>
    <w:rsid w:val="00183F4E"/>
    <w:rsid w:val="0018434C"/>
    <w:rsid w:val="00185813"/>
    <w:rsid w:val="00185C47"/>
    <w:rsid w:val="00186501"/>
    <w:rsid w:val="00186F41"/>
    <w:rsid w:val="00187030"/>
    <w:rsid w:val="001871EB"/>
    <w:rsid w:val="00190481"/>
    <w:rsid w:val="00190AB2"/>
    <w:rsid w:val="00190DC4"/>
    <w:rsid w:val="00190F9D"/>
    <w:rsid w:val="00191547"/>
    <w:rsid w:val="00192366"/>
    <w:rsid w:val="0019279A"/>
    <w:rsid w:val="00192995"/>
    <w:rsid w:val="0019345E"/>
    <w:rsid w:val="0019384A"/>
    <w:rsid w:val="00193B9E"/>
    <w:rsid w:val="001940B5"/>
    <w:rsid w:val="001949A1"/>
    <w:rsid w:val="00194B31"/>
    <w:rsid w:val="00194CE9"/>
    <w:rsid w:val="00194DC6"/>
    <w:rsid w:val="001962AA"/>
    <w:rsid w:val="001967E5"/>
    <w:rsid w:val="00197472"/>
    <w:rsid w:val="001A04C2"/>
    <w:rsid w:val="001A0A0D"/>
    <w:rsid w:val="001A0F79"/>
    <w:rsid w:val="001A296A"/>
    <w:rsid w:val="001A2F00"/>
    <w:rsid w:val="001A2F2E"/>
    <w:rsid w:val="001A3123"/>
    <w:rsid w:val="001A3250"/>
    <w:rsid w:val="001A3BE9"/>
    <w:rsid w:val="001A43B3"/>
    <w:rsid w:val="001A49F1"/>
    <w:rsid w:val="001A5043"/>
    <w:rsid w:val="001A52E9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9D"/>
    <w:rsid w:val="001B09E7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B5B"/>
    <w:rsid w:val="001C130E"/>
    <w:rsid w:val="001C14B7"/>
    <w:rsid w:val="001C22D3"/>
    <w:rsid w:val="001C3B3F"/>
    <w:rsid w:val="001C3FEE"/>
    <w:rsid w:val="001C4106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D01A1"/>
    <w:rsid w:val="001D124B"/>
    <w:rsid w:val="001D17D5"/>
    <w:rsid w:val="001D1C5D"/>
    <w:rsid w:val="001D2017"/>
    <w:rsid w:val="001D212B"/>
    <w:rsid w:val="001D21CA"/>
    <w:rsid w:val="001D29BC"/>
    <w:rsid w:val="001D311E"/>
    <w:rsid w:val="001D35AA"/>
    <w:rsid w:val="001D3802"/>
    <w:rsid w:val="001D51A4"/>
    <w:rsid w:val="001D5262"/>
    <w:rsid w:val="001D54D5"/>
    <w:rsid w:val="001D7270"/>
    <w:rsid w:val="001D7302"/>
    <w:rsid w:val="001D74E1"/>
    <w:rsid w:val="001D75B1"/>
    <w:rsid w:val="001D7D35"/>
    <w:rsid w:val="001E036B"/>
    <w:rsid w:val="001E11DE"/>
    <w:rsid w:val="001E1B56"/>
    <w:rsid w:val="001E21C4"/>
    <w:rsid w:val="001E2A3C"/>
    <w:rsid w:val="001E3A07"/>
    <w:rsid w:val="001E3C05"/>
    <w:rsid w:val="001E5099"/>
    <w:rsid w:val="001E52AE"/>
    <w:rsid w:val="001E536A"/>
    <w:rsid w:val="001E6E89"/>
    <w:rsid w:val="001F05F8"/>
    <w:rsid w:val="001F0A31"/>
    <w:rsid w:val="001F0BEC"/>
    <w:rsid w:val="001F1B69"/>
    <w:rsid w:val="001F1F43"/>
    <w:rsid w:val="001F28EC"/>
    <w:rsid w:val="001F28ED"/>
    <w:rsid w:val="001F3889"/>
    <w:rsid w:val="001F3B1C"/>
    <w:rsid w:val="001F3B93"/>
    <w:rsid w:val="001F5782"/>
    <w:rsid w:val="001F60AC"/>
    <w:rsid w:val="001F63DA"/>
    <w:rsid w:val="001F71AF"/>
    <w:rsid w:val="001F7F00"/>
    <w:rsid w:val="00200BC3"/>
    <w:rsid w:val="00200EDD"/>
    <w:rsid w:val="00200F14"/>
    <w:rsid w:val="00200FC5"/>
    <w:rsid w:val="00201E47"/>
    <w:rsid w:val="00201F6F"/>
    <w:rsid w:val="00202158"/>
    <w:rsid w:val="002021B1"/>
    <w:rsid w:val="002028C4"/>
    <w:rsid w:val="002029A7"/>
    <w:rsid w:val="00202DAC"/>
    <w:rsid w:val="00202F87"/>
    <w:rsid w:val="00203290"/>
    <w:rsid w:val="00203744"/>
    <w:rsid w:val="00203C4A"/>
    <w:rsid w:val="00203CA9"/>
    <w:rsid w:val="00203E2C"/>
    <w:rsid w:val="00204B0C"/>
    <w:rsid w:val="00204BCD"/>
    <w:rsid w:val="0020571B"/>
    <w:rsid w:val="002058E1"/>
    <w:rsid w:val="002064E9"/>
    <w:rsid w:val="002065C1"/>
    <w:rsid w:val="00206E3E"/>
    <w:rsid w:val="00207CB8"/>
    <w:rsid w:val="00211791"/>
    <w:rsid w:val="00211E6A"/>
    <w:rsid w:val="00211FCE"/>
    <w:rsid w:val="0021288D"/>
    <w:rsid w:val="00212A50"/>
    <w:rsid w:val="00213245"/>
    <w:rsid w:val="0021388F"/>
    <w:rsid w:val="00213A79"/>
    <w:rsid w:val="00213E67"/>
    <w:rsid w:val="00213F76"/>
    <w:rsid w:val="002144CF"/>
    <w:rsid w:val="00214809"/>
    <w:rsid w:val="0021530E"/>
    <w:rsid w:val="002153EC"/>
    <w:rsid w:val="0021551A"/>
    <w:rsid w:val="0021580A"/>
    <w:rsid w:val="0021580C"/>
    <w:rsid w:val="00215BD0"/>
    <w:rsid w:val="00215D60"/>
    <w:rsid w:val="00216B9F"/>
    <w:rsid w:val="002170EC"/>
    <w:rsid w:val="00217312"/>
    <w:rsid w:val="00217818"/>
    <w:rsid w:val="0021792C"/>
    <w:rsid w:val="00220645"/>
    <w:rsid w:val="002207B1"/>
    <w:rsid w:val="00220D8C"/>
    <w:rsid w:val="00220F42"/>
    <w:rsid w:val="0022102C"/>
    <w:rsid w:val="00221A28"/>
    <w:rsid w:val="00221E29"/>
    <w:rsid w:val="002221A8"/>
    <w:rsid w:val="002222E4"/>
    <w:rsid w:val="0022287B"/>
    <w:rsid w:val="002234A9"/>
    <w:rsid w:val="00224965"/>
    <w:rsid w:val="00225B07"/>
    <w:rsid w:val="00225EC1"/>
    <w:rsid w:val="00226465"/>
    <w:rsid w:val="002265F1"/>
    <w:rsid w:val="00226F3B"/>
    <w:rsid w:val="00227B9C"/>
    <w:rsid w:val="00227C07"/>
    <w:rsid w:val="002301BC"/>
    <w:rsid w:val="002302EF"/>
    <w:rsid w:val="0023045E"/>
    <w:rsid w:val="00230FF4"/>
    <w:rsid w:val="002315E2"/>
    <w:rsid w:val="00231A71"/>
    <w:rsid w:val="00232181"/>
    <w:rsid w:val="00232F7C"/>
    <w:rsid w:val="00233328"/>
    <w:rsid w:val="002336B7"/>
    <w:rsid w:val="002337A5"/>
    <w:rsid w:val="00233C4E"/>
    <w:rsid w:val="00233F83"/>
    <w:rsid w:val="002341D8"/>
    <w:rsid w:val="002343FF"/>
    <w:rsid w:val="00234822"/>
    <w:rsid w:val="0023494D"/>
    <w:rsid w:val="00234F4A"/>
    <w:rsid w:val="00235EED"/>
    <w:rsid w:val="00235F8D"/>
    <w:rsid w:val="0023623A"/>
    <w:rsid w:val="0023640F"/>
    <w:rsid w:val="002365DF"/>
    <w:rsid w:val="00236E3D"/>
    <w:rsid w:val="00237EF0"/>
    <w:rsid w:val="00240062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03D"/>
    <w:rsid w:val="00245146"/>
    <w:rsid w:val="00245355"/>
    <w:rsid w:val="00245802"/>
    <w:rsid w:val="00245E95"/>
    <w:rsid w:val="00245EDE"/>
    <w:rsid w:val="00245F32"/>
    <w:rsid w:val="00246281"/>
    <w:rsid w:val="00246708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48A1"/>
    <w:rsid w:val="00254E19"/>
    <w:rsid w:val="0025511F"/>
    <w:rsid w:val="002554B7"/>
    <w:rsid w:val="00255BA1"/>
    <w:rsid w:val="00255E3B"/>
    <w:rsid w:val="00255EA1"/>
    <w:rsid w:val="002564E6"/>
    <w:rsid w:val="00256791"/>
    <w:rsid w:val="00256C4F"/>
    <w:rsid w:val="00256CDB"/>
    <w:rsid w:val="00256CFD"/>
    <w:rsid w:val="002573B7"/>
    <w:rsid w:val="00257F3E"/>
    <w:rsid w:val="00260EAA"/>
    <w:rsid w:val="00260F25"/>
    <w:rsid w:val="00261630"/>
    <w:rsid w:val="00261A21"/>
    <w:rsid w:val="00262043"/>
    <w:rsid w:val="002623C2"/>
    <w:rsid w:val="00262BDE"/>
    <w:rsid w:val="00263117"/>
    <w:rsid w:val="002654E4"/>
    <w:rsid w:val="002658FC"/>
    <w:rsid w:val="00265C4B"/>
    <w:rsid w:val="00265F48"/>
    <w:rsid w:val="00266D0C"/>
    <w:rsid w:val="0027028F"/>
    <w:rsid w:val="0027046C"/>
    <w:rsid w:val="002704F7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80D"/>
    <w:rsid w:val="00275A96"/>
    <w:rsid w:val="00275B9A"/>
    <w:rsid w:val="00275F61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2A66"/>
    <w:rsid w:val="002835BA"/>
    <w:rsid w:val="002839DB"/>
    <w:rsid w:val="00284FA2"/>
    <w:rsid w:val="002851E6"/>
    <w:rsid w:val="002858EF"/>
    <w:rsid w:val="00285AF1"/>
    <w:rsid w:val="00285B9D"/>
    <w:rsid w:val="00285D88"/>
    <w:rsid w:val="00286159"/>
    <w:rsid w:val="00287CAB"/>
    <w:rsid w:val="00290C70"/>
    <w:rsid w:val="0029192E"/>
    <w:rsid w:val="002920FD"/>
    <w:rsid w:val="002925CB"/>
    <w:rsid w:val="002928E2"/>
    <w:rsid w:val="00292ED0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08CF"/>
    <w:rsid w:val="002A0AE5"/>
    <w:rsid w:val="002A153B"/>
    <w:rsid w:val="002A15F4"/>
    <w:rsid w:val="002A161C"/>
    <w:rsid w:val="002A2055"/>
    <w:rsid w:val="002A266D"/>
    <w:rsid w:val="002A28CB"/>
    <w:rsid w:val="002A28F1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160D"/>
    <w:rsid w:val="002B1C38"/>
    <w:rsid w:val="002B1C89"/>
    <w:rsid w:val="002B1EFD"/>
    <w:rsid w:val="002B1F2E"/>
    <w:rsid w:val="002B23E7"/>
    <w:rsid w:val="002B27A1"/>
    <w:rsid w:val="002B2A45"/>
    <w:rsid w:val="002B2B9C"/>
    <w:rsid w:val="002B36D3"/>
    <w:rsid w:val="002B3F9C"/>
    <w:rsid w:val="002B4472"/>
    <w:rsid w:val="002B4893"/>
    <w:rsid w:val="002B55CF"/>
    <w:rsid w:val="002B592E"/>
    <w:rsid w:val="002B5AF1"/>
    <w:rsid w:val="002B615B"/>
    <w:rsid w:val="002B69EB"/>
    <w:rsid w:val="002B6D08"/>
    <w:rsid w:val="002B72A3"/>
    <w:rsid w:val="002B7A60"/>
    <w:rsid w:val="002C1380"/>
    <w:rsid w:val="002C1846"/>
    <w:rsid w:val="002C2031"/>
    <w:rsid w:val="002C3166"/>
    <w:rsid w:val="002C351B"/>
    <w:rsid w:val="002C3EB3"/>
    <w:rsid w:val="002C4B7F"/>
    <w:rsid w:val="002C4C10"/>
    <w:rsid w:val="002C4D7A"/>
    <w:rsid w:val="002C5163"/>
    <w:rsid w:val="002C5CE7"/>
    <w:rsid w:val="002C61DB"/>
    <w:rsid w:val="002C64A8"/>
    <w:rsid w:val="002C6F0A"/>
    <w:rsid w:val="002C70F4"/>
    <w:rsid w:val="002C72A6"/>
    <w:rsid w:val="002C7BE1"/>
    <w:rsid w:val="002C7FD1"/>
    <w:rsid w:val="002D05CA"/>
    <w:rsid w:val="002D0BA3"/>
    <w:rsid w:val="002D110B"/>
    <w:rsid w:val="002D1427"/>
    <w:rsid w:val="002D1610"/>
    <w:rsid w:val="002D1804"/>
    <w:rsid w:val="002D2003"/>
    <w:rsid w:val="002D2A4E"/>
    <w:rsid w:val="002D2BC7"/>
    <w:rsid w:val="002D2C0F"/>
    <w:rsid w:val="002D2F2F"/>
    <w:rsid w:val="002D3116"/>
    <w:rsid w:val="002D4A06"/>
    <w:rsid w:val="002D4D4C"/>
    <w:rsid w:val="002D6909"/>
    <w:rsid w:val="002D6F76"/>
    <w:rsid w:val="002D73E0"/>
    <w:rsid w:val="002D7611"/>
    <w:rsid w:val="002D785F"/>
    <w:rsid w:val="002E0630"/>
    <w:rsid w:val="002E0A09"/>
    <w:rsid w:val="002E1433"/>
    <w:rsid w:val="002E1489"/>
    <w:rsid w:val="002E1639"/>
    <w:rsid w:val="002E2174"/>
    <w:rsid w:val="002E2AC8"/>
    <w:rsid w:val="002E37C0"/>
    <w:rsid w:val="002E44A9"/>
    <w:rsid w:val="002E48ED"/>
    <w:rsid w:val="002E4D17"/>
    <w:rsid w:val="002E5B07"/>
    <w:rsid w:val="002E633D"/>
    <w:rsid w:val="002E6500"/>
    <w:rsid w:val="002E659E"/>
    <w:rsid w:val="002E6D40"/>
    <w:rsid w:val="002E7A50"/>
    <w:rsid w:val="002E7A83"/>
    <w:rsid w:val="002F053E"/>
    <w:rsid w:val="002F07AE"/>
    <w:rsid w:val="002F0999"/>
    <w:rsid w:val="002F178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ECF"/>
    <w:rsid w:val="002F70F3"/>
    <w:rsid w:val="002F7A51"/>
    <w:rsid w:val="0030059F"/>
    <w:rsid w:val="00301215"/>
    <w:rsid w:val="0030206C"/>
    <w:rsid w:val="00302411"/>
    <w:rsid w:val="0030249E"/>
    <w:rsid w:val="00302C09"/>
    <w:rsid w:val="00304462"/>
    <w:rsid w:val="0030478A"/>
    <w:rsid w:val="00304959"/>
    <w:rsid w:val="00304E36"/>
    <w:rsid w:val="00304EAD"/>
    <w:rsid w:val="0030541E"/>
    <w:rsid w:val="00306246"/>
    <w:rsid w:val="0030630A"/>
    <w:rsid w:val="003066E0"/>
    <w:rsid w:val="003070A0"/>
    <w:rsid w:val="00307261"/>
    <w:rsid w:val="00307BD7"/>
    <w:rsid w:val="00307F7F"/>
    <w:rsid w:val="00310357"/>
    <w:rsid w:val="003104B7"/>
    <w:rsid w:val="00310C67"/>
    <w:rsid w:val="0031117D"/>
    <w:rsid w:val="00311461"/>
    <w:rsid w:val="00312045"/>
    <w:rsid w:val="00312638"/>
    <w:rsid w:val="00313E5A"/>
    <w:rsid w:val="00314116"/>
    <w:rsid w:val="00314CFA"/>
    <w:rsid w:val="0031562B"/>
    <w:rsid w:val="003168F1"/>
    <w:rsid w:val="00316BA3"/>
    <w:rsid w:val="0032065D"/>
    <w:rsid w:val="00320B7D"/>
    <w:rsid w:val="00320D7E"/>
    <w:rsid w:val="003212A7"/>
    <w:rsid w:val="00321934"/>
    <w:rsid w:val="00321DBC"/>
    <w:rsid w:val="00321FC8"/>
    <w:rsid w:val="0032220C"/>
    <w:rsid w:val="00322992"/>
    <w:rsid w:val="00322A2D"/>
    <w:rsid w:val="003247D9"/>
    <w:rsid w:val="00325802"/>
    <w:rsid w:val="00325C97"/>
    <w:rsid w:val="0032631F"/>
    <w:rsid w:val="00326F36"/>
    <w:rsid w:val="00327247"/>
    <w:rsid w:val="00327B90"/>
    <w:rsid w:val="00327F50"/>
    <w:rsid w:val="00330B79"/>
    <w:rsid w:val="00330DB7"/>
    <w:rsid w:val="003311F9"/>
    <w:rsid w:val="00331213"/>
    <w:rsid w:val="003312FA"/>
    <w:rsid w:val="0033390C"/>
    <w:rsid w:val="00333B14"/>
    <w:rsid w:val="00333CF5"/>
    <w:rsid w:val="00334D99"/>
    <w:rsid w:val="0033504E"/>
    <w:rsid w:val="003355CD"/>
    <w:rsid w:val="0033573A"/>
    <w:rsid w:val="00335846"/>
    <w:rsid w:val="003361EA"/>
    <w:rsid w:val="003363FA"/>
    <w:rsid w:val="003367B5"/>
    <w:rsid w:val="00337031"/>
    <w:rsid w:val="0033733C"/>
    <w:rsid w:val="00337519"/>
    <w:rsid w:val="0034004B"/>
    <w:rsid w:val="00340394"/>
    <w:rsid w:val="003404DA"/>
    <w:rsid w:val="00340838"/>
    <w:rsid w:val="003409EB"/>
    <w:rsid w:val="00340AC5"/>
    <w:rsid w:val="00340D71"/>
    <w:rsid w:val="00340F7F"/>
    <w:rsid w:val="003414B8"/>
    <w:rsid w:val="003415E8"/>
    <w:rsid w:val="0034191B"/>
    <w:rsid w:val="00341BAF"/>
    <w:rsid w:val="0034218E"/>
    <w:rsid w:val="0034272A"/>
    <w:rsid w:val="00342969"/>
    <w:rsid w:val="00343876"/>
    <w:rsid w:val="00343E7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50022"/>
    <w:rsid w:val="00350055"/>
    <w:rsid w:val="003504BC"/>
    <w:rsid w:val="00350958"/>
    <w:rsid w:val="003518EB"/>
    <w:rsid w:val="00351983"/>
    <w:rsid w:val="00351A87"/>
    <w:rsid w:val="00352778"/>
    <w:rsid w:val="003529D6"/>
    <w:rsid w:val="00353004"/>
    <w:rsid w:val="00353383"/>
    <w:rsid w:val="003535F7"/>
    <w:rsid w:val="00353B40"/>
    <w:rsid w:val="0035475C"/>
    <w:rsid w:val="00355073"/>
    <w:rsid w:val="00355524"/>
    <w:rsid w:val="0035711D"/>
    <w:rsid w:val="00357167"/>
    <w:rsid w:val="0035765A"/>
    <w:rsid w:val="00357F84"/>
    <w:rsid w:val="00357FCD"/>
    <w:rsid w:val="00357FE5"/>
    <w:rsid w:val="00360D30"/>
    <w:rsid w:val="00363CC8"/>
    <w:rsid w:val="003640CF"/>
    <w:rsid w:val="003645EF"/>
    <w:rsid w:val="00364870"/>
    <w:rsid w:val="003648B0"/>
    <w:rsid w:val="00364FC5"/>
    <w:rsid w:val="00365045"/>
    <w:rsid w:val="00365828"/>
    <w:rsid w:val="003663FA"/>
    <w:rsid w:val="00366AC1"/>
    <w:rsid w:val="00366D53"/>
    <w:rsid w:val="0036705C"/>
    <w:rsid w:val="003671D7"/>
    <w:rsid w:val="00371BC2"/>
    <w:rsid w:val="00371BFC"/>
    <w:rsid w:val="00372067"/>
    <w:rsid w:val="00372294"/>
    <w:rsid w:val="003728BC"/>
    <w:rsid w:val="00372C59"/>
    <w:rsid w:val="00373377"/>
    <w:rsid w:val="00373431"/>
    <w:rsid w:val="00373436"/>
    <w:rsid w:val="00374BBA"/>
    <w:rsid w:val="00374BFA"/>
    <w:rsid w:val="00374C21"/>
    <w:rsid w:val="00374DB7"/>
    <w:rsid w:val="00374EC7"/>
    <w:rsid w:val="003750CD"/>
    <w:rsid w:val="003755FA"/>
    <w:rsid w:val="00375D40"/>
    <w:rsid w:val="003761C4"/>
    <w:rsid w:val="0037626C"/>
    <w:rsid w:val="00376DDE"/>
    <w:rsid w:val="00380110"/>
    <w:rsid w:val="00380385"/>
    <w:rsid w:val="003803DD"/>
    <w:rsid w:val="00380C1C"/>
    <w:rsid w:val="0038124D"/>
    <w:rsid w:val="0038147C"/>
    <w:rsid w:val="003816BE"/>
    <w:rsid w:val="00383A9E"/>
    <w:rsid w:val="00383D3D"/>
    <w:rsid w:val="00383FB7"/>
    <w:rsid w:val="00384725"/>
    <w:rsid w:val="00384775"/>
    <w:rsid w:val="00385607"/>
    <w:rsid w:val="00385790"/>
    <w:rsid w:val="003876B9"/>
    <w:rsid w:val="00387856"/>
    <w:rsid w:val="0038795E"/>
    <w:rsid w:val="00387B05"/>
    <w:rsid w:val="00391AE4"/>
    <w:rsid w:val="00392376"/>
    <w:rsid w:val="0039332D"/>
    <w:rsid w:val="00393E22"/>
    <w:rsid w:val="003940BF"/>
    <w:rsid w:val="00394615"/>
    <w:rsid w:val="00394D10"/>
    <w:rsid w:val="00395599"/>
    <w:rsid w:val="003957D3"/>
    <w:rsid w:val="003958EE"/>
    <w:rsid w:val="00397473"/>
    <w:rsid w:val="003977A9"/>
    <w:rsid w:val="00397AF7"/>
    <w:rsid w:val="00397E9C"/>
    <w:rsid w:val="003A1369"/>
    <w:rsid w:val="003A1D07"/>
    <w:rsid w:val="003A2AA9"/>
    <w:rsid w:val="003A3058"/>
    <w:rsid w:val="003A3C00"/>
    <w:rsid w:val="003A43C6"/>
    <w:rsid w:val="003A4994"/>
    <w:rsid w:val="003A4A49"/>
    <w:rsid w:val="003A4F5B"/>
    <w:rsid w:val="003A5092"/>
    <w:rsid w:val="003A540F"/>
    <w:rsid w:val="003A6BF4"/>
    <w:rsid w:val="003A6C80"/>
    <w:rsid w:val="003A6CD2"/>
    <w:rsid w:val="003A74AE"/>
    <w:rsid w:val="003A763A"/>
    <w:rsid w:val="003A7DB6"/>
    <w:rsid w:val="003B099F"/>
    <w:rsid w:val="003B0A9F"/>
    <w:rsid w:val="003B0F8A"/>
    <w:rsid w:val="003B105D"/>
    <w:rsid w:val="003B1094"/>
    <w:rsid w:val="003B128A"/>
    <w:rsid w:val="003B14DB"/>
    <w:rsid w:val="003B1526"/>
    <w:rsid w:val="003B174F"/>
    <w:rsid w:val="003B1AE0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C8F"/>
    <w:rsid w:val="003B6775"/>
    <w:rsid w:val="003B69EC"/>
    <w:rsid w:val="003B6C57"/>
    <w:rsid w:val="003C026F"/>
    <w:rsid w:val="003C073A"/>
    <w:rsid w:val="003C0C4A"/>
    <w:rsid w:val="003C123E"/>
    <w:rsid w:val="003C13A2"/>
    <w:rsid w:val="003C19CB"/>
    <w:rsid w:val="003C4D5E"/>
    <w:rsid w:val="003C547B"/>
    <w:rsid w:val="003C6798"/>
    <w:rsid w:val="003C67ED"/>
    <w:rsid w:val="003C7D8E"/>
    <w:rsid w:val="003D02A1"/>
    <w:rsid w:val="003D0540"/>
    <w:rsid w:val="003D084A"/>
    <w:rsid w:val="003D12EF"/>
    <w:rsid w:val="003D13AE"/>
    <w:rsid w:val="003D2108"/>
    <w:rsid w:val="003D2F7B"/>
    <w:rsid w:val="003D3886"/>
    <w:rsid w:val="003D3ECC"/>
    <w:rsid w:val="003D3FB3"/>
    <w:rsid w:val="003D43A8"/>
    <w:rsid w:val="003D4876"/>
    <w:rsid w:val="003D4A64"/>
    <w:rsid w:val="003D4BCB"/>
    <w:rsid w:val="003D4EB7"/>
    <w:rsid w:val="003D523E"/>
    <w:rsid w:val="003D52A1"/>
    <w:rsid w:val="003D5327"/>
    <w:rsid w:val="003D5A85"/>
    <w:rsid w:val="003D5F89"/>
    <w:rsid w:val="003D6018"/>
    <w:rsid w:val="003D6BBA"/>
    <w:rsid w:val="003D71FD"/>
    <w:rsid w:val="003D76BD"/>
    <w:rsid w:val="003D77CD"/>
    <w:rsid w:val="003E0014"/>
    <w:rsid w:val="003E20E4"/>
    <w:rsid w:val="003E21B6"/>
    <w:rsid w:val="003E2253"/>
    <w:rsid w:val="003E286A"/>
    <w:rsid w:val="003E2C86"/>
    <w:rsid w:val="003E3020"/>
    <w:rsid w:val="003E5A42"/>
    <w:rsid w:val="003E6086"/>
    <w:rsid w:val="003E6682"/>
    <w:rsid w:val="003E6E00"/>
    <w:rsid w:val="003E7AAE"/>
    <w:rsid w:val="003F04D2"/>
    <w:rsid w:val="003F08AE"/>
    <w:rsid w:val="003F0EDA"/>
    <w:rsid w:val="003F1F59"/>
    <w:rsid w:val="003F2073"/>
    <w:rsid w:val="003F20F9"/>
    <w:rsid w:val="003F2A9C"/>
    <w:rsid w:val="003F43D1"/>
    <w:rsid w:val="003F4A77"/>
    <w:rsid w:val="003F5BA9"/>
    <w:rsid w:val="003F6591"/>
    <w:rsid w:val="003F78B7"/>
    <w:rsid w:val="003F7B76"/>
    <w:rsid w:val="00400435"/>
    <w:rsid w:val="0040074F"/>
    <w:rsid w:val="004015BB"/>
    <w:rsid w:val="004015C7"/>
    <w:rsid w:val="00401845"/>
    <w:rsid w:val="00402166"/>
    <w:rsid w:val="004022EF"/>
    <w:rsid w:val="004023E6"/>
    <w:rsid w:val="00402EE7"/>
    <w:rsid w:val="004035C7"/>
    <w:rsid w:val="0040366F"/>
    <w:rsid w:val="004050F5"/>
    <w:rsid w:val="0040515F"/>
    <w:rsid w:val="00405A86"/>
    <w:rsid w:val="00405E06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2E81"/>
    <w:rsid w:val="00413468"/>
    <w:rsid w:val="00413702"/>
    <w:rsid w:val="00413A8B"/>
    <w:rsid w:val="004141D1"/>
    <w:rsid w:val="00414690"/>
    <w:rsid w:val="00414FF3"/>
    <w:rsid w:val="004151FB"/>
    <w:rsid w:val="00415C3B"/>
    <w:rsid w:val="004164FB"/>
    <w:rsid w:val="004166F8"/>
    <w:rsid w:val="004169C7"/>
    <w:rsid w:val="00416B8D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71D3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C86"/>
    <w:rsid w:val="00434A03"/>
    <w:rsid w:val="00434BEC"/>
    <w:rsid w:val="00435436"/>
    <w:rsid w:val="00435B0A"/>
    <w:rsid w:val="00437C77"/>
    <w:rsid w:val="0044001E"/>
    <w:rsid w:val="0044013D"/>
    <w:rsid w:val="00440CBF"/>
    <w:rsid w:val="004417CC"/>
    <w:rsid w:val="00441BE8"/>
    <w:rsid w:val="004420BB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6EB"/>
    <w:rsid w:val="00446CB1"/>
    <w:rsid w:val="00447F89"/>
    <w:rsid w:val="004508AB"/>
    <w:rsid w:val="00450CAE"/>
    <w:rsid w:val="00450EE7"/>
    <w:rsid w:val="004512D4"/>
    <w:rsid w:val="004513BF"/>
    <w:rsid w:val="00451CF0"/>
    <w:rsid w:val="00451E38"/>
    <w:rsid w:val="004523D8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05EA"/>
    <w:rsid w:val="0046252B"/>
    <w:rsid w:val="00462EDC"/>
    <w:rsid w:val="004645B9"/>
    <w:rsid w:val="00465DBB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734"/>
    <w:rsid w:val="00474910"/>
    <w:rsid w:val="0047568A"/>
    <w:rsid w:val="00475AC8"/>
    <w:rsid w:val="00476173"/>
    <w:rsid w:val="00476865"/>
    <w:rsid w:val="004775BD"/>
    <w:rsid w:val="0048060A"/>
    <w:rsid w:val="00480682"/>
    <w:rsid w:val="004808C0"/>
    <w:rsid w:val="004809AE"/>
    <w:rsid w:val="00481084"/>
    <w:rsid w:val="004812D5"/>
    <w:rsid w:val="00481726"/>
    <w:rsid w:val="004819E1"/>
    <w:rsid w:val="00482735"/>
    <w:rsid w:val="00482B97"/>
    <w:rsid w:val="00482EA5"/>
    <w:rsid w:val="004831A8"/>
    <w:rsid w:val="00483CCD"/>
    <w:rsid w:val="00484896"/>
    <w:rsid w:val="00484D3E"/>
    <w:rsid w:val="00484EF3"/>
    <w:rsid w:val="00485A8C"/>
    <w:rsid w:val="00485B01"/>
    <w:rsid w:val="004861F4"/>
    <w:rsid w:val="0048649B"/>
    <w:rsid w:val="00486F9B"/>
    <w:rsid w:val="004872C7"/>
    <w:rsid w:val="004876BC"/>
    <w:rsid w:val="00487B08"/>
    <w:rsid w:val="00491034"/>
    <w:rsid w:val="00491D71"/>
    <w:rsid w:val="00491F73"/>
    <w:rsid w:val="00492A47"/>
    <w:rsid w:val="00492B34"/>
    <w:rsid w:val="00493B6A"/>
    <w:rsid w:val="00493F63"/>
    <w:rsid w:val="00494840"/>
    <w:rsid w:val="00494AE8"/>
    <w:rsid w:val="004956F7"/>
    <w:rsid w:val="004959FF"/>
    <w:rsid w:val="00496B25"/>
    <w:rsid w:val="00496BC0"/>
    <w:rsid w:val="004A08F9"/>
    <w:rsid w:val="004A11B0"/>
    <w:rsid w:val="004A15DE"/>
    <w:rsid w:val="004A23BA"/>
    <w:rsid w:val="004A2ACC"/>
    <w:rsid w:val="004A2FD6"/>
    <w:rsid w:val="004A3455"/>
    <w:rsid w:val="004A3935"/>
    <w:rsid w:val="004A396D"/>
    <w:rsid w:val="004A3988"/>
    <w:rsid w:val="004A3CB0"/>
    <w:rsid w:val="004A3CB2"/>
    <w:rsid w:val="004A3DFC"/>
    <w:rsid w:val="004A45E1"/>
    <w:rsid w:val="004A467E"/>
    <w:rsid w:val="004A4826"/>
    <w:rsid w:val="004A4958"/>
    <w:rsid w:val="004A59C0"/>
    <w:rsid w:val="004A5F47"/>
    <w:rsid w:val="004A6105"/>
    <w:rsid w:val="004A6B5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526A"/>
    <w:rsid w:val="004B66D6"/>
    <w:rsid w:val="004C0850"/>
    <w:rsid w:val="004C0CD6"/>
    <w:rsid w:val="004C0E5B"/>
    <w:rsid w:val="004C1E8E"/>
    <w:rsid w:val="004C25C6"/>
    <w:rsid w:val="004C2964"/>
    <w:rsid w:val="004C2A06"/>
    <w:rsid w:val="004C3DAF"/>
    <w:rsid w:val="004C41CE"/>
    <w:rsid w:val="004C4A6E"/>
    <w:rsid w:val="004C4C01"/>
    <w:rsid w:val="004C5468"/>
    <w:rsid w:val="004C546E"/>
    <w:rsid w:val="004C5672"/>
    <w:rsid w:val="004C6349"/>
    <w:rsid w:val="004C692C"/>
    <w:rsid w:val="004C6E06"/>
    <w:rsid w:val="004C7677"/>
    <w:rsid w:val="004C76D3"/>
    <w:rsid w:val="004C791D"/>
    <w:rsid w:val="004D108A"/>
    <w:rsid w:val="004D1235"/>
    <w:rsid w:val="004D15CA"/>
    <w:rsid w:val="004D1642"/>
    <w:rsid w:val="004D1F15"/>
    <w:rsid w:val="004D2036"/>
    <w:rsid w:val="004D2478"/>
    <w:rsid w:val="004D2909"/>
    <w:rsid w:val="004D328F"/>
    <w:rsid w:val="004D3341"/>
    <w:rsid w:val="004D34BE"/>
    <w:rsid w:val="004D3938"/>
    <w:rsid w:val="004D4CDC"/>
    <w:rsid w:val="004D50F4"/>
    <w:rsid w:val="004D59FC"/>
    <w:rsid w:val="004D5DCF"/>
    <w:rsid w:val="004D7CC6"/>
    <w:rsid w:val="004D7FB1"/>
    <w:rsid w:val="004E06D6"/>
    <w:rsid w:val="004E0D02"/>
    <w:rsid w:val="004E1DB5"/>
    <w:rsid w:val="004E230D"/>
    <w:rsid w:val="004E2A15"/>
    <w:rsid w:val="004E39A3"/>
    <w:rsid w:val="004E4955"/>
    <w:rsid w:val="004E529B"/>
    <w:rsid w:val="004E52FC"/>
    <w:rsid w:val="004E537B"/>
    <w:rsid w:val="004E5CAD"/>
    <w:rsid w:val="004E6140"/>
    <w:rsid w:val="004E6171"/>
    <w:rsid w:val="004E6724"/>
    <w:rsid w:val="004E6CC3"/>
    <w:rsid w:val="004E77C8"/>
    <w:rsid w:val="004E7F98"/>
    <w:rsid w:val="004F009F"/>
    <w:rsid w:val="004F0D71"/>
    <w:rsid w:val="004F1930"/>
    <w:rsid w:val="004F2DAB"/>
    <w:rsid w:val="004F37B2"/>
    <w:rsid w:val="004F388E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5E7"/>
    <w:rsid w:val="005006EE"/>
    <w:rsid w:val="005007EF"/>
    <w:rsid w:val="00501090"/>
    <w:rsid w:val="0050174F"/>
    <w:rsid w:val="0050178E"/>
    <w:rsid w:val="00502514"/>
    <w:rsid w:val="00502986"/>
    <w:rsid w:val="005039E5"/>
    <w:rsid w:val="00504049"/>
    <w:rsid w:val="005052DB"/>
    <w:rsid w:val="00505FE3"/>
    <w:rsid w:val="0050783A"/>
    <w:rsid w:val="005104AB"/>
    <w:rsid w:val="0051147D"/>
    <w:rsid w:val="0051156F"/>
    <w:rsid w:val="00511810"/>
    <w:rsid w:val="00511DAA"/>
    <w:rsid w:val="00511F50"/>
    <w:rsid w:val="0051290B"/>
    <w:rsid w:val="00512D25"/>
    <w:rsid w:val="005138BA"/>
    <w:rsid w:val="00514177"/>
    <w:rsid w:val="00514234"/>
    <w:rsid w:val="00514CFA"/>
    <w:rsid w:val="005157DA"/>
    <w:rsid w:val="005159B0"/>
    <w:rsid w:val="005159E9"/>
    <w:rsid w:val="00515BDA"/>
    <w:rsid w:val="00516755"/>
    <w:rsid w:val="00517367"/>
    <w:rsid w:val="00517967"/>
    <w:rsid w:val="00520682"/>
    <w:rsid w:val="00521701"/>
    <w:rsid w:val="00521F0C"/>
    <w:rsid w:val="005225E0"/>
    <w:rsid w:val="00522C97"/>
    <w:rsid w:val="0052370C"/>
    <w:rsid w:val="00524B5A"/>
    <w:rsid w:val="00525094"/>
    <w:rsid w:val="005250B4"/>
    <w:rsid w:val="0052544D"/>
    <w:rsid w:val="00525AE9"/>
    <w:rsid w:val="0052613B"/>
    <w:rsid w:val="00526B51"/>
    <w:rsid w:val="005274E5"/>
    <w:rsid w:val="00530AEA"/>
    <w:rsid w:val="00530C60"/>
    <w:rsid w:val="00531E3C"/>
    <w:rsid w:val="0053290E"/>
    <w:rsid w:val="00532C74"/>
    <w:rsid w:val="00532FE9"/>
    <w:rsid w:val="005334DA"/>
    <w:rsid w:val="0053418D"/>
    <w:rsid w:val="00535488"/>
    <w:rsid w:val="00535767"/>
    <w:rsid w:val="00536399"/>
    <w:rsid w:val="005363F0"/>
    <w:rsid w:val="0053658B"/>
    <w:rsid w:val="005371A3"/>
    <w:rsid w:val="0053754E"/>
    <w:rsid w:val="00537569"/>
    <w:rsid w:val="005376AB"/>
    <w:rsid w:val="005377A4"/>
    <w:rsid w:val="00537819"/>
    <w:rsid w:val="00537845"/>
    <w:rsid w:val="00537D5E"/>
    <w:rsid w:val="005409DF"/>
    <w:rsid w:val="00540CE9"/>
    <w:rsid w:val="00542794"/>
    <w:rsid w:val="00542924"/>
    <w:rsid w:val="00542AB3"/>
    <w:rsid w:val="00543C74"/>
    <w:rsid w:val="00543CCF"/>
    <w:rsid w:val="0054440A"/>
    <w:rsid w:val="0054469D"/>
    <w:rsid w:val="00545054"/>
    <w:rsid w:val="00545235"/>
    <w:rsid w:val="005452D5"/>
    <w:rsid w:val="00545C28"/>
    <w:rsid w:val="005465E7"/>
    <w:rsid w:val="0054756C"/>
    <w:rsid w:val="005475FE"/>
    <w:rsid w:val="00547EEF"/>
    <w:rsid w:val="005500CD"/>
    <w:rsid w:val="00550816"/>
    <w:rsid w:val="00551307"/>
    <w:rsid w:val="0055190D"/>
    <w:rsid w:val="00552F24"/>
    <w:rsid w:val="00552F70"/>
    <w:rsid w:val="005533D9"/>
    <w:rsid w:val="005546D2"/>
    <w:rsid w:val="00554D3B"/>
    <w:rsid w:val="0055523A"/>
    <w:rsid w:val="00556994"/>
    <w:rsid w:val="0055753C"/>
    <w:rsid w:val="00557AB4"/>
    <w:rsid w:val="00560ED2"/>
    <w:rsid w:val="005614C7"/>
    <w:rsid w:val="00561746"/>
    <w:rsid w:val="005619B0"/>
    <w:rsid w:val="00561D4F"/>
    <w:rsid w:val="00565115"/>
    <w:rsid w:val="0056564B"/>
    <w:rsid w:val="00565ED0"/>
    <w:rsid w:val="00566E95"/>
    <w:rsid w:val="00566EDA"/>
    <w:rsid w:val="005675DF"/>
    <w:rsid w:val="00570087"/>
    <w:rsid w:val="00571334"/>
    <w:rsid w:val="005718D9"/>
    <w:rsid w:val="00571BD0"/>
    <w:rsid w:val="00572143"/>
    <w:rsid w:val="00572300"/>
    <w:rsid w:val="005731AF"/>
    <w:rsid w:val="005735B3"/>
    <w:rsid w:val="00573696"/>
    <w:rsid w:val="00573E6D"/>
    <w:rsid w:val="005740D3"/>
    <w:rsid w:val="00574431"/>
    <w:rsid w:val="005747C9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517"/>
    <w:rsid w:val="00581C2B"/>
    <w:rsid w:val="00582411"/>
    <w:rsid w:val="00582641"/>
    <w:rsid w:val="00582671"/>
    <w:rsid w:val="00583F6C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87BE6"/>
    <w:rsid w:val="00590507"/>
    <w:rsid w:val="0059119F"/>
    <w:rsid w:val="00591221"/>
    <w:rsid w:val="005913B1"/>
    <w:rsid w:val="00592CBF"/>
    <w:rsid w:val="00592F0D"/>
    <w:rsid w:val="00593E45"/>
    <w:rsid w:val="0059496B"/>
    <w:rsid w:val="00594A15"/>
    <w:rsid w:val="00595050"/>
    <w:rsid w:val="005951F4"/>
    <w:rsid w:val="00595461"/>
    <w:rsid w:val="00595CD7"/>
    <w:rsid w:val="00596702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3E6D"/>
    <w:rsid w:val="005A427C"/>
    <w:rsid w:val="005A4E77"/>
    <w:rsid w:val="005A4F1E"/>
    <w:rsid w:val="005A5420"/>
    <w:rsid w:val="005A5498"/>
    <w:rsid w:val="005A638B"/>
    <w:rsid w:val="005A6609"/>
    <w:rsid w:val="005A6B82"/>
    <w:rsid w:val="005B0471"/>
    <w:rsid w:val="005B0CC2"/>
    <w:rsid w:val="005B0F26"/>
    <w:rsid w:val="005B1112"/>
    <w:rsid w:val="005B16AB"/>
    <w:rsid w:val="005B16C7"/>
    <w:rsid w:val="005B185F"/>
    <w:rsid w:val="005B24EC"/>
    <w:rsid w:val="005B2C1D"/>
    <w:rsid w:val="005B3BBE"/>
    <w:rsid w:val="005B3FF7"/>
    <w:rsid w:val="005B46DA"/>
    <w:rsid w:val="005B4F0D"/>
    <w:rsid w:val="005B55B4"/>
    <w:rsid w:val="005B5620"/>
    <w:rsid w:val="005B5988"/>
    <w:rsid w:val="005B5D86"/>
    <w:rsid w:val="005B6926"/>
    <w:rsid w:val="005B6D84"/>
    <w:rsid w:val="005C0E86"/>
    <w:rsid w:val="005C14EE"/>
    <w:rsid w:val="005C1EF2"/>
    <w:rsid w:val="005C215A"/>
    <w:rsid w:val="005C26C9"/>
    <w:rsid w:val="005C2B99"/>
    <w:rsid w:val="005C2C8C"/>
    <w:rsid w:val="005C5304"/>
    <w:rsid w:val="005C58D2"/>
    <w:rsid w:val="005C5B16"/>
    <w:rsid w:val="005C5F30"/>
    <w:rsid w:val="005C5FDA"/>
    <w:rsid w:val="005C63E1"/>
    <w:rsid w:val="005C678A"/>
    <w:rsid w:val="005C69AC"/>
    <w:rsid w:val="005C7D7B"/>
    <w:rsid w:val="005D0704"/>
    <w:rsid w:val="005D1D4D"/>
    <w:rsid w:val="005D20BC"/>
    <w:rsid w:val="005D2ECF"/>
    <w:rsid w:val="005D3A19"/>
    <w:rsid w:val="005D3D4D"/>
    <w:rsid w:val="005D44C9"/>
    <w:rsid w:val="005D4FB3"/>
    <w:rsid w:val="005D544A"/>
    <w:rsid w:val="005D54D5"/>
    <w:rsid w:val="005D5855"/>
    <w:rsid w:val="005D5FCC"/>
    <w:rsid w:val="005D7727"/>
    <w:rsid w:val="005D7DA7"/>
    <w:rsid w:val="005D7DCE"/>
    <w:rsid w:val="005E000A"/>
    <w:rsid w:val="005E080A"/>
    <w:rsid w:val="005E12CE"/>
    <w:rsid w:val="005E1BC8"/>
    <w:rsid w:val="005E37CB"/>
    <w:rsid w:val="005E3DAC"/>
    <w:rsid w:val="005E4C0E"/>
    <w:rsid w:val="005E53EC"/>
    <w:rsid w:val="005E5AD4"/>
    <w:rsid w:val="005E5ED8"/>
    <w:rsid w:val="005E6186"/>
    <w:rsid w:val="005E731A"/>
    <w:rsid w:val="005F00EF"/>
    <w:rsid w:val="005F05CE"/>
    <w:rsid w:val="005F1D4D"/>
    <w:rsid w:val="005F2E9A"/>
    <w:rsid w:val="005F2F6F"/>
    <w:rsid w:val="005F3170"/>
    <w:rsid w:val="005F349F"/>
    <w:rsid w:val="005F477A"/>
    <w:rsid w:val="005F4850"/>
    <w:rsid w:val="005F4E5D"/>
    <w:rsid w:val="005F4FA0"/>
    <w:rsid w:val="005F5865"/>
    <w:rsid w:val="005F5ADA"/>
    <w:rsid w:val="005F6CE0"/>
    <w:rsid w:val="005F723C"/>
    <w:rsid w:val="005F78A1"/>
    <w:rsid w:val="005F7F48"/>
    <w:rsid w:val="00600063"/>
    <w:rsid w:val="00601D10"/>
    <w:rsid w:val="006021CC"/>
    <w:rsid w:val="00602A13"/>
    <w:rsid w:val="00602A20"/>
    <w:rsid w:val="00602EF5"/>
    <w:rsid w:val="006036BF"/>
    <w:rsid w:val="00603883"/>
    <w:rsid w:val="00605014"/>
    <w:rsid w:val="00605139"/>
    <w:rsid w:val="00605274"/>
    <w:rsid w:val="00605FBD"/>
    <w:rsid w:val="00606191"/>
    <w:rsid w:val="006116E5"/>
    <w:rsid w:val="00611D04"/>
    <w:rsid w:val="00612AA0"/>
    <w:rsid w:val="00612B23"/>
    <w:rsid w:val="00612C9A"/>
    <w:rsid w:val="00612E09"/>
    <w:rsid w:val="00613E12"/>
    <w:rsid w:val="00613E2E"/>
    <w:rsid w:val="00614615"/>
    <w:rsid w:val="00615E91"/>
    <w:rsid w:val="0061629D"/>
    <w:rsid w:val="00616F5D"/>
    <w:rsid w:val="00616FB0"/>
    <w:rsid w:val="006175AF"/>
    <w:rsid w:val="00617675"/>
    <w:rsid w:val="00617A57"/>
    <w:rsid w:val="00620248"/>
    <w:rsid w:val="006202E2"/>
    <w:rsid w:val="00620597"/>
    <w:rsid w:val="006208BE"/>
    <w:rsid w:val="00621A6D"/>
    <w:rsid w:val="0062254B"/>
    <w:rsid w:val="0062276E"/>
    <w:rsid w:val="00622BFC"/>
    <w:rsid w:val="00622CD6"/>
    <w:rsid w:val="00622F03"/>
    <w:rsid w:val="00623A9E"/>
    <w:rsid w:val="006240D3"/>
    <w:rsid w:val="00624123"/>
    <w:rsid w:val="006247E4"/>
    <w:rsid w:val="00626721"/>
    <w:rsid w:val="00626730"/>
    <w:rsid w:val="00627269"/>
    <w:rsid w:val="00627454"/>
    <w:rsid w:val="006274BD"/>
    <w:rsid w:val="006300D8"/>
    <w:rsid w:val="00630671"/>
    <w:rsid w:val="00630F30"/>
    <w:rsid w:val="006310F3"/>
    <w:rsid w:val="006314FF"/>
    <w:rsid w:val="00631B93"/>
    <w:rsid w:val="006329C2"/>
    <w:rsid w:val="00632C93"/>
    <w:rsid w:val="006335D0"/>
    <w:rsid w:val="00633717"/>
    <w:rsid w:val="00633E5D"/>
    <w:rsid w:val="006341BA"/>
    <w:rsid w:val="00634451"/>
    <w:rsid w:val="006346F3"/>
    <w:rsid w:val="0063499F"/>
    <w:rsid w:val="00636488"/>
    <w:rsid w:val="006364ED"/>
    <w:rsid w:val="00636983"/>
    <w:rsid w:val="00636DAC"/>
    <w:rsid w:val="00636DF0"/>
    <w:rsid w:val="00636E08"/>
    <w:rsid w:val="00637F26"/>
    <w:rsid w:val="00640CD2"/>
    <w:rsid w:val="0064183F"/>
    <w:rsid w:val="006418E2"/>
    <w:rsid w:val="00642ECF"/>
    <w:rsid w:val="0064323A"/>
    <w:rsid w:val="00643BA2"/>
    <w:rsid w:val="00643BC2"/>
    <w:rsid w:val="006454EA"/>
    <w:rsid w:val="00645A14"/>
    <w:rsid w:val="00646ED4"/>
    <w:rsid w:val="00647763"/>
    <w:rsid w:val="00647B07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653"/>
    <w:rsid w:val="00653D18"/>
    <w:rsid w:val="0065444E"/>
    <w:rsid w:val="00654B39"/>
    <w:rsid w:val="00654D0A"/>
    <w:rsid w:val="00654D90"/>
    <w:rsid w:val="00655E1E"/>
    <w:rsid w:val="006605C0"/>
    <w:rsid w:val="00660614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3DD1"/>
    <w:rsid w:val="006641C2"/>
    <w:rsid w:val="00664BEA"/>
    <w:rsid w:val="00665B4B"/>
    <w:rsid w:val="0066642A"/>
    <w:rsid w:val="00666B4A"/>
    <w:rsid w:val="00666F67"/>
    <w:rsid w:val="006679EC"/>
    <w:rsid w:val="00670416"/>
    <w:rsid w:val="0067082A"/>
    <w:rsid w:val="006713EC"/>
    <w:rsid w:val="006714CE"/>
    <w:rsid w:val="00671A9F"/>
    <w:rsid w:val="006722E7"/>
    <w:rsid w:val="00672716"/>
    <w:rsid w:val="0067407E"/>
    <w:rsid w:val="00674147"/>
    <w:rsid w:val="00674B12"/>
    <w:rsid w:val="0067542C"/>
    <w:rsid w:val="00676435"/>
    <w:rsid w:val="006769B7"/>
    <w:rsid w:val="00676A43"/>
    <w:rsid w:val="00676B89"/>
    <w:rsid w:val="00676D5F"/>
    <w:rsid w:val="00677778"/>
    <w:rsid w:val="00681962"/>
    <w:rsid w:val="00681AB1"/>
    <w:rsid w:val="00681EFF"/>
    <w:rsid w:val="006829E7"/>
    <w:rsid w:val="00682D07"/>
    <w:rsid w:val="00682FBC"/>
    <w:rsid w:val="00684192"/>
    <w:rsid w:val="00684BE1"/>
    <w:rsid w:val="0068757E"/>
    <w:rsid w:val="00687685"/>
    <w:rsid w:val="00687D56"/>
    <w:rsid w:val="0069023E"/>
    <w:rsid w:val="00690514"/>
    <w:rsid w:val="00690B59"/>
    <w:rsid w:val="00690D5F"/>
    <w:rsid w:val="00691ECC"/>
    <w:rsid w:val="006920DB"/>
    <w:rsid w:val="006923CE"/>
    <w:rsid w:val="0069244E"/>
    <w:rsid w:val="00692582"/>
    <w:rsid w:val="00693408"/>
    <w:rsid w:val="00693E53"/>
    <w:rsid w:val="00694245"/>
    <w:rsid w:val="00696166"/>
    <w:rsid w:val="00696179"/>
    <w:rsid w:val="006961D9"/>
    <w:rsid w:val="00696AED"/>
    <w:rsid w:val="00697449"/>
    <w:rsid w:val="006A0E25"/>
    <w:rsid w:val="006A15AC"/>
    <w:rsid w:val="006A29CD"/>
    <w:rsid w:val="006A32E3"/>
    <w:rsid w:val="006A339F"/>
    <w:rsid w:val="006A39F4"/>
    <w:rsid w:val="006A3AC6"/>
    <w:rsid w:val="006A4041"/>
    <w:rsid w:val="006A4AD4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448"/>
    <w:rsid w:val="006A6C2D"/>
    <w:rsid w:val="006A732C"/>
    <w:rsid w:val="006A7DC2"/>
    <w:rsid w:val="006A7F17"/>
    <w:rsid w:val="006B0F33"/>
    <w:rsid w:val="006B1F88"/>
    <w:rsid w:val="006B30B9"/>
    <w:rsid w:val="006B3249"/>
    <w:rsid w:val="006B340E"/>
    <w:rsid w:val="006B43A2"/>
    <w:rsid w:val="006B517A"/>
    <w:rsid w:val="006B5E25"/>
    <w:rsid w:val="006B62A2"/>
    <w:rsid w:val="006B6ACB"/>
    <w:rsid w:val="006B78D2"/>
    <w:rsid w:val="006B7A11"/>
    <w:rsid w:val="006C1620"/>
    <w:rsid w:val="006C1A77"/>
    <w:rsid w:val="006C1B65"/>
    <w:rsid w:val="006C1FA1"/>
    <w:rsid w:val="006C2BD3"/>
    <w:rsid w:val="006C3011"/>
    <w:rsid w:val="006C30FB"/>
    <w:rsid w:val="006C3119"/>
    <w:rsid w:val="006C3597"/>
    <w:rsid w:val="006C4D8F"/>
    <w:rsid w:val="006C4FF8"/>
    <w:rsid w:val="006C5B64"/>
    <w:rsid w:val="006C62BA"/>
    <w:rsid w:val="006C70CA"/>
    <w:rsid w:val="006C7449"/>
    <w:rsid w:val="006C777B"/>
    <w:rsid w:val="006C7910"/>
    <w:rsid w:val="006C798A"/>
    <w:rsid w:val="006C7CA2"/>
    <w:rsid w:val="006D06C8"/>
    <w:rsid w:val="006D0CCC"/>
    <w:rsid w:val="006D12F9"/>
    <w:rsid w:val="006D2137"/>
    <w:rsid w:val="006D32F7"/>
    <w:rsid w:val="006D39F5"/>
    <w:rsid w:val="006D3C69"/>
    <w:rsid w:val="006D464A"/>
    <w:rsid w:val="006D480A"/>
    <w:rsid w:val="006D4DA4"/>
    <w:rsid w:val="006D4E82"/>
    <w:rsid w:val="006D56A9"/>
    <w:rsid w:val="006D6B46"/>
    <w:rsid w:val="006D71C0"/>
    <w:rsid w:val="006D7547"/>
    <w:rsid w:val="006D75DC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CED"/>
    <w:rsid w:val="006F002F"/>
    <w:rsid w:val="006F0E5B"/>
    <w:rsid w:val="006F1811"/>
    <w:rsid w:val="006F1E63"/>
    <w:rsid w:val="006F2812"/>
    <w:rsid w:val="006F2ECF"/>
    <w:rsid w:val="006F3016"/>
    <w:rsid w:val="006F3840"/>
    <w:rsid w:val="006F390D"/>
    <w:rsid w:val="006F43A2"/>
    <w:rsid w:val="006F4981"/>
    <w:rsid w:val="006F4A7B"/>
    <w:rsid w:val="006F4D61"/>
    <w:rsid w:val="006F50FA"/>
    <w:rsid w:val="006F64BD"/>
    <w:rsid w:val="006F6997"/>
    <w:rsid w:val="006F71D4"/>
    <w:rsid w:val="006F7506"/>
    <w:rsid w:val="006F7A1F"/>
    <w:rsid w:val="006F7AD1"/>
    <w:rsid w:val="006F7E76"/>
    <w:rsid w:val="00700CC5"/>
    <w:rsid w:val="00701A81"/>
    <w:rsid w:val="00701B52"/>
    <w:rsid w:val="00701E4A"/>
    <w:rsid w:val="0070230B"/>
    <w:rsid w:val="0070263A"/>
    <w:rsid w:val="007029B7"/>
    <w:rsid w:val="00703173"/>
    <w:rsid w:val="00703D04"/>
    <w:rsid w:val="007042F1"/>
    <w:rsid w:val="00704CCB"/>
    <w:rsid w:val="00705E6D"/>
    <w:rsid w:val="0070608B"/>
    <w:rsid w:val="007072E0"/>
    <w:rsid w:val="00707332"/>
    <w:rsid w:val="0071022E"/>
    <w:rsid w:val="00710992"/>
    <w:rsid w:val="007109BF"/>
    <w:rsid w:val="00711806"/>
    <w:rsid w:val="007132C7"/>
    <w:rsid w:val="007143A1"/>
    <w:rsid w:val="007145B5"/>
    <w:rsid w:val="007152C5"/>
    <w:rsid w:val="007153F9"/>
    <w:rsid w:val="007154D6"/>
    <w:rsid w:val="007155DA"/>
    <w:rsid w:val="00715820"/>
    <w:rsid w:val="00716370"/>
    <w:rsid w:val="00716F48"/>
    <w:rsid w:val="0071795D"/>
    <w:rsid w:val="00720868"/>
    <w:rsid w:val="00720E97"/>
    <w:rsid w:val="00720FD1"/>
    <w:rsid w:val="00721445"/>
    <w:rsid w:val="00721A2D"/>
    <w:rsid w:val="007224D9"/>
    <w:rsid w:val="00723440"/>
    <w:rsid w:val="00723638"/>
    <w:rsid w:val="00724250"/>
    <w:rsid w:val="007249FB"/>
    <w:rsid w:val="007273BA"/>
    <w:rsid w:val="007276AF"/>
    <w:rsid w:val="00727999"/>
    <w:rsid w:val="00727BD8"/>
    <w:rsid w:val="00727F11"/>
    <w:rsid w:val="007327A5"/>
    <w:rsid w:val="00732889"/>
    <w:rsid w:val="00733A2D"/>
    <w:rsid w:val="00735246"/>
    <w:rsid w:val="0073558A"/>
    <w:rsid w:val="007359CC"/>
    <w:rsid w:val="00735A60"/>
    <w:rsid w:val="00736DBD"/>
    <w:rsid w:val="00737123"/>
    <w:rsid w:val="007378FC"/>
    <w:rsid w:val="00737A43"/>
    <w:rsid w:val="00737ABA"/>
    <w:rsid w:val="00740B75"/>
    <w:rsid w:val="00740BB9"/>
    <w:rsid w:val="00740E9F"/>
    <w:rsid w:val="0074301B"/>
    <w:rsid w:val="007434BB"/>
    <w:rsid w:val="00744087"/>
    <w:rsid w:val="0074464D"/>
    <w:rsid w:val="0074466F"/>
    <w:rsid w:val="00744CE4"/>
    <w:rsid w:val="00744EFD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776"/>
    <w:rsid w:val="007529A6"/>
    <w:rsid w:val="007536FB"/>
    <w:rsid w:val="007539AC"/>
    <w:rsid w:val="007539B0"/>
    <w:rsid w:val="00753AF9"/>
    <w:rsid w:val="00754D89"/>
    <w:rsid w:val="00754F09"/>
    <w:rsid w:val="00755102"/>
    <w:rsid w:val="007553DB"/>
    <w:rsid w:val="007556A0"/>
    <w:rsid w:val="007566D4"/>
    <w:rsid w:val="00756835"/>
    <w:rsid w:val="00756C3F"/>
    <w:rsid w:val="0075711E"/>
    <w:rsid w:val="0075717D"/>
    <w:rsid w:val="007576DF"/>
    <w:rsid w:val="0075770A"/>
    <w:rsid w:val="00757E19"/>
    <w:rsid w:val="007604E4"/>
    <w:rsid w:val="00760AEA"/>
    <w:rsid w:val="00760CD3"/>
    <w:rsid w:val="00760E1D"/>
    <w:rsid w:val="00762252"/>
    <w:rsid w:val="00762336"/>
    <w:rsid w:val="0076294C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19B"/>
    <w:rsid w:val="007675E1"/>
    <w:rsid w:val="00770881"/>
    <w:rsid w:val="00770B72"/>
    <w:rsid w:val="00770BF2"/>
    <w:rsid w:val="00771C97"/>
    <w:rsid w:val="00773908"/>
    <w:rsid w:val="00774380"/>
    <w:rsid w:val="00774EA8"/>
    <w:rsid w:val="00775BDD"/>
    <w:rsid w:val="007767D4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6B8"/>
    <w:rsid w:val="00783D46"/>
    <w:rsid w:val="00784FA9"/>
    <w:rsid w:val="00785355"/>
    <w:rsid w:val="00785552"/>
    <w:rsid w:val="00785AA3"/>
    <w:rsid w:val="00786216"/>
    <w:rsid w:val="00786290"/>
    <w:rsid w:val="007862E4"/>
    <w:rsid w:val="00786757"/>
    <w:rsid w:val="00786BC1"/>
    <w:rsid w:val="00786F99"/>
    <w:rsid w:val="00787021"/>
    <w:rsid w:val="007871B5"/>
    <w:rsid w:val="007872E6"/>
    <w:rsid w:val="00787636"/>
    <w:rsid w:val="007876EB"/>
    <w:rsid w:val="00787850"/>
    <w:rsid w:val="00787888"/>
    <w:rsid w:val="007904DA"/>
    <w:rsid w:val="0079070F"/>
    <w:rsid w:val="00790BE2"/>
    <w:rsid w:val="00790C7C"/>
    <w:rsid w:val="007919CD"/>
    <w:rsid w:val="00792772"/>
    <w:rsid w:val="0079301E"/>
    <w:rsid w:val="00793999"/>
    <w:rsid w:val="007946BC"/>
    <w:rsid w:val="00795FFE"/>
    <w:rsid w:val="00796117"/>
    <w:rsid w:val="0079682D"/>
    <w:rsid w:val="007A0FE8"/>
    <w:rsid w:val="007A1580"/>
    <w:rsid w:val="007A168A"/>
    <w:rsid w:val="007A193B"/>
    <w:rsid w:val="007A1CCD"/>
    <w:rsid w:val="007A1E04"/>
    <w:rsid w:val="007A20B4"/>
    <w:rsid w:val="007A238F"/>
    <w:rsid w:val="007A27B4"/>
    <w:rsid w:val="007A2EBC"/>
    <w:rsid w:val="007A30A9"/>
    <w:rsid w:val="007A337D"/>
    <w:rsid w:val="007A3587"/>
    <w:rsid w:val="007A35FC"/>
    <w:rsid w:val="007A41A2"/>
    <w:rsid w:val="007A55FF"/>
    <w:rsid w:val="007A6654"/>
    <w:rsid w:val="007A67D0"/>
    <w:rsid w:val="007A701C"/>
    <w:rsid w:val="007A7216"/>
    <w:rsid w:val="007A7D30"/>
    <w:rsid w:val="007B01FA"/>
    <w:rsid w:val="007B0A51"/>
    <w:rsid w:val="007B10E7"/>
    <w:rsid w:val="007B1D9F"/>
    <w:rsid w:val="007B1DFC"/>
    <w:rsid w:val="007B2B75"/>
    <w:rsid w:val="007B324A"/>
    <w:rsid w:val="007B327D"/>
    <w:rsid w:val="007B3485"/>
    <w:rsid w:val="007B442F"/>
    <w:rsid w:val="007B4A38"/>
    <w:rsid w:val="007B4BF1"/>
    <w:rsid w:val="007B5278"/>
    <w:rsid w:val="007B6D5A"/>
    <w:rsid w:val="007B76A1"/>
    <w:rsid w:val="007C0011"/>
    <w:rsid w:val="007C00D3"/>
    <w:rsid w:val="007C02B1"/>
    <w:rsid w:val="007C0522"/>
    <w:rsid w:val="007C0B02"/>
    <w:rsid w:val="007C0C22"/>
    <w:rsid w:val="007C1EBF"/>
    <w:rsid w:val="007C3346"/>
    <w:rsid w:val="007C3412"/>
    <w:rsid w:val="007C35F9"/>
    <w:rsid w:val="007C4614"/>
    <w:rsid w:val="007C48D5"/>
    <w:rsid w:val="007C4A64"/>
    <w:rsid w:val="007C575F"/>
    <w:rsid w:val="007C5860"/>
    <w:rsid w:val="007C6777"/>
    <w:rsid w:val="007C6877"/>
    <w:rsid w:val="007C6BBD"/>
    <w:rsid w:val="007C6CD9"/>
    <w:rsid w:val="007C6D44"/>
    <w:rsid w:val="007C6F46"/>
    <w:rsid w:val="007C764C"/>
    <w:rsid w:val="007C7B5D"/>
    <w:rsid w:val="007D005A"/>
    <w:rsid w:val="007D037F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2BD"/>
    <w:rsid w:val="007D4669"/>
    <w:rsid w:val="007D4FF8"/>
    <w:rsid w:val="007D607F"/>
    <w:rsid w:val="007D6FD3"/>
    <w:rsid w:val="007D7759"/>
    <w:rsid w:val="007E079A"/>
    <w:rsid w:val="007E0F95"/>
    <w:rsid w:val="007E10FB"/>
    <w:rsid w:val="007E1317"/>
    <w:rsid w:val="007E16A5"/>
    <w:rsid w:val="007E1D0F"/>
    <w:rsid w:val="007E2E54"/>
    <w:rsid w:val="007E3D21"/>
    <w:rsid w:val="007E3DA5"/>
    <w:rsid w:val="007E3F39"/>
    <w:rsid w:val="007E488B"/>
    <w:rsid w:val="007E5132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4AF4"/>
    <w:rsid w:val="007F5009"/>
    <w:rsid w:val="007F53A7"/>
    <w:rsid w:val="007F61EE"/>
    <w:rsid w:val="007F6877"/>
    <w:rsid w:val="007F6B31"/>
    <w:rsid w:val="007F70C2"/>
    <w:rsid w:val="007F792C"/>
    <w:rsid w:val="007F7C67"/>
    <w:rsid w:val="007F7F88"/>
    <w:rsid w:val="00800C16"/>
    <w:rsid w:val="00800D5B"/>
    <w:rsid w:val="00800E01"/>
    <w:rsid w:val="00800E46"/>
    <w:rsid w:val="008014C0"/>
    <w:rsid w:val="00801EA6"/>
    <w:rsid w:val="008021D8"/>
    <w:rsid w:val="00802372"/>
    <w:rsid w:val="00802764"/>
    <w:rsid w:val="008032EC"/>
    <w:rsid w:val="008034FB"/>
    <w:rsid w:val="008035EC"/>
    <w:rsid w:val="00803659"/>
    <w:rsid w:val="00803D25"/>
    <w:rsid w:val="00805434"/>
    <w:rsid w:val="008058F8"/>
    <w:rsid w:val="00806B48"/>
    <w:rsid w:val="0080780E"/>
    <w:rsid w:val="008079E1"/>
    <w:rsid w:val="008107D4"/>
    <w:rsid w:val="008111E8"/>
    <w:rsid w:val="00811208"/>
    <w:rsid w:val="008134CE"/>
    <w:rsid w:val="00813F35"/>
    <w:rsid w:val="00813F9D"/>
    <w:rsid w:val="00814FA6"/>
    <w:rsid w:val="008150FF"/>
    <w:rsid w:val="00815A2C"/>
    <w:rsid w:val="00815A63"/>
    <w:rsid w:val="008164E9"/>
    <w:rsid w:val="00816FFA"/>
    <w:rsid w:val="0081713A"/>
    <w:rsid w:val="0081776C"/>
    <w:rsid w:val="008202C3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B6A"/>
    <w:rsid w:val="00826326"/>
    <w:rsid w:val="008267AB"/>
    <w:rsid w:val="00826AB1"/>
    <w:rsid w:val="00826C1A"/>
    <w:rsid w:val="00827489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4B2E"/>
    <w:rsid w:val="00836374"/>
    <w:rsid w:val="00836A78"/>
    <w:rsid w:val="00836C69"/>
    <w:rsid w:val="00837028"/>
    <w:rsid w:val="0083747F"/>
    <w:rsid w:val="008377A4"/>
    <w:rsid w:val="00837A3D"/>
    <w:rsid w:val="00837C01"/>
    <w:rsid w:val="00837E5E"/>
    <w:rsid w:val="008400EA"/>
    <w:rsid w:val="00840AD3"/>
    <w:rsid w:val="008418F2"/>
    <w:rsid w:val="00841F0D"/>
    <w:rsid w:val="0084224B"/>
    <w:rsid w:val="0084331F"/>
    <w:rsid w:val="0084392E"/>
    <w:rsid w:val="0084460B"/>
    <w:rsid w:val="0084484D"/>
    <w:rsid w:val="00844D55"/>
    <w:rsid w:val="00844E50"/>
    <w:rsid w:val="00844F04"/>
    <w:rsid w:val="00845ABB"/>
    <w:rsid w:val="0084615C"/>
    <w:rsid w:val="008469F3"/>
    <w:rsid w:val="00846DBE"/>
    <w:rsid w:val="00846FAA"/>
    <w:rsid w:val="00847288"/>
    <w:rsid w:val="0084782E"/>
    <w:rsid w:val="00847BDF"/>
    <w:rsid w:val="00847D3A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8FC"/>
    <w:rsid w:val="008540BF"/>
    <w:rsid w:val="0085490F"/>
    <w:rsid w:val="00854B0C"/>
    <w:rsid w:val="008554FD"/>
    <w:rsid w:val="00855B68"/>
    <w:rsid w:val="00855DE8"/>
    <w:rsid w:val="00856153"/>
    <w:rsid w:val="00857AC6"/>
    <w:rsid w:val="00857B2C"/>
    <w:rsid w:val="00857C49"/>
    <w:rsid w:val="00857EEC"/>
    <w:rsid w:val="008607BE"/>
    <w:rsid w:val="00860958"/>
    <w:rsid w:val="00860E1F"/>
    <w:rsid w:val="0086112B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FF1"/>
    <w:rsid w:val="008703FA"/>
    <w:rsid w:val="008704F5"/>
    <w:rsid w:val="00870E65"/>
    <w:rsid w:val="00870E80"/>
    <w:rsid w:val="00871BCD"/>
    <w:rsid w:val="008722BE"/>
    <w:rsid w:val="008726BB"/>
    <w:rsid w:val="00872893"/>
    <w:rsid w:val="008729DE"/>
    <w:rsid w:val="00872A60"/>
    <w:rsid w:val="0087329F"/>
    <w:rsid w:val="008735AB"/>
    <w:rsid w:val="008736EA"/>
    <w:rsid w:val="008737B0"/>
    <w:rsid w:val="00874D6D"/>
    <w:rsid w:val="008752EF"/>
    <w:rsid w:val="00876592"/>
    <w:rsid w:val="00876936"/>
    <w:rsid w:val="00876FE3"/>
    <w:rsid w:val="00877121"/>
    <w:rsid w:val="00877565"/>
    <w:rsid w:val="0088029A"/>
    <w:rsid w:val="00881116"/>
    <w:rsid w:val="00881EAB"/>
    <w:rsid w:val="008820B9"/>
    <w:rsid w:val="00882C70"/>
    <w:rsid w:val="00882CDC"/>
    <w:rsid w:val="008846F8"/>
    <w:rsid w:val="008848C5"/>
    <w:rsid w:val="00884BB4"/>
    <w:rsid w:val="0088527C"/>
    <w:rsid w:val="00885758"/>
    <w:rsid w:val="008857AE"/>
    <w:rsid w:val="00885B3D"/>
    <w:rsid w:val="00885C4B"/>
    <w:rsid w:val="0088600A"/>
    <w:rsid w:val="00886177"/>
    <w:rsid w:val="00886331"/>
    <w:rsid w:val="00886502"/>
    <w:rsid w:val="00886F71"/>
    <w:rsid w:val="0088704D"/>
    <w:rsid w:val="00887A99"/>
    <w:rsid w:val="00890C20"/>
    <w:rsid w:val="008910F4"/>
    <w:rsid w:val="00891201"/>
    <w:rsid w:val="0089122D"/>
    <w:rsid w:val="0089177D"/>
    <w:rsid w:val="00891D58"/>
    <w:rsid w:val="008927F8"/>
    <w:rsid w:val="00892B0B"/>
    <w:rsid w:val="00892D61"/>
    <w:rsid w:val="00893E4D"/>
    <w:rsid w:val="00894E83"/>
    <w:rsid w:val="0089509C"/>
    <w:rsid w:val="008967CB"/>
    <w:rsid w:val="00896C4E"/>
    <w:rsid w:val="0089701E"/>
    <w:rsid w:val="00897535"/>
    <w:rsid w:val="00897695"/>
    <w:rsid w:val="00897A68"/>
    <w:rsid w:val="008A07BD"/>
    <w:rsid w:val="008A0A40"/>
    <w:rsid w:val="008A1091"/>
    <w:rsid w:val="008A162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5DE"/>
    <w:rsid w:val="008A3B5D"/>
    <w:rsid w:val="008A3D85"/>
    <w:rsid w:val="008A3DF3"/>
    <w:rsid w:val="008A436A"/>
    <w:rsid w:val="008A4CED"/>
    <w:rsid w:val="008A63C0"/>
    <w:rsid w:val="008A676B"/>
    <w:rsid w:val="008A6E11"/>
    <w:rsid w:val="008A7C66"/>
    <w:rsid w:val="008B002B"/>
    <w:rsid w:val="008B01F4"/>
    <w:rsid w:val="008B084E"/>
    <w:rsid w:val="008B0F23"/>
    <w:rsid w:val="008B143F"/>
    <w:rsid w:val="008B18BC"/>
    <w:rsid w:val="008B20B9"/>
    <w:rsid w:val="008B22A5"/>
    <w:rsid w:val="008B3210"/>
    <w:rsid w:val="008B467B"/>
    <w:rsid w:val="008B5433"/>
    <w:rsid w:val="008B5DB2"/>
    <w:rsid w:val="008B6343"/>
    <w:rsid w:val="008B6359"/>
    <w:rsid w:val="008B76AA"/>
    <w:rsid w:val="008C00B3"/>
    <w:rsid w:val="008C037E"/>
    <w:rsid w:val="008C052C"/>
    <w:rsid w:val="008C05B2"/>
    <w:rsid w:val="008C0C85"/>
    <w:rsid w:val="008C0F63"/>
    <w:rsid w:val="008C163A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82B"/>
    <w:rsid w:val="008C6953"/>
    <w:rsid w:val="008C6AC9"/>
    <w:rsid w:val="008C6EDD"/>
    <w:rsid w:val="008C717B"/>
    <w:rsid w:val="008C7395"/>
    <w:rsid w:val="008D0464"/>
    <w:rsid w:val="008D0D19"/>
    <w:rsid w:val="008D0FE6"/>
    <w:rsid w:val="008D1420"/>
    <w:rsid w:val="008D18DA"/>
    <w:rsid w:val="008D1959"/>
    <w:rsid w:val="008D19BF"/>
    <w:rsid w:val="008D2207"/>
    <w:rsid w:val="008D2704"/>
    <w:rsid w:val="008D2DEC"/>
    <w:rsid w:val="008D3007"/>
    <w:rsid w:val="008D3436"/>
    <w:rsid w:val="008D3EA0"/>
    <w:rsid w:val="008D4BE8"/>
    <w:rsid w:val="008D62E9"/>
    <w:rsid w:val="008D675E"/>
    <w:rsid w:val="008D729F"/>
    <w:rsid w:val="008D7CB2"/>
    <w:rsid w:val="008E0561"/>
    <w:rsid w:val="008E1097"/>
    <w:rsid w:val="008E12D6"/>
    <w:rsid w:val="008E137A"/>
    <w:rsid w:val="008E17A4"/>
    <w:rsid w:val="008E2083"/>
    <w:rsid w:val="008E268B"/>
    <w:rsid w:val="008E27CC"/>
    <w:rsid w:val="008E2A29"/>
    <w:rsid w:val="008E2E35"/>
    <w:rsid w:val="008E3AE6"/>
    <w:rsid w:val="008E4B85"/>
    <w:rsid w:val="008E50DC"/>
    <w:rsid w:val="008E540C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E99"/>
    <w:rsid w:val="008F207B"/>
    <w:rsid w:val="008F21EB"/>
    <w:rsid w:val="008F224D"/>
    <w:rsid w:val="008F2329"/>
    <w:rsid w:val="008F26C0"/>
    <w:rsid w:val="008F28C9"/>
    <w:rsid w:val="008F2B39"/>
    <w:rsid w:val="008F309E"/>
    <w:rsid w:val="008F3418"/>
    <w:rsid w:val="008F362A"/>
    <w:rsid w:val="008F3A93"/>
    <w:rsid w:val="008F3E05"/>
    <w:rsid w:val="008F3FAC"/>
    <w:rsid w:val="008F51D9"/>
    <w:rsid w:val="008F531F"/>
    <w:rsid w:val="008F54A9"/>
    <w:rsid w:val="008F5B2E"/>
    <w:rsid w:val="008F5BF1"/>
    <w:rsid w:val="008F6090"/>
    <w:rsid w:val="008F647F"/>
    <w:rsid w:val="008F7427"/>
    <w:rsid w:val="008F7916"/>
    <w:rsid w:val="008F7988"/>
    <w:rsid w:val="008F7A51"/>
    <w:rsid w:val="0090037E"/>
    <w:rsid w:val="009005E3"/>
    <w:rsid w:val="009006E0"/>
    <w:rsid w:val="0090127E"/>
    <w:rsid w:val="00901B83"/>
    <w:rsid w:val="0090201A"/>
    <w:rsid w:val="009021F6"/>
    <w:rsid w:val="0090225E"/>
    <w:rsid w:val="0090316B"/>
    <w:rsid w:val="00904AD4"/>
    <w:rsid w:val="00904FF0"/>
    <w:rsid w:val="00905243"/>
    <w:rsid w:val="0090553E"/>
    <w:rsid w:val="00905609"/>
    <w:rsid w:val="00905E86"/>
    <w:rsid w:val="00906ED7"/>
    <w:rsid w:val="00907165"/>
    <w:rsid w:val="00907456"/>
    <w:rsid w:val="00907AC7"/>
    <w:rsid w:val="00907DE8"/>
    <w:rsid w:val="00910B4B"/>
    <w:rsid w:val="00910DAA"/>
    <w:rsid w:val="00911577"/>
    <w:rsid w:val="00911671"/>
    <w:rsid w:val="009117A5"/>
    <w:rsid w:val="009119DD"/>
    <w:rsid w:val="00911BF8"/>
    <w:rsid w:val="00911C97"/>
    <w:rsid w:val="00911F13"/>
    <w:rsid w:val="009121AD"/>
    <w:rsid w:val="0091253D"/>
    <w:rsid w:val="009128DF"/>
    <w:rsid w:val="009131AD"/>
    <w:rsid w:val="00913D8D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0100"/>
    <w:rsid w:val="00921053"/>
    <w:rsid w:val="009210D2"/>
    <w:rsid w:val="00921575"/>
    <w:rsid w:val="00921AE9"/>
    <w:rsid w:val="009226AE"/>
    <w:rsid w:val="00922C45"/>
    <w:rsid w:val="009232B0"/>
    <w:rsid w:val="0092334F"/>
    <w:rsid w:val="0092380F"/>
    <w:rsid w:val="00923E5B"/>
    <w:rsid w:val="00924265"/>
    <w:rsid w:val="00925BFF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B0C"/>
    <w:rsid w:val="00927FEE"/>
    <w:rsid w:val="00927FFC"/>
    <w:rsid w:val="00930468"/>
    <w:rsid w:val="00930487"/>
    <w:rsid w:val="00931561"/>
    <w:rsid w:val="0093234E"/>
    <w:rsid w:val="009335F1"/>
    <w:rsid w:val="00933E85"/>
    <w:rsid w:val="00934574"/>
    <w:rsid w:val="00935052"/>
    <w:rsid w:val="00935721"/>
    <w:rsid w:val="00936149"/>
    <w:rsid w:val="00936E2D"/>
    <w:rsid w:val="0093704B"/>
    <w:rsid w:val="00937117"/>
    <w:rsid w:val="0093730C"/>
    <w:rsid w:val="00937A67"/>
    <w:rsid w:val="00937ECB"/>
    <w:rsid w:val="00937FB7"/>
    <w:rsid w:val="0094027E"/>
    <w:rsid w:val="00940885"/>
    <w:rsid w:val="00941338"/>
    <w:rsid w:val="009414A8"/>
    <w:rsid w:val="00941A99"/>
    <w:rsid w:val="0094269D"/>
    <w:rsid w:val="00943332"/>
    <w:rsid w:val="009433D2"/>
    <w:rsid w:val="00943FF9"/>
    <w:rsid w:val="009445E7"/>
    <w:rsid w:val="00944D71"/>
    <w:rsid w:val="00945F21"/>
    <w:rsid w:val="00946064"/>
    <w:rsid w:val="009462D7"/>
    <w:rsid w:val="00946804"/>
    <w:rsid w:val="00947364"/>
    <w:rsid w:val="009504EC"/>
    <w:rsid w:val="00950E27"/>
    <w:rsid w:val="00950F78"/>
    <w:rsid w:val="00951813"/>
    <w:rsid w:val="00951F1F"/>
    <w:rsid w:val="009521EE"/>
    <w:rsid w:val="00952D15"/>
    <w:rsid w:val="00954A66"/>
    <w:rsid w:val="00955FBD"/>
    <w:rsid w:val="00956AE7"/>
    <w:rsid w:val="00956EC5"/>
    <w:rsid w:val="00956F71"/>
    <w:rsid w:val="00957F14"/>
    <w:rsid w:val="009606CE"/>
    <w:rsid w:val="0096096A"/>
    <w:rsid w:val="00960ED7"/>
    <w:rsid w:val="00961CE1"/>
    <w:rsid w:val="00962453"/>
    <w:rsid w:val="00962A56"/>
    <w:rsid w:val="00963C4D"/>
    <w:rsid w:val="00963E02"/>
    <w:rsid w:val="00964818"/>
    <w:rsid w:val="00965C17"/>
    <w:rsid w:val="00965CA1"/>
    <w:rsid w:val="00965D71"/>
    <w:rsid w:val="00966113"/>
    <w:rsid w:val="009661A0"/>
    <w:rsid w:val="0096680B"/>
    <w:rsid w:val="0096686A"/>
    <w:rsid w:val="00966EA0"/>
    <w:rsid w:val="009672A3"/>
    <w:rsid w:val="00967A37"/>
    <w:rsid w:val="00967D7E"/>
    <w:rsid w:val="00967EC4"/>
    <w:rsid w:val="00970111"/>
    <w:rsid w:val="00970400"/>
    <w:rsid w:val="00970764"/>
    <w:rsid w:val="0097089E"/>
    <w:rsid w:val="00970E67"/>
    <w:rsid w:val="00971113"/>
    <w:rsid w:val="00971BEF"/>
    <w:rsid w:val="0097317B"/>
    <w:rsid w:val="00973797"/>
    <w:rsid w:val="009738B3"/>
    <w:rsid w:val="00973AA7"/>
    <w:rsid w:val="00973E4B"/>
    <w:rsid w:val="0097472D"/>
    <w:rsid w:val="009748B4"/>
    <w:rsid w:val="00974A10"/>
    <w:rsid w:val="00974B80"/>
    <w:rsid w:val="00974C1E"/>
    <w:rsid w:val="00974CA8"/>
    <w:rsid w:val="00975787"/>
    <w:rsid w:val="00975837"/>
    <w:rsid w:val="009759DE"/>
    <w:rsid w:val="00975AD0"/>
    <w:rsid w:val="0097647C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009"/>
    <w:rsid w:val="009847DF"/>
    <w:rsid w:val="00984E09"/>
    <w:rsid w:val="009854ED"/>
    <w:rsid w:val="00985942"/>
    <w:rsid w:val="00985F8F"/>
    <w:rsid w:val="009867BA"/>
    <w:rsid w:val="009869C2"/>
    <w:rsid w:val="00986DB3"/>
    <w:rsid w:val="00987AF5"/>
    <w:rsid w:val="0099104B"/>
    <w:rsid w:val="00991206"/>
    <w:rsid w:val="0099191A"/>
    <w:rsid w:val="009919CC"/>
    <w:rsid w:val="00991D7A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0A20"/>
    <w:rsid w:val="009A135D"/>
    <w:rsid w:val="009A1E6A"/>
    <w:rsid w:val="009A1FC4"/>
    <w:rsid w:val="009A226B"/>
    <w:rsid w:val="009A2DCD"/>
    <w:rsid w:val="009A352C"/>
    <w:rsid w:val="009A360E"/>
    <w:rsid w:val="009A4248"/>
    <w:rsid w:val="009A5B87"/>
    <w:rsid w:val="009A60BA"/>
    <w:rsid w:val="009A6519"/>
    <w:rsid w:val="009A6B9D"/>
    <w:rsid w:val="009A6CEF"/>
    <w:rsid w:val="009A7496"/>
    <w:rsid w:val="009A7FCF"/>
    <w:rsid w:val="009B02B8"/>
    <w:rsid w:val="009B06A9"/>
    <w:rsid w:val="009B18ED"/>
    <w:rsid w:val="009B22DC"/>
    <w:rsid w:val="009B2B58"/>
    <w:rsid w:val="009B341C"/>
    <w:rsid w:val="009B3929"/>
    <w:rsid w:val="009B3B6A"/>
    <w:rsid w:val="009B494C"/>
    <w:rsid w:val="009B4A84"/>
    <w:rsid w:val="009B4B4C"/>
    <w:rsid w:val="009B53F8"/>
    <w:rsid w:val="009B543B"/>
    <w:rsid w:val="009B5F90"/>
    <w:rsid w:val="009B62F6"/>
    <w:rsid w:val="009B6B96"/>
    <w:rsid w:val="009B71B2"/>
    <w:rsid w:val="009B71D5"/>
    <w:rsid w:val="009B7D54"/>
    <w:rsid w:val="009C0502"/>
    <w:rsid w:val="009C05B7"/>
    <w:rsid w:val="009C0656"/>
    <w:rsid w:val="009C15C3"/>
    <w:rsid w:val="009C1EF0"/>
    <w:rsid w:val="009C37D0"/>
    <w:rsid w:val="009C3865"/>
    <w:rsid w:val="009C3B11"/>
    <w:rsid w:val="009C44CF"/>
    <w:rsid w:val="009C59D2"/>
    <w:rsid w:val="009C60B4"/>
    <w:rsid w:val="009C6283"/>
    <w:rsid w:val="009C691E"/>
    <w:rsid w:val="009C6C8F"/>
    <w:rsid w:val="009C75A0"/>
    <w:rsid w:val="009C7E4F"/>
    <w:rsid w:val="009D0235"/>
    <w:rsid w:val="009D0358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F72"/>
    <w:rsid w:val="009D75E6"/>
    <w:rsid w:val="009D7A90"/>
    <w:rsid w:val="009D7B23"/>
    <w:rsid w:val="009D7FCA"/>
    <w:rsid w:val="009E049B"/>
    <w:rsid w:val="009E0DC8"/>
    <w:rsid w:val="009E0FFB"/>
    <w:rsid w:val="009E11D6"/>
    <w:rsid w:val="009E25A9"/>
    <w:rsid w:val="009E2BF8"/>
    <w:rsid w:val="009E2D40"/>
    <w:rsid w:val="009E2E6D"/>
    <w:rsid w:val="009E336C"/>
    <w:rsid w:val="009E33D7"/>
    <w:rsid w:val="009E35C4"/>
    <w:rsid w:val="009E4316"/>
    <w:rsid w:val="009E4A1A"/>
    <w:rsid w:val="009E4B28"/>
    <w:rsid w:val="009E4FE1"/>
    <w:rsid w:val="009E6A06"/>
    <w:rsid w:val="009E6C41"/>
    <w:rsid w:val="009E6F70"/>
    <w:rsid w:val="009E747C"/>
    <w:rsid w:val="009F156B"/>
    <w:rsid w:val="009F1BE7"/>
    <w:rsid w:val="009F1C7C"/>
    <w:rsid w:val="009F206F"/>
    <w:rsid w:val="009F2199"/>
    <w:rsid w:val="009F27EE"/>
    <w:rsid w:val="009F3658"/>
    <w:rsid w:val="009F3A65"/>
    <w:rsid w:val="009F3E0C"/>
    <w:rsid w:val="009F44BB"/>
    <w:rsid w:val="009F4E93"/>
    <w:rsid w:val="009F5195"/>
    <w:rsid w:val="009F5307"/>
    <w:rsid w:val="009F598E"/>
    <w:rsid w:val="009F6629"/>
    <w:rsid w:val="009F6E27"/>
    <w:rsid w:val="009F6EE9"/>
    <w:rsid w:val="009F745B"/>
    <w:rsid w:val="009F7800"/>
    <w:rsid w:val="00A00770"/>
    <w:rsid w:val="00A01080"/>
    <w:rsid w:val="00A01439"/>
    <w:rsid w:val="00A020EC"/>
    <w:rsid w:val="00A02394"/>
    <w:rsid w:val="00A03E1D"/>
    <w:rsid w:val="00A04730"/>
    <w:rsid w:val="00A04BF3"/>
    <w:rsid w:val="00A04C15"/>
    <w:rsid w:val="00A05B02"/>
    <w:rsid w:val="00A05DBE"/>
    <w:rsid w:val="00A05F0A"/>
    <w:rsid w:val="00A06498"/>
    <w:rsid w:val="00A07AE1"/>
    <w:rsid w:val="00A07D8E"/>
    <w:rsid w:val="00A07F52"/>
    <w:rsid w:val="00A10807"/>
    <w:rsid w:val="00A10E47"/>
    <w:rsid w:val="00A13625"/>
    <w:rsid w:val="00A1380D"/>
    <w:rsid w:val="00A14304"/>
    <w:rsid w:val="00A144EC"/>
    <w:rsid w:val="00A147D2"/>
    <w:rsid w:val="00A14E53"/>
    <w:rsid w:val="00A15269"/>
    <w:rsid w:val="00A153EB"/>
    <w:rsid w:val="00A15955"/>
    <w:rsid w:val="00A1620B"/>
    <w:rsid w:val="00A165B8"/>
    <w:rsid w:val="00A16E7A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AEC"/>
    <w:rsid w:val="00A262D7"/>
    <w:rsid w:val="00A2674D"/>
    <w:rsid w:val="00A277B0"/>
    <w:rsid w:val="00A27D4C"/>
    <w:rsid w:val="00A302D6"/>
    <w:rsid w:val="00A30838"/>
    <w:rsid w:val="00A3117C"/>
    <w:rsid w:val="00A3128F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770"/>
    <w:rsid w:val="00A34CC6"/>
    <w:rsid w:val="00A34D87"/>
    <w:rsid w:val="00A35030"/>
    <w:rsid w:val="00A35169"/>
    <w:rsid w:val="00A353B9"/>
    <w:rsid w:val="00A358C2"/>
    <w:rsid w:val="00A35B5B"/>
    <w:rsid w:val="00A36AF9"/>
    <w:rsid w:val="00A37046"/>
    <w:rsid w:val="00A376D5"/>
    <w:rsid w:val="00A378C5"/>
    <w:rsid w:val="00A37A04"/>
    <w:rsid w:val="00A40090"/>
    <w:rsid w:val="00A406F8"/>
    <w:rsid w:val="00A40A1F"/>
    <w:rsid w:val="00A410BE"/>
    <w:rsid w:val="00A41620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C36"/>
    <w:rsid w:val="00A504ED"/>
    <w:rsid w:val="00A50EC7"/>
    <w:rsid w:val="00A51756"/>
    <w:rsid w:val="00A5269B"/>
    <w:rsid w:val="00A529E0"/>
    <w:rsid w:val="00A53224"/>
    <w:rsid w:val="00A532D9"/>
    <w:rsid w:val="00A533E2"/>
    <w:rsid w:val="00A534B5"/>
    <w:rsid w:val="00A5372B"/>
    <w:rsid w:val="00A5374A"/>
    <w:rsid w:val="00A54D80"/>
    <w:rsid w:val="00A54EA5"/>
    <w:rsid w:val="00A55A13"/>
    <w:rsid w:val="00A55EF1"/>
    <w:rsid w:val="00A56B93"/>
    <w:rsid w:val="00A56F96"/>
    <w:rsid w:val="00A602F8"/>
    <w:rsid w:val="00A6083D"/>
    <w:rsid w:val="00A618B3"/>
    <w:rsid w:val="00A61AF8"/>
    <w:rsid w:val="00A6265F"/>
    <w:rsid w:val="00A629B6"/>
    <w:rsid w:val="00A63670"/>
    <w:rsid w:val="00A64836"/>
    <w:rsid w:val="00A64A3F"/>
    <w:rsid w:val="00A6575B"/>
    <w:rsid w:val="00A65820"/>
    <w:rsid w:val="00A65A6B"/>
    <w:rsid w:val="00A675A7"/>
    <w:rsid w:val="00A675ED"/>
    <w:rsid w:val="00A7030F"/>
    <w:rsid w:val="00A7046C"/>
    <w:rsid w:val="00A70621"/>
    <w:rsid w:val="00A71B89"/>
    <w:rsid w:val="00A723C9"/>
    <w:rsid w:val="00A72DD1"/>
    <w:rsid w:val="00A73DE4"/>
    <w:rsid w:val="00A7414A"/>
    <w:rsid w:val="00A75368"/>
    <w:rsid w:val="00A75433"/>
    <w:rsid w:val="00A754D0"/>
    <w:rsid w:val="00A75704"/>
    <w:rsid w:val="00A75BD3"/>
    <w:rsid w:val="00A7607D"/>
    <w:rsid w:val="00A768E0"/>
    <w:rsid w:val="00A775C0"/>
    <w:rsid w:val="00A77880"/>
    <w:rsid w:val="00A77D34"/>
    <w:rsid w:val="00A812C2"/>
    <w:rsid w:val="00A8172F"/>
    <w:rsid w:val="00A8177D"/>
    <w:rsid w:val="00A81CF2"/>
    <w:rsid w:val="00A8250C"/>
    <w:rsid w:val="00A82ED1"/>
    <w:rsid w:val="00A82F4D"/>
    <w:rsid w:val="00A83C2C"/>
    <w:rsid w:val="00A84262"/>
    <w:rsid w:val="00A84413"/>
    <w:rsid w:val="00A84737"/>
    <w:rsid w:val="00A84ACD"/>
    <w:rsid w:val="00A84F33"/>
    <w:rsid w:val="00A851B7"/>
    <w:rsid w:val="00A854B0"/>
    <w:rsid w:val="00A85AEE"/>
    <w:rsid w:val="00A862AE"/>
    <w:rsid w:val="00A86623"/>
    <w:rsid w:val="00A867DE"/>
    <w:rsid w:val="00A878FB"/>
    <w:rsid w:val="00A87F01"/>
    <w:rsid w:val="00A90170"/>
    <w:rsid w:val="00A90BDB"/>
    <w:rsid w:val="00A90FF9"/>
    <w:rsid w:val="00A92A2B"/>
    <w:rsid w:val="00A934C4"/>
    <w:rsid w:val="00A93AF4"/>
    <w:rsid w:val="00A93DD4"/>
    <w:rsid w:val="00A95648"/>
    <w:rsid w:val="00A95723"/>
    <w:rsid w:val="00A95AC6"/>
    <w:rsid w:val="00A95B26"/>
    <w:rsid w:val="00A95FA5"/>
    <w:rsid w:val="00A9788C"/>
    <w:rsid w:val="00A97BC4"/>
    <w:rsid w:val="00A97E3A"/>
    <w:rsid w:val="00AA081C"/>
    <w:rsid w:val="00AA1540"/>
    <w:rsid w:val="00AA1957"/>
    <w:rsid w:val="00AA2141"/>
    <w:rsid w:val="00AA21D6"/>
    <w:rsid w:val="00AA301E"/>
    <w:rsid w:val="00AA32AF"/>
    <w:rsid w:val="00AA331C"/>
    <w:rsid w:val="00AA36E1"/>
    <w:rsid w:val="00AA3A97"/>
    <w:rsid w:val="00AA3F5A"/>
    <w:rsid w:val="00AA4237"/>
    <w:rsid w:val="00AA4B6A"/>
    <w:rsid w:val="00AA52DE"/>
    <w:rsid w:val="00AA5A63"/>
    <w:rsid w:val="00AA5E1C"/>
    <w:rsid w:val="00AA70D4"/>
    <w:rsid w:val="00AA71EA"/>
    <w:rsid w:val="00AA77D2"/>
    <w:rsid w:val="00AA79C5"/>
    <w:rsid w:val="00AA7FC4"/>
    <w:rsid w:val="00AB3540"/>
    <w:rsid w:val="00AB3A09"/>
    <w:rsid w:val="00AB3D54"/>
    <w:rsid w:val="00AB3E6B"/>
    <w:rsid w:val="00AB413D"/>
    <w:rsid w:val="00AB41D8"/>
    <w:rsid w:val="00AB5D12"/>
    <w:rsid w:val="00AB6A4A"/>
    <w:rsid w:val="00AB708E"/>
    <w:rsid w:val="00AB73B7"/>
    <w:rsid w:val="00AB759B"/>
    <w:rsid w:val="00AC099C"/>
    <w:rsid w:val="00AC0BC2"/>
    <w:rsid w:val="00AC10ED"/>
    <w:rsid w:val="00AC166B"/>
    <w:rsid w:val="00AC1D25"/>
    <w:rsid w:val="00AC1DBE"/>
    <w:rsid w:val="00AC1F0A"/>
    <w:rsid w:val="00AC1FCD"/>
    <w:rsid w:val="00AC2664"/>
    <w:rsid w:val="00AC289D"/>
    <w:rsid w:val="00AC3659"/>
    <w:rsid w:val="00AC37D0"/>
    <w:rsid w:val="00AC3EAF"/>
    <w:rsid w:val="00AC41F2"/>
    <w:rsid w:val="00AC429E"/>
    <w:rsid w:val="00AC46FD"/>
    <w:rsid w:val="00AC47E4"/>
    <w:rsid w:val="00AC4CF4"/>
    <w:rsid w:val="00AC4E4E"/>
    <w:rsid w:val="00AC4ECB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659"/>
    <w:rsid w:val="00AD18A1"/>
    <w:rsid w:val="00AD21C5"/>
    <w:rsid w:val="00AD221A"/>
    <w:rsid w:val="00AD2D22"/>
    <w:rsid w:val="00AD3696"/>
    <w:rsid w:val="00AD39B8"/>
    <w:rsid w:val="00AD3AF0"/>
    <w:rsid w:val="00AD451E"/>
    <w:rsid w:val="00AD526B"/>
    <w:rsid w:val="00AD5A1F"/>
    <w:rsid w:val="00AD651C"/>
    <w:rsid w:val="00AD6637"/>
    <w:rsid w:val="00AD66BD"/>
    <w:rsid w:val="00AD67C8"/>
    <w:rsid w:val="00AD6BAE"/>
    <w:rsid w:val="00AD6E00"/>
    <w:rsid w:val="00AD732C"/>
    <w:rsid w:val="00AD7352"/>
    <w:rsid w:val="00AE0FF8"/>
    <w:rsid w:val="00AE11CB"/>
    <w:rsid w:val="00AE1276"/>
    <w:rsid w:val="00AE19B4"/>
    <w:rsid w:val="00AE1C88"/>
    <w:rsid w:val="00AE1F4A"/>
    <w:rsid w:val="00AE3100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5F60"/>
    <w:rsid w:val="00AE60A5"/>
    <w:rsid w:val="00AE69C1"/>
    <w:rsid w:val="00AE7A7D"/>
    <w:rsid w:val="00AE7BD1"/>
    <w:rsid w:val="00AF0058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D15"/>
    <w:rsid w:val="00AF6D56"/>
    <w:rsid w:val="00AF6F2B"/>
    <w:rsid w:val="00AF6F7B"/>
    <w:rsid w:val="00AF725D"/>
    <w:rsid w:val="00AF7C2E"/>
    <w:rsid w:val="00B0014E"/>
    <w:rsid w:val="00B00C2D"/>
    <w:rsid w:val="00B016F5"/>
    <w:rsid w:val="00B01920"/>
    <w:rsid w:val="00B01F49"/>
    <w:rsid w:val="00B024C9"/>
    <w:rsid w:val="00B0262D"/>
    <w:rsid w:val="00B02B14"/>
    <w:rsid w:val="00B03F7A"/>
    <w:rsid w:val="00B04583"/>
    <w:rsid w:val="00B04C96"/>
    <w:rsid w:val="00B04DBC"/>
    <w:rsid w:val="00B04FFF"/>
    <w:rsid w:val="00B05CBE"/>
    <w:rsid w:val="00B05E9D"/>
    <w:rsid w:val="00B0693A"/>
    <w:rsid w:val="00B0716C"/>
    <w:rsid w:val="00B10199"/>
    <w:rsid w:val="00B105B9"/>
    <w:rsid w:val="00B10BA2"/>
    <w:rsid w:val="00B10E8A"/>
    <w:rsid w:val="00B10F59"/>
    <w:rsid w:val="00B1169B"/>
    <w:rsid w:val="00B1177B"/>
    <w:rsid w:val="00B11849"/>
    <w:rsid w:val="00B12A96"/>
    <w:rsid w:val="00B12B1C"/>
    <w:rsid w:val="00B13224"/>
    <w:rsid w:val="00B13259"/>
    <w:rsid w:val="00B13D76"/>
    <w:rsid w:val="00B13DC2"/>
    <w:rsid w:val="00B13FF9"/>
    <w:rsid w:val="00B14134"/>
    <w:rsid w:val="00B14228"/>
    <w:rsid w:val="00B1464E"/>
    <w:rsid w:val="00B152A8"/>
    <w:rsid w:val="00B1643C"/>
    <w:rsid w:val="00B1643E"/>
    <w:rsid w:val="00B168A6"/>
    <w:rsid w:val="00B16A1F"/>
    <w:rsid w:val="00B16E76"/>
    <w:rsid w:val="00B1746B"/>
    <w:rsid w:val="00B179B2"/>
    <w:rsid w:val="00B216BE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590"/>
    <w:rsid w:val="00B24789"/>
    <w:rsid w:val="00B24AFA"/>
    <w:rsid w:val="00B2572C"/>
    <w:rsid w:val="00B259C4"/>
    <w:rsid w:val="00B25E47"/>
    <w:rsid w:val="00B2627C"/>
    <w:rsid w:val="00B265B1"/>
    <w:rsid w:val="00B2673B"/>
    <w:rsid w:val="00B26F0D"/>
    <w:rsid w:val="00B27DD9"/>
    <w:rsid w:val="00B27F63"/>
    <w:rsid w:val="00B3029B"/>
    <w:rsid w:val="00B313A1"/>
    <w:rsid w:val="00B31B3D"/>
    <w:rsid w:val="00B32220"/>
    <w:rsid w:val="00B32C5A"/>
    <w:rsid w:val="00B32FCC"/>
    <w:rsid w:val="00B330B0"/>
    <w:rsid w:val="00B333D5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701"/>
    <w:rsid w:val="00B374BA"/>
    <w:rsid w:val="00B375F0"/>
    <w:rsid w:val="00B37708"/>
    <w:rsid w:val="00B379A1"/>
    <w:rsid w:val="00B4058A"/>
    <w:rsid w:val="00B40F8F"/>
    <w:rsid w:val="00B413DF"/>
    <w:rsid w:val="00B41C6C"/>
    <w:rsid w:val="00B42432"/>
    <w:rsid w:val="00B4249E"/>
    <w:rsid w:val="00B42696"/>
    <w:rsid w:val="00B42B18"/>
    <w:rsid w:val="00B42B30"/>
    <w:rsid w:val="00B430FD"/>
    <w:rsid w:val="00B43E46"/>
    <w:rsid w:val="00B43F98"/>
    <w:rsid w:val="00B44808"/>
    <w:rsid w:val="00B4487E"/>
    <w:rsid w:val="00B44AB9"/>
    <w:rsid w:val="00B44F1F"/>
    <w:rsid w:val="00B45017"/>
    <w:rsid w:val="00B45DCE"/>
    <w:rsid w:val="00B46093"/>
    <w:rsid w:val="00B462AF"/>
    <w:rsid w:val="00B46583"/>
    <w:rsid w:val="00B4694E"/>
    <w:rsid w:val="00B47BE2"/>
    <w:rsid w:val="00B50376"/>
    <w:rsid w:val="00B50593"/>
    <w:rsid w:val="00B508F4"/>
    <w:rsid w:val="00B50E2D"/>
    <w:rsid w:val="00B50F8D"/>
    <w:rsid w:val="00B510D0"/>
    <w:rsid w:val="00B51456"/>
    <w:rsid w:val="00B51CD8"/>
    <w:rsid w:val="00B52BDA"/>
    <w:rsid w:val="00B53F57"/>
    <w:rsid w:val="00B54008"/>
    <w:rsid w:val="00B5420A"/>
    <w:rsid w:val="00B54557"/>
    <w:rsid w:val="00B547D4"/>
    <w:rsid w:val="00B55079"/>
    <w:rsid w:val="00B55A36"/>
    <w:rsid w:val="00B55ACD"/>
    <w:rsid w:val="00B55D67"/>
    <w:rsid w:val="00B564CF"/>
    <w:rsid w:val="00B56FB2"/>
    <w:rsid w:val="00B571DA"/>
    <w:rsid w:val="00B5742A"/>
    <w:rsid w:val="00B60A71"/>
    <w:rsid w:val="00B60C8A"/>
    <w:rsid w:val="00B61D65"/>
    <w:rsid w:val="00B6216A"/>
    <w:rsid w:val="00B62214"/>
    <w:rsid w:val="00B62683"/>
    <w:rsid w:val="00B63F62"/>
    <w:rsid w:val="00B64242"/>
    <w:rsid w:val="00B6539C"/>
    <w:rsid w:val="00B65621"/>
    <w:rsid w:val="00B65858"/>
    <w:rsid w:val="00B65C8B"/>
    <w:rsid w:val="00B65DFA"/>
    <w:rsid w:val="00B66005"/>
    <w:rsid w:val="00B6633F"/>
    <w:rsid w:val="00B67A7E"/>
    <w:rsid w:val="00B7170E"/>
    <w:rsid w:val="00B7231A"/>
    <w:rsid w:val="00B73614"/>
    <w:rsid w:val="00B738CB"/>
    <w:rsid w:val="00B738FE"/>
    <w:rsid w:val="00B73BB9"/>
    <w:rsid w:val="00B73CC5"/>
    <w:rsid w:val="00B73DF7"/>
    <w:rsid w:val="00B73FA5"/>
    <w:rsid w:val="00B744D4"/>
    <w:rsid w:val="00B7479C"/>
    <w:rsid w:val="00B74B54"/>
    <w:rsid w:val="00B74E75"/>
    <w:rsid w:val="00B74EA9"/>
    <w:rsid w:val="00B74EBA"/>
    <w:rsid w:val="00B74EFF"/>
    <w:rsid w:val="00B75061"/>
    <w:rsid w:val="00B75B16"/>
    <w:rsid w:val="00B75BE0"/>
    <w:rsid w:val="00B75F3E"/>
    <w:rsid w:val="00B76375"/>
    <w:rsid w:val="00B76735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251"/>
    <w:rsid w:val="00B918B7"/>
    <w:rsid w:val="00B91D4D"/>
    <w:rsid w:val="00B91FE7"/>
    <w:rsid w:val="00B92340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5BF8"/>
    <w:rsid w:val="00B960F1"/>
    <w:rsid w:val="00B96509"/>
    <w:rsid w:val="00B97151"/>
    <w:rsid w:val="00B97556"/>
    <w:rsid w:val="00BA1527"/>
    <w:rsid w:val="00BA1BDA"/>
    <w:rsid w:val="00BA1C58"/>
    <w:rsid w:val="00BA1D77"/>
    <w:rsid w:val="00BA2525"/>
    <w:rsid w:val="00BA2681"/>
    <w:rsid w:val="00BA2721"/>
    <w:rsid w:val="00BA2BB2"/>
    <w:rsid w:val="00BA317E"/>
    <w:rsid w:val="00BA416A"/>
    <w:rsid w:val="00BA4619"/>
    <w:rsid w:val="00BA5432"/>
    <w:rsid w:val="00BA5E94"/>
    <w:rsid w:val="00BA6453"/>
    <w:rsid w:val="00BA64DE"/>
    <w:rsid w:val="00BA6818"/>
    <w:rsid w:val="00BA68AB"/>
    <w:rsid w:val="00BA7CCF"/>
    <w:rsid w:val="00BA7D89"/>
    <w:rsid w:val="00BA7F37"/>
    <w:rsid w:val="00BB1337"/>
    <w:rsid w:val="00BB14DE"/>
    <w:rsid w:val="00BB1895"/>
    <w:rsid w:val="00BB231C"/>
    <w:rsid w:val="00BB3520"/>
    <w:rsid w:val="00BB39C3"/>
    <w:rsid w:val="00BB3ABF"/>
    <w:rsid w:val="00BB3DEA"/>
    <w:rsid w:val="00BB43BA"/>
    <w:rsid w:val="00BB4999"/>
    <w:rsid w:val="00BB4D58"/>
    <w:rsid w:val="00BB530E"/>
    <w:rsid w:val="00BB5C6E"/>
    <w:rsid w:val="00BB5D72"/>
    <w:rsid w:val="00BB61B9"/>
    <w:rsid w:val="00BB65A3"/>
    <w:rsid w:val="00BB709B"/>
    <w:rsid w:val="00BB7292"/>
    <w:rsid w:val="00BC1706"/>
    <w:rsid w:val="00BC1B37"/>
    <w:rsid w:val="00BC2359"/>
    <w:rsid w:val="00BC27F8"/>
    <w:rsid w:val="00BC2EC9"/>
    <w:rsid w:val="00BC3084"/>
    <w:rsid w:val="00BC3522"/>
    <w:rsid w:val="00BC3CC0"/>
    <w:rsid w:val="00BC4658"/>
    <w:rsid w:val="00BC497A"/>
    <w:rsid w:val="00BC4D27"/>
    <w:rsid w:val="00BC4D87"/>
    <w:rsid w:val="00BC649F"/>
    <w:rsid w:val="00BC6525"/>
    <w:rsid w:val="00BC6703"/>
    <w:rsid w:val="00BC7F79"/>
    <w:rsid w:val="00BC7F8A"/>
    <w:rsid w:val="00BD060C"/>
    <w:rsid w:val="00BD1494"/>
    <w:rsid w:val="00BD2AFD"/>
    <w:rsid w:val="00BD39A3"/>
    <w:rsid w:val="00BD3BE6"/>
    <w:rsid w:val="00BD3D44"/>
    <w:rsid w:val="00BD3E58"/>
    <w:rsid w:val="00BD47C7"/>
    <w:rsid w:val="00BD5555"/>
    <w:rsid w:val="00BD6ED4"/>
    <w:rsid w:val="00BD6F26"/>
    <w:rsid w:val="00BD77BF"/>
    <w:rsid w:val="00BD78FF"/>
    <w:rsid w:val="00BE0387"/>
    <w:rsid w:val="00BE09B4"/>
    <w:rsid w:val="00BE116A"/>
    <w:rsid w:val="00BE13B1"/>
    <w:rsid w:val="00BE1741"/>
    <w:rsid w:val="00BE2194"/>
    <w:rsid w:val="00BE343D"/>
    <w:rsid w:val="00BE3716"/>
    <w:rsid w:val="00BE3D1A"/>
    <w:rsid w:val="00BE40C7"/>
    <w:rsid w:val="00BE414D"/>
    <w:rsid w:val="00BE4178"/>
    <w:rsid w:val="00BE4BF0"/>
    <w:rsid w:val="00BE4C85"/>
    <w:rsid w:val="00BE51FB"/>
    <w:rsid w:val="00BE54E7"/>
    <w:rsid w:val="00BE5827"/>
    <w:rsid w:val="00BF00E7"/>
    <w:rsid w:val="00BF010F"/>
    <w:rsid w:val="00BF018F"/>
    <w:rsid w:val="00BF0572"/>
    <w:rsid w:val="00BF139D"/>
    <w:rsid w:val="00BF13CC"/>
    <w:rsid w:val="00BF1B4A"/>
    <w:rsid w:val="00BF1FCB"/>
    <w:rsid w:val="00BF45BC"/>
    <w:rsid w:val="00BF4621"/>
    <w:rsid w:val="00BF4927"/>
    <w:rsid w:val="00BF4AAF"/>
    <w:rsid w:val="00BF5311"/>
    <w:rsid w:val="00BF59CB"/>
    <w:rsid w:val="00BF5B5E"/>
    <w:rsid w:val="00BF657A"/>
    <w:rsid w:val="00BF66EC"/>
    <w:rsid w:val="00BF672A"/>
    <w:rsid w:val="00BF6BE4"/>
    <w:rsid w:val="00BF6D2E"/>
    <w:rsid w:val="00BF7509"/>
    <w:rsid w:val="00BF77A7"/>
    <w:rsid w:val="00BF79D5"/>
    <w:rsid w:val="00BF7B1C"/>
    <w:rsid w:val="00C0033C"/>
    <w:rsid w:val="00C00CF8"/>
    <w:rsid w:val="00C0131E"/>
    <w:rsid w:val="00C013D8"/>
    <w:rsid w:val="00C02E1E"/>
    <w:rsid w:val="00C0300C"/>
    <w:rsid w:val="00C03391"/>
    <w:rsid w:val="00C038E6"/>
    <w:rsid w:val="00C03BCA"/>
    <w:rsid w:val="00C03D3B"/>
    <w:rsid w:val="00C03F20"/>
    <w:rsid w:val="00C0433B"/>
    <w:rsid w:val="00C04D30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1042"/>
    <w:rsid w:val="00C11F34"/>
    <w:rsid w:val="00C12552"/>
    <w:rsid w:val="00C1290E"/>
    <w:rsid w:val="00C12988"/>
    <w:rsid w:val="00C12E4F"/>
    <w:rsid w:val="00C13236"/>
    <w:rsid w:val="00C1329D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4D"/>
    <w:rsid w:val="00C220DF"/>
    <w:rsid w:val="00C225A6"/>
    <w:rsid w:val="00C23276"/>
    <w:rsid w:val="00C2367D"/>
    <w:rsid w:val="00C246D3"/>
    <w:rsid w:val="00C247E0"/>
    <w:rsid w:val="00C249DA"/>
    <w:rsid w:val="00C24DFE"/>
    <w:rsid w:val="00C2523C"/>
    <w:rsid w:val="00C25909"/>
    <w:rsid w:val="00C25A8C"/>
    <w:rsid w:val="00C26153"/>
    <w:rsid w:val="00C26869"/>
    <w:rsid w:val="00C26B83"/>
    <w:rsid w:val="00C27132"/>
    <w:rsid w:val="00C30564"/>
    <w:rsid w:val="00C30E2E"/>
    <w:rsid w:val="00C321C8"/>
    <w:rsid w:val="00C324D9"/>
    <w:rsid w:val="00C325F0"/>
    <w:rsid w:val="00C328A9"/>
    <w:rsid w:val="00C330E4"/>
    <w:rsid w:val="00C331EE"/>
    <w:rsid w:val="00C33371"/>
    <w:rsid w:val="00C3354B"/>
    <w:rsid w:val="00C3356C"/>
    <w:rsid w:val="00C33EAF"/>
    <w:rsid w:val="00C34C33"/>
    <w:rsid w:val="00C354A3"/>
    <w:rsid w:val="00C35A9D"/>
    <w:rsid w:val="00C35EFE"/>
    <w:rsid w:val="00C366D8"/>
    <w:rsid w:val="00C37EA9"/>
    <w:rsid w:val="00C413AC"/>
    <w:rsid w:val="00C41479"/>
    <w:rsid w:val="00C41498"/>
    <w:rsid w:val="00C418EB"/>
    <w:rsid w:val="00C41EA7"/>
    <w:rsid w:val="00C4237A"/>
    <w:rsid w:val="00C4335F"/>
    <w:rsid w:val="00C44955"/>
    <w:rsid w:val="00C453D0"/>
    <w:rsid w:val="00C45EB9"/>
    <w:rsid w:val="00C46091"/>
    <w:rsid w:val="00C46605"/>
    <w:rsid w:val="00C46B7A"/>
    <w:rsid w:val="00C46F9F"/>
    <w:rsid w:val="00C47212"/>
    <w:rsid w:val="00C475CD"/>
    <w:rsid w:val="00C500EF"/>
    <w:rsid w:val="00C50E0F"/>
    <w:rsid w:val="00C50FE0"/>
    <w:rsid w:val="00C517BA"/>
    <w:rsid w:val="00C51AFD"/>
    <w:rsid w:val="00C52859"/>
    <w:rsid w:val="00C546D0"/>
    <w:rsid w:val="00C550DD"/>
    <w:rsid w:val="00C55BF0"/>
    <w:rsid w:val="00C5691E"/>
    <w:rsid w:val="00C56C1E"/>
    <w:rsid w:val="00C570A1"/>
    <w:rsid w:val="00C574A3"/>
    <w:rsid w:val="00C6096A"/>
    <w:rsid w:val="00C60D7A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E81"/>
    <w:rsid w:val="00C64F7D"/>
    <w:rsid w:val="00C67430"/>
    <w:rsid w:val="00C67528"/>
    <w:rsid w:val="00C67749"/>
    <w:rsid w:val="00C6785A"/>
    <w:rsid w:val="00C70743"/>
    <w:rsid w:val="00C70975"/>
    <w:rsid w:val="00C70F92"/>
    <w:rsid w:val="00C720B7"/>
    <w:rsid w:val="00C72705"/>
    <w:rsid w:val="00C73173"/>
    <w:rsid w:val="00C74067"/>
    <w:rsid w:val="00C74370"/>
    <w:rsid w:val="00C746D8"/>
    <w:rsid w:val="00C75D80"/>
    <w:rsid w:val="00C75E97"/>
    <w:rsid w:val="00C75EB7"/>
    <w:rsid w:val="00C760A2"/>
    <w:rsid w:val="00C76841"/>
    <w:rsid w:val="00C76A92"/>
    <w:rsid w:val="00C802E9"/>
    <w:rsid w:val="00C80EF3"/>
    <w:rsid w:val="00C815C4"/>
    <w:rsid w:val="00C81BEC"/>
    <w:rsid w:val="00C81E64"/>
    <w:rsid w:val="00C820A4"/>
    <w:rsid w:val="00C829E4"/>
    <w:rsid w:val="00C82A2A"/>
    <w:rsid w:val="00C82C5F"/>
    <w:rsid w:val="00C83F6C"/>
    <w:rsid w:val="00C84122"/>
    <w:rsid w:val="00C8435B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61D"/>
    <w:rsid w:val="00C910DB"/>
    <w:rsid w:val="00C9157E"/>
    <w:rsid w:val="00C92847"/>
    <w:rsid w:val="00C92A31"/>
    <w:rsid w:val="00C92DD7"/>
    <w:rsid w:val="00C934B6"/>
    <w:rsid w:val="00C93DE7"/>
    <w:rsid w:val="00C94012"/>
    <w:rsid w:val="00C940EF"/>
    <w:rsid w:val="00C94B1A"/>
    <w:rsid w:val="00C94CE4"/>
    <w:rsid w:val="00C955E4"/>
    <w:rsid w:val="00C956DD"/>
    <w:rsid w:val="00C95AAD"/>
    <w:rsid w:val="00C964FA"/>
    <w:rsid w:val="00C96725"/>
    <w:rsid w:val="00C96A4B"/>
    <w:rsid w:val="00C96A75"/>
    <w:rsid w:val="00C96E7C"/>
    <w:rsid w:val="00CA0597"/>
    <w:rsid w:val="00CA14C6"/>
    <w:rsid w:val="00CA21E5"/>
    <w:rsid w:val="00CA2572"/>
    <w:rsid w:val="00CA3554"/>
    <w:rsid w:val="00CA4965"/>
    <w:rsid w:val="00CA4E97"/>
    <w:rsid w:val="00CA5040"/>
    <w:rsid w:val="00CA515F"/>
    <w:rsid w:val="00CA5278"/>
    <w:rsid w:val="00CA5365"/>
    <w:rsid w:val="00CA707C"/>
    <w:rsid w:val="00CA71E4"/>
    <w:rsid w:val="00CA77E8"/>
    <w:rsid w:val="00CA785D"/>
    <w:rsid w:val="00CA78A6"/>
    <w:rsid w:val="00CB04B9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40EE"/>
    <w:rsid w:val="00CB44AF"/>
    <w:rsid w:val="00CB5143"/>
    <w:rsid w:val="00CB539C"/>
    <w:rsid w:val="00CB5AD3"/>
    <w:rsid w:val="00CC036B"/>
    <w:rsid w:val="00CC087B"/>
    <w:rsid w:val="00CC08ED"/>
    <w:rsid w:val="00CC1A61"/>
    <w:rsid w:val="00CC2055"/>
    <w:rsid w:val="00CC22E2"/>
    <w:rsid w:val="00CC3292"/>
    <w:rsid w:val="00CC3990"/>
    <w:rsid w:val="00CC3C51"/>
    <w:rsid w:val="00CC4421"/>
    <w:rsid w:val="00CC4E2D"/>
    <w:rsid w:val="00CC5AB1"/>
    <w:rsid w:val="00CC6093"/>
    <w:rsid w:val="00CC6DE3"/>
    <w:rsid w:val="00CC6F9E"/>
    <w:rsid w:val="00CC73FA"/>
    <w:rsid w:val="00CD03A8"/>
    <w:rsid w:val="00CD052F"/>
    <w:rsid w:val="00CD0EC0"/>
    <w:rsid w:val="00CD15F0"/>
    <w:rsid w:val="00CD21B2"/>
    <w:rsid w:val="00CD2940"/>
    <w:rsid w:val="00CD2F52"/>
    <w:rsid w:val="00CD2F75"/>
    <w:rsid w:val="00CD35E0"/>
    <w:rsid w:val="00CD3E30"/>
    <w:rsid w:val="00CD46B8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3977"/>
    <w:rsid w:val="00CE48CC"/>
    <w:rsid w:val="00CE4F49"/>
    <w:rsid w:val="00CE589B"/>
    <w:rsid w:val="00CE5B38"/>
    <w:rsid w:val="00CE63C1"/>
    <w:rsid w:val="00CE6E6C"/>
    <w:rsid w:val="00CE71AD"/>
    <w:rsid w:val="00CF000A"/>
    <w:rsid w:val="00CF025C"/>
    <w:rsid w:val="00CF06E9"/>
    <w:rsid w:val="00CF095E"/>
    <w:rsid w:val="00CF0AEB"/>
    <w:rsid w:val="00CF1286"/>
    <w:rsid w:val="00CF1D9A"/>
    <w:rsid w:val="00CF23C4"/>
    <w:rsid w:val="00CF2645"/>
    <w:rsid w:val="00CF3540"/>
    <w:rsid w:val="00CF3929"/>
    <w:rsid w:val="00CF4426"/>
    <w:rsid w:val="00CF61A3"/>
    <w:rsid w:val="00CF6373"/>
    <w:rsid w:val="00CF653B"/>
    <w:rsid w:val="00CF697E"/>
    <w:rsid w:val="00CF6E97"/>
    <w:rsid w:val="00CF7270"/>
    <w:rsid w:val="00D00784"/>
    <w:rsid w:val="00D0084F"/>
    <w:rsid w:val="00D00A1C"/>
    <w:rsid w:val="00D019F5"/>
    <w:rsid w:val="00D01F26"/>
    <w:rsid w:val="00D03285"/>
    <w:rsid w:val="00D03F13"/>
    <w:rsid w:val="00D0499B"/>
    <w:rsid w:val="00D04A5F"/>
    <w:rsid w:val="00D06BB7"/>
    <w:rsid w:val="00D06ECE"/>
    <w:rsid w:val="00D1006F"/>
    <w:rsid w:val="00D107C2"/>
    <w:rsid w:val="00D10C5B"/>
    <w:rsid w:val="00D116FD"/>
    <w:rsid w:val="00D12675"/>
    <w:rsid w:val="00D12904"/>
    <w:rsid w:val="00D1316B"/>
    <w:rsid w:val="00D1379D"/>
    <w:rsid w:val="00D13D04"/>
    <w:rsid w:val="00D1474C"/>
    <w:rsid w:val="00D14A03"/>
    <w:rsid w:val="00D14DF9"/>
    <w:rsid w:val="00D15DD2"/>
    <w:rsid w:val="00D16166"/>
    <w:rsid w:val="00D167DD"/>
    <w:rsid w:val="00D16ED8"/>
    <w:rsid w:val="00D16EF1"/>
    <w:rsid w:val="00D17744"/>
    <w:rsid w:val="00D202F6"/>
    <w:rsid w:val="00D2030B"/>
    <w:rsid w:val="00D207DB"/>
    <w:rsid w:val="00D21182"/>
    <w:rsid w:val="00D2234F"/>
    <w:rsid w:val="00D223AD"/>
    <w:rsid w:val="00D2257C"/>
    <w:rsid w:val="00D2316B"/>
    <w:rsid w:val="00D23382"/>
    <w:rsid w:val="00D24112"/>
    <w:rsid w:val="00D24A33"/>
    <w:rsid w:val="00D2607B"/>
    <w:rsid w:val="00D26963"/>
    <w:rsid w:val="00D26E2E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FC1"/>
    <w:rsid w:val="00D33380"/>
    <w:rsid w:val="00D339D8"/>
    <w:rsid w:val="00D33CC4"/>
    <w:rsid w:val="00D34552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D03"/>
    <w:rsid w:val="00D4356D"/>
    <w:rsid w:val="00D43888"/>
    <w:rsid w:val="00D441A9"/>
    <w:rsid w:val="00D44FE6"/>
    <w:rsid w:val="00D453AC"/>
    <w:rsid w:val="00D466FB"/>
    <w:rsid w:val="00D46D86"/>
    <w:rsid w:val="00D46FA3"/>
    <w:rsid w:val="00D47741"/>
    <w:rsid w:val="00D50208"/>
    <w:rsid w:val="00D5066E"/>
    <w:rsid w:val="00D509D2"/>
    <w:rsid w:val="00D5149B"/>
    <w:rsid w:val="00D5166F"/>
    <w:rsid w:val="00D51B4D"/>
    <w:rsid w:val="00D5205E"/>
    <w:rsid w:val="00D52688"/>
    <w:rsid w:val="00D52DB4"/>
    <w:rsid w:val="00D52DDA"/>
    <w:rsid w:val="00D52FC2"/>
    <w:rsid w:val="00D53653"/>
    <w:rsid w:val="00D53B46"/>
    <w:rsid w:val="00D53EF3"/>
    <w:rsid w:val="00D542D3"/>
    <w:rsid w:val="00D549AD"/>
    <w:rsid w:val="00D552F3"/>
    <w:rsid w:val="00D56532"/>
    <w:rsid w:val="00D56B2C"/>
    <w:rsid w:val="00D56F45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1CA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7799F"/>
    <w:rsid w:val="00D80E46"/>
    <w:rsid w:val="00D8123D"/>
    <w:rsid w:val="00D81BDC"/>
    <w:rsid w:val="00D81D16"/>
    <w:rsid w:val="00D82AD8"/>
    <w:rsid w:val="00D82D36"/>
    <w:rsid w:val="00D832AD"/>
    <w:rsid w:val="00D83C21"/>
    <w:rsid w:val="00D84707"/>
    <w:rsid w:val="00D853D7"/>
    <w:rsid w:val="00D8552D"/>
    <w:rsid w:val="00D859DD"/>
    <w:rsid w:val="00D85D5F"/>
    <w:rsid w:val="00D86EC1"/>
    <w:rsid w:val="00D871D7"/>
    <w:rsid w:val="00D87362"/>
    <w:rsid w:val="00D8744B"/>
    <w:rsid w:val="00D90072"/>
    <w:rsid w:val="00D90831"/>
    <w:rsid w:val="00D92114"/>
    <w:rsid w:val="00D9258B"/>
    <w:rsid w:val="00D92640"/>
    <w:rsid w:val="00D92B65"/>
    <w:rsid w:val="00D92DEF"/>
    <w:rsid w:val="00D92FD8"/>
    <w:rsid w:val="00D933A3"/>
    <w:rsid w:val="00D934E2"/>
    <w:rsid w:val="00D93936"/>
    <w:rsid w:val="00D9437B"/>
    <w:rsid w:val="00D94865"/>
    <w:rsid w:val="00D94983"/>
    <w:rsid w:val="00D94BAE"/>
    <w:rsid w:val="00D94D01"/>
    <w:rsid w:val="00D958FA"/>
    <w:rsid w:val="00D96433"/>
    <w:rsid w:val="00D97A76"/>
    <w:rsid w:val="00D97B6D"/>
    <w:rsid w:val="00DA002B"/>
    <w:rsid w:val="00DA03FE"/>
    <w:rsid w:val="00DA0867"/>
    <w:rsid w:val="00DA0EE5"/>
    <w:rsid w:val="00DA116D"/>
    <w:rsid w:val="00DA2D8E"/>
    <w:rsid w:val="00DA2EDB"/>
    <w:rsid w:val="00DA4B03"/>
    <w:rsid w:val="00DA4DEC"/>
    <w:rsid w:val="00DA55FF"/>
    <w:rsid w:val="00DA5BDE"/>
    <w:rsid w:val="00DA5F72"/>
    <w:rsid w:val="00DA6B0C"/>
    <w:rsid w:val="00DA6FB5"/>
    <w:rsid w:val="00DA7242"/>
    <w:rsid w:val="00DA7288"/>
    <w:rsid w:val="00DA78DF"/>
    <w:rsid w:val="00DA7B14"/>
    <w:rsid w:val="00DB12A4"/>
    <w:rsid w:val="00DB1C03"/>
    <w:rsid w:val="00DB2236"/>
    <w:rsid w:val="00DB2828"/>
    <w:rsid w:val="00DB2E47"/>
    <w:rsid w:val="00DB4BE9"/>
    <w:rsid w:val="00DB4C84"/>
    <w:rsid w:val="00DB5328"/>
    <w:rsid w:val="00DB5D2E"/>
    <w:rsid w:val="00DB60CD"/>
    <w:rsid w:val="00DB60E3"/>
    <w:rsid w:val="00DB6A6E"/>
    <w:rsid w:val="00DB6A75"/>
    <w:rsid w:val="00DB6B58"/>
    <w:rsid w:val="00DB71CB"/>
    <w:rsid w:val="00DB78A8"/>
    <w:rsid w:val="00DB7A33"/>
    <w:rsid w:val="00DC16F3"/>
    <w:rsid w:val="00DC1838"/>
    <w:rsid w:val="00DC199E"/>
    <w:rsid w:val="00DC1DFE"/>
    <w:rsid w:val="00DC1F1B"/>
    <w:rsid w:val="00DC3326"/>
    <w:rsid w:val="00DC34BF"/>
    <w:rsid w:val="00DC38F1"/>
    <w:rsid w:val="00DC3D0A"/>
    <w:rsid w:val="00DC3FC5"/>
    <w:rsid w:val="00DC45DE"/>
    <w:rsid w:val="00DC4664"/>
    <w:rsid w:val="00DC4C47"/>
    <w:rsid w:val="00DC5119"/>
    <w:rsid w:val="00DC595E"/>
    <w:rsid w:val="00DC5970"/>
    <w:rsid w:val="00DC6110"/>
    <w:rsid w:val="00DC6373"/>
    <w:rsid w:val="00DC6487"/>
    <w:rsid w:val="00DC7D39"/>
    <w:rsid w:val="00DC7D60"/>
    <w:rsid w:val="00DC7FA3"/>
    <w:rsid w:val="00DD0A7B"/>
    <w:rsid w:val="00DD16AF"/>
    <w:rsid w:val="00DD1FB1"/>
    <w:rsid w:val="00DD2696"/>
    <w:rsid w:val="00DD27FC"/>
    <w:rsid w:val="00DD28EC"/>
    <w:rsid w:val="00DD2A03"/>
    <w:rsid w:val="00DD2A52"/>
    <w:rsid w:val="00DD2F2D"/>
    <w:rsid w:val="00DD3708"/>
    <w:rsid w:val="00DD389B"/>
    <w:rsid w:val="00DD3A1B"/>
    <w:rsid w:val="00DD3FE1"/>
    <w:rsid w:val="00DD6359"/>
    <w:rsid w:val="00DD7078"/>
    <w:rsid w:val="00DD7A1B"/>
    <w:rsid w:val="00DD7B9E"/>
    <w:rsid w:val="00DE0216"/>
    <w:rsid w:val="00DE086C"/>
    <w:rsid w:val="00DE0F0E"/>
    <w:rsid w:val="00DE1311"/>
    <w:rsid w:val="00DE14D8"/>
    <w:rsid w:val="00DE1E25"/>
    <w:rsid w:val="00DE2247"/>
    <w:rsid w:val="00DE2E38"/>
    <w:rsid w:val="00DE334F"/>
    <w:rsid w:val="00DE3E49"/>
    <w:rsid w:val="00DE43ED"/>
    <w:rsid w:val="00DE4B99"/>
    <w:rsid w:val="00DE4F46"/>
    <w:rsid w:val="00DE5551"/>
    <w:rsid w:val="00DE7087"/>
    <w:rsid w:val="00DE7A76"/>
    <w:rsid w:val="00DE7B96"/>
    <w:rsid w:val="00DF06AF"/>
    <w:rsid w:val="00DF09EE"/>
    <w:rsid w:val="00DF26EA"/>
    <w:rsid w:val="00DF2BF3"/>
    <w:rsid w:val="00DF2E0C"/>
    <w:rsid w:val="00DF3C85"/>
    <w:rsid w:val="00DF405D"/>
    <w:rsid w:val="00DF4595"/>
    <w:rsid w:val="00DF4E5F"/>
    <w:rsid w:val="00DF5751"/>
    <w:rsid w:val="00DF66B3"/>
    <w:rsid w:val="00DF6726"/>
    <w:rsid w:val="00DF67FE"/>
    <w:rsid w:val="00DF7333"/>
    <w:rsid w:val="00DF77A0"/>
    <w:rsid w:val="00E0089B"/>
    <w:rsid w:val="00E01138"/>
    <w:rsid w:val="00E012D7"/>
    <w:rsid w:val="00E0192D"/>
    <w:rsid w:val="00E01BBA"/>
    <w:rsid w:val="00E021CC"/>
    <w:rsid w:val="00E02776"/>
    <w:rsid w:val="00E0504A"/>
    <w:rsid w:val="00E05527"/>
    <w:rsid w:val="00E0588B"/>
    <w:rsid w:val="00E05F38"/>
    <w:rsid w:val="00E06769"/>
    <w:rsid w:val="00E070A4"/>
    <w:rsid w:val="00E0716C"/>
    <w:rsid w:val="00E10990"/>
    <w:rsid w:val="00E109E3"/>
    <w:rsid w:val="00E1135C"/>
    <w:rsid w:val="00E115D1"/>
    <w:rsid w:val="00E119D1"/>
    <w:rsid w:val="00E11DEE"/>
    <w:rsid w:val="00E11E26"/>
    <w:rsid w:val="00E133F8"/>
    <w:rsid w:val="00E140BD"/>
    <w:rsid w:val="00E1435F"/>
    <w:rsid w:val="00E148CA"/>
    <w:rsid w:val="00E15601"/>
    <w:rsid w:val="00E15DCE"/>
    <w:rsid w:val="00E165E2"/>
    <w:rsid w:val="00E1693F"/>
    <w:rsid w:val="00E16D0F"/>
    <w:rsid w:val="00E17482"/>
    <w:rsid w:val="00E1764E"/>
    <w:rsid w:val="00E178A5"/>
    <w:rsid w:val="00E178C4"/>
    <w:rsid w:val="00E17B10"/>
    <w:rsid w:val="00E203AC"/>
    <w:rsid w:val="00E2047F"/>
    <w:rsid w:val="00E2183B"/>
    <w:rsid w:val="00E21F21"/>
    <w:rsid w:val="00E229A7"/>
    <w:rsid w:val="00E22E10"/>
    <w:rsid w:val="00E2353F"/>
    <w:rsid w:val="00E238B9"/>
    <w:rsid w:val="00E23BE8"/>
    <w:rsid w:val="00E240D2"/>
    <w:rsid w:val="00E25636"/>
    <w:rsid w:val="00E259D8"/>
    <w:rsid w:val="00E25E7D"/>
    <w:rsid w:val="00E25EE1"/>
    <w:rsid w:val="00E2618D"/>
    <w:rsid w:val="00E261C3"/>
    <w:rsid w:val="00E2648A"/>
    <w:rsid w:val="00E26729"/>
    <w:rsid w:val="00E27570"/>
    <w:rsid w:val="00E278A5"/>
    <w:rsid w:val="00E27B1B"/>
    <w:rsid w:val="00E30BFE"/>
    <w:rsid w:val="00E32288"/>
    <w:rsid w:val="00E3259E"/>
    <w:rsid w:val="00E32A26"/>
    <w:rsid w:val="00E32F62"/>
    <w:rsid w:val="00E334DC"/>
    <w:rsid w:val="00E33751"/>
    <w:rsid w:val="00E346BE"/>
    <w:rsid w:val="00E34DF0"/>
    <w:rsid w:val="00E35756"/>
    <w:rsid w:val="00E35AEB"/>
    <w:rsid w:val="00E36DF3"/>
    <w:rsid w:val="00E370E5"/>
    <w:rsid w:val="00E37653"/>
    <w:rsid w:val="00E406B7"/>
    <w:rsid w:val="00E41D33"/>
    <w:rsid w:val="00E42433"/>
    <w:rsid w:val="00E42830"/>
    <w:rsid w:val="00E43148"/>
    <w:rsid w:val="00E4380F"/>
    <w:rsid w:val="00E439ED"/>
    <w:rsid w:val="00E440FD"/>
    <w:rsid w:val="00E444B6"/>
    <w:rsid w:val="00E44AE2"/>
    <w:rsid w:val="00E44C09"/>
    <w:rsid w:val="00E459E1"/>
    <w:rsid w:val="00E45C19"/>
    <w:rsid w:val="00E45E8E"/>
    <w:rsid w:val="00E463FC"/>
    <w:rsid w:val="00E4683C"/>
    <w:rsid w:val="00E46EED"/>
    <w:rsid w:val="00E47192"/>
    <w:rsid w:val="00E47505"/>
    <w:rsid w:val="00E4772D"/>
    <w:rsid w:val="00E50242"/>
    <w:rsid w:val="00E50E02"/>
    <w:rsid w:val="00E514B6"/>
    <w:rsid w:val="00E515B3"/>
    <w:rsid w:val="00E522D4"/>
    <w:rsid w:val="00E52326"/>
    <w:rsid w:val="00E525A1"/>
    <w:rsid w:val="00E52606"/>
    <w:rsid w:val="00E52EEB"/>
    <w:rsid w:val="00E53211"/>
    <w:rsid w:val="00E542B3"/>
    <w:rsid w:val="00E5587F"/>
    <w:rsid w:val="00E55ADB"/>
    <w:rsid w:val="00E55B00"/>
    <w:rsid w:val="00E56177"/>
    <w:rsid w:val="00E56345"/>
    <w:rsid w:val="00E564AA"/>
    <w:rsid w:val="00E57F39"/>
    <w:rsid w:val="00E6036D"/>
    <w:rsid w:val="00E60871"/>
    <w:rsid w:val="00E609D5"/>
    <w:rsid w:val="00E60A69"/>
    <w:rsid w:val="00E611D9"/>
    <w:rsid w:val="00E617DF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306"/>
    <w:rsid w:val="00E64C8E"/>
    <w:rsid w:val="00E64DE3"/>
    <w:rsid w:val="00E6538D"/>
    <w:rsid w:val="00E6633A"/>
    <w:rsid w:val="00E6656C"/>
    <w:rsid w:val="00E670BD"/>
    <w:rsid w:val="00E67DA2"/>
    <w:rsid w:val="00E70C9E"/>
    <w:rsid w:val="00E71A01"/>
    <w:rsid w:val="00E7219F"/>
    <w:rsid w:val="00E72379"/>
    <w:rsid w:val="00E723E4"/>
    <w:rsid w:val="00E72D14"/>
    <w:rsid w:val="00E7385F"/>
    <w:rsid w:val="00E73871"/>
    <w:rsid w:val="00E739B9"/>
    <w:rsid w:val="00E73C53"/>
    <w:rsid w:val="00E745BF"/>
    <w:rsid w:val="00E74D32"/>
    <w:rsid w:val="00E74DE9"/>
    <w:rsid w:val="00E74F6C"/>
    <w:rsid w:val="00E75016"/>
    <w:rsid w:val="00E759B2"/>
    <w:rsid w:val="00E76478"/>
    <w:rsid w:val="00E7699B"/>
    <w:rsid w:val="00E76FF9"/>
    <w:rsid w:val="00E776B8"/>
    <w:rsid w:val="00E77AA2"/>
    <w:rsid w:val="00E80071"/>
    <w:rsid w:val="00E816E0"/>
    <w:rsid w:val="00E819D1"/>
    <w:rsid w:val="00E8244D"/>
    <w:rsid w:val="00E82F7D"/>
    <w:rsid w:val="00E838B9"/>
    <w:rsid w:val="00E84286"/>
    <w:rsid w:val="00E84693"/>
    <w:rsid w:val="00E858D9"/>
    <w:rsid w:val="00E870FA"/>
    <w:rsid w:val="00E87839"/>
    <w:rsid w:val="00E87BEB"/>
    <w:rsid w:val="00E900A6"/>
    <w:rsid w:val="00E901D0"/>
    <w:rsid w:val="00E908DB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127"/>
    <w:rsid w:val="00E94315"/>
    <w:rsid w:val="00E943E0"/>
    <w:rsid w:val="00E9465E"/>
    <w:rsid w:val="00E95EBB"/>
    <w:rsid w:val="00E9657D"/>
    <w:rsid w:val="00E96733"/>
    <w:rsid w:val="00E96987"/>
    <w:rsid w:val="00E97608"/>
    <w:rsid w:val="00EA01BB"/>
    <w:rsid w:val="00EA02F2"/>
    <w:rsid w:val="00EA07B7"/>
    <w:rsid w:val="00EA0A4E"/>
    <w:rsid w:val="00EA1314"/>
    <w:rsid w:val="00EA13CB"/>
    <w:rsid w:val="00EA152E"/>
    <w:rsid w:val="00EA1855"/>
    <w:rsid w:val="00EA1A73"/>
    <w:rsid w:val="00EA1C7C"/>
    <w:rsid w:val="00EA1CDA"/>
    <w:rsid w:val="00EA1EA5"/>
    <w:rsid w:val="00EA310B"/>
    <w:rsid w:val="00EA3730"/>
    <w:rsid w:val="00EA48CC"/>
    <w:rsid w:val="00EA4A49"/>
    <w:rsid w:val="00EA4E18"/>
    <w:rsid w:val="00EA5241"/>
    <w:rsid w:val="00EA533A"/>
    <w:rsid w:val="00EA5710"/>
    <w:rsid w:val="00EA5B92"/>
    <w:rsid w:val="00EA6083"/>
    <w:rsid w:val="00EA63F3"/>
    <w:rsid w:val="00EA6999"/>
    <w:rsid w:val="00EA7802"/>
    <w:rsid w:val="00EA7BFD"/>
    <w:rsid w:val="00EA7E94"/>
    <w:rsid w:val="00EB111F"/>
    <w:rsid w:val="00EB1ED2"/>
    <w:rsid w:val="00EB227B"/>
    <w:rsid w:val="00EB2FA7"/>
    <w:rsid w:val="00EB324D"/>
    <w:rsid w:val="00EB3F48"/>
    <w:rsid w:val="00EB400F"/>
    <w:rsid w:val="00EB4110"/>
    <w:rsid w:val="00EB4721"/>
    <w:rsid w:val="00EB4D2C"/>
    <w:rsid w:val="00EB4DDD"/>
    <w:rsid w:val="00EB50F3"/>
    <w:rsid w:val="00EB567C"/>
    <w:rsid w:val="00EB59B1"/>
    <w:rsid w:val="00EB600C"/>
    <w:rsid w:val="00EB6748"/>
    <w:rsid w:val="00EB6FBE"/>
    <w:rsid w:val="00EB71C3"/>
    <w:rsid w:val="00EB72C3"/>
    <w:rsid w:val="00EB78CD"/>
    <w:rsid w:val="00EB7D3B"/>
    <w:rsid w:val="00EC07EF"/>
    <w:rsid w:val="00EC19AF"/>
    <w:rsid w:val="00EC1B8C"/>
    <w:rsid w:val="00EC208B"/>
    <w:rsid w:val="00EC27FE"/>
    <w:rsid w:val="00EC2D32"/>
    <w:rsid w:val="00EC3A5E"/>
    <w:rsid w:val="00EC4449"/>
    <w:rsid w:val="00EC4753"/>
    <w:rsid w:val="00EC57A3"/>
    <w:rsid w:val="00EC596C"/>
    <w:rsid w:val="00EC5976"/>
    <w:rsid w:val="00EC5C3E"/>
    <w:rsid w:val="00EC60AD"/>
    <w:rsid w:val="00EC62EA"/>
    <w:rsid w:val="00EC6FFD"/>
    <w:rsid w:val="00EC75EF"/>
    <w:rsid w:val="00EC78D9"/>
    <w:rsid w:val="00EC7DBE"/>
    <w:rsid w:val="00ED08F6"/>
    <w:rsid w:val="00ED0908"/>
    <w:rsid w:val="00ED163E"/>
    <w:rsid w:val="00ED1D2E"/>
    <w:rsid w:val="00ED1EE5"/>
    <w:rsid w:val="00ED2A1C"/>
    <w:rsid w:val="00ED2A2A"/>
    <w:rsid w:val="00ED3234"/>
    <w:rsid w:val="00ED4081"/>
    <w:rsid w:val="00ED4459"/>
    <w:rsid w:val="00ED4918"/>
    <w:rsid w:val="00ED5D4B"/>
    <w:rsid w:val="00ED64E0"/>
    <w:rsid w:val="00ED6DC9"/>
    <w:rsid w:val="00ED7D2C"/>
    <w:rsid w:val="00EE03F8"/>
    <w:rsid w:val="00EE06C1"/>
    <w:rsid w:val="00EE0A89"/>
    <w:rsid w:val="00EE0BED"/>
    <w:rsid w:val="00EE0F65"/>
    <w:rsid w:val="00EE1493"/>
    <w:rsid w:val="00EE1C96"/>
    <w:rsid w:val="00EE1D3E"/>
    <w:rsid w:val="00EE29D1"/>
    <w:rsid w:val="00EE3BA0"/>
    <w:rsid w:val="00EE3DA6"/>
    <w:rsid w:val="00EE482A"/>
    <w:rsid w:val="00EE4AC6"/>
    <w:rsid w:val="00EE4F6F"/>
    <w:rsid w:val="00EE50DF"/>
    <w:rsid w:val="00EE5B3F"/>
    <w:rsid w:val="00EE5BE5"/>
    <w:rsid w:val="00EE61F1"/>
    <w:rsid w:val="00EE6B45"/>
    <w:rsid w:val="00EE6E82"/>
    <w:rsid w:val="00EE6E9A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7F4"/>
    <w:rsid w:val="00EF2C7E"/>
    <w:rsid w:val="00EF38C5"/>
    <w:rsid w:val="00EF3DC6"/>
    <w:rsid w:val="00EF3EE2"/>
    <w:rsid w:val="00EF4384"/>
    <w:rsid w:val="00EF446E"/>
    <w:rsid w:val="00EF451B"/>
    <w:rsid w:val="00EF5165"/>
    <w:rsid w:val="00EF52FF"/>
    <w:rsid w:val="00EF53C4"/>
    <w:rsid w:val="00EF544D"/>
    <w:rsid w:val="00EF5BC8"/>
    <w:rsid w:val="00EF5CBD"/>
    <w:rsid w:val="00EF5F72"/>
    <w:rsid w:val="00EF687B"/>
    <w:rsid w:val="00EF7A36"/>
    <w:rsid w:val="00F001EC"/>
    <w:rsid w:val="00F0027D"/>
    <w:rsid w:val="00F00659"/>
    <w:rsid w:val="00F01798"/>
    <w:rsid w:val="00F02610"/>
    <w:rsid w:val="00F02C25"/>
    <w:rsid w:val="00F034DB"/>
    <w:rsid w:val="00F037DB"/>
    <w:rsid w:val="00F042D8"/>
    <w:rsid w:val="00F051A1"/>
    <w:rsid w:val="00F0537D"/>
    <w:rsid w:val="00F0567C"/>
    <w:rsid w:val="00F05F65"/>
    <w:rsid w:val="00F064C1"/>
    <w:rsid w:val="00F06544"/>
    <w:rsid w:val="00F066BE"/>
    <w:rsid w:val="00F066CC"/>
    <w:rsid w:val="00F06A63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390D"/>
    <w:rsid w:val="00F14187"/>
    <w:rsid w:val="00F14200"/>
    <w:rsid w:val="00F15790"/>
    <w:rsid w:val="00F15B7A"/>
    <w:rsid w:val="00F162B5"/>
    <w:rsid w:val="00F16405"/>
    <w:rsid w:val="00F1669C"/>
    <w:rsid w:val="00F16B2F"/>
    <w:rsid w:val="00F17AE1"/>
    <w:rsid w:val="00F17D74"/>
    <w:rsid w:val="00F20A5B"/>
    <w:rsid w:val="00F20D18"/>
    <w:rsid w:val="00F21962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5250"/>
    <w:rsid w:val="00F257A5"/>
    <w:rsid w:val="00F257D2"/>
    <w:rsid w:val="00F26B92"/>
    <w:rsid w:val="00F26E48"/>
    <w:rsid w:val="00F26EBA"/>
    <w:rsid w:val="00F27326"/>
    <w:rsid w:val="00F273CE"/>
    <w:rsid w:val="00F27FEC"/>
    <w:rsid w:val="00F30EE9"/>
    <w:rsid w:val="00F3190C"/>
    <w:rsid w:val="00F31A28"/>
    <w:rsid w:val="00F3274F"/>
    <w:rsid w:val="00F3285D"/>
    <w:rsid w:val="00F328DF"/>
    <w:rsid w:val="00F33632"/>
    <w:rsid w:val="00F33CFE"/>
    <w:rsid w:val="00F34723"/>
    <w:rsid w:val="00F34866"/>
    <w:rsid w:val="00F34A95"/>
    <w:rsid w:val="00F35669"/>
    <w:rsid w:val="00F35D1B"/>
    <w:rsid w:val="00F35EDF"/>
    <w:rsid w:val="00F36074"/>
    <w:rsid w:val="00F36234"/>
    <w:rsid w:val="00F3706F"/>
    <w:rsid w:val="00F401A4"/>
    <w:rsid w:val="00F4084E"/>
    <w:rsid w:val="00F40FAA"/>
    <w:rsid w:val="00F41B92"/>
    <w:rsid w:val="00F41D37"/>
    <w:rsid w:val="00F41DA1"/>
    <w:rsid w:val="00F41F55"/>
    <w:rsid w:val="00F42560"/>
    <w:rsid w:val="00F4296C"/>
    <w:rsid w:val="00F44AE5"/>
    <w:rsid w:val="00F45B17"/>
    <w:rsid w:val="00F46403"/>
    <w:rsid w:val="00F464B9"/>
    <w:rsid w:val="00F47C61"/>
    <w:rsid w:val="00F50384"/>
    <w:rsid w:val="00F50854"/>
    <w:rsid w:val="00F50DC5"/>
    <w:rsid w:val="00F52760"/>
    <w:rsid w:val="00F527E6"/>
    <w:rsid w:val="00F53484"/>
    <w:rsid w:val="00F5362C"/>
    <w:rsid w:val="00F53D58"/>
    <w:rsid w:val="00F5402B"/>
    <w:rsid w:val="00F54EC2"/>
    <w:rsid w:val="00F55234"/>
    <w:rsid w:val="00F5534D"/>
    <w:rsid w:val="00F556C4"/>
    <w:rsid w:val="00F5624F"/>
    <w:rsid w:val="00F56A56"/>
    <w:rsid w:val="00F56F49"/>
    <w:rsid w:val="00F574F6"/>
    <w:rsid w:val="00F57680"/>
    <w:rsid w:val="00F57C82"/>
    <w:rsid w:val="00F57D55"/>
    <w:rsid w:val="00F57F7A"/>
    <w:rsid w:val="00F60032"/>
    <w:rsid w:val="00F601C8"/>
    <w:rsid w:val="00F60C7A"/>
    <w:rsid w:val="00F61E40"/>
    <w:rsid w:val="00F61FB0"/>
    <w:rsid w:val="00F622C5"/>
    <w:rsid w:val="00F62587"/>
    <w:rsid w:val="00F62BE8"/>
    <w:rsid w:val="00F641BA"/>
    <w:rsid w:val="00F64230"/>
    <w:rsid w:val="00F6464C"/>
    <w:rsid w:val="00F64C0A"/>
    <w:rsid w:val="00F6522D"/>
    <w:rsid w:val="00F65756"/>
    <w:rsid w:val="00F65878"/>
    <w:rsid w:val="00F66A3C"/>
    <w:rsid w:val="00F671FE"/>
    <w:rsid w:val="00F67373"/>
    <w:rsid w:val="00F674AF"/>
    <w:rsid w:val="00F67972"/>
    <w:rsid w:val="00F67B2E"/>
    <w:rsid w:val="00F67C63"/>
    <w:rsid w:val="00F704A0"/>
    <w:rsid w:val="00F70EF0"/>
    <w:rsid w:val="00F71DB3"/>
    <w:rsid w:val="00F720D8"/>
    <w:rsid w:val="00F72103"/>
    <w:rsid w:val="00F730FF"/>
    <w:rsid w:val="00F73349"/>
    <w:rsid w:val="00F73433"/>
    <w:rsid w:val="00F739F1"/>
    <w:rsid w:val="00F73FBB"/>
    <w:rsid w:val="00F74123"/>
    <w:rsid w:val="00F74585"/>
    <w:rsid w:val="00F74587"/>
    <w:rsid w:val="00F74C1E"/>
    <w:rsid w:val="00F755CD"/>
    <w:rsid w:val="00F75ED7"/>
    <w:rsid w:val="00F76434"/>
    <w:rsid w:val="00F7677A"/>
    <w:rsid w:val="00F76844"/>
    <w:rsid w:val="00F76E1D"/>
    <w:rsid w:val="00F7745A"/>
    <w:rsid w:val="00F80ADA"/>
    <w:rsid w:val="00F80E2D"/>
    <w:rsid w:val="00F8160C"/>
    <w:rsid w:val="00F82766"/>
    <w:rsid w:val="00F8298D"/>
    <w:rsid w:val="00F835DE"/>
    <w:rsid w:val="00F83FE9"/>
    <w:rsid w:val="00F84728"/>
    <w:rsid w:val="00F85019"/>
    <w:rsid w:val="00F850C1"/>
    <w:rsid w:val="00F8589A"/>
    <w:rsid w:val="00F85CBB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43F"/>
    <w:rsid w:val="00F94EF4"/>
    <w:rsid w:val="00F95F02"/>
    <w:rsid w:val="00F97280"/>
    <w:rsid w:val="00FA000B"/>
    <w:rsid w:val="00FA046B"/>
    <w:rsid w:val="00FA063E"/>
    <w:rsid w:val="00FA085C"/>
    <w:rsid w:val="00FA4104"/>
    <w:rsid w:val="00FA44DF"/>
    <w:rsid w:val="00FA471C"/>
    <w:rsid w:val="00FA4CEF"/>
    <w:rsid w:val="00FA4D33"/>
    <w:rsid w:val="00FA5123"/>
    <w:rsid w:val="00FA58B7"/>
    <w:rsid w:val="00FA5C3D"/>
    <w:rsid w:val="00FA6B9A"/>
    <w:rsid w:val="00FA6F3B"/>
    <w:rsid w:val="00FA7847"/>
    <w:rsid w:val="00FA7E65"/>
    <w:rsid w:val="00FB036D"/>
    <w:rsid w:val="00FB0E3D"/>
    <w:rsid w:val="00FB1205"/>
    <w:rsid w:val="00FB15E9"/>
    <w:rsid w:val="00FB1FED"/>
    <w:rsid w:val="00FB2448"/>
    <w:rsid w:val="00FB2ADB"/>
    <w:rsid w:val="00FB318F"/>
    <w:rsid w:val="00FB3849"/>
    <w:rsid w:val="00FB423F"/>
    <w:rsid w:val="00FB4442"/>
    <w:rsid w:val="00FB46FD"/>
    <w:rsid w:val="00FB5252"/>
    <w:rsid w:val="00FB5259"/>
    <w:rsid w:val="00FB5275"/>
    <w:rsid w:val="00FB545F"/>
    <w:rsid w:val="00FB5E80"/>
    <w:rsid w:val="00FB5F34"/>
    <w:rsid w:val="00FB6878"/>
    <w:rsid w:val="00FB69CA"/>
    <w:rsid w:val="00FB6E80"/>
    <w:rsid w:val="00FB7781"/>
    <w:rsid w:val="00FB7DD1"/>
    <w:rsid w:val="00FB7DDE"/>
    <w:rsid w:val="00FC0955"/>
    <w:rsid w:val="00FC0BAB"/>
    <w:rsid w:val="00FC0D21"/>
    <w:rsid w:val="00FC223F"/>
    <w:rsid w:val="00FC25AA"/>
    <w:rsid w:val="00FC3216"/>
    <w:rsid w:val="00FC35DB"/>
    <w:rsid w:val="00FC3749"/>
    <w:rsid w:val="00FC3D39"/>
    <w:rsid w:val="00FC47C2"/>
    <w:rsid w:val="00FC4AEB"/>
    <w:rsid w:val="00FC4D55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3F75"/>
    <w:rsid w:val="00FD509F"/>
    <w:rsid w:val="00FD60FE"/>
    <w:rsid w:val="00FD6843"/>
    <w:rsid w:val="00FD77CC"/>
    <w:rsid w:val="00FD7F94"/>
    <w:rsid w:val="00FE18A1"/>
    <w:rsid w:val="00FE1AED"/>
    <w:rsid w:val="00FE1FDF"/>
    <w:rsid w:val="00FE26AE"/>
    <w:rsid w:val="00FE289A"/>
    <w:rsid w:val="00FE3234"/>
    <w:rsid w:val="00FE40CE"/>
    <w:rsid w:val="00FE447D"/>
    <w:rsid w:val="00FE45B1"/>
    <w:rsid w:val="00FE481E"/>
    <w:rsid w:val="00FE4B76"/>
    <w:rsid w:val="00FE4E60"/>
    <w:rsid w:val="00FE5389"/>
    <w:rsid w:val="00FE54BF"/>
    <w:rsid w:val="00FE55A6"/>
    <w:rsid w:val="00FE5FF4"/>
    <w:rsid w:val="00FE61A2"/>
    <w:rsid w:val="00FE691E"/>
    <w:rsid w:val="00FE6E75"/>
    <w:rsid w:val="00FE708F"/>
    <w:rsid w:val="00FE70F4"/>
    <w:rsid w:val="00FE7277"/>
    <w:rsid w:val="00FF0246"/>
    <w:rsid w:val="00FF0351"/>
    <w:rsid w:val="00FF03A1"/>
    <w:rsid w:val="00FF3059"/>
    <w:rsid w:val="00FF34B7"/>
    <w:rsid w:val="00FF34C9"/>
    <w:rsid w:val="00FF3AE4"/>
    <w:rsid w:val="00FF3C9F"/>
    <w:rsid w:val="00FF423D"/>
    <w:rsid w:val="00FF53E2"/>
    <w:rsid w:val="00FF5577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929639CB-1027-4EAF-8EFF-5658F08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5E6C8-9185-4BC4-A380-38C09A2A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24</Pages>
  <Words>5177</Words>
  <Characters>21864</Characters>
  <Application>Microsoft Office Word</Application>
  <DocSecurity>0</DocSecurity>
  <Lines>182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Somjai, Nigonyanont</cp:lastModifiedBy>
  <cp:revision>3</cp:revision>
  <cp:lastPrinted>2019-08-02T06:57:00Z</cp:lastPrinted>
  <dcterms:created xsi:type="dcterms:W3CDTF">2019-08-06T04:26:00Z</dcterms:created>
  <dcterms:modified xsi:type="dcterms:W3CDTF">2019-08-06T04:35:00Z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