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96CDC3" w14:textId="77777777" w:rsidR="004C264D" w:rsidRPr="00957BD5" w:rsidRDefault="004C264D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957BD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957BD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ab/>
        <w:t>สารบัญ</w:t>
      </w:r>
    </w:p>
    <w:p w14:paraId="33606877" w14:textId="77777777" w:rsidR="004C264D" w:rsidRPr="00957BD5" w:rsidRDefault="004C264D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</w:p>
    <w:p w14:paraId="149460AB" w14:textId="77777777" w:rsidR="004C264D" w:rsidRPr="00957BD5" w:rsidRDefault="004C264D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7BD5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1</w:t>
      </w:r>
      <w:r w:rsidRPr="00957BD5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ab/>
      </w:r>
      <w:r w:rsidRPr="00957BD5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1B4D45E2" w14:textId="77777777" w:rsidR="004C264D" w:rsidRPr="00957BD5" w:rsidRDefault="004C264D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957BD5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2</w:t>
      </w:r>
      <w:r w:rsidRPr="00957BD5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ab/>
      </w:r>
      <w:r w:rsidRPr="00957BD5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7E7EA6B2" w14:textId="77777777" w:rsidR="004C264D" w:rsidRPr="00957BD5" w:rsidRDefault="002F40B8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7BD5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3</w:t>
      </w:r>
      <w:r w:rsidR="004C264D" w:rsidRPr="00957BD5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4C264D" w:rsidRPr="00957BD5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BCDF253" w14:textId="77777777" w:rsidR="004C264D" w:rsidRPr="00957BD5" w:rsidRDefault="002F40B8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957BD5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4</w:t>
      </w:r>
      <w:r w:rsidR="004C264D" w:rsidRPr="00957BD5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4C264D" w:rsidRPr="00957BD5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06D63724" w14:textId="77777777" w:rsidR="00896C99" w:rsidRPr="00957BD5" w:rsidRDefault="002F40B8" w:rsidP="00896C99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957BD5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5</w:t>
      </w:r>
      <w:r w:rsidR="004C264D" w:rsidRPr="00957BD5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896C99" w:rsidRPr="00957BD5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เงินลงทุนในบริษัทร่วม</w:t>
      </w:r>
    </w:p>
    <w:p w14:paraId="630E2383" w14:textId="77777777" w:rsidR="00896C99" w:rsidRPr="00957BD5" w:rsidRDefault="002F40B8" w:rsidP="00896C99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957BD5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6</w:t>
      </w:r>
      <w:r w:rsidR="004C264D" w:rsidRPr="00957BD5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896C99" w:rsidRPr="00957BD5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</w:t>
      </w:r>
    </w:p>
    <w:p w14:paraId="307544B6" w14:textId="77777777" w:rsidR="008D5952" w:rsidRDefault="00BA263F" w:rsidP="008D5952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7</w:t>
      </w:r>
      <w:r w:rsidR="008D5952" w:rsidRPr="00957BD5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725B0F" w:rsidRPr="00BA263F">
        <w:rPr>
          <w:rFonts w:asciiTheme="majorBidi" w:hAnsiTheme="majorBidi" w:cstheme="majorBidi" w:hint="cs"/>
          <w:sz w:val="30"/>
          <w:szCs w:val="30"/>
          <w:cs/>
          <w:lang w:bidi="th-TH"/>
        </w:rPr>
        <w:t>สินทรัพย์ที่ใช้เป็นหลักประกัน</w:t>
      </w:r>
    </w:p>
    <w:p w14:paraId="1DD9D814" w14:textId="77777777" w:rsidR="00AE2030" w:rsidRPr="00AE2030" w:rsidRDefault="00AE2030" w:rsidP="008D5952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AE2030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8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ab/>
      </w:r>
      <w:r w:rsidRPr="00AE2030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ประมาณการหนี้สินสำหรับผลประโยชน์พนักงาน</w:t>
      </w:r>
    </w:p>
    <w:p w14:paraId="49434890" w14:textId="77777777" w:rsidR="00A041C4" w:rsidRDefault="00AE2030" w:rsidP="00A041C4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="Angsana New"/>
          <w:sz w:val="30"/>
          <w:szCs w:val="30"/>
          <w:lang w:bidi="th-TH"/>
        </w:rPr>
      </w:pPr>
      <w:r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9</w:t>
      </w:r>
      <w:r w:rsidR="00A041C4" w:rsidRPr="00957BD5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9576B4" w:rsidRPr="009576B4">
        <w:rPr>
          <w:rFonts w:asciiTheme="majorBidi" w:hAnsiTheme="majorBidi" w:cs="Angsana New" w:hint="cs"/>
          <w:sz w:val="30"/>
          <w:szCs w:val="30"/>
          <w:cs/>
          <w:lang w:bidi="th-TH"/>
        </w:rPr>
        <w:t>ส่วนงานดำเนินงาน</w:t>
      </w:r>
      <w:r w:rsidR="00D5117D">
        <w:rPr>
          <w:rFonts w:asciiTheme="majorBidi" w:hAnsiTheme="majorBidi" w:cs="Angsana New" w:hint="cs"/>
          <w:sz w:val="30"/>
          <w:szCs w:val="30"/>
          <w:cs/>
          <w:lang w:bidi="th-TH"/>
        </w:rPr>
        <w:t>และการจำแนกรายได้</w:t>
      </w:r>
    </w:p>
    <w:p w14:paraId="35439939" w14:textId="77777777" w:rsidR="00CF10E7" w:rsidRDefault="00CF10E7" w:rsidP="0057419C">
      <w:pPr>
        <w:pStyle w:val="IndexHeading1"/>
        <w:tabs>
          <w:tab w:val="left" w:pos="1080"/>
        </w:tabs>
        <w:spacing w:after="0" w:line="240" w:lineRule="atLeast"/>
        <w:ind w:right="20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CF10E7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10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ab/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14:paraId="7D5A0289" w14:textId="77777777" w:rsidR="008D5952" w:rsidRDefault="00AE2030" w:rsidP="00CF10E7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1</w:t>
      </w:r>
      <w:r w:rsidR="00CF10E7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1</w:t>
      </w:r>
      <w:r w:rsidR="00BE7333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BE7333">
        <w:rPr>
          <w:rFonts w:asciiTheme="majorBidi" w:hAnsiTheme="majorBidi" w:cstheme="majorBidi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01203204" w14:textId="77777777" w:rsidR="00A86532" w:rsidRDefault="00A86532" w:rsidP="00A86532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1</w:t>
      </w:r>
      <w:r w:rsidR="00AE2030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2</w:t>
      </w:r>
      <w:r w:rsidRPr="00957BD5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Pr="00A86532">
        <w:rPr>
          <w:rFonts w:ascii="Angsana New" w:hAnsi="Angsana New" w:cs="Angsana New" w:hint="cs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p w14:paraId="4B2B7AD3" w14:textId="77777777" w:rsidR="00BE7333" w:rsidRPr="00BE7333" w:rsidRDefault="00BE7333" w:rsidP="00A041C4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5E13D368" w14:textId="77777777" w:rsidR="00214C3B" w:rsidRPr="00957BD5" w:rsidRDefault="00214C3B" w:rsidP="00A041C4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39A23185" w14:textId="5D9F1824" w:rsidR="00982385" w:rsidRPr="00957BD5" w:rsidRDefault="0093431B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22"/>
          <w:szCs w:val="22"/>
        </w:rPr>
        <w:br w:type="page"/>
      </w:r>
      <w:r w:rsidR="00982385" w:rsidRPr="00957BD5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1777B0" w:rsidRPr="00957BD5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982385" w:rsidRPr="00957BD5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1E529502" w14:textId="77777777" w:rsidR="00982385" w:rsidRPr="00957BD5" w:rsidRDefault="00982385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14"/>
        <w:rPr>
          <w:rFonts w:asciiTheme="majorBidi" w:hAnsiTheme="majorBidi" w:cstheme="majorBidi"/>
          <w:sz w:val="30"/>
          <w:szCs w:val="30"/>
        </w:rPr>
      </w:pPr>
    </w:p>
    <w:p w14:paraId="612B3176" w14:textId="77777777" w:rsidR="00982385" w:rsidRPr="00957BD5" w:rsidRDefault="003F2DC4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964AB7">
        <w:rPr>
          <w:rFonts w:asciiTheme="majorBidi" w:hAnsiTheme="majorBidi" w:cstheme="majorBidi" w:hint="cs"/>
          <w:sz w:val="30"/>
          <w:szCs w:val="30"/>
          <w:cs/>
        </w:rPr>
        <w:t>นี้</w:t>
      </w:r>
      <w:r w:rsidRPr="00957BD5">
        <w:rPr>
          <w:rFonts w:asciiTheme="majorBidi" w:hAnsiTheme="majorBidi" w:cstheme="majorBidi"/>
          <w:sz w:val="30"/>
          <w:szCs w:val="30"/>
          <w:cs/>
        </w:rPr>
        <w:t>ได้รับอนุมัติให้ออกงบการเงินจาก</w:t>
      </w:r>
      <w:r w:rsidR="00E32E8B" w:rsidRPr="00957BD5">
        <w:rPr>
          <w:rFonts w:asciiTheme="majorBidi" w:hAnsiTheme="majorBidi" w:cstheme="majorBidi"/>
          <w:sz w:val="30"/>
          <w:szCs w:val="30"/>
          <w:cs/>
        </w:rPr>
        <w:t>คณะ</w:t>
      </w:r>
      <w:r w:rsidRPr="00957BD5">
        <w:rPr>
          <w:rFonts w:asciiTheme="majorBidi" w:hAnsiTheme="majorBidi" w:cstheme="majorBidi"/>
          <w:sz w:val="30"/>
          <w:szCs w:val="30"/>
          <w:cs/>
        </w:rPr>
        <w:t>กรรมการเมื่อ</w:t>
      </w:r>
      <w:r w:rsidR="00444287" w:rsidRPr="00957BD5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310E51">
        <w:rPr>
          <w:rFonts w:asciiTheme="majorBidi" w:hAnsiTheme="majorBidi" w:cstheme="majorBidi"/>
          <w:sz w:val="30"/>
          <w:szCs w:val="30"/>
        </w:rPr>
        <w:t xml:space="preserve"> </w:t>
      </w:r>
      <w:r w:rsidR="00AE2B55">
        <w:rPr>
          <w:rFonts w:asciiTheme="majorBidi" w:hAnsiTheme="majorBidi" w:cstheme="majorBidi"/>
          <w:sz w:val="30"/>
          <w:szCs w:val="30"/>
        </w:rPr>
        <w:t>7</w:t>
      </w:r>
      <w:r w:rsidR="00DD2C73">
        <w:rPr>
          <w:rFonts w:asciiTheme="majorBidi" w:hAnsiTheme="majorBidi" w:cstheme="majorBidi"/>
          <w:sz w:val="30"/>
          <w:szCs w:val="30"/>
        </w:rPr>
        <w:t xml:space="preserve"> </w:t>
      </w:r>
      <w:r w:rsidR="00DD2C73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310E51" w:rsidRPr="00310E5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91A70">
        <w:rPr>
          <w:rFonts w:asciiTheme="majorBidi" w:hAnsiTheme="majorBidi" w:cstheme="majorBidi"/>
          <w:sz w:val="30"/>
          <w:szCs w:val="30"/>
        </w:rPr>
        <w:t>2562</w:t>
      </w:r>
      <w:r w:rsidR="00310E51" w:rsidRPr="00310E51">
        <w:rPr>
          <w:rFonts w:asciiTheme="majorBidi" w:hAnsiTheme="majorBidi" w:cstheme="majorBidi"/>
          <w:sz w:val="30"/>
          <w:szCs w:val="30"/>
        </w:rPr>
        <w:t xml:space="preserve">  </w:t>
      </w:r>
    </w:p>
    <w:p w14:paraId="51155D7F" w14:textId="77777777" w:rsidR="00C31E08" w:rsidRPr="00957BD5" w:rsidRDefault="00C31E08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14"/>
        <w:rPr>
          <w:rFonts w:asciiTheme="majorBidi" w:hAnsiTheme="majorBidi" w:cstheme="majorBidi"/>
          <w:sz w:val="30"/>
          <w:szCs w:val="30"/>
        </w:rPr>
      </w:pPr>
    </w:p>
    <w:p w14:paraId="3BB0C4FA" w14:textId="77777777" w:rsidR="00982385" w:rsidRPr="00957BD5" w:rsidRDefault="00982385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57BD5">
        <w:rPr>
          <w:rFonts w:asciiTheme="majorBidi" w:hAnsiTheme="majorBidi" w:cstheme="majorBidi"/>
          <w:b/>
          <w:bCs/>
          <w:sz w:val="30"/>
          <w:szCs w:val="30"/>
        </w:rPr>
        <w:t>1</w:t>
      </w:r>
      <w:r w:rsidRPr="00957BD5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957BD5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14:paraId="07817D9F" w14:textId="77777777" w:rsidR="00A638B9" w:rsidRPr="00957BD5" w:rsidRDefault="00A638B9" w:rsidP="00476A0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14"/>
        <w:rPr>
          <w:rFonts w:asciiTheme="majorBidi" w:hAnsiTheme="majorBidi" w:cstheme="majorBidi"/>
          <w:sz w:val="30"/>
          <w:szCs w:val="30"/>
          <w:cs/>
        </w:rPr>
      </w:pPr>
    </w:p>
    <w:p w14:paraId="0DBCE53A" w14:textId="77777777" w:rsidR="00FF6411" w:rsidRPr="00957BD5" w:rsidRDefault="00A638B9" w:rsidP="00D43B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</w:t>
      </w:r>
      <w:r w:rsidR="00FF6411" w:rsidRPr="00502824">
        <w:rPr>
          <w:rFonts w:asciiTheme="majorBidi" w:hAnsiTheme="majorBidi" w:cstheme="majorBidi"/>
          <w:sz w:val="30"/>
          <w:szCs w:val="30"/>
          <w:cs/>
        </w:rPr>
        <w:t>เกี่ยวกับ</w:t>
      </w:r>
      <w:r w:rsidR="00FD1EDB" w:rsidRPr="00502824">
        <w:rPr>
          <w:rFonts w:asciiTheme="majorBidi" w:hAnsiTheme="majorBidi" w:cstheme="majorBidi"/>
          <w:sz w:val="30"/>
          <w:szCs w:val="30"/>
          <w:cs/>
        </w:rPr>
        <w:t>ผลิตและจำหน่าย</w:t>
      </w:r>
      <w:r w:rsidR="00FD1EDB" w:rsidRPr="00957BD5">
        <w:rPr>
          <w:rFonts w:asciiTheme="majorBidi" w:hAnsiTheme="majorBidi" w:cstheme="majorBidi"/>
          <w:sz w:val="30"/>
          <w:szCs w:val="30"/>
          <w:cs/>
        </w:rPr>
        <w:t xml:space="preserve">ชิ้นส่วนยาง และยางติดเหล็ก สำหรับใช้เป็นชิ้นส่วนประกอบรถยนต์ </w:t>
      </w:r>
      <w:r w:rsidR="001905D1" w:rsidRPr="00957BD5">
        <w:rPr>
          <w:rFonts w:asciiTheme="majorBidi" w:hAnsiTheme="majorBidi" w:cstheme="majorBidi"/>
          <w:sz w:val="30"/>
          <w:szCs w:val="30"/>
          <w:cs/>
        </w:rPr>
        <w:t>และ</w:t>
      </w:r>
      <w:r w:rsidR="00FD1EDB" w:rsidRPr="00957BD5">
        <w:rPr>
          <w:rFonts w:asciiTheme="majorBidi" w:hAnsiTheme="majorBidi" w:cstheme="majorBidi"/>
          <w:sz w:val="30"/>
          <w:szCs w:val="30"/>
          <w:cs/>
        </w:rPr>
        <w:t xml:space="preserve">รถจักรยานยนต์ และผลิตภัณฑ์ยางทุกชนิดจากยางธรรมชาติ และยางสังเคราะห์ </w:t>
      </w:r>
      <w:r w:rsidR="00CF10E7" w:rsidRPr="00CF10E7">
        <w:rPr>
          <w:rFonts w:asciiTheme="majorBidi" w:hAnsiTheme="majorBidi" w:cs="Angsana New" w:hint="cs"/>
          <w:sz w:val="30"/>
          <w:szCs w:val="30"/>
          <w:cs/>
        </w:rPr>
        <w:t>รายละเอียดของ</w:t>
      </w:r>
      <w:r w:rsidR="00D43B48">
        <w:rPr>
          <w:rFonts w:asciiTheme="majorBidi" w:hAnsiTheme="majorBidi" w:cstheme="majorBidi"/>
          <w:sz w:val="30"/>
          <w:szCs w:val="30"/>
          <w:cs/>
        </w:rPr>
        <w:br/>
      </w:r>
      <w:r w:rsidR="00CF10E7" w:rsidRPr="00CF10E7">
        <w:rPr>
          <w:rFonts w:asciiTheme="majorBidi" w:hAnsiTheme="majorBidi" w:cs="Angsana New" w:hint="cs"/>
          <w:sz w:val="30"/>
          <w:szCs w:val="30"/>
          <w:cs/>
        </w:rPr>
        <w:t>บริษัทย่อย</w:t>
      </w:r>
      <w:r w:rsidR="00CF10E7" w:rsidRPr="00CF10E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F10E7" w:rsidRPr="00CF10E7">
        <w:rPr>
          <w:rFonts w:asciiTheme="majorBidi" w:hAnsiTheme="majorBidi" w:cs="Angsana New" w:hint="cs"/>
          <w:sz w:val="30"/>
          <w:szCs w:val="30"/>
          <w:cs/>
        </w:rPr>
        <w:t>ณ</w:t>
      </w:r>
      <w:r w:rsidR="00CF10E7" w:rsidRPr="00CF10E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F10E7" w:rsidRPr="00CF10E7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="00CF10E7" w:rsidRPr="00CF10E7">
        <w:rPr>
          <w:rFonts w:asciiTheme="majorBidi" w:hAnsiTheme="majorBidi" w:cs="Angsana New"/>
          <w:sz w:val="30"/>
          <w:szCs w:val="30"/>
          <w:cs/>
        </w:rPr>
        <w:t xml:space="preserve"> 3</w:t>
      </w:r>
      <w:r w:rsidR="00CF10E7">
        <w:rPr>
          <w:rFonts w:asciiTheme="majorBidi" w:hAnsiTheme="majorBidi" w:cs="Angsana New"/>
          <w:sz w:val="30"/>
          <w:szCs w:val="30"/>
        </w:rPr>
        <w:t>0</w:t>
      </w:r>
      <w:r w:rsidR="00CF10E7" w:rsidRPr="00CF10E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F10E7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="00CF10E7" w:rsidRPr="00CF10E7">
        <w:rPr>
          <w:rFonts w:asciiTheme="majorBidi" w:hAnsiTheme="majorBidi" w:cs="Angsana New"/>
          <w:sz w:val="30"/>
          <w:szCs w:val="30"/>
          <w:cs/>
        </w:rPr>
        <w:t xml:space="preserve"> 2562  </w:t>
      </w:r>
      <w:r w:rsidR="00CF10E7" w:rsidRPr="00CF10E7">
        <w:rPr>
          <w:rFonts w:asciiTheme="majorBidi" w:hAnsiTheme="majorBidi" w:cs="Angsana New" w:hint="cs"/>
          <w:sz w:val="30"/>
          <w:szCs w:val="30"/>
          <w:cs/>
        </w:rPr>
        <w:t>และวันที่</w:t>
      </w:r>
      <w:r w:rsidR="00CF10E7" w:rsidRPr="00CF10E7">
        <w:rPr>
          <w:rFonts w:asciiTheme="majorBidi" w:hAnsiTheme="majorBidi" w:cs="Angsana New"/>
          <w:sz w:val="30"/>
          <w:szCs w:val="30"/>
          <w:cs/>
        </w:rPr>
        <w:t xml:space="preserve"> 31 </w:t>
      </w:r>
      <w:r w:rsidR="00CF10E7" w:rsidRPr="00CF10E7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="00CF10E7" w:rsidRPr="00CF10E7">
        <w:rPr>
          <w:rFonts w:asciiTheme="majorBidi" w:hAnsiTheme="majorBidi" w:cs="Angsana New"/>
          <w:sz w:val="30"/>
          <w:szCs w:val="30"/>
          <w:cs/>
        </w:rPr>
        <w:t xml:space="preserve"> 2561 </w:t>
      </w:r>
      <w:r w:rsidR="00CF10E7" w:rsidRPr="00CF10E7">
        <w:rPr>
          <w:rFonts w:asciiTheme="majorBidi" w:hAnsiTheme="majorBidi" w:cs="Angsana New" w:hint="cs"/>
          <w:sz w:val="30"/>
          <w:szCs w:val="30"/>
          <w:cs/>
        </w:rPr>
        <w:t>ได้เปิดเผยไว้ในหมายเหตุประกอบงบการเงินระหว่างกาลข้อ</w:t>
      </w:r>
      <w:r w:rsidR="00CF10E7" w:rsidRPr="00CF10E7">
        <w:rPr>
          <w:rFonts w:asciiTheme="majorBidi" w:hAnsiTheme="majorBidi" w:cs="Angsana New"/>
          <w:sz w:val="30"/>
          <w:szCs w:val="30"/>
          <w:cs/>
        </w:rPr>
        <w:t xml:space="preserve"> 6</w:t>
      </w:r>
    </w:p>
    <w:p w14:paraId="22B298D8" w14:textId="77777777" w:rsidR="00EB266D" w:rsidRPr="00957BD5" w:rsidRDefault="00EB266D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89E67D7" w14:textId="77777777" w:rsidR="001E7DFF" w:rsidRPr="00957BD5" w:rsidRDefault="001E7DFF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57BD5">
        <w:rPr>
          <w:rFonts w:asciiTheme="majorBidi" w:hAnsiTheme="majorBidi" w:cstheme="majorBidi"/>
          <w:b/>
          <w:bCs/>
          <w:sz w:val="30"/>
          <w:szCs w:val="30"/>
          <w:cs/>
        </w:rPr>
        <w:t>2</w:t>
      </w:r>
      <w:r w:rsidRPr="00957BD5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957BD5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</w:t>
      </w:r>
      <w:r w:rsidR="00AA0A9E" w:rsidRPr="00957BD5">
        <w:rPr>
          <w:rFonts w:asciiTheme="majorBidi" w:hAnsiTheme="majorBidi" w:cstheme="majorBidi"/>
          <w:b/>
          <w:bCs/>
          <w:sz w:val="30"/>
          <w:szCs w:val="30"/>
          <w:cs/>
        </w:rPr>
        <w:t>ระหว่างกาล</w:t>
      </w:r>
    </w:p>
    <w:p w14:paraId="300286FC" w14:textId="77777777" w:rsidR="001E7DFF" w:rsidRPr="00957BD5" w:rsidRDefault="001E7DFF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rPr>
          <w:rFonts w:asciiTheme="majorBidi" w:hAnsiTheme="majorBidi" w:cstheme="majorBidi"/>
          <w:sz w:val="30"/>
          <w:szCs w:val="30"/>
        </w:rPr>
      </w:pPr>
    </w:p>
    <w:p w14:paraId="6C015041" w14:textId="77777777" w:rsidR="00476A09" w:rsidRPr="00476A09" w:rsidRDefault="00301746" w:rsidP="00C60406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20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76A09">
        <w:rPr>
          <w:rFonts w:asciiTheme="majorBidi" w:hAnsiTheme="majorBidi" w:cstheme="majorBidi"/>
          <w:i/>
          <w:iCs/>
          <w:sz w:val="30"/>
          <w:szCs w:val="30"/>
          <w:cs/>
        </w:rPr>
        <w:t>เกณฑ์การถือปฏิบัติ</w:t>
      </w:r>
    </w:p>
    <w:p w14:paraId="0970BE3C" w14:textId="77777777" w:rsidR="00301746" w:rsidRPr="00957BD5" w:rsidRDefault="00301746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rPr>
          <w:rFonts w:asciiTheme="majorBidi" w:hAnsiTheme="majorBidi" w:cstheme="majorBidi"/>
          <w:sz w:val="30"/>
          <w:szCs w:val="30"/>
        </w:rPr>
      </w:pPr>
    </w:p>
    <w:p w14:paraId="453EB793" w14:textId="674F1B96" w:rsidR="00476A09" w:rsidRDefault="00297F58" w:rsidP="00476A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195460">
        <w:rPr>
          <w:rFonts w:asciiTheme="majorBidi" w:hAnsiTheme="majorBidi" w:cstheme="majorBidi" w:hint="cs"/>
          <w:sz w:val="30"/>
          <w:szCs w:val="30"/>
          <w:cs/>
        </w:rPr>
        <w:t>แบบย่อ</w:t>
      </w:r>
      <w:r w:rsidRPr="00957BD5">
        <w:rPr>
          <w:rFonts w:asciiTheme="majorBidi" w:hAnsiTheme="majorBidi" w:cstheme="majorBidi"/>
          <w:sz w:val="30"/>
          <w:szCs w:val="30"/>
          <w:cs/>
        </w:rPr>
        <w:t>นี้</w:t>
      </w:r>
      <w:r w:rsidR="00D0331D" w:rsidRPr="00D0331D">
        <w:rPr>
          <w:rFonts w:asciiTheme="majorBidi" w:hAnsiTheme="majorBidi" w:cs="Angsana New" w:hint="cs"/>
          <w:sz w:val="30"/>
          <w:szCs w:val="30"/>
          <w:cs/>
        </w:rPr>
        <w:t>นำเสนอรายการในงบการเงินในรูปแบบเดียวกับงบการเงินประจำปีและจัดทำ</w:t>
      </w:r>
      <w:r w:rsidR="007E1687">
        <w:rPr>
          <w:rFonts w:asciiTheme="majorBidi" w:hAnsiTheme="majorBidi" w:cs="Angsana New" w:hint="cs"/>
          <w:sz w:val="30"/>
          <w:szCs w:val="30"/>
          <w:cs/>
        </w:rPr>
        <w:t xml:space="preserve">  </w:t>
      </w:r>
      <w:r w:rsidR="00D0331D" w:rsidRPr="00D0331D">
        <w:rPr>
          <w:rFonts w:asciiTheme="majorBidi" w:hAnsiTheme="majorBidi" w:cs="Angsana New" w:hint="cs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195460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195460" w:rsidRPr="00195460">
        <w:rPr>
          <w:rFonts w:ascii="Angsana New" w:hAnsi="Angsana New" w:cs="Angsana New"/>
          <w:sz w:val="30"/>
          <w:szCs w:val="30"/>
          <w:cs/>
        </w:rPr>
        <w:t xml:space="preserve">(“งบการเงินระหว่างกาล”) </w:t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ตามมาตรฐานการบัญชีไทย ฉบับที่ </w:t>
      </w:r>
      <w:r w:rsidRPr="00957BD5">
        <w:rPr>
          <w:rFonts w:asciiTheme="majorBidi" w:hAnsiTheme="majorBidi" w:cstheme="majorBidi"/>
          <w:sz w:val="30"/>
          <w:szCs w:val="30"/>
        </w:rPr>
        <w:t xml:space="preserve">34 </w:t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="008076C6" w:rsidRPr="00957BD5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</w:t>
      </w:r>
      <w:r w:rsidRPr="00957BD5">
        <w:rPr>
          <w:rFonts w:asciiTheme="majorBidi" w:hAnsiTheme="majorBidi" w:cstheme="majorBidi"/>
          <w:i/>
          <w:iCs/>
          <w:sz w:val="30"/>
          <w:szCs w:val="30"/>
          <w:cs/>
        </w:rPr>
        <w:t>ระหว่างกาล</w:t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177E6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</w:p>
    <w:p w14:paraId="12154996" w14:textId="77777777" w:rsidR="00476A09" w:rsidRDefault="00476A09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5B4C865" w14:textId="77777777" w:rsidR="00D0331D" w:rsidRPr="00D0331D" w:rsidRDefault="00BC3FF2" w:rsidP="00177C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 31 ธันวาคม 2</w:t>
      </w:r>
      <w:r>
        <w:rPr>
          <w:rFonts w:asciiTheme="majorBidi" w:hAnsiTheme="majorBidi" w:cstheme="majorBidi"/>
          <w:sz w:val="30"/>
          <w:szCs w:val="30"/>
          <w:cs/>
        </w:rPr>
        <w:t>5</w:t>
      </w:r>
      <w:r>
        <w:rPr>
          <w:rFonts w:asciiTheme="majorBidi" w:hAnsiTheme="majorBidi" w:cstheme="majorBidi"/>
          <w:sz w:val="30"/>
          <w:szCs w:val="30"/>
        </w:rPr>
        <w:t>61</w:t>
      </w:r>
      <w:r w:rsidRPr="00957BD5">
        <w:rPr>
          <w:rFonts w:asciiTheme="majorBidi" w:hAnsiTheme="majorBidi" w:cstheme="majorBidi"/>
          <w:sz w:val="30"/>
          <w:szCs w:val="30"/>
        </w:rPr>
        <w:t xml:space="preserve">           </w:t>
      </w:r>
      <w:r w:rsidRPr="00957BD5">
        <w:rPr>
          <w:rFonts w:asciiTheme="majorBidi" w:hAnsiTheme="majorBidi" w:cstheme="majorBidi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</w:t>
      </w:r>
      <w:r>
        <w:rPr>
          <w:rFonts w:asciiTheme="majorBidi" w:hAnsiTheme="majorBidi" w:cstheme="majorBidi"/>
          <w:sz w:val="30"/>
          <w:szCs w:val="30"/>
          <w:cs/>
        </w:rPr>
        <w:t>ับปีสิ้นสุดวันที่ 31 ธันวาคม 25</w:t>
      </w:r>
      <w:r>
        <w:rPr>
          <w:rFonts w:asciiTheme="majorBidi" w:hAnsiTheme="majorBidi" w:cstheme="majorBidi"/>
          <w:sz w:val="30"/>
          <w:szCs w:val="30"/>
        </w:rPr>
        <w:t>61</w:t>
      </w:r>
    </w:p>
    <w:p w14:paraId="1378C0C8" w14:textId="77777777" w:rsidR="00963B8A" w:rsidRPr="00177E6F" w:rsidRDefault="00963B8A" w:rsidP="00963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A887653" w14:textId="77777777" w:rsidR="005F6C9F" w:rsidRPr="00964AB7" w:rsidRDefault="005F6C9F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964AB7">
        <w:rPr>
          <w:rFonts w:asciiTheme="majorBidi" w:hAnsiTheme="majorBidi" w:cstheme="majorBidi"/>
          <w:i/>
          <w:iCs/>
          <w:sz w:val="30"/>
          <w:szCs w:val="30"/>
          <w:cs/>
        </w:rPr>
        <w:t>(ข)</w:t>
      </w:r>
      <w:r w:rsidRPr="00964AB7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="004D6F7B" w:rsidRPr="004D6F7B">
        <w:rPr>
          <w:rFonts w:asciiTheme="majorBidi" w:hAnsiTheme="majorBidi" w:cs="Angsana New" w:hint="cs"/>
          <w:i/>
          <w:iCs/>
          <w:sz w:val="30"/>
          <w:szCs w:val="30"/>
          <w:cs/>
        </w:rPr>
        <w:t>การใช้วิจารณญาณ</w:t>
      </w:r>
      <w:r w:rsidR="004D6F7B" w:rsidRPr="004D6F7B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4D6F7B" w:rsidRPr="004D6F7B">
        <w:rPr>
          <w:rFonts w:asciiTheme="majorBidi" w:hAnsiTheme="majorBidi" w:cs="Angsana New" w:hint="cs"/>
          <w:i/>
          <w:iCs/>
          <w:sz w:val="30"/>
          <w:szCs w:val="30"/>
          <w:cs/>
        </w:rPr>
        <w:t>การประมาณการ</w:t>
      </w:r>
      <w:r w:rsidR="004D6F7B" w:rsidRPr="004D6F7B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4D6F7B" w:rsidRPr="004D6F7B">
        <w:rPr>
          <w:rFonts w:asciiTheme="majorBidi" w:hAnsiTheme="majorBidi" w:cs="Angsana New" w:hint="cs"/>
          <w:i/>
          <w:iCs/>
          <w:sz w:val="30"/>
          <w:szCs w:val="30"/>
          <w:cs/>
        </w:rPr>
        <w:t>และนโยบายการบัญชี</w:t>
      </w:r>
      <w:r w:rsidR="004D6F7B" w:rsidRPr="004D6F7B">
        <w:rPr>
          <w:rFonts w:asciiTheme="majorBidi" w:hAnsiTheme="majorBidi" w:cs="Angsana New"/>
          <w:i/>
          <w:iCs/>
          <w:sz w:val="30"/>
          <w:szCs w:val="30"/>
          <w:cs/>
        </w:rPr>
        <w:t xml:space="preserve">   </w:t>
      </w:r>
    </w:p>
    <w:p w14:paraId="00301470" w14:textId="77777777" w:rsidR="00BB1382" w:rsidRPr="00957BD5" w:rsidRDefault="00BB1382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rPr>
          <w:rFonts w:asciiTheme="majorBidi" w:hAnsiTheme="majorBidi" w:cstheme="majorBidi"/>
          <w:sz w:val="30"/>
          <w:szCs w:val="30"/>
        </w:rPr>
      </w:pPr>
    </w:p>
    <w:p w14:paraId="4F8CCEB3" w14:textId="77777777" w:rsidR="00A86532" w:rsidRDefault="004D6F7B" w:rsidP="008A2D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="Angsana New"/>
          <w:sz w:val="30"/>
          <w:szCs w:val="30"/>
        </w:rPr>
      </w:pPr>
      <w:r w:rsidRPr="004D6F7B">
        <w:rPr>
          <w:rFonts w:asciiTheme="majorBidi" w:hAnsiTheme="majorBidi" w:cs="Angsana New" w:hint="cs"/>
          <w:sz w:val="30"/>
          <w:szCs w:val="30"/>
          <w:cs/>
        </w:rPr>
        <w:t>ในการจัดทำงบการเงินระหว่างกาล</w:t>
      </w:r>
      <w:r w:rsidRPr="004D6F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D6F7B">
        <w:rPr>
          <w:rFonts w:asciiTheme="majorBidi" w:hAnsiTheme="majorBidi" w:cs="Angsana New" w:hint="cs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4D6F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D6F7B">
        <w:rPr>
          <w:rFonts w:asciiTheme="majorBidi" w:hAnsiTheme="majorBidi" w:cs="Angsana New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Pr="004D6F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D6F7B">
        <w:rPr>
          <w:rFonts w:asciiTheme="majorBidi" w:hAnsiTheme="majorBidi" w:cs="Angsana New" w:hint="cs"/>
          <w:sz w:val="30"/>
          <w:szCs w:val="30"/>
          <w:cs/>
        </w:rPr>
        <w:t>ทั้งนี้</w:t>
      </w:r>
      <w:r w:rsidRPr="004D6F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D6F7B">
        <w:rPr>
          <w:rFonts w:asciiTheme="majorBidi" w:hAnsiTheme="majorBidi" w:cs="Angsana New" w:hint="cs"/>
          <w:sz w:val="30"/>
          <w:szCs w:val="30"/>
          <w:cs/>
        </w:rPr>
        <w:t>นโยบายการบัญชี</w:t>
      </w:r>
      <w:r w:rsidRPr="004D6F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D6F7B">
        <w:rPr>
          <w:rFonts w:asciiTheme="majorBidi" w:hAnsiTheme="majorBidi" w:cs="Angsana New" w:hint="cs"/>
          <w:sz w:val="30"/>
          <w:szCs w:val="30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เป็นข้อมูลเดียวกันกับที่ใช้ในการจัดทำงบการเงินสำหรับปีสิ้นสุดวันที่</w:t>
      </w:r>
      <w:r w:rsidRPr="004D6F7B">
        <w:rPr>
          <w:rFonts w:asciiTheme="majorBidi" w:hAnsiTheme="majorBidi" w:cs="Angsana New"/>
          <w:sz w:val="30"/>
          <w:szCs w:val="30"/>
          <w:cs/>
        </w:rPr>
        <w:t xml:space="preserve"> 31 </w:t>
      </w:r>
      <w:r w:rsidRPr="004D6F7B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Pr="004D6F7B">
        <w:rPr>
          <w:rFonts w:asciiTheme="majorBidi" w:hAnsiTheme="majorBidi" w:cs="Angsana New"/>
          <w:sz w:val="30"/>
          <w:szCs w:val="30"/>
          <w:cs/>
        </w:rPr>
        <w:t xml:space="preserve"> 2561 </w:t>
      </w:r>
      <w:r w:rsidRPr="004D6F7B">
        <w:rPr>
          <w:rFonts w:asciiTheme="majorBidi" w:hAnsiTheme="majorBidi" w:cs="Angsana New" w:hint="cs"/>
          <w:sz w:val="30"/>
          <w:szCs w:val="30"/>
          <w:cs/>
        </w:rPr>
        <w:t>เว้นแต่การรับรู้รายได้ที่ต้องใช้วิจารณญาณเพิ่มเติม</w:t>
      </w:r>
      <w:r w:rsidRPr="004D6F7B">
        <w:rPr>
          <w:rFonts w:asciiTheme="majorBidi" w:hAnsiTheme="majorBidi" w:cs="Angsana New" w:hint="cs"/>
          <w:sz w:val="30"/>
          <w:szCs w:val="30"/>
          <w:cs/>
        </w:rPr>
        <w:lastRenderedPageBreak/>
        <w:t>ในการพิจารณาจังหวะเวลาในการส่งมอบการควบคุม</w:t>
      </w:r>
      <w:r w:rsidRPr="004D6F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D6F7B">
        <w:rPr>
          <w:rFonts w:asciiTheme="majorBidi" w:hAnsiTheme="majorBidi" w:cs="Angsana New" w:hint="cs"/>
          <w:sz w:val="30"/>
          <w:szCs w:val="30"/>
          <w:cs/>
        </w:rPr>
        <w:t>เพื่อประเมินว่าจะรับรู้รายได้</w:t>
      </w:r>
      <w:r w:rsidRPr="004D6F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D6F7B">
        <w:rPr>
          <w:rFonts w:asciiTheme="majorBidi" w:hAnsiTheme="majorBidi" w:cs="Angsana New" w:hint="cs"/>
          <w:sz w:val="30"/>
          <w:szCs w:val="30"/>
          <w:cs/>
        </w:rPr>
        <w:t>ณ</w:t>
      </w:r>
      <w:r w:rsidRPr="004D6F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D6F7B">
        <w:rPr>
          <w:rFonts w:asciiTheme="majorBidi" w:hAnsiTheme="majorBidi" w:cs="Angsana New" w:hint="cs"/>
          <w:sz w:val="30"/>
          <w:szCs w:val="30"/>
          <w:cs/>
        </w:rPr>
        <w:t>เวลาใดเวลาหนึ่ง</w:t>
      </w:r>
      <w:r w:rsidRPr="004D6F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D6F7B">
        <w:rPr>
          <w:rFonts w:asciiTheme="majorBidi" w:hAnsiTheme="majorBidi" w:cs="Angsana New" w:hint="cs"/>
          <w:sz w:val="30"/>
          <w:szCs w:val="30"/>
          <w:cs/>
        </w:rPr>
        <w:t>หรือ</w:t>
      </w:r>
      <w:r w:rsidRPr="004D6F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D6F7B">
        <w:rPr>
          <w:rFonts w:asciiTheme="majorBidi" w:hAnsiTheme="majorBidi" w:cs="Angsana New" w:hint="cs"/>
          <w:sz w:val="30"/>
          <w:szCs w:val="30"/>
          <w:cs/>
        </w:rPr>
        <w:t>รับรู้ตลอดช่วงเวลาหนึ่งตามข้อกำหนดของมาตรฐานการรายงานทางการเงิน</w:t>
      </w:r>
      <w:r w:rsidRPr="004D6F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D6F7B">
        <w:rPr>
          <w:rFonts w:asciiTheme="majorBidi" w:hAnsiTheme="majorBidi" w:cs="Angsana New" w:hint="cs"/>
          <w:sz w:val="30"/>
          <w:szCs w:val="30"/>
          <w:cs/>
        </w:rPr>
        <w:t>ฉบับที่</w:t>
      </w:r>
      <w:r w:rsidRPr="004D6F7B">
        <w:rPr>
          <w:rFonts w:asciiTheme="majorBidi" w:hAnsiTheme="majorBidi" w:cs="Angsana New"/>
          <w:sz w:val="30"/>
          <w:szCs w:val="30"/>
          <w:cs/>
        </w:rPr>
        <w:t xml:space="preserve"> 15 </w:t>
      </w:r>
      <w:r w:rsidRPr="004D6F7B">
        <w:rPr>
          <w:rFonts w:asciiTheme="majorBidi" w:hAnsiTheme="majorBidi" w:cs="Angsana New" w:hint="cs"/>
          <w:sz w:val="30"/>
          <w:szCs w:val="30"/>
          <w:cs/>
        </w:rPr>
        <w:t>เรื่อง</w:t>
      </w:r>
      <w:r w:rsidRPr="004D6F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64BFB">
        <w:rPr>
          <w:rFonts w:asciiTheme="majorBidi" w:hAnsiTheme="majorBidi" w:cs="Angsana New" w:hint="cs"/>
          <w:i/>
          <w:iCs/>
          <w:sz w:val="30"/>
          <w:szCs w:val="30"/>
          <w:cs/>
        </w:rPr>
        <w:t>รายได้จากสัญญาที่ทำกับลูกค้า</w:t>
      </w:r>
      <w:r w:rsidRPr="004D6F7B">
        <w:rPr>
          <w:rFonts w:asciiTheme="majorBidi" w:hAnsiTheme="majorBidi" w:cs="Angsana New"/>
          <w:sz w:val="30"/>
          <w:szCs w:val="30"/>
          <w:cs/>
        </w:rPr>
        <w:t xml:space="preserve"> (“</w:t>
      </w:r>
      <w:r w:rsidRPr="004D6F7B">
        <w:rPr>
          <w:rFonts w:asciiTheme="majorBidi" w:hAnsiTheme="majorBidi" w:cs="Angsana New"/>
          <w:sz w:val="30"/>
          <w:szCs w:val="30"/>
        </w:rPr>
        <w:t xml:space="preserve">TFRS </w:t>
      </w:r>
      <w:r w:rsidRPr="004D6F7B">
        <w:rPr>
          <w:rFonts w:asciiTheme="majorBidi" w:hAnsiTheme="majorBidi" w:cs="Angsana New"/>
          <w:sz w:val="30"/>
          <w:szCs w:val="30"/>
          <w:cs/>
        </w:rPr>
        <w:t xml:space="preserve">15”) </w:t>
      </w:r>
      <w:r w:rsidRPr="004D6F7B">
        <w:rPr>
          <w:rFonts w:asciiTheme="majorBidi" w:hAnsiTheme="majorBidi" w:cs="Angsana New" w:hint="cs"/>
          <w:sz w:val="30"/>
          <w:szCs w:val="30"/>
          <w:cs/>
        </w:rPr>
        <w:t>ที่กลุ่มบริษัท</w:t>
      </w:r>
      <w:r w:rsidRPr="004D6F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D6F7B">
        <w:rPr>
          <w:rFonts w:asciiTheme="majorBidi" w:hAnsiTheme="majorBidi" w:cs="Angsana New" w:hint="cs"/>
          <w:sz w:val="30"/>
          <w:szCs w:val="30"/>
          <w:cs/>
        </w:rPr>
        <w:t>ถือปฏิบัติเป็นครั้งแรกแทนมาตรฐานการบัญชี</w:t>
      </w:r>
      <w:r w:rsidRPr="004D6F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D6F7B">
        <w:rPr>
          <w:rFonts w:asciiTheme="majorBidi" w:hAnsiTheme="majorBidi" w:cs="Angsana New" w:hint="cs"/>
          <w:sz w:val="30"/>
          <w:szCs w:val="30"/>
          <w:cs/>
        </w:rPr>
        <w:t>ฉบับที่</w:t>
      </w:r>
      <w:r w:rsidRPr="004D6F7B">
        <w:rPr>
          <w:rFonts w:asciiTheme="majorBidi" w:hAnsiTheme="majorBidi" w:cs="Angsana New"/>
          <w:sz w:val="30"/>
          <w:szCs w:val="30"/>
          <w:cs/>
        </w:rPr>
        <w:t xml:space="preserve"> 18 </w:t>
      </w:r>
      <w:r w:rsidRPr="004D6F7B">
        <w:rPr>
          <w:rFonts w:asciiTheme="majorBidi" w:hAnsiTheme="majorBidi" w:cs="Angsana New" w:hint="cs"/>
          <w:sz w:val="30"/>
          <w:szCs w:val="30"/>
          <w:cs/>
        </w:rPr>
        <w:t>เรื่อง</w:t>
      </w:r>
      <w:r w:rsidRPr="00C64BFB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C64BFB">
        <w:rPr>
          <w:rFonts w:asciiTheme="majorBidi" w:hAnsiTheme="majorBidi" w:cs="Angsana New" w:hint="cs"/>
          <w:i/>
          <w:iCs/>
          <w:sz w:val="30"/>
          <w:szCs w:val="30"/>
          <w:cs/>
        </w:rPr>
        <w:t>รายได้</w:t>
      </w:r>
      <w:r w:rsidRPr="004D6F7B">
        <w:rPr>
          <w:rFonts w:asciiTheme="majorBidi" w:hAnsiTheme="majorBidi" w:cs="Angsana New"/>
          <w:sz w:val="30"/>
          <w:szCs w:val="30"/>
          <w:cs/>
        </w:rPr>
        <w:t xml:space="preserve"> (“</w:t>
      </w:r>
      <w:r w:rsidRPr="004D6F7B">
        <w:rPr>
          <w:rFonts w:asciiTheme="majorBidi" w:hAnsiTheme="majorBidi" w:cs="Angsana New"/>
          <w:sz w:val="30"/>
          <w:szCs w:val="30"/>
        </w:rPr>
        <w:t xml:space="preserve">TAS </w:t>
      </w:r>
      <w:r w:rsidRPr="004D6F7B">
        <w:rPr>
          <w:rFonts w:asciiTheme="majorBidi" w:hAnsiTheme="majorBidi" w:cs="Angsana New"/>
          <w:sz w:val="30"/>
          <w:szCs w:val="30"/>
          <w:cs/>
        </w:rPr>
        <w:t xml:space="preserve">18”) </w:t>
      </w:r>
      <w:r w:rsidR="002D23F8" w:rsidRPr="002D23F8">
        <w:rPr>
          <w:rFonts w:asciiTheme="majorBidi" w:hAnsiTheme="majorBidi" w:cs="Angsana New" w:hint="cs"/>
          <w:sz w:val="30"/>
          <w:szCs w:val="30"/>
          <w:cs/>
        </w:rPr>
        <w:t>มาตรฐานการบัญชี</w:t>
      </w:r>
      <w:r w:rsidR="002D23F8" w:rsidRPr="002D2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D23F8" w:rsidRPr="002D23F8">
        <w:rPr>
          <w:rFonts w:asciiTheme="majorBidi" w:hAnsiTheme="majorBidi" w:cs="Angsana New" w:hint="cs"/>
          <w:sz w:val="30"/>
          <w:szCs w:val="30"/>
          <w:cs/>
        </w:rPr>
        <w:t>ฉบับที่</w:t>
      </w:r>
      <w:r w:rsidR="002D23F8" w:rsidRPr="002D23F8">
        <w:rPr>
          <w:rFonts w:asciiTheme="majorBidi" w:hAnsiTheme="majorBidi" w:cs="Angsana New"/>
          <w:sz w:val="30"/>
          <w:szCs w:val="30"/>
          <w:cs/>
        </w:rPr>
        <w:t xml:space="preserve"> 11 </w:t>
      </w:r>
      <w:r w:rsidR="002D23F8" w:rsidRPr="002D23F8">
        <w:rPr>
          <w:rFonts w:asciiTheme="majorBidi" w:hAnsiTheme="majorBidi" w:cs="Angsana New" w:hint="cs"/>
          <w:sz w:val="30"/>
          <w:szCs w:val="30"/>
          <w:cs/>
        </w:rPr>
        <w:t>เรื่อง</w:t>
      </w:r>
      <w:r w:rsidR="002D23F8" w:rsidRPr="002D2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D23F8" w:rsidRPr="00750122">
        <w:rPr>
          <w:rFonts w:asciiTheme="majorBidi" w:hAnsiTheme="majorBidi" w:cs="Angsana New" w:hint="cs"/>
          <w:i/>
          <w:iCs/>
          <w:sz w:val="30"/>
          <w:szCs w:val="30"/>
          <w:cs/>
        </w:rPr>
        <w:t>สัญญาก่อสร้าง</w:t>
      </w:r>
      <w:r w:rsidR="002D23F8" w:rsidRPr="002D23F8">
        <w:rPr>
          <w:rFonts w:asciiTheme="majorBidi" w:hAnsiTheme="majorBidi" w:cs="Angsana New"/>
          <w:sz w:val="30"/>
          <w:szCs w:val="30"/>
          <w:cs/>
        </w:rPr>
        <w:t xml:space="preserve"> (“</w:t>
      </w:r>
      <w:r w:rsidR="002D23F8" w:rsidRPr="002D23F8">
        <w:rPr>
          <w:rFonts w:asciiTheme="majorBidi" w:hAnsiTheme="majorBidi" w:cs="Angsana New"/>
          <w:sz w:val="30"/>
          <w:szCs w:val="30"/>
        </w:rPr>
        <w:t xml:space="preserve">TAS </w:t>
      </w:r>
      <w:r w:rsidR="002D23F8" w:rsidRPr="002D23F8">
        <w:rPr>
          <w:rFonts w:asciiTheme="majorBidi" w:hAnsiTheme="majorBidi" w:cs="Angsana New"/>
          <w:sz w:val="30"/>
          <w:szCs w:val="30"/>
          <w:cs/>
        </w:rPr>
        <w:t xml:space="preserve">11”) </w:t>
      </w:r>
      <w:r w:rsidRPr="004D6F7B">
        <w:rPr>
          <w:rFonts w:asciiTheme="majorBidi" w:hAnsiTheme="majorBidi" w:cs="Angsana New" w:hint="cs"/>
          <w:sz w:val="30"/>
          <w:szCs w:val="30"/>
          <w:cs/>
        </w:rPr>
        <w:t>และการตีความมาตรฐานการรายงานทางการเงินที่เกี่ยวข้อง</w:t>
      </w:r>
    </w:p>
    <w:p w14:paraId="67E283D7" w14:textId="77777777" w:rsidR="004D6F7B" w:rsidRDefault="004D6F7B" w:rsidP="008A2D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77E8BD06" w14:textId="77777777" w:rsidR="004D6F7B" w:rsidRPr="004D6F7B" w:rsidRDefault="004D6F7B" w:rsidP="00A01B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</w:rPr>
      </w:pPr>
      <w:r w:rsidRPr="004D6F7B">
        <w:rPr>
          <w:rFonts w:asciiTheme="majorBidi" w:hAnsiTheme="majorBidi" w:cs="Angsana New" w:hint="cs"/>
          <w:sz w:val="30"/>
          <w:szCs w:val="30"/>
          <w:cs/>
        </w:rPr>
        <w:t>ตาม</w:t>
      </w:r>
      <w:r w:rsidRPr="004D6F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D6F7B">
        <w:rPr>
          <w:rFonts w:asciiTheme="majorBidi" w:hAnsiTheme="majorBidi" w:cstheme="majorBidi"/>
          <w:sz w:val="30"/>
          <w:szCs w:val="30"/>
        </w:rPr>
        <w:t>TFRS 15</w:t>
      </w:r>
      <w:r w:rsidRPr="004D6F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D6F7B">
        <w:rPr>
          <w:rFonts w:asciiTheme="majorBidi" w:hAnsiTheme="majorBidi" w:cs="Angsana New" w:hint="cs"/>
          <w:sz w:val="30"/>
          <w:szCs w:val="30"/>
          <w:cs/>
        </w:rPr>
        <w:t>กลุ่มบริษัทรับรู้รายได้เมื่อลูกค้ามีอำนาจควบคุมในสินค้าหรือบริการ</w:t>
      </w:r>
      <w:r w:rsidRPr="004D6F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D6F7B">
        <w:rPr>
          <w:rFonts w:asciiTheme="majorBidi" w:hAnsiTheme="majorBidi" w:cs="Angsana New" w:hint="cs"/>
          <w:sz w:val="30"/>
          <w:szCs w:val="30"/>
          <w:cs/>
        </w:rPr>
        <w:t>ด้วยจำนวนเงินที่สะท้อนถึงสิ่งตอบแทนที่กลุ่มบริษัทคาดว่าจะมีสิทธิได้รับ</w:t>
      </w:r>
      <w:r w:rsidRPr="004D6F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D6F7B">
        <w:rPr>
          <w:rFonts w:asciiTheme="majorBidi" w:hAnsiTheme="majorBidi" w:cs="Angsana New" w:hint="cs"/>
          <w:sz w:val="30"/>
          <w:szCs w:val="30"/>
          <w:cs/>
        </w:rPr>
        <w:t>และมีการใช้วิจารณญาณในการพิจารณาจังหวะเวลาในการส่งมอบ</w:t>
      </w:r>
      <w:r w:rsidR="00D43B48">
        <w:rPr>
          <w:rFonts w:asciiTheme="majorBidi" w:hAnsiTheme="majorBidi" w:cs="Angsana New"/>
          <w:sz w:val="30"/>
          <w:szCs w:val="30"/>
          <w:cs/>
        </w:rPr>
        <w:br/>
      </w:r>
      <w:r w:rsidRPr="004D6F7B">
        <w:rPr>
          <w:rFonts w:asciiTheme="majorBidi" w:hAnsiTheme="majorBidi" w:cs="Angsana New" w:hint="cs"/>
          <w:sz w:val="30"/>
          <w:szCs w:val="30"/>
          <w:cs/>
        </w:rPr>
        <w:t>การควบคุม</w:t>
      </w:r>
      <w:r w:rsidRPr="004D6F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D6F7B">
        <w:rPr>
          <w:rFonts w:asciiTheme="majorBidi" w:hAnsiTheme="majorBidi" w:cs="Angsana New" w:hint="cs"/>
          <w:sz w:val="30"/>
          <w:szCs w:val="30"/>
          <w:cs/>
        </w:rPr>
        <w:t>เพื่อประเมินว่าจะรับรู้รายได้</w:t>
      </w:r>
      <w:r w:rsidRPr="004D6F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D6F7B">
        <w:rPr>
          <w:rFonts w:asciiTheme="majorBidi" w:hAnsiTheme="majorBidi" w:cs="Angsana New" w:hint="cs"/>
          <w:sz w:val="30"/>
          <w:szCs w:val="30"/>
          <w:cs/>
        </w:rPr>
        <w:t>ณ</w:t>
      </w:r>
      <w:r w:rsidRPr="004D6F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D6F7B">
        <w:rPr>
          <w:rFonts w:asciiTheme="majorBidi" w:hAnsiTheme="majorBidi" w:cs="Angsana New" w:hint="cs"/>
          <w:sz w:val="30"/>
          <w:szCs w:val="30"/>
          <w:cs/>
        </w:rPr>
        <w:t>เวลาใดเวลาหนึ่ง</w:t>
      </w:r>
      <w:r w:rsidRPr="004D6F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D6F7B">
        <w:rPr>
          <w:rFonts w:asciiTheme="majorBidi" w:hAnsiTheme="majorBidi" w:cs="Angsana New" w:hint="cs"/>
          <w:sz w:val="30"/>
          <w:szCs w:val="30"/>
          <w:cs/>
        </w:rPr>
        <w:t>หรือ</w:t>
      </w:r>
      <w:r w:rsidRPr="004D6F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D6F7B">
        <w:rPr>
          <w:rFonts w:asciiTheme="majorBidi" w:hAnsiTheme="majorBidi" w:cs="Angsana New" w:hint="cs"/>
          <w:sz w:val="30"/>
          <w:szCs w:val="30"/>
          <w:cs/>
        </w:rPr>
        <w:t>รับรู้ตลอดช่วงเวลาหนึ่ง</w:t>
      </w:r>
      <w:r w:rsidRPr="004D6F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D6F7B">
        <w:rPr>
          <w:rFonts w:asciiTheme="majorBidi" w:hAnsiTheme="majorBidi" w:cs="Angsana New" w:hint="cs"/>
          <w:sz w:val="30"/>
          <w:szCs w:val="30"/>
          <w:cs/>
        </w:rPr>
        <w:t>ในขณะที่</w:t>
      </w:r>
      <w:r w:rsidRPr="004D6F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D6F7B">
        <w:rPr>
          <w:rFonts w:asciiTheme="majorBidi" w:hAnsiTheme="majorBidi" w:cstheme="majorBidi"/>
          <w:sz w:val="30"/>
          <w:szCs w:val="30"/>
        </w:rPr>
        <w:t xml:space="preserve">TAS 18 </w:t>
      </w:r>
      <w:r w:rsidRPr="004D6F7B">
        <w:rPr>
          <w:rFonts w:asciiTheme="majorBidi" w:hAnsiTheme="majorBidi" w:cs="Angsana New" w:hint="cs"/>
          <w:sz w:val="30"/>
          <w:szCs w:val="30"/>
          <w:cs/>
        </w:rPr>
        <w:t>กลุ่มบริษัทรับรู้รายได้จากการขายสินค้าเมื่อได้โอนความเสี่ยงและผลตอบแทนของความเป็นเจ้าของสินค้าที่มีนัยสำคัญไปให้กับผู้ซื้อแล้ว</w:t>
      </w:r>
      <w:r w:rsidRPr="004D6F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D6F7B">
        <w:rPr>
          <w:rFonts w:asciiTheme="majorBidi" w:hAnsiTheme="majorBidi" w:cs="Angsana New" w:hint="cs"/>
          <w:sz w:val="30"/>
          <w:szCs w:val="30"/>
          <w:cs/>
        </w:rPr>
        <w:t>และรับรู้รายได้จากการให้บริการตามขั้นความสำเร็จของรายการ</w:t>
      </w:r>
      <w:r w:rsidRPr="004D6F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D6F7B">
        <w:rPr>
          <w:rFonts w:asciiTheme="majorBidi" w:hAnsiTheme="majorBidi" w:cs="Angsana New" w:hint="cs"/>
          <w:sz w:val="30"/>
          <w:szCs w:val="30"/>
          <w:cs/>
        </w:rPr>
        <w:t>ณ</w:t>
      </w:r>
      <w:r w:rsidRPr="004D6F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D6F7B">
        <w:rPr>
          <w:rFonts w:asciiTheme="majorBidi" w:hAnsiTheme="majorBidi" w:cs="Angsana New" w:hint="cs"/>
          <w:sz w:val="30"/>
          <w:szCs w:val="30"/>
          <w:cs/>
        </w:rPr>
        <w:t>วันสิ้นรอบระยะเวลารายงาน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 w:rsidRPr="004D6F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D6F7B">
        <w:rPr>
          <w:rFonts w:asciiTheme="majorBidi" w:hAnsiTheme="majorBidi" w:cs="Angsana New" w:hint="cs"/>
          <w:sz w:val="30"/>
          <w:szCs w:val="30"/>
          <w:cs/>
        </w:rPr>
        <w:t>ซึ่งการเปลี่ยนแปลงนโยบายการบัญชีดังกล่าวไม่มีผลกระทบอย่างมีสาระสำคัญต่องบการเงิน</w:t>
      </w:r>
    </w:p>
    <w:p w14:paraId="36A87AED" w14:textId="77777777" w:rsidR="004D6F7B" w:rsidRPr="004D6F7B" w:rsidRDefault="004D6F7B" w:rsidP="004D6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7880B7BA" w14:textId="77777777" w:rsidR="004D6F7B" w:rsidRPr="00957BD5" w:rsidRDefault="004D6F7B" w:rsidP="004D6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</w:rPr>
      </w:pPr>
      <w:r w:rsidRPr="004D6F7B">
        <w:rPr>
          <w:rFonts w:asciiTheme="majorBidi" w:hAnsiTheme="majorBidi" w:cs="Angsana New" w:hint="cs"/>
          <w:sz w:val="30"/>
          <w:szCs w:val="30"/>
          <w:cs/>
        </w:rPr>
        <w:t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</w:t>
      </w:r>
      <w:r w:rsidRPr="004D6F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D6F7B">
        <w:rPr>
          <w:rFonts w:asciiTheme="majorBidi" w:hAnsiTheme="majorBidi" w:cs="Angsana New" w:hint="cs"/>
          <w:sz w:val="30"/>
          <w:szCs w:val="30"/>
          <w:cs/>
        </w:rPr>
        <w:t>มาตรฐานการรายงานทางการเงินที่ออกและปรับปรุงใหม่ที่เกี่ยวกับการดำเนินงานของกลุ่มบริษัทได้เปิดเผยในหมายเหตุข้อ</w:t>
      </w:r>
      <w:r w:rsidRPr="004D6F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64BFB">
        <w:rPr>
          <w:rFonts w:asciiTheme="majorBidi" w:hAnsiTheme="majorBidi" w:cstheme="majorBidi"/>
          <w:sz w:val="30"/>
          <w:szCs w:val="30"/>
        </w:rPr>
        <w:t>1</w:t>
      </w:r>
      <w:r w:rsidR="00CF10E7">
        <w:rPr>
          <w:rFonts w:asciiTheme="majorBidi" w:hAnsiTheme="majorBidi" w:cstheme="majorBidi"/>
          <w:sz w:val="30"/>
          <w:szCs w:val="30"/>
        </w:rPr>
        <w:t>2</w:t>
      </w:r>
    </w:p>
    <w:p w14:paraId="7D154E68" w14:textId="77777777" w:rsidR="00024D7C" w:rsidRPr="004D6F7B" w:rsidRDefault="00024D7C" w:rsidP="004D6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56DE517" w14:textId="77777777" w:rsidR="007A12F2" w:rsidRPr="00957BD5" w:rsidRDefault="00534512" w:rsidP="0057326C">
      <w:pPr>
        <w:pStyle w:val="BodyText2"/>
        <w:tabs>
          <w:tab w:val="left" w:pos="540"/>
        </w:tabs>
        <w:ind w:left="0" w:right="20" w:firstLine="0"/>
        <w:rPr>
          <w:rFonts w:asciiTheme="majorBidi" w:hAnsiTheme="majorBidi" w:cstheme="majorBidi"/>
          <w:sz w:val="30"/>
          <w:szCs w:val="30"/>
          <w:cs/>
        </w:rPr>
      </w:pPr>
      <w:r w:rsidRPr="00957BD5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E467AE" w:rsidRPr="00957BD5">
        <w:rPr>
          <w:rFonts w:asciiTheme="majorBidi" w:hAnsiTheme="majorBidi" w:cstheme="majorBidi"/>
          <w:b/>
          <w:bCs/>
          <w:sz w:val="30"/>
          <w:szCs w:val="30"/>
        </w:rPr>
        <w:tab/>
      </w:r>
      <w:r w:rsidR="007A12F2" w:rsidRPr="00957BD5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53FA8031" w14:textId="77777777" w:rsidR="007A12F2" w:rsidRPr="00957BD5" w:rsidRDefault="007A12F2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rPr>
          <w:rFonts w:asciiTheme="majorBidi" w:hAnsiTheme="majorBidi" w:cstheme="majorBidi"/>
          <w:sz w:val="30"/>
          <w:szCs w:val="30"/>
        </w:rPr>
      </w:pPr>
    </w:p>
    <w:p w14:paraId="4C14B3AA" w14:textId="77777777" w:rsidR="00415DAF" w:rsidRDefault="004D6F7B" w:rsidP="0057326C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4D6F7B">
        <w:rPr>
          <w:rFonts w:asciiTheme="majorBidi" w:hAnsiTheme="majorBidi" w:cs="Angsana New" w:hint="cs"/>
          <w:b/>
          <w:sz w:val="30"/>
          <w:szCs w:val="30"/>
          <w:cs/>
        </w:rPr>
        <w:t>ความสัมพันธ์ที่มีกับบริษัทย่อยและบริษัทร่วมได้เปิดเผยในหมายเหตุประกอบงบการเงินข้อ</w:t>
      </w:r>
      <w:r w:rsidRPr="004D6F7B">
        <w:rPr>
          <w:rFonts w:asciiTheme="majorBidi" w:hAnsiTheme="majorBidi" w:cs="Angsana New"/>
          <w:b/>
          <w:sz w:val="30"/>
          <w:szCs w:val="30"/>
          <w:cs/>
        </w:rPr>
        <w:t xml:space="preserve"> 5 </w:t>
      </w:r>
      <w:r w:rsidRPr="004D6F7B">
        <w:rPr>
          <w:rFonts w:asciiTheme="majorBidi" w:hAnsiTheme="majorBidi" w:cs="Angsana New" w:hint="cs"/>
          <w:b/>
          <w:sz w:val="30"/>
          <w:szCs w:val="30"/>
          <w:cs/>
        </w:rPr>
        <w:t>และ</w:t>
      </w:r>
      <w:r w:rsidRPr="004D6F7B">
        <w:rPr>
          <w:rFonts w:asciiTheme="majorBidi" w:hAnsiTheme="majorBidi" w:cs="Angsana New"/>
          <w:b/>
          <w:sz w:val="30"/>
          <w:szCs w:val="30"/>
          <w:cs/>
        </w:rPr>
        <w:t xml:space="preserve"> 6</w:t>
      </w:r>
    </w:p>
    <w:p w14:paraId="513D4EC2" w14:textId="77777777" w:rsidR="00DD2C73" w:rsidRDefault="00DD2C73" w:rsidP="00E90878">
      <w:pPr>
        <w:pStyle w:val="block"/>
        <w:spacing w:after="0" w:line="240" w:lineRule="auto"/>
        <w:ind w:left="547" w:right="14"/>
        <w:jc w:val="thaiDistribute"/>
        <w:rPr>
          <w:rFonts w:ascii="Angsana New" w:hAnsi="Angsana New" w:cs="Angsana New"/>
          <w:b/>
          <w:sz w:val="30"/>
          <w:szCs w:val="30"/>
          <w:lang w:bidi="th-TH"/>
        </w:rPr>
      </w:pPr>
    </w:p>
    <w:p w14:paraId="380345B0" w14:textId="77777777" w:rsidR="00E90878" w:rsidRPr="009B2C54" w:rsidRDefault="00E90878" w:rsidP="00E90878">
      <w:pPr>
        <w:pStyle w:val="block"/>
        <w:spacing w:after="0" w:line="240" w:lineRule="auto"/>
        <w:ind w:left="547" w:right="14"/>
        <w:jc w:val="thaiDistribute"/>
        <w:rPr>
          <w:rFonts w:ascii="Angsana New" w:hAnsi="Angsana New" w:cs="Angsana New"/>
          <w:b/>
          <w:sz w:val="30"/>
          <w:szCs w:val="30"/>
          <w:lang w:bidi="th-TH"/>
        </w:rPr>
      </w:pPr>
      <w:r w:rsidRPr="009B2C54">
        <w:rPr>
          <w:rFonts w:ascii="Angsana New" w:hAnsi="Angsana New" w:cs="Angsana New"/>
          <w:b/>
          <w:sz w:val="30"/>
          <w:szCs w:val="30"/>
          <w:cs/>
          <w:lang w:bidi="th-TH"/>
        </w:rPr>
        <w:t>รายการที่สำคัญกับบุคคลหรือกิจการที่เกี่ยวข้องกันสำหรับงวดสามเดือน</w:t>
      </w:r>
      <w:r w:rsidRPr="009B2C54">
        <w:rPr>
          <w:rFonts w:ascii="Angsana New" w:hAnsi="Angsana New" w:cs="Angsana New" w:hint="cs"/>
          <w:b/>
          <w:sz w:val="30"/>
          <w:szCs w:val="30"/>
          <w:cs/>
          <w:lang w:bidi="th-TH"/>
        </w:rPr>
        <w:t>และหกเดือน</w:t>
      </w:r>
      <w:r w:rsidRPr="009B2C54">
        <w:rPr>
          <w:rFonts w:ascii="Angsana New" w:hAnsi="Angsana New" w:cs="Angsana New"/>
          <w:b/>
          <w:sz w:val="30"/>
          <w:szCs w:val="30"/>
          <w:cs/>
          <w:lang w:bidi="th-TH"/>
        </w:rPr>
        <w:t>สิ้นสุด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วันที่ </w:t>
      </w:r>
      <w:r w:rsidRPr="009B2C54">
        <w:rPr>
          <w:rFonts w:ascii="Angsana New" w:hAnsi="Angsana New" w:cs="Angsana New"/>
          <w:sz w:val="30"/>
          <w:szCs w:val="30"/>
          <w:rtl/>
          <w:cs/>
        </w:rPr>
        <w:t>3</w:t>
      </w:r>
      <w:r w:rsidRPr="009B2C54">
        <w:rPr>
          <w:rFonts w:ascii="Angsana New" w:hAnsi="Angsana New" w:cs="Angsana New"/>
          <w:sz w:val="30"/>
          <w:szCs w:val="30"/>
        </w:rPr>
        <w:t xml:space="preserve">0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มิถุนายน </w:t>
      </w:r>
      <w:r w:rsidR="0048528C">
        <w:rPr>
          <w:rFonts w:ascii="Angsana New" w:hAnsi="Angsana New" w:cs="Angsana New"/>
          <w:sz w:val="30"/>
          <w:szCs w:val="30"/>
          <w:lang w:bidi="th-TH"/>
        </w:rPr>
        <w:br/>
      </w:r>
      <w:r w:rsidRPr="009B2C54">
        <w:rPr>
          <w:rFonts w:ascii="Angsana New" w:hAnsi="Angsana New" w:cs="Angsana New"/>
          <w:b/>
          <w:sz w:val="30"/>
          <w:szCs w:val="30"/>
          <w:cs/>
          <w:lang w:bidi="th-TH"/>
        </w:rPr>
        <w:t>สรุปได้ดังนี้</w:t>
      </w:r>
    </w:p>
    <w:p w14:paraId="70954946" w14:textId="77777777" w:rsidR="00E90878" w:rsidRPr="00E90878" w:rsidRDefault="00E90878" w:rsidP="00E90878">
      <w:pPr>
        <w:pStyle w:val="block"/>
        <w:spacing w:after="0" w:line="240" w:lineRule="auto"/>
        <w:ind w:left="547" w:right="14"/>
        <w:jc w:val="both"/>
        <w:rPr>
          <w:rFonts w:ascii="Angsana New" w:hAnsi="Angsana New" w:cs="Angsana New"/>
          <w:b/>
          <w:sz w:val="16"/>
          <w:szCs w:val="16"/>
          <w:lang w:bidi="th-TH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92"/>
        <w:gridCol w:w="1078"/>
        <w:gridCol w:w="236"/>
        <w:gridCol w:w="1100"/>
        <w:gridCol w:w="236"/>
        <w:gridCol w:w="1084"/>
        <w:gridCol w:w="271"/>
        <w:gridCol w:w="1082"/>
      </w:tblGrid>
      <w:tr w:rsidR="00E90878" w:rsidRPr="009B2C54" w14:paraId="7359D083" w14:textId="77777777" w:rsidTr="00880E54">
        <w:trPr>
          <w:tblHeader/>
        </w:trPr>
        <w:tc>
          <w:tcPr>
            <w:tcW w:w="2259" w:type="pct"/>
            <w:shd w:val="clear" w:color="auto" w:fill="auto"/>
          </w:tcPr>
          <w:p w14:paraId="2A29088E" w14:textId="77777777" w:rsidR="00E90878" w:rsidRPr="009B2C54" w:rsidRDefault="00E90878" w:rsidP="00E9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1" w:type="pct"/>
            <w:gridSpan w:val="3"/>
            <w:shd w:val="clear" w:color="auto" w:fill="auto"/>
          </w:tcPr>
          <w:p w14:paraId="0339E876" w14:textId="77777777" w:rsidR="00E90878" w:rsidRPr="009B2C54" w:rsidRDefault="00E90878" w:rsidP="00E9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  <w:shd w:val="clear" w:color="auto" w:fill="auto"/>
          </w:tcPr>
          <w:p w14:paraId="5F97A52C" w14:textId="77777777" w:rsidR="00E90878" w:rsidRPr="009B2C54" w:rsidRDefault="00E90878" w:rsidP="00E9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3" w:type="pct"/>
            <w:gridSpan w:val="3"/>
            <w:shd w:val="clear" w:color="auto" w:fill="auto"/>
          </w:tcPr>
          <w:p w14:paraId="57A86C91" w14:textId="77777777" w:rsidR="00E90878" w:rsidRPr="009B2C54" w:rsidRDefault="00E90878" w:rsidP="00E9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0878" w:rsidRPr="009B2C54" w14:paraId="27989ECB" w14:textId="77777777" w:rsidTr="00880E54">
        <w:trPr>
          <w:tblHeader/>
        </w:trPr>
        <w:tc>
          <w:tcPr>
            <w:tcW w:w="2259" w:type="pct"/>
            <w:shd w:val="clear" w:color="auto" w:fill="auto"/>
          </w:tcPr>
          <w:p w14:paraId="57A129A0" w14:textId="77777777" w:rsidR="00E90878" w:rsidRPr="009B2C54" w:rsidRDefault="00E90878" w:rsidP="00E9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9B2C5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 30 มิถุนายน</w:t>
            </w:r>
          </w:p>
        </w:tc>
        <w:tc>
          <w:tcPr>
            <w:tcW w:w="581" w:type="pct"/>
            <w:shd w:val="clear" w:color="auto" w:fill="auto"/>
          </w:tcPr>
          <w:p w14:paraId="5CC6B8AA" w14:textId="77777777" w:rsidR="00E90878" w:rsidRPr="009B2C54" w:rsidRDefault="00E90878" w:rsidP="00E9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27" w:type="pct"/>
            <w:shd w:val="clear" w:color="auto" w:fill="auto"/>
          </w:tcPr>
          <w:p w14:paraId="4EA72DEB" w14:textId="77777777" w:rsidR="00E90878" w:rsidRPr="009B2C54" w:rsidRDefault="00E90878" w:rsidP="00E9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7E997A3E" w14:textId="77777777" w:rsidR="00E90878" w:rsidRPr="009B2C54" w:rsidRDefault="00E90878" w:rsidP="00E9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27" w:type="pct"/>
            <w:shd w:val="clear" w:color="auto" w:fill="auto"/>
          </w:tcPr>
          <w:p w14:paraId="60F38F9D" w14:textId="77777777" w:rsidR="00E90878" w:rsidRPr="009B2C54" w:rsidRDefault="00E90878" w:rsidP="00E9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7AD953DF" w14:textId="77777777" w:rsidR="00E90878" w:rsidRPr="009B2C54" w:rsidRDefault="00E90878" w:rsidP="00E9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6" w:type="pct"/>
            <w:shd w:val="clear" w:color="auto" w:fill="auto"/>
          </w:tcPr>
          <w:p w14:paraId="7E738A0B" w14:textId="77777777" w:rsidR="00E90878" w:rsidRPr="009B2C54" w:rsidRDefault="00E90878" w:rsidP="00E9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3183C7E6" w14:textId="77777777" w:rsidR="00E90878" w:rsidRPr="009B2C54" w:rsidRDefault="00E90878" w:rsidP="00E9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</w:tr>
      <w:tr w:rsidR="00E90878" w:rsidRPr="009B2C54" w14:paraId="6320380F" w14:textId="77777777" w:rsidTr="00E90878">
        <w:trPr>
          <w:tblHeader/>
        </w:trPr>
        <w:tc>
          <w:tcPr>
            <w:tcW w:w="2259" w:type="pct"/>
          </w:tcPr>
          <w:p w14:paraId="25109C3A" w14:textId="77777777" w:rsidR="00E90878" w:rsidRPr="009B2C54" w:rsidRDefault="00E90878" w:rsidP="00E9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41" w:type="pct"/>
            <w:gridSpan w:val="7"/>
          </w:tcPr>
          <w:p w14:paraId="094625AE" w14:textId="77777777" w:rsidR="00E90878" w:rsidRPr="009B2C54" w:rsidRDefault="00E90878" w:rsidP="00E9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2C5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90878" w:rsidRPr="009B2C54" w14:paraId="45115445" w14:textId="77777777" w:rsidTr="00880E54">
        <w:tc>
          <w:tcPr>
            <w:tcW w:w="2259" w:type="pct"/>
          </w:tcPr>
          <w:p w14:paraId="66138BF6" w14:textId="77777777" w:rsidR="00E90878" w:rsidRPr="009B2C54" w:rsidRDefault="00E90878" w:rsidP="00E9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9B2C5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บริษัทใหญ่</w:t>
            </w:r>
          </w:p>
        </w:tc>
        <w:tc>
          <w:tcPr>
            <w:tcW w:w="581" w:type="pct"/>
          </w:tcPr>
          <w:p w14:paraId="16ED4784" w14:textId="77777777" w:rsidR="00E90878" w:rsidRPr="009B2C54" w:rsidRDefault="00E90878" w:rsidP="00E9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27DD630E" w14:textId="77777777" w:rsidR="00E90878" w:rsidRPr="009B2C54" w:rsidRDefault="00E90878" w:rsidP="00E9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732DCA3A" w14:textId="77777777" w:rsidR="00E90878" w:rsidRPr="009B2C54" w:rsidRDefault="00E90878" w:rsidP="00E9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3EB4117A" w14:textId="77777777" w:rsidR="00E90878" w:rsidRPr="009B2C54" w:rsidRDefault="00E90878" w:rsidP="00E9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1D0F3948" w14:textId="77777777" w:rsidR="00E90878" w:rsidRPr="009B2C54" w:rsidRDefault="00E90878" w:rsidP="00E9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6C154F54" w14:textId="77777777" w:rsidR="00E90878" w:rsidRPr="009B2C54" w:rsidRDefault="00E90878" w:rsidP="00E9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089130FF" w14:textId="77777777" w:rsidR="00E90878" w:rsidRPr="009B2C54" w:rsidRDefault="00E90878" w:rsidP="00E9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90878" w:rsidRPr="009B2C54" w14:paraId="3224FF7F" w14:textId="77777777" w:rsidTr="00880E54">
        <w:tc>
          <w:tcPr>
            <w:tcW w:w="2259" w:type="pct"/>
          </w:tcPr>
          <w:p w14:paraId="44DAA64B" w14:textId="77777777" w:rsidR="00E90878" w:rsidRPr="009B2C54" w:rsidRDefault="00E90878" w:rsidP="00E9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81" w:type="pct"/>
          </w:tcPr>
          <w:p w14:paraId="132A732D" w14:textId="77777777" w:rsidR="00E90878" w:rsidRPr="009B2C54" w:rsidRDefault="00602A6A" w:rsidP="00E9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6,652</w:t>
            </w:r>
          </w:p>
        </w:tc>
        <w:tc>
          <w:tcPr>
            <w:tcW w:w="127" w:type="pct"/>
          </w:tcPr>
          <w:p w14:paraId="5E913659" w14:textId="77777777" w:rsidR="00E90878" w:rsidRPr="009B2C54" w:rsidRDefault="00E90878" w:rsidP="00E9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03DEEC99" w14:textId="77777777" w:rsidR="00E90878" w:rsidRPr="009B2C54" w:rsidRDefault="00E90878" w:rsidP="00E9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  <w:r w:rsidRPr="00511609">
              <w:rPr>
                <w:rFonts w:ascii="Angsana New" w:hAnsi="Angsana New" w:cs="Angsana New"/>
                <w:sz w:val="30"/>
                <w:szCs w:val="30"/>
              </w:rPr>
              <w:t>8,799</w:t>
            </w:r>
          </w:p>
        </w:tc>
        <w:tc>
          <w:tcPr>
            <w:tcW w:w="127" w:type="pct"/>
          </w:tcPr>
          <w:p w14:paraId="1A274B27" w14:textId="77777777" w:rsidR="00E90878" w:rsidRPr="009B2C54" w:rsidRDefault="00E90878" w:rsidP="00E9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707AD907" w14:textId="77777777" w:rsidR="00E90878" w:rsidRPr="009B2C54" w:rsidRDefault="00602A6A" w:rsidP="00E9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6,652</w:t>
            </w:r>
          </w:p>
        </w:tc>
        <w:tc>
          <w:tcPr>
            <w:tcW w:w="146" w:type="pct"/>
          </w:tcPr>
          <w:p w14:paraId="33E4D4C9" w14:textId="77777777" w:rsidR="00E90878" w:rsidRPr="009B2C54" w:rsidRDefault="00E90878" w:rsidP="00E9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6CC3E494" w14:textId="77777777" w:rsidR="00E90878" w:rsidRPr="009B2C54" w:rsidRDefault="00E90878" w:rsidP="00E9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  <w:r w:rsidRPr="00E47139">
              <w:rPr>
                <w:rFonts w:ascii="Angsana New" w:hAnsi="Angsana New" w:cs="Angsana New"/>
                <w:sz w:val="30"/>
                <w:szCs w:val="30"/>
              </w:rPr>
              <w:t>8,799</w:t>
            </w:r>
          </w:p>
        </w:tc>
      </w:tr>
      <w:tr w:rsidR="00E90878" w:rsidRPr="00971FC3" w14:paraId="58F7AE54" w14:textId="77777777" w:rsidTr="00880E54">
        <w:tc>
          <w:tcPr>
            <w:tcW w:w="2259" w:type="pct"/>
          </w:tcPr>
          <w:p w14:paraId="506A7D2F" w14:textId="77777777" w:rsidR="00E90878" w:rsidRPr="009B2C54" w:rsidRDefault="00E90878" w:rsidP="00E9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81" w:type="pct"/>
          </w:tcPr>
          <w:p w14:paraId="205149F2" w14:textId="77777777" w:rsidR="00E90878" w:rsidRPr="009B2C54" w:rsidRDefault="00602A6A" w:rsidP="00E9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5,685</w:t>
            </w:r>
          </w:p>
        </w:tc>
        <w:tc>
          <w:tcPr>
            <w:tcW w:w="127" w:type="pct"/>
          </w:tcPr>
          <w:p w14:paraId="698E8288" w14:textId="77777777" w:rsidR="00E90878" w:rsidRPr="009B2C54" w:rsidRDefault="00E90878" w:rsidP="00E9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B328F66" w14:textId="5A5AF368" w:rsidR="00E90878" w:rsidRPr="004D0CC7" w:rsidRDefault="00E90878" w:rsidP="00E9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0CC7">
              <w:rPr>
                <w:rFonts w:ascii="Angsana New" w:hAnsi="Angsana New" w:cs="Angsana New"/>
                <w:sz w:val="30"/>
                <w:szCs w:val="30"/>
              </w:rPr>
              <w:t>7,</w:t>
            </w:r>
            <w:r w:rsidR="00D43B48" w:rsidRPr="004D0CC7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56310A">
              <w:rPr>
                <w:rFonts w:ascii="Angsana New" w:hAnsi="Angsana New" w:cs="Angsana New"/>
                <w:sz w:val="30"/>
                <w:szCs w:val="30"/>
              </w:rPr>
              <w:t>49</w:t>
            </w:r>
          </w:p>
        </w:tc>
        <w:tc>
          <w:tcPr>
            <w:tcW w:w="127" w:type="pct"/>
          </w:tcPr>
          <w:p w14:paraId="7DB3F66C" w14:textId="77777777" w:rsidR="00E90878" w:rsidRPr="004D0CC7" w:rsidRDefault="00E90878" w:rsidP="00E9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7C017A2D" w14:textId="77777777" w:rsidR="00E90878" w:rsidRPr="004D0CC7" w:rsidRDefault="00602A6A" w:rsidP="00E9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  <w:r w:rsidRPr="004D0CC7">
              <w:rPr>
                <w:rFonts w:ascii="Angsana New" w:hAnsi="Angsana New" w:cs="Angsana New"/>
                <w:sz w:val="30"/>
                <w:szCs w:val="30"/>
              </w:rPr>
              <w:t>5,685</w:t>
            </w:r>
          </w:p>
        </w:tc>
        <w:tc>
          <w:tcPr>
            <w:tcW w:w="146" w:type="pct"/>
          </w:tcPr>
          <w:p w14:paraId="5FB914BF" w14:textId="77777777" w:rsidR="00E90878" w:rsidRPr="004D0CC7" w:rsidRDefault="00E90878" w:rsidP="00E9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5A5DBBBA" w14:textId="27F36ACA" w:rsidR="00E90878" w:rsidRPr="004D0CC7" w:rsidRDefault="00E90878" w:rsidP="00E9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  <w:r w:rsidRPr="004D0CC7">
              <w:rPr>
                <w:rFonts w:ascii="Angsana New" w:hAnsi="Angsana New" w:cs="Angsana New"/>
                <w:sz w:val="30"/>
                <w:szCs w:val="30"/>
              </w:rPr>
              <w:t>7,</w:t>
            </w:r>
            <w:r w:rsidR="00880E54" w:rsidRPr="004D0CC7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56310A">
              <w:rPr>
                <w:rFonts w:ascii="Angsana New" w:hAnsi="Angsana New" w:cs="Angsana New"/>
                <w:sz w:val="30"/>
                <w:szCs w:val="30"/>
              </w:rPr>
              <w:t>49</w:t>
            </w:r>
          </w:p>
        </w:tc>
      </w:tr>
      <w:tr w:rsidR="00E90878" w:rsidRPr="009B2C54" w14:paraId="59A13D97" w14:textId="77777777" w:rsidTr="00880E54">
        <w:tc>
          <w:tcPr>
            <w:tcW w:w="2259" w:type="pct"/>
          </w:tcPr>
          <w:p w14:paraId="30E7AB9A" w14:textId="77777777" w:rsidR="00880E54" w:rsidRDefault="00880E54" w:rsidP="00E9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42AEF9AE" w14:textId="77777777" w:rsidR="00A85BC3" w:rsidRDefault="00A85BC3" w:rsidP="00E9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4DAD4DAB" w14:textId="77777777" w:rsidR="00E90878" w:rsidRPr="009B2C54" w:rsidRDefault="00E90878" w:rsidP="00E9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</w:tcPr>
          <w:p w14:paraId="0C898193" w14:textId="77777777" w:rsidR="00E90878" w:rsidRPr="009B2C54" w:rsidRDefault="00E90878" w:rsidP="00E9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123C9FD3" w14:textId="77777777" w:rsidR="00E90878" w:rsidRPr="009B2C54" w:rsidRDefault="00E90878" w:rsidP="00E9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3ACC16B4" w14:textId="77777777" w:rsidR="00E90878" w:rsidRPr="009B2C54" w:rsidRDefault="00E90878" w:rsidP="00E9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428FC1F2" w14:textId="77777777" w:rsidR="00E90878" w:rsidRPr="009B2C54" w:rsidRDefault="00E90878" w:rsidP="00E9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2010307D" w14:textId="77777777" w:rsidR="00E90878" w:rsidRPr="009B2C54" w:rsidRDefault="00E90878" w:rsidP="00E9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8210181" w14:textId="77777777" w:rsidR="00E90878" w:rsidRPr="009B2C54" w:rsidRDefault="00E90878" w:rsidP="00E9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15438064" w14:textId="77777777" w:rsidR="00E90878" w:rsidRPr="009B2C54" w:rsidRDefault="00E90878" w:rsidP="00E9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02A6A" w:rsidRPr="009B2C54" w14:paraId="392ACB1B" w14:textId="77777777" w:rsidTr="00880E54">
        <w:tc>
          <w:tcPr>
            <w:tcW w:w="2259" w:type="pct"/>
          </w:tcPr>
          <w:p w14:paraId="19C4ABB7" w14:textId="77777777" w:rsidR="00602A6A" w:rsidRPr="009B2C54" w:rsidRDefault="00602A6A" w:rsidP="0060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81" w:type="pct"/>
          </w:tcPr>
          <w:p w14:paraId="28FC4780" w14:textId="77777777" w:rsidR="00602A6A" w:rsidRPr="009B2C54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714FBFEE" w14:textId="77777777" w:rsidR="00602A6A" w:rsidRPr="009B2C54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B8303C6" w14:textId="77777777" w:rsidR="00602A6A" w:rsidRPr="009B2C54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C349594" w14:textId="77777777" w:rsidR="00602A6A" w:rsidRPr="009B2C54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585B0FA7" w14:textId="77777777" w:rsidR="00602A6A" w:rsidRPr="00E47139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1,282</w:t>
            </w:r>
          </w:p>
        </w:tc>
        <w:tc>
          <w:tcPr>
            <w:tcW w:w="146" w:type="pct"/>
          </w:tcPr>
          <w:p w14:paraId="38745F0C" w14:textId="77777777" w:rsidR="00602A6A" w:rsidRPr="00E47139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636F1FFB" w14:textId="77777777" w:rsidR="00602A6A" w:rsidRPr="00E47139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  <w:r w:rsidRPr="00E47139">
              <w:rPr>
                <w:rFonts w:ascii="Angsana New" w:hAnsi="Angsana New" w:cs="Angsana New"/>
                <w:sz w:val="30"/>
                <w:szCs w:val="30"/>
              </w:rPr>
              <w:t>1,282</w:t>
            </w:r>
          </w:p>
        </w:tc>
      </w:tr>
      <w:tr w:rsidR="00602A6A" w:rsidRPr="009B2C54" w14:paraId="3EF2D600" w14:textId="77777777" w:rsidTr="00880E54">
        <w:tc>
          <w:tcPr>
            <w:tcW w:w="2259" w:type="pct"/>
          </w:tcPr>
          <w:p w14:paraId="39BEAC5E" w14:textId="77777777" w:rsidR="00602A6A" w:rsidRPr="009B2C54" w:rsidRDefault="00602A6A" w:rsidP="0060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1" w:type="pct"/>
          </w:tcPr>
          <w:p w14:paraId="62E758A7" w14:textId="77777777" w:rsidR="00602A6A" w:rsidRPr="009B2C54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040FBF2" w14:textId="77777777" w:rsidR="00602A6A" w:rsidRPr="009B2C54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380E67BA" w14:textId="77777777" w:rsidR="00602A6A" w:rsidRPr="009B2C54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BAE2B3B" w14:textId="77777777" w:rsidR="00602A6A" w:rsidRPr="009B2C54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14:paraId="03BD360D" w14:textId="77777777" w:rsidR="00602A6A" w:rsidRPr="00E47139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405</w:t>
            </w:r>
          </w:p>
        </w:tc>
        <w:tc>
          <w:tcPr>
            <w:tcW w:w="146" w:type="pct"/>
          </w:tcPr>
          <w:p w14:paraId="0CCF4C5E" w14:textId="77777777" w:rsidR="00602A6A" w:rsidRPr="00E47139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07B17C1B" w14:textId="77777777" w:rsidR="00602A6A" w:rsidRPr="00E47139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139">
              <w:rPr>
                <w:rFonts w:ascii="Angsana New" w:hAnsi="Angsana New" w:cs="Angsana New"/>
                <w:sz w:val="30"/>
                <w:szCs w:val="30"/>
              </w:rPr>
              <w:t>464</w:t>
            </w:r>
          </w:p>
        </w:tc>
      </w:tr>
      <w:tr w:rsidR="00602A6A" w:rsidRPr="009B2C54" w14:paraId="0F09274F" w14:textId="77777777" w:rsidTr="00880E54">
        <w:tc>
          <w:tcPr>
            <w:tcW w:w="2259" w:type="pct"/>
          </w:tcPr>
          <w:p w14:paraId="05088EB4" w14:textId="77777777" w:rsidR="00602A6A" w:rsidRPr="009B2C54" w:rsidRDefault="00602A6A" w:rsidP="0060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81" w:type="pct"/>
          </w:tcPr>
          <w:p w14:paraId="3457348E" w14:textId="77777777" w:rsidR="00602A6A" w:rsidRPr="009B2C54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0880906" w14:textId="77777777" w:rsidR="00602A6A" w:rsidRPr="009B2C54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4DCEF210" w14:textId="77777777" w:rsidR="00602A6A" w:rsidRPr="009B2C54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7292336" w14:textId="77777777" w:rsidR="00602A6A" w:rsidRPr="009B2C54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14:paraId="20388877" w14:textId="77777777" w:rsidR="00602A6A" w:rsidRPr="00E47139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16,13</w:t>
            </w:r>
            <w:r w:rsidR="0057419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33D7F966" w14:textId="77777777" w:rsidR="00602A6A" w:rsidRPr="00E47139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7F87926C" w14:textId="77777777" w:rsidR="00602A6A" w:rsidRPr="00E47139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17,194</w:t>
            </w:r>
          </w:p>
        </w:tc>
      </w:tr>
      <w:tr w:rsidR="00602A6A" w:rsidRPr="009B2C54" w14:paraId="2E1F7B1D" w14:textId="77777777" w:rsidTr="00880E54">
        <w:tc>
          <w:tcPr>
            <w:tcW w:w="2259" w:type="pct"/>
          </w:tcPr>
          <w:p w14:paraId="6D35AEBB" w14:textId="77777777" w:rsidR="00602A6A" w:rsidRPr="009B2C54" w:rsidRDefault="00602A6A" w:rsidP="0060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81" w:type="pct"/>
          </w:tcPr>
          <w:p w14:paraId="3F7D1C24" w14:textId="77777777" w:rsidR="00602A6A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3DAD739C" w14:textId="77777777" w:rsidR="00602A6A" w:rsidRPr="009B2C54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4238FC0B" w14:textId="77777777" w:rsidR="00602A6A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F29F9B4" w14:textId="77777777" w:rsidR="00602A6A" w:rsidRPr="009B2C54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14:paraId="285D41B6" w14:textId="77777777" w:rsidR="00602A6A" w:rsidRPr="00E47139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208</w:t>
            </w:r>
          </w:p>
        </w:tc>
        <w:tc>
          <w:tcPr>
            <w:tcW w:w="146" w:type="pct"/>
          </w:tcPr>
          <w:p w14:paraId="1CAEBC5C" w14:textId="77777777" w:rsidR="00602A6A" w:rsidRPr="00E47139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767CD5B5" w14:textId="77777777" w:rsidR="00602A6A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324</w:t>
            </w:r>
          </w:p>
        </w:tc>
      </w:tr>
      <w:tr w:rsidR="00602A6A" w:rsidRPr="009B2C54" w14:paraId="15A66C53" w14:textId="77777777" w:rsidTr="00880E54">
        <w:trPr>
          <w:trHeight w:hRule="exact" w:val="362"/>
        </w:trPr>
        <w:tc>
          <w:tcPr>
            <w:tcW w:w="2259" w:type="pct"/>
          </w:tcPr>
          <w:p w14:paraId="08C2D2D7" w14:textId="77777777" w:rsidR="00602A6A" w:rsidRDefault="00602A6A" w:rsidP="0060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351F4AA3" w14:textId="77777777" w:rsidR="00602A6A" w:rsidRPr="009B2C54" w:rsidRDefault="00602A6A" w:rsidP="0060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0C7F2277" w14:textId="77777777" w:rsidR="00602A6A" w:rsidRPr="009B2C54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0459DB24" w14:textId="77777777" w:rsidR="00602A6A" w:rsidRPr="009B2C54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0638B87E" w14:textId="77777777" w:rsidR="00602A6A" w:rsidRPr="009B2C54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490A6708" w14:textId="77777777" w:rsidR="00602A6A" w:rsidRPr="009B2C54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2F1F6CA8" w14:textId="77777777" w:rsidR="00602A6A" w:rsidRPr="009B2C54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63983F32" w14:textId="77777777" w:rsidR="00602A6A" w:rsidRPr="009B2C54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62BD5D05" w14:textId="77777777" w:rsidR="00602A6A" w:rsidRPr="009B2C54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02A6A" w:rsidRPr="009B2C54" w14:paraId="43369A3D" w14:textId="77777777" w:rsidTr="00880E54">
        <w:tc>
          <w:tcPr>
            <w:tcW w:w="2259" w:type="pct"/>
          </w:tcPr>
          <w:p w14:paraId="2C966806" w14:textId="77777777" w:rsidR="00602A6A" w:rsidRPr="009B2C54" w:rsidRDefault="00602A6A" w:rsidP="0060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1" w:type="pct"/>
          </w:tcPr>
          <w:p w14:paraId="212166AE" w14:textId="77777777" w:rsidR="00602A6A" w:rsidRPr="009B2C54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196CD30A" w14:textId="77777777" w:rsidR="00602A6A" w:rsidRPr="009B2C54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7EE8F873" w14:textId="77777777" w:rsidR="00602A6A" w:rsidRPr="009B2C54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4A906177" w14:textId="77777777" w:rsidR="00602A6A" w:rsidRPr="009B2C54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1FF7FEA7" w14:textId="77777777" w:rsidR="00602A6A" w:rsidRPr="009B2C54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7F12024" w14:textId="77777777" w:rsidR="00602A6A" w:rsidRPr="009B2C54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486AC5E4" w14:textId="77777777" w:rsidR="00602A6A" w:rsidRPr="009B2C54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02A6A" w:rsidRPr="009B2C54" w14:paraId="359E8A0B" w14:textId="77777777" w:rsidTr="00880E54">
        <w:tc>
          <w:tcPr>
            <w:tcW w:w="2259" w:type="pct"/>
          </w:tcPr>
          <w:p w14:paraId="20C7EAE8" w14:textId="77777777" w:rsidR="00602A6A" w:rsidRPr="009B2C54" w:rsidRDefault="00602A6A" w:rsidP="0060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81" w:type="pct"/>
          </w:tcPr>
          <w:p w14:paraId="308B8A78" w14:textId="77777777" w:rsidR="00602A6A" w:rsidRPr="009B2C54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25,31</w:t>
            </w:r>
            <w:r w:rsidR="0057419C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27" w:type="pct"/>
          </w:tcPr>
          <w:p w14:paraId="744BDC4E" w14:textId="77777777" w:rsidR="00602A6A" w:rsidRPr="009B2C54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D4F9DD1" w14:textId="77777777" w:rsidR="00602A6A" w:rsidRPr="009B2C54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1609">
              <w:rPr>
                <w:rFonts w:ascii="Angsana New" w:hAnsi="Angsana New" w:cs="Angsana New"/>
                <w:sz w:val="30"/>
                <w:szCs w:val="30"/>
              </w:rPr>
              <w:t>29,688</w:t>
            </w:r>
          </w:p>
        </w:tc>
        <w:tc>
          <w:tcPr>
            <w:tcW w:w="127" w:type="pct"/>
          </w:tcPr>
          <w:p w14:paraId="1266099C" w14:textId="77777777" w:rsidR="00602A6A" w:rsidRPr="009B2C54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6F8B5F5D" w14:textId="77777777" w:rsidR="00602A6A" w:rsidRPr="009B2C54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25,062</w:t>
            </w:r>
          </w:p>
        </w:tc>
        <w:tc>
          <w:tcPr>
            <w:tcW w:w="146" w:type="pct"/>
          </w:tcPr>
          <w:p w14:paraId="50D66DBE" w14:textId="77777777" w:rsidR="00602A6A" w:rsidRPr="009B2C54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4D3CEEB6" w14:textId="77777777" w:rsidR="00602A6A" w:rsidRPr="009B2C54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139">
              <w:rPr>
                <w:rFonts w:ascii="Angsana New" w:hAnsi="Angsana New" w:cs="Angsana New"/>
                <w:sz w:val="30"/>
                <w:szCs w:val="30"/>
              </w:rPr>
              <w:t>29,437</w:t>
            </w:r>
          </w:p>
        </w:tc>
      </w:tr>
      <w:tr w:rsidR="00602A6A" w:rsidRPr="009B2C54" w14:paraId="365CE596" w14:textId="77777777" w:rsidTr="00880E54">
        <w:tc>
          <w:tcPr>
            <w:tcW w:w="2259" w:type="pct"/>
          </w:tcPr>
          <w:p w14:paraId="1E229E3E" w14:textId="77777777" w:rsidR="00602A6A" w:rsidRPr="009B2C54" w:rsidRDefault="00602A6A" w:rsidP="0060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81" w:type="pct"/>
          </w:tcPr>
          <w:p w14:paraId="311D669F" w14:textId="62C1E10C" w:rsidR="00602A6A" w:rsidRPr="009B2C54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3,93</w:t>
            </w:r>
            <w:r w:rsidR="003D37C8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27" w:type="pct"/>
          </w:tcPr>
          <w:p w14:paraId="4FF6C125" w14:textId="77777777" w:rsidR="00602A6A" w:rsidRPr="009B2C54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485C8B0C" w14:textId="77777777" w:rsidR="00602A6A" w:rsidRPr="009B2C54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1609">
              <w:rPr>
                <w:rFonts w:ascii="Angsana New" w:hAnsi="Angsana New" w:cs="Angsana New"/>
                <w:sz w:val="30"/>
                <w:szCs w:val="30"/>
              </w:rPr>
              <w:t>3,934</w:t>
            </w:r>
          </w:p>
        </w:tc>
        <w:tc>
          <w:tcPr>
            <w:tcW w:w="127" w:type="pct"/>
            <w:shd w:val="clear" w:color="auto" w:fill="auto"/>
          </w:tcPr>
          <w:p w14:paraId="214F26B3" w14:textId="77777777" w:rsidR="00602A6A" w:rsidRPr="009B2C54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748C649C" w14:textId="77777777" w:rsidR="00602A6A" w:rsidRPr="009B2C54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3,934</w:t>
            </w:r>
          </w:p>
        </w:tc>
        <w:tc>
          <w:tcPr>
            <w:tcW w:w="146" w:type="pct"/>
            <w:shd w:val="clear" w:color="auto" w:fill="auto"/>
          </w:tcPr>
          <w:p w14:paraId="48FCAEBB" w14:textId="77777777" w:rsidR="00602A6A" w:rsidRPr="009B2C54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0C811BB" w14:textId="77777777" w:rsidR="00602A6A" w:rsidRPr="009B2C54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139">
              <w:rPr>
                <w:rFonts w:ascii="Angsana New" w:hAnsi="Angsana New" w:cs="Angsana New"/>
                <w:sz w:val="30"/>
                <w:szCs w:val="30"/>
              </w:rPr>
              <w:t>3,934</w:t>
            </w:r>
          </w:p>
        </w:tc>
      </w:tr>
      <w:tr w:rsidR="00602A6A" w:rsidRPr="009B2C54" w14:paraId="7166B4EA" w14:textId="77777777" w:rsidTr="00880E54">
        <w:tc>
          <w:tcPr>
            <w:tcW w:w="2259" w:type="pct"/>
          </w:tcPr>
          <w:p w14:paraId="24E07D3E" w14:textId="77777777" w:rsidR="00602A6A" w:rsidRPr="009B2C54" w:rsidRDefault="00602A6A" w:rsidP="0060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1" w:type="pct"/>
          </w:tcPr>
          <w:p w14:paraId="53316D84" w14:textId="77777777" w:rsidR="00602A6A" w:rsidRPr="009B2C54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826</w:t>
            </w:r>
          </w:p>
        </w:tc>
        <w:tc>
          <w:tcPr>
            <w:tcW w:w="127" w:type="pct"/>
          </w:tcPr>
          <w:p w14:paraId="2A43516C" w14:textId="77777777" w:rsidR="00602A6A" w:rsidRPr="009B2C54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3" w:type="pct"/>
            <w:shd w:val="clear" w:color="auto" w:fill="auto"/>
          </w:tcPr>
          <w:p w14:paraId="7397685C" w14:textId="77777777" w:rsidR="00602A6A" w:rsidRPr="009B2C54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1609">
              <w:rPr>
                <w:rFonts w:ascii="Angsana New" w:hAnsi="Angsana New" w:cs="Angsana New"/>
                <w:sz w:val="30"/>
                <w:szCs w:val="30"/>
              </w:rPr>
              <w:t>1,167</w:t>
            </w:r>
          </w:p>
        </w:tc>
        <w:tc>
          <w:tcPr>
            <w:tcW w:w="127" w:type="pct"/>
            <w:shd w:val="clear" w:color="auto" w:fill="auto"/>
          </w:tcPr>
          <w:p w14:paraId="128B803E" w14:textId="77777777" w:rsidR="00602A6A" w:rsidRPr="009B2C54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0CC396E1" w14:textId="77777777" w:rsidR="00602A6A" w:rsidRPr="009B2C54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775</w:t>
            </w:r>
          </w:p>
        </w:tc>
        <w:tc>
          <w:tcPr>
            <w:tcW w:w="146" w:type="pct"/>
            <w:shd w:val="clear" w:color="auto" w:fill="auto"/>
          </w:tcPr>
          <w:p w14:paraId="467FECBC" w14:textId="77777777" w:rsidR="00602A6A" w:rsidRPr="009B2C54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34A9CE93" w14:textId="77777777" w:rsidR="00602A6A" w:rsidRPr="009B2C54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139">
              <w:rPr>
                <w:rFonts w:ascii="Angsana New" w:hAnsi="Angsana New" w:cs="Angsana New"/>
                <w:sz w:val="30"/>
                <w:szCs w:val="30"/>
              </w:rPr>
              <w:t>1,116</w:t>
            </w:r>
          </w:p>
        </w:tc>
      </w:tr>
      <w:tr w:rsidR="00602A6A" w:rsidRPr="009B2C54" w14:paraId="01C6B148" w14:textId="77777777" w:rsidTr="00880E54">
        <w:tc>
          <w:tcPr>
            <w:tcW w:w="2259" w:type="pct"/>
          </w:tcPr>
          <w:p w14:paraId="0C377B35" w14:textId="77777777" w:rsidR="00602A6A" w:rsidRPr="009B2C54" w:rsidRDefault="00602A6A" w:rsidP="0060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81" w:type="pct"/>
          </w:tcPr>
          <w:p w14:paraId="477E6005" w14:textId="77777777" w:rsidR="00602A6A" w:rsidRPr="009B2C54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2,665</w:t>
            </w:r>
          </w:p>
        </w:tc>
        <w:tc>
          <w:tcPr>
            <w:tcW w:w="127" w:type="pct"/>
          </w:tcPr>
          <w:p w14:paraId="56366965" w14:textId="77777777" w:rsidR="00602A6A" w:rsidRPr="009B2C54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00762FC5" w14:textId="77777777" w:rsidR="00602A6A" w:rsidRPr="009B2C54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1609">
              <w:rPr>
                <w:rFonts w:ascii="Angsana New" w:hAnsi="Angsana New" w:cs="Angsana New"/>
                <w:sz w:val="30"/>
                <w:szCs w:val="30"/>
              </w:rPr>
              <w:t>2,117</w:t>
            </w:r>
          </w:p>
        </w:tc>
        <w:tc>
          <w:tcPr>
            <w:tcW w:w="127" w:type="pct"/>
            <w:shd w:val="clear" w:color="auto" w:fill="auto"/>
          </w:tcPr>
          <w:p w14:paraId="51135781" w14:textId="77777777" w:rsidR="00602A6A" w:rsidRPr="009B2C54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4" w:type="pct"/>
            <w:shd w:val="clear" w:color="auto" w:fill="auto"/>
          </w:tcPr>
          <w:p w14:paraId="6E10DFE1" w14:textId="77777777" w:rsidR="00602A6A" w:rsidRPr="009B2C54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2,665</w:t>
            </w:r>
          </w:p>
        </w:tc>
        <w:tc>
          <w:tcPr>
            <w:tcW w:w="146" w:type="pct"/>
            <w:shd w:val="clear" w:color="auto" w:fill="auto"/>
          </w:tcPr>
          <w:p w14:paraId="1869B540" w14:textId="77777777" w:rsidR="00602A6A" w:rsidRPr="009B2C54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A5B0B21" w14:textId="77777777" w:rsidR="00602A6A" w:rsidRPr="009B2C54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139">
              <w:rPr>
                <w:rFonts w:ascii="Angsana New" w:hAnsi="Angsana New" w:cs="Angsana New"/>
                <w:sz w:val="30"/>
                <w:szCs w:val="30"/>
              </w:rPr>
              <w:t>2,117</w:t>
            </w:r>
          </w:p>
        </w:tc>
      </w:tr>
      <w:tr w:rsidR="00602A6A" w:rsidRPr="009B2C54" w14:paraId="631AB962" w14:textId="77777777" w:rsidTr="00880E54">
        <w:tc>
          <w:tcPr>
            <w:tcW w:w="2259" w:type="pct"/>
          </w:tcPr>
          <w:p w14:paraId="3E8BC4CA" w14:textId="77777777" w:rsidR="00602A6A" w:rsidRPr="009B2C54" w:rsidRDefault="00602A6A" w:rsidP="0060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1309449E" w14:textId="77777777" w:rsidR="00602A6A" w:rsidRPr="009B2C54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659A1399" w14:textId="77777777" w:rsidR="00602A6A" w:rsidRPr="009B2C54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62EEC93E" w14:textId="77777777" w:rsidR="00602A6A" w:rsidRPr="00511609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7DAB489B" w14:textId="77777777" w:rsidR="00602A6A" w:rsidRPr="009B2C54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4" w:type="pct"/>
            <w:shd w:val="clear" w:color="auto" w:fill="auto"/>
          </w:tcPr>
          <w:p w14:paraId="2F0D5088" w14:textId="77777777" w:rsidR="00602A6A" w:rsidRPr="009B2C54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2CD72C60" w14:textId="77777777" w:rsidR="00602A6A" w:rsidRPr="009B2C54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5CE36D7" w14:textId="77777777" w:rsidR="00602A6A" w:rsidRPr="00E47139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02A6A" w:rsidRPr="009B2C54" w14:paraId="77B291BD" w14:textId="77777777" w:rsidTr="00880E54">
        <w:tc>
          <w:tcPr>
            <w:tcW w:w="2259" w:type="pct"/>
          </w:tcPr>
          <w:p w14:paraId="1346D84B" w14:textId="77777777" w:rsidR="00602A6A" w:rsidRPr="00CF2A77" w:rsidRDefault="00602A6A" w:rsidP="0060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2A7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1" w:type="pct"/>
          </w:tcPr>
          <w:p w14:paraId="1FE47A1C" w14:textId="77777777" w:rsidR="00602A6A" w:rsidRPr="00957BD5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1B2D34E1" w14:textId="77777777" w:rsidR="00602A6A" w:rsidRPr="00957BD5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305251C3" w14:textId="77777777" w:rsidR="00602A6A" w:rsidRPr="00957BD5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61177E41" w14:textId="77777777" w:rsidR="00602A6A" w:rsidRPr="00957BD5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5D536A57" w14:textId="77777777" w:rsidR="00602A6A" w:rsidRPr="00957BD5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4236691" w14:textId="77777777" w:rsidR="00602A6A" w:rsidRPr="00957BD5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3D22B626" w14:textId="77777777" w:rsidR="00602A6A" w:rsidRPr="00957BD5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2A6A" w:rsidRPr="009B2C54" w14:paraId="14180383" w14:textId="77777777" w:rsidTr="00880E54">
        <w:tc>
          <w:tcPr>
            <w:tcW w:w="2259" w:type="pct"/>
          </w:tcPr>
          <w:p w14:paraId="188DF9DF" w14:textId="77777777" w:rsidR="00602A6A" w:rsidRPr="002F2437" w:rsidRDefault="00602A6A" w:rsidP="0060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F2437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2F243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81" w:type="pct"/>
          </w:tcPr>
          <w:p w14:paraId="19B79D61" w14:textId="77777777" w:rsidR="00602A6A" w:rsidRPr="00957BD5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341D6303" w14:textId="77777777" w:rsidR="00602A6A" w:rsidRPr="00957BD5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666C3C95" w14:textId="77777777" w:rsidR="00602A6A" w:rsidRPr="00957BD5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615D1FCE" w14:textId="77777777" w:rsidR="00602A6A" w:rsidRPr="00957BD5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C9A0F75" w14:textId="77777777" w:rsidR="00602A6A" w:rsidRPr="00957BD5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D4FCB61" w14:textId="77777777" w:rsidR="00602A6A" w:rsidRPr="00957BD5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93A13D8" w14:textId="77777777" w:rsidR="00602A6A" w:rsidRPr="00957BD5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2A6A" w:rsidRPr="009B2C54" w14:paraId="1AEA625B" w14:textId="77777777" w:rsidTr="00880E54">
        <w:tc>
          <w:tcPr>
            <w:tcW w:w="2259" w:type="pct"/>
          </w:tcPr>
          <w:p w14:paraId="784B7B59" w14:textId="77777777" w:rsidR="00602A6A" w:rsidRPr="00957BD5" w:rsidRDefault="00602A6A" w:rsidP="00602A6A">
            <w:pPr>
              <w:spacing w:line="240" w:lineRule="auto"/>
              <w:ind w:left="2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ชน์ระยะสั้นของพนักงาน</w:t>
            </w:r>
          </w:p>
        </w:tc>
        <w:tc>
          <w:tcPr>
            <w:tcW w:w="581" w:type="pct"/>
          </w:tcPr>
          <w:p w14:paraId="02C7FF78" w14:textId="77777777" w:rsidR="00602A6A" w:rsidRPr="00957BD5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4,551</w:t>
            </w:r>
          </w:p>
        </w:tc>
        <w:tc>
          <w:tcPr>
            <w:tcW w:w="127" w:type="pct"/>
          </w:tcPr>
          <w:p w14:paraId="4DA05511" w14:textId="77777777" w:rsidR="00602A6A" w:rsidRPr="00957BD5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1AEC490B" w14:textId="77777777" w:rsidR="00602A6A" w:rsidRPr="00957BD5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511609">
              <w:rPr>
                <w:rFonts w:asciiTheme="majorBidi" w:hAnsiTheme="majorBidi" w:cstheme="majorBidi"/>
                <w:sz w:val="30"/>
                <w:szCs w:val="30"/>
              </w:rPr>
              <w:t>4,706</w:t>
            </w:r>
          </w:p>
        </w:tc>
        <w:tc>
          <w:tcPr>
            <w:tcW w:w="127" w:type="pct"/>
            <w:shd w:val="clear" w:color="auto" w:fill="auto"/>
          </w:tcPr>
          <w:p w14:paraId="75BAE9A2" w14:textId="77777777" w:rsidR="00602A6A" w:rsidRPr="00957BD5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1EA1E65D" w14:textId="77777777" w:rsidR="00602A6A" w:rsidRPr="00957BD5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3,171</w:t>
            </w:r>
          </w:p>
        </w:tc>
        <w:tc>
          <w:tcPr>
            <w:tcW w:w="146" w:type="pct"/>
            <w:shd w:val="clear" w:color="auto" w:fill="auto"/>
          </w:tcPr>
          <w:p w14:paraId="440F30A9" w14:textId="77777777" w:rsidR="00602A6A" w:rsidRPr="00957BD5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5CAAA0D" w14:textId="77777777" w:rsidR="00602A6A" w:rsidRPr="00957BD5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6A5580">
              <w:rPr>
                <w:rFonts w:asciiTheme="majorBidi" w:hAnsiTheme="majorBidi" w:cstheme="majorBidi"/>
                <w:sz w:val="30"/>
                <w:szCs w:val="30"/>
              </w:rPr>
              <w:t>3,364</w:t>
            </w:r>
          </w:p>
        </w:tc>
      </w:tr>
      <w:tr w:rsidR="0094459A" w:rsidRPr="009B2C54" w14:paraId="0EEA3080" w14:textId="77777777" w:rsidTr="00880E54">
        <w:tc>
          <w:tcPr>
            <w:tcW w:w="2259" w:type="pct"/>
          </w:tcPr>
          <w:p w14:paraId="2CCC084A" w14:textId="77777777" w:rsidR="0094459A" w:rsidRPr="00957BD5" w:rsidRDefault="0094459A" w:rsidP="0094459A">
            <w:pPr>
              <w:spacing w:line="240" w:lineRule="auto"/>
              <w:ind w:left="22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2A66C072" w14:textId="708E838C" w:rsidR="0094459A" w:rsidRPr="00957BD5" w:rsidRDefault="0094459A" w:rsidP="00944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94459A">
              <w:rPr>
                <w:rFonts w:asciiTheme="majorBidi" w:hAnsiTheme="majorBidi" w:cstheme="majorBidi"/>
                <w:sz w:val="30"/>
                <w:szCs w:val="30"/>
              </w:rPr>
              <w:t>405</w:t>
            </w:r>
          </w:p>
        </w:tc>
        <w:tc>
          <w:tcPr>
            <w:tcW w:w="127" w:type="pct"/>
          </w:tcPr>
          <w:p w14:paraId="42F1ACC8" w14:textId="77777777" w:rsidR="0094459A" w:rsidRPr="0094459A" w:rsidRDefault="0094459A" w:rsidP="00944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4C7E468D" w14:textId="5411AF52" w:rsidR="0094459A" w:rsidRPr="00957BD5" w:rsidRDefault="0094459A" w:rsidP="00944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94459A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127" w:type="pct"/>
            <w:shd w:val="clear" w:color="auto" w:fill="auto"/>
          </w:tcPr>
          <w:p w14:paraId="23657D85" w14:textId="77777777" w:rsidR="0094459A" w:rsidRPr="00957BD5" w:rsidRDefault="0094459A" w:rsidP="00944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078D192F" w14:textId="52541037" w:rsidR="0094459A" w:rsidRPr="00957BD5" w:rsidRDefault="0094459A" w:rsidP="00944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94459A">
              <w:rPr>
                <w:rFonts w:asciiTheme="majorBidi" w:hAnsiTheme="majorBidi" w:cstheme="majorBidi"/>
                <w:sz w:val="30"/>
                <w:szCs w:val="30"/>
              </w:rPr>
              <w:t>405</w:t>
            </w:r>
          </w:p>
        </w:tc>
        <w:tc>
          <w:tcPr>
            <w:tcW w:w="146" w:type="pct"/>
            <w:shd w:val="clear" w:color="auto" w:fill="auto"/>
          </w:tcPr>
          <w:p w14:paraId="4B0BC696" w14:textId="77777777" w:rsidR="0094459A" w:rsidRPr="00957BD5" w:rsidRDefault="0094459A" w:rsidP="00944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1DCE5045" w14:textId="39ADF6D4" w:rsidR="0094459A" w:rsidRPr="00957BD5" w:rsidRDefault="0094459A" w:rsidP="00944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94459A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</w:tr>
      <w:tr w:rsidR="0094459A" w:rsidRPr="009B2C54" w14:paraId="7FF9D9D7" w14:textId="77777777" w:rsidTr="00880E54">
        <w:tc>
          <w:tcPr>
            <w:tcW w:w="2259" w:type="pct"/>
          </w:tcPr>
          <w:p w14:paraId="49535246" w14:textId="77777777" w:rsidR="0094459A" w:rsidRPr="002F2437" w:rsidRDefault="0094459A" w:rsidP="0094459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F2437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1C8834FA" w14:textId="169F7E03" w:rsidR="0094459A" w:rsidRPr="009A3B7C" w:rsidRDefault="0094459A" w:rsidP="00944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94459A">
              <w:rPr>
                <w:rFonts w:asciiTheme="majorBidi" w:hAnsiTheme="majorBidi" w:cstheme="majorBidi"/>
                <w:sz w:val="30"/>
                <w:szCs w:val="30"/>
              </w:rPr>
              <w:t>4,956</w:t>
            </w:r>
          </w:p>
        </w:tc>
        <w:tc>
          <w:tcPr>
            <w:tcW w:w="127" w:type="pct"/>
          </w:tcPr>
          <w:p w14:paraId="306523BA" w14:textId="77777777" w:rsidR="0094459A" w:rsidRPr="007A4BFA" w:rsidRDefault="0094459A" w:rsidP="00944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18664C" w14:textId="7E0DA5B2" w:rsidR="0094459A" w:rsidRPr="009A3B7C" w:rsidRDefault="0094459A" w:rsidP="00944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94459A">
              <w:rPr>
                <w:rFonts w:asciiTheme="majorBidi" w:hAnsiTheme="majorBidi" w:cstheme="majorBidi"/>
                <w:sz w:val="30"/>
                <w:szCs w:val="30"/>
              </w:rPr>
              <w:t>4,769</w:t>
            </w:r>
          </w:p>
        </w:tc>
        <w:tc>
          <w:tcPr>
            <w:tcW w:w="127" w:type="pct"/>
            <w:shd w:val="clear" w:color="auto" w:fill="auto"/>
          </w:tcPr>
          <w:p w14:paraId="4A192F46" w14:textId="77777777" w:rsidR="0094459A" w:rsidRPr="009A3B7C" w:rsidRDefault="0094459A" w:rsidP="00944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377D13" w14:textId="0C57AE39" w:rsidR="0094459A" w:rsidRPr="009A3B7C" w:rsidRDefault="0094459A" w:rsidP="00944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94459A">
              <w:rPr>
                <w:rFonts w:asciiTheme="majorBidi" w:hAnsiTheme="majorBidi" w:cstheme="majorBidi"/>
                <w:sz w:val="30"/>
                <w:szCs w:val="30"/>
              </w:rPr>
              <w:t>3,576</w:t>
            </w:r>
          </w:p>
        </w:tc>
        <w:tc>
          <w:tcPr>
            <w:tcW w:w="146" w:type="pct"/>
            <w:shd w:val="clear" w:color="auto" w:fill="auto"/>
          </w:tcPr>
          <w:p w14:paraId="42C62A47" w14:textId="77777777" w:rsidR="0094459A" w:rsidRPr="009A3B7C" w:rsidRDefault="0094459A" w:rsidP="00944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50C09B" w14:textId="191FBEA5" w:rsidR="0094459A" w:rsidRPr="009A3B7C" w:rsidRDefault="0094459A" w:rsidP="00944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94459A">
              <w:rPr>
                <w:rFonts w:asciiTheme="majorBidi" w:hAnsiTheme="majorBidi" w:cstheme="majorBidi"/>
                <w:sz w:val="30"/>
                <w:szCs w:val="30"/>
              </w:rPr>
              <w:t>3,427</w:t>
            </w:r>
          </w:p>
        </w:tc>
      </w:tr>
      <w:tr w:rsidR="00602A6A" w:rsidRPr="009B2C54" w14:paraId="6C938948" w14:textId="77777777" w:rsidTr="00880E54">
        <w:tc>
          <w:tcPr>
            <w:tcW w:w="2259" w:type="pct"/>
          </w:tcPr>
          <w:p w14:paraId="2F26FDA6" w14:textId="77777777" w:rsidR="00602A6A" w:rsidRPr="009B2C54" w:rsidRDefault="00602A6A" w:rsidP="0060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</w:tcPr>
          <w:p w14:paraId="05DD9C8E" w14:textId="77777777" w:rsidR="00602A6A" w:rsidRPr="009B2C54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21CB9F7F" w14:textId="77777777" w:rsidR="00602A6A" w:rsidRPr="009B2C54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  <w:shd w:val="clear" w:color="auto" w:fill="auto"/>
          </w:tcPr>
          <w:p w14:paraId="1BB28F8C" w14:textId="77777777" w:rsidR="00602A6A" w:rsidRPr="009B2C54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2C39C17B" w14:textId="77777777" w:rsidR="00602A6A" w:rsidRPr="009B2C54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shd w:val="clear" w:color="auto" w:fill="auto"/>
          </w:tcPr>
          <w:p w14:paraId="3EC05A6F" w14:textId="77777777" w:rsidR="00602A6A" w:rsidRPr="009B2C54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745A2A7D" w14:textId="77777777" w:rsidR="00602A6A" w:rsidRPr="009B2C54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421CF944" w14:textId="77777777" w:rsidR="00602A6A" w:rsidRPr="009B2C54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02A6A" w:rsidRPr="009B2C54" w14:paraId="0565A89B" w14:textId="77777777" w:rsidTr="00880E54">
        <w:tc>
          <w:tcPr>
            <w:tcW w:w="2259" w:type="pct"/>
          </w:tcPr>
          <w:p w14:paraId="7306785A" w14:textId="77777777" w:rsidR="00602A6A" w:rsidRPr="009B2C54" w:rsidRDefault="00602A6A" w:rsidP="0060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1" w:type="pct"/>
          </w:tcPr>
          <w:p w14:paraId="5A4415CC" w14:textId="77777777" w:rsidR="00602A6A" w:rsidRPr="009B2C54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01050BC1" w14:textId="77777777" w:rsidR="00602A6A" w:rsidRPr="009B2C54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39A09A05" w14:textId="77777777" w:rsidR="00602A6A" w:rsidRPr="009B2C54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6141806A" w14:textId="77777777" w:rsidR="00602A6A" w:rsidRPr="009B2C54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28E85C91" w14:textId="77777777" w:rsidR="00602A6A" w:rsidRPr="009B2C54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533FC64" w14:textId="77777777" w:rsidR="00602A6A" w:rsidRPr="009B2C54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666680BC" w14:textId="77777777" w:rsidR="00602A6A" w:rsidRPr="009B2C54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02A6A" w:rsidRPr="009B2C54" w14:paraId="300A0675" w14:textId="77777777" w:rsidTr="00880E54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2259" w:type="pct"/>
          </w:tcPr>
          <w:p w14:paraId="280202E6" w14:textId="77777777" w:rsidR="00602A6A" w:rsidRPr="009B2C54" w:rsidRDefault="00602A6A" w:rsidP="0060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81" w:type="pct"/>
          </w:tcPr>
          <w:p w14:paraId="7035FB0F" w14:textId="77777777" w:rsidR="00602A6A" w:rsidRPr="009B2C54" w:rsidRDefault="002F5F4F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227</w:t>
            </w:r>
          </w:p>
        </w:tc>
        <w:tc>
          <w:tcPr>
            <w:tcW w:w="127" w:type="pct"/>
          </w:tcPr>
          <w:p w14:paraId="61ED4F8E" w14:textId="77777777" w:rsidR="00602A6A" w:rsidRPr="009B2C54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811E402" w14:textId="77777777" w:rsidR="00602A6A" w:rsidRPr="009B2C54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  <w:r w:rsidRPr="00511609">
              <w:rPr>
                <w:rFonts w:ascii="Angsana New" w:hAnsi="Angsana New" w:cs="Angsana New"/>
                <w:sz w:val="30"/>
                <w:szCs w:val="30"/>
              </w:rPr>
              <w:t>425</w:t>
            </w:r>
          </w:p>
        </w:tc>
        <w:tc>
          <w:tcPr>
            <w:tcW w:w="127" w:type="pct"/>
          </w:tcPr>
          <w:p w14:paraId="1165105F" w14:textId="77777777" w:rsidR="00602A6A" w:rsidRPr="009B2C54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6D31D8B6" w14:textId="77777777" w:rsidR="00602A6A" w:rsidRPr="009B2C54" w:rsidRDefault="00A05078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227</w:t>
            </w:r>
          </w:p>
        </w:tc>
        <w:tc>
          <w:tcPr>
            <w:tcW w:w="146" w:type="pct"/>
          </w:tcPr>
          <w:p w14:paraId="2C53B3E8" w14:textId="77777777" w:rsidR="00602A6A" w:rsidRPr="009B2C54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22299370" w14:textId="77777777" w:rsidR="00602A6A" w:rsidRPr="009B2C54" w:rsidRDefault="00602A6A" w:rsidP="0060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  <w:r w:rsidRPr="00E47139">
              <w:rPr>
                <w:rFonts w:ascii="Angsana New" w:hAnsi="Angsana New" w:cs="Angsana New"/>
                <w:sz w:val="30"/>
                <w:szCs w:val="30"/>
              </w:rPr>
              <w:t>425</w:t>
            </w:r>
          </w:p>
        </w:tc>
      </w:tr>
    </w:tbl>
    <w:p w14:paraId="0BA67705" w14:textId="77777777" w:rsidR="0060067F" w:rsidRDefault="0060067F" w:rsidP="00E908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4"/>
        <w:rPr>
          <w:rFonts w:ascii="Angsana New" w:hAnsi="Angsana New" w:cs="Angsana New"/>
          <w:b/>
          <w:sz w:val="30"/>
          <w:szCs w:val="30"/>
        </w:rPr>
      </w:pPr>
    </w:p>
    <w:p w14:paraId="0C30BD5B" w14:textId="77777777" w:rsidR="00E90878" w:rsidRPr="00A34AE2" w:rsidRDefault="0060067F" w:rsidP="00600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sz w:val="30"/>
          <w:szCs w:val="30"/>
        </w:rPr>
      </w:pPr>
      <w:r>
        <w:rPr>
          <w:rFonts w:ascii="Angsana New" w:hAnsi="Angsana New" w:cs="Angsana New"/>
          <w:b/>
          <w:sz w:val="30"/>
          <w:szCs w:val="30"/>
        </w:rPr>
        <w:br w:type="page"/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93"/>
        <w:gridCol w:w="1081"/>
        <w:gridCol w:w="267"/>
        <w:gridCol w:w="1076"/>
        <w:gridCol w:w="236"/>
        <w:gridCol w:w="1066"/>
        <w:gridCol w:w="269"/>
        <w:gridCol w:w="1100"/>
      </w:tblGrid>
      <w:tr w:rsidR="00B25032" w:rsidRPr="009B2C54" w14:paraId="40B3CC81" w14:textId="77777777" w:rsidTr="00A05078">
        <w:trPr>
          <w:tblHeader/>
        </w:trPr>
        <w:tc>
          <w:tcPr>
            <w:tcW w:w="2257" w:type="pct"/>
            <w:shd w:val="clear" w:color="auto" w:fill="auto"/>
          </w:tcPr>
          <w:p w14:paraId="44DD0AEC" w14:textId="77777777" w:rsidR="00E90878" w:rsidRPr="009B2C54" w:rsidRDefault="00E90878" w:rsidP="00E9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5" w:type="pct"/>
            <w:gridSpan w:val="3"/>
            <w:shd w:val="clear" w:color="auto" w:fill="auto"/>
          </w:tcPr>
          <w:p w14:paraId="6EF8E8C8" w14:textId="77777777" w:rsidR="00E90878" w:rsidRPr="009B2C54" w:rsidRDefault="00E90878" w:rsidP="00E9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  <w:shd w:val="clear" w:color="auto" w:fill="auto"/>
          </w:tcPr>
          <w:p w14:paraId="5E0733D2" w14:textId="77777777" w:rsidR="00E90878" w:rsidRPr="009B2C54" w:rsidRDefault="00E90878" w:rsidP="00E9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1" w:type="pct"/>
            <w:gridSpan w:val="3"/>
            <w:shd w:val="clear" w:color="auto" w:fill="auto"/>
          </w:tcPr>
          <w:p w14:paraId="555BE02C" w14:textId="77777777" w:rsidR="00E90878" w:rsidRPr="009B2C54" w:rsidRDefault="00E90878" w:rsidP="00E9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5032" w:rsidRPr="009B2C54" w14:paraId="25C52EAE" w14:textId="77777777" w:rsidTr="00A05078">
        <w:trPr>
          <w:tblHeader/>
        </w:trPr>
        <w:tc>
          <w:tcPr>
            <w:tcW w:w="2257" w:type="pct"/>
            <w:shd w:val="clear" w:color="auto" w:fill="auto"/>
          </w:tcPr>
          <w:p w14:paraId="4CB94682" w14:textId="77777777" w:rsidR="00E90878" w:rsidRPr="009B2C54" w:rsidRDefault="00E90878" w:rsidP="00E9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9B2C5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 30 มิถุนายน</w:t>
            </w:r>
          </w:p>
        </w:tc>
        <w:tc>
          <w:tcPr>
            <w:tcW w:w="582" w:type="pct"/>
            <w:shd w:val="clear" w:color="auto" w:fill="auto"/>
          </w:tcPr>
          <w:p w14:paraId="7AD2B44D" w14:textId="77777777" w:rsidR="00E90878" w:rsidRPr="009B2C54" w:rsidRDefault="00E90878" w:rsidP="00E9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4" w:type="pct"/>
            <w:shd w:val="clear" w:color="auto" w:fill="auto"/>
          </w:tcPr>
          <w:p w14:paraId="005BEE54" w14:textId="77777777" w:rsidR="00E90878" w:rsidRPr="009B2C54" w:rsidRDefault="00E90878" w:rsidP="00E9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61D2C5D6" w14:textId="77777777" w:rsidR="00E90878" w:rsidRPr="009B2C54" w:rsidRDefault="00E90878" w:rsidP="00E9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27" w:type="pct"/>
            <w:shd w:val="clear" w:color="auto" w:fill="auto"/>
          </w:tcPr>
          <w:p w14:paraId="6DFC7ADB" w14:textId="77777777" w:rsidR="00E90878" w:rsidRPr="009B2C54" w:rsidRDefault="00E90878" w:rsidP="00E9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0A02232A" w14:textId="77777777" w:rsidR="00E90878" w:rsidRPr="009B2C54" w:rsidRDefault="00E90878" w:rsidP="00E9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5" w:type="pct"/>
            <w:shd w:val="clear" w:color="auto" w:fill="auto"/>
          </w:tcPr>
          <w:p w14:paraId="0F0BC2A0" w14:textId="77777777" w:rsidR="00E90878" w:rsidRPr="009B2C54" w:rsidRDefault="00E90878" w:rsidP="00E9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513628B9" w14:textId="77777777" w:rsidR="00E90878" w:rsidRPr="009B2C54" w:rsidRDefault="00E90878" w:rsidP="00E9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</w:tr>
      <w:tr w:rsidR="00E90878" w:rsidRPr="009B2C54" w14:paraId="4B2637F5" w14:textId="77777777" w:rsidTr="00B25032">
        <w:trPr>
          <w:tblHeader/>
        </w:trPr>
        <w:tc>
          <w:tcPr>
            <w:tcW w:w="2257" w:type="pct"/>
          </w:tcPr>
          <w:p w14:paraId="189C8B27" w14:textId="77777777" w:rsidR="00E90878" w:rsidRPr="009B2C54" w:rsidRDefault="00E90878" w:rsidP="00E9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43" w:type="pct"/>
            <w:gridSpan w:val="7"/>
          </w:tcPr>
          <w:p w14:paraId="489304A6" w14:textId="77777777" w:rsidR="00E90878" w:rsidRPr="009B2C54" w:rsidRDefault="00E90878" w:rsidP="00E9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2C5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25032" w:rsidRPr="009B2C54" w14:paraId="38FC56E4" w14:textId="77777777" w:rsidTr="00A05078">
        <w:tc>
          <w:tcPr>
            <w:tcW w:w="2257" w:type="pct"/>
          </w:tcPr>
          <w:p w14:paraId="143DA22D" w14:textId="77777777" w:rsidR="00E90878" w:rsidRPr="009B2C54" w:rsidRDefault="00E90878" w:rsidP="00E9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9B2C5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บริษัทใหญ่</w:t>
            </w:r>
          </w:p>
        </w:tc>
        <w:tc>
          <w:tcPr>
            <w:tcW w:w="582" w:type="pct"/>
          </w:tcPr>
          <w:p w14:paraId="1B83489B" w14:textId="77777777" w:rsidR="00E90878" w:rsidRPr="009B2C54" w:rsidRDefault="00E90878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168514E3" w14:textId="77777777" w:rsidR="00E90878" w:rsidRPr="009B2C54" w:rsidRDefault="00E90878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0A7F133F" w14:textId="77777777" w:rsidR="00E90878" w:rsidRPr="009B2C54" w:rsidRDefault="00E90878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48121601" w14:textId="77777777" w:rsidR="00E90878" w:rsidRPr="009B2C54" w:rsidRDefault="00E90878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78E2EE17" w14:textId="77777777" w:rsidR="00E90878" w:rsidRPr="009B2C54" w:rsidRDefault="00E90878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34D4DE5E" w14:textId="77777777" w:rsidR="00E90878" w:rsidRPr="009B2C54" w:rsidRDefault="00E90878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5639948" w14:textId="77777777" w:rsidR="00E90878" w:rsidRPr="009B2C54" w:rsidRDefault="00E90878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25032" w:rsidRPr="009B2C54" w14:paraId="23329315" w14:textId="77777777" w:rsidTr="00A05078">
        <w:tc>
          <w:tcPr>
            <w:tcW w:w="2257" w:type="pct"/>
          </w:tcPr>
          <w:p w14:paraId="439E4CB5" w14:textId="77777777" w:rsidR="00E90878" w:rsidRPr="009B2C54" w:rsidRDefault="00E90878" w:rsidP="00E9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82" w:type="pct"/>
          </w:tcPr>
          <w:p w14:paraId="2AF19A77" w14:textId="77777777" w:rsidR="00E90878" w:rsidRPr="009B2C54" w:rsidRDefault="00A05078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14,724</w:t>
            </w:r>
          </w:p>
        </w:tc>
        <w:tc>
          <w:tcPr>
            <w:tcW w:w="144" w:type="pct"/>
          </w:tcPr>
          <w:p w14:paraId="11BF917D" w14:textId="77777777" w:rsidR="00E90878" w:rsidRPr="009B2C54" w:rsidRDefault="00E90878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D3D1C1B" w14:textId="77777777" w:rsidR="00E90878" w:rsidRPr="009B2C54" w:rsidRDefault="00E90878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  <w:r w:rsidRPr="00511609">
              <w:rPr>
                <w:rFonts w:ascii="Angsana New" w:hAnsi="Angsana New" w:cs="Angsana New"/>
                <w:sz w:val="30"/>
                <w:szCs w:val="30"/>
              </w:rPr>
              <w:t>16,537</w:t>
            </w:r>
          </w:p>
        </w:tc>
        <w:tc>
          <w:tcPr>
            <w:tcW w:w="127" w:type="pct"/>
          </w:tcPr>
          <w:p w14:paraId="2C6C44C0" w14:textId="77777777" w:rsidR="00E90878" w:rsidRPr="009B2C54" w:rsidRDefault="00E90878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509646DA" w14:textId="77777777" w:rsidR="00E90878" w:rsidRPr="009B2C54" w:rsidRDefault="00A05078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14,724</w:t>
            </w:r>
          </w:p>
        </w:tc>
        <w:tc>
          <w:tcPr>
            <w:tcW w:w="145" w:type="pct"/>
          </w:tcPr>
          <w:p w14:paraId="3028EF84" w14:textId="77777777" w:rsidR="00E90878" w:rsidRPr="009B2C54" w:rsidRDefault="00E90878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2D795805" w14:textId="77777777" w:rsidR="00E90878" w:rsidRPr="009B2C54" w:rsidRDefault="00E90878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  <w:r w:rsidRPr="00E47139">
              <w:rPr>
                <w:rFonts w:ascii="Angsana New" w:hAnsi="Angsana New" w:cs="Angsana New"/>
                <w:sz w:val="30"/>
                <w:szCs w:val="30"/>
              </w:rPr>
              <w:t>16,537</w:t>
            </w:r>
          </w:p>
        </w:tc>
      </w:tr>
      <w:tr w:rsidR="00B25032" w:rsidRPr="009B2C54" w14:paraId="44D2440D" w14:textId="77777777" w:rsidTr="00A05078">
        <w:tc>
          <w:tcPr>
            <w:tcW w:w="2257" w:type="pct"/>
          </w:tcPr>
          <w:p w14:paraId="6641493E" w14:textId="77777777" w:rsidR="00E90878" w:rsidRPr="009B2C54" w:rsidRDefault="00E90878" w:rsidP="00E9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82" w:type="pct"/>
          </w:tcPr>
          <w:p w14:paraId="71A3CDB3" w14:textId="77777777" w:rsidR="00E90878" w:rsidRPr="009B2C54" w:rsidRDefault="00A05078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12,779</w:t>
            </w:r>
          </w:p>
        </w:tc>
        <w:tc>
          <w:tcPr>
            <w:tcW w:w="144" w:type="pct"/>
          </w:tcPr>
          <w:p w14:paraId="341747BC" w14:textId="77777777" w:rsidR="00E90878" w:rsidRPr="009B2C54" w:rsidRDefault="00E90878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C27CCF0" w14:textId="77777777" w:rsidR="00E90878" w:rsidRPr="009B2C54" w:rsidRDefault="00E90878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  <w:r w:rsidRPr="00511609">
              <w:rPr>
                <w:rFonts w:ascii="Angsana New" w:hAnsi="Angsana New" w:cs="Angsana New"/>
                <w:sz w:val="30"/>
                <w:szCs w:val="30"/>
              </w:rPr>
              <w:t>12,</w:t>
            </w:r>
            <w:r w:rsidR="00A05078">
              <w:rPr>
                <w:rFonts w:ascii="Angsana New" w:hAnsi="Angsana New" w:cs="Angsana New"/>
                <w:sz w:val="30"/>
                <w:szCs w:val="30"/>
              </w:rPr>
              <w:t>527</w:t>
            </w:r>
          </w:p>
        </w:tc>
        <w:tc>
          <w:tcPr>
            <w:tcW w:w="127" w:type="pct"/>
          </w:tcPr>
          <w:p w14:paraId="1DEE04A2" w14:textId="77777777" w:rsidR="00E90878" w:rsidRPr="009B2C54" w:rsidRDefault="00E90878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4F346EA0" w14:textId="77777777" w:rsidR="00E90878" w:rsidRPr="009B2C54" w:rsidRDefault="00A05078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12,779</w:t>
            </w:r>
          </w:p>
        </w:tc>
        <w:tc>
          <w:tcPr>
            <w:tcW w:w="145" w:type="pct"/>
          </w:tcPr>
          <w:p w14:paraId="2984DDAC" w14:textId="77777777" w:rsidR="00E90878" w:rsidRPr="009B2C54" w:rsidRDefault="00E90878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938D863" w14:textId="77777777" w:rsidR="00E90878" w:rsidRPr="009B2C54" w:rsidRDefault="00E90878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  <w:r w:rsidRPr="00E47139">
              <w:rPr>
                <w:rFonts w:ascii="Angsana New" w:hAnsi="Angsana New" w:cs="Angsana New"/>
                <w:sz w:val="30"/>
                <w:szCs w:val="30"/>
              </w:rPr>
              <w:t>12,</w:t>
            </w:r>
            <w:r w:rsidR="00A05078">
              <w:rPr>
                <w:rFonts w:ascii="Angsana New" w:hAnsi="Angsana New" w:cs="Angsana New"/>
                <w:sz w:val="30"/>
                <w:szCs w:val="30"/>
              </w:rPr>
              <w:t>527</w:t>
            </w:r>
          </w:p>
        </w:tc>
      </w:tr>
      <w:tr w:rsidR="00B25032" w:rsidRPr="009B2C54" w14:paraId="4D68337E" w14:textId="77777777" w:rsidTr="00A05078">
        <w:tc>
          <w:tcPr>
            <w:tcW w:w="2257" w:type="pct"/>
          </w:tcPr>
          <w:p w14:paraId="51898AC0" w14:textId="77777777" w:rsidR="00E90878" w:rsidRPr="009B2C54" w:rsidRDefault="00E90878" w:rsidP="00E9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249CD466" w14:textId="77777777" w:rsidR="00E90878" w:rsidRPr="009B2C54" w:rsidRDefault="00E90878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F8D0F11" w14:textId="77777777" w:rsidR="00E90878" w:rsidRPr="009B2C54" w:rsidRDefault="00E90878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187D9FD" w14:textId="77777777" w:rsidR="00E90878" w:rsidRPr="009B2C54" w:rsidRDefault="00E90878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63C29E71" w14:textId="77777777" w:rsidR="00E90878" w:rsidRPr="009B2C54" w:rsidRDefault="00E90878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3C454598" w14:textId="77777777" w:rsidR="00E90878" w:rsidRPr="009B2C54" w:rsidRDefault="00E90878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88BAB50" w14:textId="77777777" w:rsidR="00E90878" w:rsidRPr="009B2C54" w:rsidRDefault="00E90878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13806C3" w14:textId="77777777" w:rsidR="00E90878" w:rsidRPr="009B2C54" w:rsidRDefault="00E90878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85BAA" w:rsidRPr="009B2C54" w14:paraId="397E376D" w14:textId="77777777" w:rsidTr="00A05078">
        <w:tc>
          <w:tcPr>
            <w:tcW w:w="2257" w:type="pct"/>
          </w:tcPr>
          <w:p w14:paraId="318C3BA5" w14:textId="77777777" w:rsidR="00585BAA" w:rsidRPr="009B2C54" w:rsidRDefault="00585BAA" w:rsidP="0058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82" w:type="pct"/>
          </w:tcPr>
          <w:p w14:paraId="6BD8FEBB" w14:textId="77777777" w:rsidR="00585BAA" w:rsidRPr="009B2C54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EB14B4F" w14:textId="77777777" w:rsidR="00585BAA" w:rsidRPr="009B2C54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2A30DCE" w14:textId="77777777" w:rsidR="00585BAA" w:rsidRPr="009B2C54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74559EA1" w14:textId="77777777" w:rsidR="00585BAA" w:rsidRPr="009B2C54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13B37E00" w14:textId="77777777" w:rsidR="00585BAA" w:rsidRPr="009B2C54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2,564</w:t>
            </w:r>
          </w:p>
        </w:tc>
        <w:tc>
          <w:tcPr>
            <w:tcW w:w="145" w:type="pct"/>
          </w:tcPr>
          <w:p w14:paraId="67F5950C" w14:textId="77777777" w:rsidR="00585BAA" w:rsidRPr="009B2C54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5363DF66" w14:textId="77777777" w:rsidR="00585BAA" w:rsidRPr="009B2C54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  <w:r w:rsidRPr="00E47139">
              <w:rPr>
                <w:rFonts w:ascii="Angsana New" w:hAnsi="Angsana New" w:cs="Angsana New"/>
                <w:sz w:val="30"/>
                <w:szCs w:val="30"/>
              </w:rPr>
              <w:t>2,564</w:t>
            </w:r>
          </w:p>
        </w:tc>
      </w:tr>
      <w:tr w:rsidR="00585BAA" w:rsidRPr="009B2C54" w14:paraId="7E5A6BF9" w14:textId="77777777" w:rsidTr="00A05078">
        <w:tc>
          <w:tcPr>
            <w:tcW w:w="2257" w:type="pct"/>
          </w:tcPr>
          <w:p w14:paraId="3A21359A" w14:textId="77777777" w:rsidR="00585BAA" w:rsidRPr="009B2C54" w:rsidRDefault="00585BAA" w:rsidP="0058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2" w:type="pct"/>
          </w:tcPr>
          <w:p w14:paraId="27122917" w14:textId="77777777" w:rsidR="00585BAA" w:rsidRPr="009B2C54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EBF3084" w14:textId="77777777" w:rsidR="00585BAA" w:rsidRPr="009B2C54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07B53E01" w14:textId="77777777" w:rsidR="00585BAA" w:rsidRPr="009B2C54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4F185E31" w14:textId="77777777" w:rsidR="00585BAA" w:rsidRPr="009B2C54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74E24F9F" w14:textId="77777777" w:rsidR="00585BAA" w:rsidRPr="009B2C54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803</w:t>
            </w:r>
          </w:p>
        </w:tc>
        <w:tc>
          <w:tcPr>
            <w:tcW w:w="145" w:type="pct"/>
          </w:tcPr>
          <w:p w14:paraId="29156E17" w14:textId="77777777" w:rsidR="00585BAA" w:rsidRPr="009B2C54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362D2E6A" w14:textId="77777777" w:rsidR="00585BAA" w:rsidRPr="009B2C54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139">
              <w:rPr>
                <w:rFonts w:ascii="Angsana New" w:hAnsi="Angsana New" w:cs="Angsana New"/>
                <w:sz w:val="30"/>
                <w:szCs w:val="30"/>
              </w:rPr>
              <w:t>876</w:t>
            </w:r>
          </w:p>
        </w:tc>
      </w:tr>
      <w:tr w:rsidR="00585BAA" w:rsidRPr="009B2C54" w14:paraId="4C793E87" w14:textId="77777777" w:rsidTr="00A05078">
        <w:tc>
          <w:tcPr>
            <w:tcW w:w="2257" w:type="pct"/>
          </w:tcPr>
          <w:p w14:paraId="6DED3CFE" w14:textId="77777777" w:rsidR="00585BAA" w:rsidRPr="009B2C54" w:rsidRDefault="00585BAA" w:rsidP="0058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82" w:type="pct"/>
          </w:tcPr>
          <w:p w14:paraId="4149E11F" w14:textId="77777777" w:rsidR="00585BAA" w:rsidRPr="009B2C54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A4E3E0C" w14:textId="77777777" w:rsidR="00585BAA" w:rsidRPr="009B2C54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36AF3FC1" w14:textId="77777777" w:rsidR="00585BAA" w:rsidRPr="009B2C54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7C2DB071" w14:textId="77777777" w:rsidR="00585BAA" w:rsidRPr="009B2C54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7FD6DD60" w14:textId="77777777" w:rsidR="00585BAA" w:rsidRPr="009B2C54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35,627</w:t>
            </w:r>
          </w:p>
        </w:tc>
        <w:tc>
          <w:tcPr>
            <w:tcW w:w="145" w:type="pct"/>
          </w:tcPr>
          <w:p w14:paraId="70F7B5AA" w14:textId="77777777" w:rsidR="00585BAA" w:rsidRPr="009B2C54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6A013C75" w14:textId="77777777" w:rsidR="00585BAA" w:rsidRPr="009B2C54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33,142</w:t>
            </w:r>
          </w:p>
        </w:tc>
      </w:tr>
      <w:tr w:rsidR="00585BAA" w:rsidRPr="009B2C54" w14:paraId="120ABC56" w14:textId="77777777" w:rsidTr="00A05078">
        <w:tc>
          <w:tcPr>
            <w:tcW w:w="2257" w:type="pct"/>
          </w:tcPr>
          <w:p w14:paraId="62609BB4" w14:textId="77777777" w:rsidR="00585BAA" w:rsidRPr="009B2C54" w:rsidRDefault="00585BAA" w:rsidP="0058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82" w:type="pct"/>
          </w:tcPr>
          <w:p w14:paraId="2F42405A" w14:textId="77777777" w:rsidR="00585BAA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BAB8F1E" w14:textId="77777777" w:rsidR="00585BAA" w:rsidRPr="009B2C54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1F9E443F" w14:textId="77777777" w:rsidR="00585BAA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5ACF044" w14:textId="77777777" w:rsidR="00585BAA" w:rsidRPr="009B2C54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268A3034" w14:textId="77777777" w:rsidR="00585BAA" w:rsidRPr="009B2C54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441</w:t>
            </w:r>
          </w:p>
        </w:tc>
        <w:tc>
          <w:tcPr>
            <w:tcW w:w="145" w:type="pct"/>
          </w:tcPr>
          <w:p w14:paraId="1E680A04" w14:textId="77777777" w:rsidR="00585BAA" w:rsidRPr="009B2C54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18550E1A" w14:textId="77777777" w:rsidR="00585BAA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578</w:t>
            </w:r>
          </w:p>
        </w:tc>
      </w:tr>
      <w:tr w:rsidR="00585BAA" w:rsidRPr="009B2C54" w14:paraId="601649BB" w14:textId="77777777" w:rsidTr="00A05078">
        <w:trPr>
          <w:trHeight w:hRule="exact" w:val="380"/>
        </w:trPr>
        <w:tc>
          <w:tcPr>
            <w:tcW w:w="2257" w:type="pct"/>
          </w:tcPr>
          <w:p w14:paraId="40E7EE42" w14:textId="77777777" w:rsidR="00585BAA" w:rsidRDefault="00585BAA" w:rsidP="0058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1CAC2A9A" w14:textId="77777777" w:rsidR="00585BAA" w:rsidRPr="009B2C54" w:rsidRDefault="00585BAA" w:rsidP="0058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13EB1A82" w14:textId="77777777" w:rsidR="00585BAA" w:rsidRPr="009B2C54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3D64A86C" w14:textId="77777777" w:rsidR="00585BAA" w:rsidRPr="009B2C54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99DFDBE" w14:textId="77777777" w:rsidR="00585BAA" w:rsidRPr="009B2C54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1D1C38F1" w14:textId="77777777" w:rsidR="00585BAA" w:rsidRPr="009B2C54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5EC14400" w14:textId="77777777" w:rsidR="00585BAA" w:rsidRPr="009B2C54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375A94A9" w14:textId="77777777" w:rsidR="00585BAA" w:rsidRPr="009B2C54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2905D703" w14:textId="77777777" w:rsidR="00585BAA" w:rsidRPr="009B2C54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85BAA" w:rsidRPr="009B2C54" w14:paraId="5EC7D07F" w14:textId="77777777" w:rsidTr="00A05078">
        <w:tc>
          <w:tcPr>
            <w:tcW w:w="2257" w:type="pct"/>
          </w:tcPr>
          <w:p w14:paraId="52177B40" w14:textId="77777777" w:rsidR="00585BAA" w:rsidRPr="009B2C54" w:rsidRDefault="00585BAA" w:rsidP="0058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2" w:type="pct"/>
          </w:tcPr>
          <w:p w14:paraId="69E02ACD" w14:textId="77777777" w:rsidR="00585BAA" w:rsidRPr="009B2C54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7D6F188" w14:textId="77777777" w:rsidR="00585BAA" w:rsidRPr="009B2C54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BFCE04B" w14:textId="77777777" w:rsidR="00585BAA" w:rsidRPr="009B2C54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5F35A10B" w14:textId="77777777" w:rsidR="00585BAA" w:rsidRPr="009B2C54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27701051" w14:textId="77777777" w:rsidR="00585BAA" w:rsidRPr="009B2C54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12ECDCB" w14:textId="77777777" w:rsidR="00585BAA" w:rsidRPr="009B2C54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B999A78" w14:textId="77777777" w:rsidR="00585BAA" w:rsidRPr="009B2C54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85BAA" w:rsidRPr="009B2C54" w14:paraId="63002345" w14:textId="77777777" w:rsidTr="00A05078">
        <w:tc>
          <w:tcPr>
            <w:tcW w:w="2257" w:type="pct"/>
          </w:tcPr>
          <w:p w14:paraId="32968F59" w14:textId="77777777" w:rsidR="00585BAA" w:rsidRPr="009B2C54" w:rsidRDefault="00585BAA" w:rsidP="0058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82" w:type="pct"/>
          </w:tcPr>
          <w:p w14:paraId="550622CC" w14:textId="77777777" w:rsidR="00585BAA" w:rsidRPr="009B2C54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55,525</w:t>
            </w:r>
          </w:p>
        </w:tc>
        <w:tc>
          <w:tcPr>
            <w:tcW w:w="144" w:type="pct"/>
          </w:tcPr>
          <w:p w14:paraId="6771C14D" w14:textId="77777777" w:rsidR="00585BAA" w:rsidRPr="009B2C54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121194F8" w14:textId="77777777" w:rsidR="00585BAA" w:rsidRPr="009B2C54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1609">
              <w:rPr>
                <w:rFonts w:ascii="Angsana New" w:hAnsi="Angsana New" w:cs="Angsana New"/>
                <w:sz w:val="30"/>
                <w:szCs w:val="30"/>
              </w:rPr>
              <w:t>56,708</w:t>
            </w:r>
          </w:p>
        </w:tc>
        <w:tc>
          <w:tcPr>
            <w:tcW w:w="127" w:type="pct"/>
          </w:tcPr>
          <w:p w14:paraId="478CBA72" w14:textId="77777777" w:rsidR="00585BAA" w:rsidRPr="009B2C54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7CD984C5" w14:textId="77777777" w:rsidR="00585BAA" w:rsidRPr="009B2C54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55,017</w:t>
            </w:r>
          </w:p>
        </w:tc>
        <w:tc>
          <w:tcPr>
            <w:tcW w:w="145" w:type="pct"/>
          </w:tcPr>
          <w:p w14:paraId="3FC78635" w14:textId="77777777" w:rsidR="00585BAA" w:rsidRPr="009B2C54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47476D8" w14:textId="77777777" w:rsidR="00585BAA" w:rsidRPr="009B2C54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139">
              <w:rPr>
                <w:rFonts w:ascii="Angsana New" w:hAnsi="Angsana New" w:cs="Angsana New"/>
                <w:sz w:val="30"/>
                <w:szCs w:val="30"/>
              </w:rPr>
              <w:t>56,171</w:t>
            </w:r>
          </w:p>
        </w:tc>
      </w:tr>
      <w:tr w:rsidR="00585BAA" w:rsidRPr="009B2C54" w14:paraId="15964F80" w14:textId="77777777" w:rsidTr="00A05078">
        <w:tc>
          <w:tcPr>
            <w:tcW w:w="2257" w:type="pct"/>
          </w:tcPr>
          <w:p w14:paraId="1755F000" w14:textId="77777777" w:rsidR="00585BAA" w:rsidRPr="00476F9B" w:rsidRDefault="00585BAA" w:rsidP="0058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82" w:type="pct"/>
          </w:tcPr>
          <w:p w14:paraId="56E4F2FC" w14:textId="2B83691E" w:rsidR="00585BAA" w:rsidRPr="009B2C54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7,86</w:t>
            </w:r>
            <w:r w:rsidR="003D37C8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284A9639" w14:textId="77777777" w:rsidR="00585BAA" w:rsidRPr="009B2C54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5071D908" w14:textId="77777777" w:rsidR="00585BAA" w:rsidRPr="009B2C54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1609">
              <w:rPr>
                <w:rFonts w:ascii="Angsana New" w:hAnsi="Angsana New" w:cs="Angsana New"/>
                <w:sz w:val="30"/>
                <w:szCs w:val="30"/>
              </w:rPr>
              <w:t>7,891</w:t>
            </w:r>
          </w:p>
        </w:tc>
        <w:tc>
          <w:tcPr>
            <w:tcW w:w="127" w:type="pct"/>
          </w:tcPr>
          <w:p w14:paraId="3A9FD6F5" w14:textId="77777777" w:rsidR="00585BAA" w:rsidRPr="009B2C54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210640AF" w14:textId="77777777" w:rsidR="00585BAA" w:rsidRPr="009B2C54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7,86</w:t>
            </w:r>
            <w:r w:rsidR="0057419C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07EC3E96" w14:textId="77777777" w:rsidR="00585BAA" w:rsidRPr="009B2C54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0D29BF23" w14:textId="77777777" w:rsidR="00585BAA" w:rsidRPr="009B2C54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139">
              <w:rPr>
                <w:rFonts w:ascii="Angsana New" w:hAnsi="Angsana New" w:cs="Angsana New"/>
                <w:sz w:val="30"/>
                <w:szCs w:val="30"/>
              </w:rPr>
              <w:t>7,891</w:t>
            </w:r>
          </w:p>
        </w:tc>
      </w:tr>
      <w:tr w:rsidR="00585BAA" w:rsidRPr="009B2C54" w14:paraId="4CB55178" w14:textId="77777777" w:rsidTr="00A05078">
        <w:tc>
          <w:tcPr>
            <w:tcW w:w="2257" w:type="pct"/>
          </w:tcPr>
          <w:p w14:paraId="4274944D" w14:textId="77777777" w:rsidR="00585BAA" w:rsidRPr="009B2C54" w:rsidRDefault="00585BAA" w:rsidP="0058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2" w:type="pct"/>
          </w:tcPr>
          <w:p w14:paraId="0D6A2DA9" w14:textId="77777777" w:rsidR="00585BAA" w:rsidRPr="009B2C54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1,666</w:t>
            </w:r>
          </w:p>
        </w:tc>
        <w:tc>
          <w:tcPr>
            <w:tcW w:w="144" w:type="pct"/>
          </w:tcPr>
          <w:p w14:paraId="3D665E26" w14:textId="77777777" w:rsidR="00585BAA" w:rsidRPr="009B2C54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1B36A2A9" w14:textId="77777777" w:rsidR="00585BAA" w:rsidRPr="009B2C54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1609">
              <w:rPr>
                <w:rFonts w:ascii="Angsana New" w:hAnsi="Angsana New" w:cs="Angsana New"/>
                <w:sz w:val="30"/>
                <w:szCs w:val="30"/>
              </w:rPr>
              <w:t>2,287</w:t>
            </w:r>
          </w:p>
        </w:tc>
        <w:tc>
          <w:tcPr>
            <w:tcW w:w="127" w:type="pct"/>
          </w:tcPr>
          <w:p w14:paraId="1A0AF27B" w14:textId="77777777" w:rsidR="00585BAA" w:rsidRPr="009B2C54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31051E4B" w14:textId="77777777" w:rsidR="00585BAA" w:rsidRPr="009B2C54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1,560</w:t>
            </w:r>
          </w:p>
        </w:tc>
        <w:tc>
          <w:tcPr>
            <w:tcW w:w="145" w:type="pct"/>
          </w:tcPr>
          <w:p w14:paraId="2C67F345" w14:textId="77777777" w:rsidR="00585BAA" w:rsidRPr="009B2C54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2AEC779B" w14:textId="77777777" w:rsidR="00585BAA" w:rsidRPr="009B2C54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139">
              <w:rPr>
                <w:rFonts w:ascii="Angsana New" w:hAnsi="Angsana New" w:cs="Angsana New"/>
                <w:sz w:val="30"/>
                <w:szCs w:val="30"/>
              </w:rPr>
              <w:t>2,181</w:t>
            </w:r>
          </w:p>
        </w:tc>
      </w:tr>
      <w:tr w:rsidR="00585BAA" w:rsidRPr="009B2C54" w14:paraId="5A644CF8" w14:textId="77777777" w:rsidTr="00A05078">
        <w:tc>
          <w:tcPr>
            <w:tcW w:w="2257" w:type="pct"/>
          </w:tcPr>
          <w:p w14:paraId="63035277" w14:textId="77777777" w:rsidR="00585BAA" w:rsidRPr="009B2C54" w:rsidRDefault="00585BAA" w:rsidP="0058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82" w:type="pct"/>
          </w:tcPr>
          <w:p w14:paraId="117F9253" w14:textId="77777777" w:rsidR="00585BAA" w:rsidRPr="009B2C54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5,331</w:t>
            </w:r>
          </w:p>
        </w:tc>
        <w:tc>
          <w:tcPr>
            <w:tcW w:w="144" w:type="pct"/>
          </w:tcPr>
          <w:p w14:paraId="661D2DA0" w14:textId="77777777" w:rsidR="00585BAA" w:rsidRPr="009B2C54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086C4B2A" w14:textId="77777777" w:rsidR="00585BAA" w:rsidRPr="009B2C54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  <w:r w:rsidRPr="00511609">
              <w:rPr>
                <w:rFonts w:ascii="Angsana New" w:hAnsi="Angsana New" w:cs="Angsana New"/>
                <w:sz w:val="30"/>
                <w:szCs w:val="30"/>
              </w:rPr>
              <w:t>4,756</w:t>
            </w:r>
          </w:p>
        </w:tc>
        <w:tc>
          <w:tcPr>
            <w:tcW w:w="127" w:type="pct"/>
          </w:tcPr>
          <w:p w14:paraId="3D8C3D49" w14:textId="77777777" w:rsidR="00585BAA" w:rsidRPr="009B2C54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4817E7BF" w14:textId="77777777" w:rsidR="00585BAA" w:rsidRPr="009B2C54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5,331</w:t>
            </w:r>
          </w:p>
        </w:tc>
        <w:tc>
          <w:tcPr>
            <w:tcW w:w="145" w:type="pct"/>
          </w:tcPr>
          <w:p w14:paraId="58225623" w14:textId="77777777" w:rsidR="00585BAA" w:rsidRPr="009B2C54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384F6F0E" w14:textId="77777777" w:rsidR="00585BAA" w:rsidRPr="009B2C54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  <w:r w:rsidRPr="00E47139">
              <w:rPr>
                <w:rFonts w:ascii="Angsana New" w:hAnsi="Angsana New" w:cs="Angsana New"/>
                <w:sz w:val="30"/>
                <w:szCs w:val="30"/>
              </w:rPr>
              <w:t>4,756</w:t>
            </w:r>
          </w:p>
        </w:tc>
      </w:tr>
      <w:tr w:rsidR="00585BAA" w:rsidRPr="009B2C54" w14:paraId="2B83AFFB" w14:textId="77777777" w:rsidTr="00A05078">
        <w:tc>
          <w:tcPr>
            <w:tcW w:w="2257" w:type="pct"/>
          </w:tcPr>
          <w:p w14:paraId="54E99A9D" w14:textId="77777777" w:rsidR="00585BAA" w:rsidRPr="009B2C54" w:rsidRDefault="00585BAA" w:rsidP="0058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20DD4EAE" w14:textId="77777777" w:rsidR="00585BAA" w:rsidRPr="009B2C54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520344A" w14:textId="77777777" w:rsidR="00585BAA" w:rsidRPr="009B2C54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1F82D4E0" w14:textId="77777777" w:rsidR="00585BAA" w:rsidRPr="00511609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792D4E9E" w14:textId="77777777" w:rsidR="00585BAA" w:rsidRPr="009B2C54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5A2DFAE8" w14:textId="77777777" w:rsidR="00585BAA" w:rsidRPr="009B2C54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0FF8BB2" w14:textId="77777777" w:rsidR="00585BAA" w:rsidRPr="009B2C54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569EF757" w14:textId="77777777" w:rsidR="00585BAA" w:rsidRPr="00E47139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85BAA" w:rsidRPr="009B2C54" w14:paraId="691BB87A" w14:textId="77777777" w:rsidTr="00A05078">
        <w:tc>
          <w:tcPr>
            <w:tcW w:w="2257" w:type="pct"/>
            <w:shd w:val="clear" w:color="auto" w:fill="auto"/>
          </w:tcPr>
          <w:p w14:paraId="7602EED2" w14:textId="77777777" w:rsidR="00585BAA" w:rsidRPr="00CF2A77" w:rsidRDefault="00585BAA" w:rsidP="0058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2A7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2" w:type="pct"/>
            <w:shd w:val="clear" w:color="auto" w:fill="auto"/>
          </w:tcPr>
          <w:p w14:paraId="6990E8CB" w14:textId="77777777" w:rsidR="00585BAA" w:rsidRPr="00957BD5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773FB359" w14:textId="77777777" w:rsidR="00585BAA" w:rsidRPr="00957BD5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61D043FB" w14:textId="77777777" w:rsidR="00585BAA" w:rsidRPr="00957BD5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0DCCEEB2" w14:textId="77777777" w:rsidR="00585BAA" w:rsidRPr="00957BD5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09EDD578" w14:textId="77777777" w:rsidR="00585BAA" w:rsidRPr="00957BD5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042315EB" w14:textId="77777777" w:rsidR="00585BAA" w:rsidRPr="00957BD5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510C8A1F" w14:textId="77777777" w:rsidR="00585BAA" w:rsidRPr="00957BD5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5BAA" w:rsidRPr="009B2C54" w14:paraId="2C637A12" w14:textId="77777777" w:rsidTr="00A05078">
        <w:tc>
          <w:tcPr>
            <w:tcW w:w="2257" w:type="pct"/>
            <w:shd w:val="clear" w:color="auto" w:fill="auto"/>
          </w:tcPr>
          <w:p w14:paraId="67810BC4" w14:textId="77777777" w:rsidR="00585BAA" w:rsidRPr="002F2437" w:rsidRDefault="00585BAA" w:rsidP="0058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F2437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2F243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82" w:type="pct"/>
            <w:shd w:val="clear" w:color="auto" w:fill="auto"/>
          </w:tcPr>
          <w:p w14:paraId="5CAD4A2C" w14:textId="77777777" w:rsidR="00585BAA" w:rsidRPr="00957BD5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7F03705E" w14:textId="77777777" w:rsidR="00585BAA" w:rsidRPr="00957BD5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41FAC60D" w14:textId="77777777" w:rsidR="00585BAA" w:rsidRPr="00957BD5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4C8CBCF5" w14:textId="77777777" w:rsidR="00585BAA" w:rsidRPr="00957BD5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4E39F3D8" w14:textId="77777777" w:rsidR="00585BAA" w:rsidRPr="00957BD5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204C9471" w14:textId="77777777" w:rsidR="00585BAA" w:rsidRPr="00957BD5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34E766E7" w14:textId="77777777" w:rsidR="00585BAA" w:rsidRPr="00957BD5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459A" w:rsidRPr="009B2C54" w14:paraId="561EDA56" w14:textId="77777777" w:rsidTr="00A05078">
        <w:tc>
          <w:tcPr>
            <w:tcW w:w="2257" w:type="pct"/>
            <w:shd w:val="clear" w:color="auto" w:fill="auto"/>
          </w:tcPr>
          <w:p w14:paraId="7F4EC952" w14:textId="77777777" w:rsidR="0094459A" w:rsidRPr="00957BD5" w:rsidRDefault="0094459A" w:rsidP="0094459A">
            <w:pPr>
              <w:spacing w:line="240" w:lineRule="auto"/>
              <w:ind w:left="2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ชน์ระยะสั้นของพนักงาน</w:t>
            </w:r>
          </w:p>
        </w:tc>
        <w:tc>
          <w:tcPr>
            <w:tcW w:w="582" w:type="pct"/>
            <w:shd w:val="clear" w:color="auto" w:fill="auto"/>
          </w:tcPr>
          <w:p w14:paraId="0C8E4541" w14:textId="3E0E2C6F" w:rsidR="0094459A" w:rsidRPr="0094459A" w:rsidRDefault="0094459A" w:rsidP="00944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  <w:r w:rsidRPr="0094459A">
              <w:rPr>
                <w:rFonts w:ascii="Angsana New" w:hAnsi="Angsana New" w:cs="Angsana New"/>
                <w:sz w:val="30"/>
                <w:szCs w:val="30"/>
              </w:rPr>
              <w:t>9,102</w:t>
            </w:r>
          </w:p>
        </w:tc>
        <w:tc>
          <w:tcPr>
            <w:tcW w:w="144" w:type="pct"/>
            <w:shd w:val="clear" w:color="auto" w:fill="auto"/>
          </w:tcPr>
          <w:p w14:paraId="490388D5" w14:textId="77777777" w:rsidR="0094459A" w:rsidRPr="0094459A" w:rsidRDefault="0094459A" w:rsidP="00944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27A53264" w14:textId="58A576BD" w:rsidR="0094459A" w:rsidRPr="0094459A" w:rsidRDefault="0094459A" w:rsidP="00944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  <w:r w:rsidRPr="0094459A">
              <w:rPr>
                <w:rFonts w:ascii="Angsana New" w:hAnsi="Angsana New" w:cs="Angsana New"/>
                <w:sz w:val="30"/>
                <w:szCs w:val="30"/>
              </w:rPr>
              <w:t>9,196</w:t>
            </w:r>
          </w:p>
        </w:tc>
        <w:tc>
          <w:tcPr>
            <w:tcW w:w="127" w:type="pct"/>
            <w:shd w:val="clear" w:color="auto" w:fill="auto"/>
          </w:tcPr>
          <w:p w14:paraId="078AE619" w14:textId="77777777" w:rsidR="0094459A" w:rsidRPr="0094459A" w:rsidRDefault="0094459A" w:rsidP="00944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76A9F04C" w14:textId="64790194" w:rsidR="0094459A" w:rsidRPr="0094459A" w:rsidRDefault="0094459A" w:rsidP="00944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  <w:r w:rsidRPr="0094459A">
              <w:rPr>
                <w:rFonts w:ascii="Angsana New" w:hAnsi="Angsana New" w:cs="Angsana New"/>
                <w:sz w:val="30"/>
                <w:szCs w:val="30"/>
              </w:rPr>
              <w:t>6,342</w:t>
            </w:r>
          </w:p>
        </w:tc>
        <w:tc>
          <w:tcPr>
            <w:tcW w:w="145" w:type="pct"/>
            <w:shd w:val="clear" w:color="auto" w:fill="auto"/>
          </w:tcPr>
          <w:p w14:paraId="70747BAF" w14:textId="77777777" w:rsidR="0094459A" w:rsidRPr="0094459A" w:rsidRDefault="0094459A" w:rsidP="00944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3FB9CDF4" w14:textId="26ED6333" w:rsidR="0094459A" w:rsidRPr="0094459A" w:rsidRDefault="0094459A" w:rsidP="00944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  <w:r w:rsidRPr="0094459A">
              <w:rPr>
                <w:rFonts w:ascii="Angsana New" w:hAnsi="Angsana New" w:cs="Angsana New"/>
                <w:sz w:val="30"/>
                <w:szCs w:val="30"/>
              </w:rPr>
              <w:t>6,513</w:t>
            </w:r>
          </w:p>
        </w:tc>
      </w:tr>
      <w:tr w:rsidR="0094459A" w:rsidRPr="009B2C54" w14:paraId="3C22BDE4" w14:textId="77777777" w:rsidTr="00A05078">
        <w:tc>
          <w:tcPr>
            <w:tcW w:w="2257" w:type="pct"/>
            <w:shd w:val="clear" w:color="auto" w:fill="auto"/>
          </w:tcPr>
          <w:p w14:paraId="78AB0721" w14:textId="77777777" w:rsidR="0094459A" w:rsidRPr="00957BD5" w:rsidRDefault="0094459A" w:rsidP="0094459A">
            <w:pPr>
              <w:spacing w:line="240" w:lineRule="auto"/>
              <w:ind w:left="22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543D80C9" w14:textId="28DA89EE" w:rsidR="0094459A" w:rsidRPr="0094459A" w:rsidRDefault="0094459A" w:rsidP="00944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  <w:r w:rsidRPr="0094459A">
              <w:rPr>
                <w:rFonts w:ascii="Angsana New" w:hAnsi="Angsana New" w:cs="Angsana New"/>
                <w:sz w:val="30"/>
                <w:szCs w:val="30"/>
              </w:rPr>
              <w:t>491</w:t>
            </w:r>
          </w:p>
        </w:tc>
        <w:tc>
          <w:tcPr>
            <w:tcW w:w="144" w:type="pct"/>
            <w:shd w:val="clear" w:color="auto" w:fill="auto"/>
          </w:tcPr>
          <w:p w14:paraId="56828C57" w14:textId="77777777" w:rsidR="0094459A" w:rsidRPr="0094459A" w:rsidRDefault="0094459A" w:rsidP="00944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694EBFF7" w14:textId="4E1F8245" w:rsidR="0094459A" w:rsidRPr="0094459A" w:rsidRDefault="0094459A" w:rsidP="00944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  <w:r w:rsidRPr="0094459A">
              <w:rPr>
                <w:rFonts w:ascii="Angsana New" w:hAnsi="Angsana New" w:cs="Angsana New"/>
                <w:sz w:val="30"/>
                <w:szCs w:val="30"/>
              </w:rPr>
              <w:t>126</w:t>
            </w:r>
          </w:p>
        </w:tc>
        <w:tc>
          <w:tcPr>
            <w:tcW w:w="127" w:type="pct"/>
            <w:shd w:val="clear" w:color="auto" w:fill="auto"/>
          </w:tcPr>
          <w:p w14:paraId="0D27692F" w14:textId="77777777" w:rsidR="0094459A" w:rsidRPr="0094459A" w:rsidRDefault="0094459A" w:rsidP="00944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14:paraId="3BFAEC9E" w14:textId="7AFA5D62" w:rsidR="0094459A" w:rsidRPr="0094459A" w:rsidRDefault="0094459A" w:rsidP="00944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  <w:r w:rsidRPr="0094459A">
              <w:rPr>
                <w:rFonts w:ascii="Angsana New" w:hAnsi="Angsana New" w:cs="Angsana New"/>
                <w:sz w:val="30"/>
                <w:szCs w:val="30"/>
              </w:rPr>
              <w:t>491</w:t>
            </w:r>
          </w:p>
        </w:tc>
        <w:tc>
          <w:tcPr>
            <w:tcW w:w="145" w:type="pct"/>
            <w:shd w:val="clear" w:color="auto" w:fill="auto"/>
          </w:tcPr>
          <w:p w14:paraId="24543A40" w14:textId="77777777" w:rsidR="0094459A" w:rsidRPr="0094459A" w:rsidRDefault="0094459A" w:rsidP="00944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</w:tcPr>
          <w:p w14:paraId="4E4B5C5A" w14:textId="559069B0" w:rsidR="0094459A" w:rsidRPr="0094459A" w:rsidRDefault="0094459A" w:rsidP="00944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  <w:r w:rsidRPr="0094459A">
              <w:rPr>
                <w:rFonts w:ascii="Angsana New" w:hAnsi="Angsana New" w:cs="Angsana New"/>
                <w:sz w:val="30"/>
                <w:szCs w:val="30"/>
              </w:rPr>
              <w:t>126</w:t>
            </w:r>
          </w:p>
        </w:tc>
      </w:tr>
      <w:tr w:rsidR="0094459A" w:rsidRPr="009B2C54" w14:paraId="43002418" w14:textId="77777777" w:rsidTr="00A05078">
        <w:tc>
          <w:tcPr>
            <w:tcW w:w="2257" w:type="pct"/>
          </w:tcPr>
          <w:p w14:paraId="1BDB9B76" w14:textId="77777777" w:rsidR="0094459A" w:rsidRPr="002F2437" w:rsidRDefault="0094459A" w:rsidP="0094459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F2437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52E7CA38" w14:textId="533A2C82" w:rsidR="0094459A" w:rsidRPr="0094459A" w:rsidRDefault="0094459A" w:rsidP="00944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  <w:r w:rsidRPr="0094459A">
              <w:rPr>
                <w:rFonts w:ascii="Angsana New" w:hAnsi="Angsana New" w:cs="Angsana New"/>
                <w:sz w:val="30"/>
                <w:szCs w:val="30"/>
              </w:rPr>
              <w:t>9,593</w:t>
            </w:r>
          </w:p>
        </w:tc>
        <w:tc>
          <w:tcPr>
            <w:tcW w:w="144" w:type="pct"/>
          </w:tcPr>
          <w:p w14:paraId="2145A3B5" w14:textId="77777777" w:rsidR="0094459A" w:rsidRPr="0094459A" w:rsidRDefault="0094459A" w:rsidP="00944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A616AC" w14:textId="107728F2" w:rsidR="0094459A" w:rsidRPr="0094459A" w:rsidRDefault="0094459A" w:rsidP="00944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  <w:r w:rsidRPr="0094459A">
              <w:rPr>
                <w:rFonts w:ascii="Angsana New" w:hAnsi="Angsana New" w:cs="Angsana New"/>
                <w:sz w:val="30"/>
                <w:szCs w:val="30"/>
              </w:rPr>
              <w:t>9,322</w:t>
            </w:r>
          </w:p>
        </w:tc>
        <w:tc>
          <w:tcPr>
            <w:tcW w:w="127" w:type="pct"/>
            <w:shd w:val="clear" w:color="auto" w:fill="auto"/>
          </w:tcPr>
          <w:p w14:paraId="09C075A4" w14:textId="77777777" w:rsidR="0094459A" w:rsidRPr="0094459A" w:rsidRDefault="0094459A" w:rsidP="00944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6DCE0D" w14:textId="17BB54F0" w:rsidR="0094459A" w:rsidRPr="0094459A" w:rsidRDefault="0094459A" w:rsidP="00944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  <w:r w:rsidRPr="0094459A">
              <w:rPr>
                <w:rFonts w:ascii="Angsana New" w:hAnsi="Angsana New" w:cs="Angsana New"/>
                <w:sz w:val="30"/>
                <w:szCs w:val="30"/>
              </w:rPr>
              <w:t>6,833</w:t>
            </w:r>
          </w:p>
        </w:tc>
        <w:tc>
          <w:tcPr>
            <w:tcW w:w="145" w:type="pct"/>
            <w:shd w:val="clear" w:color="auto" w:fill="auto"/>
          </w:tcPr>
          <w:p w14:paraId="0A86886A" w14:textId="77777777" w:rsidR="0094459A" w:rsidRPr="0094459A" w:rsidRDefault="0094459A" w:rsidP="00944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2C0D1E" w14:textId="537A060D" w:rsidR="0094459A" w:rsidRPr="0094459A" w:rsidRDefault="0094459A" w:rsidP="00944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GoBack"/>
            <w:bookmarkEnd w:id="0"/>
            <w:r w:rsidRPr="0094459A">
              <w:rPr>
                <w:rFonts w:ascii="Angsana New" w:hAnsi="Angsana New" w:cs="Angsana New"/>
                <w:sz w:val="30"/>
                <w:szCs w:val="30"/>
              </w:rPr>
              <w:t>6,639</w:t>
            </w:r>
          </w:p>
        </w:tc>
      </w:tr>
      <w:tr w:rsidR="00585BAA" w:rsidRPr="009B2C54" w14:paraId="44AFB7EF" w14:textId="77777777" w:rsidTr="00A05078">
        <w:tc>
          <w:tcPr>
            <w:tcW w:w="2257" w:type="pct"/>
          </w:tcPr>
          <w:p w14:paraId="777591A5" w14:textId="77777777" w:rsidR="00585BAA" w:rsidRPr="009B2C54" w:rsidRDefault="00585BAA" w:rsidP="0058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74615A7A" w14:textId="77777777" w:rsidR="00585BAA" w:rsidRPr="009B2C54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5D8FE1E" w14:textId="77777777" w:rsidR="00585BAA" w:rsidRPr="009B2C54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  <w:shd w:val="clear" w:color="auto" w:fill="auto"/>
          </w:tcPr>
          <w:p w14:paraId="0099B239" w14:textId="77777777" w:rsidR="00585BAA" w:rsidRPr="009B2C54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2356E8B6" w14:textId="77777777" w:rsidR="00585BAA" w:rsidRPr="009B2C54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  <w:shd w:val="clear" w:color="auto" w:fill="auto"/>
          </w:tcPr>
          <w:p w14:paraId="582A43D7" w14:textId="77777777" w:rsidR="00585BAA" w:rsidRPr="009B2C54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68797D83" w14:textId="77777777" w:rsidR="00585BAA" w:rsidRPr="009B2C54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  <w:shd w:val="clear" w:color="auto" w:fill="auto"/>
          </w:tcPr>
          <w:p w14:paraId="17D0EA0D" w14:textId="77777777" w:rsidR="00585BAA" w:rsidRPr="009B2C54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85BAA" w:rsidRPr="009B2C54" w14:paraId="2980796B" w14:textId="77777777" w:rsidTr="00A05078">
        <w:tc>
          <w:tcPr>
            <w:tcW w:w="2257" w:type="pct"/>
          </w:tcPr>
          <w:p w14:paraId="2430230B" w14:textId="77777777" w:rsidR="00585BAA" w:rsidRPr="009B2C54" w:rsidRDefault="00585BAA" w:rsidP="0058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2" w:type="pct"/>
          </w:tcPr>
          <w:p w14:paraId="65BD20F4" w14:textId="77777777" w:rsidR="00585BAA" w:rsidRPr="009B2C54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3A6272E" w14:textId="77777777" w:rsidR="00585BAA" w:rsidRPr="009B2C54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3839D0D3" w14:textId="77777777" w:rsidR="00585BAA" w:rsidRPr="009B2C54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1D0D0293" w14:textId="77777777" w:rsidR="00585BAA" w:rsidRPr="009B2C54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172885AA" w14:textId="77777777" w:rsidR="00585BAA" w:rsidRPr="009B2C54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89C9072" w14:textId="77777777" w:rsidR="00585BAA" w:rsidRPr="009B2C54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95E160A" w14:textId="77777777" w:rsidR="00585BAA" w:rsidRPr="009B2C54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85BAA" w:rsidRPr="009B2C54" w14:paraId="3002F907" w14:textId="77777777" w:rsidTr="00A05078">
        <w:tc>
          <w:tcPr>
            <w:tcW w:w="2257" w:type="pct"/>
          </w:tcPr>
          <w:p w14:paraId="40BEB40B" w14:textId="77777777" w:rsidR="00585BAA" w:rsidRPr="009B2C54" w:rsidRDefault="00585BAA" w:rsidP="0058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82" w:type="pct"/>
          </w:tcPr>
          <w:p w14:paraId="6F0DF058" w14:textId="77777777" w:rsidR="00585BAA" w:rsidRPr="009B2C54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227</w:t>
            </w:r>
          </w:p>
        </w:tc>
        <w:tc>
          <w:tcPr>
            <w:tcW w:w="144" w:type="pct"/>
          </w:tcPr>
          <w:p w14:paraId="04CA64D2" w14:textId="77777777" w:rsidR="00585BAA" w:rsidRPr="009B2C54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38A81B6" w14:textId="77777777" w:rsidR="00585BAA" w:rsidRPr="009B2C54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  <w:r w:rsidRPr="00511609">
              <w:rPr>
                <w:rFonts w:ascii="Angsana New" w:hAnsi="Angsana New" w:cs="Angsana New"/>
                <w:sz w:val="30"/>
                <w:szCs w:val="30"/>
              </w:rPr>
              <w:t>425</w:t>
            </w:r>
          </w:p>
        </w:tc>
        <w:tc>
          <w:tcPr>
            <w:tcW w:w="127" w:type="pct"/>
          </w:tcPr>
          <w:p w14:paraId="539F1083" w14:textId="77777777" w:rsidR="00585BAA" w:rsidRPr="009B2C54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184952ED" w14:textId="77777777" w:rsidR="00585BAA" w:rsidRPr="009B2C54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227</w:t>
            </w:r>
          </w:p>
        </w:tc>
        <w:tc>
          <w:tcPr>
            <w:tcW w:w="145" w:type="pct"/>
          </w:tcPr>
          <w:p w14:paraId="4FFEFFB3" w14:textId="77777777" w:rsidR="00585BAA" w:rsidRPr="009B2C54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04A45950" w14:textId="77777777" w:rsidR="00585BAA" w:rsidRPr="009B2C54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  <w:r w:rsidRPr="00E47139">
              <w:rPr>
                <w:rFonts w:ascii="Angsana New" w:hAnsi="Angsana New" w:cs="Angsana New"/>
                <w:sz w:val="30"/>
                <w:szCs w:val="30"/>
              </w:rPr>
              <w:t>425</w:t>
            </w:r>
          </w:p>
        </w:tc>
      </w:tr>
    </w:tbl>
    <w:p w14:paraId="7D184666" w14:textId="77777777" w:rsidR="00E90878" w:rsidRDefault="00E90878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4"/>
        <w:rPr>
          <w:rFonts w:asciiTheme="majorBidi" w:hAnsiTheme="majorBidi" w:cstheme="majorBidi"/>
          <w:sz w:val="30"/>
          <w:szCs w:val="30"/>
        </w:rPr>
      </w:pPr>
    </w:p>
    <w:p w14:paraId="2751B47D" w14:textId="77777777" w:rsidR="00BA18CD" w:rsidRDefault="00BA18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485D596" w14:textId="77777777" w:rsidR="00C64BFB" w:rsidRPr="00957BD5" w:rsidRDefault="00516390" w:rsidP="00BA18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4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lastRenderedPageBreak/>
        <w:t>ยอ</w:t>
      </w:r>
      <w:r w:rsidR="00A24B50" w:rsidRPr="00957BD5">
        <w:rPr>
          <w:rFonts w:asciiTheme="majorBidi" w:hAnsiTheme="majorBidi" w:cstheme="majorBidi"/>
          <w:sz w:val="30"/>
          <w:szCs w:val="30"/>
          <w:cs/>
        </w:rPr>
        <w:t>ดคงเหลือ</w:t>
      </w:r>
      <w:r w:rsidR="00DC426F" w:rsidRPr="00957BD5">
        <w:rPr>
          <w:rFonts w:asciiTheme="majorBidi" w:hAnsiTheme="majorBidi" w:cstheme="majorBidi"/>
          <w:sz w:val="30"/>
          <w:szCs w:val="30"/>
          <w:cs/>
        </w:rPr>
        <w:t>กับกิจการที่เกี่ยวข้องกัน</w:t>
      </w:r>
      <w:r w:rsidR="00DC426F"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="00A24B50" w:rsidRPr="00957BD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B25032">
        <w:rPr>
          <w:rFonts w:asciiTheme="majorBidi" w:hAnsiTheme="majorBidi" w:cstheme="majorBidi" w:hint="cs"/>
          <w:sz w:val="30"/>
          <w:szCs w:val="30"/>
          <w:cs/>
        </w:rPr>
        <w:t>30 มิถุนายน</w:t>
      </w:r>
      <w:r w:rsidR="0055143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15D67">
        <w:rPr>
          <w:rFonts w:asciiTheme="majorBidi" w:hAnsiTheme="majorBidi" w:cstheme="majorBidi"/>
          <w:sz w:val="30"/>
          <w:szCs w:val="30"/>
        </w:rPr>
        <w:t>2562</w:t>
      </w:r>
      <w:r w:rsidR="00551437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551437">
        <w:rPr>
          <w:rFonts w:asciiTheme="majorBidi" w:hAnsiTheme="majorBidi" w:cstheme="majorBidi"/>
          <w:sz w:val="30"/>
          <w:szCs w:val="30"/>
        </w:rPr>
        <w:t>31</w:t>
      </w:r>
      <w:r w:rsidR="0055143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315D67">
        <w:rPr>
          <w:rFonts w:asciiTheme="majorBidi" w:hAnsiTheme="majorBidi" w:cstheme="majorBidi"/>
          <w:sz w:val="30"/>
          <w:szCs w:val="30"/>
        </w:rPr>
        <w:t>2561</w:t>
      </w:r>
      <w:r w:rsidR="00576C27"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D5F9B7C" w14:textId="77777777" w:rsidR="008E143E" w:rsidRPr="00957BD5" w:rsidRDefault="00641355" w:rsidP="0057326C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</w:rPr>
        <w:tab/>
      </w: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3"/>
        <w:gridCol w:w="1083"/>
        <w:gridCol w:w="249"/>
        <w:gridCol w:w="21"/>
        <w:gridCol w:w="1082"/>
        <w:gridCol w:w="270"/>
        <w:gridCol w:w="1080"/>
        <w:gridCol w:w="274"/>
        <w:gridCol w:w="1067"/>
      </w:tblGrid>
      <w:tr w:rsidR="005767A5" w:rsidRPr="00957BD5" w14:paraId="1B1715FA" w14:textId="77777777" w:rsidTr="00B25032">
        <w:trPr>
          <w:tblHeader/>
        </w:trPr>
        <w:tc>
          <w:tcPr>
            <w:tcW w:w="2267" w:type="pct"/>
            <w:shd w:val="clear" w:color="auto" w:fill="auto"/>
          </w:tcPr>
          <w:p w14:paraId="77DC9C2A" w14:textId="77777777" w:rsidR="005767A5" w:rsidRPr="00957BD5" w:rsidRDefault="005767A5" w:rsidP="009000E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ลูกหนี้การค้า</w:t>
            </w: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- </w:t>
            </w: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98" w:type="pct"/>
            <w:gridSpan w:val="4"/>
            <w:shd w:val="clear" w:color="auto" w:fill="auto"/>
          </w:tcPr>
          <w:p w14:paraId="655FF955" w14:textId="77777777" w:rsidR="005767A5" w:rsidRPr="00957BD5" w:rsidRDefault="005767A5" w:rsidP="00900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957BD5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  <w:shd w:val="clear" w:color="auto" w:fill="auto"/>
          </w:tcPr>
          <w:p w14:paraId="2DED184F" w14:textId="77777777" w:rsidR="005767A5" w:rsidRPr="00957BD5" w:rsidRDefault="005767A5" w:rsidP="00900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pct"/>
            <w:gridSpan w:val="3"/>
            <w:shd w:val="clear" w:color="auto" w:fill="auto"/>
          </w:tcPr>
          <w:p w14:paraId="7BCA4DC9" w14:textId="77777777" w:rsidR="005767A5" w:rsidRPr="00957BD5" w:rsidRDefault="005767A5" w:rsidP="00900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25032" w:rsidRPr="00957BD5" w14:paraId="31FB32F3" w14:textId="77777777" w:rsidTr="00B25032">
        <w:trPr>
          <w:tblHeader/>
        </w:trPr>
        <w:tc>
          <w:tcPr>
            <w:tcW w:w="2267" w:type="pct"/>
            <w:shd w:val="clear" w:color="auto" w:fill="auto"/>
          </w:tcPr>
          <w:p w14:paraId="5FB2D855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6B221DC7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33" w:type="pct"/>
            <w:shd w:val="clear" w:color="auto" w:fill="auto"/>
          </w:tcPr>
          <w:p w14:paraId="16DD4086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41011771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  <w:shd w:val="clear" w:color="auto" w:fill="auto"/>
          </w:tcPr>
          <w:p w14:paraId="61ED1DD2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609DDDF9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6" w:type="pct"/>
            <w:shd w:val="clear" w:color="auto" w:fill="auto"/>
          </w:tcPr>
          <w:p w14:paraId="23598DBF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3D9FAEA1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25032" w:rsidRPr="00957BD5" w14:paraId="2B6C1289" w14:textId="77777777" w:rsidTr="00B25032">
        <w:trPr>
          <w:tblHeader/>
        </w:trPr>
        <w:tc>
          <w:tcPr>
            <w:tcW w:w="2267" w:type="pct"/>
            <w:shd w:val="clear" w:color="auto" w:fill="auto"/>
          </w:tcPr>
          <w:p w14:paraId="0CDE73AA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4D07FD00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3" w:type="pct"/>
            <w:shd w:val="clear" w:color="auto" w:fill="auto"/>
          </w:tcPr>
          <w:p w14:paraId="4681C456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7B560130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4" w:type="pct"/>
            <w:shd w:val="clear" w:color="auto" w:fill="auto"/>
          </w:tcPr>
          <w:p w14:paraId="2D78887F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041945EF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6" w:type="pct"/>
            <w:shd w:val="clear" w:color="auto" w:fill="auto"/>
          </w:tcPr>
          <w:p w14:paraId="589C9479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09F8DE12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B25032" w:rsidRPr="00957BD5" w14:paraId="4EE7D951" w14:textId="77777777" w:rsidTr="00B25032">
        <w:trPr>
          <w:tblHeader/>
        </w:trPr>
        <w:tc>
          <w:tcPr>
            <w:tcW w:w="2267" w:type="pct"/>
          </w:tcPr>
          <w:p w14:paraId="6C0FDBDF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3" w:type="pct"/>
            <w:gridSpan w:val="8"/>
          </w:tcPr>
          <w:p w14:paraId="3772EC81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25032" w:rsidRPr="00957BD5" w14:paraId="20E257A4" w14:textId="77777777" w:rsidTr="005767A5">
        <w:tc>
          <w:tcPr>
            <w:tcW w:w="2267" w:type="pct"/>
          </w:tcPr>
          <w:p w14:paraId="2F88EB11" w14:textId="77777777" w:rsidR="00B25032" w:rsidRPr="00957BD5" w:rsidRDefault="00A85BC3" w:rsidP="00B2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5BC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77" w:type="pct"/>
          </w:tcPr>
          <w:p w14:paraId="32AEC192" w14:textId="77777777" w:rsidR="00B25032" w:rsidRPr="00957BD5" w:rsidRDefault="00585BAA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2,740</w:t>
            </w:r>
          </w:p>
        </w:tc>
        <w:tc>
          <w:tcPr>
            <w:tcW w:w="144" w:type="pct"/>
            <w:gridSpan w:val="2"/>
          </w:tcPr>
          <w:p w14:paraId="7544C212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9D62A0B" w14:textId="77777777" w:rsidR="00B25032" w:rsidRPr="002A7CAF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2,460</w:t>
            </w:r>
          </w:p>
        </w:tc>
        <w:tc>
          <w:tcPr>
            <w:tcW w:w="144" w:type="pct"/>
          </w:tcPr>
          <w:p w14:paraId="5817CB6D" w14:textId="77777777" w:rsidR="00B25032" w:rsidRPr="002A7CAF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3E3EFDD" w14:textId="77777777" w:rsidR="00B25032" w:rsidRPr="00957BD5" w:rsidRDefault="00585BAA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2,740</w:t>
            </w:r>
          </w:p>
        </w:tc>
        <w:tc>
          <w:tcPr>
            <w:tcW w:w="146" w:type="pct"/>
          </w:tcPr>
          <w:p w14:paraId="7A75ADE6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0F9D4EBD" w14:textId="77777777" w:rsidR="00B25032" w:rsidRPr="002A7CAF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2,460</w:t>
            </w:r>
          </w:p>
        </w:tc>
      </w:tr>
      <w:tr w:rsidR="00B25032" w:rsidRPr="00957BD5" w14:paraId="16972D52" w14:textId="77777777" w:rsidTr="00620C12">
        <w:trPr>
          <w:trHeight w:hRule="exact" w:val="371"/>
        </w:trPr>
        <w:tc>
          <w:tcPr>
            <w:tcW w:w="2267" w:type="pct"/>
          </w:tcPr>
          <w:p w14:paraId="26490426" w14:textId="77777777" w:rsidR="00B25032" w:rsidRPr="00957BD5" w:rsidRDefault="00A85BC3" w:rsidP="00B2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20C12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7" w:type="pct"/>
          </w:tcPr>
          <w:p w14:paraId="5A30E9EA" w14:textId="77777777" w:rsidR="00B25032" w:rsidRPr="0021444F" w:rsidRDefault="00585BAA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20,825</w:t>
            </w:r>
          </w:p>
        </w:tc>
        <w:tc>
          <w:tcPr>
            <w:tcW w:w="144" w:type="pct"/>
            <w:gridSpan w:val="2"/>
          </w:tcPr>
          <w:p w14:paraId="218A941F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C612222" w14:textId="77777777" w:rsidR="00B25032" w:rsidRPr="00620C12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0C12">
              <w:rPr>
                <w:rFonts w:asciiTheme="majorBidi" w:hAnsiTheme="majorBidi" w:cstheme="majorBidi"/>
                <w:sz w:val="30"/>
                <w:szCs w:val="30"/>
              </w:rPr>
              <w:t>24,866</w:t>
            </w:r>
          </w:p>
        </w:tc>
        <w:tc>
          <w:tcPr>
            <w:tcW w:w="144" w:type="pct"/>
          </w:tcPr>
          <w:p w14:paraId="15674706" w14:textId="77777777" w:rsidR="00B25032" w:rsidRPr="00620C12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361C6E66" w14:textId="77777777" w:rsidR="00B25032" w:rsidRPr="00957BD5" w:rsidRDefault="00585BAA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20,639</w:t>
            </w:r>
          </w:p>
        </w:tc>
        <w:tc>
          <w:tcPr>
            <w:tcW w:w="146" w:type="pct"/>
          </w:tcPr>
          <w:p w14:paraId="7BC401E3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29896291" w14:textId="77777777" w:rsidR="00B25032" w:rsidRPr="00620C12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0C12">
              <w:rPr>
                <w:rFonts w:asciiTheme="majorBidi" w:hAnsiTheme="majorBidi" w:cstheme="majorBidi"/>
                <w:sz w:val="30"/>
                <w:szCs w:val="30"/>
              </w:rPr>
              <w:t>24,621</w:t>
            </w:r>
          </w:p>
        </w:tc>
      </w:tr>
      <w:tr w:rsidR="00B25032" w:rsidRPr="00957BD5" w14:paraId="091643EE" w14:textId="77777777" w:rsidTr="00315D67">
        <w:tc>
          <w:tcPr>
            <w:tcW w:w="2267" w:type="pct"/>
          </w:tcPr>
          <w:p w14:paraId="40B251B2" w14:textId="77777777" w:rsidR="00B25032" w:rsidRPr="00A85BC3" w:rsidRDefault="00B25032" w:rsidP="00B2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5BC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7" w:type="pct"/>
          </w:tcPr>
          <w:p w14:paraId="13F4E844" w14:textId="77777777" w:rsidR="00B25032" w:rsidRPr="00957BD5" w:rsidRDefault="00585BAA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221</w:t>
            </w:r>
          </w:p>
        </w:tc>
        <w:tc>
          <w:tcPr>
            <w:tcW w:w="144" w:type="pct"/>
            <w:gridSpan w:val="2"/>
          </w:tcPr>
          <w:p w14:paraId="357F40EF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DEAEE8F" w14:textId="77777777" w:rsidR="00B25032" w:rsidRPr="00957BD5" w:rsidRDefault="00A85BC3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417</w:t>
            </w:r>
          </w:p>
        </w:tc>
        <w:tc>
          <w:tcPr>
            <w:tcW w:w="144" w:type="pct"/>
          </w:tcPr>
          <w:p w14:paraId="68CEC6B4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5FA9D0D0" w14:textId="77777777" w:rsidR="00B25032" w:rsidRPr="00957BD5" w:rsidRDefault="00585BAA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221</w:t>
            </w:r>
          </w:p>
        </w:tc>
        <w:tc>
          <w:tcPr>
            <w:tcW w:w="146" w:type="pct"/>
          </w:tcPr>
          <w:p w14:paraId="10BCAB35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3100DC75" w14:textId="77777777" w:rsidR="00B25032" w:rsidRDefault="00A85BC3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417</w:t>
            </w:r>
          </w:p>
        </w:tc>
      </w:tr>
      <w:tr w:rsidR="00B25032" w:rsidRPr="00957BD5" w14:paraId="7883A37E" w14:textId="77777777" w:rsidTr="003C236C">
        <w:tc>
          <w:tcPr>
            <w:tcW w:w="2267" w:type="pct"/>
          </w:tcPr>
          <w:p w14:paraId="3638C99E" w14:textId="77777777" w:rsidR="00B25032" w:rsidRPr="00957BD5" w:rsidRDefault="0048528C" w:rsidP="00B2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3B9B892A" w14:textId="77777777" w:rsidR="00B25032" w:rsidRPr="00957BD5" w:rsidRDefault="00585BAA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23,786</w:t>
            </w:r>
          </w:p>
        </w:tc>
        <w:tc>
          <w:tcPr>
            <w:tcW w:w="144" w:type="pct"/>
            <w:gridSpan w:val="2"/>
          </w:tcPr>
          <w:p w14:paraId="58E9F722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22BABC41" w14:textId="77777777" w:rsidR="00B25032" w:rsidRPr="002A7CAF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27,743</w:t>
            </w:r>
          </w:p>
        </w:tc>
        <w:tc>
          <w:tcPr>
            <w:tcW w:w="144" w:type="pct"/>
          </w:tcPr>
          <w:p w14:paraId="70D4C87A" w14:textId="77777777" w:rsidR="00B25032" w:rsidRPr="002A7CAF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2E1BD95F" w14:textId="77777777" w:rsidR="00B25032" w:rsidRPr="00957BD5" w:rsidRDefault="00585BAA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23,600</w:t>
            </w:r>
          </w:p>
        </w:tc>
        <w:tc>
          <w:tcPr>
            <w:tcW w:w="146" w:type="pct"/>
          </w:tcPr>
          <w:p w14:paraId="7D6EDE76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2159439D" w14:textId="77777777" w:rsidR="00B25032" w:rsidRPr="002A7CAF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27,498</w:t>
            </w:r>
          </w:p>
        </w:tc>
      </w:tr>
      <w:tr w:rsidR="00585BAA" w:rsidRPr="00957BD5" w14:paraId="61E6F5BD" w14:textId="77777777" w:rsidTr="003C236C">
        <w:tc>
          <w:tcPr>
            <w:tcW w:w="2267" w:type="pct"/>
          </w:tcPr>
          <w:p w14:paraId="6D240139" w14:textId="77777777" w:rsidR="00585BAA" w:rsidRPr="00076A3C" w:rsidRDefault="00585BAA" w:rsidP="0058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6A3C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076A3C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076A3C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194FC9A4" w14:textId="77777777" w:rsidR="00585BAA" w:rsidRPr="00076A3C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076A3C">
              <w:rPr>
                <w:rFonts w:ascii="Angsana New" w:hAnsi="Angsana New" w:cs="Angsana New"/>
                <w:noProof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24F75BA4" w14:textId="77777777" w:rsidR="00585BAA" w:rsidRPr="00076A3C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40836BDC" w14:textId="77777777" w:rsidR="00585BAA" w:rsidRPr="00076A3C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076A3C">
              <w:rPr>
                <w:rFonts w:ascii="Angsana New" w:hAnsi="Angsana New" w:cs="Angsana New"/>
                <w:noProof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CCDA321" w14:textId="77777777" w:rsidR="00585BAA" w:rsidRPr="00076A3C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47F7D20D" w14:textId="77777777" w:rsidR="00585BAA" w:rsidRPr="00076A3C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076A3C">
              <w:rPr>
                <w:rFonts w:ascii="Angsana New" w:hAnsi="Angsana New" w:cs="Angsana New"/>
                <w:noProof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94204E2" w14:textId="77777777" w:rsidR="00585BAA" w:rsidRPr="00076A3C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44C20281" w14:textId="77777777" w:rsidR="00585BAA" w:rsidRPr="00076A3C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076A3C">
              <w:rPr>
                <w:rFonts w:ascii="Angsana New" w:hAnsi="Angsana New" w:cs="Angsana New"/>
                <w:noProof/>
                <w:sz w:val="30"/>
                <w:szCs w:val="30"/>
              </w:rPr>
              <w:t>-</w:t>
            </w:r>
          </w:p>
        </w:tc>
      </w:tr>
      <w:tr w:rsidR="00585BAA" w:rsidRPr="00957BD5" w14:paraId="0B3E8F72" w14:textId="77777777" w:rsidTr="003C236C">
        <w:tc>
          <w:tcPr>
            <w:tcW w:w="2267" w:type="pct"/>
          </w:tcPr>
          <w:p w14:paraId="746E3C8F" w14:textId="77777777" w:rsidR="00585BAA" w:rsidRPr="00957BD5" w:rsidRDefault="00585BAA" w:rsidP="0058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44161F2D" w14:textId="77777777" w:rsidR="00585BAA" w:rsidRPr="00957BD5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23,786</w:t>
            </w:r>
          </w:p>
        </w:tc>
        <w:tc>
          <w:tcPr>
            <w:tcW w:w="144" w:type="pct"/>
            <w:gridSpan w:val="2"/>
          </w:tcPr>
          <w:p w14:paraId="1FB6EA79" w14:textId="77777777" w:rsidR="00585BAA" w:rsidRPr="00957BD5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474DF7BA" w14:textId="77777777" w:rsidR="00585BAA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27,743</w:t>
            </w:r>
          </w:p>
        </w:tc>
        <w:tc>
          <w:tcPr>
            <w:tcW w:w="144" w:type="pct"/>
          </w:tcPr>
          <w:p w14:paraId="15257742" w14:textId="77777777" w:rsidR="00585BAA" w:rsidRPr="002A7CAF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595CECE7" w14:textId="77777777" w:rsidR="00585BAA" w:rsidRPr="00957BD5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23,600</w:t>
            </w:r>
          </w:p>
        </w:tc>
        <w:tc>
          <w:tcPr>
            <w:tcW w:w="146" w:type="pct"/>
          </w:tcPr>
          <w:p w14:paraId="5CF93029" w14:textId="77777777" w:rsidR="00585BAA" w:rsidRPr="00957BD5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5EB9715B" w14:textId="77777777" w:rsidR="00585BAA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27,498</w:t>
            </w:r>
          </w:p>
        </w:tc>
      </w:tr>
      <w:tr w:rsidR="00585BAA" w:rsidRPr="00957BD5" w14:paraId="35881551" w14:textId="77777777" w:rsidTr="003C236C">
        <w:tc>
          <w:tcPr>
            <w:tcW w:w="2267" w:type="pct"/>
          </w:tcPr>
          <w:p w14:paraId="7A11C4A7" w14:textId="77777777" w:rsidR="00585BAA" w:rsidRDefault="00585BAA" w:rsidP="0058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</w:tcPr>
          <w:p w14:paraId="16B23C5F" w14:textId="77777777" w:rsidR="00585BAA" w:rsidRPr="00957BD5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4EC2CC2C" w14:textId="77777777" w:rsidR="00585BAA" w:rsidRPr="00957BD5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</w:tcPr>
          <w:p w14:paraId="221F8EA6" w14:textId="77777777" w:rsidR="00585BAA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4" w:type="pct"/>
          </w:tcPr>
          <w:p w14:paraId="2FB047E7" w14:textId="77777777" w:rsidR="00585BAA" w:rsidRPr="002A7CAF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18C33B58" w14:textId="77777777" w:rsidR="00585BAA" w:rsidRPr="00957BD5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6" w:type="pct"/>
          </w:tcPr>
          <w:p w14:paraId="14C84AF4" w14:textId="77777777" w:rsidR="00585BAA" w:rsidRPr="00957BD5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</w:tcPr>
          <w:p w14:paraId="62F03E04" w14:textId="77777777" w:rsidR="00585BAA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</w:tr>
      <w:tr w:rsidR="00585BAA" w:rsidRPr="00957BD5" w14:paraId="08B09287" w14:textId="77777777" w:rsidTr="00C423F3">
        <w:tc>
          <w:tcPr>
            <w:tcW w:w="2267" w:type="pct"/>
          </w:tcPr>
          <w:p w14:paraId="40A6938D" w14:textId="77777777" w:rsidR="00585BAA" w:rsidRPr="00957BD5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8" w:type="pct"/>
            <w:gridSpan w:val="4"/>
          </w:tcPr>
          <w:p w14:paraId="51775ADE" w14:textId="77777777" w:rsidR="00585BAA" w:rsidRPr="00957BD5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957BD5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</w:tcPr>
          <w:p w14:paraId="6AE5DDE6" w14:textId="77777777" w:rsidR="00585BAA" w:rsidRPr="00957BD5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pct"/>
            <w:gridSpan w:val="3"/>
          </w:tcPr>
          <w:p w14:paraId="0F7EA5F0" w14:textId="77777777" w:rsidR="00585BAA" w:rsidRPr="00957BD5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85BAA" w:rsidRPr="00957BD5" w14:paraId="4178BEEA" w14:textId="77777777" w:rsidTr="002F7E60">
        <w:tc>
          <w:tcPr>
            <w:tcW w:w="2267" w:type="pct"/>
          </w:tcPr>
          <w:p w14:paraId="78F1EA34" w14:textId="77777777" w:rsidR="00585BAA" w:rsidRPr="00957BD5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73B2D0B0" w14:textId="77777777" w:rsidR="00585BAA" w:rsidRPr="00957BD5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2562</w:t>
            </w:r>
          </w:p>
        </w:tc>
        <w:tc>
          <w:tcPr>
            <w:tcW w:w="144" w:type="pct"/>
            <w:gridSpan w:val="2"/>
          </w:tcPr>
          <w:p w14:paraId="2DFCDD42" w14:textId="77777777" w:rsidR="00585BAA" w:rsidRPr="00957BD5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8C1076A" w14:textId="77777777" w:rsidR="00585BAA" w:rsidRPr="00957BD5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2561</w:t>
            </w:r>
          </w:p>
        </w:tc>
        <w:tc>
          <w:tcPr>
            <w:tcW w:w="144" w:type="pct"/>
          </w:tcPr>
          <w:p w14:paraId="00465091" w14:textId="77777777" w:rsidR="00585BAA" w:rsidRPr="00957BD5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248D8319" w14:textId="77777777" w:rsidR="00585BAA" w:rsidRPr="00957BD5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2562</w:t>
            </w:r>
          </w:p>
        </w:tc>
        <w:tc>
          <w:tcPr>
            <w:tcW w:w="146" w:type="pct"/>
          </w:tcPr>
          <w:p w14:paraId="63EB274E" w14:textId="77777777" w:rsidR="00585BAA" w:rsidRPr="00957BD5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4F4FBFAA" w14:textId="77777777" w:rsidR="00585BAA" w:rsidRPr="00957BD5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2561</w:t>
            </w:r>
          </w:p>
        </w:tc>
      </w:tr>
      <w:tr w:rsidR="00585BAA" w:rsidRPr="00957BD5" w14:paraId="06621B19" w14:textId="77777777" w:rsidTr="002F7E60">
        <w:tc>
          <w:tcPr>
            <w:tcW w:w="2267" w:type="pct"/>
          </w:tcPr>
          <w:p w14:paraId="5040EEE6" w14:textId="77777777" w:rsidR="00585BAA" w:rsidRPr="00957BD5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33" w:type="pct"/>
            <w:gridSpan w:val="8"/>
          </w:tcPr>
          <w:p w14:paraId="6619C9DD" w14:textId="77777777" w:rsidR="00585BAA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85BAA" w:rsidRPr="00957BD5" w14:paraId="0BD2D86C" w14:textId="77777777" w:rsidTr="002F7E60">
        <w:tc>
          <w:tcPr>
            <w:tcW w:w="2267" w:type="pct"/>
          </w:tcPr>
          <w:p w14:paraId="7CB65290" w14:textId="1E2FEA14" w:rsidR="00585BAA" w:rsidRPr="00957BD5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หนี้สูญและหนี้สงสัยจะสูญ</w:t>
            </w:r>
          </w:p>
        </w:tc>
        <w:tc>
          <w:tcPr>
            <w:tcW w:w="577" w:type="pct"/>
          </w:tcPr>
          <w:p w14:paraId="798A5F43" w14:textId="77777777" w:rsidR="00585BAA" w:rsidRPr="00325B75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cs/>
              </w:rPr>
            </w:pPr>
          </w:p>
        </w:tc>
        <w:tc>
          <w:tcPr>
            <w:tcW w:w="144" w:type="pct"/>
            <w:gridSpan w:val="2"/>
          </w:tcPr>
          <w:p w14:paraId="4C757E68" w14:textId="77777777" w:rsidR="00585BAA" w:rsidRPr="00957BD5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7" w:type="pct"/>
          </w:tcPr>
          <w:p w14:paraId="527F395E" w14:textId="77777777" w:rsidR="00585BAA" w:rsidRPr="00957BD5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4" w:type="pct"/>
          </w:tcPr>
          <w:p w14:paraId="75C89FF7" w14:textId="77777777" w:rsidR="00585BAA" w:rsidRPr="00957BD5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2CADB840" w14:textId="77777777" w:rsidR="00585BAA" w:rsidRPr="00957BD5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6" w:type="pct"/>
          </w:tcPr>
          <w:p w14:paraId="1F8229EC" w14:textId="77777777" w:rsidR="00585BAA" w:rsidRPr="00957BD5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9" w:type="pct"/>
          </w:tcPr>
          <w:p w14:paraId="5F8EFED3" w14:textId="77777777" w:rsidR="00585BAA" w:rsidRPr="00957BD5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</w:tr>
      <w:tr w:rsidR="00585BAA" w:rsidRPr="00957BD5" w14:paraId="281C84B1" w14:textId="77777777" w:rsidTr="002F7E60">
        <w:tc>
          <w:tcPr>
            <w:tcW w:w="2267" w:type="pct"/>
          </w:tcPr>
          <w:p w14:paraId="32C54CB3" w14:textId="77777777" w:rsidR="00585BAA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Pr="009B2C54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สาม</w:t>
            </w:r>
            <w:r w:rsidRPr="009B2C5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 มิถุนายน</w:t>
            </w: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14:paraId="561C41F9" w14:textId="77777777" w:rsidR="00585BAA" w:rsidRPr="003A1DF1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151BCA39" w14:textId="77777777" w:rsidR="00585BAA" w:rsidRPr="003A1DF1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14:paraId="66299B3C" w14:textId="77777777" w:rsidR="00585BAA" w:rsidRPr="003A1DF1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5354548" w14:textId="77777777" w:rsidR="00585BAA" w:rsidRPr="003A1DF1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double" w:sz="4" w:space="0" w:color="auto"/>
            </w:tcBorders>
          </w:tcPr>
          <w:p w14:paraId="47AFB7FE" w14:textId="77777777" w:rsidR="00585BAA" w:rsidRPr="003A1DF1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B326723" w14:textId="77777777" w:rsidR="00585BAA" w:rsidRPr="003A1DF1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14:paraId="17AB77B8" w14:textId="77777777" w:rsidR="00585BAA" w:rsidRPr="003A1DF1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C47A0F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-</w:t>
            </w:r>
          </w:p>
        </w:tc>
      </w:tr>
      <w:tr w:rsidR="00585BAA" w:rsidRPr="00957BD5" w14:paraId="4C7B1B1C" w14:textId="77777777" w:rsidTr="002F7E60">
        <w:tc>
          <w:tcPr>
            <w:tcW w:w="2267" w:type="pct"/>
          </w:tcPr>
          <w:p w14:paraId="691B52A4" w14:textId="77777777" w:rsidR="00585BAA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Pr="009B2C5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งวดหกเดือนสิ้นสุดวันที่ </w:t>
            </w:r>
            <w:r w:rsidRPr="009B2C54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9B2C54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77" w:type="pct"/>
            <w:tcBorders>
              <w:top w:val="double" w:sz="4" w:space="0" w:color="auto"/>
              <w:bottom w:val="double" w:sz="4" w:space="0" w:color="auto"/>
            </w:tcBorders>
          </w:tcPr>
          <w:p w14:paraId="583E3D56" w14:textId="77777777" w:rsidR="00585BAA" w:rsidRPr="003A1DF1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66C3EB53" w14:textId="77777777" w:rsidR="00585BAA" w:rsidRPr="003A1DF1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double" w:sz="4" w:space="0" w:color="auto"/>
              <w:bottom w:val="double" w:sz="4" w:space="0" w:color="auto"/>
            </w:tcBorders>
          </w:tcPr>
          <w:p w14:paraId="0527BC40" w14:textId="77777777" w:rsidR="00585BAA" w:rsidRPr="003A1DF1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29</w:t>
            </w:r>
          </w:p>
        </w:tc>
        <w:tc>
          <w:tcPr>
            <w:tcW w:w="144" w:type="pct"/>
          </w:tcPr>
          <w:p w14:paraId="606DA8B5" w14:textId="77777777" w:rsidR="00585BAA" w:rsidRPr="003A1DF1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double" w:sz="4" w:space="0" w:color="auto"/>
              <w:bottom w:val="double" w:sz="4" w:space="0" w:color="auto"/>
            </w:tcBorders>
          </w:tcPr>
          <w:p w14:paraId="69EE1034" w14:textId="77777777" w:rsidR="00585BAA" w:rsidRPr="003A1DF1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CF07CAB" w14:textId="77777777" w:rsidR="00585BAA" w:rsidRPr="003A1DF1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double" w:sz="4" w:space="0" w:color="auto"/>
              <w:bottom w:val="double" w:sz="4" w:space="0" w:color="auto"/>
            </w:tcBorders>
          </w:tcPr>
          <w:p w14:paraId="60EBADE5" w14:textId="77777777" w:rsidR="00585BAA" w:rsidRPr="003A1DF1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29</w:t>
            </w:r>
          </w:p>
        </w:tc>
      </w:tr>
    </w:tbl>
    <w:p w14:paraId="29CBD0BF" w14:textId="77777777" w:rsidR="00ED6991" w:rsidRDefault="00ED6991" w:rsidP="00B71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3"/>
        <w:gridCol w:w="1083"/>
        <w:gridCol w:w="249"/>
        <w:gridCol w:w="21"/>
        <w:gridCol w:w="1082"/>
        <w:gridCol w:w="270"/>
        <w:gridCol w:w="1080"/>
        <w:gridCol w:w="274"/>
        <w:gridCol w:w="1067"/>
      </w:tblGrid>
      <w:tr w:rsidR="005767A5" w:rsidRPr="00957BD5" w14:paraId="243C1C9A" w14:textId="77777777" w:rsidTr="00EF0C9D">
        <w:tc>
          <w:tcPr>
            <w:tcW w:w="2267" w:type="pct"/>
            <w:shd w:val="clear" w:color="auto" w:fill="auto"/>
          </w:tcPr>
          <w:p w14:paraId="0B14057C" w14:textId="77777777" w:rsidR="005767A5" w:rsidRPr="00957BD5" w:rsidRDefault="005767A5" w:rsidP="009000E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ลูกหนี้อื่น</w:t>
            </w: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- </w:t>
            </w: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98" w:type="pct"/>
            <w:gridSpan w:val="4"/>
            <w:shd w:val="clear" w:color="auto" w:fill="auto"/>
          </w:tcPr>
          <w:p w14:paraId="1A230E36" w14:textId="77777777" w:rsidR="005767A5" w:rsidRPr="00957BD5" w:rsidRDefault="005767A5" w:rsidP="00900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957BD5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  <w:shd w:val="clear" w:color="auto" w:fill="auto"/>
          </w:tcPr>
          <w:p w14:paraId="4DE4EEE1" w14:textId="77777777" w:rsidR="005767A5" w:rsidRPr="00957BD5" w:rsidRDefault="005767A5" w:rsidP="00900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pct"/>
            <w:gridSpan w:val="3"/>
            <w:shd w:val="clear" w:color="auto" w:fill="auto"/>
          </w:tcPr>
          <w:p w14:paraId="62AD0F98" w14:textId="77777777" w:rsidR="005767A5" w:rsidRPr="00957BD5" w:rsidRDefault="005767A5" w:rsidP="00900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25032" w:rsidRPr="00957BD5" w14:paraId="79EE113C" w14:textId="77777777" w:rsidTr="00EF0C9D">
        <w:tc>
          <w:tcPr>
            <w:tcW w:w="2267" w:type="pct"/>
            <w:shd w:val="clear" w:color="auto" w:fill="auto"/>
          </w:tcPr>
          <w:p w14:paraId="31220661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015B8731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33" w:type="pct"/>
            <w:shd w:val="clear" w:color="auto" w:fill="auto"/>
          </w:tcPr>
          <w:p w14:paraId="2F5E0F03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4672A003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  <w:shd w:val="clear" w:color="auto" w:fill="auto"/>
          </w:tcPr>
          <w:p w14:paraId="367161BA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36BEFB6E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  <w:shd w:val="clear" w:color="auto" w:fill="auto"/>
          </w:tcPr>
          <w:p w14:paraId="57C08327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0F7440FE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25032" w:rsidRPr="00957BD5" w14:paraId="0F7B5FDA" w14:textId="77777777" w:rsidTr="00EA0722">
        <w:tc>
          <w:tcPr>
            <w:tcW w:w="2267" w:type="pct"/>
            <w:shd w:val="clear" w:color="auto" w:fill="auto"/>
          </w:tcPr>
          <w:p w14:paraId="3D181725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603CB317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3" w:type="pct"/>
            <w:shd w:val="clear" w:color="auto" w:fill="auto"/>
          </w:tcPr>
          <w:p w14:paraId="13AF7298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4CCBE0A6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4" w:type="pct"/>
            <w:shd w:val="clear" w:color="auto" w:fill="auto"/>
          </w:tcPr>
          <w:p w14:paraId="44761952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01B6308A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6" w:type="pct"/>
            <w:shd w:val="clear" w:color="auto" w:fill="auto"/>
          </w:tcPr>
          <w:p w14:paraId="4570D821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15203419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B25032" w:rsidRPr="00957BD5" w14:paraId="24097D8A" w14:textId="77777777" w:rsidTr="00315D67">
        <w:tc>
          <w:tcPr>
            <w:tcW w:w="2267" w:type="pct"/>
          </w:tcPr>
          <w:p w14:paraId="0B18ED97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3" w:type="pct"/>
            <w:gridSpan w:val="8"/>
          </w:tcPr>
          <w:p w14:paraId="565F6098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85BAA" w:rsidRPr="00957BD5" w14:paraId="52F4D0EE" w14:textId="77777777" w:rsidTr="00EA0722">
        <w:tc>
          <w:tcPr>
            <w:tcW w:w="2267" w:type="pct"/>
          </w:tcPr>
          <w:p w14:paraId="1B21D434" w14:textId="77777777" w:rsidR="00585BAA" w:rsidRPr="00957BD5" w:rsidRDefault="00585BAA" w:rsidP="0058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14CBE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7BD683C9" w14:textId="77777777" w:rsidR="00585BAA" w:rsidRPr="002A7CAF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08" w:right="2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6F8ABF5C" w14:textId="77777777" w:rsidR="00585BAA" w:rsidRPr="00957BD5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8DC2AAD" w14:textId="77777777" w:rsidR="00585BAA" w:rsidRPr="002A7CAF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08" w:right="2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15E0B3B" w14:textId="77777777" w:rsidR="00585BAA" w:rsidRPr="00957BD5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3FE1D536" w14:textId="77777777" w:rsidR="00585BAA" w:rsidRPr="00957BD5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1,568</w:t>
            </w:r>
          </w:p>
        </w:tc>
        <w:tc>
          <w:tcPr>
            <w:tcW w:w="146" w:type="pct"/>
          </w:tcPr>
          <w:p w14:paraId="55BD5F58" w14:textId="77777777" w:rsidR="00585BAA" w:rsidRPr="00957BD5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5CFF8DEE" w14:textId="77777777" w:rsidR="00585BAA" w:rsidRPr="002A7CAF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1,782</w:t>
            </w:r>
          </w:p>
        </w:tc>
      </w:tr>
      <w:tr w:rsidR="00585BAA" w:rsidRPr="00957BD5" w14:paraId="7406BFE7" w14:textId="77777777" w:rsidTr="00EF0C9D">
        <w:tc>
          <w:tcPr>
            <w:tcW w:w="2267" w:type="pct"/>
          </w:tcPr>
          <w:p w14:paraId="150022C4" w14:textId="77777777" w:rsidR="00585BAA" w:rsidRPr="00957BD5" w:rsidRDefault="00585BAA" w:rsidP="0058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A0977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414266AF" w14:textId="77777777" w:rsidR="00585BAA" w:rsidRPr="00957BD5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4,784</w:t>
            </w:r>
          </w:p>
        </w:tc>
        <w:tc>
          <w:tcPr>
            <w:tcW w:w="144" w:type="pct"/>
            <w:gridSpan w:val="2"/>
          </w:tcPr>
          <w:p w14:paraId="2B6A2B3B" w14:textId="77777777" w:rsidR="00585BAA" w:rsidRPr="00957BD5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2309403D" w14:textId="77777777" w:rsidR="00585BAA" w:rsidRPr="002A7CAF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5,055</w:t>
            </w:r>
          </w:p>
        </w:tc>
        <w:tc>
          <w:tcPr>
            <w:tcW w:w="144" w:type="pct"/>
          </w:tcPr>
          <w:p w14:paraId="34F23AC7" w14:textId="77777777" w:rsidR="00585BAA" w:rsidRPr="00957BD5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4BC5BD3C" w14:textId="77777777" w:rsidR="00585BAA" w:rsidRPr="00957BD5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4,746</w:t>
            </w:r>
          </w:p>
        </w:tc>
        <w:tc>
          <w:tcPr>
            <w:tcW w:w="146" w:type="pct"/>
          </w:tcPr>
          <w:p w14:paraId="7BF97192" w14:textId="77777777" w:rsidR="00585BAA" w:rsidRPr="00957BD5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2B86F8E2" w14:textId="77777777" w:rsidR="00585BAA" w:rsidRPr="002A7CAF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5,015</w:t>
            </w:r>
          </w:p>
        </w:tc>
      </w:tr>
      <w:tr w:rsidR="00585BAA" w:rsidRPr="00957BD5" w14:paraId="7447079C" w14:textId="77777777" w:rsidTr="00EF0C9D">
        <w:tc>
          <w:tcPr>
            <w:tcW w:w="2267" w:type="pct"/>
          </w:tcPr>
          <w:p w14:paraId="41FCFDE6" w14:textId="77777777" w:rsidR="00585BAA" w:rsidRPr="00957BD5" w:rsidRDefault="00585BAA" w:rsidP="0058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21A5397F" w14:textId="77777777" w:rsidR="00585BAA" w:rsidRPr="00957BD5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4,784</w:t>
            </w:r>
          </w:p>
        </w:tc>
        <w:tc>
          <w:tcPr>
            <w:tcW w:w="144" w:type="pct"/>
            <w:gridSpan w:val="2"/>
          </w:tcPr>
          <w:p w14:paraId="5A9B87EA" w14:textId="77777777" w:rsidR="00585BAA" w:rsidRPr="00957BD5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1BBA007D" w14:textId="77777777" w:rsidR="00585BAA" w:rsidRPr="002A7CAF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5,055</w:t>
            </w:r>
          </w:p>
        </w:tc>
        <w:tc>
          <w:tcPr>
            <w:tcW w:w="144" w:type="pct"/>
          </w:tcPr>
          <w:p w14:paraId="49B18524" w14:textId="77777777" w:rsidR="00585BAA" w:rsidRPr="00957BD5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3A4D85BA" w14:textId="77777777" w:rsidR="00585BAA" w:rsidRPr="00957BD5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6,314</w:t>
            </w:r>
          </w:p>
        </w:tc>
        <w:tc>
          <w:tcPr>
            <w:tcW w:w="146" w:type="pct"/>
          </w:tcPr>
          <w:p w14:paraId="4B100DA2" w14:textId="77777777" w:rsidR="00585BAA" w:rsidRPr="00957BD5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41E7CA41" w14:textId="77777777" w:rsidR="00585BAA" w:rsidRPr="002A7CAF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6,797</w:t>
            </w:r>
          </w:p>
        </w:tc>
      </w:tr>
    </w:tbl>
    <w:p w14:paraId="63FBF05E" w14:textId="77777777" w:rsidR="00EA0722" w:rsidRDefault="00EA0722" w:rsidP="00E00B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Theme="majorBidi" w:hAnsiTheme="majorBidi" w:cstheme="majorBidi"/>
          <w:sz w:val="20"/>
          <w:szCs w:val="20"/>
        </w:rPr>
      </w:pPr>
    </w:p>
    <w:p w14:paraId="53413A5D" w14:textId="77777777" w:rsidR="00EA0722" w:rsidRPr="00994ECF" w:rsidRDefault="00C64BFB" w:rsidP="00897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3"/>
        <w:gridCol w:w="1083"/>
        <w:gridCol w:w="249"/>
        <w:gridCol w:w="21"/>
        <w:gridCol w:w="1082"/>
        <w:gridCol w:w="270"/>
        <w:gridCol w:w="1080"/>
        <w:gridCol w:w="274"/>
        <w:gridCol w:w="1067"/>
      </w:tblGrid>
      <w:tr w:rsidR="005767A5" w:rsidRPr="00957BD5" w14:paraId="4BB65D4B" w14:textId="77777777" w:rsidTr="00B25032">
        <w:trPr>
          <w:tblHeader/>
        </w:trPr>
        <w:tc>
          <w:tcPr>
            <w:tcW w:w="2267" w:type="pct"/>
            <w:shd w:val="clear" w:color="auto" w:fill="auto"/>
          </w:tcPr>
          <w:p w14:paraId="0868D110" w14:textId="77777777" w:rsidR="005767A5" w:rsidRPr="00957BD5" w:rsidRDefault="005767A5" w:rsidP="009000E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10211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lastRenderedPageBreak/>
              <w:br w:type="page"/>
            </w:r>
            <w:r w:rsidRPr="00957BD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br w:type="page"/>
            </w: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- </w:t>
            </w: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98" w:type="pct"/>
            <w:gridSpan w:val="4"/>
            <w:shd w:val="clear" w:color="auto" w:fill="auto"/>
          </w:tcPr>
          <w:p w14:paraId="38290D08" w14:textId="77777777" w:rsidR="005767A5" w:rsidRPr="00957BD5" w:rsidRDefault="005767A5" w:rsidP="00900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957BD5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  <w:shd w:val="clear" w:color="auto" w:fill="auto"/>
          </w:tcPr>
          <w:p w14:paraId="19E5CAEB" w14:textId="77777777" w:rsidR="005767A5" w:rsidRPr="00957BD5" w:rsidRDefault="005767A5" w:rsidP="00900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pct"/>
            <w:gridSpan w:val="3"/>
            <w:shd w:val="clear" w:color="auto" w:fill="auto"/>
          </w:tcPr>
          <w:p w14:paraId="1FA65923" w14:textId="77777777" w:rsidR="005767A5" w:rsidRPr="00957BD5" w:rsidRDefault="005767A5" w:rsidP="00900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25032" w:rsidRPr="00957BD5" w14:paraId="2761D4F3" w14:textId="77777777" w:rsidTr="00B25032">
        <w:trPr>
          <w:tblHeader/>
        </w:trPr>
        <w:tc>
          <w:tcPr>
            <w:tcW w:w="2267" w:type="pct"/>
            <w:shd w:val="clear" w:color="auto" w:fill="auto"/>
          </w:tcPr>
          <w:p w14:paraId="2E25EE53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0034A519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33" w:type="pct"/>
            <w:shd w:val="clear" w:color="auto" w:fill="auto"/>
          </w:tcPr>
          <w:p w14:paraId="7EAE535F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00C15290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  <w:shd w:val="clear" w:color="auto" w:fill="auto"/>
          </w:tcPr>
          <w:p w14:paraId="13890128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09FE20C5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  <w:shd w:val="clear" w:color="auto" w:fill="auto"/>
          </w:tcPr>
          <w:p w14:paraId="753BDE3F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14CA13AF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25032" w:rsidRPr="00957BD5" w14:paraId="1008C0D1" w14:textId="77777777" w:rsidTr="00B25032">
        <w:trPr>
          <w:tblHeader/>
        </w:trPr>
        <w:tc>
          <w:tcPr>
            <w:tcW w:w="2267" w:type="pct"/>
            <w:shd w:val="clear" w:color="auto" w:fill="auto"/>
          </w:tcPr>
          <w:p w14:paraId="6F3346D7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1D319AC5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3" w:type="pct"/>
            <w:shd w:val="clear" w:color="auto" w:fill="auto"/>
          </w:tcPr>
          <w:p w14:paraId="130B4A5E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3330A09C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4" w:type="pct"/>
            <w:shd w:val="clear" w:color="auto" w:fill="auto"/>
          </w:tcPr>
          <w:p w14:paraId="6B8E5DCE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4FB19F92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6" w:type="pct"/>
            <w:shd w:val="clear" w:color="auto" w:fill="auto"/>
          </w:tcPr>
          <w:p w14:paraId="6C438811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75C7E0D2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B25032" w:rsidRPr="00957BD5" w14:paraId="43694FE1" w14:textId="77777777" w:rsidTr="00B25032">
        <w:trPr>
          <w:tblHeader/>
        </w:trPr>
        <w:tc>
          <w:tcPr>
            <w:tcW w:w="2267" w:type="pct"/>
          </w:tcPr>
          <w:p w14:paraId="3AD9D463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3" w:type="pct"/>
            <w:gridSpan w:val="8"/>
          </w:tcPr>
          <w:p w14:paraId="51B5B839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25032" w:rsidRPr="00957BD5" w14:paraId="17906FC8" w14:textId="77777777" w:rsidTr="00B25032">
        <w:tc>
          <w:tcPr>
            <w:tcW w:w="2267" w:type="pct"/>
          </w:tcPr>
          <w:p w14:paraId="3A2A372A" w14:textId="77777777" w:rsidR="00B25032" w:rsidRPr="007F2501" w:rsidRDefault="007F2501" w:rsidP="00B2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F2501">
              <w:rPr>
                <w:rFonts w:asciiTheme="majorBidi" w:hAnsiTheme="majorBidi" w:cs="Angsana New" w:hint="cs"/>
                <w:b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77" w:type="pct"/>
          </w:tcPr>
          <w:p w14:paraId="00932A97" w14:textId="77777777" w:rsidR="00B25032" w:rsidRPr="00957BD5" w:rsidRDefault="00585BAA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4,156</w:t>
            </w:r>
          </w:p>
        </w:tc>
        <w:tc>
          <w:tcPr>
            <w:tcW w:w="144" w:type="pct"/>
            <w:gridSpan w:val="2"/>
          </w:tcPr>
          <w:p w14:paraId="28D59EA6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6341E33" w14:textId="77777777" w:rsidR="00B25032" w:rsidRPr="002A7CAF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5,202</w:t>
            </w:r>
          </w:p>
        </w:tc>
        <w:tc>
          <w:tcPr>
            <w:tcW w:w="144" w:type="pct"/>
          </w:tcPr>
          <w:p w14:paraId="38774BFA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53AA95EA" w14:textId="77777777" w:rsidR="00B25032" w:rsidRPr="00957BD5" w:rsidRDefault="00585BAA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4,156</w:t>
            </w:r>
          </w:p>
        </w:tc>
        <w:tc>
          <w:tcPr>
            <w:tcW w:w="146" w:type="pct"/>
          </w:tcPr>
          <w:p w14:paraId="52461D4E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6DF175E" w14:textId="77777777" w:rsidR="00B25032" w:rsidRPr="002A7CAF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5,202</w:t>
            </w:r>
          </w:p>
        </w:tc>
      </w:tr>
      <w:tr w:rsidR="00585BAA" w:rsidRPr="00957BD5" w14:paraId="6E4957A3" w14:textId="77777777" w:rsidTr="00EF0C9D">
        <w:tc>
          <w:tcPr>
            <w:tcW w:w="2267" w:type="pct"/>
          </w:tcPr>
          <w:p w14:paraId="1B1CFE16" w14:textId="77777777" w:rsidR="00585BAA" w:rsidRPr="00957BD5" w:rsidRDefault="00585BAA" w:rsidP="0058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F2501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424C4ED6" w14:textId="77777777" w:rsidR="00585BAA" w:rsidRPr="002A7CAF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04792E1B" w14:textId="77777777" w:rsidR="00585BAA" w:rsidRPr="00957BD5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7EA646D" w14:textId="77777777" w:rsidR="00585BAA" w:rsidRPr="002A7CAF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61B804A" w14:textId="77777777" w:rsidR="00585BAA" w:rsidRPr="00957BD5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581576CA" w14:textId="77777777" w:rsidR="00585BAA" w:rsidRPr="00957BD5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17,266</w:t>
            </w:r>
          </w:p>
        </w:tc>
        <w:tc>
          <w:tcPr>
            <w:tcW w:w="146" w:type="pct"/>
          </w:tcPr>
          <w:p w14:paraId="4A7B1067" w14:textId="77777777" w:rsidR="00585BAA" w:rsidRPr="00957BD5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E312445" w14:textId="77777777" w:rsidR="00585BAA" w:rsidRPr="002A7CAF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19,031</w:t>
            </w:r>
          </w:p>
        </w:tc>
      </w:tr>
      <w:tr w:rsidR="00585BAA" w:rsidRPr="00957BD5" w14:paraId="3CD8FB88" w14:textId="77777777" w:rsidTr="00EF0C9D">
        <w:tc>
          <w:tcPr>
            <w:tcW w:w="2267" w:type="pct"/>
          </w:tcPr>
          <w:p w14:paraId="0EB3E9B3" w14:textId="77777777" w:rsidR="00585BAA" w:rsidRPr="002A7CAF" w:rsidRDefault="00585BAA" w:rsidP="0058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2501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271937A5" w14:textId="77777777" w:rsidR="00585BAA" w:rsidRPr="002A7CAF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0D787096" w14:textId="77777777" w:rsidR="00585BAA" w:rsidRPr="00957BD5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6083F472" w14:textId="77777777" w:rsidR="00585BAA" w:rsidRPr="002A7CAF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4" w:type="pct"/>
          </w:tcPr>
          <w:p w14:paraId="41459DF8" w14:textId="77777777" w:rsidR="00585BAA" w:rsidRPr="00957BD5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26CA03CB" w14:textId="77777777" w:rsidR="00585BAA" w:rsidRPr="002A7CAF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F004E46" w14:textId="77777777" w:rsidR="00585BAA" w:rsidRPr="00957BD5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39C7B0DE" w14:textId="77777777" w:rsidR="00585BAA" w:rsidRPr="002A7CAF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585BAA" w:rsidRPr="00957BD5" w14:paraId="269D6B4E" w14:textId="77777777" w:rsidTr="00EF0C9D">
        <w:tc>
          <w:tcPr>
            <w:tcW w:w="2267" w:type="pct"/>
          </w:tcPr>
          <w:p w14:paraId="6B3663CD" w14:textId="77777777" w:rsidR="00585BAA" w:rsidRPr="00957BD5" w:rsidRDefault="00585BAA" w:rsidP="0058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209F8FAF" w14:textId="77777777" w:rsidR="00585BAA" w:rsidRPr="0092427B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4,156</w:t>
            </w:r>
          </w:p>
        </w:tc>
        <w:tc>
          <w:tcPr>
            <w:tcW w:w="144" w:type="pct"/>
            <w:gridSpan w:val="2"/>
          </w:tcPr>
          <w:p w14:paraId="2457E8BE" w14:textId="77777777" w:rsidR="00585BAA" w:rsidRPr="0092427B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5B889564" w14:textId="77777777" w:rsidR="00585BAA" w:rsidRPr="0092427B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5</w:t>
            </w:r>
            <w:r w:rsidRPr="0092427B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204</w:t>
            </w:r>
          </w:p>
        </w:tc>
        <w:tc>
          <w:tcPr>
            <w:tcW w:w="144" w:type="pct"/>
          </w:tcPr>
          <w:p w14:paraId="21D80B66" w14:textId="77777777" w:rsidR="00585BAA" w:rsidRPr="00957BD5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783A1B5F" w14:textId="77777777" w:rsidR="00585BAA" w:rsidRPr="00957BD5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21,422</w:t>
            </w:r>
          </w:p>
        </w:tc>
        <w:tc>
          <w:tcPr>
            <w:tcW w:w="146" w:type="pct"/>
          </w:tcPr>
          <w:p w14:paraId="68390B1D" w14:textId="77777777" w:rsidR="00585BAA" w:rsidRPr="00957BD5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6F6C3E42" w14:textId="77777777" w:rsidR="00585BAA" w:rsidRPr="00957BD5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24,235</w:t>
            </w:r>
          </w:p>
        </w:tc>
      </w:tr>
    </w:tbl>
    <w:p w14:paraId="002A5699" w14:textId="77777777" w:rsidR="00315D67" w:rsidRDefault="00315D67">
      <w:pPr>
        <w:rPr>
          <w:rFonts w:asciiTheme="majorBidi" w:hAnsiTheme="majorBidi" w:cstheme="majorBidi"/>
          <w:sz w:val="20"/>
          <w:szCs w:val="20"/>
        </w:rPr>
      </w:pPr>
    </w:p>
    <w:p w14:paraId="7348D517" w14:textId="77777777" w:rsidR="00B25032" w:rsidRDefault="00B25032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5"/>
        <w:gridCol w:w="1095"/>
        <w:gridCol w:w="270"/>
        <w:gridCol w:w="1088"/>
        <w:gridCol w:w="270"/>
        <w:gridCol w:w="1054"/>
        <w:gridCol w:w="246"/>
        <w:gridCol w:w="1101"/>
      </w:tblGrid>
      <w:tr w:rsidR="005767A5" w:rsidRPr="00957BD5" w14:paraId="663B2E77" w14:textId="77777777" w:rsidTr="001F1777">
        <w:tc>
          <w:tcPr>
            <w:tcW w:w="2268" w:type="pct"/>
          </w:tcPr>
          <w:p w14:paraId="4C23C553" w14:textId="77777777" w:rsidR="005767A5" w:rsidRPr="00957BD5" w:rsidRDefault="005767A5" w:rsidP="0057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  <w:r w:rsidRPr="00957B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957B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08" w:type="pct"/>
            <w:gridSpan w:val="3"/>
          </w:tcPr>
          <w:p w14:paraId="1355CDA8" w14:textId="77777777"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957BD5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</w:tcPr>
          <w:p w14:paraId="5DBF6AF7" w14:textId="77777777"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0" w:type="pct"/>
            <w:gridSpan w:val="3"/>
          </w:tcPr>
          <w:p w14:paraId="137763C5" w14:textId="77777777"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25032" w:rsidRPr="00957BD5" w14:paraId="583C8C10" w14:textId="77777777" w:rsidTr="001F1777">
        <w:tc>
          <w:tcPr>
            <w:tcW w:w="2268" w:type="pct"/>
          </w:tcPr>
          <w:p w14:paraId="07728A63" w14:textId="77777777" w:rsidR="00B25032" w:rsidRPr="00957BD5" w:rsidRDefault="00B25032" w:rsidP="00B2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14:paraId="5033B4CE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4" w:type="pct"/>
          </w:tcPr>
          <w:p w14:paraId="6AAC2F8E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6AA949ED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</w:tcPr>
          <w:p w14:paraId="7B860626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5FA6E613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31" w:type="pct"/>
          </w:tcPr>
          <w:p w14:paraId="20D553ED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33016997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25032" w:rsidRPr="00957BD5" w14:paraId="53BCBA08" w14:textId="77777777" w:rsidTr="001F1777">
        <w:tc>
          <w:tcPr>
            <w:tcW w:w="2268" w:type="pct"/>
          </w:tcPr>
          <w:p w14:paraId="25D62339" w14:textId="77777777" w:rsidR="00B25032" w:rsidRPr="00957BD5" w:rsidRDefault="00B25032" w:rsidP="00B2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14:paraId="2311FA48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4" w:type="pct"/>
          </w:tcPr>
          <w:p w14:paraId="03BB54F5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44B6E257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4" w:type="pct"/>
          </w:tcPr>
          <w:p w14:paraId="37160B4F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63BC9829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1" w:type="pct"/>
          </w:tcPr>
          <w:p w14:paraId="55263B27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36B83457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B25032" w:rsidRPr="00957BD5" w14:paraId="61481C88" w14:textId="77777777" w:rsidTr="00957BD5">
        <w:tc>
          <w:tcPr>
            <w:tcW w:w="2268" w:type="pct"/>
          </w:tcPr>
          <w:p w14:paraId="0A39A93D" w14:textId="77777777" w:rsidR="00B25032" w:rsidRPr="00957BD5" w:rsidRDefault="00B25032" w:rsidP="00B2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32" w:type="pct"/>
            <w:gridSpan w:val="7"/>
          </w:tcPr>
          <w:p w14:paraId="611E44F4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85BAA" w:rsidRPr="00957BD5" w14:paraId="58EAE443" w14:textId="77777777" w:rsidTr="001F1777">
        <w:tc>
          <w:tcPr>
            <w:tcW w:w="2268" w:type="pct"/>
          </w:tcPr>
          <w:p w14:paraId="267B69B8" w14:textId="77777777" w:rsidR="00585BAA" w:rsidRPr="00957BD5" w:rsidRDefault="00585BAA" w:rsidP="0058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4DF8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4" w:type="pct"/>
          </w:tcPr>
          <w:p w14:paraId="6793894A" w14:textId="77777777" w:rsidR="00585BAA" w:rsidRPr="002A7CAF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206C6BC" w14:textId="77777777" w:rsidR="00585BAA" w:rsidRPr="00957BD5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7902CE85" w14:textId="77777777" w:rsidR="00585BAA" w:rsidRPr="002A7CAF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BB9B54E" w14:textId="77777777" w:rsidR="00585BAA" w:rsidRPr="00957BD5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1E6D6E3E" w14:textId="77777777" w:rsidR="00585BAA" w:rsidRPr="0092427B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222</w:t>
            </w:r>
          </w:p>
        </w:tc>
        <w:tc>
          <w:tcPr>
            <w:tcW w:w="131" w:type="pct"/>
          </w:tcPr>
          <w:p w14:paraId="672B1291" w14:textId="77777777" w:rsidR="00585BAA" w:rsidRPr="00957BD5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7A7440E7" w14:textId="77777777" w:rsidR="00585BAA" w:rsidRPr="002A7CAF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361</w:t>
            </w:r>
          </w:p>
        </w:tc>
      </w:tr>
      <w:tr w:rsidR="00585BAA" w:rsidRPr="00957BD5" w14:paraId="2B0B7677" w14:textId="77777777" w:rsidTr="001F1777">
        <w:tc>
          <w:tcPr>
            <w:tcW w:w="2268" w:type="pct"/>
          </w:tcPr>
          <w:p w14:paraId="4643D267" w14:textId="77777777" w:rsidR="00585BAA" w:rsidRPr="00957BD5" w:rsidRDefault="00585BAA" w:rsidP="0058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4DF8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32EBA11F" w14:textId="77777777" w:rsidR="00585BAA" w:rsidRPr="00957BD5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2,666</w:t>
            </w:r>
          </w:p>
        </w:tc>
        <w:tc>
          <w:tcPr>
            <w:tcW w:w="144" w:type="pct"/>
          </w:tcPr>
          <w:p w14:paraId="1490E4BA" w14:textId="77777777" w:rsidR="00585BAA" w:rsidRPr="00957BD5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15A36B78" w14:textId="77777777" w:rsidR="00585BAA" w:rsidRPr="002A7CAF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2,713</w:t>
            </w:r>
          </w:p>
        </w:tc>
        <w:tc>
          <w:tcPr>
            <w:tcW w:w="144" w:type="pct"/>
          </w:tcPr>
          <w:p w14:paraId="395EA167" w14:textId="77777777" w:rsidR="00585BAA" w:rsidRPr="00957BD5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</w:tcPr>
          <w:p w14:paraId="7E62B8D7" w14:textId="77777777" w:rsidR="00585BAA" w:rsidRPr="00957BD5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2,666</w:t>
            </w:r>
          </w:p>
        </w:tc>
        <w:tc>
          <w:tcPr>
            <w:tcW w:w="131" w:type="pct"/>
          </w:tcPr>
          <w:p w14:paraId="2C5A1ACD" w14:textId="77777777" w:rsidR="00585BAA" w:rsidRPr="00957BD5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17C2E658" w14:textId="77777777" w:rsidR="00585BAA" w:rsidRPr="002A7CAF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2,713</w:t>
            </w:r>
          </w:p>
        </w:tc>
      </w:tr>
      <w:tr w:rsidR="00585BAA" w:rsidRPr="00957BD5" w14:paraId="37FCED31" w14:textId="77777777" w:rsidTr="001F1777">
        <w:tc>
          <w:tcPr>
            <w:tcW w:w="2268" w:type="pct"/>
          </w:tcPr>
          <w:p w14:paraId="71CC8B6B" w14:textId="77777777" w:rsidR="00585BAA" w:rsidRPr="00957BD5" w:rsidRDefault="00585BAA" w:rsidP="0058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4F0D800E" w14:textId="77777777" w:rsidR="00585BAA" w:rsidRPr="00957BD5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2,666</w:t>
            </w:r>
          </w:p>
        </w:tc>
        <w:tc>
          <w:tcPr>
            <w:tcW w:w="144" w:type="pct"/>
          </w:tcPr>
          <w:p w14:paraId="53F68069" w14:textId="77777777" w:rsidR="00585BAA" w:rsidRPr="00957BD5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32A9287E" w14:textId="77777777" w:rsidR="00585BAA" w:rsidRPr="002A7CAF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2,713</w:t>
            </w:r>
          </w:p>
        </w:tc>
        <w:tc>
          <w:tcPr>
            <w:tcW w:w="144" w:type="pct"/>
          </w:tcPr>
          <w:p w14:paraId="1E833647" w14:textId="77777777" w:rsidR="00585BAA" w:rsidRPr="00957BD5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</w:tcPr>
          <w:p w14:paraId="2AC606BB" w14:textId="77777777" w:rsidR="00585BAA" w:rsidRPr="00957BD5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2,888</w:t>
            </w:r>
          </w:p>
        </w:tc>
        <w:tc>
          <w:tcPr>
            <w:tcW w:w="131" w:type="pct"/>
          </w:tcPr>
          <w:p w14:paraId="09FCEB9C" w14:textId="77777777" w:rsidR="00585BAA" w:rsidRPr="00957BD5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46E77193" w14:textId="77777777" w:rsidR="00585BAA" w:rsidRPr="002A7CAF" w:rsidRDefault="00585BAA" w:rsidP="00585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3,074</w:t>
            </w:r>
          </w:p>
        </w:tc>
      </w:tr>
    </w:tbl>
    <w:p w14:paraId="7D245401" w14:textId="77777777" w:rsidR="00EF0C9D" w:rsidRPr="00957BD5" w:rsidRDefault="00EF0C9D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75B79715" w14:textId="77777777" w:rsidR="00EA0722" w:rsidRDefault="00EA07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</w:rPr>
      </w:pPr>
      <w:r>
        <w:rPr>
          <w:rFonts w:asciiTheme="majorBidi" w:hAnsiTheme="majorBidi" w:cstheme="majorBidi"/>
          <w:b/>
          <w:sz w:val="30"/>
          <w:szCs w:val="30"/>
        </w:rPr>
        <w:br w:type="page"/>
      </w:r>
    </w:p>
    <w:p w14:paraId="1F2BF00D" w14:textId="77777777" w:rsidR="00FD5E49" w:rsidRPr="00957BD5" w:rsidRDefault="001E1A63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jc w:val="thaiDistribute"/>
        <w:rPr>
          <w:rFonts w:asciiTheme="majorBidi" w:hAnsiTheme="majorBidi" w:cstheme="majorBidi"/>
          <w:bCs/>
          <w:sz w:val="30"/>
          <w:szCs w:val="30"/>
        </w:rPr>
      </w:pPr>
      <w:r w:rsidRPr="00957BD5">
        <w:rPr>
          <w:rFonts w:asciiTheme="majorBidi" w:hAnsiTheme="majorBidi" w:cstheme="majorBidi"/>
          <w:b/>
          <w:sz w:val="30"/>
          <w:szCs w:val="30"/>
        </w:rPr>
        <w:lastRenderedPageBreak/>
        <w:t>4</w:t>
      </w:r>
      <w:r w:rsidR="0084559F" w:rsidRPr="00957BD5">
        <w:rPr>
          <w:rFonts w:asciiTheme="majorBidi" w:hAnsiTheme="majorBidi" w:cstheme="majorBidi"/>
          <w:bCs/>
          <w:sz w:val="30"/>
          <w:szCs w:val="30"/>
          <w:cs/>
        </w:rPr>
        <w:tab/>
        <w:t>ลูกหนี้การค</w:t>
      </w:r>
      <w:r w:rsidR="00AA3BF1">
        <w:rPr>
          <w:rFonts w:asciiTheme="majorBidi" w:hAnsiTheme="majorBidi" w:cstheme="majorBidi" w:hint="cs"/>
          <w:bCs/>
          <w:sz w:val="30"/>
          <w:szCs w:val="30"/>
          <w:cs/>
        </w:rPr>
        <w:t>้า</w:t>
      </w:r>
    </w:p>
    <w:p w14:paraId="73A4DA18" w14:textId="77777777" w:rsidR="00A40086" w:rsidRPr="00957BD5" w:rsidRDefault="00A40086" w:rsidP="00BA18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13"/>
        <w:gridCol w:w="1080"/>
        <w:gridCol w:w="270"/>
        <w:gridCol w:w="1080"/>
        <w:gridCol w:w="270"/>
        <w:gridCol w:w="1080"/>
        <w:gridCol w:w="270"/>
        <w:gridCol w:w="1080"/>
      </w:tblGrid>
      <w:tr w:rsidR="005767A5" w:rsidRPr="00957BD5" w14:paraId="3F4BEDD6" w14:textId="77777777" w:rsidTr="00EA0722">
        <w:trPr>
          <w:tblHeader/>
        </w:trPr>
        <w:tc>
          <w:tcPr>
            <w:tcW w:w="4113" w:type="dxa"/>
          </w:tcPr>
          <w:p w14:paraId="164FAD7A" w14:textId="77777777" w:rsidR="005767A5" w:rsidRPr="00957BD5" w:rsidRDefault="005767A5" w:rsidP="00900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9BEE463" w14:textId="77777777" w:rsidR="005767A5" w:rsidRPr="00957BD5" w:rsidRDefault="005767A5" w:rsidP="00900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B4C4CE1" w14:textId="77777777" w:rsidR="005767A5" w:rsidRPr="00957BD5" w:rsidRDefault="005767A5" w:rsidP="00900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392E464E" w14:textId="77777777" w:rsidR="005767A5" w:rsidRPr="00957BD5" w:rsidRDefault="005767A5" w:rsidP="00900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5032" w:rsidRPr="00957BD5" w14:paraId="2DC4010B" w14:textId="77777777" w:rsidTr="00EA0722">
        <w:trPr>
          <w:tblHeader/>
        </w:trPr>
        <w:tc>
          <w:tcPr>
            <w:tcW w:w="4113" w:type="dxa"/>
          </w:tcPr>
          <w:p w14:paraId="5EEFF9DD" w14:textId="77777777" w:rsidR="00B25032" w:rsidRPr="00957BD5" w:rsidRDefault="00B25032" w:rsidP="00B2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518C4C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14:paraId="4E80007F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9FED84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5567B193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143F54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14:paraId="51CE34B5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C8F09F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25032" w:rsidRPr="00957BD5" w14:paraId="5EFBC863" w14:textId="77777777" w:rsidTr="00EA0722">
        <w:trPr>
          <w:tblHeader/>
        </w:trPr>
        <w:tc>
          <w:tcPr>
            <w:tcW w:w="4113" w:type="dxa"/>
          </w:tcPr>
          <w:p w14:paraId="5368D172" w14:textId="77777777" w:rsidR="00B25032" w:rsidRPr="00957BD5" w:rsidRDefault="00B25032" w:rsidP="00B2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37E312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360F0F84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D31D08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100DB332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A03F3B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36A6B1DF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02802B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B25032" w:rsidRPr="00957BD5" w14:paraId="1B158C98" w14:textId="77777777" w:rsidTr="00EA0722">
        <w:trPr>
          <w:tblHeader/>
        </w:trPr>
        <w:tc>
          <w:tcPr>
            <w:tcW w:w="4113" w:type="dxa"/>
          </w:tcPr>
          <w:p w14:paraId="7C4364D7" w14:textId="77777777" w:rsidR="00B25032" w:rsidRPr="00957BD5" w:rsidRDefault="00B25032" w:rsidP="00B2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40807501" w14:textId="77777777" w:rsidR="00B25032" w:rsidRPr="00957BD5" w:rsidRDefault="00B25032" w:rsidP="00B2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25032" w:rsidRPr="00957BD5" w14:paraId="73358A4F" w14:textId="77777777" w:rsidTr="005767A5">
        <w:tc>
          <w:tcPr>
            <w:tcW w:w="4113" w:type="dxa"/>
          </w:tcPr>
          <w:p w14:paraId="24BF65E8" w14:textId="77777777" w:rsidR="00B25032" w:rsidRDefault="00B25032" w:rsidP="00B2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7CAF">
              <w:rPr>
                <w:rFonts w:ascii="Angsana New" w:hAnsi="Angsana New" w:cs="Angsana New"/>
                <w:sz w:val="30"/>
                <w:szCs w:val="30"/>
                <w:cs/>
              </w:rPr>
              <w:t>ยังไม่ครบกำหนดชำระ</w:t>
            </w:r>
          </w:p>
          <w:p w14:paraId="5DB54215" w14:textId="77777777" w:rsidR="00B25032" w:rsidRPr="005F0DDB" w:rsidRDefault="00B25032" w:rsidP="00B2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เกินกำหนดชำระ</w:t>
            </w:r>
          </w:p>
        </w:tc>
        <w:tc>
          <w:tcPr>
            <w:tcW w:w="1080" w:type="dxa"/>
          </w:tcPr>
          <w:p w14:paraId="0DB50071" w14:textId="77777777" w:rsidR="00B25032" w:rsidRPr="00D674C3" w:rsidRDefault="00585BAA" w:rsidP="0058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108,499</w:t>
            </w:r>
          </w:p>
        </w:tc>
        <w:tc>
          <w:tcPr>
            <w:tcW w:w="270" w:type="dxa"/>
          </w:tcPr>
          <w:p w14:paraId="73DE963C" w14:textId="77777777" w:rsidR="00B25032" w:rsidRPr="002A7CAF" w:rsidRDefault="00B25032" w:rsidP="00B2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367BED" w14:textId="77777777" w:rsidR="00B25032" w:rsidRDefault="00B60795" w:rsidP="00B2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102</w:t>
            </w:r>
            <w:r w:rsidR="00B25032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414</w:t>
            </w:r>
          </w:p>
          <w:p w14:paraId="6E3CFDF3" w14:textId="77777777" w:rsidR="00B25032" w:rsidRPr="00D674C3" w:rsidRDefault="00B25032" w:rsidP="00B25032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E73EBA" w14:textId="77777777" w:rsidR="00B25032" w:rsidRPr="002A7CAF" w:rsidRDefault="00B25032" w:rsidP="00B2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5E2B55" w14:textId="77777777" w:rsidR="00B25032" w:rsidRPr="00325A47" w:rsidRDefault="00585BAA" w:rsidP="00B2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88,591</w:t>
            </w:r>
          </w:p>
        </w:tc>
        <w:tc>
          <w:tcPr>
            <w:tcW w:w="270" w:type="dxa"/>
          </w:tcPr>
          <w:p w14:paraId="05B1137B" w14:textId="77777777" w:rsidR="00B25032" w:rsidRPr="002A7CAF" w:rsidRDefault="00B25032" w:rsidP="00B2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45009D" w14:textId="77777777" w:rsidR="00B25032" w:rsidRPr="00325A47" w:rsidRDefault="00B60795" w:rsidP="00B2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91,426</w:t>
            </w:r>
          </w:p>
        </w:tc>
      </w:tr>
      <w:tr w:rsidR="00B60795" w:rsidRPr="00957BD5" w14:paraId="133001E1" w14:textId="77777777" w:rsidTr="005767A5">
        <w:tc>
          <w:tcPr>
            <w:tcW w:w="4113" w:type="dxa"/>
          </w:tcPr>
          <w:p w14:paraId="6807DB87" w14:textId="77777777" w:rsidR="00B60795" w:rsidRPr="009B2C54" w:rsidRDefault="00B60795" w:rsidP="00B60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107DBA5D" w14:textId="77777777" w:rsidR="00B60795" w:rsidRPr="00F11C83" w:rsidRDefault="00585BAA" w:rsidP="00B60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186</w:t>
            </w:r>
          </w:p>
        </w:tc>
        <w:tc>
          <w:tcPr>
            <w:tcW w:w="270" w:type="dxa"/>
          </w:tcPr>
          <w:p w14:paraId="42633FFA" w14:textId="77777777" w:rsidR="00B60795" w:rsidRPr="00957BD5" w:rsidRDefault="00B60795" w:rsidP="00B60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9A2A84" w14:textId="77777777" w:rsidR="00B60795" w:rsidRPr="002A7CAF" w:rsidRDefault="00B60795" w:rsidP="00B60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firstLine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101</w:t>
            </w:r>
          </w:p>
        </w:tc>
        <w:tc>
          <w:tcPr>
            <w:tcW w:w="270" w:type="dxa"/>
          </w:tcPr>
          <w:p w14:paraId="595DFBD8" w14:textId="77777777" w:rsidR="00B60795" w:rsidRPr="00957BD5" w:rsidRDefault="00B60795" w:rsidP="00B60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936AE9" w14:textId="77777777" w:rsidR="00B60795" w:rsidRPr="00F11C83" w:rsidRDefault="00585BAA" w:rsidP="00B60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3790D2B" w14:textId="77777777" w:rsidR="00B60795" w:rsidRPr="00513385" w:rsidRDefault="00B60795" w:rsidP="00B60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FAD7A7" w14:textId="77777777" w:rsidR="00B60795" w:rsidRDefault="00B60795" w:rsidP="00B60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25032" w:rsidRPr="00957BD5" w14:paraId="53F23790" w14:textId="77777777" w:rsidTr="005767A5">
        <w:tc>
          <w:tcPr>
            <w:tcW w:w="4113" w:type="dxa"/>
          </w:tcPr>
          <w:p w14:paraId="33C4D0E8" w14:textId="77777777" w:rsidR="00B25032" w:rsidRPr="009B2C54" w:rsidRDefault="00B25032" w:rsidP="00B2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       </w:t>
            </w:r>
            <w:r>
              <w:rPr>
                <w:rFonts w:ascii="Angsana New" w:hAnsi="Angsana New" w:cs="Angsana New"/>
                <w:sz w:val="30"/>
                <w:szCs w:val="30"/>
              </w:rPr>
              <w:t>3 - 6</w:t>
            </w: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208F28A7" w14:textId="77777777" w:rsidR="00B25032" w:rsidRDefault="00585BAA" w:rsidP="0058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</w:t>
            </w:r>
          </w:p>
        </w:tc>
        <w:tc>
          <w:tcPr>
            <w:tcW w:w="270" w:type="dxa"/>
          </w:tcPr>
          <w:p w14:paraId="2F175660" w14:textId="77777777" w:rsidR="00B25032" w:rsidRPr="00957BD5" w:rsidRDefault="00B25032" w:rsidP="00B2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597432" w14:textId="77777777" w:rsidR="00B25032" w:rsidRDefault="00B25032" w:rsidP="00B2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CB7B67" w14:textId="77777777" w:rsidR="00B25032" w:rsidRPr="00957BD5" w:rsidRDefault="00B25032" w:rsidP="00B2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4A0512" w14:textId="77777777" w:rsidR="00B25032" w:rsidRDefault="00863B5D" w:rsidP="0086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</w:t>
            </w:r>
          </w:p>
        </w:tc>
        <w:tc>
          <w:tcPr>
            <w:tcW w:w="270" w:type="dxa"/>
          </w:tcPr>
          <w:p w14:paraId="3AB15789" w14:textId="77777777" w:rsidR="00B25032" w:rsidRPr="00957BD5" w:rsidRDefault="00B25032" w:rsidP="00B2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77EDFF" w14:textId="77777777" w:rsidR="00B25032" w:rsidRDefault="00B25032" w:rsidP="00B2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63B5D" w:rsidRPr="00957BD5" w14:paraId="5DC605FE" w14:textId="77777777" w:rsidTr="005767A5">
        <w:tc>
          <w:tcPr>
            <w:tcW w:w="4113" w:type="dxa"/>
          </w:tcPr>
          <w:p w14:paraId="0E4A66AF" w14:textId="77777777" w:rsidR="00863B5D" w:rsidRPr="009B2C54" w:rsidRDefault="00863B5D" w:rsidP="0086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      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- 12</w:t>
            </w: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5751F31B" w14:textId="77777777" w:rsidR="00863B5D" w:rsidRDefault="00863B5D" w:rsidP="0086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E84119" w14:textId="77777777" w:rsidR="00863B5D" w:rsidRPr="00957BD5" w:rsidRDefault="00863B5D" w:rsidP="0086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166AAB" w14:textId="77777777" w:rsidR="00863B5D" w:rsidRDefault="00863B5D" w:rsidP="0086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071570" w14:textId="77777777" w:rsidR="00863B5D" w:rsidRPr="00957BD5" w:rsidRDefault="00863B5D" w:rsidP="0086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CE3211" w14:textId="77777777" w:rsidR="00863B5D" w:rsidRDefault="00863B5D" w:rsidP="0086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63A1D9" w14:textId="77777777" w:rsidR="00863B5D" w:rsidRPr="00957BD5" w:rsidRDefault="00863B5D" w:rsidP="0086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44DC59" w14:textId="77777777" w:rsidR="00863B5D" w:rsidRDefault="00863B5D" w:rsidP="0086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63B5D" w:rsidRPr="00957BD5" w14:paraId="4BEC69D8" w14:textId="77777777" w:rsidTr="00E512DD">
        <w:tc>
          <w:tcPr>
            <w:tcW w:w="4113" w:type="dxa"/>
          </w:tcPr>
          <w:p w14:paraId="10E0BBF1" w14:textId="77777777" w:rsidR="00863B5D" w:rsidRPr="009B2C54" w:rsidRDefault="00863B5D" w:rsidP="0086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</w:rPr>
              <w:t xml:space="preserve">        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มากกว่า </w:t>
            </w: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12</w:t>
            </w:r>
            <w:r w:rsidRPr="009B2C54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เดือน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896B7CA" w14:textId="77777777" w:rsidR="00863B5D" w:rsidRDefault="00863B5D" w:rsidP="0086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156C70" w14:textId="77777777" w:rsidR="00863B5D" w:rsidRPr="00957BD5" w:rsidRDefault="00863B5D" w:rsidP="0086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5EDFD65" w14:textId="77777777" w:rsidR="00863B5D" w:rsidRDefault="00863B5D" w:rsidP="0086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1EFD6F" w14:textId="77777777" w:rsidR="00863B5D" w:rsidRPr="00957BD5" w:rsidRDefault="00863B5D" w:rsidP="0086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DED5AF9" w14:textId="77777777" w:rsidR="00863B5D" w:rsidRDefault="00863B5D" w:rsidP="0086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C7DF86" w14:textId="77777777" w:rsidR="00863B5D" w:rsidRPr="00957BD5" w:rsidRDefault="00863B5D" w:rsidP="0086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FD6BBB8" w14:textId="77777777" w:rsidR="00863B5D" w:rsidRDefault="00863B5D" w:rsidP="0086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63B5D" w:rsidRPr="00957BD5" w14:paraId="178ECAC3" w14:textId="77777777" w:rsidTr="004210EC">
        <w:tc>
          <w:tcPr>
            <w:tcW w:w="4113" w:type="dxa"/>
          </w:tcPr>
          <w:p w14:paraId="47A561CE" w14:textId="77777777" w:rsidR="00863B5D" w:rsidRPr="00D1556F" w:rsidRDefault="00863B5D" w:rsidP="0086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1556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EA5E99D" w14:textId="77777777" w:rsidR="00863B5D" w:rsidRPr="00957BD5" w:rsidRDefault="00863B5D" w:rsidP="0086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108,743</w:t>
            </w:r>
          </w:p>
        </w:tc>
        <w:tc>
          <w:tcPr>
            <w:tcW w:w="270" w:type="dxa"/>
          </w:tcPr>
          <w:p w14:paraId="2DFFF458" w14:textId="77777777" w:rsidR="00863B5D" w:rsidRPr="00957BD5" w:rsidRDefault="00863B5D" w:rsidP="0086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F4D924F" w14:textId="77777777" w:rsidR="00863B5D" w:rsidRPr="00E11C99" w:rsidRDefault="00863B5D" w:rsidP="0086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102,515</w:t>
            </w:r>
          </w:p>
        </w:tc>
        <w:tc>
          <w:tcPr>
            <w:tcW w:w="270" w:type="dxa"/>
          </w:tcPr>
          <w:p w14:paraId="6DF2BF55" w14:textId="77777777" w:rsidR="00863B5D" w:rsidRPr="00957BD5" w:rsidRDefault="00863B5D" w:rsidP="0086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4A30988" w14:textId="77777777" w:rsidR="00863B5D" w:rsidRPr="00957BD5" w:rsidRDefault="00863B5D" w:rsidP="0086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88,657</w:t>
            </w:r>
          </w:p>
        </w:tc>
        <w:tc>
          <w:tcPr>
            <w:tcW w:w="270" w:type="dxa"/>
          </w:tcPr>
          <w:p w14:paraId="4DB15E61" w14:textId="77777777" w:rsidR="00863B5D" w:rsidRPr="00957BD5" w:rsidRDefault="00863B5D" w:rsidP="0086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87E7D04" w14:textId="77777777" w:rsidR="00863B5D" w:rsidRPr="00E11C99" w:rsidRDefault="00863B5D" w:rsidP="0086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91,426</w:t>
            </w:r>
          </w:p>
        </w:tc>
      </w:tr>
      <w:tr w:rsidR="00863B5D" w:rsidRPr="00957BD5" w14:paraId="2729ADA0" w14:textId="77777777" w:rsidTr="004210EC">
        <w:tc>
          <w:tcPr>
            <w:tcW w:w="4113" w:type="dxa"/>
          </w:tcPr>
          <w:p w14:paraId="5C05592E" w14:textId="77777777" w:rsidR="00863B5D" w:rsidRPr="00D1556F" w:rsidRDefault="00863B5D" w:rsidP="0086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C592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3B1858" w14:textId="77777777" w:rsidR="00863B5D" w:rsidRDefault="00863B5D" w:rsidP="0086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21D19D" w14:textId="77777777" w:rsidR="00863B5D" w:rsidRPr="00957BD5" w:rsidRDefault="00863B5D" w:rsidP="0086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E737894" w14:textId="77777777" w:rsidR="00863B5D" w:rsidRDefault="00863B5D" w:rsidP="0086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E5D268" w14:textId="77777777" w:rsidR="00863B5D" w:rsidRPr="00957BD5" w:rsidRDefault="00863B5D" w:rsidP="0086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C5B75F" w14:textId="77777777" w:rsidR="00863B5D" w:rsidRDefault="00863B5D" w:rsidP="0086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189E50" w14:textId="77777777" w:rsidR="00863B5D" w:rsidRPr="00957BD5" w:rsidRDefault="00863B5D" w:rsidP="0086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7E44FF" w14:textId="77777777" w:rsidR="00863B5D" w:rsidRDefault="00863B5D" w:rsidP="0086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63B5D" w:rsidRPr="00957BD5" w14:paraId="518E350C" w14:textId="77777777" w:rsidTr="004210EC">
        <w:tc>
          <w:tcPr>
            <w:tcW w:w="4113" w:type="dxa"/>
          </w:tcPr>
          <w:p w14:paraId="04F69571" w14:textId="77777777" w:rsidR="00863B5D" w:rsidRPr="00D1556F" w:rsidRDefault="00863B5D" w:rsidP="0086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2CFBA04" w14:textId="77777777" w:rsidR="00863B5D" w:rsidRPr="00957BD5" w:rsidRDefault="00863B5D" w:rsidP="0086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108,743</w:t>
            </w:r>
          </w:p>
        </w:tc>
        <w:tc>
          <w:tcPr>
            <w:tcW w:w="270" w:type="dxa"/>
          </w:tcPr>
          <w:p w14:paraId="761FD423" w14:textId="77777777" w:rsidR="00863B5D" w:rsidRPr="00957BD5" w:rsidRDefault="00863B5D" w:rsidP="0086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E1A34C2" w14:textId="77777777" w:rsidR="00863B5D" w:rsidRDefault="00863B5D" w:rsidP="0086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102,515</w:t>
            </w:r>
          </w:p>
        </w:tc>
        <w:tc>
          <w:tcPr>
            <w:tcW w:w="270" w:type="dxa"/>
          </w:tcPr>
          <w:p w14:paraId="0E66D291" w14:textId="77777777" w:rsidR="00863B5D" w:rsidRPr="00957BD5" w:rsidRDefault="00863B5D" w:rsidP="0086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9A8C138" w14:textId="77777777" w:rsidR="00863B5D" w:rsidRPr="00957BD5" w:rsidRDefault="00863B5D" w:rsidP="0086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88,657</w:t>
            </w:r>
          </w:p>
        </w:tc>
        <w:tc>
          <w:tcPr>
            <w:tcW w:w="270" w:type="dxa"/>
          </w:tcPr>
          <w:p w14:paraId="7A095230" w14:textId="77777777" w:rsidR="00863B5D" w:rsidRPr="00957BD5" w:rsidRDefault="00863B5D" w:rsidP="0086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2A2FB44" w14:textId="77777777" w:rsidR="00863B5D" w:rsidRDefault="00863B5D" w:rsidP="0086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91,426</w:t>
            </w:r>
          </w:p>
        </w:tc>
      </w:tr>
    </w:tbl>
    <w:p w14:paraId="5795E2ED" w14:textId="77777777" w:rsidR="005767A5" w:rsidRPr="00957BD5" w:rsidRDefault="005767A5" w:rsidP="00A400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C2F8893" w14:textId="77777777" w:rsidR="00EA223E" w:rsidRPr="00957BD5" w:rsidRDefault="004238B1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โดยปกติระยะเวลาการให้</w:t>
      </w:r>
      <w:r w:rsidR="002B037C">
        <w:rPr>
          <w:rFonts w:asciiTheme="majorBidi" w:hAnsiTheme="majorBidi" w:cstheme="majorBidi"/>
          <w:sz w:val="30"/>
          <w:szCs w:val="30"/>
          <w:cs/>
        </w:rPr>
        <w:t>สินเชื่อแก่ลูกค้าของกลุ่มบริษัท</w:t>
      </w:r>
      <w:r w:rsidR="009D6DC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มีระยะเวลาตั้ง</w:t>
      </w:r>
      <w:r w:rsidR="006B1743" w:rsidRPr="00957BD5">
        <w:rPr>
          <w:rFonts w:asciiTheme="majorBidi" w:hAnsiTheme="majorBidi" w:cstheme="majorBidi"/>
          <w:sz w:val="30"/>
          <w:szCs w:val="30"/>
          <w:cs/>
        </w:rPr>
        <w:t>แต่</w:t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</w:rPr>
        <w:t xml:space="preserve">30 </w:t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วันถึง </w:t>
      </w:r>
      <w:r w:rsidR="00211BCC">
        <w:rPr>
          <w:rFonts w:asciiTheme="majorBidi" w:hAnsiTheme="majorBidi" w:cstheme="majorBidi"/>
          <w:sz w:val="30"/>
          <w:szCs w:val="30"/>
        </w:rPr>
        <w:t>90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36972726" w14:textId="77777777" w:rsidR="003473B2" w:rsidRPr="00957BD5" w:rsidRDefault="003473B2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rPr>
          <w:rFonts w:asciiTheme="majorBidi" w:hAnsiTheme="majorBidi" w:cstheme="majorBidi"/>
          <w:sz w:val="30"/>
          <w:szCs w:val="30"/>
        </w:rPr>
      </w:pPr>
    </w:p>
    <w:p w14:paraId="5FC5BC09" w14:textId="77777777" w:rsidR="003473B2" w:rsidRPr="00957BD5" w:rsidRDefault="003473B2" w:rsidP="00C35FE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jc w:val="thaiDistribute"/>
        <w:rPr>
          <w:rFonts w:asciiTheme="majorBidi" w:hAnsiTheme="majorBidi" w:cstheme="majorBidi"/>
          <w:b/>
          <w:sz w:val="30"/>
          <w:szCs w:val="30"/>
        </w:rPr>
        <w:sectPr w:rsidR="003473B2" w:rsidRPr="00957BD5" w:rsidSect="00A54BDC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4"/>
          <w:cols w:space="720"/>
        </w:sectPr>
      </w:pPr>
    </w:p>
    <w:p w14:paraId="3FCBA04D" w14:textId="77777777" w:rsidR="00BA2571" w:rsidRPr="00957BD5" w:rsidRDefault="00C35FED" w:rsidP="00C35FE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jc w:val="thaiDistribute"/>
        <w:rPr>
          <w:rFonts w:asciiTheme="majorBidi" w:hAnsiTheme="majorBidi" w:cstheme="majorBidi"/>
          <w:bCs/>
          <w:sz w:val="30"/>
          <w:szCs w:val="30"/>
        </w:rPr>
      </w:pPr>
      <w:r w:rsidRPr="00957BD5">
        <w:rPr>
          <w:rFonts w:asciiTheme="majorBidi" w:hAnsiTheme="majorBidi" w:cstheme="majorBidi"/>
          <w:b/>
          <w:sz w:val="30"/>
          <w:szCs w:val="30"/>
        </w:rPr>
        <w:lastRenderedPageBreak/>
        <w:t>5</w:t>
      </w:r>
      <w:r w:rsidRPr="00957BD5">
        <w:rPr>
          <w:rFonts w:asciiTheme="majorBidi" w:hAnsiTheme="majorBidi" w:cstheme="majorBidi"/>
          <w:b/>
          <w:sz w:val="30"/>
          <w:szCs w:val="30"/>
        </w:rPr>
        <w:tab/>
      </w:r>
      <w:r w:rsidRPr="00957BD5">
        <w:rPr>
          <w:rFonts w:asciiTheme="majorBidi" w:hAnsiTheme="majorBidi" w:cstheme="majorBidi"/>
          <w:bCs/>
          <w:sz w:val="30"/>
          <w:szCs w:val="30"/>
          <w:cs/>
        </w:rPr>
        <w:t>เงินลงทุนในบริษัทร่วม</w:t>
      </w:r>
    </w:p>
    <w:p w14:paraId="01D18D8E" w14:textId="77777777" w:rsidR="009000E1" w:rsidRPr="00957BD5" w:rsidRDefault="009000E1" w:rsidP="00C35FE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jc w:val="thaiDistribute"/>
        <w:rPr>
          <w:rFonts w:asciiTheme="majorBidi" w:hAnsiTheme="majorBidi" w:cstheme="majorBidi"/>
          <w:bCs/>
          <w:sz w:val="30"/>
          <w:szCs w:val="30"/>
          <w:cs/>
        </w:rPr>
      </w:pPr>
    </w:p>
    <w:p w14:paraId="5F30436C" w14:textId="77777777" w:rsidR="00BA2571" w:rsidRPr="00957BD5" w:rsidRDefault="00981977" w:rsidP="00BA2571">
      <w:pPr>
        <w:spacing w:line="240" w:lineRule="auto"/>
        <w:ind w:left="540" w:right="14"/>
        <w:jc w:val="thaiDistribute"/>
        <w:rPr>
          <w:rFonts w:asciiTheme="majorBidi" w:hAnsiTheme="majorBidi" w:cs="Angsana New"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เงินลงทุนในบริษัทร่วม ณ วันที่ </w:t>
      </w:r>
      <w:r w:rsidR="00B25032">
        <w:rPr>
          <w:rFonts w:asciiTheme="majorBidi" w:hAnsiTheme="majorBidi" w:cstheme="majorBidi" w:hint="cs"/>
          <w:sz w:val="30"/>
          <w:szCs w:val="30"/>
          <w:cs/>
          <w:lang w:val="th-TH"/>
        </w:rPr>
        <w:t>30 มิถุนายน</w:t>
      </w:r>
      <w:r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2451F8">
        <w:rPr>
          <w:rFonts w:asciiTheme="majorBidi" w:hAnsiTheme="majorBidi" w:cstheme="majorBidi" w:hint="cs"/>
          <w:sz w:val="30"/>
          <w:szCs w:val="30"/>
          <w:cs/>
          <w:lang w:val="th-TH"/>
        </w:rPr>
        <w:t>256</w:t>
      </w:r>
      <w:r w:rsidR="002451F8">
        <w:rPr>
          <w:rFonts w:asciiTheme="majorBidi" w:hAnsiTheme="majorBidi" w:cstheme="majorBidi"/>
          <w:sz w:val="30"/>
          <w:szCs w:val="30"/>
        </w:rPr>
        <w:t>2</w:t>
      </w:r>
      <w:r w:rsidR="00C35FED"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="00C5717F">
        <w:rPr>
          <w:rFonts w:asciiTheme="majorBidi" w:hAnsiTheme="majorBidi" w:cstheme="majorBidi"/>
          <w:sz w:val="30"/>
          <w:szCs w:val="30"/>
          <w:cs/>
          <w:lang w:val="th-TH"/>
        </w:rPr>
        <w:t>และ</w:t>
      </w:r>
      <w:r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th-TH"/>
        </w:rPr>
        <w:t>31</w:t>
      </w:r>
      <w:r>
        <w:rPr>
          <w:rFonts w:asciiTheme="majorBidi" w:hAnsiTheme="majorBidi" w:cstheme="majorBidi"/>
          <w:sz w:val="30"/>
          <w:szCs w:val="30"/>
          <w:cs/>
          <w:lang w:val="th-TH"/>
        </w:rPr>
        <w:t xml:space="preserve"> ธันวาคม </w:t>
      </w:r>
      <w:r w:rsidR="002451F8">
        <w:rPr>
          <w:rFonts w:asciiTheme="majorBidi" w:hAnsiTheme="majorBidi" w:cstheme="majorBidi" w:hint="cs"/>
          <w:sz w:val="30"/>
          <w:szCs w:val="30"/>
          <w:cs/>
          <w:lang w:val="th-TH"/>
        </w:rPr>
        <w:t>2561</w:t>
      </w:r>
      <w:r w:rsidR="00C35FED"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="00C35FED" w:rsidRPr="00957BD5">
        <w:rPr>
          <w:rFonts w:asciiTheme="majorBidi" w:hAnsiTheme="majorBidi" w:cstheme="majorBidi"/>
          <w:sz w:val="30"/>
          <w:szCs w:val="30"/>
          <w:cs/>
          <w:lang w:val="th-TH"/>
        </w:rPr>
        <w:t>มีดังนี้</w:t>
      </w:r>
    </w:p>
    <w:p w14:paraId="599760F9" w14:textId="77777777" w:rsidR="009000E1" w:rsidRPr="00957BD5" w:rsidRDefault="009000E1" w:rsidP="00BA2571">
      <w:pPr>
        <w:spacing w:line="240" w:lineRule="auto"/>
        <w:ind w:left="540" w:right="14"/>
        <w:jc w:val="thaiDistribute"/>
        <w:rPr>
          <w:rFonts w:asciiTheme="majorBidi" w:hAnsiTheme="majorBidi" w:cs="Angsana New"/>
          <w:sz w:val="30"/>
          <w:szCs w:val="30"/>
          <w:cs/>
          <w:lang w:val="th-TH"/>
        </w:rPr>
      </w:pPr>
    </w:p>
    <w:tbl>
      <w:tblPr>
        <w:tblW w:w="144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29"/>
        <w:gridCol w:w="1620"/>
        <w:gridCol w:w="1001"/>
        <w:gridCol w:w="180"/>
        <w:gridCol w:w="1001"/>
        <w:gridCol w:w="180"/>
        <w:gridCol w:w="1080"/>
        <w:gridCol w:w="180"/>
        <w:gridCol w:w="990"/>
        <w:gridCol w:w="180"/>
        <w:gridCol w:w="1080"/>
        <w:gridCol w:w="180"/>
        <w:gridCol w:w="1080"/>
        <w:gridCol w:w="180"/>
        <w:gridCol w:w="1080"/>
        <w:gridCol w:w="180"/>
        <w:gridCol w:w="1069"/>
      </w:tblGrid>
      <w:tr w:rsidR="009000E1" w:rsidRPr="00957BD5" w14:paraId="52DEB2D6" w14:textId="77777777" w:rsidTr="00957BD5">
        <w:trPr>
          <w:cantSplit/>
          <w:tblHeader/>
        </w:trPr>
        <w:tc>
          <w:tcPr>
            <w:tcW w:w="7031" w:type="dxa"/>
            <w:gridSpan w:val="5"/>
          </w:tcPr>
          <w:p w14:paraId="1F702007" w14:textId="77777777" w:rsidR="009000E1" w:rsidRPr="00957BD5" w:rsidRDefault="009000E1" w:rsidP="009000E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459" w:type="dxa"/>
            <w:gridSpan w:val="12"/>
            <w:vAlign w:val="bottom"/>
          </w:tcPr>
          <w:p w14:paraId="2B8971C7" w14:textId="77777777" w:rsidR="009000E1" w:rsidRPr="00957BD5" w:rsidRDefault="009000E1" w:rsidP="009000E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9000E1" w:rsidRPr="00957BD5" w14:paraId="3973E9D3" w14:textId="77777777" w:rsidTr="00957BD5">
        <w:trPr>
          <w:cantSplit/>
          <w:tblHeader/>
        </w:trPr>
        <w:tc>
          <w:tcPr>
            <w:tcW w:w="3229" w:type="dxa"/>
          </w:tcPr>
          <w:p w14:paraId="447FA9E3" w14:textId="77777777" w:rsidR="009000E1" w:rsidRPr="00957BD5" w:rsidRDefault="009000E1" w:rsidP="009000E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0A543C0" w14:textId="77777777" w:rsidR="009000E1" w:rsidRPr="00957BD5" w:rsidRDefault="009000E1" w:rsidP="009000E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2182" w:type="dxa"/>
            <w:gridSpan w:val="3"/>
            <w:vAlign w:val="bottom"/>
          </w:tcPr>
          <w:p w14:paraId="0F25183C" w14:textId="77777777" w:rsidR="009000E1" w:rsidRPr="00957BD5" w:rsidRDefault="009000E1" w:rsidP="009000E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</w:t>
            </w:r>
            <w:r w:rsidR="009771CA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14:paraId="1D1F7676" w14:textId="77777777" w:rsidR="009000E1" w:rsidRPr="00957BD5" w:rsidRDefault="009000E1" w:rsidP="009000E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5B105D57" w14:textId="77777777" w:rsidR="009000E1" w:rsidRPr="00957BD5" w:rsidRDefault="009000E1" w:rsidP="009000E1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DD9AF98" w14:textId="77777777" w:rsidR="009000E1" w:rsidRPr="00957BD5" w:rsidRDefault="009000E1" w:rsidP="009000E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43321DA8" w14:textId="77777777" w:rsidR="009000E1" w:rsidRPr="00957BD5" w:rsidRDefault="009000E1" w:rsidP="009000E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74A87BC9" w14:textId="77777777" w:rsidR="009000E1" w:rsidRPr="00957BD5" w:rsidRDefault="00E512DD" w:rsidP="009000E1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57BD5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  <w:p w14:paraId="7EA1D257" w14:textId="77777777" w:rsidR="009000E1" w:rsidRPr="00957BD5" w:rsidRDefault="009000E1" w:rsidP="009000E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210F4B6B" w14:textId="77777777" w:rsidR="009000E1" w:rsidRPr="00957BD5" w:rsidRDefault="009000E1" w:rsidP="009000E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29" w:type="dxa"/>
            <w:gridSpan w:val="3"/>
            <w:vAlign w:val="bottom"/>
          </w:tcPr>
          <w:p w14:paraId="62CD0C6E" w14:textId="77777777" w:rsidR="00A5274F" w:rsidRDefault="00A5274F" w:rsidP="009000E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957BD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957BD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 xml:space="preserve"> </w:t>
            </w:r>
          </w:p>
          <w:p w14:paraId="6F62B984" w14:textId="77777777" w:rsidR="009000E1" w:rsidRPr="00957BD5" w:rsidRDefault="00E512DD" w:rsidP="009000E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มูลค่าตาม</w:t>
            </w:r>
            <w:r w:rsidR="009000E1"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วิธีส่วนได้เสีย</w:t>
            </w:r>
          </w:p>
        </w:tc>
      </w:tr>
      <w:tr w:rsidR="00B25032" w:rsidRPr="00957BD5" w14:paraId="62A44116" w14:textId="77777777" w:rsidTr="00FE34CA">
        <w:trPr>
          <w:cantSplit/>
          <w:tblHeader/>
        </w:trPr>
        <w:tc>
          <w:tcPr>
            <w:tcW w:w="3229" w:type="dxa"/>
          </w:tcPr>
          <w:p w14:paraId="2EDE1AA5" w14:textId="77777777" w:rsidR="00B25032" w:rsidRPr="00957BD5" w:rsidRDefault="00B25032" w:rsidP="00B2503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9B1015D" w14:textId="77777777" w:rsidR="00B25032" w:rsidRPr="00957BD5" w:rsidRDefault="00B25032" w:rsidP="00B250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368E02F6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80" w:type="dxa"/>
            <w:vAlign w:val="center"/>
          </w:tcPr>
          <w:p w14:paraId="0114575C" w14:textId="77777777" w:rsidR="00B25032" w:rsidRPr="00957BD5" w:rsidRDefault="00B25032" w:rsidP="00B250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vAlign w:val="center"/>
          </w:tcPr>
          <w:p w14:paraId="04681C8C" w14:textId="77777777" w:rsidR="00B25032" w:rsidRPr="00957BD5" w:rsidRDefault="00B25032" w:rsidP="00B250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291BDC36" w14:textId="77777777" w:rsidR="00B25032" w:rsidRPr="00957BD5" w:rsidRDefault="00B25032" w:rsidP="00B2503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DBCF2E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80" w:type="dxa"/>
            <w:vAlign w:val="center"/>
          </w:tcPr>
          <w:p w14:paraId="07A7DDCF" w14:textId="77777777" w:rsidR="00B25032" w:rsidRPr="00957BD5" w:rsidRDefault="00B25032" w:rsidP="00B250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4DF511F9" w14:textId="77777777" w:rsidR="00B25032" w:rsidRPr="00957BD5" w:rsidRDefault="00B25032" w:rsidP="00B250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4DBF4F64" w14:textId="77777777" w:rsidR="00B25032" w:rsidRPr="00957BD5" w:rsidRDefault="00B25032" w:rsidP="00B2503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558DE3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80" w:type="dxa"/>
            <w:vAlign w:val="center"/>
          </w:tcPr>
          <w:p w14:paraId="50312025" w14:textId="77777777" w:rsidR="00B25032" w:rsidRPr="00957BD5" w:rsidRDefault="00B25032" w:rsidP="00B250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7AB0DC0" w14:textId="77777777" w:rsidR="00B25032" w:rsidRPr="00957BD5" w:rsidRDefault="00B25032" w:rsidP="00B250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483B3E37" w14:textId="77777777" w:rsidR="00B25032" w:rsidRPr="00957BD5" w:rsidRDefault="00B25032" w:rsidP="00B250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CE980D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80" w:type="dxa"/>
            <w:vAlign w:val="center"/>
          </w:tcPr>
          <w:p w14:paraId="47ABFCEB" w14:textId="77777777" w:rsidR="00B25032" w:rsidRPr="00957BD5" w:rsidRDefault="00B25032" w:rsidP="00B250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vAlign w:val="center"/>
          </w:tcPr>
          <w:p w14:paraId="2C12A72D" w14:textId="77777777" w:rsidR="00B25032" w:rsidRPr="00957BD5" w:rsidRDefault="00B25032" w:rsidP="00B250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B25032" w:rsidRPr="00957BD5" w14:paraId="448E5976" w14:textId="77777777" w:rsidTr="00957BD5">
        <w:trPr>
          <w:cantSplit/>
          <w:tblHeader/>
        </w:trPr>
        <w:tc>
          <w:tcPr>
            <w:tcW w:w="3229" w:type="dxa"/>
          </w:tcPr>
          <w:p w14:paraId="5261DDBB" w14:textId="77777777" w:rsidR="00B25032" w:rsidRPr="00957BD5" w:rsidRDefault="00B25032" w:rsidP="00B2503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F8428A0" w14:textId="77777777" w:rsidR="00B25032" w:rsidRPr="00957BD5" w:rsidRDefault="00B25032" w:rsidP="00B250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vAlign w:val="center"/>
          </w:tcPr>
          <w:p w14:paraId="5C1745DC" w14:textId="77777777" w:rsidR="00B25032" w:rsidRPr="00957BD5" w:rsidRDefault="00B25032" w:rsidP="00B250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</w:t>
            </w:r>
          </w:p>
        </w:tc>
        <w:tc>
          <w:tcPr>
            <w:tcW w:w="180" w:type="dxa"/>
            <w:vAlign w:val="center"/>
          </w:tcPr>
          <w:p w14:paraId="03DFEA8F" w14:textId="77777777" w:rsidR="00B25032" w:rsidRPr="00957BD5" w:rsidRDefault="00B25032" w:rsidP="00B250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vAlign w:val="center"/>
          </w:tcPr>
          <w:p w14:paraId="40361710" w14:textId="77777777" w:rsidR="00B25032" w:rsidRPr="00957BD5" w:rsidRDefault="00B25032" w:rsidP="00B250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</w:t>
            </w:r>
            <w:r w:rsidRPr="00957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761F939B" w14:textId="77777777" w:rsidR="00B25032" w:rsidRPr="00957BD5" w:rsidRDefault="00B25032" w:rsidP="00B2503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46E967F" w14:textId="77777777" w:rsidR="00B25032" w:rsidRPr="00957BD5" w:rsidRDefault="00B25032" w:rsidP="00B250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</w:t>
            </w:r>
          </w:p>
        </w:tc>
        <w:tc>
          <w:tcPr>
            <w:tcW w:w="180" w:type="dxa"/>
            <w:vAlign w:val="center"/>
          </w:tcPr>
          <w:p w14:paraId="11906347" w14:textId="77777777" w:rsidR="00B25032" w:rsidRPr="00957BD5" w:rsidRDefault="00B25032" w:rsidP="00B250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6B3D45CD" w14:textId="77777777" w:rsidR="00B25032" w:rsidRPr="00957BD5" w:rsidRDefault="00B25032" w:rsidP="00B250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180" w:type="dxa"/>
          </w:tcPr>
          <w:p w14:paraId="28ABAD5B" w14:textId="77777777" w:rsidR="00B25032" w:rsidRPr="00957BD5" w:rsidRDefault="00B25032" w:rsidP="00B2503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D26347A" w14:textId="77777777" w:rsidR="00B25032" w:rsidRPr="00957BD5" w:rsidRDefault="00B25032" w:rsidP="00B250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</w:t>
            </w:r>
          </w:p>
        </w:tc>
        <w:tc>
          <w:tcPr>
            <w:tcW w:w="180" w:type="dxa"/>
            <w:vAlign w:val="center"/>
          </w:tcPr>
          <w:p w14:paraId="1DB823E9" w14:textId="77777777" w:rsidR="00B25032" w:rsidRPr="00957BD5" w:rsidRDefault="00B25032" w:rsidP="00B250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C465139" w14:textId="77777777" w:rsidR="00B25032" w:rsidRPr="00957BD5" w:rsidRDefault="00B25032" w:rsidP="00B250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180" w:type="dxa"/>
          </w:tcPr>
          <w:p w14:paraId="70A6DEA8" w14:textId="77777777" w:rsidR="00B25032" w:rsidRPr="00957BD5" w:rsidRDefault="00B25032" w:rsidP="00B250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CB8C2E6" w14:textId="77777777" w:rsidR="00B25032" w:rsidRPr="00957BD5" w:rsidRDefault="00B25032" w:rsidP="00B250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</w:t>
            </w:r>
          </w:p>
        </w:tc>
        <w:tc>
          <w:tcPr>
            <w:tcW w:w="180" w:type="dxa"/>
            <w:vAlign w:val="center"/>
          </w:tcPr>
          <w:p w14:paraId="6719D2BC" w14:textId="77777777" w:rsidR="00B25032" w:rsidRPr="00957BD5" w:rsidRDefault="00B25032" w:rsidP="00B250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vAlign w:val="center"/>
          </w:tcPr>
          <w:p w14:paraId="64B666B0" w14:textId="77777777" w:rsidR="00B25032" w:rsidRPr="00957BD5" w:rsidRDefault="00B25032" w:rsidP="00B250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</w:p>
        </w:tc>
      </w:tr>
      <w:tr w:rsidR="00B25032" w:rsidRPr="00957BD5" w14:paraId="4D8DDF48" w14:textId="77777777" w:rsidTr="00957BD5">
        <w:trPr>
          <w:cantSplit/>
        </w:trPr>
        <w:tc>
          <w:tcPr>
            <w:tcW w:w="3229" w:type="dxa"/>
          </w:tcPr>
          <w:p w14:paraId="240AD072" w14:textId="77777777" w:rsidR="00B25032" w:rsidRPr="00957BD5" w:rsidRDefault="00B25032" w:rsidP="00B2503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4DEB7151" w14:textId="77777777" w:rsidR="00B25032" w:rsidRPr="00957BD5" w:rsidRDefault="00B25032" w:rsidP="00B2503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82" w:type="dxa"/>
            <w:gridSpan w:val="3"/>
          </w:tcPr>
          <w:p w14:paraId="5C670A57" w14:textId="77777777" w:rsidR="00B25032" w:rsidRPr="00957BD5" w:rsidRDefault="00B25032" w:rsidP="00B2503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80" w:type="dxa"/>
          </w:tcPr>
          <w:p w14:paraId="7804843E" w14:textId="77777777" w:rsidR="00B25032" w:rsidRPr="00957BD5" w:rsidRDefault="00B25032" w:rsidP="00B25032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79" w:type="dxa"/>
            <w:gridSpan w:val="11"/>
          </w:tcPr>
          <w:p w14:paraId="60523A27" w14:textId="77777777" w:rsidR="00B25032" w:rsidRPr="00957BD5" w:rsidRDefault="00B25032" w:rsidP="00B2503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25032" w:rsidRPr="00957BD5" w14:paraId="7613F0D2" w14:textId="77777777" w:rsidTr="00F7602F">
        <w:trPr>
          <w:cantSplit/>
        </w:trPr>
        <w:tc>
          <w:tcPr>
            <w:tcW w:w="3229" w:type="dxa"/>
            <w:vAlign w:val="bottom"/>
          </w:tcPr>
          <w:p w14:paraId="56BBA353" w14:textId="77777777" w:rsidR="00B25032" w:rsidRPr="00957BD5" w:rsidRDefault="00B25032" w:rsidP="00B2503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คินูงาว่า</w:t>
            </w: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(ไทยแลนด์) จำกัด</w:t>
            </w:r>
          </w:p>
        </w:tc>
        <w:tc>
          <w:tcPr>
            <w:tcW w:w="1620" w:type="dxa"/>
            <w:vAlign w:val="bottom"/>
          </w:tcPr>
          <w:p w14:paraId="77757CA4" w14:textId="77777777" w:rsidR="00B25032" w:rsidRPr="00957BD5" w:rsidRDefault="00B25032" w:rsidP="00B250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ผลิตและจำหน่ายชิ้นส่วนยาง</w:t>
            </w:r>
          </w:p>
        </w:tc>
        <w:tc>
          <w:tcPr>
            <w:tcW w:w="1001" w:type="dxa"/>
            <w:vAlign w:val="bottom"/>
          </w:tcPr>
          <w:p w14:paraId="713BA972" w14:textId="77777777" w:rsidR="00B25032" w:rsidRPr="00957BD5" w:rsidRDefault="00350C2C" w:rsidP="00B250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15.00</w:t>
            </w:r>
          </w:p>
        </w:tc>
        <w:tc>
          <w:tcPr>
            <w:tcW w:w="180" w:type="dxa"/>
            <w:vAlign w:val="bottom"/>
          </w:tcPr>
          <w:p w14:paraId="18E05CA6" w14:textId="77777777" w:rsidR="00B25032" w:rsidRPr="00957BD5" w:rsidRDefault="00B25032" w:rsidP="00B25032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724F04DF" w14:textId="77777777" w:rsidR="00B25032" w:rsidRPr="00957BD5" w:rsidRDefault="00B25032" w:rsidP="00B250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15.00</w:t>
            </w:r>
          </w:p>
        </w:tc>
        <w:tc>
          <w:tcPr>
            <w:tcW w:w="180" w:type="dxa"/>
            <w:vAlign w:val="bottom"/>
          </w:tcPr>
          <w:p w14:paraId="5C7AE488" w14:textId="77777777" w:rsidR="00B25032" w:rsidRPr="00957BD5" w:rsidRDefault="00B25032" w:rsidP="00B25032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19E299E" w14:textId="77777777" w:rsidR="00B25032" w:rsidRPr="00350C2C" w:rsidRDefault="00350C2C" w:rsidP="00B2503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100,000</w:t>
            </w:r>
          </w:p>
        </w:tc>
        <w:tc>
          <w:tcPr>
            <w:tcW w:w="180" w:type="dxa"/>
            <w:vAlign w:val="bottom"/>
          </w:tcPr>
          <w:p w14:paraId="5BAF8809" w14:textId="77777777" w:rsidR="00B25032" w:rsidRPr="00957BD5" w:rsidRDefault="00B25032" w:rsidP="00B25032">
            <w:pPr>
              <w:pStyle w:val="acctfourfigures"/>
              <w:tabs>
                <w:tab w:val="decimal" w:pos="551"/>
                <w:tab w:val="decimal" w:pos="82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802A200" w14:textId="77777777" w:rsidR="00B25032" w:rsidRPr="00957BD5" w:rsidRDefault="00B25032" w:rsidP="00B2503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100,000</w:t>
            </w:r>
          </w:p>
        </w:tc>
        <w:tc>
          <w:tcPr>
            <w:tcW w:w="180" w:type="dxa"/>
            <w:vAlign w:val="bottom"/>
          </w:tcPr>
          <w:p w14:paraId="180DC6F3" w14:textId="77777777" w:rsidR="00B25032" w:rsidRPr="00957BD5" w:rsidRDefault="00B25032" w:rsidP="00B25032">
            <w:pPr>
              <w:pStyle w:val="acctfourfigures"/>
              <w:tabs>
                <w:tab w:val="decimal" w:pos="551"/>
                <w:tab w:val="decimal" w:pos="82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3960FF2" w14:textId="77777777" w:rsidR="00B25032" w:rsidRPr="009771CA" w:rsidRDefault="00350C2C" w:rsidP="00B2503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11,250</w:t>
            </w:r>
          </w:p>
        </w:tc>
        <w:tc>
          <w:tcPr>
            <w:tcW w:w="180" w:type="dxa"/>
            <w:vAlign w:val="bottom"/>
          </w:tcPr>
          <w:p w14:paraId="0EEEB58C" w14:textId="77777777" w:rsidR="00B25032" w:rsidRPr="009771CA" w:rsidRDefault="00B25032" w:rsidP="00B2503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6B76E48" w14:textId="77777777" w:rsidR="00B25032" w:rsidRPr="00967DDA" w:rsidRDefault="00B25032" w:rsidP="00B2503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67DD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11,250</w:t>
            </w:r>
          </w:p>
        </w:tc>
        <w:tc>
          <w:tcPr>
            <w:tcW w:w="180" w:type="dxa"/>
            <w:vAlign w:val="bottom"/>
          </w:tcPr>
          <w:p w14:paraId="760EC9B9" w14:textId="77777777" w:rsidR="00B25032" w:rsidRPr="00967DDA" w:rsidRDefault="00B25032" w:rsidP="00B25032">
            <w:pPr>
              <w:pStyle w:val="acctfourfigures"/>
              <w:tabs>
                <w:tab w:val="decimal" w:pos="551"/>
                <w:tab w:val="decimal" w:pos="821"/>
              </w:tabs>
              <w:spacing w:line="240" w:lineRule="atLeast"/>
              <w:rPr>
                <w:b/>
                <w:b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05DAAEE" w14:textId="77777777" w:rsidR="00B25032" w:rsidRPr="00AA3BF1" w:rsidRDefault="00863B5D" w:rsidP="00B2503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74,220</w:t>
            </w:r>
          </w:p>
        </w:tc>
        <w:tc>
          <w:tcPr>
            <w:tcW w:w="180" w:type="dxa"/>
            <w:vAlign w:val="bottom"/>
          </w:tcPr>
          <w:p w14:paraId="14733585" w14:textId="77777777" w:rsidR="00B25032" w:rsidRPr="00967DDA" w:rsidRDefault="00B25032" w:rsidP="00B25032">
            <w:pPr>
              <w:pStyle w:val="acctfourfigures"/>
              <w:tabs>
                <w:tab w:val="decimal" w:pos="551"/>
                <w:tab w:val="decimal" w:pos="821"/>
              </w:tabs>
              <w:spacing w:line="240" w:lineRule="atLeast"/>
              <w:rPr>
                <w:b/>
                <w:bCs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vAlign w:val="bottom"/>
          </w:tcPr>
          <w:p w14:paraId="22D8E69E" w14:textId="77777777" w:rsidR="00B25032" w:rsidRPr="009771CA" w:rsidRDefault="00B25032" w:rsidP="00B2503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70,954</w:t>
            </w:r>
          </w:p>
        </w:tc>
      </w:tr>
    </w:tbl>
    <w:p w14:paraId="760A95AE" w14:textId="77777777" w:rsidR="009000E1" w:rsidRPr="00957BD5" w:rsidRDefault="009000E1" w:rsidP="00BA2571">
      <w:pPr>
        <w:spacing w:line="240" w:lineRule="auto"/>
        <w:ind w:left="540" w:right="14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0F1D3BE9" w14:textId="77777777" w:rsidR="00F5417B" w:rsidRDefault="00D95F7A" w:rsidP="00D95F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jc w:val="thaiDistribute"/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</w:pPr>
      <w:r w:rsidRPr="00957BD5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ab/>
      </w:r>
      <w:r w:rsidR="00294FB8">
        <w:rPr>
          <w:rFonts w:asciiTheme="majorBidi" w:hAnsiTheme="majorBidi" w:cstheme="majorBidi" w:hint="cs"/>
          <w:spacing w:val="-6"/>
          <w:sz w:val="30"/>
          <w:szCs w:val="30"/>
          <w:cs/>
          <w:lang w:val="th-TH"/>
        </w:rPr>
        <w:t>บริษัทร่วมดำเนินธุรกิจในประเทศไทย</w:t>
      </w:r>
    </w:p>
    <w:p w14:paraId="6F900B52" w14:textId="77777777" w:rsidR="00F5417B" w:rsidRDefault="00F5417B" w:rsidP="00D95F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jc w:val="thaiDistribute"/>
        <w:rPr>
          <w:rFonts w:asciiTheme="majorBidi" w:hAnsiTheme="majorBidi" w:cstheme="majorBidi"/>
          <w:spacing w:val="-6"/>
          <w:sz w:val="30"/>
          <w:szCs w:val="30"/>
          <w:lang w:val="th-TH"/>
        </w:rPr>
      </w:pPr>
    </w:p>
    <w:p w14:paraId="040F330B" w14:textId="77777777" w:rsidR="00C35FED" w:rsidRDefault="00F5417B" w:rsidP="00D95F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ab/>
      </w:r>
      <w:r w:rsidR="001B6118" w:rsidRPr="00957BD5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กลุ่ม</w:t>
      </w:r>
      <w:r w:rsidR="00C35FED" w:rsidRPr="00957BD5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บริษัทไม่ได้รับเงินปันผลจากบริษัทร่วม</w:t>
      </w:r>
      <w:r w:rsidR="00C35FED" w:rsidRPr="00957BD5">
        <w:rPr>
          <w:rFonts w:asciiTheme="majorBidi" w:hAnsiTheme="majorBidi" w:cstheme="majorBidi"/>
          <w:spacing w:val="-6"/>
          <w:sz w:val="30"/>
          <w:szCs w:val="30"/>
          <w:cs/>
        </w:rPr>
        <w:t>ดังกล่าว</w:t>
      </w:r>
      <w:r w:rsidR="00C35FED" w:rsidRPr="00957BD5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สำหรับแต่ละงวด</w:t>
      </w:r>
      <w:r w:rsidR="00B25032">
        <w:rPr>
          <w:rFonts w:asciiTheme="majorBidi" w:hAnsiTheme="majorBidi" w:cstheme="majorBidi" w:hint="cs"/>
          <w:spacing w:val="-6"/>
          <w:sz w:val="30"/>
          <w:szCs w:val="30"/>
          <w:cs/>
        </w:rPr>
        <w:t>หก</w:t>
      </w:r>
      <w:r w:rsidR="00981977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เดือนสิ้นสุดวันที่ </w:t>
      </w:r>
      <w:r w:rsidR="00B25032">
        <w:rPr>
          <w:rFonts w:asciiTheme="majorBidi" w:hAnsiTheme="majorBidi" w:cstheme="majorBidi" w:hint="cs"/>
          <w:spacing w:val="-6"/>
          <w:sz w:val="30"/>
          <w:szCs w:val="30"/>
          <w:cs/>
          <w:lang w:val="th-TH"/>
        </w:rPr>
        <w:t>30 มิถุนายน</w:t>
      </w:r>
      <w:r w:rsidR="00C35FED" w:rsidRPr="00957BD5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 </w:t>
      </w:r>
      <w:r w:rsidR="002451F8">
        <w:rPr>
          <w:rFonts w:asciiTheme="majorBidi" w:hAnsiTheme="majorBidi" w:cstheme="majorBidi" w:hint="cs"/>
          <w:spacing w:val="-6"/>
          <w:sz w:val="30"/>
          <w:szCs w:val="30"/>
          <w:cs/>
          <w:lang w:val="th-TH"/>
        </w:rPr>
        <w:t>2562</w:t>
      </w:r>
      <w:r w:rsidR="00C35FED" w:rsidRPr="00957BD5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981977">
        <w:rPr>
          <w:rFonts w:asciiTheme="majorBidi" w:hAnsiTheme="majorBidi" w:cstheme="majorBidi"/>
          <w:spacing w:val="-6"/>
          <w:sz w:val="30"/>
          <w:szCs w:val="30"/>
          <w:cs/>
        </w:rPr>
        <w:t xml:space="preserve">และ </w:t>
      </w:r>
      <w:r w:rsidR="002451F8">
        <w:rPr>
          <w:rFonts w:asciiTheme="majorBidi" w:hAnsiTheme="majorBidi" w:cstheme="majorBidi"/>
          <w:spacing w:val="-6"/>
          <w:sz w:val="30"/>
          <w:szCs w:val="30"/>
        </w:rPr>
        <w:t>2561</w:t>
      </w:r>
    </w:p>
    <w:p w14:paraId="5625CFFD" w14:textId="77777777" w:rsidR="00C8579A" w:rsidRDefault="00C8579A" w:rsidP="00D95F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03A8F016" w14:textId="77777777" w:rsidR="00BA263F" w:rsidRPr="00957BD5" w:rsidRDefault="00BA263F" w:rsidP="00D95F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>
        <w:rPr>
          <w:rFonts w:asciiTheme="majorBidi" w:hAnsiTheme="majorBidi" w:cstheme="majorBidi"/>
          <w:spacing w:val="-6"/>
          <w:sz w:val="30"/>
          <w:szCs w:val="30"/>
          <w:cs/>
        </w:rPr>
        <w:tab/>
      </w:r>
      <w:r>
        <w:rPr>
          <w:rFonts w:asciiTheme="majorBidi" w:hAnsiTheme="majorBidi" w:cstheme="majorBidi" w:hint="cs"/>
          <w:spacing w:val="-6"/>
          <w:sz w:val="30"/>
          <w:szCs w:val="30"/>
          <w:cs/>
        </w:rPr>
        <w:t>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14:paraId="030F20F0" w14:textId="77777777" w:rsidR="00D95F7A" w:rsidRPr="00957BD5" w:rsidRDefault="00D95F7A" w:rsidP="00D95F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766F395A" w14:textId="77777777" w:rsidR="00C43880" w:rsidRPr="00957BD5" w:rsidRDefault="00C43880" w:rsidP="00C43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Cs/>
          <w:sz w:val="30"/>
          <w:szCs w:val="30"/>
        </w:rPr>
      </w:pPr>
      <w:r w:rsidRPr="00957BD5">
        <w:rPr>
          <w:rFonts w:asciiTheme="majorBidi" w:hAnsiTheme="majorBidi" w:cstheme="majorBidi"/>
          <w:b/>
          <w:bCs/>
          <w:sz w:val="30"/>
          <w:szCs w:val="30"/>
        </w:rPr>
        <w:br w:type="page"/>
      </w:r>
      <w:r w:rsidRPr="00957BD5">
        <w:rPr>
          <w:rFonts w:asciiTheme="majorBidi" w:hAnsiTheme="majorBidi" w:cstheme="majorBidi"/>
          <w:b/>
          <w:bCs/>
          <w:sz w:val="30"/>
          <w:szCs w:val="30"/>
        </w:rPr>
        <w:lastRenderedPageBreak/>
        <w:t>6</w:t>
      </w:r>
      <w:r w:rsidRPr="00957BD5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957BD5">
        <w:rPr>
          <w:rFonts w:asciiTheme="majorBidi" w:hAnsiTheme="majorBidi" w:cstheme="majorBidi"/>
          <w:bCs/>
          <w:sz w:val="30"/>
          <w:szCs w:val="30"/>
          <w:cs/>
        </w:rPr>
        <w:t>เงินลงทุนในบริษัทย่อย</w:t>
      </w:r>
    </w:p>
    <w:p w14:paraId="23F82B4F" w14:textId="77777777" w:rsidR="00C43880" w:rsidRPr="00957BD5" w:rsidRDefault="00C43880" w:rsidP="00C43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02A2389D" w14:textId="77777777" w:rsidR="00C43880" w:rsidRPr="00957BD5" w:rsidRDefault="00C43880" w:rsidP="00C43880">
      <w:pPr>
        <w:spacing w:line="240" w:lineRule="auto"/>
        <w:ind w:left="540" w:right="20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  <w:lang w:val="th-TH"/>
        </w:rPr>
        <w:t>เงินลงทุนในบริษัท</w:t>
      </w:r>
      <w:r w:rsidRPr="00957BD5">
        <w:rPr>
          <w:rFonts w:asciiTheme="majorBidi" w:hAnsiTheme="majorBidi" w:cstheme="majorBidi"/>
          <w:sz w:val="30"/>
          <w:szCs w:val="30"/>
          <w:cs/>
        </w:rPr>
        <w:t>ย่อย</w:t>
      </w:r>
      <w:r w:rsidRPr="00957BD5">
        <w:rPr>
          <w:rFonts w:asciiTheme="majorBidi" w:hAnsiTheme="majorBidi" w:cstheme="majorBidi"/>
          <w:sz w:val="30"/>
          <w:szCs w:val="30"/>
          <w:cs/>
          <w:lang w:val="th-TH"/>
        </w:rPr>
        <w:t xml:space="preserve"> ณ วันที่ </w:t>
      </w:r>
      <w:r w:rsidR="00B25032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30 มิถุนายน </w:t>
      </w:r>
      <w:r w:rsidR="005561E8">
        <w:rPr>
          <w:rFonts w:asciiTheme="majorBidi" w:hAnsiTheme="majorBidi" w:cstheme="majorBidi" w:hint="cs"/>
          <w:sz w:val="30"/>
          <w:szCs w:val="30"/>
          <w:cs/>
          <w:lang w:val="th-TH"/>
        </w:rPr>
        <w:t>256</w:t>
      </w:r>
      <w:r w:rsidR="00A95063">
        <w:rPr>
          <w:rFonts w:asciiTheme="majorBidi" w:hAnsiTheme="majorBidi" w:cstheme="majorBidi" w:hint="cs"/>
          <w:sz w:val="30"/>
          <w:szCs w:val="30"/>
          <w:cs/>
          <w:lang w:val="th-TH"/>
        </w:rPr>
        <w:t>2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="00D40958">
        <w:rPr>
          <w:rFonts w:asciiTheme="majorBidi" w:hAnsiTheme="majorBidi" w:cstheme="majorBidi"/>
          <w:sz w:val="30"/>
          <w:szCs w:val="30"/>
          <w:cs/>
          <w:lang w:val="th-TH"/>
        </w:rPr>
        <w:t>และ</w:t>
      </w:r>
      <w:r w:rsidR="005561E8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5561E8">
        <w:rPr>
          <w:rFonts w:asciiTheme="majorBidi" w:hAnsiTheme="majorBidi" w:cstheme="majorBidi" w:hint="cs"/>
          <w:sz w:val="30"/>
          <w:szCs w:val="30"/>
          <w:cs/>
          <w:lang w:val="th-TH"/>
        </w:rPr>
        <w:t>31</w:t>
      </w:r>
      <w:r w:rsidR="005561E8">
        <w:rPr>
          <w:rFonts w:asciiTheme="majorBidi" w:hAnsiTheme="majorBidi" w:cstheme="majorBidi"/>
          <w:sz w:val="30"/>
          <w:szCs w:val="30"/>
          <w:cs/>
          <w:lang w:val="th-TH"/>
        </w:rPr>
        <w:t xml:space="preserve"> ธันวาคม </w:t>
      </w:r>
      <w:r w:rsidR="005561E8">
        <w:rPr>
          <w:rFonts w:asciiTheme="majorBidi" w:hAnsiTheme="majorBidi" w:cstheme="majorBidi" w:hint="cs"/>
          <w:sz w:val="30"/>
          <w:szCs w:val="30"/>
          <w:cs/>
          <w:lang w:val="th-TH"/>
        </w:rPr>
        <w:t>256</w:t>
      </w:r>
      <w:r w:rsidR="00A95063">
        <w:rPr>
          <w:rFonts w:asciiTheme="majorBidi" w:hAnsiTheme="majorBidi" w:cstheme="majorBidi" w:hint="cs"/>
          <w:sz w:val="30"/>
          <w:szCs w:val="30"/>
          <w:cs/>
          <w:lang w:val="th-TH"/>
        </w:rPr>
        <w:t>1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="002122D5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2122D5" w:rsidRPr="002122D5">
        <w:rPr>
          <w:rFonts w:asciiTheme="majorBidi" w:hAnsiTheme="majorBidi" w:cs="Angsana New" w:hint="cs"/>
          <w:sz w:val="30"/>
          <w:szCs w:val="30"/>
          <w:cs/>
        </w:rPr>
        <w:t>เงินปันผลรับจากเงินลงทุนสำหรับงวด</w:t>
      </w:r>
      <w:r w:rsidR="00B25032">
        <w:rPr>
          <w:rFonts w:asciiTheme="majorBidi" w:hAnsiTheme="majorBidi" w:cs="Angsana New" w:hint="cs"/>
          <w:sz w:val="30"/>
          <w:szCs w:val="30"/>
          <w:cs/>
        </w:rPr>
        <w:t>หก</w:t>
      </w:r>
      <w:r w:rsidR="002122D5" w:rsidRPr="002122D5">
        <w:rPr>
          <w:rFonts w:asciiTheme="majorBidi" w:hAnsiTheme="majorBidi" w:cs="Angsana New" w:hint="cs"/>
          <w:sz w:val="30"/>
          <w:szCs w:val="30"/>
          <w:cs/>
        </w:rPr>
        <w:t>เดือนสิ้นสุดวันที่</w:t>
      </w:r>
      <w:r w:rsidR="002122D5" w:rsidRPr="002122D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25032">
        <w:rPr>
          <w:rFonts w:asciiTheme="majorBidi" w:hAnsiTheme="majorBidi" w:cs="Angsana New" w:hint="cs"/>
          <w:sz w:val="30"/>
          <w:szCs w:val="30"/>
          <w:cs/>
        </w:rPr>
        <w:t>30 มิถุนายน</w:t>
      </w:r>
      <w:r w:rsidR="00BE149B">
        <w:rPr>
          <w:rFonts w:asciiTheme="majorBidi" w:hAnsiTheme="majorBidi" w:cs="Angsana New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  <w:lang w:val="th-TH"/>
        </w:rPr>
        <w:t>มีดังนี้</w:t>
      </w:r>
    </w:p>
    <w:p w14:paraId="24629A61" w14:textId="77777777" w:rsidR="00C43880" w:rsidRPr="00957BD5" w:rsidRDefault="00C43880" w:rsidP="00C43880">
      <w:pPr>
        <w:ind w:left="540" w:right="2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6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1890"/>
        <w:gridCol w:w="900"/>
        <w:gridCol w:w="270"/>
        <w:gridCol w:w="990"/>
        <w:gridCol w:w="270"/>
        <w:gridCol w:w="90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</w:tblGrid>
      <w:tr w:rsidR="009000E1" w:rsidRPr="00957BD5" w14:paraId="4E0CD2B2" w14:textId="77777777" w:rsidTr="00C22FE0">
        <w:tc>
          <w:tcPr>
            <w:tcW w:w="3150" w:type="dxa"/>
          </w:tcPr>
          <w:p w14:paraId="75C94FAF" w14:textId="77777777" w:rsidR="009000E1" w:rsidRPr="00957BD5" w:rsidRDefault="009000E1" w:rsidP="00900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90" w:type="dxa"/>
          </w:tcPr>
          <w:p w14:paraId="4702D240" w14:textId="77777777" w:rsidR="009000E1" w:rsidRPr="00957BD5" w:rsidRDefault="009000E1" w:rsidP="009000E1">
            <w:pPr>
              <w:pStyle w:val="acctfourfigures"/>
              <w:tabs>
                <w:tab w:val="clear" w:pos="765"/>
              </w:tabs>
              <w:spacing w:line="240" w:lineRule="auto"/>
              <w:ind w:left="-79" w:right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630" w:type="dxa"/>
            <w:gridSpan w:val="15"/>
          </w:tcPr>
          <w:p w14:paraId="5248CDD2" w14:textId="77777777" w:rsidR="009000E1" w:rsidRPr="00957BD5" w:rsidRDefault="009000E1" w:rsidP="009000E1">
            <w:pPr>
              <w:pStyle w:val="acctfourfigures"/>
              <w:tabs>
                <w:tab w:val="clear" w:pos="765"/>
              </w:tabs>
              <w:spacing w:line="240" w:lineRule="auto"/>
              <w:ind w:left="-79" w:right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122D5" w:rsidRPr="00957BD5" w14:paraId="2E8D0BFE" w14:textId="77777777" w:rsidTr="00502824">
        <w:tc>
          <w:tcPr>
            <w:tcW w:w="3150" w:type="dxa"/>
          </w:tcPr>
          <w:p w14:paraId="5CFBD599" w14:textId="77777777" w:rsidR="002122D5" w:rsidRPr="00957BD5" w:rsidRDefault="002122D5" w:rsidP="00212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443E2DBE" w14:textId="77777777" w:rsidR="002122D5" w:rsidRPr="00957BD5" w:rsidRDefault="002122D5" w:rsidP="002122D5">
            <w:pPr>
              <w:pStyle w:val="acctmergecolhdg"/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160" w:type="dxa"/>
            <w:gridSpan w:val="3"/>
          </w:tcPr>
          <w:p w14:paraId="206D9FBA" w14:textId="77777777" w:rsidR="002122D5" w:rsidRPr="00957BD5" w:rsidRDefault="002122D5" w:rsidP="002122D5">
            <w:pPr>
              <w:pStyle w:val="acctmergecolhdg"/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</w:t>
            </w:r>
          </w:p>
        </w:tc>
        <w:tc>
          <w:tcPr>
            <w:tcW w:w="270" w:type="dxa"/>
          </w:tcPr>
          <w:p w14:paraId="289563E9" w14:textId="77777777" w:rsidR="002122D5" w:rsidRPr="00957BD5" w:rsidRDefault="002122D5" w:rsidP="002122D5">
            <w:pPr>
              <w:pStyle w:val="acctmergecolhdg"/>
              <w:spacing w:line="240" w:lineRule="auto"/>
              <w:ind w:right="2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0626A41C" w14:textId="77777777" w:rsidR="002122D5" w:rsidRPr="00957BD5" w:rsidRDefault="002122D5" w:rsidP="002122D5">
            <w:pPr>
              <w:pStyle w:val="acctmergecolhdg"/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3727E12" w14:textId="77777777" w:rsidR="002122D5" w:rsidRPr="00957BD5" w:rsidRDefault="002122D5" w:rsidP="002122D5">
            <w:pPr>
              <w:pStyle w:val="acctmergecolhdg"/>
              <w:spacing w:line="240" w:lineRule="auto"/>
              <w:ind w:right="2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2A5B3F59" w14:textId="77777777" w:rsidR="002122D5" w:rsidRPr="00957BD5" w:rsidRDefault="002122D5" w:rsidP="002122D5">
            <w:pPr>
              <w:pStyle w:val="acctmergecolhdg"/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99A05C3" w14:textId="77777777" w:rsidR="002122D5" w:rsidRPr="00957BD5" w:rsidRDefault="002122D5" w:rsidP="002122D5">
            <w:pPr>
              <w:pStyle w:val="acctmergecolhdg"/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0" w:type="dxa"/>
            <w:gridSpan w:val="3"/>
          </w:tcPr>
          <w:p w14:paraId="74DBC7CD" w14:textId="77777777" w:rsidR="002122D5" w:rsidRPr="002122D5" w:rsidRDefault="002122D5" w:rsidP="002122D5">
            <w:pPr>
              <w:pStyle w:val="acctmergecolhdg"/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22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เงินปันผลรับสำหรับ</w:t>
            </w:r>
          </w:p>
        </w:tc>
      </w:tr>
      <w:tr w:rsidR="002122D5" w:rsidRPr="00957BD5" w14:paraId="00DE4E6E" w14:textId="77777777" w:rsidTr="00502824">
        <w:tc>
          <w:tcPr>
            <w:tcW w:w="3150" w:type="dxa"/>
          </w:tcPr>
          <w:p w14:paraId="7411E750" w14:textId="77777777" w:rsidR="002122D5" w:rsidRPr="00957BD5" w:rsidRDefault="002122D5" w:rsidP="00212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6DE3D24F" w14:textId="77777777" w:rsidR="002122D5" w:rsidRPr="00957BD5" w:rsidRDefault="002122D5" w:rsidP="00212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2160" w:type="dxa"/>
            <w:gridSpan w:val="3"/>
          </w:tcPr>
          <w:p w14:paraId="5808106B" w14:textId="77777777" w:rsidR="002122D5" w:rsidRPr="00957BD5" w:rsidRDefault="002122D5" w:rsidP="002122D5">
            <w:pPr>
              <w:pStyle w:val="acctmergecolhdg"/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ความเป็นเจ้าของ </w:t>
            </w:r>
          </w:p>
        </w:tc>
        <w:tc>
          <w:tcPr>
            <w:tcW w:w="270" w:type="dxa"/>
          </w:tcPr>
          <w:p w14:paraId="486AAC1E" w14:textId="77777777" w:rsidR="002122D5" w:rsidRPr="00957BD5" w:rsidRDefault="002122D5" w:rsidP="002122D5">
            <w:pPr>
              <w:pStyle w:val="acctmergecolhdg"/>
              <w:spacing w:line="240" w:lineRule="auto"/>
              <w:ind w:right="2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3F59CD2C" w14:textId="77777777" w:rsidR="002122D5" w:rsidRPr="00957BD5" w:rsidRDefault="002122D5" w:rsidP="002122D5">
            <w:pPr>
              <w:pStyle w:val="acctmergecolhdg"/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14:paraId="7320D564" w14:textId="77777777" w:rsidR="002122D5" w:rsidRPr="00957BD5" w:rsidRDefault="002122D5" w:rsidP="002122D5">
            <w:pPr>
              <w:pStyle w:val="acctmergecolhdg"/>
              <w:spacing w:line="240" w:lineRule="auto"/>
              <w:ind w:right="2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4DA75750" w14:textId="77777777" w:rsidR="002122D5" w:rsidRPr="00957BD5" w:rsidRDefault="002122D5" w:rsidP="002122D5">
            <w:pPr>
              <w:pStyle w:val="acctmergecolhdg"/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70" w:type="dxa"/>
            <w:vAlign w:val="bottom"/>
          </w:tcPr>
          <w:p w14:paraId="27CD66D0" w14:textId="77777777" w:rsidR="002122D5" w:rsidRPr="00957BD5" w:rsidRDefault="002122D5" w:rsidP="002122D5">
            <w:pPr>
              <w:pStyle w:val="acctmergecolhdg"/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0" w:type="dxa"/>
            <w:gridSpan w:val="3"/>
          </w:tcPr>
          <w:p w14:paraId="0DEE0FBC" w14:textId="77777777" w:rsidR="002122D5" w:rsidRPr="002122D5" w:rsidRDefault="002122D5" w:rsidP="002122D5">
            <w:pPr>
              <w:pStyle w:val="acctmergecolhdg"/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22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งวด</w:t>
            </w:r>
            <w:r w:rsidR="00B2503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หก</w:t>
            </w:r>
            <w:r w:rsidRPr="002122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เดือนสิ้นสุดวันที่</w:t>
            </w:r>
          </w:p>
        </w:tc>
      </w:tr>
      <w:tr w:rsidR="00B25032" w:rsidRPr="00957BD5" w14:paraId="5768AB8E" w14:textId="77777777" w:rsidTr="00C22FE0">
        <w:tc>
          <w:tcPr>
            <w:tcW w:w="3150" w:type="dxa"/>
          </w:tcPr>
          <w:p w14:paraId="6B738F1A" w14:textId="77777777" w:rsidR="00B25032" w:rsidRPr="00957BD5" w:rsidRDefault="00B25032" w:rsidP="00B2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90" w:type="dxa"/>
          </w:tcPr>
          <w:p w14:paraId="4B45BAAD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4D176952" w14:textId="77777777" w:rsidR="00B25032" w:rsidRPr="00957BD5" w:rsidRDefault="00B25032" w:rsidP="00B25032">
            <w:pPr>
              <w:pStyle w:val="acctfourfigures"/>
              <w:tabs>
                <w:tab w:val="clear" w:pos="765"/>
              </w:tabs>
              <w:spacing w:line="240" w:lineRule="auto"/>
              <w:ind w:left="-107" w:right="-1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30 มิถุนายน</w:t>
            </w:r>
          </w:p>
        </w:tc>
        <w:tc>
          <w:tcPr>
            <w:tcW w:w="270" w:type="dxa"/>
            <w:vAlign w:val="center"/>
          </w:tcPr>
          <w:p w14:paraId="16304CE7" w14:textId="77777777" w:rsidR="00B25032" w:rsidRPr="00957BD5" w:rsidRDefault="00B25032" w:rsidP="00B25032">
            <w:pPr>
              <w:pStyle w:val="acctfourfigures"/>
              <w:tabs>
                <w:tab w:val="clear" w:pos="765"/>
              </w:tabs>
              <w:spacing w:line="240" w:lineRule="auto"/>
              <w:ind w:left="-107"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5602F2CA" w14:textId="77777777" w:rsidR="00B25032" w:rsidRPr="00957BD5" w:rsidRDefault="00B25032" w:rsidP="00B25032">
            <w:pPr>
              <w:pStyle w:val="acctfourfigures"/>
              <w:tabs>
                <w:tab w:val="clear" w:pos="765"/>
              </w:tabs>
              <w:spacing w:line="240" w:lineRule="auto"/>
              <w:ind w:left="-107" w:right="-1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70" w:type="dxa"/>
          </w:tcPr>
          <w:p w14:paraId="4A29040D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228D4A4E" w14:textId="77777777" w:rsidR="00B25032" w:rsidRPr="00957BD5" w:rsidRDefault="00B25032" w:rsidP="00B25032">
            <w:pPr>
              <w:pStyle w:val="acctfourfigures"/>
              <w:tabs>
                <w:tab w:val="clear" w:pos="765"/>
              </w:tabs>
              <w:spacing w:line="240" w:lineRule="auto"/>
              <w:ind w:left="-107" w:right="-1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30 มิถุนายน</w:t>
            </w:r>
          </w:p>
        </w:tc>
        <w:tc>
          <w:tcPr>
            <w:tcW w:w="270" w:type="dxa"/>
            <w:vAlign w:val="center"/>
          </w:tcPr>
          <w:p w14:paraId="2168552D" w14:textId="77777777" w:rsidR="00B25032" w:rsidRPr="00957BD5" w:rsidRDefault="00B25032" w:rsidP="00B25032">
            <w:pPr>
              <w:pStyle w:val="acctfourfigures"/>
              <w:tabs>
                <w:tab w:val="clear" w:pos="765"/>
              </w:tabs>
              <w:spacing w:line="240" w:lineRule="auto"/>
              <w:ind w:left="-107"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3A9853B9" w14:textId="77777777" w:rsidR="00B25032" w:rsidRPr="00957BD5" w:rsidRDefault="00B25032" w:rsidP="00B25032">
            <w:pPr>
              <w:pStyle w:val="acctfourfigures"/>
              <w:tabs>
                <w:tab w:val="clear" w:pos="765"/>
              </w:tabs>
              <w:spacing w:line="240" w:lineRule="auto"/>
              <w:ind w:left="-107" w:right="-1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70" w:type="dxa"/>
          </w:tcPr>
          <w:p w14:paraId="00D0B8C7" w14:textId="77777777" w:rsidR="00B25032" w:rsidRPr="00957BD5" w:rsidRDefault="00B25032" w:rsidP="00B25032">
            <w:pPr>
              <w:pStyle w:val="acctfourfigures"/>
              <w:tabs>
                <w:tab w:val="clear" w:pos="765"/>
              </w:tabs>
              <w:spacing w:line="240" w:lineRule="auto"/>
              <w:ind w:left="-107"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624D523A" w14:textId="77777777" w:rsidR="00B25032" w:rsidRPr="00957BD5" w:rsidRDefault="00B25032" w:rsidP="00B25032">
            <w:pPr>
              <w:pStyle w:val="acctfourfigures"/>
              <w:tabs>
                <w:tab w:val="clear" w:pos="765"/>
              </w:tabs>
              <w:spacing w:line="240" w:lineRule="auto"/>
              <w:ind w:left="-107" w:right="-1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30 มิถุนายน</w:t>
            </w:r>
          </w:p>
        </w:tc>
        <w:tc>
          <w:tcPr>
            <w:tcW w:w="270" w:type="dxa"/>
            <w:vAlign w:val="center"/>
          </w:tcPr>
          <w:p w14:paraId="4B587428" w14:textId="77777777" w:rsidR="00B25032" w:rsidRPr="00957BD5" w:rsidRDefault="00B25032" w:rsidP="00B25032">
            <w:pPr>
              <w:pStyle w:val="acctfourfigures"/>
              <w:tabs>
                <w:tab w:val="clear" w:pos="765"/>
              </w:tabs>
              <w:spacing w:line="240" w:lineRule="auto"/>
              <w:ind w:left="-107"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1B6CF5DB" w14:textId="77777777" w:rsidR="00B25032" w:rsidRPr="00957BD5" w:rsidRDefault="00B25032" w:rsidP="00B25032">
            <w:pPr>
              <w:pStyle w:val="acctfourfigures"/>
              <w:tabs>
                <w:tab w:val="clear" w:pos="765"/>
              </w:tabs>
              <w:spacing w:line="240" w:lineRule="auto"/>
              <w:ind w:left="-107" w:right="-1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70" w:type="dxa"/>
          </w:tcPr>
          <w:p w14:paraId="3E20856F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7"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00ABD9FB" w14:textId="77777777" w:rsidR="00B25032" w:rsidRPr="00957BD5" w:rsidRDefault="00B25032" w:rsidP="00B25032">
            <w:pPr>
              <w:pStyle w:val="acctfourfigures"/>
              <w:tabs>
                <w:tab w:val="clear" w:pos="765"/>
              </w:tabs>
              <w:spacing w:line="240" w:lineRule="auto"/>
              <w:ind w:left="-107" w:right="-1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30 มิถุนายน</w:t>
            </w:r>
          </w:p>
        </w:tc>
        <w:tc>
          <w:tcPr>
            <w:tcW w:w="270" w:type="dxa"/>
            <w:vAlign w:val="center"/>
          </w:tcPr>
          <w:p w14:paraId="5BD61FD0" w14:textId="77777777" w:rsidR="00B25032" w:rsidRPr="00957BD5" w:rsidRDefault="00B25032" w:rsidP="00B25032">
            <w:pPr>
              <w:pStyle w:val="acctfourfigures"/>
              <w:tabs>
                <w:tab w:val="clear" w:pos="765"/>
              </w:tabs>
              <w:spacing w:line="240" w:lineRule="auto"/>
              <w:ind w:left="-107"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408F6028" w14:textId="77777777" w:rsidR="00B25032" w:rsidRPr="00957BD5" w:rsidRDefault="00B25032" w:rsidP="00B25032">
            <w:pPr>
              <w:pStyle w:val="acctfourfigures"/>
              <w:tabs>
                <w:tab w:val="clear" w:pos="765"/>
              </w:tabs>
              <w:spacing w:line="240" w:lineRule="auto"/>
              <w:ind w:left="-107" w:right="-1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30 มิถุนายน</w:t>
            </w:r>
          </w:p>
        </w:tc>
      </w:tr>
      <w:tr w:rsidR="00B25032" w:rsidRPr="00957BD5" w14:paraId="5A562358" w14:textId="77777777" w:rsidTr="00C22FE0">
        <w:tc>
          <w:tcPr>
            <w:tcW w:w="3150" w:type="dxa"/>
          </w:tcPr>
          <w:p w14:paraId="658A5C4C" w14:textId="77777777" w:rsidR="00B25032" w:rsidRPr="00957BD5" w:rsidRDefault="00B25032" w:rsidP="00B2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90" w:type="dxa"/>
          </w:tcPr>
          <w:p w14:paraId="0803B72A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11967AC9" w14:textId="77777777" w:rsidR="00B25032" w:rsidRPr="00957BD5" w:rsidRDefault="00B25032" w:rsidP="00B250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</w:t>
            </w:r>
          </w:p>
        </w:tc>
        <w:tc>
          <w:tcPr>
            <w:tcW w:w="270" w:type="dxa"/>
            <w:vAlign w:val="center"/>
          </w:tcPr>
          <w:p w14:paraId="54F13128" w14:textId="77777777" w:rsidR="00B25032" w:rsidRPr="00957BD5" w:rsidRDefault="00B25032" w:rsidP="00B250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43F7B7F4" w14:textId="77777777" w:rsidR="00B25032" w:rsidRPr="00957BD5" w:rsidRDefault="00B25032" w:rsidP="00B250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</w:t>
            </w:r>
          </w:p>
        </w:tc>
        <w:tc>
          <w:tcPr>
            <w:tcW w:w="270" w:type="dxa"/>
          </w:tcPr>
          <w:p w14:paraId="1158DF1D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19741C5A" w14:textId="77777777" w:rsidR="00B25032" w:rsidRPr="00957BD5" w:rsidRDefault="00B25032" w:rsidP="00B250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</w:t>
            </w:r>
          </w:p>
        </w:tc>
        <w:tc>
          <w:tcPr>
            <w:tcW w:w="270" w:type="dxa"/>
            <w:vAlign w:val="center"/>
          </w:tcPr>
          <w:p w14:paraId="167060BF" w14:textId="77777777" w:rsidR="00B25032" w:rsidRPr="00957BD5" w:rsidRDefault="00B25032" w:rsidP="00B250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703C2DC4" w14:textId="77777777" w:rsidR="00B25032" w:rsidRPr="00957BD5" w:rsidRDefault="00B25032" w:rsidP="00B250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</w:t>
            </w:r>
          </w:p>
        </w:tc>
        <w:tc>
          <w:tcPr>
            <w:tcW w:w="270" w:type="dxa"/>
          </w:tcPr>
          <w:p w14:paraId="4FB4A2C0" w14:textId="77777777" w:rsidR="00B25032" w:rsidRPr="00957BD5" w:rsidRDefault="00B25032" w:rsidP="00B25032">
            <w:pPr>
              <w:pStyle w:val="acctfourfigures"/>
              <w:tabs>
                <w:tab w:val="clear" w:pos="765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5FD484FA" w14:textId="77777777" w:rsidR="00B25032" w:rsidRPr="00957BD5" w:rsidRDefault="00B25032" w:rsidP="00B250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</w:t>
            </w:r>
          </w:p>
        </w:tc>
        <w:tc>
          <w:tcPr>
            <w:tcW w:w="270" w:type="dxa"/>
            <w:vAlign w:val="center"/>
          </w:tcPr>
          <w:p w14:paraId="76FE53DE" w14:textId="77777777" w:rsidR="00B25032" w:rsidRPr="00957BD5" w:rsidRDefault="00B25032" w:rsidP="00B250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15E45ED1" w14:textId="77777777" w:rsidR="00B25032" w:rsidRPr="00957BD5" w:rsidRDefault="00B25032" w:rsidP="00B250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</w:t>
            </w:r>
          </w:p>
        </w:tc>
        <w:tc>
          <w:tcPr>
            <w:tcW w:w="270" w:type="dxa"/>
          </w:tcPr>
          <w:p w14:paraId="75163271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6F9A13EE" w14:textId="77777777" w:rsidR="00B25032" w:rsidRPr="00957BD5" w:rsidRDefault="00B25032" w:rsidP="00B250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</w:t>
            </w:r>
          </w:p>
        </w:tc>
        <w:tc>
          <w:tcPr>
            <w:tcW w:w="270" w:type="dxa"/>
            <w:vAlign w:val="center"/>
          </w:tcPr>
          <w:p w14:paraId="04FB8D79" w14:textId="77777777" w:rsidR="00B25032" w:rsidRPr="00957BD5" w:rsidRDefault="00B25032" w:rsidP="00B250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416EFFBF" w14:textId="77777777" w:rsidR="00B25032" w:rsidRPr="00957BD5" w:rsidRDefault="00B25032" w:rsidP="00B250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</w:t>
            </w:r>
            <w:r w:rsidRPr="00957B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</w:tr>
      <w:tr w:rsidR="00B25032" w:rsidRPr="00957BD5" w14:paraId="7246A279" w14:textId="77777777" w:rsidTr="00C22FE0">
        <w:tc>
          <w:tcPr>
            <w:tcW w:w="3150" w:type="dxa"/>
          </w:tcPr>
          <w:p w14:paraId="3596C275" w14:textId="77777777" w:rsidR="00B25032" w:rsidRPr="00957BD5" w:rsidRDefault="00B25032" w:rsidP="00B2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90" w:type="dxa"/>
          </w:tcPr>
          <w:p w14:paraId="73AED406" w14:textId="77777777" w:rsidR="00B25032" w:rsidRPr="00957BD5" w:rsidRDefault="00B25032" w:rsidP="00B25032">
            <w:pPr>
              <w:pStyle w:val="acctfourfigures"/>
              <w:tabs>
                <w:tab w:val="clear" w:pos="765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160" w:type="dxa"/>
            <w:gridSpan w:val="3"/>
          </w:tcPr>
          <w:p w14:paraId="1508DC00" w14:textId="77777777" w:rsidR="00B25032" w:rsidRPr="00957BD5" w:rsidRDefault="00B25032" w:rsidP="00B25032">
            <w:pPr>
              <w:pStyle w:val="acctfourfigures"/>
              <w:tabs>
                <w:tab w:val="clear" w:pos="765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14:paraId="0FEC9C2F" w14:textId="77777777" w:rsidR="00B25032" w:rsidRPr="00957BD5" w:rsidRDefault="00B25032" w:rsidP="00B25032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0" w:type="dxa"/>
            <w:gridSpan w:val="11"/>
          </w:tcPr>
          <w:p w14:paraId="033062B0" w14:textId="77777777" w:rsidR="00B25032" w:rsidRPr="00957BD5" w:rsidRDefault="00B25032" w:rsidP="00B25032">
            <w:pPr>
              <w:pStyle w:val="acctfourfigures"/>
              <w:spacing w:line="240" w:lineRule="auto"/>
              <w:ind w:right="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25032" w:rsidRPr="00957BD5" w14:paraId="581F6004" w14:textId="77777777" w:rsidTr="00C22FE0">
        <w:tc>
          <w:tcPr>
            <w:tcW w:w="3150" w:type="dxa"/>
          </w:tcPr>
          <w:p w14:paraId="1AD3E011" w14:textId="77777777" w:rsidR="00B25032" w:rsidRPr="00957BD5" w:rsidRDefault="00B25032" w:rsidP="00B2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890" w:type="dxa"/>
          </w:tcPr>
          <w:p w14:paraId="4D47AA24" w14:textId="77777777" w:rsidR="00B25032" w:rsidRPr="00957BD5" w:rsidRDefault="00B25032" w:rsidP="00B2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5157093C" w14:textId="77777777" w:rsidR="00B25032" w:rsidRPr="00957BD5" w:rsidRDefault="00B25032" w:rsidP="00B2503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30A1AB1" w14:textId="77777777" w:rsidR="00B25032" w:rsidRPr="00957BD5" w:rsidRDefault="00B25032" w:rsidP="00B2503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5AEAE41" w14:textId="77777777" w:rsidR="00B25032" w:rsidRPr="00957BD5" w:rsidRDefault="00B25032" w:rsidP="00B2503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5F9EB3" w14:textId="77777777" w:rsidR="00B25032" w:rsidRPr="00957BD5" w:rsidRDefault="00B25032" w:rsidP="00B2503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457FD84" w14:textId="77777777" w:rsidR="00B25032" w:rsidRPr="00957BD5" w:rsidRDefault="00B25032" w:rsidP="00B2503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EA5652E" w14:textId="77777777" w:rsidR="00B25032" w:rsidRPr="00957BD5" w:rsidRDefault="00B25032" w:rsidP="00B2503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A276056" w14:textId="77777777" w:rsidR="00B25032" w:rsidRPr="00957BD5" w:rsidRDefault="00B25032" w:rsidP="00B2503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A7C027" w14:textId="77777777" w:rsidR="00B25032" w:rsidRPr="00957BD5" w:rsidRDefault="00B25032" w:rsidP="00B2503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58343C6" w14:textId="77777777" w:rsidR="00B25032" w:rsidRPr="00957BD5" w:rsidRDefault="00B25032" w:rsidP="00B2503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CBF832" w14:textId="77777777" w:rsidR="00B25032" w:rsidRPr="00957BD5" w:rsidRDefault="00B25032" w:rsidP="00B2503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6FD53E7" w14:textId="77777777" w:rsidR="00B25032" w:rsidRPr="00957BD5" w:rsidRDefault="00B25032" w:rsidP="00B2503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88B888" w14:textId="77777777" w:rsidR="00B25032" w:rsidRPr="00957BD5" w:rsidRDefault="00B25032" w:rsidP="00B2503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B1C1DA9" w14:textId="77777777" w:rsidR="00B25032" w:rsidRPr="00957BD5" w:rsidRDefault="00B25032" w:rsidP="00B2503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0AAB796" w14:textId="77777777" w:rsidR="00B25032" w:rsidRPr="00957BD5" w:rsidRDefault="00B25032" w:rsidP="00B2503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051AB25" w14:textId="77777777" w:rsidR="00B25032" w:rsidRPr="00957BD5" w:rsidRDefault="00B25032" w:rsidP="00B2503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5032" w:rsidRPr="00957BD5" w14:paraId="3E14E9F0" w14:textId="77777777" w:rsidTr="00C22FE0">
        <w:tc>
          <w:tcPr>
            <w:tcW w:w="3150" w:type="dxa"/>
          </w:tcPr>
          <w:p w14:paraId="46B34E6C" w14:textId="77777777" w:rsidR="00B25032" w:rsidRPr="00957BD5" w:rsidRDefault="00B25032" w:rsidP="00B2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67D46CB5" w14:textId="77777777" w:rsidR="00B25032" w:rsidRPr="00957BD5" w:rsidRDefault="00B25032" w:rsidP="00B25032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ผลิตและจำหน่าย</w:t>
            </w:r>
          </w:p>
        </w:tc>
        <w:tc>
          <w:tcPr>
            <w:tcW w:w="900" w:type="dxa"/>
          </w:tcPr>
          <w:p w14:paraId="5B5B5609" w14:textId="77777777" w:rsidR="00B25032" w:rsidRPr="00957BD5" w:rsidRDefault="00B25032" w:rsidP="00B2503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0081E4" w14:textId="77777777" w:rsidR="00B25032" w:rsidRPr="00957BD5" w:rsidRDefault="00B25032" w:rsidP="00B2503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083F3E0" w14:textId="77777777" w:rsidR="00B25032" w:rsidRPr="00957BD5" w:rsidRDefault="00B25032" w:rsidP="00B2503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2FAF5E" w14:textId="77777777" w:rsidR="00B25032" w:rsidRPr="00957BD5" w:rsidRDefault="00B25032" w:rsidP="00B2503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D677E91" w14:textId="77777777" w:rsidR="00B25032" w:rsidRPr="00957BD5" w:rsidRDefault="00B25032" w:rsidP="00B2503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6F5D36" w14:textId="77777777" w:rsidR="00B25032" w:rsidRPr="00957BD5" w:rsidRDefault="00B25032" w:rsidP="00B2503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957C6F8" w14:textId="77777777" w:rsidR="00B25032" w:rsidRPr="00957BD5" w:rsidRDefault="00B25032" w:rsidP="00B2503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78F695" w14:textId="77777777" w:rsidR="00B25032" w:rsidRPr="00957BD5" w:rsidRDefault="00B25032" w:rsidP="00B2503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698677B" w14:textId="77777777" w:rsidR="00B25032" w:rsidRPr="00957BD5" w:rsidRDefault="00B25032" w:rsidP="00B2503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C699BF" w14:textId="77777777" w:rsidR="00B25032" w:rsidRPr="00957BD5" w:rsidRDefault="00B25032" w:rsidP="00B2503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10519D7" w14:textId="77777777" w:rsidR="00B25032" w:rsidRPr="00957BD5" w:rsidRDefault="00B25032" w:rsidP="00B2503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BBD24D9" w14:textId="77777777" w:rsidR="00B25032" w:rsidRPr="00957BD5" w:rsidRDefault="00B25032" w:rsidP="00B2503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23B6736" w14:textId="77777777" w:rsidR="00B25032" w:rsidRPr="00957BD5" w:rsidRDefault="00B25032" w:rsidP="00B2503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F335F2" w14:textId="77777777" w:rsidR="00B25032" w:rsidRPr="00957BD5" w:rsidRDefault="00B25032" w:rsidP="00B2503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C6948A7" w14:textId="77777777" w:rsidR="00B25032" w:rsidRPr="00957BD5" w:rsidRDefault="00B25032" w:rsidP="00B2503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5032" w:rsidRPr="00957BD5" w14:paraId="16674A89" w14:textId="77777777" w:rsidTr="00C22FE0">
        <w:tc>
          <w:tcPr>
            <w:tcW w:w="3150" w:type="dxa"/>
          </w:tcPr>
          <w:p w14:paraId="435F69AA" w14:textId="77777777" w:rsidR="00B25032" w:rsidRPr="00957BD5" w:rsidRDefault="00B25032" w:rsidP="00B2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ซีจีไอ เมททัล</w:t>
            </w:r>
            <w:r w:rsidRPr="00957BD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57BD5">
              <w:rPr>
                <w:rFonts w:asciiTheme="majorBidi" w:hAnsiTheme="majorBidi" w:cstheme="majorBidi"/>
                <w:sz w:val="28"/>
                <w:szCs w:val="28"/>
                <w:cs/>
              </w:rPr>
              <w:t>อินดัสเตรียล จำกัด</w:t>
            </w:r>
            <w:r w:rsidRPr="00957BD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90" w:type="dxa"/>
          </w:tcPr>
          <w:p w14:paraId="3E65718E" w14:textId="77777777" w:rsidR="00B25032" w:rsidRPr="00957BD5" w:rsidRDefault="00B25032" w:rsidP="00B25032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ผลิตภัณฑ์จากเหล็ก</w:t>
            </w:r>
          </w:p>
        </w:tc>
        <w:tc>
          <w:tcPr>
            <w:tcW w:w="900" w:type="dxa"/>
            <w:vAlign w:val="bottom"/>
          </w:tcPr>
          <w:p w14:paraId="54C22369" w14:textId="77777777" w:rsidR="00B25032" w:rsidRPr="00957BD5" w:rsidRDefault="00350C2C" w:rsidP="00B2503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70.00</w:t>
            </w:r>
          </w:p>
        </w:tc>
        <w:tc>
          <w:tcPr>
            <w:tcW w:w="270" w:type="dxa"/>
            <w:vAlign w:val="bottom"/>
          </w:tcPr>
          <w:p w14:paraId="36D55048" w14:textId="77777777" w:rsidR="00B25032" w:rsidRPr="00957BD5" w:rsidRDefault="00B25032" w:rsidP="00B2503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075AB88" w14:textId="77777777" w:rsidR="00B25032" w:rsidRPr="00957BD5" w:rsidRDefault="00B25032" w:rsidP="00B2503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</w:rPr>
              <w:t>70.00</w:t>
            </w:r>
          </w:p>
        </w:tc>
        <w:tc>
          <w:tcPr>
            <w:tcW w:w="270" w:type="dxa"/>
            <w:vAlign w:val="bottom"/>
          </w:tcPr>
          <w:p w14:paraId="2D423DED" w14:textId="77777777" w:rsidR="00B25032" w:rsidRPr="00957BD5" w:rsidRDefault="00B25032" w:rsidP="00B2503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14E6571" w14:textId="77777777" w:rsidR="00B25032" w:rsidRPr="00957BD5" w:rsidRDefault="00350C2C" w:rsidP="00B2503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270" w:type="dxa"/>
            <w:vAlign w:val="bottom"/>
          </w:tcPr>
          <w:p w14:paraId="179690AC" w14:textId="77777777" w:rsidR="00B25032" w:rsidRPr="00957BD5" w:rsidRDefault="00B25032" w:rsidP="00B2503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638CA30" w14:textId="77777777" w:rsidR="00B25032" w:rsidRPr="00957BD5" w:rsidRDefault="00B25032" w:rsidP="00B2503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270" w:type="dxa"/>
            <w:vAlign w:val="bottom"/>
          </w:tcPr>
          <w:p w14:paraId="4BB153A7" w14:textId="77777777" w:rsidR="00B25032" w:rsidRPr="00957BD5" w:rsidRDefault="00B25032" w:rsidP="00B2503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CE2FAB1" w14:textId="77777777" w:rsidR="00B25032" w:rsidRPr="00957BD5" w:rsidRDefault="00350C2C" w:rsidP="00B2503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14,000</w:t>
            </w:r>
          </w:p>
        </w:tc>
        <w:tc>
          <w:tcPr>
            <w:tcW w:w="270" w:type="dxa"/>
            <w:vAlign w:val="bottom"/>
          </w:tcPr>
          <w:p w14:paraId="5AB84E03" w14:textId="77777777" w:rsidR="00B25032" w:rsidRPr="00957BD5" w:rsidRDefault="00B25032" w:rsidP="00B2503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B95B0B7" w14:textId="77777777" w:rsidR="00B25032" w:rsidRPr="00957BD5" w:rsidRDefault="00B25032" w:rsidP="00B2503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</w:rPr>
              <w:t>14,000</w:t>
            </w:r>
          </w:p>
        </w:tc>
        <w:tc>
          <w:tcPr>
            <w:tcW w:w="270" w:type="dxa"/>
            <w:vAlign w:val="bottom"/>
          </w:tcPr>
          <w:p w14:paraId="68A93E56" w14:textId="77777777" w:rsidR="00B25032" w:rsidRPr="00957BD5" w:rsidRDefault="00B25032" w:rsidP="00B2503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FC94BC6" w14:textId="77777777" w:rsidR="00B25032" w:rsidRPr="00957BD5" w:rsidRDefault="00350C2C" w:rsidP="00B2503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86CBF4D" w14:textId="77777777" w:rsidR="00B25032" w:rsidRPr="00957BD5" w:rsidRDefault="00B25032" w:rsidP="00B2503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EF3B4AD" w14:textId="77777777" w:rsidR="00B25032" w:rsidRPr="00957BD5" w:rsidRDefault="00B25032" w:rsidP="00B2503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25032" w:rsidRPr="00957BD5" w14:paraId="35A49ADA" w14:textId="77777777" w:rsidTr="00C22FE0">
        <w:tc>
          <w:tcPr>
            <w:tcW w:w="3150" w:type="dxa"/>
          </w:tcPr>
          <w:p w14:paraId="13A31CA6" w14:textId="77777777" w:rsidR="00B25032" w:rsidRPr="00957BD5" w:rsidRDefault="00B25032" w:rsidP="00B2503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738ECC97" w14:textId="77777777" w:rsidR="00B25032" w:rsidRPr="00957BD5" w:rsidRDefault="00B25032" w:rsidP="00B25032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ผลิตและจำหน่าย</w:t>
            </w:r>
          </w:p>
        </w:tc>
        <w:tc>
          <w:tcPr>
            <w:tcW w:w="900" w:type="dxa"/>
            <w:vAlign w:val="bottom"/>
          </w:tcPr>
          <w:p w14:paraId="484BB737" w14:textId="77777777" w:rsidR="00B25032" w:rsidRPr="00957BD5" w:rsidRDefault="00B25032" w:rsidP="00B2503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BC08449" w14:textId="77777777" w:rsidR="00B25032" w:rsidRPr="00957BD5" w:rsidRDefault="00B25032" w:rsidP="00B2503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39FAD0D" w14:textId="77777777" w:rsidR="00B25032" w:rsidRPr="00957BD5" w:rsidRDefault="00B25032" w:rsidP="00B2503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FBE9EF7" w14:textId="77777777" w:rsidR="00B25032" w:rsidRPr="00957BD5" w:rsidRDefault="00B25032" w:rsidP="00B2503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EE5625E" w14:textId="77777777" w:rsidR="00B25032" w:rsidRPr="00957BD5" w:rsidRDefault="00B25032" w:rsidP="00B2503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0FB748F" w14:textId="77777777" w:rsidR="00B25032" w:rsidRPr="00957BD5" w:rsidRDefault="00B25032" w:rsidP="00B2503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9B36592" w14:textId="77777777" w:rsidR="00B25032" w:rsidRPr="00957BD5" w:rsidRDefault="00B25032" w:rsidP="00B2503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24C60CA" w14:textId="77777777" w:rsidR="00B25032" w:rsidRPr="00957BD5" w:rsidRDefault="00B25032" w:rsidP="00B2503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729FB8D" w14:textId="77777777" w:rsidR="00B25032" w:rsidRPr="00957BD5" w:rsidRDefault="00B25032" w:rsidP="00B2503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0A425B7" w14:textId="77777777" w:rsidR="00B25032" w:rsidRPr="00957BD5" w:rsidRDefault="00B25032" w:rsidP="00B2503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447C0FD" w14:textId="77777777" w:rsidR="00B25032" w:rsidRPr="00957BD5" w:rsidRDefault="00B25032" w:rsidP="00B2503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FC365C8" w14:textId="77777777" w:rsidR="00B25032" w:rsidRPr="00957BD5" w:rsidRDefault="00B25032" w:rsidP="00B2503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6246227" w14:textId="77777777" w:rsidR="00B25032" w:rsidRPr="00957BD5" w:rsidRDefault="00B25032" w:rsidP="00B25032">
            <w:pPr>
              <w:pStyle w:val="acctfourfigures"/>
              <w:tabs>
                <w:tab w:val="clear" w:pos="765"/>
                <w:tab w:val="decimal" w:pos="612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CD64A5B" w14:textId="77777777" w:rsidR="00B25032" w:rsidRPr="00957BD5" w:rsidRDefault="00B25032" w:rsidP="00B2503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3EF7D3F" w14:textId="77777777" w:rsidR="00B25032" w:rsidRPr="00957BD5" w:rsidRDefault="00B25032" w:rsidP="00B25032">
            <w:pPr>
              <w:pStyle w:val="acctfourfigures"/>
              <w:tabs>
                <w:tab w:val="clear" w:pos="765"/>
                <w:tab w:val="decimal" w:pos="612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5032" w:rsidRPr="00957BD5" w14:paraId="4278D48A" w14:textId="77777777" w:rsidTr="00C22FE0">
        <w:tc>
          <w:tcPr>
            <w:tcW w:w="3150" w:type="dxa"/>
          </w:tcPr>
          <w:p w14:paraId="06D5632F" w14:textId="77777777" w:rsidR="00B25032" w:rsidRPr="00957BD5" w:rsidRDefault="00B25032" w:rsidP="00B2503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ยูชอน ไพพ์</w:t>
            </w:r>
            <w:r w:rsidRPr="00957BD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57BD5">
              <w:rPr>
                <w:rFonts w:asciiTheme="majorBidi" w:hAnsiTheme="majorBidi" w:cstheme="majorBidi"/>
                <w:sz w:val="28"/>
                <w:szCs w:val="28"/>
                <w:cs/>
              </w:rPr>
              <w:t>(ไทยแลนด์) จำกัด</w:t>
            </w:r>
          </w:p>
        </w:tc>
        <w:tc>
          <w:tcPr>
            <w:tcW w:w="1890" w:type="dxa"/>
          </w:tcPr>
          <w:p w14:paraId="434AA836" w14:textId="77777777" w:rsidR="00B25032" w:rsidRPr="00957BD5" w:rsidRDefault="00B25032" w:rsidP="00B25032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ผลิตภัณฑ์จากท่อเหล็ก</w:t>
            </w:r>
          </w:p>
        </w:tc>
        <w:tc>
          <w:tcPr>
            <w:tcW w:w="900" w:type="dxa"/>
            <w:vAlign w:val="bottom"/>
          </w:tcPr>
          <w:p w14:paraId="22240AEB" w14:textId="77777777" w:rsidR="00B25032" w:rsidRPr="00957BD5" w:rsidRDefault="00350C2C" w:rsidP="00B2503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270" w:type="dxa"/>
            <w:vAlign w:val="bottom"/>
          </w:tcPr>
          <w:p w14:paraId="5BC3910B" w14:textId="77777777" w:rsidR="00B25032" w:rsidRPr="00957BD5" w:rsidRDefault="00B25032" w:rsidP="00B2503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8A02B42" w14:textId="77777777" w:rsidR="00B25032" w:rsidRPr="00957BD5" w:rsidRDefault="00B25032" w:rsidP="00B2503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270" w:type="dxa"/>
            <w:vAlign w:val="bottom"/>
          </w:tcPr>
          <w:p w14:paraId="33A88222" w14:textId="77777777" w:rsidR="00B25032" w:rsidRPr="00957BD5" w:rsidRDefault="00B25032" w:rsidP="00B2503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2950F44" w14:textId="77777777" w:rsidR="00B25032" w:rsidRPr="00957BD5" w:rsidRDefault="00350C2C" w:rsidP="00B2503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  <w:tc>
          <w:tcPr>
            <w:tcW w:w="270" w:type="dxa"/>
            <w:vAlign w:val="bottom"/>
          </w:tcPr>
          <w:p w14:paraId="0B779765" w14:textId="77777777" w:rsidR="00B25032" w:rsidRPr="00957BD5" w:rsidRDefault="00B25032" w:rsidP="00B2503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5F7C28E" w14:textId="77777777" w:rsidR="00B25032" w:rsidRPr="00957BD5" w:rsidRDefault="00B25032" w:rsidP="00B2503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  <w:tc>
          <w:tcPr>
            <w:tcW w:w="270" w:type="dxa"/>
            <w:vAlign w:val="bottom"/>
          </w:tcPr>
          <w:p w14:paraId="0CEF724B" w14:textId="77777777" w:rsidR="00B25032" w:rsidRPr="00957BD5" w:rsidRDefault="00B25032" w:rsidP="00B2503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9005D45" w14:textId="77777777" w:rsidR="00B25032" w:rsidRPr="00957BD5" w:rsidRDefault="00350C2C" w:rsidP="00B2503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89,400</w:t>
            </w:r>
          </w:p>
        </w:tc>
        <w:tc>
          <w:tcPr>
            <w:tcW w:w="270" w:type="dxa"/>
            <w:vAlign w:val="bottom"/>
          </w:tcPr>
          <w:p w14:paraId="7E06F87A" w14:textId="77777777" w:rsidR="00B25032" w:rsidRPr="00957BD5" w:rsidRDefault="00B25032" w:rsidP="00B2503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C776D68" w14:textId="77777777" w:rsidR="00B25032" w:rsidRPr="00957BD5" w:rsidRDefault="00B25032" w:rsidP="00B2503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</w:rPr>
              <w:t>89,400</w:t>
            </w:r>
          </w:p>
        </w:tc>
        <w:tc>
          <w:tcPr>
            <w:tcW w:w="270" w:type="dxa"/>
            <w:vAlign w:val="bottom"/>
          </w:tcPr>
          <w:p w14:paraId="3CAD302F" w14:textId="77777777" w:rsidR="00B25032" w:rsidRPr="00957BD5" w:rsidRDefault="00B25032" w:rsidP="00B2503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B1E4939" w14:textId="77777777" w:rsidR="00B25032" w:rsidRPr="00957BD5" w:rsidRDefault="00350C2C" w:rsidP="00B2503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3EBFADB" w14:textId="77777777" w:rsidR="00B25032" w:rsidRPr="00957BD5" w:rsidRDefault="00B25032" w:rsidP="00B2503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F0373A7" w14:textId="77777777" w:rsidR="00B25032" w:rsidRPr="00957BD5" w:rsidRDefault="00B25032" w:rsidP="00B2503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25032" w:rsidRPr="00957BD5" w14:paraId="57C6B9D0" w14:textId="77777777" w:rsidTr="00C22FE0">
        <w:tc>
          <w:tcPr>
            <w:tcW w:w="3150" w:type="dxa"/>
          </w:tcPr>
          <w:p w14:paraId="307E8A2D" w14:textId="77777777" w:rsidR="00B25032" w:rsidRPr="00957BD5" w:rsidRDefault="00B25032" w:rsidP="00B2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</w:tcPr>
          <w:p w14:paraId="0187A43D" w14:textId="77777777" w:rsidR="00B25032" w:rsidRPr="00957BD5" w:rsidRDefault="00B25032" w:rsidP="00B2503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BB45B00" w14:textId="77777777" w:rsidR="00B25032" w:rsidRPr="00957BD5" w:rsidRDefault="00B25032" w:rsidP="00B2503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113FA99" w14:textId="77777777" w:rsidR="00B25032" w:rsidRPr="00957BD5" w:rsidRDefault="00B25032" w:rsidP="00B2503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6819E97" w14:textId="77777777" w:rsidR="00B25032" w:rsidRPr="00957BD5" w:rsidRDefault="00B25032" w:rsidP="00B2503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5ADECFC" w14:textId="77777777" w:rsidR="00B25032" w:rsidRPr="00957BD5" w:rsidRDefault="00B25032" w:rsidP="00B2503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C694921" w14:textId="77777777" w:rsidR="00B25032" w:rsidRPr="00957BD5" w:rsidRDefault="00B25032" w:rsidP="00B2503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E2738B4" w14:textId="77777777" w:rsidR="00B25032" w:rsidRPr="00957BD5" w:rsidRDefault="00B25032" w:rsidP="00B2503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1B71055" w14:textId="77777777" w:rsidR="00B25032" w:rsidRPr="00957BD5" w:rsidRDefault="00B25032" w:rsidP="00B2503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6FA5688" w14:textId="77777777" w:rsidR="00B25032" w:rsidRPr="00957BD5" w:rsidRDefault="00B25032" w:rsidP="00B2503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D68E73" w14:textId="77777777" w:rsidR="00B25032" w:rsidRPr="00957BD5" w:rsidRDefault="00350C2C" w:rsidP="00B2503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103,400</w:t>
            </w:r>
          </w:p>
        </w:tc>
        <w:tc>
          <w:tcPr>
            <w:tcW w:w="270" w:type="dxa"/>
            <w:vAlign w:val="bottom"/>
          </w:tcPr>
          <w:p w14:paraId="2E23B2F6" w14:textId="77777777" w:rsidR="00B25032" w:rsidRPr="00957BD5" w:rsidRDefault="00B25032" w:rsidP="00B2503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955166" w14:textId="77777777" w:rsidR="00B25032" w:rsidRPr="00957BD5" w:rsidRDefault="00B25032" w:rsidP="00B2503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103,400</w:t>
            </w:r>
          </w:p>
        </w:tc>
        <w:tc>
          <w:tcPr>
            <w:tcW w:w="270" w:type="dxa"/>
            <w:vAlign w:val="bottom"/>
          </w:tcPr>
          <w:p w14:paraId="3D607B37" w14:textId="77777777" w:rsidR="00B25032" w:rsidRPr="00957BD5" w:rsidRDefault="00B25032" w:rsidP="00B2503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63B98F" w14:textId="77777777" w:rsidR="00B25032" w:rsidRPr="00957BD5" w:rsidRDefault="00350C2C" w:rsidP="00B2503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1D26EDA" w14:textId="77777777" w:rsidR="00B25032" w:rsidRPr="00957BD5" w:rsidRDefault="00B25032" w:rsidP="00B2503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F37B1C" w14:textId="77777777" w:rsidR="00B25032" w:rsidRPr="00957BD5" w:rsidRDefault="00B25032" w:rsidP="00B2503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7DD335D4" w14:textId="77777777" w:rsidR="009000E1" w:rsidRPr="00957BD5" w:rsidRDefault="009000E1" w:rsidP="00C43880">
      <w:pPr>
        <w:ind w:left="540" w:right="2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C4FAFB" w14:textId="77777777" w:rsidR="00C8579A" w:rsidRDefault="00C43880" w:rsidP="000135CB">
      <w:pPr>
        <w:tabs>
          <w:tab w:val="clear" w:pos="227"/>
          <w:tab w:val="clear" w:pos="454"/>
          <w:tab w:val="clear" w:pos="680"/>
          <w:tab w:val="left" w:pos="0"/>
          <w:tab w:val="left" w:pos="540"/>
        </w:tabs>
        <w:spacing w:line="240" w:lineRule="auto"/>
        <w:ind w:right="20" w:firstLine="540"/>
        <w:rPr>
          <w:rFonts w:asciiTheme="majorBidi" w:hAnsiTheme="majorBidi" w:cs="Angsana New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="000A2FC1" w:rsidRPr="000A2FC1">
        <w:rPr>
          <w:rFonts w:asciiTheme="majorBidi" w:hAnsiTheme="majorBidi" w:cs="Angsana New" w:hint="cs"/>
          <w:sz w:val="30"/>
          <w:szCs w:val="30"/>
          <w:cs/>
        </w:rPr>
        <w:t>ย่อยทั้งหมดดำเนินธุรกิจในประเทศไทย</w:t>
      </w:r>
      <w:r w:rsidR="000135CB">
        <w:rPr>
          <w:rFonts w:asciiTheme="majorBidi" w:hAnsiTheme="majorBidi" w:cs="Angsana New" w:hint="cs"/>
          <w:sz w:val="30"/>
          <w:szCs w:val="30"/>
          <w:cs/>
        </w:rPr>
        <w:t xml:space="preserve"> </w:t>
      </w:r>
    </w:p>
    <w:p w14:paraId="61DD377D" w14:textId="77777777" w:rsidR="003473B2" w:rsidRPr="000135CB" w:rsidRDefault="00BA263F" w:rsidP="000135CB">
      <w:pPr>
        <w:tabs>
          <w:tab w:val="clear" w:pos="227"/>
          <w:tab w:val="clear" w:pos="454"/>
          <w:tab w:val="clear" w:pos="680"/>
          <w:tab w:val="left" w:pos="0"/>
          <w:tab w:val="left" w:pos="540"/>
        </w:tabs>
        <w:spacing w:line="240" w:lineRule="auto"/>
        <w:ind w:right="20" w:firstLine="540"/>
        <w:rPr>
          <w:rFonts w:asciiTheme="majorBidi" w:hAnsiTheme="majorBidi" w:cs="Angsana New"/>
          <w:sz w:val="30"/>
          <w:szCs w:val="30"/>
        </w:rPr>
        <w:sectPr w:rsidR="003473B2" w:rsidRPr="000135CB" w:rsidSect="00F7602F">
          <w:footerReference w:type="default" r:id="rId10"/>
          <w:pgSz w:w="16834" w:h="11909" w:orient="landscape" w:code="9"/>
          <w:pgMar w:top="691" w:right="1152" w:bottom="576" w:left="1152" w:header="720" w:footer="720" w:gutter="0"/>
          <w:cols w:space="720"/>
        </w:sectPr>
      </w:pPr>
      <w:r>
        <w:rPr>
          <w:rFonts w:asciiTheme="majorBidi" w:hAnsiTheme="majorBidi" w:cs="Angsana New"/>
          <w:sz w:val="30"/>
          <w:szCs w:val="30"/>
          <w:cs/>
        </w:rPr>
        <w:br/>
      </w:r>
    </w:p>
    <w:p w14:paraId="7EA69B1C" w14:textId="77777777" w:rsidR="00723321" w:rsidRPr="00957BD5" w:rsidRDefault="00723321" w:rsidP="007233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  <w:cs/>
        </w:rPr>
      </w:pPr>
      <w:r w:rsidRPr="00957BD5">
        <w:rPr>
          <w:rFonts w:asciiTheme="majorBidi" w:hAnsiTheme="majorBidi" w:cstheme="majorBidi"/>
          <w:sz w:val="2"/>
          <w:szCs w:val="2"/>
          <w:cs/>
        </w:rPr>
        <w:lastRenderedPageBreak/>
        <w:t>ย</w:t>
      </w:r>
    </w:p>
    <w:p w14:paraId="5899862B" w14:textId="77777777" w:rsidR="00E02432" w:rsidRPr="001B5A26" w:rsidRDefault="00DD1B08" w:rsidP="00765A55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630" w:right="20" w:hanging="63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1B5A26">
        <w:rPr>
          <w:rFonts w:asciiTheme="majorBidi" w:hAnsiTheme="majorBidi" w:cstheme="majorBidi" w:hint="cs"/>
          <w:b/>
          <w:bCs/>
          <w:sz w:val="30"/>
          <w:szCs w:val="30"/>
          <w:cs/>
        </w:rPr>
        <w:t>สินทรัพย์ที่ใช้เป็นหลักประกัน</w:t>
      </w:r>
    </w:p>
    <w:p w14:paraId="14BD0959" w14:textId="77777777" w:rsidR="00AD1ED8" w:rsidRDefault="00AD1ED8" w:rsidP="00AD1ED8">
      <w:pPr>
        <w:tabs>
          <w:tab w:val="clear" w:pos="227"/>
          <w:tab w:val="clear" w:pos="454"/>
          <w:tab w:val="clear" w:pos="680"/>
        </w:tabs>
        <w:spacing w:line="240" w:lineRule="auto"/>
        <w:ind w:right="2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331C5A20" w14:textId="77777777" w:rsidR="004245CD" w:rsidRPr="00AD1ED8" w:rsidRDefault="004245CD" w:rsidP="00765A5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กลุ่มบริ</w:t>
      </w:r>
      <w:r>
        <w:rPr>
          <w:rFonts w:asciiTheme="majorBidi" w:hAnsiTheme="majorBidi" w:cstheme="majorBidi"/>
          <w:sz w:val="30"/>
          <w:szCs w:val="30"/>
          <w:cs/>
        </w:rPr>
        <w:t>ษัทและบริษัทมีวงเงินสินเชื่อที่</w:t>
      </w:r>
      <w:r w:rsidRPr="00957BD5">
        <w:rPr>
          <w:rFonts w:asciiTheme="majorBidi" w:hAnsiTheme="majorBidi" w:cstheme="majorBidi"/>
          <w:sz w:val="30"/>
          <w:szCs w:val="30"/>
          <w:cs/>
        </w:rPr>
        <w:t>ยังมิได้เบิกใช้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เป็นจำนวนเงิน </w:t>
      </w:r>
      <w:r w:rsidR="00DB478F" w:rsidRPr="00DB478F">
        <w:rPr>
          <w:rFonts w:asciiTheme="majorBidi" w:hAnsiTheme="majorBidi" w:cstheme="majorBidi"/>
          <w:sz w:val="30"/>
          <w:szCs w:val="30"/>
        </w:rPr>
        <w:t>342</w:t>
      </w:r>
      <w:r w:rsidRPr="00DB478F">
        <w:rPr>
          <w:rFonts w:asciiTheme="majorBidi" w:hAnsiTheme="majorBidi" w:cstheme="majorBidi"/>
          <w:sz w:val="30"/>
          <w:szCs w:val="30"/>
        </w:rPr>
        <w:t xml:space="preserve"> </w:t>
      </w:r>
      <w:r w:rsidRPr="00DB478F">
        <w:rPr>
          <w:rFonts w:asciiTheme="majorBidi" w:hAnsiTheme="majorBidi" w:cstheme="majorBidi" w:hint="cs"/>
          <w:sz w:val="30"/>
          <w:szCs w:val="30"/>
          <w:cs/>
        </w:rPr>
        <w:t xml:space="preserve">ล้านบาท และ </w:t>
      </w:r>
      <w:r w:rsidR="00DB478F" w:rsidRPr="00DB478F">
        <w:rPr>
          <w:rFonts w:asciiTheme="majorBidi" w:hAnsiTheme="majorBidi" w:cstheme="majorBidi"/>
          <w:sz w:val="30"/>
          <w:szCs w:val="30"/>
        </w:rPr>
        <w:t>300</w:t>
      </w:r>
      <w:r w:rsidR="00C86A6A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ล้านบาทตามลำดับ</w:t>
      </w:r>
      <w:r w:rsidR="0077221C">
        <w:rPr>
          <w:rFonts w:asciiTheme="majorBidi" w:hAnsiTheme="majorBidi" w:cstheme="majorBidi"/>
          <w:sz w:val="30"/>
          <w:szCs w:val="30"/>
        </w:rPr>
        <w:t xml:space="preserve"> </w:t>
      </w:r>
      <w:r w:rsidR="00C8579A">
        <w:rPr>
          <w:rFonts w:asciiTheme="majorBidi" w:hAnsiTheme="majorBidi" w:cstheme="majorBidi"/>
          <w:sz w:val="30"/>
          <w:szCs w:val="30"/>
        </w:rPr>
        <w:br/>
      </w:r>
      <w:r w:rsidRPr="00957BD5">
        <w:rPr>
          <w:rFonts w:asciiTheme="majorBidi" w:hAnsiTheme="majorBidi" w:cstheme="majorBidi"/>
          <w:sz w:val="30"/>
          <w:szCs w:val="30"/>
          <w:cs/>
        </w:rPr>
        <w:t>ซึ่งค้ำประกันโดยที่ดิน รวมทั้งสิ่งปลูกสร้างที่มีอยู่และที่จะมีขึ้นในอนาคต และเครื่องจักร และอุปกรณ์บางส่วนของกลุ่มบริษัทและบริษัท</w:t>
      </w:r>
      <w:r w:rsidR="004F5FCE">
        <w:rPr>
          <w:rFonts w:asciiTheme="majorBidi" w:hAnsiTheme="majorBidi" w:cstheme="majorBidi" w:hint="cs"/>
          <w:sz w:val="30"/>
          <w:szCs w:val="30"/>
          <w:cs/>
        </w:rPr>
        <w:t xml:space="preserve"> นอกจากนี้เงินฝากประจำธนาคารของกลุ่มบริษัทและบริษัทได้ถูกนำไปใช้เป็นหลักประกันหนังสือค้ำประกันที่ออกโดยสถาบันการเงิน</w:t>
      </w:r>
      <w:r w:rsidR="00A5274F">
        <w:rPr>
          <w:rFonts w:asciiTheme="majorBidi" w:hAnsiTheme="majorBidi" w:cstheme="majorBidi" w:hint="cs"/>
          <w:sz w:val="30"/>
          <w:szCs w:val="30"/>
          <w:cs/>
        </w:rPr>
        <w:t>หลายแห่ง</w:t>
      </w:r>
    </w:p>
    <w:p w14:paraId="61BA3957" w14:textId="77777777" w:rsidR="004245CD" w:rsidRDefault="004245CD" w:rsidP="004245C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720" w:right="2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4036B5E4" w14:textId="77777777" w:rsidR="00AD1ED8" w:rsidRPr="00AD1ED8" w:rsidRDefault="002451F8" w:rsidP="00765A5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A7CAF">
        <w:rPr>
          <w:rFonts w:ascii="Angsana New" w:hAnsi="Angsana New" w:cs="Angsana New"/>
          <w:sz w:val="30"/>
          <w:szCs w:val="30"/>
          <w:cs/>
        </w:rPr>
        <w:t>มูลค่าสุทธิทางบัญชีของทรัพย์สินที่ใช้เป็นหลักประกันสินเชื่อดังกล่าว</w:t>
      </w:r>
      <w:r w:rsidR="00AD1ED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D28B3">
        <w:rPr>
          <w:rFonts w:asciiTheme="majorBidi" w:hAnsiTheme="majorBidi" w:cstheme="majorBidi" w:hint="cs"/>
          <w:sz w:val="30"/>
          <w:szCs w:val="30"/>
          <w:cs/>
        </w:rPr>
        <w:t>มี</w:t>
      </w:r>
      <w:r w:rsidR="00AD1ED8">
        <w:rPr>
          <w:rFonts w:asciiTheme="majorBidi" w:hAnsiTheme="majorBidi" w:cstheme="majorBidi" w:hint="cs"/>
          <w:sz w:val="30"/>
          <w:szCs w:val="30"/>
          <w:cs/>
        </w:rPr>
        <w:t>ดังนี้</w:t>
      </w:r>
    </w:p>
    <w:p w14:paraId="0DECCC44" w14:textId="77777777" w:rsidR="00DD1B08" w:rsidRPr="002451F8" w:rsidRDefault="00DD1B08" w:rsidP="00AD1ED8">
      <w:pPr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68"/>
        <w:gridCol w:w="1080"/>
        <w:gridCol w:w="270"/>
        <w:gridCol w:w="1080"/>
        <w:gridCol w:w="270"/>
        <w:gridCol w:w="1080"/>
        <w:gridCol w:w="270"/>
        <w:gridCol w:w="1152"/>
      </w:tblGrid>
      <w:tr w:rsidR="00AD1ED8" w:rsidRPr="00957BD5" w14:paraId="4B198814" w14:textId="77777777" w:rsidTr="00E338F4">
        <w:tc>
          <w:tcPr>
            <w:tcW w:w="4068" w:type="dxa"/>
          </w:tcPr>
          <w:p w14:paraId="5064F769" w14:textId="77777777" w:rsidR="00AD1ED8" w:rsidRPr="00957BD5" w:rsidRDefault="00AD1ED8" w:rsidP="00E33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C746583" w14:textId="77777777" w:rsidR="00AD1ED8" w:rsidRPr="00957BD5" w:rsidRDefault="00AD1ED8" w:rsidP="00E33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86741C9" w14:textId="77777777" w:rsidR="00AD1ED8" w:rsidRPr="00957BD5" w:rsidRDefault="00AD1ED8" w:rsidP="00E33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02" w:type="dxa"/>
            <w:gridSpan w:val="3"/>
          </w:tcPr>
          <w:p w14:paraId="1C5384C7" w14:textId="77777777" w:rsidR="00AD1ED8" w:rsidRPr="00957BD5" w:rsidRDefault="00AD1ED8" w:rsidP="00E33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5032" w:rsidRPr="00957BD5" w14:paraId="271050AC" w14:textId="77777777" w:rsidTr="00E338F4">
        <w:tc>
          <w:tcPr>
            <w:tcW w:w="4068" w:type="dxa"/>
          </w:tcPr>
          <w:p w14:paraId="2D86538A" w14:textId="77777777" w:rsidR="00B25032" w:rsidRPr="00957BD5" w:rsidRDefault="00B25032" w:rsidP="00B2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53F9AAB" w14:textId="77777777" w:rsidR="00B25032" w:rsidRPr="00B25032" w:rsidRDefault="00B25032" w:rsidP="00B25032">
            <w:pPr>
              <w:pStyle w:val="acctfourfigures"/>
              <w:tabs>
                <w:tab w:val="clear" w:pos="765"/>
              </w:tabs>
              <w:spacing w:line="240" w:lineRule="auto"/>
              <w:ind w:left="-107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25032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30 มิถุนายน</w:t>
            </w:r>
          </w:p>
        </w:tc>
        <w:tc>
          <w:tcPr>
            <w:tcW w:w="270" w:type="dxa"/>
            <w:vAlign w:val="center"/>
          </w:tcPr>
          <w:p w14:paraId="441D5B2D" w14:textId="77777777" w:rsidR="00B25032" w:rsidRPr="00957BD5" w:rsidRDefault="00B25032" w:rsidP="00B250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53FAB02" w14:textId="77777777" w:rsidR="00B25032" w:rsidRPr="00957BD5" w:rsidRDefault="00B25032" w:rsidP="00B250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270" w:type="dxa"/>
          </w:tcPr>
          <w:p w14:paraId="66904783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81459FC" w14:textId="77777777" w:rsidR="00B25032" w:rsidRPr="00B25032" w:rsidRDefault="00B25032" w:rsidP="00B25032">
            <w:pPr>
              <w:pStyle w:val="acctfourfigures"/>
              <w:tabs>
                <w:tab w:val="clear" w:pos="765"/>
              </w:tabs>
              <w:spacing w:line="240" w:lineRule="auto"/>
              <w:ind w:left="-107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25032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30 มิถุนายน</w:t>
            </w:r>
          </w:p>
        </w:tc>
        <w:tc>
          <w:tcPr>
            <w:tcW w:w="270" w:type="dxa"/>
            <w:vAlign w:val="center"/>
          </w:tcPr>
          <w:p w14:paraId="4FCCF9E1" w14:textId="77777777" w:rsidR="00B25032" w:rsidRPr="00957BD5" w:rsidRDefault="00B25032" w:rsidP="00B250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059B04B5" w14:textId="77777777" w:rsidR="00B25032" w:rsidRPr="00957BD5" w:rsidRDefault="00B25032" w:rsidP="00B250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B25032" w:rsidRPr="00957BD5" w14:paraId="33C640AF" w14:textId="77777777" w:rsidTr="00E338F4">
        <w:tc>
          <w:tcPr>
            <w:tcW w:w="4068" w:type="dxa"/>
          </w:tcPr>
          <w:p w14:paraId="37F3A3D0" w14:textId="77777777" w:rsidR="00B25032" w:rsidRPr="00957BD5" w:rsidRDefault="00B25032" w:rsidP="00B2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8E0276D" w14:textId="77777777" w:rsidR="00B25032" w:rsidRPr="00957BD5" w:rsidRDefault="00B25032" w:rsidP="00B250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</w:t>
            </w:r>
          </w:p>
        </w:tc>
        <w:tc>
          <w:tcPr>
            <w:tcW w:w="270" w:type="dxa"/>
            <w:vAlign w:val="center"/>
          </w:tcPr>
          <w:p w14:paraId="6A55314C" w14:textId="77777777" w:rsidR="00B25032" w:rsidRPr="00957BD5" w:rsidRDefault="00B25032" w:rsidP="00B250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6151335C" w14:textId="77777777" w:rsidR="00B25032" w:rsidRPr="00957BD5" w:rsidRDefault="00B25032" w:rsidP="00B250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270" w:type="dxa"/>
          </w:tcPr>
          <w:p w14:paraId="032C28D7" w14:textId="77777777" w:rsidR="00B25032" w:rsidRPr="00957BD5" w:rsidRDefault="00B25032" w:rsidP="00B25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0278078" w14:textId="77777777" w:rsidR="00B25032" w:rsidRPr="00957BD5" w:rsidRDefault="00B25032" w:rsidP="00B250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</w:t>
            </w:r>
          </w:p>
        </w:tc>
        <w:tc>
          <w:tcPr>
            <w:tcW w:w="270" w:type="dxa"/>
            <w:vAlign w:val="center"/>
          </w:tcPr>
          <w:p w14:paraId="16785690" w14:textId="77777777" w:rsidR="00B25032" w:rsidRPr="00957BD5" w:rsidRDefault="00B25032" w:rsidP="00B250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219D8A10" w14:textId="77777777" w:rsidR="00B25032" w:rsidRPr="00957BD5" w:rsidRDefault="00B25032" w:rsidP="00B250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</w:p>
        </w:tc>
      </w:tr>
      <w:tr w:rsidR="00B25032" w:rsidRPr="00957BD5" w14:paraId="7AD2C2A4" w14:textId="77777777" w:rsidTr="00E338F4">
        <w:tc>
          <w:tcPr>
            <w:tcW w:w="4068" w:type="dxa"/>
          </w:tcPr>
          <w:p w14:paraId="57AC4E3E" w14:textId="77777777" w:rsidR="00B25032" w:rsidRPr="00957BD5" w:rsidRDefault="00B25032" w:rsidP="00B2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02" w:type="dxa"/>
            <w:gridSpan w:val="7"/>
          </w:tcPr>
          <w:p w14:paraId="0842841B" w14:textId="77777777" w:rsidR="00B25032" w:rsidRPr="00957BD5" w:rsidRDefault="00B25032" w:rsidP="00B2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B478F" w:rsidRPr="00957BD5" w14:paraId="020AF4FD" w14:textId="77777777" w:rsidTr="00E338F4">
        <w:tc>
          <w:tcPr>
            <w:tcW w:w="4068" w:type="dxa"/>
          </w:tcPr>
          <w:p w14:paraId="02820EAF" w14:textId="77777777" w:rsidR="00DB478F" w:rsidRPr="004F5FCE" w:rsidRDefault="00DB478F" w:rsidP="00DB4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080" w:type="dxa"/>
          </w:tcPr>
          <w:p w14:paraId="527A01DA" w14:textId="77777777" w:rsidR="00DB478F" w:rsidRPr="002A7CAF" w:rsidRDefault="00DB478F" w:rsidP="00DB4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7,355</w:t>
            </w:r>
          </w:p>
        </w:tc>
        <w:tc>
          <w:tcPr>
            <w:tcW w:w="270" w:type="dxa"/>
          </w:tcPr>
          <w:p w14:paraId="2DA5DD78" w14:textId="77777777" w:rsidR="00DB478F" w:rsidRPr="00957BD5" w:rsidRDefault="00DB478F" w:rsidP="00DB4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4F2E03D5" w14:textId="77777777" w:rsidR="00DB478F" w:rsidRPr="002A7CAF" w:rsidRDefault="00DB478F" w:rsidP="00DB4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7,355</w:t>
            </w:r>
          </w:p>
        </w:tc>
        <w:tc>
          <w:tcPr>
            <w:tcW w:w="270" w:type="dxa"/>
          </w:tcPr>
          <w:p w14:paraId="3355E7E8" w14:textId="77777777" w:rsidR="00DB478F" w:rsidRPr="00957BD5" w:rsidRDefault="00DB478F" w:rsidP="00DB4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01AE8DD8" w14:textId="77777777" w:rsidR="00DB478F" w:rsidRPr="002A7CAF" w:rsidRDefault="00DB478F" w:rsidP="00DB4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2,580</w:t>
            </w:r>
          </w:p>
        </w:tc>
        <w:tc>
          <w:tcPr>
            <w:tcW w:w="270" w:type="dxa"/>
          </w:tcPr>
          <w:p w14:paraId="208453CA" w14:textId="77777777" w:rsidR="00DB478F" w:rsidRPr="00957BD5" w:rsidRDefault="00DB478F" w:rsidP="00DB4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F8F2855" w14:textId="77777777" w:rsidR="00DB478F" w:rsidRPr="002A7CAF" w:rsidRDefault="00DB478F" w:rsidP="00DB4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2,580</w:t>
            </w:r>
          </w:p>
        </w:tc>
      </w:tr>
      <w:tr w:rsidR="00DB478F" w:rsidRPr="00957BD5" w14:paraId="2B6CDF71" w14:textId="77777777" w:rsidTr="00E338F4">
        <w:tc>
          <w:tcPr>
            <w:tcW w:w="4068" w:type="dxa"/>
          </w:tcPr>
          <w:p w14:paraId="7965328C" w14:textId="77777777" w:rsidR="00DB478F" w:rsidRPr="00957BD5" w:rsidRDefault="00DB478F" w:rsidP="00DB4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80" w:type="dxa"/>
          </w:tcPr>
          <w:p w14:paraId="3A511E3F" w14:textId="77777777" w:rsidR="00DB478F" w:rsidRPr="002A7CAF" w:rsidRDefault="00DB478F" w:rsidP="00DB4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62,763</w:t>
            </w:r>
          </w:p>
        </w:tc>
        <w:tc>
          <w:tcPr>
            <w:tcW w:w="270" w:type="dxa"/>
          </w:tcPr>
          <w:p w14:paraId="55022B54" w14:textId="77777777" w:rsidR="00DB478F" w:rsidRPr="00957BD5" w:rsidRDefault="00DB478F" w:rsidP="00DB4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4F452A8E" w14:textId="77777777" w:rsidR="00DB478F" w:rsidRPr="002A7CAF" w:rsidRDefault="00DB478F" w:rsidP="00DB4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62,763</w:t>
            </w:r>
          </w:p>
        </w:tc>
        <w:tc>
          <w:tcPr>
            <w:tcW w:w="270" w:type="dxa"/>
          </w:tcPr>
          <w:p w14:paraId="2B7E58C9" w14:textId="77777777" w:rsidR="00DB478F" w:rsidRPr="00957BD5" w:rsidRDefault="00DB478F" w:rsidP="00DB4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2920F0A3" w14:textId="77777777" w:rsidR="00DB478F" w:rsidRPr="002A7CAF" w:rsidRDefault="00DB478F" w:rsidP="00DB4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66,946</w:t>
            </w:r>
          </w:p>
        </w:tc>
        <w:tc>
          <w:tcPr>
            <w:tcW w:w="270" w:type="dxa"/>
          </w:tcPr>
          <w:p w14:paraId="6FBC59FB" w14:textId="77777777" w:rsidR="00DB478F" w:rsidRPr="00957BD5" w:rsidRDefault="00DB478F" w:rsidP="00DB4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7D4D7F0" w14:textId="77777777" w:rsidR="00DB478F" w:rsidRPr="002A7CAF" w:rsidRDefault="00DB478F" w:rsidP="00DB4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66,946</w:t>
            </w:r>
          </w:p>
        </w:tc>
      </w:tr>
      <w:tr w:rsidR="00DB478F" w:rsidRPr="00957BD5" w14:paraId="45616398" w14:textId="77777777" w:rsidTr="000822FF">
        <w:tc>
          <w:tcPr>
            <w:tcW w:w="4068" w:type="dxa"/>
          </w:tcPr>
          <w:p w14:paraId="0AC4AFF2" w14:textId="77777777" w:rsidR="00DB478F" w:rsidRPr="00957BD5" w:rsidRDefault="00DB478F" w:rsidP="00DB4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</w:tcPr>
          <w:p w14:paraId="369E8BBD" w14:textId="77777777" w:rsidR="00DB478F" w:rsidRPr="002A7CAF" w:rsidRDefault="00DB478F" w:rsidP="00DB4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35,828</w:t>
            </w:r>
          </w:p>
        </w:tc>
        <w:tc>
          <w:tcPr>
            <w:tcW w:w="270" w:type="dxa"/>
          </w:tcPr>
          <w:p w14:paraId="7B63ADAB" w14:textId="77777777" w:rsidR="00DB478F" w:rsidRPr="00957BD5" w:rsidRDefault="00DB478F" w:rsidP="00DB4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</w:tcPr>
          <w:p w14:paraId="3A0A7B6C" w14:textId="77777777" w:rsidR="00DB478F" w:rsidRPr="002A7CAF" w:rsidRDefault="00DB478F" w:rsidP="00DB4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35,828</w:t>
            </w:r>
          </w:p>
        </w:tc>
        <w:tc>
          <w:tcPr>
            <w:tcW w:w="270" w:type="dxa"/>
          </w:tcPr>
          <w:p w14:paraId="3F2DB347" w14:textId="77777777" w:rsidR="00DB478F" w:rsidRPr="00957BD5" w:rsidRDefault="00DB478F" w:rsidP="00DB4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</w:tcPr>
          <w:p w14:paraId="57438ADA" w14:textId="77777777" w:rsidR="00DB478F" w:rsidRPr="002A7CAF" w:rsidRDefault="00DB478F" w:rsidP="00DB4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31,645</w:t>
            </w:r>
          </w:p>
        </w:tc>
        <w:tc>
          <w:tcPr>
            <w:tcW w:w="270" w:type="dxa"/>
          </w:tcPr>
          <w:p w14:paraId="5532A1CA" w14:textId="77777777" w:rsidR="00DB478F" w:rsidRPr="00957BD5" w:rsidRDefault="00DB478F" w:rsidP="00DB4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000000"/>
            </w:tcBorders>
          </w:tcPr>
          <w:p w14:paraId="12759EFF" w14:textId="77777777" w:rsidR="00DB478F" w:rsidRPr="002A7CAF" w:rsidRDefault="00DB478F" w:rsidP="00DB4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31,645</w:t>
            </w:r>
          </w:p>
        </w:tc>
      </w:tr>
      <w:tr w:rsidR="00DB478F" w:rsidRPr="00957BD5" w14:paraId="475B7E17" w14:textId="77777777" w:rsidTr="000822FF">
        <w:tc>
          <w:tcPr>
            <w:tcW w:w="4068" w:type="dxa"/>
          </w:tcPr>
          <w:p w14:paraId="44369895" w14:textId="77777777" w:rsidR="00DB478F" w:rsidRPr="0077221C" w:rsidRDefault="00DB478F" w:rsidP="00DB4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221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</w:tcPr>
          <w:p w14:paraId="7D886836" w14:textId="77777777" w:rsidR="00DB478F" w:rsidRPr="002A7CAF" w:rsidRDefault="00DB478F" w:rsidP="00DB4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8" w:right="-17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105,946</w:t>
            </w:r>
          </w:p>
        </w:tc>
        <w:tc>
          <w:tcPr>
            <w:tcW w:w="270" w:type="dxa"/>
          </w:tcPr>
          <w:p w14:paraId="7512E8E2" w14:textId="77777777" w:rsidR="00DB478F" w:rsidRPr="0077221C" w:rsidRDefault="00DB478F" w:rsidP="00DB4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</w:tcPr>
          <w:p w14:paraId="717D1D4F" w14:textId="77777777" w:rsidR="00DB478F" w:rsidRPr="002A7CAF" w:rsidRDefault="00DB478F" w:rsidP="00DB4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8" w:right="-17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105,946</w:t>
            </w:r>
          </w:p>
        </w:tc>
        <w:tc>
          <w:tcPr>
            <w:tcW w:w="270" w:type="dxa"/>
          </w:tcPr>
          <w:p w14:paraId="67DA5F9A" w14:textId="77777777" w:rsidR="00DB478F" w:rsidRPr="0077221C" w:rsidRDefault="00DB478F" w:rsidP="00DB4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</w:tcPr>
          <w:p w14:paraId="3F92732F" w14:textId="77777777" w:rsidR="00DB478F" w:rsidRPr="002A7CAF" w:rsidRDefault="00DB478F" w:rsidP="00DB4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101,171</w:t>
            </w:r>
          </w:p>
        </w:tc>
        <w:tc>
          <w:tcPr>
            <w:tcW w:w="270" w:type="dxa"/>
          </w:tcPr>
          <w:p w14:paraId="70599C8D" w14:textId="77777777" w:rsidR="00DB478F" w:rsidRPr="0077221C" w:rsidRDefault="00DB478F" w:rsidP="00DB4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double" w:sz="4" w:space="0" w:color="000000"/>
            </w:tcBorders>
          </w:tcPr>
          <w:p w14:paraId="38D7BC31" w14:textId="77777777" w:rsidR="00DB478F" w:rsidRPr="002A7CAF" w:rsidRDefault="00DB478F" w:rsidP="00DB4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7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101,171</w:t>
            </w:r>
          </w:p>
        </w:tc>
      </w:tr>
    </w:tbl>
    <w:p w14:paraId="1C010D7A" w14:textId="77777777" w:rsidR="00650452" w:rsidRDefault="00650452" w:rsidP="006D162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0"/>
        <w:rPr>
          <w:rFonts w:asciiTheme="majorBidi" w:hAnsiTheme="majorBidi" w:cstheme="majorBidi"/>
          <w:sz w:val="30"/>
          <w:szCs w:val="30"/>
        </w:rPr>
      </w:pPr>
    </w:p>
    <w:p w14:paraId="6F6EC1FB" w14:textId="4D87D633" w:rsidR="00C423F3" w:rsidRPr="00957BD5" w:rsidRDefault="00C423F3" w:rsidP="00C423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57BD5">
        <w:rPr>
          <w:rFonts w:asciiTheme="majorBidi" w:hAnsiTheme="majorBidi" w:cstheme="majorBidi"/>
          <w:b/>
          <w:bCs/>
          <w:sz w:val="30"/>
          <w:szCs w:val="30"/>
        </w:rPr>
        <w:t>8</w:t>
      </w:r>
      <w:r w:rsidRPr="00957BD5">
        <w:rPr>
          <w:rFonts w:asciiTheme="majorBidi" w:hAnsiTheme="majorBidi" w:cstheme="majorBidi"/>
          <w:b/>
          <w:bCs/>
          <w:sz w:val="30"/>
          <w:szCs w:val="30"/>
        </w:rPr>
        <w:tab/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ประมาณการหนี้สิน</w:t>
      </w:r>
      <w:r w:rsidR="001448D6">
        <w:rPr>
          <w:rFonts w:asciiTheme="majorBidi" w:hAnsiTheme="majorBidi" w:cstheme="majorBidi" w:hint="cs"/>
          <w:b/>
          <w:bCs/>
          <w:sz w:val="30"/>
          <w:szCs w:val="30"/>
          <w:cs/>
        </w:rPr>
        <w:t>สำหรับ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ผลประโยชน์พนักงาน</w:t>
      </w:r>
    </w:p>
    <w:p w14:paraId="0714B106" w14:textId="77777777" w:rsidR="00C423F3" w:rsidRPr="00C423F3" w:rsidRDefault="00C423F3" w:rsidP="006D162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0"/>
        <w:rPr>
          <w:rFonts w:asciiTheme="majorBidi" w:hAnsiTheme="majorBidi" w:cstheme="majorBidi"/>
          <w:sz w:val="30"/>
          <w:szCs w:val="30"/>
        </w:rPr>
      </w:pPr>
    </w:p>
    <w:p w14:paraId="3FD7E9F4" w14:textId="77777777" w:rsidR="00C423F3" w:rsidRDefault="00C423F3" w:rsidP="00C423F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jc w:val="thaiDistribute"/>
        <w:rPr>
          <w:rFonts w:asciiTheme="majorBidi" w:hAnsiTheme="majorBidi" w:cstheme="majorBidi"/>
          <w:sz w:val="30"/>
          <w:szCs w:val="30"/>
        </w:rPr>
      </w:pPr>
      <w:r w:rsidRPr="00C423F3">
        <w:rPr>
          <w:rFonts w:asciiTheme="majorBidi" w:hAnsiTheme="majorBidi" w:cs="Angsana New" w:hint="cs"/>
          <w:sz w:val="30"/>
          <w:szCs w:val="30"/>
          <w:cs/>
        </w:rPr>
        <w:t>เมื่อวันที่</w:t>
      </w:r>
      <w:r w:rsidRPr="00C423F3">
        <w:rPr>
          <w:rFonts w:asciiTheme="majorBidi" w:hAnsiTheme="majorBidi" w:cs="Angsana New"/>
          <w:sz w:val="30"/>
          <w:szCs w:val="30"/>
          <w:cs/>
        </w:rPr>
        <w:t xml:space="preserve"> 5 </w:t>
      </w:r>
      <w:r w:rsidRPr="00C423F3">
        <w:rPr>
          <w:rFonts w:asciiTheme="majorBidi" w:hAnsiTheme="majorBidi" w:cs="Angsana New" w:hint="cs"/>
          <w:sz w:val="30"/>
          <w:szCs w:val="30"/>
          <w:cs/>
        </w:rPr>
        <w:t>เมษายน</w:t>
      </w:r>
      <w:r w:rsidRPr="00C423F3">
        <w:rPr>
          <w:rFonts w:asciiTheme="majorBidi" w:hAnsiTheme="majorBidi" w:cs="Angsana New"/>
          <w:sz w:val="30"/>
          <w:szCs w:val="30"/>
          <w:cs/>
        </w:rPr>
        <w:t xml:space="preserve"> 2562 </w:t>
      </w:r>
      <w:r w:rsidRPr="00C423F3">
        <w:rPr>
          <w:rFonts w:asciiTheme="majorBidi" w:hAnsiTheme="majorBidi" w:cs="Angsana New" w:hint="cs"/>
          <w:sz w:val="30"/>
          <w:szCs w:val="30"/>
          <w:cs/>
        </w:rPr>
        <w:t>พระราชบัญญัติคุ้มครองแรงงานได้ถูกปรับปรุงและกำหนดให้นายจ้างต้องจ่ายค่าชดเชยให้ลูกจ้างที่ถูกเลิกจ้างเพิ่มเติม</w:t>
      </w:r>
      <w:r w:rsidRPr="00C423F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423F3">
        <w:rPr>
          <w:rFonts w:asciiTheme="majorBidi" w:hAnsiTheme="majorBidi" w:cs="Angsana New" w:hint="cs"/>
          <w:sz w:val="30"/>
          <w:szCs w:val="30"/>
          <w:cs/>
        </w:rPr>
        <w:t>หากลูกจ้างทำงานติดต่อกันครบ</w:t>
      </w:r>
      <w:r w:rsidRPr="00C423F3">
        <w:rPr>
          <w:rFonts w:asciiTheme="majorBidi" w:hAnsiTheme="majorBidi" w:cs="Angsana New"/>
          <w:sz w:val="30"/>
          <w:szCs w:val="30"/>
          <w:cs/>
        </w:rPr>
        <w:t xml:space="preserve"> 20 </w:t>
      </w:r>
      <w:r w:rsidRPr="00C423F3">
        <w:rPr>
          <w:rFonts w:asciiTheme="majorBidi" w:hAnsiTheme="majorBidi" w:cs="Angsana New" w:hint="cs"/>
          <w:sz w:val="30"/>
          <w:szCs w:val="30"/>
          <w:cs/>
        </w:rPr>
        <w:t>ปีขึ้นไป</w:t>
      </w:r>
      <w:r w:rsidRPr="00C423F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423F3">
        <w:rPr>
          <w:rFonts w:asciiTheme="majorBidi" w:hAnsiTheme="majorBidi" w:cs="Angsana New" w:hint="cs"/>
          <w:sz w:val="30"/>
          <w:szCs w:val="30"/>
          <w:cs/>
        </w:rPr>
        <w:t>ลูกจ้างมีสิทธิได้รับค่าชดเชยไม่น้อยกว่าค่าจ้างอัตราสุดท้าย</w:t>
      </w:r>
      <w:r w:rsidRPr="00C423F3">
        <w:rPr>
          <w:rFonts w:asciiTheme="majorBidi" w:hAnsiTheme="majorBidi" w:cs="Angsana New"/>
          <w:sz w:val="30"/>
          <w:szCs w:val="30"/>
          <w:cs/>
        </w:rPr>
        <w:t xml:space="preserve"> 400 </w:t>
      </w:r>
      <w:r w:rsidRPr="00C423F3">
        <w:rPr>
          <w:rFonts w:asciiTheme="majorBidi" w:hAnsiTheme="majorBidi" w:cs="Angsana New" w:hint="cs"/>
          <w:sz w:val="30"/>
          <w:szCs w:val="30"/>
          <w:cs/>
        </w:rPr>
        <w:t>วัน</w:t>
      </w:r>
      <w:r w:rsidRPr="00C423F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423F3">
        <w:rPr>
          <w:rFonts w:asciiTheme="majorBidi" w:hAnsiTheme="majorBidi" w:cs="Angsana New" w:hint="cs"/>
          <w:sz w:val="30"/>
          <w:szCs w:val="30"/>
          <w:cs/>
        </w:rPr>
        <w:t>กลุ่มบริษัท จึงแก้ไขโครงการผลประโยชน์เมื่อเกษียณแก่พนักงานเพื่อให้สอดคล้องกับพระราชบัญญัติคุ้มครองแรงงานฉบับปรับปรุงในไตรมาสสอง</w:t>
      </w:r>
      <w:r w:rsidRPr="00C423F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423F3">
        <w:rPr>
          <w:rFonts w:asciiTheme="majorBidi" w:hAnsiTheme="majorBidi" w:cs="Angsana New" w:hint="cs"/>
          <w:sz w:val="30"/>
          <w:szCs w:val="30"/>
          <w:cs/>
        </w:rPr>
        <w:t>ปี</w:t>
      </w:r>
      <w:r w:rsidRPr="00C423F3">
        <w:rPr>
          <w:rFonts w:asciiTheme="majorBidi" w:hAnsiTheme="majorBidi" w:cs="Angsana New"/>
          <w:sz w:val="30"/>
          <w:szCs w:val="30"/>
          <w:cs/>
        </w:rPr>
        <w:t xml:space="preserve"> 2562 </w:t>
      </w:r>
      <w:r w:rsidRPr="00C423F3">
        <w:rPr>
          <w:rFonts w:asciiTheme="majorBidi" w:hAnsiTheme="majorBidi" w:cs="Angsana New" w:hint="cs"/>
          <w:sz w:val="30"/>
          <w:szCs w:val="30"/>
          <w:cs/>
        </w:rPr>
        <w:t>จากการแก้ไขโครงการดังกล่าวทำให้กลุ่มบริษัทรับรู้ประมาณการหนี้สินผลประโยชน์เมื่อเกษียณอายุ</w:t>
      </w:r>
      <w:r w:rsidRPr="00C423F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423F3">
        <w:rPr>
          <w:rFonts w:asciiTheme="majorBidi" w:hAnsiTheme="majorBidi" w:cs="Angsana New" w:hint="cs"/>
          <w:sz w:val="30"/>
          <w:szCs w:val="30"/>
          <w:cs/>
        </w:rPr>
        <w:t>ณ</w:t>
      </w:r>
      <w:r w:rsidRPr="00C423F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423F3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C423F3">
        <w:rPr>
          <w:rFonts w:asciiTheme="majorBidi" w:hAnsiTheme="majorBidi" w:cs="Angsana New"/>
          <w:sz w:val="30"/>
          <w:szCs w:val="30"/>
          <w:cs/>
        </w:rPr>
        <w:t xml:space="preserve"> 30 </w:t>
      </w:r>
      <w:r w:rsidRPr="00C423F3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Pr="00C423F3">
        <w:rPr>
          <w:rFonts w:asciiTheme="majorBidi" w:hAnsiTheme="majorBidi" w:cs="Angsana New"/>
          <w:sz w:val="30"/>
          <w:szCs w:val="30"/>
          <w:cs/>
        </w:rPr>
        <w:t xml:space="preserve"> 2562 </w:t>
      </w:r>
      <w:r w:rsidRPr="00C423F3">
        <w:rPr>
          <w:rFonts w:asciiTheme="majorBidi" w:hAnsiTheme="majorBidi" w:cs="Angsana New" w:hint="cs"/>
          <w:sz w:val="30"/>
          <w:szCs w:val="30"/>
          <w:cs/>
        </w:rPr>
        <w:t>และต้นทุนบริการในอดีตเพิ่มขึ้นสำหรับงวดสามเดือนและหกเดือนสิ้นสุดวันเดียวกันในงบการเงินรวมและงบการเงินเฉพาะกิจการจำนวน</w:t>
      </w:r>
      <w:r w:rsidRPr="00C423F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7419C">
        <w:rPr>
          <w:rFonts w:asciiTheme="majorBidi" w:hAnsiTheme="majorBidi" w:cs="Angsana New"/>
          <w:sz w:val="30"/>
          <w:szCs w:val="30"/>
        </w:rPr>
        <w:t xml:space="preserve">   </w:t>
      </w:r>
      <w:r w:rsidR="00F90E56">
        <w:rPr>
          <w:rFonts w:asciiTheme="majorBidi" w:hAnsiTheme="majorBidi" w:cs="Angsana New"/>
          <w:sz w:val="30"/>
          <w:szCs w:val="30"/>
        </w:rPr>
        <w:t>3.54</w:t>
      </w:r>
      <w:r w:rsidRPr="00A05078">
        <w:rPr>
          <w:rFonts w:asciiTheme="majorBidi" w:hAnsiTheme="majorBidi" w:cstheme="majorBidi"/>
          <w:sz w:val="30"/>
          <w:szCs w:val="30"/>
        </w:rPr>
        <w:t xml:space="preserve"> </w:t>
      </w:r>
      <w:r w:rsidRPr="00A05078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A0507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05078">
        <w:rPr>
          <w:rFonts w:asciiTheme="majorBidi" w:hAnsiTheme="majorBidi" w:cs="Angsana New" w:hint="cs"/>
          <w:sz w:val="30"/>
          <w:szCs w:val="30"/>
          <w:cs/>
        </w:rPr>
        <w:t>และ</w:t>
      </w:r>
      <w:r w:rsidRPr="00A0507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05078" w:rsidRPr="00A05078">
        <w:rPr>
          <w:rFonts w:asciiTheme="majorBidi" w:hAnsiTheme="majorBidi" w:cs="Angsana New"/>
          <w:sz w:val="30"/>
          <w:szCs w:val="30"/>
        </w:rPr>
        <w:t>3</w:t>
      </w:r>
      <w:r w:rsidR="00F90E56">
        <w:rPr>
          <w:rFonts w:asciiTheme="majorBidi" w:hAnsiTheme="majorBidi" w:cs="Angsana New"/>
          <w:sz w:val="30"/>
          <w:szCs w:val="30"/>
        </w:rPr>
        <w:t>.16</w:t>
      </w:r>
      <w:r w:rsidRPr="00A05078">
        <w:rPr>
          <w:rFonts w:asciiTheme="majorBidi" w:hAnsiTheme="majorBidi" w:cstheme="majorBidi"/>
          <w:sz w:val="30"/>
          <w:szCs w:val="30"/>
        </w:rPr>
        <w:t xml:space="preserve"> </w:t>
      </w:r>
      <w:r w:rsidRPr="00A05078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A0507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05078">
        <w:rPr>
          <w:rFonts w:asciiTheme="majorBidi" w:hAnsiTheme="majorBidi" w:cs="Angsana New" w:hint="cs"/>
          <w:sz w:val="30"/>
          <w:szCs w:val="30"/>
          <w:cs/>
        </w:rPr>
        <w:t>ตามลำดับ</w:t>
      </w:r>
    </w:p>
    <w:p w14:paraId="59370703" w14:textId="77777777" w:rsidR="00C423F3" w:rsidRPr="00957BD5" w:rsidRDefault="00C423F3" w:rsidP="006D162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0"/>
        <w:rPr>
          <w:rFonts w:asciiTheme="majorBidi" w:hAnsiTheme="majorBidi" w:cstheme="majorBidi"/>
          <w:sz w:val="30"/>
          <w:szCs w:val="30"/>
        </w:rPr>
      </w:pPr>
    </w:p>
    <w:p w14:paraId="2F14E1F8" w14:textId="77777777" w:rsidR="00C423F3" w:rsidRDefault="00C423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4F2DC5CD" w14:textId="77777777" w:rsidR="001D0CA6" w:rsidRPr="00957BD5" w:rsidRDefault="00C423F3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9</w:t>
      </w:r>
      <w:r w:rsidR="001D0CA6" w:rsidRPr="00957BD5">
        <w:rPr>
          <w:rFonts w:asciiTheme="majorBidi" w:hAnsiTheme="majorBidi" w:cstheme="majorBidi"/>
          <w:b/>
          <w:bCs/>
          <w:sz w:val="30"/>
          <w:szCs w:val="30"/>
        </w:rPr>
        <w:tab/>
      </w:r>
      <w:r w:rsidR="002569D8">
        <w:rPr>
          <w:rFonts w:asciiTheme="majorBidi" w:hAnsiTheme="majorBidi" w:cstheme="majorBidi" w:hint="cs"/>
          <w:b/>
          <w:bCs/>
          <w:sz w:val="30"/>
          <w:szCs w:val="30"/>
          <w:cs/>
        </w:rPr>
        <w:t>ส่วนงานดำเนินงานและการจำแนกรายได้</w:t>
      </w:r>
      <w:r w:rsidR="00067A00" w:rsidRPr="00957BD5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2A0A3A17" w14:textId="77777777" w:rsidR="00C5020D" w:rsidRPr="00957BD5" w:rsidRDefault="00C5020D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5635E6B" w14:textId="77777777" w:rsidR="00FB2CAB" w:rsidRPr="00FB2CAB" w:rsidRDefault="00FB2CAB" w:rsidP="00FB2C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FB2CAB">
        <w:rPr>
          <w:rFonts w:asciiTheme="majorBidi" w:hAnsiTheme="majorBidi" w:cs="Angsana New" w:hint="cs"/>
          <w:i/>
          <w:iCs/>
          <w:sz w:val="30"/>
          <w:szCs w:val="30"/>
          <w:cs/>
        </w:rPr>
        <w:t>ส่วนงานดำเนินงาน</w:t>
      </w:r>
    </w:p>
    <w:p w14:paraId="302A1573" w14:textId="77777777" w:rsidR="00FB2CAB" w:rsidRDefault="00FB2C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lang w:val="en-AU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ab/>
      </w:r>
    </w:p>
    <w:p w14:paraId="5985A9CD" w14:textId="77777777" w:rsidR="00FB2CAB" w:rsidRDefault="00FB2CAB" w:rsidP="00FB2C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กลุ่มบริษัทดำเนินกิจการในส่วนงาน</w:t>
      </w:r>
      <w:r>
        <w:rPr>
          <w:rFonts w:asciiTheme="majorBidi" w:hAnsiTheme="majorBidi" w:cstheme="majorBidi" w:hint="cs"/>
          <w:sz w:val="30"/>
          <w:szCs w:val="30"/>
          <w:cs/>
        </w:rPr>
        <w:t>เ</w:t>
      </w:r>
      <w:r w:rsidRPr="00957BD5">
        <w:rPr>
          <w:rFonts w:asciiTheme="majorBidi" w:hAnsiTheme="majorBidi" w:cstheme="majorBidi"/>
          <w:sz w:val="30"/>
          <w:szCs w:val="30"/>
          <w:cs/>
        </w:rPr>
        <w:t>ดียวคือ ธุรกิจผลิตและจัดจำหน่ายชิ้นส่วนประกอบรถยนต์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ดังนั้น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ฝ่ายบริหารจึงพิจารณาว่ากลุ่มบริษัทมีส่วนงานที่</w:t>
      </w:r>
      <w:r w:rsidRPr="005831E0">
        <w:rPr>
          <w:rFonts w:asciiTheme="majorBidi" w:hAnsiTheme="majorBidi" w:cstheme="majorBidi"/>
          <w:sz w:val="30"/>
          <w:szCs w:val="30"/>
          <w:cs/>
        </w:rPr>
        <w:t>รายงานเพียงส่วนงานเดียว</w:t>
      </w:r>
    </w:p>
    <w:p w14:paraId="77D0132F" w14:textId="77777777" w:rsidR="00FB2CAB" w:rsidRDefault="00FB2CAB" w:rsidP="00FB2C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="Angsana New"/>
          <w:sz w:val="30"/>
          <w:szCs w:val="30"/>
        </w:rPr>
      </w:pPr>
    </w:p>
    <w:p w14:paraId="047CD9A1" w14:textId="77777777" w:rsidR="00FB2CAB" w:rsidRDefault="00FB2CAB" w:rsidP="00FB2C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102FB">
        <w:rPr>
          <w:rFonts w:ascii="Angsana New" w:hAnsi="Angsana New" w:cs="Angsana New"/>
          <w:spacing w:val="-6"/>
          <w:sz w:val="30"/>
          <w:szCs w:val="30"/>
          <w:cs/>
        </w:rPr>
        <w:t>กลุ่มบริษัทมีการจัดการบริหารโดยมาตรฐานระดับสากล แ</w:t>
      </w:r>
      <w:r w:rsidRPr="003102FB">
        <w:rPr>
          <w:rFonts w:ascii="Angsana New" w:hAnsi="Angsana New" w:cs="Angsana New" w:hint="cs"/>
          <w:spacing w:val="-6"/>
          <w:sz w:val="30"/>
          <w:szCs w:val="30"/>
          <w:cs/>
        </w:rPr>
        <w:t>ต่มีกระบวนการผลิตและสำนักงานขายในประเทศไทย</w:t>
      </w:r>
      <w:r w:rsidRPr="003102FB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3102FB">
        <w:rPr>
          <w:rFonts w:ascii="Angsana New" w:hAnsi="Angsana New" w:cs="Angsana New" w:hint="cs"/>
          <w:spacing w:val="-6"/>
          <w:sz w:val="30"/>
          <w:szCs w:val="30"/>
          <w:cs/>
        </w:rPr>
        <w:t>จึงไม่มี</w:t>
      </w:r>
      <w:r>
        <w:rPr>
          <w:rFonts w:ascii="Angsana New" w:hAnsi="Angsana New" w:cs="Angsana New" w:hint="cs"/>
          <w:sz w:val="30"/>
          <w:szCs w:val="30"/>
          <w:cs/>
        </w:rPr>
        <w:t>สินทรัพย์ในต่างประเทศที่มีสาระสำคัญ</w:t>
      </w:r>
    </w:p>
    <w:p w14:paraId="44B5AA2A" w14:textId="77777777" w:rsidR="00FB2CAB" w:rsidRPr="00076F2A" w:rsidRDefault="00FB2CAB" w:rsidP="00FB2C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="Angsana New"/>
          <w:sz w:val="30"/>
          <w:szCs w:val="30"/>
        </w:rPr>
      </w:pPr>
    </w:p>
    <w:p w14:paraId="084DDB56" w14:textId="77777777" w:rsidR="00311A1B" w:rsidRDefault="00311A1B" w:rsidP="00076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67"/>
        <w:jc w:val="thaiDistribute"/>
        <w:rPr>
          <w:rFonts w:ascii="Angsana New" w:hAnsi="Angsana New" w:cs="Angsana New"/>
          <w:sz w:val="30"/>
          <w:szCs w:val="30"/>
        </w:rPr>
      </w:pPr>
      <w:r w:rsidRPr="00076F2A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การจำแนกรายได้</w:t>
      </w:r>
    </w:p>
    <w:p w14:paraId="2DE4300F" w14:textId="77777777" w:rsidR="00311A1B" w:rsidRPr="00502824" w:rsidRDefault="00311A1B" w:rsidP="00076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22"/>
          <w:szCs w:val="22"/>
        </w:rPr>
      </w:pPr>
    </w:p>
    <w:p w14:paraId="261483AC" w14:textId="77777777" w:rsidR="00311A1B" w:rsidRDefault="00311A1B" w:rsidP="00076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="Angsana New"/>
          <w:sz w:val="30"/>
          <w:szCs w:val="30"/>
        </w:rPr>
      </w:pPr>
      <w:r w:rsidRPr="00076F2A">
        <w:rPr>
          <w:rFonts w:asciiTheme="majorBidi" w:hAnsiTheme="majorBidi" w:cs="Angsana New"/>
          <w:sz w:val="30"/>
          <w:szCs w:val="30"/>
          <w:cs/>
        </w:rPr>
        <w:t>ตาราง</w:t>
      </w:r>
      <w:r w:rsidRPr="00076F2A">
        <w:rPr>
          <w:rFonts w:asciiTheme="majorBidi" w:hAnsiTheme="majorBidi" w:cs="Angsana New" w:hint="cs"/>
          <w:sz w:val="30"/>
          <w:szCs w:val="30"/>
          <w:cs/>
        </w:rPr>
        <w:t>ต่อไปนี้แสดง</w:t>
      </w:r>
      <w:r w:rsidRPr="00076F2A">
        <w:rPr>
          <w:rFonts w:asciiTheme="majorBidi" w:hAnsiTheme="majorBidi" w:cs="Angsana New"/>
          <w:sz w:val="30"/>
          <w:szCs w:val="30"/>
          <w:cs/>
        </w:rPr>
        <w:t>ข้อมูลรายได้</w:t>
      </w:r>
      <w:r w:rsidRPr="00076F2A">
        <w:rPr>
          <w:rFonts w:asciiTheme="majorBidi" w:hAnsiTheme="majorBidi" w:cs="Angsana New" w:hint="cs"/>
          <w:sz w:val="30"/>
          <w:szCs w:val="30"/>
          <w:cs/>
        </w:rPr>
        <w:t>ที่</w:t>
      </w:r>
      <w:r w:rsidRPr="00076F2A">
        <w:rPr>
          <w:rFonts w:asciiTheme="majorBidi" w:hAnsiTheme="majorBidi" w:cs="Angsana New"/>
          <w:sz w:val="30"/>
          <w:szCs w:val="30"/>
          <w:cs/>
        </w:rPr>
        <w:t xml:space="preserve">ถูกจำแนกตามส่วนงานภูมิศาสตร์ </w:t>
      </w:r>
      <w:r w:rsidR="00C423F3">
        <w:rPr>
          <w:rFonts w:asciiTheme="majorBidi" w:hAnsiTheme="majorBidi" w:cs="Angsana New" w:hint="cs"/>
          <w:sz w:val="30"/>
          <w:szCs w:val="30"/>
          <w:cs/>
        </w:rPr>
        <w:t>และ</w:t>
      </w:r>
      <w:r w:rsidR="00253541" w:rsidRPr="00076F2A">
        <w:rPr>
          <w:rFonts w:asciiTheme="majorBidi" w:hAnsiTheme="majorBidi" w:cs="Angsana New" w:hint="cs"/>
          <w:sz w:val="30"/>
          <w:szCs w:val="30"/>
          <w:cs/>
        </w:rPr>
        <w:t>ประเภทของลูกค้า</w:t>
      </w:r>
      <w:r w:rsidR="00253541">
        <w:rPr>
          <w:rFonts w:asciiTheme="majorBidi" w:hAnsiTheme="majorBidi" w:cs="Angsana New"/>
          <w:sz w:val="30"/>
          <w:szCs w:val="30"/>
        </w:rPr>
        <w:t xml:space="preserve"> </w:t>
      </w:r>
    </w:p>
    <w:p w14:paraId="7C0C1740" w14:textId="77777777" w:rsidR="00154829" w:rsidRDefault="00154829" w:rsidP="00076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="Angsana New"/>
          <w:sz w:val="30"/>
          <w:szCs w:val="30"/>
        </w:rPr>
      </w:pPr>
    </w:p>
    <w:tbl>
      <w:tblPr>
        <w:tblW w:w="9189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58"/>
        <w:gridCol w:w="270"/>
        <w:gridCol w:w="1006"/>
        <w:gridCol w:w="270"/>
        <w:gridCol w:w="1005"/>
      </w:tblGrid>
      <w:tr w:rsidR="00154829" w:rsidRPr="002A7CAF" w14:paraId="449D4F2F" w14:textId="77777777" w:rsidTr="000069F9">
        <w:tc>
          <w:tcPr>
            <w:tcW w:w="4230" w:type="dxa"/>
          </w:tcPr>
          <w:p w14:paraId="76E4F42C" w14:textId="77777777" w:rsidR="00154829" w:rsidRPr="002A7CAF" w:rsidRDefault="00154829" w:rsidP="00006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8" w:type="dxa"/>
            <w:gridSpan w:val="3"/>
          </w:tcPr>
          <w:p w14:paraId="48783AFD" w14:textId="77777777" w:rsidR="00154829" w:rsidRPr="002A7CAF" w:rsidRDefault="00154829" w:rsidP="00006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A7CA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77BD141" w14:textId="77777777" w:rsidR="00154829" w:rsidRPr="002A7CAF" w:rsidRDefault="00154829" w:rsidP="00006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81" w:type="dxa"/>
            <w:gridSpan w:val="3"/>
          </w:tcPr>
          <w:p w14:paraId="7417802E" w14:textId="77777777" w:rsidR="00154829" w:rsidRPr="002A7CAF" w:rsidRDefault="00154829" w:rsidP="00006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7CA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4829" w:rsidRPr="002A7CAF" w14:paraId="3AA54EB3" w14:textId="77777777" w:rsidTr="000069F9">
        <w:tc>
          <w:tcPr>
            <w:tcW w:w="4230" w:type="dxa"/>
          </w:tcPr>
          <w:p w14:paraId="61F39C42" w14:textId="77777777" w:rsidR="00154829" w:rsidRPr="002A7CAF" w:rsidRDefault="00154829" w:rsidP="00006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957B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957B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0 มิถุนายน</w:t>
            </w:r>
          </w:p>
        </w:tc>
        <w:tc>
          <w:tcPr>
            <w:tcW w:w="1080" w:type="dxa"/>
          </w:tcPr>
          <w:p w14:paraId="59BE762D" w14:textId="77777777" w:rsidR="00154829" w:rsidRPr="002A7CAF" w:rsidRDefault="00154829" w:rsidP="00006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AC89341" w14:textId="77777777" w:rsidR="00154829" w:rsidRPr="002A7CAF" w:rsidRDefault="00154829" w:rsidP="00006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7BC62EED" w14:textId="77777777" w:rsidR="00154829" w:rsidRPr="002A7CAF" w:rsidRDefault="00154829" w:rsidP="00006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D034649" w14:textId="77777777" w:rsidR="00154829" w:rsidRPr="002A7CAF" w:rsidRDefault="00154829" w:rsidP="00006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01AC5908" w14:textId="77777777" w:rsidR="00154829" w:rsidRPr="002A7CAF" w:rsidRDefault="00154829" w:rsidP="00006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BE03AC8" w14:textId="77777777" w:rsidR="00154829" w:rsidRPr="002A7CAF" w:rsidRDefault="00154829" w:rsidP="00006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14:paraId="743BF14F" w14:textId="77777777" w:rsidR="00154829" w:rsidRPr="002A7CAF" w:rsidRDefault="00154829" w:rsidP="00006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154829" w:rsidRPr="002A7CAF" w14:paraId="377CFDE1" w14:textId="77777777" w:rsidTr="000069F9">
        <w:tc>
          <w:tcPr>
            <w:tcW w:w="4230" w:type="dxa"/>
          </w:tcPr>
          <w:p w14:paraId="72C8EB30" w14:textId="77777777" w:rsidR="00154829" w:rsidRPr="002A7CAF" w:rsidRDefault="00154829" w:rsidP="00006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4959" w:type="dxa"/>
            <w:gridSpan w:val="7"/>
          </w:tcPr>
          <w:p w14:paraId="20F37931" w14:textId="77777777" w:rsidR="00154829" w:rsidRPr="002A7CAF" w:rsidRDefault="00154829" w:rsidP="00006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A7CA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54829" w:rsidRPr="00F11C83" w14:paraId="0A251022" w14:textId="77777777" w:rsidTr="000069F9">
        <w:tc>
          <w:tcPr>
            <w:tcW w:w="4230" w:type="dxa"/>
          </w:tcPr>
          <w:p w14:paraId="5124799A" w14:textId="77777777" w:rsidR="00154829" w:rsidRPr="00412DF3" w:rsidRDefault="00154829" w:rsidP="000069F9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12DF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ส่วนงานภูมิศาสตร์</w:t>
            </w:r>
          </w:p>
        </w:tc>
        <w:tc>
          <w:tcPr>
            <w:tcW w:w="1080" w:type="dxa"/>
          </w:tcPr>
          <w:p w14:paraId="7F59F31D" w14:textId="77777777" w:rsidR="00154829" w:rsidRPr="002A7CAF" w:rsidRDefault="00154829" w:rsidP="00006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D0AE80" w14:textId="77777777" w:rsidR="00154829" w:rsidRPr="002A7CAF" w:rsidRDefault="00154829" w:rsidP="00006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38C32DDB" w14:textId="77777777" w:rsidR="00154829" w:rsidRPr="00957BD5" w:rsidRDefault="00154829" w:rsidP="00006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32C2FDBB" w14:textId="77777777" w:rsidR="00154829" w:rsidRPr="002A7CAF" w:rsidRDefault="00154829" w:rsidP="00006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7D8CBA3C" w14:textId="77777777" w:rsidR="00154829" w:rsidRPr="002A7CAF" w:rsidRDefault="00154829" w:rsidP="00006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D17EB1" w14:textId="77777777" w:rsidR="00154829" w:rsidRPr="002A7CAF" w:rsidRDefault="00154829" w:rsidP="00006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14:paraId="71F61F8B" w14:textId="77777777" w:rsidR="00154829" w:rsidRPr="00F11C83" w:rsidRDefault="00154829" w:rsidP="00006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4829" w:rsidRPr="00F11C83" w14:paraId="59404EA8" w14:textId="77777777" w:rsidTr="000069F9">
        <w:tc>
          <w:tcPr>
            <w:tcW w:w="4230" w:type="dxa"/>
          </w:tcPr>
          <w:p w14:paraId="4AE8ACE9" w14:textId="77777777" w:rsidR="00154829" w:rsidRPr="002A7CAF" w:rsidRDefault="00154829" w:rsidP="000069F9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7CAF">
              <w:rPr>
                <w:rFonts w:ascii="Angsana New" w:hAnsi="Angsana New" w:cs="Angsana New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080" w:type="dxa"/>
          </w:tcPr>
          <w:p w14:paraId="5B3E4833" w14:textId="77777777" w:rsidR="00154829" w:rsidRPr="002A7CAF" w:rsidRDefault="00DB478F" w:rsidP="00006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115,650</w:t>
            </w:r>
          </w:p>
        </w:tc>
        <w:tc>
          <w:tcPr>
            <w:tcW w:w="270" w:type="dxa"/>
          </w:tcPr>
          <w:p w14:paraId="7F64B965" w14:textId="77777777" w:rsidR="00154829" w:rsidRPr="002A7CAF" w:rsidRDefault="00154829" w:rsidP="00006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562954F8" w14:textId="77777777" w:rsidR="00154829" w:rsidRPr="00957BD5" w:rsidRDefault="00DB478F" w:rsidP="00006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128,005</w:t>
            </w:r>
          </w:p>
        </w:tc>
        <w:tc>
          <w:tcPr>
            <w:tcW w:w="270" w:type="dxa"/>
          </w:tcPr>
          <w:p w14:paraId="0AADA2E9" w14:textId="77777777" w:rsidR="00154829" w:rsidRPr="002A7CAF" w:rsidRDefault="00154829" w:rsidP="00006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424F7EF0" w14:textId="77777777" w:rsidR="00154829" w:rsidRPr="002A7CAF" w:rsidRDefault="00DB478F" w:rsidP="00006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103,66</w:t>
            </w:r>
            <w:r w:rsidR="0057419C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EC5A329" w14:textId="77777777" w:rsidR="00154829" w:rsidRPr="002A7CAF" w:rsidRDefault="00154829" w:rsidP="00006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14:paraId="7F116443" w14:textId="77777777" w:rsidR="00154829" w:rsidRPr="00F11C83" w:rsidRDefault="00DB478F" w:rsidP="00006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116,751</w:t>
            </w:r>
          </w:p>
        </w:tc>
      </w:tr>
      <w:tr w:rsidR="00154829" w:rsidRPr="00F11C83" w14:paraId="46FFD413" w14:textId="77777777" w:rsidTr="000069F9">
        <w:tc>
          <w:tcPr>
            <w:tcW w:w="4230" w:type="dxa"/>
          </w:tcPr>
          <w:p w14:paraId="131667AA" w14:textId="77777777" w:rsidR="00154829" w:rsidRPr="002A7CAF" w:rsidRDefault="00154829" w:rsidP="000069F9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7CAF">
              <w:rPr>
                <w:rFonts w:ascii="Angsana New" w:hAnsi="Angsana New" w:cs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D93960F" w14:textId="77777777" w:rsidR="00154829" w:rsidRPr="002A7CAF" w:rsidRDefault="00DB478F" w:rsidP="00006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13,010</w:t>
            </w:r>
          </w:p>
        </w:tc>
        <w:tc>
          <w:tcPr>
            <w:tcW w:w="270" w:type="dxa"/>
          </w:tcPr>
          <w:p w14:paraId="01F0AB39" w14:textId="77777777" w:rsidR="00154829" w:rsidRPr="002A7CAF" w:rsidRDefault="00154829" w:rsidP="00006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</w:tcPr>
          <w:p w14:paraId="08E56128" w14:textId="77777777" w:rsidR="00154829" w:rsidRPr="00957BD5" w:rsidRDefault="00DB478F" w:rsidP="00006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9,224</w:t>
            </w:r>
          </w:p>
        </w:tc>
        <w:tc>
          <w:tcPr>
            <w:tcW w:w="270" w:type="dxa"/>
          </w:tcPr>
          <w:p w14:paraId="62CCFEE4" w14:textId="77777777" w:rsidR="00154829" w:rsidRPr="002A7CAF" w:rsidRDefault="00154829" w:rsidP="00006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6D5B6CF9" w14:textId="77777777" w:rsidR="00154829" w:rsidRPr="002A7CAF" w:rsidRDefault="00DB478F" w:rsidP="00006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8,02</w:t>
            </w:r>
            <w:r w:rsidR="0057419C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67707C8C" w14:textId="77777777" w:rsidR="00154829" w:rsidRPr="002A7CAF" w:rsidRDefault="00154829" w:rsidP="00006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6166FCDF" w14:textId="77777777" w:rsidR="00154829" w:rsidRPr="00F11C83" w:rsidRDefault="00DB478F" w:rsidP="00006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9,224</w:t>
            </w:r>
          </w:p>
        </w:tc>
      </w:tr>
      <w:tr w:rsidR="00154829" w:rsidRPr="00E363D3" w14:paraId="53A09A3B" w14:textId="77777777" w:rsidTr="000069F9">
        <w:tc>
          <w:tcPr>
            <w:tcW w:w="4230" w:type="dxa"/>
          </w:tcPr>
          <w:p w14:paraId="5F77A74E" w14:textId="77777777" w:rsidR="00154829" w:rsidRPr="002A7CAF" w:rsidRDefault="00154829" w:rsidP="000069F9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7CA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C5A4357" w14:textId="77777777" w:rsidR="00154829" w:rsidRPr="002A7CAF" w:rsidRDefault="00DB478F" w:rsidP="00006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128,660</w:t>
            </w:r>
          </w:p>
        </w:tc>
        <w:tc>
          <w:tcPr>
            <w:tcW w:w="270" w:type="dxa"/>
          </w:tcPr>
          <w:p w14:paraId="7DD61893" w14:textId="77777777" w:rsidR="00154829" w:rsidRPr="002A7CAF" w:rsidRDefault="00154829" w:rsidP="00006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79B38B" w14:textId="77777777" w:rsidR="00154829" w:rsidRPr="00957BD5" w:rsidRDefault="00DB478F" w:rsidP="00006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2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137,229</w:t>
            </w:r>
          </w:p>
        </w:tc>
        <w:tc>
          <w:tcPr>
            <w:tcW w:w="270" w:type="dxa"/>
          </w:tcPr>
          <w:p w14:paraId="6CE9A3F3" w14:textId="77777777" w:rsidR="00154829" w:rsidRPr="002A7CAF" w:rsidRDefault="00154829" w:rsidP="00006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5A4393EB" w14:textId="77777777" w:rsidR="00154829" w:rsidRPr="002A7CAF" w:rsidRDefault="00DB478F" w:rsidP="00006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111,685</w:t>
            </w:r>
          </w:p>
        </w:tc>
        <w:tc>
          <w:tcPr>
            <w:tcW w:w="270" w:type="dxa"/>
          </w:tcPr>
          <w:p w14:paraId="6D8E74E9" w14:textId="77777777" w:rsidR="00154829" w:rsidRPr="002A7CAF" w:rsidRDefault="00154829" w:rsidP="00006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0D2806FC" w14:textId="77777777" w:rsidR="00154829" w:rsidRPr="00E363D3" w:rsidRDefault="00DB478F" w:rsidP="00006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125,975</w:t>
            </w:r>
          </w:p>
        </w:tc>
      </w:tr>
      <w:tr w:rsidR="00154829" w:rsidRPr="00E363D3" w14:paraId="2A1A7095" w14:textId="77777777" w:rsidTr="000069F9">
        <w:tc>
          <w:tcPr>
            <w:tcW w:w="4230" w:type="dxa"/>
          </w:tcPr>
          <w:p w14:paraId="5349BB79" w14:textId="77777777" w:rsidR="00154829" w:rsidRPr="002A7CAF" w:rsidRDefault="00154829" w:rsidP="000069F9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4EA9FC54" w14:textId="77777777" w:rsidR="00154829" w:rsidRPr="002A7CAF" w:rsidRDefault="00154829" w:rsidP="00006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A420784" w14:textId="77777777" w:rsidR="00154829" w:rsidRPr="002A7CAF" w:rsidRDefault="00154829" w:rsidP="00006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2274D77" w14:textId="77777777" w:rsidR="00154829" w:rsidRDefault="00154829" w:rsidP="00006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2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8D38108" w14:textId="77777777" w:rsidR="00154829" w:rsidRPr="002A7CAF" w:rsidRDefault="00154829" w:rsidP="00006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double" w:sz="4" w:space="0" w:color="auto"/>
              <w:bottom w:val="nil"/>
            </w:tcBorders>
          </w:tcPr>
          <w:p w14:paraId="2509EF98" w14:textId="77777777" w:rsidR="00154829" w:rsidRPr="002A7CAF" w:rsidRDefault="00154829" w:rsidP="00006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93962FA" w14:textId="77777777" w:rsidR="00154829" w:rsidRPr="002A7CAF" w:rsidRDefault="00154829" w:rsidP="00006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double" w:sz="4" w:space="0" w:color="auto"/>
              <w:bottom w:val="nil"/>
            </w:tcBorders>
          </w:tcPr>
          <w:p w14:paraId="7996D29B" w14:textId="77777777" w:rsidR="00154829" w:rsidRPr="00E363D3" w:rsidRDefault="00154829" w:rsidP="00006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54829" w:rsidRPr="00E363D3" w14:paraId="109D1FDA" w14:textId="77777777" w:rsidTr="000069F9">
        <w:tc>
          <w:tcPr>
            <w:tcW w:w="4230" w:type="dxa"/>
          </w:tcPr>
          <w:p w14:paraId="535DC9BD" w14:textId="77777777" w:rsidR="00154829" w:rsidRPr="002A7CAF" w:rsidRDefault="00154829" w:rsidP="000069F9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12DF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ประเภทของ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ลูกค้า</w:t>
            </w:r>
          </w:p>
        </w:tc>
        <w:tc>
          <w:tcPr>
            <w:tcW w:w="1080" w:type="dxa"/>
            <w:tcBorders>
              <w:bottom w:val="nil"/>
            </w:tcBorders>
          </w:tcPr>
          <w:p w14:paraId="501127AF" w14:textId="77777777" w:rsidR="00154829" w:rsidRPr="002A7CAF" w:rsidRDefault="00154829" w:rsidP="00006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D2C3E1D" w14:textId="77777777" w:rsidR="00154829" w:rsidRPr="002A7CAF" w:rsidRDefault="00154829" w:rsidP="00006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14:paraId="6557BAB2" w14:textId="77777777" w:rsidR="00154829" w:rsidRDefault="00154829" w:rsidP="00006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2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1A22889" w14:textId="77777777" w:rsidR="00154829" w:rsidRPr="002A7CAF" w:rsidRDefault="00154829" w:rsidP="00006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nil"/>
            </w:tcBorders>
          </w:tcPr>
          <w:p w14:paraId="74FA02DB" w14:textId="77777777" w:rsidR="00154829" w:rsidRPr="002A7CAF" w:rsidRDefault="00154829" w:rsidP="00006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64C8BC3" w14:textId="77777777" w:rsidR="00154829" w:rsidRPr="002A7CAF" w:rsidRDefault="00154829" w:rsidP="00006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bottom w:val="nil"/>
            </w:tcBorders>
          </w:tcPr>
          <w:p w14:paraId="319A8996" w14:textId="77777777" w:rsidR="00154829" w:rsidRPr="00E363D3" w:rsidRDefault="00154829" w:rsidP="00006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54829" w:rsidRPr="00E363D3" w14:paraId="4843F8D1" w14:textId="77777777" w:rsidTr="000069F9">
        <w:tc>
          <w:tcPr>
            <w:tcW w:w="4230" w:type="dxa"/>
          </w:tcPr>
          <w:p w14:paraId="76DBB84C" w14:textId="77777777" w:rsidR="00154829" w:rsidRPr="00F81217" w:rsidRDefault="00154829" w:rsidP="000069F9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บริษัทผู้ประกอบรถยนต์ </w:t>
            </w:r>
          </w:p>
        </w:tc>
        <w:tc>
          <w:tcPr>
            <w:tcW w:w="1080" w:type="dxa"/>
            <w:tcBorders>
              <w:bottom w:val="nil"/>
            </w:tcBorders>
          </w:tcPr>
          <w:p w14:paraId="663A2E19" w14:textId="77777777" w:rsidR="00154829" w:rsidRPr="002A2685" w:rsidRDefault="00DB478F" w:rsidP="00006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2,677</w:t>
            </w:r>
          </w:p>
        </w:tc>
        <w:tc>
          <w:tcPr>
            <w:tcW w:w="270" w:type="dxa"/>
            <w:tcBorders>
              <w:bottom w:val="nil"/>
            </w:tcBorders>
          </w:tcPr>
          <w:p w14:paraId="610763E6" w14:textId="77777777" w:rsidR="00154829" w:rsidRPr="002A2685" w:rsidRDefault="00154829" w:rsidP="00006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14:paraId="73906131" w14:textId="77777777" w:rsidR="00154829" w:rsidRPr="00957BD5" w:rsidRDefault="00DB478F" w:rsidP="00006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5,183</w:t>
            </w:r>
          </w:p>
        </w:tc>
        <w:tc>
          <w:tcPr>
            <w:tcW w:w="270" w:type="dxa"/>
            <w:tcBorders>
              <w:bottom w:val="nil"/>
            </w:tcBorders>
          </w:tcPr>
          <w:p w14:paraId="04ED918F" w14:textId="77777777" w:rsidR="00154829" w:rsidRPr="002A7CAF" w:rsidRDefault="00154829" w:rsidP="00006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nil"/>
            </w:tcBorders>
          </w:tcPr>
          <w:p w14:paraId="28F5DF10" w14:textId="77777777" w:rsidR="00154829" w:rsidRPr="002A2685" w:rsidRDefault="00DB478F" w:rsidP="00006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2,677</w:t>
            </w:r>
          </w:p>
        </w:tc>
        <w:tc>
          <w:tcPr>
            <w:tcW w:w="270" w:type="dxa"/>
            <w:tcBorders>
              <w:bottom w:val="nil"/>
            </w:tcBorders>
          </w:tcPr>
          <w:p w14:paraId="7B7B208E" w14:textId="77777777" w:rsidR="00154829" w:rsidRPr="002A2685" w:rsidRDefault="00154829" w:rsidP="00006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tcBorders>
              <w:bottom w:val="nil"/>
            </w:tcBorders>
          </w:tcPr>
          <w:p w14:paraId="3D9CED2F" w14:textId="77777777" w:rsidR="00154829" w:rsidRPr="00F11C83" w:rsidRDefault="00DB478F" w:rsidP="00006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5,183</w:t>
            </w:r>
          </w:p>
        </w:tc>
      </w:tr>
      <w:tr w:rsidR="00154829" w:rsidRPr="00E363D3" w14:paraId="05BAF2AC" w14:textId="77777777" w:rsidTr="000069F9">
        <w:tc>
          <w:tcPr>
            <w:tcW w:w="4230" w:type="dxa"/>
          </w:tcPr>
          <w:p w14:paraId="72AD5479" w14:textId="77777777" w:rsidR="00154829" w:rsidRPr="00F81217" w:rsidRDefault="00154829" w:rsidP="000069F9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บริษัทผู้ผลิตชิ้นส่วนประกอบรถยนต์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E8E8B08" w14:textId="77777777" w:rsidR="00154829" w:rsidRPr="002A2685" w:rsidRDefault="00DB478F" w:rsidP="00006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125,983</w:t>
            </w:r>
          </w:p>
        </w:tc>
        <w:tc>
          <w:tcPr>
            <w:tcW w:w="270" w:type="dxa"/>
            <w:tcBorders>
              <w:bottom w:val="nil"/>
            </w:tcBorders>
          </w:tcPr>
          <w:p w14:paraId="3D78B375" w14:textId="77777777" w:rsidR="00154829" w:rsidRPr="002A2685" w:rsidRDefault="00154829" w:rsidP="00006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</w:tcPr>
          <w:p w14:paraId="5A896B97" w14:textId="77777777" w:rsidR="00154829" w:rsidRPr="00957BD5" w:rsidRDefault="00DB478F" w:rsidP="00006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132,046</w:t>
            </w:r>
          </w:p>
        </w:tc>
        <w:tc>
          <w:tcPr>
            <w:tcW w:w="270" w:type="dxa"/>
            <w:tcBorders>
              <w:bottom w:val="nil"/>
            </w:tcBorders>
          </w:tcPr>
          <w:p w14:paraId="64F162C2" w14:textId="77777777" w:rsidR="00154829" w:rsidRPr="002A7CAF" w:rsidRDefault="00154829" w:rsidP="00006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1B66A3B1" w14:textId="77777777" w:rsidR="00154829" w:rsidRPr="002A2685" w:rsidRDefault="00DB478F" w:rsidP="00006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109,008</w:t>
            </w:r>
          </w:p>
        </w:tc>
        <w:tc>
          <w:tcPr>
            <w:tcW w:w="270" w:type="dxa"/>
            <w:tcBorders>
              <w:bottom w:val="nil"/>
            </w:tcBorders>
          </w:tcPr>
          <w:p w14:paraId="4BA27067" w14:textId="77777777" w:rsidR="00154829" w:rsidRPr="002A2685" w:rsidRDefault="00154829" w:rsidP="00006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31BEF49D" w14:textId="77777777" w:rsidR="00154829" w:rsidRPr="00F11C83" w:rsidRDefault="00DB478F" w:rsidP="00006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120,792</w:t>
            </w:r>
          </w:p>
        </w:tc>
      </w:tr>
      <w:tr w:rsidR="00154829" w:rsidRPr="00E363D3" w14:paraId="3CBCCD93" w14:textId="77777777" w:rsidTr="000069F9">
        <w:tc>
          <w:tcPr>
            <w:tcW w:w="4230" w:type="dxa"/>
          </w:tcPr>
          <w:p w14:paraId="6FFC5678" w14:textId="77777777" w:rsidR="00154829" w:rsidRPr="002A7CAF" w:rsidRDefault="00154829" w:rsidP="000069F9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7CA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E8E3D51" w14:textId="77777777" w:rsidR="00154829" w:rsidRPr="002A7CAF" w:rsidRDefault="00DB478F" w:rsidP="00006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128,660</w:t>
            </w:r>
          </w:p>
        </w:tc>
        <w:tc>
          <w:tcPr>
            <w:tcW w:w="270" w:type="dxa"/>
            <w:tcBorders>
              <w:bottom w:val="nil"/>
            </w:tcBorders>
          </w:tcPr>
          <w:p w14:paraId="71D332DA" w14:textId="77777777" w:rsidR="00154829" w:rsidRPr="002A7CAF" w:rsidRDefault="00154829" w:rsidP="00006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52BAA6" w14:textId="77777777" w:rsidR="00154829" w:rsidRPr="00957BD5" w:rsidRDefault="00DB478F" w:rsidP="00006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2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137,229</w:t>
            </w:r>
          </w:p>
        </w:tc>
        <w:tc>
          <w:tcPr>
            <w:tcW w:w="270" w:type="dxa"/>
            <w:tcBorders>
              <w:bottom w:val="nil"/>
            </w:tcBorders>
          </w:tcPr>
          <w:p w14:paraId="56CF4A0B" w14:textId="77777777" w:rsidR="00154829" w:rsidRPr="002A7CAF" w:rsidRDefault="00154829" w:rsidP="00006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69587CBB" w14:textId="77777777" w:rsidR="00154829" w:rsidRPr="004C6213" w:rsidRDefault="00DB478F" w:rsidP="00006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2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111,685</w:t>
            </w:r>
          </w:p>
        </w:tc>
        <w:tc>
          <w:tcPr>
            <w:tcW w:w="270" w:type="dxa"/>
            <w:tcBorders>
              <w:bottom w:val="nil"/>
            </w:tcBorders>
          </w:tcPr>
          <w:p w14:paraId="02B611FD" w14:textId="77777777" w:rsidR="00154829" w:rsidRPr="004C6213" w:rsidRDefault="00154829" w:rsidP="00006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2"/>
                <w:tab w:val="decimal" w:pos="873"/>
              </w:tabs>
              <w:spacing w:after="0" w:line="240" w:lineRule="auto"/>
              <w:ind w:right="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1DDCDAA6" w14:textId="77777777" w:rsidR="00154829" w:rsidRPr="00E363D3" w:rsidRDefault="00DB478F" w:rsidP="00006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125,975</w:t>
            </w:r>
          </w:p>
        </w:tc>
      </w:tr>
    </w:tbl>
    <w:p w14:paraId="322764E2" w14:textId="77777777" w:rsidR="00154829" w:rsidRDefault="00154829" w:rsidP="00076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="Angsana New"/>
          <w:sz w:val="30"/>
          <w:szCs w:val="30"/>
        </w:rPr>
      </w:pPr>
    </w:p>
    <w:p w14:paraId="2C55FBD5" w14:textId="77777777" w:rsidR="00C423F3" w:rsidRDefault="00C423F3" w:rsidP="00076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="Angsana New"/>
          <w:sz w:val="30"/>
          <w:szCs w:val="30"/>
        </w:rPr>
      </w:pPr>
    </w:p>
    <w:p w14:paraId="79AAEA06" w14:textId="77777777" w:rsidR="00C423F3" w:rsidRDefault="00C423F3" w:rsidP="00076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="Angsana New"/>
          <w:sz w:val="30"/>
          <w:szCs w:val="30"/>
        </w:rPr>
      </w:pPr>
    </w:p>
    <w:p w14:paraId="2CE0EB9B" w14:textId="77777777" w:rsidR="00C423F3" w:rsidRPr="00076F2A" w:rsidRDefault="00C423F3" w:rsidP="00076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="Angsana New"/>
          <w:sz w:val="30"/>
          <w:szCs w:val="30"/>
        </w:rPr>
      </w:pPr>
    </w:p>
    <w:p w14:paraId="4BBB63DD" w14:textId="77777777" w:rsidR="00076F2A" w:rsidRDefault="00076F2A" w:rsidP="00076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="Angsana New"/>
          <w:sz w:val="30"/>
          <w:szCs w:val="30"/>
        </w:rPr>
      </w:pPr>
    </w:p>
    <w:p w14:paraId="6EF2E4DB" w14:textId="77777777" w:rsidR="00154829" w:rsidRPr="00076F2A" w:rsidRDefault="00154829" w:rsidP="00076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="Angsana New"/>
          <w:sz w:val="30"/>
          <w:szCs w:val="30"/>
        </w:rPr>
      </w:pPr>
    </w:p>
    <w:tbl>
      <w:tblPr>
        <w:tblW w:w="9189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58"/>
        <w:gridCol w:w="270"/>
        <w:gridCol w:w="1006"/>
        <w:gridCol w:w="270"/>
        <w:gridCol w:w="1005"/>
      </w:tblGrid>
      <w:tr w:rsidR="00412DF3" w:rsidRPr="002A7CAF" w14:paraId="5677C18A" w14:textId="77777777" w:rsidTr="00076F2A">
        <w:tc>
          <w:tcPr>
            <w:tcW w:w="4230" w:type="dxa"/>
          </w:tcPr>
          <w:p w14:paraId="7742A203" w14:textId="77777777" w:rsidR="00412DF3" w:rsidRPr="002A7CAF" w:rsidRDefault="00412DF3" w:rsidP="00502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8" w:type="dxa"/>
            <w:gridSpan w:val="3"/>
          </w:tcPr>
          <w:p w14:paraId="524E420D" w14:textId="77777777" w:rsidR="00412DF3" w:rsidRPr="002A7CAF" w:rsidRDefault="00412DF3" w:rsidP="00502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A7CA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F48DB65" w14:textId="77777777" w:rsidR="00412DF3" w:rsidRPr="002A7CAF" w:rsidRDefault="00412DF3" w:rsidP="00502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81" w:type="dxa"/>
            <w:gridSpan w:val="3"/>
          </w:tcPr>
          <w:p w14:paraId="49157008" w14:textId="77777777" w:rsidR="00412DF3" w:rsidRPr="002A7CAF" w:rsidRDefault="00412DF3" w:rsidP="00502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7CA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2DF3" w:rsidRPr="002A7CAF" w14:paraId="2EAD6483" w14:textId="77777777" w:rsidTr="00076F2A">
        <w:tc>
          <w:tcPr>
            <w:tcW w:w="4230" w:type="dxa"/>
          </w:tcPr>
          <w:p w14:paraId="4B48B4C8" w14:textId="77777777" w:rsidR="00412DF3" w:rsidRPr="002A7CAF" w:rsidRDefault="00412DF3" w:rsidP="00502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F54D9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957B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957B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F54D9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0 มิถุนายน</w:t>
            </w:r>
          </w:p>
        </w:tc>
        <w:tc>
          <w:tcPr>
            <w:tcW w:w="1080" w:type="dxa"/>
          </w:tcPr>
          <w:p w14:paraId="3F4C3AD7" w14:textId="77777777" w:rsidR="00412DF3" w:rsidRPr="002A7CAF" w:rsidRDefault="00412DF3" w:rsidP="0050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A7A304E" w14:textId="77777777" w:rsidR="00412DF3" w:rsidRPr="002A7CAF" w:rsidRDefault="00412DF3" w:rsidP="0050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6C9C173F" w14:textId="77777777" w:rsidR="00412DF3" w:rsidRPr="002A7CAF" w:rsidRDefault="00412DF3" w:rsidP="0050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B34AFD7" w14:textId="77777777" w:rsidR="00412DF3" w:rsidRPr="002A7CAF" w:rsidRDefault="00412DF3" w:rsidP="0050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6F4AB0EE" w14:textId="77777777" w:rsidR="00412DF3" w:rsidRPr="002A7CAF" w:rsidRDefault="00412DF3" w:rsidP="0050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F7294E5" w14:textId="77777777" w:rsidR="00412DF3" w:rsidRPr="002A7CAF" w:rsidRDefault="00412DF3" w:rsidP="0050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14:paraId="09C6E78B" w14:textId="77777777" w:rsidR="00412DF3" w:rsidRPr="002A7CAF" w:rsidRDefault="00412DF3" w:rsidP="0050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412DF3" w:rsidRPr="002A7CAF" w14:paraId="34158B55" w14:textId="77777777" w:rsidTr="00076F2A">
        <w:tc>
          <w:tcPr>
            <w:tcW w:w="4230" w:type="dxa"/>
          </w:tcPr>
          <w:p w14:paraId="4CF5C517" w14:textId="77777777" w:rsidR="00412DF3" w:rsidRPr="002A7CAF" w:rsidRDefault="00412DF3" w:rsidP="00502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4959" w:type="dxa"/>
            <w:gridSpan w:val="7"/>
          </w:tcPr>
          <w:p w14:paraId="0B96D27C" w14:textId="77777777" w:rsidR="00412DF3" w:rsidRPr="002A7CAF" w:rsidRDefault="00412DF3" w:rsidP="00502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A7CA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12DF3" w:rsidRPr="00F11C83" w14:paraId="061462E0" w14:textId="77777777" w:rsidTr="00076F2A">
        <w:tc>
          <w:tcPr>
            <w:tcW w:w="4230" w:type="dxa"/>
          </w:tcPr>
          <w:p w14:paraId="398EFCC4" w14:textId="77777777" w:rsidR="00412DF3" w:rsidRPr="00412DF3" w:rsidRDefault="00412DF3" w:rsidP="00502824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12DF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ส่วนงานภูมิศาสตร์</w:t>
            </w:r>
          </w:p>
        </w:tc>
        <w:tc>
          <w:tcPr>
            <w:tcW w:w="1080" w:type="dxa"/>
          </w:tcPr>
          <w:p w14:paraId="3D83D095" w14:textId="77777777" w:rsidR="00412DF3" w:rsidRPr="002A7CAF" w:rsidRDefault="00412DF3" w:rsidP="0050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E5B4C1" w14:textId="77777777" w:rsidR="00412DF3" w:rsidRPr="002A7CAF" w:rsidRDefault="00412DF3" w:rsidP="0050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7B5414AB" w14:textId="77777777" w:rsidR="00412DF3" w:rsidRPr="00957BD5" w:rsidRDefault="00412DF3" w:rsidP="0050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63A9EC0A" w14:textId="77777777" w:rsidR="00412DF3" w:rsidRPr="002A7CAF" w:rsidRDefault="00412DF3" w:rsidP="0050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08D128A8" w14:textId="77777777" w:rsidR="00412DF3" w:rsidRPr="002A7CAF" w:rsidRDefault="00412DF3" w:rsidP="0050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117385" w14:textId="77777777" w:rsidR="00412DF3" w:rsidRPr="002A7CAF" w:rsidRDefault="00412DF3" w:rsidP="0050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14:paraId="4789A1E3" w14:textId="77777777" w:rsidR="00412DF3" w:rsidRPr="00F11C83" w:rsidRDefault="00412DF3" w:rsidP="0050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2DF3" w:rsidRPr="00F11C83" w14:paraId="26D9C5A7" w14:textId="77777777" w:rsidTr="00076F2A">
        <w:tc>
          <w:tcPr>
            <w:tcW w:w="4230" w:type="dxa"/>
          </w:tcPr>
          <w:p w14:paraId="5721E3F2" w14:textId="77777777" w:rsidR="00412DF3" w:rsidRPr="002A7CAF" w:rsidRDefault="00412DF3" w:rsidP="00412DF3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7CAF">
              <w:rPr>
                <w:rFonts w:ascii="Angsana New" w:hAnsi="Angsana New" w:cs="Angsana New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080" w:type="dxa"/>
          </w:tcPr>
          <w:p w14:paraId="4A329A13" w14:textId="77777777" w:rsidR="00412DF3" w:rsidRPr="002A7CAF" w:rsidRDefault="00DB478F" w:rsidP="0041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244,628</w:t>
            </w:r>
          </w:p>
        </w:tc>
        <w:tc>
          <w:tcPr>
            <w:tcW w:w="270" w:type="dxa"/>
          </w:tcPr>
          <w:p w14:paraId="124D989B" w14:textId="77777777" w:rsidR="00412DF3" w:rsidRPr="002A7CAF" w:rsidRDefault="00412DF3" w:rsidP="0041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45E433A5" w14:textId="77777777" w:rsidR="00412DF3" w:rsidRPr="00DB478F" w:rsidRDefault="00DB478F" w:rsidP="00DB4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DB478F">
              <w:rPr>
                <w:rFonts w:ascii="Angsana New" w:hAnsi="Angsana New" w:cs="Angsana New"/>
                <w:sz w:val="30"/>
                <w:szCs w:val="30"/>
              </w:rPr>
              <w:t>248,515</w:t>
            </w:r>
          </w:p>
        </w:tc>
        <w:tc>
          <w:tcPr>
            <w:tcW w:w="270" w:type="dxa"/>
          </w:tcPr>
          <w:p w14:paraId="5E9E29C4" w14:textId="77777777" w:rsidR="00412DF3" w:rsidRPr="002A7CAF" w:rsidRDefault="00412DF3" w:rsidP="00DB4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74B52276" w14:textId="77777777" w:rsidR="00412DF3" w:rsidRPr="002A7CAF" w:rsidRDefault="00DB478F" w:rsidP="0041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220,121</w:t>
            </w:r>
          </w:p>
        </w:tc>
        <w:tc>
          <w:tcPr>
            <w:tcW w:w="270" w:type="dxa"/>
          </w:tcPr>
          <w:p w14:paraId="63F7F609" w14:textId="77777777" w:rsidR="00412DF3" w:rsidRPr="002A7CAF" w:rsidRDefault="00412DF3" w:rsidP="0041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14:paraId="3AA6AA23" w14:textId="77777777" w:rsidR="00412DF3" w:rsidRPr="00F11C83" w:rsidRDefault="00DB478F" w:rsidP="0041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226,893</w:t>
            </w:r>
          </w:p>
        </w:tc>
      </w:tr>
      <w:tr w:rsidR="00412DF3" w:rsidRPr="00F11C83" w14:paraId="5850835F" w14:textId="77777777" w:rsidTr="00076F2A">
        <w:tc>
          <w:tcPr>
            <w:tcW w:w="4230" w:type="dxa"/>
          </w:tcPr>
          <w:p w14:paraId="0B804F58" w14:textId="77777777" w:rsidR="00412DF3" w:rsidRPr="002A7CAF" w:rsidRDefault="00412DF3" w:rsidP="00502824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7CAF">
              <w:rPr>
                <w:rFonts w:ascii="Angsana New" w:hAnsi="Angsana New" w:cs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7094DF" w14:textId="77777777" w:rsidR="00412DF3" w:rsidRPr="002A7CAF" w:rsidRDefault="00DB478F" w:rsidP="0050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26,038</w:t>
            </w:r>
          </w:p>
        </w:tc>
        <w:tc>
          <w:tcPr>
            <w:tcW w:w="270" w:type="dxa"/>
          </w:tcPr>
          <w:p w14:paraId="7E0C07CC" w14:textId="77777777" w:rsidR="00412DF3" w:rsidRPr="002A7CAF" w:rsidRDefault="00412DF3" w:rsidP="0050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</w:tcPr>
          <w:p w14:paraId="2E9426AE" w14:textId="77777777" w:rsidR="00412DF3" w:rsidRPr="00957BD5" w:rsidRDefault="00DB478F" w:rsidP="0050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16,962</w:t>
            </w:r>
          </w:p>
        </w:tc>
        <w:tc>
          <w:tcPr>
            <w:tcW w:w="270" w:type="dxa"/>
          </w:tcPr>
          <w:p w14:paraId="049CA793" w14:textId="77777777" w:rsidR="00412DF3" w:rsidRPr="002A7CAF" w:rsidRDefault="00412DF3" w:rsidP="0050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08D55506" w14:textId="77777777" w:rsidR="00412DF3" w:rsidRPr="002A7CAF" w:rsidRDefault="00DB478F" w:rsidP="0050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16,092</w:t>
            </w:r>
          </w:p>
        </w:tc>
        <w:tc>
          <w:tcPr>
            <w:tcW w:w="270" w:type="dxa"/>
          </w:tcPr>
          <w:p w14:paraId="7B2B7781" w14:textId="77777777" w:rsidR="00412DF3" w:rsidRPr="002A7CAF" w:rsidRDefault="00412DF3" w:rsidP="0050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4D949622" w14:textId="77777777" w:rsidR="00412DF3" w:rsidRPr="00F11C83" w:rsidRDefault="00DB478F" w:rsidP="0050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16,962</w:t>
            </w:r>
          </w:p>
        </w:tc>
      </w:tr>
      <w:tr w:rsidR="00412DF3" w:rsidRPr="00E363D3" w14:paraId="5596D5E1" w14:textId="77777777" w:rsidTr="00076F2A">
        <w:tc>
          <w:tcPr>
            <w:tcW w:w="4230" w:type="dxa"/>
          </w:tcPr>
          <w:p w14:paraId="23CCB85E" w14:textId="77777777" w:rsidR="00412DF3" w:rsidRPr="002A7CAF" w:rsidRDefault="00412DF3" w:rsidP="00502824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7CA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FC9B45A" w14:textId="77777777" w:rsidR="00412DF3" w:rsidRPr="002A7CAF" w:rsidRDefault="00DB478F" w:rsidP="0050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270,666</w:t>
            </w:r>
          </w:p>
        </w:tc>
        <w:tc>
          <w:tcPr>
            <w:tcW w:w="270" w:type="dxa"/>
          </w:tcPr>
          <w:p w14:paraId="7818E876" w14:textId="77777777" w:rsidR="00412DF3" w:rsidRPr="002A7CAF" w:rsidRDefault="00412DF3" w:rsidP="0050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9AFC29" w14:textId="77777777" w:rsidR="00412DF3" w:rsidRPr="00957BD5" w:rsidRDefault="00DB478F" w:rsidP="0050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2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265,477</w:t>
            </w:r>
          </w:p>
        </w:tc>
        <w:tc>
          <w:tcPr>
            <w:tcW w:w="270" w:type="dxa"/>
          </w:tcPr>
          <w:p w14:paraId="4AC8B67E" w14:textId="77777777" w:rsidR="00412DF3" w:rsidRPr="002A7CAF" w:rsidRDefault="00412DF3" w:rsidP="0050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110DD485" w14:textId="77777777" w:rsidR="00412DF3" w:rsidRPr="002A7CAF" w:rsidRDefault="00DB478F" w:rsidP="0050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236,213</w:t>
            </w:r>
          </w:p>
        </w:tc>
        <w:tc>
          <w:tcPr>
            <w:tcW w:w="270" w:type="dxa"/>
          </w:tcPr>
          <w:p w14:paraId="5A9EB680" w14:textId="77777777" w:rsidR="00412DF3" w:rsidRPr="002A7CAF" w:rsidRDefault="00412DF3" w:rsidP="0050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15CC3195" w14:textId="77777777" w:rsidR="00412DF3" w:rsidRPr="00E363D3" w:rsidRDefault="00DB478F" w:rsidP="0050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243,855</w:t>
            </w:r>
          </w:p>
        </w:tc>
      </w:tr>
      <w:tr w:rsidR="007C281B" w:rsidRPr="00E363D3" w14:paraId="0281C072" w14:textId="77777777" w:rsidTr="00076F2A">
        <w:tc>
          <w:tcPr>
            <w:tcW w:w="4230" w:type="dxa"/>
          </w:tcPr>
          <w:p w14:paraId="1697EDC9" w14:textId="77777777" w:rsidR="007C281B" w:rsidRPr="002A7CAF" w:rsidRDefault="007C281B" w:rsidP="007C281B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5D89F1B6" w14:textId="77777777" w:rsidR="007C281B" w:rsidRPr="002A7CAF" w:rsidRDefault="007C281B" w:rsidP="007C2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00ACE14" w14:textId="77777777" w:rsidR="007C281B" w:rsidRPr="002A7CAF" w:rsidRDefault="007C281B" w:rsidP="007C2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9908B84" w14:textId="77777777" w:rsidR="007C281B" w:rsidRDefault="007C281B" w:rsidP="007C2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2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9450DEA" w14:textId="77777777" w:rsidR="007C281B" w:rsidRPr="002A7CAF" w:rsidRDefault="007C281B" w:rsidP="007C2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double" w:sz="4" w:space="0" w:color="auto"/>
              <w:bottom w:val="nil"/>
            </w:tcBorders>
          </w:tcPr>
          <w:p w14:paraId="39337E02" w14:textId="77777777" w:rsidR="007C281B" w:rsidRPr="002A7CAF" w:rsidRDefault="007C281B" w:rsidP="007C2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775EED1" w14:textId="77777777" w:rsidR="007C281B" w:rsidRPr="002A7CAF" w:rsidRDefault="007C281B" w:rsidP="007C2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double" w:sz="4" w:space="0" w:color="auto"/>
              <w:bottom w:val="nil"/>
            </w:tcBorders>
          </w:tcPr>
          <w:p w14:paraId="52578478" w14:textId="77777777" w:rsidR="007C281B" w:rsidRPr="00E363D3" w:rsidRDefault="007C281B" w:rsidP="007C2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C281B" w:rsidRPr="00E363D3" w14:paraId="4138DCFB" w14:textId="77777777" w:rsidTr="00076F2A">
        <w:tc>
          <w:tcPr>
            <w:tcW w:w="4230" w:type="dxa"/>
          </w:tcPr>
          <w:p w14:paraId="46C08884" w14:textId="77777777" w:rsidR="007C281B" w:rsidRPr="002A7CAF" w:rsidRDefault="007C281B" w:rsidP="009B1878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12DF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ประเภทของ</w:t>
            </w:r>
            <w:r w:rsidR="0080071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ลูกค้า</w:t>
            </w:r>
          </w:p>
        </w:tc>
        <w:tc>
          <w:tcPr>
            <w:tcW w:w="1080" w:type="dxa"/>
            <w:tcBorders>
              <w:bottom w:val="nil"/>
            </w:tcBorders>
          </w:tcPr>
          <w:p w14:paraId="63420526" w14:textId="77777777" w:rsidR="007C281B" w:rsidRPr="002A7CAF" w:rsidRDefault="007C281B" w:rsidP="007C2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6CC6170" w14:textId="77777777" w:rsidR="007C281B" w:rsidRPr="002A7CAF" w:rsidRDefault="007C281B" w:rsidP="007C2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14:paraId="19C2EF57" w14:textId="77777777" w:rsidR="007C281B" w:rsidRDefault="007C281B" w:rsidP="007C2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2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6649493" w14:textId="77777777" w:rsidR="007C281B" w:rsidRPr="002A7CAF" w:rsidRDefault="007C281B" w:rsidP="007C2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nil"/>
            </w:tcBorders>
          </w:tcPr>
          <w:p w14:paraId="3BA4BF8B" w14:textId="77777777" w:rsidR="007C281B" w:rsidRPr="002A7CAF" w:rsidRDefault="007C281B" w:rsidP="007C2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A54FFCD" w14:textId="77777777" w:rsidR="007C281B" w:rsidRPr="002A7CAF" w:rsidRDefault="007C281B" w:rsidP="007C2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bottom w:val="nil"/>
            </w:tcBorders>
          </w:tcPr>
          <w:p w14:paraId="69E6402D" w14:textId="77777777" w:rsidR="007C281B" w:rsidRPr="00E363D3" w:rsidRDefault="007C281B" w:rsidP="007C2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76F2A" w:rsidRPr="00E363D3" w14:paraId="5C3F828A" w14:textId="77777777" w:rsidTr="00076F2A">
        <w:tc>
          <w:tcPr>
            <w:tcW w:w="4230" w:type="dxa"/>
          </w:tcPr>
          <w:p w14:paraId="3D8272D5" w14:textId="77777777" w:rsidR="00076F2A" w:rsidRPr="00F81217" w:rsidRDefault="00076F2A" w:rsidP="00076F2A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บริษัทผู้ประกอบรถยนต์ </w:t>
            </w:r>
          </w:p>
        </w:tc>
        <w:tc>
          <w:tcPr>
            <w:tcW w:w="1080" w:type="dxa"/>
            <w:tcBorders>
              <w:bottom w:val="nil"/>
            </w:tcBorders>
          </w:tcPr>
          <w:p w14:paraId="507C3390" w14:textId="77777777" w:rsidR="00076F2A" w:rsidRPr="002A2685" w:rsidRDefault="00D920D9" w:rsidP="002A2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7,710</w:t>
            </w:r>
          </w:p>
        </w:tc>
        <w:tc>
          <w:tcPr>
            <w:tcW w:w="270" w:type="dxa"/>
            <w:tcBorders>
              <w:bottom w:val="nil"/>
            </w:tcBorders>
          </w:tcPr>
          <w:p w14:paraId="47D30184" w14:textId="77777777" w:rsidR="00076F2A" w:rsidRPr="002A2685" w:rsidRDefault="00076F2A" w:rsidP="002A2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14:paraId="04EDF581" w14:textId="77777777" w:rsidR="00076F2A" w:rsidRPr="00957BD5" w:rsidRDefault="00D920D9" w:rsidP="00076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10,438</w:t>
            </w:r>
          </w:p>
        </w:tc>
        <w:tc>
          <w:tcPr>
            <w:tcW w:w="270" w:type="dxa"/>
            <w:tcBorders>
              <w:bottom w:val="nil"/>
            </w:tcBorders>
          </w:tcPr>
          <w:p w14:paraId="37F01375" w14:textId="77777777" w:rsidR="00076F2A" w:rsidRPr="002A7CAF" w:rsidRDefault="00076F2A" w:rsidP="00076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nil"/>
            </w:tcBorders>
          </w:tcPr>
          <w:p w14:paraId="10272ED2" w14:textId="77777777" w:rsidR="00076F2A" w:rsidRPr="002A2685" w:rsidRDefault="00D920D9" w:rsidP="002A2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7,710</w:t>
            </w:r>
          </w:p>
        </w:tc>
        <w:tc>
          <w:tcPr>
            <w:tcW w:w="270" w:type="dxa"/>
            <w:tcBorders>
              <w:bottom w:val="nil"/>
            </w:tcBorders>
          </w:tcPr>
          <w:p w14:paraId="4A3BF46C" w14:textId="77777777" w:rsidR="00076F2A" w:rsidRPr="002A2685" w:rsidRDefault="00076F2A" w:rsidP="002A2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tcBorders>
              <w:bottom w:val="nil"/>
            </w:tcBorders>
          </w:tcPr>
          <w:p w14:paraId="791CADAB" w14:textId="77777777" w:rsidR="00076F2A" w:rsidRPr="00F11C83" w:rsidRDefault="00D920D9" w:rsidP="00076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10,438</w:t>
            </w:r>
          </w:p>
        </w:tc>
      </w:tr>
      <w:tr w:rsidR="00076F2A" w:rsidRPr="00E363D3" w14:paraId="044BE447" w14:textId="77777777" w:rsidTr="00076F2A">
        <w:tc>
          <w:tcPr>
            <w:tcW w:w="4230" w:type="dxa"/>
          </w:tcPr>
          <w:p w14:paraId="0B7FC712" w14:textId="77777777" w:rsidR="00076F2A" w:rsidRPr="00F81217" w:rsidRDefault="00076F2A" w:rsidP="00076F2A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บริษัทผู้ผลิตชิ้นส่วนประกอบรถยนต์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004B656" w14:textId="77777777" w:rsidR="00076F2A" w:rsidRPr="002A2685" w:rsidRDefault="00D920D9" w:rsidP="002A2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262,956</w:t>
            </w:r>
          </w:p>
        </w:tc>
        <w:tc>
          <w:tcPr>
            <w:tcW w:w="270" w:type="dxa"/>
            <w:tcBorders>
              <w:bottom w:val="nil"/>
            </w:tcBorders>
          </w:tcPr>
          <w:p w14:paraId="0FD3CEF2" w14:textId="77777777" w:rsidR="00076F2A" w:rsidRPr="002A2685" w:rsidRDefault="00076F2A" w:rsidP="002A2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</w:tcPr>
          <w:p w14:paraId="4BB6DB40" w14:textId="77777777" w:rsidR="00076F2A" w:rsidRPr="00957BD5" w:rsidRDefault="00D920D9" w:rsidP="00076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255,039</w:t>
            </w:r>
          </w:p>
        </w:tc>
        <w:tc>
          <w:tcPr>
            <w:tcW w:w="270" w:type="dxa"/>
            <w:tcBorders>
              <w:bottom w:val="nil"/>
            </w:tcBorders>
          </w:tcPr>
          <w:p w14:paraId="41060F13" w14:textId="77777777" w:rsidR="00076F2A" w:rsidRPr="002A7CAF" w:rsidRDefault="00076F2A" w:rsidP="00076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207D2A2A" w14:textId="77777777" w:rsidR="00076F2A" w:rsidRPr="002A2685" w:rsidRDefault="00D920D9" w:rsidP="002A2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228,503</w:t>
            </w:r>
          </w:p>
        </w:tc>
        <w:tc>
          <w:tcPr>
            <w:tcW w:w="270" w:type="dxa"/>
            <w:tcBorders>
              <w:bottom w:val="nil"/>
            </w:tcBorders>
          </w:tcPr>
          <w:p w14:paraId="7CC75410" w14:textId="77777777" w:rsidR="00076F2A" w:rsidRPr="002A2685" w:rsidRDefault="00076F2A" w:rsidP="002A2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05F0DC9B" w14:textId="77777777" w:rsidR="00076F2A" w:rsidRPr="00F11C83" w:rsidRDefault="00D920D9" w:rsidP="00076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233,417</w:t>
            </w:r>
          </w:p>
        </w:tc>
      </w:tr>
      <w:tr w:rsidR="007C281B" w:rsidRPr="00E363D3" w14:paraId="2388D971" w14:textId="77777777" w:rsidTr="00076F2A">
        <w:tc>
          <w:tcPr>
            <w:tcW w:w="4230" w:type="dxa"/>
          </w:tcPr>
          <w:p w14:paraId="6E813395" w14:textId="77777777" w:rsidR="007C281B" w:rsidRPr="002A7CAF" w:rsidRDefault="007C281B" w:rsidP="007C281B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7CA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DA4D961" w14:textId="77777777" w:rsidR="007C281B" w:rsidRPr="002A7CAF" w:rsidRDefault="00D920D9" w:rsidP="009525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270,666</w:t>
            </w:r>
          </w:p>
        </w:tc>
        <w:tc>
          <w:tcPr>
            <w:tcW w:w="270" w:type="dxa"/>
            <w:tcBorders>
              <w:bottom w:val="nil"/>
            </w:tcBorders>
          </w:tcPr>
          <w:p w14:paraId="683460FC" w14:textId="77777777" w:rsidR="007C281B" w:rsidRPr="002A7CAF" w:rsidRDefault="007C281B" w:rsidP="007C2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79A267" w14:textId="77777777" w:rsidR="007C281B" w:rsidRPr="00957BD5" w:rsidRDefault="00D920D9" w:rsidP="007C2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2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265,477</w:t>
            </w:r>
          </w:p>
        </w:tc>
        <w:tc>
          <w:tcPr>
            <w:tcW w:w="270" w:type="dxa"/>
            <w:tcBorders>
              <w:bottom w:val="nil"/>
            </w:tcBorders>
          </w:tcPr>
          <w:p w14:paraId="215810C0" w14:textId="77777777" w:rsidR="007C281B" w:rsidRPr="002A7CAF" w:rsidRDefault="007C281B" w:rsidP="007C2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4A876C97" w14:textId="77777777" w:rsidR="007C281B" w:rsidRPr="004C6213" w:rsidRDefault="00D920D9" w:rsidP="004C62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2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236,213</w:t>
            </w:r>
          </w:p>
        </w:tc>
        <w:tc>
          <w:tcPr>
            <w:tcW w:w="270" w:type="dxa"/>
            <w:tcBorders>
              <w:bottom w:val="nil"/>
            </w:tcBorders>
          </w:tcPr>
          <w:p w14:paraId="485DCAB3" w14:textId="77777777" w:rsidR="007C281B" w:rsidRPr="004C6213" w:rsidRDefault="007C281B" w:rsidP="004C62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2"/>
                <w:tab w:val="decimal" w:pos="873"/>
              </w:tabs>
              <w:spacing w:after="0" w:line="240" w:lineRule="auto"/>
              <w:ind w:right="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513619CE" w14:textId="77777777" w:rsidR="007C281B" w:rsidRPr="00E363D3" w:rsidRDefault="00D920D9" w:rsidP="007C2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243,855</w:t>
            </w:r>
          </w:p>
        </w:tc>
      </w:tr>
    </w:tbl>
    <w:p w14:paraId="540A8337" w14:textId="77777777" w:rsidR="009576B4" w:rsidRDefault="00957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3258B38B" w14:textId="77777777" w:rsidR="00C423F3" w:rsidRPr="00BE2EF0" w:rsidRDefault="00C423F3" w:rsidP="00C423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E2EF0">
        <w:rPr>
          <w:rFonts w:asciiTheme="majorBidi" w:hAnsiTheme="majorBidi" w:cstheme="majorBidi"/>
          <w:b/>
          <w:bCs/>
          <w:sz w:val="30"/>
          <w:szCs w:val="30"/>
        </w:rPr>
        <w:t>1</w:t>
      </w:r>
      <w:r>
        <w:rPr>
          <w:rFonts w:asciiTheme="majorBidi" w:hAnsiTheme="majorBidi" w:cstheme="majorBidi"/>
          <w:b/>
          <w:bCs/>
          <w:sz w:val="30"/>
          <w:szCs w:val="30"/>
        </w:rPr>
        <w:t>0</w:t>
      </w:r>
      <w:r w:rsidRPr="00BE2EF0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เงินปันผล</w:t>
      </w:r>
    </w:p>
    <w:p w14:paraId="0FEC97D1" w14:textId="77777777" w:rsidR="00C423F3" w:rsidRPr="00502824" w:rsidRDefault="00C423F3" w:rsidP="00C423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0" w:hanging="540"/>
        <w:jc w:val="thaiDistribute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BE2EF0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502824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</w:p>
    <w:p w14:paraId="0288E8DF" w14:textId="77777777" w:rsidR="00C423F3" w:rsidRPr="00D42F23" w:rsidRDefault="00C423F3" w:rsidP="00C423F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right="20"/>
        <w:jc w:val="thaiDistribute"/>
        <w:rPr>
          <w:rFonts w:ascii="Angsana New" w:hAnsi="Angsana New" w:cs="Angsana New"/>
          <w:sz w:val="30"/>
          <w:szCs w:val="30"/>
        </w:rPr>
      </w:pPr>
      <w:r w:rsidRPr="00BE2EF0">
        <w:rPr>
          <w:rFonts w:ascii="Angsana New" w:hAnsi="Angsana New" w:cs="Angsana New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BE2EF0">
        <w:rPr>
          <w:rFonts w:ascii="Angsana New" w:hAnsi="Angsana New" w:cs="Angsana New"/>
          <w:sz w:val="30"/>
          <w:szCs w:val="30"/>
        </w:rPr>
        <w:t xml:space="preserve">15 </w:t>
      </w:r>
      <w:r w:rsidRPr="00BE2EF0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BE2EF0">
        <w:rPr>
          <w:rFonts w:ascii="Angsana New" w:hAnsi="Angsana New" w:cs="Angsana New"/>
          <w:sz w:val="30"/>
          <w:szCs w:val="30"/>
          <w:cs/>
        </w:rPr>
        <w:t xml:space="preserve"> </w:t>
      </w:r>
      <w:r w:rsidRPr="00BE2EF0">
        <w:rPr>
          <w:rFonts w:ascii="Angsana New" w:hAnsi="Angsana New" w:cs="Angsana New"/>
          <w:sz w:val="30"/>
          <w:szCs w:val="30"/>
        </w:rPr>
        <w:t>2562</w:t>
      </w:r>
      <w:r w:rsidRPr="00BE2EF0">
        <w:rPr>
          <w:rFonts w:ascii="Angsana New" w:hAnsi="Angsana New" w:cs="Angsana New"/>
          <w:sz w:val="30"/>
          <w:szCs w:val="30"/>
          <w:cs/>
        </w:rPr>
        <w:t xml:space="preserve"> ผู้ถือหุ้นมีมติ</w:t>
      </w:r>
      <w:r w:rsidRPr="005002A2">
        <w:rPr>
          <w:rFonts w:ascii="Angsana New" w:hAnsi="Angsana New" w:cs="Angsana New" w:hint="cs"/>
          <w:sz w:val="30"/>
          <w:szCs w:val="30"/>
          <w:cs/>
        </w:rPr>
        <w:t>อนุมัติจ่ายเงินปันผลประจำปี</w:t>
      </w:r>
      <w:r w:rsidRPr="005002A2">
        <w:rPr>
          <w:rFonts w:ascii="Angsana New" w:hAnsi="Angsana New" w:cs="Angsana New"/>
          <w:sz w:val="30"/>
          <w:szCs w:val="30"/>
          <w:cs/>
        </w:rPr>
        <w:t xml:space="preserve"> 2561 </w:t>
      </w:r>
      <w:r w:rsidRPr="005002A2">
        <w:rPr>
          <w:rFonts w:ascii="Angsana New" w:hAnsi="Angsana New" w:cs="Angsana New" w:hint="cs"/>
          <w:sz w:val="30"/>
          <w:szCs w:val="30"/>
          <w:cs/>
        </w:rPr>
        <w:t>ในอัตราหุ้นละ</w:t>
      </w:r>
      <w:r w:rsidRPr="005002A2">
        <w:rPr>
          <w:rFonts w:ascii="Angsana New" w:hAnsi="Angsana New" w:cs="Angsana New"/>
          <w:sz w:val="30"/>
          <w:szCs w:val="30"/>
          <w:cs/>
        </w:rPr>
        <w:t xml:space="preserve"> 0.</w:t>
      </w:r>
      <w:r>
        <w:rPr>
          <w:rFonts w:ascii="Angsana New" w:hAnsi="Angsana New" w:cs="Angsana New"/>
          <w:sz w:val="30"/>
          <w:szCs w:val="30"/>
        </w:rPr>
        <w:t>2</w:t>
      </w:r>
      <w:r w:rsidRPr="005002A2">
        <w:rPr>
          <w:rFonts w:ascii="Angsana New" w:hAnsi="Angsana New" w:cs="Angsana New"/>
          <w:sz w:val="30"/>
          <w:szCs w:val="30"/>
          <w:cs/>
        </w:rPr>
        <w:t xml:space="preserve"> </w:t>
      </w:r>
      <w:r w:rsidRPr="005002A2">
        <w:rPr>
          <w:rFonts w:ascii="Angsana New" w:hAnsi="Angsana New" w:cs="Angsana New" w:hint="cs"/>
          <w:sz w:val="30"/>
          <w:szCs w:val="30"/>
          <w:cs/>
        </w:rPr>
        <w:t>บาท</w:t>
      </w:r>
      <w:r w:rsidRPr="005002A2">
        <w:rPr>
          <w:rFonts w:ascii="Angsana New" w:hAnsi="Angsana New" w:cs="Angsana New"/>
          <w:sz w:val="30"/>
          <w:szCs w:val="30"/>
          <w:cs/>
        </w:rPr>
        <w:t xml:space="preserve"> </w:t>
      </w:r>
      <w:r w:rsidRPr="005002A2">
        <w:rPr>
          <w:rFonts w:ascii="Angsana New" w:hAnsi="Angsana New" w:cs="Angsana New" w:hint="cs"/>
          <w:sz w:val="30"/>
          <w:szCs w:val="30"/>
          <w:cs/>
        </w:rPr>
        <w:t>เป็นจำนวนเงิน</w:t>
      </w:r>
      <w:r w:rsidRPr="005002A2">
        <w:rPr>
          <w:rFonts w:ascii="Angsana New" w:hAnsi="Angsana New" w:cs="Angsana New"/>
          <w:sz w:val="30"/>
          <w:szCs w:val="30"/>
          <w:cs/>
        </w:rPr>
        <w:t xml:space="preserve"> 3</w:t>
      </w:r>
      <w:r>
        <w:rPr>
          <w:rFonts w:ascii="Angsana New" w:hAnsi="Angsana New" w:cs="Angsana New"/>
          <w:sz w:val="30"/>
          <w:szCs w:val="30"/>
        </w:rPr>
        <w:t>9</w:t>
      </w:r>
      <w:r w:rsidRPr="005002A2">
        <w:rPr>
          <w:rFonts w:ascii="Angsana New" w:hAnsi="Angsana New" w:cs="Angsana New"/>
          <w:sz w:val="30"/>
          <w:szCs w:val="30"/>
          <w:cs/>
        </w:rPr>
        <w:t>.8</w:t>
      </w:r>
      <w:r>
        <w:rPr>
          <w:rFonts w:ascii="Angsana New" w:hAnsi="Angsana New" w:cs="Angsana New"/>
          <w:sz w:val="30"/>
          <w:szCs w:val="30"/>
        </w:rPr>
        <w:t>0</w:t>
      </w:r>
      <w:r w:rsidRPr="005002A2">
        <w:rPr>
          <w:rFonts w:ascii="Angsana New" w:hAnsi="Angsana New" w:cs="Angsana New"/>
          <w:sz w:val="30"/>
          <w:szCs w:val="30"/>
          <w:cs/>
        </w:rPr>
        <w:t xml:space="preserve"> </w:t>
      </w:r>
      <w:r w:rsidRPr="005002A2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BE2EF0">
        <w:rPr>
          <w:rFonts w:ascii="Angsana New" w:hAnsi="Angsana New" w:cs="Angsana New"/>
          <w:sz w:val="30"/>
          <w:szCs w:val="30"/>
          <w:cs/>
        </w:rPr>
        <w:t xml:space="preserve"> </w:t>
      </w:r>
      <w:r w:rsidRPr="00BE2EF0">
        <w:rPr>
          <w:rFonts w:ascii="Angsana New" w:hAnsi="Angsana New" w:cs="Angsana New" w:hint="cs"/>
          <w:sz w:val="30"/>
          <w:szCs w:val="30"/>
          <w:cs/>
        </w:rPr>
        <w:t>และ</w:t>
      </w:r>
      <w:r w:rsidRPr="00BE2EF0">
        <w:rPr>
          <w:rFonts w:ascii="Angsana New" w:hAnsi="Angsana New" w:cs="Angsana New"/>
          <w:sz w:val="30"/>
          <w:szCs w:val="30"/>
          <w:cs/>
        </w:rPr>
        <w:t>อนุมัติการจัดสรร</w:t>
      </w:r>
      <w:r w:rsidRPr="00BE2EF0">
        <w:rPr>
          <w:rFonts w:ascii="Angsana New" w:hAnsi="Angsana New" w:cs="Angsana New" w:hint="cs"/>
          <w:sz w:val="30"/>
          <w:szCs w:val="30"/>
          <w:cs/>
        </w:rPr>
        <w:t>กำไรสะสมเป็น</w:t>
      </w:r>
      <w:r>
        <w:rPr>
          <w:rFonts w:ascii="Angsana New" w:hAnsi="Angsana New" w:cs="Angsana New"/>
          <w:sz w:val="30"/>
          <w:szCs w:val="30"/>
        </w:rPr>
        <w:br/>
      </w:r>
      <w:r w:rsidRPr="00BE2EF0">
        <w:rPr>
          <w:rFonts w:ascii="Angsana New" w:hAnsi="Angsana New" w:cs="Angsana New" w:hint="cs"/>
          <w:sz w:val="30"/>
          <w:szCs w:val="30"/>
          <w:cs/>
        </w:rPr>
        <w:t xml:space="preserve">เงินปันผลพิเศษ </w:t>
      </w:r>
      <w:r w:rsidRPr="00BE2EF0">
        <w:rPr>
          <w:rFonts w:ascii="Angsana New" w:hAnsi="Angsana New" w:cs="Angsana New"/>
          <w:sz w:val="30"/>
          <w:szCs w:val="30"/>
          <w:cs/>
        </w:rPr>
        <w:t xml:space="preserve">ในอัตราหุ้นละ </w:t>
      </w:r>
      <w:r>
        <w:rPr>
          <w:rFonts w:ascii="Angsana New" w:hAnsi="Angsana New" w:cs="Angsana New"/>
          <w:sz w:val="30"/>
          <w:szCs w:val="30"/>
        </w:rPr>
        <w:t>1</w:t>
      </w:r>
      <w:r w:rsidRPr="00BE2EF0">
        <w:rPr>
          <w:rFonts w:ascii="Angsana New" w:hAnsi="Angsana New" w:cs="Angsana New"/>
          <w:sz w:val="30"/>
          <w:szCs w:val="30"/>
          <w:cs/>
        </w:rPr>
        <w:t xml:space="preserve"> บาท</w:t>
      </w:r>
      <w:r w:rsidRPr="00BE2EF0">
        <w:rPr>
          <w:rFonts w:ascii="Angsana New" w:hAnsi="Angsana New" w:cs="Angsana New"/>
          <w:sz w:val="30"/>
          <w:szCs w:val="30"/>
        </w:rPr>
        <w:t xml:space="preserve"> </w:t>
      </w:r>
      <w:r w:rsidRPr="005002A2">
        <w:rPr>
          <w:rFonts w:ascii="Angsana New" w:hAnsi="Angsana New" w:cs="Angsana New" w:hint="cs"/>
          <w:sz w:val="30"/>
          <w:szCs w:val="30"/>
          <w:cs/>
        </w:rPr>
        <w:t>เป็นจำนวนเงินทั้งสิ้น</w:t>
      </w:r>
      <w:r w:rsidRPr="005002A2">
        <w:rPr>
          <w:rFonts w:ascii="Angsana New" w:hAnsi="Angsana New" w:cs="Angsana New"/>
          <w:sz w:val="30"/>
          <w:szCs w:val="30"/>
          <w:cs/>
        </w:rPr>
        <w:t xml:space="preserve"> </w:t>
      </w:r>
      <w:r w:rsidRPr="005002A2">
        <w:rPr>
          <w:rFonts w:ascii="Angsana New" w:hAnsi="Angsana New" w:cs="Angsana New"/>
          <w:sz w:val="30"/>
          <w:szCs w:val="30"/>
        </w:rPr>
        <w:t xml:space="preserve">199 </w:t>
      </w:r>
      <w:r w:rsidRPr="005002A2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5002A2">
        <w:rPr>
          <w:rFonts w:ascii="Angsana New" w:hAnsi="Angsana New" w:cs="Angsana New"/>
          <w:sz w:val="30"/>
          <w:szCs w:val="30"/>
          <w:cs/>
        </w:rPr>
        <w:t xml:space="preserve"> </w:t>
      </w:r>
      <w:r w:rsidRPr="00BE2EF0">
        <w:rPr>
          <w:rFonts w:ascii="Angsana New" w:hAnsi="Angsana New" w:cs="Angsana New"/>
          <w:sz w:val="30"/>
          <w:szCs w:val="30"/>
          <w:cs/>
        </w:rPr>
        <w:t>เงินปันผลดังกล่าว</w:t>
      </w:r>
      <w:r>
        <w:rPr>
          <w:rFonts w:ascii="Angsana New" w:hAnsi="Angsana New" w:cs="Angsana New" w:hint="cs"/>
          <w:sz w:val="30"/>
          <w:szCs w:val="30"/>
          <w:cs/>
        </w:rPr>
        <w:t>ได้</w:t>
      </w:r>
      <w:r w:rsidRPr="00BE2EF0">
        <w:rPr>
          <w:rFonts w:ascii="Angsana New" w:hAnsi="Angsana New" w:cs="Angsana New"/>
          <w:sz w:val="30"/>
          <w:szCs w:val="30"/>
          <w:cs/>
        </w:rPr>
        <w:t xml:space="preserve">จ่ายให้แก่ผู้ถือหุ้นในวันที่ </w:t>
      </w:r>
      <w:r w:rsidRPr="00BE2EF0">
        <w:rPr>
          <w:rFonts w:ascii="Angsana New" w:hAnsi="Angsana New" w:cs="Angsana New"/>
          <w:sz w:val="30"/>
          <w:szCs w:val="30"/>
        </w:rPr>
        <w:t>21</w:t>
      </w:r>
      <w:r w:rsidRPr="00BE2EF0">
        <w:rPr>
          <w:rFonts w:ascii="Angsana New" w:hAnsi="Angsana New" w:cs="Angsana New"/>
          <w:sz w:val="30"/>
          <w:szCs w:val="30"/>
          <w:cs/>
        </w:rPr>
        <w:t xml:space="preserve"> </w:t>
      </w:r>
      <w:r w:rsidRPr="00BE2EF0">
        <w:rPr>
          <w:rFonts w:ascii="Angsana New" w:hAnsi="Angsana New" w:cs="Angsana New" w:hint="cs"/>
          <w:sz w:val="30"/>
          <w:szCs w:val="30"/>
          <w:cs/>
        </w:rPr>
        <w:t>มีน</w:t>
      </w:r>
      <w:r w:rsidRPr="00BE2EF0">
        <w:rPr>
          <w:rFonts w:ascii="Angsana New" w:hAnsi="Angsana New" w:cs="Angsana New"/>
          <w:sz w:val="30"/>
          <w:szCs w:val="30"/>
          <w:cs/>
        </w:rPr>
        <w:t>าคม 25</w:t>
      </w:r>
      <w:r>
        <w:rPr>
          <w:rFonts w:ascii="Angsana New" w:hAnsi="Angsana New" w:cs="Angsana New"/>
          <w:sz w:val="30"/>
          <w:szCs w:val="30"/>
        </w:rPr>
        <w:t>62</w:t>
      </w:r>
    </w:p>
    <w:p w14:paraId="595A727A" w14:textId="77777777" w:rsidR="00C423F3" w:rsidRDefault="00C423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DE68664" w14:textId="77777777" w:rsidR="00C423F3" w:rsidRDefault="00C423F3" w:rsidP="00C423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r w:rsidRPr="009B2C54">
        <w:rPr>
          <w:rFonts w:ascii="Angsana New" w:hAnsi="Angsana New" w:cs="Angsana New" w:hint="cs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9B2C54">
        <w:rPr>
          <w:rFonts w:ascii="Angsana New" w:hAnsi="Angsana New" w:cs="Angsana New"/>
          <w:sz w:val="30"/>
          <w:szCs w:val="30"/>
        </w:rPr>
        <w:t xml:space="preserve">27 </w:t>
      </w:r>
      <w:r w:rsidRPr="009B2C54">
        <w:rPr>
          <w:rFonts w:ascii="Angsana New" w:hAnsi="Angsana New" w:cs="Angsana New" w:hint="cs"/>
          <w:sz w:val="30"/>
          <w:szCs w:val="30"/>
          <w:cs/>
        </w:rPr>
        <w:t xml:space="preserve">เมษายน </w:t>
      </w:r>
      <w:r w:rsidRPr="009B2C54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1</w:t>
      </w:r>
      <w:r w:rsidRPr="009B2C54">
        <w:rPr>
          <w:rFonts w:ascii="Angsana New" w:hAnsi="Angsana New" w:cs="Angsana New"/>
          <w:sz w:val="30"/>
          <w:szCs w:val="30"/>
        </w:rPr>
        <w:t xml:space="preserve"> </w:t>
      </w:r>
      <w:r w:rsidRPr="009B2C54">
        <w:rPr>
          <w:rFonts w:ascii="Angsana New" w:hAnsi="Angsana New" w:cs="Angsana New" w:hint="cs"/>
          <w:sz w:val="30"/>
          <w:szCs w:val="30"/>
          <w:cs/>
        </w:rPr>
        <w:t xml:space="preserve">ผู้ถือหุ้นมีมติอนุมัติการจัดสรรกำไรเป็นเงินปันผลในอัตราหุ้นละ </w:t>
      </w:r>
      <w:r w:rsidRPr="009B2C54">
        <w:rPr>
          <w:rFonts w:ascii="Angsana New" w:hAnsi="Angsana New" w:cs="Angsana New"/>
          <w:sz w:val="30"/>
          <w:szCs w:val="30"/>
        </w:rPr>
        <w:t>0.1</w:t>
      </w:r>
      <w:r>
        <w:rPr>
          <w:rFonts w:ascii="Angsana New" w:hAnsi="Angsana New" w:cs="Angsana New"/>
          <w:sz w:val="30"/>
          <w:szCs w:val="30"/>
        </w:rPr>
        <w:t>5</w:t>
      </w:r>
      <w:r w:rsidRPr="009B2C54">
        <w:rPr>
          <w:rFonts w:ascii="Angsana New" w:hAnsi="Angsana New" w:cs="Angsana New"/>
          <w:sz w:val="30"/>
          <w:szCs w:val="30"/>
        </w:rPr>
        <w:t xml:space="preserve"> </w:t>
      </w:r>
      <w:r w:rsidRPr="009B2C54">
        <w:rPr>
          <w:rFonts w:ascii="Angsana New" w:hAnsi="Angsana New" w:cs="Angsana New" w:hint="cs"/>
          <w:sz w:val="30"/>
          <w:szCs w:val="30"/>
          <w:cs/>
        </w:rPr>
        <w:t xml:space="preserve">บาท เป็นจำนวนเงินทั้งสิ้น </w:t>
      </w:r>
      <w:r>
        <w:rPr>
          <w:rFonts w:ascii="Angsana New" w:hAnsi="Angsana New" w:cs="Angsana New"/>
          <w:sz w:val="30"/>
          <w:szCs w:val="30"/>
        </w:rPr>
        <w:t>29.85</w:t>
      </w:r>
      <w:r w:rsidRPr="009B2C54">
        <w:rPr>
          <w:rFonts w:ascii="Angsana New" w:hAnsi="Angsana New" w:cs="Angsana New"/>
          <w:sz w:val="30"/>
          <w:szCs w:val="30"/>
        </w:rPr>
        <w:t xml:space="preserve"> </w:t>
      </w:r>
      <w:r w:rsidRPr="009B2C54">
        <w:rPr>
          <w:rFonts w:ascii="Angsana New" w:hAnsi="Angsana New" w:cs="Angsana New" w:hint="cs"/>
          <w:sz w:val="30"/>
          <w:szCs w:val="30"/>
          <w:cs/>
        </w:rPr>
        <w:t xml:space="preserve">ล้านบาท เงินปันผลดังกล่าวได้จ่ายให้แก่ผู้ถือหุ้นในระหว่างปี </w:t>
      </w:r>
      <w:r>
        <w:rPr>
          <w:rFonts w:ascii="Angsana New" w:hAnsi="Angsana New" w:cs="Angsana New"/>
          <w:sz w:val="30"/>
          <w:szCs w:val="30"/>
        </w:rPr>
        <w:t>2561</w:t>
      </w:r>
    </w:p>
    <w:p w14:paraId="0FBE9388" w14:textId="77777777" w:rsidR="00C423F3" w:rsidRDefault="00C423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D2E7CC9" w14:textId="77777777" w:rsidR="00C423F3" w:rsidRDefault="00C423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1B75DD39" w14:textId="77777777" w:rsidR="008109F7" w:rsidRDefault="00C423F3" w:rsidP="00286E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11</w:t>
      </w:r>
      <w:r w:rsidR="002C7960" w:rsidRPr="00957BD5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8109F7" w:rsidRPr="002A7CAF">
        <w:rPr>
          <w:rFonts w:ascii="Angsana New" w:hAnsi="Angsana New" w:cs="Angsana New"/>
          <w:b/>
          <w:bCs/>
          <w:sz w:val="30"/>
          <w:szCs w:val="30"/>
          <w:cs/>
        </w:rPr>
        <w:t>ภาระผูกพันที่มีกับบุคคลหรือกิจการที่ไม่เกี่ยวข้องกัน</w:t>
      </w:r>
    </w:p>
    <w:p w14:paraId="13B4A203" w14:textId="77777777" w:rsidR="008109F7" w:rsidRDefault="008109F7" w:rsidP="009A29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eastAsia="Cordia New" w:hAnsi="Angsana New" w:cs="Angsana New"/>
          <w:sz w:val="30"/>
          <w:szCs w:val="30"/>
        </w:rPr>
      </w:pPr>
    </w:p>
    <w:tbl>
      <w:tblPr>
        <w:tblW w:w="88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67"/>
        <w:gridCol w:w="1531"/>
        <w:gridCol w:w="242"/>
        <w:gridCol w:w="1443"/>
      </w:tblGrid>
      <w:tr w:rsidR="000069F9" w:rsidRPr="00A16777" w14:paraId="14BD0301" w14:textId="77777777" w:rsidTr="000069F9">
        <w:trPr>
          <w:trHeight w:val="659"/>
          <w:tblHeader/>
        </w:trPr>
        <w:tc>
          <w:tcPr>
            <w:tcW w:w="3190" w:type="pct"/>
            <w:vAlign w:val="bottom"/>
          </w:tcPr>
          <w:p w14:paraId="13B7F973" w14:textId="77777777" w:rsidR="000069F9" w:rsidRPr="000069F9" w:rsidRDefault="000069F9" w:rsidP="00006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069F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069F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0069F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0069F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862" w:type="pct"/>
            <w:vAlign w:val="bottom"/>
          </w:tcPr>
          <w:p w14:paraId="13E978A3" w14:textId="77777777" w:rsidR="000069F9" w:rsidRPr="00526E2F" w:rsidRDefault="000069F9" w:rsidP="00006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26E2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526E2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6" w:type="pct"/>
            <w:vAlign w:val="bottom"/>
          </w:tcPr>
          <w:p w14:paraId="7EC5C01B" w14:textId="77777777" w:rsidR="000069F9" w:rsidRPr="00526E2F" w:rsidRDefault="000069F9" w:rsidP="00006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2" w:type="pct"/>
            <w:vAlign w:val="bottom"/>
          </w:tcPr>
          <w:p w14:paraId="0367C32C" w14:textId="77777777" w:rsidR="000069F9" w:rsidRDefault="000069F9" w:rsidP="00006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26E2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3EB73019" w14:textId="77777777" w:rsidR="000069F9" w:rsidRPr="00526E2F" w:rsidRDefault="000069F9" w:rsidP="00006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26E2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069F9" w:rsidRPr="00485AA2" w14:paraId="52CE0831" w14:textId="77777777" w:rsidTr="000069F9">
        <w:trPr>
          <w:tblHeader/>
        </w:trPr>
        <w:tc>
          <w:tcPr>
            <w:tcW w:w="3190" w:type="pct"/>
          </w:tcPr>
          <w:p w14:paraId="322901A0" w14:textId="77777777" w:rsidR="000069F9" w:rsidRDefault="000069F9" w:rsidP="00006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10" w:type="pct"/>
            <w:gridSpan w:val="3"/>
          </w:tcPr>
          <w:p w14:paraId="6A301CCE" w14:textId="77777777" w:rsidR="000069F9" w:rsidRPr="00526E2F" w:rsidRDefault="000069F9" w:rsidP="000069F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C80D6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069F9" w:rsidRPr="00485AA2" w14:paraId="21D596D2" w14:textId="77777777" w:rsidTr="000069F9">
        <w:tc>
          <w:tcPr>
            <w:tcW w:w="3190" w:type="pct"/>
          </w:tcPr>
          <w:p w14:paraId="451D1538" w14:textId="77777777" w:rsidR="000069F9" w:rsidRDefault="000069F9" w:rsidP="00006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463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62" w:type="pct"/>
          </w:tcPr>
          <w:p w14:paraId="07C3E1E2" w14:textId="77777777" w:rsidR="000069F9" w:rsidRPr="00F4323B" w:rsidRDefault="000069F9" w:rsidP="000069F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00BD5B18" w14:textId="77777777" w:rsidR="000069F9" w:rsidRPr="00F4323B" w:rsidRDefault="000069F9" w:rsidP="00006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14:paraId="7B5C5FD6" w14:textId="77777777" w:rsidR="000069F9" w:rsidRPr="00F4323B" w:rsidRDefault="000069F9" w:rsidP="000069F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069F9" w:rsidRPr="00485AA2" w14:paraId="46B2A888" w14:textId="77777777" w:rsidTr="000069F9">
        <w:tc>
          <w:tcPr>
            <w:tcW w:w="3190" w:type="pct"/>
          </w:tcPr>
          <w:p w14:paraId="1A07C1E5" w14:textId="77777777" w:rsidR="000069F9" w:rsidRDefault="000069F9" w:rsidP="00006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A256B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862" w:type="pct"/>
          </w:tcPr>
          <w:p w14:paraId="36A62C3C" w14:textId="77777777" w:rsidR="000069F9" w:rsidRPr="00F4323B" w:rsidRDefault="000069F9" w:rsidP="000069F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1FFBBC8F" w14:textId="77777777" w:rsidR="000069F9" w:rsidRPr="00F4323B" w:rsidRDefault="000069F9" w:rsidP="00006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14:paraId="177D8DB9" w14:textId="77777777" w:rsidR="000069F9" w:rsidRPr="00F4323B" w:rsidRDefault="000069F9" w:rsidP="000069F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069F9" w:rsidRPr="00485AA2" w14:paraId="4D8BCA76" w14:textId="77777777" w:rsidTr="000069F9">
        <w:tc>
          <w:tcPr>
            <w:tcW w:w="3190" w:type="pct"/>
          </w:tcPr>
          <w:p w14:paraId="4EF83755" w14:textId="77777777" w:rsidR="000069F9" w:rsidRDefault="00C80D68" w:rsidP="00006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80D68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862" w:type="pct"/>
          </w:tcPr>
          <w:p w14:paraId="236F8E20" w14:textId="77777777" w:rsidR="000069F9" w:rsidRPr="00526E2F" w:rsidRDefault="00D920D9" w:rsidP="00E810BC">
            <w:pPr>
              <w:pStyle w:val="acctfourfigures"/>
              <w:tabs>
                <w:tab w:val="clear" w:pos="765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2,080</w:t>
            </w:r>
          </w:p>
        </w:tc>
        <w:tc>
          <w:tcPr>
            <w:tcW w:w="136" w:type="pct"/>
          </w:tcPr>
          <w:p w14:paraId="09AC17BA" w14:textId="77777777" w:rsidR="000069F9" w:rsidRPr="00F4323B" w:rsidRDefault="000069F9" w:rsidP="00006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14:paraId="2A16F398" w14:textId="77777777" w:rsidR="000069F9" w:rsidRPr="00F4323B" w:rsidRDefault="00D920D9" w:rsidP="00E810BC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2,080</w:t>
            </w:r>
          </w:p>
        </w:tc>
      </w:tr>
      <w:tr w:rsidR="000069F9" w:rsidRPr="00526E2F" w14:paraId="39B592D9" w14:textId="77777777" w:rsidTr="000069F9">
        <w:tc>
          <w:tcPr>
            <w:tcW w:w="3190" w:type="pct"/>
          </w:tcPr>
          <w:p w14:paraId="06E2EC35" w14:textId="77777777" w:rsidR="000069F9" w:rsidRPr="00526E2F" w:rsidRDefault="000069F9" w:rsidP="00006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2" w:type="pct"/>
            <w:tcBorders>
              <w:top w:val="double" w:sz="4" w:space="0" w:color="auto"/>
            </w:tcBorders>
          </w:tcPr>
          <w:p w14:paraId="4A8C70D7" w14:textId="77777777" w:rsidR="000069F9" w:rsidRPr="00526E2F" w:rsidRDefault="000069F9" w:rsidP="00E810BC">
            <w:pPr>
              <w:pStyle w:val="acctfourfigures"/>
              <w:tabs>
                <w:tab w:val="clear" w:pos="765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6" w:type="pct"/>
          </w:tcPr>
          <w:p w14:paraId="08D1BBCE" w14:textId="77777777" w:rsidR="000069F9" w:rsidRPr="00526E2F" w:rsidRDefault="000069F9" w:rsidP="00006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2" w:type="pct"/>
            <w:tcBorders>
              <w:top w:val="double" w:sz="4" w:space="0" w:color="auto"/>
            </w:tcBorders>
          </w:tcPr>
          <w:p w14:paraId="711E7D30" w14:textId="77777777" w:rsidR="000069F9" w:rsidRPr="00526E2F" w:rsidRDefault="000069F9" w:rsidP="00E810BC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0069F9" w:rsidRPr="00485AA2" w14:paraId="2D87C453" w14:textId="77777777" w:rsidTr="000069F9">
        <w:tc>
          <w:tcPr>
            <w:tcW w:w="3190" w:type="pct"/>
          </w:tcPr>
          <w:p w14:paraId="05CF64C7" w14:textId="77777777" w:rsidR="00C80D68" w:rsidRPr="00C80D68" w:rsidRDefault="00C80D68" w:rsidP="00C80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1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80D6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ภาระผูกพันตามสัญญาเช่าดำเนินงาน</w:t>
            </w:r>
          </w:p>
          <w:p w14:paraId="0059E6E3" w14:textId="77777777" w:rsidR="000069F9" w:rsidRPr="00485AA2" w:rsidRDefault="00C80D68" w:rsidP="00C80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1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C80D6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C80D6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ที่ยกเลิกไม่ได้</w:t>
            </w:r>
          </w:p>
        </w:tc>
        <w:tc>
          <w:tcPr>
            <w:tcW w:w="862" w:type="pct"/>
          </w:tcPr>
          <w:p w14:paraId="13FB359C" w14:textId="77777777" w:rsidR="000069F9" w:rsidRPr="00F4323B" w:rsidRDefault="000069F9" w:rsidP="00E810BC">
            <w:pPr>
              <w:pStyle w:val="acctfourfigures"/>
              <w:tabs>
                <w:tab w:val="clear" w:pos="765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27445C6B" w14:textId="77777777" w:rsidR="000069F9" w:rsidRPr="00F4323B" w:rsidRDefault="000069F9" w:rsidP="00006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14:paraId="049A464E" w14:textId="77777777" w:rsidR="000069F9" w:rsidRPr="00F4323B" w:rsidRDefault="000069F9" w:rsidP="00E810BC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069F9" w:rsidRPr="00485AA2" w14:paraId="45A6E768" w14:textId="77777777" w:rsidTr="000069F9">
        <w:tc>
          <w:tcPr>
            <w:tcW w:w="3190" w:type="pct"/>
          </w:tcPr>
          <w:p w14:paraId="4C838183" w14:textId="77777777" w:rsidR="000069F9" w:rsidRPr="00485AA2" w:rsidRDefault="000069F9" w:rsidP="00006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ภายใน</w:t>
            </w:r>
            <w:r w:rsidRPr="00A4230F">
              <w:rPr>
                <w:rFonts w:ascii="Angsana New" w:hAnsi="Angsana New" w:cs="Angsana New"/>
                <w:sz w:val="30"/>
                <w:szCs w:val="30"/>
                <w:cs/>
              </w:rPr>
              <w:t>หนึ่งปี</w:t>
            </w:r>
          </w:p>
        </w:tc>
        <w:tc>
          <w:tcPr>
            <w:tcW w:w="862" w:type="pct"/>
          </w:tcPr>
          <w:p w14:paraId="6C0C64DD" w14:textId="77777777" w:rsidR="000069F9" w:rsidRPr="00F4323B" w:rsidRDefault="00D920D9" w:rsidP="00E810BC">
            <w:pPr>
              <w:pStyle w:val="acctfourfigures"/>
              <w:tabs>
                <w:tab w:val="clear" w:pos="765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334</w:t>
            </w:r>
          </w:p>
        </w:tc>
        <w:tc>
          <w:tcPr>
            <w:tcW w:w="136" w:type="pct"/>
          </w:tcPr>
          <w:p w14:paraId="3286702A" w14:textId="77777777" w:rsidR="000069F9" w:rsidRPr="00F4323B" w:rsidRDefault="000069F9" w:rsidP="00006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14:paraId="6A89DB17" w14:textId="77777777" w:rsidR="000069F9" w:rsidRPr="00F4323B" w:rsidRDefault="00D920D9" w:rsidP="00E810BC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330</w:t>
            </w:r>
          </w:p>
        </w:tc>
      </w:tr>
      <w:tr w:rsidR="000069F9" w:rsidRPr="00485AA2" w14:paraId="28E913EA" w14:textId="77777777" w:rsidTr="000069F9">
        <w:tc>
          <w:tcPr>
            <w:tcW w:w="3190" w:type="pct"/>
          </w:tcPr>
          <w:p w14:paraId="2F0869C2" w14:textId="77777777" w:rsidR="000069F9" w:rsidRPr="00485AA2" w:rsidRDefault="000069F9" w:rsidP="00006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หลังจากหนึ่งปีแต่ไม่เกิน</w:t>
            </w:r>
            <w:r w:rsidRPr="00A4230F">
              <w:rPr>
                <w:rFonts w:ascii="Angsana New" w:hAnsi="Angsana New" w:cs="Angsana New"/>
                <w:sz w:val="30"/>
                <w:szCs w:val="30"/>
                <w:cs/>
              </w:rPr>
              <w:t>ห้าปี</w:t>
            </w:r>
          </w:p>
        </w:tc>
        <w:tc>
          <w:tcPr>
            <w:tcW w:w="862" w:type="pct"/>
          </w:tcPr>
          <w:p w14:paraId="70CDFD4F" w14:textId="77777777" w:rsidR="000069F9" w:rsidRPr="00F4323B" w:rsidRDefault="00D920D9" w:rsidP="00E810BC">
            <w:pPr>
              <w:pStyle w:val="acctfourfigures"/>
              <w:tabs>
                <w:tab w:val="clear" w:pos="765"/>
              </w:tabs>
              <w:spacing w:line="240" w:lineRule="atLeast"/>
              <w:ind w:right="4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297BA4A1" w14:textId="77777777" w:rsidR="000069F9" w:rsidRPr="00F4323B" w:rsidRDefault="000069F9" w:rsidP="00006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14:paraId="076781BE" w14:textId="77777777" w:rsidR="000069F9" w:rsidRPr="00F4323B" w:rsidRDefault="00D920D9" w:rsidP="00E810BC">
            <w:pPr>
              <w:pStyle w:val="acctfourfigures"/>
              <w:tabs>
                <w:tab w:val="clear" w:pos="765"/>
              </w:tabs>
              <w:spacing w:line="240" w:lineRule="atLeast"/>
              <w:ind w:right="4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069F9" w:rsidRPr="00526E2F" w14:paraId="249CF45F" w14:textId="77777777" w:rsidTr="000069F9">
        <w:tc>
          <w:tcPr>
            <w:tcW w:w="3190" w:type="pct"/>
          </w:tcPr>
          <w:p w14:paraId="10ADD333" w14:textId="77777777" w:rsidR="000069F9" w:rsidRPr="00526E2F" w:rsidRDefault="000069F9" w:rsidP="00006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26E2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2" w:type="pct"/>
            <w:tcBorders>
              <w:top w:val="single" w:sz="4" w:space="0" w:color="auto"/>
              <w:bottom w:val="double" w:sz="4" w:space="0" w:color="auto"/>
            </w:tcBorders>
          </w:tcPr>
          <w:p w14:paraId="778C012C" w14:textId="77777777" w:rsidR="000069F9" w:rsidRPr="00526E2F" w:rsidRDefault="00D920D9" w:rsidP="00E810BC">
            <w:pPr>
              <w:pStyle w:val="acctfourfigures"/>
              <w:tabs>
                <w:tab w:val="clear" w:pos="765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334</w:t>
            </w:r>
          </w:p>
        </w:tc>
        <w:tc>
          <w:tcPr>
            <w:tcW w:w="136" w:type="pct"/>
          </w:tcPr>
          <w:p w14:paraId="5115F749" w14:textId="77777777" w:rsidR="000069F9" w:rsidRPr="00526E2F" w:rsidRDefault="000069F9" w:rsidP="00006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2" w:type="pct"/>
            <w:tcBorders>
              <w:top w:val="single" w:sz="4" w:space="0" w:color="auto"/>
              <w:bottom w:val="double" w:sz="4" w:space="0" w:color="auto"/>
            </w:tcBorders>
          </w:tcPr>
          <w:p w14:paraId="52BC8090" w14:textId="77777777" w:rsidR="000069F9" w:rsidRPr="00526E2F" w:rsidRDefault="00D920D9" w:rsidP="00E810BC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330</w:t>
            </w:r>
          </w:p>
        </w:tc>
      </w:tr>
      <w:tr w:rsidR="000069F9" w:rsidRPr="00526E2F" w14:paraId="4032C458" w14:textId="77777777" w:rsidTr="000069F9">
        <w:tc>
          <w:tcPr>
            <w:tcW w:w="3190" w:type="pct"/>
          </w:tcPr>
          <w:p w14:paraId="3457B51B" w14:textId="77777777" w:rsidR="000069F9" w:rsidRPr="00526E2F" w:rsidRDefault="000069F9" w:rsidP="00006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2" w:type="pct"/>
            <w:tcBorders>
              <w:top w:val="double" w:sz="4" w:space="0" w:color="auto"/>
            </w:tcBorders>
          </w:tcPr>
          <w:p w14:paraId="23CBA96C" w14:textId="77777777" w:rsidR="000069F9" w:rsidRPr="00526E2F" w:rsidRDefault="000069F9" w:rsidP="000069F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pct"/>
          </w:tcPr>
          <w:p w14:paraId="572F5B31" w14:textId="77777777" w:rsidR="000069F9" w:rsidRPr="00526E2F" w:rsidRDefault="000069F9" w:rsidP="00006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812" w:type="pct"/>
            <w:tcBorders>
              <w:top w:val="double" w:sz="4" w:space="0" w:color="auto"/>
            </w:tcBorders>
          </w:tcPr>
          <w:p w14:paraId="4ECA412A" w14:textId="77777777" w:rsidR="000069F9" w:rsidRPr="00526E2F" w:rsidRDefault="000069F9" w:rsidP="00E810BC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069F9" w:rsidRPr="00485AA2" w14:paraId="4327231B" w14:textId="77777777" w:rsidTr="000069F9">
        <w:tc>
          <w:tcPr>
            <w:tcW w:w="3190" w:type="pct"/>
          </w:tcPr>
          <w:p w14:paraId="76A346DF" w14:textId="77777777" w:rsidR="000069F9" w:rsidRPr="00485AA2" w:rsidRDefault="000069F9" w:rsidP="00006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862" w:type="pct"/>
          </w:tcPr>
          <w:p w14:paraId="70E2D038" w14:textId="77777777" w:rsidR="000069F9" w:rsidRPr="00F4323B" w:rsidRDefault="000069F9" w:rsidP="000069F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485AF43F" w14:textId="77777777" w:rsidR="000069F9" w:rsidRPr="00F4323B" w:rsidRDefault="000069F9" w:rsidP="00006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14:paraId="6458F11F" w14:textId="77777777" w:rsidR="000069F9" w:rsidRPr="00F4323B" w:rsidRDefault="000069F9" w:rsidP="00E810BC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069F9" w:rsidRPr="00485AA2" w14:paraId="5BB37D5A" w14:textId="77777777" w:rsidTr="000069F9">
        <w:tc>
          <w:tcPr>
            <w:tcW w:w="3190" w:type="pct"/>
          </w:tcPr>
          <w:p w14:paraId="4F7A8B6A" w14:textId="77777777" w:rsidR="000069F9" w:rsidRPr="00485AA2" w:rsidRDefault="00C80D68" w:rsidP="000069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  <w:r w:rsidRPr="00C80D68">
              <w:rPr>
                <w:rFonts w:ascii="Angsana New" w:hAnsi="Angsana New" w:cs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62" w:type="pct"/>
            <w:vAlign w:val="bottom"/>
          </w:tcPr>
          <w:p w14:paraId="2B433BB9" w14:textId="77777777" w:rsidR="000069F9" w:rsidRPr="00714AD7" w:rsidRDefault="00714AD7" w:rsidP="00E810BC">
            <w:pPr>
              <w:pStyle w:val="acctfourfigures"/>
              <w:tabs>
                <w:tab w:val="clear" w:pos="765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3,380</w:t>
            </w:r>
          </w:p>
        </w:tc>
        <w:tc>
          <w:tcPr>
            <w:tcW w:w="136" w:type="pct"/>
            <w:vAlign w:val="bottom"/>
          </w:tcPr>
          <w:p w14:paraId="4D56F65B" w14:textId="77777777" w:rsidR="000069F9" w:rsidRPr="00F4323B" w:rsidRDefault="000069F9" w:rsidP="00006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12" w:type="pct"/>
            <w:vAlign w:val="bottom"/>
          </w:tcPr>
          <w:p w14:paraId="1C35EC35" w14:textId="77777777" w:rsidR="000069F9" w:rsidRPr="00F4323B" w:rsidRDefault="00714AD7" w:rsidP="00E810BC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2,580</w:t>
            </w:r>
          </w:p>
        </w:tc>
      </w:tr>
    </w:tbl>
    <w:p w14:paraId="0FDCC635" w14:textId="77777777" w:rsidR="003706A7" w:rsidRDefault="003706A7" w:rsidP="00C80D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0"/>
        <w:jc w:val="thaiDistribute"/>
        <w:rPr>
          <w:rFonts w:ascii="Angsana New" w:hAnsi="Angsana New" w:cs="Angsana New"/>
          <w:sz w:val="30"/>
          <w:szCs w:val="30"/>
        </w:rPr>
      </w:pPr>
    </w:p>
    <w:p w14:paraId="23AC90EF" w14:textId="77777777" w:rsidR="00286EB0" w:rsidRDefault="00286EB0" w:rsidP="00286EB0">
      <w:pPr>
        <w:pStyle w:val="BodyText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20"/>
        <w:jc w:val="thaiDistribute"/>
        <w:rPr>
          <w:rFonts w:ascii="Angsana New" w:hAnsi="Angsana New" w:cs="Angsana New"/>
          <w:sz w:val="30"/>
          <w:szCs w:val="30"/>
        </w:rPr>
      </w:pPr>
      <w:r w:rsidRPr="00286EB0">
        <w:rPr>
          <w:rFonts w:ascii="Angsana New" w:hAnsi="Angsana New" w:cs="Angsana New" w:hint="cs"/>
          <w:sz w:val="30"/>
          <w:szCs w:val="30"/>
          <w:cs/>
        </w:rPr>
        <w:t xml:space="preserve">กลุ่มบริษัทและบริษัทมีภาระผูกพันภายใต้หนังสือค้ำประกันจากการที่สถาบันการเงินแห่งหนึ่งออกหนังสือค้ำประกันสำหรับการใช้ไฟฟ้าและสถานีน้ำมัน ซึ่งค้ำประกันโดยเงินฝากประจำของกลุ่มบริษัทและบริษัท </w:t>
      </w:r>
      <w:r w:rsidR="003706A7">
        <w:rPr>
          <w:rFonts w:ascii="Angsana New" w:hAnsi="Angsana New" w:cs="Angsana New"/>
          <w:sz w:val="30"/>
          <w:szCs w:val="30"/>
        </w:rPr>
        <w:br/>
      </w:r>
      <w:r w:rsidRPr="00286EB0">
        <w:rPr>
          <w:rFonts w:ascii="Angsana New" w:hAnsi="Angsana New" w:cs="Angsana New" w:hint="cs"/>
          <w:sz w:val="30"/>
          <w:szCs w:val="30"/>
          <w:cs/>
        </w:rPr>
        <w:t xml:space="preserve">(หมายเหตุประกอบงบการเงินระหว่างกาลข้อ </w:t>
      </w:r>
      <w:r w:rsidRPr="00286EB0">
        <w:rPr>
          <w:rFonts w:ascii="Angsana New" w:hAnsi="Angsana New" w:cs="Angsana New"/>
          <w:sz w:val="30"/>
          <w:szCs w:val="30"/>
        </w:rPr>
        <w:t>7</w:t>
      </w:r>
      <w:r w:rsidRPr="00286EB0">
        <w:rPr>
          <w:rFonts w:ascii="Angsana New" w:hAnsi="Angsana New" w:cs="Angsana New" w:hint="cs"/>
          <w:sz w:val="30"/>
          <w:szCs w:val="30"/>
          <w:cs/>
        </w:rPr>
        <w:t>)</w:t>
      </w:r>
      <w:r w:rsidRPr="00286EB0">
        <w:rPr>
          <w:rFonts w:ascii="Angsana New" w:hAnsi="Angsana New" w:cs="Angsana New"/>
          <w:sz w:val="30"/>
          <w:szCs w:val="30"/>
        </w:rPr>
        <w:t xml:space="preserve"> </w:t>
      </w:r>
    </w:p>
    <w:p w14:paraId="2E40E4B6" w14:textId="77777777" w:rsidR="003706A7" w:rsidRPr="00286EB0" w:rsidRDefault="003706A7" w:rsidP="003706A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20"/>
        <w:jc w:val="thaiDistribute"/>
        <w:rPr>
          <w:rFonts w:ascii="Angsana New" w:hAnsi="Angsana New" w:cs="Angsana New"/>
          <w:sz w:val="30"/>
          <w:szCs w:val="30"/>
        </w:rPr>
      </w:pPr>
    </w:p>
    <w:p w14:paraId="0A92E353" w14:textId="77777777" w:rsidR="00286EB0" w:rsidRDefault="00286EB0" w:rsidP="00286EB0">
      <w:pPr>
        <w:pStyle w:val="BodyText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20"/>
        <w:jc w:val="thaiDistribute"/>
        <w:rPr>
          <w:rFonts w:ascii="Angsana New" w:hAnsi="Angsana New"/>
          <w:sz w:val="30"/>
          <w:szCs w:val="30"/>
        </w:rPr>
      </w:pPr>
      <w:r w:rsidRPr="00286EB0">
        <w:rPr>
          <w:rFonts w:ascii="Angsana New" w:hAnsi="Angsana New" w:cs="Angsana New" w:hint="cs"/>
          <w:sz w:val="30"/>
          <w:szCs w:val="30"/>
          <w:cs/>
        </w:rPr>
        <w:t>กลุ่ม</w:t>
      </w:r>
      <w:r>
        <w:rPr>
          <w:rFonts w:ascii="Angsana New" w:hAnsi="Angsana New" w:cs="Angsana New" w:hint="cs"/>
          <w:sz w:val="30"/>
          <w:szCs w:val="30"/>
          <w:cs/>
        </w:rPr>
        <w:t>บริษัทได้ทำสัญญาสินเชื่อเพื่อซื้อเงินตราต่างประเทศล่วงหน้ากับสถาบันการเงินในประเทศแห่งหนึ่งเพื่อป้องกันความเสี่ยงจากการชำระเงินในการซื้อสินค้า สัญญาสินเชื่อดังกล่าวมีการค้ำประกันโดยเงินฝากธนาคารของ</w:t>
      </w:r>
      <w:r w:rsidRPr="00286EB0">
        <w:rPr>
          <w:rFonts w:ascii="Angsana New" w:hAnsi="Angsana New" w:cs="Angsana New" w:hint="cs"/>
          <w:sz w:val="30"/>
          <w:szCs w:val="30"/>
          <w:cs/>
        </w:rPr>
        <w:t>กลุ่ม</w:t>
      </w:r>
      <w:r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ED684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D684F" w:rsidRPr="00286EB0">
        <w:rPr>
          <w:rFonts w:ascii="Angsana New" w:hAnsi="Angsana New" w:cs="Angsana New" w:hint="cs"/>
          <w:sz w:val="30"/>
          <w:szCs w:val="30"/>
          <w:cs/>
        </w:rPr>
        <w:t xml:space="preserve">(หมายเหตุประกอบงบการเงินระหว่างกาลข้อ </w:t>
      </w:r>
      <w:r w:rsidR="00ED684F" w:rsidRPr="00286EB0">
        <w:rPr>
          <w:rFonts w:ascii="Angsana New" w:hAnsi="Angsana New" w:cs="Angsana New"/>
          <w:sz w:val="30"/>
          <w:szCs w:val="30"/>
        </w:rPr>
        <w:t>7</w:t>
      </w:r>
      <w:r w:rsidR="00ED684F" w:rsidRPr="00286EB0">
        <w:rPr>
          <w:rFonts w:ascii="Angsana New" w:hAnsi="Angsana New" w:cs="Angsana New" w:hint="cs"/>
          <w:sz w:val="30"/>
          <w:szCs w:val="30"/>
          <w:cs/>
        </w:rPr>
        <w:t>)</w:t>
      </w:r>
    </w:p>
    <w:p w14:paraId="4027AC63" w14:textId="77777777" w:rsidR="00BE2EF0" w:rsidRPr="000215A2" w:rsidRDefault="00BE2EF0" w:rsidP="000215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right="20"/>
        <w:jc w:val="thaiDistribute"/>
        <w:rPr>
          <w:rFonts w:ascii="Angsana New" w:hAnsi="Angsana New" w:cs="Angsana New"/>
          <w:sz w:val="30"/>
          <w:szCs w:val="30"/>
        </w:rPr>
      </w:pPr>
    </w:p>
    <w:p w14:paraId="4D0D2582" w14:textId="77777777" w:rsidR="00D43B48" w:rsidRDefault="00D43B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0C64DA60" w14:textId="77777777" w:rsidR="008109F7" w:rsidRPr="002A7CAF" w:rsidRDefault="00303D8D" w:rsidP="008109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C423F3">
        <w:rPr>
          <w:rFonts w:ascii="Angsana New" w:hAnsi="Angsana New" w:cs="Angsana New"/>
          <w:b/>
          <w:bCs/>
          <w:sz w:val="30"/>
          <w:szCs w:val="30"/>
        </w:rPr>
        <w:t>2</w:t>
      </w:r>
      <w:r w:rsidR="008109F7">
        <w:rPr>
          <w:rFonts w:ascii="Angsana New" w:hAnsi="Angsana New" w:cs="Angsana New"/>
          <w:b/>
          <w:bCs/>
          <w:sz w:val="30"/>
          <w:szCs w:val="30"/>
        </w:rPr>
        <w:t xml:space="preserve">      </w:t>
      </w:r>
      <w:r w:rsidR="008109F7">
        <w:rPr>
          <w:rFonts w:ascii="Angsana New" w:hAnsi="Angsana New" w:cs="Angsana New" w:hint="cs"/>
          <w:b/>
          <w:bCs/>
          <w:sz w:val="30"/>
          <w:szCs w:val="30"/>
          <w:cs/>
        </w:rPr>
        <w:t>มาตรฐานการรายงานทางการเงินที่ยังไม่ได้ใช้</w:t>
      </w:r>
    </w:p>
    <w:p w14:paraId="141A48CE" w14:textId="77777777" w:rsidR="008109F7" w:rsidRPr="00502824" w:rsidRDefault="008109F7" w:rsidP="00A766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2"/>
          <w:szCs w:val="22"/>
        </w:rPr>
      </w:pPr>
    </w:p>
    <w:p w14:paraId="4F67B597" w14:textId="1BCD1A06" w:rsidR="008109F7" w:rsidRDefault="0028037C" w:rsidP="008109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28037C">
        <w:rPr>
          <w:rFonts w:ascii="Angsana New" w:hAnsi="Angsana New" w:cs="Angsana New" w:hint="cs"/>
          <w:sz w:val="30"/>
          <w:szCs w:val="30"/>
          <w:cs/>
        </w:rPr>
        <w:t>มาตรฐานการรายงานทางการเงินที่ออกและปรับปรุงใหม่</w:t>
      </w:r>
      <w:r w:rsidR="00E2295C">
        <w:rPr>
          <w:rFonts w:ascii="Angsana New" w:hAnsi="Angsana New" w:cs="Angsana New" w:hint="cs"/>
          <w:sz w:val="30"/>
          <w:szCs w:val="30"/>
          <w:cs/>
        </w:rPr>
        <w:t>ซึ่ง</w:t>
      </w:r>
      <w:r w:rsidRPr="0028037C">
        <w:rPr>
          <w:rFonts w:ascii="Angsana New" w:hAnsi="Angsana New" w:cs="Angsana New" w:hint="cs"/>
          <w:sz w:val="30"/>
          <w:szCs w:val="30"/>
          <w:cs/>
        </w:rPr>
        <w:t>เกี่ยวกับการดำเนินงานของกลุ่มบริษัท</w:t>
      </w:r>
      <w:r w:rsidRPr="0028037C">
        <w:rPr>
          <w:rFonts w:ascii="Angsana New" w:hAnsi="Angsana New" w:cs="Angsana New"/>
          <w:sz w:val="30"/>
          <w:szCs w:val="30"/>
          <w:cs/>
        </w:rPr>
        <w:t xml:space="preserve"> </w:t>
      </w:r>
      <w:r w:rsidR="00213915">
        <w:rPr>
          <w:rFonts w:ascii="Angsana New" w:hAnsi="Angsana New" w:cs="Angsana New" w:hint="cs"/>
          <w:sz w:val="30"/>
          <w:szCs w:val="30"/>
          <w:cs/>
        </w:rPr>
        <w:t>และ</w:t>
      </w:r>
      <w:r w:rsidRPr="0028037C">
        <w:rPr>
          <w:rFonts w:ascii="Angsana New" w:hAnsi="Angsana New" w:cs="Angsana New" w:hint="cs"/>
          <w:sz w:val="30"/>
          <w:szCs w:val="30"/>
          <w:cs/>
        </w:rPr>
        <w:t>คาดว่าจะมีผลกระทบที่มีสาระสำคัญต่องบการเงินรวมและงบการเงินเฉพาะกิจการ</w:t>
      </w:r>
      <w:r w:rsidRPr="0028037C">
        <w:rPr>
          <w:rFonts w:ascii="Angsana New" w:hAnsi="Angsana New" w:cs="Angsana New"/>
          <w:sz w:val="30"/>
          <w:szCs w:val="30"/>
          <w:cs/>
        </w:rPr>
        <w:t xml:space="preserve"> </w:t>
      </w:r>
      <w:r w:rsidRPr="0028037C">
        <w:rPr>
          <w:rFonts w:ascii="Angsana New" w:hAnsi="Angsana New" w:cs="Angsana New" w:hint="cs"/>
          <w:sz w:val="30"/>
          <w:szCs w:val="30"/>
          <w:cs/>
        </w:rPr>
        <w:t>เมื่อนำมาถือปฏิบัติเป็นครั้งแรก</w:t>
      </w:r>
      <w:r w:rsidRPr="0028037C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br/>
      </w:r>
      <w:r w:rsidR="00E2295C">
        <w:rPr>
          <w:rFonts w:ascii="Angsana New" w:hAnsi="Angsana New" w:cs="Angsana New" w:hint="cs"/>
          <w:sz w:val="30"/>
          <w:szCs w:val="30"/>
          <w:cs/>
        </w:rPr>
        <w:t>โดย</w:t>
      </w:r>
      <w:r w:rsidRPr="0028037C">
        <w:rPr>
          <w:rFonts w:ascii="Angsana New" w:hAnsi="Angsana New" w:cs="Angsana New" w:hint="cs"/>
          <w:sz w:val="30"/>
          <w:szCs w:val="30"/>
          <w:cs/>
        </w:rPr>
        <w:t>มาตรฐานการรายงานทางการเงินดังกล่าวกำหนดให้ถือปฏิบัติกับงบการเงินสำหรับรอบระยะเวลาบัญชีที่เริ่มในหรือหลังวันที่</w:t>
      </w:r>
      <w:r w:rsidRPr="0028037C">
        <w:rPr>
          <w:rFonts w:ascii="Angsana New" w:hAnsi="Angsana New" w:cs="Angsana New"/>
          <w:sz w:val="30"/>
          <w:szCs w:val="30"/>
          <w:cs/>
        </w:rPr>
        <w:t xml:space="preserve"> 1 </w:t>
      </w:r>
      <w:r w:rsidRPr="0028037C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Pr="0028037C">
        <w:rPr>
          <w:rFonts w:ascii="Angsana New" w:hAnsi="Angsana New" w:cs="Angsana New"/>
          <w:sz w:val="30"/>
          <w:szCs w:val="30"/>
          <w:cs/>
        </w:rPr>
        <w:t xml:space="preserve"> 2563 </w:t>
      </w:r>
      <w:r w:rsidRPr="0028037C">
        <w:rPr>
          <w:rFonts w:ascii="Angsana New" w:hAnsi="Angsana New" w:cs="Angsana New" w:hint="cs"/>
          <w:sz w:val="30"/>
          <w:szCs w:val="30"/>
          <w:cs/>
        </w:rPr>
        <w:t>มีดังต่อไปนี้</w:t>
      </w:r>
    </w:p>
    <w:p w14:paraId="58AE48E1" w14:textId="77777777" w:rsidR="0028037C" w:rsidRPr="00502824" w:rsidRDefault="0028037C" w:rsidP="00A766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Cordia New"/>
          <w:sz w:val="22"/>
          <w:szCs w:val="22"/>
        </w:rPr>
      </w:pPr>
    </w:p>
    <w:tbl>
      <w:tblPr>
        <w:tblW w:w="9189" w:type="dxa"/>
        <w:tblInd w:w="450" w:type="dxa"/>
        <w:tblLook w:val="04A0" w:firstRow="1" w:lastRow="0" w:firstColumn="1" w:lastColumn="0" w:noHBand="0" w:noVBand="1"/>
      </w:tblPr>
      <w:tblGrid>
        <w:gridCol w:w="4653"/>
        <w:gridCol w:w="4536"/>
      </w:tblGrid>
      <w:tr w:rsidR="0028037C" w:rsidRPr="006C0F86" w14:paraId="006499C5" w14:textId="77777777" w:rsidTr="0028037C">
        <w:trPr>
          <w:tblHeader/>
        </w:trPr>
        <w:tc>
          <w:tcPr>
            <w:tcW w:w="4653" w:type="dxa"/>
            <w:shd w:val="clear" w:color="auto" w:fill="auto"/>
            <w:vAlign w:val="bottom"/>
          </w:tcPr>
          <w:p w14:paraId="312ED693" w14:textId="77777777" w:rsidR="0028037C" w:rsidRPr="00507B75" w:rsidRDefault="0028037C" w:rsidP="0026275B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507B75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536" w:type="dxa"/>
            <w:shd w:val="clear" w:color="auto" w:fill="auto"/>
            <w:vAlign w:val="bottom"/>
          </w:tcPr>
          <w:p w14:paraId="6CEAA263" w14:textId="77777777" w:rsidR="0028037C" w:rsidRPr="00507B75" w:rsidRDefault="0028037C" w:rsidP="0026275B">
            <w:pPr>
              <w:spacing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507B75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28037C" w:rsidRPr="006C0F86" w14:paraId="5F15A633" w14:textId="77777777" w:rsidTr="0028037C">
        <w:tc>
          <w:tcPr>
            <w:tcW w:w="4653" w:type="dxa"/>
            <w:shd w:val="clear" w:color="auto" w:fill="auto"/>
          </w:tcPr>
          <w:p w14:paraId="2E6BB9F6" w14:textId="77777777" w:rsidR="0028037C" w:rsidRPr="00507B75" w:rsidRDefault="0028037C" w:rsidP="00E22730">
            <w:pPr>
              <w:spacing w:line="240" w:lineRule="auto"/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507B7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507B75">
              <w:rPr>
                <w:rFonts w:ascii="Angsana New" w:hAnsi="Angsana New" w:cs="Angsana New"/>
                <w:sz w:val="30"/>
                <w:szCs w:val="30"/>
              </w:rPr>
              <w:t>7*</w:t>
            </w:r>
          </w:p>
        </w:tc>
        <w:tc>
          <w:tcPr>
            <w:tcW w:w="4536" w:type="dxa"/>
            <w:shd w:val="clear" w:color="auto" w:fill="auto"/>
          </w:tcPr>
          <w:p w14:paraId="75C9F053" w14:textId="77777777" w:rsidR="0028037C" w:rsidRPr="00507B75" w:rsidRDefault="0028037C" w:rsidP="0026275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7B75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  <w:tr w:rsidR="0028037C" w:rsidRPr="006C0F86" w14:paraId="75684F15" w14:textId="77777777" w:rsidTr="0028037C">
        <w:tc>
          <w:tcPr>
            <w:tcW w:w="4653" w:type="dxa"/>
            <w:shd w:val="clear" w:color="auto" w:fill="auto"/>
          </w:tcPr>
          <w:p w14:paraId="5C95CAB7" w14:textId="77777777" w:rsidR="0028037C" w:rsidRPr="0028037C" w:rsidRDefault="0028037C" w:rsidP="0026275B">
            <w:pPr>
              <w:spacing w:line="240" w:lineRule="auto"/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037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28037C">
              <w:rPr>
                <w:rFonts w:ascii="Angsana New" w:hAnsi="Angsana New" w:cs="Angsana New"/>
                <w:sz w:val="30"/>
                <w:szCs w:val="30"/>
              </w:rPr>
              <w:t>9*</w:t>
            </w:r>
          </w:p>
        </w:tc>
        <w:tc>
          <w:tcPr>
            <w:tcW w:w="4536" w:type="dxa"/>
            <w:shd w:val="clear" w:color="auto" w:fill="auto"/>
          </w:tcPr>
          <w:p w14:paraId="798EC6AA" w14:textId="77777777" w:rsidR="0028037C" w:rsidRPr="0028037C" w:rsidRDefault="0028037C" w:rsidP="0026275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037C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28037C" w:rsidRPr="006C0F86" w14:paraId="1182B9DA" w14:textId="77777777" w:rsidTr="0028037C">
        <w:tc>
          <w:tcPr>
            <w:tcW w:w="4653" w:type="dxa"/>
            <w:shd w:val="clear" w:color="auto" w:fill="auto"/>
          </w:tcPr>
          <w:p w14:paraId="3DAEC50D" w14:textId="77777777" w:rsidR="0028037C" w:rsidRPr="0028037C" w:rsidRDefault="0028037C" w:rsidP="00280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28037C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28037C">
              <w:rPr>
                <w:rFonts w:ascii="Angsana New" w:eastAsia="Calibri" w:hAnsi="Angsana New" w:cs="Angsana New"/>
                <w:sz w:val="30"/>
                <w:szCs w:val="30"/>
              </w:rPr>
              <w:t>16</w:t>
            </w:r>
          </w:p>
        </w:tc>
        <w:tc>
          <w:tcPr>
            <w:tcW w:w="4536" w:type="dxa"/>
            <w:shd w:val="clear" w:color="auto" w:fill="auto"/>
          </w:tcPr>
          <w:p w14:paraId="74CA5744" w14:textId="77777777" w:rsidR="0028037C" w:rsidRPr="0028037C" w:rsidRDefault="0028037C" w:rsidP="00280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28037C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สัญญาเช่า</w:t>
            </w:r>
            <w:r w:rsidRPr="0028037C">
              <w:rPr>
                <w:rFonts w:ascii="Angsana New" w:eastAsia="Calibri" w:hAnsi="Angsana New" w:cs="Angsana New"/>
                <w:sz w:val="30"/>
                <w:szCs w:val="30"/>
              </w:rPr>
              <w:t xml:space="preserve"> </w:t>
            </w:r>
          </w:p>
        </w:tc>
      </w:tr>
      <w:tr w:rsidR="0028037C" w:rsidRPr="006C0F86" w14:paraId="0EF5CA0D" w14:textId="77777777" w:rsidTr="0028037C">
        <w:tc>
          <w:tcPr>
            <w:tcW w:w="4653" w:type="dxa"/>
            <w:shd w:val="clear" w:color="auto" w:fill="auto"/>
          </w:tcPr>
          <w:p w14:paraId="5F209445" w14:textId="77777777" w:rsidR="0028037C" w:rsidRPr="0028037C" w:rsidRDefault="0028037C" w:rsidP="0026275B">
            <w:pPr>
              <w:spacing w:line="240" w:lineRule="auto"/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037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28037C">
              <w:rPr>
                <w:rFonts w:ascii="Angsana New" w:hAnsi="Angsana New" w:cs="Angsana New"/>
                <w:sz w:val="30"/>
                <w:szCs w:val="30"/>
              </w:rPr>
              <w:t>32*</w:t>
            </w:r>
          </w:p>
        </w:tc>
        <w:tc>
          <w:tcPr>
            <w:tcW w:w="4536" w:type="dxa"/>
            <w:shd w:val="clear" w:color="auto" w:fill="auto"/>
          </w:tcPr>
          <w:p w14:paraId="7FE4FE1E" w14:textId="77777777" w:rsidR="0028037C" w:rsidRPr="0028037C" w:rsidRDefault="0028037C" w:rsidP="0026275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037C">
              <w:rPr>
                <w:rFonts w:ascii="Angsana New" w:hAnsi="Angsana New" w:cs="Angsana New" w:hint="cs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</w:tr>
      <w:tr w:rsidR="0028037C" w:rsidRPr="006C0F86" w14:paraId="17577C62" w14:textId="77777777" w:rsidTr="0028037C">
        <w:tc>
          <w:tcPr>
            <w:tcW w:w="4653" w:type="dxa"/>
            <w:shd w:val="clear" w:color="auto" w:fill="auto"/>
          </w:tcPr>
          <w:p w14:paraId="0654FFA9" w14:textId="77777777" w:rsidR="0028037C" w:rsidRPr="0028037C" w:rsidRDefault="0028037C" w:rsidP="0026275B">
            <w:pPr>
              <w:spacing w:line="240" w:lineRule="auto"/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037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28037C">
              <w:rPr>
                <w:rFonts w:ascii="Angsana New" w:hAnsi="Angsana New" w:cs="Angsana New"/>
                <w:sz w:val="30"/>
                <w:szCs w:val="30"/>
              </w:rPr>
              <w:t>16*</w:t>
            </w:r>
          </w:p>
        </w:tc>
        <w:tc>
          <w:tcPr>
            <w:tcW w:w="4536" w:type="dxa"/>
            <w:shd w:val="clear" w:color="auto" w:fill="auto"/>
          </w:tcPr>
          <w:p w14:paraId="05E0ACF2" w14:textId="77777777" w:rsidR="0028037C" w:rsidRPr="0028037C" w:rsidRDefault="0028037C" w:rsidP="0026275B">
            <w:pPr>
              <w:spacing w:line="240" w:lineRule="auto"/>
              <w:ind w:left="201" w:hanging="20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037C">
              <w:rPr>
                <w:rFonts w:ascii="Angsana New" w:hAnsi="Angsana New" w:cs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28037C" w:rsidRPr="006C0F86" w14:paraId="743A34E2" w14:textId="77777777" w:rsidTr="0028037C">
        <w:tc>
          <w:tcPr>
            <w:tcW w:w="4653" w:type="dxa"/>
            <w:shd w:val="clear" w:color="auto" w:fill="auto"/>
          </w:tcPr>
          <w:p w14:paraId="124B857C" w14:textId="77777777" w:rsidR="0028037C" w:rsidRPr="00507B75" w:rsidRDefault="0028037C" w:rsidP="0026275B">
            <w:pPr>
              <w:spacing w:line="240" w:lineRule="auto"/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7B7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507B75">
              <w:rPr>
                <w:rFonts w:ascii="Angsana New" w:hAnsi="Angsana New" w:cs="Angsana New"/>
                <w:sz w:val="30"/>
                <w:szCs w:val="30"/>
              </w:rPr>
              <w:t>19*</w:t>
            </w:r>
          </w:p>
        </w:tc>
        <w:tc>
          <w:tcPr>
            <w:tcW w:w="4536" w:type="dxa"/>
            <w:shd w:val="clear" w:color="auto" w:fill="auto"/>
          </w:tcPr>
          <w:p w14:paraId="764C9D44" w14:textId="77777777" w:rsidR="0028037C" w:rsidRPr="00507B75" w:rsidRDefault="0028037C" w:rsidP="0026275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7B75">
              <w:rPr>
                <w:rFonts w:ascii="Angsana New" w:hAnsi="Angsana New" w:cs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780BB39D" w14:textId="77777777" w:rsidR="008109F7" w:rsidRPr="00A7668B" w:rsidRDefault="008109F7" w:rsidP="00A766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22"/>
          <w:szCs w:val="22"/>
          <w:highlight w:val="cyan"/>
        </w:rPr>
      </w:pPr>
    </w:p>
    <w:p w14:paraId="73F6956E" w14:textId="77777777" w:rsidR="00294FB8" w:rsidRDefault="008109F7" w:rsidP="008109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C923D2">
        <w:rPr>
          <w:rFonts w:ascii="Angsana New" w:hAnsi="Angsana New" w:cs="Angsana New"/>
          <w:i/>
          <w:iCs/>
          <w:sz w:val="30"/>
          <w:szCs w:val="30"/>
        </w:rPr>
        <w:t xml:space="preserve">* </w:t>
      </w:r>
      <w:r w:rsidRPr="00C923D2">
        <w:rPr>
          <w:rFonts w:ascii="Angsana New" w:hAnsi="Angsana New" w:cs="Angsana New"/>
          <w:i/>
          <w:iCs/>
          <w:sz w:val="30"/>
          <w:szCs w:val="30"/>
          <w:cs/>
        </w:rPr>
        <w:t>มาตรฐานการรายงานทางการเงิน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>ที่เกี่ยวข้องกับ</w:t>
      </w:r>
      <w:r w:rsidRPr="00C923D2">
        <w:rPr>
          <w:rFonts w:ascii="Angsana New" w:hAnsi="Angsana New" w:cs="Angsana New"/>
          <w:i/>
          <w:iCs/>
          <w:sz w:val="30"/>
          <w:szCs w:val="30"/>
          <w:cs/>
        </w:rPr>
        <w:t>เครื่องมือทางการเงิน</w:t>
      </w:r>
    </w:p>
    <w:p w14:paraId="55CF7F7E" w14:textId="77777777" w:rsidR="008109F7" w:rsidRPr="00C923D2" w:rsidRDefault="008109F7" w:rsidP="00294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145AD938" w14:textId="77777777" w:rsidR="008109F7" w:rsidRPr="00331B57" w:rsidRDefault="008109F7" w:rsidP="00513385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 w:hanging="47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331B5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7C4C0804" w14:textId="77777777" w:rsidR="008109F7" w:rsidRPr="00D03197" w:rsidRDefault="008109F7" w:rsidP="00D031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i/>
          <w:iCs/>
          <w:color w:val="000000"/>
          <w:sz w:val="24"/>
          <w:szCs w:val="24"/>
        </w:rPr>
      </w:pPr>
    </w:p>
    <w:p w14:paraId="3534F1FD" w14:textId="5E82D929" w:rsidR="002364B9" w:rsidRDefault="002364B9" w:rsidP="00E227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364B9">
        <w:rPr>
          <w:rFonts w:ascii="Angsana New" w:hAnsi="Angsana New" w:cs="Angsana New" w:hint="cs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</w:t>
      </w:r>
      <w:r w:rsidRPr="002364B9">
        <w:rPr>
          <w:rFonts w:ascii="Angsana New" w:hAnsi="Angsana New"/>
          <w:sz w:val="30"/>
          <w:szCs w:val="30"/>
          <w:cs/>
        </w:rPr>
        <w:t xml:space="preserve"> </w:t>
      </w:r>
      <w:r w:rsidRPr="002364B9">
        <w:rPr>
          <w:rFonts w:ascii="Angsana New" w:hAnsi="Angsana New" w:cs="Angsana New" w:hint="cs"/>
          <w:sz w:val="30"/>
          <w:szCs w:val="30"/>
          <w:cs/>
        </w:rPr>
        <w:t>การเงินตลอดจนการรับรู้</w:t>
      </w:r>
      <w:r w:rsidRPr="002364B9">
        <w:rPr>
          <w:rFonts w:ascii="Angsana New" w:hAnsi="Angsana New"/>
          <w:sz w:val="30"/>
          <w:szCs w:val="30"/>
          <w:cs/>
        </w:rPr>
        <w:t xml:space="preserve"> </w:t>
      </w:r>
      <w:r w:rsidRPr="002364B9">
        <w:rPr>
          <w:rFonts w:ascii="Angsana New" w:hAnsi="Angsana New" w:cs="Angsana New" w:hint="cs"/>
          <w:sz w:val="30"/>
          <w:szCs w:val="30"/>
          <w:cs/>
        </w:rPr>
        <w:t>การวัดมูลค่า</w:t>
      </w:r>
      <w:r w:rsidRPr="002364B9">
        <w:rPr>
          <w:rFonts w:ascii="Angsana New" w:hAnsi="Angsana New"/>
          <w:sz w:val="30"/>
          <w:szCs w:val="30"/>
          <w:cs/>
        </w:rPr>
        <w:t xml:space="preserve"> </w:t>
      </w:r>
      <w:r w:rsidRPr="002364B9">
        <w:rPr>
          <w:rFonts w:ascii="Angsana New" w:hAnsi="Angsana New" w:cs="Angsana New" w:hint="cs"/>
          <w:sz w:val="30"/>
          <w:szCs w:val="30"/>
          <w:cs/>
        </w:rPr>
        <w:t>การด้อยค่าและการตัดรายการ</w:t>
      </w:r>
      <w:r w:rsidRPr="002364B9">
        <w:rPr>
          <w:rFonts w:ascii="Angsana New" w:hAnsi="Angsana New"/>
          <w:sz w:val="30"/>
          <w:szCs w:val="30"/>
          <w:cs/>
        </w:rPr>
        <w:t xml:space="preserve"> </w:t>
      </w:r>
      <w:r w:rsidRPr="002364B9">
        <w:rPr>
          <w:rFonts w:ascii="Angsana New" w:hAnsi="Angsana New" w:cs="Angsana New" w:hint="cs"/>
          <w:sz w:val="30"/>
          <w:szCs w:val="30"/>
          <w:cs/>
        </w:rPr>
        <w:t>รวมถึงหลักการบัญชีของอนุพันธ์และการบัญชีป้องกันความเสี่ยง</w:t>
      </w:r>
      <w:r w:rsidRPr="002364B9">
        <w:rPr>
          <w:rFonts w:ascii="Angsana New" w:hAnsi="Angsana New"/>
          <w:sz w:val="30"/>
          <w:szCs w:val="30"/>
          <w:cs/>
        </w:rPr>
        <w:t xml:space="preserve"> </w:t>
      </w:r>
      <w:bookmarkStart w:id="1" w:name="_Hlk15580843"/>
      <w:bookmarkStart w:id="2" w:name="_Hlk15582546"/>
      <w:r w:rsidRPr="002364B9">
        <w:rPr>
          <w:rFonts w:ascii="Angsana New" w:hAnsi="Angsana New" w:cs="Angsana New" w:hint="cs"/>
          <w:sz w:val="30"/>
          <w:szCs w:val="30"/>
          <w:cs/>
        </w:rPr>
        <w:t>เมื่อมาตรฐานการรายงานทางการเงินกลุ่มนี้</w:t>
      </w:r>
      <w:bookmarkEnd w:id="1"/>
      <w:r w:rsidRPr="002364B9">
        <w:rPr>
          <w:rFonts w:ascii="Angsana New" w:hAnsi="Angsana New" w:cs="Angsana New" w:hint="cs"/>
          <w:sz w:val="30"/>
          <w:szCs w:val="30"/>
          <w:cs/>
        </w:rPr>
        <w:t>มีผลบังคับใช้</w:t>
      </w:r>
      <w:r w:rsidRPr="002364B9">
        <w:rPr>
          <w:rFonts w:ascii="Angsana New" w:hAnsi="Angsana New" w:hint="cs"/>
          <w:sz w:val="30"/>
          <w:szCs w:val="30"/>
          <w:cs/>
        </w:rPr>
        <w:t xml:space="preserve"> </w:t>
      </w:r>
      <w:r w:rsidRPr="002364B9">
        <w:rPr>
          <w:rFonts w:ascii="Angsana New" w:hAnsi="Angsana New" w:cs="Angsana New" w:hint="cs"/>
          <w:sz w:val="30"/>
          <w:szCs w:val="30"/>
          <w:cs/>
        </w:rPr>
        <w:t>จะทำให้มาตรฐานการบัญชี</w:t>
      </w:r>
      <w:r w:rsidRPr="002364B9">
        <w:rPr>
          <w:rFonts w:ascii="Angsana New" w:hAnsi="Angsana New" w:hint="cs"/>
          <w:sz w:val="30"/>
          <w:szCs w:val="30"/>
          <w:cs/>
        </w:rPr>
        <w:t xml:space="preserve"> </w:t>
      </w:r>
      <w:r w:rsidRPr="002364B9">
        <w:rPr>
          <w:rFonts w:ascii="Angsana New" w:hAnsi="Angsana New" w:cs="Angsana New" w:hint="cs"/>
          <w:sz w:val="30"/>
          <w:szCs w:val="30"/>
          <w:cs/>
        </w:rPr>
        <w:t>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2"/>
    </w:p>
    <w:p w14:paraId="4231FA9D" w14:textId="1EBA3D87" w:rsidR="002364B9" w:rsidRPr="002364B9" w:rsidRDefault="002364B9" w:rsidP="002364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2BAE5D2D" w14:textId="77777777" w:rsidR="0028037C" w:rsidRPr="0028037C" w:rsidRDefault="0028037C" w:rsidP="00D03197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 w:hanging="501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28037C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</w:t>
      </w:r>
      <w:r w:rsidRPr="0028037C">
        <w:rPr>
          <w:b/>
          <w:bCs/>
          <w:i/>
          <w:iCs/>
          <w:color w:val="000000"/>
          <w:sz w:val="30"/>
          <w:szCs w:val="30"/>
          <w:cs/>
        </w:rPr>
        <w:t xml:space="preserve"> </w:t>
      </w:r>
      <w:r w:rsidRPr="0028037C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ฉบับที่</w:t>
      </w:r>
      <w:r w:rsidRPr="0028037C">
        <w:rPr>
          <w:b/>
          <w:bCs/>
          <w:i/>
          <w:iCs/>
          <w:color w:val="000000"/>
          <w:sz w:val="30"/>
          <w:szCs w:val="30"/>
          <w:cs/>
        </w:rPr>
        <w:t xml:space="preserve"> 16 </w:t>
      </w:r>
      <w:r w:rsidRPr="0028037C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เรื่อง</w:t>
      </w:r>
      <w:r w:rsidRPr="0028037C">
        <w:rPr>
          <w:b/>
          <w:bCs/>
          <w:i/>
          <w:iCs/>
          <w:color w:val="000000"/>
          <w:sz w:val="30"/>
          <w:szCs w:val="30"/>
          <w:cs/>
        </w:rPr>
        <w:t xml:space="preserve"> </w:t>
      </w:r>
      <w:r w:rsidRPr="0028037C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5B395CFD" w14:textId="77777777" w:rsidR="0028037C" w:rsidRPr="00D03197" w:rsidRDefault="0028037C" w:rsidP="00D031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 w:hanging="501"/>
        <w:jc w:val="thaiDistribute"/>
        <w:rPr>
          <w:rFonts w:ascii="Angsana New" w:hAnsi="Angsana New"/>
          <w:i/>
          <w:iCs/>
          <w:color w:val="000000"/>
          <w:sz w:val="24"/>
          <w:szCs w:val="24"/>
        </w:rPr>
      </w:pPr>
    </w:p>
    <w:p w14:paraId="42B1475A" w14:textId="7E17D7B7" w:rsidR="0028037C" w:rsidRDefault="0028037C" w:rsidP="00D031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8037C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28037C">
        <w:rPr>
          <w:rFonts w:ascii="Angsana New" w:hAnsi="Angsana New"/>
          <w:sz w:val="30"/>
          <w:szCs w:val="30"/>
          <w:cs/>
        </w:rPr>
        <w:t xml:space="preserve"> </w:t>
      </w:r>
      <w:r w:rsidRPr="0028037C">
        <w:rPr>
          <w:rFonts w:ascii="Angsana New" w:hAnsi="Angsana New" w:hint="cs"/>
          <w:sz w:val="30"/>
          <w:szCs w:val="30"/>
          <w:cs/>
        </w:rPr>
        <w:t>ฉบับที่</w:t>
      </w:r>
      <w:r w:rsidRPr="0028037C">
        <w:rPr>
          <w:rFonts w:ascii="Angsana New" w:hAnsi="Angsana New"/>
          <w:sz w:val="30"/>
          <w:szCs w:val="30"/>
          <w:cs/>
        </w:rPr>
        <w:t xml:space="preserve"> 16 </w:t>
      </w:r>
      <w:r w:rsidRPr="0028037C">
        <w:rPr>
          <w:rFonts w:ascii="Angsana New" w:hAnsi="Angsana New" w:hint="cs"/>
          <w:sz w:val="30"/>
          <w:szCs w:val="30"/>
          <w:cs/>
        </w:rPr>
        <w:t>ได้นำเสนอวิธีการบัญชีเดียวสำหรับผู้</w:t>
      </w:r>
      <w:r w:rsidR="008B66B9">
        <w:rPr>
          <w:rFonts w:ascii="Angsana New" w:hAnsi="Angsana New" w:hint="cs"/>
          <w:sz w:val="30"/>
          <w:szCs w:val="30"/>
          <w:cs/>
        </w:rPr>
        <w:t xml:space="preserve">เช่า </w:t>
      </w:r>
      <w:r w:rsidRPr="0028037C">
        <w:rPr>
          <w:rFonts w:ascii="Angsana New" w:hAnsi="Angsana New" w:hint="cs"/>
          <w:sz w:val="30"/>
          <w:szCs w:val="30"/>
          <w:cs/>
        </w:rPr>
        <w:t>โดยผู้เช่าต้องรับรู้</w:t>
      </w:r>
      <w:r w:rsidR="008B66B9">
        <w:rPr>
          <w:rFonts w:ascii="Angsana New" w:hAnsi="Angsana New" w:hint="cs"/>
          <w:sz w:val="30"/>
          <w:szCs w:val="30"/>
          <w:cs/>
        </w:rPr>
        <w:t>สินทรัพย์</w:t>
      </w:r>
      <w:r w:rsidRPr="0028037C">
        <w:rPr>
          <w:rFonts w:ascii="Angsana New" w:hAnsi="Angsana New" w:hint="cs"/>
          <w:sz w:val="30"/>
          <w:szCs w:val="30"/>
          <w:cs/>
        </w:rPr>
        <w:t>สิทธิการใช้และหนี้สินตามสัญญาเช่า</w:t>
      </w:r>
      <w:r w:rsidRPr="0028037C">
        <w:rPr>
          <w:rFonts w:ascii="Angsana New" w:hAnsi="Angsana New"/>
          <w:sz w:val="30"/>
          <w:szCs w:val="30"/>
          <w:cs/>
        </w:rPr>
        <w:t xml:space="preserve"> </w:t>
      </w:r>
      <w:r w:rsidRPr="0028037C">
        <w:rPr>
          <w:rFonts w:ascii="Angsana New" w:hAnsi="Angsana New" w:hint="cs"/>
          <w:sz w:val="30"/>
          <w:szCs w:val="30"/>
          <w:cs/>
        </w:rPr>
        <w:t>ซึ่งยกเว้นการรับรู้รายการสำหรับสัญญาเช่าระยะสั้นหรือสินทรัพย์อ้างอิงนั้นมีมูลค่าต่ำ</w:t>
      </w:r>
      <w:r w:rsidRPr="0028037C">
        <w:rPr>
          <w:rFonts w:ascii="Angsana New" w:hAnsi="Angsana New"/>
          <w:sz w:val="30"/>
          <w:szCs w:val="30"/>
          <w:cs/>
        </w:rPr>
        <w:t xml:space="preserve"> </w:t>
      </w:r>
      <w:r w:rsidRPr="0028037C">
        <w:rPr>
          <w:rFonts w:ascii="Angsana New" w:hAnsi="Angsana New" w:hint="cs"/>
          <w:sz w:val="30"/>
          <w:szCs w:val="30"/>
          <w:cs/>
        </w:rPr>
        <w:t>ส่วนการบัญชีสำหรับผู้ให้เช่าไม่แตกต่างจากมาตรฐานการบัญชีที่มีผลบังคับใช้ในปัจจุบัน</w:t>
      </w:r>
      <w:r w:rsidRPr="0028037C">
        <w:rPr>
          <w:rFonts w:ascii="Angsana New" w:hAnsi="Angsana New"/>
          <w:sz w:val="30"/>
          <w:szCs w:val="30"/>
          <w:cs/>
        </w:rPr>
        <w:t xml:space="preserve"> </w:t>
      </w:r>
      <w:r w:rsidRPr="0028037C">
        <w:rPr>
          <w:rFonts w:ascii="Angsana New" w:hAnsi="Angsana New" w:hint="cs"/>
          <w:sz w:val="30"/>
          <w:szCs w:val="30"/>
          <w:cs/>
        </w:rPr>
        <w:t>เช่น</w:t>
      </w:r>
      <w:r w:rsidRPr="0028037C">
        <w:rPr>
          <w:rFonts w:ascii="Angsana New" w:hAnsi="Angsana New"/>
          <w:sz w:val="30"/>
          <w:szCs w:val="30"/>
          <w:cs/>
        </w:rPr>
        <w:t xml:space="preserve"> </w:t>
      </w:r>
      <w:r w:rsidRPr="0028037C">
        <w:rPr>
          <w:rFonts w:ascii="Angsana New" w:hAnsi="Angsana New" w:hint="cs"/>
          <w:sz w:val="30"/>
          <w:szCs w:val="30"/>
          <w:cs/>
        </w:rPr>
        <w:t>ผู้ให้เช่ายังคงต้องจัดประเภทสัญญาเช่าเป็นสัญญาเช่า</w:t>
      </w:r>
      <w:r w:rsidR="00A063AD">
        <w:rPr>
          <w:rFonts w:ascii="Angsana New" w:hAnsi="Angsana New" w:hint="cs"/>
          <w:sz w:val="30"/>
          <w:szCs w:val="30"/>
          <w:cs/>
        </w:rPr>
        <w:t>เงินทุน</w:t>
      </w:r>
      <w:r w:rsidRPr="0028037C">
        <w:rPr>
          <w:rFonts w:ascii="Angsana New" w:hAnsi="Angsana New" w:hint="cs"/>
          <w:sz w:val="30"/>
          <w:szCs w:val="30"/>
          <w:cs/>
        </w:rPr>
        <w:t>หรือสัญญาเช่า</w:t>
      </w:r>
      <w:r w:rsidRPr="00694572">
        <w:rPr>
          <w:rFonts w:ascii="Angsana New" w:hAnsi="Angsana New" w:hint="cs"/>
          <w:sz w:val="30"/>
          <w:szCs w:val="30"/>
          <w:cs/>
        </w:rPr>
        <w:t>ดำเนินงาน</w:t>
      </w:r>
      <w:r w:rsidRPr="00694572">
        <w:rPr>
          <w:rFonts w:ascii="Angsana New" w:hAnsi="Angsana New"/>
          <w:sz w:val="30"/>
          <w:szCs w:val="30"/>
          <w:cs/>
        </w:rPr>
        <w:t xml:space="preserve"> </w:t>
      </w:r>
      <w:r w:rsidR="00694572" w:rsidRPr="00694572">
        <w:rPr>
          <w:rFonts w:asciiTheme="majorBidi" w:hAnsiTheme="majorBidi" w:cstheme="majorBidi" w:hint="cs"/>
          <w:color w:val="000000"/>
          <w:sz w:val="30"/>
          <w:szCs w:val="30"/>
          <w:cs/>
        </w:rPr>
        <w:t>เมื่อ</w:t>
      </w:r>
      <w:r w:rsidR="00694572" w:rsidRPr="00694572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</w:t>
      </w:r>
    </w:p>
    <w:p w14:paraId="73BB855B" w14:textId="77777777" w:rsidR="002C2E96" w:rsidRDefault="002C2E96" w:rsidP="00D031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3D0E26DF" w14:textId="13389E26" w:rsidR="002C2E96" w:rsidRDefault="002C2E96" w:rsidP="00D031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C2E96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</w:t>
      </w:r>
      <w:r w:rsidRPr="002C2E96">
        <w:rPr>
          <w:rFonts w:ascii="Angsana New" w:hAnsi="Angsana New" w:hint="cs"/>
          <w:sz w:val="30"/>
          <w:szCs w:val="30"/>
          <w:cs/>
        </w:rPr>
        <w:t>ต่องบการเงินในงวดแรกที่</w:t>
      </w:r>
      <w:r w:rsidRPr="002C2E96">
        <w:rPr>
          <w:rFonts w:ascii="Angsana New" w:hAnsi="Angsana New"/>
          <w:sz w:val="30"/>
          <w:szCs w:val="30"/>
          <w:cs/>
        </w:rPr>
        <w:t>ถือปฏิบัติตามมาตรฐานการรายงานทางการเงิน</w:t>
      </w:r>
      <w:r w:rsidRPr="002C2E96">
        <w:rPr>
          <w:rFonts w:ascii="Angsana New" w:hAnsi="Angsana New" w:hint="cs"/>
          <w:sz w:val="30"/>
          <w:szCs w:val="30"/>
          <w:cs/>
        </w:rPr>
        <w:t>ดังกล่าวข้างต้น</w:t>
      </w:r>
    </w:p>
    <w:p w14:paraId="260B21B0" w14:textId="77777777" w:rsidR="00AE2B55" w:rsidRDefault="00AE2B55" w:rsidP="00D031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7DF6B77F" w14:textId="77777777" w:rsidR="00213915" w:rsidRDefault="00213915" w:rsidP="00EA1B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sectPr w:rsidR="00213915" w:rsidSect="00F7602F">
      <w:footerReference w:type="default" r:id="rId11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CCA0BC" w14:textId="77777777" w:rsidR="00E8727A" w:rsidRDefault="00E8727A">
      <w:r>
        <w:separator/>
      </w:r>
    </w:p>
  </w:endnote>
  <w:endnote w:type="continuationSeparator" w:id="0">
    <w:p w14:paraId="733FBA0F" w14:textId="77777777" w:rsidR="00E8727A" w:rsidRDefault="00E87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47E92" w14:textId="77777777" w:rsidR="00DE7A8A" w:rsidRPr="00D42F23" w:rsidRDefault="00DE7A8A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D42F23">
      <w:rPr>
        <w:rFonts w:ascii="Angsana New" w:hAnsi="Angsana New" w:cs="Angsana New"/>
        <w:sz w:val="30"/>
        <w:szCs w:val="30"/>
      </w:rPr>
      <w:fldChar w:fldCharType="begin"/>
    </w:r>
    <w:r w:rsidRPr="00D42F23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D42F23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23</w:t>
    </w:r>
    <w:r w:rsidRPr="00D42F23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9E9BB4" w14:textId="77777777" w:rsidR="00DE7A8A" w:rsidRPr="00D42F23" w:rsidRDefault="00DE7A8A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D42F23">
      <w:rPr>
        <w:rFonts w:ascii="Angsana New" w:hAnsi="Angsana New" w:cs="Angsana New"/>
        <w:sz w:val="30"/>
        <w:szCs w:val="30"/>
      </w:rPr>
      <w:fldChar w:fldCharType="begin"/>
    </w:r>
    <w:r w:rsidRPr="00D42F23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D42F23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25</w:t>
    </w:r>
    <w:r w:rsidRPr="00D42F23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A7D9AA" w14:textId="77777777" w:rsidR="00DE7A8A" w:rsidRPr="00D42F23" w:rsidRDefault="00DE7A8A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D42F23">
      <w:rPr>
        <w:rFonts w:ascii="Angsana New" w:hAnsi="Angsana New" w:cs="Angsana New"/>
        <w:sz w:val="30"/>
        <w:szCs w:val="30"/>
      </w:rPr>
      <w:fldChar w:fldCharType="begin"/>
    </w:r>
    <w:r w:rsidRPr="00D42F23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D42F23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30</w:t>
    </w:r>
    <w:r w:rsidRPr="00D42F23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88DCA0" w14:textId="77777777" w:rsidR="00E8727A" w:rsidRDefault="00E8727A">
      <w:r>
        <w:separator/>
      </w:r>
    </w:p>
  </w:footnote>
  <w:footnote w:type="continuationSeparator" w:id="0">
    <w:p w14:paraId="4DF698BC" w14:textId="77777777" w:rsidR="00E8727A" w:rsidRDefault="00E872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B3929" w14:textId="77777777" w:rsidR="00DE7A8A" w:rsidRPr="003E24D3" w:rsidRDefault="00DE7A8A" w:rsidP="00E9087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3E24D3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E24D3">
      <w:rPr>
        <w:rFonts w:ascii="Angsana New" w:hAnsi="Angsana New" w:cs="Angsana New" w:hint="cs"/>
        <w:b/>
        <w:bCs/>
        <w:sz w:val="32"/>
        <w:szCs w:val="32"/>
        <w:cs/>
      </w:rPr>
      <w:t>ซีพีอาร์ โกมุ อินดัสเตรียล</w:t>
    </w:r>
    <w:r w:rsidRPr="003E24D3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4B3CB6A8" w14:textId="77777777" w:rsidR="00DE7A8A" w:rsidRPr="003E24D3" w:rsidRDefault="00DE7A8A" w:rsidP="00E9087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3E24D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3E24D3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73381FEC" w14:textId="77777777" w:rsidR="00DE7A8A" w:rsidRDefault="00DE7A8A" w:rsidP="00E9087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904C0D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สำหรับงวดสามเดือนและหกเดือนสิ้นสุดวันที่</w:t>
    </w:r>
    <w:r w:rsidRPr="00904C0D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30 </w:t>
    </w:r>
    <w:r w:rsidRPr="00904C0D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 w:rsidRPr="00904C0D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256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2</w:t>
    </w:r>
    <w:r w:rsidRPr="00904C0D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(</w:t>
    </w:r>
    <w:r w:rsidRPr="00904C0D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ไม่ได้ตรวจสอบ</w:t>
    </w:r>
    <w:r w:rsidRPr="00904C0D">
      <w:rPr>
        <w:rFonts w:ascii="Angsana New" w:hAnsi="Angsana New" w:cs="Angsana New"/>
        <w:b w:val="0"/>
        <w:bCs/>
        <w:sz w:val="32"/>
        <w:szCs w:val="32"/>
        <w:cs/>
        <w:lang w:bidi="th-TH"/>
      </w:rPr>
      <w:t>)</w:t>
    </w:r>
  </w:p>
  <w:p w14:paraId="4B2D9938" w14:textId="77777777" w:rsidR="00DE7A8A" w:rsidRPr="001329D0" w:rsidRDefault="00DE7A8A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5968D7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BF6CEA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A902E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87F66F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06E95E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6DE312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B50592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FC8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6FE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0E04A6"/>
    <w:multiLevelType w:val="singleLevel"/>
    <w:tmpl w:val="87FA01D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D565880"/>
    <w:multiLevelType w:val="singleLevel"/>
    <w:tmpl w:val="F8EC0A0C"/>
    <w:lvl w:ilvl="0">
      <w:start w:val="1"/>
      <w:numFmt w:val="thaiLetters"/>
      <w:lvlText w:val="(%1)"/>
      <w:lvlJc w:val="left"/>
      <w:pPr>
        <w:ind w:left="360" w:hanging="360"/>
      </w:pPr>
      <w:rPr>
        <w:rFonts w:ascii="Times New Roman" w:hAnsi="Times New Roman" w:cs="Times New Roman" w:hint="default"/>
        <w:i w:val="0"/>
        <w:iCs w:val="0"/>
        <w:color w:val="auto"/>
        <w:sz w:val="30"/>
        <w:szCs w:val="30"/>
      </w:rPr>
    </w:lvl>
  </w:abstractNum>
  <w:abstractNum w:abstractNumId="13" w15:restartNumberingAfterBreak="0">
    <w:nsid w:val="0F4920B8"/>
    <w:multiLevelType w:val="hybridMultilevel"/>
    <w:tmpl w:val="7F148658"/>
    <w:lvl w:ilvl="0" w:tplc="2E48107A">
      <w:start w:val="1"/>
      <w:numFmt w:val="thaiLetters"/>
      <w:lvlText w:val="%1."/>
      <w:lvlJc w:val="left"/>
      <w:pPr>
        <w:ind w:left="900" w:hanging="360"/>
      </w:pPr>
      <w:rPr>
        <w:rFonts w:ascii="Times New Roman" w:hAnsi="Times New Roman" w:cs="Times New Roman" w:hint="default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4" w15:restartNumberingAfterBreak="0">
    <w:nsid w:val="10A40B2A"/>
    <w:multiLevelType w:val="multilevel"/>
    <w:tmpl w:val="5554DBE4"/>
    <w:lvl w:ilvl="0">
      <w:start w:val="1"/>
      <w:numFmt w:val="decimal"/>
      <w:lvlText w:val="%1"/>
      <w:lvlJc w:val="left"/>
      <w:pPr>
        <w:tabs>
          <w:tab w:val="num" w:pos="10958"/>
        </w:tabs>
        <w:ind w:left="109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1298"/>
        </w:tabs>
        <w:ind w:left="112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1638"/>
        </w:tabs>
        <w:ind w:left="116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1979"/>
        </w:tabs>
        <w:ind w:left="119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2319"/>
        </w:tabs>
        <w:ind w:left="123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12659"/>
        </w:tabs>
        <w:ind w:left="126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12999"/>
        </w:tabs>
        <w:ind w:left="129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13339"/>
        </w:tabs>
        <w:ind w:left="133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13679"/>
        </w:tabs>
        <w:ind w:left="13679" w:hanging="340"/>
      </w:pPr>
      <w:rPr>
        <w:rFonts w:ascii="Symbol" w:hAnsi="Symbol" w:hint="default"/>
      </w:rPr>
    </w:lvl>
  </w:abstractNum>
  <w:abstractNum w:abstractNumId="15" w15:restartNumberingAfterBreak="0">
    <w:nsid w:val="182C06EA"/>
    <w:multiLevelType w:val="hybridMultilevel"/>
    <w:tmpl w:val="EF2026A6"/>
    <w:lvl w:ilvl="0" w:tplc="A606A07A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1980065"/>
    <w:multiLevelType w:val="hybridMultilevel"/>
    <w:tmpl w:val="3B826EEC"/>
    <w:lvl w:ilvl="0" w:tplc="A7D29554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C1711E"/>
    <w:multiLevelType w:val="hybridMultilevel"/>
    <w:tmpl w:val="EC5AC4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55C43E3"/>
    <w:multiLevelType w:val="hybridMultilevel"/>
    <w:tmpl w:val="BB5671AC"/>
    <w:lvl w:ilvl="0" w:tplc="ECAAE76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4FF404D"/>
    <w:multiLevelType w:val="hybridMultilevel"/>
    <w:tmpl w:val="17CEA726"/>
    <w:lvl w:ilvl="0" w:tplc="ECFE73B6">
      <w:start w:val="1"/>
      <w:numFmt w:val="thaiLetters"/>
      <w:lvlText w:val="(%1)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40"/>
      <w:numFmt w:val="bullet"/>
      <w:lvlText w:val="-"/>
      <w:lvlJc w:val="left"/>
      <w:pPr>
        <w:tabs>
          <w:tab w:val="num" w:pos="1590"/>
        </w:tabs>
        <w:ind w:left="1590" w:hanging="510"/>
      </w:pPr>
      <w:rPr>
        <w:rFonts w:ascii="Angsana New" w:eastAsia="Times New Roman" w:hAnsi="Angsana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7263C93"/>
    <w:multiLevelType w:val="multilevel"/>
    <w:tmpl w:val="B956CB1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9D06F7E"/>
    <w:multiLevelType w:val="singleLevel"/>
    <w:tmpl w:val="A4C6CBA0"/>
    <w:lvl w:ilvl="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</w:abstractNum>
  <w:abstractNum w:abstractNumId="28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57CD2D6C"/>
    <w:multiLevelType w:val="hybridMultilevel"/>
    <w:tmpl w:val="69AAF90C"/>
    <w:lvl w:ilvl="0" w:tplc="040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30" w15:restartNumberingAfterBreak="0">
    <w:nsid w:val="5A40057D"/>
    <w:multiLevelType w:val="hybridMultilevel"/>
    <w:tmpl w:val="7780C76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621512BB"/>
    <w:multiLevelType w:val="hybridMultilevel"/>
    <w:tmpl w:val="ADA8A01E"/>
    <w:lvl w:ilvl="0" w:tplc="14B85A60">
      <w:start w:val="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694A104C"/>
    <w:multiLevelType w:val="hybridMultilevel"/>
    <w:tmpl w:val="A762FBBC"/>
    <w:lvl w:ilvl="0" w:tplc="CA804A92">
      <w:start w:val="1"/>
      <w:numFmt w:val="thaiLetters"/>
      <w:lvlText w:val="%1)"/>
      <w:lvlJc w:val="left"/>
      <w:pPr>
        <w:tabs>
          <w:tab w:val="num" w:pos="1345"/>
        </w:tabs>
        <w:ind w:left="1345" w:hanging="465"/>
      </w:pPr>
      <w:rPr>
        <w:rFonts w:ascii="Times New Roman" w:hAnsi="Times New Roman" w:cs="Times New Roman"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5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1A5ADF"/>
    <w:multiLevelType w:val="hybridMultilevel"/>
    <w:tmpl w:val="AAAE63C8"/>
    <w:lvl w:ilvl="0" w:tplc="7D4EB0E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71120319"/>
    <w:multiLevelType w:val="hybridMultilevel"/>
    <w:tmpl w:val="4A063730"/>
    <w:lvl w:ilvl="0" w:tplc="0FA8E94A">
      <w:start w:val="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353FD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75A51917"/>
    <w:multiLevelType w:val="hybridMultilevel"/>
    <w:tmpl w:val="5F2201D2"/>
    <w:lvl w:ilvl="0" w:tplc="FFFFFFFF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4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1" w15:restartNumberingAfterBreak="0">
    <w:nsid w:val="7874436A"/>
    <w:multiLevelType w:val="multilevel"/>
    <w:tmpl w:val="91E46A72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1342" w:hanging="360"/>
      </w:pPr>
      <w:rPr>
        <w:rFonts w:ascii="Angsana New" w:hAnsi="Angsana New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2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2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25"/>
  </w:num>
  <w:num w:numId="4">
    <w:abstractNumId w:val="27"/>
  </w:num>
  <w:num w:numId="5">
    <w:abstractNumId w:val="40"/>
  </w:num>
  <w:num w:numId="6">
    <w:abstractNumId w:val="21"/>
  </w:num>
  <w:num w:numId="7">
    <w:abstractNumId w:val="39"/>
  </w:num>
  <w:num w:numId="8">
    <w:abstractNumId w:val="13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8"/>
  </w:num>
  <w:num w:numId="14">
    <w:abstractNumId w:val="3"/>
  </w:num>
  <w:num w:numId="15">
    <w:abstractNumId w:val="2"/>
  </w:num>
  <w:num w:numId="16">
    <w:abstractNumId w:val="0"/>
  </w:num>
  <w:num w:numId="17">
    <w:abstractNumId w:val="1"/>
  </w:num>
  <w:num w:numId="18">
    <w:abstractNumId w:val="4"/>
  </w:num>
  <w:num w:numId="19">
    <w:abstractNumId w:val="24"/>
  </w:num>
  <w:num w:numId="20">
    <w:abstractNumId w:val="34"/>
  </w:num>
  <w:num w:numId="21">
    <w:abstractNumId w:val="10"/>
  </w:num>
  <w:num w:numId="22">
    <w:abstractNumId w:val="41"/>
  </w:num>
  <w:num w:numId="23">
    <w:abstractNumId w:val="29"/>
  </w:num>
  <w:num w:numId="24">
    <w:abstractNumId w:val="18"/>
  </w:num>
  <w:num w:numId="25">
    <w:abstractNumId w:val="12"/>
  </w:num>
  <w:num w:numId="26">
    <w:abstractNumId w:val="33"/>
  </w:num>
  <w:num w:numId="27">
    <w:abstractNumId w:val="26"/>
  </w:num>
  <w:num w:numId="28">
    <w:abstractNumId w:val="28"/>
  </w:num>
  <w:num w:numId="29">
    <w:abstractNumId w:val="35"/>
  </w:num>
  <w:num w:numId="30">
    <w:abstractNumId w:val="36"/>
  </w:num>
  <w:num w:numId="31">
    <w:abstractNumId w:val="15"/>
  </w:num>
  <w:num w:numId="32">
    <w:abstractNumId w:val="32"/>
  </w:num>
  <w:num w:numId="33">
    <w:abstractNumId w:val="30"/>
  </w:num>
  <w:num w:numId="34">
    <w:abstractNumId w:val="38"/>
  </w:num>
  <w:num w:numId="35">
    <w:abstractNumId w:val="19"/>
  </w:num>
  <w:num w:numId="36">
    <w:abstractNumId w:val="31"/>
  </w:num>
  <w:num w:numId="37">
    <w:abstractNumId w:val="37"/>
  </w:num>
  <w:num w:numId="38">
    <w:abstractNumId w:val="23"/>
  </w:num>
  <w:num w:numId="39">
    <w:abstractNumId w:val="11"/>
  </w:num>
  <w:num w:numId="40">
    <w:abstractNumId w:val="22"/>
  </w:num>
  <w:num w:numId="41">
    <w:abstractNumId w:val="17"/>
  </w:num>
  <w:num w:numId="42">
    <w:abstractNumId w:val="16"/>
  </w:num>
  <w:num w:numId="43">
    <w:abstractNumId w:val="4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4D1"/>
    <w:rsid w:val="00000905"/>
    <w:rsid w:val="00000F14"/>
    <w:rsid w:val="00001087"/>
    <w:rsid w:val="00002B68"/>
    <w:rsid w:val="00002C37"/>
    <w:rsid w:val="00002E91"/>
    <w:rsid w:val="00003178"/>
    <w:rsid w:val="000036BD"/>
    <w:rsid w:val="000039A4"/>
    <w:rsid w:val="00005BAB"/>
    <w:rsid w:val="00005D89"/>
    <w:rsid w:val="000069F9"/>
    <w:rsid w:val="00007166"/>
    <w:rsid w:val="0000768B"/>
    <w:rsid w:val="00007B57"/>
    <w:rsid w:val="00007D21"/>
    <w:rsid w:val="0001102F"/>
    <w:rsid w:val="0001192B"/>
    <w:rsid w:val="000132DF"/>
    <w:rsid w:val="000135CB"/>
    <w:rsid w:val="00015C52"/>
    <w:rsid w:val="00016540"/>
    <w:rsid w:val="000202DC"/>
    <w:rsid w:val="0002055E"/>
    <w:rsid w:val="000215A2"/>
    <w:rsid w:val="00021C32"/>
    <w:rsid w:val="000224D3"/>
    <w:rsid w:val="00023605"/>
    <w:rsid w:val="00023831"/>
    <w:rsid w:val="00023CE6"/>
    <w:rsid w:val="00024D7C"/>
    <w:rsid w:val="0002659A"/>
    <w:rsid w:val="0002666D"/>
    <w:rsid w:val="00027430"/>
    <w:rsid w:val="00030C0D"/>
    <w:rsid w:val="00030E69"/>
    <w:rsid w:val="00031241"/>
    <w:rsid w:val="00031815"/>
    <w:rsid w:val="00032C5E"/>
    <w:rsid w:val="00032F78"/>
    <w:rsid w:val="0003377F"/>
    <w:rsid w:val="000338AF"/>
    <w:rsid w:val="00033D0B"/>
    <w:rsid w:val="00033EFB"/>
    <w:rsid w:val="000346AA"/>
    <w:rsid w:val="000351AC"/>
    <w:rsid w:val="000359AD"/>
    <w:rsid w:val="00035A15"/>
    <w:rsid w:val="00035D27"/>
    <w:rsid w:val="00040B63"/>
    <w:rsid w:val="0004120C"/>
    <w:rsid w:val="000423BD"/>
    <w:rsid w:val="000427CC"/>
    <w:rsid w:val="00042F74"/>
    <w:rsid w:val="0004314C"/>
    <w:rsid w:val="000434F1"/>
    <w:rsid w:val="00044FDB"/>
    <w:rsid w:val="0004509B"/>
    <w:rsid w:val="00045ECF"/>
    <w:rsid w:val="000460CE"/>
    <w:rsid w:val="000467E6"/>
    <w:rsid w:val="00046B70"/>
    <w:rsid w:val="00047EA3"/>
    <w:rsid w:val="00050012"/>
    <w:rsid w:val="00050DDE"/>
    <w:rsid w:val="00051879"/>
    <w:rsid w:val="000521B3"/>
    <w:rsid w:val="00054433"/>
    <w:rsid w:val="00054F23"/>
    <w:rsid w:val="0005542F"/>
    <w:rsid w:val="000558C4"/>
    <w:rsid w:val="000568FA"/>
    <w:rsid w:val="000570AA"/>
    <w:rsid w:val="00057C4F"/>
    <w:rsid w:val="000605A6"/>
    <w:rsid w:val="00061A80"/>
    <w:rsid w:val="000624A5"/>
    <w:rsid w:val="0006276B"/>
    <w:rsid w:val="00062C4B"/>
    <w:rsid w:val="00063C95"/>
    <w:rsid w:val="000652EC"/>
    <w:rsid w:val="00066174"/>
    <w:rsid w:val="000675C1"/>
    <w:rsid w:val="00067A00"/>
    <w:rsid w:val="000701EB"/>
    <w:rsid w:val="00070D48"/>
    <w:rsid w:val="00071BA8"/>
    <w:rsid w:val="00071E82"/>
    <w:rsid w:val="00074C0B"/>
    <w:rsid w:val="00075166"/>
    <w:rsid w:val="0007529E"/>
    <w:rsid w:val="00076A3C"/>
    <w:rsid w:val="00076F03"/>
    <w:rsid w:val="00076F2A"/>
    <w:rsid w:val="00080CDF"/>
    <w:rsid w:val="00080DC1"/>
    <w:rsid w:val="00081555"/>
    <w:rsid w:val="00081591"/>
    <w:rsid w:val="000816EC"/>
    <w:rsid w:val="000822FF"/>
    <w:rsid w:val="00083A6A"/>
    <w:rsid w:val="00085E4E"/>
    <w:rsid w:val="00085EAB"/>
    <w:rsid w:val="00086443"/>
    <w:rsid w:val="00086E06"/>
    <w:rsid w:val="00087870"/>
    <w:rsid w:val="000901E2"/>
    <w:rsid w:val="0009177C"/>
    <w:rsid w:val="00092224"/>
    <w:rsid w:val="000937D7"/>
    <w:rsid w:val="00093C9D"/>
    <w:rsid w:val="0009552F"/>
    <w:rsid w:val="0009577C"/>
    <w:rsid w:val="000959C3"/>
    <w:rsid w:val="00096AC7"/>
    <w:rsid w:val="00097002"/>
    <w:rsid w:val="000977BD"/>
    <w:rsid w:val="00097CD1"/>
    <w:rsid w:val="000A078A"/>
    <w:rsid w:val="000A0FBB"/>
    <w:rsid w:val="000A12A1"/>
    <w:rsid w:val="000A1619"/>
    <w:rsid w:val="000A171A"/>
    <w:rsid w:val="000A2FC1"/>
    <w:rsid w:val="000A3A33"/>
    <w:rsid w:val="000A42C6"/>
    <w:rsid w:val="000A458E"/>
    <w:rsid w:val="000A4C41"/>
    <w:rsid w:val="000A5073"/>
    <w:rsid w:val="000A551F"/>
    <w:rsid w:val="000A66B9"/>
    <w:rsid w:val="000A78E1"/>
    <w:rsid w:val="000B0B2E"/>
    <w:rsid w:val="000B0D32"/>
    <w:rsid w:val="000B142E"/>
    <w:rsid w:val="000B29B4"/>
    <w:rsid w:val="000B33FE"/>
    <w:rsid w:val="000B37BB"/>
    <w:rsid w:val="000B4486"/>
    <w:rsid w:val="000B50BA"/>
    <w:rsid w:val="000B6C82"/>
    <w:rsid w:val="000B6EB0"/>
    <w:rsid w:val="000C00BB"/>
    <w:rsid w:val="000C12C2"/>
    <w:rsid w:val="000C1F3C"/>
    <w:rsid w:val="000C44F2"/>
    <w:rsid w:val="000C4DF0"/>
    <w:rsid w:val="000C5A4F"/>
    <w:rsid w:val="000C5B61"/>
    <w:rsid w:val="000C6B3B"/>
    <w:rsid w:val="000C6DF3"/>
    <w:rsid w:val="000C73A4"/>
    <w:rsid w:val="000D2AD0"/>
    <w:rsid w:val="000D3B78"/>
    <w:rsid w:val="000D3D86"/>
    <w:rsid w:val="000D3F3E"/>
    <w:rsid w:val="000D4AED"/>
    <w:rsid w:val="000D4B18"/>
    <w:rsid w:val="000D54D4"/>
    <w:rsid w:val="000D6696"/>
    <w:rsid w:val="000D67F3"/>
    <w:rsid w:val="000D6971"/>
    <w:rsid w:val="000D6F11"/>
    <w:rsid w:val="000D79A7"/>
    <w:rsid w:val="000E078D"/>
    <w:rsid w:val="000E0D2F"/>
    <w:rsid w:val="000E276F"/>
    <w:rsid w:val="000E32D5"/>
    <w:rsid w:val="000E3A83"/>
    <w:rsid w:val="000E4043"/>
    <w:rsid w:val="000E42B9"/>
    <w:rsid w:val="000E56C6"/>
    <w:rsid w:val="000E6788"/>
    <w:rsid w:val="000E7C29"/>
    <w:rsid w:val="000E7DC5"/>
    <w:rsid w:val="000F0134"/>
    <w:rsid w:val="000F0E53"/>
    <w:rsid w:val="000F30BE"/>
    <w:rsid w:val="00100142"/>
    <w:rsid w:val="00100E84"/>
    <w:rsid w:val="0010180B"/>
    <w:rsid w:val="00101E1D"/>
    <w:rsid w:val="0010200D"/>
    <w:rsid w:val="00102948"/>
    <w:rsid w:val="00102C92"/>
    <w:rsid w:val="00102ECA"/>
    <w:rsid w:val="00102F68"/>
    <w:rsid w:val="001032C9"/>
    <w:rsid w:val="00103A52"/>
    <w:rsid w:val="00104AE3"/>
    <w:rsid w:val="00106B2D"/>
    <w:rsid w:val="001077C8"/>
    <w:rsid w:val="00107E13"/>
    <w:rsid w:val="00110631"/>
    <w:rsid w:val="0011238A"/>
    <w:rsid w:val="0011240E"/>
    <w:rsid w:val="00112626"/>
    <w:rsid w:val="00113FF0"/>
    <w:rsid w:val="00114F77"/>
    <w:rsid w:val="00116967"/>
    <w:rsid w:val="00116EC2"/>
    <w:rsid w:val="00117024"/>
    <w:rsid w:val="00117B7C"/>
    <w:rsid w:val="00117BF0"/>
    <w:rsid w:val="00120624"/>
    <w:rsid w:val="0012094F"/>
    <w:rsid w:val="00120C4E"/>
    <w:rsid w:val="00121944"/>
    <w:rsid w:val="00122D49"/>
    <w:rsid w:val="00122FC5"/>
    <w:rsid w:val="0012316A"/>
    <w:rsid w:val="001237A0"/>
    <w:rsid w:val="00123E80"/>
    <w:rsid w:val="00124BF6"/>
    <w:rsid w:val="00127931"/>
    <w:rsid w:val="00130E7D"/>
    <w:rsid w:val="001311D3"/>
    <w:rsid w:val="00131892"/>
    <w:rsid w:val="0013210B"/>
    <w:rsid w:val="001329D0"/>
    <w:rsid w:val="00132CDC"/>
    <w:rsid w:val="00132F57"/>
    <w:rsid w:val="001330AC"/>
    <w:rsid w:val="00133C4B"/>
    <w:rsid w:val="001346D4"/>
    <w:rsid w:val="0013657B"/>
    <w:rsid w:val="00136F11"/>
    <w:rsid w:val="0013717D"/>
    <w:rsid w:val="001378A2"/>
    <w:rsid w:val="00137F71"/>
    <w:rsid w:val="001414F5"/>
    <w:rsid w:val="001422FE"/>
    <w:rsid w:val="00142E27"/>
    <w:rsid w:val="0014390D"/>
    <w:rsid w:val="00143F57"/>
    <w:rsid w:val="001443F1"/>
    <w:rsid w:val="001448D6"/>
    <w:rsid w:val="00144CAE"/>
    <w:rsid w:val="00145251"/>
    <w:rsid w:val="00145551"/>
    <w:rsid w:val="00146071"/>
    <w:rsid w:val="00146CD3"/>
    <w:rsid w:val="00147620"/>
    <w:rsid w:val="001504CB"/>
    <w:rsid w:val="00152530"/>
    <w:rsid w:val="00153159"/>
    <w:rsid w:val="00154129"/>
    <w:rsid w:val="0015451C"/>
    <w:rsid w:val="00154829"/>
    <w:rsid w:val="00154FA7"/>
    <w:rsid w:val="00155730"/>
    <w:rsid w:val="001564AF"/>
    <w:rsid w:val="00156B5E"/>
    <w:rsid w:val="00157E35"/>
    <w:rsid w:val="001600C5"/>
    <w:rsid w:val="00161AC9"/>
    <w:rsid w:val="00162D56"/>
    <w:rsid w:val="00162E95"/>
    <w:rsid w:val="00164D10"/>
    <w:rsid w:val="00165B67"/>
    <w:rsid w:val="001665F7"/>
    <w:rsid w:val="001703F8"/>
    <w:rsid w:val="00170AC6"/>
    <w:rsid w:val="00170CB3"/>
    <w:rsid w:val="00170EB5"/>
    <w:rsid w:val="00170FEF"/>
    <w:rsid w:val="00172081"/>
    <w:rsid w:val="001751A8"/>
    <w:rsid w:val="00175B84"/>
    <w:rsid w:val="00175DF6"/>
    <w:rsid w:val="001760B5"/>
    <w:rsid w:val="001777B0"/>
    <w:rsid w:val="00177CA7"/>
    <w:rsid w:val="00177E6F"/>
    <w:rsid w:val="00180C2E"/>
    <w:rsid w:val="001826A8"/>
    <w:rsid w:val="001826D9"/>
    <w:rsid w:val="00182C4F"/>
    <w:rsid w:val="00183F00"/>
    <w:rsid w:val="001842EF"/>
    <w:rsid w:val="00185175"/>
    <w:rsid w:val="001851E3"/>
    <w:rsid w:val="00185A95"/>
    <w:rsid w:val="00185AFD"/>
    <w:rsid w:val="00185B1A"/>
    <w:rsid w:val="00186A96"/>
    <w:rsid w:val="00186E89"/>
    <w:rsid w:val="0018700C"/>
    <w:rsid w:val="0018700E"/>
    <w:rsid w:val="001905D1"/>
    <w:rsid w:val="00190B6F"/>
    <w:rsid w:val="00190D53"/>
    <w:rsid w:val="00191A8E"/>
    <w:rsid w:val="00191B7A"/>
    <w:rsid w:val="001924E5"/>
    <w:rsid w:val="0019386D"/>
    <w:rsid w:val="00193BFA"/>
    <w:rsid w:val="00194187"/>
    <w:rsid w:val="001951B6"/>
    <w:rsid w:val="00195304"/>
    <w:rsid w:val="00195460"/>
    <w:rsid w:val="001958A6"/>
    <w:rsid w:val="00196D6C"/>
    <w:rsid w:val="001970E8"/>
    <w:rsid w:val="001A07B7"/>
    <w:rsid w:val="001A0FAD"/>
    <w:rsid w:val="001A190C"/>
    <w:rsid w:val="001A365B"/>
    <w:rsid w:val="001A3718"/>
    <w:rsid w:val="001A3ADC"/>
    <w:rsid w:val="001A3B24"/>
    <w:rsid w:val="001A3CD8"/>
    <w:rsid w:val="001A410F"/>
    <w:rsid w:val="001A467E"/>
    <w:rsid w:val="001A56FA"/>
    <w:rsid w:val="001A5847"/>
    <w:rsid w:val="001A5873"/>
    <w:rsid w:val="001A6292"/>
    <w:rsid w:val="001B059B"/>
    <w:rsid w:val="001B0FEC"/>
    <w:rsid w:val="001B1A94"/>
    <w:rsid w:val="001B1C96"/>
    <w:rsid w:val="001B2937"/>
    <w:rsid w:val="001B4B06"/>
    <w:rsid w:val="001B5A26"/>
    <w:rsid w:val="001B5A9B"/>
    <w:rsid w:val="001B6118"/>
    <w:rsid w:val="001B662B"/>
    <w:rsid w:val="001B79EB"/>
    <w:rsid w:val="001C040F"/>
    <w:rsid w:val="001C0491"/>
    <w:rsid w:val="001C069E"/>
    <w:rsid w:val="001C09FB"/>
    <w:rsid w:val="001C0F7D"/>
    <w:rsid w:val="001C2A2F"/>
    <w:rsid w:val="001C4516"/>
    <w:rsid w:val="001C4C92"/>
    <w:rsid w:val="001C6B2D"/>
    <w:rsid w:val="001C7420"/>
    <w:rsid w:val="001D0CA6"/>
    <w:rsid w:val="001D0F2C"/>
    <w:rsid w:val="001D1889"/>
    <w:rsid w:val="001D381A"/>
    <w:rsid w:val="001D5A4F"/>
    <w:rsid w:val="001D5D99"/>
    <w:rsid w:val="001D69AA"/>
    <w:rsid w:val="001D6D3F"/>
    <w:rsid w:val="001D6DD4"/>
    <w:rsid w:val="001D7169"/>
    <w:rsid w:val="001D74D3"/>
    <w:rsid w:val="001E08FE"/>
    <w:rsid w:val="001E0CE4"/>
    <w:rsid w:val="001E0D77"/>
    <w:rsid w:val="001E152F"/>
    <w:rsid w:val="001E153D"/>
    <w:rsid w:val="001E1A63"/>
    <w:rsid w:val="001E1B26"/>
    <w:rsid w:val="001E3763"/>
    <w:rsid w:val="001E56F2"/>
    <w:rsid w:val="001E5A75"/>
    <w:rsid w:val="001E680F"/>
    <w:rsid w:val="001E6863"/>
    <w:rsid w:val="001E6D58"/>
    <w:rsid w:val="001E7DFF"/>
    <w:rsid w:val="001E7EF8"/>
    <w:rsid w:val="001F134A"/>
    <w:rsid w:val="001F1777"/>
    <w:rsid w:val="001F1C27"/>
    <w:rsid w:val="001F248C"/>
    <w:rsid w:val="001F29E5"/>
    <w:rsid w:val="001F3CF7"/>
    <w:rsid w:val="001F49DB"/>
    <w:rsid w:val="001F4E17"/>
    <w:rsid w:val="001F51C1"/>
    <w:rsid w:val="001F568E"/>
    <w:rsid w:val="001F59A0"/>
    <w:rsid w:val="001F5C3D"/>
    <w:rsid w:val="001F6AB1"/>
    <w:rsid w:val="001F6DAD"/>
    <w:rsid w:val="001F7B90"/>
    <w:rsid w:val="001F7CB5"/>
    <w:rsid w:val="00200E87"/>
    <w:rsid w:val="002019C3"/>
    <w:rsid w:val="00202832"/>
    <w:rsid w:val="00202B06"/>
    <w:rsid w:val="00203480"/>
    <w:rsid w:val="0020348E"/>
    <w:rsid w:val="00203B9F"/>
    <w:rsid w:val="0020499B"/>
    <w:rsid w:val="00204CE4"/>
    <w:rsid w:val="0020690E"/>
    <w:rsid w:val="00206D26"/>
    <w:rsid w:val="0020758F"/>
    <w:rsid w:val="0021124F"/>
    <w:rsid w:val="002114B8"/>
    <w:rsid w:val="00211BCC"/>
    <w:rsid w:val="00211C80"/>
    <w:rsid w:val="002122D5"/>
    <w:rsid w:val="0021287D"/>
    <w:rsid w:val="0021327E"/>
    <w:rsid w:val="002134EA"/>
    <w:rsid w:val="00213915"/>
    <w:rsid w:val="00213B00"/>
    <w:rsid w:val="0021444F"/>
    <w:rsid w:val="00214C3B"/>
    <w:rsid w:val="00215113"/>
    <w:rsid w:val="00215D68"/>
    <w:rsid w:val="002201D6"/>
    <w:rsid w:val="002206C3"/>
    <w:rsid w:val="00220EAE"/>
    <w:rsid w:val="002212CB"/>
    <w:rsid w:val="002217EA"/>
    <w:rsid w:val="0022190E"/>
    <w:rsid w:val="00221E05"/>
    <w:rsid w:val="00221EB8"/>
    <w:rsid w:val="002228B3"/>
    <w:rsid w:val="00223AEC"/>
    <w:rsid w:val="00223E67"/>
    <w:rsid w:val="00224AF2"/>
    <w:rsid w:val="00224BB2"/>
    <w:rsid w:val="00224C82"/>
    <w:rsid w:val="00226049"/>
    <w:rsid w:val="00226626"/>
    <w:rsid w:val="00226CD3"/>
    <w:rsid w:val="002270AF"/>
    <w:rsid w:val="0022736F"/>
    <w:rsid w:val="002273EE"/>
    <w:rsid w:val="00230BCE"/>
    <w:rsid w:val="00231198"/>
    <w:rsid w:val="002338AE"/>
    <w:rsid w:val="00234038"/>
    <w:rsid w:val="002341D1"/>
    <w:rsid w:val="00236180"/>
    <w:rsid w:val="002364B9"/>
    <w:rsid w:val="00236AFF"/>
    <w:rsid w:val="0023725C"/>
    <w:rsid w:val="002372CE"/>
    <w:rsid w:val="00240703"/>
    <w:rsid w:val="00241B26"/>
    <w:rsid w:val="00241EC1"/>
    <w:rsid w:val="00242563"/>
    <w:rsid w:val="002425B2"/>
    <w:rsid w:val="00243648"/>
    <w:rsid w:val="00243796"/>
    <w:rsid w:val="00243921"/>
    <w:rsid w:val="002451F8"/>
    <w:rsid w:val="00246AA5"/>
    <w:rsid w:val="0024775B"/>
    <w:rsid w:val="00250423"/>
    <w:rsid w:val="00250550"/>
    <w:rsid w:val="002506A1"/>
    <w:rsid w:val="0025105F"/>
    <w:rsid w:val="002510CF"/>
    <w:rsid w:val="0025164D"/>
    <w:rsid w:val="00252647"/>
    <w:rsid w:val="002526C0"/>
    <w:rsid w:val="002532AF"/>
    <w:rsid w:val="002532FD"/>
    <w:rsid w:val="00253541"/>
    <w:rsid w:val="00253889"/>
    <w:rsid w:val="002539C6"/>
    <w:rsid w:val="0025486A"/>
    <w:rsid w:val="0025598A"/>
    <w:rsid w:val="00255C1A"/>
    <w:rsid w:val="002569D8"/>
    <w:rsid w:val="0025705F"/>
    <w:rsid w:val="00260F18"/>
    <w:rsid w:val="002610A1"/>
    <w:rsid w:val="0026275B"/>
    <w:rsid w:val="00263417"/>
    <w:rsid w:val="00264901"/>
    <w:rsid w:val="00264A08"/>
    <w:rsid w:val="00265DDE"/>
    <w:rsid w:val="002662D6"/>
    <w:rsid w:val="00270BB0"/>
    <w:rsid w:val="00270BBF"/>
    <w:rsid w:val="00270EE0"/>
    <w:rsid w:val="00270F83"/>
    <w:rsid w:val="00270FAA"/>
    <w:rsid w:val="00271F9C"/>
    <w:rsid w:val="00272D23"/>
    <w:rsid w:val="0027358C"/>
    <w:rsid w:val="00273E73"/>
    <w:rsid w:val="0027449B"/>
    <w:rsid w:val="00274EDA"/>
    <w:rsid w:val="00275F32"/>
    <w:rsid w:val="00276171"/>
    <w:rsid w:val="00276809"/>
    <w:rsid w:val="00277095"/>
    <w:rsid w:val="0027761F"/>
    <w:rsid w:val="0027765C"/>
    <w:rsid w:val="002776D0"/>
    <w:rsid w:val="0028037C"/>
    <w:rsid w:val="0028057B"/>
    <w:rsid w:val="00280FC6"/>
    <w:rsid w:val="00281913"/>
    <w:rsid w:val="0028195C"/>
    <w:rsid w:val="00282EC7"/>
    <w:rsid w:val="002832EB"/>
    <w:rsid w:val="0028406E"/>
    <w:rsid w:val="00284FE0"/>
    <w:rsid w:val="00285231"/>
    <w:rsid w:val="00286617"/>
    <w:rsid w:val="00286671"/>
    <w:rsid w:val="00286C12"/>
    <w:rsid w:val="00286EB0"/>
    <w:rsid w:val="00287773"/>
    <w:rsid w:val="00287D18"/>
    <w:rsid w:val="00290B77"/>
    <w:rsid w:val="0029102F"/>
    <w:rsid w:val="002917DD"/>
    <w:rsid w:val="00291851"/>
    <w:rsid w:val="00291E35"/>
    <w:rsid w:val="00292435"/>
    <w:rsid w:val="00292A15"/>
    <w:rsid w:val="00293041"/>
    <w:rsid w:val="0029318F"/>
    <w:rsid w:val="0029375E"/>
    <w:rsid w:val="00294959"/>
    <w:rsid w:val="00294C8E"/>
    <w:rsid w:val="00294FB8"/>
    <w:rsid w:val="002975B1"/>
    <w:rsid w:val="00297D70"/>
    <w:rsid w:val="00297E21"/>
    <w:rsid w:val="00297F58"/>
    <w:rsid w:val="002A0977"/>
    <w:rsid w:val="002A2685"/>
    <w:rsid w:val="002A2B4D"/>
    <w:rsid w:val="002A2D02"/>
    <w:rsid w:val="002A3B1F"/>
    <w:rsid w:val="002A447F"/>
    <w:rsid w:val="002A44A7"/>
    <w:rsid w:val="002A4A02"/>
    <w:rsid w:val="002A5B7F"/>
    <w:rsid w:val="002A6930"/>
    <w:rsid w:val="002A6A02"/>
    <w:rsid w:val="002A76F7"/>
    <w:rsid w:val="002A7BA5"/>
    <w:rsid w:val="002B037C"/>
    <w:rsid w:val="002B0856"/>
    <w:rsid w:val="002B2AE8"/>
    <w:rsid w:val="002B3308"/>
    <w:rsid w:val="002B35E0"/>
    <w:rsid w:val="002B37B3"/>
    <w:rsid w:val="002B455C"/>
    <w:rsid w:val="002B70E1"/>
    <w:rsid w:val="002C2E96"/>
    <w:rsid w:val="002C35D9"/>
    <w:rsid w:val="002C3756"/>
    <w:rsid w:val="002C56BB"/>
    <w:rsid w:val="002C7960"/>
    <w:rsid w:val="002D07E9"/>
    <w:rsid w:val="002D1677"/>
    <w:rsid w:val="002D1886"/>
    <w:rsid w:val="002D1D76"/>
    <w:rsid w:val="002D1E91"/>
    <w:rsid w:val="002D23F8"/>
    <w:rsid w:val="002D3889"/>
    <w:rsid w:val="002D495C"/>
    <w:rsid w:val="002D4C04"/>
    <w:rsid w:val="002D6F4F"/>
    <w:rsid w:val="002D7384"/>
    <w:rsid w:val="002D7FA1"/>
    <w:rsid w:val="002E2C45"/>
    <w:rsid w:val="002E2CF1"/>
    <w:rsid w:val="002E3315"/>
    <w:rsid w:val="002E409F"/>
    <w:rsid w:val="002E43BE"/>
    <w:rsid w:val="002E5FA9"/>
    <w:rsid w:val="002E6263"/>
    <w:rsid w:val="002E654A"/>
    <w:rsid w:val="002E7688"/>
    <w:rsid w:val="002E7785"/>
    <w:rsid w:val="002E7962"/>
    <w:rsid w:val="002E7F14"/>
    <w:rsid w:val="002F04C6"/>
    <w:rsid w:val="002F0CAB"/>
    <w:rsid w:val="002F182A"/>
    <w:rsid w:val="002F1CCE"/>
    <w:rsid w:val="002F2370"/>
    <w:rsid w:val="002F2437"/>
    <w:rsid w:val="002F40B8"/>
    <w:rsid w:val="002F5C81"/>
    <w:rsid w:val="002F5F4F"/>
    <w:rsid w:val="002F6148"/>
    <w:rsid w:val="002F69F0"/>
    <w:rsid w:val="002F70A4"/>
    <w:rsid w:val="002F7969"/>
    <w:rsid w:val="002F7E60"/>
    <w:rsid w:val="003010D9"/>
    <w:rsid w:val="00301746"/>
    <w:rsid w:val="00301BF2"/>
    <w:rsid w:val="00301C87"/>
    <w:rsid w:val="003021AC"/>
    <w:rsid w:val="00302B30"/>
    <w:rsid w:val="00302D9A"/>
    <w:rsid w:val="0030358D"/>
    <w:rsid w:val="00303B6F"/>
    <w:rsid w:val="00303D8D"/>
    <w:rsid w:val="0030490B"/>
    <w:rsid w:val="00304A0E"/>
    <w:rsid w:val="00304D2A"/>
    <w:rsid w:val="0030578E"/>
    <w:rsid w:val="00305B63"/>
    <w:rsid w:val="00306928"/>
    <w:rsid w:val="00307073"/>
    <w:rsid w:val="00307213"/>
    <w:rsid w:val="0031041C"/>
    <w:rsid w:val="003104DC"/>
    <w:rsid w:val="003108D2"/>
    <w:rsid w:val="00310E12"/>
    <w:rsid w:val="00310E51"/>
    <w:rsid w:val="0031110E"/>
    <w:rsid w:val="00311A1B"/>
    <w:rsid w:val="003129E8"/>
    <w:rsid w:val="00312D54"/>
    <w:rsid w:val="00312E24"/>
    <w:rsid w:val="00313103"/>
    <w:rsid w:val="00313335"/>
    <w:rsid w:val="00313761"/>
    <w:rsid w:val="00313ACC"/>
    <w:rsid w:val="00314925"/>
    <w:rsid w:val="00314CB2"/>
    <w:rsid w:val="00315CC8"/>
    <w:rsid w:val="00315D67"/>
    <w:rsid w:val="00317513"/>
    <w:rsid w:val="003177CF"/>
    <w:rsid w:val="003200ED"/>
    <w:rsid w:val="00320F09"/>
    <w:rsid w:val="003225AD"/>
    <w:rsid w:val="00323B73"/>
    <w:rsid w:val="00324055"/>
    <w:rsid w:val="00325B75"/>
    <w:rsid w:val="00325C89"/>
    <w:rsid w:val="0032658F"/>
    <w:rsid w:val="003268A8"/>
    <w:rsid w:val="00326FFA"/>
    <w:rsid w:val="00327035"/>
    <w:rsid w:val="00327510"/>
    <w:rsid w:val="00327C2B"/>
    <w:rsid w:val="00327E5B"/>
    <w:rsid w:val="00330EA8"/>
    <w:rsid w:val="00331012"/>
    <w:rsid w:val="00331639"/>
    <w:rsid w:val="0033195A"/>
    <w:rsid w:val="00332460"/>
    <w:rsid w:val="00333484"/>
    <w:rsid w:val="00334396"/>
    <w:rsid w:val="00334D0A"/>
    <w:rsid w:val="0033781D"/>
    <w:rsid w:val="00337C70"/>
    <w:rsid w:val="00340488"/>
    <w:rsid w:val="00341454"/>
    <w:rsid w:val="003417A7"/>
    <w:rsid w:val="0034190E"/>
    <w:rsid w:val="00341A45"/>
    <w:rsid w:val="003440F4"/>
    <w:rsid w:val="00344165"/>
    <w:rsid w:val="0034436B"/>
    <w:rsid w:val="0034495A"/>
    <w:rsid w:val="00344C39"/>
    <w:rsid w:val="003463C0"/>
    <w:rsid w:val="00346D7B"/>
    <w:rsid w:val="003472FA"/>
    <w:rsid w:val="003473B2"/>
    <w:rsid w:val="0034757D"/>
    <w:rsid w:val="003501A3"/>
    <w:rsid w:val="003506A8"/>
    <w:rsid w:val="00350862"/>
    <w:rsid w:val="00350981"/>
    <w:rsid w:val="00350C2C"/>
    <w:rsid w:val="003516A1"/>
    <w:rsid w:val="00351862"/>
    <w:rsid w:val="0035243B"/>
    <w:rsid w:val="00352D38"/>
    <w:rsid w:val="00353DF8"/>
    <w:rsid w:val="0035458A"/>
    <w:rsid w:val="003549E4"/>
    <w:rsid w:val="0035661D"/>
    <w:rsid w:val="00360335"/>
    <w:rsid w:val="003617C7"/>
    <w:rsid w:val="003627AA"/>
    <w:rsid w:val="00362F12"/>
    <w:rsid w:val="00363956"/>
    <w:rsid w:val="003642E0"/>
    <w:rsid w:val="0036526C"/>
    <w:rsid w:val="003653A8"/>
    <w:rsid w:val="00366306"/>
    <w:rsid w:val="00366C29"/>
    <w:rsid w:val="003679C8"/>
    <w:rsid w:val="00367B29"/>
    <w:rsid w:val="003706A7"/>
    <w:rsid w:val="00371E0E"/>
    <w:rsid w:val="0037248A"/>
    <w:rsid w:val="0037352F"/>
    <w:rsid w:val="00373761"/>
    <w:rsid w:val="00373870"/>
    <w:rsid w:val="00374233"/>
    <w:rsid w:val="00374533"/>
    <w:rsid w:val="0037509B"/>
    <w:rsid w:val="0037559B"/>
    <w:rsid w:val="00375CB4"/>
    <w:rsid w:val="00375F46"/>
    <w:rsid w:val="00376606"/>
    <w:rsid w:val="00377CE9"/>
    <w:rsid w:val="00380D84"/>
    <w:rsid w:val="00381D29"/>
    <w:rsid w:val="00382A84"/>
    <w:rsid w:val="00383708"/>
    <w:rsid w:val="00384001"/>
    <w:rsid w:val="00384902"/>
    <w:rsid w:val="003855DD"/>
    <w:rsid w:val="00385BDD"/>
    <w:rsid w:val="00385CFC"/>
    <w:rsid w:val="00387012"/>
    <w:rsid w:val="00390062"/>
    <w:rsid w:val="003905DA"/>
    <w:rsid w:val="00392978"/>
    <w:rsid w:val="00392B23"/>
    <w:rsid w:val="00393070"/>
    <w:rsid w:val="00393DEA"/>
    <w:rsid w:val="00394E0A"/>
    <w:rsid w:val="003958C0"/>
    <w:rsid w:val="00396DDB"/>
    <w:rsid w:val="00396E5D"/>
    <w:rsid w:val="003A0EF4"/>
    <w:rsid w:val="003A1435"/>
    <w:rsid w:val="003A20B0"/>
    <w:rsid w:val="003A2785"/>
    <w:rsid w:val="003A3AB8"/>
    <w:rsid w:val="003A4876"/>
    <w:rsid w:val="003A5369"/>
    <w:rsid w:val="003A5D8A"/>
    <w:rsid w:val="003A699A"/>
    <w:rsid w:val="003A6E22"/>
    <w:rsid w:val="003B0BE2"/>
    <w:rsid w:val="003B0CA7"/>
    <w:rsid w:val="003B12CD"/>
    <w:rsid w:val="003B188C"/>
    <w:rsid w:val="003B299F"/>
    <w:rsid w:val="003B37C3"/>
    <w:rsid w:val="003B50D2"/>
    <w:rsid w:val="003B56A5"/>
    <w:rsid w:val="003B5767"/>
    <w:rsid w:val="003B5D8B"/>
    <w:rsid w:val="003B73CD"/>
    <w:rsid w:val="003B78FE"/>
    <w:rsid w:val="003B7C9E"/>
    <w:rsid w:val="003C13BF"/>
    <w:rsid w:val="003C18DE"/>
    <w:rsid w:val="003C1915"/>
    <w:rsid w:val="003C1B11"/>
    <w:rsid w:val="003C236C"/>
    <w:rsid w:val="003C25C5"/>
    <w:rsid w:val="003C273F"/>
    <w:rsid w:val="003C30A8"/>
    <w:rsid w:val="003C30FC"/>
    <w:rsid w:val="003C3236"/>
    <w:rsid w:val="003C3E97"/>
    <w:rsid w:val="003C3EC1"/>
    <w:rsid w:val="003C4C4B"/>
    <w:rsid w:val="003C6E8F"/>
    <w:rsid w:val="003C6F92"/>
    <w:rsid w:val="003C7677"/>
    <w:rsid w:val="003C7863"/>
    <w:rsid w:val="003C794A"/>
    <w:rsid w:val="003D08E1"/>
    <w:rsid w:val="003D093E"/>
    <w:rsid w:val="003D151B"/>
    <w:rsid w:val="003D2AAC"/>
    <w:rsid w:val="003D37C8"/>
    <w:rsid w:val="003D3B51"/>
    <w:rsid w:val="003D4290"/>
    <w:rsid w:val="003D615C"/>
    <w:rsid w:val="003D6A41"/>
    <w:rsid w:val="003D6B63"/>
    <w:rsid w:val="003D6BA4"/>
    <w:rsid w:val="003D7BC7"/>
    <w:rsid w:val="003E01C5"/>
    <w:rsid w:val="003E0CC4"/>
    <w:rsid w:val="003E0D6C"/>
    <w:rsid w:val="003E24D3"/>
    <w:rsid w:val="003E2C40"/>
    <w:rsid w:val="003E33FF"/>
    <w:rsid w:val="003E3A7F"/>
    <w:rsid w:val="003E3B61"/>
    <w:rsid w:val="003E3C72"/>
    <w:rsid w:val="003E3F0E"/>
    <w:rsid w:val="003E424C"/>
    <w:rsid w:val="003E602B"/>
    <w:rsid w:val="003E6F42"/>
    <w:rsid w:val="003E754E"/>
    <w:rsid w:val="003F06E0"/>
    <w:rsid w:val="003F2DC4"/>
    <w:rsid w:val="003F507A"/>
    <w:rsid w:val="003F57F6"/>
    <w:rsid w:val="003F5A88"/>
    <w:rsid w:val="003F5B4C"/>
    <w:rsid w:val="003F7105"/>
    <w:rsid w:val="003F791B"/>
    <w:rsid w:val="003F7E6F"/>
    <w:rsid w:val="0040297E"/>
    <w:rsid w:val="00403054"/>
    <w:rsid w:val="004030ED"/>
    <w:rsid w:val="004058CE"/>
    <w:rsid w:val="004058DD"/>
    <w:rsid w:val="00406F04"/>
    <w:rsid w:val="00407164"/>
    <w:rsid w:val="004073E1"/>
    <w:rsid w:val="0040792D"/>
    <w:rsid w:val="00410E14"/>
    <w:rsid w:val="00411AF3"/>
    <w:rsid w:val="00412DF3"/>
    <w:rsid w:val="00413721"/>
    <w:rsid w:val="00413A57"/>
    <w:rsid w:val="00414843"/>
    <w:rsid w:val="0041541C"/>
    <w:rsid w:val="00415BA7"/>
    <w:rsid w:val="00415DAF"/>
    <w:rsid w:val="0041718F"/>
    <w:rsid w:val="00417994"/>
    <w:rsid w:val="00420312"/>
    <w:rsid w:val="004210EC"/>
    <w:rsid w:val="004210F2"/>
    <w:rsid w:val="0042215B"/>
    <w:rsid w:val="004221E2"/>
    <w:rsid w:val="004224D8"/>
    <w:rsid w:val="004234A2"/>
    <w:rsid w:val="004238B1"/>
    <w:rsid w:val="0042429B"/>
    <w:rsid w:val="004245CD"/>
    <w:rsid w:val="0042464E"/>
    <w:rsid w:val="00424C1B"/>
    <w:rsid w:val="00424EDA"/>
    <w:rsid w:val="0042551E"/>
    <w:rsid w:val="0042618B"/>
    <w:rsid w:val="00431237"/>
    <w:rsid w:val="00432B27"/>
    <w:rsid w:val="00432BE6"/>
    <w:rsid w:val="00434E89"/>
    <w:rsid w:val="00435B87"/>
    <w:rsid w:val="0043690F"/>
    <w:rsid w:val="0043728C"/>
    <w:rsid w:val="0043740F"/>
    <w:rsid w:val="00437E67"/>
    <w:rsid w:val="00440075"/>
    <w:rsid w:val="00440222"/>
    <w:rsid w:val="004415C9"/>
    <w:rsid w:val="00441E8F"/>
    <w:rsid w:val="00444287"/>
    <w:rsid w:val="00444500"/>
    <w:rsid w:val="00445F24"/>
    <w:rsid w:val="00447DB3"/>
    <w:rsid w:val="004502E7"/>
    <w:rsid w:val="00451479"/>
    <w:rsid w:val="0045251B"/>
    <w:rsid w:val="00452A90"/>
    <w:rsid w:val="00452EB2"/>
    <w:rsid w:val="0045422E"/>
    <w:rsid w:val="0045491C"/>
    <w:rsid w:val="004550BD"/>
    <w:rsid w:val="004553A2"/>
    <w:rsid w:val="004553BD"/>
    <w:rsid w:val="00455ECF"/>
    <w:rsid w:val="0045657D"/>
    <w:rsid w:val="004576C0"/>
    <w:rsid w:val="004576D4"/>
    <w:rsid w:val="00460D65"/>
    <w:rsid w:val="004618EC"/>
    <w:rsid w:val="00461FF3"/>
    <w:rsid w:val="00462046"/>
    <w:rsid w:val="00464252"/>
    <w:rsid w:val="004655B7"/>
    <w:rsid w:val="00466572"/>
    <w:rsid w:val="00466DEC"/>
    <w:rsid w:val="0046708F"/>
    <w:rsid w:val="00467524"/>
    <w:rsid w:val="00467956"/>
    <w:rsid w:val="00467D5D"/>
    <w:rsid w:val="00470398"/>
    <w:rsid w:val="00470444"/>
    <w:rsid w:val="00470AC8"/>
    <w:rsid w:val="00470E45"/>
    <w:rsid w:val="00471406"/>
    <w:rsid w:val="00471DC9"/>
    <w:rsid w:val="00472531"/>
    <w:rsid w:val="00472BB2"/>
    <w:rsid w:val="00473CBE"/>
    <w:rsid w:val="004745E7"/>
    <w:rsid w:val="0047604B"/>
    <w:rsid w:val="00476A09"/>
    <w:rsid w:val="00476F9B"/>
    <w:rsid w:val="00477FD1"/>
    <w:rsid w:val="004802BB"/>
    <w:rsid w:val="00482817"/>
    <w:rsid w:val="00482DAC"/>
    <w:rsid w:val="00483E57"/>
    <w:rsid w:val="0048443E"/>
    <w:rsid w:val="0048528C"/>
    <w:rsid w:val="004853A0"/>
    <w:rsid w:val="00485922"/>
    <w:rsid w:val="00485AA2"/>
    <w:rsid w:val="004865E5"/>
    <w:rsid w:val="004918AC"/>
    <w:rsid w:val="00491A70"/>
    <w:rsid w:val="00491E5A"/>
    <w:rsid w:val="00493216"/>
    <w:rsid w:val="00493FF3"/>
    <w:rsid w:val="00495AC1"/>
    <w:rsid w:val="004960BE"/>
    <w:rsid w:val="00496258"/>
    <w:rsid w:val="00496730"/>
    <w:rsid w:val="004973AE"/>
    <w:rsid w:val="004A0064"/>
    <w:rsid w:val="004A03B5"/>
    <w:rsid w:val="004A0FA8"/>
    <w:rsid w:val="004A1248"/>
    <w:rsid w:val="004A195A"/>
    <w:rsid w:val="004A2683"/>
    <w:rsid w:val="004A3D01"/>
    <w:rsid w:val="004A4505"/>
    <w:rsid w:val="004A452F"/>
    <w:rsid w:val="004A5676"/>
    <w:rsid w:val="004A5FAB"/>
    <w:rsid w:val="004A651F"/>
    <w:rsid w:val="004A6877"/>
    <w:rsid w:val="004A779B"/>
    <w:rsid w:val="004A79A3"/>
    <w:rsid w:val="004A7A83"/>
    <w:rsid w:val="004A7B84"/>
    <w:rsid w:val="004A7EDB"/>
    <w:rsid w:val="004B00BD"/>
    <w:rsid w:val="004B04B7"/>
    <w:rsid w:val="004B5037"/>
    <w:rsid w:val="004B5601"/>
    <w:rsid w:val="004B5B8D"/>
    <w:rsid w:val="004B6ADD"/>
    <w:rsid w:val="004B6BB8"/>
    <w:rsid w:val="004B6DD6"/>
    <w:rsid w:val="004C1F38"/>
    <w:rsid w:val="004C1F7F"/>
    <w:rsid w:val="004C264D"/>
    <w:rsid w:val="004C30BE"/>
    <w:rsid w:val="004C331E"/>
    <w:rsid w:val="004C3F86"/>
    <w:rsid w:val="004C4228"/>
    <w:rsid w:val="004C423A"/>
    <w:rsid w:val="004C426F"/>
    <w:rsid w:val="004C4329"/>
    <w:rsid w:val="004C4B41"/>
    <w:rsid w:val="004C5026"/>
    <w:rsid w:val="004C50F1"/>
    <w:rsid w:val="004C52C7"/>
    <w:rsid w:val="004C6213"/>
    <w:rsid w:val="004C7334"/>
    <w:rsid w:val="004D01C2"/>
    <w:rsid w:val="004D0CC7"/>
    <w:rsid w:val="004D1B22"/>
    <w:rsid w:val="004D23DD"/>
    <w:rsid w:val="004D29F8"/>
    <w:rsid w:val="004D2A09"/>
    <w:rsid w:val="004D2A74"/>
    <w:rsid w:val="004D2A99"/>
    <w:rsid w:val="004D43FC"/>
    <w:rsid w:val="004D4DCA"/>
    <w:rsid w:val="004D57FC"/>
    <w:rsid w:val="004D6F7B"/>
    <w:rsid w:val="004D7110"/>
    <w:rsid w:val="004D755D"/>
    <w:rsid w:val="004D7C07"/>
    <w:rsid w:val="004D7C4B"/>
    <w:rsid w:val="004E0F34"/>
    <w:rsid w:val="004E19A5"/>
    <w:rsid w:val="004E2797"/>
    <w:rsid w:val="004E3821"/>
    <w:rsid w:val="004E390B"/>
    <w:rsid w:val="004E41FC"/>
    <w:rsid w:val="004E4CC0"/>
    <w:rsid w:val="004E53BB"/>
    <w:rsid w:val="004E6966"/>
    <w:rsid w:val="004E70DA"/>
    <w:rsid w:val="004E7C71"/>
    <w:rsid w:val="004F2C01"/>
    <w:rsid w:val="004F3823"/>
    <w:rsid w:val="004F4810"/>
    <w:rsid w:val="004F4E7F"/>
    <w:rsid w:val="004F4FB9"/>
    <w:rsid w:val="004F5758"/>
    <w:rsid w:val="004F5814"/>
    <w:rsid w:val="004F5FCE"/>
    <w:rsid w:val="004F61D6"/>
    <w:rsid w:val="005002A2"/>
    <w:rsid w:val="00500371"/>
    <w:rsid w:val="00500945"/>
    <w:rsid w:val="005011CA"/>
    <w:rsid w:val="0050270A"/>
    <w:rsid w:val="00502824"/>
    <w:rsid w:val="00502D4E"/>
    <w:rsid w:val="00503349"/>
    <w:rsid w:val="00503F1D"/>
    <w:rsid w:val="0050434A"/>
    <w:rsid w:val="00504453"/>
    <w:rsid w:val="00505F1C"/>
    <w:rsid w:val="00506094"/>
    <w:rsid w:val="00506531"/>
    <w:rsid w:val="00506E04"/>
    <w:rsid w:val="00506F59"/>
    <w:rsid w:val="00506F6D"/>
    <w:rsid w:val="00510BCF"/>
    <w:rsid w:val="005114A4"/>
    <w:rsid w:val="00511741"/>
    <w:rsid w:val="005126B4"/>
    <w:rsid w:val="005126B8"/>
    <w:rsid w:val="005127B9"/>
    <w:rsid w:val="00512DF3"/>
    <w:rsid w:val="00513385"/>
    <w:rsid w:val="005142A2"/>
    <w:rsid w:val="005143F8"/>
    <w:rsid w:val="00514E13"/>
    <w:rsid w:val="005162DC"/>
    <w:rsid w:val="00516390"/>
    <w:rsid w:val="00516A8B"/>
    <w:rsid w:val="00517626"/>
    <w:rsid w:val="005200AE"/>
    <w:rsid w:val="00520C47"/>
    <w:rsid w:val="005210C0"/>
    <w:rsid w:val="0052121C"/>
    <w:rsid w:val="0052141E"/>
    <w:rsid w:val="00521933"/>
    <w:rsid w:val="00521E77"/>
    <w:rsid w:val="0052221F"/>
    <w:rsid w:val="0052386C"/>
    <w:rsid w:val="005239BF"/>
    <w:rsid w:val="00524909"/>
    <w:rsid w:val="00526209"/>
    <w:rsid w:val="0052660D"/>
    <w:rsid w:val="0052709D"/>
    <w:rsid w:val="0052757A"/>
    <w:rsid w:val="00527996"/>
    <w:rsid w:val="00527A73"/>
    <w:rsid w:val="00527E23"/>
    <w:rsid w:val="00530A2C"/>
    <w:rsid w:val="0053269C"/>
    <w:rsid w:val="00532922"/>
    <w:rsid w:val="0053293A"/>
    <w:rsid w:val="005331C2"/>
    <w:rsid w:val="00533D9A"/>
    <w:rsid w:val="0053411F"/>
    <w:rsid w:val="00534512"/>
    <w:rsid w:val="00535512"/>
    <w:rsid w:val="00535F5D"/>
    <w:rsid w:val="005374AD"/>
    <w:rsid w:val="00537C8F"/>
    <w:rsid w:val="00540231"/>
    <w:rsid w:val="005402B1"/>
    <w:rsid w:val="0054080D"/>
    <w:rsid w:val="00540AF3"/>
    <w:rsid w:val="005411B1"/>
    <w:rsid w:val="0054209B"/>
    <w:rsid w:val="0054237E"/>
    <w:rsid w:val="0054259E"/>
    <w:rsid w:val="00542A53"/>
    <w:rsid w:val="005434C7"/>
    <w:rsid w:val="00543F94"/>
    <w:rsid w:val="00547E07"/>
    <w:rsid w:val="00551437"/>
    <w:rsid w:val="00551B91"/>
    <w:rsid w:val="005522F1"/>
    <w:rsid w:val="005528DF"/>
    <w:rsid w:val="00552C6E"/>
    <w:rsid w:val="00553123"/>
    <w:rsid w:val="005561E8"/>
    <w:rsid w:val="0055728E"/>
    <w:rsid w:val="0056012D"/>
    <w:rsid w:val="005603F9"/>
    <w:rsid w:val="00560748"/>
    <w:rsid w:val="00562729"/>
    <w:rsid w:val="00562754"/>
    <w:rsid w:val="0056310A"/>
    <w:rsid w:val="0056408D"/>
    <w:rsid w:val="005649D5"/>
    <w:rsid w:val="00565676"/>
    <w:rsid w:val="00565F56"/>
    <w:rsid w:val="00567511"/>
    <w:rsid w:val="0057213F"/>
    <w:rsid w:val="00572945"/>
    <w:rsid w:val="005729A1"/>
    <w:rsid w:val="0057326C"/>
    <w:rsid w:val="00573E28"/>
    <w:rsid w:val="0057419C"/>
    <w:rsid w:val="00574611"/>
    <w:rsid w:val="00575241"/>
    <w:rsid w:val="0057526B"/>
    <w:rsid w:val="005754FE"/>
    <w:rsid w:val="00575A27"/>
    <w:rsid w:val="005767A5"/>
    <w:rsid w:val="00576C27"/>
    <w:rsid w:val="00577196"/>
    <w:rsid w:val="005778FF"/>
    <w:rsid w:val="00577B93"/>
    <w:rsid w:val="0058061A"/>
    <w:rsid w:val="00581D10"/>
    <w:rsid w:val="005827F0"/>
    <w:rsid w:val="005831E0"/>
    <w:rsid w:val="005832DF"/>
    <w:rsid w:val="00583CF9"/>
    <w:rsid w:val="00585762"/>
    <w:rsid w:val="00585BAA"/>
    <w:rsid w:val="005905FC"/>
    <w:rsid w:val="005911EE"/>
    <w:rsid w:val="0059139F"/>
    <w:rsid w:val="00591656"/>
    <w:rsid w:val="00592FED"/>
    <w:rsid w:val="0059334C"/>
    <w:rsid w:val="005939D8"/>
    <w:rsid w:val="00594C70"/>
    <w:rsid w:val="00594F42"/>
    <w:rsid w:val="00595753"/>
    <w:rsid w:val="00595E12"/>
    <w:rsid w:val="0059606F"/>
    <w:rsid w:val="0059648F"/>
    <w:rsid w:val="00596934"/>
    <w:rsid w:val="00596964"/>
    <w:rsid w:val="00596D5A"/>
    <w:rsid w:val="00597F53"/>
    <w:rsid w:val="00597FBF"/>
    <w:rsid w:val="005A08C5"/>
    <w:rsid w:val="005A1437"/>
    <w:rsid w:val="005A1628"/>
    <w:rsid w:val="005A20FC"/>
    <w:rsid w:val="005A25B4"/>
    <w:rsid w:val="005A34F0"/>
    <w:rsid w:val="005A356F"/>
    <w:rsid w:val="005A39EE"/>
    <w:rsid w:val="005A3B08"/>
    <w:rsid w:val="005A3F43"/>
    <w:rsid w:val="005A4088"/>
    <w:rsid w:val="005A4499"/>
    <w:rsid w:val="005A4B77"/>
    <w:rsid w:val="005A592D"/>
    <w:rsid w:val="005A5EAF"/>
    <w:rsid w:val="005A632F"/>
    <w:rsid w:val="005A685C"/>
    <w:rsid w:val="005B17A9"/>
    <w:rsid w:val="005B1EEA"/>
    <w:rsid w:val="005B2120"/>
    <w:rsid w:val="005B2C2C"/>
    <w:rsid w:val="005B2D41"/>
    <w:rsid w:val="005B2E02"/>
    <w:rsid w:val="005B34F5"/>
    <w:rsid w:val="005B4286"/>
    <w:rsid w:val="005B44E4"/>
    <w:rsid w:val="005B45C5"/>
    <w:rsid w:val="005B462B"/>
    <w:rsid w:val="005B4F92"/>
    <w:rsid w:val="005B5054"/>
    <w:rsid w:val="005B53B3"/>
    <w:rsid w:val="005B6F5D"/>
    <w:rsid w:val="005B73F0"/>
    <w:rsid w:val="005B7BD0"/>
    <w:rsid w:val="005C09E3"/>
    <w:rsid w:val="005C1346"/>
    <w:rsid w:val="005C1601"/>
    <w:rsid w:val="005C24BF"/>
    <w:rsid w:val="005C2604"/>
    <w:rsid w:val="005C4256"/>
    <w:rsid w:val="005C53B8"/>
    <w:rsid w:val="005C5931"/>
    <w:rsid w:val="005C6558"/>
    <w:rsid w:val="005C6714"/>
    <w:rsid w:val="005C7203"/>
    <w:rsid w:val="005C7312"/>
    <w:rsid w:val="005C7F8F"/>
    <w:rsid w:val="005D030B"/>
    <w:rsid w:val="005D1409"/>
    <w:rsid w:val="005D233C"/>
    <w:rsid w:val="005D2931"/>
    <w:rsid w:val="005D2DE6"/>
    <w:rsid w:val="005D3A12"/>
    <w:rsid w:val="005D3AC4"/>
    <w:rsid w:val="005D3E60"/>
    <w:rsid w:val="005D3F82"/>
    <w:rsid w:val="005D530A"/>
    <w:rsid w:val="005D539D"/>
    <w:rsid w:val="005D598C"/>
    <w:rsid w:val="005D5FD6"/>
    <w:rsid w:val="005D66FC"/>
    <w:rsid w:val="005D67C4"/>
    <w:rsid w:val="005E0D45"/>
    <w:rsid w:val="005E3254"/>
    <w:rsid w:val="005E3C43"/>
    <w:rsid w:val="005E3D84"/>
    <w:rsid w:val="005E4FDF"/>
    <w:rsid w:val="005E51B1"/>
    <w:rsid w:val="005E548A"/>
    <w:rsid w:val="005E5B12"/>
    <w:rsid w:val="005E5F9E"/>
    <w:rsid w:val="005E64EF"/>
    <w:rsid w:val="005E7266"/>
    <w:rsid w:val="005F0217"/>
    <w:rsid w:val="005F17FF"/>
    <w:rsid w:val="005F2545"/>
    <w:rsid w:val="005F2D54"/>
    <w:rsid w:val="005F312A"/>
    <w:rsid w:val="005F3E86"/>
    <w:rsid w:val="005F3FBE"/>
    <w:rsid w:val="005F46F9"/>
    <w:rsid w:val="005F470B"/>
    <w:rsid w:val="005F50F1"/>
    <w:rsid w:val="005F5654"/>
    <w:rsid w:val="005F6C9F"/>
    <w:rsid w:val="005F7CD9"/>
    <w:rsid w:val="0060067F"/>
    <w:rsid w:val="006006B1"/>
    <w:rsid w:val="00600E68"/>
    <w:rsid w:val="006016AB"/>
    <w:rsid w:val="00601C06"/>
    <w:rsid w:val="00602340"/>
    <w:rsid w:val="00602A6A"/>
    <w:rsid w:val="00603100"/>
    <w:rsid w:val="006040AC"/>
    <w:rsid w:val="006044BF"/>
    <w:rsid w:val="006056D3"/>
    <w:rsid w:val="0060646B"/>
    <w:rsid w:val="00610B1F"/>
    <w:rsid w:val="00610CD9"/>
    <w:rsid w:val="006139C0"/>
    <w:rsid w:val="006141B5"/>
    <w:rsid w:val="00614F90"/>
    <w:rsid w:val="006151EA"/>
    <w:rsid w:val="00615962"/>
    <w:rsid w:val="00616DF6"/>
    <w:rsid w:val="00616E4A"/>
    <w:rsid w:val="00620955"/>
    <w:rsid w:val="00620C12"/>
    <w:rsid w:val="00620FA5"/>
    <w:rsid w:val="00621BDF"/>
    <w:rsid w:val="00623AAD"/>
    <w:rsid w:val="00623ACA"/>
    <w:rsid w:val="0062422E"/>
    <w:rsid w:val="006244BB"/>
    <w:rsid w:val="00625731"/>
    <w:rsid w:val="00625BF0"/>
    <w:rsid w:val="00625D63"/>
    <w:rsid w:val="00626C90"/>
    <w:rsid w:val="00627E26"/>
    <w:rsid w:val="006300AE"/>
    <w:rsid w:val="00630B8D"/>
    <w:rsid w:val="00631A90"/>
    <w:rsid w:val="00631D3C"/>
    <w:rsid w:val="006328AF"/>
    <w:rsid w:val="0063332A"/>
    <w:rsid w:val="0063411A"/>
    <w:rsid w:val="0063411E"/>
    <w:rsid w:val="00634246"/>
    <w:rsid w:val="00634708"/>
    <w:rsid w:val="0063492E"/>
    <w:rsid w:val="00634F15"/>
    <w:rsid w:val="00636DD8"/>
    <w:rsid w:val="00637090"/>
    <w:rsid w:val="00637449"/>
    <w:rsid w:val="006378D3"/>
    <w:rsid w:val="00637B93"/>
    <w:rsid w:val="00641055"/>
    <w:rsid w:val="00641355"/>
    <w:rsid w:val="006413D1"/>
    <w:rsid w:val="00642819"/>
    <w:rsid w:val="00643C96"/>
    <w:rsid w:val="00644165"/>
    <w:rsid w:val="00647294"/>
    <w:rsid w:val="00647895"/>
    <w:rsid w:val="00650452"/>
    <w:rsid w:val="0065046F"/>
    <w:rsid w:val="00650596"/>
    <w:rsid w:val="006517AE"/>
    <w:rsid w:val="00651E4F"/>
    <w:rsid w:val="006528B3"/>
    <w:rsid w:val="00652918"/>
    <w:rsid w:val="0065370D"/>
    <w:rsid w:val="00654119"/>
    <w:rsid w:val="00654A8B"/>
    <w:rsid w:val="00655175"/>
    <w:rsid w:val="00657F55"/>
    <w:rsid w:val="00660257"/>
    <w:rsid w:val="00660E3B"/>
    <w:rsid w:val="006613FD"/>
    <w:rsid w:val="00661B17"/>
    <w:rsid w:val="00662BB5"/>
    <w:rsid w:val="00662DB6"/>
    <w:rsid w:val="00663F9A"/>
    <w:rsid w:val="00664481"/>
    <w:rsid w:val="00666F00"/>
    <w:rsid w:val="0066747C"/>
    <w:rsid w:val="00670386"/>
    <w:rsid w:val="0067202F"/>
    <w:rsid w:val="0067268C"/>
    <w:rsid w:val="00672C08"/>
    <w:rsid w:val="00672CE7"/>
    <w:rsid w:val="006737C8"/>
    <w:rsid w:val="00673B99"/>
    <w:rsid w:val="00675809"/>
    <w:rsid w:val="006761C1"/>
    <w:rsid w:val="0067661C"/>
    <w:rsid w:val="006777B7"/>
    <w:rsid w:val="00677C9B"/>
    <w:rsid w:val="00677E00"/>
    <w:rsid w:val="00677FAE"/>
    <w:rsid w:val="00680468"/>
    <w:rsid w:val="00681213"/>
    <w:rsid w:val="00681231"/>
    <w:rsid w:val="00681E31"/>
    <w:rsid w:val="00681EA3"/>
    <w:rsid w:val="00682E4B"/>
    <w:rsid w:val="00684E9C"/>
    <w:rsid w:val="006854BC"/>
    <w:rsid w:val="00685ED3"/>
    <w:rsid w:val="0068658E"/>
    <w:rsid w:val="006866C7"/>
    <w:rsid w:val="006869A3"/>
    <w:rsid w:val="00686ABF"/>
    <w:rsid w:val="006905A4"/>
    <w:rsid w:val="00691D49"/>
    <w:rsid w:val="00692183"/>
    <w:rsid w:val="006922A3"/>
    <w:rsid w:val="006922CB"/>
    <w:rsid w:val="00692402"/>
    <w:rsid w:val="006926BB"/>
    <w:rsid w:val="006933AA"/>
    <w:rsid w:val="0069350E"/>
    <w:rsid w:val="006942DB"/>
    <w:rsid w:val="00694572"/>
    <w:rsid w:val="006958F0"/>
    <w:rsid w:val="00695EA4"/>
    <w:rsid w:val="006A0094"/>
    <w:rsid w:val="006A0B46"/>
    <w:rsid w:val="006A0CA1"/>
    <w:rsid w:val="006A161C"/>
    <w:rsid w:val="006A1B37"/>
    <w:rsid w:val="006A2695"/>
    <w:rsid w:val="006A2BCB"/>
    <w:rsid w:val="006A333B"/>
    <w:rsid w:val="006A34F6"/>
    <w:rsid w:val="006A5906"/>
    <w:rsid w:val="006A5B0F"/>
    <w:rsid w:val="006A5CB6"/>
    <w:rsid w:val="006A6774"/>
    <w:rsid w:val="006A6AA3"/>
    <w:rsid w:val="006A6ACF"/>
    <w:rsid w:val="006A708F"/>
    <w:rsid w:val="006A7C85"/>
    <w:rsid w:val="006B028F"/>
    <w:rsid w:val="006B1743"/>
    <w:rsid w:val="006B17EB"/>
    <w:rsid w:val="006B2166"/>
    <w:rsid w:val="006B2C80"/>
    <w:rsid w:val="006B37B1"/>
    <w:rsid w:val="006B39E6"/>
    <w:rsid w:val="006B3B4D"/>
    <w:rsid w:val="006B3D21"/>
    <w:rsid w:val="006B49F7"/>
    <w:rsid w:val="006B4B05"/>
    <w:rsid w:val="006B530E"/>
    <w:rsid w:val="006B5BF9"/>
    <w:rsid w:val="006B6F24"/>
    <w:rsid w:val="006B7275"/>
    <w:rsid w:val="006C01F9"/>
    <w:rsid w:val="006C0EDD"/>
    <w:rsid w:val="006C1531"/>
    <w:rsid w:val="006C19BE"/>
    <w:rsid w:val="006C1C84"/>
    <w:rsid w:val="006C2465"/>
    <w:rsid w:val="006C26E8"/>
    <w:rsid w:val="006C2A15"/>
    <w:rsid w:val="006C2B06"/>
    <w:rsid w:val="006C3157"/>
    <w:rsid w:val="006C4DE5"/>
    <w:rsid w:val="006C4F56"/>
    <w:rsid w:val="006C5080"/>
    <w:rsid w:val="006D0C4B"/>
    <w:rsid w:val="006D0D98"/>
    <w:rsid w:val="006D1625"/>
    <w:rsid w:val="006D1A5F"/>
    <w:rsid w:val="006D1C8F"/>
    <w:rsid w:val="006D1FC6"/>
    <w:rsid w:val="006D2221"/>
    <w:rsid w:val="006D25AA"/>
    <w:rsid w:val="006D28B3"/>
    <w:rsid w:val="006D2B3D"/>
    <w:rsid w:val="006D2CAB"/>
    <w:rsid w:val="006D302C"/>
    <w:rsid w:val="006D524D"/>
    <w:rsid w:val="006D5466"/>
    <w:rsid w:val="006D6A0A"/>
    <w:rsid w:val="006D6B8D"/>
    <w:rsid w:val="006E02EB"/>
    <w:rsid w:val="006E0758"/>
    <w:rsid w:val="006E15AE"/>
    <w:rsid w:val="006E2854"/>
    <w:rsid w:val="006E2BB6"/>
    <w:rsid w:val="006E3896"/>
    <w:rsid w:val="006E4DAA"/>
    <w:rsid w:val="006E5C1C"/>
    <w:rsid w:val="006E754C"/>
    <w:rsid w:val="006F30BF"/>
    <w:rsid w:val="006F3E67"/>
    <w:rsid w:val="006F4F47"/>
    <w:rsid w:val="006F5506"/>
    <w:rsid w:val="006F5B58"/>
    <w:rsid w:val="006F66B2"/>
    <w:rsid w:val="006F6F6F"/>
    <w:rsid w:val="006F7097"/>
    <w:rsid w:val="006F7572"/>
    <w:rsid w:val="007017FE"/>
    <w:rsid w:val="00701B3B"/>
    <w:rsid w:val="00702287"/>
    <w:rsid w:val="00702691"/>
    <w:rsid w:val="00702A9F"/>
    <w:rsid w:val="0070380A"/>
    <w:rsid w:val="00704627"/>
    <w:rsid w:val="00704D91"/>
    <w:rsid w:val="00704F70"/>
    <w:rsid w:val="0070527A"/>
    <w:rsid w:val="00705F89"/>
    <w:rsid w:val="0070704D"/>
    <w:rsid w:val="007077B5"/>
    <w:rsid w:val="00710211"/>
    <w:rsid w:val="00710506"/>
    <w:rsid w:val="0071071D"/>
    <w:rsid w:val="00710AA6"/>
    <w:rsid w:val="0071119A"/>
    <w:rsid w:val="00711215"/>
    <w:rsid w:val="007112CB"/>
    <w:rsid w:val="0071243F"/>
    <w:rsid w:val="00712A84"/>
    <w:rsid w:val="007139BC"/>
    <w:rsid w:val="00713D63"/>
    <w:rsid w:val="00713FF1"/>
    <w:rsid w:val="00714AD7"/>
    <w:rsid w:val="0071515E"/>
    <w:rsid w:val="00715473"/>
    <w:rsid w:val="00715475"/>
    <w:rsid w:val="00715477"/>
    <w:rsid w:val="007158AB"/>
    <w:rsid w:val="00715D75"/>
    <w:rsid w:val="0071744E"/>
    <w:rsid w:val="00717E4A"/>
    <w:rsid w:val="00717EC1"/>
    <w:rsid w:val="00720458"/>
    <w:rsid w:val="007207A1"/>
    <w:rsid w:val="00721961"/>
    <w:rsid w:val="0072260F"/>
    <w:rsid w:val="00723321"/>
    <w:rsid w:val="00724085"/>
    <w:rsid w:val="0072563D"/>
    <w:rsid w:val="00725720"/>
    <w:rsid w:val="00725B0F"/>
    <w:rsid w:val="007275F3"/>
    <w:rsid w:val="00730B4D"/>
    <w:rsid w:val="00730E29"/>
    <w:rsid w:val="00732268"/>
    <w:rsid w:val="007322A3"/>
    <w:rsid w:val="00732493"/>
    <w:rsid w:val="00733489"/>
    <w:rsid w:val="00733C2E"/>
    <w:rsid w:val="007352C0"/>
    <w:rsid w:val="00735370"/>
    <w:rsid w:val="00735EA5"/>
    <w:rsid w:val="0073600B"/>
    <w:rsid w:val="00736F65"/>
    <w:rsid w:val="007403CA"/>
    <w:rsid w:val="007406B9"/>
    <w:rsid w:val="00741486"/>
    <w:rsid w:val="00742FEF"/>
    <w:rsid w:val="00744F2E"/>
    <w:rsid w:val="00744FEF"/>
    <w:rsid w:val="007451BF"/>
    <w:rsid w:val="00745C4F"/>
    <w:rsid w:val="00746C5D"/>
    <w:rsid w:val="00747354"/>
    <w:rsid w:val="0074736C"/>
    <w:rsid w:val="00750122"/>
    <w:rsid w:val="007501BE"/>
    <w:rsid w:val="00750321"/>
    <w:rsid w:val="007508BE"/>
    <w:rsid w:val="00750C5D"/>
    <w:rsid w:val="00750EC8"/>
    <w:rsid w:val="00750FF1"/>
    <w:rsid w:val="00752892"/>
    <w:rsid w:val="00752E03"/>
    <w:rsid w:val="00753845"/>
    <w:rsid w:val="00753CDB"/>
    <w:rsid w:val="007541E0"/>
    <w:rsid w:val="007548B7"/>
    <w:rsid w:val="00754944"/>
    <w:rsid w:val="007567FD"/>
    <w:rsid w:val="00756FA5"/>
    <w:rsid w:val="00757032"/>
    <w:rsid w:val="007601A2"/>
    <w:rsid w:val="00761F72"/>
    <w:rsid w:val="00762E69"/>
    <w:rsid w:val="0076347B"/>
    <w:rsid w:val="00763E81"/>
    <w:rsid w:val="00764067"/>
    <w:rsid w:val="00764137"/>
    <w:rsid w:val="00765A55"/>
    <w:rsid w:val="00765C1A"/>
    <w:rsid w:val="00766A26"/>
    <w:rsid w:val="00766BA5"/>
    <w:rsid w:val="00767AED"/>
    <w:rsid w:val="007705A6"/>
    <w:rsid w:val="00770666"/>
    <w:rsid w:val="00771381"/>
    <w:rsid w:val="0077221C"/>
    <w:rsid w:val="00772F04"/>
    <w:rsid w:val="007739E6"/>
    <w:rsid w:val="00773B1F"/>
    <w:rsid w:val="00773B2A"/>
    <w:rsid w:val="00774464"/>
    <w:rsid w:val="007750C9"/>
    <w:rsid w:val="0077647D"/>
    <w:rsid w:val="00776DC3"/>
    <w:rsid w:val="00777E03"/>
    <w:rsid w:val="00780C2B"/>
    <w:rsid w:val="00780E2C"/>
    <w:rsid w:val="00782266"/>
    <w:rsid w:val="007827ED"/>
    <w:rsid w:val="00782813"/>
    <w:rsid w:val="007836F7"/>
    <w:rsid w:val="00783946"/>
    <w:rsid w:val="00783A01"/>
    <w:rsid w:val="00785171"/>
    <w:rsid w:val="0078614E"/>
    <w:rsid w:val="00786C38"/>
    <w:rsid w:val="00787073"/>
    <w:rsid w:val="00787819"/>
    <w:rsid w:val="00787A18"/>
    <w:rsid w:val="00787C6A"/>
    <w:rsid w:val="007900B9"/>
    <w:rsid w:val="007912DD"/>
    <w:rsid w:val="00791F08"/>
    <w:rsid w:val="0079404F"/>
    <w:rsid w:val="00794F6F"/>
    <w:rsid w:val="00796046"/>
    <w:rsid w:val="007968F7"/>
    <w:rsid w:val="00797A45"/>
    <w:rsid w:val="00797E01"/>
    <w:rsid w:val="007A03BA"/>
    <w:rsid w:val="007A0711"/>
    <w:rsid w:val="007A12F2"/>
    <w:rsid w:val="007A1AA5"/>
    <w:rsid w:val="007A1C7E"/>
    <w:rsid w:val="007A1DA3"/>
    <w:rsid w:val="007A3612"/>
    <w:rsid w:val="007A3917"/>
    <w:rsid w:val="007A3BA2"/>
    <w:rsid w:val="007A45CD"/>
    <w:rsid w:val="007A4BFA"/>
    <w:rsid w:val="007A5F88"/>
    <w:rsid w:val="007B0E22"/>
    <w:rsid w:val="007B0EAA"/>
    <w:rsid w:val="007B0EC0"/>
    <w:rsid w:val="007B2BF0"/>
    <w:rsid w:val="007B3CF7"/>
    <w:rsid w:val="007B4264"/>
    <w:rsid w:val="007B4590"/>
    <w:rsid w:val="007B4B9B"/>
    <w:rsid w:val="007B5C05"/>
    <w:rsid w:val="007B5FE4"/>
    <w:rsid w:val="007B6BED"/>
    <w:rsid w:val="007B726E"/>
    <w:rsid w:val="007C031C"/>
    <w:rsid w:val="007C16B9"/>
    <w:rsid w:val="007C281B"/>
    <w:rsid w:val="007C2CAD"/>
    <w:rsid w:val="007C2E86"/>
    <w:rsid w:val="007C3B42"/>
    <w:rsid w:val="007C3CD5"/>
    <w:rsid w:val="007C5239"/>
    <w:rsid w:val="007C5CD3"/>
    <w:rsid w:val="007C6064"/>
    <w:rsid w:val="007D0750"/>
    <w:rsid w:val="007D07F0"/>
    <w:rsid w:val="007D0A81"/>
    <w:rsid w:val="007D0C57"/>
    <w:rsid w:val="007D0CA3"/>
    <w:rsid w:val="007D19A1"/>
    <w:rsid w:val="007D22C1"/>
    <w:rsid w:val="007D3C2B"/>
    <w:rsid w:val="007D40B6"/>
    <w:rsid w:val="007D4155"/>
    <w:rsid w:val="007D7380"/>
    <w:rsid w:val="007E054A"/>
    <w:rsid w:val="007E0B09"/>
    <w:rsid w:val="007E1687"/>
    <w:rsid w:val="007E1AE3"/>
    <w:rsid w:val="007E1F90"/>
    <w:rsid w:val="007E2124"/>
    <w:rsid w:val="007E22B6"/>
    <w:rsid w:val="007E3621"/>
    <w:rsid w:val="007E3D77"/>
    <w:rsid w:val="007E503A"/>
    <w:rsid w:val="007E5296"/>
    <w:rsid w:val="007E5D55"/>
    <w:rsid w:val="007E63AD"/>
    <w:rsid w:val="007E669C"/>
    <w:rsid w:val="007E6F26"/>
    <w:rsid w:val="007E7559"/>
    <w:rsid w:val="007F2501"/>
    <w:rsid w:val="007F2B71"/>
    <w:rsid w:val="007F2E6D"/>
    <w:rsid w:val="007F4294"/>
    <w:rsid w:val="007F42A9"/>
    <w:rsid w:val="007F4E47"/>
    <w:rsid w:val="007F7118"/>
    <w:rsid w:val="007F7126"/>
    <w:rsid w:val="007F764E"/>
    <w:rsid w:val="0080071D"/>
    <w:rsid w:val="00800836"/>
    <w:rsid w:val="00800C44"/>
    <w:rsid w:val="00800DBC"/>
    <w:rsid w:val="0080112F"/>
    <w:rsid w:val="008021BA"/>
    <w:rsid w:val="0080231E"/>
    <w:rsid w:val="008028FB"/>
    <w:rsid w:val="00803896"/>
    <w:rsid w:val="00803A47"/>
    <w:rsid w:val="00804802"/>
    <w:rsid w:val="00805E16"/>
    <w:rsid w:val="00805F4C"/>
    <w:rsid w:val="008065B2"/>
    <w:rsid w:val="008076C6"/>
    <w:rsid w:val="00807B5A"/>
    <w:rsid w:val="00807C2C"/>
    <w:rsid w:val="008108A3"/>
    <w:rsid w:val="008109F7"/>
    <w:rsid w:val="00810EE8"/>
    <w:rsid w:val="00811102"/>
    <w:rsid w:val="008121BA"/>
    <w:rsid w:val="00812B7B"/>
    <w:rsid w:val="0081331F"/>
    <w:rsid w:val="0081356A"/>
    <w:rsid w:val="00815005"/>
    <w:rsid w:val="008153AB"/>
    <w:rsid w:val="00815BE1"/>
    <w:rsid w:val="00816403"/>
    <w:rsid w:val="00816692"/>
    <w:rsid w:val="00816981"/>
    <w:rsid w:val="00816B67"/>
    <w:rsid w:val="008173D6"/>
    <w:rsid w:val="00817568"/>
    <w:rsid w:val="00820553"/>
    <w:rsid w:val="00820DF2"/>
    <w:rsid w:val="0082143C"/>
    <w:rsid w:val="00821D95"/>
    <w:rsid w:val="008228A3"/>
    <w:rsid w:val="008228AD"/>
    <w:rsid w:val="008230E1"/>
    <w:rsid w:val="00823CD7"/>
    <w:rsid w:val="00823F71"/>
    <w:rsid w:val="00824995"/>
    <w:rsid w:val="008253D8"/>
    <w:rsid w:val="008261E4"/>
    <w:rsid w:val="008262A4"/>
    <w:rsid w:val="008263F9"/>
    <w:rsid w:val="0082678B"/>
    <w:rsid w:val="008269D8"/>
    <w:rsid w:val="00827BCF"/>
    <w:rsid w:val="008303EE"/>
    <w:rsid w:val="00830C7F"/>
    <w:rsid w:val="00831EE5"/>
    <w:rsid w:val="0083226D"/>
    <w:rsid w:val="00832875"/>
    <w:rsid w:val="00832C93"/>
    <w:rsid w:val="00834CF8"/>
    <w:rsid w:val="00835C33"/>
    <w:rsid w:val="00835E39"/>
    <w:rsid w:val="00837005"/>
    <w:rsid w:val="0083763A"/>
    <w:rsid w:val="00837D7E"/>
    <w:rsid w:val="0084112B"/>
    <w:rsid w:val="00843974"/>
    <w:rsid w:val="00844FF3"/>
    <w:rsid w:val="0084559F"/>
    <w:rsid w:val="0084565F"/>
    <w:rsid w:val="00845973"/>
    <w:rsid w:val="00845B17"/>
    <w:rsid w:val="00846506"/>
    <w:rsid w:val="00847836"/>
    <w:rsid w:val="008478B6"/>
    <w:rsid w:val="00850204"/>
    <w:rsid w:val="0085045B"/>
    <w:rsid w:val="008506FA"/>
    <w:rsid w:val="0085092F"/>
    <w:rsid w:val="00850D3B"/>
    <w:rsid w:val="0085140E"/>
    <w:rsid w:val="008519A4"/>
    <w:rsid w:val="00852025"/>
    <w:rsid w:val="008522E2"/>
    <w:rsid w:val="008547C2"/>
    <w:rsid w:val="008551FF"/>
    <w:rsid w:val="0085587C"/>
    <w:rsid w:val="0085601F"/>
    <w:rsid w:val="0085643B"/>
    <w:rsid w:val="0085663D"/>
    <w:rsid w:val="00856A80"/>
    <w:rsid w:val="00857F42"/>
    <w:rsid w:val="0086050C"/>
    <w:rsid w:val="0086142A"/>
    <w:rsid w:val="00861961"/>
    <w:rsid w:val="008620A9"/>
    <w:rsid w:val="0086213F"/>
    <w:rsid w:val="008621B0"/>
    <w:rsid w:val="00862A5F"/>
    <w:rsid w:val="00862A8A"/>
    <w:rsid w:val="00863B5D"/>
    <w:rsid w:val="00863BA8"/>
    <w:rsid w:val="008653A7"/>
    <w:rsid w:val="008659BC"/>
    <w:rsid w:val="0086748A"/>
    <w:rsid w:val="008704F1"/>
    <w:rsid w:val="008719F2"/>
    <w:rsid w:val="00871D1D"/>
    <w:rsid w:val="00871F3B"/>
    <w:rsid w:val="00872363"/>
    <w:rsid w:val="008728F5"/>
    <w:rsid w:val="00872EC5"/>
    <w:rsid w:val="00873714"/>
    <w:rsid w:val="00873BD2"/>
    <w:rsid w:val="00874CB4"/>
    <w:rsid w:val="008758DA"/>
    <w:rsid w:val="00876E98"/>
    <w:rsid w:val="00877703"/>
    <w:rsid w:val="00877A26"/>
    <w:rsid w:val="00880E54"/>
    <w:rsid w:val="00880F04"/>
    <w:rsid w:val="00880FAF"/>
    <w:rsid w:val="008822F9"/>
    <w:rsid w:val="00882459"/>
    <w:rsid w:val="00882968"/>
    <w:rsid w:val="008832E2"/>
    <w:rsid w:val="0088488C"/>
    <w:rsid w:val="00884BC6"/>
    <w:rsid w:val="00885C1B"/>
    <w:rsid w:val="00885F2D"/>
    <w:rsid w:val="00886B75"/>
    <w:rsid w:val="0088772E"/>
    <w:rsid w:val="00887801"/>
    <w:rsid w:val="00887988"/>
    <w:rsid w:val="00890002"/>
    <w:rsid w:val="008902C8"/>
    <w:rsid w:val="00892CFE"/>
    <w:rsid w:val="008930F4"/>
    <w:rsid w:val="008944AF"/>
    <w:rsid w:val="008944BC"/>
    <w:rsid w:val="008949C7"/>
    <w:rsid w:val="00895713"/>
    <w:rsid w:val="00896465"/>
    <w:rsid w:val="00896BDA"/>
    <w:rsid w:val="00896C99"/>
    <w:rsid w:val="00897113"/>
    <w:rsid w:val="00897795"/>
    <w:rsid w:val="008A0A0A"/>
    <w:rsid w:val="008A1033"/>
    <w:rsid w:val="008A12C0"/>
    <w:rsid w:val="008A19B6"/>
    <w:rsid w:val="008A2285"/>
    <w:rsid w:val="008A25D4"/>
    <w:rsid w:val="008A2BC7"/>
    <w:rsid w:val="008A2D49"/>
    <w:rsid w:val="008A37EB"/>
    <w:rsid w:val="008A3F84"/>
    <w:rsid w:val="008A5186"/>
    <w:rsid w:val="008A7D7A"/>
    <w:rsid w:val="008B0A57"/>
    <w:rsid w:val="008B10F1"/>
    <w:rsid w:val="008B1DC2"/>
    <w:rsid w:val="008B2106"/>
    <w:rsid w:val="008B24BC"/>
    <w:rsid w:val="008B25AC"/>
    <w:rsid w:val="008B2753"/>
    <w:rsid w:val="008B287D"/>
    <w:rsid w:val="008B3867"/>
    <w:rsid w:val="008B3A33"/>
    <w:rsid w:val="008B3A63"/>
    <w:rsid w:val="008B3AF1"/>
    <w:rsid w:val="008B4A66"/>
    <w:rsid w:val="008B5163"/>
    <w:rsid w:val="008B5651"/>
    <w:rsid w:val="008B66B9"/>
    <w:rsid w:val="008B7538"/>
    <w:rsid w:val="008C0C55"/>
    <w:rsid w:val="008C15C9"/>
    <w:rsid w:val="008C1973"/>
    <w:rsid w:val="008C2ED8"/>
    <w:rsid w:val="008C3A9F"/>
    <w:rsid w:val="008C3C99"/>
    <w:rsid w:val="008C4724"/>
    <w:rsid w:val="008C4BEF"/>
    <w:rsid w:val="008C65CF"/>
    <w:rsid w:val="008C706F"/>
    <w:rsid w:val="008C7729"/>
    <w:rsid w:val="008C7F47"/>
    <w:rsid w:val="008D022F"/>
    <w:rsid w:val="008D10DE"/>
    <w:rsid w:val="008D369E"/>
    <w:rsid w:val="008D3BC0"/>
    <w:rsid w:val="008D54B6"/>
    <w:rsid w:val="008D5952"/>
    <w:rsid w:val="008D5D6D"/>
    <w:rsid w:val="008D5E5F"/>
    <w:rsid w:val="008D7A65"/>
    <w:rsid w:val="008E143E"/>
    <w:rsid w:val="008E1CB6"/>
    <w:rsid w:val="008E1E16"/>
    <w:rsid w:val="008E1E2D"/>
    <w:rsid w:val="008E2044"/>
    <w:rsid w:val="008E3975"/>
    <w:rsid w:val="008E3C1A"/>
    <w:rsid w:val="008E3F51"/>
    <w:rsid w:val="008E4041"/>
    <w:rsid w:val="008E43F9"/>
    <w:rsid w:val="008E44B9"/>
    <w:rsid w:val="008E44BE"/>
    <w:rsid w:val="008E4BC3"/>
    <w:rsid w:val="008E60FF"/>
    <w:rsid w:val="008E69B4"/>
    <w:rsid w:val="008E6E0F"/>
    <w:rsid w:val="008E716F"/>
    <w:rsid w:val="008E7CEB"/>
    <w:rsid w:val="008E7EEB"/>
    <w:rsid w:val="008F037B"/>
    <w:rsid w:val="008F0B59"/>
    <w:rsid w:val="008F0CE6"/>
    <w:rsid w:val="008F0ED8"/>
    <w:rsid w:val="008F113E"/>
    <w:rsid w:val="008F1354"/>
    <w:rsid w:val="008F13EC"/>
    <w:rsid w:val="008F3F48"/>
    <w:rsid w:val="008F56E7"/>
    <w:rsid w:val="008F656C"/>
    <w:rsid w:val="008F65E6"/>
    <w:rsid w:val="008F742E"/>
    <w:rsid w:val="008F7B8A"/>
    <w:rsid w:val="009000E1"/>
    <w:rsid w:val="0090035B"/>
    <w:rsid w:val="009009EF"/>
    <w:rsid w:val="00901134"/>
    <w:rsid w:val="00901A6E"/>
    <w:rsid w:val="00901B14"/>
    <w:rsid w:val="00902274"/>
    <w:rsid w:val="009025FD"/>
    <w:rsid w:val="00903001"/>
    <w:rsid w:val="0090371C"/>
    <w:rsid w:val="00903B7D"/>
    <w:rsid w:val="009044EF"/>
    <w:rsid w:val="009070AB"/>
    <w:rsid w:val="009073DE"/>
    <w:rsid w:val="009079E5"/>
    <w:rsid w:val="00907E21"/>
    <w:rsid w:val="00910716"/>
    <w:rsid w:val="00911699"/>
    <w:rsid w:val="00911ADF"/>
    <w:rsid w:val="00911DB1"/>
    <w:rsid w:val="00911EC9"/>
    <w:rsid w:val="0091307C"/>
    <w:rsid w:val="009135FA"/>
    <w:rsid w:val="00913EB6"/>
    <w:rsid w:val="00914CBE"/>
    <w:rsid w:val="00915626"/>
    <w:rsid w:val="009159DD"/>
    <w:rsid w:val="00915C35"/>
    <w:rsid w:val="0091673F"/>
    <w:rsid w:val="00916847"/>
    <w:rsid w:val="00916B48"/>
    <w:rsid w:val="009173D7"/>
    <w:rsid w:val="009177A8"/>
    <w:rsid w:val="00917866"/>
    <w:rsid w:val="00917DBE"/>
    <w:rsid w:val="00921699"/>
    <w:rsid w:val="00921FE3"/>
    <w:rsid w:val="00922B85"/>
    <w:rsid w:val="009235A1"/>
    <w:rsid w:val="009239FA"/>
    <w:rsid w:val="0092427B"/>
    <w:rsid w:val="00924365"/>
    <w:rsid w:val="009247B2"/>
    <w:rsid w:val="009249D7"/>
    <w:rsid w:val="00924F8D"/>
    <w:rsid w:val="009256B4"/>
    <w:rsid w:val="00925AFE"/>
    <w:rsid w:val="00926EA6"/>
    <w:rsid w:val="00927E9E"/>
    <w:rsid w:val="0093105B"/>
    <w:rsid w:val="00932BA0"/>
    <w:rsid w:val="00933D95"/>
    <w:rsid w:val="0093431B"/>
    <w:rsid w:val="00934454"/>
    <w:rsid w:val="00934608"/>
    <w:rsid w:val="00935A77"/>
    <w:rsid w:val="00935D1B"/>
    <w:rsid w:val="00936025"/>
    <w:rsid w:val="00937DBF"/>
    <w:rsid w:val="00937F80"/>
    <w:rsid w:val="00940CF6"/>
    <w:rsid w:val="0094242C"/>
    <w:rsid w:val="00942ACE"/>
    <w:rsid w:val="009439E9"/>
    <w:rsid w:val="00944477"/>
    <w:rsid w:val="009444BA"/>
    <w:rsid w:val="0094459A"/>
    <w:rsid w:val="00944A8D"/>
    <w:rsid w:val="00944A9F"/>
    <w:rsid w:val="00944E1C"/>
    <w:rsid w:val="0094551D"/>
    <w:rsid w:val="00945836"/>
    <w:rsid w:val="009469A2"/>
    <w:rsid w:val="009479CA"/>
    <w:rsid w:val="00950473"/>
    <w:rsid w:val="00950A4C"/>
    <w:rsid w:val="00951236"/>
    <w:rsid w:val="00951495"/>
    <w:rsid w:val="009525E7"/>
    <w:rsid w:val="00953117"/>
    <w:rsid w:val="00954B19"/>
    <w:rsid w:val="009553B2"/>
    <w:rsid w:val="00956C26"/>
    <w:rsid w:val="009576B4"/>
    <w:rsid w:val="00957902"/>
    <w:rsid w:val="00957BD5"/>
    <w:rsid w:val="00957EE4"/>
    <w:rsid w:val="00962208"/>
    <w:rsid w:val="00962B40"/>
    <w:rsid w:val="00963B8A"/>
    <w:rsid w:val="0096429D"/>
    <w:rsid w:val="00964881"/>
    <w:rsid w:val="00964AB7"/>
    <w:rsid w:val="00964F78"/>
    <w:rsid w:val="0096514D"/>
    <w:rsid w:val="0096521E"/>
    <w:rsid w:val="00965B88"/>
    <w:rsid w:val="009666DB"/>
    <w:rsid w:val="00966A63"/>
    <w:rsid w:val="00967476"/>
    <w:rsid w:val="0097029F"/>
    <w:rsid w:val="00970845"/>
    <w:rsid w:val="009710C3"/>
    <w:rsid w:val="00971372"/>
    <w:rsid w:val="0097163B"/>
    <w:rsid w:val="00971FC3"/>
    <w:rsid w:val="00973A9E"/>
    <w:rsid w:val="00974640"/>
    <w:rsid w:val="00975653"/>
    <w:rsid w:val="00976EA8"/>
    <w:rsid w:val="009771CA"/>
    <w:rsid w:val="009776E7"/>
    <w:rsid w:val="0097791A"/>
    <w:rsid w:val="00977EDC"/>
    <w:rsid w:val="00980289"/>
    <w:rsid w:val="00981977"/>
    <w:rsid w:val="00981B9E"/>
    <w:rsid w:val="00982385"/>
    <w:rsid w:val="00982935"/>
    <w:rsid w:val="009840A4"/>
    <w:rsid w:val="00984241"/>
    <w:rsid w:val="00984BAB"/>
    <w:rsid w:val="009869D7"/>
    <w:rsid w:val="0098730F"/>
    <w:rsid w:val="00991E7B"/>
    <w:rsid w:val="0099200F"/>
    <w:rsid w:val="009926F3"/>
    <w:rsid w:val="00992D61"/>
    <w:rsid w:val="00993B52"/>
    <w:rsid w:val="00994037"/>
    <w:rsid w:val="009941E5"/>
    <w:rsid w:val="00994CB0"/>
    <w:rsid w:val="00994E37"/>
    <w:rsid w:val="00994E64"/>
    <w:rsid w:val="00994ECF"/>
    <w:rsid w:val="00995CA4"/>
    <w:rsid w:val="00996DF3"/>
    <w:rsid w:val="009A019D"/>
    <w:rsid w:val="009A0E1E"/>
    <w:rsid w:val="009A267F"/>
    <w:rsid w:val="009A29FA"/>
    <w:rsid w:val="009A318A"/>
    <w:rsid w:val="009A32F1"/>
    <w:rsid w:val="009A3462"/>
    <w:rsid w:val="009A34CA"/>
    <w:rsid w:val="009A3B7C"/>
    <w:rsid w:val="009A3B8B"/>
    <w:rsid w:val="009A4627"/>
    <w:rsid w:val="009A5EBA"/>
    <w:rsid w:val="009A6189"/>
    <w:rsid w:val="009A77B7"/>
    <w:rsid w:val="009A7EF8"/>
    <w:rsid w:val="009B00CC"/>
    <w:rsid w:val="009B0351"/>
    <w:rsid w:val="009B0608"/>
    <w:rsid w:val="009B13AA"/>
    <w:rsid w:val="009B1878"/>
    <w:rsid w:val="009B196F"/>
    <w:rsid w:val="009B1EF1"/>
    <w:rsid w:val="009B1FCD"/>
    <w:rsid w:val="009B1FCF"/>
    <w:rsid w:val="009B2862"/>
    <w:rsid w:val="009B311F"/>
    <w:rsid w:val="009B4212"/>
    <w:rsid w:val="009B48C4"/>
    <w:rsid w:val="009B50AA"/>
    <w:rsid w:val="009B5A95"/>
    <w:rsid w:val="009B5B9B"/>
    <w:rsid w:val="009B7DDA"/>
    <w:rsid w:val="009C094D"/>
    <w:rsid w:val="009C0C22"/>
    <w:rsid w:val="009C1B68"/>
    <w:rsid w:val="009C1C22"/>
    <w:rsid w:val="009C2183"/>
    <w:rsid w:val="009C250C"/>
    <w:rsid w:val="009C2C09"/>
    <w:rsid w:val="009C356A"/>
    <w:rsid w:val="009C3859"/>
    <w:rsid w:val="009C4269"/>
    <w:rsid w:val="009C5132"/>
    <w:rsid w:val="009C58D3"/>
    <w:rsid w:val="009C5B4C"/>
    <w:rsid w:val="009C6C23"/>
    <w:rsid w:val="009D06C2"/>
    <w:rsid w:val="009D07F9"/>
    <w:rsid w:val="009D16A3"/>
    <w:rsid w:val="009D1D30"/>
    <w:rsid w:val="009D1EB4"/>
    <w:rsid w:val="009D2252"/>
    <w:rsid w:val="009D2335"/>
    <w:rsid w:val="009D26CA"/>
    <w:rsid w:val="009D27E8"/>
    <w:rsid w:val="009D391A"/>
    <w:rsid w:val="009D3E12"/>
    <w:rsid w:val="009D4F51"/>
    <w:rsid w:val="009D60E5"/>
    <w:rsid w:val="009D66E6"/>
    <w:rsid w:val="009D67E8"/>
    <w:rsid w:val="009D6DC3"/>
    <w:rsid w:val="009D72D0"/>
    <w:rsid w:val="009E0591"/>
    <w:rsid w:val="009E0CA7"/>
    <w:rsid w:val="009E16D8"/>
    <w:rsid w:val="009E2CC1"/>
    <w:rsid w:val="009E355C"/>
    <w:rsid w:val="009E38B3"/>
    <w:rsid w:val="009E533E"/>
    <w:rsid w:val="009E548A"/>
    <w:rsid w:val="009E656F"/>
    <w:rsid w:val="009E794E"/>
    <w:rsid w:val="009F1365"/>
    <w:rsid w:val="009F1392"/>
    <w:rsid w:val="009F14FB"/>
    <w:rsid w:val="009F1971"/>
    <w:rsid w:val="009F1BD5"/>
    <w:rsid w:val="009F2914"/>
    <w:rsid w:val="009F3356"/>
    <w:rsid w:val="009F3D2B"/>
    <w:rsid w:val="009F5B2C"/>
    <w:rsid w:val="009F6763"/>
    <w:rsid w:val="009F6DBA"/>
    <w:rsid w:val="009F6EAB"/>
    <w:rsid w:val="009F7448"/>
    <w:rsid w:val="009F7D13"/>
    <w:rsid w:val="00A01646"/>
    <w:rsid w:val="00A01B11"/>
    <w:rsid w:val="00A01F38"/>
    <w:rsid w:val="00A024E0"/>
    <w:rsid w:val="00A02645"/>
    <w:rsid w:val="00A028DF"/>
    <w:rsid w:val="00A02B30"/>
    <w:rsid w:val="00A03574"/>
    <w:rsid w:val="00A041C4"/>
    <w:rsid w:val="00A05078"/>
    <w:rsid w:val="00A059B7"/>
    <w:rsid w:val="00A063AD"/>
    <w:rsid w:val="00A0668A"/>
    <w:rsid w:val="00A06BE3"/>
    <w:rsid w:val="00A07603"/>
    <w:rsid w:val="00A102AB"/>
    <w:rsid w:val="00A11005"/>
    <w:rsid w:val="00A1100B"/>
    <w:rsid w:val="00A136E1"/>
    <w:rsid w:val="00A13C71"/>
    <w:rsid w:val="00A1425A"/>
    <w:rsid w:val="00A15006"/>
    <w:rsid w:val="00A1519E"/>
    <w:rsid w:val="00A15691"/>
    <w:rsid w:val="00A15E63"/>
    <w:rsid w:val="00A163FE"/>
    <w:rsid w:val="00A166DA"/>
    <w:rsid w:val="00A17F87"/>
    <w:rsid w:val="00A2117B"/>
    <w:rsid w:val="00A21B1F"/>
    <w:rsid w:val="00A21D4E"/>
    <w:rsid w:val="00A21F2B"/>
    <w:rsid w:val="00A220A5"/>
    <w:rsid w:val="00A22165"/>
    <w:rsid w:val="00A22430"/>
    <w:rsid w:val="00A23E37"/>
    <w:rsid w:val="00A242DD"/>
    <w:rsid w:val="00A24651"/>
    <w:rsid w:val="00A24B50"/>
    <w:rsid w:val="00A24FEF"/>
    <w:rsid w:val="00A256BB"/>
    <w:rsid w:val="00A26484"/>
    <w:rsid w:val="00A27118"/>
    <w:rsid w:val="00A27581"/>
    <w:rsid w:val="00A308B0"/>
    <w:rsid w:val="00A31842"/>
    <w:rsid w:val="00A318BF"/>
    <w:rsid w:val="00A327B9"/>
    <w:rsid w:val="00A35C99"/>
    <w:rsid w:val="00A36567"/>
    <w:rsid w:val="00A3764D"/>
    <w:rsid w:val="00A40086"/>
    <w:rsid w:val="00A40D81"/>
    <w:rsid w:val="00A4145F"/>
    <w:rsid w:val="00A42B5F"/>
    <w:rsid w:val="00A43485"/>
    <w:rsid w:val="00A441CD"/>
    <w:rsid w:val="00A44536"/>
    <w:rsid w:val="00A44AA2"/>
    <w:rsid w:val="00A44B14"/>
    <w:rsid w:val="00A450A8"/>
    <w:rsid w:val="00A4529A"/>
    <w:rsid w:val="00A455DC"/>
    <w:rsid w:val="00A45DF4"/>
    <w:rsid w:val="00A45F33"/>
    <w:rsid w:val="00A4649A"/>
    <w:rsid w:val="00A50766"/>
    <w:rsid w:val="00A50816"/>
    <w:rsid w:val="00A50A05"/>
    <w:rsid w:val="00A5105D"/>
    <w:rsid w:val="00A51AB5"/>
    <w:rsid w:val="00A51AB6"/>
    <w:rsid w:val="00A525B2"/>
    <w:rsid w:val="00A5274F"/>
    <w:rsid w:val="00A528C8"/>
    <w:rsid w:val="00A52AB3"/>
    <w:rsid w:val="00A52B2C"/>
    <w:rsid w:val="00A539B2"/>
    <w:rsid w:val="00A541A7"/>
    <w:rsid w:val="00A545FC"/>
    <w:rsid w:val="00A54BDC"/>
    <w:rsid w:val="00A56803"/>
    <w:rsid w:val="00A61EFF"/>
    <w:rsid w:val="00A6299A"/>
    <w:rsid w:val="00A630F8"/>
    <w:rsid w:val="00A635F3"/>
    <w:rsid w:val="00A638B9"/>
    <w:rsid w:val="00A63E4E"/>
    <w:rsid w:val="00A65F41"/>
    <w:rsid w:val="00A66B54"/>
    <w:rsid w:val="00A672DD"/>
    <w:rsid w:val="00A67A05"/>
    <w:rsid w:val="00A67E3F"/>
    <w:rsid w:val="00A70295"/>
    <w:rsid w:val="00A705CB"/>
    <w:rsid w:val="00A70A73"/>
    <w:rsid w:val="00A71E21"/>
    <w:rsid w:val="00A729FD"/>
    <w:rsid w:val="00A73DD4"/>
    <w:rsid w:val="00A73E85"/>
    <w:rsid w:val="00A74461"/>
    <w:rsid w:val="00A755BF"/>
    <w:rsid w:val="00A761BD"/>
    <w:rsid w:val="00A7668B"/>
    <w:rsid w:val="00A81995"/>
    <w:rsid w:val="00A84032"/>
    <w:rsid w:val="00A841A8"/>
    <w:rsid w:val="00A8499E"/>
    <w:rsid w:val="00A855EC"/>
    <w:rsid w:val="00A8589C"/>
    <w:rsid w:val="00A85BC3"/>
    <w:rsid w:val="00A85E0E"/>
    <w:rsid w:val="00A86532"/>
    <w:rsid w:val="00A86C1B"/>
    <w:rsid w:val="00A86DD7"/>
    <w:rsid w:val="00A90552"/>
    <w:rsid w:val="00A908E4"/>
    <w:rsid w:val="00A90F2E"/>
    <w:rsid w:val="00A911C0"/>
    <w:rsid w:val="00A92723"/>
    <w:rsid w:val="00A92C7A"/>
    <w:rsid w:val="00A92EA7"/>
    <w:rsid w:val="00A93B63"/>
    <w:rsid w:val="00A95063"/>
    <w:rsid w:val="00A954BA"/>
    <w:rsid w:val="00A95584"/>
    <w:rsid w:val="00A95BC6"/>
    <w:rsid w:val="00A95E58"/>
    <w:rsid w:val="00A971A8"/>
    <w:rsid w:val="00A97CAC"/>
    <w:rsid w:val="00AA0A9E"/>
    <w:rsid w:val="00AA0E9C"/>
    <w:rsid w:val="00AA12EC"/>
    <w:rsid w:val="00AA3760"/>
    <w:rsid w:val="00AA3BF1"/>
    <w:rsid w:val="00AA3CA3"/>
    <w:rsid w:val="00AA4FB7"/>
    <w:rsid w:val="00AA5791"/>
    <w:rsid w:val="00AA5CF2"/>
    <w:rsid w:val="00AA6C55"/>
    <w:rsid w:val="00AA7451"/>
    <w:rsid w:val="00AA7720"/>
    <w:rsid w:val="00AB01FB"/>
    <w:rsid w:val="00AB0F6C"/>
    <w:rsid w:val="00AB1FB0"/>
    <w:rsid w:val="00AB4279"/>
    <w:rsid w:val="00AB458B"/>
    <w:rsid w:val="00AB52C8"/>
    <w:rsid w:val="00AB552D"/>
    <w:rsid w:val="00AB58B0"/>
    <w:rsid w:val="00AB59E3"/>
    <w:rsid w:val="00AB6CAD"/>
    <w:rsid w:val="00AB6EFF"/>
    <w:rsid w:val="00AB700C"/>
    <w:rsid w:val="00AB7AC3"/>
    <w:rsid w:val="00AB7CD3"/>
    <w:rsid w:val="00AC016B"/>
    <w:rsid w:val="00AC09E6"/>
    <w:rsid w:val="00AC27E6"/>
    <w:rsid w:val="00AC2A2C"/>
    <w:rsid w:val="00AC51D2"/>
    <w:rsid w:val="00AC51DF"/>
    <w:rsid w:val="00AC5673"/>
    <w:rsid w:val="00AC5B38"/>
    <w:rsid w:val="00AC6B00"/>
    <w:rsid w:val="00AC6D94"/>
    <w:rsid w:val="00AC6E79"/>
    <w:rsid w:val="00AD0086"/>
    <w:rsid w:val="00AD02EB"/>
    <w:rsid w:val="00AD0AF9"/>
    <w:rsid w:val="00AD0C61"/>
    <w:rsid w:val="00AD1499"/>
    <w:rsid w:val="00AD1A1A"/>
    <w:rsid w:val="00AD1BD5"/>
    <w:rsid w:val="00AD1ED8"/>
    <w:rsid w:val="00AD1F36"/>
    <w:rsid w:val="00AD2F41"/>
    <w:rsid w:val="00AD3974"/>
    <w:rsid w:val="00AD3A56"/>
    <w:rsid w:val="00AD3D70"/>
    <w:rsid w:val="00AD3E88"/>
    <w:rsid w:val="00AD4630"/>
    <w:rsid w:val="00AD573E"/>
    <w:rsid w:val="00AD5E35"/>
    <w:rsid w:val="00AD5F7D"/>
    <w:rsid w:val="00AD6A1B"/>
    <w:rsid w:val="00AD7138"/>
    <w:rsid w:val="00AD756D"/>
    <w:rsid w:val="00AE03F2"/>
    <w:rsid w:val="00AE0AAC"/>
    <w:rsid w:val="00AE0E46"/>
    <w:rsid w:val="00AE2030"/>
    <w:rsid w:val="00AE2B55"/>
    <w:rsid w:val="00AE3296"/>
    <w:rsid w:val="00AE3AAD"/>
    <w:rsid w:val="00AE4FFB"/>
    <w:rsid w:val="00AE7819"/>
    <w:rsid w:val="00AE7A80"/>
    <w:rsid w:val="00AF0260"/>
    <w:rsid w:val="00AF256D"/>
    <w:rsid w:val="00AF2EBC"/>
    <w:rsid w:val="00AF367B"/>
    <w:rsid w:val="00AF3D48"/>
    <w:rsid w:val="00AF4006"/>
    <w:rsid w:val="00AF4717"/>
    <w:rsid w:val="00AF62C5"/>
    <w:rsid w:val="00AF682C"/>
    <w:rsid w:val="00AF6A1B"/>
    <w:rsid w:val="00AF73D4"/>
    <w:rsid w:val="00AF763E"/>
    <w:rsid w:val="00AF7D14"/>
    <w:rsid w:val="00B00195"/>
    <w:rsid w:val="00B00667"/>
    <w:rsid w:val="00B006ED"/>
    <w:rsid w:val="00B00857"/>
    <w:rsid w:val="00B027DB"/>
    <w:rsid w:val="00B044C2"/>
    <w:rsid w:val="00B05B8A"/>
    <w:rsid w:val="00B06AF8"/>
    <w:rsid w:val="00B06E0F"/>
    <w:rsid w:val="00B102FA"/>
    <w:rsid w:val="00B10DEB"/>
    <w:rsid w:val="00B10F4D"/>
    <w:rsid w:val="00B11812"/>
    <w:rsid w:val="00B1199B"/>
    <w:rsid w:val="00B11AB0"/>
    <w:rsid w:val="00B11BE9"/>
    <w:rsid w:val="00B12319"/>
    <w:rsid w:val="00B12B3D"/>
    <w:rsid w:val="00B1347A"/>
    <w:rsid w:val="00B13518"/>
    <w:rsid w:val="00B13D58"/>
    <w:rsid w:val="00B1465A"/>
    <w:rsid w:val="00B14780"/>
    <w:rsid w:val="00B15FD9"/>
    <w:rsid w:val="00B1731A"/>
    <w:rsid w:val="00B176EE"/>
    <w:rsid w:val="00B1777E"/>
    <w:rsid w:val="00B179F9"/>
    <w:rsid w:val="00B17EF8"/>
    <w:rsid w:val="00B21207"/>
    <w:rsid w:val="00B22312"/>
    <w:rsid w:val="00B2264A"/>
    <w:rsid w:val="00B228F1"/>
    <w:rsid w:val="00B23451"/>
    <w:rsid w:val="00B2495D"/>
    <w:rsid w:val="00B25032"/>
    <w:rsid w:val="00B265C9"/>
    <w:rsid w:val="00B269C3"/>
    <w:rsid w:val="00B27FA1"/>
    <w:rsid w:val="00B302CA"/>
    <w:rsid w:val="00B30338"/>
    <w:rsid w:val="00B30C10"/>
    <w:rsid w:val="00B30DE6"/>
    <w:rsid w:val="00B30E31"/>
    <w:rsid w:val="00B317D8"/>
    <w:rsid w:val="00B31BCA"/>
    <w:rsid w:val="00B322F5"/>
    <w:rsid w:val="00B32307"/>
    <w:rsid w:val="00B32680"/>
    <w:rsid w:val="00B329F2"/>
    <w:rsid w:val="00B32B7F"/>
    <w:rsid w:val="00B330DB"/>
    <w:rsid w:val="00B33DB9"/>
    <w:rsid w:val="00B35824"/>
    <w:rsid w:val="00B35D32"/>
    <w:rsid w:val="00B3601B"/>
    <w:rsid w:val="00B36327"/>
    <w:rsid w:val="00B36AD2"/>
    <w:rsid w:val="00B3703F"/>
    <w:rsid w:val="00B374CC"/>
    <w:rsid w:val="00B378C0"/>
    <w:rsid w:val="00B40906"/>
    <w:rsid w:val="00B41294"/>
    <w:rsid w:val="00B415D8"/>
    <w:rsid w:val="00B42AEC"/>
    <w:rsid w:val="00B42DEF"/>
    <w:rsid w:val="00B43E90"/>
    <w:rsid w:val="00B448B1"/>
    <w:rsid w:val="00B44FBF"/>
    <w:rsid w:val="00B451CB"/>
    <w:rsid w:val="00B45BD8"/>
    <w:rsid w:val="00B45C87"/>
    <w:rsid w:val="00B464FD"/>
    <w:rsid w:val="00B50217"/>
    <w:rsid w:val="00B504FC"/>
    <w:rsid w:val="00B50760"/>
    <w:rsid w:val="00B50B91"/>
    <w:rsid w:val="00B50D2D"/>
    <w:rsid w:val="00B5216C"/>
    <w:rsid w:val="00B52E6A"/>
    <w:rsid w:val="00B53311"/>
    <w:rsid w:val="00B555A5"/>
    <w:rsid w:val="00B558F4"/>
    <w:rsid w:val="00B55BE4"/>
    <w:rsid w:val="00B55F8E"/>
    <w:rsid w:val="00B562C2"/>
    <w:rsid w:val="00B5662B"/>
    <w:rsid w:val="00B56C93"/>
    <w:rsid w:val="00B57698"/>
    <w:rsid w:val="00B57D4B"/>
    <w:rsid w:val="00B60532"/>
    <w:rsid w:val="00B60795"/>
    <w:rsid w:val="00B619B7"/>
    <w:rsid w:val="00B61DBC"/>
    <w:rsid w:val="00B61F25"/>
    <w:rsid w:val="00B620B8"/>
    <w:rsid w:val="00B646B9"/>
    <w:rsid w:val="00B646FF"/>
    <w:rsid w:val="00B65288"/>
    <w:rsid w:val="00B665E7"/>
    <w:rsid w:val="00B666AE"/>
    <w:rsid w:val="00B66FDE"/>
    <w:rsid w:val="00B70A16"/>
    <w:rsid w:val="00B70B54"/>
    <w:rsid w:val="00B71351"/>
    <w:rsid w:val="00B71564"/>
    <w:rsid w:val="00B718D6"/>
    <w:rsid w:val="00B71DC7"/>
    <w:rsid w:val="00B72281"/>
    <w:rsid w:val="00B72522"/>
    <w:rsid w:val="00B72B24"/>
    <w:rsid w:val="00B72F49"/>
    <w:rsid w:val="00B73182"/>
    <w:rsid w:val="00B73908"/>
    <w:rsid w:val="00B73EF5"/>
    <w:rsid w:val="00B73FF6"/>
    <w:rsid w:val="00B766A5"/>
    <w:rsid w:val="00B767DF"/>
    <w:rsid w:val="00B76B38"/>
    <w:rsid w:val="00B77935"/>
    <w:rsid w:val="00B81142"/>
    <w:rsid w:val="00B8180F"/>
    <w:rsid w:val="00B81EAC"/>
    <w:rsid w:val="00B83469"/>
    <w:rsid w:val="00B861A7"/>
    <w:rsid w:val="00B868E2"/>
    <w:rsid w:val="00B870D5"/>
    <w:rsid w:val="00B872C3"/>
    <w:rsid w:val="00B879E9"/>
    <w:rsid w:val="00B87E2B"/>
    <w:rsid w:val="00B92E8F"/>
    <w:rsid w:val="00B9370A"/>
    <w:rsid w:val="00B9401E"/>
    <w:rsid w:val="00B95295"/>
    <w:rsid w:val="00B958D2"/>
    <w:rsid w:val="00BA0018"/>
    <w:rsid w:val="00BA0997"/>
    <w:rsid w:val="00BA18CD"/>
    <w:rsid w:val="00BA2298"/>
    <w:rsid w:val="00BA2571"/>
    <w:rsid w:val="00BA263F"/>
    <w:rsid w:val="00BA277C"/>
    <w:rsid w:val="00BA2EF0"/>
    <w:rsid w:val="00BA5BC9"/>
    <w:rsid w:val="00BA6550"/>
    <w:rsid w:val="00BA699B"/>
    <w:rsid w:val="00BB0704"/>
    <w:rsid w:val="00BB1382"/>
    <w:rsid w:val="00BB32E1"/>
    <w:rsid w:val="00BB342E"/>
    <w:rsid w:val="00BB392B"/>
    <w:rsid w:val="00BB3CA0"/>
    <w:rsid w:val="00BB614C"/>
    <w:rsid w:val="00BB61EB"/>
    <w:rsid w:val="00BB6AE7"/>
    <w:rsid w:val="00BB7133"/>
    <w:rsid w:val="00BB734A"/>
    <w:rsid w:val="00BC0523"/>
    <w:rsid w:val="00BC0BF1"/>
    <w:rsid w:val="00BC2665"/>
    <w:rsid w:val="00BC2F42"/>
    <w:rsid w:val="00BC398A"/>
    <w:rsid w:val="00BC3FD1"/>
    <w:rsid w:val="00BC3FF2"/>
    <w:rsid w:val="00BC4A17"/>
    <w:rsid w:val="00BD03C4"/>
    <w:rsid w:val="00BD0D25"/>
    <w:rsid w:val="00BD1369"/>
    <w:rsid w:val="00BD15E9"/>
    <w:rsid w:val="00BD1BA1"/>
    <w:rsid w:val="00BD2C95"/>
    <w:rsid w:val="00BD2E29"/>
    <w:rsid w:val="00BD3166"/>
    <w:rsid w:val="00BD3977"/>
    <w:rsid w:val="00BD4E1B"/>
    <w:rsid w:val="00BD4F3F"/>
    <w:rsid w:val="00BD528E"/>
    <w:rsid w:val="00BD5BE7"/>
    <w:rsid w:val="00BD62AB"/>
    <w:rsid w:val="00BD699D"/>
    <w:rsid w:val="00BD7BAD"/>
    <w:rsid w:val="00BE149B"/>
    <w:rsid w:val="00BE1FC9"/>
    <w:rsid w:val="00BE26DA"/>
    <w:rsid w:val="00BE2AC1"/>
    <w:rsid w:val="00BE2EF0"/>
    <w:rsid w:val="00BE554B"/>
    <w:rsid w:val="00BE6A7D"/>
    <w:rsid w:val="00BE6E9C"/>
    <w:rsid w:val="00BE7333"/>
    <w:rsid w:val="00BE799D"/>
    <w:rsid w:val="00BE7D6D"/>
    <w:rsid w:val="00BF0A30"/>
    <w:rsid w:val="00BF136A"/>
    <w:rsid w:val="00BF1678"/>
    <w:rsid w:val="00BF1BC6"/>
    <w:rsid w:val="00BF23EA"/>
    <w:rsid w:val="00BF2463"/>
    <w:rsid w:val="00BF247A"/>
    <w:rsid w:val="00BF25A1"/>
    <w:rsid w:val="00BF285E"/>
    <w:rsid w:val="00BF2E15"/>
    <w:rsid w:val="00BF420C"/>
    <w:rsid w:val="00BF43D4"/>
    <w:rsid w:val="00BF4591"/>
    <w:rsid w:val="00BF4F9D"/>
    <w:rsid w:val="00BF5111"/>
    <w:rsid w:val="00BF532D"/>
    <w:rsid w:val="00BF5F4A"/>
    <w:rsid w:val="00BF62BB"/>
    <w:rsid w:val="00BF70E5"/>
    <w:rsid w:val="00BF7288"/>
    <w:rsid w:val="00C0017C"/>
    <w:rsid w:val="00C00FA4"/>
    <w:rsid w:val="00C01AA5"/>
    <w:rsid w:val="00C021BB"/>
    <w:rsid w:val="00C024D4"/>
    <w:rsid w:val="00C02881"/>
    <w:rsid w:val="00C02F08"/>
    <w:rsid w:val="00C04184"/>
    <w:rsid w:val="00C04DE0"/>
    <w:rsid w:val="00C05681"/>
    <w:rsid w:val="00C059D4"/>
    <w:rsid w:val="00C061AA"/>
    <w:rsid w:val="00C06B94"/>
    <w:rsid w:val="00C07D1F"/>
    <w:rsid w:val="00C1015A"/>
    <w:rsid w:val="00C11A2C"/>
    <w:rsid w:val="00C12810"/>
    <w:rsid w:val="00C1453F"/>
    <w:rsid w:val="00C17E04"/>
    <w:rsid w:val="00C20BDA"/>
    <w:rsid w:val="00C21314"/>
    <w:rsid w:val="00C21A83"/>
    <w:rsid w:val="00C22045"/>
    <w:rsid w:val="00C22223"/>
    <w:rsid w:val="00C22462"/>
    <w:rsid w:val="00C22FA4"/>
    <w:rsid w:val="00C22FE0"/>
    <w:rsid w:val="00C23145"/>
    <w:rsid w:val="00C237B9"/>
    <w:rsid w:val="00C23C09"/>
    <w:rsid w:val="00C24ED8"/>
    <w:rsid w:val="00C259FC"/>
    <w:rsid w:val="00C27235"/>
    <w:rsid w:val="00C30790"/>
    <w:rsid w:val="00C309E5"/>
    <w:rsid w:val="00C31326"/>
    <w:rsid w:val="00C31BAD"/>
    <w:rsid w:val="00C31E08"/>
    <w:rsid w:val="00C31ECF"/>
    <w:rsid w:val="00C3204D"/>
    <w:rsid w:val="00C326A2"/>
    <w:rsid w:val="00C33469"/>
    <w:rsid w:val="00C33799"/>
    <w:rsid w:val="00C3384E"/>
    <w:rsid w:val="00C33997"/>
    <w:rsid w:val="00C3425B"/>
    <w:rsid w:val="00C34496"/>
    <w:rsid w:val="00C34A5D"/>
    <w:rsid w:val="00C35FED"/>
    <w:rsid w:val="00C37CCA"/>
    <w:rsid w:val="00C37F8D"/>
    <w:rsid w:val="00C40165"/>
    <w:rsid w:val="00C409A8"/>
    <w:rsid w:val="00C4115F"/>
    <w:rsid w:val="00C416DB"/>
    <w:rsid w:val="00C423F3"/>
    <w:rsid w:val="00C42B38"/>
    <w:rsid w:val="00C430E7"/>
    <w:rsid w:val="00C432E7"/>
    <w:rsid w:val="00C43880"/>
    <w:rsid w:val="00C43AF1"/>
    <w:rsid w:val="00C43CFC"/>
    <w:rsid w:val="00C43E24"/>
    <w:rsid w:val="00C4521D"/>
    <w:rsid w:val="00C45AD4"/>
    <w:rsid w:val="00C45D3A"/>
    <w:rsid w:val="00C5020D"/>
    <w:rsid w:val="00C50A57"/>
    <w:rsid w:val="00C50BE6"/>
    <w:rsid w:val="00C52072"/>
    <w:rsid w:val="00C52B43"/>
    <w:rsid w:val="00C53400"/>
    <w:rsid w:val="00C54D7C"/>
    <w:rsid w:val="00C5500C"/>
    <w:rsid w:val="00C55319"/>
    <w:rsid w:val="00C566D3"/>
    <w:rsid w:val="00C5717F"/>
    <w:rsid w:val="00C57193"/>
    <w:rsid w:val="00C576CF"/>
    <w:rsid w:val="00C577A8"/>
    <w:rsid w:val="00C57B08"/>
    <w:rsid w:val="00C60128"/>
    <w:rsid w:val="00C60406"/>
    <w:rsid w:val="00C61075"/>
    <w:rsid w:val="00C61258"/>
    <w:rsid w:val="00C61D1D"/>
    <w:rsid w:val="00C625A4"/>
    <w:rsid w:val="00C64BFB"/>
    <w:rsid w:val="00C64F45"/>
    <w:rsid w:val="00C65CE6"/>
    <w:rsid w:val="00C65F29"/>
    <w:rsid w:val="00C66089"/>
    <w:rsid w:val="00C66CB2"/>
    <w:rsid w:val="00C67D57"/>
    <w:rsid w:val="00C67FE9"/>
    <w:rsid w:val="00C717BC"/>
    <w:rsid w:val="00C71ABA"/>
    <w:rsid w:val="00C71C43"/>
    <w:rsid w:val="00C72F9D"/>
    <w:rsid w:val="00C734BD"/>
    <w:rsid w:val="00C74DCC"/>
    <w:rsid w:val="00C75584"/>
    <w:rsid w:val="00C761D0"/>
    <w:rsid w:val="00C771C0"/>
    <w:rsid w:val="00C7781A"/>
    <w:rsid w:val="00C77D6C"/>
    <w:rsid w:val="00C80570"/>
    <w:rsid w:val="00C80D68"/>
    <w:rsid w:val="00C80F82"/>
    <w:rsid w:val="00C825A7"/>
    <w:rsid w:val="00C84C2D"/>
    <w:rsid w:val="00C8579A"/>
    <w:rsid w:val="00C8629C"/>
    <w:rsid w:val="00C865C7"/>
    <w:rsid w:val="00C86A1E"/>
    <w:rsid w:val="00C86A6A"/>
    <w:rsid w:val="00C9007E"/>
    <w:rsid w:val="00C904C1"/>
    <w:rsid w:val="00C91EAB"/>
    <w:rsid w:val="00C9339D"/>
    <w:rsid w:val="00C93469"/>
    <w:rsid w:val="00C93AA1"/>
    <w:rsid w:val="00C93BB1"/>
    <w:rsid w:val="00C943A2"/>
    <w:rsid w:val="00C94B5B"/>
    <w:rsid w:val="00C94CAF"/>
    <w:rsid w:val="00C978B5"/>
    <w:rsid w:val="00CA02AB"/>
    <w:rsid w:val="00CA071D"/>
    <w:rsid w:val="00CA11D5"/>
    <w:rsid w:val="00CA1485"/>
    <w:rsid w:val="00CA1B23"/>
    <w:rsid w:val="00CA1E6E"/>
    <w:rsid w:val="00CA1FE5"/>
    <w:rsid w:val="00CA2A24"/>
    <w:rsid w:val="00CA347D"/>
    <w:rsid w:val="00CA3DEC"/>
    <w:rsid w:val="00CA69AA"/>
    <w:rsid w:val="00CA70A9"/>
    <w:rsid w:val="00CB23AE"/>
    <w:rsid w:val="00CB2A54"/>
    <w:rsid w:val="00CB2D0C"/>
    <w:rsid w:val="00CB3962"/>
    <w:rsid w:val="00CB4738"/>
    <w:rsid w:val="00CB52CB"/>
    <w:rsid w:val="00CB61D9"/>
    <w:rsid w:val="00CB6A85"/>
    <w:rsid w:val="00CB702D"/>
    <w:rsid w:val="00CB7898"/>
    <w:rsid w:val="00CB7EB1"/>
    <w:rsid w:val="00CC0186"/>
    <w:rsid w:val="00CC0598"/>
    <w:rsid w:val="00CC0FA2"/>
    <w:rsid w:val="00CC1459"/>
    <w:rsid w:val="00CC35F7"/>
    <w:rsid w:val="00CC586C"/>
    <w:rsid w:val="00CC5921"/>
    <w:rsid w:val="00CC5E8A"/>
    <w:rsid w:val="00CC5E9B"/>
    <w:rsid w:val="00CC6474"/>
    <w:rsid w:val="00CC6498"/>
    <w:rsid w:val="00CC72EE"/>
    <w:rsid w:val="00CC77D0"/>
    <w:rsid w:val="00CD0DB9"/>
    <w:rsid w:val="00CD11A5"/>
    <w:rsid w:val="00CD1E43"/>
    <w:rsid w:val="00CD2370"/>
    <w:rsid w:val="00CD3BAC"/>
    <w:rsid w:val="00CD3F51"/>
    <w:rsid w:val="00CD4E8C"/>
    <w:rsid w:val="00CD5A7A"/>
    <w:rsid w:val="00CD6276"/>
    <w:rsid w:val="00CD69E7"/>
    <w:rsid w:val="00CE068D"/>
    <w:rsid w:val="00CE0CF2"/>
    <w:rsid w:val="00CE0EF3"/>
    <w:rsid w:val="00CE12D0"/>
    <w:rsid w:val="00CE167F"/>
    <w:rsid w:val="00CE16AB"/>
    <w:rsid w:val="00CE17D0"/>
    <w:rsid w:val="00CE28F6"/>
    <w:rsid w:val="00CE4108"/>
    <w:rsid w:val="00CE46B6"/>
    <w:rsid w:val="00CE4918"/>
    <w:rsid w:val="00CE51BC"/>
    <w:rsid w:val="00CE7132"/>
    <w:rsid w:val="00CE753A"/>
    <w:rsid w:val="00CE7877"/>
    <w:rsid w:val="00CE7A4E"/>
    <w:rsid w:val="00CF0ADA"/>
    <w:rsid w:val="00CF10E7"/>
    <w:rsid w:val="00CF1824"/>
    <w:rsid w:val="00CF23F3"/>
    <w:rsid w:val="00CF25F0"/>
    <w:rsid w:val="00CF2A77"/>
    <w:rsid w:val="00CF34C0"/>
    <w:rsid w:val="00CF34E6"/>
    <w:rsid w:val="00CF3BAA"/>
    <w:rsid w:val="00CF3E3C"/>
    <w:rsid w:val="00CF4428"/>
    <w:rsid w:val="00CF57FB"/>
    <w:rsid w:val="00CF67B5"/>
    <w:rsid w:val="00D01312"/>
    <w:rsid w:val="00D0176C"/>
    <w:rsid w:val="00D0250B"/>
    <w:rsid w:val="00D03197"/>
    <w:rsid w:val="00D0331D"/>
    <w:rsid w:val="00D03597"/>
    <w:rsid w:val="00D037CD"/>
    <w:rsid w:val="00D05A87"/>
    <w:rsid w:val="00D06A41"/>
    <w:rsid w:val="00D06CC8"/>
    <w:rsid w:val="00D0710A"/>
    <w:rsid w:val="00D07D5D"/>
    <w:rsid w:val="00D1035D"/>
    <w:rsid w:val="00D117DB"/>
    <w:rsid w:val="00D11DCC"/>
    <w:rsid w:val="00D13694"/>
    <w:rsid w:val="00D1400F"/>
    <w:rsid w:val="00D14A68"/>
    <w:rsid w:val="00D1532A"/>
    <w:rsid w:val="00D1556F"/>
    <w:rsid w:val="00D1595F"/>
    <w:rsid w:val="00D15BA8"/>
    <w:rsid w:val="00D170B8"/>
    <w:rsid w:val="00D17348"/>
    <w:rsid w:val="00D1788F"/>
    <w:rsid w:val="00D17D84"/>
    <w:rsid w:val="00D2000B"/>
    <w:rsid w:val="00D20578"/>
    <w:rsid w:val="00D20D66"/>
    <w:rsid w:val="00D20ED1"/>
    <w:rsid w:val="00D21076"/>
    <w:rsid w:val="00D2297A"/>
    <w:rsid w:val="00D23355"/>
    <w:rsid w:val="00D237C6"/>
    <w:rsid w:val="00D23EAE"/>
    <w:rsid w:val="00D244E8"/>
    <w:rsid w:val="00D245E5"/>
    <w:rsid w:val="00D24854"/>
    <w:rsid w:val="00D254E9"/>
    <w:rsid w:val="00D2617E"/>
    <w:rsid w:val="00D262A5"/>
    <w:rsid w:val="00D26FB3"/>
    <w:rsid w:val="00D272E6"/>
    <w:rsid w:val="00D27799"/>
    <w:rsid w:val="00D27EE6"/>
    <w:rsid w:val="00D30050"/>
    <w:rsid w:val="00D302FE"/>
    <w:rsid w:val="00D30F5B"/>
    <w:rsid w:val="00D31286"/>
    <w:rsid w:val="00D31328"/>
    <w:rsid w:val="00D31FB6"/>
    <w:rsid w:val="00D3239F"/>
    <w:rsid w:val="00D331CA"/>
    <w:rsid w:val="00D33209"/>
    <w:rsid w:val="00D33741"/>
    <w:rsid w:val="00D337C3"/>
    <w:rsid w:val="00D3456C"/>
    <w:rsid w:val="00D35862"/>
    <w:rsid w:val="00D358AB"/>
    <w:rsid w:val="00D3734F"/>
    <w:rsid w:val="00D40284"/>
    <w:rsid w:val="00D405AF"/>
    <w:rsid w:val="00D40958"/>
    <w:rsid w:val="00D40B8A"/>
    <w:rsid w:val="00D4163E"/>
    <w:rsid w:val="00D41E18"/>
    <w:rsid w:val="00D4240B"/>
    <w:rsid w:val="00D42F23"/>
    <w:rsid w:val="00D43B48"/>
    <w:rsid w:val="00D445A4"/>
    <w:rsid w:val="00D44846"/>
    <w:rsid w:val="00D44894"/>
    <w:rsid w:val="00D45577"/>
    <w:rsid w:val="00D45B20"/>
    <w:rsid w:val="00D46367"/>
    <w:rsid w:val="00D46B50"/>
    <w:rsid w:val="00D47809"/>
    <w:rsid w:val="00D47BC0"/>
    <w:rsid w:val="00D50C86"/>
    <w:rsid w:val="00D50CAE"/>
    <w:rsid w:val="00D5117D"/>
    <w:rsid w:val="00D515C3"/>
    <w:rsid w:val="00D518D7"/>
    <w:rsid w:val="00D51FDD"/>
    <w:rsid w:val="00D520EE"/>
    <w:rsid w:val="00D52DC0"/>
    <w:rsid w:val="00D52DE0"/>
    <w:rsid w:val="00D5301F"/>
    <w:rsid w:val="00D53658"/>
    <w:rsid w:val="00D53FD0"/>
    <w:rsid w:val="00D54584"/>
    <w:rsid w:val="00D54EF9"/>
    <w:rsid w:val="00D54F93"/>
    <w:rsid w:val="00D55054"/>
    <w:rsid w:val="00D55188"/>
    <w:rsid w:val="00D55642"/>
    <w:rsid w:val="00D55AB7"/>
    <w:rsid w:val="00D55FC9"/>
    <w:rsid w:val="00D575DD"/>
    <w:rsid w:val="00D60845"/>
    <w:rsid w:val="00D60F2D"/>
    <w:rsid w:val="00D61151"/>
    <w:rsid w:val="00D61724"/>
    <w:rsid w:val="00D62286"/>
    <w:rsid w:val="00D63642"/>
    <w:rsid w:val="00D64DF8"/>
    <w:rsid w:val="00D67D73"/>
    <w:rsid w:val="00D7042F"/>
    <w:rsid w:val="00D70494"/>
    <w:rsid w:val="00D70D9B"/>
    <w:rsid w:val="00D70EFC"/>
    <w:rsid w:val="00D71E28"/>
    <w:rsid w:val="00D72729"/>
    <w:rsid w:val="00D73515"/>
    <w:rsid w:val="00D736B1"/>
    <w:rsid w:val="00D73B45"/>
    <w:rsid w:val="00D73C91"/>
    <w:rsid w:val="00D74C04"/>
    <w:rsid w:val="00D74CA4"/>
    <w:rsid w:val="00D7633E"/>
    <w:rsid w:val="00D76B82"/>
    <w:rsid w:val="00D7708D"/>
    <w:rsid w:val="00D7755E"/>
    <w:rsid w:val="00D77A1C"/>
    <w:rsid w:val="00D77EEB"/>
    <w:rsid w:val="00D80AD4"/>
    <w:rsid w:val="00D80C31"/>
    <w:rsid w:val="00D81825"/>
    <w:rsid w:val="00D82DFC"/>
    <w:rsid w:val="00D82E01"/>
    <w:rsid w:val="00D8306C"/>
    <w:rsid w:val="00D8369B"/>
    <w:rsid w:val="00D8394C"/>
    <w:rsid w:val="00D84287"/>
    <w:rsid w:val="00D84410"/>
    <w:rsid w:val="00D85D4E"/>
    <w:rsid w:val="00D867F2"/>
    <w:rsid w:val="00D8707F"/>
    <w:rsid w:val="00D87F77"/>
    <w:rsid w:val="00D920D9"/>
    <w:rsid w:val="00D926C1"/>
    <w:rsid w:val="00D946AF"/>
    <w:rsid w:val="00D953D3"/>
    <w:rsid w:val="00D95A5D"/>
    <w:rsid w:val="00D95F7A"/>
    <w:rsid w:val="00D96829"/>
    <w:rsid w:val="00D96BC9"/>
    <w:rsid w:val="00DA074B"/>
    <w:rsid w:val="00DA0B05"/>
    <w:rsid w:val="00DA0C42"/>
    <w:rsid w:val="00DA186E"/>
    <w:rsid w:val="00DA33C1"/>
    <w:rsid w:val="00DA34E8"/>
    <w:rsid w:val="00DA3676"/>
    <w:rsid w:val="00DA37B5"/>
    <w:rsid w:val="00DA39AC"/>
    <w:rsid w:val="00DA42CA"/>
    <w:rsid w:val="00DA497F"/>
    <w:rsid w:val="00DA66BB"/>
    <w:rsid w:val="00DB008F"/>
    <w:rsid w:val="00DB0120"/>
    <w:rsid w:val="00DB0EE6"/>
    <w:rsid w:val="00DB13E7"/>
    <w:rsid w:val="00DB1802"/>
    <w:rsid w:val="00DB1917"/>
    <w:rsid w:val="00DB1EBF"/>
    <w:rsid w:val="00DB2227"/>
    <w:rsid w:val="00DB2239"/>
    <w:rsid w:val="00DB279A"/>
    <w:rsid w:val="00DB2E32"/>
    <w:rsid w:val="00DB36B4"/>
    <w:rsid w:val="00DB388B"/>
    <w:rsid w:val="00DB478F"/>
    <w:rsid w:val="00DB591A"/>
    <w:rsid w:val="00DB74FF"/>
    <w:rsid w:val="00DB7FBD"/>
    <w:rsid w:val="00DC05E9"/>
    <w:rsid w:val="00DC1C28"/>
    <w:rsid w:val="00DC3D70"/>
    <w:rsid w:val="00DC3F19"/>
    <w:rsid w:val="00DC4089"/>
    <w:rsid w:val="00DC426F"/>
    <w:rsid w:val="00DC4AEB"/>
    <w:rsid w:val="00DC52D5"/>
    <w:rsid w:val="00DC5651"/>
    <w:rsid w:val="00DC6BFC"/>
    <w:rsid w:val="00DC7AD2"/>
    <w:rsid w:val="00DD1B08"/>
    <w:rsid w:val="00DD1BCB"/>
    <w:rsid w:val="00DD2993"/>
    <w:rsid w:val="00DD2B78"/>
    <w:rsid w:val="00DD2C73"/>
    <w:rsid w:val="00DD35F2"/>
    <w:rsid w:val="00DD3720"/>
    <w:rsid w:val="00DD45CB"/>
    <w:rsid w:val="00DD4C42"/>
    <w:rsid w:val="00DD4FBB"/>
    <w:rsid w:val="00DD5F3B"/>
    <w:rsid w:val="00DD73C0"/>
    <w:rsid w:val="00DD7670"/>
    <w:rsid w:val="00DE1975"/>
    <w:rsid w:val="00DE1E28"/>
    <w:rsid w:val="00DE4103"/>
    <w:rsid w:val="00DE4F91"/>
    <w:rsid w:val="00DE6D8B"/>
    <w:rsid w:val="00DE790C"/>
    <w:rsid w:val="00DE7A8A"/>
    <w:rsid w:val="00DF133E"/>
    <w:rsid w:val="00DF19D9"/>
    <w:rsid w:val="00DF1C8B"/>
    <w:rsid w:val="00DF1DBE"/>
    <w:rsid w:val="00DF5F96"/>
    <w:rsid w:val="00DF7009"/>
    <w:rsid w:val="00DF71D3"/>
    <w:rsid w:val="00E0098D"/>
    <w:rsid w:val="00E00A4F"/>
    <w:rsid w:val="00E00BE6"/>
    <w:rsid w:val="00E0100C"/>
    <w:rsid w:val="00E0169B"/>
    <w:rsid w:val="00E019BE"/>
    <w:rsid w:val="00E02432"/>
    <w:rsid w:val="00E02C64"/>
    <w:rsid w:val="00E03BC4"/>
    <w:rsid w:val="00E0435E"/>
    <w:rsid w:val="00E0465A"/>
    <w:rsid w:val="00E04EF4"/>
    <w:rsid w:val="00E04FE7"/>
    <w:rsid w:val="00E05DFD"/>
    <w:rsid w:val="00E062E9"/>
    <w:rsid w:val="00E06E8D"/>
    <w:rsid w:val="00E07466"/>
    <w:rsid w:val="00E10370"/>
    <w:rsid w:val="00E1490B"/>
    <w:rsid w:val="00E151FF"/>
    <w:rsid w:val="00E155AB"/>
    <w:rsid w:val="00E20367"/>
    <w:rsid w:val="00E21DC7"/>
    <w:rsid w:val="00E22730"/>
    <w:rsid w:val="00E228A3"/>
    <w:rsid w:val="00E2295C"/>
    <w:rsid w:val="00E22DAD"/>
    <w:rsid w:val="00E22E16"/>
    <w:rsid w:val="00E23D5E"/>
    <w:rsid w:val="00E23EEC"/>
    <w:rsid w:val="00E2435C"/>
    <w:rsid w:val="00E24624"/>
    <w:rsid w:val="00E25F30"/>
    <w:rsid w:val="00E27521"/>
    <w:rsid w:val="00E27EF2"/>
    <w:rsid w:val="00E3055E"/>
    <w:rsid w:val="00E31956"/>
    <w:rsid w:val="00E31B2D"/>
    <w:rsid w:val="00E327C1"/>
    <w:rsid w:val="00E32E8B"/>
    <w:rsid w:val="00E338F4"/>
    <w:rsid w:val="00E3566C"/>
    <w:rsid w:val="00E363D3"/>
    <w:rsid w:val="00E36578"/>
    <w:rsid w:val="00E3765B"/>
    <w:rsid w:val="00E37857"/>
    <w:rsid w:val="00E37E08"/>
    <w:rsid w:val="00E418AE"/>
    <w:rsid w:val="00E41D51"/>
    <w:rsid w:val="00E42AC0"/>
    <w:rsid w:val="00E4476A"/>
    <w:rsid w:val="00E44D5E"/>
    <w:rsid w:val="00E452AA"/>
    <w:rsid w:val="00E45716"/>
    <w:rsid w:val="00E4576F"/>
    <w:rsid w:val="00E45796"/>
    <w:rsid w:val="00E45F35"/>
    <w:rsid w:val="00E460D1"/>
    <w:rsid w:val="00E466C9"/>
    <w:rsid w:val="00E467AE"/>
    <w:rsid w:val="00E512DD"/>
    <w:rsid w:val="00E51951"/>
    <w:rsid w:val="00E5274C"/>
    <w:rsid w:val="00E531C2"/>
    <w:rsid w:val="00E5409F"/>
    <w:rsid w:val="00E55E5B"/>
    <w:rsid w:val="00E5760B"/>
    <w:rsid w:val="00E57EED"/>
    <w:rsid w:val="00E626A1"/>
    <w:rsid w:val="00E62AC5"/>
    <w:rsid w:val="00E62E16"/>
    <w:rsid w:val="00E63267"/>
    <w:rsid w:val="00E64258"/>
    <w:rsid w:val="00E65890"/>
    <w:rsid w:val="00E65ACE"/>
    <w:rsid w:val="00E65BFC"/>
    <w:rsid w:val="00E65D74"/>
    <w:rsid w:val="00E6621B"/>
    <w:rsid w:val="00E66767"/>
    <w:rsid w:val="00E67E3A"/>
    <w:rsid w:val="00E7092A"/>
    <w:rsid w:val="00E7114E"/>
    <w:rsid w:val="00E72437"/>
    <w:rsid w:val="00E74163"/>
    <w:rsid w:val="00E74B50"/>
    <w:rsid w:val="00E75220"/>
    <w:rsid w:val="00E7550B"/>
    <w:rsid w:val="00E7569F"/>
    <w:rsid w:val="00E77FDA"/>
    <w:rsid w:val="00E808DF"/>
    <w:rsid w:val="00E80C3B"/>
    <w:rsid w:val="00E80C6A"/>
    <w:rsid w:val="00E810BC"/>
    <w:rsid w:val="00E814AB"/>
    <w:rsid w:val="00E8257D"/>
    <w:rsid w:val="00E829BD"/>
    <w:rsid w:val="00E8393B"/>
    <w:rsid w:val="00E845EA"/>
    <w:rsid w:val="00E847B7"/>
    <w:rsid w:val="00E854E6"/>
    <w:rsid w:val="00E86E6E"/>
    <w:rsid w:val="00E8727A"/>
    <w:rsid w:val="00E87A07"/>
    <w:rsid w:val="00E87BD6"/>
    <w:rsid w:val="00E90878"/>
    <w:rsid w:val="00E909FD"/>
    <w:rsid w:val="00E90C7C"/>
    <w:rsid w:val="00E913CA"/>
    <w:rsid w:val="00E95728"/>
    <w:rsid w:val="00E967D5"/>
    <w:rsid w:val="00E968D9"/>
    <w:rsid w:val="00E96B32"/>
    <w:rsid w:val="00E96C57"/>
    <w:rsid w:val="00E97484"/>
    <w:rsid w:val="00E97649"/>
    <w:rsid w:val="00E97865"/>
    <w:rsid w:val="00E97EFF"/>
    <w:rsid w:val="00EA0722"/>
    <w:rsid w:val="00EA0983"/>
    <w:rsid w:val="00EA0C4C"/>
    <w:rsid w:val="00EA0D93"/>
    <w:rsid w:val="00EA1707"/>
    <w:rsid w:val="00EA1B92"/>
    <w:rsid w:val="00EA223E"/>
    <w:rsid w:val="00EA24FF"/>
    <w:rsid w:val="00EA32BD"/>
    <w:rsid w:val="00EA34A8"/>
    <w:rsid w:val="00EA3E64"/>
    <w:rsid w:val="00EA4013"/>
    <w:rsid w:val="00EA42F2"/>
    <w:rsid w:val="00EA57E3"/>
    <w:rsid w:val="00EA593F"/>
    <w:rsid w:val="00EA5CFE"/>
    <w:rsid w:val="00EA60C3"/>
    <w:rsid w:val="00EA7D20"/>
    <w:rsid w:val="00EB08C6"/>
    <w:rsid w:val="00EB1E18"/>
    <w:rsid w:val="00EB266D"/>
    <w:rsid w:val="00EB2AB1"/>
    <w:rsid w:val="00EB2D2A"/>
    <w:rsid w:val="00EB2F1D"/>
    <w:rsid w:val="00EB3EE9"/>
    <w:rsid w:val="00EB3F38"/>
    <w:rsid w:val="00EB4AE6"/>
    <w:rsid w:val="00EB52A2"/>
    <w:rsid w:val="00EB5A2C"/>
    <w:rsid w:val="00EB60B3"/>
    <w:rsid w:val="00EB6F68"/>
    <w:rsid w:val="00EB71BF"/>
    <w:rsid w:val="00EB7816"/>
    <w:rsid w:val="00EC09B5"/>
    <w:rsid w:val="00EC1694"/>
    <w:rsid w:val="00EC1FF1"/>
    <w:rsid w:val="00EC2E8F"/>
    <w:rsid w:val="00EC2FE2"/>
    <w:rsid w:val="00EC3235"/>
    <w:rsid w:val="00EC3521"/>
    <w:rsid w:val="00EC51FC"/>
    <w:rsid w:val="00EC637C"/>
    <w:rsid w:val="00ED006A"/>
    <w:rsid w:val="00ED0173"/>
    <w:rsid w:val="00ED235C"/>
    <w:rsid w:val="00ED2C3E"/>
    <w:rsid w:val="00ED44A6"/>
    <w:rsid w:val="00ED49C8"/>
    <w:rsid w:val="00ED684F"/>
    <w:rsid w:val="00ED6991"/>
    <w:rsid w:val="00ED7C86"/>
    <w:rsid w:val="00ED7F3A"/>
    <w:rsid w:val="00EE15B2"/>
    <w:rsid w:val="00EE25F2"/>
    <w:rsid w:val="00EE277B"/>
    <w:rsid w:val="00EE3027"/>
    <w:rsid w:val="00EE3574"/>
    <w:rsid w:val="00EE4313"/>
    <w:rsid w:val="00EE455F"/>
    <w:rsid w:val="00EE5231"/>
    <w:rsid w:val="00EE65E6"/>
    <w:rsid w:val="00EE66D4"/>
    <w:rsid w:val="00EE68B6"/>
    <w:rsid w:val="00EE6B6E"/>
    <w:rsid w:val="00EE6E12"/>
    <w:rsid w:val="00EE742B"/>
    <w:rsid w:val="00EE78EC"/>
    <w:rsid w:val="00EE7DF4"/>
    <w:rsid w:val="00EF0743"/>
    <w:rsid w:val="00EF0C9D"/>
    <w:rsid w:val="00EF1900"/>
    <w:rsid w:val="00EF22F3"/>
    <w:rsid w:val="00EF2694"/>
    <w:rsid w:val="00EF2F93"/>
    <w:rsid w:val="00EF3109"/>
    <w:rsid w:val="00EF36B2"/>
    <w:rsid w:val="00EF505A"/>
    <w:rsid w:val="00EF5249"/>
    <w:rsid w:val="00EF58AA"/>
    <w:rsid w:val="00EF610F"/>
    <w:rsid w:val="00EF735C"/>
    <w:rsid w:val="00EF7E34"/>
    <w:rsid w:val="00EF7FB0"/>
    <w:rsid w:val="00F00DBD"/>
    <w:rsid w:val="00F01015"/>
    <w:rsid w:val="00F01941"/>
    <w:rsid w:val="00F0233B"/>
    <w:rsid w:val="00F03162"/>
    <w:rsid w:val="00F03DC8"/>
    <w:rsid w:val="00F042BD"/>
    <w:rsid w:val="00F0437E"/>
    <w:rsid w:val="00F044DC"/>
    <w:rsid w:val="00F04E85"/>
    <w:rsid w:val="00F0602C"/>
    <w:rsid w:val="00F067C7"/>
    <w:rsid w:val="00F1032C"/>
    <w:rsid w:val="00F11C83"/>
    <w:rsid w:val="00F1201E"/>
    <w:rsid w:val="00F1259E"/>
    <w:rsid w:val="00F13F51"/>
    <w:rsid w:val="00F14362"/>
    <w:rsid w:val="00F15451"/>
    <w:rsid w:val="00F16581"/>
    <w:rsid w:val="00F16969"/>
    <w:rsid w:val="00F16A28"/>
    <w:rsid w:val="00F16A4A"/>
    <w:rsid w:val="00F17012"/>
    <w:rsid w:val="00F2000C"/>
    <w:rsid w:val="00F20A4B"/>
    <w:rsid w:val="00F20B0B"/>
    <w:rsid w:val="00F20B3F"/>
    <w:rsid w:val="00F21A32"/>
    <w:rsid w:val="00F2327A"/>
    <w:rsid w:val="00F2395F"/>
    <w:rsid w:val="00F239CD"/>
    <w:rsid w:val="00F23B5F"/>
    <w:rsid w:val="00F24FDE"/>
    <w:rsid w:val="00F2537F"/>
    <w:rsid w:val="00F25C12"/>
    <w:rsid w:val="00F25CC0"/>
    <w:rsid w:val="00F27E79"/>
    <w:rsid w:val="00F3042F"/>
    <w:rsid w:val="00F32038"/>
    <w:rsid w:val="00F32442"/>
    <w:rsid w:val="00F329A6"/>
    <w:rsid w:val="00F32B73"/>
    <w:rsid w:val="00F32CA7"/>
    <w:rsid w:val="00F330C1"/>
    <w:rsid w:val="00F332E9"/>
    <w:rsid w:val="00F35F4B"/>
    <w:rsid w:val="00F3604A"/>
    <w:rsid w:val="00F36E49"/>
    <w:rsid w:val="00F37398"/>
    <w:rsid w:val="00F3763D"/>
    <w:rsid w:val="00F4028F"/>
    <w:rsid w:val="00F40F24"/>
    <w:rsid w:val="00F4206B"/>
    <w:rsid w:val="00F427BA"/>
    <w:rsid w:val="00F42B71"/>
    <w:rsid w:val="00F47E42"/>
    <w:rsid w:val="00F512FD"/>
    <w:rsid w:val="00F52A12"/>
    <w:rsid w:val="00F52D73"/>
    <w:rsid w:val="00F53CD0"/>
    <w:rsid w:val="00F5417B"/>
    <w:rsid w:val="00F5431E"/>
    <w:rsid w:val="00F54D95"/>
    <w:rsid w:val="00F55341"/>
    <w:rsid w:val="00F5543C"/>
    <w:rsid w:val="00F5593B"/>
    <w:rsid w:val="00F605AC"/>
    <w:rsid w:val="00F6100B"/>
    <w:rsid w:val="00F61217"/>
    <w:rsid w:val="00F624A6"/>
    <w:rsid w:val="00F625FD"/>
    <w:rsid w:val="00F62C4D"/>
    <w:rsid w:val="00F632C3"/>
    <w:rsid w:val="00F63EA1"/>
    <w:rsid w:val="00F65F91"/>
    <w:rsid w:val="00F6601E"/>
    <w:rsid w:val="00F6606A"/>
    <w:rsid w:val="00F661D7"/>
    <w:rsid w:val="00F664E9"/>
    <w:rsid w:val="00F66564"/>
    <w:rsid w:val="00F700E5"/>
    <w:rsid w:val="00F71AE4"/>
    <w:rsid w:val="00F723D5"/>
    <w:rsid w:val="00F74A33"/>
    <w:rsid w:val="00F75971"/>
    <w:rsid w:val="00F7602F"/>
    <w:rsid w:val="00F80096"/>
    <w:rsid w:val="00F81217"/>
    <w:rsid w:val="00F81B1E"/>
    <w:rsid w:val="00F81E28"/>
    <w:rsid w:val="00F82542"/>
    <w:rsid w:val="00F8282A"/>
    <w:rsid w:val="00F83FB0"/>
    <w:rsid w:val="00F849B2"/>
    <w:rsid w:val="00F85AA2"/>
    <w:rsid w:val="00F862BE"/>
    <w:rsid w:val="00F87494"/>
    <w:rsid w:val="00F876EE"/>
    <w:rsid w:val="00F9016B"/>
    <w:rsid w:val="00F90429"/>
    <w:rsid w:val="00F90E56"/>
    <w:rsid w:val="00F91721"/>
    <w:rsid w:val="00F91F60"/>
    <w:rsid w:val="00F93EA0"/>
    <w:rsid w:val="00F94912"/>
    <w:rsid w:val="00F94C1B"/>
    <w:rsid w:val="00F96611"/>
    <w:rsid w:val="00F96CD9"/>
    <w:rsid w:val="00F96E32"/>
    <w:rsid w:val="00F97DD8"/>
    <w:rsid w:val="00FA0EE8"/>
    <w:rsid w:val="00FA0FFD"/>
    <w:rsid w:val="00FA23B2"/>
    <w:rsid w:val="00FA3867"/>
    <w:rsid w:val="00FA47D8"/>
    <w:rsid w:val="00FA5D75"/>
    <w:rsid w:val="00FA622E"/>
    <w:rsid w:val="00FA6983"/>
    <w:rsid w:val="00FA7704"/>
    <w:rsid w:val="00FA771D"/>
    <w:rsid w:val="00FA7D07"/>
    <w:rsid w:val="00FB15E6"/>
    <w:rsid w:val="00FB1DC5"/>
    <w:rsid w:val="00FB225A"/>
    <w:rsid w:val="00FB268A"/>
    <w:rsid w:val="00FB2CAB"/>
    <w:rsid w:val="00FB2D7D"/>
    <w:rsid w:val="00FB2F8C"/>
    <w:rsid w:val="00FB312F"/>
    <w:rsid w:val="00FB31C1"/>
    <w:rsid w:val="00FB3465"/>
    <w:rsid w:val="00FB416A"/>
    <w:rsid w:val="00FB4D1F"/>
    <w:rsid w:val="00FB57EA"/>
    <w:rsid w:val="00FB6A8D"/>
    <w:rsid w:val="00FB6B6B"/>
    <w:rsid w:val="00FB6CC6"/>
    <w:rsid w:val="00FC0078"/>
    <w:rsid w:val="00FC0CCB"/>
    <w:rsid w:val="00FC3409"/>
    <w:rsid w:val="00FC3CA0"/>
    <w:rsid w:val="00FC5022"/>
    <w:rsid w:val="00FC598E"/>
    <w:rsid w:val="00FC599D"/>
    <w:rsid w:val="00FC626E"/>
    <w:rsid w:val="00FC70B9"/>
    <w:rsid w:val="00FC70FA"/>
    <w:rsid w:val="00FC771A"/>
    <w:rsid w:val="00FD073A"/>
    <w:rsid w:val="00FD08A2"/>
    <w:rsid w:val="00FD154E"/>
    <w:rsid w:val="00FD1EDB"/>
    <w:rsid w:val="00FD2344"/>
    <w:rsid w:val="00FD2CB6"/>
    <w:rsid w:val="00FD2ED6"/>
    <w:rsid w:val="00FD347D"/>
    <w:rsid w:val="00FD36D8"/>
    <w:rsid w:val="00FD4447"/>
    <w:rsid w:val="00FD456B"/>
    <w:rsid w:val="00FD4B66"/>
    <w:rsid w:val="00FD5E49"/>
    <w:rsid w:val="00FD5F5B"/>
    <w:rsid w:val="00FD6127"/>
    <w:rsid w:val="00FD7248"/>
    <w:rsid w:val="00FD7EE3"/>
    <w:rsid w:val="00FE1F0D"/>
    <w:rsid w:val="00FE20FB"/>
    <w:rsid w:val="00FE2A09"/>
    <w:rsid w:val="00FE2B83"/>
    <w:rsid w:val="00FE34CA"/>
    <w:rsid w:val="00FE39D1"/>
    <w:rsid w:val="00FE7356"/>
    <w:rsid w:val="00FE74C1"/>
    <w:rsid w:val="00FE7B41"/>
    <w:rsid w:val="00FF0014"/>
    <w:rsid w:val="00FF0ABD"/>
    <w:rsid w:val="00FF10AC"/>
    <w:rsid w:val="00FF13E5"/>
    <w:rsid w:val="00FF1587"/>
    <w:rsid w:val="00FF185A"/>
    <w:rsid w:val="00FF1CBF"/>
    <w:rsid w:val="00FF1CE5"/>
    <w:rsid w:val="00FF27A5"/>
    <w:rsid w:val="00FF5400"/>
    <w:rsid w:val="00FF6411"/>
    <w:rsid w:val="00FF7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6E380A3"/>
  <w15:chartTrackingRefBased/>
  <w15:docId w15:val="{D8388C80-6CB2-43F1-A500-4CBEB826D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C1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3C18DE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C18D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3C18DE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1">
    <w:name w:val="Heading 2 Char1"/>
    <w:link w:val="Heading2"/>
    <w:rsid w:val="003C18DE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3C18DE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C18DE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3C18DE"/>
    <w:pPr>
      <w:spacing w:after="120"/>
    </w:pPr>
  </w:style>
  <w:style w:type="character" w:customStyle="1" w:styleId="Heading4Char1">
    <w:name w:val="Heading 4 Char1"/>
    <w:link w:val="Heading4"/>
    <w:locked/>
    <w:rsid w:val="00D170B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1">
    <w:name w:val="Heading 5 Char1"/>
    <w:link w:val="Heading5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1">
    <w:name w:val="Heading 6 Char1"/>
    <w:link w:val="Heading6"/>
    <w:locked/>
    <w:rsid w:val="00D170B8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1">
    <w:name w:val="Heading 7 Char1"/>
    <w:link w:val="Heading7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1">
    <w:name w:val="Heading 8 Char1"/>
    <w:link w:val="Heading8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1">
    <w:name w:val="Heading 9 Char1"/>
    <w:link w:val="Heading9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1"/>
    <w:rsid w:val="003C18DE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customStyle="1" w:styleId="AAAddress">
    <w:name w:val="AA Address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3C18DE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3C18DE"/>
    <w:rPr>
      <w:b/>
      <w:bCs/>
    </w:rPr>
  </w:style>
  <w:style w:type="paragraph" w:styleId="ListBullet">
    <w:name w:val="List Bullet"/>
    <w:basedOn w:val="Normal"/>
    <w:rsid w:val="003C18D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C18D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C18D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C18D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C18D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C18DE"/>
    <w:pPr>
      <w:ind w:left="284"/>
    </w:pPr>
  </w:style>
  <w:style w:type="paragraph" w:customStyle="1" w:styleId="AAFrameAddress">
    <w:name w:val="AA Frame Address"/>
    <w:basedOn w:val="Heading1"/>
    <w:rsid w:val="003C18D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C18D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C18DE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3C18D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C18D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C18D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C18DE"/>
    <w:pPr>
      <w:ind w:left="851" w:hanging="284"/>
    </w:pPr>
  </w:style>
  <w:style w:type="paragraph" w:styleId="Index4">
    <w:name w:val="index 4"/>
    <w:basedOn w:val="Normal"/>
    <w:next w:val="Normal"/>
    <w:semiHidden/>
    <w:rsid w:val="003C18DE"/>
    <w:pPr>
      <w:ind w:left="1135" w:hanging="284"/>
    </w:pPr>
  </w:style>
  <w:style w:type="paragraph" w:styleId="Index6">
    <w:name w:val="index 6"/>
    <w:basedOn w:val="Normal"/>
    <w:next w:val="Normal"/>
    <w:semiHidden/>
    <w:rsid w:val="003C18DE"/>
    <w:pPr>
      <w:ind w:left="1702" w:hanging="284"/>
    </w:pPr>
  </w:style>
  <w:style w:type="paragraph" w:styleId="Index5">
    <w:name w:val="index 5"/>
    <w:basedOn w:val="Normal"/>
    <w:next w:val="Normal"/>
    <w:semiHidden/>
    <w:rsid w:val="003C18DE"/>
    <w:pPr>
      <w:ind w:left="1418" w:hanging="284"/>
    </w:pPr>
  </w:style>
  <w:style w:type="paragraph" w:styleId="Index7">
    <w:name w:val="index 7"/>
    <w:basedOn w:val="Normal"/>
    <w:next w:val="Normal"/>
    <w:semiHidden/>
    <w:rsid w:val="003C18DE"/>
    <w:pPr>
      <w:ind w:left="1985" w:hanging="284"/>
    </w:pPr>
  </w:style>
  <w:style w:type="paragraph" w:styleId="Index8">
    <w:name w:val="index 8"/>
    <w:basedOn w:val="Normal"/>
    <w:next w:val="Normal"/>
    <w:semiHidden/>
    <w:rsid w:val="003C18DE"/>
    <w:pPr>
      <w:ind w:left="2269" w:hanging="284"/>
    </w:pPr>
  </w:style>
  <w:style w:type="paragraph" w:styleId="Index9">
    <w:name w:val="index 9"/>
    <w:basedOn w:val="Normal"/>
    <w:next w:val="Normal"/>
    <w:semiHidden/>
    <w:rsid w:val="003C18DE"/>
    <w:pPr>
      <w:ind w:left="2552" w:hanging="284"/>
    </w:pPr>
  </w:style>
  <w:style w:type="paragraph" w:styleId="TOC2">
    <w:name w:val="toc 2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C18DE"/>
    <w:pPr>
      <w:ind w:left="851"/>
    </w:pPr>
  </w:style>
  <w:style w:type="paragraph" w:styleId="TOC5">
    <w:name w:val="toc 5"/>
    <w:basedOn w:val="Normal"/>
    <w:next w:val="Normal"/>
    <w:semiHidden/>
    <w:rsid w:val="003C18DE"/>
    <w:pPr>
      <w:ind w:left="1134"/>
    </w:pPr>
  </w:style>
  <w:style w:type="paragraph" w:styleId="TOC6">
    <w:name w:val="toc 6"/>
    <w:basedOn w:val="Normal"/>
    <w:next w:val="Normal"/>
    <w:semiHidden/>
    <w:rsid w:val="003C18DE"/>
    <w:pPr>
      <w:ind w:left="1418"/>
    </w:pPr>
  </w:style>
  <w:style w:type="paragraph" w:styleId="TOC7">
    <w:name w:val="toc 7"/>
    <w:basedOn w:val="Normal"/>
    <w:next w:val="Normal"/>
    <w:semiHidden/>
    <w:rsid w:val="003C18DE"/>
    <w:pPr>
      <w:ind w:left="1701"/>
    </w:pPr>
  </w:style>
  <w:style w:type="paragraph" w:styleId="TOC8">
    <w:name w:val="toc 8"/>
    <w:basedOn w:val="Normal"/>
    <w:next w:val="Normal"/>
    <w:semiHidden/>
    <w:rsid w:val="003C18DE"/>
    <w:pPr>
      <w:ind w:left="1985"/>
    </w:pPr>
  </w:style>
  <w:style w:type="paragraph" w:styleId="TOC9">
    <w:name w:val="toc 9"/>
    <w:basedOn w:val="Normal"/>
    <w:next w:val="Normal"/>
    <w:semiHidden/>
    <w:rsid w:val="003C18DE"/>
    <w:pPr>
      <w:ind w:left="2268"/>
    </w:pPr>
  </w:style>
  <w:style w:type="paragraph" w:styleId="TableofFigures">
    <w:name w:val="table of figures"/>
    <w:basedOn w:val="Normal"/>
    <w:next w:val="Normal"/>
    <w:semiHidden/>
    <w:rsid w:val="003C18DE"/>
    <w:pPr>
      <w:ind w:left="567" w:hanging="567"/>
    </w:pPr>
  </w:style>
  <w:style w:type="paragraph" w:styleId="ListBullet5">
    <w:name w:val="List Bullet 5"/>
    <w:basedOn w:val="Normal"/>
    <w:rsid w:val="003C18D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C18DE"/>
    <w:pPr>
      <w:ind w:firstLine="284"/>
    </w:pPr>
    <w:rPr>
      <w:rFonts w:cs="Angsana New"/>
    </w:rPr>
  </w:style>
  <w:style w:type="character" w:customStyle="1" w:styleId="BodyTextFirstIndentChar1">
    <w:name w:val="Body Text First Indent Char1"/>
    <w:link w:val="BodyTextFirstIndent"/>
    <w:locked/>
    <w:rsid w:val="00D170B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170B8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1"/>
    <w:rsid w:val="003C18DE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1"/>
    <w:rsid w:val="003C18DE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3C18D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C18D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C18D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C18D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C18D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C18DE"/>
    <w:pPr>
      <w:framePr w:h="1054" w:wrap="around" w:y="5920"/>
    </w:pPr>
  </w:style>
  <w:style w:type="paragraph" w:customStyle="1" w:styleId="ReportHeading3">
    <w:name w:val="ReportHeading3"/>
    <w:basedOn w:val="ReportHeading2"/>
    <w:rsid w:val="003C18DE"/>
    <w:pPr>
      <w:framePr w:h="443" w:wrap="around" w:y="8223"/>
    </w:pPr>
  </w:style>
  <w:style w:type="paragraph" w:customStyle="1" w:styleId="a">
    <w:name w:val="¢éÍ¤ÇÒ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C18D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C18D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C18D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C18D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C18D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locked/>
    <w:rsid w:val="00D170B8"/>
    <w:rPr>
      <w:rFonts w:ascii="Book Antiqua" w:hAnsi="Book Antiqua"/>
      <w:sz w:val="22"/>
      <w:szCs w:val="22"/>
      <w:lang w:val="en-US" w:eastAsia="en-US" w:bidi="th-TH"/>
    </w:rPr>
  </w:style>
  <w:style w:type="paragraph" w:customStyle="1" w:styleId="a1">
    <w:name w:val="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locked/>
    <w:rsid w:val="00D170B8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3C18DE"/>
  </w:style>
  <w:style w:type="paragraph" w:customStyle="1" w:styleId="ASSETS">
    <w:name w:val="ASSET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locked/>
    <w:rsid w:val="00D170B8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3C18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D170B8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C18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3C1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C18DE"/>
    <w:pPr>
      <w:spacing w:line="240" w:lineRule="auto"/>
    </w:pPr>
  </w:style>
  <w:style w:type="character" w:customStyle="1" w:styleId="SignatureChar1">
    <w:name w:val="Signature Char1"/>
    <w:link w:val="Signature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"/>
    <w:basedOn w:val="BodyText"/>
    <w:link w:val="blockCha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D170B8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3C18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C18DE"/>
    <w:pPr>
      <w:spacing w:after="0"/>
    </w:pPr>
  </w:style>
  <w:style w:type="paragraph" w:customStyle="1" w:styleId="acctdividends">
    <w:name w:val="acct dividends"/>
    <w:aliases w:val="a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C18DE"/>
    <w:pPr>
      <w:spacing w:after="0"/>
    </w:pPr>
  </w:style>
  <w:style w:type="paragraph" w:customStyle="1" w:styleId="acctindent">
    <w:name w:val="acct indent"/>
    <w:aliases w:val="ai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C18D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C18D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C18D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C18D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C18D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C18D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C18D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C18D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C18DE"/>
    <w:pPr>
      <w:spacing w:after="0"/>
    </w:pPr>
  </w:style>
  <w:style w:type="paragraph" w:customStyle="1" w:styleId="List1a">
    <w:name w:val="List 1a"/>
    <w:aliases w:val="1a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C18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D170B8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C18D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C18DE"/>
  </w:style>
  <w:style w:type="paragraph" w:customStyle="1" w:styleId="zreportaddinfo">
    <w:name w:val="zreport addinfo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C18D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C18D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C18D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C18DE"/>
    <w:rPr>
      <w:b/>
      <w:bCs/>
    </w:rPr>
  </w:style>
  <w:style w:type="paragraph" w:customStyle="1" w:styleId="nineptbodytext">
    <w:name w:val="nine pt body text"/>
    <w:aliases w:val="9bt"/>
    <w:basedOn w:val="nineptnormal"/>
    <w:rsid w:val="003C18DE"/>
    <w:pPr>
      <w:spacing w:after="220"/>
    </w:pPr>
  </w:style>
  <w:style w:type="paragraph" w:customStyle="1" w:styleId="nineptnormal">
    <w:name w:val="nine pt normal"/>
    <w:aliases w:val="9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C18DE"/>
    <w:pPr>
      <w:jc w:val="center"/>
    </w:pPr>
  </w:style>
  <w:style w:type="paragraph" w:customStyle="1" w:styleId="heading">
    <w:name w:val="heading"/>
    <w:aliases w:val="h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C18D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C18DE"/>
  </w:style>
  <w:style w:type="paragraph" w:customStyle="1" w:styleId="nineptheadingcentredbold">
    <w:name w:val="nine pt heading centred bold"/>
    <w:aliases w:val="9hc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C18D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C18D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C18DE"/>
    <w:rPr>
      <w:b/>
    </w:rPr>
  </w:style>
  <w:style w:type="paragraph" w:customStyle="1" w:styleId="nineptcolumntab1">
    <w:name w:val="nine pt column tab1"/>
    <w:aliases w:val="a91"/>
    <w:basedOn w:val="nineptnormal"/>
    <w:rsid w:val="003C18D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C18D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C18DE"/>
    <w:pPr>
      <w:jc w:val="center"/>
    </w:pPr>
  </w:style>
  <w:style w:type="paragraph" w:customStyle="1" w:styleId="Normalheading">
    <w:name w:val="Normal heading"/>
    <w:aliases w:val="n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C18D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C18D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C18D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C18D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C18D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C18D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C18D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C18D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C18D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C18D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C18D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C18D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C18D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C18D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C18DE"/>
    <w:pPr>
      <w:spacing w:after="0"/>
    </w:pPr>
  </w:style>
  <w:style w:type="paragraph" w:customStyle="1" w:styleId="smallreturn">
    <w:name w:val="small return"/>
    <w:aliases w:val="sr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C18DE"/>
    <w:pPr>
      <w:spacing w:after="0"/>
    </w:pPr>
  </w:style>
  <w:style w:type="paragraph" w:customStyle="1" w:styleId="headingbolditalic">
    <w:name w:val="heading bold italic"/>
    <w:aliases w:val="hbi"/>
    <w:basedOn w:val="heading"/>
    <w:rsid w:val="003C18D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C18D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C18DE"/>
    <w:pPr>
      <w:spacing w:after="0"/>
    </w:pPr>
  </w:style>
  <w:style w:type="paragraph" w:customStyle="1" w:styleId="blockbullet">
    <w:name w:val="block bullet"/>
    <w:aliases w:val="bb"/>
    <w:basedOn w:val="block"/>
    <w:rsid w:val="003C18D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C18D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C18DE"/>
    <w:pPr>
      <w:spacing w:after="0"/>
    </w:pPr>
  </w:style>
  <w:style w:type="paragraph" w:customStyle="1" w:styleId="eightptnormal">
    <w:name w:val="eight pt normal"/>
    <w:aliases w:val="8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C18D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C18D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C18D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C18DE"/>
    <w:rPr>
      <w:b/>
      <w:bCs/>
    </w:rPr>
  </w:style>
  <w:style w:type="paragraph" w:customStyle="1" w:styleId="eightptbodytext">
    <w:name w:val="eight pt body text"/>
    <w:aliases w:val="8bt"/>
    <w:basedOn w:val="eightptnormal"/>
    <w:rsid w:val="003C18D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C18D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C18D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C18D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C18DE"/>
    <w:pPr>
      <w:spacing w:after="0"/>
    </w:pPr>
  </w:style>
  <w:style w:type="paragraph" w:customStyle="1" w:styleId="eightptblock">
    <w:name w:val="eight pt block"/>
    <w:aliases w:val="8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C18D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C18D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C18D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C18DE"/>
    <w:pPr>
      <w:spacing w:after="0"/>
    </w:pPr>
  </w:style>
  <w:style w:type="paragraph" w:customStyle="1" w:styleId="blockindent">
    <w:name w:val="block indent"/>
    <w:aliases w:val="bi"/>
    <w:basedOn w:val="block"/>
    <w:rsid w:val="003C18D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C18DE"/>
    <w:pPr>
      <w:jc w:val="center"/>
    </w:pPr>
  </w:style>
  <w:style w:type="paragraph" w:customStyle="1" w:styleId="nineptcol">
    <w:name w:val="nine pt %col"/>
    <w:aliases w:val="9%"/>
    <w:basedOn w:val="nineptnormal"/>
    <w:rsid w:val="003C18D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C18D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C18D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C18DE"/>
    <w:pPr>
      <w:spacing w:after="0"/>
    </w:pPr>
  </w:style>
  <w:style w:type="paragraph" w:customStyle="1" w:styleId="nineptblocklist">
    <w:name w:val="nine pt block list"/>
    <w:aliases w:val="9bl"/>
    <w:basedOn w:val="nineptblock"/>
    <w:rsid w:val="003C18D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C18D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C18D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C18D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C18D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C18D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C18D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C18D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C18D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C18D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C18D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C18DE"/>
    <w:pPr>
      <w:spacing w:after="80"/>
    </w:pPr>
  </w:style>
  <w:style w:type="paragraph" w:customStyle="1" w:styleId="nineptratecol">
    <w:name w:val="nine pt rate col"/>
    <w:aliases w:val="a9r"/>
    <w:basedOn w:val="nineptnormal"/>
    <w:rsid w:val="003C18D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C18D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C18D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C18D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C18D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C18D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C18D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C18D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C18D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C18D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C18D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C18DE"/>
    <w:pPr>
      <w:ind w:left="907" w:hanging="340"/>
    </w:pPr>
  </w:style>
  <w:style w:type="paragraph" w:customStyle="1" w:styleId="List3i">
    <w:name w:val="List 3i"/>
    <w:aliases w:val="3i"/>
    <w:basedOn w:val="List2i"/>
    <w:rsid w:val="003C18D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C18D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C18D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C18D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C18D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C18D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C18D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C18DE"/>
    <w:pPr>
      <w:spacing w:after="80"/>
    </w:pPr>
  </w:style>
  <w:style w:type="paragraph" w:customStyle="1" w:styleId="blockbullet2">
    <w:name w:val="block bullet 2"/>
    <w:aliases w:val="bb2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C18D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C18D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C18DE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C18D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D170B8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3C18DE"/>
    <w:rPr>
      <w:bCs/>
      <w:sz w:val="22"/>
      <w:szCs w:val="22"/>
      <w:lang w:val="en-US" w:eastAsia="en-GB" w:bidi="th-TH"/>
    </w:rPr>
  </w:style>
  <w:style w:type="paragraph" w:customStyle="1" w:styleId="CharCharCharCharCharCharCharChar">
    <w:name w:val="อักขระ Char Char อักขระ Char Char อักขระ Char อักขระ Char อักขระ Char Char อักขระ"/>
    <w:basedOn w:val="Normal"/>
    <w:rsid w:val="00D67D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3E0CC4"/>
    <w:pPr>
      <w:ind w:left="720"/>
      <w:contextualSpacing/>
    </w:pPr>
    <w:rPr>
      <w:rFonts w:cs="Angsana New"/>
      <w:szCs w:val="22"/>
    </w:rPr>
  </w:style>
  <w:style w:type="character" w:customStyle="1" w:styleId="Heading1Char">
    <w:name w:val="Heading 1 Char"/>
    <w:locked/>
    <w:rsid w:val="00D170B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D170B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D170B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shorttext1">
    <w:name w:val="short_text1"/>
    <w:rsid w:val="00D170B8"/>
    <w:rPr>
      <w:rFonts w:cs="Times New Roman"/>
      <w:sz w:val="29"/>
      <w:szCs w:val="29"/>
    </w:rPr>
  </w:style>
  <w:style w:type="character" w:customStyle="1" w:styleId="hps">
    <w:name w:val="hps"/>
    <w:rsid w:val="00D170B8"/>
    <w:rPr>
      <w:rFonts w:cs="Times New Roman"/>
    </w:rPr>
  </w:style>
  <w:style w:type="character" w:customStyle="1" w:styleId="gt-icon-text1">
    <w:name w:val="gt-icon-text1"/>
    <w:rsid w:val="00D170B8"/>
    <w:rPr>
      <w:rFonts w:cs="Times New Roman"/>
    </w:rPr>
  </w:style>
  <w:style w:type="character" w:customStyle="1" w:styleId="shorttext">
    <w:name w:val="short_text"/>
    <w:rsid w:val="00D170B8"/>
    <w:rPr>
      <w:rFonts w:cs="Times New Roman"/>
    </w:rPr>
  </w:style>
  <w:style w:type="paragraph" w:customStyle="1" w:styleId="Default">
    <w:name w:val="Default"/>
    <w:rsid w:val="00D170B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170B8"/>
    <w:rPr>
      <w:rFonts w:cs="Times New Roman"/>
    </w:rPr>
  </w:style>
  <w:style w:type="paragraph" w:styleId="PlainText">
    <w:name w:val="Plain Text"/>
    <w:basedOn w:val="Normal"/>
    <w:link w:val="PlainTextChar1"/>
    <w:rsid w:val="00D170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1">
    <w:name w:val="Plain Text Char1"/>
    <w:link w:val="PlainText"/>
    <w:locked/>
    <w:rsid w:val="00D170B8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D170B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1"/>
    <w:rsid w:val="00D170B8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1">
    <w:name w:val="Comment Text Char1"/>
    <w:link w:val="CommentText"/>
    <w:locked/>
    <w:rsid w:val="00D170B8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1"/>
    <w:rsid w:val="00D170B8"/>
    <w:rPr>
      <w:b/>
      <w:bCs/>
    </w:rPr>
  </w:style>
  <w:style w:type="character" w:customStyle="1" w:styleId="CommentSubjectChar1">
    <w:name w:val="Comment Subject Char1"/>
    <w:link w:val="CommentSubject"/>
    <w:locked/>
    <w:rsid w:val="00D170B8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4Char">
    <w:name w:val="Heading 4 Char"/>
    <w:locked/>
    <w:rsid w:val="007739E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739E6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7739E6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739E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2Char">
    <w:name w:val="Body Text 2 Char"/>
    <w:locked/>
    <w:rsid w:val="007739E6"/>
    <w:rPr>
      <w:rFonts w:ascii="Book Antiqua" w:hAnsi="Book Antiqua" w:cs="Times New Roman"/>
      <w:sz w:val="22"/>
      <w:szCs w:val="22"/>
    </w:rPr>
  </w:style>
  <w:style w:type="character" w:customStyle="1" w:styleId="BodyText3Char">
    <w:name w:val="Body Text 3 Char"/>
    <w:locked/>
    <w:rsid w:val="007739E6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739E6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739E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uiPriority w:val="99"/>
    <w:locked/>
    <w:rsid w:val="007739E6"/>
    <w:rPr>
      <w:rFonts w:ascii="Consolas" w:hAnsi="Consolas" w:cs="Angsana New"/>
      <w:sz w:val="26"/>
      <w:szCs w:val="26"/>
    </w:rPr>
  </w:style>
  <w:style w:type="character" w:customStyle="1" w:styleId="CommentTextChar">
    <w:name w:val="Comment Text Char"/>
    <w:locked/>
    <w:rsid w:val="007739E6"/>
    <w:rPr>
      <w:rFonts w:ascii="Arial" w:hAnsi="Arial" w:cs="Angsana New"/>
      <w:sz w:val="25"/>
      <w:szCs w:val="25"/>
    </w:rPr>
  </w:style>
  <w:style w:type="character" w:customStyle="1" w:styleId="CommentSubjectChar">
    <w:name w:val="Comment Subject Char"/>
    <w:locked/>
    <w:rsid w:val="007739E6"/>
    <w:rPr>
      <w:rFonts w:ascii="Arial" w:hAnsi="Arial" w:cs="Angsana New"/>
      <w:b/>
      <w:bCs/>
      <w:sz w:val="25"/>
      <w:szCs w:val="25"/>
    </w:rPr>
  </w:style>
  <w:style w:type="character" w:customStyle="1" w:styleId="blockChar">
    <w:name w:val="block Char"/>
    <w:aliases w:val="b Char"/>
    <w:link w:val="block"/>
    <w:locked/>
    <w:rsid w:val="001970E8"/>
    <w:rPr>
      <w:sz w:val="22"/>
      <w:lang w:val="en-GB" w:bidi="ar-SA"/>
    </w:rPr>
  </w:style>
  <w:style w:type="paragraph" w:styleId="NoSpacing">
    <w:name w:val="No Spacing"/>
    <w:uiPriority w:val="1"/>
    <w:qFormat/>
    <w:rsid w:val="00076F2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687238-F842-4EB2-B726-55E6ED246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16</Pages>
  <Words>2381</Words>
  <Characters>13572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15922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Touchanon, Phongkunawut</cp:lastModifiedBy>
  <cp:revision>4</cp:revision>
  <cp:lastPrinted>2019-07-30T13:44:00Z</cp:lastPrinted>
  <dcterms:created xsi:type="dcterms:W3CDTF">2019-08-07T03:03:00Z</dcterms:created>
  <dcterms:modified xsi:type="dcterms:W3CDTF">2019-08-07T10:17:00Z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