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CE898" w14:textId="59B75E77" w:rsidR="00DB308D" w:rsidRPr="00776BB8" w:rsidRDefault="00CF648E" w:rsidP="004C2111">
      <w:pPr>
        <w:pStyle w:val="Reference"/>
        <w:rPr>
          <w:rFonts w:cstheme="minorBidi"/>
          <w:cs/>
          <w:lang w:val="en-US" w:bidi="th-TH"/>
        </w:rPr>
      </w:pPr>
      <w:r>
        <w:rPr>
          <w:rFonts w:cstheme="minorBidi"/>
          <w:lang w:val="en-US" w:bidi="th-TH"/>
        </w:rPr>
        <w:t xml:space="preserve"> </w:t>
      </w:r>
    </w:p>
    <w:p w14:paraId="3213DC2C" w14:textId="6E5ADB2E" w:rsidR="00DD1E47" w:rsidRDefault="00DD1E47" w:rsidP="006771E8">
      <w:pPr>
        <w:pStyle w:val="BodyText"/>
      </w:pPr>
    </w:p>
    <w:p w14:paraId="3EF24C5E" w14:textId="27D7488B" w:rsidR="000304A9" w:rsidRDefault="000304A9" w:rsidP="006771E8">
      <w:pPr>
        <w:pStyle w:val="BodyText"/>
      </w:pPr>
    </w:p>
    <w:p w14:paraId="0906B9A4" w14:textId="769E29B7" w:rsidR="00EE0FE2" w:rsidRDefault="00EE0FE2" w:rsidP="006771E8">
      <w:pPr>
        <w:pStyle w:val="BodyText"/>
      </w:pPr>
    </w:p>
    <w:p w14:paraId="0F0938A5" w14:textId="6FCECD95" w:rsidR="00433732" w:rsidRDefault="00433732" w:rsidP="006771E8">
      <w:pPr>
        <w:pStyle w:val="BodyText"/>
      </w:pPr>
    </w:p>
    <w:p w14:paraId="6BB1BD72" w14:textId="77777777" w:rsidR="00433732" w:rsidRDefault="00433732" w:rsidP="006771E8">
      <w:pPr>
        <w:pStyle w:val="BodyText"/>
      </w:pPr>
    </w:p>
    <w:p w14:paraId="1425F864" w14:textId="77777777" w:rsidR="004C4ABF" w:rsidRDefault="004C4ABF" w:rsidP="00776BB8">
      <w:pPr>
        <w:pStyle w:val="BodyText"/>
        <w:spacing w:after="0"/>
      </w:pPr>
    </w:p>
    <w:p w14:paraId="6A74E8AE" w14:textId="527C0276" w:rsidR="000420BD" w:rsidRDefault="00CD4D4E" w:rsidP="000420BD">
      <w:pPr>
        <w:pStyle w:val="BodyText"/>
        <w:rPr>
          <w:rFonts w:ascii="Browallia New" w:hAnsi="Browallia New" w:cs="Browallia New"/>
          <w:sz w:val="28"/>
          <w:szCs w:val="28"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คณะกรรมการและ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สหมิตรถังแก๊ส จำกัด</w:t>
      </w:r>
      <w:r w:rsidR="000420B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(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="000420BD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55B79D09" w14:textId="77777777" w:rsidR="000420BD" w:rsidRPr="0000118E" w:rsidRDefault="000420BD" w:rsidP="00776BB8">
      <w:pPr>
        <w:pStyle w:val="BodyText"/>
        <w:spacing w:after="0"/>
        <w:rPr>
          <w:rFonts w:ascii="Browallia New" w:hAnsi="Browallia New" w:cs="Browallia New"/>
          <w:sz w:val="26"/>
          <w:szCs w:val="26"/>
          <w:rtl/>
          <w:cs/>
        </w:rPr>
      </w:pPr>
    </w:p>
    <w:p w14:paraId="22A9E97B" w14:textId="4806AF81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ข้าพเจ้าได้สอบทานงบแสดงฐานะการเงิน ณ วันที่</w:t>
      </w:r>
      <w:r w:rsidR="0001555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A11E5">
        <w:rPr>
          <w:rFonts w:ascii="Browallia New" w:hAnsi="Browallia New" w:cs="Browallia New"/>
          <w:sz w:val="28"/>
          <w:szCs w:val="28"/>
        </w:rPr>
        <w:t>3</w:t>
      </w:r>
      <w:r w:rsidR="00FD1A2D">
        <w:rPr>
          <w:rFonts w:ascii="Browallia New" w:hAnsi="Browallia New" w:cs="Browallia New"/>
          <w:sz w:val="28"/>
          <w:szCs w:val="28"/>
        </w:rPr>
        <w:t>0</w:t>
      </w:r>
      <w:r w:rsidR="00BA11E5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FD1A2D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BA11E5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BA11E5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1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ของบริษัท </w:t>
      </w:r>
      <w:r w:rsidR="00BA11E5" w:rsidRPr="00BA11E5">
        <w:rPr>
          <w:rFonts w:ascii="Browallia New" w:hAnsi="Browallia New" w:cs="Browallia New" w:hint="cs"/>
          <w:sz w:val="28"/>
          <w:szCs w:val="28"/>
          <w:cs/>
          <w:lang w:bidi="th-TH"/>
        </w:rPr>
        <w:t>สหมิตรถังแก๊ส</w:t>
      </w:r>
      <w:r w:rsidR="00BA11E5" w:rsidRPr="00BA11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11E5" w:rsidRPr="00BA11E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BA11E5" w:rsidRPr="00BA11E5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BA11E5" w:rsidRPr="00BA11E5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BA11E5" w:rsidRPr="00BA11E5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BA11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>งบกำไร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ขาดทุนและกำไรขาดทุนเบ็ดเสร็จอื่น</w:t>
      </w:r>
      <w:r w:rsidR="00FD1A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                </w:t>
      </w:r>
      <w:r w:rsidR="00FD1A2D">
        <w:rPr>
          <w:rFonts w:ascii="Browallia New" w:hAnsi="Browallia New" w:cs="Browallia New"/>
          <w:sz w:val="28"/>
          <w:szCs w:val="28"/>
        </w:rPr>
        <w:t>30</w:t>
      </w:r>
      <w:r w:rsidR="00FD1A2D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FD1A2D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FD1A2D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FD1A2D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776BB8">
        <w:rPr>
          <w:rFonts w:ascii="Browallia New" w:hAnsi="Browallia New" w:cs="Browallia New"/>
          <w:sz w:val="28"/>
          <w:szCs w:val="28"/>
        </w:rPr>
        <w:t xml:space="preserve"> </w:t>
      </w:r>
      <w:r w:rsidR="005D1575" w:rsidRPr="005D157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="005D1575" w:rsidRPr="005D157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FD1A2D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5D1575" w:rsidRPr="005D1575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</w:t>
      </w:r>
      <w:r w:rsidR="00BA11E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วันเดียวกัน</w:t>
      </w:r>
      <w:r w:rsidR="005D1575" w:rsidRPr="005D157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แ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>ละหมายเหตุประกอบงบการเงิน</w:t>
      </w:r>
      <w:r w:rsidR="000D471D" w:rsidRPr="00776BB8">
        <w:rPr>
          <w:rFonts w:ascii="Browallia New" w:hAnsi="Browallia New" w:cs="Browallia New"/>
          <w:sz w:val="28"/>
          <w:szCs w:val="28"/>
          <w:cs/>
          <w:lang w:bidi="th-TH"/>
        </w:rPr>
        <w:t>ระหว่าง</w:t>
      </w:r>
      <w:r w:rsidR="00B41C4C" w:rsidRPr="00776BB8">
        <w:rPr>
          <w:rFonts w:ascii="Browallia New" w:hAnsi="Browallia New" w:cs="Browallia New"/>
          <w:sz w:val="28"/>
          <w:szCs w:val="28"/>
          <w:cs/>
          <w:lang w:bidi="th-TH"/>
        </w:rPr>
        <w:t>กาล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แบบย่อ </w:t>
      </w:r>
      <w:r w:rsidR="00BA11E5" w:rsidRPr="00867682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BA11E5" w:rsidRPr="008D26F1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ผู้บริหารของบริษัทเป็นผู้รับผิดชอบ</w:t>
      </w:r>
      <w:r w:rsidR="00FD1A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</w:t>
      </w:r>
      <w:r w:rsidR="00BA11E5" w:rsidRPr="008D26F1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BA11E5" w:rsidRPr="008D26F1">
        <w:rPr>
          <w:rFonts w:ascii="Browallia New" w:hAnsi="Browallia New" w:cs="Browallia New"/>
          <w:sz w:val="28"/>
          <w:szCs w:val="28"/>
        </w:rPr>
        <w:t xml:space="preserve">34 </w:t>
      </w:r>
      <w:r w:rsidR="00BA11E5" w:rsidRPr="008D26F1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</w:t>
      </w:r>
      <w:r w:rsidR="00FD1A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</w:t>
      </w:r>
      <w:r w:rsidR="00BA11E5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</w:t>
      </w:r>
      <w:r w:rsidR="00BA11E5">
        <w:rPr>
          <w:rFonts w:ascii="Browallia New" w:hAnsi="Browallia New" w:cs="Browallia New"/>
          <w:sz w:val="28"/>
          <w:szCs w:val="28"/>
          <w:cs/>
          <w:lang w:bidi="th-TH"/>
        </w:rPr>
        <w:t xml:space="preserve">ระหว่างกาล </w:t>
      </w:r>
      <w:r w:rsidR="00BA11E5" w:rsidRPr="008D26F1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</w:t>
      </w:r>
      <w:r w:rsidR="00FD1A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</w:t>
      </w:r>
      <w:r w:rsidR="00BA11E5" w:rsidRPr="008D26F1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6B6EC80E" w14:textId="77777777" w:rsidR="00CD4D4E" w:rsidRPr="00776BB8" w:rsidRDefault="00CD4D4E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FDC004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08BC27E8" w14:textId="77777777" w:rsidR="00CD4D4E" w:rsidRPr="0000118E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553A994" w14:textId="64E076F2" w:rsidR="00CD4D4E" w:rsidRPr="00776BB8" w:rsidRDefault="00BA11E5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28CDD7C7" w14:textId="3F6628B3" w:rsidR="002B537E" w:rsidRDefault="002B537E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3422A9" w14:textId="642279BF" w:rsidR="00A7011A" w:rsidRDefault="00A7011A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9A571C0" w14:textId="7B0992A9" w:rsidR="00A7011A" w:rsidRDefault="00A7011A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94C5B46" w14:textId="41566C43" w:rsidR="00A7011A" w:rsidRDefault="00A7011A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842C65" w14:textId="08EF655E" w:rsidR="00A7011A" w:rsidRDefault="00A7011A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108F9A" w14:textId="0D61F997" w:rsidR="005D3367" w:rsidRDefault="005D3367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B0C5E3" w14:textId="77777777" w:rsidR="005D3367" w:rsidRDefault="005D3367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7B332C" w14:textId="77777777" w:rsidR="00A7011A" w:rsidRPr="00776BB8" w:rsidRDefault="00A7011A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F6E353E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1FD7BD8" w14:textId="77777777" w:rsidR="00CD4D4E" w:rsidRPr="0000118E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484CBAA" w14:textId="1DC641CC" w:rsidR="00CD4D4E" w:rsidRPr="00776BB8" w:rsidRDefault="00BA11E5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96DB681" w14:textId="13184453" w:rsidR="00D57399" w:rsidRDefault="00D57399" w:rsidP="005D3367">
      <w:pPr>
        <w:spacing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08020653" w14:textId="1FC3DDC6" w:rsidR="00994A94" w:rsidRPr="00DE63AB" w:rsidRDefault="006D7478" w:rsidP="00994A9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A22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50B941D1" w14:textId="2C45A57F" w:rsidR="00994A94" w:rsidRPr="0000118E" w:rsidRDefault="00994A94" w:rsidP="00994A9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7007145" w14:textId="496CA676" w:rsidR="000F0386" w:rsidRPr="00776BB8" w:rsidRDefault="000F0386" w:rsidP="000F03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FD1A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FD1A2D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FD1A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 </w:t>
      </w:r>
      <w:r w:rsidR="00FD1A2D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B3796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D1575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5D1575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Pr="005D1575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และงบกระแสเงินสด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B2760"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สำหรับงวด</w:t>
      </w:r>
      <w:r w:rsidR="00FD1A2D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หก</w:t>
      </w:r>
      <w:r w:rsidR="008B2760"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เดือนสิ้นสุดวัน</w:t>
      </w:r>
      <w:r w:rsidR="00FD1A2D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เดียวกัน      </w:t>
      </w:r>
      <w:r w:rsidR="008B276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ของบริษัท สหมิตรถังแก๊ส จำกัด </w:t>
      </w:r>
      <w:r w:rsidRPr="00776BB8">
        <w:rPr>
          <w:rFonts w:ascii="Browallia New" w:hAnsi="Browallia New" w:cs="Browallia New"/>
          <w:spacing w:val="2"/>
          <w:sz w:val="28"/>
          <w:szCs w:val="28"/>
          <w:lang w:val="en-US" w:bidi="th-TH"/>
        </w:rPr>
        <w:t>(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มหาชน</w:t>
      </w:r>
      <w:r w:rsidRPr="00776BB8">
        <w:rPr>
          <w:rFonts w:ascii="Browallia New" w:hAnsi="Browallia New" w:cs="Browallia New"/>
          <w:spacing w:val="2"/>
          <w:sz w:val="28"/>
          <w:szCs w:val="28"/>
          <w:lang w:bidi="th-TH"/>
        </w:rPr>
        <w:t>)</w:t>
      </w:r>
      <w:r w:rsidRPr="00776BB8">
        <w:rPr>
          <w:rFonts w:ascii="Browallia New" w:hAnsi="Browallia New" w:cstheme="minorBidi"/>
          <w:spacing w:val="2"/>
          <w:sz w:val="28"/>
          <w:szCs w:val="28"/>
          <w:cs/>
          <w:lang w:bidi="th-TH"/>
        </w:rPr>
        <w:t xml:space="preserve"> 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ที่แสดงเป็นข้อมูล</w:t>
      </w:r>
      <w:r w:rsidRPr="005D1575">
        <w:rPr>
          <w:rFonts w:ascii="Browallia New" w:hAnsi="Browallia New" w:cs="Browallia New"/>
          <w:sz w:val="28"/>
          <w:szCs w:val="28"/>
          <w:cs/>
          <w:lang w:bidi="th-TH"/>
        </w:rPr>
        <w:t>เปรียบเทียบ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776BB8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 ในสาระสำคัญ ตามรายงานลง</w:t>
      </w:r>
      <w:r w:rsidRPr="00125BD7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>1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FD1A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คม</w:t>
      </w:r>
      <w:r w:rsidRPr="00710FF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10FFC"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</w:p>
    <w:p w14:paraId="49365C21" w14:textId="77777777" w:rsidR="00BA11E5" w:rsidRDefault="00BA11E5" w:rsidP="00BA11E5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57FD64EB" w14:textId="78F8BF0C" w:rsidR="00A95B58" w:rsidRPr="00776BB8" w:rsidRDefault="00A95B58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</w:p>
    <w:p w14:paraId="79C63939" w14:textId="77777777" w:rsidR="005F2F15" w:rsidRPr="00776BB8" w:rsidRDefault="005F2F15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1153BDC3" w14:textId="4C6632E7" w:rsidR="00D93ABE" w:rsidRPr="00776BB8" w:rsidRDefault="00590E5A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th-TH" w:bidi="th-TH"/>
        </w:rPr>
        <w:t>นายธีรศักดิ์ ฉั่วศรีสกุล</w:t>
      </w:r>
      <w:bookmarkStart w:id="1" w:name="_GoBack"/>
      <w:bookmarkEnd w:id="1"/>
    </w:p>
    <w:p w14:paraId="5FDFD5F7" w14:textId="615B9443" w:rsidR="00CD4D4E" w:rsidRPr="007E2907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th-TH"/>
        </w:rPr>
      </w:pPr>
      <w:r w:rsidRPr="007E2907">
        <w:rPr>
          <w:rFonts w:ascii="Browallia New" w:hAnsi="Browallia New" w:cs="Browallia New"/>
          <w:sz w:val="28"/>
          <w:szCs w:val="28"/>
          <w:cs/>
          <w:lang w:val="th-TH" w:bidi="th-TH"/>
        </w:rPr>
        <w:t>ผู้สอบบัญชีรับอนุญาต</w:t>
      </w:r>
    </w:p>
    <w:p w14:paraId="29204743" w14:textId="743744E4" w:rsidR="00CD4D4E" w:rsidRPr="007E2907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 w:bidi="th-TH"/>
        </w:rPr>
      </w:pPr>
      <w:r w:rsidRPr="007E2907">
        <w:rPr>
          <w:rFonts w:ascii="Browallia New" w:hAnsi="Browallia New" w:cs="Browallia New"/>
          <w:sz w:val="28"/>
          <w:szCs w:val="28"/>
          <w:cs/>
          <w:lang w:val="th-TH" w:bidi="th-TH"/>
        </w:rPr>
        <w:t xml:space="preserve">ทะเบียนเลขที่ </w:t>
      </w:r>
      <w:r w:rsidR="00B739C4" w:rsidRPr="007E2907">
        <w:rPr>
          <w:rFonts w:ascii="Browallia New" w:hAnsi="Browallia New" w:cs="Browallia New"/>
          <w:sz w:val="28"/>
          <w:szCs w:val="28"/>
          <w:lang w:val="en-US" w:bidi="th-TH"/>
        </w:rPr>
        <w:t>6624</w:t>
      </w:r>
    </w:p>
    <w:p w14:paraId="565AA9B5" w14:textId="51825CF8" w:rsidR="00CD4D4E" w:rsidRPr="007E2907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358657" w14:textId="098734B0" w:rsidR="004C4ABF" w:rsidRPr="007E2907" w:rsidRDefault="004C4ABF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7E2907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6F2D72D2" w14:textId="77777777" w:rsidR="00CD4D4E" w:rsidRPr="00AE3C1C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E3C1C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D9ADBF9" w14:textId="1AED44FA" w:rsidR="00D15EA5" w:rsidRPr="00776BB8" w:rsidRDefault="00AE3C1C" w:rsidP="000304A9">
      <w:pPr>
        <w:spacing w:after="0" w:line="240" w:lineRule="auto"/>
        <w:rPr>
          <w:sz w:val="28"/>
          <w:szCs w:val="28"/>
        </w:rPr>
      </w:pPr>
      <w:r w:rsidRPr="00AE3C1C">
        <w:rPr>
          <w:rFonts w:ascii="Browallia New" w:hAnsi="Browallia New" w:cs="Browallia New"/>
          <w:sz w:val="28"/>
          <w:szCs w:val="28"/>
          <w:lang w:val="en-US"/>
        </w:rPr>
        <w:t>8</w:t>
      </w:r>
      <w:r w:rsidRPr="00AE3C1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7E2907" w:rsidRPr="00AE3C1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11E5" w:rsidRPr="00AE3C1C">
        <w:rPr>
          <w:rFonts w:ascii="Browallia New" w:hAnsi="Browallia New" w:cs="Browallia New"/>
          <w:sz w:val="28"/>
          <w:szCs w:val="28"/>
          <w:lang w:val="en-US"/>
        </w:rPr>
        <w:t>2562</w:t>
      </w:r>
    </w:p>
    <w:sectPr w:rsidR="00D15EA5" w:rsidRPr="00776BB8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15B98" w14:textId="77777777" w:rsidR="00DA3623" w:rsidRDefault="00DA3623">
      <w:r>
        <w:separator/>
      </w:r>
    </w:p>
  </w:endnote>
  <w:endnote w:type="continuationSeparator" w:id="0">
    <w:p w14:paraId="70226AB4" w14:textId="77777777" w:rsidR="00DA3623" w:rsidRDefault="00DA3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06FF1" w14:textId="77777777" w:rsidR="00DA3623" w:rsidRDefault="00DA3623">
      <w:bookmarkStart w:id="0" w:name="_Hlk482348182"/>
      <w:bookmarkEnd w:id="0"/>
      <w:r>
        <w:separator/>
      </w:r>
    </w:p>
  </w:footnote>
  <w:footnote w:type="continuationSeparator" w:id="0">
    <w:p w14:paraId="64D08FC1" w14:textId="77777777" w:rsidR="00DA3623" w:rsidRDefault="00DA3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EED6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0AED5" w14:textId="6DF4650F" w:rsidR="00B63D0E" w:rsidRDefault="00B63D0E" w:rsidP="00D96128">
    <w:pPr>
      <w:pStyle w:val="Header"/>
      <w:jc w:val="right"/>
    </w:pPr>
  </w:p>
  <w:p w14:paraId="75AFFD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20CF5" w14:textId="0D0B0B93" w:rsidR="00D15EA5" w:rsidRDefault="00D15EA5" w:rsidP="00776BB8">
    <w:pPr>
      <w:pStyle w:val="Header"/>
      <w:tabs>
        <w:tab w:val="clear" w:pos="8562"/>
        <w:tab w:val="left" w:pos="5328"/>
      </w:tabs>
      <w:spacing w:after="1320"/>
    </w:pPr>
  </w:p>
  <w:p w14:paraId="4977EF8A" w14:textId="23CE5800" w:rsidR="00D15EA5" w:rsidRPr="00776BB8" w:rsidRDefault="00CD4D4E" w:rsidP="000304A9">
    <w:pPr>
      <w:pStyle w:val="Header"/>
      <w:tabs>
        <w:tab w:val="clear" w:pos="8562"/>
        <w:tab w:val="left" w:pos="5328"/>
      </w:tabs>
      <w:rPr>
        <w:rFonts w:cs="Browallia New"/>
        <w:color w:val="4F2D7F"/>
        <w:sz w:val="36"/>
        <w:szCs w:val="36"/>
        <w:lang w:val="en-US" w:bidi="th-TH"/>
      </w:rPr>
    </w:pPr>
    <w:r w:rsidRPr="00776BB8">
      <w:rPr>
        <w:rFonts w:cs="Browallia New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A11E5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776BB8">
      <w:rPr>
        <w:rFonts w:cs="Browallia New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776BB8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192D677D" w14:textId="1F970E6F" w:rsidR="00D460E7" w:rsidRDefault="00D460E7" w:rsidP="00D15EA5">
    <w:pPr>
      <w:pStyle w:val="Header"/>
    </w:pPr>
    <w:bookmarkStart w:id="2" w:name="Footer3_tbl"/>
    <w:bookmarkEnd w:id="2"/>
  </w:p>
  <w:p w14:paraId="7DE7DE87" w14:textId="3E12C21B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18E"/>
    <w:rsid w:val="00004B8D"/>
    <w:rsid w:val="0001555D"/>
    <w:rsid w:val="000162B0"/>
    <w:rsid w:val="0003023B"/>
    <w:rsid w:val="000304A9"/>
    <w:rsid w:val="00031D17"/>
    <w:rsid w:val="000420BD"/>
    <w:rsid w:val="00044ACE"/>
    <w:rsid w:val="0004550E"/>
    <w:rsid w:val="000460CF"/>
    <w:rsid w:val="00052614"/>
    <w:rsid w:val="000723F7"/>
    <w:rsid w:val="00074485"/>
    <w:rsid w:val="000828F1"/>
    <w:rsid w:val="00082F59"/>
    <w:rsid w:val="00085477"/>
    <w:rsid w:val="00094333"/>
    <w:rsid w:val="00097FAB"/>
    <w:rsid w:val="000B65E3"/>
    <w:rsid w:val="000B7090"/>
    <w:rsid w:val="000D32DA"/>
    <w:rsid w:val="000D471D"/>
    <w:rsid w:val="000E52CE"/>
    <w:rsid w:val="000F0386"/>
    <w:rsid w:val="000F3AAB"/>
    <w:rsid w:val="000F6E25"/>
    <w:rsid w:val="001011DF"/>
    <w:rsid w:val="00112B69"/>
    <w:rsid w:val="001208C2"/>
    <w:rsid w:val="00125BD7"/>
    <w:rsid w:val="001316D3"/>
    <w:rsid w:val="00134AE6"/>
    <w:rsid w:val="001554CD"/>
    <w:rsid w:val="00155A91"/>
    <w:rsid w:val="001613E2"/>
    <w:rsid w:val="0016459D"/>
    <w:rsid w:val="00167017"/>
    <w:rsid w:val="00181A28"/>
    <w:rsid w:val="0019210D"/>
    <w:rsid w:val="001A01EE"/>
    <w:rsid w:val="001A3BFB"/>
    <w:rsid w:val="001A3C20"/>
    <w:rsid w:val="001B198C"/>
    <w:rsid w:val="001B7388"/>
    <w:rsid w:val="001D2302"/>
    <w:rsid w:val="001D7BB3"/>
    <w:rsid w:val="001E12A6"/>
    <w:rsid w:val="001E498F"/>
    <w:rsid w:val="00205F45"/>
    <w:rsid w:val="0022518C"/>
    <w:rsid w:val="00230454"/>
    <w:rsid w:val="00237A7E"/>
    <w:rsid w:val="00241F16"/>
    <w:rsid w:val="00247969"/>
    <w:rsid w:val="00254FE1"/>
    <w:rsid w:val="0026182A"/>
    <w:rsid w:val="0026314D"/>
    <w:rsid w:val="00277EBE"/>
    <w:rsid w:val="0028382F"/>
    <w:rsid w:val="002838FB"/>
    <w:rsid w:val="00285249"/>
    <w:rsid w:val="002A252E"/>
    <w:rsid w:val="002B537E"/>
    <w:rsid w:val="002B5A4A"/>
    <w:rsid w:val="002B5BC6"/>
    <w:rsid w:val="002C623D"/>
    <w:rsid w:val="002D2520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07234"/>
    <w:rsid w:val="00321A76"/>
    <w:rsid w:val="00335E5B"/>
    <w:rsid w:val="00354F5D"/>
    <w:rsid w:val="00365ECE"/>
    <w:rsid w:val="003744DA"/>
    <w:rsid w:val="00384904"/>
    <w:rsid w:val="00393AA6"/>
    <w:rsid w:val="00394B35"/>
    <w:rsid w:val="00397E30"/>
    <w:rsid w:val="003B4CCD"/>
    <w:rsid w:val="003B4DED"/>
    <w:rsid w:val="003C12C5"/>
    <w:rsid w:val="003C27EF"/>
    <w:rsid w:val="003C32E9"/>
    <w:rsid w:val="003C3898"/>
    <w:rsid w:val="003D2198"/>
    <w:rsid w:val="003D2605"/>
    <w:rsid w:val="003D64D6"/>
    <w:rsid w:val="003E034A"/>
    <w:rsid w:val="003E3E21"/>
    <w:rsid w:val="003E7ECB"/>
    <w:rsid w:val="00416281"/>
    <w:rsid w:val="00422353"/>
    <w:rsid w:val="00426915"/>
    <w:rsid w:val="00433732"/>
    <w:rsid w:val="00433F63"/>
    <w:rsid w:val="00435788"/>
    <w:rsid w:val="004359E6"/>
    <w:rsid w:val="00437666"/>
    <w:rsid w:val="00443CE3"/>
    <w:rsid w:val="00452E7B"/>
    <w:rsid w:val="004546FA"/>
    <w:rsid w:val="00474142"/>
    <w:rsid w:val="00481FE7"/>
    <w:rsid w:val="0048532C"/>
    <w:rsid w:val="0049103F"/>
    <w:rsid w:val="004A0DFE"/>
    <w:rsid w:val="004A3C62"/>
    <w:rsid w:val="004A54D7"/>
    <w:rsid w:val="004B10F5"/>
    <w:rsid w:val="004C0971"/>
    <w:rsid w:val="004C0C25"/>
    <w:rsid w:val="004C2111"/>
    <w:rsid w:val="004C4ABF"/>
    <w:rsid w:val="004C732E"/>
    <w:rsid w:val="004D20AE"/>
    <w:rsid w:val="004D3578"/>
    <w:rsid w:val="004F1A16"/>
    <w:rsid w:val="004F207F"/>
    <w:rsid w:val="004F5D91"/>
    <w:rsid w:val="005070FA"/>
    <w:rsid w:val="0052186A"/>
    <w:rsid w:val="0052699D"/>
    <w:rsid w:val="005321DA"/>
    <w:rsid w:val="00547541"/>
    <w:rsid w:val="00551365"/>
    <w:rsid w:val="00560C0A"/>
    <w:rsid w:val="005627FF"/>
    <w:rsid w:val="005655BE"/>
    <w:rsid w:val="00577D61"/>
    <w:rsid w:val="005822AC"/>
    <w:rsid w:val="00590E5A"/>
    <w:rsid w:val="005A0BDF"/>
    <w:rsid w:val="005A0CEA"/>
    <w:rsid w:val="005A60C5"/>
    <w:rsid w:val="005B405A"/>
    <w:rsid w:val="005C2CCB"/>
    <w:rsid w:val="005C3D06"/>
    <w:rsid w:val="005C6479"/>
    <w:rsid w:val="005C69FD"/>
    <w:rsid w:val="005D1575"/>
    <w:rsid w:val="005D3185"/>
    <w:rsid w:val="005D3367"/>
    <w:rsid w:val="005D7025"/>
    <w:rsid w:val="005E2D67"/>
    <w:rsid w:val="005E5578"/>
    <w:rsid w:val="005F2F15"/>
    <w:rsid w:val="005F4D62"/>
    <w:rsid w:val="00610ED7"/>
    <w:rsid w:val="00620CE3"/>
    <w:rsid w:val="00621086"/>
    <w:rsid w:val="00621A21"/>
    <w:rsid w:val="006365A1"/>
    <w:rsid w:val="00636AA2"/>
    <w:rsid w:val="0066124A"/>
    <w:rsid w:val="00666764"/>
    <w:rsid w:val="0066694B"/>
    <w:rsid w:val="00666B21"/>
    <w:rsid w:val="00667DB6"/>
    <w:rsid w:val="00676052"/>
    <w:rsid w:val="006771E8"/>
    <w:rsid w:val="00677C01"/>
    <w:rsid w:val="00683CC7"/>
    <w:rsid w:val="00692CA5"/>
    <w:rsid w:val="006932D7"/>
    <w:rsid w:val="006A227C"/>
    <w:rsid w:val="006A57B9"/>
    <w:rsid w:val="006B06A2"/>
    <w:rsid w:val="006C3D37"/>
    <w:rsid w:val="006C6376"/>
    <w:rsid w:val="006D6FF5"/>
    <w:rsid w:val="006D7478"/>
    <w:rsid w:val="006F1B19"/>
    <w:rsid w:val="006F29ED"/>
    <w:rsid w:val="006F4F77"/>
    <w:rsid w:val="0070147C"/>
    <w:rsid w:val="00714FD6"/>
    <w:rsid w:val="007265F7"/>
    <w:rsid w:val="00731894"/>
    <w:rsid w:val="00743249"/>
    <w:rsid w:val="00746796"/>
    <w:rsid w:val="00746D91"/>
    <w:rsid w:val="0075598A"/>
    <w:rsid w:val="00761813"/>
    <w:rsid w:val="00771495"/>
    <w:rsid w:val="00771B85"/>
    <w:rsid w:val="00775DA6"/>
    <w:rsid w:val="00776BB8"/>
    <w:rsid w:val="007810DF"/>
    <w:rsid w:val="0078170A"/>
    <w:rsid w:val="00790956"/>
    <w:rsid w:val="0079502D"/>
    <w:rsid w:val="007A0755"/>
    <w:rsid w:val="007A31D9"/>
    <w:rsid w:val="007A70AF"/>
    <w:rsid w:val="007A74F9"/>
    <w:rsid w:val="007D41A1"/>
    <w:rsid w:val="007E2907"/>
    <w:rsid w:val="008033D0"/>
    <w:rsid w:val="00803FB6"/>
    <w:rsid w:val="008059EF"/>
    <w:rsid w:val="008128F7"/>
    <w:rsid w:val="00812938"/>
    <w:rsid w:val="00824D0D"/>
    <w:rsid w:val="00827B71"/>
    <w:rsid w:val="00830DAC"/>
    <w:rsid w:val="0083134C"/>
    <w:rsid w:val="00832F51"/>
    <w:rsid w:val="0083513F"/>
    <w:rsid w:val="00843100"/>
    <w:rsid w:val="00847054"/>
    <w:rsid w:val="00850F25"/>
    <w:rsid w:val="008534AA"/>
    <w:rsid w:val="00860C58"/>
    <w:rsid w:val="008719C2"/>
    <w:rsid w:val="00884FF7"/>
    <w:rsid w:val="00894ACE"/>
    <w:rsid w:val="008A0F07"/>
    <w:rsid w:val="008B19D9"/>
    <w:rsid w:val="008B1FD3"/>
    <w:rsid w:val="008B204B"/>
    <w:rsid w:val="008B2760"/>
    <w:rsid w:val="008C49AE"/>
    <w:rsid w:val="008C59F7"/>
    <w:rsid w:val="008E475C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53C0"/>
    <w:rsid w:val="00931D7A"/>
    <w:rsid w:val="00935D8D"/>
    <w:rsid w:val="00942FE8"/>
    <w:rsid w:val="00957E70"/>
    <w:rsid w:val="00962179"/>
    <w:rsid w:val="00970DAB"/>
    <w:rsid w:val="0097321D"/>
    <w:rsid w:val="00987B7B"/>
    <w:rsid w:val="00987E7A"/>
    <w:rsid w:val="00992531"/>
    <w:rsid w:val="00994A94"/>
    <w:rsid w:val="00995CD5"/>
    <w:rsid w:val="009A1787"/>
    <w:rsid w:val="009A4F5A"/>
    <w:rsid w:val="009B1F44"/>
    <w:rsid w:val="009B4573"/>
    <w:rsid w:val="009C002A"/>
    <w:rsid w:val="009C2EF1"/>
    <w:rsid w:val="009C3A8C"/>
    <w:rsid w:val="009E278C"/>
    <w:rsid w:val="009E6367"/>
    <w:rsid w:val="009F6EDC"/>
    <w:rsid w:val="00A035CE"/>
    <w:rsid w:val="00A0537F"/>
    <w:rsid w:val="00A0602E"/>
    <w:rsid w:val="00A06C1F"/>
    <w:rsid w:val="00A07FFA"/>
    <w:rsid w:val="00A11FB4"/>
    <w:rsid w:val="00A1550B"/>
    <w:rsid w:val="00A32ED8"/>
    <w:rsid w:val="00A35782"/>
    <w:rsid w:val="00A362F9"/>
    <w:rsid w:val="00A43EE6"/>
    <w:rsid w:val="00A4689D"/>
    <w:rsid w:val="00A60F49"/>
    <w:rsid w:val="00A61E15"/>
    <w:rsid w:val="00A66F91"/>
    <w:rsid w:val="00A7011A"/>
    <w:rsid w:val="00A70229"/>
    <w:rsid w:val="00A918D1"/>
    <w:rsid w:val="00A93A9A"/>
    <w:rsid w:val="00A95B58"/>
    <w:rsid w:val="00AA5C16"/>
    <w:rsid w:val="00AB4E5D"/>
    <w:rsid w:val="00AC31D4"/>
    <w:rsid w:val="00AC6098"/>
    <w:rsid w:val="00AE2BF6"/>
    <w:rsid w:val="00AE3370"/>
    <w:rsid w:val="00AE3C1C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37968"/>
    <w:rsid w:val="00B40D67"/>
    <w:rsid w:val="00B41C4C"/>
    <w:rsid w:val="00B43C45"/>
    <w:rsid w:val="00B55EE8"/>
    <w:rsid w:val="00B56E6C"/>
    <w:rsid w:val="00B63D0E"/>
    <w:rsid w:val="00B6422D"/>
    <w:rsid w:val="00B739C4"/>
    <w:rsid w:val="00B83039"/>
    <w:rsid w:val="00B960D7"/>
    <w:rsid w:val="00BA11E5"/>
    <w:rsid w:val="00BA4B8B"/>
    <w:rsid w:val="00BA5B00"/>
    <w:rsid w:val="00BB1A07"/>
    <w:rsid w:val="00BB374D"/>
    <w:rsid w:val="00BB6DAD"/>
    <w:rsid w:val="00BB7346"/>
    <w:rsid w:val="00BC1555"/>
    <w:rsid w:val="00BC60A9"/>
    <w:rsid w:val="00BE0C8A"/>
    <w:rsid w:val="00BE334D"/>
    <w:rsid w:val="00BE4849"/>
    <w:rsid w:val="00BE4988"/>
    <w:rsid w:val="00BF1C24"/>
    <w:rsid w:val="00BF5E73"/>
    <w:rsid w:val="00C0004D"/>
    <w:rsid w:val="00C06939"/>
    <w:rsid w:val="00C21E3B"/>
    <w:rsid w:val="00C269BD"/>
    <w:rsid w:val="00C35B1A"/>
    <w:rsid w:val="00C41C7D"/>
    <w:rsid w:val="00C529F2"/>
    <w:rsid w:val="00C63023"/>
    <w:rsid w:val="00C63743"/>
    <w:rsid w:val="00C64AE5"/>
    <w:rsid w:val="00C76C6C"/>
    <w:rsid w:val="00C80EC5"/>
    <w:rsid w:val="00C86BB9"/>
    <w:rsid w:val="00C8772C"/>
    <w:rsid w:val="00C94E65"/>
    <w:rsid w:val="00C974CB"/>
    <w:rsid w:val="00CA43FD"/>
    <w:rsid w:val="00CA4815"/>
    <w:rsid w:val="00CB18EB"/>
    <w:rsid w:val="00CB441E"/>
    <w:rsid w:val="00CC72E9"/>
    <w:rsid w:val="00CD25C2"/>
    <w:rsid w:val="00CD4D4E"/>
    <w:rsid w:val="00CE24E5"/>
    <w:rsid w:val="00CE41DB"/>
    <w:rsid w:val="00CE4D96"/>
    <w:rsid w:val="00CE5E7F"/>
    <w:rsid w:val="00CF648E"/>
    <w:rsid w:val="00D078C4"/>
    <w:rsid w:val="00D15EA5"/>
    <w:rsid w:val="00D17D8D"/>
    <w:rsid w:val="00D2100B"/>
    <w:rsid w:val="00D3089E"/>
    <w:rsid w:val="00D31D7A"/>
    <w:rsid w:val="00D33E60"/>
    <w:rsid w:val="00D40FC7"/>
    <w:rsid w:val="00D4347F"/>
    <w:rsid w:val="00D460E7"/>
    <w:rsid w:val="00D51752"/>
    <w:rsid w:val="00D57399"/>
    <w:rsid w:val="00D63ABC"/>
    <w:rsid w:val="00D675F1"/>
    <w:rsid w:val="00D73B96"/>
    <w:rsid w:val="00D80807"/>
    <w:rsid w:val="00D86917"/>
    <w:rsid w:val="00D92F9A"/>
    <w:rsid w:val="00D93ABE"/>
    <w:rsid w:val="00D9427D"/>
    <w:rsid w:val="00D96128"/>
    <w:rsid w:val="00DA3623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3DD"/>
    <w:rsid w:val="00DE63AB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3E2F"/>
    <w:rsid w:val="00E64D2D"/>
    <w:rsid w:val="00E86B53"/>
    <w:rsid w:val="00E87AC3"/>
    <w:rsid w:val="00E9110B"/>
    <w:rsid w:val="00EA2B6F"/>
    <w:rsid w:val="00EB3478"/>
    <w:rsid w:val="00EB4B39"/>
    <w:rsid w:val="00EB6FE3"/>
    <w:rsid w:val="00EE0F65"/>
    <w:rsid w:val="00EE0FE2"/>
    <w:rsid w:val="00EF192D"/>
    <w:rsid w:val="00EF76C9"/>
    <w:rsid w:val="00F246A1"/>
    <w:rsid w:val="00F32506"/>
    <w:rsid w:val="00F3470F"/>
    <w:rsid w:val="00F37917"/>
    <w:rsid w:val="00F424EA"/>
    <w:rsid w:val="00F5513E"/>
    <w:rsid w:val="00F63F3F"/>
    <w:rsid w:val="00F66FA5"/>
    <w:rsid w:val="00F702C5"/>
    <w:rsid w:val="00F71678"/>
    <w:rsid w:val="00F730E3"/>
    <w:rsid w:val="00F755E9"/>
    <w:rsid w:val="00F909CD"/>
    <w:rsid w:val="00F974D1"/>
    <w:rsid w:val="00FA16E0"/>
    <w:rsid w:val="00FB096E"/>
    <w:rsid w:val="00FC4397"/>
    <w:rsid w:val="00FC7300"/>
    <w:rsid w:val="00FD05AD"/>
    <w:rsid w:val="00FD0666"/>
    <w:rsid w:val="00FD1A2D"/>
    <w:rsid w:val="00FD36A0"/>
    <w:rsid w:val="00FD7295"/>
    <w:rsid w:val="00FE2187"/>
    <w:rsid w:val="00FE220D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A1972DF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4" ma:contentTypeDescription="Create a new document." ma:contentTypeScope="" ma:versionID="ba7dc96342d8d22deb52d77b7e23a763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4b4fd68835049f398ee5cbf6b072562d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70C16-9F93-4149-BC91-AEBE255B34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2e69a94-7668-43ca-b8be-de16f28eb7ca"/>
    <ds:schemaRef ds:uri="7665a464-acd4-4c70-80c3-9e7a6a84925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70272B8-D6FA-439A-AB7A-E4D526790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5F35E9-C843-46C1-9745-6FC4BCDAA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1108D3-CD3B-4311-8B02-1A146664C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223</TotalTime>
  <Pages>2</Pages>
  <Words>423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89</cp:revision>
  <cp:lastPrinted>2019-05-01T10:24:00Z</cp:lastPrinted>
  <dcterms:created xsi:type="dcterms:W3CDTF">2017-09-05T08:47:00Z</dcterms:created>
  <dcterms:modified xsi:type="dcterms:W3CDTF">2019-08-08T03:09:00Z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