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A96EB7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A96EB7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A96EB7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A96EB7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A96EB7">
          <w:headerReference w:type="default" r:id="rId7"/>
          <w:footerReference w:type="even" r:id="rId8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F63C5D" w:rsidRDefault="00F63C5D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F63C5D" w:rsidRPr="00A96EB7" w:rsidRDefault="00F63C5D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927A04" w:rsidRPr="00AC5721" w:rsidRDefault="0094088D" w:rsidP="00AC5721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6"/>
          <w:szCs w:val="36"/>
          <w:cs/>
        </w:rPr>
      </w:pPr>
      <w:r w:rsidRPr="00AC5721">
        <w:rPr>
          <w:rFonts w:ascii="Angsana New" w:hAnsi="Angsana New" w:cs="Angsana New"/>
          <w:sz w:val="36"/>
          <w:szCs w:val="36"/>
          <w:cs/>
        </w:rPr>
        <w:t xml:space="preserve">บริษัท เซ็น คอร์ปอเรชั่น กรุ๊ป จำกัด </w:t>
      </w:r>
      <w:r w:rsidR="007C0FDA" w:rsidRPr="00AC5721">
        <w:rPr>
          <w:rFonts w:ascii="Angsana New" w:hAnsi="Angsana New" w:cs="Angsana New"/>
          <w:sz w:val="36"/>
          <w:szCs w:val="36"/>
        </w:rPr>
        <w:t>(</w:t>
      </w:r>
      <w:r w:rsidR="007C0FDA" w:rsidRPr="00AC5721">
        <w:rPr>
          <w:rFonts w:ascii="Angsana New" w:hAnsi="Angsana New" w:cs="Angsana New" w:hint="cs"/>
          <w:sz w:val="36"/>
          <w:szCs w:val="36"/>
          <w:cs/>
        </w:rPr>
        <w:t>มหาชน)</w:t>
      </w:r>
      <w:r w:rsidR="00AC5721" w:rsidRPr="00AC5721">
        <w:rPr>
          <w:rFonts w:ascii="Angsana New" w:hAnsi="Angsana New" w:cs="Angsana New" w:hint="cs"/>
          <w:sz w:val="36"/>
          <w:szCs w:val="36"/>
          <w:cs/>
        </w:rPr>
        <w:t xml:space="preserve"> </w:t>
      </w:r>
      <w:r w:rsidRPr="00AC5721">
        <w:rPr>
          <w:rFonts w:ascii="Angsana New" w:hAnsi="Angsana New" w:cs="Angsana New"/>
          <w:sz w:val="36"/>
          <w:szCs w:val="36"/>
          <w:cs/>
        </w:rPr>
        <w:t>และบริษัทย่อย</w:t>
      </w:r>
    </w:p>
    <w:p w:rsidR="00927A04" w:rsidRPr="00AC5721" w:rsidRDefault="00927A04" w:rsidP="00F63C5D">
      <w:pPr>
        <w:spacing w:line="240" w:lineRule="auto"/>
        <w:ind w:left="1890" w:firstLine="14"/>
        <w:rPr>
          <w:rFonts w:ascii="Angsana New" w:hAnsi="Angsana New"/>
          <w:b/>
          <w:bCs/>
          <w:sz w:val="30"/>
          <w:szCs w:val="30"/>
          <w:lang w:val="en-GB"/>
        </w:rPr>
      </w:pPr>
    </w:p>
    <w:p w:rsidR="00BC4ECB" w:rsidRPr="00AC5721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  <w:cs/>
        </w:rPr>
      </w:pPr>
      <w:r w:rsidRPr="00AC572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:rsidR="00BC4ECB" w:rsidRPr="00AC5721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AC5721">
        <w:rPr>
          <w:rFonts w:ascii="Angsana New" w:hAnsi="Angsana New" w:cs="Angsana New"/>
          <w:sz w:val="30"/>
          <w:szCs w:val="30"/>
          <w:cs/>
        </w:rPr>
        <w:t xml:space="preserve">สำหรับงวดสิ้นสุดวันที่ </w:t>
      </w:r>
      <w:r w:rsidR="00B53AFA">
        <w:rPr>
          <w:rFonts w:ascii="Angsana New" w:hAnsi="Angsana New" w:cs="Angsana New"/>
          <w:sz w:val="30"/>
          <w:szCs w:val="30"/>
        </w:rPr>
        <w:t xml:space="preserve">30 </w:t>
      </w:r>
      <w:r w:rsidR="00B53AF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AC5721">
        <w:rPr>
          <w:rFonts w:ascii="Angsana New" w:hAnsi="Angsana New" w:cs="Angsana New"/>
          <w:sz w:val="30"/>
          <w:szCs w:val="30"/>
        </w:rPr>
        <w:t>2562</w:t>
      </w:r>
    </w:p>
    <w:p w:rsidR="00BC4ECB" w:rsidRPr="00AC5721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AC5721">
        <w:rPr>
          <w:rFonts w:ascii="Angsana New" w:hAnsi="Angsana New" w:cs="Angsana New"/>
          <w:sz w:val="30"/>
          <w:szCs w:val="30"/>
          <w:cs/>
        </w:rPr>
        <w:t>แล</w:t>
      </w:r>
      <w:r w:rsidRPr="00AC5721">
        <w:rPr>
          <w:rFonts w:ascii="Angsana New" w:eastAsia="MS Mincho" w:hAnsi="Angsana New" w:cs="Angsana New"/>
          <w:sz w:val="30"/>
          <w:szCs w:val="30"/>
          <w:cs/>
          <w:lang w:eastAsia="ja-JP"/>
        </w:rPr>
        <w:t>ะ</w:t>
      </w:r>
      <w:r w:rsidRPr="00AC5721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:rsidR="00927A04" w:rsidRPr="00AC5721" w:rsidRDefault="00BC4ECB" w:rsidP="00F63C5D">
      <w:pPr>
        <w:pStyle w:val="ReportHeading1"/>
        <w:framePr w:w="0" w:hRule="auto" w:hSpace="0" w:wrap="auto" w:vAnchor="margin" w:hAnchor="text" w:xAlign="left" w:yAlign="inline"/>
        <w:spacing w:line="240" w:lineRule="auto"/>
        <w:ind w:left="1890" w:firstLine="14"/>
        <w:rPr>
          <w:rFonts w:ascii="Angsana New" w:hAnsi="Angsana New" w:cs="Angsana New"/>
          <w:sz w:val="30"/>
          <w:szCs w:val="30"/>
        </w:rPr>
      </w:pPr>
      <w:r w:rsidRPr="00AC5721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927A04" w:rsidRPr="00A96EB7" w:rsidRDefault="00927A04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Pr="00A96EB7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0D0073" w:rsidRPr="00A96EB7" w:rsidRDefault="000D0073" w:rsidP="00927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:rsidR="00A8402A" w:rsidRPr="00A96EB7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30"/>
          <w:szCs w:val="30"/>
        </w:rPr>
        <w:br w:type="page"/>
      </w:r>
    </w:p>
    <w:p w:rsidR="00D71AD2" w:rsidRPr="00A96EB7" w:rsidRDefault="00D71AD2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0D0073" w:rsidRPr="00A96EB7" w:rsidRDefault="000D0073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E51EC0" w:rsidRPr="00A96EB7" w:rsidRDefault="00E51EC0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557C03" w:rsidRPr="00A96EB7" w:rsidRDefault="00557C03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4A41A1" w:rsidRDefault="004A41A1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4000F6" w:rsidRPr="00A96EB7" w:rsidRDefault="004000F6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4A41A1" w:rsidRDefault="004A41A1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8F52B8" w:rsidRPr="00A96EB7" w:rsidRDefault="008F52B8" w:rsidP="00587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6"/>
          <w:szCs w:val="26"/>
        </w:rPr>
      </w:pPr>
    </w:p>
    <w:p w:rsidR="003F7774" w:rsidRPr="00A96EB7" w:rsidRDefault="003F7774" w:rsidP="008E0A11">
      <w:pPr>
        <w:pStyle w:val="Heading5"/>
        <w:spacing w:line="240" w:lineRule="atLeast"/>
        <w:rPr>
          <w:rFonts w:ascii="Angsana New" w:hAnsi="Angsana New" w:cs="Angsana New"/>
          <w:sz w:val="26"/>
          <w:szCs w:val="26"/>
          <w:cs/>
        </w:rPr>
      </w:pPr>
      <w:r w:rsidRPr="00A96EB7">
        <w:rPr>
          <w:rFonts w:ascii="Angsana New" w:hAnsi="Angsana New" w:cs="Angsana New"/>
          <w:sz w:val="26"/>
          <w:szCs w:val="26"/>
          <w:cs/>
        </w:rPr>
        <w:t>รายงาน</w:t>
      </w:r>
      <w:r w:rsidR="009C252E" w:rsidRPr="00A96EB7">
        <w:rPr>
          <w:rFonts w:ascii="Angsana New" w:hAnsi="Angsana New" w:cs="Angsan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:rsidR="003F7774" w:rsidRPr="00A96EB7" w:rsidRDefault="003F7774" w:rsidP="0061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</w:p>
    <w:p w:rsidR="003F7774" w:rsidRPr="007C0FDA" w:rsidRDefault="003F7774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  <w:cs/>
        </w:rPr>
      </w:pPr>
      <w:r w:rsidRPr="00A96EB7">
        <w:rPr>
          <w:rFonts w:ascii="Angsana New" w:hAnsi="Angsana New"/>
          <w:sz w:val="26"/>
          <w:szCs w:val="26"/>
          <w:cs/>
        </w:rPr>
        <w:t xml:space="preserve">เสนอ   </w:t>
      </w:r>
      <w:r w:rsidR="009C252E" w:rsidRPr="00A96EB7">
        <w:rPr>
          <w:rFonts w:ascii="Angsana New" w:hAnsi="Angsana New"/>
          <w:sz w:val="26"/>
          <w:szCs w:val="26"/>
          <w:cs/>
        </w:rPr>
        <w:t>คณะกรรมการ</w:t>
      </w:r>
      <w:r w:rsidR="0094088D" w:rsidRPr="00A96EB7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</w:t>
      </w:r>
      <w:r w:rsidR="007C0FDA">
        <w:rPr>
          <w:rFonts w:ascii="Angsana New" w:hAnsi="Angsana New"/>
          <w:sz w:val="26"/>
          <w:szCs w:val="26"/>
        </w:rPr>
        <w:t xml:space="preserve"> (</w:t>
      </w:r>
      <w:r w:rsidR="007C0FDA">
        <w:rPr>
          <w:rFonts w:ascii="Angsana New" w:hAnsi="Angsana New" w:hint="cs"/>
          <w:sz w:val="26"/>
          <w:szCs w:val="26"/>
          <w:cs/>
        </w:rPr>
        <w:t>มหาชน)</w:t>
      </w: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2225FB" w:rsidRPr="00A96EB7" w:rsidRDefault="002225FB" w:rsidP="0058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ข้าพเจ้าได้สอบทานงบแสดงฐานะการเงิน</w:t>
      </w:r>
      <w:r w:rsidR="0094088D" w:rsidRPr="00A96EB7">
        <w:rPr>
          <w:rFonts w:ascii="Angsana New" w:hAnsi="Angsana New"/>
          <w:sz w:val="26"/>
          <w:szCs w:val="26"/>
          <w:cs/>
        </w:rPr>
        <w:t>รวมและงบแสดงฐานะการเงินเฉพาะกิจการ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ณ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วันที่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="00B53AFA">
        <w:rPr>
          <w:rFonts w:ascii="Angsana New" w:hAnsi="Angsana New"/>
          <w:sz w:val="26"/>
          <w:szCs w:val="26"/>
        </w:rPr>
        <w:t xml:space="preserve">30 </w:t>
      </w:r>
      <w:r w:rsidR="00B53AFA">
        <w:rPr>
          <w:rFonts w:ascii="Angsana New" w:hAnsi="Angsana New" w:hint="cs"/>
          <w:sz w:val="26"/>
          <w:szCs w:val="26"/>
          <w:cs/>
        </w:rPr>
        <w:t>มิถุนายน</w:t>
      </w:r>
      <w:r w:rsidR="004A41A1" w:rsidRPr="00A96EB7">
        <w:rPr>
          <w:rFonts w:ascii="Angsana New" w:hAnsi="Angsana New"/>
          <w:sz w:val="26"/>
          <w:szCs w:val="26"/>
          <w:cs/>
        </w:rPr>
        <w:t xml:space="preserve"> </w:t>
      </w:r>
      <w:r w:rsidR="00057FA1">
        <w:rPr>
          <w:rFonts w:ascii="Angsana New" w:hAnsi="Angsana New"/>
          <w:sz w:val="26"/>
          <w:szCs w:val="26"/>
        </w:rPr>
        <w:t>256</w:t>
      </w:r>
      <w:r w:rsidR="00AC5721">
        <w:rPr>
          <w:rFonts w:ascii="Angsana New" w:hAnsi="Angsana New"/>
          <w:sz w:val="26"/>
          <w:szCs w:val="26"/>
        </w:rPr>
        <w:t>2</w:t>
      </w:r>
      <w:r w:rsidR="008037B5">
        <w:rPr>
          <w:rFonts w:ascii="Angsana New" w:hAnsi="Angsana New"/>
          <w:sz w:val="26"/>
          <w:szCs w:val="26"/>
        </w:rPr>
        <w:t xml:space="preserve"> </w:t>
      </w:r>
      <w:r w:rsidR="0094088D" w:rsidRPr="00A96EB7">
        <w:rPr>
          <w:rFonts w:ascii="Angsana New" w:hAnsi="Angsan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B53AFA" w:rsidRPr="00A96EB7">
        <w:rPr>
          <w:rFonts w:ascii="Angsana New" w:hAnsi="Angsana New"/>
          <w:sz w:val="26"/>
          <w:szCs w:val="26"/>
          <w:cs/>
        </w:rPr>
        <w:t>สำหรับงวด</w:t>
      </w:r>
      <w:r w:rsidR="00B53AFA">
        <w:rPr>
          <w:rFonts w:ascii="Angsana New" w:hAnsi="Angsana New" w:hint="cs"/>
          <w:sz w:val="26"/>
          <w:szCs w:val="26"/>
          <w:cs/>
        </w:rPr>
        <w:t>สาม</w:t>
      </w:r>
      <w:r w:rsidR="00B53AFA" w:rsidRPr="00A96EB7">
        <w:rPr>
          <w:rFonts w:ascii="Angsana New" w:hAnsi="Angsana New"/>
          <w:sz w:val="26"/>
          <w:szCs w:val="26"/>
          <w:cs/>
        </w:rPr>
        <w:t>เดือน</w:t>
      </w:r>
      <w:r w:rsidR="00B53AFA">
        <w:rPr>
          <w:rFonts w:ascii="Angsana New" w:hAnsi="Angsana New" w:hint="cs"/>
          <w:sz w:val="26"/>
          <w:szCs w:val="26"/>
          <w:cs/>
        </w:rPr>
        <w:t>และหกเดือน</w:t>
      </w:r>
      <w:r w:rsidR="00B53AFA">
        <w:rPr>
          <w:rFonts w:ascii="Angsana New" w:hAnsi="Angsana New"/>
          <w:sz w:val="26"/>
          <w:szCs w:val="26"/>
          <w:cs/>
        </w:rPr>
        <w:t>สิ้นสุด</w:t>
      </w:r>
      <w:r w:rsidR="00B53AFA" w:rsidRPr="00A96EB7">
        <w:rPr>
          <w:rFonts w:ascii="Angsana New" w:hAnsi="Angsana New"/>
          <w:sz w:val="26"/>
          <w:szCs w:val="26"/>
          <w:cs/>
        </w:rPr>
        <w:t>วันที่</w:t>
      </w:r>
      <w:r w:rsidR="00B53AFA" w:rsidRPr="00A96EB7">
        <w:rPr>
          <w:rFonts w:ascii="Angsana New" w:hAnsi="Angsana New"/>
          <w:sz w:val="26"/>
          <w:szCs w:val="26"/>
        </w:rPr>
        <w:t xml:space="preserve"> </w:t>
      </w:r>
      <w:r w:rsidR="00B53AFA">
        <w:rPr>
          <w:rFonts w:ascii="Angsana New" w:hAnsi="Angsana New"/>
          <w:sz w:val="26"/>
          <w:szCs w:val="26"/>
        </w:rPr>
        <w:t xml:space="preserve">30 </w:t>
      </w:r>
      <w:r w:rsidR="00B53AFA">
        <w:rPr>
          <w:rFonts w:ascii="Angsana New" w:hAnsi="Angsana New" w:hint="cs"/>
          <w:sz w:val="26"/>
          <w:szCs w:val="26"/>
          <w:cs/>
        </w:rPr>
        <w:t>มิถุนายน</w:t>
      </w:r>
      <w:r w:rsidR="00B53AFA" w:rsidRPr="00A96EB7">
        <w:rPr>
          <w:rFonts w:ascii="Angsana New" w:hAnsi="Angsana New"/>
          <w:sz w:val="26"/>
          <w:szCs w:val="26"/>
          <w:cs/>
        </w:rPr>
        <w:t xml:space="preserve"> </w:t>
      </w:r>
      <w:r w:rsidR="00B53AFA">
        <w:rPr>
          <w:rFonts w:ascii="Angsana New" w:hAnsi="Angsana New"/>
          <w:sz w:val="26"/>
          <w:szCs w:val="26"/>
        </w:rPr>
        <w:t xml:space="preserve">2562 </w:t>
      </w:r>
      <w:r w:rsidR="00B53AFA">
        <w:rPr>
          <w:rFonts w:ascii="Angsana New" w:hAnsi="Angsana New" w:hint="cs"/>
          <w:sz w:val="26"/>
          <w:szCs w:val="26"/>
          <w:cs/>
        </w:rPr>
        <w:t>และ</w:t>
      </w:r>
      <w:r w:rsidR="0094088D" w:rsidRPr="00A96EB7">
        <w:rPr>
          <w:rFonts w:ascii="Angsana New" w:hAnsi="Angsana New"/>
          <w:sz w:val="26"/>
          <w:szCs w:val="26"/>
          <w:cs/>
        </w:rPr>
        <w:t>งบแสดง</w:t>
      </w:r>
      <w:r w:rsidR="002F0BE9">
        <w:rPr>
          <w:rFonts w:ascii="Angsana New" w:hAnsi="Angsana New"/>
          <w:sz w:val="26"/>
          <w:szCs w:val="26"/>
        </w:rPr>
        <w:t xml:space="preserve">                     </w:t>
      </w:r>
      <w:r w:rsidR="0094088D" w:rsidRPr="00A96EB7">
        <w:rPr>
          <w:rFonts w:ascii="Angsana New" w:hAnsi="Angsana New"/>
          <w:sz w:val="26"/>
          <w:szCs w:val="26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96EB7">
        <w:rPr>
          <w:rFonts w:ascii="Angsana New" w:hAnsi="Angsana New"/>
          <w:sz w:val="26"/>
          <w:szCs w:val="26"/>
          <w:cs/>
        </w:rPr>
        <w:t>สำหรับงวด</w:t>
      </w:r>
      <w:r w:rsidR="00B53AFA">
        <w:rPr>
          <w:rFonts w:ascii="Angsana New" w:hAnsi="Angsana New" w:hint="cs"/>
          <w:sz w:val="26"/>
          <w:szCs w:val="26"/>
          <w:cs/>
        </w:rPr>
        <w:t>หก</w:t>
      </w:r>
      <w:r w:rsidR="002E1A9F" w:rsidRPr="00A96EB7">
        <w:rPr>
          <w:rFonts w:ascii="Angsana New" w:hAnsi="Angsana New"/>
          <w:sz w:val="26"/>
          <w:szCs w:val="26"/>
          <w:cs/>
        </w:rPr>
        <w:t>เดือน</w:t>
      </w:r>
      <w:r w:rsidR="008C221F" w:rsidRPr="000B7B6C">
        <w:rPr>
          <w:rFonts w:ascii="Angsana New" w:hAnsi="Angsana New"/>
          <w:sz w:val="26"/>
          <w:szCs w:val="26"/>
          <w:cs/>
        </w:rPr>
        <w:t>สิ้นสุด</w:t>
      </w:r>
      <w:r w:rsidR="00675B1E" w:rsidRPr="00A96EB7">
        <w:rPr>
          <w:rFonts w:ascii="Angsana New" w:hAnsi="Angsana New"/>
          <w:sz w:val="26"/>
          <w:szCs w:val="26"/>
          <w:cs/>
        </w:rPr>
        <w:t>วันที่</w:t>
      </w:r>
      <w:r w:rsidR="00675B1E" w:rsidRPr="00A96EB7">
        <w:rPr>
          <w:rFonts w:ascii="Angsana New" w:hAnsi="Angsana New"/>
          <w:sz w:val="26"/>
          <w:szCs w:val="26"/>
        </w:rPr>
        <w:t xml:space="preserve"> </w:t>
      </w:r>
      <w:r w:rsidR="00675B1E">
        <w:rPr>
          <w:rFonts w:ascii="Angsana New" w:hAnsi="Angsana New"/>
          <w:sz w:val="26"/>
          <w:szCs w:val="26"/>
        </w:rPr>
        <w:t xml:space="preserve">30 </w:t>
      </w:r>
      <w:r w:rsidR="00675B1E">
        <w:rPr>
          <w:rFonts w:ascii="Angsana New" w:hAnsi="Angsana New" w:hint="cs"/>
          <w:sz w:val="26"/>
          <w:szCs w:val="26"/>
          <w:cs/>
        </w:rPr>
        <w:t>มิถุนายน</w:t>
      </w:r>
      <w:r w:rsidR="00675B1E" w:rsidRPr="00A96EB7">
        <w:rPr>
          <w:rFonts w:ascii="Angsana New" w:hAnsi="Angsana New"/>
          <w:sz w:val="26"/>
          <w:szCs w:val="26"/>
          <w:cs/>
        </w:rPr>
        <w:t xml:space="preserve"> </w:t>
      </w:r>
      <w:r w:rsidR="00675B1E">
        <w:rPr>
          <w:rFonts w:ascii="Angsana New" w:hAnsi="Angsana New"/>
          <w:sz w:val="26"/>
          <w:szCs w:val="26"/>
        </w:rPr>
        <w:t>2562</w:t>
      </w:r>
      <w:r w:rsidR="008C221F">
        <w:rPr>
          <w:rFonts w:ascii="Angsana New" w:hAnsi="Angsana New"/>
          <w:sz w:val="26"/>
          <w:szCs w:val="26"/>
          <w:lang w:val="en-GB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และหมายเหตุประกอบงบการเงินแบบย่อ</w:t>
      </w:r>
      <w:r w:rsidRPr="00A96EB7">
        <w:rPr>
          <w:rFonts w:ascii="Angsana New" w:hAnsi="Angsana New"/>
          <w:sz w:val="26"/>
          <w:szCs w:val="26"/>
        </w:rPr>
        <w:t xml:space="preserve"> (“</w:t>
      </w:r>
      <w:r w:rsidRPr="00A96EB7">
        <w:rPr>
          <w:rFonts w:ascii="Angsana New" w:hAnsi="Angsana New"/>
          <w:sz w:val="26"/>
          <w:szCs w:val="26"/>
          <w:cs/>
        </w:rPr>
        <w:t>ข้อมูลทางการเงิน</w:t>
      </w:r>
      <w:r w:rsidR="002F0BE9">
        <w:rPr>
          <w:rFonts w:ascii="Angsana New" w:hAnsi="Angsana New"/>
          <w:sz w:val="26"/>
          <w:szCs w:val="26"/>
        </w:rPr>
        <w:t xml:space="preserve">   </w:t>
      </w:r>
      <w:r w:rsidRPr="00A96EB7">
        <w:rPr>
          <w:rFonts w:ascii="Angsana New" w:hAnsi="Angsana New"/>
          <w:sz w:val="26"/>
          <w:szCs w:val="26"/>
          <w:cs/>
        </w:rPr>
        <w:t>ระหว่างกาล</w:t>
      </w:r>
      <w:r w:rsidRPr="00A96EB7">
        <w:rPr>
          <w:rFonts w:ascii="Angsana New" w:hAnsi="Angsana New"/>
          <w:sz w:val="26"/>
          <w:szCs w:val="26"/>
        </w:rPr>
        <w:t xml:space="preserve">”) </w:t>
      </w:r>
      <w:r w:rsidRPr="00A96EB7">
        <w:rPr>
          <w:rFonts w:ascii="Angsana New" w:hAnsi="Angsana New"/>
          <w:sz w:val="26"/>
          <w:szCs w:val="26"/>
          <w:cs/>
        </w:rPr>
        <w:t>ของ</w:t>
      </w:r>
      <w:r w:rsidR="004F7A07" w:rsidRPr="00A96EB7">
        <w:rPr>
          <w:rFonts w:ascii="Angsana New" w:hAnsi="Angsana New"/>
          <w:sz w:val="26"/>
          <w:szCs w:val="26"/>
          <w:cs/>
        </w:rPr>
        <w:t xml:space="preserve">บริษัท เซ็น </w:t>
      </w:r>
      <w:r w:rsidR="0094088D" w:rsidRPr="00A96EB7">
        <w:rPr>
          <w:rFonts w:ascii="Angsana New" w:hAnsi="Angsana New"/>
          <w:sz w:val="26"/>
          <w:szCs w:val="26"/>
          <w:cs/>
        </w:rPr>
        <w:t xml:space="preserve">คอร์ปอเรชั่น กรุ๊ป จำกัด </w:t>
      </w:r>
      <w:r w:rsidR="007C0FDA">
        <w:rPr>
          <w:rFonts w:ascii="Angsana New" w:hAnsi="Angsana New"/>
          <w:sz w:val="26"/>
          <w:szCs w:val="26"/>
        </w:rPr>
        <w:t>(</w:t>
      </w:r>
      <w:r w:rsidR="007C0FDA">
        <w:rPr>
          <w:rFonts w:ascii="Angsana New" w:hAnsi="Angsana New" w:hint="cs"/>
          <w:sz w:val="26"/>
          <w:szCs w:val="26"/>
          <w:cs/>
        </w:rPr>
        <w:t xml:space="preserve">มหาชน) </w:t>
      </w:r>
      <w:r w:rsidR="0094088D" w:rsidRPr="00A96EB7">
        <w:rPr>
          <w:rFonts w:ascii="Angsana New" w:hAnsi="Angsana New"/>
          <w:sz w:val="26"/>
          <w:szCs w:val="26"/>
          <w:cs/>
        </w:rPr>
        <w:t>และบริษัทย่อย</w:t>
      </w:r>
      <w:r w:rsidR="00AC5721">
        <w:rPr>
          <w:rFonts w:ascii="Angsana New" w:hAnsi="Angsana New" w:hint="cs"/>
          <w:sz w:val="26"/>
          <w:szCs w:val="26"/>
          <w:cs/>
        </w:rPr>
        <w:t xml:space="preserve"> </w:t>
      </w:r>
      <w:r w:rsidR="0094088D" w:rsidRPr="007E686B">
        <w:rPr>
          <w:rFonts w:ascii="Angsana New" w:hAnsi="Angsana New"/>
          <w:sz w:val="26"/>
          <w:szCs w:val="26"/>
          <w:cs/>
        </w:rPr>
        <w:t>และของเฉพาะบริษัท เซ็น</w:t>
      </w:r>
      <w:r w:rsidR="008C221F" w:rsidRPr="007E686B">
        <w:rPr>
          <w:rFonts w:ascii="Angsana New" w:hAnsi="Angsana New"/>
          <w:sz w:val="26"/>
          <w:szCs w:val="26"/>
        </w:rPr>
        <w:t xml:space="preserve"> </w:t>
      </w:r>
      <w:r w:rsidR="004B4B03" w:rsidRPr="007E686B">
        <w:rPr>
          <w:rFonts w:ascii="Angsana New" w:hAnsi="Angsana New"/>
          <w:sz w:val="26"/>
          <w:szCs w:val="26"/>
          <w:cs/>
        </w:rPr>
        <w:t xml:space="preserve">คอร์ปอเรชั่น กรุ๊ป จำกัด </w:t>
      </w:r>
      <w:r w:rsidR="004B4B03" w:rsidRPr="007E686B">
        <w:rPr>
          <w:rFonts w:ascii="Angsana New" w:hAnsi="Angsana New"/>
          <w:sz w:val="26"/>
          <w:szCs w:val="26"/>
        </w:rPr>
        <w:t>(</w:t>
      </w:r>
      <w:r w:rsidR="004B4B03" w:rsidRPr="007E686B">
        <w:rPr>
          <w:rFonts w:ascii="Angsana New" w:hAnsi="Angsana New" w:hint="cs"/>
          <w:sz w:val="26"/>
          <w:szCs w:val="26"/>
          <w:cs/>
        </w:rPr>
        <w:t xml:space="preserve">มหาชน) </w:t>
      </w:r>
      <w:r w:rsidR="0094088D" w:rsidRPr="007E686B">
        <w:rPr>
          <w:rFonts w:ascii="Angsana New" w:hAnsi="Angsan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</w:t>
      </w:r>
      <w:r w:rsidR="0094088D" w:rsidRPr="00A96EB7">
        <w:rPr>
          <w:rFonts w:ascii="Angsana New" w:hAnsi="Angsana New"/>
          <w:sz w:val="26"/>
          <w:szCs w:val="26"/>
          <w:cs/>
        </w:rPr>
        <w:t>การเงินระหว่างกาลเหล่านี้ตามมาตรฐานการบัญชี</w:t>
      </w:r>
      <w:r w:rsidR="0094088D" w:rsidRPr="00A96EB7">
        <w:rPr>
          <w:rFonts w:ascii="Angsana New" w:hAnsi="Angsana New"/>
          <w:sz w:val="26"/>
          <w:szCs w:val="26"/>
        </w:rPr>
        <w:t xml:space="preserve"> </w:t>
      </w:r>
      <w:r w:rsidR="002F0BE9">
        <w:rPr>
          <w:rFonts w:ascii="Angsana New" w:hAnsi="Angsana New"/>
          <w:sz w:val="26"/>
          <w:szCs w:val="26"/>
        </w:rPr>
        <w:t xml:space="preserve">    </w:t>
      </w:r>
      <w:bookmarkStart w:id="2" w:name="_GoBack"/>
      <w:bookmarkEnd w:id="2"/>
      <w:r w:rsidR="0094088D" w:rsidRPr="00A96EB7">
        <w:rPr>
          <w:rFonts w:ascii="Angsana New" w:hAnsi="Angsana New"/>
          <w:sz w:val="26"/>
          <w:szCs w:val="26"/>
          <w:cs/>
        </w:rPr>
        <w:t>ฉบับที่</w:t>
      </w:r>
      <w:r w:rsidR="0094088D" w:rsidRPr="00A96EB7">
        <w:rPr>
          <w:rFonts w:ascii="Angsana New" w:hAnsi="Angsana New"/>
          <w:sz w:val="26"/>
          <w:szCs w:val="26"/>
        </w:rPr>
        <w:t xml:space="preserve"> 34 </w:t>
      </w:r>
      <w:r w:rsidR="0094088D" w:rsidRPr="00A96EB7">
        <w:rPr>
          <w:rFonts w:ascii="Angsana New" w:hAnsi="Angsana New"/>
          <w:sz w:val="26"/>
          <w:szCs w:val="26"/>
          <w:cs/>
        </w:rPr>
        <w:t>เรื่อง</w:t>
      </w:r>
      <w:r w:rsidR="0094088D" w:rsidRPr="00A96EB7">
        <w:rPr>
          <w:rFonts w:ascii="Angsana New" w:hAnsi="Angsana New"/>
          <w:sz w:val="26"/>
          <w:szCs w:val="26"/>
        </w:rPr>
        <w:t xml:space="preserve"> </w:t>
      </w:r>
      <w:r w:rsidR="00346759">
        <w:rPr>
          <w:rFonts w:ascii="Angsana New" w:hAnsi="Angsana New" w:hint="cs"/>
          <w:sz w:val="26"/>
          <w:szCs w:val="26"/>
          <w:cs/>
        </w:rPr>
        <w:t>การรายงานทางการเงิน</w:t>
      </w:r>
      <w:r w:rsidR="0094088D" w:rsidRPr="00A96EB7">
        <w:rPr>
          <w:rFonts w:ascii="Angsana New" w:hAnsi="Angsana New"/>
          <w:sz w:val="26"/>
          <w:szCs w:val="26"/>
          <w:cs/>
        </w:rPr>
        <w:t>ระหว่างกาล</w:t>
      </w:r>
      <w:r w:rsidR="0094088D" w:rsidRPr="00A96EB7">
        <w:rPr>
          <w:rFonts w:ascii="Angsana New" w:hAnsi="Angsana New"/>
          <w:sz w:val="26"/>
          <w:szCs w:val="26"/>
        </w:rPr>
        <w:t xml:space="preserve"> </w:t>
      </w:r>
      <w:r w:rsidR="0094088D" w:rsidRPr="00A96EB7">
        <w:rPr>
          <w:rFonts w:ascii="Angsana New" w:hAnsi="Angsan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96EB7">
        <w:rPr>
          <w:rFonts w:ascii="Angsana New" w:hAnsi="Angsana New"/>
          <w:b/>
          <w:bCs/>
          <w:i/>
          <w:iCs/>
          <w:sz w:val="26"/>
          <w:szCs w:val="26"/>
          <w:cs/>
        </w:rPr>
        <w:t>ขอบเขตการสอบทาน</w:t>
      </w:r>
    </w:p>
    <w:p w:rsidR="0094088D" w:rsidRPr="00A96EB7" w:rsidRDefault="0094088D" w:rsidP="00940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รหัส</w:t>
      </w:r>
      <w:r w:rsidRPr="00A96EB7">
        <w:rPr>
          <w:rFonts w:ascii="Angsana New" w:hAnsi="Angsana New"/>
          <w:sz w:val="26"/>
          <w:szCs w:val="26"/>
        </w:rPr>
        <w:t xml:space="preserve"> 2410 “</w:t>
      </w:r>
      <w:r w:rsidRPr="00A96EB7">
        <w:rPr>
          <w:rFonts w:ascii="Angsana New" w:hAnsi="Angsan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6EB7">
        <w:rPr>
          <w:rFonts w:ascii="Angsana New" w:hAnsi="Angsana New"/>
          <w:sz w:val="26"/>
          <w:szCs w:val="26"/>
        </w:rPr>
        <w:t xml:space="preserve">” </w:t>
      </w:r>
      <w:r w:rsidRPr="00A96EB7">
        <w:rPr>
          <w:rFonts w:ascii="Angsana New" w:hAnsi="Angsana New"/>
          <w:sz w:val="26"/>
          <w:szCs w:val="26"/>
          <w:cs/>
        </w:rPr>
        <w:t>การสอบทานดังกล่าวประกอบด้วย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ทำให้ข้าพเจ้า</w:t>
      </w:r>
      <w:r w:rsidR="00582FCF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A96EB7">
        <w:rPr>
          <w:rFonts w:ascii="Angsana New" w:hAnsi="Angsana New"/>
          <w:sz w:val="26"/>
          <w:szCs w:val="26"/>
          <w:cs/>
        </w:rPr>
        <w:t>ไม่สามารถให้ความเชื่อมั่นว่าจะพบเรื่องที่มีนัยสำคัญทั้งหมด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ซึ่งอาจพบได้จากการตรวจสอบ</w:t>
      </w:r>
      <w:r w:rsidRPr="00A96EB7">
        <w:rPr>
          <w:rFonts w:ascii="Angsana New" w:hAnsi="Angsana New"/>
          <w:sz w:val="26"/>
          <w:szCs w:val="26"/>
        </w:rPr>
        <w:t xml:space="preserve">  </w:t>
      </w:r>
      <w:r w:rsidRPr="00A96EB7">
        <w:rPr>
          <w:rFonts w:ascii="Angsana New" w:hAnsi="Angsana New"/>
          <w:sz w:val="26"/>
          <w:szCs w:val="26"/>
          <w:cs/>
        </w:rPr>
        <w:t>ดังนั้น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2225FB" w:rsidRPr="00A96EB7" w:rsidRDefault="002225FB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4A41A1" w:rsidRPr="00A96EB7" w:rsidRDefault="004A41A1" w:rsidP="004A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96EB7">
        <w:rPr>
          <w:rFonts w:ascii="Angsana New" w:hAnsi="Angsana New"/>
          <w:b/>
          <w:bCs/>
          <w:i/>
          <w:iCs/>
          <w:sz w:val="26"/>
          <w:szCs w:val="26"/>
          <w:cs/>
        </w:rPr>
        <w:t>ข้อสรุป</w:t>
      </w:r>
    </w:p>
    <w:p w:rsidR="004A41A1" w:rsidRPr="00A96EB7" w:rsidRDefault="004A41A1" w:rsidP="004A4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ฉบับที่</w:t>
      </w:r>
      <w:r w:rsidRPr="00A96EB7">
        <w:rPr>
          <w:rFonts w:ascii="Angsana New" w:hAnsi="Angsana New"/>
          <w:sz w:val="26"/>
          <w:szCs w:val="26"/>
        </w:rPr>
        <w:t xml:space="preserve"> 34 </w:t>
      </w:r>
      <w:r w:rsidRPr="00A96EB7">
        <w:rPr>
          <w:rFonts w:ascii="Angsana New" w:hAnsi="Angsana New"/>
          <w:sz w:val="26"/>
          <w:szCs w:val="26"/>
          <w:cs/>
        </w:rPr>
        <w:t>เรื่อง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="00346759">
        <w:rPr>
          <w:rFonts w:ascii="Angsana New" w:hAnsi="Angsana New" w:hint="cs"/>
          <w:sz w:val="26"/>
          <w:szCs w:val="26"/>
          <w:cs/>
        </w:rPr>
        <w:t>การรายงานทางการเงิน</w:t>
      </w:r>
      <w:r w:rsidRPr="00A96EB7">
        <w:rPr>
          <w:rFonts w:ascii="Angsana New" w:hAnsi="Angsana New"/>
          <w:sz w:val="26"/>
          <w:szCs w:val="26"/>
          <w:cs/>
        </w:rPr>
        <w:t>ระหว่างกาล</w:t>
      </w:r>
      <w:r w:rsidRPr="00A96EB7">
        <w:rPr>
          <w:rFonts w:ascii="Angsana New" w:hAnsi="Angsana New"/>
          <w:sz w:val="26"/>
          <w:szCs w:val="26"/>
        </w:rPr>
        <w:t xml:space="preserve"> </w:t>
      </w:r>
      <w:r w:rsidRPr="00A96EB7">
        <w:rPr>
          <w:rFonts w:ascii="Angsana New" w:hAnsi="Angsana New"/>
          <w:sz w:val="26"/>
          <w:szCs w:val="26"/>
          <w:cs/>
        </w:rPr>
        <w:t>ในสาระสำคัญจากการสอบทานของข้าพเจ้า</w:t>
      </w:r>
    </w:p>
    <w:p w:rsidR="004000F6" w:rsidRDefault="004000F6" w:rsidP="00400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4000F6" w:rsidRPr="00A96EB7" w:rsidRDefault="004000F6" w:rsidP="00941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:rsidR="0046200D" w:rsidRPr="00A96EB7" w:rsidRDefault="0046200D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</w:rPr>
      </w:pPr>
    </w:p>
    <w:p w:rsidR="00985A38" w:rsidRPr="00A96EB7" w:rsidRDefault="00985A38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96EB7">
        <w:rPr>
          <w:rFonts w:ascii="Angsana New" w:hAnsi="Angsana New"/>
          <w:sz w:val="26"/>
          <w:szCs w:val="26"/>
          <w:cs/>
          <w:lang w:val="th-TH"/>
        </w:rPr>
        <w:t xml:space="preserve">(นายอภิชาติ สายะสิต)                               </w:t>
      </w:r>
    </w:p>
    <w:p w:rsidR="00EA3BF3" w:rsidRPr="00A96EB7" w:rsidRDefault="00985A38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="Angsana New" w:hAnsi="Angsana New"/>
          <w:sz w:val="26"/>
          <w:szCs w:val="26"/>
          <w:cs/>
        </w:rPr>
      </w:pPr>
      <w:r w:rsidRPr="00A96EB7">
        <w:rPr>
          <w:rFonts w:ascii="Angsana New" w:hAnsi="Angsana New"/>
          <w:sz w:val="26"/>
          <w:szCs w:val="26"/>
          <w:cs/>
          <w:lang w:val="th-TH"/>
        </w:rPr>
        <w:t xml:space="preserve">ผู้สอบบัญชีรับอนุญาต เลขทะเบียน </w:t>
      </w:r>
      <w:r w:rsidR="00010880" w:rsidRPr="00A96EB7">
        <w:rPr>
          <w:rFonts w:ascii="Angsana New" w:hAnsi="Angsana New"/>
          <w:sz w:val="26"/>
          <w:szCs w:val="26"/>
        </w:rPr>
        <w:t>4229</w:t>
      </w:r>
    </w:p>
    <w:p w:rsidR="003F7774" w:rsidRPr="00A96EB7" w:rsidRDefault="003F7774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 xml:space="preserve">บริษัท </w:t>
      </w:r>
      <w:r w:rsidR="00FD46E5" w:rsidRPr="00A96EB7">
        <w:rPr>
          <w:rFonts w:ascii="Angsana New" w:hAnsi="Angsana New"/>
          <w:sz w:val="26"/>
          <w:szCs w:val="26"/>
          <w:cs/>
        </w:rPr>
        <w:t>เบเคอร์ ทิลลี่ ออดิท แอนด์ แอ</w:t>
      </w:r>
      <w:r w:rsidR="00AA5BE7" w:rsidRPr="00A96EB7">
        <w:rPr>
          <w:rFonts w:ascii="Angsana New" w:hAnsi="Angsana New"/>
          <w:sz w:val="26"/>
          <w:szCs w:val="26"/>
          <w:cs/>
        </w:rPr>
        <w:t>็</w:t>
      </w:r>
      <w:r w:rsidR="00FD46E5" w:rsidRPr="00A96EB7">
        <w:rPr>
          <w:rFonts w:ascii="Angsana New" w:hAnsi="Angsana New"/>
          <w:sz w:val="26"/>
          <w:szCs w:val="26"/>
          <w:cs/>
        </w:rPr>
        <w:t xml:space="preserve">ดไวเซอร์รี่ </w:t>
      </w:r>
      <w:r w:rsidR="00953F94" w:rsidRPr="00A96EB7">
        <w:rPr>
          <w:rFonts w:ascii="Angsana New" w:hAnsi="Angsana New"/>
          <w:sz w:val="26"/>
          <w:szCs w:val="26"/>
          <w:cs/>
        </w:rPr>
        <w:t xml:space="preserve">เซอร์วิสเซส </w:t>
      </w:r>
      <w:r w:rsidR="00FD46E5" w:rsidRPr="00A96EB7">
        <w:rPr>
          <w:rFonts w:ascii="Angsana New" w:hAnsi="Angsana New"/>
          <w:sz w:val="26"/>
          <w:szCs w:val="26"/>
          <w:cs/>
        </w:rPr>
        <w:t>(ประเทศไทย)</w:t>
      </w:r>
      <w:r w:rsidRPr="00A96EB7">
        <w:rPr>
          <w:rFonts w:ascii="Angsana New" w:hAnsi="Angsana New"/>
          <w:sz w:val="26"/>
          <w:szCs w:val="26"/>
          <w:cs/>
        </w:rPr>
        <w:t xml:space="preserve"> จำกัด</w:t>
      </w:r>
    </w:p>
    <w:p w:rsidR="003F7774" w:rsidRPr="00A96EB7" w:rsidRDefault="003F7774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3F7774" w:rsidRPr="00A96EB7" w:rsidRDefault="00AB338C" w:rsidP="008E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A96EB7">
        <w:rPr>
          <w:rFonts w:ascii="Angsana New" w:hAnsi="Angsana New"/>
          <w:sz w:val="26"/>
          <w:szCs w:val="26"/>
          <w:cs/>
        </w:rPr>
        <w:t xml:space="preserve">วันที่ </w:t>
      </w:r>
      <w:r w:rsidR="00B53AFA">
        <w:rPr>
          <w:rFonts w:ascii="Angsana New" w:hAnsi="Angsana New"/>
          <w:sz w:val="26"/>
          <w:szCs w:val="26"/>
        </w:rPr>
        <w:t xml:space="preserve">8 </w:t>
      </w:r>
      <w:r w:rsidR="00B53AFA">
        <w:rPr>
          <w:rFonts w:ascii="Angsana New" w:hAnsi="Angsana New" w:hint="cs"/>
          <w:sz w:val="26"/>
          <w:szCs w:val="26"/>
          <w:cs/>
        </w:rPr>
        <w:t>สิงหาคม</w:t>
      </w:r>
      <w:r w:rsidR="004A41A1" w:rsidRPr="00A96EB7">
        <w:rPr>
          <w:rFonts w:ascii="Angsana New" w:hAnsi="Angsana New"/>
          <w:sz w:val="26"/>
          <w:szCs w:val="26"/>
          <w:cs/>
        </w:rPr>
        <w:t xml:space="preserve"> </w:t>
      </w:r>
      <w:r w:rsidR="00057FA1">
        <w:rPr>
          <w:rFonts w:ascii="Angsana New" w:hAnsi="Angsana New"/>
          <w:sz w:val="26"/>
          <w:szCs w:val="26"/>
        </w:rPr>
        <w:t>256</w:t>
      </w:r>
      <w:r w:rsidR="00AC5721">
        <w:rPr>
          <w:rFonts w:ascii="Angsana New" w:hAnsi="Angsana New"/>
          <w:sz w:val="26"/>
          <w:szCs w:val="26"/>
        </w:rPr>
        <w:t>2</w:t>
      </w:r>
    </w:p>
    <w:sectPr w:rsidR="003F7774" w:rsidRPr="00A96EB7" w:rsidSect="00DA2997">
      <w:headerReference w:type="default" r:id="rId9"/>
      <w:footerReference w:type="default" r:id="rId10"/>
      <w:type w:val="continuous"/>
      <w:pgSz w:w="11909" w:h="16834" w:code="9"/>
      <w:pgMar w:top="1152" w:right="1008" w:bottom="576" w:left="1296" w:header="475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0D5" w:rsidRDefault="001370D5" w:rsidP="003F7774">
      <w:r>
        <w:separator/>
      </w:r>
    </w:p>
  </w:endnote>
  <w:endnote w:type="continuationSeparator" w:id="0">
    <w:p w:rsidR="001370D5" w:rsidRDefault="001370D5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AF56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1C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FC5DBD" w:rsidRDefault="00921CE5" w:rsidP="00FC5DBD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0D5" w:rsidRDefault="001370D5" w:rsidP="003F7774">
      <w:r>
        <w:separator/>
      </w:r>
    </w:p>
  </w:footnote>
  <w:footnote w:type="continuationSeparator" w:id="0">
    <w:p w:rsidR="001370D5" w:rsidRDefault="001370D5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6A061B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02453"/>
    <w:multiLevelType w:val="hybridMultilevel"/>
    <w:tmpl w:val="298A063A"/>
    <w:lvl w:ilvl="0" w:tplc="C9066AF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1" w15:restartNumberingAfterBreak="0">
    <w:nsid w:val="046C543C"/>
    <w:multiLevelType w:val="hybridMultilevel"/>
    <w:tmpl w:val="0B7E61F4"/>
    <w:lvl w:ilvl="0" w:tplc="F1EEF4A6">
      <w:start w:val="2"/>
      <w:numFmt w:val="thaiLetters"/>
      <w:lvlText w:val="%1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2" w15:restartNumberingAfterBreak="0">
    <w:nsid w:val="05636882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E43D92"/>
    <w:multiLevelType w:val="multilevel"/>
    <w:tmpl w:val="D952D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86EE6"/>
    <w:multiLevelType w:val="hybridMultilevel"/>
    <w:tmpl w:val="C5E45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4246"/>
    <w:multiLevelType w:val="hybridMultilevel"/>
    <w:tmpl w:val="7088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82C23"/>
    <w:multiLevelType w:val="multilevel"/>
    <w:tmpl w:val="000E5F2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7" w15:restartNumberingAfterBreak="0">
    <w:nsid w:val="18DE29A9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A63809"/>
    <w:multiLevelType w:val="hybridMultilevel"/>
    <w:tmpl w:val="7264CA02"/>
    <w:lvl w:ilvl="0" w:tplc="EF623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9B1477"/>
    <w:multiLevelType w:val="multilevel"/>
    <w:tmpl w:val="BE382310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FD38F1"/>
    <w:multiLevelType w:val="multilevel"/>
    <w:tmpl w:val="6C44EA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36702"/>
    <w:multiLevelType w:val="hybridMultilevel"/>
    <w:tmpl w:val="FD904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14A8F"/>
    <w:multiLevelType w:val="hybridMultilevel"/>
    <w:tmpl w:val="A6B270BA"/>
    <w:lvl w:ilvl="0" w:tplc="0108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BE50A1"/>
    <w:multiLevelType w:val="hybridMultilevel"/>
    <w:tmpl w:val="DCCC3CDC"/>
    <w:lvl w:ilvl="0" w:tplc="96E0A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C5AB2"/>
    <w:multiLevelType w:val="hybridMultilevel"/>
    <w:tmpl w:val="2B06E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96384A"/>
    <w:multiLevelType w:val="hybridMultilevel"/>
    <w:tmpl w:val="64EAC260"/>
    <w:lvl w:ilvl="0" w:tplc="61B01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A83831"/>
    <w:multiLevelType w:val="multilevel"/>
    <w:tmpl w:val="2B06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C87C13"/>
    <w:multiLevelType w:val="hybridMultilevel"/>
    <w:tmpl w:val="7FC40384"/>
    <w:lvl w:ilvl="0" w:tplc="C562CE0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AA3379C"/>
    <w:multiLevelType w:val="multilevel"/>
    <w:tmpl w:val="DCCC3CD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DA301F"/>
    <w:multiLevelType w:val="multilevel"/>
    <w:tmpl w:val="45B6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31B43"/>
    <w:multiLevelType w:val="multilevel"/>
    <w:tmpl w:val="159ED44E"/>
    <w:lvl w:ilvl="0">
      <w:start w:val="1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DE179FD"/>
    <w:multiLevelType w:val="hybridMultilevel"/>
    <w:tmpl w:val="45B6D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1A5A"/>
    <w:multiLevelType w:val="hybridMultilevel"/>
    <w:tmpl w:val="6C44EA62"/>
    <w:lvl w:ilvl="0" w:tplc="962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701F1"/>
    <w:multiLevelType w:val="multilevel"/>
    <w:tmpl w:val="A6B2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F27BC"/>
    <w:multiLevelType w:val="hybridMultilevel"/>
    <w:tmpl w:val="AF7CBEA2"/>
    <w:lvl w:ilvl="0" w:tplc="4440B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E4BA0"/>
    <w:multiLevelType w:val="hybridMultilevel"/>
    <w:tmpl w:val="5B7E8802"/>
    <w:lvl w:ilvl="0" w:tplc="B8F0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8F53BCD"/>
    <w:multiLevelType w:val="hybridMultilevel"/>
    <w:tmpl w:val="D952D8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93ED5"/>
    <w:multiLevelType w:val="hybridMultilevel"/>
    <w:tmpl w:val="6852891A"/>
    <w:lvl w:ilvl="0" w:tplc="FC6431C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1D528F"/>
    <w:multiLevelType w:val="multilevel"/>
    <w:tmpl w:val="1BA6F64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5" w15:restartNumberingAfterBreak="0">
    <w:nsid w:val="6CB405AE"/>
    <w:multiLevelType w:val="hybridMultilevel"/>
    <w:tmpl w:val="D3A87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EF607F"/>
    <w:multiLevelType w:val="hybridMultilevel"/>
    <w:tmpl w:val="C3AC47DC"/>
    <w:lvl w:ilvl="0" w:tplc="EB72F4C4">
      <w:start w:val="3"/>
      <w:numFmt w:val="thaiLetters"/>
      <w:lvlText w:val="%1)"/>
      <w:lvlJc w:val="left"/>
      <w:pPr>
        <w:tabs>
          <w:tab w:val="num" w:pos="-1918"/>
        </w:tabs>
        <w:ind w:left="-1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98"/>
        </w:tabs>
        <w:ind w:left="-11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78"/>
        </w:tabs>
        <w:ind w:left="-4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"/>
        </w:tabs>
        <w:ind w:left="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62"/>
        </w:tabs>
        <w:ind w:left="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2"/>
        </w:tabs>
        <w:ind w:left="1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2"/>
        </w:tabs>
        <w:ind w:left="2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22"/>
        </w:tabs>
        <w:ind w:left="3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2"/>
        </w:tabs>
        <w:ind w:left="3842" w:hanging="180"/>
      </w:pPr>
    </w:lvl>
  </w:abstractNum>
  <w:abstractNum w:abstractNumId="47" w15:restartNumberingAfterBreak="0">
    <w:nsid w:val="75784324"/>
    <w:multiLevelType w:val="hybridMultilevel"/>
    <w:tmpl w:val="52223B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41"/>
  </w:num>
  <w:num w:numId="14">
    <w:abstractNumId w:val="26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45"/>
  </w:num>
  <w:num w:numId="20">
    <w:abstractNumId w:val="47"/>
  </w:num>
  <w:num w:numId="21">
    <w:abstractNumId w:val="10"/>
  </w:num>
  <w:num w:numId="22">
    <w:abstractNumId w:val="29"/>
  </w:num>
  <w:num w:numId="23">
    <w:abstractNumId w:val="24"/>
  </w:num>
  <w:num w:numId="24">
    <w:abstractNumId w:val="31"/>
  </w:num>
  <w:num w:numId="25">
    <w:abstractNumId w:val="15"/>
  </w:num>
  <w:num w:numId="26">
    <w:abstractNumId w:val="11"/>
  </w:num>
  <w:num w:numId="27">
    <w:abstractNumId w:val="43"/>
  </w:num>
  <w:num w:numId="28">
    <w:abstractNumId w:val="19"/>
  </w:num>
  <w:num w:numId="29">
    <w:abstractNumId w:val="12"/>
  </w:num>
  <w:num w:numId="30">
    <w:abstractNumId w:val="34"/>
  </w:num>
  <w:num w:numId="31">
    <w:abstractNumId w:val="17"/>
  </w:num>
  <w:num w:numId="32">
    <w:abstractNumId w:val="44"/>
  </w:num>
  <w:num w:numId="33">
    <w:abstractNumId w:val="16"/>
  </w:num>
  <w:num w:numId="34">
    <w:abstractNumId w:val="46"/>
  </w:num>
  <w:num w:numId="35">
    <w:abstractNumId w:val="40"/>
  </w:num>
  <w:num w:numId="36">
    <w:abstractNumId w:val="18"/>
  </w:num>
  <w:num w:numId="37">
    <w:abstractNumId w:val="23"/>
  </w:num>
  <w:num w:numId="38">
    <w:abstractNumId w:val="36"/>
  </w:num>
  <w:num w:numId="39">
    <w:abstractNumId w:val="20"/>
  </w:num>
  <w:num w:numId="40">
    <w:abstractNumId w:val="25"/>
  </w:num>
  <w:num w:numId="41">
    <w:abstractNumId w:val="28"/>
  </w:num>
  <w:num w:numId="42">
    <w:abstractNumId w:val="42"/>
  </w:num>
  <w:num w:numId="43">
    <w:abstractNumId w:val="13"/>
  </w:num>
  <w:num w:numId="44">
    <w:abstractNumId w:val="35"/>
  </w:num>
  <w:num w:numId="45">
    <w:abstractNumId w:val="37"/>
  </w:num>
  <w:num w:numId="46">
    <w:abstractNumId w:val="27"/>
  </w:num>
  <w:num w:numId="47">
    <w:abstractNumId w:val="33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3471"/>
    <w:rsid w:val="00003A06"/>
    <w:rsid w:val="00003C97"/>
    <w:rsid w:val="00004C9C"/>
    <w:rsid w:val="00004DB5"/>
    <w:rsid w:val="00004F79"/>
    <w:rsid w:val="00005A60"/>
    <w:rsid w:val="00005E85"/>
    <w:rsid w:val="00006CBF"/>
    <w:rsid w:val="00006EC6"/>
    <w:rsid w:val="00010880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5EB"/>
    <w:rsid w:val="00022EAC"/>
    <w:rsid w:val="00023246"/>
    <w:rsid w:val="00023CDF"/>
    <w:rsid w:val="00024664"/>
    <w:rsid w:val="00024BCA"/>
    <w:rsid w:val="00024C47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50FB"/>
    <w:rsid w:val="0004605B"/>
    <w:rsid w:val="00047E09"/>
    <w:rsid w:val="00050069"/>
    <w:rsid w:val="00050529"/>
    <w:rsid w:val="00050DA0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6C5"/>
    <w:rsid w:val="00055EF2"/>
    <w:rsid w:val="0005683A"/>
    <w:rsid w:val="00057FA1"/>
    <w:rsid w:val="0006003B"/>
    <w:rsid w:val="00061284"/>
    <w:rsid w:val="0006136D"/>
    <w:rsid w:val="000621EC"/>
    <w:rsid w:val="0006369F"/>
    <w:rsid w:val="00063B26"/>
    <w:rsid w:val="00065211"/>
    <w:rsid w:val="000653BB"/>
    <w:rsid w:val="00065BD6"/>
    <w:rsid w:val="000664DB"/>
    <w:rsid w:val="000731F3"/>
    <w:rsid w:val="000731FB"/>
    <w:rsid w:val="000732AB"/>
    <w:rsid w:val="000743F3"/>
    <w:rsid w:val="00075F99"/>
    <w:rsid w:val="000765E9"/>
    <w:rsid w:val="000770CC"/>
    <w:rsid w:val="000775A8"/>
    <w:rsid w:val="00077D8D"/>
    <w:rsid w:val="000813AB"/>
    <w:rsid w:val="0008146A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59B5"/>
    <w:rsid w:val="0009681E"/>
    <w:rsid w:val="00096E55"/>
    <w:rsid w:val="000A0A64"/>
    <w:rsid w:val="000A0FDD"/>
    <w:rsid w:val="000A1011"/>
    <w:rsid w:val="000A10D2"/>
    <w:rsid w:val="000A144A"/>
    <w:rsid w:val="000A19F8"/>
    <w:rsid w:val="000A22B5"/>
    <w:rsid w:val="000A49E9"/>
    <w:rsid w:val="000A54BC"/>
    <w:rsid w:val="000A5576"/>
    <w:rsid w:val="000A6726"/>
    <w:rsid w:val="000A7B93"/>
    <w:rsid w:val="000B1CA3"/>
    <w:rsid w:val="000B1DE6"/>
    <w:rsid w:val="000B3FA9"/>
    <w:rsid w:val="000B4532"/>
    <w:rsid w:val="000B4F46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41AA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5666"/>
    <w:rsid w:val="000D58A3"/>
    <w:rsid w:val="000D67D9"/>
    <w:rsid w:val="000D7514"/>
    <w:rsid w:val="000E0AE0"/>
    <w:rsid w:val="000E26F8"/>
    <w:rsid w:val="000E2B93"/>
    <w:rsid w:val="000E2C14"/>
    <w:rsid w:val="000E3357"/>
    <w:rsid w:val="000E371E"/>
    <w:rsid w:val="000E3E7C"/>
    <w:rsid w:val="000E4796"/>
    <w:rsid w:val="000E527D"/>
    <w:rsid w:val="000E5836"/>
    <w:rsid w:val="000E7105"/>
    <w:rsid w:val="000E710B"/>
    <w:rsid w:val="000E7C0F"/>
    <w:rsid w:val="000F0D76"/>
    <w:rsid w:val="000F1452"/>
    <w:rsid w:val="000F40C5"/>
    <w:rsid w:val="000F56E8"/>
    <w:rsid w:val="000F5EB0"/>
    <w:rsid w:val="000F6B7A"/>
    <w:rsid w:val="000F789B"/>
    <w:rsid w:val="000F7F50"/>
    <w:rsid w:val="00102524"/>
    <w:rsid w:val="001029A8"/>
    <w:rsid w:val="00102B24"/>
    <w:rsid w:val="00102B90"/>
    <w:rsid w:val="0010464E"/>
    <w:rsid w:val="00105C7B"/>
    <w:rsid w:val="00106B2B"/>
    <w:rsid w:val="00106E55"/>
    <w:rsid w:val="001077AA"/>
    <w:rsid w:val="0010788D"/>
    <w:rsid w:val="001108A4"/>
    <w:rsid w:val="00110CDA"/>
    <w:rsid w:val="00110D8B"/>
    <w:rsid w:val="00111514"/>
    <w:rsid w:val="0011281C"/>
    <w:rsid w:val="0011301D"/>
    <w:rsid w:val="001135FE"/>
    <w:rsid w:val="00113652"/>
    <w:rsid w:val="00113D6F"/>
    <w:rsid w:val="00114116"/>
    <w:rsid w:val="0011451A"/>
    <w:rsid w:val="00114AF5"/>
    <w:rsid w:val="00114C6A"/>
    <w:rsid w:val="001159D2"/>
    <w:rsid w:val="00115AA6"/>
    <w:rsid w:val="00115AC5"/>
    <w:rsid w:val="00116660"/>
    <w:rsid w:val="0012127B"/>
    <w:rsid w:val="00121B7F"/>
    <w:rsid w:val="00123160"/>
    <w:rsid w:val="001241F4"/>
    <w:rsid w:val="00124F85"/>
    <w:rsid w:val="00126079"/>
    <w:rsid w:val="0012613A"/>
    <w:rsid w:val="0012688A"/>
    <w:rsid w:val="00126C5E"/>
    <w:rsid w:val="00127541"/>
    <w:rsid w:val="00127F06"/>
    <w:rsid w:val="0013006E"/>
    <w:rsid w:val="001305E8"/>
    <w:rsid w:val="00131356"/>
    <w:rsid w:val="00131A27"/>
    <w:rsid w:val="0013481A"/>
    <w:rsid w:val="001351E8"/>
    <w:rsid w:val="001353F0"/>
    <w:rsid w:val="00135515"/>
    <w:rsid w:val="00135C7C"/>
    <w:rsid w:val="00135F8F"/>
    <w:rsid w:val="0013616F"/>
    <w:rsid w:val="001370D5"/>
    <w:rsid w:val="0014020F"/>
    <w:rsid w:val="001403B5"/>
    <w:rsid w:val="0014211E"/>
    <w:rsid w:val="0014291A"/>
    <w:rsid w:val="0014359B"/>
    <w:rsid w:val="001441F3"/>
    <w:rsid w:val="001442A3"/>
    <w:rsid w:val="0014522C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83C"/>
    <w:rsid w:val="00163E8A"/>
    <w:rsid w:val="001649EC"/>
    <w:rsid w:val="00164E2F"/>
    <w:rsid w:val="00166907"/>
    <w:rsid w:val="00166A21"/>
    <w:rsid w:val="0016774B"/>
    <w:rsid w:val="001678A6"/>
    <w:rsid w:val="00167FC4"/>
    <w:rsid w:val="0017079B"/>
    <w:rsid w:val="0017147E"/>
    <w:rsid w:val="0017310A"/>
    <w:rsid w:val="00173C55"/>
    <w:rsid w:val="0017595E"/>
    <w:rsid w:val="0017600E"/>
    <w:rsid w:val="001770B0"/>
    <w:rsid w:val="001772B5"/>
    <w:rsid w:val="001778C2"/>
    <w:rsid w:val="00177F91"/>
    <w:rsid w:val="00180AAF"/>
    <w:rsid w:val="00182EB8"/>
    <w:rsid w:val="00183A69"/>
    <w:rsid w:val="00184F30"/>
    <w:rsid w:val="001851BC"/>
    <w:rsid w:val="00186029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69F"/>
    <w:rsid w:val="001937CF"/>
    <w:rsid w:val="00194EB4"/>
    <w:rsid w:val="00195061"/>
    <w:rsid w:val="0019521E"/>
    <w:rsid w:val="00195F4A"/>
    <w:rsid w:val="00197399"/>
    <w:rsid w:val="001A00C8"/>
    <w:rsid w:val="001A07D6"/>
    <w:rsid w:val="001A1F35"/>
    <w:rsid w:val="001A3409"/>
    <w:rsid w:val="001A450F"/>
    <w:rsid w:val="001A5299"/>
    <w:rsid w:val="001A6032"/>
    <w:rsid w:val="001A607D"/>
    <w:rsid w:val="001A6570"/>
    <w:rsid w:val="001A6790"/>
    <w:rsid w:val="001A7DF2"/>
    <w:rsid w:val="001B1762"/>
    <w:rsid w:val="001B1A36"/>
    <w:rsid w:val="001B1A69"/>
    <w:rsid w:val="001B22C3"/>
    <w:rsid w:val="001B22CB"/>
    <w:rsid w:val="001B326F"/>
    <w:rsid w:val="001B3A13"/>
    <w:rsid w:val="001B3C84"/>
    <w:rsid w:val="001B3FDA"/>
    <w:rsid w:val="001B45AE"/>
    <w:rsid w:val="001B4CBF"/>
    <w:rsid w:val="001B4CD8"/>
    <w:rsid w:val="001B5A58"/>
    <w:rsid w:val="001C01B2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3FF"/>
    <w:rsid w:val="001C55EE"/>
    <w:rsid w:val="001C634B"/>
    <w:rsid w:val="001C63F8"/>
    <w:rsid w:val="001C69FB"/>
    <w:rsid w:val="001C74F0"/>
    <w:rsid w:val="001D0E63"/>
    <w:rsid w:val="001D1FAD"/>
    <w:rsid w:val="001D3CFE"/>
    <w:rsid w:val="001D3F9A"/>
    <w:rsid w:val="001D64F9"/>
    <w:rsid w:val="001E0BA4"/>
    <w:rsid w:val="001E0BC2"/>
    <w:rsid w:val="001E12DD"/>
    <w:rsid w:val="001E2519"/>
    <w:rsid w:val="001E25AC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3AB6"/>
    <w:rsid w:val="001F3AEC"/>
    <w:rsid w:val="001F3F23"/>
    <w:rsid w:val="001F3F3A"/>
    <w:rsid w:val="001F4047"/>
    <w:rsid w:val="001F72A2"/>
    <w:rsid w:val="002011B0"/>
    <w:rsid w:val="0020135D"/>
    <w:rsid w:val="00201CE5"/>
    <w:rsid w:val="00202A4F"/>
    <w:rsid w:val="002047AD"/>
    <w:rsid w:val="00205B6C"/>
    <w:rsid w:val="002061AA"/>
    <w:rsid w:val="002063FB"/>
    <w:rsid w:val="00210097"/>
    <w:rsid w:val="0021026C"/>
    <w:rsid w:val="00210798"/>
    <w:rsid w:val="002111B0"/>
    <w:rsid w:val="0021134C"/>
    <w:rsid w:val="002119AD"/>
    <w:rsid w:val="00212555"/>
    <w:rsid w:val="00213B34"/>
    <w:rsid w:val="00213F1E"/>
    <w:rsid w:val="002152B5"/>
    <w:rsid w:val="00215873"/>
    <w:rsid w:val="00215C19"/>
    <w:rsid w:val="00216CE0"/>
    <w:rsid w:val="0022029B"/>
    <w:rsid w:val="00220754"/>
    <w:rsid w:val="00220F34"/>
    <w:rsid w:val="002225FB"/>
    <w:rsid w:val="0022301A"/>
    <w:rsid w:val="00224E66"/>
    <w:rsid w:val="002251BE"/>
    <w:rsid w:val="00226233"/>
    <w:rsid w:val="0022675A"/>
    <w:rsid w:val="00227B7F"/>
    <w:rsid w:val="002312D5"/>
    <w:rsid w:val="00231C97"/>
    <w:rsid w:val="00232444"/>
    <w:rsid w:val="00232EF9"/>
    <w:rsid w:val="0023466C"/>
    <w:rsid w:val="002348DE"/>
    <w:rsid w:val="00234E13"/>
    <w:rsid w:val="002353B0"/>
    <w:rsid w:val="002365A4"/>
    <w:rsid w:val="00236FAE"/>
    <w:rsid w:val="002374CE"/>
    <w:rsid w:val="002376D5"/>
    <w:rsid w:val="002401D4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20B8"/>
    <w:rsid w:val="002521C6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4D9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97F"/>
    <w:rsid w:val="00266AE6"/>
    <w:rsid w:val="0026787F"/>
    <w:rsid w:val="00270477"/>
    <w:rsid w:val="0027326D"/>
    <w:rsid w:val="0027354F"/>
    <w:rsid w:val="00273D54"/>
    <w:rsid w:val="00273FC7"/>
    <w:rsid w:val="002751F2"/>
    <w:rsid w:val="00276933"/>
    <w:rsid w:val="00277CA4"/>
    <w:rsid w:val="0028137E"/>
    <w:rsid w:val="002820CE"/>
    <w:rsid w:val="00282736"/>
    <w:rsid w:val="0028300C"/>
    <w:rsid w:val="0028354C"/>
    <w:rsid w:val="002837C6"/>
    <w:rsid w:val="00283E75"/>
    <w:rsid w:val="00284EB9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6B2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BA7"/>
    <w:rsid w:val="002B3D29"/>
    <w:rsid w:val="002B4137"/>
    <w:rsid w:val="002B4B2C"/>
    <w:rsid w:val="002B6168"/>
    <w:rsid w:val="002B6CAF"/>
    <w:rsid w:val="002B7FB1"/>
    <w:rsid w:val="002C0B66"/>
    <w:rsid w:val="002C380E"/>
    <w:rsid w:val="002C3B27"/>
    <w:rsid w:val="002C3CEF"/>
    <w:rsid w:val="002C5596"/>
    <w:rsid w:val="002C5750"/>
    <w:rsid w:val="002C609E"/>
    <w:rsid w:val="002C6F90"/>
    <w:rsid w:val="002D25EC"/>
    <w:rsid w:val="002D4028"/>
    <w:rsid w:val="002D4728"/>
    <w:rsid w:val="002D5433"/>
    <w:rsid w:val="002D5BC1"/>
    <w:rsid w:val="002D5E0D"/>
    <w:rsid w:val="002D6043"/>
    <w:rsid w:val="002D67FD"/>
    <w:rsid w:val="002D6EB4"/>
    <w:rsid w:val="002D735C"/>
    <w:rsid w:val="002D75C2"/>
    <w:rsid w:val="002D7E38"/>
    <w:rsid w:val="002E142C"/>
    <w:rsid w:val="002E17A4"/>
    <w:rsid w:val="002E1A9F"/>
    <w:rsid w:val="002E212D"/>
    <w:rsid w:val="002E291C"/>
    <w:rsid w:val="002E463A"/>
    <w:rsid w:val="002E4C1A"/>
    <w:rsid w:val="002E614A"/>
    <w:rsid w:val="002E6515"/>
    <w:rsid w:val="002E7568"/>
    <w:rsid w:val="002F033B"/>
    <w:rsid w:val="002F0BE9"/>
    <w:rsid w:val="002F10BF"/>
    <w:rsid w:val="002F139F"/>
    <w:rsid w:val="002F1BE7"/>
    <w:rsid w:val="002F2D9D"/>
    <w:rsid w:val="002F3C0D"/>
    <w:rsid w:val="002F4947"/>
    <w:rsid w:val="002F4B62"/>
    <w:rsid w:val="002F61FD"/>
    <w:rsid w:val="002F7C09"/>
    <w:rsid w:val="0030015C"/>
    <w:rsid w:val="00300767"/>
    <w:rsid w:val="00301812"/>
    <w:rsid w:val="00302BCD"/>
    <w:rsid w:val="003054EF"/>
    <w:rsid w:val="00305C87"/>
    <w:rsid w:val="00306B8D"/>
    <w:rsid w:val="00307C54"/>
    <w:rsid w:val="0031202F"/>
    <w:rsid w:val="00313C6C"/>
    <w:rsid w:val="003145C8"/>
    <w:rsid w:val="0031487C"/>
    <w:rsid w:val="0031499A"/>
    <w:rsid w:val="00315C57"/>
    <w:rsid w:val="00316FC9"/>
    <w:rsid w:val="0031755D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182F"/>
    <w:rsid w:val="00332D39"/>
    <w:rsid w:val="003340A6"/>
    <w:rsid w:val="003357DA"/>
    <w:rsid w:val="00335BF5"/>
    <w:rsid w:val="00336922"/>
    <w:rsid w:val="00336A78"/>
    <w:rsid w:val="00336D6E"/>
    <w:rsid w:val="003371C4"/>
    <w:rsid w:val="00337566"/>
    <w:rsid w:val="00337972"/>
    <w:rsid w:val="00337B93"/>
    <w:rsid w:val="003406B2"/>
    <w:rsid w:val="003415C9"/>
    <w:rsid w:val="00341931"/>
    <w:rsid w:val="00342ED8"/>
    <w:rsid w:val="003432B5"/>
    <w:rsid w:val="003432CB"/>
    <w:rsid w:val="00343FC8"/>
    <w:rsid w:val="00344342"/>
    <w:rsid w:val="00344468"/>
    <w:rsid w:val="00345E75"/>
    <w:rsid w:val="00346323"/>
    <w:rsid w:val="0034633E"/>
    <w:rsid w:val="00346759"/>
    <w:rsid w:val="00346D08"/>
    <w:rsid w:val="0034740B"/>
    <w:rsid w:val="00347CEF"/>
    <w:rsid w:val="00347DA2"/>
    <w:rsid w:val="0035074D"/>
    <w:rsid w:val="00350904"/>
    <w:rsid w:val="003509B0"/>
    <w:rsid w:val="00350A91"/>
    <w:rsid w:val="00352DE2"/>
    <w:rsid w:val="00352F5E"/>
    <w:rsid w:val="003535B1"/>
    <w:rsid w:val="00353EAB"/>
    <w:rsid w:val="00354898"/>
    <w:rsid w:val="003548B9"/>
    <w:rsid w:val="00355752"/>
    <w:rsid w:val="00355D3F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F04"/>
    <w:rsid w:val="00375DCD"/>
    <w:rsid w:val="00376907"/>
    <w:rsid w:val="00376A79"/>
    <w:rsid w:val="00377D38"/>
    <w:rsid w:val="00377DBE"/>
    <w:rsid w:val="00380D81"/>
    <w:rsid w:val="00381C47"/>
    <w:rsid w:val="003824C0"/>
    <w:rsid w:val="0038254D"/>
    <w:rsid w:val="00382740"/>
    <w:rsid w:val="00383154"/>
    <w:rsid w:val="0038428B"/>
    <w:rsid w:val="00386836"/>
    <w:rsid w:val="00387FA0"/>
    <w:rsid w:val="003914F8"/>
    <w:rsid w:val="003927DF"/>
    <w:rsid w:val="00393694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3975"/>
    <w:rsid w:val="003A44AC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1374"/>
    <w:rsid w:val="003D24BD"/>
    <w:rsid w:val="003D2632"/>
    <w:rsid w:val="003D4450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12E"/>
    <w:rsid w:val="003E6DD0"/>
    <w:rsid w:val="003E7575"/>
    <w:rsid w:val="003E78A5"/>
    <w:rsid w:val="003F0A79"/>
    <w:rsid w:val="003F0A87"/>
    <w:rsid w:val="003F10BB"/>
    <w:rsid w:val="003F1597"/>
    <w:rsid w:val="003F47B1"/>
    <w:rsid w:val="003F4E6C"/>
    <w:rsid w:val="003F7774"/>
    <w:rsid w:val="004000F6"/>
    <w:rsid w:val="00401405"/>
    <w:rsid w:val="00402413"/>
    <w:rsid w:val="0040364C"/>
    <w:rsid w:val="00403707"/>
    <w:rsid w:val="00403AB6"/>
    <w:rsid w:val="004043A4"/>
    <w:rsid w:val="004053CF"/>
    <w:rsid w:val="00405818"/>
    <w:rsid w:val="00406433"/>
    <w:rsid w:val="004067B3"/>
    <w:rsid w:val="004071F1"/>
    <w:rsid w:val="00407C3D"/>
    <w:rsid w:val="00410DEE"/>
    <w:rsid w:val="00411275"/>
    <w:rsid w:val="0041155D"/>
    <w:rsid w:val="00412A82"/>
    <w:rsid w:val="00412B4A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1901"/>
    <w:rsid w:val="00423651"/>
    <w:rsid w:val="004243E7"/>
    <w:rsid w:val="004245F9"/>
    <w:rsid w:val="0042468A"/>
    <w:rsid w:val="004258BC"/>
    <w:rsid w:val="00425C74"/>
    <w:rsid w:val="004269DB"/>
    <w:rsid w:val="00431575"/>
    <w:rsid w:val="00431BD4"/>
    <w:rsid w:val="0043218A"/>
    <w:rsid w:val="00432FAD"/>
    <w:rsid w:val="00433AB3"/>
    <w:rsid w:val="00434C44"/>
    <w:rsid w:val="00434E06"/>
    <w:rsid w:val="00436898"/>
    <w:rsid w:val="00437F60"/>
    <w:rsid w:val="00440011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E5"/>
    <w:rsid w:val="004476B8"/>
    <w:rsid w:val="0044777D"/>
    <w:rsid w:val="00447DEA"/>
    <w:rsid w:val="00450BF6"/>
    <w:rsid w:val="00451747"/>
    <w:rsid w:val="004517B5"/>
    <w:rsid w:val="00452EA4"/>
    <w:rsid w:val="00453C23"/>
    <w:rsid w:val="00454171"/>
    <w:rsid w:val="0045729F"/>
    <w:rsid w:val="00457B69"/>
    <w:rsid w:val="00457BFB"/>
    <w:rsid w:val="00460557"/>
    <w:rsid w:val="0046200D"/>
    <w:rsid w:val="00462A04"/>
    <w:rsid w:val="004635DF"/>
    <w:rsid w:val="00463A7F"/>
    <w:rsid w:val="00463A99"/>
    <w:rsid w:val="00465882"/>
    <w:rsid w:val="004679DE"/>
    <w:rsid w:val="00467B45"/>
    <w:rsid w:val="00470D83"/>
    <w:rsid w:val="00470EE1"/>
    <w:rsid w:val="00472959"/>
    <w:rsid w:val="0047327E"/>
    <w:rsid w:val="004733C6"/>
    <w:rsid w:val="00473DDE"/>
    <w:rsid w:val="00474ED9"/>
    <w:rsid w:val="00475D68"/>
    <w:rsid w:val="0047641B"/>
    <w:rsid w:val="00477572"/>
    <w:rsid w:val="00480B60"/>
    <w:rsid w:val="00480C03"/>
    <w:rsid w:val="004815AB"/>
    <w:rsid w:val="00481BBE"/>
    <w:rsid w:val="00483A4D"/>
    <w:rsid w:val="004849F4"/>
    <w:rsid w:val="004851E9"/>
    <w:rsid w:val="004858CE"/>
    <w:rsid w:val="00485E2B"/>
    <w:rsid w:val="00485F7E"/>
    <w:rsid w:val="004860FA"/>
    <w:rsid w:val="0048699E"/>
    <w:rsid w:val="00487A23"/>
    <w:rsid w:val="004900F3"/>
    <w:rsid w:val="0049130D"/>
    <w:rsid w:val="004915E5"/>
    <w:rsid w:val="004921AC"/>
    <w:rsid w:val="00492894"/>
    <w:rsid w:val="00492ACF"/>
    <w:rsid w:val="00492C8A"/>
    <w:rsid w:val="004935E0"/>
    <w:rsid w:val="00493F43"/>
    <w:rsid w:val="00494856"/>
    <w:rsid w:val="00495ED3"/>
    <w:rsid w:val="00496CEA"/>
    <w:rsid w:val="00496E38"/>
    <w:rsid w:val="00497D9A"/>
    <w:rsid w:val="004A07D1"/>
    <w:rsid w:val="004A0A2C"/>
    <w:rsid w:val="004A2216"/>
    <w:rsid w:val="004A26E0"/>
    <w:rsid w:val="004A41A1"/>
    <w:rsid w:val="004A56AB"/>
    <w:rsid w:val="004A5945"/>
    <w:rsid w:val="004A5EEF"/>
    <w:rsid w:val="004A61CB"/>
    <w:rsid w:val="004A78DD"/>
    <w:rsid w:val="004A7B77"/>
    <w:rsid w:val="004B1197"/>
    <w:rsid w:val="004B16FB"/>
    <w:rsid w:val="004B1ECE"/>
    <w:rsid w:val="004B203A"/>
    <w:rsid w:val="004B2192"/>
    <w:rsid w:val="004B21BB"/>
    <w:rsid w:val="004B30D9"/>
    <w:rsid w:val="004B34C1"/>
    <w:rsid w:val="004B3CCD"/>
    <w:rsid w:val="004B41B9"/>
    <w:rsid w:val="004B4B03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D2317"/>
    <w:rsid w:val="004D3C03"/>
    <w:rsid w:val="004D40F6"/>
    <w:rsid w:val="004D42A4"/>
    <w:rsid w:val="004D6131"/>
    <w:rsid w:val="004D6438"/>
    <w:rsid w:val="004E0C01"/>
    <w:rsid w:val="004E149C"/>
    <w:rsid w:val="004E3CE9"/>
    <w:rsid w:val="004E47FF"/>
    <w:rsid w:val="004E5133"/>
    <w:rsid w:val="004E5883"/>
    <w:rsid w:val="004E60CF"/>
    <w:rsid w:val="004E757D"/>
    <w:rsid w:val="004E7E0D"/>
    <w:rsid w:val="004F0187"/>
    <w:rsid w:val="004F0C76"/>
    <w:rsid w:val="004F11BA"/>
    <w:rsid w:val="004F2A55"/>
    <w:rsid w:val="004F2B8B"/>
    <w:rsid w:val="004F531C"/>
    <w:rsid w:val="004F57D9"/>
    <w:rsid w:val="004F670C"/>
    <w:rsid w:val="004F7A07"/>
    <w:rsid w:val="00500D2B"/>
    <w:rsid w:val="00501224"/>
    <w:rsid w:val="00501C8A"/>
    <w:rsid w:val="005030C1"/>
    <w:rsid w:val="0050391C"/>
    <w:rsid w:val="00503C17"/>
    <w:rsid w:val="00504C7E"/>
    <w:rsid w:val="00505052"/>
    <w:rsid w:val="005052FE"/>
    <w:rsid w:val="00505C3E"/>
    <w:rsid w:val="0050673C"/>
    <w:rsid w:val="0050685A"/>
    <w:rsid w:val="00506C67"/>
    <w:rsid w:val="00506C7C"/>
    <w:rsid w:val="00506E11"/>
    <w:rsid w:val="005073FB"/>
    <w:rsid w:val="00510F74"/>
    <w:rsid w:val="0051446E"/>
    <w:rsid w:val="005168ED"/>
    <w:rsid w:val="0052165C"/>
    <w:rsid w:val="00521774"/>
    <w:rsid w:val="00521B40"/>
    <w:rsid w:val="00521D9C"/>
    <w:rsid w:val="00525204"/>
    <w:rsid w:val="0052586F"/>
    <w:rsid w:val="0052638A"/>
    <w:rsid w:val="00526592"/>
    <w:rsid w:val="00526641"/>
    <w:rsid w:val="005267D9"/>
    <w:rsid w:val="005268B9"/>
    <w:rsid w:val="00527CF4"/>
    <w:rsid w:val="00530225"/>
    <w:rsid w:val="0053098D"/>
    <w:rsid w:val="00531CD1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61D0"/>
    <w:rsid w:val="00536B7C"/>
    <w:rsid w:val="00537F93"/>
    <w:rsid w:val="005403CE"/>
    <w:rsid w:val="0054145D"/>
    <w:rsid w:val="005420C0"/>
    <w:rsid w:val="00543485"/>
    <w:rsid w:val="0054393C"/>
    <w:rsid w:val="005449E4"/>
    <w:rsid w:val="00545202"/>
    <w:rsid w:val="00545C66"/>
    <w:rsid w:val="00546210"/>
    <w:rsid w:val="00546857"/>
    <w:rsid w:val="00546FEF"/>
    <w:rsid w:val="0055064D"/>
    <w:rsid w:val="005510D1"/>
    <w:rsid w:val="00551430"/>
    <w:rsid w:val="005530BB"/>
    <w:rsid w:val="00554ACB"/>
    <w:rsid w:val="005564B5"/>
    <w:rsid w:val="00556DD7"/>
    <w:rsid w:val="005574B2"/>
    <w:rsid w:val="00557C03"/>
    <w:rsid w:val="005637A4"/>
    <w:rsid w:val="0056546C"/>
    <w:rsid w:val="0056735B"/>
    <w:rsid w:val="00567688"/>
    <w:rsid w:val="005720FA"/>
    <w:rsid w:val="0057226D"/>
    <w:rsid w:val="00572EFD"/>
    <w:rsid w:val="00573853"/>
    <w:rsid w:val="00574653"/>
    <w:rsid w:val="00574978"/>
    <w:rsid w:val="00576449"/>
    <w:rsid w:val="005765CD"/>
    <w:rsid w:val="00576745"/>
    <w:rsid w:val="00577C45"/>
    <w:rsid w:val="00577DCB"/>
    <w:rsid w:val="00580AF7"/>
    <w:rsid w:val="005810F7"/>
    <w:rsid w:val="005812C1"/>
    <w:rsid w:val="00581B93"/>
    <w:rsid w:val="00582FCF"/>
    <w:rsid w:val="00583333"/>
    <w:rsid w:val="005839BC"/>
    <w:rsid w:val="00583FA0"/>
    <w:rsid w:val="005842A9"/>
    <w:rsid w:val="00584ACC"/>
    <w:rsid w:val="00585231"/>
    <w:rsid w:val="00585475"/>
    <w:rsid w:val="00586EC4"/>
    <w:rsid w:val="0058794F"/>
    <w:rsid w:val="005900B0"/>
    <w:rsid w:val="005903DF"/>
    <w:rsid w:val="0059132C"/>
    <w:rsid w:val="005937CC"/>
    <w:rsid w:val="00594655"/>
    <w:rsid w:val="005947F8"/>
    <w:rsid w:val="00596DDB"/>
    <w:rsid w:val="00596EAF"/>
    <w:rsid w:val="005971BA"/>
    <w:rsid w:val="00597236"/>
    <w:rsid w:val="005A076D"/>
    <w:rsid w:val="005A149A"/>
    <w:rsid w:val="005A2217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4390"/>
    <w:rsid w:val="005B4BD8"/>
    <w:rsid w:val="005B536B"/>
    <w:rsid w:val="005B5B71"/>
    <w:rsid w:val="005B637D"/>
    <w:rsid w:val="005B7610"/>
    <w:rsid w:val="005C0982"/>
    <w:rsid w:val="005C0C7A"/>
    <w:rsid w:val="005C0CB8"/>
    <w:rsid w:val="005C0F7C"/>
    <w:rsid w:val="005C1114"/>
    <w:rsid w:val="005C14E2"/>
    <w:rsid w:val="005C17CD"/>
    <w:rsid w:val="005C265D"/>
    <w:rsid w:val="005C3D3D"/>
    <w:rsid w:val="005C437E"/>
    <w:rsid w:val="005C5576"/>
    <w:rsid w:val="005C6F20"/>
    <w:rsid w:val="005C71A1"/>
    <w:rsid w:val="005C776A"/>
    <w:rsid w:val="005C7D09"/>
    <w:rsid w:val="005D0919"/>
    <w:rsid w:val="005D0A22"/>
    <w:rsid w:val="005D16B3"/>
    <w:rsid w:val="005D183F"/>
    <w:rsid w:val="005D1B6E"/>
    <w:rsid w:val="005D2135"/>
    <w:rsid w:val="005D2CE2"/>
    <w:rsid w:val="005D2EF3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66DE"/>
    <w:rsid w:val="005F052A"/>
    <w:rsid w:val="005F0AA5"/>
    <w:rsid w:val="005F217C"/>
    <w:rsid w:val="005F2807"/>
    <w:rsid w:val="005F314C"/>
    <w:rsid w:val="005F4103"/>
    <w:rsid w:val="005F55E6"/>
    <w:rsid w:val="005F6BEA"/>
    <w:rsid w:val="0060186F"/>
    <w:rsid w:val="00602CB7"/>
    <w:rsid w:val="00604ED5"/>
    <w:rsid w:val="00606625"/>
    <w:rsid w:val="00606FD9"/>
    <w:rsid w:val="006108B0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1B2"/>
    <w:rsid w:val="00617B2A"/>
    <w:rsid w:val="00617CD6"/>
    <w:rsid w:val="00620793"/>
    <w:rsid w:val="006233DF"/>
    <w:rsid w:val="0062374B"/>
    <w:rsid w:val="00623D2D"/>
    <w:rsid w:val="00624F6A"/>
    <w:rsid w:val="00626FC6"/>
    <w:rsid w:val="00630096"/>
    <w:rsid w:val="00630853"/>
    <w:rsid w:val="006311E4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769E"/>
    <w:rsid w:val="006511B9"/>
    <w:rsid w:val="00654452"/>
    <w:rsid w:val="00656284"/>
    <w:rsid w:val="00656A15"/>
    <w:rsid w:val="00656BA4"/>
    <w:rsid w:val="00656FF5"/>
    <w:rsid w:val="006573B2"/>
    <w:rsid w:val="006601B9"/>
    <w:rsid w:val="00660E61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4DF1"/>
    <w:rsid w:val="00675B1E"/>
    <w:rsid w:val="006764FE"/>
    <w:rsid w:val="00676989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7524"/>
    <w:rsid w:val="006976E4"/>
    <w:rsid w:val="006A015C"/>
    <w:rsid w:val="006A0184"/>
    <w:rsid w:val="006A061B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6FE7"/>
    <w:rsid w:val="006A7F33"/>
    <w:rsid w:val="006B0209"/>
    <w:rsid w:val="006B0C93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2943"/>
    <w:rsid w:val="006C2F3A"/>
    <w:rsid w:val="006C342C"/>
    <w:rsid w:val="006C3C4C"/>
    <w:rsid w:val="006C4325"/>
    <w:rsid w:val="006C493B"/>
    <w:rsid w:val="006C618F"/>
    <w:rsid w:val="006C694B"/>
    <w:rsid w:val="006C69D2"/>
    <w:rsid w:val="006C6CE3"/>
    <w:rsid w:val="006D051C"/>
    <w:rsid w:val="006D09E3"/>
    <w:rsid w:val="006D147F"/>
    <w:rsid w:val="006D1F42"/>
    <w:rsid w:val="006D2235"/>
    <w:rsid w:val="006D2573"/>
    <w:rsid w:val="006D2C31"/>
    <w:rsid w:val="006D3111"/>
    <w:rsid w:val="006D38A1"/>
    <w:rsid w:val="006D3E77"/>
    <w:rsid w:val="006D5042"/>
    <w:rsid w:val="006D55D8"/>
    <w:rsid w:val="006D5AD3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C0A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4F8D"/>
    <w:rsid w:val="006F5436"/>
    <w:rsid w:val="006F5ABE"/>
    <w:rsid w:val="006F5DD5"/>
    <w:rsid w:val="006F5F63"/>
    <w:rsid w:val="006F658B"/>
    <w:rsid w:val="006F6732"/>
    <w:rsid w:val="006F6DEE"/>
    <w:rsid w:val="006F75C1"/>
    <w:rsid w:val="006F7C22"/>
    <w:rsid w:val="006F7CEE"/>
    <w:rsid w:val="007013F6"/>
    <w:rsid w:val="00701510"/>
    <w:rsid w:val="0070158A"/>
    <w:rsid w:val="00701BE1"/>
    <w:rsid w:val="00701F0C"/>
    <w:rsid w:val="00702D92"/>
    <w:rsid w:val="00703F84"/>
    <w:rsid w:val="007041F6"/>
    <w:rsid w:val="007044A2"/>
    <w:rsid w:val="007057A2"/>
    <w:rsid w:val="00705FE2"/>
    <w:rsid w:val="0070618C"/>
    <w:rsid w:val="00706810"/>
    <w:rsid w:val="00710AC2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2159C"/>
    <w:rsid w:val="00721C1A"/>
    <w:rsid w:val="00721E7C"/>
    <w:rsid w:val="007224CC"/>
    <w:rsid w:val="00722843"/>
    <w:rsid w:val="00722A22"/>
    <w:rsid w:val="007235FA"/>
    <w:rsid w:val="00723CE3"/>
    <w:rsid w:val="007245B6"/>
    <w:rsid w:val="0072462A"/>
    <w:rsid w:val="007251CB"/>
    <w:rsid w:val="00725DCF"/>
    <w:rsid w:val="007263CD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439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60101"/>
    <w:rsid w:val="00760628"/>
    <w:rsid w:val="00760912"/>
    <w:rsid w:val="00761603"/>
    <w:rsid w:val="00762043"/>
    <w:rsid w:val="00764420"/>
    <w:rsid w:val="00764D2E"/>
    <w:rsid w:val="00764E6A"/>
    <w:rsid w:val="00765757"/>
    <w:rsid w:val="00765B0D"/>
    <w:rsid w:val="00767CDD"/>
    <w:rsid w:val="00767EDA"/>
    <w:rsid w:val="00770487"/>
    <w:rsid w:val="00770BC4"/>
    <w:rsid w:val="00771ABA"/>
    <w:rsid w:val="00772C45"/>
    <w:rsid w:val="0077320D"/>
    <w:rsid w:val="0077484A"/>
    <w:rsid w:val="00774907"/>
    <w:rsid w:val="0077674B"/>
    <w:rsid w:val="00776FAF"/>
    <w:rsid w:val="00781D2E"/>
    <w:rsid w:val="0078560A"/>
    <w:rsid w:val="00785C8C"/>
    <w:rsid w:val="00786585"/>
    <w:rsid w:val="00790821"/>
    <w:rsid w:val="007908DE"/>
    <w:rsid w:val="007921DA"/>
    <w:rsid w:val="007922E5"/>
    <w:rsid w:val="00792F8F"/>
    <w:rsid w:val="00793E5C"/>
    <w:rsid w:val="0079426B"/>
    <w:rsid w:val="00794C3B"/>
    <w:rsid w:val="0079518A"/>
    <w:rsid w:val="007953D7"/>
    <w:rsid w:val="00796FEA"/>
    <w:rsid w:val="00797039"/>
    <w:rsid w:val="00797F91"/>
    <w:rsid w:val="007A02A1"/>
    <w:rsid w:val="007A0783"/>
    <w:rsid w:val="007A0BC7"/>
    <w:rsid w:val="007A1571"/>
    <w:rsid w:val="007A2C47"/>
    <w:rsid w:val="007A40EE"/>
    <w:rsid w:val="007A5978"/>
    <w:rsid w:val="007A5ECE"/>
    <w:rsid w:val="007A6029"/>
    <w:rsid w:val="007A69D0"/>
    <w:rsid w:val="007A7382"/>
    <w:rsid w:val="007A7FB9"/>
    <w:rsid w:val="007B0953"/>
    <w:rsid w:val="007B17D9"/>
    <w:rsid w:val="007B25A5"/>
    <w:rsid w:val="007B2CBE"/>
    <w:rsid w:val="007B3087"/>
    <w:rsid w:val="007B38BD"/>
    <w:rsid w:val="007B3DE0"/>
    <w:rsid w:val="007B4DCE"/>
    <w:rsid w:val="007B5570"/>
    <w:rsid w:val="007B6A66"/>
    <w:rsid w:val="007C04C1"/>
    <w:rsid w:val="007C0FDA"/>
    <w:rsid w:val="007C1CD1"/>
    <w:rsid w:val="007C267D"/>
    <w:rsid w:val="007C79C7"/>
    <w:rsid w:val="007D20D9"/>
    <w:rsid w:val="007D4182"/>
    <w:rsid w:val="007D4BB1"/>
    <w:rsid w:val="007D4CF3"/>
    <w:rsid w:val="007D5C48"/>
    <w:rsid w:val="007D7336"/>
    <w:rsid w:val="007D7D48"/>
    <w:rsid w:val="007E0045"/>
    <w:rsid w:val="007E0078"/>
    <w:rsid w:val="007E0B70"/>
    <w:rsid w:val="007E1896"/>
    <w:rsid w:val="007E2DEC"/>
    <w:rsid w:val="007E329D"/>
    <w:rsid w:val="007E3794"/>
    <w:rsid w:val="007E3BE9"/>
    <w:rsid w:val="007E3F3B"/>
    <w:rsid w:val="007E42A3"/>
    <w:rsid w:val="007E4A58"/>
    <w:rsid w:val="007E5D93"/>
    <w:rsid w:val="007E60E0"/>
    <w:rsid w:val="007E686B"/>
    <w:rsid w:val="007E6C41"/>
    <w:rsid w:val="007E73A4"/>
    <w:rsid w:val="007F13E2"/>
    <w:rsid w:val="007F19D2"/>
    <w:rsid w:val="007F1A2B"/>
    <w:rsid w:val="007F2632"/>
    <w:rsid w:val="007F2A80"/>
    <w:rsid w:val="007F30AF"/>
    <w:rsid w:val="007F3603"/>
    <w:rsid w:val="007F39AF"/>
    <w:rsid w:val="007F4B9E"/>
    <w:rsid w:val="007F5AE7"/>
    <w:rsid w:val="007F7C60"/>
    <w:rsid w:val="007F7EA5"/>
    <w:rsid w:val="00801A9C"/>
    <w:rsid w:val="008021D2"/>
    <w:rsid w:val="00802716"/>
    <w:rsid w:val="00802FB3"/>
    <w:rsid w:val="00803359"/>
    <w:rsid w:val="008037B5"/>
    <w:rsid w:val="008039A6"/>
    <w:rsid w:val="00803AFB"/>
    <w:rsid w:val="00804325"/>
    <w:rsid w:val="0080441B"/>
    <w:rsid w:val="00804DD6"/>
    <w:rsid w:val="0080604D"/>
    <w:rsid w:val="0080654D"/>
    <w:rsid w:val="00806F72"/>
    <w:rsid w:val="00807DF1"/>
    <w:rsid w:val="0081131C"/>
    <w:rsid w:val="00811759"/>
    <w:rsid w:val="00811CCA"/>
    <w:rsid w:val="0081352E"/>
    <w:rsid w:val="00814BDE"/>
    <w:rsid w:val="00814D1A"/>
    <w:rsid w:val="0081532C"/>
    <w:rsid w:val="00815408"/>
    <w:rsid w:val="00820266"/>
    <w:rsid w:val="0082084F"/>
    <w:rsid w:val="00821326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399B"/>
    <w:rsid w:val="008442E2"/>
    <w:rsid w:val="00844339"/>
    <w:rsid w:val="0084459C"/>
    <w:rsid w:val="00844826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D79"/>
    <w:rsid w:val="00883675"/>
    <w:rsid w:val="00883807"/>
    <w:rsid w:val="008842EA"/>
    <w:rsid w:val="00884506"/>
    <w:rsid w:val="00885600"/>
    <w:rsid w:val="008858E7"/>
    <w:rsid w:val="008858EA"/>
    <w:rsid w:val="00886862"/>
    <w:rsid w:val="00886DCB"/>
    <w:rsid w:val="00887901"/>
    <w:rsid w:val="008900CB"/>
    <w:rsid w:val="00890119"/>
    <w:rsid w:val="00892C07"/>
    <w:rsid w:val="00892CBD"/>
    <w:rsid w:val="0089321F"/>
    <w:rsid w:val="008935EC"/>
    <w:rsid w:val="00893A23"/>
    <w:rsid w:val="008969D3"/>
    <w:rsid w:val="008A0D0D"/>
    <w:rsid w:val="008A1212"/>
    <w:rsid w:val="008A159C"/>
    <w:rsid w:val="008A1A16"/>
    <w:rsid w:val="008A2667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4BCB"/>
    <w:rsid w:val="008B5545"/>
    <w:rsid w:val="008B5C51"/>
    <w:rsid w:val="008B6F7F"/>
    <w:rsid w:val="008B716D"/>
    <w:rsid w:val="008C0059"/>
    <w:rsid w:val="008C080F"/>
    <w:rsid w:val="008C149A"/>
    <w:rsid w:val="008C1ECE"/>
    <w:rsid w:val="008C1FDF"/>
    <w:rsid w:val="008C210F"/>
    <w:rsid w:val="008C221F"/>
    <w:rsid w:val="008C33BA"/>
    <w:rsid w:val="008C370C"/>
    <w:rsid w:val="008C42BA"/>
    <w:rsid w:val="008C4AB0"/>
    <w:rsid w:val="008C5036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11"/>
    <w:rsid w:val="008E0AEE"/>
    <w:rsid w:val="008E1709"/>
    <w:rsid w:val="008E1C3D"/>
    <w:rsid w:val="008E1E66"/>
    <w:rsid w:val="008E234E"/>
    <w:rsid w:val="008E25E1"/>
    <w:rsid w:val="008E3D64"/>
    <w:rsid w:val="008E40BB"/>
    <w:rsid w:val="008E4635"/>
    <w:rsid w:val="008E4C4F"/>
    <w:rsid w:val="008E5533"/>
    <w:rsid w:val="008E6B98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BEA"/>
    <w:rsid w:val="008F2C91"/>
    <w:rsid w:val="008F43AB"/>
    <w:rsid w:val="008F52B8"/>
    <w:rsid w:val="008F6F92"/>
    <w:rsid w:val="00900468"/>
    <w:rsid w:val="00900B56"/>
    <w:rsid w:val="00901BFB"/>
    <w:rsid w:val="00901D4A"/>
    <w:rsid w:val="00902746"/>
    <w:rsid w:val="009039AA"/>
    <w:rsid w:val="00903D2B"/>
    <w:rsid w:val="00907AB7"/>
    <w:rsid w:val="009118BC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98"/>
    <w:rsid w:val="009233F0"/>
    <w:rsid w:val="00924219"/>
    <w:rsid w:val="009250E4"/>
    <w:rsid w:val="009265D4"/>
    <w:rsid w:val="009265EA"/>
    <w:rsid w:val="00926DB6"/>
    <w:rsid w:val="009276F4"/>
    <w:rsid w:val="00927A04"/>
    <w:rsid w:val="00931066"/>
    <w:rsid w:val="00932A85"/>
    <w:rsid w:val="00933044"/>
    <w:rsid w:val="0093306B"/>
    <w:rsid w:val="0093669C"/>
    <w:rsid w:val="009368C3"/>
    <w:rsid w:val="00940133"/>
    <w:rsid w:val="0094088D"/>
    <w:rsid w:val="009418CB"/>
    <w:rsid w:val="00942457"/>
    <w:rsid w:val="009425D3"/>
    <w:rsid w:val="0094294E"/>
    <w:rsid w:val="009432AC"/>
    <w:rsid w:val="00944369"/>
    <w:rsid w:val="00945408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2FD9"/>
    <w:rsid w:val="0097361B"/>
    <w:rsid w:val="0097468E"/>
    <w:rsid w:val="00975BFC"/>
    <w:rsid w:val="00975FC9"/>
    <w:rsid w:val="009769C1"/>
    <w:rsid w:val="00976C3C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A38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0AD6"/>
    <w:rsid w:val="009A14AF"/>
    <w:rsid w:val="009A4730"/>
    <w:rsid w:val="009A5436"/>
    <w:rsid w:val="009A5927"/>
    <w:rsid w:val="009A5E0D"/>
    <w:rsid w:val="009A6846"/>
    <w:rsid w:val="009A69AD"/>
    <w:rsid w:val="009A6CD6"/>
    <w:rsid w:val="009A7A13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2E"/>
    <w:rsid w:val="009C254D"/>
    <w:rsid w:val="009C2C89"/>
    <w:rsid w:val="009C3282"/>
    <w:rsid w:val="009C3773"/>
    <w:rsid w:val="009C50F0"/>
    <w:rsid w:val="009C5FE1"/>
    <w:rsid w:val="009C68DE"/>
    <w:rsid w:val="009C6B5B"/>
    <w:rsid w:val="009C71C3"/>
    <w:rsid w:val="009D039D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59AF"/>
    <w:rsid w:val="009D7977"/>
    <w:rsid w:val="009D7AB7"/>
    <w:rsid w:val="009E1269"/>
    <w:rsid w:val="009E2680"/>
    <w:rsid w:val="009E2C36"/>
    <w:rsid w:val="009E362B"/>
    <w:rsid w:val="009E3A83"/>
    <w:rsid w:val="009E48C1"/>
    <w:rsid w:val="009E57DC"/>
    <w:rsid w:val="009E619D"/>
    <w:rsid w:val="009E6C00"/>
    <w:rsid w:val="009F0FAF"/>
    <w:rsid w:val="009F21FA"/>
    <w:rsid w:val="009F3A89"/>
    <w:rsid w:val="009F4205"/>
    <w:rsid w:val="009F4AD4"/>
    <w:rsid w:val="009F525F"/>
    <w:rsid w:val="009F5C3E"/>
    <w:rsid w:val="009F6C60"/>
    <w:rsid w:val="009F772E"/>
    <w:rsid w:val="009F7926"/>
    <w:rsid w:val="009F79DD"/>
    <w:rsid w:val="009F7D65"/>
    <w:rsid w:val="009F7F7E"/>
    <w:rsid w:val="00A01532"/>
    <w:rsid w:val="00A031AD"/>
    <w:rsid w:val="00A03BB9"/>
    <w:rsid w:val="00A03C42"/>
    <w:rsid w:val="00A04543"/>
    <w:rsid w:val="00A045C9"/>
    <w:rsid w:val="00A053C1"/>
    <w:rsid w:val="00A069AD"/>
    <w:rsid w:val="00A11112"/>
    <w:rsid w:val="00A113D5"/>
    <w:rsid w:val="00A119B4"/>
    <w:rsid w:val="00A130AA"/>
    <w:rsid w:val="00A132CA"/>
    <w:rsid w:val="00A13470"/>
    <w:rsid w:val="00A14E81"/>
    <w:rsid w:val="00A153D3"/>
    <w:rsid w:val="00A156A7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72F2"/>
    <w:rsid w:val="00A300CC"/>
    <w:rsid w:val="00A32BF5"/>
    <w:rsid w:val="00A33565"/>
    <w:rsid w:val="00A3451D"/>
    <w:rsid w:val="00A34893"/>
    <w:rsid w:val="00A34C01"/>
    <w:rsid w:val="00A36814"/>
    <w:rsid w:val="00A36C68"/>
    <w:rsid w:val="00A409DA"/>
    <w:rsid w:val="00A415F9"/>
    <w:rsid w:val="00A421B6"/>
    <w:rsid w:val="00A42802"/>
    <w:rsid w:val="00A42BAA"/>
    <w:rsid w:val="00A4344B"/>
    <w:rsid w:val="00A441AF"/>
    <w:rsid w:val="00A4498C"/>
    <w:rsid w:val="00A44DC7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C20"/>
    <w:rsid w:val="00A72018"/>
    <w:rsid w:val="00A72E13"/>
    <w:rsid w:val="00A72F1C"/>
    <w:rsid w:val="00A7547B"/>
    <w:rsid w:val="00A76030"/>
    <w:rsid w:val="00A76FA1"/>
    <w:rsid w:val="00A77D0E"/>
    <w:rsid w:val="00A8036F"/>
    <w:rsid w:val="00A80913"/>
    <w:rsid w:val="00A8129E"/>
    <w:rsid w:val="00A81BFD"/>
    <w:rsid w:val="00A82663"/>
    <w:rsid w:val="00A83220"/>
    <w:rsid w:val="00A833A1"/>
    <w:rsid w:val="00A8402A"/>
    <w:rsid w:val="00A848A3"/>
    <w:rsid w:val="00A84C6A"/>
    <w:rsid w:val="00A84CD4"/>
    <w:rsid w:val="00A872F5"/>
    <w:rsid w:val="00A87943"/>
    <w:rsid w:val="00A87C9B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6EB7"/>
    <w:rsid w:val="00A97297"/>
    <w:rsid w:val="00A97B37"/>
    <w:rsid w:val="00A97C7D"/>
    <w:rsid w:val="00AA154C"/>
    <w:rsid w:val="00AA3524"/>
    <w:rsid w:val="00AA3663"/>
    <w:rsid w:val="00AA4150"/>
    <w:rsid w:val="00AA4739"/>
    <w:rsid w:val="00AA48C7"/>
    <w:rsid w:val="00AA4A34"/>
    <w:rsid w:val="00AA53B1"/>
    <w:rsid w:val="00AA5BE7"/>
    <w:rsid w:val="00AA6419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5721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2AD8"/>
    <w:rsid w:val="00AE34B8"/>
    <w:rsid w:val="00AE5E27"/>
    <w:rsid w:val="00AE66BF"/>
    <w:rsid w:val="00AF1659"/>
    <w:rsid w:val="00AF3492"/>
    <w:rsid w:val="00AF37A0"/>
    <w:rsid w:val="00AF485F"/>
    <w:rsid w:val="00AF56E4"/>
    <w:rsid w:val="00AF5829"/>
    <w:rsid w:val="00AF5DC4"/>
    <w:rsid w:val="00AF641C"/>
    <w:rsid w:val="00AF6A58"/>
    <w:rsid w:val="00AF7059"/>
    <w:rsid w:val="00B01639"/>
    <w:rsid w:val="00B0381A"/>
    <w:rsid w:val="00B044C7"/>
    <w:rsid w:val="00B04A7C"/>
    <w:rsid w:val="00B052AC"/>
    <w:rsid w:val="00B066DB"/>
    <w:rsid w:val="00B1074D"/>
    <w:rsid w:val="00B109BB"/>
    <w:rsid w:val="00B11C09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75D"/>
    <w:rsid w:val="00B30934"/>
    <w:rsid w:val="00B32039"/>
    <w:rsid w:val="00B32049"/>
    <w:rsid w:val="00B3219E"/>
    <w:rsid w:val="00B33498"/>
    <w:rsid w:val="00B33AE8"/>
    <w:rsid w:val="00B33C85"/>
    <w:rsid w:val="00B34356"/>
    <w:rsid w:val="00B3487D"/>
    <w:rsid w:val="00B3706D"/>
    <w:rsid w:val="00B41EC7"/>
    <w:rsid w:val="00B425A7"/>
    <w:rsid w:val="00B425DE"/>
    <w:rsid w:val="00B42EB7"/>
    <w:rsid w:val="00B43F2B"/>
    <w:rsid w:val="00B44E0F"/>
    <w:rsid w:val="00B454B5"/>
    <w:rsid w:val="00B46CDC"/>
    <w:rsid w:val="00B47119"/>
    <w:rsid w:val="00B4720F"/>
    <w:rsid w:val="00B474D7"/>
    <w:rsid w:val="00B47781"/>
    <w:rsid w:val="00B479D0"/>
    <w:rsid w:val="00B51139"/>
    <w:rsid w:val="00B52543"/>
    <w:rsid w:val="00B53AFA"/>
    <w:rsid w:val="00B54106"/>
    <w:rsid w:val="00B54CBC"/>
    <w:rsid w:val="00B552F8"/>
    <w:rsid w:val="00B570EC"/>
    <w:rsid w:val="00B571E1"/>
    <w:rsid w:val="00B605A2"/>
    <w:rsid w:val="00B62972"/>
    <w:rsid w:val="00B62A01"/>
    <w:rsid w:val="00B62D0E"/>
    <w:rsid w:val="00B6351A"/>
    <w:rsid w:val="00B636AD"/>
    <w:rsid w:val="00B64438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3683"/>
    <w:rsid w:val="00B74020"/>
    <w:rsid w:val="00B746CD"/>
    <w:rsid w:val="00B74853"/>
    <w:rsid w:val="00B75709"/>
    <w:rsid w:val="00B765B9"/>
    <w:rsid w:val="00B76F6E"/>
    <w:rsid w:val="00B80429"/>
    <w:rsid w:val="00B80844"/>
    <w:rsid w:val="00B81030"/>
    <w:rsid w:val="00B84351"/>
    <w:rsid w:val="00B850F5"/>
    <w:rsid w:val="00B91203"/>
    <w:rsid w:val="00B91615"/>
    <w:rsid w:val="00B91D15"/>
    <w:rsid w:val="00B9244E"/>
    <w:rsid w:val="00B924F1"/>
    <w:rsid w:val="00B95142"/>
    <w:rsid w:val="00B953DD"/>
    <w:rsid w:val="00B96638"/>
    <w:rsid w:val="00B9663B"/>
    <w:rsid w:val="00BA024B"/>
    <w:rsid w:val="00BA1452"/>
    <w:rsid w:val="00BA1CD9"/>
    <w:rsid w:val="00BA2AE3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4146"/>
    <w:rsid w:val="00BC41FD"/>
    <w:rsid w:val="00BC4D0B"/>
    <w:rsid w:val="00BC4ECB"/>
    <w:rsid w:val="00BC5136"/>
    <w:rsid w:val="00BD0D5E"/>
    <w:rsid w:val="00BD118B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96F"/>
    <w:rsid w:val="00BE6B99"/>
    <w:rsid w:val="00BE7B4E"/>
    <w:rsid w:val="00BF0202"/>
    <w:rsid w:val="00BF04CF"/>
    <w:rsid w:val="00BF0D69"/>
    <w:rsid w:val="00BF20DE"/>
    <w:rsid w:val="00BF2198"/>
    <w:rsid w:val="00BF3388"/>
    <w:rsid w:val="00BF35DC"/>
    <w:rsid w:val="00BF393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20887"/>
    <w:rsid w:val="00C208B8"/>
    <w:rsid w:val="00C20C96"/>
    <w:rsid w:val="00C21DD2"/>
    <w:rsid w:val="00C23022"/>
    <w:rsid w:val="00C2303E"/>
    <w:rsid w:val="00C236E1"/>
    <w:rsid w:val="00C238FD"/>
    <w:rsid w:val="00C23E4E"/>
    <w:rsid w:val="00C25104"/>
    <w:rsid w:val="00C25A3A"/>
    <w:rsid w:val="00C27CF6"/>
    <w:rsid w:val="00C300A4"/>
    <w:rsid w:val="00C305FD"/>
    <w:rsid w:val="00C30D74"/>
    <w:rsid w:val="00C31A0C"/>
    <w:rsid w:val="00C31C6A"/>
    <w:rsid w:val="00C321A0"/>
    <w:rsid w:val="00C32942"/>
    <w:rsid w:val="00C33269"/>
    <w:rsid w:val="00C3512A"/>
    <w:rsid w:val="00C353CC"/>
    <w:rsid w:val="00C36DAF"/>
    <w:rsid w:val="00C37164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0A54"/>
    <w:rsid w:val="00C61776"/>
    <w:rsid w:val="00C64884"/>
    <w:rsid w:val="00C64D89"/>
    <w:rsid w:val="00C65389"/>
    <w:rsid w:val="00C665D6"/>
    <w:rsid w:val="00C66870"/>
    <w:rsid w:val="00C67115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1B85"/>
    <w:rsid w:val="00C92715"/>
    <w:rsid w:val="00C948E2"/>
    <w:rsid w:val="00C94AA0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8A1"/>
    <w:rsid w:val="00CC0E32"/>
    <w:rsid w:val="00CC1752"/>
    <w:rsid w:val="00CC2E8C"/>
    <w:rsid w:val="00CC376E"/>
    <w:rsid w:val="00CC7EDB"/>
    <w:rsid w:val="00CD10B1"/>
    <w:rsid w:val="00CD166F"/>
    <w:rsid w:val="00CD3866"/>
    <w:rsid w:val="00CD3EC4"/>
    <w:rsid w:val="00CD4001"/>
    <w:rsid w:val="00CD6946"/>
    <w:rsid w:val="00CD7CF5"/>
    <w:rsid w:val="00CE03DA"/>
    <w:rsid w:val="00CE0F8A"/>
    <w:rsid w:val="00CE0F92"/>
    <w:rsid w:val="00CE11EE"/>
    <w:rsid w:val="00CE1785"/>
    <w:rsid w:val="00CE17F4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3DB"/>
    <w:rsid w:val="00CE7D7A"/>
    <w:rsid w:val="00CF0C1B"/>
    <w:rsid w:val="00CF2BC4"/>
    <w:rsid w:val="00CF3006"/>
    <w:rsid w:val="00CF31AD"/>
    <w:rsid w:val="00CF3561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1312"/>
    <w:rsid w:val="00D017C5"/>
    <w:rsid w:val="00D01E80"/>
    <w:rsid w:val="00D02E70"/>
    <w:rsid w:val="00D03986"/>
    <w:rsid w:val="00D04472"/>
    <w:rsid w:val="00D05073"/>
    <w:rsid w:val="00D0609B"/>
    <w:rsid w:val="00D06358"/>
    <w:rsid w:val="00D07211"/>
    <w:rsid w:val="00D079C2"/>
    <w:rsid w:val="00D101C7"/>
    <w:rsid w:val="00D10321"/>
    <w:rsid w:val="00D11169"/>
    <w:rsid w:val="00D11DDC"/>
    <w:rsid w:val="00D12C09"/>
    <w:rsid w:val="00D13A7E"/>
    <w:rsid w:val="00D14BD3"/>
    <w:rsid w:val="00D14F65"/>
    <w:rsid w:val="00D1638D"/>
    <w:rsid w:val="00D163A5"/>
    <w:rsid w:val="00D16CDD"/>
    <w:rsid w:val="00D176C3"/>
    <w:rsid w:val="00D200C5"/>
    <w:rsid w:val="00D20E0F"/>
    <w:rsid w:val="00D21B11"/>
    <w:rsid w:val="00D21B86"/>
    <w:rsid w:val="00D22F1B"/>
    <w:rsid w:val="00D239B2"/>
    <w:rsid w:val="00D243F4"/>
    <w:rsid w:val="00D2472E"/>
    <w:rsid w:val="00D2638B"/>
    <w:rsid w:val="00D27287"/>
    <w:rsid w:val="00D2761F"/>
    <w:rsid w:val="00D30E87"/>
    <w:rsid w:val="00D31540"/>
    <w:rsid w:val="00D31E19"/>
    <w:rsid w:val="00D32300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321"/>
    <w:rsid w:val="00D45D63"/>
    <w:rsid w:val="00D45F25"/>
    <w:rsid w:val="00D46E6F"/>
    <w:rsid w:val="00D46F51"/>
    <w:rsid w:val="00D4732F"/>
    <w:rsid w:val="00D47630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CEE"/>
    <w:rsid w:val="00D65192"/>
    <w:rsid w:val="00D67B3C"/>
    <w:rsid w:val="00D71AD2"/>
    <w:rsid w:val="00D71FEF"/>
    <w:rsid w:val="00D743D2"/>
    <w:rsid w:val="00D75017"/>
    <w:rsid w:val="00D7566A"/>
    <w:rsid w:val="00D75A3A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48D"/>
    <w:rsid w:val="00D85C79"/>
    <w:rsid w:val="00D85DCD"/>
    <w:rsid w:val="00D86374"/>
    <w:rsid w:val="00D90EE7"/>
    <w:rsid w:val="00D9207F"/>
    <w:rsid w:val="00D92172"/>
    <w:rsid w:val="00D9234B"/>
    <w:rsid w:val="00D934BD"/>
    <w:rsid w:val="00D95060"/>
    <w:rsid w:val="00D95A69"/>
    <w:rsid w:val="00D96506"/>
    <w:rsid w:val="00D96AA5"/>
    <w:rsid w:val="00D971F0"/>
    <w:rsid w:val="00DA02EF"/>
    <w:rsid w:val="00DA2116"/>
    <w:rsid w:val="00DA2511"/>
    <w:rsid w:val="00DA274A"/>
    <w:rsid w:val="00DA2997"/>
    <w:rsid w:val="00DA40DA"/>
    <w:rsid w:val="00DA4257"/>
    <w:rsid w:val="00DA548A"/>
    <w:rsid w:val="00DA648B"/>
    <w:rsid w:val="00DA6B98"/>
    <w:rsid w:val="00DB1458"/>
    <w:rsid w:val="00DB388E"/>
    <w:rsid w:val="00DB3E77"/>
    <w:rsid w:val="00DB4F32"/>
    <w:rsid w:val="00DB5006"/>
    <w:rsid w:val="00DB621C"/>
    <w:rsid w:val="00DB638A"/>
    <w:rsid w:val="00DB6DD3"/>
    <w:rsid w:val="00DC265C"/>
    <w:rsid w:val="00DC2A10"/>
    <w:rsid w:val="00DC33F3"/>
    <w:rsid w:val="00DC3F39"/>
    <w:rsid w:val="00DC4E4B"/>
    <w:rsid w:val="00DC6A2F"/>
    <w:rsid w:val="00DC7110"/>
    <w:rsid w:val="00DD0468"/>
    <w:rsid w:val="00DD1390"/>
    <w:rsid w:val="00DD2177"/>
    <w:rsid w:val="00DD2A1A"/>
    <w:rsid w:val="00DD2D21"/>
    <w:rsid w:val="00DD2F8B"/>
    <w:rsid w:val="00DD4021"/>
    <w:rsid w:val="00DD42E4"/>
    <w:rsid w:val="00DD4761"/>
    <w:rsid w:val="00DD51E2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862"/>
    <w:rsid w:val="00DE2F72"/>
    <w:rsid w:val="00DE36D0"/>
    <w:rsid w:val="00DE414D"/>
    <w:rsid w:val="00DE47CF"/>
    <w:rsid w:val="00DE5025"/>
    <w:rsid w:val="00DF1C4F"/>
    <w:rsid w:val="00DF24E6"/>
    <w:rsid w:val="00DF2866"/>
    <w:rsid w:val="00DF3D90"/>
    <w:rsid w:val="00DF5732"/>
    <w:rsid w:val="00DF6B57"/>
    <w:rsid w:val="00DF7511"/>
    <w:rsid w:val="00DF7972"/>
    <w:rsid w:val="00E000C1"/>
    <w:rsid w:val="00E00AD2"/>
    <w:rsid w:val="00E01010"/>
    <w:rsid w:val="00E02209"/>
    <w:rsid w:val="00E02252"/>
    <w:rsid w:val="00E02B4F"/>
    <w:rsid w:val="00E02B7B"/>
    <w:rsid w:val="00E03A51"/>
    <w:rsid w:val="00E03E85"/>
    <w:rsid w:val="00E054A6"/>
    <w:rsid w:val="00E05857"/>
    <w:rsid w:val="00E05B87"/>
    <w:rsid w:val="00E06827"/>
    <w:rsid w:val="00E0764F"/>
    <w:rsid w:val="00E1072F"/>
    <w:rsid w:val="00E11F8D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17A37"/>
    <w:rsid w:val="00E20141"/>
    <w:rsid w:val="00E20C0E"/>
    <w:rsid w:val="00E22DDF"/>
    <w:rsid w:val="00E23450"/>
    <w:rsid w:val="00E23566"/>
    <w:rsid w:val="00E235EB"/>
    <w:rsid w:val="00E23832"/>
    <w:rsid w:val="00E251E1"/>
    <w:rsid w:val="00E25C51"/>
    <w:rsid w:val="00E26155"/>
    <w:rsid w:val="00E2756F"/>
    <w:rsid w:val="00E2782C"/>
    <w:rsid w:val="00E306AB"/>
    <w:rsid w:val="00E30A92"/>
    <w:rsid w:val="00E343C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15BE"/>
    <w:rsid w:val="00E516EE"/>
    <w:rsid w:val="00E51EC0"/>
    <w:rsid w:val="00E52123"/>
    <w:rsid w:val="00E525CF"/>
    <w:rsid w:val="00E5297A"/>
    <w:rsid w:val="00E52CB6"/>
    <w:rsid w:val="00E53726"/>
    <w:rsid w:val="00E54863"/>
    <w:rsid w:val="00E54A46"/>
    <w:rsid w:val="00E54B1C"/>
    <w:rsid w:val="00E54C81"/>
    <w:rsid w:val="00E54C86"/>
    <w:rsid w:val="00E553B9"/>
    <w:rsid w:val="00E56746"/>
    <w:rsid w:val="00E567ED"/>
    <w:rsid w:val="00E57749"/>
    <w:rsid w:val="00E57C72"/>
    <w:rsid w:val="00E602F9"/>
    <w:rsid w:val="00E658F5"/>
    <w:rsid w:val="00E65928"/>
    <w:rsid w:val="00E66B2B"/>
    <w:rsid w:val="00E67392"/>
    <w:rsid w:val="00E711C9"/>
    <w:rsid w:val="00E721B7"/>
    <w:rsid w:val="00E726B0"/>
    <w:rsid w:val="00E72AB5"/>
    <w:rsid w:val="00E73036"/>
    <w:rsid w:val="00E742A9"/>
    <w:rsid w:val="00E744ED"/>
    <w:rsid w:val="00E75DC6"/>
    <w:rsid w:val="00E7787A"/>
    <w:rsid w:val="00E8029E"/>
    <w:rsid w:val="00E80852"/>
    <w:rsid w:val="00E80AD0"/>
    <w:rsid w:val="00E80C0B"/>
    <w:rsid w:val="00E83022"/>
    <w:rsid w:val="00E83627"/>
    <w:rsid w:val="00E83DCF"/>
    <w:rsid w:val="00E843E1"/>
    <w:rsid w:val="00E84609"/>
    <w:rsid w:val="00E852C7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06DC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60EE"/>
    <w:rsid w:val="00EA6BAD"/>
    <w:rsid w:val="00EA7481"/>
    <w:rsid w:val="00EB087B"/>
    <w:rsid w:val="00EB119F"/>
    <w:rsid w:val="00EB19BE"/>
    <w:rsid w:val="00EB1AF5"/>
    <w:rsid w:val="00EC0F84"/>
    <w:rsid w:val="00EC1395"/>
    <w:rsid w:val="00EC1618"/>
    <w:rsid w:val="00EC1F09"/>
    <w:rsid w:val="00EC2117"/>
    <w:rsid w:val="00EC3AD2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5DB2"/>
    <w:rsid w:val="00ED6695"/>
    <w:rsid w:val="00EE0590"/>
    <w:rsid w:val="00EE05E7"/>
    <w:rsid w:val="00EE0AE3"/>
    <w:rsid w:val="00EE2426"/>
    <w:rsid w:val="00EE2AE1"/>
    <w:rsid w:val="00EE40B4"/>
    <w:rsid w:val="00EE530C"/>
    <w:rsid w:val="00EE57C0"/>
    <w:rsid w:val="00EE793C"/>
    <w:rsid w:val="00EF1C1D"/>
    <w:rsid w:val="00EF2EE4"/>
    <w:rsid w:val="00EF3502"/>
    <w:rsid w:val="00EF35D7"/>
    <w:rsid w:val="00EF4A01"/>
    <w:rsid w:val="00EF5004"/>
    <w:rsid w:val="00EF5866"/>
    <w:rsid w:val="00EF6214"/>
    <w:rsid w:val="00EF71C0"/>
    <w:rsid w:val="00F01054"/>
    <w:rsid w:val="00F062EC"/>
    <w:rsid w:val="00F065DC"/>
    <w:rsid w:val="00F0708A"/>
    <w:rsid w:val="00F079EB"/>
    <w:rsid w:val="00F10AFD"/>
    <w:rsid w:val="00F1110D"/>
    <w:rsid w:val="00F114C5"/>
    <w:rsid w:val="00F11C6C"/>
    <w:rsid w:val="00F1685E"/>
    <w:rsid w:val="00F16D93"/>
    <w:rsid w:val="00F16FD9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3CDE"/>
    <w:rsid w:val="00F34CC8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1FD"/>
    <w:rsid w:val="00F62A03"/>
    <w:rsid w:val="00F6339D"/>
    <w:rsid w:val="00F63AB9"/>
    <w:rsid w:val="00F63C5D"/>
    <w:rsid w:val="00F63D1E"/>
    <w:rsid w:val="00F65590"/>
    <w:rsid w:val="00F6571A"/>
    <w:rsid w:val="00F65BAB"/>
    <w:rsid w:val="00F67DF5"/>
    <w:rsid w:val="00F7156C"/>
    <w:rsid w:val="00F7165F"/>
    <w:rsid w:val="00F71BF9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81E37"/>
    <w:rsid w:val="00F81E3E"/>
    <w:rsid w:val="00F8241D"/>
    <w:rsid w:val="00F827BB"/>
    <w:rsid w:val="00F82E11"/>
    <w:rsid w:val="00F830FB"/>
    <w:rsid w:val="00F83721"/>
    <w:rsid w:val="00F84099"/>
    <w:rsid w:val="00F861B5"/>
    <w:rsid w:val="00F864B4"/>
    <w:rsid w:val="00F867B3"/>
    <w:rsid w:val="00F870AE"/>
    <w:rsid w:val="00F8761D"/>
    <w:rsid w:val="00F878CA"/>
    <w:rsid w:val="00F903B4"/>
    <w:rsid w:val="00F922AC"/>
    <w:rsid w:val="00F92CC0"/>
    <w:rsid w:val="00F9412E"/>
    <w:rsid w:val="00F944CB"/>
    <w:rsid w:val="00F94C37"/>
    <w:rsid w:val="00F94E51"/>
    <w:rsid w:val="00F95683"/>
    <w:rsid w:val="00F961B4"/>
    <w:rsid w:val="00F96A5F"/>
    <w:rsid w:val="00F96BC8"/>
    <w:rsid w:val="00F97813"/>
    <w:rsid w:val="00FA0015"/>
    <w:rsid w:val="00FA0C4A"/>
    <w:rsid w:val="00FA0CF8"/>
    <w:rsid w:val="00FA1239"/>
    <w:rsid w:val="00FA175A"/>
    <w:rsid w:val="00FA3E68"/>
    <w:rsid w:val="00FA7AD7"/>
    <w:rsid w:val="00FA7F80"/>
    <w:rsid w:val="00FB1C0D"/>
    <w:rsid w:val="00FB21B8"/>
    <w:rsid w:val="00FB5849"/>
    <w:rsid w:val="00FB66F3"/>
    <w:rsid w:val="00FC0201"/>
    <w:rsid w:val="00FC0378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577EF801-C263-4159-9012-370CF2286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FA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76FA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76FA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76FA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76FA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776FA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76FA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776FA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776FA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776FA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6FAF"/>
    <w:rPr>
      <w:rFonts w:cs="Times New Roman"/>
      <w:b/>
      <w:bCs/>
    </w:rPr>
  </w:style>
  <w:style w:type="paragraph" w:styleId="ListBullet">
    <w:name w:val="List Bullet"/>
    <w:basedOn w:val="Normal"/>
    <w:rsid w:val="00776FA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6FA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6FA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6FA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6FA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6FA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6FA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6FAF"/>
    <w:pPr>
      <w:ind w:left="284"/>
    </w:pPr>
  </w:style>
  <w:style w:type="paragraph" w:customStyle="1" w:styleId="AAFrameAddress">
    <w:name w:val="AA Frame Address"/>
    <w:basedOn w:val="Heading1"/>
    <w:rsid w:val="00776FA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6FA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6FA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6FA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6FA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6FA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6FAF"/>
    <w:pPr>
      <w:ind w:left="851" w:hanging="284"/>
    </w:pPr>
  </w:style>
  <w:style w:type="paragraph" w:styleId="Index4">
    <w:name w:val="index 4"/>
    <w:basedOn w:val="Normal"/>
    <w:next w:val="Normal"/>
    <w:semiHidden/>
    <w:rsid w:val="00776FAF"/>
    <w:pPr>
      <w:ind w:left="1135" w:hanging="284"/>
    </w:pPr>
  </w:style>
  <w:style w:type="paragraph" w:styleId="Index6">
    <w:name w:val="index 6"/>
    <w:basedOn w:val="Normal"/>
    <w:next w:val="Normal"/>
    <w:semiHidden/>
    <w:rsid w:val="00776FAF"/>
    <w:pPr>
      <w:ind w:left="1702" w:hanging="284"/>
    </w:pPr>
  </w:style>
  <w:style w:type="paragraph" w:styleId="Index5">
    <w:name w:val="index 5"/>
    <w:basedOn w:val="Normal"/>
    <w:next w:val="Normal"/>
    <w:semiHidden/>
    <w:rsid w:val="00776FAF"/>
    <w:pPr>
      <w:ind w:left="1418" w:hanging="284"/>
    </w:pPr>
  </w:style>
  <w:style w:type="paragraph" w:styleId="Index7">
    <w:name w:val="index 7"/>
    <w:basedOn w:val="Normal"/>
    <w:next w:val="Normal"/>
    <w:semiHidden/>
    <w:rsid w:val="00776FAF"/>
    <w:pPr>
      <w:ind w:left="1985" w:hanging="284"/>
    </w:pPr>
  </w:style>
  <w:style w:type="paragraph" w:styleId="Index8">
    <w:name w:val="index 8"/>
    <w:basedOn w:val="Normal"/>
    <w:next w:val="Normal"/>
    <w:semiHidden/>
    <w:rsid w:val="00776FAF"/>
    <w:pPr>
      <w:ind w:left="2269" w:hanging="284"/>
    </w:pPr>
  </w:style>
  <w:style w:type="paragraph" w:styleId="Index9">
    <w:name w:val="index 9"/>
    <w:basedOn w:val="Normal"/>
    <w:next w:val="Normal"/>
    <w:semiHidden/>
    <w:rsid w:val="00776FAF"/>
    <w:pPr>
      <w:ind w:left="2552" w:hanging="284"/>
    </w:pPr>
  </w:style>
  <w:style w:type="paragraph" w:styleId="TOC2">
    <w:name w:val="toc 2"/>
    <w:basedOn w:val="Normal"/>
    <w:next w:val="Normal"/>
    <w:semiHidden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6FAF"/>
    <w:pPr>
      <w:ind w:left="851"/>
    </w:pPr>
  </w:style>
  <w:style w:type="paragraph" w:styleId="TOC5">
    <w:name w:val="toc 5"/>
    <w:basedOn w:val="Normal"/>
    <w:next w:val="Normal"/>
    <w:semiHidden/>
    <w:rsid w:val="00776FAF"/>
    <w:pPr>
      <w:ind w:left="1134"/>
    </w:pPr>
  </w:style>
  <w:style w:type="paragraph" w:styleId="TOC6">
    <w:name w:val="toc 6"/>
    <w:basedOn w:val="Normal"/>
    <w:next w:val="Normal"/>
    <w:semiHidden/>
    <w:rsid w:val="00776FAF"/>
    <w:pPr>
      <w:ind w:left="1418"/>
    </w:pPr>
  </w:style>
  <w:style w:type="paragraph" w:styleId="TOC7">
    <w:name w:val="toc 7"/>
    <w:basedOn w:val="Normal"/>
    <w:next w:val="Normal"/>
    <w:semiHidden/>
    <w:rsid w:val="00776FAF"/>
    <w:pPr>
      <w:ind w:left="1701"/>
    </w:pPr>
  </w:style>
  <w:style w:type="paragraph" w:styleId="TOC8">
    <w:name w:val="toc 8"/>
    <w:basedOn w:val="Normal"/>
    <w:next w:val="Normal"/>
    <w:semiHidden/>
    <w:rsid w:val="00776FAF"/>
    <w:pPr>
      <w:ind w:left="1985"/>
    </w:pPr>
  </w:style>
  <w:style w:type="paragraph" w:styleId="TOC9">
    <w:name w:val="toc 9"/>
    <w:basedOn w:val="Normal"/>
    <w:next w:val="Normal"/>
    <w:semiHidden/>
    <w:rsid w:val="00776FAF"/>
    <w:pPr>
      <w:ind w:left="2268"/>
    </w:pPr>
  </w:style>
  <w:style w:type="paragraph" w:styleId="TableofFigures">
    <w:name w:val="table of figures"/>
    <w:basedOn w:val="Normal"/>
    <w:next w:val="Normal"/>
    <w:semiHidden/>
    <w:rsid w:val="00776FAF"/>
    <w:pPr>
      <w:ind w:left="567" w:hanging="567"/>
    </w:pPr>
  </w:style>
  <w:style w:type="paragraph" w:styleId="ListBullet5">
    <w:name w:val="List Bullet 5"/>
    <w:basedOn w:val="Normal"/>
    <w:rsid w:val="00776FA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776FAF"/>
    <w:pPr>
      <w:spacing w:after="120"/>
    </w:pPr>
  </w:style>
  <w:style w:type="paragraph" w:styleId="BodyTextFirstIndent">
    <w:name w:val="Body Text First Indent"/>
    <w:basedOn w:val="BodyText"/>
    <w:rsid w:val="00776FAF"/>
    <w:pPr>
      <w:ind w:firstLine="284"/>
    </w:pPr>
  </w:style>
  <w:style w:type="paragraph" w:styleId="BodyTextIndent">
    <w:name w:val="Body Text Indent"/>
    <w:basedOn w:val="Normal"/>
    <w:rsid w:val="00776FAF"/>
    <w:pPr>
      <w:spacing w:after="120"/>
      <w:ind w:left="283"/>
    </w:pPr>
  </w:style>
  <w:style w:type="paragraph" w:styleId="BodyTextFirstIndent2">
    <w:name w:val="Body Text First Indent 2"/>
    <w:basedOn w:val="BodyTextIndent"/>
    <w:rsid w:val="00776FAF"/>
    <w:pPr>
      <w:ind w:left="284" w:firstLine="284"/>
    </w:pPr>
  </w:style>
  <w:style w:type="character" w:styleId="Strong">
    <w:name w:val="Strong"/>
    <w:basedOn w:val="DefaultParagraphFont"/>
    <w:qFormat/>
    <w:rsid w:val="00776FA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6FA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6FA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776FA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6FA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6FA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6FA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6FA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6FAF"/>
    <w:pPr>
      <w:framePr w:h="1054" w:wrap="around" w:y="5920"/>
    </w:pPr>
  </w:style>
  <w:style w:type="paragraph" w:customStyle="1" w:styleId="ReportHeading3">
    <w:name w:val="ReportHeading3"/>
    <w:basedOn w:val="ReportHeading2"/>
    <w:rsid w:val="00776FAF"/>
    <w:pPr>
      <w:framePr w:h="443" w:wrap="around" w:y="8223"/>
    </w:pPr>
  </w:style>
  <w:style w:type="paragraph" w:customStyle="1" w:styleId="a">
    <w:name w:val="¢éÍ¤ÇÒÁ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6FA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6FA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6FA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6FA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6FA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6FA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776FAF"/>
  </w:style>
  <w:style w:type="paragraph" w:customStyle="1" w:styleId="3">
    <w:name w:val="µÒÃÒ§3ªèÍ§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776F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2202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</dc:creator>
  <cp:lastModifiedBy>wb</cp:lastModifiedBy>
  <cp:revision>52</cp:revision>
  <cp:lastPrinted>2019-05-07T11:51:00Z</cp:lastPrinted>
  <dcterms:created xsi:type="dcterms:W3CDTF">2015-11-20T05:48:00Z</dcterms:created>
  <dcterms:modified xsi:type="dcterms:W3CDTF">2019-08-06T07:33:00Z</dcterms:modified>
</cp:coreProperties>
</file>