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C9FA5" w14:textId="77777777" w:rsidR="00DB308D" w:rsidRDefault="00DB308D" w:rsidP="004C2111">
      <w:pPr>
        <w:pStyle w:val="Reference"/>
      </w:pPr>
      <w:bookmarkStart w:id="1" w:name="_GoBack"/>
      <w:bookmarkEnd w:id="1"/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11BC23F" w:rsidR="00734D83" w:rsidRDefault="00734D83" w:rsidP="00883BD8">
      <w:pPr>
        <w:pStyle w:val="BodyText"/>
        <w:rPr>
          <w:rFonts w:cstheme="minorBidi"/>
          <w:lang w:bidi="th-TH"/>
        </w:rPr>
      </w:pPr>
    </w:p>
    <w:p w14:paraId="50F7E94A" w14:textId="77777777" w:rsidR="00D371E9" w:rsidRDefault="00D371E9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7EB08D12" w14:textId="4C251FE9" w:rsidR="005A47A9" w:rsidRPr="007C2D33" w:rsidRDefault="005A47A9" w:rsidP="005A47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5A47A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รับเบอร์</w:t>
      </w:r>
      <w:r w:rsidRPr="005A47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79035E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7903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035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79035E">
        <w:rPr>
          <w:rFonts w:ascii="Browallia New" w:hAnsi="Browallia New" w:cs="Browallia New"/>
          <w:sz w:val="28"/>
          <w:szCs w:val="28"/>
          <w:lang w:bidi="th-TH"/>
        </w:rPr>
        <w:t>3</w:t>
      </w:r>
      <w:r w:rsidR="0079035E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7903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="0079035E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035E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7903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79035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669581E" w14:textId="77777777" w:rsidR="005A47A9" w:rsidRPr="00F01358" w:rsidRDefault="005A47A9" w:rsidP="005A47A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2E27DB" w14:textId="67FF9C0E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2C297" w14:textId="4FFD6833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9350A2" w14:textId="79892419" w:rsidR="00052579" w:rsidRDefault="0005257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3ADDB4" w14:textId="7657F75D" w:rsidR="00052579" w:rsidRDefault="0005257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B994BC" w14:textId="158BC425" w:rsidR="00052579" w:rsidRDefault="0005257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F07CBC" w14:textId="77777777" w:rsidR="00052579" w:rsidRDefault="0005257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8831E9" w14:textId="41EF9ED2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6489FB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C7B71D" w14:textId="77777777" w:rsidR="005A47A9" w:rsidRPr="00487E39" w:rsidRDefault="005A47A9" w:rsidP="005A47A9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B36E763" w14:textId="1457A0CD" w:rsidR="00CB533E" w:rsidRDefault="00CB533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A8FA0D" w14:textId="0A8EBC54" w:rsidR="00CB533E" w:rsidRPr="005C773B" w:rsidRDefault="00123ED7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C773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20DBA7FA" w14:textId="25C7E3E9" w:rsidR="00123ED7" w:rsidRPr="005C773B" w:rsidRDefault="00123ED7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7F1D11" w14:textId="47E6C8A0" w:rsidR="00123ED7" w:rsidRPr="005C773B" w:rsidRDefault="00123ED7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C773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 ข้อ </w:t>
      </w:r>
      <w:r w:rsidRPr="005C773B">
        <w:rPr>
          <w:rFonts w:ascii="Browallia New" w:hAnsi="Browallia New" w:cs="Browallia New"/>
          <w:sz w:val="28"/>
          <w:szCs w:val="28"/>
          <w:lang w:val="en-US" w:bidi="th-TH"/>
        </w:rPr>
        <w:t xml:space="preserve">5 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ว่าบริษัทได้ปรับมูลค่ายุติธรรมใหม่ สำหรับสินทรัพย์ที่ระบุได้ที่ได้มา และหนี้สินที่รับมา ณ วันซื้อธุรกิจของบริษัทย่อย ดังนั้น</w:t>
      </w:r>
      <w:r w:rsidR="00A61ED0" w:rsidRPr="005C773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งบการเงินรวมสำหรับงวดสามเดือน</w:t>
      </w:r>
      <w:r w:rsid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และหกเดือน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สิ้นสุดวันที่ </w:t>
      </w:r>
      <w:r w:rsidRPr="005C773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5C773B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C773B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ที่แสดงเป็นข้อมูลเปรียบเทียบได้มีการปรับปรุงใหม่เรียบร้อยแล้ว ทั้งนี้ข้าพเจ้ามิได้ให้ข้อสรุปอย่างมีเงื่อนไขในเรื่องนี้</w:t>
      </w:r>
    </w:p>
    <w:p w14:paraId="7D1A1BA8" w14:textId="6DA3EEE5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510B290" w14:textId="2C9F2364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1D8E70" w14:textId="38EE5A18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9C49C2" w14:textId="77777777" w:rsidR="00AE0190" w:rsidRPr="006D2172" w:rsidRDefault="00AE0190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7AC76EA" w14:textId="09D55E60" w:rsidR="00F3252B" w:rsidRPr="006D2172" w:rsidRDefault="00BA050D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A050D">
        <w:rPr>
          <w:rFonts w:ascii="Browallia New" w:hAnsi="Browallia New" w:cs="Browallia New"/>
          <w:sz w:val="28"/>
          <w:szCs w:val="28"/>
          <w:lang w:val="en-US" w:bidi="th-TH"/>
        </w:rPr>
        <w:t xml:space="preserve">8 </w:t>
      </w:r>
      <w:r w:rsidRPr="00BA050D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="00304ADA" w:rsidRPr="00BA050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371E9" w:rsidRPr="00BA050D">
        <w:rPr>
          <w:rFonts w:ascii="Browallia New" w:hAnsi="Browallia New" w:cs="Browallia New"/>
          <w:sz w:val="28"/>
          <w:szCs w:val="28"/>
          <w:lang w:val="en-US"/>
        </w:rPr>
        <w:t>2562</w:t>
      </w:r>
    </w:p>
    <w:p w14:paraId="1E5AB0DF" w14:textId="77777777" w:rsidR="006932D7" w:rsidRPr="00B43C45" w:rsidRDefault="006932D7" w:rsidP="00AE0190">
      <w:pPr>
        <w:spacing w:after="0" w:line="240" w:lineRule="auto"/>
        <w:jc w:val="thaiDistribute"/>
        <w:rPr>
          <w:rFonts w:ascii="Arial" w:hAnsi="Arial"/>
          <w:sz w:val="19"/>
          <w:szCs w:val="19"/>
        </w:rPr>
      </w:pP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627A8728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C4E26" w14:textId="77777777" w:rsidR="0079035E" w:rsidRDefault="0079035E">
      <w:r>
        <w:separator/>
      </w:r>
    </w:p>
  </w:endnote>
  <w:endnote w:type="continuationSeparator" w:id="0">
    <w:p w14:paraId="291369B9" w14:textId="77777777" w:rsidR="0079035E" w:rsidRDefault="0079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38ED3" w14:textId="77777777" w:rsidR="0079035E" w:rsidRDefault="0079035E">
      <w:bookmarkStart w:id="0" w:name="_Hlk482348182"/>
      <w:bookmarkEnd w:id="0"/>
      <w:r>
        <w:separator/>
      </w:r>
    </w:p>
  </w:footnote>
  <w:footnote w:type="continuationSeparator" w:id="0">
    <w:p w14:paraId="79D4A31B" w14:textId="77777777" w:rsidR="0079035E" w:rsidRDefault="00790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80FC7" w14:textId="21E4C4C4" w:rsidR="0079035E" w:rsidRDefault="0079035E" w:rsidP="00D96128">
    <w:pPr>
      <w:pStyle w:val="Header"/>
      <w:jc w:val="right"/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448A5" w14:textId="77777777" w:rsidR="0079035E" w:rsidRDefault="0079035E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5CA1D79F" w:rsidR="0079035E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ข้อมูลทางการเงินระหว่างกาลของ</w:t>
    </w:r>
  </w:p>
  <w:p w14:paraId="6EE46DA1" w14:textId="39132FDD" w:rsidR="0079035E" w:rsidRPr="006932D7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5D91B3D4" w:rsidR="0079035E" w:rsidRDefault="0079035E" w:rsidP="00D15EA5">
    <w:pPr>
      <w:pStyle w:val="Header"/>
    </w:pPr>
    <w:bookmarkStart w:id="2" w:name="Footer3_tbl"/>
    <w:bookmarkEnd w:id="2"/>
  </w:p>
  <w:p w14:paraId="025EF6AD" w14:textId="28C180C8" w:rsidR="0079035E" w:rsidRDefault="0079035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62B0"/>
    <w:rsid w:val="0003023B"/>
    <w:rsid w:val="00031D17"/>
    <w:rsid w:val="00044ACE"/>
    <w:rsid w:val="0004550E"/>
    <w:rsid w:val="00052579"/>
    <w:rsid w:val="00052614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5BAB"/>
    <w:rsid w:val="000B65E3"/>
    <w:rsid w:val="000B7090"/>
    <w:rsid w:val="000C6440"/>
    <w:rsid w:val="000E52CE"/>
    <w:rsid w:val="000F3AAB"/>
    <w:rsid w:val="000F6E25"/>
    <w:rsid w:val="001011DF"/>
    <w:rsid w:val="00112B69"/>
    <w:rsid w:val="001218E7"/>
    <w:rsid w:val="00123ED7"/>
    <w:rsid w:val="001316D3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3A7E"/>
    <w:rsid w:val="001B7388"/>
    <w:rsid w:val="001D202B"/>
    <w:rsid w:val="001D2302"/>
    <w:rsid w:val="001D7BB3"/>
    <w:rsid w:val="001E12A6"/>
    <w:rsid w:val="001E498F"/>
    <w:rsid w:val="00214C9B"/>
    <w:rsid w:val="0022518C"/>
    <w:rsid w:val="00237A7E"/>
    <w:rsid w:val="00241F16"/>
    <w:rsid w:val="0024316F"/>
    <w:rsid w:val="00247969"/>
    <w:rsid w:val="0026182A"/>
    <w:rsid w:val="00263C03"/>
    <w:rsid w:val="00277EBE"/>
    <w:rsid w:val="002838FB"/>
    <w:rsid w:val="00285249"/>
    <w:rsid w:val="002A252E"/>
    <w:rsid w:val="002B0883"/>
    <w:rsid w:val="002B5A4A"/>
    <w:rsid w:val="002C5D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84904"/>
    <w:rsid w:val="00387A6A"/>
    <w:rsid w:val="00393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70FA"/>
    <w:rsid w:val="0052186A"/>
    <w:rsid w:val="005321DA"/>
    <w:rsid w:val="005456E5"/>
    <w:rsid w:val="00547541"/>
    <w:rsid w:val="00551365"/>
    <w:rsid w:val="005627FF"/>
    <w:rsid w:val="00566B57"/>
    <w:rsid w:val="00577D61"/>
    <w:rsid w:val="005822AC"/>
    <w:rsid w:val="005A47A9"/>
    <w:rsid w:val="005B405A"/>
    <w:rsid w:val="005C2CCB"/>
    <w:rsid w:val="005C6479"/>
    <w:rsid w:val="005C69FD"/>
    <w:rsid w:val="005C773B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051C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7608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D41A1"/>
    <w:rsid w:val="007E156E"/>
    <w:rsid w:val="008033D0"/>
    <w:rsid w:val="00803FB6"/>
    <w:rsid w:val="008059EF"/>
    <w:rsid w:val="008128F7"/>
    <w:rsid w:val="00812938"/>
    <w:rsid w:val="008273CA"/>
    <w:rsid w:val="00827B71"/>
    <w:rsid w:val="00830DAC"/>
    <w:rsid w:val="0083134C"/>
    <w:rsid w:val="00832F51"/>
    <w:rsid w:val="00843100"/>
    <w:rsid w:val="00847054"/>
    <w:rsid w:val="00850F25"/>
    <w:rsid w:val="008534AA"/>
    <w:rsid w:val="0087166E"/>
    <w:rsid w:val="008719C2"/>
    <w:rsid w:val="00883BD8"/>
    <w:rsid w:val="00884FF7"/>
    <w:rsid w:val="00894ACE"/>
    <w:rsid w:val="00897E5A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440FF"/>
    <w:rsid w:val="00957E70"/>
    <w:rsid w:val="00965706"/>
    <w:rsid w:val="00970DAB"/>
    <w:rsid w:val="0097321D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1ED0"/>
    <w:rsid w:val="00A6337E"/>
    <w:rsid w:val="00A66F91"/>
    <w:rsid w:val="00A66FB8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952"/>
    <w:rsid w:val="00B40D67"/>
    <w:rsid w:val="00B43C45"/>
    <w:rsid w:val="00B55EE8"/>
    <w:rsid w:val="00B56E6C"/>
    <w:rsid w:val="00B63D0E"/>
    <w:rsid w:val="00B83039"/>
    <w:rsid w:val="00B85FE0"/>
    <w:rsid w:val="00BA050D"/>
    <w:rsid w:val="00BA5B00"/>
    <w:rsid w:val="00BB09AD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4ED5"/>
    <w:rsid w:val="00BF5E73"/>
    <w:rsid w:val="00C01D7B"/>
    <w:rsid w:val="00C06939"/>
    <w:rsid w:val="00C21E3B"/>
    <w:rsid w:val="00C322FD"/>
    <w:rsid w:val="00C35B1A"/>
    <w:rsid w:val="00C41C7D"/>
    <w:rsid w:val="00C63023"/>
    <w:rsid w:val="00C63743"/>
    <w:rsid w:val="00C7450C"/>
    <w:rsid w:val="00C76C6C"/>
    <w:rsid w:val="00C76E31"/>
    <w:rsid w:val="00C80EC5"/>
    <w:rsid w:val="00C86BB9"/>
    <w:rsid w:val="00C8772C"/>
    <w:rsid w:val="00CA43FD"/>
    <w:rsid w:val="00CB18EB"/>
    <w:rsid w:val="00CB441E"/>
    <w:rsid w:val="00CB533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371E9"/>
    <w:rsid w:val="00D430AD"/>
    <w:rsid w:val="00D460E7"/>
    <w:rsid w:val="00D63ABC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460F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57FB7"/>
    <w:rsid w:val="00E62754"/>
    <w:rsid w:val="00E64D2D"/>
    <w:rsid w:val="00E726FD"/>
    <w:rsid w:val="00E86B53"/>
    <w:rsid w:val="00E9110B"/>
    <w:rsid w:val="00EA2B6F"/>
    <w:rsid w:val="00EB3478"/>
    <w:rsid w:val="00EB4B39"/>
    <w:rsid w:val="00EB6FE3"/>
    <w:rsid w:val="00EE0F65"/>
    <w:rsid w:val="00F246A1"/>
    <w:rsid w:val="00F3171B"/>
    <w:rsid w:val="00F3252B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4" ma:contentTypeDescription="Create a new document." ma:contentTypeScope="" ma:versionID="75d6ec5805f6751afa7577569f1b002a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ceb91aec074440f9c46ac2b5d14fa56b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67802-A80D-4AF2-AEAE-BB33A7D3FCB2}">
  <ds:schemaRefs>
    <ds:schemaRef ds:uri="http://schemas.microsoft.com/office/2006/documentManagement/types"/>
    <ds:schemaRef ds:uri="http://schemas.microsoft.com/office/infopath/2007/PartnerControls"/>
    <ds:schemaRef ds:uri="01fc5384-9ea9-4532-aa2e-50cca479ed97"/>
    <ds:schemaRef ds:uri="http://purl.org/dc/elements/1.1/"/>
    <ds:schemaRef ds:uri="http://schemas.microsoft.com/office/2006/metadata/properties"/>
    <ds:schemaRef ds:uri="89a823fe-7c72-45e2-a22a-edef43905ace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7EF74-A6AC-4357-AB6E-72B096C45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42E924-08CE-477B-B7BA-F8F3DCF9F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411</Words>
  <Characters>1623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6</cp:revision>
  <cp:lastPrinted>2018-05-14T07:19:00Z</cp:lastPrinted>
  <dcterms:created xsi:type="dcterms:W3CDTF">2019-07-31T11:52:00Z</dcterms:created>
  <dcterms:modified xsi:type="dcterms:W3CDTF">2019-08-08T04:54:00Z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