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24C" w:rsidRPr="00A415EF" w:rsidRDefault="00D1424C" w:rsidP="00D1424C">
      <w:pPr>
        <w:spacing w:line="240" w:lineRule="atLeast"/>
        <w:rPr>
          <w:rFonts w:cs="Cordia New"/>
          <w:b/>
          <w:bCs/>
          <w:szCs w:val="28"/>
          <w:cs/>
          <w:lang w:val="en-US" w:bidi="th-TH"/>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rFonts w:cs="Cordia New"/>
          <w:b/>
          <w:bCs/>
          <w:szCs w:val="28"/>
          <w:cs/>
          <w:lang w:bidi="th-TH"/>
        </w:rPr>
      </w:pPr>
    </w:p>
    <w:p w:rsidR="00D1424C" w:rsidRDefault="00D1424C" w:rsidP="00D1424C">
      <w:pPr>
        <w:spacing w:line="240" w:lineRule="atLeast"/>
        <w:rPr>
          <w:rFonts w:cs="Cordia New"/>
          <w:b/>
          <w:bCs/>
          <w:szCs w:val="28"/>
          <w:lang w:bidi="th-TH"/>
        </w:rPr>
      </w:pPr>
    </w:p>
    <w:p w:rsidR="00D1424C" w:rsidRPr="008F4B69" w:rsidRDefault="00D1424C" w:rsidP="00D1424C">
      <w:pPr>
        <w:pStyle w:val="Heading3"/>
        <w:rPr>
          <w:lang w:val="en-US" w:bidi="th-TH"/>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Default="00D1424C" w:rsidP="00D1424C">
      <w:pPr>
        <w:spacing w:line="240" w:lineRule="atLeast"/>
        <w:rPr>
          <w:b/>
          <w:bCs/>
          <w:szCs w:val="22"/>
        </w:rPr>
      </w:pPr>
    </w:p>
    <w:p w:rsidR="00D1424C" w:rsidRPr="00FA1495" w:rsidRDefault="00D1424C" w:rsidP="00D1424C">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y</w:t>
      </w:r>
    </w:p>
    <w:p w:rsidR="00D1424C" w:rsidRPr="00FA1495" w:rsidRDefault="00D1424C" w:rsidP="00D1424C">
      <w:pPr>
        <w:spacing w:line="240" w:lineRule="atLeast"/>
        <w:jc w:val="center"/>
        <w:rPr>
          <w:sz w:val="36"/>
          <w:szCs w:val="36"/>
        </w:rPr>
      </w:pPr>
    </w:p>
    <w:p w:rsidR="00D1424C" w:rsidRPr="00FA1495" w:rsidRDefault="00F12316" w:rsidP="00D1424C">
      <w:pPr>
        <w:pStyle w:val="CoverTitle"/>
        <w:spacing w:line="240" w:lineRule="atLeast"/>
        <w:jc w:val="center"/>
        <w:rPr>
          <w:spacing w:val="-3"/>
          <w:szCs w:val="36"/>
        </w:rPr>
      </w:pPr>
      <w:r>
        <w:rPr>
          <w:rFonts w:cs="Angsana New"/>
          <w:spacing w:val="-3"/>
          <w:szCs w:val="45"/>
          <w:lang w:val="en-US" w:bidi="th-TH"/>
        </w:rPr>
        <w:t xml:space="preserve">Condensed </w:t>
      </w:r>
      <w:r w:rsidR="00D1424C" w:rsidRPr="00FA1495">
        <w:rPr>
          <w:spacing w:val="-3"/>
          <w:szCs w:val="36"/>
        </w:rPr>
        <w:t>Interim financial statements</w:t>
      </w:r>
    </w:p>
    <w:p w:rsidR="006A2068" w:rsidRPr="003C6F56" w:rsidRDefault="006A2068" w:rsidP="006A2068">
      <w:pPr>
        <w:spacing w:line="240" w:lineRule="atLeast"/>
        <w:jc w:val="center"/>
        <w:rPr>
          <w:sz w:val="36"/>
          <w:szCs w:val="36"/>
        </w:rPr>
      </w:pPr>
      <w:r w:rsidRPr="003C6F56">
        <w:rPr>
          <w:sz w:val="36"/>
          <w:szCs w:val="36"/>
        </w:rPr>
        <w:t>for the three-month and six-month periods ended</w:t>
      </w:r>
    </w:p>
    <w:p w:rsidR="00D1424C" w:rsidRPr="00FA1495" w:rsidRDefault="006A2068" w:rsidP="006A2068">
      <w:pPr>
        <w:spacing w:line="240" w:lineRule="atLeast"/>
        <w:jc w:val="center"/>
        <w:rPr>
          <w:sz w:val="36"/>
          <w:szCs w:val="36"/>
        </w:rPr>
      </w:pPr>
      <w:r w:rsidRPr="003C6F56">
        <w:rPr>
          <w:sz w:val="36"/>
          <w:szCs w:val="36"/>
        </w:rPr>
        <w:t xml:space="preserve">30 June </w:t>
      </w:r>
      <w:r w:rsidR="00D1424C">
        <w:rPr>
          <w:sz w:val="36"/>
          <w:szCs w:val="36"/>
        </w:rPr>
        <w:t>2019</w:t>
      </w:r>
    </w:p>
    <w:p w:rsidR="00D1424C" w:rsidRPr="00393281" w:rsidRDefault="00D1424C" w:rsidP="00D1424C">
      <w:pPr>
        <w:shd w:val="clear" w:color="auto" w:fill="FFFFFF"/>
        <w:spacing w:line="240" w:lineRule="atLeast"/>
        <w:jc w:val="center"/>
        <w:rPr>
          <w:sz w:val="36"/>
          <w:szCs w:val="36"/>
          <w:lang w:val="en-US"/>
        </w:rPr>
      </w:pPr>
      <w:r w:rsidRPr="00FA1495">
        <w:rPr>
          <w:sz w:val="36"/>
          <w:szCs w:val="36"/>
        </w:rPr>
        <w:t>and</w:t>
      </w:r>
    </w:p>
    <w:p w:rsidR="00D1424C" w:rsidRPr="00FA1495" w:rsidRDefault="00D1424C" w:rsidP="00D1424C">
      <w:pPr>
        <w:spacing w:line="240" w:lineRule="atLeast"/>
        <w:jc w:val="center"/>
        <w:rPr>
          <w:rFonts w:cs="Cordia New"/>
          <w:spacing w:val="-3"/>
          <w:sz w:val="36"/>
          <w:szCs w:val="45"/>
          <w:lang w:bidi="th-TH"/>
        </w:rPr>
      </w:pPr>
      <w:r w:rsidRPr="00FA1495">
        <w:rPr>
          <w:spacing w:val="-3"/>
          <w:sz w:val="36"/>
          <w:szCs w:val="36"/>
        </w:rPr>
        <w:t xml:space="preserve">Independent auditor’s </w:t>
      </w:r>
      <w:r w:rsidR="0015083C">
        <w:rPr>
          <w:spacing w:val="-3"/>
          <w:sz w:val="36"/>
          <w:szCs w:val="36"/>
        </w:rPr>
        <w:t xml:space="preserve">review </w:t>
      </w:r>
      <w:r w:rsidRPr="00FA1495">
        <w:rPr>
          <w:spacing w:val="-3"/>
          <w:sz w:val="36"/>
          <w:szCs w:val="36"/>
        </w:rPr>
        <w:t xml:space="preserve">report </w:t>
      </w:r>
    </w:p>
    <w:p w:rsidR="00D1424C" w:rsidRDefault="00D1424C" w:rsidP="00D1424C">
      <w:pPr>
        <w:pStyle w:val="acctmainheading"/>
        <w:tabs>
          <w:tab w:val="left" w:pos="7810"/>
        </w:tabs>
        <w:spacing w:after="0" w:line="240" w:lineRule="atLeast"/>
        <w:outlineLvl w:val="0"/>
        <w:rPr>
          <w:rFonts w:cs="Cordia New"/>
          <w:lang w:bidi="th-TH"/>
        </w:rPr>
      </w:pPr>
    </w:p>
    <w:p w:rsidR="00D1424C" w:rsidRDefault="00D1424C" w:rsidP="00D1424C">
      <w:pPr>
        <w:pStyle w:val="acctmainheading"/>
        <w:tabs>
          <w:tab w:val="left" w:pos="7810"/>
        </w:tabs>
        <w:spacing w:after="0" w:line="240" w:lineRule="atLeast"/>
        <w:outlineLvl w:val="0"/>
        <w:rPr>
          <w:rFonts w:cs="Cordia New"/>
          <w:lang w:bidi="th-TH"/>
        </w:rPr>
      </w:pPr>
    </w:p>
    <w:p w:rsidR="00D1424C" w:rsidRDefault="00D1424C" w:rsidP="00D1424C">
      <w:pPr>
        <w:pStyle w:val="acctmainheading"/>
        <w:tabs>
          <w:tab w:val="left" w:pos="7810"/>
        </w:tabs>
        <w:spacing w:after="0" w:line="240" w:lineRule="atLeast"/>
        <w:outlineLvl w:val="0"/>
        <w:rPr>
          <w:rFonts w:cs="Cordia New"/>
          <w:lang w:bidi="th-TH"/>
        </w:rPr>
      </w:pPr>
    </w:p>
    <w:p w:rsidR="00D1424C" w:rsidRDefault="00D1424C" w:rsidP="00D1424C">
      <w:pPr>
        <w:pStyle w:val="acctmainheading"/>
        <w:tabs>
          <w:tab w:val="left" w:pos="7810"/>
        </w:tabs>
        <w:spacing w:after="0" w:line="240" w:lineRule="atLeast"/>
        <w:outlineLvl w:val="0"/>
        <w:rPr>
          <w:rFonts w:cs="Cordia New"/>
          <w:lang w:bidi="th-TH"/>
        </w:rPr>
      </w:pPr>
    </w:p>
    <w:p w:rsidR="00D1424C" w:rsidRPr="00FA1495" w:rsidRDefault="00D1424C" w:rsidP="00D1424C">
      <w:pPr>
        <w:pStyle w:val="acctmainheading"/>
        <w:tabs>
          <w:tab w:val="left" w:pos="7810"/>
        </w:tabs>
        <w:spacing w:after="0" w:line="240" w:lineRule="atLeast"/>
        <w:outlineLvl w:val="0"/>
        <w:rPr>
          <w:rFonts w:cs="Cordia New"/>
          <w:cs/>
          <w:lang w:bidi="th-TH"/>
        </w:rPr>
        <w:sectPr w:rsidR="00D1424C" w:rsidRPr="00FA1495" w:rsidSect="0096313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p>
    <w:p w:rsidR="00D1424C" w:rsidRPr="00FA1495" w:rsidRDefault="00D1424C" w:rsidP="00D1424C">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rsidR="00D1424C" w:rsidRPr="00FA1495" w:rsidRDefault="00D1424C" w:rsidP="00D1424C">
      <w:pPr>
        <w:pStyle w:val="acctmainheading"/>
        <w:tabs>
          <w:tab w:val="left" w:pos="7810"/>
        </w:tabs>
        <w:spacing w:after="0" w:line="240" w:lineRule="atLeast"/>
        <w:outlineLvl w:val="0"/>
        <w:rPr>
          <w:sz w:val="24"/>
          <w:szCs w:val="24"/>
        </w:rPr>
      </w:pPr>
    </w:p>
    <w:p w:rsidR="00D1424C" w:rsidRPr="00FA1495" w:rsidRDefault="00D1424C" w:rsidP="00D1424C">
      <w:pPr>
        <w:pStyle w:val="acctmainheading"/>
        <w:tabs>
          <w:tab w:val="left" w:pos="7810"/>
        </w:tabs>
        <w:spacing w:after="0" w:line="240" w:lineRule="atLeast"/>
        <w:outlineLvl w:val="0"/>
        <w:rPr>
          <w:sz w:val="24"/>
          <w:szCs w:val="24"/>
        </w:rPr>
      </w:pPr>
    </w:p>
    <w:p w:rsidR="00D1424C" w:rsidRPr="00FA1495" w:rsidRDefault="00D1424C" w:rsidP="00D1424C">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rsidR="00D1424C" w:rsidRPr="00FA1495" w:rsidRDefault="00D1424C" w:rsidP="00D1424C">
      <w:pPr>
        <w:jc w:val="both"/>
        <w:rPr>
          <w:rFonts w:cs="Angsana New"/>
          <w:szCs w:val="22"/>
          <w:lang w:bidi="th-TH"/>
        </w:rPr>
      </w:pPr>
    </w:p>
    <w:p w:rsidR="00D1424C" w:rsidRPr="00FA1495" w:rsidRDefault="00D1424C" w:rsidP="00D1424C">
      <w:pPr>
        <w:jc w:val="both"/>
        <w:rPr>
          <w:rFonts w:cs="Angsana New"/>
          <w:szCs w:val="22"/>
          <w:lang w:bidi="th-TH"/>
        </w:rPr>
      </w:pPr>
    </w:p>
    <w:p w:rsidR="00D1424C" w:rsidRPr="00FA1495" w:rsidRDefault="006A2068" w:rsidP="00D1424C">
      <w:pPr>
        <w:tabs>
          <w:tab w:val="left" w:pos="2160"/>
        </w:tabs>
        <w:jc w:val="thaiDistribute"/>
        <w:rPr>
          <w:rFonts w:cs="Cordia New"/>
          <w:szCs w:val="28"/>
          <w:lang w:bidi="th-TH"/>
        </w:rPr>
      </w:pPr>
      <w:r w:rsidRPr="003C6F56">
        <w:rPr>
          <w:szCs w:val="22"/>
          <w:lang w:bidi="th-TH"/>
        </w:rPr>
        <w:t xml:space="preserve">I have reviewed the accompanying consolidated and separate statements of financial position of </w:t>
      </w:r>
      <w:r w:rsidRPr="003C6F56">
        <w:rPr>
          <w:szCs w:val="22"/>
        </w:rPr>
        <w:t>Nation Broadcasting Corporation</w:t>
      </w:r>
      <w:r w:rsidRPr="003C6F56">
        <w:rPr>
          <w:szCs w:val="22"/>
          <w:lang w:bidi="th-TH"/>
        </w:rPr>
        <w:t xml:space="preserve"> Public Company Limited and its subsidiar</w:t>
      </w:r>
      <w:r>
        <w:rPr>
          <w:szCs w:val="22"/>
          <w:lang w:bidi="th-TH"/>
        </w:rPr>
        <w:t>y</w:t>
      </w:r>
      <w:r w:rsidRPr="003C6F56">
        <w:rPr>
          <w:szCs w:val="22"/>
          <w:lang w:bidi="th-TH"/>
        </w:rPr>
        <w:t xml:space="preserve">, and of </w:t>
      </w:r>
      <w:r w:rsidRPr="003C6F56">
        <w:rPr>
          <w:szCs w:val="22"/>
        </w:rPr>
        <w:t xml:space="preserve">Nation Broadcasting Corporation </w:t>
      </w:r>
      <w:r w:rsidRPr="003C6F56">
        <w:rPr>
          <w:szCs w:val="22"/>
          <w:lang w:bidi="th-TH"/>
        </w:rPr>
        <w:t>Public Company Limited, respectively, as at 30 June 201</w:t>
      </w:r>
      <w:r w:rsidR="00D17032">
        <w:rPr>
          <w:szCs w:val="22"/>
          <w:lang w:bidi="th-TH"/>
        </w:rPr>
        <w:t>9</w:t>
      </w:r>
      <w:r w:rsidRPr="003C6F56">
        <w:rPr>
          <w:szCs w:val="22"/>
          <w:lang w:bidi="th-TH"/>
        </w:rPr>
        <w:t>; the consolidated and separate statements of comprehensive income</w:t>
      </w:r>
      <w:r w:rsidRPr="003C6F56">
        <w:rPr>
          <w:szCs w:val="22"/>
          <w:cs/>
          <w:lang w:bidi="th-TH"/>
        </w:rPr>
        <w:t xml:space="preserve"> </w:t>
      </w:r>
      <w:r w:rsidRPr="003C6F56">
        <w:rPr>
          <w:szCs w:val="22"/>
          <w:lang w:val="en-US" w:bidi="th-TH"/>
        </w:rPr>
        <w:t xml:space="preserve">for the </w:t>
      </w:r>
      <w:r w:rsidR="00107951">
        <w:rPr>
          <w:szCs w:val="22"/>
          <w:lang w:val="en-US" w:bidi="th-TH"/>
        </w:rPr>
        <w:t>three</w:t>
      </w:r>
      <w:r w:rsidR="009272F6">
        <w:rPr>
          <w:szCs w:val="22"/>
          <w:lang w:val="en-US" w:bidi="th-TH"/>
        </w:rPr>
        <w:t xml:space="preserve">-month </w:t>
      </w:r>
      <w:r w:rsidRPr="003C6F56">
        <w:rPr>
          <w:szCs w:val="22"/>
          <w:lang w:val="en-US" w:bidi="th-TH"/>
        </w:rPr>
        <w:t>and six-month periods ended 30 June 201</w:t>
      </w:r>
      <w:r w:rsidR="00D17032">
        <w:rPr>
          <w:szCs w:val="22"/>
          <w:lang w:val="en-US" w:bidi="th-TH"/>
        </w:rPr>
        <w:t>9</w:t>
      </w:r>
      <w:r w:rsidRPr="003C6F56">
        <w:rPr>
          <w:szCs w:val="22"/>
          <w:lang w:val="en-US" w:bidi="th-TH"/>
        </w:rPr>
        <w:t xml:space="preserve">, and the consolidated and separate </w:t>
      </w:r>
      <w:r w:rsidRPr="003C6F56">
        <w:rPr>
          <w:szCs w:val="22"/>
          <w:lang w:bidi="th-TH"/>
        </w:rPr>
        <w:t>statements</w:t>
      </w:r>
      <w:r w:rsidRPr="003C6F56">
        <w:rPr>
          <w:szCs w:val="22"/>
          <w:lang w:val="en-US" w:bidi="th-TH"/>
        </w:rPr>
        <w:t xml:space="preserve"> of </w:t>
      </w:r>
      <w:r w:rsidRPr="003C6F56">
        <w:rPr>
          <w:szCs w:val="22"/>
          <w:lang w:bidi="th-TH"/>
        </w:rPr>
        <w:t xml:space="preserve">changes in equity and cash flows for the six-month period ended </w:t>
      </w:r>
      <w:r w:rsidR="00A57278">
        <w:rPr>
          <w:szCs w:val="22"/>
          <w:lang w:bidi="th-TH"/>
        </w:rPr>
        <w:t xml:space="preserve">         </w:t>
      </w:r>
      <w:r w:rsidRPr="003C6F56">
        <w:rPr>
          <w:szCs w:val="22"/>
          <w:lang w:bidi="th-TH"/>
        </w:rPr>
        <w:t>30 June 201</w:t>
      </w:r>
      <w:r w:rsidR="00D17032">
        <w:rPr>
          <w:szCs w:val="22"/>
          <w:lang w:bidi="th-TH"/>
        </w:rPr>
        <w:t>9</w:t>
      </w:r>
      <w:r w:rsidRPr="003C6F56">
        <w:rPr>
          <w:szCs w:val="22"/>
          <w:lang w:bidi="th-TH"/>
        </w:rPr>
        <w:t xml:space="preserve">; and condensed notes (“interim financial information”). </w:t>
      </w:r>
      <w:r w:rsidRPr="003C6F5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3C6F56">
        <w:rPr>
          <w:szCs w:val="28"/>
          <w:lang w:bidi="th-TH"/>
        </w:rPr>
        <w:t xml:space="preserve"> </w:t>
      </w:r>
      <w:r w:rsidR="00D1424C" w:rsidRPr="00FA1495">
        <w:rPr>
          <w:rFonts w:cs="Cordia New"/>
          <w:szCs w:val="28"/>
          <w:lang w:bidi="th-TH"/>
        </w:rPr>
        <w:t xml:space="preserve"> </w:t>
      </w:r>
    </w:p>
    <w:p w:rsidR="00D1424C" w:rsidRPr="00FA1495" w:rsidRDefault="00D1424C" w:rsidP="00D1424C">
      <w:pPr>
        <w:pStyle w:val="RNormal"/>
        <w:rPr>
          <w:lang w:val="en-GB"/>
        </w:rPr>
      </w:pPr>
    </w:p>
    <w:p w:rsidR="00D1424C" w:rsidRPr="00FA1495" w:rsidRDefault="00D1424C" w:rsidP="00D1424C">
      <w:pPr>
        <w:jc w:val="both"/>
        <w:rPr>
          <w:i/>
        </w:rPr>
      </w:pPr>
      <w:r w:rsidRPr="00FA1495">
        <w:rPr>
          <w:i/>
        </w:rPr>
        <w:t>Scope of Review</w:t>
      </w:r>
    </w:p>
    <w:p w:rsidR="00D1424C" w:rsidRPr="00FA1495" w:rsidRDefault="00D1424C" w:rsidP="00D1424C">
      <w:pPr>
        <w:jc w:val="both"/>
      </w:pPr>
    </w:p>
    <w:p w:rsidR="00D1424C" w:rsidRPr="00FA1495" w:rsidRDefault="00D1424C" w:rsidP="00D1424C">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rsidR="00D1424C" w:rsidRPr="00FA1495" w:rsidRDefault="00D1424C" w:rsidP="00D1424C">
      <w:pPr>
        <w:jc w:val="both"/>
      </w:pPr>
    </w:p>
    <w:p w:rsidR="00D1424C" w:rsidRPr="00FA1495" w:rsidRDefault="00D1424C" w:rsidP="00D1424C">
      <w:pPr>
        <w:jc w:val="both"/>
        <w:rPr>
          <w:szCs w:val="22"/>
        </w:rPr>
      </w:pPr>
      <w:r w:rsidRPr="00FA1495">
        <w:rPr>
          <w:i/>
          <w:szCs w:val="22"/>
        </w:rPr>
        <w:t>Conclusion</w:t>
      </w:r>
    </w:p>
    <w:p w:rsidR="00D1424C" w:rsidRPr="00FA1495" w:rsidRDefault="00D1424C" w:rsidP="00D1424C">
      <w:pPr>
        <w:jc w:val="both"/>
      </w:pPr>
    </w:p>
    <w:p w:rsidR="00D1424C" w:rsidRDefault="00D1424C" w:rsidP="00D1424C">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D1424C" w:rsidRDefault="00D1424C" w:rsidP="00D1424C">
      <w:pPr>
        <w:jc w:val="both"/>
        <w:sectPr w:rsidR="00D1424C" w:rsidSect="005C70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rsidR="00D1424C" w:rsidRDefault="00D1424C" w:rsidP="00D1424C">
      <w:pPr>
        <w:pageBreakBefore/>
        <w:jc w:val="both"/>
        <w:rPr>
          <w:i/>
          <w:iCs/>
        </w:rPr>
      </w:pPr>
      <w:r w:rsidRPr="00BA2BBC">
        <w:rPr>
          <w:i/>
          <w:iCs/>
        </w:rPr>
        <w:lastRenderedPageBreak/>
        <w:t>Emphasis of Matt</w:t>
      </w:r>
      <w:bookmarkStart w:id="0" w:name="_GoBack"/>
      <w:bookmarkEnd w:id="0"/>
      <w:r w:rsidRPr="00BA2BBC">
        <w:rPr>
          <w:i/>
          <w:iCs/>
        </w:rPr>
        <w:t>er</w:t>
      </w:r>
      <w:r w:rsidR="000D78BC">
        <w:rPr>
          <w:i/>
          <w:iCs/>
        </w:rPr>
        <w:t>s</w:t>
      </w:r>
    </w:p>
    <w:p w:rsidR="00D1424C" w:rsidRDefault="00D1424C" w:rsidP="00D1424C">
      <w:pPr>
        <w:jc w:val="both"/>
        <w:rPr>
          <w:i/>
          <w:iCs/>
        </w:rPr>
      </w:pPr>
    </w:p>
    <w:p w:rsidR="00D1424C" w:rsidRPr="000D78BC" w:rsidRDefault="00DD3467" w:rsidP="000D78BC">
      <w:pPr>
        <w:autoSpaceDE w:val="0"/>
        <w:autoSpaceDN w:val="0"/>
        <w:adjustRightInd w:val="0"/>
        <w:spacing w:line="240" w:lineRule="auto"/>
        <w:jc w:val="both"/>
        <w:rPr>
          <w:szCs w:val="22"/>
        </w:rPr>
      </w:pPr>
      <w:r>
        <w:rPr>
          <w:iCs/>
        </w:rPr>
        <w:t xml:space="preserve">I draw attention to </w:t>
      </w:r>
      <w:r>
        <w:rPr>
          <w:rFonts w:cs="Angsana New"/>
          <w:szCs w:val="28"/>
          <w:lang w:bidi="th-TH"/>
        </w:rPr>
        <w:t>N</w:t>
      </w:r>
      <w:r>
        <w:rPr>
          <w:szCs w:val="22"/>
        </w:rPr>
        <w:t xml:space="preserve">ote 6 to the interim financial statements, </w:t>
      </w:r>
      <w:r>
        <w:rPr>
          <w:rFonts w:cs="Angsana New"/>
          <w:szCs w:val="28"/>
          <w:lang w:val="en-US" w:bidi="th-TH"/>
        </w:rPr>
        <w:t>the Group has recorded</w:t>
      </w:r>
      <w:r>
        <w:rPr>
          <w:szCs w:val="22"/>
        </w:rPr>
        <w:t xml:space="preserve"> </w:t>
      </w:r>
      <w:r w:rsidR="000D78BC">
        <w:rPr>
          <w:szCs w:val="22"/>
        </w:rPr>
        <w:t xml:space="preserve">the </w:t>
      </w:r>
      <w:r>
        <w:rPr>
          <w:szCs w:val="22"/>
        </w:rPr>
        <w:t>reversal of impairment loss of asset of Baht 486.70 million in the consolidated statement</w:t>
      </w:r>
      <w:r w:rsidR="000D78BC">
        <w:rPr>
          <w:szCs w:val="22"/>
        </w:rPr>
        <w:t xml:space="preserve"> of comprehensive income</w:t>
      </w:r>
      <w:r>
        <w:rPr>
          <w:szCs w:val="22"/>
        </w:rPr>
        <w:t xml:space="preserve"> for the three-month and six-month periods ended 30 June 2019. As a result, the Group incurred a net profit for the three-month and six-month periods ended 30 June 2019 of Baht 463.38 million and Baht 444.48 million, respectively.</w:t>
      </w:r>
      <w:r w:rsidR="000D78BC">
        <w:rPr>
          <w:szCs w:val="22"/>
        </w:rPr>
        <w:t xml:space="preserve"> </w:t>
      </w:r>
      <w:r>
        <w:rPr>
          <w:rFonts w:cs="Angsana New"/>
          <w:szCs w:val="28"/>
          <w:lang w:val="en-US" w:bidi="th-TH"/>
        </w:rPr>
        <w:t>If excluded the</w:t>
      </w:r>
      <w:r w:rsidR="000D78BC">
        <w:rPr>
          <w:rFonts w:cs="Angsana New"/>
          <w:szCs w:val="28"/>
          <w:lang w:val="en-US" w:bidi="th-TH"/>
        </w:rPr>
        <w:t xml:space="preserve"> said</w:t>
      </w:r>
      <w:r>
        <w:rPr>
          <w:rFonts w:cs="Angsana New"/>
          <w:szCs w:val="28"/>
          <w:lang w:val="en-US" w:bidi="th-TH"/>
        </w:rPr>
        <w:t xml:space="preserve"> reversal transaction, the Group</w:t>
      </w:r>
      <w:r>
        <w:rPr>
          <w:szCs w:val="22"/>
        </w:rPr>
        <w:t xml:space="preserve"> incurred a net loss for the three-month and six-month periods ended 30 June 2019 of Baht 23</w:t>
      </w:r>
      <w:r w:rsidRPr="00DD3467">
        <w:rPr>
          <w:szCs w:val="22"/>
        </w:rPr>
        <w:t>.32 million and Baht 42.22 million, respectively.</w:t>
      </w:r>
      <w:r w:rsidR="000D78BC">
        <w:rPr>
          <w:szCs w:val="22"/>
        </w:rPr>
        <w:t xml:space="preserve"> </w:t>
      </w:r>
      <w:r w:rsidRPr="00DD3467">
        <w:rPr>
          <w:szCs w:val="22"/>
        </w:rPr>
        <w:t>As of that date, the Group and the Company had deficit of Baht 904.83 million</w:t>
      </w:r>
      <w:r>
        <w:rPr>
          <w:szCs w:val="22"/>
        </w:rPr>
        <w:t xml:space="preserve"> and Baht 1,175.42 million, respectively. These events or situations, as well as other matters discussed in Note 2 to the interim financial statements, represent a material uncertainty that may cause significant doubts about the ability to continue operations of the Group and the Company.</w:t>
      </w:r>
      <w:r>
        <w:rPr>
          <w:rFonts w:cs="Angsana New"/>
          <w:szCs w:val="28"/>
          <w:lang w:bidi="th-TH"/>
        </w:rPr>
        <w:t xml:space="preserve"> M</w:t>
      </w:r>
      <w:r>
        <w:rPr>
          <w:rFonts w:cs="Cordia New"/>
          <w:szCs w:val="28"/>
          <w:lang w:val="en-US" w:bidi="th-TH"/>
        </w:rPr>
        <w:t>y conclusion is not modified in respect of these matters.</w:t>
      </w:r>
    </w:p>
    <w:p w:rsidR="00D1424C" w:rsidRPr="00FA1495" w:rsidRDefault="00D1424C" w:rsidP="00D1424C">
      <w:pPr>
        <w:jc w:val="both"/>
        <w:rPr>
          <w:i/>
          <w:iCs/>
        </w:rPr>
      </w:pPr>
    </w:p>
    <w:p w:rsidR="00D1424C" w:rsidRPr="00FA1495" w:rsidRDefault="00D1424C" w:rsidP="00D1424C">
      <w:pPr>
        <w:jc w:val="both"/>
        <w:rPr>
          <w:i/>
          <w:iCs/>
        </w:rPr>
      </w:pPr>
    </w:p>
    <w:p w:rsidR="00D1424C" w:rsidRPr="00FA1495" w:rsidRDefault="00D1424C" w:rsidP="00D1424C">
      <w:pPr>
        <w:jc w:val="both"/>
      </w:pPr>
    </w:p>
    <w:p w:rsidR="00D1424C" w:rsidRPr="00FA1495" w:rsidRDefault="00D1424C" w:rsidP="00D1424C">
      <w:pPr>
        <w:jc w:val="both"/>
      </w:pPr>
    </w:p>
    <w:p w:rsidR="00D1424C" w:rsidRDefault="00D1424C" w:rsidP="00D1424C">
      <w:pPr>
        <w:pStyle w:val="E"/>
        <w:spacing w:line="240" w:lineRule="atLeast"/>
        <w:ind w:left="0" w:right="2"/>
        <w:jc w:val="both"/>
        <w:rPr>
          <w:rFonts w:ascii="Times New Roman" w:hAnsi="Times New Roman" w:cs="Times New Roman"/>
          <w:szCs w:val="20"/>
          <w:lang w:val="en-GB" w:bidi="ar-SA"/>
        </w:rPr>
      </w:pPr>
    </w:p>
    <w:p w:rsidR="00D1424C" w:rsidRPr="00FA1495" w:rsidRDefault="00D1424C" w:rsidP="00D1424C">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Pr>
          <w:rFonts w:ascii="Times New Roman" w:hAnsi="Times New Roman" w:cs="Times New Roman"/>
          <w:lang w:val="en-US"/>
        </w:rPr>
        <w:t>Sasithorn</w:t>
      </w:r>
      <w:r w:rsidRPr="007C1577">
        <w:rPr>
          <w:rFonts w:ascii="Times New Roman" w:hAnsi="Times New Roman" w:cs="Times New Roman"/>
          <w:lang w:val="en-US"/>
        </w:rPr>
        <w:t xml:space="preserve"> Pongadisak</w:t>
      </w:r>
      <w:r w:rsidRPr="00FA1495">
        <w:rPr>
          <w:rFonts w:ascii="Times New Roman" w:hAnsi="Times New Roman" w:cs="Times New Roman"/>
          <w:lang w:val="en-US"/>
        </w:rPr>
        <w:t>)</w:t>
      </w:r>
    </w:p>
    <w:p w:rsidR="00D1424C" w:rsidRPr="00FA1495" w:rsidRDefault="00D1424C" w:rsidP="00D1424C">
      <w:pPr>
        <w:tabs>
          <w:tab w:val="left" w:pos="540"/>
          <w:tab w:val="left" w:pos="5760"/>
          <w:tab w:val="left" w:pos="9540"/>
        </w:tabs>
        <w:spacing w:line="240" w:lineRule="atLeast"/>
        <w:ind w:right="99"/>
        <w:jc w:val="both"/>
        <w:rPr>
          <w:lang w:val="en-US"/>
        </w:rPr>
      </w:pPr>
      <w:r w:rsidRPr="00FA1495">
        <w:rPr>
          <w:lang w:val="en-US"/>
        </w:rPr>
        <w:t>Certified Public Accountant</w:t>
      </w:r>
    </w:p>
    <w:p w:rsidR="00D1424C" w:rsidRPr="00FA1495" w:rsidRDefault="00D1424C" w:rsidP="00D1424C">
      <w:pPr>
        <w:spacing w:line="240" w:lineRule="atLeast"/>
        <w:ind w:right="2"/>
        <w:jc w:val="both"/>
        <w:rPr>
          <w:b/>
          <w:bCs/>
          <w:szCs w:val="22"/>
        </w:rPr>
      </w:pPr>
      <w:r w:rsidRPr="00FA1495">
        <w:rPr>
          <w:lang w:val="en-US"/>
        </w:rPr>
        <w:t xml:space="preserve">Registration No. </w:t>
      </w:r>
      <w:r>
        <w:rPr>
          <w:szCs w:val="22"/>
        </w:rPr>
        <w:t>8802</w:t>
      </w:r>
    </w:p>
    <w:p w:rsidR="00D1424C" w:rsidRPr="00FA1495" w:rsidRDefault="00D1424C" w:rsidP="00D1424C">
      <w:pPr>
        <w:tabs>
          <w:tab w:val="left" w:pos="540"/>
          <w:tab w:val="left" w:pos="5760"/>
          <w:tab w:val="left" w:pos="9540"/>
        </w:tabs>
        <w:spacing w:line="240" w:lineRule="atLeast"/>
        <w:ind w:right="99"/>
        <w:jc w:val="both"/>
        <w:rPr>
          <w:lang w:val="en-US"/>
        </w:rPr>
      </w:pPr>
    </w:p>
    <w:p w:rsidR="00D1424C" w:rsidRPr="00FA1495" w:rsidRDefault="00D1424C" w:rsidP="00D1424C">
      <w:pPr>
        <w:tabs>
          <w:tab w:val="left" w:pos="540"/>
          <w:tab w:val="left" w:pos="9540"/>
        </w:tabs>
        <w:spacing w:line="240" w:lineRule="atLeast"/>
        <w:ind w:right="99"/>
        <w:rPr>
          <w:lang w:val="en-US"/>
        </w:rPr>
      </w:pPr>
    </w:p>
    <w:p w:rsidR="00D1424C" w:rsidRPr="00FA1495" w:rsidRDefault="00D1424C" w:rsidP="00D1424C">
      <w:pPr>
        <w:tabs>
          <w:tab w:val="left" w:pos="540"/>
          <w:tab w:val="left" w:pos="9540"/>
        </w:tabs>
        <w:spacing w:line="240" w:lineRule="atLeast"/>
        <w:ind w:right="99"/>
        <w:rPr>
          <w:lang w:val="en-US"/>
        </w:rPr>
      </w:pPr>
      <w:r w:rsidRPr="00FA1495">
        <w:rPr>
          <w:lang w:val="en-US"/>
        </w:rPr>
        <w:t xml:space="preserve">KPMG </w:t>
      </w:r>
      <w:proofErr w:type="spellStart"/>
      <w:r w:rsidRPr="00FA1495">
        <w:rPr>
          <w:lang w:val="en-US"/>
        </w:rPr>
        <w:t>Phoomchai</w:t>
      </w:r>
      <w:proofErr w:type="spellEnd"/>
      <w:r w:rsidRPr="00FA1495">
        <w:rPr>
          <w:lang w:val="en-US"/>
        </w:rPr>
        <w:t xml:space="preserve"> Audit Ltd.</w:t>
      </w:r>
    </w:p>
    <w:p w:rsidR="00D1424C" w:rsidRPr="00FA1495" w:rsidRDefault="00D1424C" w:rsidP="00D1424C">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FA1495">
            <w:rPr>
              <w:lang w:val="en-US"/>
            </w:rPr>
            <w:t>Bangkok</w:t>
          </w:r>
        </w:smartTag>
      </w:smartTag>
      <w:r w:rsidRPr="00FA1495">
        <w:rPr>
          <w:lang w:val="en-US"/>
        </w:rPr>
        <w:t xml:space="preserve"> </w:t>
      </w:r>
    </w:p>
    <w:p w:rsidR="00D1424C" w:rsidRPr="00FA1495" w:rsidRDefault="00192E77" w:rsidP="00D1424C">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8</w:t>
      </w:r>
      <w:r w:rsidR="00D1424C">
        <w:rPr>
          <w:rFonts w:cs="Cordia New"/>
          <w:lang w:val="en-US" w:bidi="th-TH"/>
        </w:rPr>
        <w:t xml:space="preserve"> </w:t>
      </w:r>
      <w:r w:rsidR="00D17032">
        <w:rPr>
          <w:lang w:val="en-US" w:bidi="th-TH"/>
        </w:rPr>
        <w:t>August</w:t>
      </w:r>
      <w:r w:rsidR="00D1424C">
        <w:rPr>
          <w:rFonts w:cs="Cordia New"/>
          <w:lang w:val="en-US" w:bidi="th-TH"/>
        </w:rPr>
        <w:t xml:space="preserve"> 2019</w:t>
      </w:r>
    </w:p>
    <w:p w:rsidR="00D14BC9" w:rsidRPr="002E075B" w:rsidRDefault="00D14BC9" w:rsidP="002A1F27">
      <w:pPr>
        <w:spacing w:line="240" w:lineRule="auto"/>
        <w:ind w:left="540"/>
        <w:jc w:val="thaiDistribute"/>
        <w:rPr>
          <w:szCs w:val="22"/>
        </w:rPr>
      </w:pPr>
    </w:p>
    <w:sectPr w:rsidR="00D14BC9" w:rsidRPr="002E075B" w:rsidSect="00002B34">
      <w:headerReference w:type="default" r:id="rId16"/>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8F9" w:rsidRDefault="00CF78F9">
      <w:r>
        <w:separator/>
      </w:r>
    </w:p>
  </w:endnote>
  <w:endnote w:type="continuationSeparator" w:id="0">
    <w:p w:rsidR="00CF78F9" w:rsidRDefault="00CF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Default="00070FA4"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rsidR="00070FA4" w:rsidRDefault="00070FA4"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Pr="007C40DD" w:rsidRDefault="00070FA4" w:rsidP="0030324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Pr="00836171" w:rsidRDefault="00070FA4"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rsidR="00070FA4" w:rsidRPr="00402552" w:rsidRDefault="00070FA4" w:rsidP="00402552">
    <w:pPr>
      <w:pStyle w:val="Footer"/>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Pr="00B54476" w:rsidRDefault="00070FA4">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8F9" w:rsidRDefault="00CF78F9">
      <w:r>
        <w:separator/>
      </w:r>
    </w:p>
  </w:footnote>
  <w:footnote w:type="continuationSeparator" w:id="0">
    <w:p w:rsidR="00CF78F9" w:rsidRDefault="00CF7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Pr="00544758" w:rsidRDefault="00070FA4"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rsidR="00070FA4" w:rsidRPr="00544758" w:rsidRDefault="00070FA4" w:rsidP="00544758">
    <w:pPr>
      <w:pStyle w:val="acctmainheading"/>
      <w:tabs>
        <w:tab w:val="left" w:pos="7810"/>
      </w:tabs>
      <w:spacing w:after="0" w:line="240" w:lineRule="atLeast"/>
      <w:rPr>
        <w:szCs w:val="28"/>
      </w:rPr>
    </w:pPr>
    <w:r w:rsidRPr="00544758">
      <w:rPr>
        <w:szCs w:val="28"/>
      </w:rPr>
      <w:t>(Formerly Nation Broadcasting Corporation Limited)</w:t>
    </w:r>
  </w:p>
  <w:p w:rsidR="00070FA4" w:rsidRPr="0093722D" w:rsidRDefault="00070FA4" w:rsidP="004306A0">
    <w:pPr>
      <w:pStyle w:val="acctmainheading"/>
      <w:spacing w:after="0" w:line="240" w:lineRule="atLeast"/>
      <w:rPr>
        <w:sz w:val="24"/>
        <w:szCs w:val="24"/>
      </w:rPr>
    </w:pPr>
    <w:r w:rsidRPr="0093722D">
      <w:rPr>
        <w:sz w:val="24"/>
        <w:szCs w:val="24"/>
      </w:rPr>
      <w:t>Notes to the financial statements</w:t>
    </w:r>
  </w:p>
  <w:p w:rsidR="00070FA4" w:rsidRDefault="00070FA4"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rsidR="00070FA4" w:rsidRDefault="00070FA4" w:rsidP="004306A0">
    <w:pPr>
      <w:pStyle w:val="acctmainheading"/>
      <w:spacing w:after="0" w:line="240" w:lineRule="atLeast"/>
      <w:rPr>
        <w:rFonts w:cs="Angsana New"/>
        <w:sz w:val="24"/>
        <w:szCs w:val="24"/>
        <w:lang w:bidi="th-TH"/>
      </w:rPr>
    </w:pPr>
  </w:p>
  <w:p w:rsidR="00070FA4" w:rsidRPr="007C40DD" w:rsidRDefault="00070FA4"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Default="00070FA4" w:rsidP="007C40DD">
    <w:pPr>
      <w:pStyle w:val="Header"/>
      <w:spacing w:line="240" w:lineRule="atLeast"/>
      <w:jc w:val="left"/>
      <w:rPr>
        <w:rFonts w:cs="Angsana New"/>
        <w:sz w:val="22"/>
        <w:szCs w:val="22"/>
        <w:lang w:val="en-US" w:bidi="th-TH"/>
      </w:rPr>
    </w:pPr>
  </w:p>
  <w:p w:rsidR="00070FA4" w:rsidRDefault="00070FA4" w:rsidP="007C40DD">
    <w:pPr>
      <w:pStyle w:val="Header"/>
      <w:spacing w:line="240" w:lineRule="atLeast"/>
      <w:jc w:val="left"/>
      <w:rPr>
        <w:rFonts w:cs="Angsana New"/>
        <w:sz w:val="22"/>
        <w:szCs w:val="22"/>
        <w:lang w:val="en-US" w:bidi="th-TH"/>
      </w:rPr>
    </w:pPr>
  </w:p>
  <w:p w:rsidR="00070FA4" w:rsidRDefault="00070FA4" w:rsidP="007C40DD">
    <w:pPr>
      <w:pStyle w:val="Header"/>
      <w:spacing w:line="240" w:lineRule="atLeast"/>
      <w:jc w:val="left"/>
      <w:rPr>
        <w:rFonts w:cs="Angsana New"/>
        <w:sz w:val="22"/>
        <w:szCs w:val="22"/>
        <w:lang w:val="en-US" w:bidi="th-TH"/>
      </w:rPr>
    </w:pPr>
  </w:p>
  <w:p w:rsidR="00070FA4" w:rsidRPr="00A260EA" w:rsidRDefault="00070FA4"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Pr="007A2A66" w:rsidRDefault="00070FA4"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rsidR="00070FA4" w:rsidRPr="007A2A66" w:rsidRDefault="00070FA4"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rsidR="00070FA4" w:rsidRPr="007A2A66" w:rsidRDefault="00070FA4" w:rsidP="002774BA">
    <w:pPr>
      <w:pStyle w:val="acctmainheading"/>
      <w:spacing w:after="0" w:line="240" w:lineRule="atLeast"/>
      <w:rPr>
        <w:sz w:val="24"/>
        <w:szCs w:val="24"/>
      </w:rPr>
    </w:pPr>
    <w:r w:rsidRPr="007A2A66">
      <w:rPr>
        <w:sz w:val="24"/>
        <w:szCs w:val="24"/>
      </w:rPr>
      <w:t>For the three-month period ended 31 March 2019 (Unaudited but reviewed)</w:t>
    </w:r>
  </w:p>
  <w:p w:rsidR="00070FA4" w:rsidRDefault="00070FA4" w:rsidP="002774BA">
    <w:pPr>
      <w:pStyle w:val="acctmainheading"/>
      <w:spacing w:after="0" w:line="240" w:lineRule="atLeast"/>
      <w:rPr>
        <w:rFonts w:cs="Angsana New"/>
        <w:sz w:val="24"/>
        <w:szCs w:val="24"/>
        <w:lang w:bidi="th-TH"/>
      </w:rPr>
    </w:pPr>
  </w:p>
  <w:p w:rsidR="00070FA4" w:rsidRPr="004E5A16" w:rsidRDefault="00070FA4" w:rsidP="002774B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Default="00070FA4" w:rsidP="00B54476">
    <w:pPr>
      <w:pStyle w:val="acctmainheading"/>
      <w:spacing w:after="0" w:line="240" w:lineRule="atLeast"/>
      <w:rPr>
        <w:rFonts w:cs="Angsana New"/>
        <w:sz w:val="24"/>
        <w:szCs w:val="24"/>
        <w:lang w:bidi="th-TH"/>
      </w:rPr>
    </w:pPr>
  </w:p>
  <w:p w:rsidR="00070FA4" w:rsidRDefault="00070FA4" w:rsidP="00B54476">
    <w:pPr>
      <w:pStyle w:val="acctmainheading"/>
      <w:spacing w:after="0" w:line="240" w:lineRule="atLeast"/>
      <w:rPr>
        <w:rFonts w:cs="Angsana New"/>
        <w:sz w:val="24"/>
        <w:szCs w:val="24"/>
        <w:lang w:bidi="th-TH"/>
      </w:rPr>
    </w:pPr>
  </w:p>
  <w:p w:rsidR="00070FA4" w:rsidRPr="004E5A16" w:rsidRDefault="00070FA4" w:rsidP="00B54476">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FA4" w:rsidRDefault="00070FA4" w:rsidP="00826ED4">
    <w:pPr>
      <w:pStyle w:val="acctmainheading"/>
      <w:spacing w:after="0" w:line="240" w:lineRule="atLeast"/>
      <w:rPr>
        <w:rFonts w:cs="Angsana New"/>
        <w:sz w:val="24"/>
        <w:szCs w:val="24"/>
        <w:lang w:bidi="th-TH"/>
      </w:rPr>
    </w:pPr>
  </w:p>
  <w:p w:rsidR="00642BE9" w:rsidRDefault="00642BE9" w:rsidP="00826ED4">
    <w:pPr>
      <w:pStyle w:val="acctmainheading"/>
      <w:spacing w:after="0" w:line="240" w:lineRule="atLeast"/>
      <w:rPr>
        <w:rFonts w:cs="Angsana New"/>
        <w:sz w:val="24"/>
        <w:szCs w:val="24"/>
        <w:lang w:bidi="th-TH"/>
      </w:rPr>
    </w:pPr>
  </w:p>
  <w:p w:rsidR="00642BE9" w:rsidRDefault="00642BE9" w:rsidP="00826ED4">
    <w:pPr>
      <w:pStyle w:val="acctmainheading"/>
      <w:spacing w:after="0" w:line="240" w:lineRule="atLeast"/>
      <w:rPr>
        <w:rFonts w:cs="Angsana New"/>
        <w:sz w:val="24"/>
        <w:szCs w:val="24"/>
        <w:lang w:bidi="th-TH"/>
      </w:rPr>
    </w:pPr>
  </w:p>
  <w:p w:rsidR="00642BE9" w:rsidRPr="004E5A16" w:rsidRDefault="00642BE9"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34113"/>
    <w:multiLevelType w:val="hybridMultilevel"/>
    <w:tmpl w:val="34E46EAC"/>
    <w:lvl w:ilvl="0" w:tplc="DA30FD8A">
      <w:start w:val="1"/>
      <w:numFmt w:val="bullet"/>
      <w:pStyle w:val="ListBullet2"/>
      <w:lvlText w:val="-"/>
      <w:lvlJc w:val="left"/>
      <w:pPr>
        <w:tabs>
          <w:tab w:val="num" w:pos="700"/>
        </w:tabs>
        <w:ind w:left="680" w:hanging="340"/>
      </w:pPr>
      <w:rPr>
        <w:rFonts w:ascii="Times New Roman" w:hAnsi="Times New Roman" w:cs="Times New Roman" w:hint="default"/>
      </w:rPr>
    </w:lvl>
    <w:lvl w:ilvl="1" w:tplc="30B869AA" w:tentative="1">
      <w:start w:val="1"/>
      <w:numFmt w:val="bullet"/>
      <w:lvlText w:val="o"/>
      <w:lvlJc w:val="left"/>
      <w:pPr>
        <w:tabs>
          <w:tab w:val="num" w:pos="1440"/>
        </w:tabs>
        <w:ind w:left="1440" w:hanging="360"/>
      </w:pPr>
      <w:rPr>
        <w:rFonts w:ascii="Courier New" w:hAnsi="Courier New" w:hint="default"/>
      </w:rPr>
    </w:lvl>
    <w:lvl w:ilvl="2" w:tplc="305ECF3C" w:tentative="1">
      <w:start w:val="1"/>
      <w:numFmt w:val="bullet"/>
      <w:lvlText w:val=""/>
      <w:lvlJc w:val="left"/>
      <w:pPr>
        <w:tabs>
          <w:tab w:val="num" w:pos="2160"/>
        </w:tabs>
        <w:ind w:left="2160" w:hanging="360"/>
      </w:pPr>
      <w:rPr>
        <w:rFonts w:ascii="Wingdings" w:hAnsi="Wingdings" w:hint="default"/>
      </w:rPr>
    </w:lvl>
    <w:lvl w:ilvl="3" w:tplc="C512CC2A" w:tentative="1">
      <w:start w:val="1"/>
      <w:numFmt w:val="bullet"/>
      <w:lvlText w:val=""/>
      <w:lvlJc w:val="left"/>
      <w:pPr>
        <w:tabs>
          <w:tab w:val="num" w:pos="2880"/>
        </w:tabs>
        <w:ind w:left="2880" w:hanging="360"/>
      </w:pPr>
      <w:rPr>
        <w:rFonts w:ascii="Symbol" w:hAnsi="Symbol" w:hint="default"/>
      </w:rPr>
    </w:lvl>
    <w:lvl w:ilvl="4" w:tplc="E8D4C790" w:tentative="1">
      <w:start w:val="1"/>
      <w:numFmt w:val="bullet"/>
      <w:lvlText w:val="o"/>
      <w:lvlJc w:val="left"/>
      <w:pPr>
        <w:tabs>
          <w:tab w:val="num" w:pos="3600"/>
        </w:tabs>
        <w:ind w:left="3600" w:hanging="360"/>
      </w:pPr>
      <w:rPr>
        <w:rFonts w:ascii="Courier New" w:hAnsi="Courier New" w:hint="default"/>
      </w:rPr>
    </w:lvl>
    <w:lvl w:ilvl="5" w:tplc="938029D2" w:tentative="1">
      <w:start w:val="1"/>
      <w:numFmt w:val="bullet"/>
      <w:lvlText w:val=""/>
      <w:lvlJc w:val="left"/>
      <w:pPr>
        <w:tabs>
          <w:tab w:val="num" w:pos="4320"/>
        </w:tabs>
        <w:ind w:left="4320" w:hanging="360"/>
      </w:pPr>
      <w:rPr>
        <w:rFonts w:ascii="Wingdings" w:hAnsi="Wingdings" w:hint="default"/>
      </w:rPr>
    </w:lvl>
    <w:lvl w:ilvl="6" w:tplc="B2747E80" w:tentative="1">
      <w:start w:val="1"/>
      <w:numFmt w:val="bullet"/>
      <w:lvlText w:val=""/>
      <w:lvlJc w:val="left"/>
      <w:pPr>
        <w:tabs>
          <w:tab w:val="num" w:pos="5040"/>
        </w:tabs>
        <w:ind w:left="5040" w:hanging="360"/>
      </w:pPr>
      <w:rPr>
        <w:rFonts w:ascii="Symbol" w:hAnsi="Symbol" w:hint="default"/>
      </w:rPr>
    </w:lvl>
    <w:lvl w:ilvl="7" w:tplc="86A61622" w:tentative="1">
      <w:start w:val="1"/>
      <w:numFmt w:val="bullet"/>
      <w:lvlText w:val="o"/>
      <w:lvlJc w:val="left"/>
      <w:pPr>
        <w:tabs>
          <w:tab w:val="num" w:pos="5760"/>
        </w:tabs>
        <w:ind w:left="5760" w:hanging="360"/>
      </w:pPr>
      <w:rPr>
        <w:rFonts w:ascii="Courier New" w:hAnsi="Courier New" w:hint="default"/>
      </w:rPr>
    </w:lvl>
    <w:lvl w:ilvl="8" w:tplc="671C33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970"/>
        </w:tabs>
        <w:ind w:left="970" w:hanging="340"/>
      </w:pPr>
      <w:rPr>
        <w:rFonts w:ascii="Wingdings" w:hAnsi="Wingdings" w:hint="default"/>
        <w:color w:val="auto"/>
        <w:sz w:val="18"/>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3F9A63B6">
      <w:start w:val="1"/>
      <w:numFmt w:val="bullet"/>
      <w:pStyle w:val="BodyTextbullet"/>
      <w:lvlText w:val=""/>
      <w:lvlJc w:val="left"/>
      <w:pPr>
        <w:tabs>
          <w:tab w:val="num" w:pos="1440"/>
        </w:tabs>
        <w:ind w:left="1440" w:hanging="360"/>
      </w:pPr>
      <w:rPr>
        <w:rFonts w:ascii="Symbol" w:hAnsi="Symbol" w:hint="default"/>
        <w:color w:val="auto"/>
        <w:sz w:val="22"/>
      </w:rPr>
    </w:lvl>
    <w:lvl w:ilvl="1" w:tplc="D6562B42">
      <w:start w:val="1"/>
      <w:numFmt w:val="bullet"/>
      <w:lvlText w:val="o"/>
      <w:lvlJc w:val="left"/>
      <w:pPr>
        <w:tabs>
          <w:tab w:val="num" w:pos="2520"/>
        </w:tabs>
        <w:ind w:left="2520" w:hanging="360"/>
      </w:pPr>
      <w:rPr>
        <w:rFonts w:ascii="Courier New" w:hAnsi="Courier New" w:hint="default"/>
      </w:rPr>
    </w:lvl>
    <w:lvl w:ilvl="2" w:tplc="111CDF76" w:tentative="1">
      <w:start w:val="1"/>
      <w:numFmt w:val="bullet"/>
      <w:lvlText w:val=""/>
      <w:lvlJc w:val="left"/>
      <w:pPr>
        <w:tabs>
          <w:tab w:val="num" w:pos="3240"/>
        </w:tabs>
        <w:ind w:left="3240" w:hanging="360"/>
      </w:pPr>
      <w:rPr>
        <w:rFonts w:ascii="Wingdings" w:hAnsi="Wingdings" w:hint="default"/>
      </w:rPr>
    </w:lvl>
    <w:lvl w:ilvl="3" w:tplc="426471A4" w:tentative="1">
      <w:start w:val="1"/>
      <w:numFmt w:val="bullet"/>
      <w:lvlText w:val=""/>
      <w:lvlJc w:val="left"/>
      <w:pPr>
        <w:tabs>
          <w:tab w:val="num" w:pos="3960"/>
        </w:tabs>
        <w:ind w:left="3960" w:hanging="360"/>
      </w:pPr>
      <w:rPr>
        <w:rFonts w:ascii="Symbol" w:hAnsi="Symbol" w:hint="default"/>
      </w:rPr>
    </w:lvl>
    <w:lvl w:ilvl="4" w:tplc="1AAEE0F2" w:tentative="1">
      <w:start w:val="1"/>
      <w:numFmt w:val="bullet"/>
      <w:lvlText w:val="o"/>
      <w:lvlJc w:val="left"/>
      <w:pPr>
        <w:tabs>
          <w:tab w:val="num" w:pos="4680"/>
        </w:tabs>
        <w:ind w:left="4680" w:hanging="360"/>
      </w:pPr>
      <w:rPr>
        <w:rFonts w:ascii="Courier New" w:hAnsi="Courier New" w:hint="default"/>
      </w:rPr>
    </w:lvl>
    <w:lvl w:ilvl="5" w:tplc="3FE48CEE" w:tentative="1">
      <w:start w:val="1"/>
      <w:numFmt w:val="bullet"/>
      <w:lvlText w:val=""/>
      <w:lvlJc w:val="left"/>
      <w:pPr>
        <w:tabs>
          <w:tab w:val="num" w:pos="5400"/>
        </w:tabs>
        <w:ind w:left="5400" w:hanging="360"/>
      </w:pPr>
      <w:rPr>
        <w:rFonts w:ascii="Wingdings" w:hAnsi="Wingdings" w:hint="default"/>
      </w:rPr>
    </w:lvl>
    <w:lvl w:ilvl="6" w:tplc="25688DBE" w:tentative="1">
      <w:start w:val="1"/>
      <w:numFmt w:val="bullet"/>
      <w:lvlText w:val=""/>
      <w:lvlJc w:val="left"/>
      <w:pPr>
        <w:tabs>
          <w:tab w:val="num" w:pos="6120"/>
        </w:tabs>
        <w:ind w:left="6120" w:hanging="360"/>
      </w:pPr>
      <w:rPr>
        <w:rFonts w:ascii="Symbol" w:hAnsi="Symbol" w:hint="default"/>
      </w:rPr>
    </w:lvl>
    <w:lvl w:ilvl="7" w:tplc="39921742" w:tentative="1">
      <w:start w:val="1"/>
      <w:numFmt w:val="bullet"/>
      <w:lvlText w:val="o"/>
      <w:lvlJc w:val="left"/>
      <w:pPr>
        <w:tabs>
          <w:tab w:val="num" w:pos="6840"/>
        </w:tabs>
        <w:ind w:left="6840" w:hanging="360"/>
      </w:pPr>
      <w:rPr>
        <w:rFonts w:ascii="Courier New" w:hAnsi="Courier New" w:hint="default"/>
      </w:rPr>
    </w:lvl>
    <w:lvl w:ilvl="8" w:tplc="8BDA929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9"/>
  </w:num>
  <w:num w:numId="4">
    <w:abstractNumId w:val="25"/>
  </w:num>
  <w:num w:numId="5">
    <w:abstractNumId w:val="8"/>
  </w:num>
  <w:num w:numId="6">
    <w:abstractNumId w:val="26"/>
  </w:num>
  <w:num w:numId="7">
    <w:abstractNumId w:val="24"/>
  </w:num>
  <w:num w:numId="8">
    <w:abstractNumId w:val="13"/>
  </w:num>
  <w:num w:numId="9">
    <w:abstractNumId w:val="19"/>
  </w:num>
  <w:num w:numId="10">
    <w:abstractNumId w:val="24"/>
  </w:num>
  <w:num w:numId="11">
    <w:abstractNumId w:val="24"/>
  </w:num>
  <w:num w:numId="12">
    <w:abstractNumId w:val="24"/>
  </w:num>
  <w:num w:numId="13">
    <w:abstractNumId w:val="24"/>
  </w:num>
  <w:num w:numId="14">
    <w:abstractNumId w:val="24"/>
  </w:num>
  <w:num w:numId="15">
    <w:abstractNumId w:val="24"/>
  </w:num>
  <w:num w:numId="16">
    <w:abstractNumId w:val="24"/>
  </w:num>
  <w:num w:numId="17">
    <w:abstractNumId w:val="24"/>
  </w:num>
  <w:num w:numId="18">
    <w:abstractNumId w:val="24"/>
  </w:num>
  <w:num w:numId="19">
    <w:abstractNumId w:val="0"/>
  </w:num>
  <w:num w:numId="20">
    <w:abstractNumId w:val="24"/>
  </w:num>
  <w:num w:numId="21">
    <w:abstractNumId w:val="24"/>
  </w:num>
  <w:num w:numId="22">
    <w:abstractNumId w:val="24"/>
  </w:num>
  <w:num w:numId="23">
    <w:abstractNumId w:val="24"/>
  </w:num>
  <w:num w:numId="24">
    <w:abstractNumId w:val="24"/>
  </w:num>
  <w:num w:numId="25">
    <w:abstractNumId w:val="17"/>
  </w:num>
  <w:num w:numId="26">
    <w:abstractNumId w:val="14"/>
  </w:num>
  <w:num w:numId="27">
    <w:abstractNumId w:val="10"/>
  </w:num>
  <w:num w:numId="28">
    <w:abstractNumId w:val="11"/>
  </w:num>
  <w:num w:numId="29">
    <w:abstractNumId w:val="16"/>
  </w:num>
  <w:num w:numId="30">
    <w:abstractNumId w:val="20"/>
  </w:num>
  <w:num w:numId="31">
    <w:abstractNumId w:val="7"/>
  </w:num>
  <w:num w:numId="32">
    <w:abstractNumId w:val="24"/>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lvlOverride w:ilvl="2"/>
    <w:lvlOverride w:ilvl="3"/>
    <w:lvlOverride w:ilvl="4"/>
    <w:lvlOverride w:ilvl="5"/>
    <w:lvlOverride w:ilvl="6"/>
    <w:lvlOverride w:ilvl="7"/>
    <w:lvlOverride w:ilvl="8"/>
  </w:num>
  <w:num w:numId="36">
    <w:abstractNumId w:val="5"/>
  </w:num>
  <w:num w:numId="37">
    <w:abstractNumId w:val="18"/>
  </w:num>
  <w:num w:numId="38">
    <w:abstractNumId w:val="27"/>
  </w:num>
  <w:num w:numId="39">
    <w:abstractNumId w:val="28"/>
  </w:num>
  <w:num w:numId="40">
    <w:abstractNumId w:val="3"/>
  </w:num>
  <w:num w:numId="41">
    <w:abstractNumId w:val="4"/>
  </w:num>
  <w:num w:numId="42">
    <w:abstractNumId w:val="12"/>
  </w:num>
  <w:num w:numId="43">
    <w:abstractNumId w:val="15"/>
  </w:num>
  <w:num w:numId="44">
    <w:abstractNumId w:val="6"/>
  </w:num>
  <w:num w:numId="45">
    <w:abstractNumId w:val="23"/>
  </w:num>
  <w:num w:numId="46">
    <w:abstractNumId w:val="21"/>
  </w:num>
  <w:num w:numId="47">
    <w:abstractNumId w:val="27"/>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455"/>
    <w:rsid w:val="000007FD"/>
    <w:rsid w:val="000008AF"/>
    <w:rsid w:val="00001435"/>
    <w:rsid w:val="000018D5"/>
    <w:rsid w:val="0000217C"/>
    <w:rsid w:val="00002B34"/>
    <w:rsid w:val="00002EA2"/>
    <w:rsid w:val="00002F56"/>
    <w:rsid w:val="00003FFF"/>
    <w:rsid w:val="0000408F"/>
    <w:rsid w:val="000046FA"/>
    <w:rsid w:val="00004907"/>
    <w:rsid w:val="00005078"/>
    <w:rsid w:val="00005797"/>
    <w:rsid w:val="0000597B"/>
    <w:rsid w:val="0000631D"/>
    <w:rsid w:val="000066D1"/>
    <w:rsid w:val="00006AF4"/>
    <w:rsid w:val="00006C83"/>
    <w:rsid w:val="000108C5"/>
    <w:rsid w:val="000108F5"/>
    <w:rsid w:val="00010B8E"/>
    <w:rsid w:val="00010CD6"/>
    <w:rsid w:val="000113DF"/>
    <w:rsid w:val="00011681"/>
    <w:rsid w:val="00012107"/>
    <w:rsid w:val="00012257"/>
    <w:rsid w:val="00012365"/>
    <w:rsid w:val="00012921"/>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1D85"/>
    <w:rsid w:val="00021DA5"/>
    <w:rsid w:val="00021E64"/>
    <w:rsid w:val="000221DB"/>
    <w:rsid w:val="00022670"/>
    <w:rsid w:val="00022726"/>
    <w:rsid w:val="00022816"/>
    <w:rsid w:val="00022958"/>
    <w:rsid w:val="00022C9E"/>
    <w:rsid w:val="00023096"/>
    <w:rsid w:val="000233E8"/>
    <w:rsid w:val="00023584"/>
    <w:rsid w:val="0002363C"/>
    <w:rsid w:val="000241D7"/>
    <w:rsid w:val="000245D3"/>
    <w:rsid w:val="00024B22"/>
    <w:rsid w:val="000251DC"/>
    <w:rsid w:val="00025996"/>
    <w:rsid w:val="00025C91"/>
    <w:rsid w:val="00025CB2"/>
    <w:rsid w:val="00026032"/>
    <w:rsid w:val="000264F2"/>
    <w:rsid w:val="00026978"/>
    <w:rsid w:val="00027644"/>
    <w:rsid w:val="00027AB1"/>
    <w:rsid w:val="00027CC7"/>
    <w:rsid w:val="0003041B"/>
    <w:rsid w:val="000316E4"/>
    <w:rsid w:val="0003180A"/>
    <w:rsid w:val="00031C84"/>
    <w:rsid w:val="00031D23"/>
    <w:rsid w:val="0003209C"/>
    <w:rsid w:val="00032871"/>
    <w:rsid w:val="000329C1"/>
    <w:rsid w:val="00032D61"/>
    <w:rsid w:val="000332D0"/>
    <w:rsid w:val="00033CEB"/>
    <w:rsid w:val="00033E95"/>
    <w:rsid w:val="00034AF9"/>
    <w:rsid w:val="00035FCC"/>
    <w:rsid w:val="000367D7"/>
    <w:rsid w:val="00036C9B"/>
    <w:rsid w:val="00036FC1"/>
    <w:rsid w:val="00037060"/>
    <w:rsid w:val="0003746A"/>
    <w:rsid w:val="0003781E"/>
    <w:rsid w:val="00037DE0"/>
    <w:rsid w:val="000408A2"/>
    <w:rsid w:val="000412B5"/>
    <w:rsid w:val="00041AFD"/>
    <w:rsid w:val="00041B3A"/>
    <w:rsid w:val="00041C39"/>
    <w:rsid w:val="00041F8A"/>
    <w:rsid w:val="00042323"/>
    <w:rsid w:val="00042CE5"/>
    <w:rsid w:val="00043746"/>
    <w:rsid w:val="00043B51"/>
    <w:rsid w:val="00043C6F"/>
    <w:rsid w:val="00043FA8"/>
    <w:rsid w:val="00044082"/>
    <w:rsid w:val="00044464"/>
    <w:rsid w:val="00044662"/>
    <w:rsid w:val="00044A7D"/>
    <w:rsid w:val="00044D7E"/>
    <w:rsid w:val="000453B4"/>
    <w:rsid w:val="000460B1"/>
    <w:rsid w:val="00046845"/>
    <w:rsid w:val="000468A3"/>
    <w:rsid w:val="00047D41"/>
    <w:rsid w:val="00051CE2"/>
    <w:rsid w:val="00052C76"/>
    <w:rsid w:val="00052C90"/>
    <w:rsid w:val="0005313D"/>
    <w:rsid w:val="0005385F"/>
    <w:rsid w:val="00054AA9"/>
    <w:rsid w:val="00054C39"/>
    <w:rsid w:val="00054E34"/>
    <w:rsid w:val="00055493"/>
    <w:rsid w:val="00055F33"/>
    <w:rsid w:val="00055FCC"/>
    <w:rsid w:val="00056776"/>
    <w:rsid w:val="000570F0"/>
    <w:rsid w:val="000573E8"/>
    <w:rsid w:val="000574BF"/>
    <w:rsid w:val="00057850"/>
    <w:rsid w:val="000578B6"/>
    <w:rsid w:val="00060E45"/>
    <w:rsid w:val="000611D7"/>
    <w:rsid w:val="000613E0"/>
    <w:rsid w:val="000619A5"/>
    <w:rsid w:val="00062C75"/>
    <w:rsid w:val="00062CEA"/>
    <w:rsid w:val="000635D3"/>
    <w:rsid w:val="00063D37"/>
    <w:rsid w:val="00063E48"/>
    <w:rsid w:val="0006452B"/>
    <w:rsid w:val="000646E4"/>
    <w:rsid w:val="000658A0"/>
    <w:rsid w:val="00065A0A"/>
    <w:rsid w:val="00065C98"/>
    <w:rsid w:val="00065EA1"/>
    <w:rsid w:val="00066ECB"/>
    <w:rsid w:val="00066EE2"/>
    <w:rsid w:val="00067B34"/>
    <w:rsid w:val="00067C90"/>
    <w:rsid w:val="00067DE9"/>
    <w:rsid w:val="000700F4"/>
    <w:rsid w:val="000703D5"/>
    <w:rsid w:val="000707C4"/>
    <w:rsid w:val="00070FA4"/>
    <w:rsid w:val="000712D9"/>
    <w:rsid w:val="0007184F"/>
    <w:rsid w:val="00071BE7"/>
    <w:rsid w:val="00071D27"/>
    <w:rsid w:val="00073783"/>
    <w:rsid w:val="000739D9"/>
    <w:rsid w:val="0007414E"/>
    <w:rsid w:val="00074373"/>
    <w:rsid w:val="000743CB"/>
    <w:rsid w:val="00074643"/>
    <w:rsid w:val="000747E4"/>
    <w:rsid w:val="00074CEA"/>
    <w:rsid w:val="000751E9"/>
    <w:rsid w:val="0007530D"/>
    <w:rsid w:val="00075A55"/>
    <w:rsid w:val="00076589"/>
    <w:rsid w:val="000769B4"/>
    <w:rsid w:val="00076EC6"/>
    <w:rsid w:val="00076F0A"/>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3"/>
    <w:rsid w:val="000846A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80D"/>
    <w:rsid w:val="00092957"/>
    <w:rsid w:val="00093195"/>
    <w:rsid w:val="00093603"/>
    <w:rsid w:val="0009398C"/>
    <w:rsid w:val="00093BBC"/>
    <w:rsid w:val="00093D13"/>
    <w:rsid w:val="0009404D"/>
    <w:rsid w:val="000945F7"/>
    <w:rsid w:val="00094696"/>
    <w:rsid w:val="00094D2C"/>
    <w:rsid w:val="00095616"/>
    <w:rsid w:val="000967C5"/>
    <w:rsid w:val="00096B69"/>
    <w:rsid w:val="00096D0F"/>
    <w:rsid w:val="000975FA"/>
    <w:rsid w:val="000979A2"/>
    <w:rsid w:val="00097BE1"/>
    <w:rsid w:val="00097C3B"/>
    <w:rsid w:val="000A0AE1"/>
    <w:rsid w:val="000A1107"/>
    <w:rsid w:val="000A139A"/>
    <w:rsid w:val="000A1B01"/>
    <w:rsid w:val="000A1CED"/>
    <w:rsid w:val="000A2BA7"/>
    <w:rsid w:val="000A356C"/>
    <w:rsid w:val="000A45CC"/>
    <w:rsid w:val="000A4851"/>
    <w:rsid w:val="000A506B"/>
    <w:rsid w:val="000A50D3"/>
    <w:rsid w:val="000A5EF5"/>
    <w:rsid w:val="000A6A73"/>
    <w:rsid w:val="000A6C3E"/>
    <w:rsid w:val="000A7AD0"/>
    <w:rsid w:val="000A7AF8"/>
    <w:rsid w:val="000B0225"/>
    <w:rsid w:val="000B03F1"/>
    <w:rsid w:val="000B15B6"/>
    <w:rsid w:val="000B1A43"/>
    <w:rsid w:val="000B1A67"/>
    <w:rsid w:val="000B1D15"/>
    <w:rsid w:val="000B220C"/>
    <w:rsid w:val="000B2C62"/>
    <w:rsid w:val="000B2E6D"/>
    <w:rsid w:val="000B30F5"/>
    <w:rsid w:val="000B33D7"/>
    <w:rsid w:val="000B34D6"/>
    <w:rsid w:val="000B3AA2"/>
    <w:rsid w:val="000B3E5E"/>
    <w:rsid w:val="000B4593"/>
    <w:rsid w:val="000B558C"/>
    <w:rsid w:val="000B7D3D"/>
    <w:rsid w:val="000B7F24"/>
    <w:rsid w:val="000C0271"/>
    <w:rsid w:val="000C1303"/>
    <w:rsid w:val="000C144D"/>
    <w:rsid w:val="000C173C"/>
    <w:rsid w:val="000C2034"/>
    <w:rsid w:val="000C2632"/>
    <w:rsid w:val="000C2F0E"/>
    <w:rsid w:val="000C35F8"/>
    <w:rsid w:val="000C3F5C"/>
    <w:rsid w:val="000C40E5"/>
    <w:rsid w:val="000C490F"/>
    <w:rsid w:val="000C4A33"/>
    <w:rsid w:val="000C4D47"/>
    <w:rsid w:val="000C4E21"/>
    <w:rsid w:val="000C4EB6"/>
    <w:rsid w:val="000C5337"/>
    <w:rsid w:val="000C5424"/>
    <w:rsid w:val="000C5427"/>
    <w:rsid w:val="000C6735"/>
    <w:rsid w:val="000C6C01"/>
    <w:rsid w:val="000C72A7"/>
    <w:rsid w:val="000C72F3"/>
    <w:rsid w:val="000C753C"/>
    <w:rsid w:val="000C7592"/>
    <w:rsid w:val="000C7B8C"/>
    <w:rsid w:val="000D0654"/>
    <w:rsid w:val="000D0DD9"/>
    <w:rsid w:val="000D1458"/>
    <w:rsid w:val="000D15C6"/>
    <w:rsid w:val="000D17BA"/>
    <w:rsid w:val="000D358D"/>
    <w:rsid w:val="000D3628"/>
    <w:rsid w:val="000D3F19"/>
    <w:rsid w:val="000D3FD7"/>
    <w:rsid w:val="000D4238"/>
    <w:rsid w:val="000D6304"/>
    <w:rsid w:val="000D6813"/>
    <w:rsid w:val="000D6A14"/>
    <w:rsid w:val="000D6D59"/>
    <w:rsid w:val="000D6EC4"/>
    <w:rsid w:val="000D7051"/>
    <w:rsid w:val="000D78BC"/>
    <w:rsid w:val="000D7D89"/>
    <w:rsid w:val="000E01BC"/>
    <w:rsid w:val="000E0706"/>
    <w:rsid w:val="000E094B"/>
    <w:rsid w:val="000E0E35"/>
    <w:rsid w:val="000E143E"/>
    <w:rsid w:val="000E1FE2"/>
    <w:rsid w:val="000E2C8B"/>
    <w:rsid w:val="000E3983"/>
    <w:rsid w:val="000E3F60"/>
    <w:rsid w:val="000E4772"/>
    <w:rsid w:val="000E4AAA"/>
    <w:rsid w:val="000E615D"/>
    <w:rsid w:val="000E61E0"/>
    <w:rsid w:val="000E6368"/>
    <w:rsid w:val="000F0698"/>
    <w:rsid w:val="000F1829"/>
    <w:rsid w:val="000F1BEE"/>
    <w:rsid w:val="000F2343"/>
    <w:rsid w:val="000F3072"/>
    <w:rsid w:val="000F3F43"/>
    <w:rsid w:val="000F4E77"/>
    <w:rsid w:val="000F53CA"/>
    <w:rsid w:val="000F57EC"/>
    <w:rsid w:val="000F5890"/>
    <w:rsid w:val="000F5C81"/>
    <w:rsid w:val="000F629E"/>
    <w:rsid w:val="000F65EF"/>
    <w:rsid w:val="000F6B32"/>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75C2"/>
    <w:rsid w:val="00107940"/>
    <w:rsid w:val="00107951"/>
    <w:rsid w:val="00107D2C"/>
    <w:rsid w:val="00107F69"/>
    <w:rsid w:val="00110315"/>
    <w:rsid w:val="00110562"/>
    <w:rsid w:val="00110D11"/>
    <w:rsid w:val="001116AD"/>
    <w:rsid w:val="00111C62"/>
    <w:rsid w:val="001120E0"/>
    <w:rsid w:val="001123E9"/>
    <w:rsid w:val="0011261D"/>
    <w:rsid w:val="00113033"/>
    <w:rsid w:val="00113534"/>
    <w:rsid w:val="0011392B"/>
    <w:rsid w:val="001139BE"/>
    <w:rsid w:val="00114331"/>
    <w:rsid w:val="00114C6D"/>
    <w:rsid w:val="00115655"/>
    <w:rsid w:val="001156FE"/>
    <w:rsid w:val="00115D45"/>
    <w:rsid w:val="00115D53"/>
    <w:rsid w:val="00116551"/>
    <w:rsid w:val="001166EA"/>
    <w:rsid w:val="0011692B"/>
    <w:rsid w:val="00116B25"/>
    <w:rsid w:val="00116C48"/>
    <w:rsid w:val="00116E94"/>
    <w:rsid w:val="001176A1"/>
    <w:rsid w:val="00117716"/>
    <w:rsid w:val="001179CA"/>
    <w:rsid w:val="001202F0"/>
    <w:rsid w:val="0012054C"/>
    <w:rsid w:val="00120A39"/>
    <w:rsid w:val="001210B0"/>
    <w:rsid w:val="00121287"/>
    <w:rsid w:val="00121454"/>
    <w:rsid w:val="00121CFD"/>
    <w:rsid w:val="00121D0B"/>
    <w:rsid w:val="00121D98"/>
    <w:rsid w:val="0012200C"/>
    <w:rsid w:val="001227C2"/>
    <w:rsid w:val="00122A0D"/>
    <w:rsid w:val="001235DA"/>
    <w:rsid w:val="00123842"/>
    <w:rsid w:val="00124BF5"/>
    <w:rsid w:val="00125389"/>
    <w:rsid w:val="001255BF"/>
    <w:rsid w:val="00125F84"/>
    <w:rsid w:val="001260CA"/>
    <w:rsid w:val="00126E47"/>
    <w:rsid w:val="0012797D"/>
    <w:rsid w:val="00127F8A"/>
    <w:rsid w:val="00127FD0"/>
    <w:rsid w:val="0013079B"/>
    <w:rsid w:val="00130C91"/>
    <w:rsid w:val="00131B97"/>
    <w:rsid w:val="00131C10"/>
    <w:rsid w:val="0013288B"/>
    <w:rsid w:val="00132BB0"/>
    <w:rsid w:val="00132BEE"/>
    <w:rsid w:val="001331CA"/>
    <w:rsid w:val="001331CD"/>
    <w:rsid w:val="001333EE"/>
    <w:rsid w:val="00133A13"/>
    <w:rsid w:val="00133B54"/>
    <w:rsid w:val="00133EBA"/>
    <w:rsid w:val="00134225"/>
    <w:rsid w:val="00134F50"/>
    <w:rsid w:val="001352AC"/>
    <w:rsid w:val="00135840"/>
    <w:rsid w:val="00135D63"/>
    <w:rsid w:val="001363CA"/>
    <w:rsid w:val="00136711"/>
    <w:rsid w:val="00136839"/>
    <w:rsid w:val="001377EA"/>
    <w:rsid w:val="0013788C"/>
    <w:rsid w:val="00137A3C"/>
    <w:rsid w:val="00140933"/>
    <w:rsid w:val="00140AE7"/>
    <w:rsid w:val="00140D62"/>
    <w:rsid w:val="00141117"/>
    <w:rsid w:val="00141148"/>
    <w:rsid w:val="00141B21"/>
    <w:rsid w:val="00141F51"/>
    <w:rsid w:val="0014203E"/>
    <w:rsid w:val="001424CC"/>
    <w:rsid w:val="001429A1"/>
    <w:rsid w:val="0014345E"/>
    <w:rsid w:val="00143F7E"/>
    <w:rsid w:val="00144281"/>
    <w:rsid w:val="001443C8"/>
    <w:rsid w:val="00144A07"/>
    <w:rsid w:val="00144B9C"/>
    <w:rsid w:val="0014506D"/>
    <w:rsid w:val="0014569A"/>
    <w:rsid w:val="0014578D"/>
    <w:rsid w:val="0014582E"/>
    <w:rsid w:val="00145D3E"/>
    <w:rsid w:val="00145EE3"/>
    <w:rsid w:val="001462CE"/>
    <w:rsid w:val="001469B2"/>
    <w:rsid w:val="00146E2E"/>
    <w:rsid w:val="0014736E"/>
    <w:rsid w:val="00147621"/>
    <w:rsid w:val="00147717"/>
    <w:rsid w:val="001503AE"/>
    <w:rsid w:val="00150518"/>
    <w:rsid w:val="00150686"/>
    <w:rsid w:val="0015083C"/>
    <w:rsid w:val="00150943"/>
    <w:rsid w:val="001509E0"/>
    <w:rsid w:val="00150C93"/>
    <w:rsid w:val="00151ADB"/>
    <w:rsid w:val="001524F9"/>
    <w:rsid w:val="001527AE"/>
    <w:rsid w:val="00152D72"/>
    <w:rsid w:val="00153683"/>
    <w:rsid w:val="00153773"/>
    <w:rsid w:val="001538EF"/>
    <w:rsid w:val="001541F4"/>
    <w:rsid w:val="00154BE5"/>
    <w:rsid w:val="00155007"/>
    <w:rsid w:val="00155647"/>
    <w:rsid w:val="001557AC"/>
    <w:rsid w:val="00155DEC"/>
    <w:rsid w:val="001568A5"/>
    <w:rsid w:val="00156B90"/>
    <w:rsid w:val="00157383"/>
    <w:rsid w:val="00157AF1"/>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F37"/>
    <w:rsid w:val="001645CE"/>
    <w:rsid w:val="00164B95"/>
    <w:rsid w:val="00165FB3"/>
    <w:rsid w:val="0016645B"/>
    <w:rsid w:val="00166A94"/>
    <w:rsid w:val="001675E1"/>
    <w:rsid w:val="00170B08"/>
    <w:rsid w:val="00170ED7"/>
    <w:rsid w:val="0017135B"/>
    <w:rsid w:val="00172F89"/>
    <w:rsid w:val="001731DA"/>
    <w:rsid w:val="0017354F"/>
    <w:rsid w:val="0017376F"/>
    <w:rsid w:val="00173938"/>
    <w:rsid w:val="00173A84"/>
    <w:rsid w:val="00173CEA"/>
    <w:rsid w:val="0017418A"/>
    <w:rsid w:val="00174203"/>
    <w:rsid w:val="00174481"/>
    <w:rsid w:val="00175EE9"/>
    <w:rsid w:val="00176207"/>
    <w:rsid w:val="0017643E"/>
    <w:rsid w:val="0017648A"/>
    <w:rsid w:val="00177211"/>
    <w:rsid w:val="0017787E"/>
    <w:rsid w:val="00180959"/>
    <w:rsid w:val="001809D1"/>
    <w:rsid w:val="001811A6"/>
    <w:rsid w:val="001811D5"/>
    <w:rsid w:val="00181AF2"/>
    <w:rsid w:val="001828EF"/>
    <w:rsid w:val="001836BC"/>
    <w:rsid w:val="00184B00"/>
    <w:rsid w:val="00184CE8"/>
    <w:rsid w:val="0018533C"/>
    <w:rsid w:val="001853AB"/>
    <w:rsid w:val="00185990"/>
    <w:rsid w:val="00185C64"/>
    <w:rsid w:val="0018606C"/>
    <w:rsid w:val="0018632D"/>
    <w:rsid w:val="001868F0"/>
    <w:rsid w:val="001869FF"/>
    <w:rsid w:val="00186A47"/>
    <w:rsid w:val="001870F6"/>
    <w:rsid w:val="001872A2"/>
    <w:rsid w:val="00187373"/>
    <w:rsid w:val="00187E4F"/>
    <w:rsid w:val="00190686"/>
    <w:rsid w:val="00190FF1"/>
    <w:rsid w:val="001910D2"/>
    <w:rsid w:val="00191122"/>
    <w:rsid w:val="00191A0F"/>
    <w:rsid w:val="00191E2C"/>
    <w:rsid w:val="001920E2"/>
    <w:rsid w:val="00192724"/>
    <w:rsid w:val="00192725"/>
    <w:rsid w:val="00192C4F"/>
    <w:rsid w:val="00192E77"/>
    <w:rsid w:val="001930B0"/>
    <w:rsid w:val="00193543"/>
    <w:rsid w:val="00193B9C"/>
    <w:rsid w:val="00193C08"/>
    <w:rsid w:val="00194686"/>
    <w:rsid w:val="00194715"/>
    <w:rsid w:val="001947B4"/>
    <w:rsid w:val="001948A9"/>
    <w:rsid w:val="001949BF"/>
    <w:rsid w:val="00196B73"/>
    <w:rsid w:val="001970CA"/>
    <w:rsid w:val="001971AA"/>
    <w:rsid w:val="001972DC"/>
    <w:rsid w:val="001978AF"/>
    <w:rsid w:val="00197A1B"/>
    <w:rsid w:val="00197C85"/>
    <w:rsid w:val="001A00FA"/>
    <w:rsid w:val="001A0B11"/>
    <w:rsid w:val="001A1B79"/>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B9C"/>
    <w:rsid w:val="001B1C24"/>
    <w:rsid w:val="001B1C78"/>
    <w:rsid w:val="001B211F"/>
    <w:rsid w:val="001B21C6"/>
    <w:rsid w:val="001B237C"/>
    <w:rsid w:val="001B278F"/>
    <w:rsid w:val="001B2BB8"/>
    <w:rsid w:val="001B2EFE"/>
    <w:rsid w:val="001B3972"/>
    <w:rsid w:val="001B3A48"/>
    <w:rsid w:val="001B3EAD"/>
    <w:rsid w:val="001B40DE"/>
    <w:rsid w:val="001B4733"/>
    <w:rsid w:val="001B494F"/>
    <w:rsid w:val="001B4D9E"/>
    <w:rsid w:val="001B55D8"/>
    <w:rsid w:val="001B59EB"/>
    <w:rsid w:val="001B6202"/>
    <w:rsid w:val="001B63DE"/>
    <w:rsid w:val="001B6593"/>
    <w:rsid w:val="001B65A5"/>
    <w:rsid w:val="001B6E8E"/>
    <w:rsid w:val="001B6EF1"/>
    <w:rsid w:val="001C095F"/>
    <w:rsid w:val="001C1560"/>
    <w:rsid w:val="001C19AF"/>
    <w:rsid w:val="001C1B78"/>
    <w:rsid w:val="001C1D45"/>
    <w:rsid w:val="001C234D"/>
    <w:rsid w:val="001C2621"/>
    <w:rsid w:val="001C2CD4"/>
    <w:rsid w:val="001C3ADC"/>
    <w:rsid w:val="001C3CEC"/>
    <w:rsid w:val="001C401A"/>
    <w:rsid w:val="001C43AB"/>
    <w:rsid w:val="001C442A"/>
    <w:rsid w:val="001C50F1"/>
    <w:rsid w:val="001C52F4"/>
    <w:rsid w:val="001C6577"/>
    <w:rsid w:val="001C66EC"/>
    <w:rsid w:val="001C68E3"/>
    <w:rsid w:val="001C6B0B"/>
    <w:rsid w:val="001C78C1"/>
    <w:rsid w:val="001C7B62"/>
    <w:rsid w:val="001D023F"/>
    <w:rsid w:val="001D0740"/>
    <w:rsid w:val="001D1572"/>
    <w:rsid w:val="001D19FE"/>
    <w:rsid w:val="001D1A0A"/>
    <w:rsid w:val="001D1F23"/>
    <w:rsid w:val="001D21AA"/>
    <w:rsid w:val="001D2428"/>
    <w:rsid w:val="001D2668"/>
    <w:rsid w:val="001D2B8F"/>
    <w:rsid w:val="001D2BCD"/>
    <w:rsid w:val="001D3DB6"/>
    <w:rsid w:val="001D45CB"/>
    <w:rsid w:val="001D4871"/>
    <w:rsid w:val="001D4F61"/>
    <w:rsid w:val="001D51E7"/>
    <w:rsid w:val="001D5966"/>
    <w:rsid w:val="001D5D19"/>
    <w:rsid w:val="001D60BD"/>
    <w:rsid w:val="001D6570"/>
    <w:rsid w:val="001D73BE"/>
    <w:rsid w:val="001D7744"/>
    <w:rsid w:val="001D7E3A"/>
    <w:rsid w:val="001D7EEF"/>
    <w:rsid w:val="001E039E"/>
    <w:rsid w:val="001E10D6"/>
    <w:rsid w:val="001E1829"/>
    <w:rsid w:val="001E1B70"/>
    <w:rsid w:val="001E1C0E"/>
    <w:rsid w:val="001E3FC4"/>
    <w:rsid w:val="001E4BEB"/>
    <w:rsid w:val="001E55E3"/>
    <w:rsid w:val="001E591B"/>
    <w:rsid w:val="001E5A10"/>
    <w:rsid w:val="001E5F93"/>
    <w:rsid w:val="001E67D1"/>
    <w:rsid w:val="001E6C4D"/>
    <w:rsid w:val="001E75E4"/>
    <w:rsid w:val="001E777D"/>
    <w:rsid w:val="001E7B98"/>
    <w:rsid w:val="001F01AE"/>
    <w:rsid w:val="001F0376"/>
    <w:rsid w:val="001F131F"/>
    <w:rsid w:val="001F16BF"/>
    <w:rsid w:val="001F178C"/>
    <w:rsid w:val="001F1998"/>
    <w:rsid w:val="001F286D"/>
    <w:rsid w:val="001F2940"/>
    <w:rsid w:val="001F3B60"/>
    <w:rsid w:val="001F3D87"/>
    <w:rsid w:val="001F44B7"/>
    <w:rsid w:val="001F4901"/>
    <w:rsid w:val="001F512D"/>
    <w:rsid w:val="001F64EC"/>
    <w:rsid w:val="001F65AB"/>
    <w:rsid w:val="001F69CC"/>
    <w:rsid w:val="001F78E5"/>
    <w:rsid w:val="001F7C6C"/>
    <w:rsid w:val="002013E9"/>
    <w:rsid w:val="00201E73"/>
    <w:rsid w:val="00202B74"/>
    <w:rsid w:val="002030F2"/>
    <w:rsid w:val="00203526"/>
    <w:rsid w:val="00203602"/>
    <w:rsid w:val="00204460"/>
    <w:rsid w:val="002045D1"/>
    <w:rsid w:val="00204D46"/>
    <w:rsid w:val="00204DA3"/>
    <w:rsid w:val="00204DB1"/>
    <w:rsid w:val="002068D8"/>
    <w:rsid w:val="002073BF"/>
    <w:rsid w:val="002077C1"/>
    <w:rsid w:val="002104DB"/>
    <w:rsid w:val="0021160F"/>
    <w:rsid w:val="002117A2"/>
    <w:rsid w:val="00211FAA"/>
    <w:rsid w:val="002121EB"/>
    <w:rsid w:val="002123BC"/>
    <w:rsid w:val="00212FE6"/>
    <w:rsid w:val="0021430E"/>
    <w:rsid w:val="00214914"/>
    <w:rsid w:val="00214E2F"/>
    <w:rsid w:val="0021522C"/>
    <w:rsid w:val="00215258"/>
    <w:rsid w:val="00215984"/>
    <w:rsid w:val="0021652B"/>
    <w:rsid w:val="0022044E"/>
    <w:rsid w:val="00220DB6"/>
    <w:rsid w:val="00222077"/>
    <w:rsid w:val="002227B2"/>
    <w:rsid w:val="00222BBC"/>
    <w:rsid w:val="00222E1F"/>
    <w:rsid w:val="00223EEA"/>
    <w:rsid w:val="00224694"/>
    <w:rsid w:val="00224937"/>
    <w:rsid w:val="00224D06"/>
    <w:rsid w:val="00224E38"/>
    <w:rsid w:val="002251AB"/>
    <w:rsid w:val="00225A8B"/>
    <w:rsid w:val="00225C08"/>
    <w:rsid w:val="00225D57"/>
    <w:rsid w:val="002264A6"/>
    <w:rsid w:val="0022669F"/>
    <w:rsid w:val="002272D5"/>
    <w:rsid w:val="002302FC"/>
    <w:rsid w:val="0023035C"/>
    <w:rsid w:val="00230478"/>
    <w:rsid w:val="002308F7"/>
    <w:rsid w:val="00230D1F"/>
    <w:rsid w:val="00230E4B"/>
    <w:rsid w:val="00230F22"/>
    <w:rsid w:val="0023109D"/>
    <w:rsid w:val="002313DD"/>
    <w:rsid w:val="00231729"/>
    <w:rsid w:val="00231858"/>
    <w:rsid w:val="00231A9B"/>
    <w:rsid w:val="00231F3F"/>
    <w:rsid w:val="00232424"/>
    <w:rsid w:val="00232D9D"/>
    <w:rsid w:val="00233723"/>
    <w:rsid w:val="00234108"/>
    <w:rsid w:val="0023440E"/>
    <w:rsid w:val="002344C5"/>
    <w:rsid w:val="00234EA8"/>
    <w:rsid w:val="00235588"/>
    <w:rsid w:val="00235BE0"/>
    <w:rsid w:val="00235E43"/>
    <w:rsid w:val="0023633C"/>
    <w:rsid w:val="00237104"/>
    <w:rsid w:val="0023780D"/>
    <w:rsid w:val="00237A67"/>
    <w:rsid w:val="00237FC7"/>
    <w:rsid w:val="0024006F"/>
    <w:rsid w:val="00240B62"/>
    <w:rsid w:val="00241478"/>
    <w:rsid w:val="00241689"/>
    <w:rsid w:val="00241B2B"/>
    <w:rsid w:val="00241B54"/>
    <w:rsid w:val="00241EC8"/>
    <w:rsid w:val="0024259C"/>
    <w:rsid w:val="0024270E"/>
    <w:rsid w:val="00242A43"/>
    <w:rsid w:val="002435A8"/>
    <w:rsid w:val="0024366B"/>
    <w:rsid w:val="00243D4A"/>
    <w:rsid w:val="00244DCD"/>
    <w:rsid w:val="002450AC"/>
    <w:rsid w:val="00246E6A"/>
    <w:rsid w:val="002500BF"/>
    <w:rsid w:val="0025010C"/>
    <w:rsid w:val="002504B2"/>
    <w:rsid w:val="002510B6"/>
    <w:rsid w:val="00251224"/>
    <w:rsid w:val="002513DA"/>
    <w:rsid w:val="00251B7B"/>
    <w:rsid w:val="00251C1C"/>
    <w:rsid w:val="002521D6"/>
    <w:rsid w:val="002524AF"/>
    <w:rsid w:val="0025263B"/>
    <w:rsid w:val="00253611"/>
    <w:rsid w:val="00253688"/>
    <w:rsid w:val="00253F85"/>
    <w:rsid w:val="002556D8"/>
    <w:rsid w:val="00255A11"/>
    <w:rsid w:val="00255FBE"/>
    <w:rsid w:val="002560CF"/>
    <w:rsid w:val="00257C8E"/>
    <w:rsid w:val="00257EAD"/>
    <w:rsid w:val="002607BA"/>
    <w:rsid w:val="00260A9A"/>
    <w:rsid w:val="00260BBB"/>
    <w:rsid w:val="00260EDD"/>
    <w:rsid w:val="002615FA"/>
    <w:rsid w:val="002618BE"/>
    <w:rsid w:val="00261F3D"/>
    <w:rsid w:val="00261FCD"/>
    <w:rsid w:val="00261FF7"/>
    <w:rsid w:val="00262103"/>
    <w:rsid w:val="0026241C"/>
    <w:rsid w:val="002624F4"/>
    <w:rsid w:val="002634C1"/>
    <w:rsid w:val="002639D3"/>
    <w:rsid w:val="0026416E"/>
    <w:rsid w:val="002642E8"/>
    <w:rsid w:val="0026430F"/>
    <w:rsid w:val="00264C84"/>
    <w:rsid w:val="0026532F"/>
    <w:rsid w:val="002653D2"/>
    <w:rsid w:val="0026575F"/>
    <w:rsid w:val="00266118"/>
    <w:rsid w:val="0026625F"/>
    <w:rsid w:val="00266C32"/>
    <w:rsid w:val="00266F84"/>
    <w:rsid w:val="00267462"/>
    <w:rsid w:val="00267692"/>
    <w:rsid w:val="00267CD7"/>
    <w:rsid w:val="00270066"/>
    <w:rsid w:val="00270709"/>
    <w:rsid w:val="00270A95"/>
    <w:rsid w:val="00270B81"/>
    <w:rsid w:val="002713EE"/>
    <w:rsid w:val="00271DD3"/>
    <w:rsid w:val="00271F4D"/>
    <w:rsid w:val="00271FB2"/>
    <w:rsid w:val="00272089"/>
    <w:rsid w:val="002722C2"/>
    <w:rsid w:val="00272304"/>
    <w:rsid w:val="0027289F"/>
    <w:rsid w:val="00272C41"/>
    <w:rsid w:val="00273409"/>
    <w:rsid w:val="002739EA"/>
    <w:rsid w:val="00274C75"/>
    <w:rsid w:val="00275083"/>
    <w:rsid w:val="002752FF"/>
    <w:rsid w:val="00275769"/>
    <w:rsid w:val="00275999"/>
    <w:rsid w:val="00276360"/>
    <w:rsid w:val="002767E4"/>
    <w:rsid w:val="00276ACF"/>
    <w:rsid w:val="002774BA"/>
    <w:rsid w:val="0027798D"/>
    <w:rsid w:val="002801B9"/>
    <w:rsid w:val="00280407"/>
    <w:rsid w:val="002810BF"/>
    <w:rsid w:val="002816E0"/>
    <w:rsid w:val="0028185D"/>
    <w:rsid w:val="00281ACC"/>
    <w:rsid w:val="00281DC9"/>
    <w:rsid w:val="00282426"/>
    <w:rsid w:val="00283160"/>
    <w:rsid w:val="00283256"/>
    <w:rsid w:val="00283665"/>
    <w:rsid w:val="00283FF1"/>
    <w:rsid w:val="002846E4"/>
    <w:rsid w:val="002847AF"/>
    <w:rsid w:val="00285648"/>
    <w:rsid w:val="00285984"/>
    <w:rsid w:val="00285DE7"/>
    <w:rsid w:val="00286178"/>
    <w:rsid w:val="0028690D"/>
    <w:rsid w:val="0028728A"/>
    <w:rsid w:val="00287BE9"/>
    <w:rsid w:val="00287CCA"/>
    <w:rsid w:val="00291531"/>
    <w:rsid w:val="002918FE"/>
    <w:rsid w:val="00291A65"/>
    <w:rsid w:val="00291FDE"/>
    <w:rsid w:val="002927C8"/>
    <w:rsid w:val="00292881"/>
    <w:rsid w:val="00292CC1"/>
    <w:rsid w:val="002932CE"/>
    <w:rsid w:val="00293A28"/>
    <w:rsid w:val="00293DD4"/>
    <w:rsid w:val="00293F2E"/>
    <w:rsid w:val="002947B9"/>
    <w:rsid w:val="00294E5E"/>
    <w:rsid w:val="00295937"/>
    <w:rsid w:val="002959FD"/>
    <w:rsid w:val="00295B13"/>
    <w:rsid w:val="00295F78"/>
    <w:rsid w:val="00296245"/>
    <w:rsid w:val="002962AB"/>
    <w:rsid w:val="00297033"/>
    <w:rsid w:val="0029708F"/>
    <w:rsid w:val="00297DEB"/>
    <w:rsid w:val="00297EEC"/>
    <w:rsid w:val="002A00C3"/>
    <w:rsid w:val="002A02D6"/>
    <w:rsid w:val="002A0906"/>
    <w:rsid w:val="002A0CA4"/>
    <w:rsid w:val="002A195E"/>
    <w:rsid w:val="002A1EE6"/>
    <w:rsid w:val="002A1F27"/>
    <w:rsid w:val="002A3A19"/>
    <w:rsid w:val="002A3CEA"/>
    <w:rsid w:val="002A3D68"/>
    <w:rsid w:val="002A5F7C"/>
    <w:rsid w:val="002A610D"/>
    <w:rsid w:val="002A6DB0"/>
    <w:rsid w:val="002A7417"/>
    <w:rsid w:val="002A75DD"/>
    <w:rsid w:val="002A76C7"/>
    <w:rsid w:val="002A7709"/>
    <w:rsid w:val="002A7835"/>
    <w:rsid w:val="002A795E"/>
    <w:rsid w:val="002B0B2D"/>
    <w:rsid w:val="002B0BED"/>
    <w:rsid w:val="002B0E07"/>
    <w:rsid w:val="002B137A"/>
    <w:rsid w:val="002B18D3"/>
    <w:rsid w:val="002B1A41"/>
    <w:rsid w:val="002B2461"/>
    <w:rsid w:val="002B37EE"/>
    <w:rsid w:val="002B3B6A"/>
    <w:rsid w:val="002B3FC3"/>
    <w:rsid w:val="002B4060"/>
    <w:rsid w:val="002B42C8"/>
    <w:rsid w:val="002B576C"/>
    <w:rsid w:val="002B5898"/>
    <w:rsid w:val="002B690F"/>
    <w:rsid w:val="002B75DB"/>
    <w:rsid w:val="002B7C35"/>
    <w:rsid w:val="002C0B1A"/>
    <w:rsid w:val="002C0DD0"/>
    <w:rsid w:val="002C12D9"/>
    <w:rsid w:val="002C1344"/>
    <w:rsid w:val="002C2597"/>
    <w:rsid w:val="002C2936"/>
    <w:rsid w:val="002C3437"/>
    <w:rsid w:val="002C36E6"/>
    <w:rsid w:val="002C3CD0"/>
    <w:rsid w:val="002C3D09"/>
    <w:rsid w:val="002C3F27"/>
    <w:rsid w:val="002C454B"/>
    <w:rsid w:val="002C456E"/>
    <w:rsid w:val="002C59C9"/>
    <w:rsid w:val="002C653F"/>
    <w:rsid w:val="002C6562"/>
    <w:rsid w:val="002C6764"/>
    <w:rsid w:val="002C6FBD"/>
    <w:rsid w:val="002C75AE"/>
    <w:rsid w:val="002C7F0E"/>
    <w:rsid w:val="002D00FE"/>
    <w:rsid w:val="002D0134"/>
    <w:rsid w:val="002D01AC"/>
    <w:rsid w:val="002D06D6"/>
    <w:rsid w:val="002D07BE"/>
    <w:rsid w:val="002D0EB5"/>
    <w:rsid w:val="002D149E"/>
    <w:rsid w:val="002D19B9"/>
    <w:rsid w:val="002D203C"/>
    <w:rsid w:val="002D223A"/>
    <w:rsid w:val="002D2824"/>
    <w:rsid w:val="002D293C"/>
    <w:rsid w:val="002D2E03"/>
    <w:rsid w:val="002D301B"/>
    <w:rsid w:val="002D314D"/>
    <w:rsid w:val="002D3DF4"/>
    <w:rsid w:val="002D4633"/>
    <w:rsid w:val="002D4752"/>
    <w:rsid w:val="002D4791"/>
    <w:rsid w:val="002D4ADC"/>
    <w:rsid w:val="002D4CC4"/>
    <w:rsid w:val="002D4F9C"/>
    <w:rsid w:val="002D5927"/>
    <w:rsid w:val="002D66CC"/>
    <w:rsid w:val="002D76BE"/>
    <w:rsid w:val="002D773D"/>
    <w:rsid w:val="002D7B93"/>
    <w:rsid w:val="002D7FA9"/>
    <w:rsid w:val="002E0207"/>
    <w:rsid w:val="002E075B"/>
    <w:rsid w:val="002E079D"/>
    <w:rsid w:val="002E0FDB"/>
    <w:rsid w:val="002E172D"/>
    <w:rsid w:val="002E1E6D"/>
    <w:rsid w:val="002E1EB5"/>
    <w:rsid w:val="002E2042"/>
    <w:rsid w:val="002E324E"/>
    <w:rsid w:val="002E3523"/>
    <w:rsid w:val="002E387A"/>
    <w:rsid w:val="002E3C0E"/>
    <w:rsid w:val="002E439A"/>
    <w:rsid w:val="002E4FB8"/>
    <w:rsid w:val="002E55EB"/>
    <w:rsid w:val="002E6266"/>
    <w:rsid w:val="002E661D"/>
    <w:rsid w:val="002E6E36"/>
    <w:rsid w:val="002E6EE5"/>
    <w:rsid w:val="002F08C7"/>
    <w:rsid w:val="002F0DE9"/>
    <w:rsid w:val="002F14DB"/>
    <w:rsid w:val="002F1621"/>
    <w:rsid w:val="002F2049"/>
    <w:rsid w:val="002F24A1"/>
    <w:rsid w:val="002F327B"/>
    <w:rsid w:val="002F3A36"/>
    <w:rsid w:val="002F3C11"/>
    <w:rsid w:val="002F3ED6"/>
    <w:rsid w:val="002F48E2"/>
    <w:rsid w:val="002F4DA1"/>
    <w:rsid w:val="002F5919"/>
    <w:rsid w:val="002F6064"/>
    <w:rsid w:val="002F60FC"/>
    <w:rsid w:val="002F738B"/>
    <w:rsid w:val="002F7FEC"/>
    <w:rsid w:val="002F7FFC"/>
    <w:rsid w:val="0030095B"/>
    <w:rsid w:val="00300966"/>
    <w:rsid w:val="00300F09"/>
    <w:rsid w:val="003011D4"/>
    <w:rsid w:val="00301AFF"/>
    <w:rsid w:val="00301CCF"/>
    <w:rsid w:val="00302545"/>
    <w:rsid w:val="00302994"/>
    <w:rsid w:val="003029D6"/>
    <w:rsid w:val="00302A5B"/>
    <w:rsid w:val="00303088"/>
    <w:rsid w:val="00303244"/>
    <w:rsid w:val="00303651"/>
    <w:rsid w:val="00303D6A"/>
    <w:rsid w:val="00304106"/>
    <w:rsid w:val="00304334"/>
    <w:rsid w:val="00304854"/>
    <w:rsid w:val="00304A33"/>
    <w:rsid w:val="00304B7A"/>
    <w:rsid w:val="00305283"/>
    <w:rsid w:val="00305482"/>
    <w:rsid w:val="00305798"/>
    <w:rsid w:val="00305F5C"/>
    <w:rsid w:val="00306970"/>
    <w:rsid w:val="00307541"/>
    <w:rsid w:val="0030765F"/>
    <w:rsid w:val="00307A1E"/>
    <w:rsid w:val="00310526"/>
    <w:rsid w:val="003105D5"/>
    <w:rsid w:val="00310D73"/>
    <w:rsid w:val="00310DDB"/>
    <w:rsid w:val="003112F5"/>
    <w:rsid w:val="003113E9"/>
    <w:rsid w:val="003114CB"/>
    <w:rsid w:val="00311E9C"/>
    <w:rsid w:val="00311EC7"/>
    <w:rsid w:val="003124BA"/>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7D9"/>
    <w:rsid w:val="00320AF9"/>
    <w:rsid w:val="00320C65"/>
    <w:rsid w:val="00321864"/>
    <w:rsid w:val="0032253A"/>
    <w:rsid w:val="00322967"/>
    <w:rsid w:val="00322BF6"/>
    <w:rsid w:val="00323091"/>
    <w:rsid w:val="00323767"/>
    <w:rsid w:val="003237CA"/>
    <w:rsid w:val="003239B0"/>
    <w:rsid w:val="00323A39"/>
    <w:rsid w:val="00323B88"/>
    <w:rsid w:val="00323CA1"/>
    <w:rsid w:val="00324194"/>
    <w:rsid w:val="00325218"/>
    <w:rsid w:val="003253EB"/>
    <w:rsid w:val="00325690"/>
    <w:rsid w:val="00325D6F"/>
    <w:rsid w:val="00326B54"/>
    <w:rsid w:val="0032713F"/>
    <w:rsid w:val="003274D8"/>
    <w:rsid w:val="00327586"/>
    <w:rsid w:val="00327B1D"/>
    <w:rsid w:val="00327EA2"/>
    <w:rsid w:val="00330994"/>
    <w:rsid w:val="0033120D"/>
    <w:rsid w:val="00332622"/>
    <w:rsid w:val="00332C06"/>
    <w:rsid w:val="00332DBF"/>
    <w:rsid w:val="003333A7"/>
    <w:rsid w:val="00333716"/>
    <w:rsid w:val="0033393E"/>
    <w:rsid w:val="00334618"/>
    <w:rsid w:val="0033584D"/>
    <w:rsid w:val="00335AFE"/>
    <w:rsid w:val="00336045"/>
    <w:rsid w:val="003360DE"/>
    <w:rsid w:val="0033659E"/>
    <w:rsid w:val="00337B3F"/>
    <w:rsid w:val="00337F25"/>
    <w:rsid w:val="003401DD"/>
    <w:rsid w:val="00340FCB"/>
    <w:rsid w:val="00341455"/>
    <w:rsid w:val="003417F1"/>
    <w:rsid w:val="0034194D"/>
    <w:rsid w:val="00341D45"/>
    <w:rsid w:val="00343013"/>
    <w:rsid w:val="00344797"/>
    <w:rsid w:val="00344A72"/>
    <w:rsid w:val="00344C7A"/>
    <w:rsid w:val="00345096"/>
    <w:rsid w:val="00346C0B"/>
    <w:rsid w:val="00346DE0"/>
    <w:rsid w:val="00347F84"/>
    <w:rsid w:val="00350CDE"/>
    <w:rsid w:val="00350D6D"/>
    <w:rsid w:val="00351781"/>
    <w:rsid w:val="00351CE5"/>
    <w:rsid w:val="00352860"/>
    <w:rsid w:val="00353322"/>
    <w:rsid w:val="00353DEF"/>
    <w:rsid w:val="0035498C"/>
    <w:rsid w:val="00354B01"/>
    <w:rsid w:val="00355797"/>
    <w:rsid w:val="00355866"/>
    <w:rsid w:val="00355A01"/>
    <w:rsid w:val="00356143"/>
    <w:rsid w:val="00356278"/>
    <w:rsid w:val="00356EE5"/>
    <w:rsid w:val="0035770E"/>
    <w:rsid w:val="00360A06"/>
    <w:rsid w:val="00360D20"/>
    <w:rsid w:val="0036128C"/>
    <w:rsid w:val="00361504"/>
    <w:rsid w:val="00361BFD"/>
    <w:rsid w:val="0036286F"/>
    <w:rsid w:val="00362B7F"/>
    <w:rsid w:val="00363A71"/>
    <w:rsid w:val="00364997"/>
    <w:rsid w:val="00364E2E"/>
    <w:rsid w:val="003654E3"/>
    <w:rsid w:val="00365BE1"/>
    <w:rsid w:val="00365DAB"/>
    <w:rsid w:val="00365ED1"/>
    <w:rsid w:val="003664C5"/>
    <w:rsid w:val="003664E9"/>
    <w:rsid w:val="003666A2"/>
    <w:rsid w:val="003670CF"/>
    <w:rsid w:val="003673B5"/>
    <w:rsid w:val="00370016"/>
    <w:rsid w:val="00370FC9"/>
    <w:rsid w:val="00371140"/>
    <w:rsid w:val="003716EF"/>
    <w:rsid w:val="0037194F"/>
    <w:rsid w:val="00372083"/>
    <w:rsid w:val="003721FE"/>
    <w:rsid w:val="0037248F"/>
    <w:rsid w:val="00372649"/>
    <w:rsid w:val="00372AA0"/>
    <w:rsid w:val="00372CE8"/>
    <w:rsid w:val="00372E3E"/>
    <w:rsid w:val="00372F91"/>
    <w:rsid w:val="00373225"/>
    <w:rsid w:val="00373A9B"/>
    <w:rsid w:val="00373AD1"/>
    <w:rsid w:val="00373B0C"/>
    <w:rsid w:val="00373F0A"/>
    <w:rsid w:val="00374371"/>
    <w:rsid w:val="00375074"/>
    <w:rsid w:val="003758B2"/>
    <w:rsid w:val="003759D8"/>
    <w:rsid w:val="00375C37"/>
    <w:rsid w:val="00375F09"/>
    <w:rsid w:val="00376883"/>
    <w:rsid w:val="003768FD"/>
    <w:rsid w:val="00376FFC"/>
    <w:rsid w:val="003771D5"/>
    <w:rsid w:val="00377430"/>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94D"/>
    <w:rsid w:val="00382DE2"/>
    <w:rsid w:val="00382F9B"/>
    <w:rsid w:val="00383081"/>
    <w:rsid w:val="00383212"/>
    <w:rsid w:val="003837C3"/>
    <w:rsid w:val="00383B5C"/>
    <w:rsid w:val="00383CDC"/>
    <w:rsid w:val="00384074"/>
    <w:rsid w:val="0038411C"/>
    <w:rsid w:val="00384915"/>
    <w:rsid w:val="003852C9"/>
    <w:rsid w:val="0038533B"/>
    <w:rsid w:val="003854E1"/>
    <w:rsid w:val="00386192"/>
    <w:rsid w:val="003863BB"/>
    <w:rsid w:val="0038643F"/>
    <w:rsid w:val="0038683D"/>
    <w:rsid w:val="00386F15"/>
    <w:rsid w:val="003871B2"/>
    <w:rsid w:val="00387772"/>
    <w:rsid w:val="003912D8"/>
    <w:rsid w:val="00391427"/>
    <w:rsid w:val="0039162E"/>
    <w:rsid w:val="0039180F"/>
    <w:rsid w:val="00391FFD"/>
    <w:rsid w:val="003928AA"/>
    <w:rsid w:val="00393183"/>
    <w:rsid w:val="00393281"/>
    <w:rsid w:val="00393743"/>
    <w:rsid w:val="00394582"/>
    <w:rsid w:val="003952FA"/>
    <w:rsid w:val="00395813"/>
    <w:rsid w:val="00395830"/>
    <w:rsid w:val="00395965"/>
    <w:rsid w:val="0039698E"/>
    <w:rsid w:val="00397201"/>
    <w:rsid w:val="003979FB"/>
    <w:rsid w:val="00397DAA"/>
    <w:rsid w:val="003A1575"/>
    <w:rsid w:val="003A1929"/>
    <w:rsid w:val="003A26D5"/>
    <w:rsid w:val="003A292A"/>
    <w:rsid w:val="003A2CC5"/>
    <w:rsid w:val="003A423A"/>
    <w:rsid w:val="003A4FBB"/>
    <w:rsid w:val="003A4FC6"/>
    <w:rsid w:val="003A4FC8"/>
    <w:rsid w:val="003A51B5"/>
    <w:rsid w:val="003A538B"/>
    <w:rsid w:val="003A5BE7"/>
    <w:rsid w:val="003A6299"/>
    <w:rsid w:val="003A6883"/>
    <w:rsid w:val="003A6943"/>
    <w:rsid w:val="003A6A48"/>
    <w:rsid w:val="003A7C2E"/>
    <w:rsid w:val="003A7FBA"/>
    <w:rsid w:val="003B0379"/>
    <w:rsid w:val="003B0757"/>
    <w:rsid w:val="003B16A5"/>
    <w:rsid w:val="003B1BB6"/>
    <w:rsid w:val="003B2366"/>
    <w:rsid w:val="003B254C"/>
    <w:rsid w:val="003B374F"/>
    <w:rsid w:val="003B3B4F"/>
    <w:rsid w:val="003B46D1"/>
    <w:rsid w:val="003B4C34"/>
    <w:rsid w:val="003B5411"/>
    <w:rsid w:val="003B63E0"/>
    <w:rsid w:val="003B644D"/>
    <w:rsid w:val="003B6858"/>
    <w:rsid w:val="003B6933"/>
    <w:rsid w:val="003B6955"/>
    <w:rsid w:val="003B6A6C"/>
    <w:rsid w:val="003B6C64"/>
    <w:rsid w:val="003B6EED"/>
    <w:rsid w:val="003B7011"/>
    <w:rsid w:val="003B73D2"/>
    <w:rsid w:val="003B77DF"/>
    <w:rsid w:val="003B7A3B"/>
    <w:rsid w:val="003C01AF"/>
    <w:rsid w:val="003C0387"/>
    <w:rsid w:val="003C09FA"/>
    <w:rsid w:val="003C0B29"/>
    <w:rsid w:val="003C16A8"/>
    <w:rsid w:val="003C195F"/>
    <w:rsid w:val="003C2666"/>
    <w:rsid w:val="003C276A"/>
    <w:rsid w:val="003C388F"/>
    <w:rsid w:val="003C4C23"/>
    <w:rsid w:val="003C4E11"/>
    <w:rsid w:val="003C528A"/>
    <w:rsid w:val="003C558F"/>
    <w:rsid w:val="003C5775"/>
    <w:rsid w:val="003C58AB"/>
    <w:rsid w:val="003C5E77"/>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A23"/>
    <w:rsid w:val="003D2D72"/>
    <w:rsid w:val="003D3567"/>
    <w:rsid w:val="003D3CD3"/>
    <w:rsid w:val="003D3CE8"/>
    <w:rsid w:val="003D4099"/>
    <w:rsid w:val="003D493A"/>
    <w:rsid w:val="003D4D77"/>
    <w:rsid w:val="003D524A"/>
    <w:rsid w:val="003D6491"/>
    <w:rsid w:val="003D6698"/>
    <w:rsid w:val="003D69A9"/>
    <w:rsid w:val="003D6E40"/>
    <w:rsid w:val="003D70C6"/>
    <w:rsid w:val="003D71D7"/>
    <w:rsid w:val="003D7482"/>
    <w:rsid w:val="003D7CBE"/>
    <w:rsid w:val="003D7E67"/>
    <w:rsid w:val="003E1BFA"/>
    <w:rsid w:val="003E1C5D"/>
    <w:rsid w:val="003E201C"/>
    <w:rsid w:val="003E253F"/>
    <w:rsid w:val="003E283B"/>
    <w:rsid w:val="003E296C"/>
    <w:rsid w:val="003E2D0E"/>
    <w:rsid w:val="003E2EE7"/>
    <w:rsid w:val="003E3031"/>
    <w:rsid w:val="003E324B"/>
    <w:rsid w:val="003E333C"/>
    <w:rsid w:val="003E51F6"/>
    <w:rsid w:val="003E5217"/>
    <w:rsid w:val="003E526D"/>
    <w:rsid w:val="003E5286"/>
    <w:rsid w:val="003E5C76"/>
    <w:rsid w:val="003E6C71"/>
    <w:rsid w:val="003E740B"/>
    <w:rsid w:val="003E7590"/>
    <w:rsid w:val="003E7AE1"/>
    <w:rsid w:val="003F0473"/>
    <w:rsid w:val="003F06D8"/>
    <w:rsid w:val="003F0870"/>
    <w:rsid w:val="003F098C"/>
    <w:rsid w:val="003F1429"/>
    <w:rsid w:val="003F1E79"/>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496"/>
    <w:rsid w:val="003F77BE"/>
    <w:rsid w:val="00400181"/>
    <w:rsid w:val="004001DC"/>
    <w:rsid w:val="004005F7"/>
    <w:rsid w:val="00400863"/>
    <w:rsid w:val="00400E17"/>
    <w:rsid w:val="00401102"/>
    <w:rsid w:val="0040113D"/>
    <w:rsid w:val="00401797"/>
    <w:rsid w:val="00401E62"/>
    <w:rsid w:val="00401F3A"/>
    <w:rsid w:val="00402552"/>
    <w:rsid w:val="00402671"/>
    <w:rsid w:val="00402C57"/>
    <w:rsid w:val="00402CCE"/>
    <w:rsid w:val="00402D92"/>
    <w:rsid w:val="00403281"/>
    <w:rsid w:val="004032DA"/>
    <w:rsid w:val="004034FC"/>
    <w:rsid w:val="00403531"/>
    <w:rsid w:val="00403BB6"/>
    <w:rsid w:val="004040D5"/>
    <w:rsid w:val="0040472F"/>
    <w:rsid w:val="00404958"/>
    <w:rsid w:val="00404FC0"/>
    <w:rsid w:val="004050D0"/>
    <w:rsid w:val="00405E91"/>
    <w:rsid w:val="0040667B"/>
    <w:rsid w:val="00406D4C"/>
    <w:rsid w:val="004071F5"/>
    <w:rsid w:val="004074F4"/>
    <w:rsid w:val="0040751B"/>
    <w:rsid w:val="0040762F"/>
    <w:rsid w:val="00407FF0"/>
    <w:rsid w:val="004107BF"/>
    <w:rsid w:val="00410A2F"/>
    <w:rsid w:val="00410A4C"/>
    <w:rsid w:val="004110F0"/>
    <w:rsid w:val="004110F1"/>
    <w:rsid w:val="00411328"/>
    <w:rsid w:val="00412F35"/>
    <w:rsid w:val="00413039"/>
    <w:rsid w:val="004134ED"/>
    <w:rsid w:val="00413ECE"/>
    <w:rsid w:val="00413FB7"/>
    <w:rsid w:val="00414A54"/>
    <w:rsid w:val="00414D59"/>
    <w:rsid w:val="00414F04"/>
    <w:rsid w:val="00416295"/>
    <w:rsid w:val="00416655"/>
    <w:rsid w:val="00416FBE"/>
    <w:rsid w:val="0041713B"/>
    <w:rsid w:val="00417307"/>
    <w:rsid w:val="00420B55"/>
    <w:rsid w:val="00421012"/>
    <w:rsid w:val="00421559"/>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59F"/>
    <w:rsid w:val="004306A0"/>
    <w:rsid w:val="00430764"/>
    <w:rsid w:val="00431A95"/>
    <w:rsid w:val="00432024"/>
    <w:rsid w:val="00432F3B"/>
    <w:rsid w:val="0043334C"/>
    <w:rsid w:val="00433351"/>
    <w:rsid w:val="00433849"/>
    <w:rsid w:val="00434442"/>
    <w:rsid w:val="00434586"/>
    <w:rsid w:val="00434E34"/>
    <w:rsid w:val="0043556B"/>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726"/>
    <w:rsid w:val="00447EA7"/>
    <w:rsid w:val="00450210"/>
    <w:rsid w:val="00450768"/>
    <w:rsid w:val="00450F90"/>
    <w:rsid w:val="00451447"/>
    <w:rsid w:val="00451EDF"/>
    <w:rsid w:val="00452236"/>
    <w:rsid w:val="00452448"/>
    <w:rsid w:val="00452622"/>
    <w:rsid w:val="00452846"/>
    <w:rsid w:val="00452946"/>
    <w:rsid w:val="00452D8E"/>
    <w:rsid w:val="00453207"/>
    <w:rsid w:val="0045506E"/>
    <w:rsid w:val="0045541C"/>
    <w:rsid w:val="00456477"/>
    <w:rsid w:val="0045650A"/>
    <w:rsid w:val="004566DB"/>
    <w:rsid w:val="00456705"/>
    <w:rsid w:val="00457089"/>
    <w:rsid w:val="00457553"/>
    <w:rsid w:val="004579CC"/>
    <w:rsid w:val="00457A14"/>
    <w:rsid w:val="004603E4"/>
    <w:rsid w:val="00460A6E"/>
    <w:rsid w:val="00460C59"/>
    <w:rsid w:val="00460F02"/>
    <w:rsid w:val="00460F28"/>
    <w:rsid w:val="004617AE"/>
    <w:rsid w:val="00461A03"/>
    <w:rsid w:val="0046225E"/>
    <w:rsid w:val="00462698"/>
    <w:rsid w:val="00463D47"/>
    <w:rsid w:val="00463DE0"/>
    <w:rsid w:val="00463E03"/>
    <w:rsid w:val="004645C5"/>
    <w:rsid w:val="00464760"/>
    <w:rsid w:val="004650AF"/>
    <w:rsid w:val="00465DFE"/>
    <w:rsid w:val="00465E3E"/>
    <w:rsid w:val="0046643A"/>
    <w:rsid w:val="00466623"/>
    <w:rsid w:val="00466999"/>
    <w:rsid w:val="00466A34"/>
    <w:rsid w:val="00466D99"/>
    <w:rsid w:val="00467351"/>
    <w:rsid w:val="00470281"/>
    <w:rsid w:val="0047128F"/>
    <w:rsid w:val="004712EE"/>
    <w:rsid w:val="00471C67"/>
    <w:rsid w:val="00471E9C"/>
    <w:rsid w:val="00472BCA"/>
    <w:rsid w:val="00472D39"/>
    <w:rsid w:val="00472EDF"/>
    <w:rsid w:val="004730C0"/>
    <w:rsid w:val="00473501"/>
    <w:rsid w:val="00473AAD"/>
    <w:rsid w:val="00474FCC"/>
    <w:rsid w:val="0047532C"/>
    <w:rsid w:val="0047590D"/>
    <w:rsid w:val="00476104"/>
    <w:rsid w:val="004761A1"/>
    <w:rsid w:val="00476409"/>
    <w:rsid w:val="00476609"/>
    <w:rsid w:val="004769E3"/>
    <w:rsid w:val="004779CB"/>
    <w:rsid w:val="004800A9"/>
    <w:rsid w:val="004802E0"/>
    <w:rsid w:val="004806EA"/>
    <w:rsid w:val="00480D9B"/>
    <w:rsid w:val="00481BCC"/>
    <w:rsid w:val="00482862"/>
    <w:rsid w:val="00482D3D"/>
    <w:rsid w:val="00483712"/>
    <w:rsid w:val="004841CE"/>
    <w:rsid w:val="00484476"/>
    <w:rsid w:val="00484886"/>
    <w:rsid w:val="00484B64"/>
    <w:rsid w:val="00484CE8"/>
    <w:rsid w:val="00484E02"/>
    <w:rsid w:val="004853EB"/>
    <w:rsid w:val="0048548E"/>
    <w:rsid w:val="0048575E"/>
    <w:rsid w:val="004858D0"/>
    <w:rsid w:val="00485A4B"/>
    <w:rsid w:val="00485AEA"/>
    <w:rsid w:val="00485C76"/>
    <w:rsid w:val="0048664C"/>
    <w:rsid w:val="0048685F"/>
    <w:rsid w:val="00486B74"/>
    <w:rsid w:val="00486C73"/>
    <w:rsid w:val="00486E2C"/>
    <w:rsid w:val="00487721"/>
    <w:rsid w:val="0049015E"/>
    <w:rsid w:val="00490166"/>
    <w:rsid w:val="004903E4"/>
    <w:rsid w:val="004904B7"/>
    <w:rsid w:val="00490A04"/>
    <w:rsid w:val="00492202"/>
    <w:rsid w:val="004923A1"/>
    <w:rsid w:val="0049260A"/>
    <w:rsid w:val="00492805"/>
    <w:rsid w:val="00493624"/>
    <w:rsid w:val="00493732"/>
    <w:rsid w:val="004937C8"/>
    <w:rsid w:val="00493992"/>
    <w:rsid w:val="00493B44"/>
    <w:rsid w:val="004940F1"/>
    <w:rsid w:val="00494779"/>
    <w:rsid w:val="00495195"/>
    <w:rsid w:val="004951A4"/>
    <w:rsid w:val="00495499"/>
    <w:rsid w:val="00497367"/>
    <w:rsid w:val="004978A9"/>
    <w:rsid w:val="00497AB5"/>
    <w:rsid w:val="004A0A26"/>
    <w:rsid w:val="004A0F8C"/>
    <w:rsid w:val="004A1622"/>
    <w:rsid w:val="004A1AE3"/>
    <w:rsid w:val="004A1C8B"/>
    <w:rsid w:val="004A2277"/>
    <w:rsid w:val="004A2726"/>
    <w:rsid w:val="004A29E9"/>
    <w:rsid w:val="004A2CBF"/>
    <w:rsid w:val="004A3B1D"/>
    <w:rsid w:val="004A3D92"/>
    <w:rsid w:val="004A3F77"/>
    <w:rsid w:val="004A444C"/>
    <w:rsid w:val="004A47F4"/>
    <w:rsid w:val="004A4DDA"/>
    <w:rsid w:val="004A5068"/>
    <w:rsid w:val="004A591F"/>
    <w:rsid w:val="004A5D73"/>
    <w:rsid w:val="004A5EB7"/>
    <w:rsid w:val="004A6130"/>
    <w:rsid w:val="004A6E33"/>
    <w:rsid w:val="004A7388"/>
    <w:rsid w:val="004A79A3"/>
    <w:rsid w:val="004B02AF"/>
    <w:rsid w:val="004B0AC6"/>
    <w:rsid w:val="004B0AD7"/>
    <w:rsid w:val="004B1380"/>
    <w:rsid w:val="004B1E78"/>
    <w:rsid w:val="004B28BE"/>
    <w:rsid w:val="004B28F3"/>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4DFB"/>
    <w:rsid w:val="004C5011"/>
    <w:rsid w:val="004C504F"/>
    <w:rsid w:val="004C59E8"/>
    <w:rsid w:val="004C5B38"/>
    <w:rsid w:val="004C5EE3"/>
    <w:rsid w:val="004C676E"/>
    <w:rsid w:val="004C677E"/>
    <w:rsid w:val="004C6C21"/>
    <w:rsid w:val="004C73EB"/>
    <w:rsid w:val="004C7D3B"/>
    <w:rsid w:val="004D03CA"/>
    <w:rsid w:val="004D0AF9"/>
    <w:rsid w:val="004D2492"/>
    <w:rsid w:val="004D2B47"/>
    <w:rsid w:val="004D39B1"/>
    <w:rsid w:val="004D3FCC"/>
    <w:rsid w:val="004D4002"/>
    <w:rsid w:val="004D4903"/>
    <w:rsid w:val="004D49E5"/>
    <w:rsid w:val="004D4B10"/>
    <w:rsid w:val="004D4CD0"/>
    <w:rsid w:val="004D4EC1"/>
    <w:rsid w:val="004D5454"/>
    <w:rsid w:val="004D5A06"/>
    <w:rsid w:val="004D5DDA"/>
    <w:rsid w:val="004D6B55"/>
    <w:rsid w:val="004D6F2D"/>
    <w:rsid w:val="004D723D"/>
    <w:rsid w:val="004D7D11"/>
    <w:rsid w:val="004D7F0A"/>
    <w:rsid w:val="004E0CDB"/>
    <w:rsid w:val="004E0E91"/>
    <w:rsid w:val="004E0FCF"/>
    <w:rsid w:val="004E130F"/>
    <w:rsid w:val="004E171F"/>
    <w:rsid w:val="004E1A7E"/>
    <w:rsid w:val="004E1B84"/>
    <w:rsid w:val="004E211B"/>
    <w:rsid w:val="004E212C"/>
    <w:rsid w:val="004E2390"/>
    <w:rsid w:val="004E24DE"/>
    <w:rsid w:val="004E24E7"/>
    <w:rsid w:val="004E2D8B"/>
    <w:rsid w:val="004E2E95"/>
    <w:rsid w:val="004E31D0"/>
    <w:rsid w:val="004E3457"/>
    <w:rsid w:val="004E36E3"/>
    <w:rsid w:val="004E3ADB"/>
    <w:rsid w:val="004E3C15"/>
    <w:rsid w:val="004E56BD"/>
    <w:rsid w:val="004E5961"/>
    <w:rsid w:val="004E5A16"/>
    <w:rsid w:val="004E5A42"/>
    <w:rsid w:val="004E5C1A"/>
    <w:rsid w:val="004E5C9F"/>
    <w:rsid w:val="004E6767"/>
    <w:rsid w:val="004E6E7A"/>
    <w:rsid w:val="004E7449"/>
    <w:rsid w:val="004E748F"/>
    <w:rsid w:val="004E760E"/>
    <w:rsid w:val="004E7675"/>
    <w:rsid w:val="004E7E27"/>
    <w:rsid w:val="004F008C"/>
    <w:rsid w:val="004F01B7"/>
    <w:rsid w:val="004F0825"/>
    <w:rsid w:val="004F0DD7"/>
    <w:rsid w:val="004F0E37"/>
    <w:rsid w:val="004F0F8E"/>
    <w:rsid w:val="004F0FEE"/>
    <w:rsid w:val="004F2A52"/>
    <w:rsid w:val="004F3881"/>
    <w:rsid w:val="004F3B78"/>
    <w:rsid w:val="004F4182"/>
    <w:rsid w:val="004F442A"/>
    <w:rsid w:val="004F44F3"/>
    <w:rsid w:val="004F4E3A"/>
    <w:rsid w:val="004F510A"/>
    <w:rsid w:val="004F5FD7"/>
    <w:rsid w:val="004F68FD"/>
    <w:rsid w:val="004F6FC9"/>
    <w:rsid w:val="004F6FCA"/>
    <w:rsid w:val="004F7007"/>
    <w:rsid w:val="004F7B2C"/>
    <w:rsid w:val="004F7B78"/>
    <w:rsid w:val="00500489"/>
    <w:rsid w:val="005007A4"/>
    <w:rsid w:val="0050081A"/>
    <w:rsid w:val="0050135D"/>
    <w:rsid w:val="00501D17"/>
    <w:rsid w:val="005025C5"/>
    <w:rsid w:val="00502B66"/>
    <w:rsid w:val="00502CF3"/>
    <w:rsid w:val="00502E65"/>
    <w:rsid w:val="0050341C"/>
    <w:rsid w:val="00503528"/>
    <w:rsid w:val="00503DE4"/>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5"/>
    <w:rsid w:val="00512BC3"/>
    <w:rsid w:val="00513552"/>
    <w:rsid w:val="00513C45"/>
    <w:rsid w:val="00513C51"/>
    <w:rsid w:val="00514A26"/>
    <w:rsid w:val="00514D69"/>
    <w:rsid w:val="00514E1B"/>
    <w:rsid w:val="0051546F"/>
    <w:rsid w:val="0051586D"/>
    <w:rsid w:val="005162BD"/>
    <w:rsid w:val="005162BE"/>
    <w:rsid w:val="005164FA"/>
    <w:rsid w:val="00516AB2"/>
    <w:rsid w:val="00516D29"/>
    <w:rsid w:val="005170B3"/>
    <w:rsid w:val="005172E2"/>
    <w:rsid w:val="005174BB"/>
    <w:rsid w:val="005200BF"/>
    <w:rsid w:val="00520539"/>
    <w:rsid w:val="005208CA"/>
    <w:rsid w:val="00520C9D"/>
    <w:rsid w:val="00520CDB"/>
    <w:rsid w:val="005217C6"/>
    <w:rsid w:val="00521A33"/>
    <w:rsid w:val="00521CFA"/>
    <w:rsid w:val="00522627"/>
    <w:rsid w:val="00523368"/>
    <w:rsid w:val="0052351F"/>
    <w:rsid w:val="00524757"/>
    <w:rsid w:val="00524C69"/>
    <w:rsid w:val="005261F0"/>
    <w:rsid w:val="0052663A"/>
    <w:rsid w:val="00526AE9"/>
    <w:rsid w:val="00527255"/>
    <w:rsid w:val="005274FA"/>
    <w:rsid w:val="00527718"/>
    <w:rsid w:val="005304BE"/>
    <w:rsid w:val="005309CD"/>
    <w:rsid w:val="005309D3"/>
    <w:rsid w:val="00530BC0"/>
    <w:rsid w:val="00531E59"/>
    <w:rsid w:val="00531FFE"/>
    <w:rsid w:val="00532662"/>
    <w:rsid w:val="00532973"/>
    <w:rsid w:val="00533466"/>
    <w:rsid w:val="00534075"/>
    <w:rsid w:val="0053429C"/>
    <w:rsid w:val="005345B6"/>
    <w:rsid w:val="005349DD"/>
    <w:rsid w:val="00536CF5"/>
    <w:rsid w:val="00536D22"/>
    <w:rsid w:val="005371D3"/>
    <w:rsid w:val="0053723D"/>
    <w:rsid w:val="00537440"/>
    <w:rsid w:val="0053744C"/>
    <w:rsid w:val="005374E1"/>
    <w:rsid w:val="00537A87"/>
    <w:rsid w:val="00537D4D"/>
    <w:rsid w:val="0054013D"/>
    <w:rsid w:val="0054101C"/>
    <w:rsid w:val="005418F7"/>
    <w:rsid w:val="00542672"/>
    <w:rsid w:val="00542983"/>
    <w:rsid w:val="00542CAB"/>
    <w:rsid w:val="005435DE"/>
    <w:rsid w:val="005437F2"/>
    <w:rsid w:val="00543ED5"/>
    <w:rsid w:val="0054446A"/>
    <w:rsid w:val="005444A8"/>
    <w:rsid w:val="00544570"/>
    <w:rsid w:val="0054471A"/>
    <w:rsid w:val="00544758"/>
    <w:rsid w:val="00544DCE"/>
    <w:rsid w:val="00544FC0"/>
    <w:rsid w:val="00545247"/>
    <w:rsid w:val="00546704"/>
    <w:rsid w:val="00546B07"/>
    <w:rsid w:val="00546B1B"/>
    <w:rsid w:val="00546F1C"/>
    <w:rsid w:val="00547E48"/>
    <w:rsid w:val="00550B77"/>
    <w:rsid w:val="00551D18"/>
    <w:rsid w:val="00551E6C"/>
    <w:rsid w:val="0055210F"/>
    <w:rsid w:val="005523B6"/>
    <w:rsid w:val="0055247C"/>
    <w:rsid w:val="0055285E"/>
    <w:rsid w:val="00552D23"/>
    <w:rsid w:val="00552D7E"/>
    <w:rsid w:val="00552F6B"/>
    <w:rsid w:val="0055370C"/>
    <w:rsid w:val="0055410F"/>
    <w:rsid w:val="00554457"/>
    <w:rsid w:val="005547D9"/>
    <w:rsid w:val="00554B97"/>
    <w:rsid w:val="00554DFF"/>
    <w:rsid w:val="00554E49"/>
    <w:rsid w:val="00554E7C"/>
    <w:rsid w:val="005550B3"/>
    <w:rsid w:val="00555727"/>
    <w:rsid w:val="005561C0"/>
    <w:rsid w:val="0055644E"/>
    <w:rsid w:val="00556C40"/>
    <w:rsid w:val="00556E65"/>
    <w:rsid w:val="005577A8"/>
    <w:rsid w:val="00557ECF"/>
    <w:rsid w:val="0056032F"/>
    <w:rsid w:val="005611D6"/>
    <w:rsid w:val="005612E3"/>
    <w:rsid w:val="00561503"/>
    <w:rsid w:val="00561873"/>
    <w:rsid w:val="005618F9"/>
    <w:rsid w:val="00561AA8"/>
    <w:rsid w:val="00561BA9"/>
    <w:rsid w:val="00561D24"/>
    <w:rsid w:val="00561F3F"/>
    <w:rsid w:val="00562D3A"/>
    <w:rsid w:val="00563257"/>
    <w:rsid w:val="0056362A"/>
    <w:rsid w:val="00563874"/>
    <w:rsid w:val="00563992"/>
    <w:rsid w:val="005642C9"/>
    <w:rsid w:val="0056442B"/>
    <w:rsid w:val="005645C4"/>
    <w:rsid w:val="00564713"/>
    <w:rsid w:val="0056492D"/>
    <w:rsid w:val="00564EEE"/>
    <w:rsid w:val="00564FC8"/>
    <w:rsid w:val="00565600"/>
    <w:rsid w:val="005673BB"/>
    <w:rsid w:val="005677ED"/>
    <w:rsid w:val="00567A4A"/>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CA9"/>
    <w:rsid w:val="00576C2C"/>
    <w:rsid w:val="00576C6D"/>
    <w:rsid w:val="00576F2D"/>
    <w:rsid w:val="00577C32"/>
    <w:rsid w:val="00577D12"/>
    <w:rsid w:val="00577DA4"/>
    <w:rsid w:val="00577FFE"/>
    <w:rsid w:val="005801C7"/>
    <w:rsid w:val="00580CD5"/>
    <w:rsid w:val="00580E76"/>
    <w:rsid w:val="0058247E"/>
    <w:rsid w:val="00582D28"/>
    <w:rsid w:val="00584058"/>
    <w:rsid w:val="005841B2"/>
    <w:rsid w:val="00584981"/>
    <w:rsid w:val="00584B6B"/>
    <w:rsid w:val="005850A1"/>
    <w:rsid w:val="00585295"/>
    <w:rsid w:val="00585933"/>
    <w:rsid w:val="00585A43"/>
    <w:rsid w:val="00585F95"/>
    <w:rsid w:val="00586226"/>
    <w:rsid w:val="00586544"/>
    <w:rsid w:val="005868FF"/>
    <w:rsid w:val="00586DE8"/>
    <w:rsid w:val="0058770C"/>
    <w:rsid w:val="00587D7D"/>
    <w:rsid w:val="00587ED1"/>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7100"/>
    <w:rsid w:val="0059763F"/>
    <w:rsid w:val="00597AE9"/>
    <w:rsid w:val="00597D74"/>
    <w:rsid w:val="005A09CF"/>
    <w:rsid w:val="005A0EEA"/>
    <w:rsid w:val="005A18E1"/>
    <w:rsid w:val="005A1F33"/>
    <w:rsid w:val="005A20E0"/>
    <w:rsid w:val="005A2471"/>
    <w:rsid w:val="005A2B08"/>
    <w:rsid w:val="005A2F13"/>
    <w:rsid w:val="005A3424"/>
    <w:rsid w:val="005A408F"/>
    <w:rsid w:val="005A4383"/>
    <w:rsid w:val="005A44C3"/>
    <w:rsid w:val="005A4A1E"/>
    <w:rsid w:val="005A4C78"/>
    <w:rsid w:val="005A4CDA"/>
    <w:rsid w:val="005A5483"/>
    <w:rsid w:val="005A589E"/>
    <w:rsid w:val="005A5A3E"/>
    <w:rsid w:val="005A5D73"/>
    <w:rsid w:val="005A5DD9"/>
    <w:rsid w:val="005A5F03"/>
    <w:rsid w:val="005A6E80"/>
    <w:rsid w:val="005A7199"/>
    <w:rsid w:val="005A78A3"/>
    <w:rsid w:val="005A7CC5"/>
    <w:rsid w:val="005A7FC9"/>
    <w:rsid w:val="005B01B9"/>
    <w:rsid w:val="005B0844"/>
    <w:rsid w:val="005B0B75"/>
    <w:rsid w:val="005B141E"/>
    <w:rsid w:val="005B1A84"/>
    <w:rsid w:val="005B25E3"/>
    <w:rsid w:val="005B2768"/>
    <w:rsid w:val="005B2AE0"/>
    <w:rsid w:val="005B2DF4"/>
    <w:rsid w:val="005B3651"/>
    <w:rsid w:val="005B3B02"/>
    <w:rsid w:val="005B3D76"/>
    <w:rsid w:val="005B3E98"/>
    <w:rsid w:val="005B4361"/>
    <w:rsid w:val="005B593D"/>
    <w:rsid w:val="005B5A49"/>
    <w:rsid w:val="005B5C41"/>
    <w:rsid w:val="005B5D7F"/>
    <w:rsid w:val="005B5EEB"/>
    <w:rsid w:val="005B6103"/>
    <w:rsid w:val="005B6386"/>
    <w:rsid w:val="005B65D8"/>
    <w:rsid w:val="005B67B4"/>
    <w:rsid w:val="005B7355"/>
    <w:rsid w:val="005B75FA"/>
    <w:rsid w:val="005B7D42"/>
    <w:rsid w:val="005B7D92"/>
    <w:rsid w:val="005C06D9"/>
    <w:rsid w:val="005C0A03"/>
    <w:rsid w:val="005C0F67"/>
    <w:rsid w:val="005C1086"/>
    <w:rsid w:val="005C1C96"/>
    <w:rsid w:val="005C22EA"/>
    <w:rsid w:val="005C260D"/>
    <w:rsid w:val="005C2C87"/>
    <w:rsid w:val="005C2F14"/>
    <w:rsid w:val="005C3956"/>
    <w:rsid w:val="005C430B"/>
    <w:rsid w:val="005C43C3"/>
    <w:rsid w:val="005C4A0A"/>
    <w:rsid w:val="005C5C5C"/>
    <w:rsid w:val="005C645D"/>
    <w:rsid w:val="005C6D37"/>
    <w:rsid w:val="005C6FC1"/>
    <w:rsid w:val="005C7023"/>
    <w:rsid w:val="005C76B1"/>
    <w:rsid w:val="005D0374"/>
    <w:rsid w:val="005D0BD2"/>
    <w:rsid w:val="005D0E61"/>
    <w:rsid w:val="005D0F01"/>
    <w:rsid w:val="005D0F8C"/>
    <w:rsid w:val="005D12AD"/>
    <w:rsid w:val="005D132E"/>
    <w:rsid w:val="005D2624"/>
    <w:rsid w:val="005D388A"/>
    <w:rsid w:val="005D40A6"/>
    <w:rsid w:val="005D4222"/>
    <w:rsid w:val="005D422E"/>
    <w:rsid w:val="005D4D01"/>
    <w:rsid w:val="005D50A7"/>
    <w:rsid w:val="005D5ACB"/>
    <w:rsid w:val="005D5EA6"/>
    <w:rsid w:val="005D5EF8"/>
    <w:rsid w:val="005D5F73"/>
    <w:rsid w:val="005D63B8"/>
    <w:rsid w:val="005D6405"/>
    <w:rsid w:val="005D6A73"/>
    <w:rsid w:val="005D7472"/>
    <w:rsid w:val="005D79B5"/>
    <w:rsid w:val="005E0220"/>
    <w:rsid w:val="005E07C1"/>
    <w:rsid w:val="005E0F13"/>
    <w:rsid w:val="005E1C2D"/>
    <w:rsid w:val="005E3266"/>
    <w:rsid w:val="005E3E36"/>
    <w:rsid w:val="005E4A5B"/>
    <w:rsid w:val="005E4B25"/>
    <w:rsid w:val="005E531A"/>
    <w:rsid w:val="005E66DD"/>
    <w:rsid w:val="005E6788"/>
    <w:rsid w:val="005E68D9"/>
    <w:rsid w:val="005E78E9"/>
    <w:rsid w:val="005E7A67"/>
    <w:rsid w:val="005E7AFE"/>
    <w:rsid w:val="005E7D68"/>
    <w:rsid w:val="005F11D9"/>
    <w:rsid w:val="005F1566"/>
    <w:rsid w:val="005F16E5"/>
    <w:rsid w:val="005F28C8"/>
    <w:rsid w:val="005F2991"/>
    <w:rsid w:val="005F44A1"/>
    <w:rsid w:val="005F45E6"/>
    <w:rsid w:val="005F5323"/>
    <w:rsid w:val="005F543B"/>
    <w:rsid w:val="005F5C76"/>
    <w:rsid w:val="005F69B6"/>
    <w:rsid w:val="005F70E0"/>
    <w:rsid w:val="005F718F"/>
    <w:rsid w:val="006006C2"/>
    <w:rsid w:val="00600987"/>
    <w:rsid w:val="00600B02"/>
    <w:rsid w:val="00600BC7"/>
    <w:rsid w:val="00600C97"/>
    <w:rsid w:val="00601DB6"/>
    <w:rsid w:val="006021D7"/>
    <w:rsid w:val="0060241B"/>
    <w:rsid w:val="00602899"/>
    <w:rsid w:val="006028D4"/>
    <w:rsid w:val="00602A56"/>
    <w:rsid w:val="00602CD0"/>
    <w:rsid w:val="00603234"/>
    <w:rsid w:val="00603D94"/>
    <w:rsid w:val="0060409B"/>
    <w:rsid w:val="00604611"/>
    <w:rsid w:val="006051E2"/>
    <w:rsid w:val="006053C7"/>
    <w:rsid w:val="00606185"/>
    <w:rsid w:val="006067B2"/>
    <w:rsid w:val="00606E27"/>
    <w:rsid w:val="00606FBC"/>
    <w:rsid w:val="00607182"/>
    <w:rsid w:val="0060749C"/>
    <w:rsid w:val="00607B4B"/>
    <w:rsid w:val="00610404"/>
    <w:rsid w:val="006105B1"/>
    <w:rsid w:val="0061195E"/>
    <w:rsid w:val="00611AA2"/>
    <w:rsid w:val="00611CFF"/>
    <w:rsid w:val="00611F7F"/>
    <w:rsid w:val="006122B3"/>
    <w:rsid w:val="0061278E"/>
    <w:rsid w:val="00612F2F"/>
    <w:rsid w:val="0061331A"/>
    <w:rsid w:val="0061343A"/>
    <w:rsid w:val="0061380A"/>
    <w:rsid w:val="00613AF0"/>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88F"/>
    <w:rsid w:val="00623A2E"/>
    <w:rsid w:val="00623CCD"/>
    <w:rsid w:val="00623D43"/>
    <w:rsid w:val="006240CA"/>
    <w:rsid w:val="006241A9"/>
    <w:rsid w:val="00624210"/>
    <w:rsid w:val="0062424D"/>
    <w:rsid w:val="00624485"/>
    <w:rsid w:val="00624964"/>
    <w:rsid w:val="006251F4"/>
    <w:rsid w:val="00625597"/>
    <w:rsid w:val="006256C1"/>
    <w:rsid w:val="00625A3E"/>
    <w:rsid w:val="00626924"/>
    <w:rsid w:val="00626A6C"/>
    <w:rsid w:val="00626BB4"/>
    <w:rsid w:val="00626FD9"/>
    <w:rsid w:val="00627118"/>
    <w:rsid w:val="006276D5"/>
    <w:rsid w:val="00631541"/>
    <w:rsid w:val="00631DC4"/>
    <w:rsid w:val="0063236C"/>
    <w:rsid w:val="006329F8"/>
    <w:rsid w:val="00632B14"/>
    <w:rsid w:val="00632FAD"/>
    <w:rsid w:val="006331F5"/>
    <w:rsid w:val="006331FE"/>
    <w:rsid w:val="006339A7"/>
    <w:rsid w:val="00633D3A"/>
    <w:rsid w:val="00635247"/>
    <w:rsid w:val="006369F1"/>
    <w:rsid w:val="00636F1A"/>
    <w:rsid w:val="0063721B"/>
    <w:rsid w:val="006376BB"/>
    <w:rsid w:val="006379EB"/>
    <w:rsid w:val="00637EDC"/>
    <w:rsid w:val="00640D6F"/>
    <w:rsid w:val="00640F3D"/>
    <w:rsid w:val="00641277"/>
    <w:rsid w:val="0064173A"/>
    <w:rsid w:val="006423CA"/>
    <w:rsid w:val="00642BE9"/>
    <w:rsid w:val="00642BF9"/>
    <w:rsid w:val="00643721"/>
    <w:rsid w:val="0064375B"/>
    <w:rsid w:val="006437DF"/>
    <w:rsid w:val="006444F7"/>
    <w:rsid w:val="0064477C"/>
    <w:rsid w:val="00644842"/>
    <w:rsid w:val="00644C6B"/>
    <w:rsid w:val="00644DDE"/>
    <w:rsid w:val="00644FE4"/>
    <w:rsid w:val="00645427"/>
    <w:rsid w:val="00646005"/>
    <w:rsid w:val="0064654F"/>
    <w:rsid w:val="00646706"/>
    <w:rsid w:val="00646CCC"/>
    <w:rsid w:val="00647AD9"/>
    <w:rsid w:val="006503AB"/>
    <w:rsid w:val="00650432"/>
    <w:rsid w:val="0065125A"/>
    <w:rsid w:val="00651327"/>
    <w:rsid w:val="00651344"/>
    <w:rsid w:val="006515FE"/>
    <w:rsid w:val="00651D9B"/>
    <w:rsid w:val="00651F7D"/>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F59"/>
    <w:rsid w:val="006600CC"/>
    <w:rsid w:val="00660489"/>
    <w:rsid w:val="00660CB0"/>
    <w:rsid w:val="00660F75"/>
    <w:rsid w:val="006621D0"/>
    <w:rsid w:val="00662743"/>
    <w:rsid w:val="00662A75"/>
    <w:rsid w:val="00662E63"/>
    <w:rsid w:val="00663873"/>
    <w:rsid w:val="006639BB"/>
    <w:rsid w:val="00664085"/>
    <w:rsid w:val="00664184"/>
    <w:rsid w:val="00664B70"/>
    <w:rsid w:val="00664BFE"/>
    <w:rsid w:val="00664F44"/>
    <w:rsid w:val="00665155"/>
    <w:rsid w:val="006653CC"/>
    <w:rsid w:val="00665F2B"/>
    <w:rsid w:val="00665FE8"/>
    <w:rsid w:val="00666EED"/>
    <w:rsid w:val="006675EE"/>
    <w:rsid w:val="0066771C"/>
    <w:rsid w:val="006704AA"/>
    <w:rsid w:val="00670632"/>
    <w:rsid w:val="0067073C"/>
    <w:rsid w:val="00670E30"/>
    <w:rsid w:val="00670F3E"/>
    <w:rsid w:val="00671D98"/>
    <w:rsid w:val="0067245D"/>
    <w:rsid w:val="00672B15"/>
    <w:rsid w:val="00673028"/>
    <w:rsid w:val="00673138"/>
    <w:rsid w:val="00673600"/>
    <w:rsid w:val="0067414F"/>
    <w:rsid w:val="006752E6"/>
    <w:rsid w:val="006758E5"/>
    <w:rsid w:val="00675925"/>
    <w:rsid w:val="00676254"/>
    <w:rsid w:val="00676A07"/>
    <w:rsid w:val="00677458"/>
    <w:rsid w:val="0067769D"/>
    <w:rsid w:val="00677E51"/>
    <w:rsid w:val="0068049F"/>
    <w:rsid w:val="006807F8"/>
    <w:rsid w:val="00681942"/>
    <w:rsid w:val="006819F2"/>
    <w:rsid w:val="00681A89"/>
    <w:rsid w:val="00681B3D"/>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28E"/>
    <w:rsid w:val="006867E8"/>
    <w:rsid w:val="006868CE"/>
    <w:rsid w:val="00686C6C"/>
    <w:rsid w:val="00686D51"/>
    <w:rsid w:val="00686F77"/>
    <w:rsid w:val="0068781C"/>
    <w:rsid w:val="006879CC"/>
    <w:rsid w:val="00687E6A"/>
    <w:rsid w:val="0069146A"/>
    <w:rsid w:val="00691CFD"/>
    <w:rsid w:val="00691EB8"/>
    <w:rsid w:val="00691FB0"/>
    <w:rsid w:val="00692381"/>
    <w:rsid w:val="0069333E"/>
    <w:rsid w:val="00693ABB"/>
    <w:rsid w:val="00694002"/>
    <w:rsid w:val="006942B1"/>
    <w:rsid w:val="0069463C"/>
    <w:rsid w:val="00694BAC"/>
    <w:rsid w:val="00694D45"/>
    <w:rsid w:val="00694EBD"/>
    <w:rsid w:val="00694F27"/>
    <w:rsid w:val="00695BBA"/>
    <w:rsid w:val="006966B4"/>
    <w:rsid w:val="00696769"/>
    <w:rsid w:val="006968B4"/>
    <w:rsid w:val="00697915"/>
    <w:rsid w:val="006A02A8"/>
    <w:rsid w:val="006A09A4"/>
    <w:rsid w:val="006A0A28"/>
    <w:rsid w:val="006A1054"/>
    <w:rsid w:val="006A1079"/>
    <w:rsid w:val="006A176E"/>
    <w:rsid w:val="006A1BAA"/>
    <w:rsid w:val="006A1BC4"/>
    <w:rsid w:val="006A1C05"/>
    <w:rsid w:val="006A2068"/>
    <w:rsid w:val="006A2547"/>
    <w:rsid w:val="006A2745"/>
    <w:rsid w:val="006A2B73"/>
    <w:rsid w:val="006A2DB0"/>
    <w:rsid w:val="006A2FDD"/>
    <w:rsid w:val="006A324A"/>
    <w:rsid w:val="006A3258"/>
    <w:rsid w:val="006A34FB"/>
    <w:rsid w:val="006A36CD"/>
    <w:rsid w:val="006A38F1"/>
    <w:rsid w:val="006A3E25"/>
    <w:rsid w:val="006A3EC0"/>
    <w:rsid w:val="006A40FB"/>
    <w:rsid w:val="006A41DE"/>
    <w:rsid w:val="006A441C"/>
    <w:rsid w:val="006A4851"/>
    <w:rsid w:val="006A51D7"/>
    <w:rsid w:val="006A60C3"/>
    <w:rsid w:val="006A62A4"/>
    <w:rsid w:val="006A6FDD"/>
    <w:rsid w:val="006A7254"/>
    <w:rsid w:val="006A7285"/>
    <w:rsid w:val="006A76D9"/>
    <w:rsid w:val="006A7A4D"/>
    <w:rsid w:val="006A7ACD"/>
    <w:rsid w:val="006A7B84"/>
    <w:rsid w:val="006A7CDA"/>
    <w:rsid w:val="006B0589"/>
    <w:rsid w:val="006B0722"/>
    <w:rsid w:val="006B1D3F"/>
    <w:rsid w:val="006B2005"/>
    <w:rsid w:val="006B2130"/>
    <w:rsid w:val="006B25B9"/>
    <w:rsid w:val="006B26D2"/>
    <w:rsid w:val="006B2EA9"/>
    <w:rsid w:val="006B38A0"/>
    <w:rsid w:val="006B3E4E"/>
    <w:rsid w:val="006B3EA9"/>
    <w:rsid w:val="006B47A9"/>
    <w:rsid w:val="006B4B54"/>
    <w:rsid w:val="006B6A64"/>
    <w:rsid w:val="006B71BA"/>
    <w:rsid w:val="006B7682"/>
    <w:rsid w:val="006B782C"/>
    <w:rsid w:val="006B7EBB"/>
    <w:rsid w:val="006C0A24"/>
    <w:rsid w:val="006C0EC0"/>
    <w:rsid w:val="006C2025"/>
    <w:rsid w:val="006C283A"/>
    <w:rsid w:val="006C2EDF"/>
    <w:rsid w:val="006C30F0"/>
    <w:rsid w:val="006C32A0"/>
    <w:rsid w:val="006C3517"/>
    <w:rsid w:val="006C3758"/>
    <w:rsid w:val="006C3964"/>
    <w:rsid w:val="006C3BB2"/>
    <w:rsid w:val="006C45EC"/>
    <w:rsid w:val="006C51FB"/>
    <w:rsid w:val="006C55D2"/>
    <w:rsid w:val="006C651C"/>
    <w:rsid w:val="006C719C"/>
    <w:rsid w:val="006C73CE"/>
    <w:rsid w:val="006C7544"/>
    <w:rsid w:val="006C7556"/>
    <w:rsid w:val="006C7B0A"/>
    <w:rsid w:val="006D00C7"/>
    <w:rsid w:val="006D1870"/>
    <w:rsid w:val="006D354F"/>
    <w:rsid w:val="006D36D1"/>
    <w:rsid w:val="006D387F"/>
    <w:rsid w:val="006D4301"/>
    <w:rsid w:val="006D5011"/>
    <w:rsid w:val="006D5244"/>
    <w:rsid w:val="006D5397"/>
    <w:rsid w:val="006D5464"/>
    <w:rsid w:val="006D5BC1"/>
    <w:rsid w:val="006D741C"/>
    <w:rsid w:val="006D74B7"/>
    <w:rsid w:val="006D7AB3"/>
    <w:rsid w:val="006D7B8E"/>
    <w:rsid w:val="006E110D"/>
    <w:rsid w:val="006E110F"/>
    <w:rsid w:val="006E13F7"/>
    <w:rsid w:val="006E1577"/>
    <w:rsid w:val="006E199B"/>
    <w:rsid w:val="006E1BA9"/>
    <w:rsid w:val="006E1F2C"/>
    <w:rsid w:val="006E265C"/>
    <w:rsid w:val="006E2702"/>
    <w:rsid w:val="006E28FD"/>
    <w:rsid w:val="006E2CB4"/>
    <w:rsid w:val="006E39EC"/>
    <w:rsid w:val="006E3BF2"/>
    <w:rsid w:val="006E40AB"/>
    <w:rsid w:val="006E43A8"/>
    <w:rsid w:val="006E502C"/>
    <w:rsid w:val="006E5118"/>
    <w:rsid w:val="006E52A8"/>
    <w:rsid w:val="006E52DE"/>
    <w:rsid w:val="006E593C"/>
    <w:rsid w:val="006E5C12"/>
    <w:rsid w:val="006E604E"/>
    <w:rsid w:val="006E6FBE"/>
    <w:rsid w:val="006E789E"/>
    <w:rsid w:val="006E78A4"/>
    <w:rsid w:val="006E7EFA"/>
    <w:rsid w:val="006F10D4"/>
    <w:rsid w:val="006F12D7"/>
    <w:rsid w:val="006F162D"/>
    <w:rsid w:val="006F16A5"/>
    <w:rsid w:val="006F1825"/>
    <w:rsid w:val="006F23D9"/>
    <w:rsid w:val="006F2E68"/>
    <w:rsid w:val="006F3CB2"/>
    <w:rsid w:val="006F3D6E"/>
    <w:rsid w:val="006F3F80"/>
    <w:rsid w:val="006F4509"/>
    <w:rsid w:val="006F498F"/>
    <w:rsid w:val="006F4AAD"/>
    <w:rsid w:val="006F4D83"/>
    <w:rsid w:val="006F579A"/>
    <w:rsid w:val="006F57A9"/>
    <w:rsid w:val="006F5A97"/>
    <w:rsid w:val="006F5C9F"/>
    <w:rsid w:val="006F5DF6"/>
    <w:rsid w:val="006F6047"/>
    <w:rsid w:val="006F6DDF"/>
    <w:rsid w:val="006F6E48"/>
    <w:rsid w:val="006F7080"/>
    <w:rsid w:val="006F72C5"/>
    <w:rsid w:val="006F7E13"/>
    <w:rsid w:val="00700B74"/>
    <w:rsid w:val="0070182B"/>
    <w:rsid w:val="00702499"/>
    <w:rsid w:val="0070280D"/>
    <w:rsid w:val="00702891"/>
    <w:rsid w:val="00702EBF"/>
    <w:rsid w:val="00703288"/>
    <w:rsid w:val="00703C22"/>
    <w:rsid w:val="00703C30"/>
    <w:rsid w:val="00703E9E"/>
    <w:rsid w:val="0070401F"/>
    <w:rsid w:val="007045E6"/>
    <w:rsid w:val="0070478B"/>
    <w:rsid w:val="007050CA"/>
    <w:rsid w:val="00705210"/>
    <w:rsid w:val="00705385"/>
    <w:rsid w:val="007056D5"/>
    <w:rsid w:val="0070590B"/>
    <w:rsid w:val="00705AFE"/>
    <w:rsid w:val="0070673A"/>
    <w:rsid w:val="00706792"/>
    <w:rsid w:val="00706911"/>
    <w:rsid w:val="00706B9A"/>
    <w:rsid w:val="007073B3"/>
    <w:rsid w:val="00707A05"/>
    <w:rsid w:val="00707D69"/>
    <w:rsid w:val="00707ED8"/>
    <w:rsid w:val="007100FD"/>
    <w:rsid w:val="007106B6"/>
    <w:rsid w:val="00711636"/>
    <w:rsid w:val="0071187C"/>
    <w:rsid w:val="00711C7B"/>
    <w:rsid w:val="00711CEB"/>
    <w:rsid w:val="00712542"/>
    <w:rsid w:val="00712588"/>
    <w:rsid w:val="007129E7"/>
    <w:rsid w:val="00712A8C"/>
    <w:rsid w:val="00712E25"/>
    <w:rsid w:val="0071304F"/>
    <w:rsid w:val="007139BC"/>
    <w:rsid w:val="00713AE1"/>
    <w:rsid w:val="00713C96"/>
    <w:rsid w:val="00714374"/>
    <w:rsid w:val="007148F0"/>
    <w:rsid w:val="00714EFE"/>
    <w:rsid w:val="007151FD"/>
    <w:rsid w:val="00715A66"/>
    <w:rsid w:val="00716FF2"/>
    <w:rsid w:val="00716FFF"/>
    <w:rsid w:val="00717020"/>
    <w:rsid w:val="0071702F"/>
    <w:rsid w:val="00717B69"/>
    <w:rsid w:val="00717D16"/>
    <w:rsid w:val="00720608"/>
    <w:rsid w:val="00720D44"/>
    <w:rsid w:val="00720D50"/>
    <w:rsid w:val="00721059"/>
    <w:rsid w:val="00722150"/>
    <w:rsid w:val="00722AD7"/>
    <w:rsid w:val="00722D74"/>
    <w:rsid w:val="00723198"/>
    <w:rsid w:val="00723A8F"/>
    <w:rsid w:val="00723C9B"/>
    <w:rsid w:val="00723D4B"/>
    <w:rsid w:val="007243F6"/>
    <w:rsid w:val="00724663"/>
    <w:rsid w:val="00725297"/>
    <w:rsid w:val="00725575"/>
    <w:rsid w:val="007265DD"/>
    <w:rsid w:val="00726670"/>
    <w:rsid w:val="00726707"/>
    <w:rsid w:val="00727B1C"/>
    <w:rsid w:val="00727CAB"/>
    <w:rsid w:val="00727CB6"/>
    <w:rsid w:val="00731887"/>
    <w:rsid w:val="0073247B"/>
    <w:rsid w:val="00732CE7"/>
    <w:rsid w:val="00732DB8"/>
    <w:rsid w:val="00732DD1"/>
    <w:rsid w:val="007331C5"/>
    <w:rsid w:val="007331DE"/>
    <w:rsid w:val="007335CD"/>
    <w:rsid w:val="00734444"/>
    <w:rsid w:val="00734797"/>
    <w:rsid w:val="00734F9B"/>
    <w:rsid w:val="0073589B"/>
    <w:rsid w:val="00735AE2"/>
    <w:rsid w:val="0073604E"/>
    <w:rsid w:val="0073624B"/>
    <w:rsid w:val="0073625C"/>
    <w:rsid w:val="00736A7D"/>
    <w:rsid w:val="00736BC3"/>
    <w:rsid w:val="00737EE1"/>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63A"/>
    <w:rsid w:val="00750C44"/>
    <w:rsid w:val="00750C61"/>
    <w:rsid w:val="00751376"/>
    <w:rsid w:val="0075140D"/>
    <w:rsid w:val="00751FDB"/>
    <w:rsid w:val="00752457"/>
    <w:rsid w:val="00752781"/>
    <w:rsid w:val="00753F74"/>
    <w:rsid w:val="007541BB"/>
    <w:rsid w:val="0075420F"/>
    <w:rsid w:val="007542C1"/>
    <w:rsid w:val="007547C7"/>
    <w:rsid w:val="007548BC"/>
    <w:rsid w:val="00754F6A"/>
    <w:rsid w:val="00754F82"/>
    <w:rsid w:val="007550F5"/>
    <w:rsid w:val="00755708"/>
    <w:rsid w:val="00755733"/>
    <w:rsid w:val="007559EB"/>
    <w:rsid w:val="00755E7D"/>
    <w:rsid w:val="00755EEF"/>
    <w:rsid w:val="0075723A"/>
    <w:rsid w:val="007576E4"/>
    <w:rsid w:val="00757A21"/>
    <w:rsid w:val="00757DB6"/>
    <w:rsid w:val="0076011D"/>
    <w:rsid w:val="00760730"/>
    <w:rsid w:val="00760782"/>
    <w:rsid w:val="00761110"/>
    <w:rsid w:val="00761125"/>
    <w:rsid w:val="00762092"/>
    <w:rsid w:val="00762452"/>
    <w:rsid w:val="00762C65"/>
    <w:rsid w:val="00762D66"/>
    <w:rsid w:val="00762E9B"/>
    <w:rsid w:val="00763DEF"/>
    <w:rsid w:val="00764EA6"/>
    <w:rsid w:val="00765F5B"/>
    <w:rsid w:val="0076655D"/>
    <w:rsid w:val="007666A5"/>
    <w:rsid w:val="007675BB"/>
    <w:rsid w:val="007677F6"/>
    <w:rsid w:val="00767FBF"/>
    <w:rsid w:val="007700CB"/>
    <w:rsid w:val="007700D8"/>
    <w:rsid w:val="007705E0"/>
    <w:rsid w:val="0077216D"/>
    <w:rsid w:val="00772B9E"/>
    <w:rsid w:val="00772C8A"/>
    <w:rsid w:val="00772D4A"/>
    <w:rsid w:val="00773074"/>
    <w:rsid w:val="0077343E"/>
    <w:rsid w:val="007735E1"/>
    <w:rsid w:val="0077399A"/>
    <w:rsid w:val="00773A56"/>
    <w:rsid w:val="00773CA0"/>
    <w:rsid w:val="0077496C"/>
    <w:rsid w:val="007749A2"/>
    <w:rsid w:val="00774ED2"/>
    <w:rsid w:val="00775188"/>
    <w:rsid w:val="00775234"/>
    <w:rsid w:val="00775F10"/>
    <w:rsid w:val="0077634A"/>
    <w:rsid w:val="00776907"/>
    <w:rsid w:val="007776B6"/>
    <w:rsid w:val="0077795C"/>
    <w:rsid w:val="007779BF"/>
    <w:rsid w:val="00777A33"/>
    <w:rsid w:val="007801B9"/>
    <w:rsid w:val="0078028E"/>
    <w:rsid w:val="007807F0"/>
    <w:rsid w:val="00781719"/>
    <w:rsid w:val="007823E5"/>
    <w:rsid w:val="00782A68"/>
    <w:rsid w:val="00782AE1"/>
    <w:rsid w:val="00782AEE"/>
    <w:rsid w:val="00782C37"/>
    <w:rsid w:val="00783034"/>
    <w:rsid w:val="00783AA9"/>
    <w:rsid w:val="00783F4B"/>
    <w:rsid w:val="00784046"/>
    <w:rsid w:val="007840CD"/>
    <w:rsid w:val="007840E6"/>
    <w:rsid w:val="0078458F"/>
    <w:rsid w:val="007851C5"/>
    <w:rsid w:val="007851CA"/>
    <w:rsid w:val="0078522C"/>
    <w:rsid w:val="0078589E"/>
    <w:rsid w:val="007858FE"/>
    <w:rsid w:val="00785971"/>
    <w:rsid w:val="00785DE3"/>
    <w:rsid w:val="00786313"/>
    <w:rsid w:val="00786E1B"/>
    <w:rsid w:val="0078717B"/>
    <w:rsid w:val="007874DD"/>
    <w:rsid w:val="00787C58"/>
    <w:rsid w:val="00791327"/>
    <w:rsid w:val="0079169D"/>
    <w:rsid w:val="007917A0"/>
    <w:rsid w:val="00791913"/>
    <w:rsid w:val="00791C34"/>
    <w:rsid w:val="00791E59"/>
    <w:rsid w:val="00791FC0"/>
    <w:rsid w:val="00792E25"/>
    <w:rsid w:val="007930AB"/>
    <w:rsid w:val="00793185"/>
    <w:rsid w:val="0079497C"/>
    <w:rsid w:val="00794FEC"/>
    <w:rsid w:val="0079563F"/>
    <w:rsid w:val="00795F9D"/>
    <w:rsid w:val="00796DD4"/>
    <w:rsid w:val="00797485"/>
    <w:rsid w:val="00797D4F"/>
    <w:rsid w:val="007A04B6"/>
    <w:rsid w:val="007A0723"/>
    <w:rsid w:val="007A0985"/>
    <w:rsid w:val="007A0FA4"/>
    <w:rsid w:val="007A1CB6"/>
    <w:rsid w:val="007A2030"/>
    <w:rsid w:val="007A24F6"/>
    <w:rsid w:val="007A267E"/>
    <w:rsid w:val="007A2A66"/>
    <w:rsid w:val="007A2BFB"/>
    <w:rsid w:val="007A300F"/>
    <w:rsid w:val="007A3ED1"/>
    <w:rsid w:val="007A4050"/>
    <w:rsid w:val="007A43C6"/>
    <w:rsid w:val="007A4473"/>
    <w:rsid w:val="007A4587"/>
    <w:rsid w:val="007A47E2"/>
    <w:rsid w:val="007A52A2"/>
    <w:rsid w:val="007A53AC"/>
    <w:rsid w:val="007A5CF3"/>
    <w:rsid w:val="007A6361"/>
    <w:rsid w:val="007A69EE"/>
    <w:rsid w:val="007A740B"/>
    <w:rsid w:val="007B00FB"/>
    <w:rsid w:val="007B0940"/>
    <w:rsid w:val="007B0CA5"/>
    <w:rsid w:val="007B0FB4"/>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70A1"/>
    <w:rsid w:val="007C11F8"/>
    <w:rsid w:val="007C1577"/>
    <w:rsid w:val="007C18F9"/>
    <w:rsid w:val="007C1D27"/>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D07BA"/>
    <w:rsid w:val="007D1283"/>
    <w:rsid w:val="007D16CE"/>
    <w:rsid w:val="007D17E6"/>
    <w:rsid w:val="007D1DC7"/>
    <w:rsid w:val="007D2F93"/>
    <w:rsid w:val="007D304B"/>
    <w:rsid w:val="007D35BF"/>
    <w:rsid w:val="007D3AEF"/>
    <w:rsid w:val="007D42F5"/>
    <w:rsid w:val="007D4903"/>
    <w:rsid w:val="007D4DAB"/>
    <w:rsid w:val="007D5228"/>
    <w:rsid w:val="007D63AE"/>
    <w:rsid w:val="007D63D5"/>
    <w:rsid w:val="007D69C1"/>
    <w:rsid w:val="007D6CDC"/>
    <w:rsid w:val="007D6E90"/>
    <w:rsid w:val="007D7475"/>
    <w:rsid w:val="007D7E3A"/>
    <w:rsid w:val="007E165E"/>
    <w:rsid w:val="007E16FD"/>
    <w:rsid w:val="007E180D"/>
    <w:rsid w:val="007E248C"/>
    <w:rsid w:val="007E2CCE"/>
    <w:rsid w:val="007E3581"/>
    <w:rsid w:val="007E358B"/>
    <w:rsid w:val="007E3A8E"/>
    <w:rsid w:val="007E3CA6"/>
    <w:rsid w:val="007E3FA1"/>
    <w:rsid w:val="007E42C9"/>
    <w:rsid w:val="007E4EAB"/>
    <w:rsid w:val="007E5115"/>
    <w:rsid w:val="007E5FD1"/>
    <w:rsid w:val="007E5FE9"/>
    <w:rsid w:val="007E628F"/>
    <w:rsid w:val="007E62A4"/>
    <w:rsid w:val="007E6A03"/>
    <w:rsid w:val="007E74FE"/>
    <w:rsid w:val="007E7535"/>
    <w:rsid w:val="007E75C7"/>
    <w:rsid w:val="007E75F0"/>
    <w:rsid w:val="007E7E14"/>
    <w:rsid w:val="007F0B08"/>
    <w:rsid w:val="007F0BD1"/>
    <w:rsid w:val="007F1322"/>
    <w:rsid w:val="007F1E22"/>
    <w:rsid w:val="007F1F6F"/>
    <w:rsid w:val="007F2369"/>
    <w:rsid w:val="007F24BC"/>
    <w:rsid w:val="007F2527"/>
    <w:rsid w:val="007F314F"/>
    <w:rsid w:val="007F3199"/>
    <w:rsid w:val="007F3229"/>
    <w:rsid w:val="007F3346"/>
    <w:rsid w:val="007F349F"/>
    <w:rsid w:val="007F3ED2"/>
    <w:rsid w:val="007F41F1"/>
    <w:rsid w:val="007F4332"/>
    <w:rsid w:val="007F5887"/>
    <w:rsid w:val="007F5BEC"/>
    <w:rsid w:val="007F61EF"/>
    <w:rsid w:val="007F67CA"/>
    <w:rsid w:val="007F6F5C"/>
    <w:rsid w:val="007F7698"/>
    <w:rsid w:val="007F7D8D"/>
    <w:rsid w:val="007F7F07"/>
    <w:rsid w:val="007F7F86"/>
    <w:rsid w:val="0080061E"/>
    <w:rsid w:val="00801171"/>
    <w:rsid w:val="00801D17"/>
    <w:rsid w:val="008020BB"/>
    <w:rsid w:val="008026BC"/>
    <w:rsid w:val="0080289E"/>
    <w:rsid w:val="00802ABD"/>
    <w:rsid w:val="00802ADB"/>
    <w:rsid w:val="00802E5C"/>
    <w:rsid w:val="008033F0"/>
    <w:rsid w:val="00803B22"/>
    <w:rsid w:val="00804801"/>
    <w:rsid w:val="00804AF9"/>
    <w:rsid w:val="00804FE9"/>
    <w:rsid w:val="00805760"/>
    <w:rsid w:val="00807013"/>
    <w:rsid w:val="00807198"/>
    <w:rsid w:val="00807497"/>
    <w:rsid w:val="0080783F"/>
    <w:rsid w:val="00807C5A"/>
    <w:rsid w:val="00807D3B"/>
    <w:rsid w:val="008104A0"/>
    <w:rsid w:val="00811565"/>
    <w:rsid w:val="0081188B"/>
    <w:rsid w:val="008118DD"/>
    <w:rsid w:val="00811B5D"/>
    <w:rsid w:val="00811D5B"/>
    <w:rsid w:val="00811DB1"/>
    <w:rsid w:val="00812661"/>
    <w:rsid w:val="00812695"/>
    <w:rsid w:val="00812F09"/>
    <w:rsid w:val="00812FB8"/>
    <w:rsid w:val="0081352C"/>
    <w:rsid w:val="00813F97"/>
    <w:rsid w:val="00814100"/>
    <w:rsid w:val="00814112"/>
    <w:rsid w:val="0081414F"/>
    <w:rsid w:val="008141C9"/>
    <w:rsid w:val="00814ADC"/>
    <w:rsid w:val="00814E24"/>
    <w:rsid w:val="00815424"/>
    <w:rsid w:val="008157EC"/>
    <w:rsid w:val="008158AA"/>
    <w:rsid w:val="00815AA2"/>
    <w:rsid w:val="00815CF2"/>
    <w:rsid w:val="008174D7"/>
    <w:rsid w:val="008177A7"/>
    <w:rsid w:val="008177D6"/>
    <w:rsid w:val="00817BD4"/>
    <w:rsid w:val="00820499"/>
    <w:rsid w:val="00820E20"/>
    <w:rsid w:val="0082136C"/>
    <w:rsid w:val="00821F24"/>
    <w:rsid w:val="00822151"/>
    <w:rsid w:val="0082228C"/>
    <w:rsid w:val="00822B2F"/>
    <w:rsid w:val="00822F69"/>
    <w:rsid w:val="00823387"/>
    <w:rsid w:val="00823C06"/>
    <w:rsid w:val="008242D1"/>
    <w:rsid w:val="0082432B"/>
    <w:rsid w:val="00824527"/>
    <w:rsid w:val="00824575"/>
    <w:rsid w:val="008246C1"/>
    <w:rsid w:val="00825ACD"/>
    <w:rsid w:val="008260DE"/>
    <w:rsid w:val="00826ED4"/>
    <w:rsid w:val="0082766F"/>
    <w:rsid w:val="00827716"/>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E9E"/>
    <w:rsid w:val="0084036F"/>
    <w:rsid w:val="00840990"/>
    <w:rsid w:val="00841505"/>
    <w:rsid w:val="00841DB1"/>
    <w:rsid w:val="008431C5"/>
    <w:rsid w:val="00843605"/>
    <w:rsid w:val="00843FBE"/>
    <w:rsid w:val="00844429"/>
    <w:rsid w:val="008446D7"/>
    <w:rsid w:val="0084522A"/>
    <w:rsid w:val="008452A0"/>
    <w:rsid w:val="00845708"/>
    <w:rsid w:val="008459EA"/>
    <w:rsid w:val="00845D9E"/>
    <w:rsid w:val="00846A52"/>
    <w:rsid w:val="00846B55"/>
    <w:rsid w:val="00846CA0"/>
    <w:rsid w:val="00846D4A"/>
    <w:rsid w:val="00846FA1"/>
    <w:rsid w:val="00847183"/>
    <w:rsid w:val="0085099B"/>
    <w:rsid w:val="008509BF"/>
    <w:rsid w:val="00850A15"/>
    <w:rsid w:val="00850A21"/>
    <w:rsid w:val="00850DB5"/>
    <w:rsid w:val="0085112E"/>
    <w:rsid w:val="00851535"/>
    <w:rsid w:val="008522A2"/>
    <w:rsid w:val="008522CB"/>
    <w:rsid w:val="00852807"/>
    <w:rsid w:val="00852D57"/>
    <w:rsid w:val="00852EDF"/>
    <w:rsid w:val="00853A5F"/>
    <w:rsid w:val="00853B6A"/>
    <w:rsid w:val="00854A84"/>
    <w:rsid w:val="00854D89"/>
    <w:rsid w:val="008551CA"/>
    <w:rsid w:val="008559DB"/>
    <w:rsid w:val="00855F1F"/>
    <w:rsid w:val="008563C8"/>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D28"/>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487"/>
    <w:rsid w:val="00870148"/>
    <w:rsid w:val="008704B1"/>
    <w:rsid w:val="008709C3"/>
    <w:rsid w:val="00870DA3"/>
    <w:rsid w:val="00871014"/>
    <w:rsid w:val="0087110E"/>
    <w:rsid w:val="0087117E"/>
    <w:rsid w:val="00871258"/>
    <w:rsid w:val="008712DE"/>
    <w:rsid w:val="00871624"/>
    <w:rsid w:val="00871671"/>
    <w:rsid w:val="008718D5"/>
    <w:rsid w:val="00871C0E"/>
    <w:rsid w:val="00871D73"/>
    <w:rsid w:val="00871DE3"/>
    <w:rsid w:val="0087226B"/>
    <w:rsid w:val="00872C44"/>
    <w:rsid w:val="008730AC"/>
    <w:rsid w:val="008735DC"/>
    <w:rsid w:val="00873679"/>
    <w:rsid w:val="00873ECA"/>
    <w:rsid w:val="00873FDF"/>
    <w:rsid w:val="00874D2A"/>
    <w:rsid w:val="00877CDC"/>
    <w:rsid w:val="00880A8F"/>
    <w:rsid w:val="00880B2D"/>
    <w:rsid w:val="00880BE9"/>
    <w:rsid w:val="00880BFF"/>
    <w:rsid w:val="00880DE8"/>
    <w:rsid w:val="00880E0A"/>
    <w:rsid w:val="008814DA"/>
    <w:rsid w:val="00881988"/>
    <w:rsid w:val="0088252F"/>
    <w:rsid w:val="008829A5"/>
    <w:rsid w:val="00882DE9"/>
    <w:rsid w:val="008835C1"/>
    <w:rsid w:val="00883736"/>
    <w:rsid w:val="00883782"/>
    <w:rsid w:val="00883E85"/>
    <w:rsid w:val="008840F3"/>
    <w:rsid w:val="008843CD"/>
    <w:rsid w:val="0088456A"/>
    <w:rsid w:val="00884694"/>
    <w:rsid w:val="008849D2"/>
    <w:rsid w:val="00885169"/>
    <w:rsid w:val="00885865"/>
    <w:rsid w:val="00885874"/>
    <w:rsid w:val="0088697B"/>
    <w:rsid w:val="00886F6B"/>
    <w:rsid w:val="00887308"/>
    <w:rsid w:val="00887A63"/>
    <w:rsid w:val="008908DD"/>
    <w:rsid w:val="00890CD9"/>
    <w:rsid w:val="0089154B"/>
    <w:rsid w:val="00891882"/>
    <w:rsid w:val="00891CCC"/>
    <w:rsid w:val="00892697"/>
    <w:rsid w:val="00892FB5"/>
    <w:rsid w:val="0089394F"/>
    <w:rsid w:val="00893F08"/>
    <w:rsid w:val="00894484"/>
    <w:rsid w:val="008949D7"/>
    <w:rsid w:val="00894AED"/>
    <w:rsid w:val="00895D52"/>
    <w:rsid w:val="00896E44"/>
    <w:rsid w:val="00897EDD"/>
    <w:rsid w:val="008A0D72"/>
    <w:rsid w:val="008A0E29"/>
    <w:rsid w:val="008A0F14"/>
    <w:rsid w:val="008A1642"/>
    <w:rsid w:val="008A1BDA"/>
    <w:rsid w:val="008A2C04"/>
    <w:rsid w:val="008A2C0D"/>
    <w:rsid w:val="008A30D2"/>
    <w:rsid w:val="008A32E1"/>
    <w:rsid w:val="008A3D41"/>
    <w:rsid w:val="008A3DF4"/>
    <w:rsid w:val="008A3EFF"/>
    <w:rsid w:val="008A4781"/>
    <w:rsid w:val="008A5341"/>
    <w:rsid w:val="008A5BCC"/>
    <w:rsid w:val="008A6B2A"/>
    <w:rsid w:val="008A6DF8"/>
    <w:rsid w:val="008A75F0"/>
    <w:rsid w:val="008A788B"/>
    <w:rsid w:val="008A7FA5"/>
    <w:rsid w:val="008B0125"/>
    <w:rsid w:val="008B035E"/>
    <w:rsid w:val="008B111B"/>
    <w:rsid w:val="008B11E0"/>
    <w:rsid w:val="008B133D"/>
    <w:rsid w:val="008B16F0"/>
    <w:rsid w:val="008B1873"/>
    <w:rsid w:val="008B1F2D"/>
    <w:rsid w:val="008B2634"/>
    <w:rsid w:val="008B29F3"/>
    <w:rsid w:val="008B2EC4"/>
    <w:rsid w:val="008B320D"/>
    <w:rsid w:val="008B33BC"/>
    <w:rsid w:val="008B344E"/>
    <w:rsid w:val="008B34A7"/>
    <w:rsid w:val="008B4A95"/>
    <w:rsid w:val="008B516E"/>
    <w:rsid w:val="008B53EA"/>
    <w:rsid w:val="008B563D"/>
    <w:rsid w:val="008B6634"/>
    <w:rsid w:val="008B6EF7"/>
    <w:rsid w:val="008B726B"/>
    <w:rsid w:val="008B7647"/>
    <w:rsid w:val="008B778C"/>
    <w:rsid w:val="008B7C95"/>
    <w:rsid w:val="008B7F24"/>
    <w:rsid w:val="008C029F"/>
    <w:rsid w:val="008C0391"/>
    <w:rsid w:val="008C03F7"/>
    <w:rsid w:val="008C0556"/>
    <w:rsid w:val="008C18F3"/>
    <w:rsid w:val="008C1ECE"/>
    <w:rsid w:val="008C243C"/>
    <w:rsid w:val="008C281C"/>
    <w:rsid w:val="008C4194"/>
    <w:rsid w:val="008C487E"/>
    <w:rsid w:val="008C546B"/>
    <w:rsid w:val="008C644E"/>
    <w:rsid w:val="008C6A3C"/>
    <w:rsid w:val="008C73DF"/>
    <w:rsid w:val="008C77E9"/>
    <w:rsid w:val="008D0A94"/>
    <w:rsid w:val="008D0CB4"/>
    <w:rsid w:val="008D114E"/>
    <w:rsid w:val="008D1591"/>
    <w:rsid w:val="008D1DC1"/>
    <w:rsid w:val="008D1F7B"/>
    <w:rsid w:val="008D384D"/>
    <w:rsid w:val="008D3A39"/>
    <w:rsid w:val="008D3C9E"/>
    <w:rsid w:val="008D3FAF"/>
    <w:rsid w:val="008D4194"/>
    <w:rsid w:val="008D45C5"/>
    <w:rsid w:val="008D5049"/>
    <w:rsid w:val="008D5524"/>
    <w:rsid w:val="008D5540"/>
    <w:rsid w:val="008D6004"/>
    <w:rsid w:val="008D6DC6"/>
    <w:rsid w:val="008D6DEA"/>
    <w:rsid w:val="008D700E"/>
    <w:rsid w:val="008D72F0"/>
    <w:rsid w:val="008D7FCC"/>
    <w:rsid w:val="008E024A"/>
    <w:rsid w:val="008E0919"/>
    <w:rsid w:val="008E09A2"/>
    <w:rsid w:val="008E0FA1"/>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1BE"/>
    <w:rsid w:val="008E7B0C"/>
    <w:rsid w:val="008E7E34"/>
    <w:rsid w:val="008F013C"/>
    <w:rsid w:val="008F0336"/>
    <w:rsid w:val="008F0344"/>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17B"/>
    <w:rsid w:val="008F5ACC"/>
    <w:rsid w:val="008F5E50"/>
    <w:rsid w:val="008F658D"/>
    <w:rsid w:val="0090013D"/>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789"/>
    <w:rsid w:val="00906856"/>
    <w:rsid w:val="00906D97"/>
    <w:rsid w:val="009073E2"/>
    <w:rsid w:val="00907616"/>
    <w:rsid w:val="00907FA1"/>
    <w:rsid w:val="00910615"/>
    <w:rsid w:val="009114BB"/>
    <w:rsid w:val="00911764"/>
    <w:rsid w:val="00911A6D"/>
    <w:rsid w:val="00911BB1"/>
    <w:rsid w:val="00912D02"/>
    <w:rsid w:val="00912FFD"/>
    <w:rsid w:val="009132A4"/>
    <w:rsid w:val="0091482E"/>
    <w:rsid w:val="009151AC"/>
    <w:rsid w:val="009151EE"/>
    <w:rsid w:val="009162CD"/>
    <w:rsid w:val="00917079"/>
    <w:rsid w:val="00917200"/>
    <w:rsid w:val="00917B72"/>
    <w:rsid w:val="00917EA8"/>
    <w:rsid w:val="00920C96"/>
    <w:rsid w:val="00920ED4"/>
    <w:rsid w:val="009211D6"/>
    <w:rsid w:val="00921E5A"/>
    <w:rsid w:val="00921E67"/>
    <w:rsid w:val="00922308"/>
    <w:rsid w:val="0092334C"/>
    <w:rsid w:val="00923B60"/>
    <w:rsid w:val="00923CF5"/>
    <w:rsid w:val="0092432E"/>
    <w:rsid w:val="00924B5E"/>
    <w:rsid w:val="00924C3E"/>
    <w:rsid w:val="0092593A"/>
    <w:rsid w:val="009259FB"/>
    <w:rsid w:val="00925CD5"/>
    <w:rsid w:val="00925DE4"/>
    <w:rsid w:val="00926711"/>
    <w:rsid w:val="00926816"/>
    <w:rsid w:val="009268BB"/>
    <w:rsid w:val="009272F6"/>
    <w:rsid w:val="00927638"/>
    <w:rsid w:val="0093178E"/>
    <w:rsid w:val="00931E6A"/>
    <w:rsid w:val="009322B3"/>
    <w:rsid w:val="0093245B"/>
    <w:rsid w:val="009326E1"/>
    <w:rsid w:val="00932803"/>
    <w:rsid w:val="00932EFA"/>
    <w:rsid w:val="00933183"/>
    <w:rsid w:val="00933478"/>
    <w:rsid w:val="0093418B"/>
    <w:rsid w:val="00935788"/>
    <w:rsid w:val="00936343"/>
    <w:rsid w:val="009364FF"/>
    <w:rsid w:val="00936D3F"/>
    <w:rsid w:val="00936FF2"/>
    <w:rsid w:val="0093722D"/>
    <w:rsid w:val="00937FC4"/>
    <w:rsid w:val="00940075"/>
    <w:rsid w:val="00940BA1"/>
    <w:rsid w:val="00941108"/>
    <w:rsid w:val="00942633"/>
    <w:rsid w:val="00942736"/>
    <w:rsid w:val="009434CA"/>
    <w:rsid w:val="0094380F"/>
    <w:rsid w:val="00943FEF"/>
    <w:rsid w:val="00944CD5"/>
    <w:rsid w:val="00944EDA"/>
    <w:rsid w:val="009456C6"/>
    <w:rsid w:val="009461DE"/>
    <w:rsid w:val="00946762"/>
    <w:rsid w:val="00946DAD"/>
    <w:rsid w:val="00946DD5"/>
    <w:rsid w:val="00946F0F"/>
    <w:rsid w:val="009473DD"/>
    <w:rsid w:val="009473FE"/>
    <w:rsid w:val="009506BD"/>
    <w:rsid w:val="00950D57"/>
    <w:rsid w:val="0095226C"/>
    <w:rsid w:val="009523DE"/>
    <w:rsid w:val="0095254F"/>
    <w:rsid w:val="009527B9"/>
    <w:rsid w:val="00952CA1"/>
    <w:rsid w:val="00953D05"/>
    <w:rsid w:val="00953FBB"/>
    <w:rsid w:val="00954063"/>
    <w:rsid w:val="00954E8C"/>
    <w:rsid w:val="00955458"/>
    <w:rsid w:val="0095600B"/>
    <w:rsid w:val="009566AA"/>
    <w:rsid w:val="00956C54"/>
    <w:rsid w:val="00956FD7"/>
    <w:rsid w:val="009575CC"/>
    <w:rsid w:val="0096006D"/>
    <w:rsid w:val="009609DE"/>
    <w:rsid w:val="00960AC2"/>
    <w:rsid w:val="0096181C"/>
    <w:rsid w:val="00961E1C"/>
    <w:rsid w:val="009625B3"/>
    <w:rsid w:val="00962C1A"/>
    <w:rsid w:val="00962D52"/>
    <w:rsid w:val="00962D96"/>
    <w:rsid w:val="009630C0"/>
    <w:rsid w:val="00963133"/>
    <w:rsid w:val="0096324E"/>
    <w:rsid w:val="009633F1"/>
    <w:rsid w:val="0096395B"/>
    <w:rsid w:val="00964C71"/>
    <w:rsid w:val="0096507A"/>
    <w:rsid w:val="00965EF6"/>
    <w:rsid w:val="00966081"/>
    <w:rsid w:val="0096677C"/>
    <w:rsid w:val="00966EAF"/>
    <w:rsid w:val="00967097"/>
    <w:rsid w:val="0097036F"/>
    <w:rsid w:val="00970AFB"/>
    <w:rsid w:val="009715E4"/>
    <w:rsid w:val="00971B00"/>
    <w:rsid w:val="00972B63"/>
    <w:rsid w:val="00972C39"/>
    <w:rsid w:val="00972F41"/>
    <w:rsid w:val="00973009"/>
    <w:rsid w:val="00974089"/>
    <w:rsid w:val="00974E68"/>
    <w:rsid w:val="0097503A"/>
    <w:rsid w:val="0097507D"/>
    <w:rsid w:val="0097571F"/>
    <w:rsid w:val="009762C1"/>
    <w:rsid w:val="009763C3"/>
    <w:rsid w:val="009764D0"/>
    <w:rsid w:val="00976735"/>
    <w:rsid w:val="00976AE3"/>
    <w:rsid w:val="00977B20"/>
    <w:rsid w:val="00977EFA"/>
    <w:rsid w:val="0098180D"/>
    <w:rsid w:val="00981B3E"/>
    <w:rsid w:val="00981C99"/>
    <w:rsid w:val="00981CDD"/>
    <w:rsid w:val="00982160"/>
    <w:rsid w:val="00983292"/>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5D7"/>
    <w:rsid w:val="009956A6"/>
    <w:rsid w:val="009959A7"/>
    <w:rsid w:val="00995BEB"/>
    <w:rsid w:val="00996300"/>
    <w:rsid w:val="00996491"/>
    <w:rsid w:val="0099678B"/>
    <w:rsid w:val="00996A46"/>
    <w:rsid w:val="00996B19"/>
    <w:rsid w:val="00997532"/>
    <w:rsid w:val="009978E0"/>
    <w:rsid w:val="0099792F"/>
    <w:rsid w:val="009A03BB"/>
    <w:rsid w:val="009A0AD7"/>
    <w:rsid w:val="009A0EE2"/>
    <w:rsid w:val="009A198B"/>
    <w:rsid w:val="009A1B2F"/>
    <w:rsid w:val="009A1FEC"/>
    <w:rsid w:val="009A21C1"/>
    <w:rsid w:val="009A23F4"/>
    <w:rsid w:val="009A30E5"/>
    <w:rsid w:val="009A384E"/>
    <w:rsid w:val="009A38C6"/>
    <w:rsid w:val="009A3EC1"/>
    <w:rsid w:val="009A41C1"/>
    <w:rsid w:val="009A4C82"/>
    <w:rsid w:val="009A513A"/>
    <w:rsid w:val="009A562B"/>
    <w:rsid w:val="009A5981"/>
    <w:rsid w:val="009A5DF2"/>
    <w:rsid w:val="009A6639"/>
    <w:rsid w:val="009A6985"/>
    <w:rsid w:val="009A6B16"/>
    <w:rsid w:val="009A6EC5"/>
    <w:rsid w:val="009A6EEC"/>
    <w:rsid w:val="009A6F58"/>
    <w:rsid w:val="009A71E5"/>
    <w:rsid w:val="009A733C"/>
    <w:rsid w:val="009B032A"/>
    <w:rsid w:val="009B0957"/>
    <w:rsid w:val="009B09C1"/>
    <w:rsid w:val="009B166D"/>
    <w:rsid w:val="009B1738"/>
    <w:rsid w:val="009B1977"/>
    <w:rsid w:val="009B1D9E"/>
    <w:rsid w:val="009B1FC0"/>
    <w:rsid w:val="009B21EE"/>
    <w:rsid w:val="009B2249"/>
    <w:rsid w:val="009B251C"/>
    <w:rsid w:val="009B2D73"/>
    <w:rsid w:val="009B317C"/>
    <w:rsid w:val="009B321C"/>
    <w:rsid w:val="009B40C3"/>
    <w:rsid w:val="009B58A4"/>
    <w:rsid w:val="009B5F81"/>
    <w:rsid w:val="009B62C2"/>
    <w:rsid w:val="009B6C5A"/>
    <w:rsid w:val="009B7342"/>
    <w:rsid w:val="009C0586"/>
    <w:rsid w:val="009C0E1B"/>
    <w:rsid w:val="009C102B"/>
    <w:rsid w:val="009C1B4E"/>
    <w:rsid w:val="009C1C43"/>
    <w:rsid w:val="009C1DCB"/>
    <w:rsid w:val="009C2BAD"/>
    <w:rsid w:val="009C2CED"/>
    <w:rsid w:val="009C33FA"/>
    <w:rsid w:val="009C3AD9"/>
    <w:rsid w:val="009C40D5"/>
    <w:rsid w:val="009C45E9"/>
    <w:rsid w:val="009C4950"/>
    <w:rsid w:val="009C4AAD"/>
    <w:rsid w:val="009C5723"/>
    <w:rsid w:val="009C59E9"/>
    <w:rsid w:val="009C624C"/>
    <w:rsid w:val="009C62A7"/>
    <w:rsid w:val="009C71C0"/>
    <w:rsid w:val="009D02D1"/>
    <w:rsid w:val="009D19DD"/>
    <w:rsid w:val="009D1ECE"/>
    <w:rsid w:val="009D20B7"/>
    <w:rsid w:val="009D2A18"/>
    <w:rsid w:val="009D2B4D"/>
    <w:rsid w:val="009D2BAB"/>
    <w:rsid w:val="009D2EE6"/>
    <w:rsid w:val="009D3271"/>
    <w:rsid w:val="009D3550"/>
    <w:rsid w:val="009D3B33"/>
    <w:rsid w:val="009D3F86"/>
    <w:rsid w:val="009D415D"/>
    <w:rsid w:val="009D4177"/>
    <w:rsid w:val="009D54A8"/>
    <w:rsid w:val="009D601B"/>
    <w:rsid w:val="009D6108"/>
    <w:rsid w:val="009D65FC"/>
    <w:rsid w:val="009D68F8"/>
    <w:rsid w:val="009D6BA4"/>
    <w:rsid w:val="009D7286"/>
    <w:rsid w:val="009D7C4A"/>
    <w:rsid w:val="009E0248"/>
    <w:rsid w:val="009E051A"/>
    <w:rsid w:val="009E05F8"/>
    <w:rsid w:val="009E0608"/>
    <w:rsid w:val="009E077A"/>
    <w:rsid w:val="009E1235"/>
    <w:rsid w:val="009E20E4"/>
    <w:rsid w:val="009E24E0"/>
    <w:rsid w:val="009E258E"/>
    <w:rsid w:val="009E386A"/>
    <w:rsid w:val="009E3C5E"/>
    <w:rsid w:val="009E441B"/>
    <w:rsid w:val="009E52A7"/>
    <w:rsid w:val="009E5B97"/>
    <w:rsid w:val="009E667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A88"/>
    <w:rsid w:val="009F3DD9"/>
    <w:rsid w:val="009F3E25"/>
    <w:rsid w:val="009F47B2"/>
    <w:rsid w:val="009F4B07"/>
    <w:rsid w:val="009F55DC"/>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981"/>
    <w:rsid w:val="00A02D1B"/>
    <w:rsid w:val="00A03668"/>
    <w:rsid w:val="00A03C3A"/>
    <w:rsid w:val="00A042A1"/>
    <w:rsid w:val="00A04634"/>
    <w:rsid w:val="00A04725"/>
    <w:rsid w:val="00A062E7"/>
    <w:rsid w:val="00A068B5"/>
    <w:rsid w:val="00A06B5F"/>
    <w:rsid w:val="00A07090"/>
    <w:rsid w:val="00A070AD"/>
    <w:rsid w:val="00A07C3A"/>
    <w:rsid w:val="00A11497"/>
    <w:rsid w:val="00A11FFE"/>
    <w:rsid w:val="00A121AC"/>
    <w:rsid w:val="00A12B3D"/>
    <w:rsid w:val="00A12BAC"/>
    <w:rsid w:val="00A13366"/>
    <w:rsid w:val="00A13480"/>
    <w:rsid w:val="00A136EF"/>
    <w:rsid w:val="00A138AE"/>
    <w:rsid w:val="00A14233"/>
    <w:rsid w:val="00A147C7"/>
    <w:rsid w:val="00A14B46"/>
    <w:rsid w:val="00A15219"/>
    <w:rsid w:val="00A15A95"/>
    <w:rsid w:val="00A16EEF"/>
    <w:rsid w:val="00A170E2"/>
    <w:rsid w:val="00A20020"/>
    <w:rsid w:val="00A2007A"/>
    <w:rsid w:val="00A2011C"/>
    <w:rsid w:val="00A201AE"/>
    <w:rsid w:val="00A210AB"/>
    <w:rsid w:val="00A2192C"/>
    <w:rsid w:val="00A21A58"/>
    <w:rsid w:val="00A2201A"/>
    <w:rsid w:val="00A2237B"/>
    <w:rsid w:val="00A22476"/>
    <w:rsid w:val="00A224BF"/>
    <w:rsid w:val="00A225D8"/>
    <w:rsid w:val="00A226C2"/>
    <w:rsid w:val="00A22C71"/>
    <w:rsid w:val="00A237D6"/>
    <w:rsid w:val="00A23D59"/>
    <w:rsid w:val="00A24DAF"/>
    <w:rsid w:val="00A260EA"/>
    <w:rsid w:val="00A26138"/>
    <w:rsid w:val="00A26379"/>
    <w:rsid w:val="00A263B4"/>
    <w:rsid w:val="00A26534"/>
    <w:rsid w:val="00A265B1"/>
    <w:rsid w:val="00A276C2"/>
    <w:rsid w:val="00A278A4"/>
    <w:rsid w:val="00A30218"/>
    <w:rsid w:val="00A306CC"/>
    <w:rsid w:val="00A30A59"/>
    <w:rsid w:val="00A30B2B"/>
    <w:rsid w:val="00A30E08"/>
    <w:rsid w:val="00A310DE"/>
    <w:rsid w:val="00A31D34"/>
    <w:rsid w:val="00A3218E"/>
    <w:rsid w:val="00A3223E"/>
    <w:rsid w:val="00A32331"/>
    <w:rsid w:val="00A32BDD"/>
    <w:rsid w:val="00A32E5D"/>
    <w:rsid w:val="00A3364B"/>
    <w:rsid w:val="00A336D0"/>
    <w:rsid w:val="00A33A8E"/>
    <w:rsid w:val="00A34FD3"/>
    <w:rsid w:val="00A3526E"/>
    <w:rsid w:val="00A35CE3"/>
    <w:rsid w:val="00A35F4F"/>
    <w:rsid w:val="00A361BC"/>
    <w:rsid w:val="00A36BF6"/>
    <w:rsid w:val="00A37C66"/>
    <w:rsid w:val="00A40B6A"/>
    <w:rsid w:val="00A415EF"/>
    <w:rsid w:val="00A41660"/>
    <w:rsid w:val="00A41A36"/>
    <w:rsid w:val="00A41B37"/>
    <w:rsid w:val="00A4291F"/>
    <w:rsid w:val="00A42BA9"/>
    <w:rsid w:val="00A42DD7"/>
    <w:rsid w:val="00A43128"/>
    <w:rsid w:val="00A433F8"/>
    <w:rsid w:val="00A43780"/>
    <w:rsid w:val="00A4385E"/>
    <w:rsid w:val="00A43929"/>
    <w:rsid w:val="00A43DB7"/>
    <w:rsid w:val="00A440DD"/>
    <w:rsid w:val="00A444E1"/>
    <w:rsid w:val="00A447EF"/>
    <w:rsid w:val="00A44B05"/>
    <w:rsid w:val="00A45311"/>
    <w:rsid w:val="00A4531C"/>
    <w:rsid w:val="00A45EA0"/>
    <w:rsid w:val="00A46083"/>
    <w:rsid w:val="00A463A3"/>
    <w:rsid w:val="00A46592"/>
    <w:rsid w:val="00A46848"/>
    <w:rsid w:val="00A46F94"/>
    <w:rsid w:val="00A474E3"/>
    <w:rsid w:val="00A47EF1"/>
    <w:rsid w:val="00A47F72"/>
    <w:rsid w:val="00A50556"/>
    <w:rsid w:val="00A50928"/>
    <w:rsid w:val="00A50E7C"/>
    <w:rsid w:val="00A516B7"/>
    <w:rsid w:val="00A518D4"/>
    <w:rsid w:val="00A51ECC"/>
    <w:rsid w:val="00A5261B"/>
    <w:rsid w:val="00A52863"/>
    <w:rsid w:val="00A52A12"/>
    <w:rsid w:val="00A531E2"/>
    <w:rsid w:val="00A532C7"/>
    <w:rsid w:val="00A533E6"/>
    <w:rsid w:val="00A547CF"/>
    <w:rsid w:val="00A549E6"/>
    <w:rsid w:val="00A54D6D"/>
    <w:rsid w:val="00A550EB"/>
    <w:rsid w:val="00A55C38"/>
    <w:rsid w:val="00A55EE3"/>
    <w:rsid w:val="00A566E5"/>
    <w:rsid w:val="00A56D4E"/>
    <w:rsid w:val="00A57278"/>
    <w:rsid w:val="00A57402"/>
    <w:rsid w:val="00A57414"/>
    <w:rsid w:val="00A5784C"/>
    <w:rsid w:val="00A57FA1"/>
    <w:rsid w:val="00A60912"/>
    <w:rsid w:val="00A60A60"/>
    <w:rsid w:val="00A60CCB"/>
    <w:rsid w:val="00A60DFD"/>
    <w:rsid w:val="00A61F54"/>
    <w:rsid w:val="00A620B2"/>
    <w:rsid w:val="00A62994"/>
    <w:rsid w:val="00A62D02"/>
    <w:rsid w:val="00A62EEB"/>
    <w:rsid w:val="00A62F82"/>
    <w:rsid w:val="00A63A56"/>
    <w:rsid w:val="00A64127"/>
    <w:rsid w:val="00A64D38"/>
    <w:rsid w:val="00A65506"/>
    <w:rsid w:val="00A65743"/>
    <w:rsid w:val="00A65D20"/>
    <w:rsid w:val="00A66499"/>
    <w:rsid w:val="00A66507"/>
    <w:rsid w:val="00A66651"/>
    <w:rsid w:val="00A66DB7"/>
    <w:rsid w:val="00A673AC"/>
    <w:rsid w:val="00A67E47"/>
    <w:rsid w:val="00A7099D"/>
    <w:rsid w:val="00A70B08"/>
    <w:rsid w:val="00A70B68"/>
    <w:rsid w:val="00A71608"/>
    <w:rsid w:val="00A71D17"/>
    <w:rsid w:val="00A7210D"/>
    <w:rsid w:val="00A72630"/>
    <w:rsid w:val="00A727C9"/>
    <w:rsid w:val="00A72E57"/>
    <w:rsid w:val="00A731FA"/>
    <w:rsid w:val="00A73476"/>
    <w:rsid w:val="00A7390A"/>
    <w:rsid w:val="00A73AB3"/>
    <w:rsid w:val="00A73D94"/>
    <w:rsid w:val="00A74026"/>
    <w:rsid w:val="00A74359"/>
    <w:rsid w:val="00A743AF"/>
    <w:rsid w:val="00A74973"/>
    <w:rsid w:val="00A763C1"/>
    <w:rsid w:val="00A76D02"/>
    <w:rsid w:val="00A7704F"/>
    <w:rsid w:val="00A7713F"/>
    <w:rsid w:val="00A7730A"/>
    <w:rsid w:val="00A77527"/>
    <w:rsid w:val="00A77922"/>
    <w:rsid w:val="00A80E9D"/>
    <w:rsid w:val="00A827CD"/>
    <w:rsid w:val="00A82955"/>
    <w:rsid w:val="00A82A40"/>
    <w:rsid w:val="00A82B86"/>
    <w:rsid w:val="00A82D88"/>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1E2"/>
    <w:rsid w:val="00A91383"/>
    <w:rsid w:val="00A926D9"/>
    <w:rsid w:val="00A9311F"/>
    <w:rsid w:val="00A9368F"/>
    <w:rsid w:val="00A93F1C"/>
    <w:rsid w:val="00A944A6"/>
    <w:rsid w:val="00A94646"/>
    <w:rsid w:val="00A94F50"/>
    <w:rsid w:val="00A94FC6"/>
    <w:rsid w:val="00A953E9"/>
    <w:rsid w:val="00A95724"/>
    <w:rsid w:val="00A95DFF"/>
    <w:rsid w:val="00A95F42"/>
    <w:rsid w:val="00A96B8B"/>
    <w:rsid w:val="00A9726C"/>
    <w:rsid w:val="00A9735B"/>
    <w:rsid w:val="00A9739D"/>
    <w:rsid w:val="00A979D6"/>
    <w:rsid w:val="00A97A54"/>
    <w:rsid w:val="00A97E6D"/>
    <w:rsid w:val="00AA0492"/>
    <w:rsid w:val="00AA0B44"/>
    <w:rsid w:val="00AA0F28"/>
    <w:rsid w:val="00AA1AB4"/>
    <w:rsid w:val="00AA1B09"/>
    <w:rsid w:val="00AA1FAE"/>
    <w:rsid w:val="00AA21A4"/>
    <w:rsid w:val="00AA2307"/>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FC7"/>
    <w:rsid w:val="00AB04D2"/>
    <w:rsid w:val="00AB0A4D"/>
    <w:rsid w:val="00AB0E30"/>
    <w:rsid w:val="00AB1102"/>
    <w:rsid w:val="00AB143A"/>
    <w:rsid w:val="00AB206D"/>
    <w:rsid w:val="00AB25E6"/>
    <w:rsid w:val="00AB2721"/>
    <w:rsid w:val="00AB2E80"/>
    <w:rsid w:val="00AB3400"/>
    <w:rsid w:val="00AB352D"/>
    <w:rsid w:val="00AB4560"/>
    <w:rsid w:val="00AB4671"/>
    <w:rsid w:val="00AB4888"/>
    <w:rsid w:val="00AB501D"/>
    <w:rsid w:val="00AB5DD5"/>
    <w:rsid w:val="00AB6197"/>
    <w:rsid w:val="00AB629E"/>
    <w:rsid w:val="00AB7A57"/>
    <w:rsid w:val="00AC05D8"/>
    <w:rsid w:val="00AC0750"/>
    <w:rsid w:val="00AC198D"/>
    <w:rsid w:val="00AC1F48"/>
    <w:rsid w:val="00AC1FD2"/>
    <w:rsid w:val="00AC3759"/>
    <w:rsid w:val="00AC3C35"/>
    <w:rsid w:val="00AC3D81"/>
    <w:rsid w:val="00AC425F"/>
    <w:rsid w:val="00AC4A6A"/>
    <w:rsid w:val="00AC4C42"/>
    <w:rsid w:val="00AC4F4A"/>
    <w:rsid w:val="00AC5449"/>
    <w:rsid w:val="00AC5AD4"/>
    <w:rsid w:val="00AC5F3E"/>
    <w:rsid w:val="00AC648E"/>
    <w:rsid w:val="00AC77F2"/>
    <w:rsid w:val="00AC7B7E"/>
    <w:rsid w:val="00AD12A4"/>
    <w:rsid w:val="00AD1B8C"/>
    <w:rsid w:val="00AD1BFF"/>
    <w:rsid w:val="00AD1FB5"/>
    <w:rsid w:val="00AD1FEB"/>
    <w:rsid w:val="00AD2956"/>
    <w:rsid w:val="00AD2FE8"/>
    <w:rsid w:val="00AD39BF"/>
    <w:rsid w:val="00AD3EC3"/>
    <w:rsid w:val="00AD3F22"/>
    <w:rsid w:val="00AD3F8E"/>
    <w:rsid w:val="00AD4638"/>
    <w:rsid w:val="00AD52A0"/>
    <w:rsid w:val="00AD5595"/>
    <w:rsid w:val="00AD56E7"/>
    <w:rsid w:val="00AD6114"/>
    <w:rsid w:val="00AD6754"/>
    <w:rsid w:val="00AD77A7"/>
    <w:rsid w:val="00AD77EC"/>
    <w:rsid w:val="00AD780B"/>
    <w:rsid w:val="00AD7B82"/>
    <w:rsid w:val="00AE0252"/>
    <w:rsid w:val="00AE0284"/>
    <w:rsid w:val="00AE0F8D"/>
    <w:rsid w:val="00AE16D1"/>
    <w:rsid w:val="00AE1992"/>
    <w:rsid w:val="00AE214D"/>
    <w:rsid w:val="00AE239C"/>
    <w:rsid w:val="00AE296F"/>
    <w:rsid w:val="00AE2FB7"/>
    <w:rsid w:val="00AE3A44"/>
    <w:rsid w:val="00AE3DEF"/>
    <w:rsid w:val="00AE3F4A"/>
    <w:rsid w:val="00AE3FC1"/>
    <w:rsid w:val="00AE43DE"/>
    <w:rsid w:val="00AE5889"/>
    <w:rsid w:val="00AE5B84"/>
    <w:rsid w:val="00AE5BD0"/>
    <w:rsid w:val="00AE62A6"/>
    <w:rsid w:val="00AE6570"/>
    <w:rsid w:val="00AE6BB8"/>
    <w:rsid w:val="00AE70C3"/>
    <w:rsid w:val="00AE7261"/>
    <w:rsid w:val="00AE74BF"/>
    <w:rsid w:val="00AF0285"/>
    <w:rsid w:val="00AF0E72"/>
    <w:rsid w:val="00AF1867"/>
    <w:rsid w:val="00AF1F90"/>
    <w:rsid w:val="00AF214D"/>
    <w:rsid w:val="00AF2690"/>
    <w:rsid w:val="00AF2771"/>
    <w:rsid w:val="00AF2B51"/>
    <w:rsid w:val="00AF305A"/>
    <w:rsid w:val="00AF38C5"/>
    <w:rsid w:val="00AF3913"/>
    <w:rsid w:val="00AF3EAA"/>
    <w:rsid w:val="00AF400A"/>
    <w:rsid w:val="00AF4D26"/>
    <w:rsid w:val="00AF50C5"/>
    <w:rsid w:val="00AF5AD6"/>
    <w:rsid w:val="00AF5E46"/>
    <w:rsid w:val="00AF717F"/>
    <w:rsid w:val="00AF761B"/>
    <w:rsid w:val="00AF7727"/>
    <w:rsid w:val="00B00089"/>
    <w:rsid w:val="00B00BBD"/>
    <w:rsid w:val="00B012C6"/>
    <w:rsid w:val="00B019B5"/>
    <w:rsid w:val="00B01B83"/>
    <w:rsid w:val="00B01BF1"/>
    <w:rsid w:val="00B02AAD"/>
    <w:rsid w:val="00B03998"/>
    <w:rsid w:val="00B041BA"/>
    <w:rsid w:val="00B04649"/>
    <w:rsid w:val="00B050C7"/>
    <w:rsid w:val="00B05454"/>
    <w:rsid w:val="00B05634"/>
    <w:rsid w:val="00B05DEE"/>
    <w:rsid w:val="00B06B95"/>
    <w:rsid w:val="00B0728E"/>
    <w:rsid w:val="00B077C4"/>
    <w:rsid w:val="00B07F2A"/>
    <w:rsid w:val="00B10524"/>
    <w:rsid w:val="00B110E1"/>
    <w:rsid w:val="00B111A4"/>
    <w:rsid w:val="00B11BC6"/>
    <w:rsid w:val="00B11BD7"/>
    <w:rsid w:val="00B1329C"/>
    <w:rsid w:val="00B137EC"/>
    <w:rsid w:val="00B138DC"/>
    <w:rsid w:val="00B13A49"/>
    <w:rsid w:val="00B14A73"/>
    <w:rsid w:val="00B14B51"/>
    <w:rsid w:val="00B153BC"/>
    <w:rsid w:val="00B1593A"/>
    <w:rsid w:val="00B15BC9"/>
    <w:rsid w:val="00B15CEB"/>
    <w:rsid w:val="00B16919"/>
    <w:rsid w:val="00B17781"/>
    <w:rsid w:val="00B17F8C"/>
    <w:rsid w:val="00B20198"/>
    <w:rsid w:val="00B20851"/>
    <w:rsid w:val="00B2117D"/>
    <w:rsid w:val="00B2184B"/>
    <w:rsid w:val="00B22AE6"/>
    <w:rsid w:val="00B22FD3"/>
    <w:rsid w:val="00B23584"/>
    <w:rsid w:val="00B235B0"/>
    <w:rsid w:val="00B235F3"/>
    <w:rsid w:val="00B23659"/>
    <w:rsid w:val="00B2395A"/>
    <w:rsid w:val="00B23ACF"/>
    <w:rsid w:val="00B23B52"/>
    <w:rsid w:val="00B23EA1"/>
    <w:rsid w:val="00B257E2"/>
    <w:rsid w:val="00B263F3"/>
    <w:rsid w:val="00B26847"/>
    <w:rsid w:val="00B26AF8"/>
    <w:rsid w:val="00B26F5A"/>
    <w:rsid w:val="00B26F97"/>
    <w:rsid w:val="00B30BEF"/>
    <w:rsid w:val="00B31142"/>
    <w:rsid w:val="00B313AC"/>
    <w:rsid w:val="00B313C2"/>
    <w:rsid w:val="00B3173A"/>
    <w:rsid w:val="00B31BE1"/>
    <w:rsid w:val="00B32033"/>
    <w:rsid w:val="00B32249"/>
    <w:rsid w:val="00B32F20"/>
    <w:rsid w:val="00B3327B"/>
    <w:rsid w:val="00B33BC2"/>
    <w:rsid w:val="00B343CD"/>
    <w:rsid w:val="00B34C85"/>
    <w:rsid w:val="00B34D42"/>
    <w:rsid w:val="00B359A4"/>
    <w:rsid w:val="00B35DFB"/>
    <w:rsid w:val="00B363D4"/>
    <w:rsid w:val="00B36FCF"/>
    <w:rsid w:val="00B37083"/>
    <w:rsid w:val="00B370E7"/>
    <w:rsid w:val="00B37653"/>
    <w:rsid w:val="00B37908"/>
    <w:rsid w:val="00B37F49"/>
    <w:rsid w:val="00B4095C"/>
    <w:rsid w:val="00B40CDF"/>
    <w:rsid w:val="00B4109A"/>
    <w:rsid w:val="00B412D7"/>
    <w:rsid w:val="00B418B6"/>
    <w:rsid w:val="00B41C3E"/>
    <w:rsid w:val="00B433AF"/>
    <w:rsid w:val="00B435EB"/>
    <w:rsid w:val="00B43992"/>
    <w:rsid w:val="00B43A49"/>
    <w:rsid w:val="00B44587"/>
    <w:rsid w:val="00B44EFE"/>
    <w:rsid w:val="00B4514B"/>
    <w:rsid w:val="00B45601"/>
    <w:rsid w:val="00B45D7F"/>
    <w:rsid w:val="00B464E8"/>
    <w:rsid w:val="00B46A8D"/>
    <w:rsid w:val="00B4706C"/>
    <w:rsid w:val="00B4721E"/>
    <w:rsid w:val="00B47B15"/>
    <w:rsid w:val="00B47D87"/>
    <w:rsid w:val="00B50C4E"/>
    <w:rsid w:val="00B51CF6"/>
    <w:rsid w:val="00B536F9"/>
    <w:rsid w:val="00B539AC"/>
    <w:rsid w:val="00B539D6"/>
    <w:rsid w:val="00B54476"/>
    <w:rsid w:val="00B54550"/>
    <w:rsid w:val="00B549DD"/>
    <w:rsid w:val="00B54DE9"/>
    <w:rsid w:val="00B55593"/>
    <w:rsid w:val="00B5564C"/>
    <w:rsid w:val="00B55D53"/>
    <w:rsid w:val="00B56895"/>
    <w:rsid w:val="00B56B3F"/>
    <w:rsid w:val="00B602D1"/>
    <w:rsid w:val="00B60340"/>
    <w:rsid w:val="00B61A96"/>
    <w:rsid w:val="00B61D7F"/>
    <w:rsid w:val="00B620F9"/>
    <w:rsid w:val="00B62465"/>
    <w:rsid w:val="00B625E6"/>
    <w:rsid w:val="00B62681"/>
    <w:rsid w:val="00B62E4F"/>
    <w:rsid w:val="00B6347F"/>
    <w:rsid w:val="00B638C5"/>
    <w:rsid w:val="00B63B4B"/>
    <w:rsid w:val="00B63E0F"/>
    <w:rsid w:val="00B642C7"/>
    <w:rsid w:val="00B64484"/>
    <w:rsid w:val="00B64810"/>
    <w:rsid w:val="00B648E6"/>
    <w:rsid w:val="00B6515B"/>
    <w:rsid w:val="00B654E2"/>
    <w:rsid w:val="00B66587"/>
    <w:rsid w:val="00B669C2"/>
    <w:rsid w:val="00B66D6B"/>
    <w:rsid w:val="00B66ED6"/>
    <w:rsid w:val="00B6727C"/>
    <w:rsid w:val="00B673AE"/>
    <w:rsid w:val="00B6747B"/>
    <w:rsid w:val="00B6752E"/>
    <w:rsid w:val="00B676BA"/>
    <w:rsid w:val="00B67B1D"/>
    <w:rsid w:val="00B67E85"/>
    <w:rsid w:val="00B705E1"/>
    <w:rsid w:val="00B707B7"/>
    <w:rsid w:val="00B70841"/>
    <w:rsid w:val="00B70B5E"/>
    <w:rsid w:val="00B715C6"/>
    <w:rsid w:val="00B72A96"/>
    <w:rsid w:val="00B72D55"/>
    <w:rsid w:val="00B734A2"/>
    <w:rsid w:val="00B73586"/>
    <w:rsid w:val="00B73A52"/>
    <w:rsid w:val="00B741FA"/>
    <w:rsid w:val="00B76361"/>
    <w:rsid w:val="00B7639C"/>
    <w:rsid w:val="00B76C71"/>
    <w:rsid w:val="00B76E34"/>
    <w:rsid w:val="00B774B8"/>
    <w:rsid w:val="00B774EC"/>
    <w:rsid w:val="00B8033B"/>
    <w:rsid w:val="00B80C4B"/>
    <w:rsid w:val="00B80E8C"/>
    <w:rsid w:val="00B81A62"/>
    <w:rsid w:val="00B82744"/>
    <w:rsid w:val="00B829DB"/>
    <w:rsid w:val="00B82BFC"/>
    <w:rsid w:val="00B8321E"/>
    <w:rsid w:val="00B833A9"/>
    <w:rsid w:val="00B8359D"/>
    <w:rsid w:val="00B835E4"/>
    <w:rsid w:val="00B8426A"/>
    <w:rsid w:val="00B84837"/>
    <w:rsid w:val="00B86EF7"/>
    <w:rsid w:val="00B87301"/>
    <w:rsid w:val="00B907BE"/>
    <w:rsid w:val="00B9147C"/>
    <w:rsid w:val="00B91563"/>
    <w:rsid w:val="00B9175C"/>
    <w:rsid w:val="00B921BA"/>
    <w:rsid w:val="00B9233D"/>
    <w:rsid w:val="00B92DE0"/>
    <w:rsid w:val="00B92F2D"/>
    <w:rsid w:val="00B935FA"/>
    <w:rsid w:val="00B93A78"/>
    <w:rsid w:val="00B93C11"/>
    <w:rsid w:val="00B94AB3"/>
    <w:rsid w:val="00B95657"/>
    <w:rsid w:val="00B95A22"/>
    <w:rsid w:val="00B95DCD"/>
    <w:rsid w:val="00B9666B"/>
    <w:rsid w:val="00B96682"/>
    <w:rsid w:val="00B96CBF"/>
    <w:rsid w:val="00B96DAD"/>
    <w:rsid w:val="00B96F79"/>
    <w:rsid w:val="00B97520"/>
    <w:rsid w:val="00B9762F"/>
    <w:rsid w:val="00B97B90"/>
    <w:rsid w:val="00B97DAF"/>
    <w:rsid w:val="00BA0756"/>
    <w:rsid w:val="00BA1346"/>
    <w:rsid w:val="00BA261D"/>
    <w:rsid w:val="00BA27F3"/>
    <w:rsid w:val="00BA2979"/>
    <w:rsid w:val="00BA29BF"/>
    <w:rsid w:val="00BA2BBC"/>
    <w:rsid w:val="00BA308B"/>
    <w:rsid w:val="00BA31BB"/>
    <w:rsid w:val="00BA3655"/>
    <w:rsid w:val="00BA36B1"/>
    <w:rsid w:val="00BA387E"/>
    <w:rsid w:val="00BA4AF7"/>
    <w:rsid w:val="00BA4E1F"/>
    <w:rsid w:val="00BA582B"/>
    <w:rsid w:val="00BA5EED"/>
    <w:rsid w:val="00BA6283"/>
    <w:rsid w:val="00BA63C7"/>
    <w:rsid w:val="00BA6516"/>
    <w:rsid w:val="00BA68D0"/>
    <w:rsid w:val="00BA6A37"/>
    <w:rsid w:val="00BA6C8B"/>
    <w:rsid w:val="00BA6D44"/>
    <w:rsid w:val="00BA6E71"/>
    <w:rsid w:val="00BA7369"/>
    <w:rsid w:val="00BA7621"/>
    <w:rsid w:val="00BA7752"/>
    <w:rsid w:val="00BA7890"/>
    <w:rsid w:val="00BA7B9F"/>
    <w:rsid w:val="00BA7EB9"/>
    <w:rsid w:val="00BB00BA"/>
    <w:rsid w:val="00BB06D1"/>
    <w:rsid w:val="00BB09EA"/>
    <w:rsid w:val="00BB0C9F"/>
    <w:rsid w:val="00BB0DB7"/>
    <w:rsid w:val="00BB10BE"/>
    <w:rsid w:val="00BB112E"/>
    <w:rsid w:val="00BB11D4"/>
    <w:rsid w:val="00BB12F0"/>
    <w:rsid w:val="00BB1504"/>
    <w:rsid w:val="00BB2457"/>
    <w:rsid w:val="00BB250A"/>
    <w:rsid w:val="00BB29DD"/>
    <w:rsid w:val="00BB34CA"/>
    <w:rsid w:val="00BB3B66"/>
    <w:rsid w:val="00BB3BF0"/>
    <w:rsid w:val="00BB48CA"/>
    <w:rsid w:val="00BB4B6F"/>
    <w:rsid w:val="00BB4B87"/>
    <w:rsid w:val="00BB4D8A"/>
    <w:rsid w:val="00BB4F9F"/>
    <w:rsid w:val="00BB529E"/>
    <w:rsid w:val="00BB549D"/>
    <w:rsid w:val="00BB66A4"/>
    <w:rsid w:val="00BB6D6D"/>
    <w:rsid w:val="00BB6F26"/>
    <w:rsid w:val="00BB7255"/>
    <w:rsid w:val="00BB74B2"/>
    <w:rsid w:val="00BB7DE4"/>
    <w:rsid w:val="00BC02C2"/>
    <w:rsid w:val="00BC0F43"/>
    <w:rsid w:val="00BC1364"/>
    <w:rsid w:val="00BC15CF"/>
    <w:rsid w:val="00BC1A82"/>
    <w:rsid w:val="00BC2864"/>
    <w:rsid w:val="00BC3B4E"/>
    <w:rsid w:val="00BC3C34"/>
    <w:rsid w:val="00BC42A7"/>
    <w:rsid w:val="00BC4E5D"/>
    <w:rsid w:val="00BC5198"/>
    <w:rsid w:val="00BC54A9"/>
    <w:rsid w:val="00BC5650"/>
    <w:rsid w:val="00BC5B2D"/>
    <w:rsid w:val="00BC660C"/>
    <w:rsid w:val="00BC6E10"/>
    <w:rsid w:val="00BC6EB2"/>
    <w:rsid w:val="00BC6F04"/>
    <w:rsid w:val="00BC7BFE"/>
    <w:rsid w:val="00BD0381"/>
    <w:rsid w:val="00BD0786"/>
    <w:rsid w:val="00BD0F52"/>
    <w:rsid w:val="00BD120D"/>
    <w:rsid w:val="00BD1297"/>
    <w:rsid w:val="00BD147A"/>
    <w:rsid w:val="00BD1955"/>
    <w:rsid w:val="00BD221D"/>
    <w:rsid w:val="00BD2D9B"/>
    <w:rsid w:val="00BD2DCA"/>
    <w:rsid w:val="00BD3BF0"/>
    <w:rsid w:val="00BD40F0"/>
    <w:rsid w:val="00BD4476"/>
    <w:rsid w:val="00BD4622"/>
    <w:rsid w:val="00BD498A"/>
    <w:rsid w:val="00BD4D96"/>
    <w:rsid w:val="00BD51D8"/>
    <w:rsid w:val="00BD5222"/>
    <w:rsid w:val="00BD53F3"/>
    <w:rsid w:val="00BD566E"/>
    <w:rsid w:val="00BD665E"/>
    <w:rsid w:val="00BD6719"/>
    <w:rsid w:val="00BD71D6"/>
    <w:rsid w:val="00BD7DCA"/>
    <w:rsid w:val="00BE0E0B"/>
    <w:rsid w:val="00BE1598"/>
    <w:rsid w:val="00BE1CBA"/>
    <w:rsid w:val="00BE2727"/>
    <w:rsid w:val="00BE2837"/>
    <w:rsid w:val="00BE2910"/>
    <w:rsid w:val="00BE29EB"/>
    <w:rsid w:val="00BE35B3"/>
    <w:rsid w:val="00BE3996"/>
    <w:rsid w:val="00BE4389"/>
    <w:rsid w:val="00BE4668"/>
    <w:rsid w:val="00BE46F1"/>
    <w:rsid w:val="00BE4E6B"/>
    <w:rsid w:val="00BE562B"/>
    <w:rsid w:val="00BE5ED4"/>
    <w:rsid w:val="00BE6182"/>
    <w:rsid w:val="00BE6204"/>
    <w:rsid w:val="00BE6973"/>
    <w:rsid w:val="00BE7079"/>
    <w:rsid w:val="00BE715F"/>
    <w:rsid w:val="00BE7254"/>
    <w:rsid w:val="00BF01A1"/>
    <w:rsid w:val="00BF0487"/>
    <w:rsid w:val="00BF0756"/>
    <w:rsid w:val="00BF0932"/>
    <w:rsid w:val="00BF0A77"/>
    <w:rsid w:val="00BF0EA7"/>
    <w:rsid w:val="00BF1159"/>
    <w:rsid w:val="00BF2E15"/>
    <w:rsid w:val="00BF3426"/>
    <w:rsid w:val="00BF36F9"/>
    <w:rsid w:val="00BF4493"/>
    <w:rsid w:val="00BF4B86"/>
    <w:rsid w:val="00BF4B8C"/>
    <w:rsid w:val="00BF55F9"/>
    <w:rsid w:val="00BF5670"/>
    <w:rsid w:val="00BF5C2E"/>
    <w:rsid w:val="00BF5C7B"/>
    <w:rsid w:val="00BF5E6E"/>
    <w:rsid w:val="00BF6548"/>
    <w:rsid w:val="00BF6D40"/>
    <w:rsid w:val="00BF6DC8"/>
    <w:rsid w:val="00BF6E9B"/>
    <w:rsid w:val="00BF6EC5"/>
    <w:rsid w:val="00C0036F"/>
    <w:rsid w:val="00C0139E"/>
    <w:rsid w:val="00C01617"/>
    <w:rsid w:val="00C018D1"/>
    <w:rsid w:val="00C01CF2"/>
    <w:rsid w:val="00C025B6"/>
    <w:rsid w:val="00C026D0"/>
    <w:rsid w:val="00C02851"/>
    <w:rsid w:val="00C03931"/>
    <w:rsid w:val="00C0400E"/>
    <w:rsid w:val="00C049B9"/>
    <w:rsid w:val="00C04DD0"/>
    <w:rsid w:val="00C05120"/>
    <w:rsid w:val="00C05528"/>
    <w:rsid w:val="00C05AAC"/>
    <w:rsid w:val="00C066E1"/>
    <w:rsid w:val="00C074B1"/>
    <w:rsid w:val="00C077A1"/>
    <w:rsid w:val="00C102D3"/>
    <w:rsid w:val="00C103AA"/>
    <w:rsid w:val="00C10929"/>
    <w:rsid w:val="00C109A5"/>
    <w:rsid w:val="00C115F5"/>
    <w:rsid w:val="00C1199D"/>
    <w:rsid w:val="00C11CE8"/>
    <w:rsid w:val="00C1270F"/>
    <w:rsid w:val="00C146BE"/>
    <w:rsid w:val="00C14DC2"/>
    <w:rsid w:val="00C15179"/>
    <w:rsid w:val="00C15957"/>
    <w:rsid w:val="00C15964"/>
    <w:rsid w:val="00C1607E"/>
    <w:rsid w:val="00C17E09"/>
    <w:rsid w:val="00C20EE2"/>
    <w:rsid w:val="00C216D6"/>
    <w:rsid w:val="00C24475"/>
    <w:rsid w:val="00C247EC"/>
    <w:rsid w:val="00C24FA4"/>
    <w:rsid w:val="00C25CC9"/>
    <w:rsid w:val="00C260CA"/>
    <w:rsid w:val="00C27671"/>
    <w:rsid w:val="00C27AC3"/>
    <w:rsid w:val="00C3028A"/>
    <w:rsid w:val="00C30947"/>
    <w:rsid w:val="00C31B67"/>
    <w:rsid w:val="00C31E6D"/>
    <w:rsid w:val="00C327C0"/>
    <w:rsid w:val="00C3306E"/>
    <w:rsid w:val="00C347D0"/>
    <w:rsid w:val="00C34C36"/>
    <w:rsid w:val="00C35AED"/>
    <w:rsid w:val="00C35B76"/>
    <w:rsid w:val="00C35E86"/>
    <w:rsid w:val="00C36543"/>
    <w:rsid w:val="00C36A5E"/>
    <w:rsid w:val="00C36AB9"/>
    <w:rsid w:val="00C36FB6"/>
    <w:rsid w:val="00C370C3"/>
    <w:rsid w:val="00C376E4"/>
    <w:rsid w:val="00C3770A"/>
    <w:rsid w:val="00C37E1F"/>
    <w:rsid w:val="00C403BE"/>
    <w:rsid w:val="00C417F4"/>
    <w:rsid w:val="00C42161"/>
    <w:rsid w:val="00C424E2"/>
    <w:rsid w:val="00C4274C"/>
    <w:rsid w:val="00C42AD5"/>
    <w:rsid w:val="00C42C7C"/>
    <w:rsid w:val="00C430DB"/>
    <w:rsid w:val="00C43390"/>
    <w:rsid w:val="00C435FF"/>
    <w:rsid w:val="00C43C26"/>
    <w:rsid w:val="00C43DAD"/>
    <w:rsid w:val="00C44A55"/>
    <w:rsid w:val="00C44F9C"/>
    <w:rsid w:val="00C45080"/>
    <w:rsid w:val="00C456DF"/>
    <w:rsid w:val="00C45B05"/>
    <w:rsid w:val="00C46384"/>
    <w:rsid w:val="00C464B2"/>
    <w:rsid w:val="00C469D9"/>
    <w:rsid w:val="00C46C06"/>
    <w:rsid w:val="00C46C3D"/>
    <w:rsid w:val="00C46DB7"/>
    <w:rsid w:val="00C46F42"/>
    <w:rsid w:val="00C47409"/>
    <w:rsid w:val="00C47911"/>
    <w:rsid w:val="00C47BE0"/>
    <w:rsid w:val="00C47F16"/>
    <w:rsid w:val="00C50252"/>
    <w:rsid w:val="00C50A23"/>
    <w:rsid w:val="00C51200"/>
    <w:rsid w:val="00C51452"/>
    <w:rsid w:val="00C51B96"/>
    <w:rsid w:val="00C52096"/>
    <w:rsid w:val="00C525BF"/>
    <w:rsid w:val="00C52A96"/>
    <w:rsid w:val="00C534B8"/>
    <w:rsid w:val="00C53E09"/>
    <w:rsid w:val="00C541B2"/>
    <w:rsid w:val="00C54241"/>
    <w:rsid w:val="00C54B12"/>
    <w:rsid w:val="00C555BF"/>
    <w:rsid w:val="00C55749"/>
    <w:rsid w:val="00C5604B"/>
    <w:rsid w:val="00C561CF"/>
    <w:rsid w:val="00C5623E"/>
    <w:rsid w:val="00C575BC"/>
    <w:rsid w:val="00C606AE"/>
    <w:rsid w:val="00C6126B"/>
    <w:rsid w:val="00C61414"/>
    <w:rsid w:val="00C617AF"/>
    <w:rsid w:val="00C61AF2"/>
    <w:rsid w:val="00C61B62"/>
    <w:rsid w:val="00C62424"/>
    <w:rsid w:val="00C6355B"/>
    <w:rsid w:val="00C635D2"/>
    <w:rsid w:val="00C63839"/>
    <w:rsid w:val="00C63AB8"/>
    <w:rsid w:val="00C63F70"/>
    <w:rsid w:val="00C64390"/>
    <w:rsid w:val="00C64471"/>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BD0"/>
    <w:rsid w:val="00C7214D"/>
    <w:rsid w:val="00C722BB"/>
    <w:rsid w:val="00C72A87"/>
    <w:rsid w:val="00C72DD5"/>
    <w:rsid w:val="00C72EE0"/>
    <w:rsid w:val="00C731E0"/>
    <w:rsid w:val="00C7346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8B5"/>
    <w:rsid w:val="00C828F5"/>
    <w:rsid w:val="00C8290B"/>
    <w:rsid w:val="00C82B14"/>
    <w:rsid w:val="00C82BEA"/>
    <w:rsid w:val="00C82F25"/>
    <w:rsid w:val="00C83A99"/>
    <w:rsid w:val="00C8412C"/>
    <w:rsid w:val="00C8495B"/>
    <w:rsid w:val="00C8560E"/>
    <w:rsid w:val="00C85A3D"/>
    <w:rsid w:val="00C86E63"/>
    <w:rsid w:val="00C879FE"/>
    <w:rsid w:val="00C9178F"/>
    <w:rsid w:val="00C91E63"/>
    <w:rsid w:val="00C92D22"/>
    <w:rsid w:val="00C933AB"/>
    <w:rsid w:val="00C93CF9"/>
    <w:rsid w:val="00C94211"/>
    <w:rsid w:val="00C943C6"/>
    <w:rsid w:val="00C945E7"/>
    <w:rsid w:val="00C9508B"/>
    <w:rsid w:val="00C953D4"/>
    <w:rsid w:val="00C95423"/>
    <w:rsid w:val="00C95DC3"/>
    <w:rsid w:val="00C96247"/>
    <w:rsid w:val="00C965C5"/>
    <w:rsid w:val="00C96B3F"/>
    <w:rsid w:val="00C96BEA"/>
    <w:rsid w:val="00C9703B"/>
    <w:rsid w:val="00C9737C"/>
    <w:rsid w:val="00CA0130"/>
    <w:rsid w:val="00CA0699"/>
    <w:rsid w:val="00CA09EA"/>
    <w:rsid w:val="00CA1211"/>
    <w:rsid w:val="00CA33E3"/>
    <w:rsid w:val="00CA3911"/>
    <w:rsid w:val="00CA4DA5"/>
    <w:rsid w:val="00CA4E3E"/>
    <w:rsid w:val="00CA556F"/>
    <w:rsid w:val="00CA5C0D"/>
    <w:rsid w:val="00CA636C"/>
    <w:rsid w:val="00CA6758"/>
    <w:rsid w:val="00CA67CC"/>
    <w:rsid w:val="00CA78B1"/>
    <w:rsid w:val="00CA79E7"/>
    <w:rsid w:val="00CA7BB0"/>
    <w:rsid w:val="00CA7CB6"/>
    <w:rsid w:val="00CA7F92"/>
    <w:rsid w:val="00CA7FCB"/>
    <w:rsid w:val="00CB0837"/>
    <w:rsid w:val="00CB163D"/>
    <w:rsid w:val="00CB1EFE"/>
    <w:rsid w:val="00CB27DA"/>
    <w:rsid w:val="00CB2A07"/>
    <w:rsid w:val="00CB2BFC"/>
    <w:rsid w:val="00CB3BAE"/>
    <w:rsid w:val="00CB4209"/>
    <w:rsid w:val="00CB51EB"/>
    <w:rsid w:val="00CB523C"/>
    <w:rsid w:val="00CB5A5D"/>
    <w:rsid w:val="00CB5EED"/>
    <w:rsid w:val="00CB5EF0"/>
    <w:rsid w:val="00CB695B"/>
    <w:rsid w:val="00CB6A8C"/>
    <w:rsid w:val="00CB6CB5"/>
    <w:rsid w:val="00CB6F90"/>
    <w:rsid w:val="00CB743D"/>
    <w:rsid w:val="00CB777D"/>
    <w:rsid w:val="00CC0528"/>
    <w:rsid w:val="00CC07DA"/>
    <w:rsid w:val="00CC13AC"/>
    <w:rsid w:val="00CC1804"/>
    <w:rsid w:val="00CC2643"/>
    <w:rsid w:val="00CC3AE7"/>
    <w:rsid w:val="00CC5297"/>
    <w:rsid w:val="00CC540D"/>
    <w:rsid w:val="00CC6807"/>
    <w:rsid w:val="00CC6F31"/>
    <w:rsid w:val="00CC6F36"/>
    <w:rsid w:val="00CD0107"/>
    <w:rsid w:val="00CD0355"/>
    <w:rsid w:val="00CD0655"/>
    <w:rsid w:val="00CD0AD9"/>
    <w:rsid w:val="00CD19C3"/>
    <w:rsid w:val="00CD2274"/>
    <w:rsid w:val="00CD23FC"/>
    <w:rsid w:val="00CD2417"/>
    <w:rsid w:val="00CD2C9A"/>
    <w:rsid w:val="00CD2F17"/>
    <w:rsid w:val="00CD322A"/>
    <w:rsid w:val="00CD37BF"/>
    <w:rsid w:val="00CD4824"/>
    <w:rsid w:val="00CD4A2D"/>
    <w:rsid w:val="00CD4C0D"/>
    <w:rsid w:val="00CD507F"/>
    <w:rsid w:val="00CD554C"/>
    <w:rsid w:val="00CD5C62"/>
    <w:rsid w:val="00CD6D47"/>
    <w:rsid w:val="00CD6E6C"/>
    <w:rsid w:val="00CD718A"/>
    <w:rsid w:val="00CD7D3F"/>
    <w:rsid w:val="00CD7F75"/>
    <w:rsid w:val="00CE031F"/>
    <w:rsid w:val="00CE0391"/>
    <w:rsid w:val="00CE0B18"/>
    <w:rsid w:val="00CE0F10"/>
    <w:rsid w:val="00CE1887"/>
    <w:rsid w:val="00CE1F70"/>
    <w:rsid w:val="00CE28DC"/>
    <w:rsid w:val="00CE2B59"/>
    <w:rsid w:val="00CE2FB2"/>
    <w:rsid w:val="00CE303B"/>
    <w:rsid w:val="00CE3BCD"/>
    <w:rsid w:val="00CE4B5F"/>
    <w:rsid w:val="00CE4E6B"/>
    <w:rsid w:val="00CE55B4"/>
    <w:rsid w:val="00CE5F62"/>
    <w:rsid w:val="00CE696E"/>
    <w:rsid w:val="00CE6E3A"/>
    <w:rsid w:val="00CE72B3"/>
    <w:rsid w:val="00CE72F6"/>
    <w:rsid w:val="00CE755B"/>
    <w:rsid w:val="00CE7A42"/>
    <w:rsid w:val="00CE7A77"/>
    <w:rsid w:val="00CF0570"/>
    <w:rsid w:val="00CF15AB"/>
    <w:rsid w:val="00CF16B0"/>
    <w:rsid w:val="00CF179A"/>
    <w:rsid w:val="00CF1E3A"/>
    <w:rsid w:val="00CF1F14"/>
    <w:rsid w:val="00CF252F"/>
    <w:rsid w:val="00CF288D"/>
    <w:rsid w:val="00CF28E0"/>
    <w:rsid w:val="00CF2CA1"/>
    <w:rsid w:val="00CF31AE"/>
    <w:rsid w:val="00CF32E7"/>
    <w:rsid w:val="00CF4790"/>
    <w:rsid w:val="00CF5309"/>
    <w:rsid w:val="00CF569C"/>
    <w:rsid w:val="00CF597B"/>
    <w:rsid w:val="00CF5D99"/>
    <w:rsid w:val="00CF6117"/>
    <w:rsid w:val="00CF6753"/>
    <w:rsid w:val="00CF69C5"/>
    <w:rsid w:val="00CF6C22"/>
    <w:rsid w:val="00CF6D42"/>
    <w:rsid w:val="00CF6E1D"/>
    <w:rsid w:val="00CF6E3A"/>
    <w:rsid w:val="00CF740D"/>
    <w:rsid w:val="00CF78F9"/>
    <w:rsid w:val="00D000D8"/>
    <w:rsid w:val="00D009F7"/>
    <w:rsid w:val="00D00BF4"/>
    <w:rsid w:val="00D015FC"/>
    <w:rsid w:val="00D01CBB"/>
    <w:rsid w:val="00D02ADF"/>
    <w:rsid w:val="00D02D14"/>
    <w:rsid w:val="00D02D67"/>
    <w:rsid w:val="00D03A25"/>
    <w:rsid w:val="00D03C0E"/>
    <w:rsid w:val="00D04199"/>
    <w:rsid w:val="00D0446E"/>
    <w:rsid w:val="00D046B4"/>
    <w:rsid w:val="00D04B57"/>
    <w:rsid w:val="00D04DCD"/>
    <w:rsid w:val="00D051C4"/>
    <w:rsid w:val="00D06140"/>
    <w:rsid w:val="00D07B32"/>
    <w:rsid w:val="00D10B57"/>
    <w:rsid w:val="00D10B92"/>
    <w:rsid w:val="00D10CA1"/>
    <w:rsid w:val="00D10E91"/>
    <w:rsid w:val="00D1199E"/>
    <w:rsid w:val="00D119E6"/>
    <w:rsid w:val="00D13192"/>
    <w:rsid w:val="00D137B7"/>
    <w:rsid w:val="00D138D9"/>
    <w:rsid w:val="00D13F62"/>
    <w:rsid w:val="00D1424C"/>
    <w:rsid w:val="00D142CF"/>
    <w:rsid w:val="00D149F3"/>
    <w:rsid w:val="00D14BC9"/>
    <w:rsid w:val="00D14E4B"/>
    <w:rsid w:val="00D153F6"/>
    <w:rsid w:val="00D159C2"/>
    <w:rsid w:val="00D15D0D"/>
    <w:rsid w:val="00D164A6"/>
    <w:rsid w:val="00D167CE"/>
    <w:rsid w:val="00D16E8C"/>
    <w:rsid w:val="00D17032"/>
    <w:rsid w:val="00D171B5"/>
    <w:rsid w:val="00D20256"/>
    <w:rsid w:val="00D21808"/>
    <w:rsid w:val="00D219E7"/>
    <w:rsid w:val="00D21A8B"/>
    <w:rsid w:val="00D2279C"/>
    <w:rsid w:val="00D22B7A"/>
    <w:rsid w:val="00D232C5"/>
    <w:rsid w:val="00D239B6"/>
    <w:rsid w:val="00D239C9"/>
    <w:rsid w:val="00D23ADA"/>
    <w:rsid w:val="00D23DFD"/>
    <w:rsid w:val="00D2400A"/>
    <w:rsid w:val="00D2467D"/>
    <w:rsid w:val="00D24725"/>
    <w:rsid w:val="00D24C14"/>
    <w:rsid w:val="00D24D8E"/>
    <w:rsid w:val="00D25480"/>
    <w:rsid w:val="00D25663"/>
    <w:rsid w:val="00D25DA3"/>
    <w:rsid w:val="00D2671E"/>
    <w:rsid w:val="00D2677E"/>
    <w:rsid w:val="00D267D9"/>
    <w:rsid w:val="00D272E2"/>
    <w:rsid w:val="00D3051F"/>
    <w:rsid w:val="00D305C4"/>
    <w:rsid w:val="00D30D94"/>
    <w:rsid w:val="00D31AB8"/>
    <w:rsid w:val="00D31E01"/>
    <w:rsid w:val="00D31F80"/>
    <w:rsid w:val="00D32040"/>
    <w:rsid w:val="00D324E4"/>
    <w:rsid w:val="00D32586"/>
    <w:rsid w:val="00D32624"/>
    <w:rsid w:val="00D3278F"/>
    <w:rsid w:val="00D32829"/>
    <w:rsid w:val="00D33C34"/>
    <w:rsid w:val="00D33F1A"/>
    <w:rsid w:val="00D33F6E"/>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214B"/>
    <w:rsid w:val="00D4218E"/>
    <w:rsid w:val="00D427DB"/>
    <w:rsid w:val="00D42FAB"/>
    <w:rsid w:val="00D4385D"/>
    <w:rsid w:val="00D44275"/>
    <w:rsid w:val="00D44483"/>
    <w:rsid w:val="00D4464A"/>
    <w:rsid w:val="00D44DCB"/>
    <w:rsid w:val="00D45334"/>
    <w:rsid w:val="00D46108"/>
    <w:rsid w:val="00D4621B"/>
    <w:rsid w:val="00D46B3E"/>
    <w:rsid w:val="00D47D52"/>
    <w:rsid w:val="00D47D89"/>
    <w:rsid w:val="00D47F4E"/>
    <w:rsid w:val="00D50CFF"/>
    <w:rsid w:val="00D50D38"/>
    <w:rsid w:val="00D50FD2"/>
    <w:rsid w:val="00D51FDF"/>
    <w:rsid w:val="00D52224"/>
    <w:rsid w:val="00D53B0C"/>
    <w:rsid w:val="00D53B1B"/>
    <w:rsid w:val="00D53EEC"/>
    <w:rsid w:val="00D54294"/>
    <w:rsid w:val="00D54598"/>
    <w:rsid w:val="00D54813"/>
    <w:rsid w:val="00D54C6E"/>
    <w:rsid w:val="00D557D7"/>
    <w:rsid w:val="00D5595F"/>
    <w:rsid w:val="00D56663"/>
    <w:rsid w:val="00D56BE2"/>
    <w:rsid w:val="00D56DE5"/>
    <w:rsid w:val="00D56FD0"/>
    <w:rsid w:val="00D573EE"/>
    <w:rsid w:val="00D57573"/>
    <w:rsid w:val="00D577B0"/>
    <w:rsid w:val="00D601E6"/>
    <w:rsid w:val="00D61A04"/>
    <w:rsid w:val="00D61FCB"/>
    <w:rsid w:val="00D62054"/>
    <w:rsid w:val="00D6225B"/>
    <w:rsid w:val="00D626D0"/>
    <w:rsid w:val="00D62733"/>
    <w:rsid w:val="00D627AE"/>
    <w:rsid w:val="00D638C0"/>
    <w:rsid w:val="00D63CFA"/>
    <w:rsid w:val="00D640E0"/>
    <w:rsid w:val="00D6429D"/>
    <w:rsid w:val="00D6440A"/>
    <w:rsid w:val="00D645A7"/>
    <w:rsid w:val="00D6473C"/>
    <w:rsid w:val="00D654FA"/>
    <w:rsid w:val="00D6586C"/>
    <w:rsid w:val="00D65A13"/>
    <w:rsid w:val="00D65E3A"/>
    <w:rsid w:val="00D661E4"/>
    <w:rsid w:val="00D666B8"/>
    <w:rsid w:val="00D672AF"/>
    <w:rsid w:val="00D674CF"/>
    <w:rsid w:val="00D67545"/>
    <w:rsid w:val="00D67C19"/>
    <w:rsid w:val="00D67F23"/>
    <w:rsid w:val="00D71263"/>
    <w:rsid w:val="00D72241"/>
    <w:rsid w:val="00D72B01"/>
    <w:rsid w:val="00D72BAF"/>
    <w:rsid w:val="00D72FC3"/>
    <w:rsid w:val="00D731D0"/>
    <w:rsid w:val="00D73E90"/>
    <w:rsid w:val="00D74014"/>
    <w:rsid w:val="00D74979"/>
    <w:rsid w:val="00D75AC0"/>
    <w:rsid w:val="00D761BE"/>
    <w:rsid w:val="00D76FD5"/>
    <w:rsid w:val="00D80274"/>
    <w:rsid w:val="00D80624"/>
    <w:rsid w:val="00D811A6"/>
    <w:rsid w:val="00D8201A"/>
    <w:rsid w:val="00D8220F"/>
    <w:rsid w:val="00D82225"/>
    <w:rsid w:val="00D823E1"/>
    <w:rsid w:val="00D82607"/>
    <w:rsid w:val="00D830FD"/>
    <w:rsid w:val="00D831FE"/>
    <w:rsid w:val="00D83BF8"/>
    <w:rsid w:val="00D83C3F"/>
    <w:rsid w:val="00D851BB"/>
    <w:rsid w:val="00D85262"/>
    <w:rsid w:val="00D85536"/>
    <w:rsid w:val="00D85A03"/>
    <w:rsid w:val="00D8651A"/>
    <w:rsid w:val="00D86CA4"/>
    <w:rsid w:val="00D86E45"/>
    <w:rsid w:val="00D86E5E"/>
    <w:rsid w:val="00D872EF"/>
    <w:rsid w:val="00D873C5"/>
    <w:rsid w:val="00D874F8"/>
    <w:rsid w:val="00D874FE"/>
    <w:rsid w:val="00D9002E"/>
    <w:rsid w:val="00D90A46"/>
    <w:rsid w:val="00D90E2C"/>
    <w:rsid w:val="00D90F59"/>
    <w:rsid w:val="00D920DF"/>
    <w:rsid w:val="00D92E70"/>
    <w:rsid w:val="00D93028"/>
    <w:rsid w:val="00D932B6"/>
    <w:rsid w:val="00D936DB"/>
    <w:rsid w:val="00D938BF"/>
    <w:rsid w:val="00D93DAA"/>
    <w:rsid w:val="00D94203"/>
    <w:rsid w:val="00D94472"/>
    <w:rsid w:val="00D9498C"/>
    <w:rsid w:val="00D94B8D"/>
    <w:rsid w:val="00D94C8D"/>
    <w:rsid w:val="00D94EE8"/>
    <w:rsid w:val="00D95438"/>
    <w:rsid w:val="00D958B5"/>
    <w:rsid w:val="00D968B8"/>
    <w:rsid w:val="00D96C9D"/>
    <w:rsid w:val="00D96F7B"/>
    <w:rsid w:val="00D97FA8"/>
    <w:rsid w:val="00D97FC8"/>
    <w:rsid w:val="00DA19E8"/>
    <w:rsid w:val="00DA1C81"/>
    <w:rsid w:val="00DA234C"/>
    <w:rsid w:val="00DA2C96"/>
    <w:rsid w:val="00DA2E71"/>
    <w:rsid w:val="00DA3640"/>
    <w:rsid w:val="00DA3795"/>
    <w:rsid w:val="00DA3ED9"/>
    <w:rsid w:val="00DA4002"/>
    <w:rsid w:val="00DA4108"/>
    <w:rsid w:val="00DA43B7"/>
    <w:rsid w:val="00DA4DBB"/>
    <w:rsid w:val="00DA6657"/>
    <w:rsid w:val="00DA6755"/>
    <w:rsid w:val="00DA68EC"/>
    <w:rsid w:val="00DA6EF4"/>
    <w:rsid w:val="00DA70C1"/>
    <w:rsid w:val="00DA7385"/>
    <w:rsid w:val="00DA7B3D"/>
    <w:rsid w:val="00DA7BA4"/>
    <w:rsid w:val="00DA7E6A"/>
    <w:rsid w:val="00DB0CF4"/>
    <w:rsid w:val="00DB155A"/>
    <w:rsid w:val="00DB19AB"/>
    <w:rsid w:val="00DB22AB"/>
    <w:rsid w:val="00DB3196"/>
    <w:rsid w:val="00DB396D"/>
    <w:rsid w:val="00DB40E9"/>
    <w:rsid w:val="00DB4252"/>
    <w:rsid w:val="00DB44AA"/>
    <w:rsid w:val="00DB48A1"/>
    <w:rsid w:val="00DB49E0"/>
    <w:rsid w:val="00DB5964"/>
    <w:rsid w:val="00DB5B73"/>
    <w:rsid w:val="00DB63B2"/>
    <w:rsid w:val="00DB6475"/>
    <w:rsid w:val="00DB6721"/>
    <w:rsid w:val="00DB672C"/>
    <w:rsid w:val="00DB71EE"/>
    <w:rsid w:val="00DB7262"/>
    <w:rsid w:val="00DB745B"/>
    <w:rsid w:val="00DB7F70"/>
    <w:rsid w:val="00DC0C84"/>
    <w:rsid w:val="00DC1A1F"/>
    <w:rsid w:val="00DC1DC0"/>
    <w:rsid w:val="00DC224D"/>
    <w:rsid w:val="00DC371C"/>
    <w:rsid w:val="00DC373F"/>
    <w:rsid w:val="00DC374C"/>
    <w:rsid w:val="00DC4610"/>
    <w:rsid w:val="00DC47E9"/>
    <w:rsid w:val="00DC4AFC"/>
    <w:rsid w:val="00DC4D34"/>
    <w:rsid w:val="00DC5057"/>
    <w:rsid w:val="00DC56BC"/>
    <w:rsid w:val="00DC5784"/>
    <w:rsid w:val="00DC5C43"/>
    <w:rsid w:val="00DC5F77"/>
    <w:rsid w:val="00DC62C8"/>
    <w:rsid w:val="00DC68BD"/>
    <w:rsid w:val="00DC6B15"/>
    <w:rsid w:val="00DC787F"/>
    <w:rsid w:val="00DD155B"/>
    <w:rsid w:val="00DD17D1"/>
    <w:rsid w:val="00DD1B51"/>
    <w:rsid w:val="00DD235F"/>
    <w:rsid w:val="00DD238E"/>
    <w:rsid w:val="00DD301C"/>
    <w:rsid w:val="00DD32DA"/>
    <w:rsid w:val="00DD3467"/>
    <w:rsid w:val="00DD37FF"/>
    <w:rsid w:val="00DD3A38"/>
    <w:rsid w:val="00DD3BEF"/>
    <w:rsid w:val="00DD4428"/>
    <w:rsid w:val="00DD44CB"/>
    <w:rsid w:val="00DD5E4E"/>
    <w:rsid w:val="00DD60F0"/>
    <w:rsid w:val="00DD6879"/>
    <w:rsid w:val="00DD6C44"/>
    <w:rsid w:val="00DE0C86"/>
    <w:rsid w:val="00DE0D90"/>
    <w:rsid w:val="00DE1123"/>
    <w:rsid w:val="00DE1D5D"/>
    <w:rsid w:val="00DE2DF2"/>
    <w:rsid w:val="00DE3632"/>
    <w:rsid w:val="00DE3D55"/>
    <w:rsid w:val="00DE42A3"/>
    <w:rsid w:val="00DE4652"/>
    <w:rsid w:val="00DE6056"/>
    <w:rsid w:val="00DE64CB"/>
    <w:rsid w:val="00DE68B6"/>
    <w:rsid w:val="00DE6A00"/>
    <w:rsid w:val="00DE7E1F"/>
    <w:rsid w:val="00DE7EA6"/>
    <w:rsid w:val="00DF023C"/>
    <w:rsid w:val="00DF0C7A"/>
    <w:rsid w:val="00DF0DE7"/>
    <w:rsid w:val="00DF0FB7"/>
    <w:rsid w:val="00DF128A"/>
    <w:rsid w:val="00DF1732"/>
    <w:rsid w:val="00DF2EF6"/>
    <w:rsid w:val="00DF3147"/>
    <w:rsid w:val="00DF31F4"/>
    <w:rsid w:val="00DF362F"/>
    <w:rsid w:val="00DF4103"/>
    <w:rsid w:val="00DF4B04"/>
    <w:rsid w:val="00DF5358"/>
    <w:rsid w:val="00DF59D6"/>
    <w:rsid w:val="00DF68E5"/>
    <w:rsid w:val="00DF6D3B"/>
    <w:rsid w:val="00DF718F"/>
    <w:rsid w:val="00DF7295"/>
    <w:rsid w:val="00DF761F"/>
    <w:rsid w:val="00DF767D"/>
    <w:rsid w:val="00DF76D7"/>
    <w:rsid w:val="00DF7FB5"/>
    <w:rsid w:val="00E0060A"/>
    <w:rsid w:val="00E007B3"/>
    <w:rsid w:val="00E00CFC"/>
    <w:rsid w:val="00E00D07"/>
    <w:rsid w:val="00E00E69"/>
    <w:rsid w:val="00E01295"/>
    <w:rsid w:val="00E019D3"/>
    <w:rsid w:val="00E01DE5"/>
    <w:rsid w:val="00E0246B"/>
    <w:rsid w:val="00E025BA"/>
    <w:rsid w:val="00E02B43"/>
    <w:rsid w:val="00E02C16"/>
    <w:rsid w:val="00E02D3E"/>
    <w:rsid w:val="00E02D93"/>
    <w:rsid w:val="00E031F0"/>
    <w:rsid w:val="00E031F6"/>
    <w:rsid w:val="00E03C8B"/>
    <w:rsid w:val="00E04A57"/>
    <w:rsid w:val="00E04E71"/>
    <w:rsid w:val="00E0572F"/>
    <w:rsid w:val="00E05C8F"/>
    <w:rsid w:val="00E065A6"/>
    <w:rsid w:val="00E07EDD"/>
    <w:rsid w:val="00E10442"/>
    <w:rsid w:val="00E10E09"/>
    <w:rsid w:val="00E10E3D"/>
    <w:rsid w:val="00E113B9"/>
    <w:rsid w:val="00E11688"/>
    <w:rsid w:val="00E133A7"/>
    <w:rsid w:val="00E13806"/>
    <w:rsid w:val="00E139DE"/>
    <w:rsid w:val="00E14738"/>
    <w:rsid w:val="00E14A12"/>
    <w:rsid w:val="00E1577B"/>
    <w:rsid w:val="00E1611B"/>
    <w:rsid w:val="00E16B7B"/>
    <w:rsid w:val="00E1753B"/>
    <w:rsid w:val="00E17583"/>
    <w:rsid w:val="00E17761"/>
    <w:rsid w:val="00E17BDE"/>
    <w:rsid w:val="00E17ED8"/>
    <w:rsid w:val="00E20059"/>
    <w:rsid w:val="00E20238"/>
    <w:rsid w:val="00E210E4"/>
    <w:rsid w:val="00E2187A"/>
    <w:rsid w:val="00E21A07"/>
    <w:rsid w:val="00E21B7B"/>
    <w:rsid w:val="00E224ED"/>
    <w:rsid w:val="00E232FB"/>
    <w:rsid w:val="00E23C64"/>
    <w:rsid w:val="00E24159"/>
    <w:rsid w:val="00E245F4"/>
    <w:rsid w:val="00E24798"/>
    <w:rsid w:val="00E26130"/>
    <w:rsid w:val="00E2658C"/>
    <w:rsid w:val="00E26758"/>
    <w:rsid w:val="00E275C7"/>
    <w:rsid w:val="00E27A73"/>
    <w:rsid w:val="00E27D8F"/>
    <w:rsid w:val="00E304D1"/>
    <w:rsid w:val="00E30870"/>
    <w:rsid w:val="00E309C5"/>
    <w:rsid w:val="00E30ADE"/>
    <w:rsid w:val="00E30B33"/>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6DA0"/>
    <w:rsid w:val="00E374F3"/>
    <w:rsid w:val="00E3751E"/>
    <w:rsid w:val="00E3796C"/>
    <w:rsid w:val="00E37A86"/>
    <w:rsid w:val="00E37D14"/>
    <w:rsid w:val="00E4068B"/>
    <w:rsid w:val="00E406DD"/>
    <w:rsid w:val="00E4162A"/>
    <w:rsid w:val="00E4224C"/>
    <w:rsid w:val="00E42792"/>
    <w:rsid w:val="00E42B6B"/>
    <w:rsid w:val="00E42E44"/>
    <w:rsid w:val="00E434FB"/>
    <w:rsid w:val="00E438BE"/>
    <w:rsid w:val="00E43906"/>
    <w:rsid w:val="00E43985"/>
    <w:rsid w:val="00E4419A"/>
    <w:rsid w:val="00E4451F"/>
    <w:rsid w:val="00E445C8"/>
    <w:rsid w:val="00E44739"/>
    <w:rsid w:val="00E44B9C"/>
    <w:rsid w:val="00E44DF3"/>
    <w:rsid w:val="00E4627D"/>
    <w:rsid w:val="00E4706B"/>
    <w:rsid w:val="00E47078"/>
    <w:rsid w:val="00E47211"/>
    <w:rsid w:val="00E47F31"/>
    <w:rsid w:val="00E50A45"/>
    <w:rsid w:val="00E50C22"/>
    <w:rsid w:val="00E50CF4"/>
    <w:rsid w:val="00E5207E"/>
    <w:rsid w:val="00E52100"/>
    <w:rsid w:val="00E53CC7"/>
    <w:rsid w:val="00E5431C"/>
    <w:rsid w:val="00E5544B"/>
    <w:rsid w:val="00E5588C"/>
    <w:rsid w:val="00E55DD9"/>
    <w:rsid w:val="00E56372"/>
    <w:rsid w:val="00E565D5"/>
    <w:rsid w:val="00E56E41"/>
    <w:rsid w:val="00E57318"/>
    <w:rsid w:val="00E57CB4"/>
    <w:rsid w:val="00E604C3"/>
    <w:rsid w:val="00E623A7"/>
    <w:rsid w:val="00E62662"/>
    <w:rsid w:val="00E62A54"/>
    <w:rsid w:val="00E62A96"/>
    <w:rsid w:val="00E6309F"/>
    <w:rsid w:val="00E6388D"/>
    <w:rsid w:val="00E64566"/>
    <w:rsid w:val="00E65576"/>
    <w:rsid w:val="00E657BD"/>
    <w:rsid w:val="00E65C80"/>
    <w:rsid w:val="00E65DD0"/>
    <w:rsid w:val="00E66246"/>
    <w:rsid w:val="00E66796"/>
    <w:rsid w:val="00E6683C"/>
    <w:rsid w:val="00E66C8A"/>
    <w:rsid w:val="00E67790"/>
    <w:rsid w:val="00E677B7"/>
    <w:rsid w:val="00E67A00"/>
    <w:rsid w:val="00E67B66"/>
    <w:rsid w:val="00E67C74"/>
    <w:rsid w:val="00E7046E"/>
    <w:rsid w:val="00E70F24"/>
    <w:rsid w:val="00E715AD"/>
    <w:rsid w:val="00E71709"/>
    <w:rsid w:val="00E71FF0"/>
    <w:rsid w:val="00E724D3"/>
    <w:rsid w:val="00E72B5B"/>
    <w:rsid w:val="00E72E50"/>
    <w:rsid w:val="00E738D0"/>
    <w:rsid w:val="00E745B3"/>
    <w:rsid w:val="00E74B4C"/>
    <w:rsid w:val="00E74FCF"/>
    <w:rsid w:val="00E75276"/>
    <w:rsid w:val="00E75942"/>
    <w:rsid w:val="00E75BCD"/>
    <w:rsid w:val="00E75BFA"/>
    <w:rsid w:val="00E75CE4"/>
    <w:rsid w:val="00E75D05"/>
    <w:rsid w:val="00E76337"/>
    <w:rsid w:val="00E77661"/>
    <w:rsid w:val="00E77899"/>
    <w:rsid w:val="00E77C8E"/>
    <w:rsid w:val="00E77F56"/>
    <w:rsid w:val="00E77FF3"/>
    <w:rsid w:val="00E804F8"/>
    <w:rsid w:val="00E80501"/>
    <w:rsid w:val="00E80BE2"/>
    <w:rsid w:val="00E80C6A"/>
    <w:rsid w:val="00E81518"/>
    <w:rsid w:val="00E81F7D"/>
    <w:rsid w:val="00E8245F"/>
    <w:rsid w:val="00E82EB7"/>
    <w:rsid w:val="00E83069"/>
    <w:rsid w:val="00E834C5"/>
    <w:rsid w:val="00E83862"/>
    <w:rsid w:val="00E8442E"/>
    <w:rsid w:val="00E846E9"/>
    <w:rsid w:val="00E847CA"/>
    <w:rsid w:val="00E84D72"/>
    <w:rsid w:val="00E8523D"/>
    <w:rsid w:val="00E857C6"/>
    <w:rsid w:val="00E85C4E"/>
    <w:rsid w:val="00E85C6E"/>
    <w:rsid w:val="00E861AA"/>
    <w:rsid w:val="00E8680A"/>
    <w:rsid w:val="00E8710D"/>
    <w:rsid w:val="00E87534"/>
    <w:rsid w:val="00E8753A"/>
    <w:rsid w:val="00E876E0"/>
    <w:rsid w:val="00E87E17"/>
    <w:rsid w:val="00E87FAC"/>
    <w:rsid w:val="00E901A3"/>
    <w:rsid w:val="00E901FE"/>
    <w:rsid w:val="00E9069E"/>
    <w:rsid w:val="00E917D1"/>
    <w:rsid w:val="00E91BB1"/>
    <w:rsid w:val="00E92650"/>
    <w:rsid w:val="00E926BA"/>
    <w:rsid w:val="00E9329A"/>
    <w:rsid w:val="00E93602"/>
    <w:rsid w:val="00E936F9"/>
    <w:rsid w:val="00E93889"/>
    <w:rsid w:val="00E93F44"/>
    <w:rsid w:val="00E94172"/>
    <w:rsid w:val="00E94A86"/>
    <w:rsid w:val="00E95252"/>
    <w:rsid w:val="00E95EBA"/>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82A"/>
    <w:rsid w:val="00EA49FF"/>
    <w:rsid w:val="00EA4DDE"/>
    <w:rsid w:val="00EA4F05"/>
    <w:rsid w:val="00EA4F5F"/>
    <w:rsid w:val="00EA53CD"/>
    <w:rsid w:val="00EA541E"/>
    <w:rsid w:val="00EA5B1F"/>
    <w:rsid w:val="00EA5EE1"/>
    <w:rsid w:val="00EA6B6F"/>
    <w:rsid w:val="00EA6C92"/>
    <w:rsid w:val="00EA6F86"/>
    <w:rsid w:val="00EA75B4"/>
    <w:rsid w:val="00EA7637"/>
    <w:rsid w:val="00EA7982"/>
    <w:rsid w:val="00EA7BCF"/>
    <w:rsid w:val="00EB00AD"/>
    <w:rsid w:val="00EB13C9"/>
    <w:rsid w:val="00EB15EC"/>
    <w:rsid w:val="00EB199A"/>
    <w:rsid w:val="00EB2D65"/>
    <w:rsid w:val="00EB3631"/>
    <w:rsid w:val="00EB3BA8"/>
    <w:rsid w:val="00EB3D2B"/>
    <w:rsid w:val="00EB3DE4"/>
    <w:rsid w:val="00EB455F"/>
    <w:rsid w:val="00EB47F4"/>
    <w:rsid w:val="00EB4965"/>
    <w:rsid w:val="00EB4B91"/>
    <w:rsid w:val="00EB55AE"/>
    <w:rsid w:val="00EB55C4"/>
    <w:rsid w:val="00EB59C1"/>
    <w:rsid w:val="00EB60CC"/>
    <w:rsid w:val="00EB64BE"/>
    <w:rsid w:val="00EB6D80"/>
    <w:rsid w:val="00EB7581"/>
    <w:rsid w:val="00EC0F7C"/>
    <w:rsid w:val="00EC0FF0"/>
    <w:rsid w:val="00EC16F7"/>
    <w:rsid w:val="00EC1B5F"/>
    <w:rsid w:val="00EC1FA8"/>
    <w:rsid w:val="00EC1FCA"/>
    <w:rsid w:val="00EC24BD"/>
    <w:rsid w:val="00EC32F8"/>
    <w:rsid w:val="00EC3841"/>
    <w:rsid w:val="00EC42A5"/>
    <w:rsid w:val="00EC49CE"/>
    <w:rsid w:val="00EC50CF"/>
    <w:rsid w:val="00EC512C"/>
    <w:rsid w:val="00EC529B"/>
    <w:rsid w:val="00EC593E"/>
    <w:rsid w:val="00EC628A"/>
    <w:rsid w:val="00EC654B"/>
    <w:rsid w:val="00EC6BD2"/>
    <w:rsid w:val="00EC74BE"/>
    <w:rsid w:val="00EC7660"/>
    <w:rsid w:val="00ED0532"/>
    <w:rsid w:val="00ED1E5A"/>
    <w:rsid w:val="00ED20C1"/>
    <w:rsid w:val="00ED28AB"/>
    <w:rsid w:val="00ED2EAC"/>
    <w:rsid w:val="00ED3D93"/>
    <w:rsid w:val="00ED445C"/>
    <w:rsid w:val="00ED4CC2"/>
    <w:rsid w:val="00ED4DA8"/>
    <w:rsid w:val="00ED4ED9"/>
    <w:rsid w:val="00ED567A"/>
    <w:rsid w:val="00ED5831"/>
    <w:rsid w:val="00ED5C2F"/>
    <w:rsid w:val="00ED6275"/>
    <w:rsid w:val="00ED7300"/>
    <w:rsid w:val="00ED7314"/>
    <w:rsid w:val="00ED7331"/>
    <w:rsid w:val="00EE01F1"/>
    <w:rsid w:val="00EE030F"/>
    <w:rsid w:val="00EE0616"/>
    <w:rsid w:val="00EE0869"/>
    <w:rsid w:val="00EE0A62"/>
    <w:rsid w:val="00EE0BFB"/>
    <w:rsid w:val="00EE10F2"/>
    <w:rsid w:val="00EE1172"/>
    <w:rsid w:val="00EE19BA"/>
    <w:rsid w:val="00EE1C95"/>
    <w:rsid w:val="00EE1FC5"/>
    <w:rsid w:val="00EE25CD"/>
    <w:rsid w:val="00EE2B7A"/>
    <w:rsid w:val="00EE3119"/>
    <w:rsid w:val="00EE3527"/>
    <w:rsid w:val="00EE35F3"/>
    <w:rsid w:val="00EE431B"/>
    <w:rsid w:val="00EE5683"/>
    <w:rsid w:val="00EE58F0"/>
    <w:rsid w:val="00EE599F"/>
    <w:rsid w:val="00EE604F"/>
    <w:rsid w:val="00EF0721"/>
    <w:rsid w:val="00EF0D9C"/>
    <w:rsid w:val="00EF0DD7"/>
    <w:rsid w:val="00EF1634"/>
    <w:rsid w:val="00EF2333"/>
    <w:rsid w:val="00EF252F"/>
    <w:rsid w:val="00EF29B0"/>
    <w:rsid w:val="00EF336B"/>
    <w:rsid w:val="00EF36FA"/>
    <w:rsid w:val="00EF3882"/>
    <w:rsid w:val="00EF3EBC"/>
    <w:rsid w:val="00EF4551"/>
    <w:rsid w:val="00EF49CC"/>
    <w:rsid w:val="00EF4C5B"/>
    <w:rsid w:val="00EF4F7B"/>
    <w:rsid w:val="00EF4FF5"/>
    <w:rsid w:val="00EF52C9"/>
    <w:rsid w:val="00EF5362"/>
    <w:rsid w:val="00EF5594"/>
    <w:rsid w:val="00EF57BC"/>
    <w:rsid w:val="00EF754B"/>
    <w:rsid w:val="00EF7B3D"/>
    <w:rsid w:val="00F0055A"/>
    <w:rsid w:val="00F00925"/>
    <w:rsid w:val="00F00BA6"/>
    <w:rsid w:val="00F01F34"/>
    <w:rsid w:val="00F022D7"/>
    <w:rsid w:val="00F0314B"/>
    <w:rsid w:val="00F038F3"/>
    <w:rsid w:val="00F046C2"/>
    <w:rsid w:val="00F04812"/>
    <w:rsid w:val="00F048BB"/>
    <w:rsid w:val="00F04AE8"/>
    <w:rsid w:val="00F05130"/>
    <w:rsid w:val="00F0580A"/>
    <w:rsid w:val="00F05AC2"/>
    <w:rsid w:val="00F05EF9"/>
    <w:rsid w:val="00F0640F"/>
    <w:rsid w:val="00F06713"/>
    <w:rsid w:val="00F06BA2"/>
    <w:rsid w:val="00F06D31"/>
    <w:rsid w:val="00F07ADF"/>
    <w:rsid w:val="00F07F62"/>
    <w:rsid w:val="00F1051E"/>
    <w:rsid w:val="00F1070B"/>
    <w:rsid w:val="00F10889"/>
    <w:rsid w:val="00F10AC6"/>
    <w:rsid w:val="00F1108A"/>
    <w:rsid w:val="00F1153F"/>
    <w:rsid w:val="00F11F8F"/>
    <w:rsid w:val="00F12316"/>
    <w:rsid w:val="00F12EF7"/>
    <w:rsid w:val="00F13C9A"/>
    <w:rsid w:val="00F14016"/>
    <w:rsid w:val="00F14B75"/>
    <w:rsid w:val="00F14B9E"/>
    <w:rsid w:val="00F154CA"/>
    <w:rsid w:val="00F15801"/>
    <w:rsid w:val="00F158D6"/>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8E0"/>
    <w:rsid w:val="00F23D21"/>
    <w:rsid w:val="00F23FD8"/>
    <w:rsid w:val="00F25287"/>
    <w:rsid w:val="00F2575B"/>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FF3"/>
    <w:rsid w:val="00F36D39"/>
    <w:rsid w:val="00F3749B"/>
    <w:rsid w:val="00F3754F"/>
    <w:rsid w:val="00F37FD6"/>
    <w:rsid w:val="00F403C9"/>
    <w:rsid w:val="00F40E97"/>
    <w:rsid w:val="00F41064"/>
    <w:rsid w:val="00F41869"/>
    <w:rsid w:val="00F41FF8"/>
    <w:rsid w:val="00F42839"/>
    <w:rsid w:val="00F42965"/>
    <w:rsid w:val="00F42FCB"/>
    <w:rsid w:val="00F43339"/>
    <w:rsid w:val="00F436A7"/>
    <w:rsid w:val="00F43DEC"/>
    <w:rsid w:val="00F444BA"/>
    <w:rsid w:val="00F444CB"/>
    <w:rsid w:val="00F44EAC"/>
    <w:rsid w:val="00F44F62"/>
    <w:rsid w:val="00F458DF"/>
    <w:rsid w:val="00F46186"/>
    <w:rsid w:val="00F46823"/>
    <w:rsid w:val="00F46851"/>
    <w:rsid w:val="00F46FAD"/>
    <w:rsid w:val="00F46FF2"/>
    <w:rsid w:val="00F479D1"/>
    <w:rsid w:val="00F507BB"/>
    <w:rsid w:val="00F507EB"/>
    <w:rsid w:val="00F50C49"/>
    <w:rsid w:val="00F50D8E"/>
    <w:rsid w:val="00F523C1"/>
    <w:rsid w:val="00F52FB5"/>
    <w:rsid w:val="00F53A8D"/>
    <w:rsid w:val="00F53EDA"/>
    <w:rsid w:val="00F55D24"/>
    <w:rsid w:val="00F55D46"/>
    <w:rsid w:val="00F55D61"/>
    <w:rsid w:val="00F56548"/>
    <w:rsid w:val="00F56FC8"/>
    <w:rsid w:val="00F60109"/>
    <w:rsid w:val="00F6093B"/>
    <w:rsid w:val="00F60A2E"/>
    <w:rsid w:val="00F60AF6"/>
    <w:rsid w:val="00F61461"/>
    <w:rsid w:val="00F61D38"/>
    <w:rsid w:val="00F61E2F"/>
    <w:rsid w:val="00F61FD9"/>
    <w:rsid w:val="00F625AA"/>
    <w:rsid w:val="00F63AF1"/>
    <w:rsid w:val="00F64230"/>
    <w:rsid w:val="00F64A5A"/>
    <w:rsid w:val="00F64B4D"/>
    <w:rsid w:val="00F64E66"/>
    <w:rsid w:val="00F64FB2"/>
    <w:rsid w:val="00F65385"/>
    <w:rsid w:val="00F65A2A"/>
    <w:rsid w:val="00F65CFE"/>
    <w:rsid w:val="00F65DD9"/>
    <w:rsid w:val="00F66416"/>
    <w:rsid w:val="00F6642C"/>
    <w:rsid w:val="00F66636"/>
    <w:rsid w:val="00F667E1"/>
    <w:rsid w:val="00F66E7F"/>
    <w:rsid w:val="00F66FE9"/>
    <w:rsid w:val="00F670AA"/>
    <w:rsid w:val="00F672EF"/>
    <w:rsid w:val="00F67513"/>
    <w:rsid w:val="00F675E0"/>
    <w:rsid w:val="00F70056"/>
    <w:rsid w:val="00F701C3"/>
    <w:rsid w:val="00F703D8"/>
    <w:rsid w:val="00F70CD4"/>
    <w:rsid w:val="00F70D6B"/>
    <w:rsid w:val="00F7143B"/>
    <w:rsid w:val="00F716D6"/>
    <w:rsid w:val="00F727AB"/>
    <w:rsid w:val="00F72892"/>
    <w:rsid w:val="00F728AE"/>
    <w:rsid w:val="00F72AF3"/>
    <w:rsid w:val="00F73399"/>
    <w:rsid w:val="00F736DB"/>
    <w:rsid w:val="00F73853"/>
    <w:rsid w:val="00F73B05"/>
    <w:rsid w:val="00F7422B"/>
    <w:rsid w:val="00F74DF8"/>
    <w:rsid w:val="00F755A0"/>
    <w:rsid w:val="00F757FB"/>
    <w:rsid w:val="00F7596F"/>
    <w:rsid w:val="00F75AF1"/>
    <w:rsid w:val="00F76A98"/>
    <w:rsid w:val="00F7745A"/>
    <w:rsid w:val="00F7756B"/>
    <w:rsid w:val="00F775BA"/>
    <w:rsid w:val="00F77E2A"/>
    <w:rsid w:val="00F8023E"/>
    <w:rsid w:val="00F80A16"/>
    <w:rsid w:val="00F80AAC"/>
    <w:rsid w:val="00F8172B"/>
    <w:rsid w:val="00F81BB9"/>
    <w:rsid w:val="00F822AC"/>
    <w:rsid w:val="00F826B5"/>
    <w:rsid w:val="00F82721"/>
    <w:rsid w:val="00F82A55"/>
    <w:rsid w:val="00F82B05"/>
    <w:rsid w:val="00F82F41"/>
    <w:rsid w:val="00F834AF"/>
    <w:rsid w:val="00F83B9D"/>
    <w:rsid w:val="00F83CDB"/>
    <w:rsid w:val="00F84A21"/>
    <w:rsid w:val="00F85003"/>
    <w:rsid w:val="00F85030"/>
    <w:rsid w:val="00F863DB"/>
    <w:rsid w:val="00F877BE"/>
    <w:rsid w:val="00F87BC1"/>
    <w:rsid w:val="00F87D11"/>
    <w:rsid w:val="00F90E54"/>
    <w:rsid w:val="00F9113E"/>
    <w:rsid w:val="00F916D9"/>
    <w:rsid w:val="00F91761"/>
    <w:rsid w:val="00F917F4"/>
    <w:rsid w:val="00F91DB8"/>
    <w:rsid w:val="00F92397"/>
    <w:rsid w:val="00F92889"/>
    <w:rsid w:val="00F92C4C"/>
    <w:rsid w:val="00F932D9"/>
    <w:rsid w:val="00F93549"/>
    <w:rsid w:val="00F939B5"/>
    <w:rsid w:val="00F93A24"/>
    <w:rsid w:val="00F942F3"/>
    <w:rsid w:val="00F94709"/>
    <w:rsid w:val="00F949FA"/>
    <w:rsid w:val="00F94A31"/>
    <w:rsid w:val="00F94DFC"/>
    <w:rsid w:val="00F95A19"/>
    <w:rsid w:val="00F95E7B"/>
    <w:rsid w:val="00F9603E"/>
    <w:rsid w:val="00F96183"/>
    <w:rsid w:val="00F96B7F"/>
    <w:rsid w:val="00F97AA4"/>
    <w:rsid w:val="00F97D96"/>
    <w:rsid w:val="00F97F9E"/>
    <w:rsid w:val="00FA04D3"/>
    <w:rsid w:val="00FA0915"/>
    <w:rsid w:val="00FA0AD3"/>
    <w:rsid w:val="00FA0E5F"/>
    <w:rsid w:val="00FA106D"/>
    <w:rsid w:val="00FA1361"/>
    <w:rsid w:val="00FA1495"/>
    <w:rsid w:val="00FA14B0"/>
    <w:rsid w:val="00FA29AE"/>
    <w:rsid w:val="00FA32C0"/>
    <w:rsid w:val="00FA3D17"/>
    <w:rsid w:val="00FA3E78"/>
    <w:rsid w:val="00FA3EB0"/>
    <w:rsid w:val="00FA3EF2"/>
    <w:rsid w:val="00FA4415"/>
    <w:rsid w:val="00FA520B"/>
    <w:rsid w:val="00FA5232"/>
    <w:rsid w:val="00FA52BF"/>
    <w:rsid w:val="00FA52C4"/>
    <w:rsid w:val="00FA5953"/>
    <w:rsid w:val="00FA5C5B"/>
    <w:rsid w:val="00FA5D5D"/>
    <w:rsid w:val="00FA62EA"/>
    <w:rsid w:val="00FA70D7"/>
    <w:rsid w:val="00FA70F9"/>
    <w:rsid w:val="00FA758D"/>
    <w:rsid w:val="00FA7DC2"/>
    <w:rsid w:val="00FB0E24"/>
    <w:rsid w:val="00FB0E28"/>
    <w:rsid w:val="00FB14FB"/>
    <w:rsid w:val="00FB15C8"/>
    <w:rsid w:val="00FB19BE"/>
    <w:rsid w:val="00FB2820"/>
    <w:rsid w:val="00FB2B6D"/>
    <w:rsid w:val="00FB2E9A"/>
    <w:rsid w:val="00FB2F12"/>
    <w:rsid w:val="00FB353F"/>
    <w:rsid w:val="00FB3977"/>
    <w:rsid w:val="00FB3EF4"/>
    <w:rsid w:val="00FB407D"/>
    <w:rsid w:val="00FB4169"/>
    <w:rsid w:val="00FB4844"/>
    <w:rsid w:val="00FB4947"/>
    <w:rsid w:val="00FB499B"/>
    <w:rsid w:val="00FB4C1A"/>
    <w:rsid w:val="00FB4E2A"/>
    <w:rsid w:val="00FB500D"/>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22C4"/>
    <w:rsid w:val="00FC2AC8"/>
    <w:rsid w:val="00FC32E9"/>
    <w:rsid w:val="00FC4006"/>
    <w:rsid w:val="00FC42B8"/>
    <w:rsid w:val="00FC448F"/>
    <w:rsid w:val="00FC45D2"/>
    <w:rsid w:val="00FC4959"/>
    <w:rsid w:val="00FC4A4D"/>
    <w:rsid w:val="00FC4EAD"/>
    <w:rsid w:val="00FC5108"/>
    <w:rsid w:val="00FC5291"/>
    <w:rsid w:val="00FC5311"/>
    <w:rsid w:val="00FC5644"/>
    <w:rsid w:val="00FC5BF5"/>
    <w:rsid w:val="00FC746E"/>
    <w:rsid w:val="00FC77E2"/>
    <w:rsid w:val="00FC7B71"/>
    <w:rsid w:val="00FC7D7E"/>
    <w:rsid w:val="00FD0C3F"/>
    <w:rsid w:val="00FD0D6B"/>
    <w:rsid w:val="00FD1CAB"/>
    <w:rsid w:val="00FD21C3"/>
    <w:rsid w:val="00FD2AEE"/>
    <w:rsid w:val="00FD3220"/>
    <w:rsid w:val="00FD3819"/>
    <w:rsid w:val="00FD3AF3"/>
    <w:rsid w:val="00FD3E58"/>
    <w:rsid w:val="00FD444C"/>
    <w:rsid w:val="00FD47C8"/>
    <w:rsid w:val="00FD4A53"/>
    <w:rsid w:val="00FD4DB2"/>
    <w:rsid w:val="00FD572C"/>
    <w:rsid w:val="00FD6509"/>
    <w:rsid w:val="00FD782B"/>
    <w:rsid w:val="00FD7CE9"/>
    <w:rsid w:val="00FD7D0E"/>
    <w:rsid w:val="00FE034F"/>
    <w:rsid w:val="00FE0A25"/>
    <w:rsid w:val="00FE0C9F"/>
    <w:rsid w:val="00FE1621"/>
    <w:rsid w:val="00FE17CC"/>
    <w:rsid w:val="00FE224C"/>
    <w:rsid w:val="00FE34AC"/>
    <w:rsid w:val="00FE37D5"/>
    <w:rsid w:val="00FE3D73"/>
    <w:rsid w:val="00FE44CA"/>
    <w:rsid w:val="00FE49BF"/>
    <w:rsid w:val="00FE59E0"/>
    <w:rsid w:val="00FE5D65"/>
    <w:rsid w:val="00FE6567"/>
    <w:rsid w:val="00FE6655"/>
    <w:rsid w:val="00FE6730"/>
    <w:rsid w:val="00FE6E79"/>
    <w:rsid w:val="00FE72E1"/>
    <w:rsid w:val="00FE73FF"/>
    <w:rsid w:val="00FE7AC9"/>
    <w:rsid w:val="00FE7B14"/>
    <w:rsid w:val="00FF0166"/>
    <w:rsid w:val="00FF0542"/>
    <w:rsid w:val="00FF0F33"/>
    <w:rsid w:val="00FF192B"/>
    <w:rsid w:val="00FF1A86"/>
    <w:rsid w:val="00FF1AEE"/>
    <w:rsid w:val="00FF35CC"/>
    <w:rsid w:val="00FF35D2"/>
    <w:rsid w:val="00FF3993"/>
    <w:rsid w:val="00FF3D41"/>
    <w:rsid w:val="00FF4399"/>
    <w:rsid w:val="00FF4958"/>
    <w:rsid w:val="00FF4EC9"/>
    <w:rsid w:val="00FF4FA1"/>
    <w:rsid w:val="00FF54A6"/>
    <w:rsid w:val="00FF601D"/>
    <w:rsid w:val="00FF6546"/>
    <w:rsid w:val="00FF68FF"/>
    <w:rsid w:val="00FF70D1"/>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3FDDD977"/>
  <w15:docId w15:val="{44D0B549-0E17-4220-BD56-EE8FC9DA9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1">
    <w:name w:val="Heading 1 Char1"/>
    <w:link w:val="Heading1"/>
    <w:uiPriority w:val="99"/>
    <w:rsid w:val="00C766E6"/>
    <w:rPr>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C11CE8"/>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79058959">
      <w:bodyDiv w:val="1"/>
      <w:marLeft w:val="0"/>
      <w:marRight w:val="0"/>
      <w:marTop w:val="0"/>
      <w:marBottom w:val="0"/>
      <w:divBdr>
        <w:top w:val="none" w:sz="0" w:space="0" w:color="auto"/>
        <w:left w:val="none" w:sz="0" w:space="0" w:color="auto"/>
        <w:bottom w:val="none" w:sz="0" w:space="0" w:color="auto"/>
        <w:right w:val="none" w:sz="0" w:space="0" w:color="auto"/>
      </w:divBdr>
    </w:div>
    <w:div w:id="136341105">
      <w:bodyDiv w:val="1"/>
      <w:marLeft w:val="0"/>
      <w:marRight w:val="0"/>
      <w:marTop w:val="0"/>
      <w:marBottom w:val="0"/>
      <w:divBdr>
        <w:top w:val="none" w:sz="0" w:space="0" w:color="auto"/>
        <w:left w:val="none" w:sz="0" w:space="0" w:color="auto"/>
        <w:bottom w:val="none" w:sz="0" w:space="0" w:color="auto"/>
        <w:right w:val="none" w:sz="0" w:space="0" w:color="auto"/>
      </w:divBdr>
    </w:div>
    <w:div w:id="22375743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51481587">
      <w:bodyDiv w:val="1"/>
      <w:marLeft w:val="0"/>
      <w:marRight w:val="0"/>
      <w:marTop w:val="0"/>
      <w:marBottom w:val="0"/>
      <w:divBdr>
        <w:top w:val="none" w:sz="0" w:space="0" w:color="auto"/>
        <w:left w:val="none" w:sz="0" w:space="0" w:color="auto"/>
        <w:bottom w:val="none" w:sz="0" w:space="0" w:color="auto"/>
        <w:right w:val="none" w:sz="0" w:space="0" w:color="auto"/>
      </w:divBdr>
    </w:div>
    <w:div w:id="523522244">
      <w:bodyDiv w:val="1"/>
      <w:marLeft w:val="0"/>
      <w:marRight w:val="0"/>
      <w:marTop w:val="0"/>
      <w:marBottom w:val="0"/>
      <w:divBdr>
        <w:top w:val="none" w:sz="0" w:space="0" w:color="auto"/>
        <w:left w:val="none" w:sz="0" w:space="0" w:color="auto"/>
        <w:bottom w:val="none" w:sz="0" w:space="0" w:color="auto"/>
        <w:right w:val="none" w:sz="0" w:space="0" w:color="auto"/>
      </w:divBdr>
    </w:div>
    <w:div w:id="745109124">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935558689">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08207735">
      <w:bodyDiv w:val="1"/>
      <w:marLeft w:val="0"/>
      <w:marRight w:val="0"/>
      <w:marTop w:val="0"/>
      <w:marBottom w:val="0"/>
      <w:divBdr>
        <w:top w:val="none" w:sz="0" w:space="0" w:color="auto"/>
        <w:left w:val="none" w:sz="0" w:space="0" w:color="auto"/>
        <w:bottom w:val="none" w:sz="0" w:space="0" w:color="auto"/>
        <w:right w:val="none" w:sz="0" w:space="0" w:color="auto"/>
      </w:divBdr>
    </w:div>
    <w:div w:id="194178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64843-377F-4868-89EB-69D96CFB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3</Pages>
  <Words>504</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2019-08-07T04:36:00Z</cp:lastPrinted>
  <dcterms:created xsi:type="dcterms:W3CDTF">2019-08-08T07:26:00Z</dcterms:created>
  <dcterms:modified xsi:type="dcterms:W3CDTF">2019-08-08T07:35:00Z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