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A551A" w14:textId="60E408F9" w:rsidR="00DB308D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739227B" w14:textId="55ECA359" w:rsidR="00E222F1" w:rsidRDefault="00E222F1" w:rsidP="004C2111">
      <w:pPr>
        <w:pStyle w:val="Reference"/>
        <w:rPr>
          <w:rFonts w:cstheme="minorBidi"/>
          <w:lang w:val="en-US" w:bidi="th-TH"/>
        </w:rPr>
      </w:pPr>
    </w:p>
    <w:p w14:paraId="72435EED" w14:textId="1D9DA2E2" w:rsidR="00E222F1" w:rsidRDefault="00E222F1" w:rsidP="004C2111">
      <w:pPr>
        <w:pStyle w:val="Reference"/>
        <w:rPr>
          <w:rFonts w:cstheme="minorBidi"/>
          <w:lang w:val="en-US" w:bidi="th-TH"/>
        </w:rPr>
      </w:pPr>
    </w:p>
    <w:p w14:paraId="437E8A73" w14:textId="68922927" w:rsidR="00E222F1" w:rsidRDefault="00E222F1" w:rsidP="004C2111">
      <w:pPr>
        <w:pStyle w:val="Reference"/>
        <w:rPr>
          <w:rFonts w:cstheme="minorBidi"/>
          <w:lang w:val="en-US" w:bidi="th-TH"/>
        </w:rPr>
      </w:pPr>
    </w:p>
    <w:p w14:paraId="4A41B308" w14:textId="557E0908" w:rsidR="00E222F1" w:rsidRDefault="00E222F1" w:rsidP="004C2111">
      <w:pPr>
        <w:pStyle w:val="Reference"/>
        <w:rPr>
          <w:rFonts w:cstheme="minorBidi"/>
          <w:lang w:val="en-US" w:bidi="th-TH"/>
        </w:rPr>
      </w:pPr>
    </w:p>
    <w:p w14:paraId="5F2D4A8D" w14:textId="6791EA79" w:rsidR="00E222F1" w:rsidRDefault="00E222F1" w:rsidP="004C2111">
      <w:pPr>
        <w:pStyle w:val="Reference"/>
        <w:rPr>
          <w:rFonts w:cstheme="minorBidi"/>
          <w:lang w:val="en-US" w:bidi="th-TH"/>
        </w:rPr>
      </w:pPr>
    </w:p>
    <w:p w14:paraId="63DD0955" w14:textId="31BBF8DE" w:rsidR="00E222F1" w:rsidRDefault="00E222F1" w:rsidP="004C2111">
      <w:pPr>
        <w:pStyle w:val="Reference"/>
        <w:rPr>
          <w:rFonts w:cstheme="minorBidi"/>
          <w:lang w:val="en-US" w:bidi="th-TH"/>
        </w:rPr>
      </w:pPr>
    </w:p>
    <w:p w14:paraId="13472136" w14:textId="2AD1CFD0" w:rsidR="00E222F1" w:rsidRDefault="00E222F1" w:rsidP="004C2111">
      <w:pPr>
        <w:pStyle w:val="Reference"/>
        <w:rPr>
          <w:rFonts w:cstheme="minorBidi"/>
          <w:lang w:val="en-US" w:bidi="th-TH"/>
        </w:rPr>
      </w:pPr>
    </w:p>
    <w:p w14:paraId="4E1E2512" w14:textId="7580FA74" w:rsidR="00E222F1" w:rsidRDefault="00E222F1" w:rsidP="004C2111">
      <w:pPr>
        <w:pStyle w:val="Reference"/>
        <w:rPr>
          <w:rFonts w:cstheme="minorBidi"/>
          <w:lang w:val="en-US" w:bidi="th-TH"/>
        </w:rPr>
      </w:pPr>
    </w:p>
    <w:p w14:paraId="701528F4" w14:textId="76D0F95F" w:rsidR="00E222F1" w:rsidRDefault="00E222F1" w:rsidP="004C2111">
      <w:pPr>
        <w:pStyle w:val="Reference"/>
        <w:rPr>
          <w:rFonts w:cstheme="minorBidi"/>
          <w:lang w:val="en-US" w:bidi="th-TH"/>
        </w:rPr>
      </w:pPr>
    </w:p>
    <w:p w14:paraId="49FB9E88" w14:textId="54FDAC55" w:rsidR="00E222F1" w:rsidRDefault="00E222F1" w:rsidP="004C2111">
      <w:pPr>
        <w:pStyle w:val="Reference"/>
        <w:rPr>
          <w:rFonts w:cstheme="minorBidi"/>
          <w:lang w:val="en-US" w:bidi="th-TH"/>
        </w:rPr>
      </w:pPr>
    </w:p>
    <w:p w14:paraId="22C92C6C" w14:textId="77777777" w:rsidR="00E222F1" w:rsidRPr="008541C2" w:rsidRDefault="00E222F1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55E12A7E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เอนเนอร์ยี่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118B49C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เอนเนอร์ยี่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D00A9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A3206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16775F" w:rsidRPr="00D00A9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0A99">
        <w:rPr>
          <w:rFonts w:ascii="Browallia New" w:hAnsi="Browallia New" w:cs="Browallia New"/>
          <w:sz w:val="28"/>
          <w:szCs w:val="28"/>
          <w:lang w:bidi="th-TH"/>
        </w:rPr>
        <w:t>3</w:t>
      </w:r>
      <w:r w:rsidR="00D9268E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D9268E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FA8" w:rsidRPr="00D00A9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268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D9268E" w:rsidRPr="00D00A99">
        <w:rPr>
          <w:rFonts w:ascii="Browallia New" w:hAnsi="Browallia New" w:cs="Browallia New"/>
          <w:sz w:val="28"/>
          <w:szCs w:val="28"/>
          <w:lang w:bidi="th-TH"/>
        </w:rPr>
        <w:t>3</w:t>
      </w:r>
      <w:r w:rsidR="00D9268E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D9268E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D9268E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268E" w:rsidRPr="00D00A9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D9268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D9268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8F88BE1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13A1CEBF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41852E7B" w14:textId="2D550E42" w:rsidR="00E222F1" w:rsidRDefault="00E222F1" w:rsidP="00CD4D4E">
      <w:pPr>
        <w:jc w:val="thaiDistribute"/>
        <w:rPr>
          <w:rFonts w:ascii="Browallia New" w:hAnsi="Browallia New" w:cs="Browallia New"/>
        </w:rPr>
      </w:pPr>
    </w:p>
    <w:p w14:paraId="3310D132" w14:textId="27362F20" w:rsidR="00E222F1" w:rsidRDefault="00E222F1" w:rsidP="00CD4D4E">
      <w:pPr>
        <w:jc w:val="thaiDistribute"/>
        <w:rPr>
          <w:rFonts w:ascii="Browallia New" w:hAnsi="Browallia New" w:cs="Browallia New"/>
        </w:rPr>
      </w:pPr>
    </w:p>
    <w:p w14:paraId="64BAAECC" w14:textId="77777777" w:rsidR="00E222F1" w:rsidRDefault="00E222F1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2BC0496" w14:textId="77777777" w:rsidR="00D00A99" w:rsidRDefault="00D00A9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E0FD2DC" w14:textId="04D9CDE2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C15DCD5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FFAE2DC" w14:textId="2496E75A" w:rsidR="00D15EA5" w:rsidRDefault="00C43B0D" w:rsidP="00D15EA5">
      <w:pPr>
        <w:pStyle w:val="BodyText"/>
      </w:pPr>
      <w:r w:rsidRPr="00C43B0D">
        <w:rPr>
          <w:rFonts w:ascii="Browallia New" w:hAnsi="Browallia New" w:cs="Browallia New"/>
          <w:sz w:val="28"/>
          <w:szCs w:val="28"/>
          <w:lang w:val="en-US" w:bidi="th-TH"/>
        </w:rPr>
        <w:t xml:space="preserve">8 </w:t>
      </w:r>
      <w:r w:rsidRPr="00C43B0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D9268E" w:rsidRPr="00C43B0D">
        <w:rPr>
          <w:rFonts w:ascii="Browallia New" w:hAnsi="Browallia New" w:cs="Browallia New"/>
          <w:sz w:val="28"/>
          <w:szCs w:val="28"/>
          <w:lang w:val="en-US" w:bidi="th-TH"/>
        </w:rPr>
        <w:t xml:space="preserve"> 2562</w:t>
      </w: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84B26" w14:textId="77777777" w:rsidR="000C2481" w:rsidRDefault="000C2481">
      <w:r>
        <w:separator/>
      </w:r>
    </w:p>
  </w:endnote>
  <w:endnote w:type="continuationSeparator" w:id="0">
    <w:p w14:paraId="04FB47AF" w14:textId="77777777" w:rsidR="000C2481" w:rsidRDefault="000C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6FF26" w14:textId="77777777" w:rsidR="000C2481" w:rsidRDefault="000C2481">
      <w:bookmarkStart w:id="0" w:name="_Hlk482348182"/>
      <w:bookmarkEnd w:id="0"/>
      <w:r>
        <w:separator/>
      </w:r>
    </w:p>
  </w:footnote>
  <w:footnote w:type="continuationSeparator" w:id="0">
    <w:p w14:paraId="4C45014C" w14:textId="77777777" w:rsidR="000C2481" w:rsidRDefault="000C2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3F004" w14:textId="045CD6B5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6E692CE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43B0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0A99"/>
    <w:rsid w:val="00D078C4"/>
    <w:rsid w:val="00D15EA5"/>
    <w:rsid w:val="00D2100B"/>
    <w:rsid w:val="00D24220"/>
    <w:rsid w:val="00D3089E"/>
    <w:rsid w:val="00D31D7A"/>
    <w:rsid w:val="00D33E60"/>
    <w:rsid w:val="00D460E7"/>
    <w:rsid w:val="00D53850"/>
    <w:rsid w:val="00D63ABC"/>
    <w:rsid w:val="00D643B7"/>
    <w:rsid w:val="00D65332"/>
    <w:rsid w:val="00D675F1"/>
    <w:rsid w:val="00D73B96"/>
    <w:rsid w:val="00D80807"/>
    <w:rsid w:val="00D86917"/>
    <w:rsid w:val="00D9268E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22F1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4" ma:contentTypeDescription="Create a new document." ma:contentTypeScope="" ma:versionID="59c63c6d8f7c0968c77f0609b43166b1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56021ee7f514fb90294fe3a497868a52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2DF4C-45E3-430B-B72E-50F097848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1c180b90-967f-4688-bfe9-3e2f9d25db2e"/>
    <ds:schemaRef ds:uri="a995cbd9-5764-43f5-bd3f-0cf1ec58972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231AC25-515E-48EF-878A-035EE62A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336</Words>
  <Characters>1302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Pattranit Makpoonpolsrikul</cp:lastModifiedBy>
  <cp:revision>2</cp:revision>
  <cp:lastPrinted>2019-07-25T14:33:00Z</cp:lastPrinted>
  <dcterms:created xsi:type="dcterms:W3CDTF">2019-08-08T09:02:00Z</dcterms:created>
  <dcterms:modified xsi:type="dcterms:W3CDTF">2019-08-08T09:02:00Z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