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6EC9" w:rsidRPr="001C4F0E" w:rsidRDefault="00445143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1C4F0E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1C4F0E" w:rsidRDefault="00581225" w:rsidP="002D2123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1C4F0E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433BF" w:rsidRPr="001C4F0E">
        <w:rPr>
          <w:rFonts w:ascii="Angsana New" w:hAnsi="Angsana New" w:cs="Angsana New" w:hint="cs"/>
          <w:b/>
          <w:bCs/>
          <w:sz w:val="52"/>
          <w:szCs w:val="52"/>
          <w:cs/>
        </w:rPr>
        <w:t>โรบินสัน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 xml:space="preserve"> จำกัด </w:t>
      </w:r>
      <w:bookmarkStart w:id="2" w:name="SubTitle"/>
      <w:r w:rsidR="00596EC9" w:rsidRPr="001C4F0E">
        <w:rPr>
          <w:rFonts w:ascii="Angsana New" w:hAnsi="Angsana New" w:cs="Angsana New"/>
          <w:b/>
          <w:bCs/>
          <w:sz w:val="52"/>
          <w:szCs w:val="52"/>
        </w:rPr>
        <w:t>(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596EC9" w:rsidRPr="001C4F0E">
        <w:rPr>
          <w:rFonts w:ascii="Angsana New" w:hAnsi="Angsana New" w:cs="Angsana New"/>
          <w:b/>
          <w:bCs/>
          <w:sz w:val="52"/>
          <w:szCs w:val="52"/>
        </w:rPr>
        <w:t>)</w:t>
      </w:r>
      <w:r w:rsidR="002D2123" w:rsidRPr="001C4F0E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C70D6F" w:rsidRPr="001C4F0E" w:rsidRDefault="00C70D6F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bookmarkEnd w:id="2"/>
    <w:p w:rsidR="001F15BA" w:rsidRDefault="001F15BA" w:rsidP="001F15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97B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1F15BA" w:rsidRPr="006116C6" w:rsidRDefault="001F15BA" w:rsidP="001F15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1F15BA" w:rsidRPr="006116C6" w:rsidRDefault="001F15BA" w:rsidP="001F15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F15BA" w:rsidRDefault="001F15BA" w:rsidP="001F15BA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/>
          <w:sz w:val="32"/>
          <w:szCs w:val="32"/>
          <w:cs/>
          <w:lang w:val="th-TH"/>
        </w:rPr>
        <w:t>การสอบทาน</w:t>
      </w:r>
      <w:r w:rsidR="00D2468A">
        <w:rPr>
          <w:rFonts w:ascii="Angsana New" w:hAnsi="Angsana New" w:cs="Angsana New" w:hint="cs"/>
          <w:sz w:val="32"/>
          <w:szCs w:val="32"/>
          <w:cs/>
          <w:lang w:val="th-TH"/>
        </w:rPr>
        <w:t>ของ</w:t>
      </w:r>
      <w:r w:rsidRPr="00D55D3F">
        <w:rPr>
          <w:rFonts w:ascii="Angsana New" w:hAnsi="Angsana New" w:cs="Angsana New"/>
          <w:sz w:val="32"/>
          <w:szCs w:val="32"/>
          <w:cs/>
          <w:lang w:val="th-TH"/>
        </w:rPr>
        <w:t>ผู้สอบบัญชี</w:t>
      </w:r>
      <w:r w:rsidRPr="00D55D3F">
        <w:rPr>
          <w:rFonts w:ascii="Angsana New" w:hAnsi="Angsana New" w:cs="Angsana New"/>
          <w:sz w:val="32"/>
          <w:szCs w:val="32"/>
          <w:cs/>
        </w:rPr>
        <w:t>รับอนุญาต</w:t>
      </w: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620F67" w:rsidRDefault="00886D2B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  <w:sectPr w:rsidR="00620F67" w:rsidSect="0057435F">
          <w:head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  <w:r w:rsidRPr="001C4F0E">
        <w:rPr>
          <w:rFonts w:ascii="Angsana New" w:hAnsi="Angsana New" w:cs="Angsana New"/>
          <w:sz w:val="32"/>
          <w:szCs w:val="32"/>
        </w:rPr>
        <w:tab/>
      </w:r>
    </w:p>
    <w:p w:rsidR="00620F67" w:rsidRDefault="00620F67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6B4054" w:rsidRPr="001C4F0E" w:rsidRDefault="006B40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1C4F0E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F22A3F" w:rsidRPr="001C4F0E" w:rsidRDefault="00F22A3F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1C4F0E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6B4054" w:rsidRDefault="006B4054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E07B1A" w:rsidRPr="001C4F0E" w:rsidRDefault="008E78F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1C4F0E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07B1A" w:rsidRPr="001C4F0E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1C4F0E" w:rsidRDefault="008E78F1" w:rsidP="006B4054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581225"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 คณะกรรมการบริษัท </w:t>
      </w: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โรบินสัน จำกัด </w:t>
      </w:r>
      <w:r w:rsidRPr="001C4F0E">
        <w:rPr>
          <w:rFonts w:ascii="Angsana New" w:hAnsi="Angsana New" w:cs="Angsana New"/>
          <w:b/>
          <w:bCs/>
          <w:sz w:val="30"/>
          <w:szCs w:val="30"/>
        </w:rPr>
        <w:t>(</w:t>
      </w: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1C4F0E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926335" w:rsidRDefault="00E07B1A" w:rsidP="006B4054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8E78F1" w:rsidRPr="001109ED" w:rsidRDefault="008E78F1" w:rsidP="001109ED">
      <w:pPr>
        <w:pStyle w:val="a"/>
        <w:tabs>
          <w:tab w:val="clear" w:pos="1080"/>
        </w:tabs>
        <w:spacing w:after="0"/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C4F0E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F15BA">
        <w:rPr>
          <w:rFonts w:ascii="Angsana New" w:hAnsi="Angsana New" w:cs="Angsana New" w:hint="cs"/>
          <w:spacing w:val="-2"/>
          <w:cs/>
        </w:rPr>
        <w:t>30 มิถุนายน</w:t>
      </w:r>
      <w:r w:rsidRPr="001C4F0E">
        <w:rPr>
          <w:rFonts w:ascii="Angsana New" w:hAnsi="Angsana New" w:cs="Angsana New"/>
          <w:spacing w:val="-2"/>
          <w:cs/>
        </w:rPr>
        <w:t xml:space="preserve"> </w:t>
      </w:r>
      <w:r w:rsidR="001B2D1C" w:rsidRPr="001C4F0E">
        <w:rPr>
          <w:rFonts w:ascii="Angsana New" w:hAnsi="Angsana New" w:cs="Angsana New" w:hint="cs"/>
          <w:spacing w:val="-2"/>
          <w:cs/>
        </w:rPr>
        <w:t>25</w:t>
      </w:r>
      <w:r w:rsidRPr="001C4F0E">
        <w:rPr>
          <w:rFonts w:ascii="Angsana New" w:hAnsi="Angsana New" w:cs="Angsana New" w:hint="cs"/>
          <w:spacing w:val="-2"/>
          <w:cs/>
        </w:rPr>
        <w:t>6</w:t>
      </w:r>
      <w:r w:rsidR="00B94ACB" w:rsidRPr="001C4F0E">
        <w:rPr>
          <w:rFonts w:ascii="Angsana New" w:hAnsi="Angsana New" w:cs="Angsana New" w:hint="cs"/>
          <w:spacing w:val="-2"/>
          <w:cs/>
        </w:rPr>
        <w:t>2</w:t>
      </w:r>
      <w:r w:rsidRPr="001C4F0E">
        <w:rPr>
          <w:rFonts w:ascii="Angsana New" w:hAnsi="Angsana New" w:cs="Angsana New"/>
          <w:spacing w:val="-2"/>
          <w:lang w:val="en-US"/>
        </w:rPr>
        <w:t xml:space="preserve"> </w:t>
      </w:r>
      <w:r w:rsidR="00927D9F" w:rsidRPr="001C4F0E">
        <w:rPr>
          <w:rFonts w:ascii="Angsana New" w:hAnsi="Angsana New" w:cs="Angsana New"/>
          <w:spacing w:val="-2"/>
          <w:lang w:val="en-US"/>
        </w:rPr>
        <w:t xml:space="preserve">                      </w:t>
      </w:r>
      <w:r w:rsidRPr="001C4F0E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87145">
        <w:rPr>
          <w:rFonts w:ascii="Angsana New" w:hAnsi="Angsana New" w:cs="Angsana New" w:hint="cs"/>
          <w:spacing w:val="-2"/>
          <w:cs/>
          <w:lang w:val="en-US"/>
        </w:rPr>
        <w:t>สำหรับงวดสามเดือนและหกเดือนสิ้นสุด</w:t>
      </w:r>
      <w:r w:rsidR="001109ED">
        <w:rPr>
          <w:rFonts w:ascii="Angsana New" w:hAnsi="Angsana New" w:cs="Angsana New"/>
          <w:spacing w:val="-2"/>
          <w:lang w:val="en-US"/>
        </w:rPr>
        <w:br/>
      </w:r>
      <w:r w:rsidR="00B87145">
        <w:rPr>
          <w:rFonts w:ascii="Angsana New" w:hAnsi="Angsana New" w:cs="Angsana New" w:hint="cs"/>
          <w:spacing w:val="-2"/>
          <w:cs/>
          <w:lang w:val="en-US"/>
        </w:rPr>
        <w:t xml:space="preserve">วันที่ </w:t>
      </w:r>
      <w:r w:rsidR="00B87145">
        <w:rPr>
          <w:rFonts w:ascii="Angsana New" w:hAnsi="Angsana New" w:cs="Angsana New"/>
          <w:spacing w:val="-2"/>
          <w:lang w:val="en-US"/>
        </w:rPr>
        <w:t xml:space="preserve">30 </w:t>
      </w:r>
      <w:r w:rsidR="00B87145">
        <w:rPr>
          <w:rFonts w:ascii="Angsana New" w:hAnsi="Angsana New" w:cs="Angsana New" w:hint="cs"/>
          <w:spacing w:val="-2"/>
          <w:cs/>
          <w:lang w:val="en-US"/>
        </w:rPr>
        <w:t xml:space="preserve">มิถุนายน </w:t>
      </w:r>
      <w:r w:rsidR="00B87145">
        <w:rPr>
          <w:rFonts w:ascii="Angsana New" w:hAnsi="Angsana New" w:cs="Angsana New"/>
          <w:spacing w:val="-2"/>
          <w:lang w:val="en-US"/>
        </w:rPr>
        <w:t xml:space="preserve">2562 </w:t>
      </w:r>
      <w:r w:rsidRPr="001C4F0E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</w:t>
      </w:r>
      <w:r w:rsidRPr="001C4F0E">
        <w:rPr>
          <w:rFonts w:ascii="Angsana New" w:hAnsi="Angsana New" w:cs="Angsana New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</w:t>
      </w:r>
      <w:r w:rsidR="00D55D7F">
        <w:rPr>
          <w:rFonts w:ascii="Angsana New" w:hAnsi="Angsana New" w:cs="Angsana New" w:hint="cs"/>
          <w:cs/>
        </w:rPr>
        <w:t>งวด</w:t>
      </w:r>
      <w:r w:rsidR="001F15BA">
        <w:rPr>
          <w:rFonts w:ascii="Angsana New" w:hAnsi="Angsana New" w:cs="Angsana New" w:hint="cs"/>
          <w:spacing w:val="-2"/>
          <w:cs/>
        </w:rPr>
        <w:t>หก</w:t>
      </w:r>
      <w:r w:rsidR="002D2123" w:rsidRPr="001C4F0E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1F15BA">
        <w:rPr>
          <w:rFonts w:ascii="Angsana New" w:hAnsi="Angsana New" w:cs="Angsana New" w:hint="cs"/>
          <w:spacing w:val="-2"/>
          <w:cs/>
        </w:rPr>
        <w:t>30 มิถุนายน</w:t>
      </w:r>
      <w:r w:rsidRPr="001C4F0E">
        <w:rPr>
          <w:rFonts w:ascii="Angsana New" w:hAnsi="Angsana New" w:cs="Angsana New"/>
          <w:spacing w:val="-2"/>
          <w:cs/>
        </w:rPr>
        <w:t xml:space="preserve"> 25</w:t>
      </w:r>
      <w:r w:rsidRPr="001C4F0E">
        <w:rPr>
          <w:rFonts w:ascii="Angsana New" w:hAnsi="Angsana New" w:cs="Angsana New" w:hint="cs"/>
          <w:spacing w:val="-2"/>
          <w:cs/>
        </w:rPr>
        <w:t>6</w:t>
      </w:r>
      <w:r w:rsidR="00B94ACB" w:rsidRPr="001C4F0E">
        <w:rPr>
          <w:rFonts w:ascii="Angsana New" w:hAnsi="Angsana New" w:cs="Angsana New" w:hint="cs"/>
          <w:spacing w:val="-2"/>
          <w:cs/>
        </w:rPr>
        <w:t>2</w:t>
      </w:r>
      <w:r w:rsidRPr="001C4F0E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</w:t>
      </w:r>
      <w:r w:rsidR="006B19F1" w:rsidRPr="001C4F0E">
        <w:rPr>
          <w:rFonts w:ascii="Angsana New" w:hAnsi="Angsana New" w:cs="Angsana New"/>
          <w:spacing w:val="-2"/>
          <w:cs/>
        </w:rPr>
        <w:t xml:space="preserve">งการเงินระหว่างกาล) ของบริษัท </w:t>
      </w:r>
      <w:r w:rsidRPr="001C4F0E">
        <w:rPr>
          <w:rFonts w:ascii="Angsana New" w:hAnsi="Angsana New" w:cs="Angsana New"/>
          <w:spacing w:val="-2"/>
          <w:cs/>
        </w:rPr>
        <w:t>โรบินสัน จำกัด (มหาชน) และ</w:t>
      </w:r>
      <w:r w:rsidR="00F21817">
        <w:rPr>
          <w:rFonts w:ascii="Angsana New" w:hAnsi="Angsana New" w:cs="Angsana New"/>
          <w:spacing w:val="-2"/>
          <w:cs/>
        </w:rPr>
        <w:br/>
      </w:r>
      <w:r w:rsidRPr="001C4F0E">
        <w:rPr>
          <w:rFonts w:ascii="Angsana New" w:hAnsi="Angsana New" w:cs="Angsana New"/>
          <w:spacing w:val="-2"/>
          <w:cs/>
        </w:rPr>
        <w:t xml:space="preserve">บริษัทย่อย และของเฉพาะบริษัท โรบินสัน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E77CD" w:rsidRPr="001C4F0E">
        <w:rPr>
          <w:rFonts w:ascii="Angsana New" w:hAnsi="Angsana New" w:cs="Angsana New" w:hint="cs"/>
          <w:spacing w:val="-2"/>
          <w:cs/>
        </w:rPr>
        <w:t>34</w:t>
      </w:r>
      <w:r w:rsidRPr="001C4F0E">
        <w:rPr>
          <w:rFonts w:ascii="Angsana New" w:hAnsi="Angsana New" w:cs="Angsana New"/>
          <w:spacing w:val="-2"/>
          <w:cs/>
        </w:rPr>
        <w:t xml:space="preserve"> </w:t>
      </w:r>
      <w:r w:rsidR="00B9482C" w:rsidRPr="001C4F0E">
        <w:rPr>
          <w:rFonts w:ascii="Angsana New" w:hAnsi="Angsana New" w:cs="Angsana New"/>
          <w:spacing w:val="-2"/>
          <w:cs/>
        </w:rPr>
        <w:t>เรื่อง</w:t>
      </w:r>
      <w:r w:rsidR="00511BA7" w:rsidRPr="001C4F0E">
        <w:rPr>
          <w:rFonts w:ascii="Angsana New" w:hAnsi="Angsana New" w:cs="Angsana New" w:hint="cs"/>
          <w:spacing w:val="-2"/>
          <w:cs/>
        </w:rPr>
        <w:t xml:space="preserve"> </w:t>
      </w:r>
      <w:r w:rsidR="00F9553C" w:rsidRPr="001C4F0E">
        <w:rPr>
          <w:rFonts w:ascii="Angsana New" w:hAnsi="Angsana New" w:cs="Angsana New" w:hint="cs"/>
          <w:spacing w:val="-2"/>
          <w:cs/>
        </w:rPr>
        <w:t>การรายงาน</w:t>
      </w:r>
      <w:r w:rsidR="00511BA7" w:rsidRPr="001C4F0E">
        <w:rPr>
          <w:rFonts w:ascii="Angsana New" w:hAnsi="Angsana New" w:cs="Angsana New" w:hint="cs"/>
          <w:spacing w:val="-2"/>
          <w:cs/>
        </w:rPr>
        <w:t>ทาง</w:t>
      </w:r>
      <w:r w:rsidRPr="001C4F0E">
        <w:rPr>
          <w:rFonts w:ascii="Angsana New" w:hAnsi="Angsana New" w:cs="Angsana New"/>
          <w:spacing w:val="-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147DA" w:rsidRPr="00620F67" w:rsidRDefault="002147DA" w:rsidP="006B4054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9553C" w:rsidRPr="001C4F0E" w:rsidRDefault="00F9553C" w:rsidP="006B4054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รหัส</w:t>
      </w:r>
      <w:r w:rsidRPr="001C4F0E">
        <w:rPr>
          <w:rFonts w:ascii="Angsana New" w:hAnsi="Angsana New" w:cs="Angsana New"/>
          <w:sz w:val="30"/>
          <w:szCs w:val="30"/>
        </w:rPr>
        <w:t xml:space="preserve"> 2410 “</w:t>
      </w:r>
      <w:r w:rsidRPr="001C4F0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F0E">
        <w:rPr>
          <w:rFonts w:ascii="Angsana New" w:hAnsi="Angsana New" w:cs="Angsana New"/>
          <w:sz w:val="30"/>
          <w:szCs w:val="30"/>
        </w:rPr>
        <w:t>”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650074" w:rsidRPr="001C4F0E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CC3B95" w:rsidRDefault="00CC3B95" w:rsidP="006B4054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6B4054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1C4F0E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C4F0E">
        <w:rPr>
          <w:rFonts w:ascii="Angsana New" w:hAnsi="Angsana New" w:cs="Angsana New"/>
          <w:spacing w:val="-2"/>
          <w:sz w:val="30"/>
          <w:szCs w:val="30"/>
        </w:rPr>
        <w:t>34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</w:t>
      </w:r>
      <w:r w:rsidR="00166892" w:rsidRPr="001C4F0E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</w:t>
      </w:r>
      <w:r w:rsidRPr="001C4F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8E3246" w:rsidRDefault="008E3246" w:rsidP="006B4054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  <w:sectPr w:rsidR="008E3246" w:rsidSect="0057435F">
          <w:footerReference w:type="default" r:id="rId9"/>
          <w:pgSz w:w="11909" w:h="16834" w:code="9"/>
          <w:pgMar w:top="691" w:right="1152" w:bottom="576" w:left="1152" w:header="720" w:footer="720" w:gutter="0"/>
          <w:cols w:space="720"/>
          <w:titlePg/>
          <w:docGrid w:linePitch="272"/>
        </w:sectPr>
      </w:pPr>
    </w:p>
    <w:p w:rsidR="008E3246" w:rsidRDefault="008E3246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926335" w:rsidRDefault="00926335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926335" w:rsidRPr="00A41BA4" w:rsidRDefault="00926335" w:rsidP="00926335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cs/>
        </w:rPr>
      </w:pPr>
    </w:p>
    <w:p w:rsidR="00926335" w:rsidRDefault="00926335" w:rsidP="00926335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A41BA4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A41BA4">
        <w:rPr>
          <w:rFonts w:ascii="Angsana New" w:hAnsi="Angsana New" w:cs="Angsana New" w:hint="cs"/>
          <w:sz w:val="30"/>
          <w:szCs w:val="30"/>
        </w:rPr>
        <w:t xml:space="preserve"> 3 </w:t>
      </w:r>
      <w:r w:rsidRPr="00A41BA4">
        <w:rPr>
          <w:rFonts w:ascii="Angsana New" w:hAnsi="Angsana New" w:cs="Angsana New" w:hint="cs"/>
          <w:sz w:val="30"/>
          <w:szCs w:val="30"/>
          <w:cs/>
        </w:rPr>
        <w:t>ซึ่งได้อธิบายถึงผลกระทบต่อบริษัทและ</w:t>
      </w:r>
      <w:r w:rsidR="001B1920">
        <w:rPr>
          <w:rFonts w:ascii="Angsana New" w:hAnsi="Angsana New" w:cs="Angsana New"/>
          <w:sz w:val="30"/>
          <w:szCs w:val="30"/>
        </w:rPr>
        <w:br/>
      </w:r>
      <w:r w:rsidRPr="00A41BA4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ย่อยจากการนำนโยบายการบัญชีใหม่มาถือปฏิบัติตั้งแต่วันที่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 w:hint="cs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งบกำไรขาดทุนเบ็ดเสร็จเฉพาะกิจการ </w:t>
      </w:r>
      <w:r w:rsidRPr="00294E0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6506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66394">
        <w:rPr>
          <w:rFonts w:ascii="Angsana New" w:hAnsi="Angsana New" w:cs="Angsana New" w:hint="cs"/>
          <w:sz w:val="30"/>
          <w:szCs w:val="30"/>
          <w:cs/>
        </w:rPr>
        <w:t>หก</w:t>
      </w:r>
      <w:r w:rsidRPr="00294E0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94E0B">
        <w:rPr>
          <w:rFonts w:ascii="Angsana New" w:hAnsi="Angsana New" w:cs="Angsana New" w:hint="cs"/>
          <w:sz w:val="30"/>
          <w:szCs w:val="30"/>
        </w:rPr>
        <w:t>3</w:t>
      </w:r>
      <w:r w:rsidR="00166394">
        <w:rPr>
          <w:rFonts w:ascii="Angsana New" w:hAnsi="Angsana New" w:cs="Angsana New"/>
          <w:sz w:val="30"/>
          <w:szCs w:val="30"/>
        </w:rPr>
        <w:t>0</w:t>
      </w:r>
      <w:r w:rsidRPr="00294E0B">
        <w:rPr>
          <w:rFonts w:ascii="Angsana New" w:hAnsi="Angsana New" w:cs="Angsana New" w:hint="cs"/>
          <w:sz w:val="30"/>
          <w:szCs w:val="30"/>
        </w:rPr>
        <w:t xml:space="preserve"> </w:t>
      </w:r>
      <w:r w:rsidR="009E55E3" w:rsidRPr="00294E0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E55E3" w:rsidRPr="00294E0B">
        <w:rPr>
          <w:rFonts w:ascii="Angsana New" w:hAnsi="Angsana New" w:cs="Angsana New"/>
          <w:sz w:val="30"/>
          <w:szCs w:val="30"/>
        </w:rPr>
        <w:t>256</w:t>
      </w:r>
      <w:r w:rsidR="00D6506A">
        <w:rPr>
          <w:rFonts w:ascii="Angsana New" w:hAnsi="Angsana New" w:cs="Angsana New"/>
          <w:sz w:val="30"/>
          <w:szCs w:val="30"/>
        </w:rPr>
        <w:t>1</w:t>
      </w:r>
      <w:r w:rsidRPr="00294E0B">
        <w:rPr>
          <w:rFonts w:ascii="Angsana New" w:hAnsi="Angsana New" w:cs="Angsana New" w:hint="cs"/>
          <w:sz w:val="30"/>
          <w:szCs w:val="30"/>
          <w:cs/>
        </w:rPr>
        <w:t xml:space="preserve"> ที่แสดง</w:t>
      </w:r>
      <w:r>
        <w:rPr>
          <w:rFonts w:ascii="Angsana New" w:hAnsi="Angsana New" w:cs="Angsana New" w:hint="cs"/>
          <w:sz w:val="30"/>
          <w:szCs w:val="30"/>
          <w:cs/>
        </w:rPr>
        <w:t>เป็นข้อมูลเปรียบเทียบได้ปรับปรุงรายการตามที่ได้อธิบายไว้ในหมายเหตุข้อ</w:t>
      </w:r>
      <w:r>
        <w:rPr>
          <w:rFonts w:ascii="Angsana New" w:hAnsi="Angsana New" w:cs="Angsana New" w:hint="cs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แล้ว ทั้งนี้ ข้อสรุปของข้าพเจ้าไม่ได้เปลี่ยนแปลงไปเนื่องจากเรื่องนี้ </w:t>
      </w:r>
    </w:p>
    <w:p w:rsidR="00BF315C" w:rsidRPr="001C4F0E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1C4F0E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30716" w:rsidRPr="001C4F0E" w:rsidRDefault="0043071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1C4F0E">
        <w:rPr>
          <w:rFonts w:ascii="Angsana New" w:hAnsi="Angsana New" w:cs="Angsana New"/>
          <w:sz w:val="30"/>
          <w:szCs w:val="30"/>
          <w:rtl/>
          <w:cs/>
        </w:rPr>
        <w:t>(</w:t>
      </w:r>
      <w:r w:rsidR="00D23C4B" w:rsidRPr="001C4F0E">
        <w:rPr>
          <w:rFonts w:ascii="Angsana New" w:hAnsi="Angsana New" w:cs="Angsana New" w:hint="cs"/>
          <w:sz w:val="30"/>
          <w:szCs w:val="30"/>
          <w:rtl/>
          <w:cs/>
        </w:rPr>
        <w:t>พรทิพย์ ริมดุสิต</w:t>
      </w:r>
      <w:r w:rsidRPr="001C4F0E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1C4F0E">
        <w:rPr>
          <w:rFonts w:ascii="Angsana New" w:hAnsi="Angsana New" w:cs="Angsana New"/>
          <w:sz w:val="30"/>
          <w:szCs w:val="30"/>
        </w:rPr>
        <w:t>5</w:t>
      </w:r>
      <w:r w:rsidR="00D23C4B" w:rsidRPr="001C4F0E">
        <w:rPr>
          <w:rFonts w:ascii="Angsana New" w:hAnsi="Angsana New" w:cs="Angsana New"/>
          <w:sz w:val="30"/>
          <w:szCs w:val="30"/>
        </w:rPr>
        <w:t>565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1C4F0E" w:rsidRDefault="00B87145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766BB"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142B" w:rsidRPr="001C4F0E">
        <w:rPr>
          <w:rFonts w:ascii="Angsana New" w:hAnsi="Angsana New" w:cs="Angsana New"/>
          <w:sz w:val="30"/>
          <w:szCs w:val="30"/>
        </w:rPr>
        <w:t>256</w:t>
      </w:r>
      <w:r w:rsidR="00B94ACB" w:rsidRPr="001C4F0E">
        <w:rPr>
          <w:rFonts w:ascii="Angsana New" w:hAnsi="Angsana New" w:cs="Angsana New"/>
          <w:sz w:val="30"/>
          <w:szCs w:val="30"/>
        </w:rPr>
        <w:t>2</w:t>
      </w:r>
    </w:p>
    <w:p w:rsidR="00032947" w:rsidRPr="004B0718" w:rsidRDefault="00032947" w:rsidP="004B071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sectPr w:rsidR="00032947" w:rsidRPr="004B0718" w:rsidSect="009F5D68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DF2" w:rsidRDefault="00260DF2">
      <w:r>
        <w:separator/>
      </w:r>
    </w:p>
  </w:endnote>
  <w:endnote w:type="continuationSeparator" w:id="0">
    <w:p w:rsidR="00260DF2" w:rsidRDefault="0026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-17879669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116F" w:rsidRPr="0057435F" w:rsidRDefault="0083116F" w:rsidP="005743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0F6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0F6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0F6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0F6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20F6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Pr="00770317" w:rsidRDefault="0083116F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AC2F2C">
      <w:rPr>
        <w:rFonts w:ascii="Angsana New" w:hAnsi="Angsana New"/>
        <w:noProof/>
        <w:sz w:val="30"/>
        <w:szCs w:val="30"/>
      </w:rPr>
      <w:t>2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DF2" w:rsidRDefault="00260DF2">
      <w:r>
        <w:separator/>
      </w:r>
    </w:p>
  </w:footnote>
  <w:footnote w:type="continuationSeparator" w:id="0">
    <w:p w:rsidR="00260DF2" w:rsidRDefault="00260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Pr="007B4B15" w:rsidRDefault="0083116F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  <w:p w:rsidR="0083116F" w:rsidRPr="007B4B15" w:rsidRDefault="0083116F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Default="0083116F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:rsidR="008E3246" w:rsidRPr="001F15BA" w:rsidRDefault="008E3246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582A91"/>
    <w:multiLevelType w:val="hybridMultilevel"/>
    <w:tmpl w:val="8D7AEA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C0631"/>
    <w:multiLevelType w:val="hybridMultilevel"/>
    <w:tmpl w:val="AAC27BCA"/>
    <w:lvl w:ilvl="0" w:tplc="52564878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0CC91A15"/>
    <w:multiLevelType w:val="hybridMultilevel"/>
    <w:tmpl w:val="D462636A"/>
    <w:lvl w:ilvl="0" w:tplc="CE809488">
      <w:start w:val="1"/>
      <w:numFmt w:val="thaiLetters"/>
      <w:lvlText w:val="%1"/>
      <w:lvlJc w:val="left"/>
      <w:pPr>
        <w:ind w:left="54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119834CA"/>
    <w:multiLevelType w:val="hybridMultilevel"/>
    <w:tmpl w:val="9C84EAA6"/>
    <w:lvl w:ilvl="0" w:tplc="EE62C9B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0F17324"/>
    <w:multiLevelType w:val="hybridMultilevel"/>
    <w:tmpl w:val="34AE5B1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7E3E73"/>
    <w:multiLevelType w:val="hybridMultilevel"/>
    <w:tmpl w:val="76D68B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4">
    <w:nsid w:val="40787E12"/>
    <w:multiLevelType w:val="hybridMultilevel"/>
    <w:tmpl w:val="893EA32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F22CC"/>
    <w:multiLevelType w:val="hybridMultilevel"/>
    <w:tmpl w:val="42CE39A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F1C1B"/>
    <w:multiLevelType w:val="hybridMultilevel"/>
    <w:tmpl w:val="0FDCC06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42595"/>
    <w:multiLevelType w:val="hybridMultilevel"/>
    <w:tmpl w:val="3E86EB96"/>
    <w:lvl w:ilvl="0" w:tplc="DE60C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6863DE5"/>
    <w:multiLevelType w:val="hybridMultilevel"/>
    <w:tmpl w:val="6B0AC74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874EA"/>
    <w:multiLevelType w:val="hybridMultilevel"/>
    <w:tmpl w:val="67F0D96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22"/>
  </w:num>
  <w:num w:numId="15">
    <w:abstractNumId w:val="11"/>
  </w:num>
  <w:num w:numId="16">
    <w:abstractNumId w:val="23"/>
  </w:num>
  <w:num w:numId="17">
    <w:abstractNumId w:val="23"/>
  </w:num>
  <w:num w:numId="18">
    <w:abstractNumId w:val="18"/>
  </w:num>
  <w:num w:numId="19">
    <w:abstractNumId w:val="12"/>
  </w:num>
  <w:num w:numId="20">
    <w:abstractNumId w:val="14"/>
  </w:num>
  <w:num w:numId="21">
    <w:abstractNumId w:val="13"/>
  </w:num>
  <w:num w:numId="22">
    <w:abstractNumId w:val="29"/>
  </w:num>
  <w:num w:numId="23">
    <w:abstractNumId w:val="27"/>
  </w:num>
  <w:num w:numId="24">
    <w:abstractNumId w:val="21"/>
  </w:num>
  <w:num w:numId="25">
    <w:abstractNumId w:val="15"/>
  </w:num>
  <w:num w:numId="26">
    <w:abstractNumId w:val="32"/>
  </w:num>
  <w:num w:numId="27">
    <w:abstractNumId w:val="19"/>
  </w:num>
  <w:num w:numId="28">
    <w:abstractNumId w:val="24"/>
  </w:num>
  <w:num w:numId="29">
    <w:abstractNumId w:val="30"/>
  </w:num>
  <w:num w:numId="30">
    <w:abstractNumId w:val="26"/>
  </w:num>
  <w:num w:numId="31">
    <w:abstractNumId w:val="25"/>
  </w:num>
  <w:num w:numId="32">
    <w:abstractNumId w:val="16"/>
  </w:num>
  <w:num w:numId="33">
    <w:abstractNumId w:val="31"/>
  </w:num>
  <w:num w:numId="3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2B8"/>
    <w:rsid w:val="000063E8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1D73"/>
    <w:rsid w:val="00011FBF"/>
    <w:rsid w:val="000121DE"/>
    <w:rsid w:val="0001238B"/>
    <w:rsid w:val="000125A6"/>
    <w:rsid w:val="000128E7"/>
    <w:rsid w:val="00013E05"/>
    <w:rsid w:val="000140AE"/>
    <w:rsid w:val="00014507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280"/>
    <w:rsid w:val="0002085A"/>
    <w:rsid w:val="00020D30"/>
    <w:rsid w:val="000217C1"/>
    <w:rsid w:val="00021F87"/>
    <w:rsid w:val="000220CB"/>
    <w:rsid w:val="00022512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226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07B"/>
    <w:rsid w:val="00031240"/>
    <w:rsid w:val="00031AA7"/>
    <w:rsid w:val="00031B45"/>
    <w:rsid w:val="0003212D"/>
    <w:rsid w:val="0003242D"/>
    <w:rsid w:val="00032551"/>
    <w:rsid w:val="00032761"/>
    <w:rsid w:val="00032947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374A0"/>
    <w:rsid w:val="000377A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392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BB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4A06"/>
    <w:rsid w:val="0006502D"/>
    <w:rsid w:val="00065064"/>
    <w:rsid w:val="000650B6"/>
    <w:rsid w:val="0006552F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C7A"/>
    <w:rsid w:val="00070E51"/>
    <w:rsid w:val="00070E8A"/>
    <w:rsid w:val="00071458"/>
    <w:rsid w:val="000714F4"/>
    <w:rsid w:val="00071802"/>
    <w:rsid w:val="000718AB"/>
    <w:rsid w:val="000721F9"/>
    <w:rsid w:val="00072266"/>
    <w:rsid w:val="000726BF"/>
    <w:rsid w:val="000729EA"/>
    <w:rsid w:val="00072DFC"/>
    <w:rsid w:val="00072ED3"/>
    <w:rsid w:val="000734DE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5EB3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2C22"/>
    <w:rsid w:val="000837B7"/>
    <w:rsid w:val="00083B36"/>
    <w:rsid w:val="000846D8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50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396"/>
    <w:rsid w:val="00096A5B"/>
    <w:rsid w:val="00096D1D"/>
    <w:rsid w:val="000975B2"/>
    <w:rsid w:val="000976F9"/>
    <w:rsid w:val="00097AA9"/>
    <w:rsid w:val="00097B05"/>
    <w:rsid w:val="00097C3E"/>
    <w:rsid w:val="000A000F"/>
    <w:rsid w:val="000A0103"/>
    <w:rsid w:val="000A0209"/>
    <w:rsid w:val="000A03B6"/>
    <w:rsid w:val="000A0F74"/>
    <w:rsid w:val="000A10F3"/>
    <w:rsid w:val="000A11A0"/>
    <w:rsid w:val="000A1838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E6B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D92"/>
    <w:rsid w:val="000C4E1A"/>
    <w:rsid w:val="000C4F5A"/>
    <w:rsid w:val="000C5102"/>
    <w:rsid w:val="000C63E2"/>
    <w:rsid w:val="000C66CD"/>
    <w:rsid w:val="000C7120"/>
    <w:rsid w:val="000C7613"/>
    <w:rsid w:val="000C7BD5"/>
    <w:rsid w:val="000C7BF9"/>
    <w:rsid w:val="000C7C39"/>
    <w:rsid w:val="000C7E1A"/>
    <w:rsid w:val="000D0144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4DE"/>
    <w:rsid w:val="000E07B8"/>
    <w:rsid w:val="000E09C4"/>
    <w:rsid w:val="000E0C1E"/>
    <w:rsid w:val="000E1AB2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5F86"/>
    <w:rsid w:val="000E656B"/>
    <w:rsid w:val="000E6912"/>
    <w:rsid w:val="000E73DD"/>
    <w:rsid w:val="000E7A84"/>
    <w:rsid w:val="000E7BCD"/>
    <w:rsid w:val="000E7D18"/>
    <w:rsid w:val="000E7DD5"/>
    <w:rsid w:val="000F00C6"/>
    <w:rsid w:val="000F0859"/>
    <w:rsid w:val="000F10E8"/>
    <w:rsid w:val="000F117D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28"/>
    <w:rsid w:val="000F40B7"/>
    <w:rsid w:val="000F40C7"/>
    <w:rsid w:val="000F41D6"/>
    <w:rsid w:val="000F4EE3"/>
    <w:rsid w:val="000F5510"/>
    <w:rsid w:val="000F58E3"/>
    <w:rsid w:val="000F72C3"/>
    <w:rsid w:val="000F79E8"/>
    <w:rsid w:val="000F7CAC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1C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9ED"/>
    <w:rsid w:val="00110AFA"/>
    <w:rsid w:val="00110FC3"/>
    <w:rsid w:val="00111309"/>
    <w:rsid w:val="00112020"/>
    <w:rsid w:val="00112068"/>
    <w:rsid w:val="00112274"/>
    <w:rsid w:val="00112CCF"/>
    <w:rsid w:val="00113064"/>
    <w:rsid w:val="001139F6"/>
    <w:rsid w:val="00114976"/>
    <w:rsid w:val="00115011"/>
    <w:rsid w:val="00115652"/>
    <w:rsid w:val="00115763"/>
    <w:rsid w:val="00115804"/>
    <w:rsid w:val="0011588E"/>
    <w:rsid w:val="0011591F"/>
    <w:rsid w:val="0011599C"/>
    <w:rsid w:val="00115C0D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80"/>
    <w:rsid w:val="001208E6"/>
    <w:rsid w:val="00120CF1"/>
    <w:rsid w:val="00121194"/>
    <w:rsid w:val="001216DF"/>
    <w:rsid w:val="0012173C"/>
    <w:rsid w:val="00121C0A"/>
    <w:rsid w:val="00122D4C"/>
    <w:rsid w:val="0012317C"/>
    <w:rsid w:val="001232DA"/>
    <w:rsid w:val="001233A1"/>
    <w:rsid w:val="00123B78"/>
    <w:rsid w:val="00123DAE"/>
    <w:rsid w:val="00123E5D"/>
    <w:rsid w:val="00124513"/>
    <w:rsid w:val="0012473B"/>
    <w:rsid w:val="0012489A"/>
    <w:rsid w:val="00124C2C"/>
    <w:rsid w:val="00124F3E"/>
    <w:rsid w:val="00125071"/>
    <w:rsid w:val="0012515B"/>
    <w:rsid w:val="001251C6"/>
    <w:rsid w:val="00125369"/>
    <w:rsid w:val="0012548A"/>
    <w:rsid w:val="00125CBF"/>
    <w:rsid w:val="001260BA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909"/>
    <w:rsid w:val="00133A17"/>
    <w:rsid w:val="00133A49"/>
    <w:rsid w:val="001344C5"/>
    <w:rsid w:val="001349FC"/>
    <w:rsid w:val="00134CB9"/>
    <w:rsid w:val="001350B3"/>
    <w:rsid w:val="00135B0A"/>
    <w:rsid w:val="00135E3F"/>
    <w:rsid w:val="001368F9"/>
    <w:rsid w:val="00136A59"/>
    <w:rsid w:val="00136E87"/>
    <w:rsid w:val="001377C6"/>
    <w:rsid w:val="00137A47"/>
    <w:rsid w:val="00140448"/>
    <w:rsid w:val="001406C1"/>
    <w:rsid w:val="001413BA"/>
    <w:rsid w:val="00141B92"/>
    <w:rsid w:val="00142608"/>
    <w:rsid w:val="00142B76"/>
    <w:rsid w:val="00142B8F"/>
    <w:rsid w:val="00142C10"/>
    <w:rsid w:val="00142DA5"/>
    <w:rsid w:val="001430CB"/>
    <w:rsid w:val="0014322B"/>
    <w:rsid w:val="00143506"/>
    <w:rsid w:val="00143567"/>
    <w:rsid w:val="00143E1B"/>
    <w:rsid w:val="0014427F"/>
    <w:rsid w:val="0014431F"/>
    <w:rsid w:val="001461A1"/>
    <w:rsid w:val="0014671F"/>
    <w:rsid w:val="0014689E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394"/>
    <w:rsid w:val="0016654E"/>
    <w:rsid w:val="001666EC"/>
    <w:rsid w:val="00166892"/>
    <w:rsid w:val="00166D34"/>
    <w:rsid w:val="00166D76"/>
    <w:rsid w:val="00167BE8"/>
    <w:rsid w:val="00167EAB"/>
    <w:rsid w:val="001702C9"/>
    <w:rsid w:val="001705E8"/>
    <w:rsid w:val="001707D4"/>
    <w:rsid w:val="00170CFD"/>
    <w:rsid w:val="00170ECB"/>
    <w:rsid w:val="00171034"/>
    <w:rsid w:val="00171250"/>
    <w:rsid w:val="00171355"/>
    <w:rsid w:val="00171594"/>
    <w:rsid w:val="001723C3"/>
    <w:rsid w:val="0017280E"/>
    <w:rsid w:val="00172CF8"/>
    <w:rsid w:val="00172F91"/>
    <w:rsid w:val="00173443"/>
    <w:rsid w:val="00173808"/>
    <w:rsid w:val="00173AC4"/>
    <w:rsid w:val="0017419C"/>
    <w:rsid w:val="00175220"/>
    <w:rsid w:val="001758A7"/>
    <w:rsid w:val="0017594B"/>
    <w:rsid w:val="0017633B"/>
    <w:rsid w:val="001766BB"/>
    <w:rsid w:val="001769D5"/>
    <w:rsid w:val="00176C9A"/>
    <w:rsid w:val="00177038"/>
    <w:rsid w:val="0017708A"/>
    <w:rsid w:val="0018004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5D8"/>
    <w:rsid w:val="00193A75"/>
    <w:rsid w:val="00193FA4"/>
    <w:rsid w:val="00194448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423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232"/>
    <w:rsid w:val="001A6614"/>
    <w:rsid w:val="001A6746"/>
    <w:rsid w:val="001A682B"/>
    <w:rsid w:val="001A6BFF"/>
    <w:rsid w:val="001A71E9"/>
    <w:rsid w:val="001A72C2"/>
    <w:rsid w:val="001A738D"/>
    <w:rsid w:val="001A756D"/>
    <w:rsid w:val="001A784D"/>
    <w:rsid w:val="001A7B70"/>
    <w:rsid w:val="001A7B82"/>
    <w:rsid w:val="001B0176"/>
    <w:rsid w:val="001B11B4"/>
    <w:rsid w:val="001B11EC"/>
    <w:rsid w:val="001B13BC"/>
    <w:rsid w:val="001B1627"/>
    <w:rsid w:val="001B1920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2C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4F0E"/>
    <w:rsid w:val="001C5792"/>
    <w:rsid w:val="001C5A2A"/>
    <w:rsid w:val="001C5CC7"/>
    <w:rsid w:val="001C5F47"/>
    <w:rsid w:val="001C6382"/>
    <w:rsid w:val="001C6818"/>
    <w:rsid w:val="001C77EE"/>
    <w:rsid w:val="001C7955"/>
    <w:rsid w:val="001C7CBC"/>
    <w:rsid w:val="001C7E94"/>
    <w:rsid w:val="001D06E5"/>
    <w:rsid w:val="001D0875"/>
    <w:rsid w:val="001D0EC0"/>
    <w:rsid w:val="001D14CB"/>
    <w:rsid w:val="001D16DB"/>
    <w:rsid w:val="001D1B65"/>
    <w:rsid w:val="001D1C15"/>
    <w:rsid w:val="001D233A"/>
    <w:rsid w:val="001D248E"/>
    <w:rsid w:val="001D25AC"/>
    <w:rsid w:val="001D28BE"/>
    <w:rsid w:val="001D2D67"/>
    <w:rsid w:val="001D2EEC"/>
    <w:rsid w:val="001D3193"/>
    <w:rsid w:val="001D3717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B72"/>
    <w:rsid w:val="001E0F72"/>
    <w:rsid w:val="001E1453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589"/>
    <w:rsid w:val="001E6799"/>
    <w:rsid w:val="001E7285"/>
    <w:rsid w:val="001E7554"/>
    <w:rsid w:val="001E7B38"/>
    <w:rsid w:val="001F000B"/>
    <w:rsid w:val="001F0BCA"/>
    <w:rsid w:val="001F0D5A"/>
    <w:rsid w:val="001F15BA"/>
    <w:rsid w:val="001F15CB"/>
    <w:rsid w:val="001F23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B69"/>
    <w:rsid w:val="001F5564"/>
    <w:rsid w:val="001F5A94"/>
    <w:rsid w:val="001F629F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538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7DA"/>
    <w:rsid w:val="00214948"/>
    <w:rsid w:val="0021495C"/>
    <w:rsid w:val="002150E5"/>
    <w:rsid w:val="0021520A"/>
    <w:rsid w:val="00215AD8"/>
    <w:rsid w:val="00215BE7"/>
    <w:rsid w:val="00215DCF"/>
    <w:rsid w:val="00215F77"/>
    <w:rsid w:val="002163C4"/>
    <w:rsid w:val="0021648F"/>
    <w:rsid w:val="00216739"/>
    <w:rsid w:val="0021688B"/>
    <w:rsid w:val="00217182"/>
    <w:rsid w:val="002179A9"/>
    <w:rsid w:val="00217A4B"/>
    <w:rsid w:val="00217AB0"/>
    <w:rsid w:val="00217BC3"/>
    <w:rsid w:val="00217D43"/>
    <w:rsid w:val="00220174"/>
    <w:rsid w:val="002205C6"/>
    <w:rsid w:val="00220670"/>
    <w:rsid w:val="002208AE"/>
    <w:rsid w:val="00221BED"/>
    <w:rsid w:val="00221C75"/>
    <w:rsid w:val="00221D41"/>
    <w:rsid w:val="00221E66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849"/>
    <w:rsid w:val="00234A0F"/>
    <w:rsid w:val="00235146"/>
    <w:rsid w:val="002351AF"/>
    <w:rsid w:val="00235FB7"/>
    <w:rsid w:val="002361A0"/>
    <w:rsid w:val="00236217"/>
    <w:rsid w:val="0023629A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3BF"/>
    <w:rsid w:val="00243599"/>
    <w:rsid w:val="0024386A"/>
    <w:rsid w:val="002439FC"/>
    <w:rsid w:val="00244660"/>
    <w:rsid w:val="00244DCF"/>
    <w:rsid w:val="00244EB0"/>
    <w:rsid w:val="00244F62"/>
    <w:rsid w:val="00245236"/>
    <w:rsid w:val="00245706"/>
    <w:rsid w:val="002460B4"/>
    <w:rsid w:val="00246346"/>
    <w:rsid w:val="00246B9A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AB8"/>
    <w:rsid w:val="00252DBD"/>
    <w:rsid w:val="00252E88"/>
    <w:rsid w:val="0025337D"/>
    <w:rsid w:val="002533A7"/>
    <w:rsid w:val="00253542"/>
    <w:rsid w:val="00253F97"/>
    <w:rsid w:val="002544CA"/>
    <w:rsid w:val="00254A3D"/>
    <w:rsid w:val="00254A65"/>
    <w:rsid w:val="00254D26"/>
    <w:rsid w:val="0025564D"/>
    <w:rsid w:val="00255BEB"/>
    <w:rsid w:val="0025616A"/>
    <w:rsid w:val="00256A39"/>
    <w:rsid w:val="0025723B"/>
    <w:rsid w:val="00257B06"/>
    <w:rsid w:val="002602C3"/>
    <w:rsid w:val="00260C84"/>
    <w:rsid w:val="00260C92"/>
    <w:rsid w:val="00260CBD"/>
    <w:rsid w:val="00260DF2"/>
    <w:rsid w:val="002611D5"/>
    <w:rsid w:val="0026142D"/>
    <w:rsid w:val="00261705"/>
    <w:rsid w:val="00261AAF"/>
    <w:rsid w:val="00262B4E"/>
    <w:rsid w:val="00262E0E"/>
    <w:rsid w:val="00262F26"/>
    <w:rsid w:val="00263099"/>
    <w:rsid w:val="00263674"/>
    <w:rsid w:val="00263912"/>
    <w:rsid w:val="0026448A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FB7"/>
    <w:rsid w:val="002672ED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D6E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301"/>
    <w:rsid w:val="00281837"/>
    <w:rsid w:val="00281841"/>
    <w:rsid w:val="00282368"/>
    <w:rsid w:val="002827E3"/>
    <w:rsid w:val="002831E9"/>
    <w:rsid w:val="002832EC"/>
    <w:rsid w:val="002838F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2E1"/>
    <w:rsid w:val="002867A3"/>
    <w:rsid w:val="002867F5"/>
    <w:rsid w:val="002868C5"/>
    <w:rsid w:val="00286FF7"/>
    <w:rsid w:val="002871FB"/>
    <w:rsid w:val="0028775E"/>
    <w:rsid w:val="00287930"/>
    <w:rsid w:val="00287967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E0B"/>
    <w:rsid w:val="00294F3A"/>
    <w:rsid w:val="00295071"/>
    <w:rsid w:val="002950A4"/>
    <w:rsid w:val="002950BE"/>
    <w:rsid w:val="002952F5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724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2C5D"/>
    <w:rsid w:val="002A3512"/>
    <w:rsid w:val="002A355D"/>
    <w:rsid w:val="002A3BC6"/>
    <w:rsid w:val="002A3C58"/>
    <w:rsid w:val="002A3D59"/>
    <w:rsid w:val="002A42DA"/>
    <w:rsid w:val="002A44E7"/>
    <w:rsid w:val="002A5070"/>
    <w:rsid w:val="002A516A"/>
    <w:rsid w:val="002A53C5"/>
    <w:rsid w:val="002A579A"/>
    <w:rsid w:val="002A588B"/>
    <w:rsid w:val="002A6169"/>
    <w:rsid w:val="002A6470"/>
    <w:rsid w:val="002A64BF"/>
    <w:rsid w:val="002A65F6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0107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B83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3949"/>
    <w:rsid w:val="002C43D2"/>
    <w:rsid w:val="002C4520"/>
    <w:rsid w:val="002C482D"/>
    <w:rsid w:val="002C4856"/>
    <w:rsid w:val="002C4A77"/>
    <w:rsid w:val="002C4AED"/>
    <w:rsid w:val="002C4AF6"/>
    <w:rsid w:val="002C4B34"/>
    <w:rsid w:val="002C4CE9"/>
    <w:rsid w:val="002C5898"/>
    <w:rsid w:val="002C58B7"/>
    <w:rsid w:val="002C64EA"/>
    <w:rsid w:val="002C6697"/>
    <w:rsid w:val="002C6B0D"/>
    <w:rsid w:val="002C6F0D"/>
    <w:rsid w:val="002C7A05"/>
    <w:rsid w:val="002C7CBC"/>
    <w:rsid w:val="002D062E"/>
    <w:rsid w:val="002D0D46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8C7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3946"/>
    <w:rsid w:val="002E4073"/>
    <w:rsid w:val="002E411B"/>
    <w:rsid w:val="002E4AB6"/>
    <w:rsid w:val="002E5139"/>
    <w:rsid w:val="002E53C4"/>
    <w:rsid w:val="002E5855"/>
    <w:rsid w:val="002E59CE"/>
    <w:rsid w:val="002E5DE2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2603"/>
    <w:rsid w:val="002F2C23"/>
    <w:rsid w:val="002F2D56"/>
    <w:rsid w:val="002F2FC9"/>
    <w:rsid w:val="002F3315"/>
    <w:rsid w:val="002F39E7"/>
    <w:rsid w:val="002F447F"/>
    <w:rsid w:val="002F4CB0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0DC5"/>
    <w:rsid w:val="00301192"/>
    <w:rsid w:val="003013AC"/>
    <w:rsid w:val="0030148B"/>
    <w:rsid w:val="00301609"/>
    <w:rsid w:val="00301857"/>
    <w:rsid w:val="00301FA1"/>
    <w:rsid w:val="00302390"/>
    <w:rsid w:val="003023B9"/>
    <w:rsid w:val="00302A7D"/>
    <w:rsid w:val="00302D68"/>
    <w:rsid w:val="00302DA1"/>
    <w:rsid w:val="00302DDF"/>
    <w:rsid w:val="00302E89"/>
    <w:rsid w:val="0030308B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9BC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0F8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B3C"/>
    <w:rsid w:val="00322C1B"/>
    <w:rsid w:val="0032322A"/>
    <w:rsid w:val="003233E2"/>
    <w:rsid w:val="0032373E"/>
    <w:rsid w:val="00323B23"/>
    <w:rsid w:val="00323BBD"/>
    <w:rsid w:val="00323BDE"/>
    <w:rsid w:val="0032477A"/>
    <w:rsid w:val="00324B00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B73"/>
    <w:rsid w:val="00340D55"/>
    <w:rsid w:val="003416EA"/>
    <w:rsid w:val="003417D6"/>
    <w:rsid w:val="0034212E"/>
    <w:rsid w:val="003421FD"/>
    <w:rsid w:val="003427E4"/>
    <w:rsid w:val="003429B7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07A"/>
    <w:rsid w:val="00345340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8DE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8D0"/>
    <w:rsid w:val="00356AF8"/>
    <w:rsid w:val="00356BD4"/>
    <w:rsid w:val="00356C26"/>
    <w:rsid w:val="00356DCE"/>
    <w:rsid w:val="00357BB4"/>
    <w:rsid w:val="00357C64"/>
    <w:rsid w:val="00357EC9"/>
    <w:rsid w:val="003601F1"/>
    <w:rsid w:val="003602BB"/>
    <w:rsid w:val="00360575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3BA"/>
    <w:rsid w:val="0036798B"/>
    <w:rsid w:val="00367F48"/>
    <w:rsid w:val="0037080F"/>
    <w:rsid w:val="00370FAA"/>
    <w:rsid w:val="00371181"/>
    <w:rsid w:val="0037142B"/>
    <w:rsid w:val="003715AA"/>
    <w:rsid w:val="00371637"/>
    <w:rsid w:val="00371696"/>
    <w:rsid w:val="00371806"/>
    <w:rsid w:val="00371B9F"/>
    <w:rsid w:val="00371D9A"/>
    <w:rsid w:val="00371FD9"/>
    <w:rsid w:val="003729B4"/>
    <w:rsid w:val="00372A25"/>
    <w:rsid w:val="00372BEA"/>
    <w:rsid w:val="00372EDB"/>
    <w:rsid w:val="00373183"/>
    <w:rsid w:val="00373240"/>
    <w:rsid w:val="00373660"/>
    <w:rsid w:val="00373958"/>
    <w:rsid w:val="00373B4B"/>
    <w:rsid w:val="0037401B"/>
    <w:rsid w:val="00374479"/>
    <w:rsid w:val="00374735"/>
    <w:rsid w:val="00374A15"/>
    <w:rsid w:val="00375691"/>
    <w:rsid w:val="003759FE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F90"/>
    <w:rsid w:val="00383042"/>
    <w:rsid w:val="0038419E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98F"/>
    <w:rsid w:val="00392D2C"/>
    <w:rsid w:val="00392E18"/>
    <w:rsid w:val="00393378"/>
    <w:rsid w:val="00393AF8"/>
    <w:rsid w:val="00393B6E"/>
    <w:rsid w:val="00393B9B"/>
    <w:rsid w:val="0039456D"/>
    <w:rsid w:val="00394B74"/>
    <w:rsid w:val="00394DA8"/>
    <w:rsid w:val="003952AA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1E1"/>
    <w:rsid w:val="003A1600"/>
    <w:rsid w:val="003A1806"/>
    <w:rsid w:val="003A1F39"/>
    <w:rsid w:val="003A2706"/>
    <w:rsid w:val="003A28F5"/>
    <w:rsid w:val="003A2FDE"/>
    <w:rsid w:val="003A33C1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12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468"/>
    <w:rsid w:val="003B15CF"/>
    <w:rsid w:val="003B1BAE"/>
    <w:rsid w:val="003B1BB6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5D4B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406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5C01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792"/>
    <w:rsid w:val="003D4AEB"/>
    <w:rsid w:val="003D4AFE"/>
    <w:rsid w:val="003D522F"/>
    <w:rsid w:val="003D5B97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96A"/>
    <w:rsid w:val="003E7A4C"/>
    <w:rsid w:val="003E7C6B"/>
    <w:rsid w:val="003F01DA"/>
    <w:rsid w:val="003F0AC3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7B8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3FB"/>
    <w:rsid w:val="00403630"/>
    <w:rsid w:val="0040382E"/>
    <w:rsid w:val="00404351"/>
    <w:rsid w:val="0040468C"/>
    <w:rsid w:val="004048B0"/>
    <w:rsid w:val="00404C86"/>
    <w:rsid w:val="00406254"/>
    <w:rsid w:val="0040675D"/>
    <w:rsid w:val="004105AF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60"/>
    <w:rsid w:val="00414AA6"/>
    <w:rsid w:val="00414EB7"/>
    <w:rsid w:val="00414FC9"/>
    <w:rsid w:val="004150F8"/>
    <w:rsid w:val="0041514C"/>
    <w:rsid w:val="004152C4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49B"/>
    <w:rsid w:val="0041776B"/>
    <w:rsid w:val="00417B96"/>
    <w:rsid w:val="00417CC9"/>
    <w:rsid w:val="00417F00"/>
    <w:rsid w:val="00420DCF"/>
    <w:rsid w:val="00420DD4"/>
    <w:rsid w:val="00420F71"/>
    <w:rsid w:val="00420FE1"/>
    <w:rsid w:val="00421B46"/>
    <w:rsid w:val="00422019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6B4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15"/>
    <w:rsid w:val="00431145"/>
    <w:rsid w:val="004315A4"/>
    <w:rsid w:val="00431845"/>
    <w:rsid w:val="00431CEC"/>
    <w:rsid w:val="004321A0"/>
    <w:rsid w:val="00432BFD"/>
    <w:rsid w:val="00433447"/>
    <w:rsid w:val="004334CA"/>
    <w:rsid w:val="004344E9"/>
    <w:rsid w:val="00434647"/>
    <w:rsid w:val="004350F9"/>
    <w:rsid w:val="004351B9"/>
    <w:rsid w:val="00435373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A7A"/>
    <w:rsid w:val="00443BD4"/>
    <w:rsid w:val="00443D5B"/>
    <w:rsid w:val="00443D74"/>
    <w:rsid w:val="00443EEE"/>
    <w:rsid w:val="00444123"/>
    <w:rsid w:val="00444965"/>
    <w:rsid w:val="00445143"/>
    <w:rsid w:val="00445ABC"/>
    <w:rsid w:val="004462BE"/>
    <w:rsid w:val="00446662"/>
    <w:rsid w:val="0044727A"/>
    <w:rsid w:val="00447315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AAD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192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95E"/>
    <w:rsid w:val="00467CE8"/>
    <w:rsid w:val="00467D0F"/>
    <w:rsid w:val="004700AE"/>
    <w:rsid w:val="00470365"/>
    <w:rsid w:val="004707B8"/>
    <w:rsid w:val="00470AD3"/>
    <w:rsid w:val="00470DC8"/>
    <w:rsid w:val="00470EB3"/>
    <w:rsid w:val="0047115B"/>
    <w:rsid w:val="004714EA"/>
    <w:rsid w:val="004715A3"/>
    <w:rsid w:val="004715EA"/>
    <w:rsid w:val="00471743"/>
    <w:rsid w:val="00471A1C"/>
    <w:rsid w:val="00471EC9"/>
    <w:rsid w:val="00471EFA"/>
    <w:rsid w:val="00472A29"/>
    <w:rsid w:val="00472A5F"/>
    <w:rsid w:val="00472DD5"/>
    <w:rsid w:val="00473059"/>
    <w:rsid w:val="00473864"/>
    <w:rsid w:val="004741D0"/>
    <w:rsid w:val="00474704"/>
    <w:rsid w:val="004747E7"/>
    <w:rsid w:val="0047495B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3E3"/>
    <w:rsid w:val="0048041B"/>
    <w:rsid w:val="004814FD"/>
    <w:rsid w:val="00481884"/>
    <w:rsid w:val="00481E49"/>
    <w:rsid w:val="00481F8B"/>
    <w:rsid w:val="0048203E"/>
    <w:rsid w:val="00482ADA"/>
    <w:rsid w:val="00483530"/>
    <w:rsid w:val="004841D1"/>
    <w:rsid w:val="00484416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87EF2"/>
    <w:rsid w:val="0049068A"/>
    <w:rsid w:val="00490CF6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3ACC"/>
    <w:rsid w:val="00494020"/>
    <w:rsid w:val="00494712"/>
    <w:rsid w:val="004947FC"/>
    <w:rsid w:val="00494B6A"/>
    <w:rsid w:val="00495292"/>
    <w:rsid w:val="004956E0"/>
    <w:rsid w:val="00495BD6"/>
    <w:rsid w:val="00495C0B"/>
    <w:rsid w:val="004962E1"/>
    <w:rsid w:val="00496409"/>
    <w:rsid w:val="004964D1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3C22"/>
    <w:rsid w:val="004A51CD"/>
    <w:rsid w:val="004A569E"/>
    <w:rsid w:val="004A57A1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386"/>
    <w:rsid w:val="004B0718"/>
    <w:rsid w:val="004B0A24"/>
    <w:rsid w:val="004B1043"/>
    <w:rsid w:val="004B18B1"/>
    <w:rsid w:val="004B2187"/>
    <w:rsid w:val="004B2357"/>
    <w:rsid w:val="004B2960"/>
    <w:rsid w:val="004B3342"/>
    <w:rsid w:val="004B39E2"/>
    <w:rsid w:val="004B3C96"/>
    <w:rsid w:val="004B3FCB"/>
    <w:rsid w:val="004B42A1"/>
    <w:rsid w:val="004B43CF"/>
    <w:rsid w:val="004B471E"/>
    <w:rsid w:val="004B4969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6D18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3E8E"/>
    <w:rsid w:val="004C47AE"/>
    <w:rsid w:val="004C5072"/>
    <w:rsid w:val="004C517C"/>
    <w:rsid w:val="004C56F9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2FEF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FB"/>
    <w:rsid w:val="004D57AA"/>
    <w:rsid w:val="004D5DE2"/>
    <w:rsid w:val="004D5F3D"/>
    <w:rsid w:val="004D6791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2B23"/>
    <w:rsid w:val="004F3477"/>
    <w:rsid w:val="004F3CF4"/>
    <w:rsid w:val="004F438D"/>
    <w:rsid w:val="004F4BB1"/>
    <w:rsid w:val="004F52FF"/>
    <w:rsid w:val="004F53B3"/>
    <w:rsid w:val="004F554B"/>
    <w:rsid w:val="004F5F38"/>
    <w:rsid w:val="004F64A3"/>
    <w:rsid w:val="004F65BB"/>
    <w:rsid w:val="004F6914"/>
    <w:rsid w:val="004F6A18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3E76"/>
    <w:rsid w:val="00504285"/>
    <w:rsid w:val="005043C6"/>
    <w:rsid w:val="005045C6"/>
    <w:rsid w:val="00504AA7"/>
    <w:rsid w:val="00505487"/>
    <w:rsid w:val="00505519"/>
    <w:rsid w:val="005057E9"/>
    <w:rsid w:val="0050638F"/>
    <w:rsid w:val="00506793"/>
    <w:rsid w:val="0050681F"/>
    <w:rsid w:val="00506F2B"/>
    <w:rsid w:val="00507604"/>
    <w:rsid w:val="005079BC"/>
    <w:rsid w:val="00507E1F"/>
    <w:rsid w:val="00507E34"/>
    <w:rsid w:val="005103FF"/>
    <w:rsid w:val="0051047D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A7C"/>
    <w:rsid w:val="00512C06"/>
    <w:rsid w:val="00512D89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17DFF"/>
    <w:rsid w:val="0052038A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6D"/>
    <w:rsid w:val="00527B8D"/>
    <w:rsid w:val="0053038E"/>
    <w:rsid w:val="00530424"/>
    <w:rsid w:val="00530C38"/>
    <w:rsid w:val="00530CCC"/>
    <w:rsid w:val="00530EEE"/>
    <w:rsid w:val="00531339"/>
    <w:rsid w:val="00531609"/>
    <w:rsid w:val="00531B4F"/>
    <w:rsid w:val="00532084"/>
    <w:rsid w:val="005322F8"/>
    <w:rsid w:val="00532545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916"/>
    <w:rsid w:val="00533D1D"/>
    <w:rsid w:val="00534096"/>
    <w:rsid w:val="0053450D"/>
    <w:rsid w:val="00534FC5"/>
    <w:rsid w:val="00535032"/>
    <w:rsid w:val="00535371"/>
    <w:rsid w:val="00535C2F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062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085F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DD8"/>
    <w:rsid w:val="00562E79"/>
    <w:rsid w:val="0056321E"/>
    <w:rsid w:val="00563245"/>
    <w:rsid w:val="005635DB"/>
    <w:rsid w:val="0056363F"/>
    <w:rsid w:val="00563CB2"/>
    <w:rsid w:val="00564823"/>
    <w:rsid w:val="00564AC6"/>
    <w:rsid w:val="00564FE4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6A23"/>
    <w:rsid w:val="0056701F"/>
    <w:rsid w:val="0056754B"/>
    <w:rsid w:val="005675E2"/>
    <w:rsid w:val="005705C9"/>
    <w:rsid w:val="0057096E"/>
    <w:rsid w:val="00570A10"/>
    <w:rsid w:val="00570CD0"/>
    <w:rsid w:val="00570D1E"/>
    <w:rsid w:val="00570D2E"/>
    <w:rsid w:val="00570E18"/>
    <w:rsid w:val="00570E5F"/>
    <w:rsid w:val="00571549"/>
    <w:rsid w:val="00572177"/>
    <w:rsid w:val="00572725"/>
    <w:rsid w:val="00573900"/>
    <w:rsid w:val="0057435F"/>
    <w:rsid w:val="00574C16"/>
    <w:rsid w:val="00574DC8"/>
    <w:rsid w:val="0057558E"/>
    <w:rsid w:val="00575CA9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9DF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65"/>
    <w:rsid w:val="005903B3"/>
    <w:rsid w:val="00590818"/>
    <w:rsid w:val="00590F6C"/>
    <w:rsid w:val="00590FAD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85"/>
    <w:rsid w:val="00594BEF"/>
    <w:rsid w:val="0059520B"/>
    <w:rsid w:val="0059528D"/>
    <w:rsid w:val="00595315"/>
    <w:rsid w:val="00595A2D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72A"/>
    <w:rsid w:val="005B586E"/>
    <w:rsid w:val="005B5D40"/>
    <w:rsid w:val="005B6735"/>
    <w:rsid w:val="005B70AC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DA8"/>
    <w:rsid w:val="005D1E47"/>
    <w:rsid w:val="005D1E9C"/>
    <w:rsid w:val="005D1F9F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809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2B8D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5EA7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152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F80"/>
    <w:rsid w:val="0062082B"/>
    <w:rsid w:val="00620F67"/>
    <w:rsid w:val="0062102B"/>
    <w:rsid w:val="006213BC"/>
    <w:rsid w:val="00621438"/>
    <w:rsid w:val="00621448"/>
    <w:rsid w:val="00621557"/>
    <w:rsid w:val="006215B5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06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169"/>
    <w:rsid w:val="00633560"/>
    <w:rsid w:val="00633620"/>
    <w:rsid w:val="00633718"/>
    <w:rsid w:val="00633745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FBD"/>
    <w:rsid w:val="00641756"/>
    <w:rsid w:val="0064189E"/>
    <w:rsid w:val="00642398"/>
    <w:rsid w:val="0064264A"/>
    <w:rsid w:val="00642726"/>
    <w:rsid w:val="00642B30"/>
    <w:rsid w:val="0064316A"/>
    <w:rsid w:val="00643D1B"/>
    <w:rsid w:val="00644009"/>
    <w:rsid w:val="006449AC"/>
    <w:rsid w:val="00644D0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384"/>
    <w:rsid w:val="00653DA8"/>
    <w:rsid w:val="00654253"/>
    <w:rsid w:val="006544C2"/>
    <w:rsid w:val="0065452D"/>
    <w:rsid w:val="0065491B"/>
    <w:rsid w:val="00654A7C"/>
    <w:rsid w:val="00654D41"/>
    <w:rsid w:val="00655808"/>
    <w:rsid w:val="00655838"/>
    <w:rsid w:val="00655E37"/>
    <w:rsid w:val="00656015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2F93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264"/>
    <w:rsid w:val="0068293F"/>
    <w:rsid w:val="00682F28"/>
    <w:rsid w:val="006830CB"/>
    <w:rsid w:val="00683706"/>
    <w:rsid w:val="006837E4"/>
    <w:rsid w:val="00683B10"/>
    <w:rsid w:val="00684073"/>
    <w:rsid w:val="00684423"/>
    <w:rsid w:val="00684654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BAD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2081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65"/>
    <w:rsid w:val="006A65FB"/>
    <w:rsid w:val="006A671F"/>
    <w:rsid w:val="006A6FA1"/>
    <w:rsid w:val="006A7018"/>
    <w:rsid w:val="006A71C0"/>
    <w:rsid w:val="006A726A"/>
    <w:rsid w:val="006A785F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0E06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054"/>
    <w:rsid w:val="006B4116"/>
    <w:rsid w:val="006B581F"/>
    <w:rsid w:val="006B58E2"/>
    <w:rsid w:val="006B5A48"/>
    <w:rsid w:val="006B5A6E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57E"/>
    <w:rsid w:val="006C1872"/>
    <w:rsid w:val="006C1A04"/>
    <w:rsid w:val="006C1B78"/>
    <w:rsid w:val="006C2104"/>
    <w:rsid w:val="006C23CD"/>
    <w:rsid w:val="006C2A07"/>
    <w:rsid w:val="006C2C0A"/>
    <w:rsid w:val="006C3321"/>
    <w:rsid w:val="006C394C"/>
    <w:rsid w:val="006C3F81"/>
    <w:rsid w:val="006C42CA"/>
    <w:rsid w:val="006C43E3"/>
    <w:rsid w:val="006C4523"/>
    <w:rsid w:val="006C4D76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73B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3A6"/>
    <w:rsid w:val="006D4F86"/>
    <w:rsid w:val="006D4FB8"/>
    <w:rsid w:val="006D509F"/>
    <w:rsid w:val="006D527F"/>
    <w:rsid w:val="006D5309"/>
    <w:rsid w:val="006D55B2"/>
    <w:rsid w:val="006D561A"/>
    <w:rsid w:val="006D5DB0"/>
    <w:rsid w:val="006D5DDA"/>
    <w:rsid w:val="006D5DE0"/>
    <w:rsid w:val="006D5E6D"/>
    <w:rsid w:val="006D6184"/>
    <w:rsid w:val="006D62AC"/>
    <w:rsid w:val="006D6332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DDA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4C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3E2C"/>
    <w:rsid w:val="006F407F"/>
    <w:rsid w:val="006F420A"/>
    <w:rsid w:val="006F4294"/>
    <w:rsid w:val="006F4296"/>
    <w:rsid w:val="006F48E2"/>
    <w:rsid w:val="006F4B20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1D4"/>
    <w:rsid w:val="00704E2E"/>
    <w:rsid w:val="00704E38"/>
    <w:rsid w:val="00704EE7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AB4"/>
    <w:rsid w:val="007108A4"/>
    <w:rsid w:val="00710B2E"/>
    <w:rsid w:val="00710CBA"/>
    <w:rsid w:val="00710E46"/>
    <w:rsid w:val="00711ABD"/>
    <w:rsid w:val="00711CAC"/>
    <w:rsid w:val="0071274C"/>
    <w:rsid w:val="00712E88"/>
    <w:rsid w:val="00713184"/>
    <w:rsid w:val="00714778"/>
    <w:rsid w:val="00714C40"/>
    <w:rsid w:val="00714D93"/>
    <w:rsid w:val="00715964"/>
    <w:rsid w:val="00716DCA"/>
    <w:rsid w:val="00717183"/>
    <w:rsid w:val="0071757F"/>
    <w:rsid w:val="00717803"/>
    <w:rsid w:val="00717E27"/>
    <w:rsid w:val="0072014C"/>
    <w:rsid w:val="00720547"/>
    <w:rsid w:val="00721877"/>
    <w:rsid w:val="00721D07"/>
    <w:rsid w:val="00723B05"/>
    <w:rsid w:val="00723B80"/>
    <w:rsid w:val="00723CD9"/>
    <w:rsid w:val="00723F2E"/>
    <w:rsid w:val="007251CA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2FA9"/>
    <w:rsid w:val="00733181"/>
    <w:rsid w:val="007336B5"/>
    <w:rsid w:val="00733AEB"/>
    <w:rsid w:val="00734293"/>
    <w:rsid w:val="00734DEE"/>
    <w:rsid w:val="00735810"/>
    <w:rsid w:val="00735C33"/>
    <w:rsid w:val="0073618B"/>
    <w:rsid w:val="00736769"/>
    <w:rsid w:val="0073680E"/>
    <w:rsid w:val="00736BCB"/>
    <w:rsid w:val="00736FD9"/>
    <w:rsid w:val="007371ED"/>
    <w:rsid w:val="00737BCF"/>
    <w:rsid w:val="00737D8B"/>
    <w:rsid w:val="00740312"/>
    <w:rsid w:val="00740410"/>
    <w:rsid w:val="00740678"/>
    <w:rsid w:val="0074076C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97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094A"/>
    <w:rsid w:val="00750E58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375"/>
    <w:rsid w:val="00754A2C"/>
    <w:rsid w:val="00754AE1"/>
    <w:rsid w:val="00755236"/>
    <w:rsid w:val="00755266"/>
    <w:rsid w:val="007555FB"/>
    <w:rsid w:val="00755658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042"/>
    <w:rsid w:val="007614C5"/>
    <w:rsid w:val="0076177F"/>
    <w:rsid w:val="00761BAE"/>
    <w:rsid w:val="00761F7F"/>
    <w:rsid w:val="00762050"/>
    <w:rsid w:val="00762081"/>
    <w:rsid w:val="00762A86"/>
    <w:rsid w:val="00762B64"/>
    <w:rsid w:val="00762D86"/>
    <w:rsid w:val="00762E0D"/>
    <w:rsid w:val="00762EE0"/>
    <w:rsid w:val="007631E0"/>
    <w:rsid w:val="007636A1"/>
    <w:rsid w:val="00763E4A"/>
    <w:rsid w:val="0076436C"/>
    <w:rsid w:val="007648B9"/>
    <w:rsid w:val="00764A96"/>
    <w:rsid w:val="00765721"/>
    <w:rsid w:val="00765830"/>
    <w:rsid w:val="007659DC"/>
    <w:rsid w:val="00765E5C"/>
    <w:rsid w:val="00766619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36E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150D"/>
    <w:rsid w:val="00782114"/>
    <w:rsid w:val="0078283B"/>
    <w:rsid w:val="00782CC1"/>
    <w:rsid w:val="00782DD5"/>
    <w:rsid w:val="00782F94"/>
    <w:rsid w:val="007831C1"/>
    <w:rsid w:val="0078337E"/>
    <w:rsid w:val="00783D0C"/>
    <w:rsid w:val="00783F52"/>
    <w:rsid w:val="007847EF"/>
    <w:rsid w:val="00784962"/>
    <w:rsid w:val="00784BF5"/>
    <w:rsid w:val="007851BE"/>
    <w:rsid w:val="00785511"/>
    <w:rsid w:val="00785567"/>
    <w:rsid w:val="0078577B"/>
    <w:rsid w:val="007858F9"/>
    <w:rsid w:val="00785AE8"/>
    <w:rsid w:val="00785D33"/>
    <w:rsid w:val="00786132"/>
    <w:rsid w:val="007863C3"/>
    <w:rsid w:val="00786858"/>
    <w:rsid w:val="00786F09"/>
    <w:rsid w:val="00786FD4"/>
    <w:rsid w:val="00787278"/>
    <w:rsid w:val="007876CA"/>
    <w:rsid w:val="007877A1"/>
    <w:rsid w:val="0079008D"/>
    <w:rsid w:val="007901A3"/>
    <w:rsid w:val="00790593"/>
    <w:rsid w:val="00790F57"/>
    <w:rsid w:val="0079121A"/>
    <w:rsid w:val="00791E44"/>
    <w:rsid w:val="00791ED6"/>
    <w:rsid w:val="00792265"/>
    <w:rsid w:val="007925D4"/>
    <w:rsid w:val="00792879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DC1"/>
    <w:rsid w:val="007A0F8E"/>
    <w:rsid w:val="007A14ED"/>
    <w:rsid w:val="007A1D8A"/>
    <w:rsid w:val="007A1F50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59EA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C67"/>
    <w:rsid w:val="007B2D81"/>
    <w:rsid w:val="007B316B"/>
    <w:rsid w:val="007B3241"/>
    <w:rsid w:val="007B32E0"/>
    <w:rsid w:val="007B3883"/>
    <w:rsid w:val="007B3D38"/>
    <w:rsid w:val="007B3E54"/>
    <w:rsid w:val="007B43E9"/>
    <w:rsid w:val="007B458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004"/>
    <w:rsid w:val="007C39DC"/>
    <w:rsid w:val="007C3B34"/>
    <w:rsid w:val="007C3CBA"/>
    <w:rsid w:val="007C3CC3"/>
    <w:rsid w:val="007C46C1"/>
    <w:rsid w:val="007C49A9"/>
    <w:rsid w:val="007C4CFF"/>
    <w:rsid w:val="007C505F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3F"/>
    <w:rsid w:val="007C7F68"/>
    <w:rsid w:val="007D019A"/>
    <w:rsid w:val="007D0BC5"/>
    <w:rsid w:val="007D0E1D"/>
    <w:rsid w:val="007D128C"/>
    <w:rsid w:val="007D159E"/>
    <w:rsid w:val="007D1793"/>
    <w:rsid w:val="007D192A"/>
    <w:rsid w:val="007D1B95"/>
    <w:rsid w:val="007D27D8"/>
    <w:rsid w:val="007D2F2D"/>
    <w:rsid w:val="007D307C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75C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664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2FA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16F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44D"/>
    <w:rsid w:val="008375F6"/>
    <w:rsid w:val="00837870"/>
    <w:rsid w:val="008379C7"/>
    <w:rsid w:val="00837E4B"/>
    <w:rsid w:val="008403E0"/>
    <w:rsid w:val="008412D8"/>
    <w:rsid w:val="0084132D"/>
    <w:rsid w:val="0084154C"/>
    <w:rsid w:val="0084190E"/>
    <w:rsid w:val="00841BF0"/>
    <w:rsid w:val="00842323"/>
    <w:rsid w:val="00842C02"/>
    <w:rsid w:val="00843276"/>
    <w:rsid w:val="0084349C"/>
    <w:rsid w:val="00843922"/>
    <w:rsid w:val="0084424C"/>
    <w:rsid w:val="00844425"/>
    <w:rsid w:val="0084487D"/>
    <w:rsid w:val="00845295"/>
    <w:rsid w:val="00845A18"/>
    <w:rsid w:val="008461DC"/>
    <w:rsid w:val="00846255"/>
    <w:rsid w:val="00846583"/>
    <w:rsid w:val="00846836"/>
    <w:rsid w:val="00846B89"/>
    <w:rsid w:val="00847581"/>
    <w:rsid w:val="008477B9"/>
    <w:rsid w:val="00847840"/>
    <w:rsid w:val="00847989"/>
    <w:rsid w:val="008479C7"/>
    <w:rsid w:val="00847B49"/>
    <w:rsid w:val="00847F6E"/>
    <w:rsid w:val="00850027"/>
    <w:rsid w:val="00850451"/>
    <w:rsid w:val="008514A4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5EED"/>
    <w:rsid w:val="00856042"/>
    <w:rsid w:val="00856058"/>
    <w:rsid w:val="0085646A"/>
    <w:rsid w:val="0085661C"/>
    <w:rsid w:val="00856710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394"/>
    <w:rsid w:val="008656F0"/>
    <w:rsid w:val="0086589F"/>
    <w:rsid w:val="00865EDE"/>
    <w:rsid w:val="00865F34"/>
    <w:rsid w:val="00866A1E"/>
    <w:rsid w:val="00866B49"/>
    <w:rsid w:val="00866B53"/>
    <w:rsid w:val="00866F45"/>
    <w:rsid w:val="00867105"/>
    <w:rsid w:val="00867556"/>
    <w:rsid w:val="008675A9"/>
    <w:rsid w:val="00867A41"/>
    <w:rsid w:val="00867F3F"/>
    <w:rsid w:val="008715F0"/>
    <w:rsid w:val="008718C6"/>
    <w:rsid w:val="0087245F"/>
    <w:rsid w:val="00872E2C"/>
    <w:rsid w:val="008734DE"/>
    <w:rsid w:val="00873529"/>
    <w:rsid w:val="00873736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52F"/>
    <w:rsid w:val="00876A71"/>
    <w:rsid w:val="00877093"/>
    <w:rsid w:val="008774CA"/>
    <w:rsid w:val="00877534"/>
    <w:rsid w:val="008777FB"/>
    <w:rsid w:val="00877825"/>
    <w:rsid w:val="00877923"/>
    <w:rsid w:val="0088018B"/>
    <w:rsid w:val="008804CF"/>
    <w:rsid w:val="00880A9B"/>
    <w:rsid w:val="008810B2"/>
    <w:rsid w:val="008810FA"/>
    <w:rsid w:val="008816FB"/>
    <w:rsid w:val="008817F4"/>
    <w:rsid w:val="00881801"/>
    <w:rsid w:val="00881BB9"/>
    <w:rsid w:val="008822D1"/>
    <w:rsid w:val="0088243C"/>
    <w:rsid w:val="00882747"/>
    <w:rsid w:val="00883638"/>
    <w:rsid w:val="00883E47"/>
    <w:rsid w:val="0088436D"/>
    <w:rsid w:val="00884A5F"/>
    <w:rsid w:val="00884C67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69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403"/>
    <w:rsid w:val="00897DF2"/>
    <w:rsid w:val="008A058B"/>
    <w:rsid w:val="008A06E8"/>
    <w:rsid w:val="008A0ECD"/>
    <w:rsid w:val="008A0F7C"/>
    <w:rsid w:val="008A0FB2"/>
    <w:rsid w:val="008A15E5"/>
    <w:rsid w:val="008A168D"/>
    <w:rsid w:val="008A199C"/>
    <w:rsid w:val="008A1EC9"/>
    <w:rsid w:val="008A229B"/>
    <w:rsid w:val="008A2382"/>
    <w:rsid w:val="008A282B"/>
    <w:rsid w:val="008A2E03"/>
    <w:rsid w:val="008A3389"/>
    <w:rsid w:val="008A3C03"/>
    <w:rsid w:val="008A42DB"/>
    <w:rsid w:val="008A4355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143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762"/>
    <w:rsid w:val="008C082A"/>
    <w:rsid w:val="008C0F5D"/>
    <w:rsid w:val="008C1071"/>
    <w:rsid w:val="008C13DB"/>
    <w:rsid w:val="008C18A1"/>
    <w:rsid w:val="008C1D2D"/>
    <w:rsid w:val="008C21A2"/>
    <w:rsid w:val="008C2C7D"/>
    <w:rsid w:val="008C3235"/>
    <w:rsid w:val="008C32EF"/>
    <w:rsid w:val="008C36A7"/>
    <w:rsid w:val="008C3701"/>
    <w:rsid w:val="008C399B"/>
    <w:rsid w:val="008C3B26"/>
    <w:rsid w:val="008C3E96"/>
    <w:rsid w:val="008C4E43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C22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40A"/>
    <w:rsid w:val="008E28B9"/>
    <w:rsid w:val="008E28EB"/>
    <w:rsid w:val="008E29B2"/>
    <w:rsid w:val="008E3246"/>
    <w:rsid w:val="008E36AF"/>
    <w:rsid w:val="008E36FB"/>
    <w:rsid w:val="008E3B4A"/>
    <w:rsid w:val="008E3CBF"/>
    <w:rsid w:val="008E3DEC"/>
    <w:rsid w:val="008E3E4F"/>
    <w:rsid w:val="008E3FCC"/>
    <w:rsid w:val="008E40A0"/>
    <w:rsid w:val="008E4932"/>
    <w:rsid w:val="008E499E"/>
    <w:rsid w:val="008E4C81"/>
    <w:rsid w:val="008E4C86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9F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6AB"/>
    <w:rsid w:val="009018B9"/>
    <w:rsid w:val="00901C3B"/>
    <w:rsid w:val="00901D57"/>
    <w:rsid w:val="0090211E"/>
    <w:rsid w:val="00902831"/>
    <w:rsid w:val="00902B4D"/>
    <w:rsid w:val="00902D62"/>
    <w:rsid w:val="0090364A"/>
    <w:rsid w:val="00903B26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4EA"/>
    <w:rsid w:val="00913690"/>
    <w:rsid w:val="0091410D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983"/>
    <w:rsid w:val="00922D8F"/>
    <w:rsid w:val="00923306"/>
    <w:rsid w:val="00923D22"/>
    <w:rsid w:val="00923DA6"/>
    <w:rsid w:val="00923EAC"/>
    <w:rsid w:val="009240D5"/>
    <w:rsid w:val="00924477"/>
    <w:rsid w:val="009248D1"/>
    <w:rsid w:val="00925952"/>
    <w:rsid w:val="00925BD7"/>
    <w:rsid w:val="00925C9D"/>
    <w:rsid w:val="00925E14"/>
    <w:rsid w:val="00925EE7"/>
    <w:rsid w:val="00926335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255"/>
    <w:rsid w:val="009443B8"/>
    <w:rsid w:val="0094440B"/>
    <w:rsid w:val="009444C4"/>
    <w:rsid w:val="00944791"/>
    <w:rsid w:val="00944CB8"/>
    <w:rsid w:val="00944CCC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D58"/>
    <w:rsid w:val="00950E1B"/>
    <w:rsid w:val="00951113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5453"/>
    <w:rsid w:val="009563FF"/>
    <w:rsid w:val="009564D2"/>
    <w:rsid w:val="00956D09"/>
    <w:rsid w:val="009573AD"/>
    <w:rsid w:val="0095748E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5AF"/>
    <w:rsid w:val="009618DB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544"/>
    <w:rsid w:val="0096596E"/>
    <w:rsid w:val="00965B91"/>
    <w:rsid w:val="009661DA"/>
    <w:rsid w:val="009667C8"/>
    <w:rsid w:val="00966B3B"/>
    <w:rsid w:val="00967247"/>
    <w:rsid w:val="00967401"/>
    <w:rsid w:val="00967555"/>
    <w:rsid w:val="009677EA"/>
    <w:rsid w:val="00967A26"/>
    <w:rsid w:val="00967E48"/>
    <w:rsid w:val="00970288"/>
    <w:rsid w:val="0097067F"/>
    <w:rsid w:val="00970A5C"/>
    <w:rsid w:val="00971161"/>
    <w:rsid w:val="009712EC"/>
    <w:rsid w:val="009715B4"/>
    <w:rsid w:val="009715C7"/>
    <w:rsid w:val="009719D2"/>
    <w:rsid w:val="00972352"/>
    <w:rsid w:val="00972935"/>
    <w:rsid w:val="00972AD7"/>
    <w:rsid w:val="00972E95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F1E"/>
    <w:rsid w:val="00977D3A"/>
    <w:rsid w:val="00980692"/>
    <w:rsid w:val="009806B9"/>
    <w:rsid w:val="00980962"/>
    <w:rsid w:val="00980A7F"/>
    <w:rsid w:val="0098109A"/>
    <w:rsid w:val="009811B0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A35"/>
    <w:rsid w:val="00992BD3"/>
    <w:rsid w:val="0099307D"/>
    <w:rsid w:val="0099309B"/>
    <w:rsid w:val="00993121"/>
    <w:rsid w:val="009931A4"/>
    <w:rsid w:val="009934E6"/>
    <w:rsid w:val="0099382E"/>
    <w:rsid w:val="00993E8B"/>
    <w:rsid w:val="00994150"/>
    <w:rsid w:val="009941B3"/>
    <w:rsid w:val="009945FD"/>
    <w:rsid w:val="00994669"/>
    <w:rsid w:val="00994714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566D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313"/>
    <w:rsid w:val="009B04C3"/>
    <w:rsid w:val="009B0C7B"/>
    <w:rsid w:val="009B13EA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C4B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7"/>
    <w:rsid w:val="009D3F0E"/>
    <w:rsid w:val="009D4032"/>
    <w:rsid w:val="009D45EE"/>
    <w:rsid w:val="009D4DDA"/>
    <w:rsid w:val="009D531B"/>
    <w:rsid w:val="009D5D31"/>
    <w:rsid w:val="009D5F3C"/>
    <w:rsid w:val="009D60C0"/>
    <w:rsid w:val="009D61D6"/>
    <w:rsid w:val="009D635B"/>
    <w:rsid w:val="009D63B7"/>
    <w:rsid w:val="009D687E"/>
    <w:rsid w:val="009D69C7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328"/>
    <w:rsid w:val="009E14EC"/>
    <w:rsid w:val="009E184D"/>
    <w:rsid w:val="009E1B94"/>
    <w:rsid w:val="009E1EE7"/>
    <w:rsid w:val="009E1F9D"/>
    <w:rsid w:val="009E2007"/>
    <w:rsid w:val="009E2203"/>
    <w:rsid w:val="009E220B"/>
    <w:rsid w:val="009E2BC5"/>
    <w:rsid w:val="009E3018"/>
    <w:rsid w:val="009E3317"/>
    <w:rsid w:val="009E3661"/>
    <w:rsid w:val="009E3982"/>
    <w:rsid w:val="009E39E5"/>
    <w:rsid w:val="009E3A43"/>
    <w:rsid w:val="009E3A5A"/>
    <w:rsid w:val="009E3DC4"/>
    <w:rsid w:val="009E4BFB"/>
    <w:rsid w:val="009E55E3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EB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5D68"/>
    <w:rsid w:val="009F6503"/>
    <w:rsid w:val="009F65FF"/>
    <w:rsid w:val="009F6658"/>
    <w:rsid w:val="009F6B20"/>
    <w:rsid w:val="009F6C2C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269E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731"/>
    <w:rsid w:val="00A15BC1"/>
    <w:rsid w:val="00A15C23"/>
    <w:rsid w:val="00A15D9A"/>
    <w:rsid w:val="00A15FE2"/>
    <w:rsid w:val="00A17155"/>
    <w:rsid w:val="00A1770B"/>
    <w:rsid w:val="00A178E5"/>
    <w:rsid w:val="00A17B86"/>
    <w:rsid w:val="00A17FBD"/>
    <w:rsid w:val="00A20087"/>
    <w:rsid w:val="00A201C3"/>
    <w:rsid w:val="00A20539"/>
    <w:rsid w:val="00A20806"/>
    <w:rsid w:val="00A20AF2"/>
    <w:rsid w:val="00A20C0A"/>
    <w:rsid w:val="00A20E63"/>
    <w:rsid w:val="00A20FB6"/>
    <w:rsid w:val="00A22171"/>
    <w:rsid w:val="00A22203"/>
    <w:rsid w:val="00A224F9"/>
    <w:rsid w:val="00A225F4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4CC5"/>
    <w:rsid w:val="00A25BA4"/>
    <w:rsid w:val="00A25D9B"/>
    <w:rsid w:val="00A262B1"/>
    <w:rsid w:val="00A2670D"/>
    <w:rsid w:val="00A26AA7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0F9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3F9"/>
    <w:rsid w:val="00A40F3C"/>
    <w:rsid w:val="00A41291"/>
    <w:rsid w:val="00A41417"/>
    <w:rsid w:val="00A414F0"/>
    <w:rsid w:val="00A41BA4"/>
    <w:rsid w:val="00A41E37"/>
    <w:rsid w:val="00A41F8A"/>
    <w:rsid w:val="00A42063"/>
    <w:rsid w:val="00A422C5"/>
    <w:rsid w:val="00A42667"/>
    <w:rsid w:val="00A426BC"/>
    <w:rsid w:val="00A426D8"/>
    <w:rsid w:val="00A42A06"/>
    <w:rsid w:val="00A43858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1F9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C97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4540"/>
    <w:rsid w:val="00A551C0"/>
    <w:rsid w:val="00A558DD"/>
    <w:rsid w:val="00A5628B"/>
    <w:rsid w:val="00A56832"/>
    <w:rsid w:val="00A56ABF"/>
    <w:rsid w:val="00A56D0C"/>
    <w:rsid w:val="00A5710A"/>
    <w:rsid w:val="00A5712A"/>
    <w:rsid w:val="00A571EA"/>
    <w:rsid w:val="00A5727E"/>
    <w:rsid w:val="00A576EE"/>
    <w:rsid w:val="00A5794A"/>
    <w:rsid w:val="00A57A16"/>
    <w:rsid w:val="00A57DD6"/>
    <w:rsid w:val="00A604BD"/>
    <w:rsid w:val="00A6057F"/>
    <w:rsid w:val="00A605D9"/>
    <w:rsid w:val="00A608BB"/>
    <w:rsid w:val="00A6136B"/>
    <w:rsid w:val="00A6174D"/>
    <w:rsid w:val="00A620F9"/>
    <w:rsid w:val="00A627E7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5E89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6C9"/>
    <w:rsid w:val="00A72F85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4A64"/>
    <w:rsid w:val="00A74C9D"/>
    <w:rsid w:val="00A74D89"/>
    <w:rsid w:val="00A75C42"/>
    <w:rsid w:val="00A75D95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9A8"/>
    <w:rsid w:val="00A82C62"/>
    <w:rsid w:val="00A82FED"/>
    <w:rsid w:val="00A8331B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1A35"/>
    <w:rsid w:val="00A91A91"/>
    <w:rsid w:val="00A91EEE"/>
    <w:rsid w:val="00A91F60"/>
    <w:rsid w:val="00A920DD"/>
    <w:rsid w:val="00A922A6"/>
    <w:rsid w:val="00A923F9"/>
    <w:rsid w:val="00A9274B"/>
    <w:rsid w:val="00A92803"/>
    <w:rsid w:val="00A92862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5F5"/>
    <w:rsid w:val="00A96CF1"/>
    <w:rsid w:val="00A96D12"/>
    <w:rsid w:val="00A9768A"/>
    <w:rsid w:val="00A97777"/>
    <w:rsid w:val="00A97A04"/>
    <w:rsid w:val="00AA0727"/>
    <w:rsid w:val="00AA0878"/>
    <w:rsid w:val="00AA0E26"/>
    <w:rsid w:val="00AA168B"/>
    <w:rsid w:val="00AA1CF7"/>
    <w:rsid w:val="00AA2E79"/>
    <w:rsid w:val="00AA2ED1"/>
    <w:rsid w:val="00AA31EF"/>
    <w:rsid w:val="00AA3576"/>
    <w:rsid w:val="00AA3BB0"/>
    <w:rsid w:val="00AA3C02"/>
    <w:rsid w:val="00AA3D2E"/>
    <w:rsid w:val="00AA41A6"/>
    <w:rsid w:val="00AA47DF"/>
    <w:rsid w:val="00AA4957"/>
    <w:rsid w:val="00AA4F00"/>
    <w:rsid w:val="00AA5537"/>
    <w:rsid w:val="00AA5685"/>
    <w:rsid w:val="00AA5D9D"/>
    <w:rsid w:val="00AA5DAB"/>
    <w:rsid w:val="00AA690D"/>
    <w:rsid w:val="00AA6C7E"/>
    <w:rsid w:val="00AA6E32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696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2FB"/>
    <w:rsid w:val="00AB6651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51F"/>
    <w:rsid w:val="00AC2B25"/>
    <w:rsid w:val="00AC2F2C"/>
    <w:rsid w:val="00AC307C"/>
    <w:rsid w:val="00AC31C4"/>
    <w:rsid w:val="00AC3C8A"/>
    <w:rsid w:val="00AC3EC1"/>
    <w:rsid w:val="00AC4398"/>
    <w:rsid w:val="00AC43D9"/>
    <w:rsid w:val="00AC443A"/>
    <w:rsid w:val="00AC4AD9"/>
    <w:rsid w:val="00AC4ADE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2D8C"/>
    <w:rsid w:val="00AD307B"/>
    <w:rsid w:val="00AD33E4"/>
    <w:rsid w:val="00AD52C6"/>
    <w:rsid w:val="00AD5552"/>
    <w:rsid w:val="00AD55AC"/>
    <w:rsid w:val="00AD562D"/>
    <w:rsid w:val="00AD5751"/>
    <w:rsid w:val="00AD5917"/>
    <w:rsid w:val="00AD597F"/>
    <w:rsid w:val="00AD59B1"/>
    <w:rsid w:val="00AD5C50"/>
    <w:rsid w:val="00AD5FE6"/>
    <w:rsid w:val="00AD613D"/>
    <w:rsid w:val="00AD674D"/>
    <w:rsid w:val="00AD680A"/>
    <w:rsid w:val="00AD6DFD"/>
    <w:rsid w:val="00AD6E42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19D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48A"/>
    <w:rsid w:val="00AE7D06"/>
    <w:rsid w:val="00AE7E8E"/>
    <w:rsid w:val="00AF073F"/>
    <w:rsid w:val="00AF080D"/>
    <w:rsid w:val="00AF0E8B"/>
    <w:rsid w:val="00AF125A"/>
    <w:rsid w:val="00AF19B7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6D5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273"/>
    <w:rsid w:val="00B01417"/>
    <w:rsid w:val="00B017E6"/>
    <w:rsid w:val="00B018F6"/>
    <w:rsid w:val="00B01B10"/>
    <w:rsid w:val="00B01C12"/>
    <w:rsid w:val="00B01E88"/>
    <w:rsid w:val="00B022DD"/>
    <w:rsid w:val="00B023AF"/>
    <w:rsid w:val="00B02BB7"/>
    <w:rsid w:val="00B033D4"/>
    <w:rsid w:val="00B0367C"/>
    <w:rsid w:val="00B03AD6"/>
    <w:rsid w:val="00B04291"/>
    <w:rsid w:val="00B04321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0EF0"/>
    <w:rsid w:val="00B110C9"/>
    <w:rsid w:val="00B1111D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8C6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28F"/>
    <w:rsid w:val="00B356B3"/>
    <w:rsid w:val="00B35C13"/>
    <w:rsid w:val="00B35C28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C18"/>
    <w:rsid w:val="00B4121A"/>
    <w:rsid w:val="00B41986"/>
    <w:rsid w:val="00B41E07"/>
    <w:rsid w:val="00B42735"/>
    <w:rsid w:val="00B43351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A31"/>
    <w:rsid w:val="00B47D69"/>
    <w:rsid w:val="00B50522"/>
    <w:rsid w:val="00B50792"/>
    <w:rsid w:val="00B50FF9"/>
    <w:rsid w:val="00B513F7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C1"/>
    <w:rsid w:val="00B534FC"/>
    <w:rsid w:val="00B53618"/>
    <w:rsid w:val="00B5396B"/>
    <w:rsid w:val="00B53A19"/>
    <w:rsid w:val="00B542E3"/>
    <w:rsid w:val="00B54A1C"/>
    <w:rsid w:val="00B54F0E"/>
    <w:rsid w:val="00B55C48"/>
    <w:rsid w:val="00B55F3C"/>
    <w:rsid w:val="00B5600A"/>
    <w:rsid w:val="00B565EA"/>
    <w:rsid w:val="00B56677"/>
    <w:rsid w:val="00B57CB3"/>
    <w:rsid w:val="00B57E20"/>
    <w:rsid w:val="00B602DA"/>
    <w:rsid w:val="00B6040A"/>
    <w:rsid w:val="00B60427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77A"/>
    <w:rsid w:val="00B6307A"/>
    <w:rsid w:val="00B63174"/>
    <w:rsid w:val="00B63275"/>
    <w:rsid w:val="00B637E9"/>
    <w:rsid w:val="00B63953"/>
    <w:rsid w:val="00B63E59"/>
    <w:rsid w:val="00B641B5"/>
    <w:rsid w:val="00B64748"/>
    <w:rsid w:val="00B65043"/>
    <w:rsid w:val="00B654D6"/>
    <w:rsid w:val="00B65BA7"/>
    <w:rsid w:val="00B65E27"/>
    <w:rsid w:val="00B66098"/>
    <w:rsid w:val="00B6624D"/>
    <w:rsid w:val="00B6647B"/>
    <w:rsid w:val="00B6649A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CCA"/>
    <w:rsid w:val="00B72F34"/>
    <w:rsid w:val="00B737BC"/>
    <w:rsid w:val="00B737FD"/>
    <w:rsid w:val="00B739F1"/>
    <w:rsid w:val="00B73A07"/>
    <w:rsid w:val="00B73BBE"/>
    <w:rsid w:val="00B73FDB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F1D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2F81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145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ACB"/>
    <w:rsid w:val="00B94F63"/>
    <w:rsid w:val="00B95738"/>
    <w:rsid w:val="00B95863"/>
    <w:rsid w:val="00B95A25"/>
    <w:rsid w:val="00B95D5F"/>
    <w:rsid w:val="00B96320"/>
    <w:rsid w:val="00B963E9"/>
    <w:rsid w:val="00B96B2C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30D"/>
    <w:rsid w:val="00BB23D6"/>
    <w:rsid w:val="00BB256A"/>
    <w:rsid w:val="00BB3054"/>
    <w:rsid w:val="00BB30AF"/>
    <w:rsid w:val="00BB3AD6"/>
    <w:rsid w:val="00BB3C2B"/>
    <w:rsid w:val="00BB4085"/>
    <w:rsid w:val="00BB4091"/>
    <w:rsid w:val="00BB430B"/>
    <w:rsid w:val="00BB4663"/>
    <w:rsid w:val="00BB4A5C"/>
    <w:rsid w:val="00BB4AB4"/>
    <w:rsid w:val="00BB4F23"/>
    <w:rsid w:val="00BB5142"/>
    <w:rsid w:val="00BB5149"/>
    <w:rsid w:val="00BB55A9"/>
    <w:rsid w:val="00BB5687"/>
    <w:rsid w:val="00BB5BD5"/>
    <w:rsid w:val="00BB5C50"/>
    <w:rsid w:val="00BB5EBD"/>
    <w:rsid w:val="00BB5FBE"/>
    <w:rsid w:val="00BB60A4"/>
    <w:rsid w:val="00BB6239"/>
    <w:rsid w:val="00BB627B"/>
    <w:rsid w:val="00BB6394"/>
    <w:rsid w:val="00BB6C6F"/>
    <w:rsid w:val="00BB6EB8"/>
    <w:rsid w:val="00BB719B"/>
    <w:rsid w:val="00BB782A"/>
    <w:rsid w:val="00BB7876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905"/>
    <w:rsid w:val="00BC4BB4"/>
    <w:rsid w:val="00BC4C21"/>
    <w:rsid w:val="00BC54E1"/>
    <w:rsid w:val="00BC56BE"/>
    <w:rsid w:val="00BC5DB8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269D"/>
    <w:rsid w:val="00BD37EB"/>
    <w:rsid w:val="00BD3827"/>
    <w:rsid w:val="00BD3ACF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36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1C17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10E"/>
    <w:rsid w:val="00BF4844"/>
    <w:rsid w:val="00BF49EF"/>
    <w:rsid w:val="00BF4ACE"/>
    <w:rsid w:val="00BF4F37"/>
    <w:rsid w:val="00BF50DE"/>
    <w:rsid w:val="00BF5AB9"/>
    <w:rsid w:val="00BF5E81"/>
    <w:rsid w:val="00BF5F61"/>
    <w:rsid w:val="00BF6031"/>
    <w:rsid w:val="00BF69D2"/>
    <w:rsid w:val="00BF7816"/>
    <w:rsid w:val="00BF7A4F"/>
    <w:rsid w:val="00C0107E"/>
    <w:rsid w:val="00C0116C"/>
    <w:rsid w:val="00C0167A"/>
    <w:rsid w:val="00C01F95"/>
    <w:rsid w:val="00C0239B"/>
    <w:rsid w:val="00C0279A"/>
    <w:rsid w:val="00C027A9"/>
    <w:rsid w:val="00C02C6A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703"/>
    <w:rsid w:val="00C068DA"/>
    <w:rsid w:val="00C07252"/>
    <w:rsid w:val="00C07310"/>
    <w:rsid w:val="00C07F2D"/>
    <w:rsid w:val="00C102D6"/>
    <w:rsid w:val="00C10396"/>
    <w:rsid w:val="00C10450"/>
    <w:rsid w:val="00C1048A"/>
    <w:rsid w:val="00C10FBB"/>
    <w:rsid w:val="00C1129B"/>
    <w:rsid w:val="00C11790"/>
    <w:rsid w:val="00C11DF7"/>
    <w:rsid w:val="00C11FDF"/>
    <w:rsid w:val="00C12643"/>
    <w:rsid w:val="00C1331B"/>
    <w:rsid w:val="00C136FC"/>
    <w:rsid w:val="00C1382B"/>
    <w:rsid w:val="00C13C1D"/>
    <w:rsid w:val="00C13F4C"/>
    <w:rsid w:val="00C140AE"/>
    <w:rsid w:val="00C14104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9F0"/>
    <w:rsid w:val="00C20B1F"/>
    <w:rsid w:val="00C20B22"/>
    <w:rsid w:val="00C20FB7"/>
    <w:rsid w:val="00C21D32"/>
    <w:rsid w:val="00C21D67"/>
    <w:rsid w:val="00C21FDF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58B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81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4E3F"/>
    <w:rsid w:val="00C45040"/>
    <w:rsid w:val="00C45927"/>
    <w:rsid w:val="00C45990"/>
    <w:rsid w:val="00C45DD7"/>
    <w:rsid w:val="00C4656C"/>
    <w:rsid w:val="00C46F3F"/>
    <w:rsid w:val="00C47081"/>
    <w:rsid w:val="00C474AD"/>
    <w:rsid w:val="00C47852"/>
    <w:rsid w:val="00C47F36"/>
    <w:rsid w:val="00C50404"/>
    <w:rsid w:val="00C50B12"/>
    <w:rsid w:val="00C513BE"/>
    <w:rsid w:val="00C51413"/>
    <w:rsid w:val="00C52101"/>
    <w:rsid w:val="00C529CA"/>
    <w:rsid w:val="00C52B7E"/>
    <w:rsid w:val="00C52CBA"/>
    <w:rsid w:val="00C52DEB"/>
    <w:rsid w:val="00C53096"/>
    <w:rsid w:val="00C532CF"/>
    <w:rsid w:val="00C5387B"/>
    <w:rsid w:val="00C54909"/>
    <w:rsid w:val="00C54DF3"/>
    <w:rsid w:val="00C55448"/>
    <w:rsid w:val="00C55567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9C9"/>
    <w:rsid w:val="00C63DFE"/>
    <w:rsid w:val="00C63E65"/>
    <w:rsid w:val="00C65478"/>
    <w:rsid w:val="00C660D0"/>
    <w:rsid w:val="00C660F7"/>
    <w:rsid w:val="00C66323"/>
    <w:rsid w:val="00C6644C"/>
    <w:rsid w:val="00C664BB"/>
    <w:rsid w:val="00C66D1B"/>
    <w:rsid w:val="00C66D89"/>
    <w:rsid w:val="00C67207"/>
    <w:rsid w:val="00C6731B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1B5"/>
    <w:rsid w:val="00C71564"/>
    <w:rsid w:val="00C71E57"/>
    <w:rsid w:val="00C71F19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1C65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3F0"/>
    <w:rsid w:val="00CA36E5"/>
    <w:rsid w:val="00CA37F6"/>
    <w:rsid w:val="00CA3A1A"/>
    <w:rsid w:val="00CA3E28"/>
    <w:rsid w:val="00CA4059"/>
    <w:rsid w:val="00CA4202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0BB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64E5"/>
    <w:rsid w:val="00CB6EA9"/>
    <w:rsid w:val="00CB731C"/>
    <w:rsid w:val="00CB7322"/>
    <w:rsid w:val="00CB737F"/>
    <w:rsid w:val="00CB7B9F"/>
    <w:rsid w:val="00CB7C18"/>
    <w:rsid w:val="00CC00B7"/>
    <w:rsid w:val="00CC054E"/>
    <w:rsid w:val="00CC0672"/>
    <w:rsid w:val="00CC0BDA"/>
    <w:rsid w:val="00CC182A"/>
    <w:rsid w:val="00CC2253"/>
    <w:rsid w:val="00CC256B"/>
    <w:rsid w:val="00CC2D89"/>
    <w:rsid w:val="00CC2FDB"/>
    <w:rsid w:val="00CC347E"/>
    <w:rsid w:val="00CC3B95"/>
    <w:rsid w:val="00CC3BA4"/>
    <w:rsid w:val="00CC40EA"/>
    <w:rsid w:val="00CC4179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AC5"/>
    <w:rsid w:val="00CD2B68"/>
    <w:rsid w:val="00CD2BA5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4C84"/>
    <w:rsid w:val="00CD50DA"/>
    <w:rsid w:val="00CD55C9"/>
    <w:rsid w:val="00CD58E5"/>
    <w:rsid w:val="00CD5C5A"/>
    <w:rsid w:val="00CD5E92"/>
    <w:rsid w:val="00CD6B3A"/>
    <w:rsid w:val="00CD6D9C"/>
    <w:rsid w:val="00CD6DC8"/>
    <w:rsid w:val="00CD7592"/>
    <w:rsid w:val="00CD79A3"/>
    <w:rsid w:val="00CD7D3F"/>
    <w:rsid w:val="00CD7DB4"/>
    <w:rsid w:val="00CD7E48"/>
    <w:rsid w:val="00CD7F18"/>
    <w:rsid w:val="00CE040E"/>
    <w:rsid w:val="00CE04B0"/>
    <w:rsid w:val="00CE05D2"/>
    <w:rsid w:val="00CE0D01"/>
    <w:rsid w:val="00CE1059"/>
    <w:rsid w:val="00CE11B1"/>
    <w:rsid w:val="00CE1AFA"/>
    <w:rsid w:val="00CE1C8A"/>
    <w:rsid w:val="00CE1D4E"/>
    <w:rsid w:val="00CE1D93"/>
    <w:rsid w:val="00CE1E89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0593"/>
    <w:rsid w:val="00D017A4"/>
    <w:rsid w:val="00D02010"/>
    <w:rsid w:val="00D0218E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2E7B"/>
    <w:rsid w:val="00D13006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577"/>
    <w:rsid w:val="00D177C4"/>
    <w:rsid w:val="00D17893"/>
    <w:rsid w:val="00D17A7E"/>
    <w:rsid w:val="00D17A80"/>
    <w:rsid w:val="00D17DCE"/>
    <w:rsid w:val="00D17F4F"/>
    <w:rsid w:val="00D20198"/>
    <w:rsid w:val="00D20502"/>
    <w:rsid w:val="00D207B7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68A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1D6"/>
    <w:rsid w:val="00D3042B"/>
    <w:rsid w:val="00D30561"/>
    <w:rsid w:val="00D306CC"/>
    <w:rsid w:val="00D308BA"/>
    <w:rsid w:val="00D30C4D"/>
    <w:rsid w:val="00D30DEB"/>
    <w:rsid w:val="00D30F94"/>
    <w:rsid w:val="00D3115B"/>
    <w:rsid w:val="00D31DF5"/>
    <w:rsid w:val="00D327C3"/>
    <w:rsid w:val="00D32901"/>
    <w:rsid w:val="00D32B56"/>
    <w:rsid w:val="00D339AA"/>
    <w:rsid w:val="00D33DD1"/>
    <w:rsid w:val="00D33F97"/>
    <w:rsid w:val="00D33FF3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3D4"/>
    <w:rsid w:val="00D5572A"/>
    <w:rsid w:val="00D55775"/>
    <w:rsid w:val="00D5593A"/>
    <w:rsid w:val="00D55D3F"/>
    <w:rsid w:val="00D55D7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197"/>
    <w:rsid w:val="00D62564"/>
    <w:rsid w:val="00D62735"/>
    <w:rsid w:val="00D63003"/>
    <w:rsid w:val="00D63041"/>
    <w:rsid w:val="00D6346A"/>
    <w:rsid w:val="00D644D1"/>
    <w:rsid w:val="00D64A52"/>
    <w:rsid w:val="00D6506A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99"/>
    <w:rsid w:val="00D748F5"/>
    <w:rsid w:val="00D74F7A"/>
    <w:rsid w:val="00D75199"/>
    <w:rsid w:val="00D7536D"/>
    <w:rsid w:val="00D75474"/>
    <w:rsid w:val="00D75B32"/>
    <w:rsid w:val="00D75D13"/>
    <w:rsid w:val="00D76ADF"/>
    <w:rsid w:val="00D77086"/>
    <w:rsid w:val="00D777BC"/>
    <w:rsid w:val="00D77B50"/>
    <w:rsid w:val="00D77BEA"/>
    <w:rsid w:val="00D809A3"/>
    <w:rsid w:val="00D80B92"/>
    <w:rsid w:val="00D80CDB"/>
    <w:rsid w:val="00D81298"/>
    <w:rsid w:val="00D818A2"/>
    <w:rsid w:val="00D81928"/>
    <w:rsid w:val="00D819A4"/>
    <w:rsid w:val="00D81CA7"/>
    <w:rsid w:val="00D81D55"/>
    <w:rsid w:val="00D82B09"/>
    <w:rsid w:val="00D82C8B"/>
    <w:rsid w:val="00D82D03"/>
    <w:rsid w:val="00D82F98"/>
    <w:rsid w:val="00D83934"/>
    <w:rsid w:val="00D8395B"/>
    <w:rsid w:val="00D842ED"/>
    <w:rsid w:val="00D84697"/>
    <w:rsid w:val="00D84699"/>
    <w:rsid w:val="00D84C6B"/>
    <w:rsid w:val="00D851F2"/>
    <w:rsid w:val="00D85BD6"/>
    <w:rsid w:val="00D86255"/>
    <w:rsid w:val="00D862E4"/>
    <w:rsid w:val="00D863D4"/>
    <w:rsid w:val="00D8679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75A"/>
    <w:rsid w:val="00D919CF"/>
    <w:rsid w:val="00D91A16"/>
    <w:rsid w:val="00D92752"/>
    <w:rsid w:val="00D92CB7"/>
    <w:rsid w:val="00D933ED"/>
    <w:rsid w:val="00D9551A"/>
    <w:rsid w:val="00D95520"/>
    <w:rsid w:val="00D95554"/>
    <w:rsid w:val="00D963F6"/>
    <w:rsid w:val="00D9661E"/>
    <w:rsid w:val="00D967ED"/>
    <w:rsid w:val="00D96D31"/>
    <w:rsid w:val="00D96DF5"/>
    <w:rsid w:val="00D96EA5"/>
    <w:rsid w:val="00D96ECA"/>
    <w:rsid w:val="00D97075"/>
    <w:rsid w:val="00D97A3A"/>
    <w:rsid w:val="00D97C46"/>
    <w:rsid w:val="00DA005B"/>
    <w:rsid w:val="00DA0A0E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CD6"/>
    <w:rsid w:val="00DA3D13"/>
    <w:rsid w:val="00DA3F73"/>
    <w:rsid w:val="00DA41D6"/>
    <w:rsid w:val="00DA4A68"/>
    <w:rsid w:val="00DA5054"/>
    <w:rsid w:val="00DA6536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3C0B"/>
    <w:rsid w:val="00DB4141"/>
    <w:rsid w:val="00DB4216"/>
    <w:rsid w:val="00DB4952"/>
    <w:rsid w:val="00DB4A4F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0E0F"/>
    <w:rsid w:val="00DC1475"/>
    <w:rsid w:val="00DC1598"/>
    <w:rsid w:val="00DC15E9"/>
    <w:rsid w:val="00DC181E"/>
    <w:rsid w:val="00DC1947"/>
    <w:rsid w:val="00DC20AF"/>
    <w:rsid w:val="00DC21EF"/>
    <w:rsid w:val="00DC297E"/>
    <w:rsid w:val="00DC307C"/>
    <w:rsid w:val="00DC3222"/>
    <w:rsid w:val="00DC3AEE"/>
    <w:rsid w:val="00DC4157"/>
    <w:rsid w:val="00DC4255"/>
    <w:rsid w:val="00DC4747"/>
    <w:rsid w:val="00DC4FB8"/>
    <w:rsid w:val="00DC56E0"/>
    <w:rsid w:val="00DC57C3"/>
    <w:rsid w:val="00DC58BD"/>
    <w:rsid w:val="00DC5B1F"/>
    <w:rsid w:val="00DC6245"/>
    <w:rsid w:val="00DC6308"/>
    <w:rsid w:val="00DC6FE4"/>
    <w:rsid w:val="00DC7D79"/>
    <w:rsid w:val="00DC7E0C"/>
    <w:rsid w:val="00DD0230"/>
    <w:rsid w:val="00DD0AED"/>
    <w:rsid w:val="00DD0AF9"/>
    <w:rsid w:val="00DD0B9A"/>
    <w:rsid w:val="00DD23DA"/>
    <w:rsid w:val="00DD2B1A"/>
    <w:rsid w:val="00DD2D98"/>
    <w:rsid w:val="00DD34C1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43"/>
    <w:rsid w:val="00DD7DF8"/>
    <w:rsid w:val="00DE047F"/>
    <w:rsid w:val="00DE089D"/>
    <w:rsid w:val="00DE0A83"/>
    <w:rsid w:val="00DE1040"/>
    <w:rsid w:val="00DE183D"/>
    <w:rsid w:val="00DE19BA"/>
    <w:rsid w:val="00DE2486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66F3"/>
    <w:rsid w:val="00DE7170"/>
    <w:rsid w:val="00DE7278"/>
    <w:rsid w:val="00DE743D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1E64"/>
    <w:rsid w:val="00DF2061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2"/>
    <w:rsid w:val="00DF7CA7"/>
    <w:rsid w:val="00E00672"/>
    <w:rsid w:val="00E0087B"/>
    <w:rsid w:val="00E00970"/>
    <w:rsid w:val="00E00E7E"/>
    <w:rsid w:val="00E0154B"/>
    <w:rsid w:val="00E01737"/>
    <w:rsid w:val="00E01CAC"/>
    <w:rsid w:val="00E01DE7"/>
    <w:rsid w:val="00E0227D"/>
    <w:rsid w:val="00E022C9"/>
    <w:rsid w:val="00E02797"/>
    <w:rsid w:val="00E027D0"/>
    <w:rsid w:val="00E029FA"/>
    <w:rsid w:val="00E02D0C"/>
    <w:rsid w:val="00E0321E"/>
    <w:rsid w:val="00E032D5"/>
    <w:rsid w:val="00E037F1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50"/>
    <w:rsid w:val="00E10761"/>
    <w:rsid w:val="00E1076D"/>
    <w:rsid w:val="00E109B0"/>
    <w:rsid w:val="00E10F77"/>
    <w:rsid w:val="00E10FCA"/>
    <w:rsid w:val="00E11105"/>
    <w:rsid w:val="00E1182F"/>
    <w:rsid w:val="00E11AA1"/>
    <w:rsid w:val="00E11C97"/>
    <w:rsid w:val="00E11E30"/>
    <w:rsid w:val="00E126CE"/>
    <w:rsid w:val="00E12857"/>
    <w:rsid w:val="00E12AFA"/>
    <w:rsid w:val="00E12D43"/>
    <w:rsid w:val="00E12ECA"/>
    <w:rsid w:val="00E12EE6"/>
    <w:rsid w:val="00E1304C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2F7"/>
    <w:rsid w:val="00E2033C"/>
    <w:rsid w:val="00E216B1"/>
    <w:rsid w:val="00E21976"/>
    <w:rsid w:val="00E21AD5"/>
    <w:rsid w:val="00E21E3B"/>
    <w:rsid w:val="00E232EB"/>
    <w:rsid w:val="00E23832"/>
    <w:rsid w:val="00E239B8"/>
    <w:rsid w:val="00E242A6"/>
    <w:rsid w:val="00E244F8"/>
    <w:rsid w:val="00E24C20"/>
    <w:rsid w:val="00E24DC9"/>
    <w:rsid w:val="00E24F9F"/>
    <w:rsid w:val="00E25063"/>
    <w:rsid w:val="00E250D3"/>
    <w:rsid w:val="00E25B8E"/>
    <w:rsid w:val="00E26861"/>
    <w:rsid w:val="00E2691D"/>
    <w:rsid w:val="00E26A8C"/>
    <w:rsid w:val="00E273B4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B19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3E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7B5"/>
    <w:rsid w:val="00E43EDA"/>
    <w:rsid w:val="00E442BD"/>
    <w:rsid w:val="00E44830"/>
    <w:rsid w:val="00E44A12"/>
    <w:rsid w:val="00E4517E"/>
    <w:rsid w:val="00E451F9"/>
    <w:rsid w:val="00E453BF"/>
    <w:rsid w:val="00E455B4"/>
    <w:rsid w:val="00E459BF"/>
    <w:rsid w:val="00E45B30"/>
    <w:rsid w:val="00E45D26"/>
    <w:rsid w:val="00E460FD"/>
    <w:rsid w:val="00E4616B"/>
    <w:rsid w:val="00E46247"/>
    <w:rsid w:val="00E4647E"/>
    <w:rsid w:val="00E47EDA"/>
    <w:rsid w:val="00E505DC"/>
    <w:rsid w:val="00E50605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4626"/>
    <w:rsid w:val="00E551FB"/>
    <w:rsid w:val="00E552B8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435"/>
    <w:rsid w:val="00E6053B"/>
    <w:rsid w:val="00E60794"/>
    <w:rsid w:val="00E60A27"/>
    <w:rsid w:val="00E60B95"/>
    <w:rsid w:val="00E60D0C"/>
    <w:rsid w:val="00E6155E"/>
    <w:rsid w:val="00E619E4"/>
    <w:rsid w:val="00E61AFB"/>
    <w:rsid w:val="00E62850"/>
    <w:rsid w:val="00E62B32"/>
    <w:rsid w:val="00E63000"/>
    <w:rsid w:val="00E631B9"/>
    <w:rsid w:val="00E638E9"/>
    <w:rsid w:val="00E64373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C86"/>
    <w:rsid w:val="00E67D2C"/>
    <w:rsid w:val="00E67F1E"/>
    <w:rsid w:val="00E704F3"/>
    <w:rsid w:val="00E70551"/>
    <w:rsid w:val="00E706E5"/>
    <w:rsid w:val="00E71093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1E05"/>
    <w:rsid w:val="00E82069"/>
    <w:rsid w:val="00E8212D"/>
    <w:rsid w:val="00E82353"/>
    <w:rsid w:val="00E825A7"/>
    <w:rsid w:val="00E8286C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7EC9"/>
    <w:rsid w:val="00E9080B"/>
    <w:rsid w:val="00E90E96"/>
    <w:rsid w:val="00E91410"/>
    <w:rsid w:val="00E9158A"/>
    <w:rsid w:val="00E91624"/>
    <w:rsid w:val="00E91BEB"/>
    <w:rsid w:val="00E92565"/>
    <w:rsid w:val="00E92718"/>
    <w:rsid w:val="00E9339B"/>
    <w:rsid w:val="00E934DA"/>
    <w:rsid w:val="00E93EE5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97B40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A5E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7F0"/>
    <w:rsid w:val="00EB1807"/>
    <w:rsid w:val="00EB1963"/>
    <w:rsid w:val="00EB1A3A"/>
    <w:rsid w:val="00EB1D7F"/>
    <w:rsid w:val="00EB24DE"/>
    <w:rsid w:val="00EB24E1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0E49"/>
    <w:rsid w:val="00EC142D"/>
    <w:rsid w:val="00EC1499"/>
    <w:rsid w:val="00EC14C9"/>
    <w:rsid w:val="00EC2556"/>
    <w:rsid w:val="00EC2B11"/>
    <w:rsid w:val="00EC2FC7"/>
    <w:rsid w:val="00EC3461"/>
    <w:rsid w:val="00EC34BE"/>
    <w:rsid w:val="00EC3565"/>
    <w:rsid w:val="00EC3833"/>
    <w:rsid w:val="00EC44F9"/>
    <w:rsid w:val="00EC4697"/>
    <w:rsid w:val="00EC4969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79"/>
    <w:rsid w:val="00EC74B3"/>
    <w:rsid w:val="00EC77D1"/>
    <w:rsid w:val="00EC77EF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5859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1EA"/>
    <w:rsid w:val="00EE0B0A"/>
    <w:rsid w:val="00EE0BBF"/>
    <w:rsid w:val="00EE0CD6"/>
    <w:rsid w:val="00EE0D7E"/>
    <w:rsid w:val="00EE0EC5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1B4"/>
    <w:rsid w:val="00EE5289"/>
    <w:rsid w:val="00EE57D4"/>
    <w:rsid w:val="00EE5F8C"/>
    <w:rsid w:val="00EE6BA7"/>
    <w:rsid w:val="00EE7095"/>
    <w:rsid w:val="00EF00B4"/>
    <w:rsid w:val="00EF04F4"/>
    <w:rsid w:val="00EF0C59"/>
    <w:rsid w:val="00EF0DD4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72C1"/>
    <w:rsid w:val="00F00768"/>
    <w:rsid w:val="00F009EC"/>
    <w:rsid w:val="00F00A0D"/>
    <w:rsid w:val="00F0103C"/>
    <w:rsid w:val="00F011F8"/>
    <w:rsid w:val="00F01F38"/>
    <w:rsid w:val="00F02181"/>
    <w:rsid w:val="00F033EA"/>
    <w:rsid w:val="00F03530"/>
    <w:rsid w:val="00F035A1"/>
    <w:rsid w:val="00F035D9"/>
    <w:rsid w:val="00F03959"/>
    <w:rsid w:val="00F03D08"/>
    <w:rsid w:val="00F04BF5"/>
    <w:rsid w:val="00F04C43"/>
    <w:rsid w:val="00F0519C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982"/>
    <w:rsid w:val="00F17E3D"/>
    <w:rsid w:val="00F17FD0"/>
    <w:rsid w:val="00F2050E"/>
    <w:rsid w:val="00F207E0"/>
    <w:rsid w:val="00F21817"/>
    <w:rsid w:val="00F21B11"/>
    <w:rsid w:val="00F22389"/>
    <w:rsid w:val="00F22438"/>
    <w:rsid w:val="00F224A3"/>
    <w:rsid w:val="00F227E6"/>
    <w:rsid w:val="00F228AD"/>
    <w:rsid w:val="00F2293E"/>
    <w:rsid w:val="00F22A3F"/>
    <w:rsid w:val="00F238C9"/>
    <w:rsid w:val="00F239D3"/>
    <w:rsid w:val="00F23B94"/>
    <w:rsid w:val="00F23D52"/>
    <w:rsid w:val="00F23E59"/>
    <w:rsid w:val="00F24B7A"/>
    <w:rsid w:val="00F24ED5"/>
    <w:rsid w:val="00F25AAF"/>
    <w:rsid w:val="00F25DB0"/>
    <w:rsid w:val="00F25E76"/>
    <w:rsid w:val="00F26401"/>
    <w:rsid w:val="00F26918"/>
    <w:rsid w:val="00F269F7"/>
    <w:rsid w:val="00F2715E"/>
    <w:rsid w:val="00F30105"/>
    <w:rsid w:val="00F302B2"/>
    <w:rsid w:val="00F30384"/>
    <w:rsid w:val="00F30390"/>
    <w:rsid w:val="00F305A9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3712"/>
    <w:rsid w:val="00F34336"/>
    <w:rsid w:val="00F34F69"/>
    <w:rsid w:val="00F3517E"/>
    <w:rsid w:val="00F35A98"/>
    <w:rsid w:val="00F35AD1"/>
    <w:rsid w:val="00F3682D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BF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845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1D23"/>
    <w:rsid w:val="00F62069"/>
    <w:rsid w:val="00F6254A"/>
    <w:rsid w:val="00F6255A"/>
    <w:rsid w:val="00F629EE"/>
    <w:rsid w:val="00F62D84"/>
    <w:rsid w:val="00F636E6"/>
    <w:rsid w:val="00F63942"/>
    <w:rsid w:val="00F64356"/>
    <w:rsid w:val="00F64F99"/>
    <w:rsid w:val="00F6516F"/>
    <w:rsid w:val="00F652D8"/>
    <w:rsid w:val="00F6590D"/>
    <w:rsid w:val="00F6630F"/>
    <w:rsid w:val="00F66D9B"/>
    <w:rsid w:val="00F66F01"/>
    <w:rsid w:val="00F67691"/>
    <w:rsid w:val="00F67A29"/>
    <w:rsid w:val="00F67B66"/>
    <w:rsid w:val="00F67E72"/>
    <w:rsid w:val="00F7006A"/>
    <w:rsid w:val="00F701B6"/>
    <w:rsid w:val="00F703FA"/>
    <w:rsid w:val="00F7045F"/>
    <w:rsid w:val="00F7048E"/>
    <w:rsid w:val="00F70916"/>
    <w:rsid w:val="00F71040"/>
    <w:rsid w:val="00F71708"/>
    <w:rsid w:val="00F72F94"/>
    <w:rsid w:val="00F735B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758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1A9"/>
    <w:rsid w:val="00F83415"/>
    <w:rsid w:val="00F835C6"/>
    <w:rsid w:val="00F838A7"/>
    <w:rsid w:val="00F83918"/>
    <w:rsid w:val="00F849D1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8F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4A4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582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44E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41C"/>
    <w:rsid w:val="00FC77AA"/>
    <w:rsid w:val="00FC7D05"/>
    <w:rsid w:val="00FC7F2D"/>
    <w:rsid w:val="00FD0117"/>
    <w:rsid w:val="00FD02FE"/>
    <w:rsid w:val="00FD0586"/>
    <w:rsid w:val="00FD1100"/>
    <w:rsid w:val="00FD1576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912"/>
    <w:rsid w:val="00FD4A77"/>
    <w:rsid w:val="00FD4CC3"/>
    <w:rsid w:val="00FD50FA"/>
    <w:rsid w:val="00FD5B39"/>
    <w:rsid w:val="00FD5C24"/>
    <w:rsid w:val="00FD5E76"/>
    <w:rsid w:val="00FD706B"/>
    <w:rsid w:val="00FD7120"/>
    <w:rsid w:val="00FD72A2"/>
    <w:rsid w:val="00FD752F"/>
    <w:rsid w:val="00FD7665"/>
    <w:rsid w:val="00FD76B0"/>
    <w:rsid w:val="00FD7AC0"/>
    <w:rsid w:val="00FD7E5B"/>
    <w:rsid w:val="00FD7F23"/>
    <w:rsid w:val="00FE0228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A53"/>
    <w:rsid w:val="00FE3238"/>
    <w:rsid w:val="00FE3C71"/>
    <w:rsid w:val="00FE505D"/>
    <w:rsid w:val="00FE64B9"/>
    <w:rsid w:val="00FE71A4"/>
    <w:rsid w:val="00FE71EE"/>
    <w:rsid w:val="00FE737C"/>
    <w:rsid w:val="00FE7899"/>
    <w:rsid w:val="00FE78E3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40F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5D2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1F15BA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1E65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7108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2E3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409D9-41E0-440B-885C-A6D8FD77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Thuwaporn, Laopaiboonpipat</dc:creator>
  <cp:keywords/>
  <dc:description/>
  <cp:lastModifiedBy>Phannita Kojaranusart</cp:lastModifiedBy>
  <cp:revision>2</cp:revision>
  <cp:lastPrinted>2019-08-07T08:28:00Z</cp:lastPrinted>
  <dcterms:created xsi:type="dcterms:W3CDTF">2019-08-09T01:51:00Z</dcterms:created>
  <dcterms:modified xsi:type="dcterms:W3CDTF">2019-08-09T01:51:00Z</dcterms:modified>
</cp:coreProperties>
</file>