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2"/>
        <w:gridCol w:w="8000"/>
      </w:tblGrid>
      <w:tr w:rsidR="0080417F" w:rsidRPr="001C4F0E" w:rsidTr="00C47852">
        <w:trPr>
          <w:trHeight w:hRule="exact" w:val="353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990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80417F" w:rsidRPr="001C4F0E" w:rsidRDefault="0037180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1C4F0E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80417F" w:rsidRPr="001C4F0E" w:rsidRDefault="0037180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1C4F0E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3E69BF" w:rsidRPr="001C4F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CC3B95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  <w:p w:rsidR="00D55D7F" w:rsidRPr="00D55D7F" w:rsidRDefault="00D55D7F" w:rsidP="00D55D7F"/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D55D7F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1E1453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="00F757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</w:t>
            </w:r>
            <w:r w:rsidR="003A11E1" w:rsidRPr="003A11E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ประโยชน์พนักงาน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B95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CC3B95" w:rsidRPr="00BF4F37" w:rsidRDefault="00CC3B95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F4F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CC3B95" w:rsidRPr="00BF4F37" w:rsidRDefault="00CC3B95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CC3B95" w:rsidRPr="00BF4F37" w:rsidRDefault="00D55D7F" w:rsidP="00FB04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="00CC3B95" w:rsidRPr="00BF4F3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F4F37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BF4F37" w:rsidRPr="001C4F0E" w:rsidRDefault="00BF4F37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BF4F37" w:rsidRPr="001C4F0E" w:rsidRDefault="00BF4F3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BF4F37" w:rsidRPr="001C4F0E" w:rsidRDefault="00BF4F37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5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018F6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B018F6" w:rsidRPr="001C4F0E" w:rsidRDefault="00B018F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B018F6" w:rsidRPr="001C4F0E" w:rsidRDefault="00B018F6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B018F6" w:rsidRPr="001C4F0E" w:rsidRDefault="00B018F6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B018F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B87145" w:rsidRDefault="00B87145" w:rsidP="00B87145">
            <w:pPr>
              <w:pStyle w:val="TOC2"/>
              <w:spacing w:before="0" w:line="240" w:lineRule="auto"/>
              <w:ind w:right="-25"/>
              <w:rPr>
                <w:b w:val="0"/>
                <w:bCs w:val="0"/>
              </w:rPr>
            </w:pPr>
            <w:r w:rsidRPr="00B87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B87145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B87145" w:rsidRPr="001C4F0E" w:rsidRDefault="00B018F6" w:rsidP="00B87145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2" w:type="dxa"/>
          </w:tcPr>
          <w:p w:rsidR="00B87145" w:rsidRPr="001C4F0E" w:rsidRDefault="00B87145" w:rsidP="00B87145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B87145" w:rsidRPr="001C4F0E" w:rsidRDefault="00B87145" w:rsidP="00B8714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:rsidR="00615684" w:rsidRPr="001C4F0E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1C4F0E" w:rsidRDefault="00615684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1C4F0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E6F7E" w:rsidRPr="001C4F0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นี้</w:t>
      </w:r>
    </w:p>
    <w:p w:rsidR="0038625C" w:rsidRPr="00845295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1C4F0E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E6F7E" w:rsidRPr="001C4F0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E96019" w:rsidRPr="001C4F0E">
        <w:rPr>
          <w:rFonts w:ascii="Angsana New" w:hAnsi="Angsana New" w:cs="Angsana New"/>
          <w:sz w:val="30"/>
          <w:szCs w:val="30"/>
          <w:cs/>
        </w:rPr>
        <w:t>นี้</w:t>
      </w:r>
      <w:r w:rsidRPr="001C4F0E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1C4F0E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1C4F0E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1C4F0E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1C4F0E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1C4F0E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1C4F0E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1C4F0E">
        <w:rPr>
          <w:rFonts w:ascii="Angsana New" w:hAnsi="Angsana New" w:cs="Angsana New"/>
          <w:sz w:val="30"/>
          <w:szCs w:val="30"/>
          <w:cs/>
        </w:rPr>
        <w:t>วันที่</w:t>
      </w:r>
      <w:r w:rsidR="006E5F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B87145">
        <w:rPr>
          <w:rFonts w:ascii="Angsana New" w:hAnsi="Angsana New" w:cs="Angsana New"/>
          <w:sz w:val="30"/>
          <w:szCs w:val="30"/>
        </w:rPr>
        <w:t xml:space="preserve">8 </w:t>
      </w:r>
      <w:r w:rsidR="00B8714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E5FD4"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142B" w:rsidRPr="001C4F0E">
        <w:rPr>
          <w:rFonts w:ascii="Angsana New" w:hAnsi="Angsana New" w:cs="Angsana New"/>
          <w:sz w:val="30"/>
          <w:szCs w:val="30"/>
        </w:rPr>
        <w:t>256</w:t>
      </w:r>
      <w:r w:rsidR="00AA3D2E" w:rsidRPr="001C4F0E">
        <w:rPr>
          <w:rFonts w:ascii="Angsana New" w:hAnsi="Angsana New" w:cs="Angsana New"/>
          <w:sz w:val="30"/>
          <w:szCs w:val="30"/>
        </w:rPr>
        <w:t>2</w:t>
      </w:r>
    </w:p>
    <w:p w:rsidR="00FB044E" w:rsidRPr="00845295" w:rsidRDefault="00FB044E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38625C" w:rsidRPr="001C4F0E" w:rsidRDefault="009811E1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ข้อมูลทั่วไป</w:t>
      </w:r>
    </w:p>
    <w:p w:rsidR="00845295" w:rsidRPr="00845295" w:rsidRDefault="00845295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6E5FD4" w:rsidRPr="001C4F0E" w:rsidRDefault="006E5FD4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 โรบินสัน จำกัด (มหาชน)  </w:t>
      </w:r>
      <w:r w:rsidRPr="001C4F0E">
        <w:rPr>
          <w:rFonts w:ascii="Angsana New" w:hAnsi="Angsana New" w:cs="Angsana New"/>
          <w:sz w:val="30"/>
          <w:szCs w:val="30"/>
        </w:rPr>
        <w:t>“</w:t>
      </w:r>
      <w:r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Pr="001C4F0E">
        <w:rPr>
          <w:rFonts w:ascii="Angsana New" w:hAnsi="Angsana New" w:cs="Angsana New"/>
          <w:sz w:val="30"/>
          <w:szCs w:val="30"/>
        </w:rPr>
        <w:t>”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1C4F0E">
        <w:rPr>
          <w:rFonts w:ascii="Angsana New" w:hAnsi="Angsana New" w:cs="Angsana New"/>
          <w:sz w:val="30"/>
          <w:szCs w:val="30"/>
        </w:rPr>
        <w:t xml:space="preserve"> 9/9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Pr="001C4F0E">
        <w:rPr>
          <w:rFonts w:ascii="Angsana New" w:hAnsi="Angsana New" w:cs="Angsana New"/>
          <w:sz w:val="30"/>
          <w:szCs w:val="30"/>
        </w:rPr>
        <w:t xml:space="preserve">14-17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Pr="001C4F0E">
        <w:rPr>
          <w:rFonts w:ascii="Angsana New" w:hAnsi="Angsana New" w:cs="Angsana New"/>
          <w:sz w:val="30"/>
          <w:szCs w:val="30"/>
        </w:rPr>
        <w:t xml:space="preserve">9 </w:t>
      </w:r>
      <w:r w:rsidRPr="001C4F0E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38625C" w:rsidRPr="00845295" w:rsidRDefault="0038625C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1C4F0E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บริษัทจดทะเบียนกับตล</w:t>
      </w:r>
      <w:r w:rsidR="002E2254" w:rsidRPr="001C4F0E">
        <w:rPr>
          <w:rFonts w:ascii="Angsana New" w:hAnsi="Angsana New" w:cs="Angsana New"/>
          <w:sz w:val="30"/>
          <w:szCs w:val="30"/>
          <w:cs/>
        </w:rPr>
        <w:t>าดหลักทรัพย์แห่งประเทศไทย เมื่อ</w:t>
      </w:r>
      <w:r w:rsidR="00EA6CBF" w:rsidRPr="001C4F0E">
        <w:rPr>
          <w:rFonts w:ascii="Angsana New" w:hAnsi="Angsana New" w:cs="Angsana New"/>
          <w:sz w:val="30"/>
          <w:szCs w:val="30"/>
          <w:cs/>
        </w:rPr>
        <w:t>เดือนมกราคม</w:t>
      </w:r>
      <w:r w:rsidR="002E2254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2E2254" w:rsidRPr="001C4F0E">
        <w:rPr>
          <w:rFonts w:ascii="Angsana New" w:hAnsi="Angsana New" w:cs="Angsana New"/>
          <w:sz w:val="30"/>
          <w:szCs w:val="30"/>
        </w:rPr>
        <w:t>253</w:t>
      </w:r>
      <w:r w:rsidR="00B30999" w:rsidRPr="001C4F0E">
        <w:rPr>
          <w:rFonts w:ascii="Angsana New" w:hAnsi="Angsana New" w:cs="Angsana New"/>
          <w:sz w:val="30"/>
          <w:szCs w:val="30"/>
        </w:rPr>
        <w:t>5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</w:p>
    <w:p w:rsidR="00371B9F" w:rsidRPr="00845295" w:rsidRDefault="00371B9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736FD9" w:rsidRPr="001C4F0E" w:rsidRDefault="007C74AB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</w:t>
      </w:r>
      <w:r w:rsidR="00F430F9" w:rsidRPr="001C4F0E">
        <w:rPr>
          <w:rFonts w:ascii="Angsana New" w:hAnsi="Angsana New" w:cs="Angsana New"/>
          <w:sz w:val="30"/>
          <w:szCs w:val="30"/>
          <w:cs/>
        </w:rPr>
        <w:t>ถือหุ้นรายใหญ่ในระหว่างงวด</w:t>
      </w:r>
      <w:r w:rsidRPr="001C4F0E">
        <w:rPr>
          <w:rFonts w:ascii="Angsana New" w:hAnsi="Angsana New" w:cs="Angsana New"/>
          <w:sz w:val="30"/>
          <w:szCs w:val="30"/>
          <w:cs/>
        </w:rPr>
        <w:t>ได้แก่ บริษัท เ</w:t>
      </w:r>
      <w:r w:rsidR="006B6749" w:rsidRPr="001C4F0E">
        <w:rPr>
          <w:rFonts w:ascii="Angsana New" w:hAnsi="Angsana New" w:cs="Angsana New"/>
          <w:sz w:val="30"/>
          <w:szCs w:val="30"/>
          <w:cs/>
        </w:rPr>
        <w:t>ซ็นทรัล รีเทล คอร์ปอเรชั่น จำกัด</w:t>
      </w:r>
      <w:r w:rsidR="006B6749" w:rsidRPr="001C4F0E">
        <w:rPr>
          <w:rFonts w:ascii="Angsana New" w:hAnsi="Angsana New" w:cs="Angsana New"/>
          <w:sz w:val="30"/>
          <w:szCs w:val="30"/>
        </w:rPr>
        <w:t xml:space="preserve"> (</w:t>
      </w:r>
      <w:r w:rsidRPr="001C4F0E">
        <w:rPr>
          <w:rFonts w:ascii="Angsana New" w:hAnsi="Angsana New" w:cs="Angsana New"/>
          <w:sz w:val="30"/>
          <w:szCs w:val="30"/>
          <w:cs/>
        </w:rPr>
        <w:t>ถือหุ้นร้อยละ</w:t>
      </w:r>
      <w:r w:rsidRPr="001C4F0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>27.74</w:t>
      </w:r>
      <w:r w:rsidRPr="001C4F0E">
        <w:rPr>
          <w:rFonts w:ascii="Angsana New" w:hAnsi="Angsana New" w:cs="Angsana New"/>
          <w:sz w:val="30"/>
          <w:szCs w:val="30"/>
          <w:cs/>
        </w:rPr>
        <w:t>)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4423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FB044E" w:rsidRPr="001C4F0E">
        <w:rPr>
          <w:rFonts w:ascii="Angsana New" w:hAnsi="Angsana New" w:cs="Angsana New"/>
          <w:sz w:val="30"/>
          <w:szCs w:val="30"/>
        </w:rPr>
        <w:br/>
      </w:r>
      <w:r w:rsidR="004423D4"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="004423D4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ซี อาร์ จี บริการ จำกัด</w:t>
      </w:r>
      <w:r w:rsidR="006B6749" w:rsidRPr="001C4F0E">
        <w:rPr>
          <w:rFonts w:ascii="Angsana New" w:hAnsi="Angsana New" w:cs="Angsana New"/>
          <w:sz w:val="30"/>
          <w:szCs w:val="30"/>
        </w:rPr>
        <w:t xml:space="preserve"> (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ถือหุ้นร้อยละ </w:t>
      </w:r>
      <w:r w:rsidRPr="001C4F0E">
        <w:rPr>
          <w:rFonts w:ascii="Angsana New" w:hAnsi="Angsana New" w:cs="Angsana New"/>
          <w:sz w:val="30"/>
          <w:szCs w:val="30"/>
        </w:rPr>
        <w:t>2</w:t>
      </w:r>
      <w:r w:rsidR="003227C5" w:rsidRPr="001C4F0E">
        <w:rPr>
          <w:rFonts w:ascii="Angsana New" w:hAnsi="Angsana New" w:cs="Angsana New"/>
          <w:sz w:val="30"/>
          <w:szCs w:val="30"/>
        </w:rPr>
        <w:t>6</w:t>
      </w:r>
      <w:r w:rsidR="00C17FA4" w:rsidRPr="001C4F0E">
        <w:rPr>
          <w:rFonts w:ascii="Angsana New" w:hAnsi="Angsana New" w:cs="Angsana New"/>
          <w:sz w:val="30"/>
          <w:szCs w:val="30"/>
        </w:rPr>
        <w:t>.07</w:t>
      </w:r>
      <w:r w:rsidRPr="001C4F0E">
        <w:rPr>
          <w:rFonts w:ascii="Angsana New" w:hAnsi="Angsana New" w:cs="Angsana New"/>
          <w:sz w:val="30"/>
          <w:szCs w:val="30"/>
          <w:cs/>
        </w:rPr>
        <w:t>) ซึ่งบริษัททั้งสองแห่งเป็นนิติบุคคลที่จัดตั้งขึ้นในประเทศไทย</w:t>
      </w:r>
    </w:p>
    <w:p w:rsidR="006E5FD4" w:rsidRPr="00845295" w:rsidRDefault="006E5FD4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75247F" w:rsidRPr="001C4F0E" w:rsidRDefault="00D166A5" w:rsidP="00A951F2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D141A9" w:rsidRPr="001C4F0E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 xml:space="preserve">ห้างสรรพสินค้าภายใต้ชื่อ </w:t>
      </w:r>
      <w:r w:rsidR="0038625C" w:rsidRPr="001C4F0E">
        <w:rPr>
          <w:rFonts w:ascii="Angsana New" w:hAnsi="Angsana New" w:cs="Angsana New"/>
          <w:sz w:val="30"/>
          <w:szCs w:val="30"/>
        </w:rPr>
        <w:t>“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โรบินสัน</w:t>
      </w:r>
      <w:r w:rsidR="0038625C" w:rsidRPr="001C4F0E">
        <w:rPr>
          <w:rFonts w:ascii="Angsana New" w:hAnsi="Angsana New" w:cs="Angsana New"/>
          <w:sz w:val="30"/>
          <w:szCs w:val="30"/>
        </w:rPr>
        <w:t>”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 xml:space="preserve"> นอกจากนี้บริษัทได้ร่วมลงทุนกับพันธมิตรธุร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 xml:space="preserve">กิจบางกลุ่ม (บริษัทย่อยทางอ้อม) </w:t>
      </w:r>
      <w:r w:rsidR="009416B0" w:rsidRPr="001C4F0E">
        <w:rPr>
          <w:rFonts w:ascii="Angsana New" w:hAnsi="Angsana New" w:cs="Angsana New"/>
          <w:sz w:val="30"/>
          <w:szCs w:val="30"/>
          <w:cs/>
        </w:rPr>
        <w:t>สำ</w:t>
      </w:r>
      <w:r w:rsidR="00633620" w:rsidRPr="001C4F0E">
        <w:rPr>
          <w:rFonts w:ascii="Angsana New" w:hAnsi="Angsana New" w:cs="Angsana New"/>
          <w:sz w:val="30"/>
          <w:szCs w:val="30"/>
          <w:cs/>
        </w:rPr>
        <w:t xml:space="preserve">หรับพื้นที่นอกเขตกรุงเทพมหานคร 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โดยผ่านการถือหุ้นของบริษัท ซีอาร์ (ประเทศไทย) จำกัด</w:t>
      </w:r>
      <w:r w:rsidR="00EA6CBF" w:rsidRPr="001C4F0E">
        <w:rPr>
          <w:rFonts w:ascii="Angsana New" w:hAnsi="Angsana New" w:cs="Angsana New"/>
          <w:sz w:val="30"/>
          <w:szCs w:val="30"/>
          <w:cs/>
        </w:rPr>
        <w:t xml:space="preserve"> รายละเอียดของบริษัท</w:t>
      </w:r>
      <w:r w:rsidR="0075247F" w:rsidRPr="001C4F0E">
        <w:rPr>
          <w:rFonts w:ascii="Angsana New" w:hAnsi="Angsana New" w:cs="Angsana New"/>
          <w:sz w:val="30"/>
          <w:szCs w:val="30"/>
          <w:cs/>
        </w:rPr>
        <w:t>ย่อยทางตรง</w:t>
      </w:r>
      <w:r w:rsidR="00371806" w:rsidRPr="001C4F0E">
        <w:rPr>
          <w:rFonts w:ascii="Angsana New" w:hAnsi="Angsana New" w:cs="Angsana New"/>
          <w:sz w:val="30"/>
          <w:szCs w:val="30"/>
          <w:cs/>
        </w:rPr>
        <w:t xml:space="preserve">ของบริษัท ณ วันที่ </w:t>
      </w:r>
      <w:r w:rsidR="00294E0B">
        <w:rPr>
          <w:rFonts w:ascii="Angsana New" w:hAnsi="Angsana New" w:cs="Angsana New"/>
          <w:sz w:val="30"/>
          <w:szCs w:val="30"/>
        </w:rPr>
        <w:t xml:space="preserve">30 </w:t>
      </w:r>
      <w:r w:rsidR="00294E0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66892"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61C" w:rsidRPr="001C4F0E">
        <w:rPr>
          <w:rFonts w:ascii="Angsana New" w:hAnsi="Angsana New" w:cs="Angsana New"/>
          <w:sz w:val="30"/>
          <w:szCs w:val="30"/>
        </w:rPr>
        <w:t>256</w:t>
      </w:r>
      <w:r w:rsidR="00AA3D2E" w:rsidRPr="001C4F0E">
        <w:rPr>
          <w:rFonts w:ascii="Angsana New" w:hAnsi="Angsana New" w:cs="Angsana New"/>
          <w:sz w:val="30"/>
          <w:szCs w:val="30"/>
        </w:rPr>
        <w:t>2</w:t>
      </w:r>
      <w:r w:rsidR="00166892" w:rsidRPr="001C4F0E">
        <w:rPr>
          <w:rFonts w:ascii="Angsana New" w:hAnsi="Angsana New" w:cs="Angsana New"/>
          <w:sz w:val="30"/>
          <w:szCs w:val="30"/>
        </w:rPr>
        <w:t xml:space="preserve"> </w:t>
      </w:r>
      <w:r w:rsidR="00166892" w:rsidRPr="001C4F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E77CD" w:rsidRPr="001C4F0E">
        <w:rPr>
          <w:rFonts w:ascii="Angsana New" w:hAnsi="Angsana New" w:cs="Angsana New"/>
          <w:sz w:val="30"/>
          <w:szCs w:val="30"/>
        </w:rPr>
        <w:br/>
      </w:r>
      <w:r w:rsidR="00166892" w:rsidRPr="001C4F0E">
        <w:rPr>
          <w:rFonts w:ascii="Angsana New" w:hAnsi="Angsana New" w:cs="Angsana New"/>
          <w:sz w:val="30"/>
          <w:szCs w:val="30"/>
        </w:rPr>
        <w:t xml:space="preserve">31 </w:t>
      </w:r>
      <w:r w:rsidR="00D539B4" w:rsidRPr="001C4F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 w:rsidRPr="001C4F0E">
        <w:rPr>
          <w:rFonts w:ascii="Angsana New" w:hAnsi="Angsana New" w:cs="Angsana New"/>
          <w:sz w:val="30"/>
          <w:szCs w:val="30"/>
        </w:rPr>
        <w:t>25</w:t>
      </w:r>
      <w:r w:rsidR="0085661C" w:rsidRPr="001C4F0E">
        <w:rPr>
          <w:rFonts w:ascii="Angsana New" w:hAnsi="Angsana New" w:cs="Angsana New"/>
          <w:sz w:val="30"/>
          <w:szCs w:val="30"/>
        </w:rPr>
        <w:t>6</w:t>
      </w:r>
      <w:r w:rsidR="00AA3D2E" w:rsidRPr="001C4F0E">
        <w:rPr>
          <w:rFonts w:ascii="Angsana New" w:hAnsi="Angsana New" w:cs="Angsana New"/>
          <w:sz w:val="30"/>
          <w:szCs w:val="30"/>
        </w:rPr>
        <w:t>1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7F5070" w:rsidRPr="001C4F0E">
        <w:rPr>
          <w:rFonts w:ascii="Angsana New" w:hAnsi="Angsana New" w:cs="Angsana New"/>
          <w:sz w:val="30"/>
          <w:szCs w:val="30"/>
          <w:cs/>
        </w:rPr>
        <w:t>ได้เปิดเผยไว้ในหมายเหตุประกอบงบ</w:t>
      </w:r>
      <w:r w:rsidR="007F5070" w:rsidRPr="00CC3B95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D55D7F">
        <w:rPr>
          <w:rFonts w:ascii="Angsana New" w:hAnsi="Angsana New" w:cs="Angsana New"/>
          <w:sz w:val="30"/>
          <w:szCs w:val="30"/>
        </w:rPr>
        <w:t>7</w:t>
      </w:r>
      <w:r w:rsidR="0083116F">
        <w:rPr>
          <w:rFonts w:ascii="Angsana New" w:hAnsi="Angsana New" w:cs="Angsana New" w:hint="cs"/>
          <w:sz w:val="30"/>
          <w:szCs w:val="30"/>
          <w:cs/>
        </w:rPr>
        <w:t xml:space="preserve"> สำหรับ</w:t>
      </w:r>
      <w:r w:rsidR="00443A7A">
        <w:rPr>
          <w:rFonts w:ascii="Angsana New" w:hAnsi="Angsana New" w:cs="Angsana New" w:hint="cs"/>
          <w:sz w:val="30"/>
          <w:szCs w:val="30"/>
          <w:cs/>
        </w:rPr>
        <w:t>บริษัทย่อยทางอ้อมของบริษัทไม่มีการเปลี่ยนแปลงอย่างมีสาระสำคัญ</w:t>
      </w:r>
    </w:p>
    <w:p w:rsidR="0075247F" w:rsidRPr="00845295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695BAD" w:rsidRDefault="0038625C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695BAD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เกณฑ์การจัดทำงบการเงิน</w:t>
      </w:r>
      <w:r w:rsidR="007E6F7E" w:rsidRPr="00695BAD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ระหว่างกาล</w:t>
      </w:r>
      <w:r w:rsidRPr="00695B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</w:t>
      </w:r>
    </w:p>
    <w:p w:rsidR="0038625C" w:rsidRPr="00695BAD" w:rsidRDefault="0038625C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23398A" w:rsidRPr="00695BAD" w:rsidRDefault="0023398A" w:rsidP="00A20FB6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="00373240" w:rsidRPr="00695BA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23398A" w:rsidRPr="00695BAD" w:rsidRDefault="0023398A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282B" w:rsidRPr="00695BAD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DE743D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95BAD">
        <w:rPr>
          <w:rFonts w:ascii="Angsana New" w:hAnsi="Angsana New" w:cs="Angsana New"/>
          <w:sz w:val="30"/>
          <w:szCs w:val="30"/>
          <w:cs/>
        </w:rPr>
        <w:t>นี้</w:t>
      </w:r>
      <w:r w:rsidR="002862E1" w:rsidRPr="002862E1">
        <w:rPr>
          <w:rFonts w:ascii="Angsana New" w:hAnsi="Angsana New" w:cs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DE743D">
        <w:rPr>
          <w:rFonts w:ascii="Angsana New" w:hAnsi="Angsana New" w:cs="Angsana New" w:hint="cs"/>
          <w:sz w:val="30"/>
          <w:szCs w:val="30"/>
          <w:cs/>
        </w:rPr>
        <w:t xml:space="preserve"> (“งบการเงินระหว่างกาล”) </w:t>
      </w:r>
      <w:r w:rsidR="00D20198" w:rsidRPr="00695BAD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695BAD">
        <w:rPr>
          <w:rFonts w:ascii="Angsana New" w:hAnsi="Angsana New" w:cs="Angsana New"/>
          <w:sz w:val="30"/>
          <w:szCs w:val="30"/>
        </w:rPr>
        <w:t xml:space="preserve">34 </w:t>
      </w:r>
      <w:r w:rsidRPr="00695BAD">
        <w:rPr>
          <w:rFonts w:ascii="Angsana New" w:hAnsi="Angsana New" w:cs="Angsana New"/>
          <w:sz w:val="30"/>
          <w:szCs w:val="30"/>
          <w:cs/>
        </w:rPr>
        <w:t>เรื่อง</w:t>
      </w:r>
      <w:r w:rsidR="002862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5BA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="00C722CB" w:rsidRPr="00695BAD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  <w:r w:rsidRPr="00695BAD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</w:p>
    <w:p w:rsidR="008A282B" w:rsidRPr="00695BAD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43A7A" w:rsidRDefault="00443A7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A282B" w:rsidRPr="00695BAD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C17AB5" w:rsidRPr="00695BAD">
        <w:rPr>
          <w:rFonts w:ascii="Angsana New" w:hAnsi="Angsana New" w:cs="Angsana New"/>
          <w:sz w:val="30"/>
          <w:szCs w:val="30"/>
        </w:rPr>
        <w:t>31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 w:rsidRPr="00695BAD">
        <w:rPr>
          <w:rFonts w:ascii="Angsana New" w:hAnsi="Angsana New" w:cs="Angsana New"/>
          <w:sz w:val="30"/>
          <w:szCs w:val="30"/>
        </w:rPr>
        <w:t>256</w:t>
      </w:r>
      <w:r w:rsidR="00FE64B9" w:rsidRPr="00695BAD">
        <w:rPr>
          <w:rFonts w:ascii="Angsana New" w:hAnsi="Angsana New" w:cs="Angsana New"/>
          <w:sz w:val="30"/>
          <w:szCs w:val="30"/>
        </w:rPr>
        <w:t>1</w:t>
      </w:r>
      <w:r w:rsidR="001D1B65" w:rsidRPr="00695BAD">
        <w:rPr>
          <w:rFonts w:ascii="Angsana New" w:hAnsi="Angsana New" w:cs="Angsana New"/>
          <w:sz w:val="30"/>
          <w:szCs w:val="30"/>
          <w:cs/>
        </w:rPr>
        <w:br/>
      </w:r>
      <w:r w:rsidRPr="00695BAD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3429B7">
        <w:rPr>
          <w:rFonts w:ascii="Angsana New" w:hAnsi="Angsana New" w:cs="Angsana New"/>
          <w:sz w:val="30"/>
          <w:szCs w:val="30"/>
        </w:rPr>
        <w:br/>
      </w:r>
      <w:r w:rsidRPr="00695BAD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</w:t>
      </w:r>
      <w:r w:rsidR="00C17AB5" w:rsidRPr="00695BAD">
        <w:rPr>
          <w:rFonts w:ascii="Angsana New" w:hAnsi="Angsana New" w:cs="Angsana New"/>
          <w:sz w:val="30"/>
          <w:szCs w:val="30"/>
          <w:cs/>
        </w:rPr>
        <w:t xml:space="preserve">ริษัทย่อยสำหรับปีสิ้นสุดวันที่ </w:t>
      </w:r>
      <w:r w:rsidR="00C17AB5" w:rsidRPr="00695BAD">
        <w:rPr>
          <w:rFonts w:ascii="Angsana New" w:hAnsi="Angsana New" w:cs="Angsana New"/>
          <w:sz w:val="30"/>
          <w:szCs w:val="30"/>
        </w:rPr>
        <w:t>31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 w:rsidRPr="00695BAD">
        <w:rPr>
          <w:rFonts w:ascii="Angsana New" w:hAnsi="Angsana New" w:cs="Angsana New"/>
          <w:sz w:val="30"/>
          <w:szCs w:val="30"/>
        </w:rPr>
        <w:t>256</w:t>
      </w:r>
      <w:r w:rsidR="00FE64B9" w:rsidRPr="00695BAD">
        <w:rPr>
          <w:rFonts w:ascii="Angsana New" w:hAnsi="Angsana New" w:cs="Angsana New"/>
          <w:sz w:val="30"/>
          <w:szCs w:val="30"/>
        </w:rPr>
        <w:t>1</w:t>
      </w:r>
    </w:p>
    <w:p w:rsidR="0078577B" w:rsidRDefault="0078577B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F138C9" w:rsidRPr="00695BAD" w:rsidRDefault="00F138C9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55D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695BA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33909" w:rsidRPr="0013390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322B3C" w:rsidRPr="00695BAD" w:rsidRDefault="00322B3C" w:rsidP="00DF3CEB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7A0DC1" w:rsidRPr="00695BAD" w:rsidRDefault="00F24B7A" w:rsidP="00F24B7A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F24B7A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F24B7A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3392">
        <w:rPr>
          <w:rFonts w:ascii="Angsana New" w:hAnsi="Angsana New" w:cs="Angsana New"/>
          <w:sz w:val="30"/>
          <w:szCs w:val="30"/>
        </w:rPr>
        <w:t>(</w:t>
      </w:r>
      <w:r w:rsidR="00043392">
        <w:rPr>
          <w:rFonts w:ascii="Angsana New" w:hAnsi="Angsana New" w:cs="Angsana New" w:hint="cs"/>
          <w:sz w:val="30"/>
          <w:szCs w:val="30"/>
          <w:cs/>
        </w:rPr>
        <w:t>ก</w:t>
      </w:r>
      <w:r w:rsidR="00043392">
        <w:rPr>
          <w:rFonts w:ascii="Angsana New" w:hAnsi="Angsana New" w:cs="Angsana New"/>
          <w:sz w:val="30"/>
          <w:szCs w:val="30"/>
        </w:rPr>
        <w:t>)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4B7A">
        <w:rPr>
          <w:rFonts w:ascii="Angsana New" w:hAnsi="Angsana New" w:cs="Angsana New"/>
          <w:sz w:val="30"/>
          <w:szCs w:val="30"/>
          <w:cs/>
        </w:rPr>
        <w:t>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รายได้จากสัญญาที่ทำกับลูกค้า (“</w:t>
      </w:r>
      <w:r w:rsidRPr="00F24B7A">
        <w:rPr>
          <w:rFonts w:ascii="Angsana New" w:hAnsi="Angsana New" w:cs="Angsana New"/>
          <w:sz w:val="30"/>
          <w:szCs w:val="30"/>
        </w:rPr>
        <w:t xml:space="preserve">TFRS </w:t>
      </w:r>
      <w:r w:rsidRPr="00F24B7A">
        <w:rPr>
          <w:rFonts w:ascii="Angsana New" w:hAnsi="Angsana New" w:cs="Angsana New"/>
          <w:sz w:val="30"/>
          <w:szCs w:val="30"/>
          <w:cs/>
        </w:rPr>
        <w:t>15”) ที่กลุ่มบริษัทถือปฏิบัติเป็นครั้งแรกแทนมาตรฐานการบัญชี ฉบับที่ 18 เรื่อง รายได้ (“</w:t>
      </w:r>
      <w:r w:rsidRPr="00F24B7A">
        <w:rPr>
          <w:rFonts w:ascii="Angsana New" w:hAnsi="Angsana New" w:cs="Angsana New"/>
          <w:sz w:val="30"/>
          <w:szCs w:val="30"/>
        </w:rPr>
        <w:t xml:space="preserve">TAS </w:t>
      </w:r>
      <w:r w:rsidRPr="00F24B7A">
        <w:rPr>
          <w:rFonts w:ascii="Angsana New" w:hAnsi="Angsana New" w:cs="Angsana New"/>
          <w:sz w:val="30"/>
          <w:szCs w:val="30"/>
          <w:cs/>
        </w:rPr>
        <w:t>18”) มาตรฐานการบัญชี ฉบับที่ 11 เรื่อง สัญญาก่อสร้าง (“</w:t>
      </w:r>
      <w:r w:rsidRPr="00F24B7A">
        <w:rPr>
          <w:rFonts w:ascii="Angsana New" w:hAnsi="Angsana New" w:cs="Angsana New"/>
          <w:sz w:val="30"/>
          <w:szCs w:val="30"/>
        </w:rPr>
        <w:t xml:space="preserve">TAS </w:t>
      </w:r>
      <w:r w:rsidRPr="00F24B7A">
        <w:rPr>
          <w:rFonts w:ascii="Angsana New" w:hAnsi="Angsana New" w:cs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43392">
        <w:rPr>
          <w:rFonts w:ascii="Angsana New" w:hAnsi="Angsana New" w:cs="Angsana New"/>
          <w:sz w:val="30"/>
          <w:szCs w:val="30"/>
        </w:rPr>
        <w:t>(</w:t>
      </w:r>
      <w:r w:rsidR="00043392">
        <w:rPr>
          <w:rFonts w:ascii="Angsana New" w:hAnsi="Angsana New" w:cs="Angsana New" w:hint="cs"/>
          <w:sz w:val="30"/>
          <w:szCs w:val="30"/>
          <w:cs/>
        </w:rPr>
        <w:t>ข</w:t>
      </w:r>
      <w:r w:rsidR="00043392">
        <w:rPr>
          <w:rFonts w:ascii="Angsana New" w:hAnsi="Angsana New" w:cs="Angsana New"/>
          <w:sz w:val="30"/>
          <w:szCs w:val="30"/>
        </w:rPr>
        <w:t>)</w:t>
      </w:r>
      <w:r w:rsidR="00043392">
        <w:rPr>
          <w:rFonts w:ascii="Angsana New" w:hAnsi="Angsana New" w:cs="Angsana New" w:hint="cs"/>
          <w:sz w:val="30"/>
          <w:szCs w:val="30"/>
          <w:cs/>
        </w:rPr>
        <w:t xml:space="preserve"> การเปลี่ยนวิธีการคำนวณค่าเสื่อมราคาของอาคารและอุปกรณ์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5D7F">
        <w:rPr>
          <w:rFonts w:ascii="Angsana New" w:hAnsi="Angsana New" w:cs="Angsana New" w:hint="cs"/>
          <w:sz w:val="30"/>
          <w:szCs w:val="30"/>
          <w:cs/>
        </w:rPr>
        <w:t>โดยกลุ่มบริษัท</w:t>
      </w:r>
      <w:r w:rsidR="007A0DC1" w:rsidRPr="008B0143">
        <w:rPr>
          <w:rFonts w:ascii="Angsana New" w:hAnsi="Angsana New" w:cs="Angsana New" w:hint="cs"/>
          <w:sz w:val="30"/>
          <w:szCs w:val="30"/>
          <w:cs/>
        </w:rPr>
        <w:t>ได้เปิดเผย</w:t>
      </w:r>
      <w:r w:rsidR="00D55D7F">
        <w:rPr>
          <w:rFonts w:ascii="Angsana New" w:hAnsi="Angsana New" w:cs="Angsana New" w:hint="cs"/>
          <w:sz w:val="30"/>
          <w:szCs w:val="30"/>
          <w:cs/>
        </w:rPr>
        <w:t>ผลกระทบที่มีสาระสำคัญจากการเปลี่ยนแปลงนโยบายบัญชี</w:t>
      </w:r>
      <w:r w:rsidR="007A0DC1" w:rsidRPr="008B0143">
        <w:rPr>
          <w:rFonts w:ascii="Angsana New" w:hAnsi="Angsana New" w:cs="Angsana New" w:hint="cs"/>
          <w:sz w:val="30"/>
          <w:szCs w:val="30"/>
          <w:cs/>
        </w:rPr>
        <w:t xml:space="preserve">ไว้ในหมายเหตุข้อ </w:t>
      </w:r>
      <w:r w:rsidR="007A0DC1" w:rsidRPr="008B0143">
        <w:rPr>
          <w:rFonts w:ascii="Angsana New" w:hAnsi="Angsana New" w:cs="Angsana New"/>
          <w:sz w:val="30"/>
          <w:szCs w:val="30"/>
        </w:rPr>
        <w:t>3</w:t>
      </w:r>
    </w:p>
    <w:p w:rsidR="00456AAD" w:rsidRDefault="00456AAD" w:rsidP="00456AAD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456AAD" w:rsidRDefault="00456AAD" w:rsidP="00456AAD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56AAD">
        <w:rPr>
          <w:rFonts w:ascii="Angsana New" w:hAnsi="Angsana New" w:cs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1</w:t>
      </w:r>
      <w:r w:rsidR="00B018F6">
        <w:rPr>
          <w:rFonts w:ascii="Angsana New" w:hAnsi="Angsana New" w:cs="Angsana New"/>
          <w:sz w:val="30"/>
          <w:szCs w:val="30"/>
        </w:rPr>
        <w:t>6</w:t>
      </w:r>
    </w:p>
    <w:p w:rsidR="00194448" w:rsidRDefault="0019444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490CF6" w:rsidRPr="00695BAD" w:rsidRDefault="00490CF6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695BA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การเปลี่ยนแปลงนโยบายการบัญชี</w:t>
      </w:r>
    </w:p>
    <w:p w:rsidR="00490CF6" w:rsidRPr="00695BAD" w:rsidRDefault="00490CF6" w:rsidP="00490CF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471743" w:rsidRPr="00695BAD" w:rsidRDefault="00471743" w:rsidP="00C3058B">
      <w:pPr>
        <w:pStyle w:val="Heading2"/>
        <w:numPr>
          <w:ilvl w:val="0"/>
          <w:numId w:val="23"/>
        </w:numPr>
        <w:ind w:left="540" w:hanging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695BAD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การนำมาตรฐานการรายงานทางการเงิน</w:t>
      </w:r>
      <w:r w:rsidR="00484416" w:rsidRPr="00695BAD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ที่ออกใหม่</w:t>
      </w:r>
      <w:r w:rsidR="00484416" w:rsidRPr="00695BAD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 xml:space="preserve">มาใช้ครั้งแรก </w:t>
      </w:r>
    </w:p>
    <w:p w:rsidR="00484416" w:rsidRPr="00695BAD" w:rsidRDefault="00484416" w:rsidP="00490CF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21688B" w:rsidRDefault="0021688B" w:rsidP="002168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>กลุ่มบริษัทได้ถือปฏิบัติตาม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695BAD">
        <w:rPr>
          <w:rFonts w:ascii="Angsana New" w:hAnsi="Angsana New" w:cs="Angsana New"/>
          <w:sz w:val="30"/>
          <w:szCs w:val="30"/>
        </w:rPr>
        <w:t xml:space="preserve">15 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95BAD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</w:t>
      </w:r>
      <w:r w:rsidRPr="00695BAD">
        <w:rPr>
          <w:rFonts w:ascii="Angsana New" w:hAnsi="Angsana New" w:cs="Angsana New"/>
          <w:sz w:val="30"/>
          <w:szCs w:val="30"/>
        </w:rPr>
        <w:t xml:space="preserve"> (“TFRS 15”) </w:t>
      </w:r>
      <w:r w:rsidRPr="00695BAD">
        <w:rPr>
          <w:rFonts w:ascii="Angsana New" w:hAnsi="Angsana New" w:cs="Angsana New"/>
          <w:sz w:val="30"/>
          <w:szCs w:val="30"/>
          <w:cs/>
        </w:rPr>
        <w:t>เป็นครั้งแรก</w:t>
      </w:r>
      <w:r w:rsidRPr="00695BAD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95BAD">
        <w:rPr>
          <w:rFonts w:ascii="Angsana New" w:hAnsi="Angsana New" w:cs="Angsana New"/>
          <w:sz w:val="30"/>
          <w:szCs w:val="30"/>
        </w:rPr>
        <w:t xml:space="preserve">1 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95BAD">
        <w:rPr>
          <w:rFonts w:ascii="Angsana New" w:hAnsi="Angsana New" w:cs="Angsana New"/>
          <w:sz w:val="30"/>
          <w:szCs w:val="30"/>
        </w:rPr>
        <w:t xml:space="preserve">2562 TFRS 15 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695BAD">
        <w:rPr>
          <w:rFonts w:ascii="Angsana New" w:hAnsi="Angsana New" w:cs="Angsana New" w:hint="cs"/>
          <w:sz w:val="30"/>
          <w:szCs w:val="30"/>
          <w:cs/>
        </w:rPr>
        <w:t>และ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จังหวะเวลาในการรับรู้รายได้ </w:t>
      </w:r>
    </w:p>
    <w:p w:rsidR="001C6382" w:rsidRPr="00695BAD" w:rsidRDefault="001C6382" w:rsidP="002168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0A11A0" w:rsidRPr="00695BAD" w:rsidRDefault="0021688B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95BAD">
        <w:rPr>
          <w:rFonts w:ascii="Angsana New" w:hAnsi="Angsana New" w:cs="Angsana New"/>
          <w:sz w:val="30"/>
          <w:szCs w:val="30"/>
          <w:cs/>
        </w:rPr>
        <w:t>ตาม</w:t>
      </w:r>
      <w:r w:rsidRPr="00695BAD">
        <w:rPr>
          <w:rFonts w:ascii="Angsana New" w:hAnsi="Angsana New" w:cs="Angsana New"/>
          <w:sz w:val="30"/>
          <w:szCs w:val="30"/>
        </w:rPr>
        <w:t xml:space="preserve"> TFRS 15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กลุ่มบริษั</w:t>
      </w:r>
      <w:r w:rsidRPr="00695BAD">
        <w:rPr>
          <w:rFonts w:ascii="Angsana New" w:hAnsi="Angsana New" w:cs="Angsana New" w:hint="cs"/>
          <w:sz w:val="30"/>
          <w:szCs w:val="30"/>
          <w:cs/>
        </w:rPr>
        <w:t>ท</w:t>
      </w:r>
      <w:r w:rsidRPr="00695BAD">
        <w:rPr>
          <w:rFonts w:ascii="Angsana New" w:hAnsi="Angsana New" w:cs="Angsana New"/>
          <w:sz w:val="30"/>
          <w:szCs w:val="30"/>
          <w:cs/>
        </w:rPr>
        <w:t>รับรู้รายได้เมื่อ</w:t>
      </w:r>
      <w:r w:rsidRPr="00695BAD">
        <w:rPr>
          <w:rFonts w:ascii="Angsana New" w:hAnsi="Angsana New" w:cs="Angsana New" w:hint="cs"/>
          <w:sz w:val="30"/>
          <w:szCs w:val="30"/>
          <w:cs/>
        </w:rPr>
        <w:t>ลูกค้ามีอำนาจ</w:t>
      </w:r>
      <w:r w:rsidRPr="00695BAD">
        <w:rPr>
          <w:rFonts w:ascii="Angsana New" w:hAnsi="Angsana New" w:cs="Angsana New"/>
          <w:sz w:val="30"/>
          <w:szCs w:val="30"/>
          <w:cs/>
        </w:rPr>
        <w:t>ควบคุม</w:t>
      </w:r>
      <w:r w:rsidRPr="00695BAD">
        <w:rPr>
          <w:rFonts w:ascii="Angsana New" w:hAnsi="Angsana New" w:cs="Angsana New" w:hint="cs"/>
          <w:sz w:val="30"/>
          <w:szCs w:val="30"/>
          <w:cs/>
        </w:rPr>
        <w:t>ใน</w:t>
      </w:r>
      <w:r w:rsidRPr="00695BAD">
        <w:rPr>
          <w:rFonts w:ascii="Angsana New" w:hAnsi="Angsana New" w:cs="Angsana New"/>
          <w:sz w:val="30"/>
          <w:szCs w:val="30"/>
          <w:cs/>
        </w:rPr>
        <w:t>สินค้าหรือบริการ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  <w:r w:rsidRPr="00695BAD">
        <w:rPr>
          <w:rFonts w:ascii="Angsana New" w:hAnsi="Angsana New" w:cs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695BA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95BAD">
        <w:rPr>
          <w:rFonts w:ascii="Angsana New" w:hAnsi="Angsana New" w:cs="Angsana New"/>
          <w:sz w:val="30"/>
          <w:szCs w:val="30"/>
        </w:rPr>
        <w:t xml:space="preserve"> </w:t>
      </w:r>
      <w:r w:rsidRPr="00695BAD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 และมีการใช้</w:t>
      </w:r>
      <w:r w:rsidRPr="00695BAD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695BAD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5BAD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695BAD">
        <w:rPr>
          <w:rFonts w:ascii="Angsana New" w:hAnsi="Angsana New" w:cs="Angsana New"/>
          <w:sz w:val="30"/>
          <w:szCs w:val="30"/>
        </w:rPr>
        <w:t xml:space="preserve">TAS 18 </w:t>
      </w:r>
      <w:r w:rsidRPr="00695BAD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</w:t>
      </w:r>
      <w:r w:rsidRPr="00695BAD">
        <w:rPr>
          <w:rFonts w:ascii="Angsana New" w:hAnsi="Angsana New" w:cs="Angsana New" w:hint="cs"/>
          <w:sz w:val="30"/>
          <w:szCs w:val="30"/>
          <w:cs/>
        </w:rPr>
        <w:t>จากการขายสินค้า</w:t>
      </w:r>
      <w:r w:rsidRPr="00695BAD">
        <w:rPr>
          <w:rFonts w:ascii="Angsana New" w:hAnsi="Angsana New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695B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11A0" w:rsidRPr="00695BAD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E202F7" w:rsidRDefault="00E202F7" w:rsidP="003429B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0A11A0" w:rsidRPr="00CC3B95" w:rsidRDefault="0091410D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E202F7">
        <w:rPr>
          <w:rFonts w:ascii="Angsana New" w:hAnsi="Angsana New" w:cs="Angsana New" w:hint="cs"/>
          <w:sz w:val="30"/>
          <w:szCs w:val="30"/>
          <w:cs/>
        </w:rPr>
        <w:t>และจำนวนเงิน</w:t>
      </w:r>
      <w:r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E202F7">
        <w:rPr>
          <w:rFonts w:ascii="Angsana New" w:hAnsi="Angsana New" w:cs="Angsana New" w:hint="cs"/>
          <w:sz w:val="30"/>
          <w:szCs w:val="30"/>
          <w:cs/>
        </w:rPr>
        <w:t>ปรับปรุงย้อนหลัง</w:t>
      </w:r>
      <w:r w:rsidR="000A11A0" w:rsidRPr="00CC3B95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จากการเปลี่ยนแปลงนโยบายการบัญชีได้แสดงไว้ดังต่อไปนี้</w:t>
      </w:r>
    </w:p>
    <w:p w:rsidR="00490CF6" w:rsidRPr="003429B7" w:rsidRDefault="00490CF6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B54F0E" w:rsidRPr="00F831A9" w:rsidRDefault="00B54F0E" w:rsidP="00484416">
      <w:pPr>
        <w:pStyle w:val="Heading2"/>
        <w:ind w:left="540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การพิจารณา</w:t>
      </w:r>
      <w:r w:rsidRPr="00F831A9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เกี่ยวกับ</w:t>
      </w: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ตัวการ</w:t>
      </w:r>
      <w:r w:rsidRPr="00F831A9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หรือ</w:t>
      </w: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ตัวแทน</w:t>
      </w:r>
    </w:p>
    <w:p w:rsidR="00DB3C0B" w:rsidRPr="003429B7" w:rsidRDefault="00DB3C0B" w:rsidP="003429B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D77BEA" w:rsidRDefault="001430CB" w:rsidP="00DB3C0B">
      <w:pPr>
        <w:spacing w:after="0"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กลุ่มบริษัทได้ทำข้อตกลงทางการค้าโดยมีเงื่อนไขการจ่ายเงินตามยอดขายกับผู้ขาย ตาม </w:t>
      </w:r>
      <w:r w:rsidRPr="001430CB">
        <w:rPr>
          <w:rFonts w:asciiTheme="majorBidi" w:hAnsiTheme="majorBidi" w:cs="Angsana New"/>
          <w:sz w:val="30"/>
          <w:szCs w:val="30"/>
        </w:rPr>
        <w:t xml:space="preserve">TAS </w:t>
      </w:r>
      <w:r w:rsidRPr="001430CB">
        <w:rPr>
          <w:rFonts w:asciiTheme="majorBidi" w:hAnsiTheme="majorBidi" w:cs="Angsana New"/>
          <w:sz w:val="30"/>
          <w:szCs w:val="30"/>
          <w:cs/>
        </w:rPr>
        <w:t>18 กลุ่มบริษัท พิจารณาว่ากลุ่มบริษัทมีความเสี่ยงและผลตอบแทนที่มีนัยสำคัญโดยพิจารณาจากความเสี่ยงด้านเครดิต ผู้รับผิดชอบหลักในการจัดจำหน่ายให้กับลูกค้า ความเสี่ยงในสินค้าคงเหลือ และผู้กำหนดราคา และสรุปได้ว่า ในภาพรวมของการดำเนินธุรกิจ กลุ่มบริษัททำหน้าที่เป็นตัวการและรับรู้รายได้จาก</w:t>
      </w:r>
      <w:r w:rsidRPr="003A1F39">
        <w:rPr>
          <w:rFonts w:asciiTheme="majorBidi" w:hAnsiTheme="majorBidi" w:cs="Angsana New"/>
          <w:sz w:val="30"/>
          <w:szCs w:val="30"/>
          <w:cs/>
        </w:rPr>
        <w:t>การขายทั้งจำนวน</w:t>
      </w:r>
      <w:r w:rsidR="004707B8">
        <w:rPr>
          <w:rFonts w:asciiTheme="majorBidi" w:hAnsiTheme="majorBidi" w:cs="Angsana New"/>
          <w:sz w:val="30"/>
          <w:szCs w:val="30"/>
        </w:rPr>
        <w:t xml:space="preserve"> 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ตาม </w:t>
      </w:r>
      <w:r w:rsidRPr="001430CB">
        <w:rPr>
          <w:rFonts w:asciiTheme="majorBidi" w:hAnsiTheme="majorBidi" w:cs="Angsana New"/>
          <w:sz w:val="30"/>
          <w:szCs w:val="30"/>
        </w:rPr>
        <w:t xml:space="preserve">TFRS </w:t>
      </w:r>
      <w:r w:rsidRPr="001430CB">
        <w:rPr>
          <w:rFonts w:asciiTheme="majorBidi" w:hAnsiTheme="majorBidi" w:cs="Angsana New"/>
          <w:sz w:val="30"/>
          <w:szCs w:val="30"/>
          <w:cs/>
        </w:rPr>
        <w:t>15 กลุ่มบริษัทได้ทบทวนการพิจารณาเรื่องตัวการหรือตัวแทนอีกครั้ง และประเมินว่า กลุ่มบริษัท</w:t>
      </w:r>
      <w:r w:rsidR="004256B4">
        <w:rPr>
          <w:rFonts w:asciiTheme="majorBidi" w:hAnsiTheme="majorBidi" w:cs="Angsana New" w:hint="cs"/>
          <w:sz w:val="30"/>
          <w:szCs w:val="30"/>
          <w:cs/>
        </w:rPr>
        <w:t>มีรายได้บางประเภทที่มีลักษณะเป็นตัวแทน ตามข้อบ่งชี้ใหม</w:t>
      </w:r>
      <w:r w:rsidR="00096396">
        <w:rPr>
          <w:rFonts w:asciiTheme="majorBidi" w:hAnsiTheme="majorBidi" w:cs="Angsana New" w:hint="cs"/>
          <w:sz w:val="30"/>
          <w:szCs w:val="30"/>
          <w:cs/>
        </w:rPr>
        <w:t>่ที่</w:t>
      </w:r>
      <w:r w:rsidR="004256B4">
        <w:rPr>
          <w:rFonts w:asciiTheme="majorBidi" w:hAnsiTheme="majorBidi" w:cs="Angsana New" w:hint="cs"/>
          <w:sz w:val="30"/>
          <w:szCs w:val="30"/>
          <w:cs/>
        </w:rPr>
        <w:t>กำหนดในมาตรฐานฉบับนี้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ดังนั้น กลุ่มบริษัทจึงถือเป็นตัวแทนและรับรู้รายได้จากการขายด้วยยอดสุทธิจากต้นทุนขาย การเปลี่ยนแปลงดังกล่าวส่งผลให้รายได้จากการขาย และต้นทุนขายลดลง</w:t>
      </w:r>
    </w:p>
    <w:p w:rsidR="00194448" w:rsidRDefault="00194448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1410D" w:rsidRDefault="001430CB" w:rsidP="001430CB">
      <w:pPr>
        <w:spacing w:after="0"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lastRenderedPageBreak/>
        <w:t>กลุ่มบริษัทได้</w:t>
      </w:r>
      <w:r w:rsidR="00C3058B">
        <w:rPr>
          <w:rFonts w:ascii="Angsana New" w:hAnsi="Angsana New" w:cs="Angsana New" w:hint="cs"/>
          <w:sz w:val="30"/>
          <w:szCs w:val="30"/>
          <w:cs/>
        </w:rPr>
        <w:t>ปรับปรุงย้อนหลัง</w:t>
      </w:r>
      <w:r w:rsidRPr="001430CB">
        <w:rPr>
          <w:rFonts w:asciiTheme="majorBidi" w:hAnsiTheme="majorBidi" w:cs="Angsana New"/>
          <w:sz w:val="30"/>
          <w:szCs w:val="30"/>
          <w:cs/>
        </w:rPr>
        <w:t>ในงบกำไรขาดทุนเบ็ดเสร็จสำหรับงวด</w:t>
      </w:r>
      <w:r w:rsidR="00FD02FE">
        <w:rPr>
          <w:rFonts w:asciiTheme="majorBidi" w:hAnsiTheme="majorBidi" w:cs="Angsana New" w:hint="cs"/>
          <w:sz w:val="30"/>
          <w:szCs w:val="30"/>
          <w:cs/>
        </w:rPr>
        <w:t>สามเดือนและ</w:t>
      </w:r>
      <w:r w:rsidR="009811B0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1430CB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456AAD">
        <w:rPr>
          <w:rFonts w:asciiTheme="majorBidi" w:hAnsiTheme="majorBidi" w:cs="Angsana New"/>
          <w:sz w:val="30"/>
          <w:szCs w:val="30"/>
          <w:cs/>
        </w:rPr>
        <w:br/>
      </w:r>
      <w:r w:rsidR="009811B0">
        <w:rPr>
          <w:rFonts w:asciiTheme="majorBidi" w:hAnsiTheme="majorBidi" w:cs="Angsana New" w:hint="cs"/>
          <w:sz w:val="30"/>
          <w:szCs w:val="30"/>
          <w:cs/>
        </w:rPr>
        <w:t>30 มิถุนายน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256</w:t>
      </w:r>
      <w:r w:rsidR="00022512">
        <w:rPr>
          <w:rFonts w:asciiTheme="majorBidi" w:hAnsiTheme="majorBidi" w:cs="Angsana New"/>
          <w:sz w:val="30"/>
          <w:szCs w:val="30"/>
        </w:rPr>
        <w:t>1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เพื่อให้สอดคล้องกับการเปลี่ยนแปลงนโยบายบัญชี ดัง</w:t>
      </w:r>
      <w:r w:rsidR="00AF76D5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:rsidR="00D9175A" w:rsidRPr="00194448" w:rsidRDefault="00D9175A" w:rsidP="00AF76D5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2" w:type="dxa"/>
        <w:tblInd w:w="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69"/>
        <w:gridCol w:w="270"/>
        <w:gridCol w:w="992"/>
        <w:gridCol w:w="270"/>
        <w:gridCol w:w="990"/>
        <w:gridCol w:w="270"/>
        <w:gridCol w:w="1170"/>
        <w:gridCol w:w="270"/>
        <w:gridCol w:w="990"/>
        <w:gridCol w:w="270"/>
        <w:gridCol w:w="991"/>
        <w:gridCol w:w="8"/>
      </w:tblGrid>
      <w:tr w:rsidR="007041D4" w:rsidRPr="00FD02FE" w:rsidTr="002C64EA">
        <w:tc>
          <w:tcPr>
            <w:tcW w:w="1702" w:type="dxa"/>
            <w:vAlign w:val="bottom"/>
          </w:tcPr>
          <w:p w:rsidR="000E1AB2" w:rsidRPr="00FD02FE" w:rsidRDefault="000E1AB2" w:rsidP="007041D4">
            <w:pPr>
              <w:spacing w:after="0" w:line="240" w:lineRule="auto"/>
              <w:ind w:left="-46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4906487"/>
          </w:p>
        </w:tc>
        <w:tc>
          <w:tcPr>
            <w:tcW w:w="3691" w:type="dxa"/>
            <w:gridSpan w:val="5"/>
            <w:vAlign w:val="bottom"/>
          </w:tcPr>
          <w:p w:rsidR="000E1AB2" w:rsidRPr="00D919CF" w:rsidRDefault="000E1AB2" w:rsidP="00D919C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E1AB2" w:rsidRPr="00D919CF" w:rsidRDefault="000E1AB2" w:rsidP="00D919C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9" w:type="dxa"/>
            <w:gridSpan w:val="6"/>
            <w:vAlign w:val="bottom"/>
          </w:tcPr>
          <w:p w:rsidR="000E1AB2" w:rsidRPr="00D919CF" w:rsidRDefault="000E1AB2" w:rsidP="00D919C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1D4" w:rsidRPr="00FD02FE" w:rsidTr="002C64EA">
        <w:tc>
          <w:tcPr>
            <w:tcW w:w="1702" w:type="dxa"/>
            <w:vAlign w:val="bottom"/>
          </w:tcPr>
          <w:p w:rsidR="00456AAD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7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6AA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</w:p>
          <w:p w:rsidR="007041D4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3" w:right="78" w:firstLine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0E1AB2" w:rsidRPr="00E363E6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10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:rsidR="000E1AB2" w:rsidRPr="00FD02FE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:rsidR="000E1AB2" w:rsidRPr="00FD02FE" w:rsidRDefault="000E1AB2" w:rsidP="00456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4"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1AB2" w:rsidRPr="00D919CF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70" w:type="dxa"/>
            <w:vAlign w:val="bottom"/>
          </w:tcPr>
          <w:p w:rsidR="000E1AB2" w:rsidRPr="00D919CF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E1AB2" w:rsidRPr="00D919CF" w:rsidRDefault="000E1AB2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0E1AB2" w:rsidRPr="00D919CF" w:rsidRDefault="000E1AB2" w:rsidP="000E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7041D4" w:rsidRPr="00FD02FE" w:rsidTr="002C64EA">
        <w:trPr>
          <w:gridAfter w:val="1"/>
          <w:wAfter w:w="8" w:type="dxa"/>
        </w:trPr>
        <w:tc>
          <w:tcPr>
            <w:tcW w:w="1702" w:type="dxa"/>
          </w:tcPr>
          <w:p w:rsidR="000E1AB2" w:rsidRPr="00FD02FE" w:rsidRDefault="000E1AB2" w:rsidP="000E1AB2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652" w:type="dxa"/>
            <w:gridSpan w:val="11"/>
            <w:vAlign w:val="bottom"/>
          </w:tcPr>
          <w:p w:rsidR="000E1AB2" w:rsidRPr="00D919CF" w:rsidRDefault="000E1AB2" w:rsidP="000E1AB2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7041D4" w:rsidRPr="007041D4" w:rsidTr="002C64EA">
        <w:tc>
          <w:tcPr>
            <w:tcW w:w="1702" w:type="dxa"/>
          </w:tcPr>
          <w:p w:rsidR="007041D4" w:rsidRPr="00D919CF" w:rsidRDefault="007041D4" w:rsidP="00704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9" w:type="dxa"/>
          </w:tcPr>
          <w:p w:rsidR="007041D4" w:rsidRPr="00D919CF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</w:rPr>
              <w:t>6,191,616</w:t>
            </w:r>
          </w:p>
        </w:tc>
        <w:tc>
          <w:tcPr>
            <w:tcW w:w="270" w:type="dxa"/>
          </w:tcPr>
          <w:p w:rsidR="007041D4" w:rsidRPr="00D919CF" w:rsidRDefault="007041D4" w:rsidP="0042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7041D4" w:rsidRPr="007041D4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41D4">
              <w:rPr>
                <w:rFonts w:asciiTheme="majorBidi" w:eastAsia="Calibri" w:hAnsiTheme="majorBidi" w:cstheme="majorBidi"/>
                <w:sz w:val="30"/>
                <w:szCs w:val="30"/>
              </w:rPr>
              <w:t>(3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,495,530</w:t>
            </w:r>
            <w:r w:rsidRPr="007041D4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041D4" w:rsidRPr="007041D4" w:rsidRDefault="007041D4" w:rsidP="0042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041D4" w:rsidRPr="00D919CF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,696,086</w:t>
            </w:r>
          </w:p>
        </w:tc>
        <w:tc>
          <w:tcPr>
            <w:tcW w:w="270" w:type="dxa"/>
          </w:tcPr>
          <w:p w:rsidR="007041D4" w:rsidRPr="007041D4" w:rsidRDefault="007041D4" w:rsidP="0042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041D4" w:rsidRPr="007041D4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41D4">
              <w:rPr>
                <w:rFonts w:asciiTheme="majorBidi" w:eastAsia="Calibri" w:hAnsiTheme="majorBidi" w:cstheme="majorBidi"/>
                <w:sz w:val="30"/>
                <w:szCs w:val="30"/>
              </w:rPr>
              <w:t>4,766,931</w:t>
            </w:r>
          </w:p>
        </w:tc>
        <w:tc>
          <w:tcPr>
            <w:tcW w:w="270" w:type="dxa"/>
          </w:tcPr>
          <w:p w:rsidR="007041D4" w:rsidRPr="00D919CF" w:rsidRDefault="007041D4" w:rsidP="00422019">
            <w:pPr>
              <w:pStyle w:val="NoSpacing"/>
              <w:tabs>
                <w:tab w:val="decimal" w:pos="972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041D4" w:rsidRPr="00D919CF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919C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Pr="00D919CF">
              <w:rPr>
                <w:rFonts w:asciiTheme="majorBidi" w:eastAsia="Calibri" w:hAnsiTheme="majorBidi" w:cstheme="majorBidi"/>
                <w:sz w:val="30"/>
                <w:szCs w:val="30"/>
              </w:rPr>
              <w:t>2,624,152</w:t>
            </w:r>
            <w:r w:rsidRPr="00D919C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041D4" w:rsidRPr="00D919CF" w:rsidRDefault="007041D4" w:rsidP="00422019">
            <w:pPr>
              <w:pStyle w:val="NoSpacing"/>
              <w:tabs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7041D4" w:rsidRPr="00194448" w:rsidRDefault="007041D4" w:rsidP="001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4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194448">
              <w:rPr>
                <w:rFonts w:asciiTheme="majorBidi" w:hAnsiTheme="majorBidi" w:cstheme="majorBidi"/>
                <w:sz w:val="30"/>
                <w:szCs w:val="30"/>
              </w:rPr>
              <w:t>2,142,779</w:t>
            </w:r>
          </w:p>
        </w:tc>
      </w:tr>
      <w:tr w:rsidR="007041D4" w:rsidRPr="00D919CF" w:rsidTr="002C64EA">
        <w:tc>
          <w:tcPr>
            <w:tcW w:w="1702" w:type="dxa"/>
            <w:vAlign w:val="bottom"/>
          </w:tcPr>
          <w:p w:rsidR="007041D4" w:rsidRPr="00D919CF" w:rsidRDefault="007041D4" w:rsidP="007041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69" w:type="dxa"/>
          </w:tcPr>
          <w:p w:rsidR="007041D4" w:rsidRPr="00D919CF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Pr="00D919CF">
              <w:rPr>
                <w:rFonts w:asciiTheme="majorBidi" w:eastAsia="Calibri" w:hAnsiTheme="majorBidi" w:cstheme="majorBidi"/>
                <w:sz w:val="30"/>
                <w:szCs w:val="30"/>
              </w:rPr>
              <w:t>4,658,978</w:t>
            </w:r>
            <w:r w:rsidRPr="00D919C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041D4" w:rsidRPr="00D919CF" w:rsidRDefault="007041D4" w:rsidP="0042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7041D4" w:rsidRPr="007041D4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41D4"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495,530</w:t>
            </w:r>
          </w:p>
        </w:tc>
        <w:tc>
          <w:tcPr>
            <w:tcW w:w="270" w:type="dxa"/>
          </w:tcPr>
          <w:p w:rsidR="007041D4" w:rsidRPr="007041D4" w:rsidRDefault="007041D4" w:rsidP="0042201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041D4" w:rsidRPr="007041D4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41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Pr="007041D4">
              <w:rPr>
                <w:rFonts w:asciiTheme="majorBidi" w:eastAsia="Calibri" w:hAnsiTheme="majorBidi" w:cstheme="majorBidi"/>
                <w:sz w:val="30"/>
                <w:szCs w:val="30"/>
              </w:rPr>
              <w:t>1,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163,448</w:t>
            </w:r>
            <w:r w:rsidRPr="007041D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041D4" w:rsidRPr="007041D4" w:rsidRDefault="007041D4" w:rsidP="0042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041D4" w:rsidRPr="007041D4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Pr="00D919CF">
              <w:rPr>
                <w:rFonts w:asciiTheme="majorBidi" w:eastAsia="Calibri" w:hAnsiTheme="majorBidi" w:cstheme="majorBidi"/>
                <w:sz w:val="30"/>
                <w:szCs w:val="30"/>
              </w:rPr>
              <w:t>3,589,868</w:t>
            </w:r>
            <w:r w:rsidRPr="00D919C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041D4" w:rsidRPr="007041D4" w:rsidRDefault="007041D4" w:rsidP="0042201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41D4" w:rsidRPr="00194448" w:rsidRDefault="007041D4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</w:rPr>
              <w:t>2,624,152</w:t>
            </w:r>
          </w:p>
        </w:tc>
        <w:tc>
          <w:tcPr>
            <w:tcW w:w="270" w:type="dxa"/>
          </w:tcPr>
          <w:p w:rsidR="007041D4" w:rsidRPr="00D919CF" w:rsidRDefault="007041D4" w:rsidP="00422019">
            <w:pPr>
              <w:tabs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:rsidR="007041D4" w:rsidRPr="00194448" w:rsidRDefault="007041D4" w:rsidP="001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444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94448">
              <w:rPr>
                <w:rFonts w:asciiTheme="majorBidi" w:hAnsiTheme="majorBidi" w:cstheme="majorBidi"/>
                <w:sz w:val="30"/>
                <w:szCs w:val="30"/>
              </w:rPr>
              <w:t>965,716</w:t>
            </w:r>
            <w:r w:rsidRPr="0019444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C64EA" w:rsidRPr="00D919CF" w:rsidTr="002C64EA">
        <w:tc>
          <w:tcPr>
            <w:tcW w:w="1702" w:type="dxa"/>
            <w:vAlign w:val="bottom"/>
          </w:tcPr>
          <w:p w:rsidR="002C64EA" w:rsidRPr="00D919CF" w:rsidRDefault="002C64EA" w:rsidP="007041D4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2C64EA" w:rsidRPr="00D919CF" w:rsidRDefault="002C64EA" w:rsidP="002C64EA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64EA" w:rsidRPr="00D919CF" w:rsidRDefault="002C64EA" w:rsidP="00422019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C64EA" w:rsidRPr="007041D4" w:rsidRDefault="002C64EA" w:rsidP="002C64EA">
            <w:pPr>
              <w:tabs>
                <w:tab w:val="decimal" w:pos="807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64EA" w:rsidRPr="007041D4" w:rsidRDefault="002C64EA" w:rsidP="0042201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C64EA" w:rsidRPr="007041D4" w:rsidRDefault="002C64EA" w:rsidP="002C64EA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64EA" w:rsidRPr="007041D4" w:rsidRDefault="002C64EA" w:rsidP="00422019">
            <w:pPr>
              <w:tabs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64EA" w:rsidRPr="00D919CF" w:rsidRDefault="002C64EA" w:rsidP="002C64EA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64EA" w:rsidRPr="007041D4" w:rsidRDefault="002C64EA" w:rsidP="0042201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64EA" w:rsidRPr="00D919CF" w:rsidRDefault="002C64EA" w:rsidP="002C64EA">
            <w:pPr>
              <w:tabs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64EA" w:rsidRPr="00D919CF" w:rsidRDefault="002C64EA" w:rsidP="00422019">
            <w:pPr>
              <w:tabs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:rsidR="002C64EA" w:rsidRPr="00194448" w:rsidRDefault="002C64EA" w:rsidP="00194448">
            <w:pPr>
              <w:tabs>
                <w:tab w:val="decimal" w:pos="1380"/>
              </w:tabs>
              <w:spacing w:after="0" w:line="240" w:lineRule="auto"/>
              <w:ind w:left="-10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64EA" w:rsidRPr="00D919CF" w:rsidTr="002C64EA">
        <w:tc>
          <w:tcPr>
            <w:tcW w:w="1702" w:type="dxa"/>
            <w:vAlign w:val="bottom"/>
          </w:tcPr>
          <w:p w:rsidR="002C64EA" w:rsidRPr="00FD02FE" w:rsidRDefault="002C64EA" w:rsidP="0023629A">
            <w:pPr>
              <w:spacing w:after="0" w:line="240" w:lineRule="auto"/>
              <w:ind w:left="-46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91" w:type="dxa"/>
            <w:gridSpan w:val="5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9" w:type="dxa"/>
            <w:gridSpan w:val="6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919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4EA" w:rsidRPr="00D919CF" w:rsidTr="002C64EA">
        <w:tc>
          <w:tcPr>
            <w:tcW w:w="1702" w:type="dxa"/>
            <w:vAlign w:val="bottom"/>
          </w:tcPr>
          <w:p w:rsidR="002C64EA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7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2470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</w:p>
          <w:p w:rsidR="002C64EA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3" w:right="78" w:firstLine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2C64EA" w:rsidRPr="00E363E6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10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:rsidR="002C64EA" w:rsidRPr="00FD02FE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:rsidR="002C64EA" w:rsidRPr="00FD02FE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4"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C64EA" w:rsidRPr="00D919CF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70" w:type="dxa"/>
            <w:vAlign w:val="bottom"/>
          </w:tcPr>
          <w:p w:rsidR="002C64EA" w:rsidRPr="00D919CF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C64EA" w:rsidRPr="00D919CF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2C64EA" w:rsidRPr="00D919CF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19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2C64EA" w:rsidRPr="00D919CF" w:rsidTr="002C64EA">
        <w:trPr>
          <w:gridAfter w:val="1"/>
          <w:wAfter w:w="8" w:type="dxa"/>
        </w:trPr>
        <w:tc>
          <w:tcPr>
            <w:tcW w:w="1702" w:type="dxa"/>
          </w:tcPr>
          <w:p w:rsidR="002C64EA" w:rsidRPr="00FD02FE" w:rsidRDefault="002C64EA" w:rsidP="0023629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652" w:type="dxa"/>
            <w:gridSpan w:val="11"/>
            <w:vAlign w:val="bottom"/>
          </w:tcPr>
          <w:p w:rsidR="002C64EA" w:rsidRPr="00D919CF" w:rsidRDefault="002C64EA" w:rsidP="0023629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1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4EA" w:rsidRPr="007863C3" w:rsidTr="002C64EA">
        <w:trPr>
          <w:gridAfter w:val="1"/>
          <w:wAfter w:w="8" w:type="dxa"/>
        </w:trPr>
        <w:tc>
          <w:tcPr>
            <w:tcW w:w="1702" w:type="dxa"/>
          </w:tcPr>
          <w:p w:rsidR="002C64EA" w:rsidRPr="00D919CF" w:rsidRDefault="002C64EA" w:rsidP="00236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9" w:type="dxa"/>
          </w:tcPr>
          <w:p w:rsidR="002C64EA" w:rsidRPr="009F5D68" w:rsidRDefault="002C64EA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12,703,459</w:t>
            </w:r>
          </w:p>
        </w:tc>
        <w:tc>
          <w:tcPr>
            <w:tcW w:w="270" w:type="dxa"/>
          </w:tcPr>
          <w:p w:rsidR="002C64EA" w:rsidRPr="009F5D68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C64EA" w:rsidRPr="00517DFF" w:rsidRDefault="002C64EA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7DFF">
              <w:rPr>
                <w:rFonts w:asciiTheme="majorBidi" w:eastAsia="Calibri" w:hAnsiTheme="majorBidi" w:cstheme="majorBidi"/>
                <w:sz w:val="30"/>
                <w:szCs w:val="30"/>
              </w:rPr>
              <w:t>(7,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129,534</w:t>
            </w:r>
            <w:r w:rsidRPr="00517DFF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C64EA" w:rsidRPr="009F5D68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C64EA" w:rsidRPr="009F5D68" w:rsidRDefault="0039298F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5,573,925</w:t>
            </w:r>
          </w:p>
        </w:tc>
        <w:tc>
          <w:tcPr>
            <w:tcW w:w="270" w:type="dxa"/>
          </w:tcPr>
          <w:p w:rsidR="002C64EA" w:rsidRPr="007041D4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9,741,394</w:t>
            </w:r>
          </w:p>
        </w:tc>
        <w:tc>
          <w:tcPr>
            <w:tcW w:w="270" w:type="dxa"/>
          </w:tcPr>
          <w:p w:rsidR="002C64EA" w:rsidRPr="007863C3" w:rsidRDefault="002C64EA" w:rsidP="0023629A">
            <w:pPr>
              <w:pStyle w:val="NoSpacing"/>
              <w:tabs>
                <w:tab w:val="decimal" w:pos="864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C64EA" w:rsidRPr="007863C3" w:rsidRDefault="002C64EA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5,298,659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4"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4,442,735</w:t>
            </w:r>
          </w:p>
        </w:tc>
      </w:tr>
      <w:tr w:rsidR="002C64EA" w:rsidRPr="007863C3" w:rsidTr="002C64EA">
        <w:trPr>
          <w:gridAfter w:val="1"/>
          <w:wAfter w:w="8" w:type="dxa"/>
        </w:trPr>
        <w:tc>
          <w:tcPr>
            <w:tcW w:w="1702" w:type="dxa"/>
            <w:vAlign w:val="bottom"/>
          </w:tcPr>
          <w:p w:rsidR="002C64EA" w:rsidRPr="00D919CF" w:rsidRDefault="002C64EA" w:rsidP="002362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919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69" w:type="dxa"/>
          </w:tcPr>
          <w:p w:rsidR="002C64EA" w:rsidRPr="007863C3" w:rsidRDefault="002C64EA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3C3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9,508,841</w:t>
            </w:r>
            <w:r w:rsidRPr="007863C3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2C64EA" w:rsidRPr="00517DFF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7DFF">
              <w:rPr>
                <w:rFonts w:asciiTheme="majorBidi" w:eastAsia="Calibri" w:hAnsiTheme="majorBidi" w:cstheme="majorBidi"/>
                <w:sz w:val="30"/>
                <w:szCs w:val="30"/>
              </w:rPr>
              <w:t>7,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129,534</w:t>
            </w:r>
          </w:p>
        </w:tc>
        <w:tc>
          <w:tcPr>
            <w:tcW w:w="2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C64EA" w:rsidRPr="00422019" w:rsidRDefault="002C64EA" w:rsidP="002C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1" w:right="-10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22019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 w:rsidRPr="00422019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39298F">
              <w:rPr>
                <w:rFonts w:asciiTheme="majorBidi" w:eastAsia="Calibri" w:hAnsiTheme="majorBidi" w:cstheme="majorBidi"/>
                <w:sz w:val="30"/>
                <w:szCs w:val="30"/>
              </w:rPr>
              <w:t>,379,307</w:t>
            </w:r>
            <w:r w:rsidRPr="00422019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C64EA" w:rsidRPr="007041D4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7,291,821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C64EA" w:rsidRPr="00194448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5,298,659</w:t>
            </w:r>
          </w:p>
        </w:tc>
        <w:tc>
          <w:tcPr>
            <w:tcW w:w="270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:rsidR="002C64EA" w:rsidRPr="007863C3" w:rsidRDefault="002C64EA" w:rsidP="002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1,993,162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:rsidR="00766619" w:rsidRPr="00194448" w:rsidRDefault="00766619" w:rsidP="00AF76D5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84416" w:rsidRPr="00484416" w:rsidRDefault="00484416" w:rsidP="00C3058B">
      <w:pPr>
        <w:pStyle w:val="Heading2"/>
        <w:numPr>
          <w:ilvl w:val="0"/>
          <w:numId w:val="23"/>
        </w:numPr>
        <w:ind w:left="540" w:hanging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เปลี่ยน</w:t>
      </w: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วิธีการคำนวณค่าเสื่อมราคาของอาคารและอุปกรณ์</w:t>
      </w:r>
    </w:p>
    <w:p w:rsidR="00484416" w:rsidRPr="00766619" w:rsidRDefault="00484416" w:rsidP="00E6053B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E64373" w:rsidRDefault="00484416" w:rsidP="004D55FB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484416">
        <w:rPr>
          <w:rFonts w:asciiTheme="majorBidi" w:hAnsiTheme="majorBidi" w:cs="Angsana New" w:hint="cs"/>
          <w:sz w:val="30"/>
          <w:szCs w:val="30"/>
          <w:cs/>
        </w:rPr>
        <w:t>เปลี่ยนวิธีการคำนวณค่าเสื่อมราคาของอาคารและอุปกรณ์</w:t>
      </w:r>
      <w:r w:rsidR="004D55FB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>อาคารและอุปกรณ์ที่ซื้อหรือได้มา</w:t>
      </w:r>
      <w:r w:rsidR="004D55FB">
        <w:rPr>
          <w:rFonts w:ascii="Angsana New" w:hAnsi="Angsana New" w:cs="Angsana New" w:hint="cs"/>
          <w:sz w:val="30"/>
          <w:szCs w:val="30"/>
          <w:cs/>
        </w:rPr>
        <w:t>หลัง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55FB" w:rsidRPr="004F6D6D">
        <w:rPr>
          <w:rFonts w:ascii="Angsana New" w:hAnsi="Angsana New" w:cs="Angsana New"/>
          <w:sz w:val="30"/>
          <w:szCs w:val="30"/>
        </w:rPr>
        <w:t>25</w:t>
      </w:r>
      <w:r w:rsidR="004D55FB">
        <w:rPr>
          <w:rFonts w:ascii="Angsana New" w:hAnsi="Angsana New" w:cs="Angsana New"/>
          <w:sz w:val="30"/>
          <w:szCs w:val="30"/>
        </w:rPr>
        <w:t>61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4416">
        <w:rPr>
          <w:rFonts w:asciiTheme="majorBidi" w:hAnsiTheme="majorBidi" w:cs="Angsana New" w:hint="cs"/>
          <w:sz w:val="30"/>
          <w:szCs w:val="30"/>
          <w:cs/>
        </w:rPr>
        <w:t>จากเดิม</w:t>
      </w:r>
      <w:r w:rsidRPr="00484416">
        <w:rPr>
          <w:rFonts w:asciiTheme="majorBidi" w:hAnsiTheme="majorBidi" w:cs="Angsana New"/>
          <w:sz w:val="30"/>
          <w:szCs w:val="30"/>
          <w:cs/>
        </w:rPr>
        <w:t>คำนวณค่าเสื่อมราคาโดยวิธีผลรวม</w:t>
      </w:r>
      <w:r w:rsidRPr="004F6D6D">
        <w:rPr>
          <w:rFonts w:ascii="Angsana New" w:hAnsi="Angsana New" w:cs="Angsana New"/>
          <w:sz w:val="30"/>
          <w:szCs w:val="30"/>
          <w:cs/>
        </w:rPr>
        <w:t>จำนวนปี</w:t>
      </w:r>
      <w:r w:rsidR="0046192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วิธีเส้นตรง </w:t>
      </w:r>
      <w:r w:rsidR="004D55FB">
        <w:rPr>
          <w:rFonts w:asciiTheme="majorBidi" w:hAnsiTheme="majorBidi" w:cs="Angsana New" w:hint="cs"/>
          <w:sz w:val="30"/>
          <w:szCs w:val="30"/>
          <w:cs/>
        </w:rPr>
        <w:t>โดยการเปลี่ยน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>วิธีการคำนวณ</w:t>
      </w:r>
      <w:r w:rsidR="0046192C">
        <w:rPr>
          <w:rFonts w:asciiTheme="majorBidi" w:hAnsiTheme="majorBidi" w:cs="Angsana New"/>
          <w:sz w:val="30"/>
          <w:szCs w:val="30"/>
        </w:rPr>
        <w:br/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 xml:space="preserve">ค่าเสื่อมราคาดังกล่าวจะมีผลตั้งแต่วันที่ </w:t>
      </w:r>
      <w:r w:rsidR="004D55FB" w:rsidRPr="00E6053B">
        <w:rPr>
          <w:rFonts w:asciiTheme="majorBidi" w:hAnsiTheme="majorBidi" w:cs="Angsana New"/>
          <w:sz w:val="30"/>
          <w:szCs w:val="30"/>
        </w:rPr>
        <w:t xml:space="preserve">1 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4D55FB" w:rsidRPr="00E6053B">
        <w:rPr>
          <w:rFonts w:asciiTheme="majorBidi" w:hAnsiTheme="majorBidi" w:cs="Angsana New"/>
          <w:sz w:val="30"/>
          <w:szCs w:val="30"/>
        </w:rPr>
        <w:t xml:space="preserve">2562 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</w:p>
    <w:p w:rsidR="00E6053B" w:rsidRPr="00194448" w:rsidRDefault="00E6053B" w:rsidP="00194448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04402A" w:rsidRPr="001C4F0E" w:rsidRDefault="00C74395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บุคคลหรือ</w:t>
      </w:r>
      <w:r w:rsidR="0010331E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กิจการที่เกี่ยวข้องกัน</w:t>
      </w:r>
    </w:p>
    <w:p w:rsidR="00B54F0E" w:rsidRPr="00194448" w:rsidRDefault="00B54F0E" w:rsidP="007B2C67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46795E" w:rsidRPr="00B01E88" w:rsidRDefault="00B54F0E" w:rsidP="00B01E88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01E88">
        <w:rPr>
          <w:rFonts w:asciiTheme="majorBidi" w:hAnsiTheme="majorBidi" w:cs="Angsana New"/>
          <w:sz w:val="30"/>
          <w:szCs w:val="30"/>
          <w:cs/>
        </w:rPr>
        <w:t>ความสัมพันธ์ที่มีกับบริษัท</w:t>
      </w:r>
      <w:r w:rsidRPr="00B01E88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B01E88">
        <w:rPr>
          <w:rFonts w:asciiTheme="majorBidi" w:hAnsiTheme="majorBidi" w:cs="Angsana New"/>
          <w:sz w:val="30"/>
          <w:szCs w:val="30"/>
          <w:cs/>
        </w:rPr>
        <w:t>และบริษัท</w:t>
      </w:r>
      <w:r w:rsidRPr="00B01E88">
        <w:rPr>
          <w:rFonts w:asciiTheme="majorBidi" w:hAnsiTheme="majorBidi" w:cs="Angsana New" w:hint="cs"/>
          <w:sz w:val="30"/>
          <w:szCs w:val="30"/>
          <w:cs/>
        </w:rPr>
        <w:t>ร่วม</w:t>
      </w:r>
      <w:r w:rsidRPr="00B01E88">
        <w:rPr>
          <w:rFonts w:asciiTheme="majorBidi" w:hAnsiTheme="majorBidi" w:cs="Angsana New"/>
          <w:sz w:val="30"/>
          <w:szCs w:val="30"/>
          <w:cs/>
        </w:rPr>
        <w:t>ได้เปิดเผยในหมายเหตุข้อ</w:t>
      </w:r>
      <w:r w:rsidR="00E32B19" w:rsidRPr="00B01E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01E88">
        <w:rPr>
          <w:rFonts w:asciiTheme="majorBidi" w:hAnsiTheme="majorBidi" w:cs="Angsana New"/>
          <w:sz w:val="30"/>
          <w:szCs w:val="30"/>
        </w:rPr>
        <w:t>1</w:t>
      </w:r>
      <w:r w:rsidR="00B01E88" w:rsidRPr="00B01E88">
        <w:rPr>
          <w:rFonts w:asciiTheme="majorBidi" w:hAnsiTheme="majorBidi" w:cs="Angsana New"/>
          <w:sz w:val="30"/>
          <w:szCs w:val="30"/>
        </w:rPr>
        <w:t xml:space="preserve"> 6</w:t>
      </w:r>
      <w:r w:rsidRPr="00B01E8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B01E88" w:rsidRPr="00B01E88">
        <w:rPr>
          <w:rFonts w:asciiTheme="majorBidi" w:hAnsiTheme="majorBidi" w:cs="Angsana New"/>
          <w:sz w:val="30"/>
          <w:szCs w:val="30"/>
        </w:rPr>
        <w:t>7</w:t>
      </w:r>
      <w:r w:rsidRPr="00B01E88">
        <w:rPr>
          <w:rFonts w:asciiTheme="majorBidi" w:hAnsiTheme="majorBidi" w:cs="Angsana New"/>
          <w:sz w:val="30"/>
          <w:szCs w:val="30"/>
          <w:cs/>
        </w:rPr>
        <w:t xml:space="preserve"> สำหรั</w:t>
      </w:r>
      <w:r w:rsidRPr="00B01E88">
        <w:rPr>
          <w:rFonts w:asciiTheme="majorBidi" w:hAnsiTheme="majorBidi" w:cs="Angsana New" w:hint="cs"/>
          <w:sz w:val="30"/>
          <w:szCs w:val="30"/>
          <w:cs/>
        </w:rPr>
        <w:t>บ</w:t>
      </w:r>
      <w:r w:rsidR="00043392">
        <w:rPr>
          <w:rFonts w:asciiTheme="majorBidi" w:hAnsiTheme="majorBidi" w:cs="Angsana New" w:hint="cs"/>
          <w:sz w:val="30"/>
          <w:szCs w:val="30"/>
          <w:cs/>
        </w:rPr>
        <w:t>ความสัมพันธ์กับ</w:t>
      </w:r>
      <w:r w:rsidR="007B4589" w:rsidRPr="00B01E88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บุคคลหรือกิจการที่เกี่ยวข้องกันอื่น</w:t>
      </w:r>
      <w:r w:rsidR="00786FD4">
        <w:rPr>
          <w:rFonts w:asciiTheme="majorBidi" w:hAnsiTheme="majorBidi" w:cs="Angsana New" w:hint="cs"/>
          <w:sz w:val="30"/>
          <w:szCs w:val="30"/>
          <w:cs/>
        </w:rPr>
        <w:t xml:space="preserve">และนโยบายการกำหนดราคาในระหว่างงวดหกเดือนสิ้นสุดวันที่ </w:t>
      </w:r>
      <w:r w:rsidR="00786FD4">
        <w:rPr>
          <w:rFonts w:asciiTheme="majorBidi" w:hAnsiTheme="majorBidi" w:cs="Angsana New"/>
          <w:sz w:val="30"/>
          <w:szCs w:val="30"/>
        </w:rPr>
        <w:t xml:space="preserve">30 </w:t>
      </w:r>
      <w:r w:rsidR="00786FD4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786FD4">
        <w:rPr>
          <w:rFonts w:asciiTheme="majorBidi" w:hAnsiTheme="majorBidi" w:cs="Angsana New"/>
          <w:sz w:val="30"/>
          <w:szCs w:val="30"/>
        </w:rPr>
        <w:t xml:space="preserve">2562 </w:t>
      </w:r>
      <w:r w:rsidR="00786FD4">
        <w:rPr>
          <w:rFonts w:asciiTheme="majorBidi" w:hAnsiTheme="majorBidi" w:cs="Angsana New"/>
          <w:sz w:val="30"/>
          <w:szCs w:val="30"/>
        </w:rPr>
        <w:br/>
      </w:r>
      <w:r w:rsidR="00E64373" w:rsidRPr="00B01E88">
        <w:rPr>
          <w:rFonts w:asciiTheme="majorBidi" w:hAnsiTheme="majorBidi" w:cs="Angsana New" w:hint="cs"/>
          <w:sz w:val="30"/>
          <w:szCs w:val="30"/>
          <w:cs/>
        </w:rPr>
        <w:t>ไม่มีการ</w:t>
      </w:r>
      <w:r w:rsidR="007B4589" w:rsidRPr="00B01E88">
        <w:rPr>
          <w:rFonts w:asciiTheme="majorBidi" w:hAnsiTheme="majorBidi" w:cs="Angsana New"/>
          <w:sz w:val="30"/>
          <w:szCs w:val="30"/>
          <w:cs/>
        </w:rPr>
        <w:t>เปลี่ยนแปลงอย่างมีสาระสำคัญ</w:t>
      </w:r>
    </w:p>
    <w:p w:rsidR="00194448" w:rsidRDefault="0019444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83744D" w:rsidRPr="00C61F2F" w:rsidRDefault="0083744D" w:rsidP="0083744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1F2F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C61F2F">
        <w:rPr>
          <w:rFonts w:ascii="Angsana New" w:hAnsi="Angsana New" w:cs="Angsana New"/>
          <w:sz w:val="30"/>
          <w:szCs w:val="30"/>
        </w:rPr>
        <w:t>3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0 มิถุนายน </w:t>
      </w:r>
      <w:r w:rsidRPr="00C61F2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1F2F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61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83744D" w:rsidRPr="00C61F2F" w:rsidRDefault="0083744D" w:rsidP="0083744D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70"/>
        <w:gridCol w:w="270"/>
        <w:gridCol w:w="1170"/>
        <w:gridCol w:w="270"/>
        <w:gridCol w:w="1170"/>
      </w:tblGrid>
      <w:tr w:rsidR="0083744D" w:rsidRPr="0083744D" w:rsidTr="00A5712A">
        <w:trPr>
          <w:tblHeader/>
        </w:trPr>
        <w:tc>
          <w:tcPr>
            <w:tcW w:w="3978" w:type="dxa"/>
          </w:tcPr>
          <w:p w:rsidR="0083744D" w:rsidRPr="0083744D" w:rsidRDefault="0083744D" w:rsidP="00A5712A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44D" w:rsidRPr="0083744D" w:rsidTr="00A5712A">
        <w:trPr>
          <w:tblHeader/>
        </w:trPr>
        <w:tc>
          <w:tcPr>
            <w:tcW w:w="3978" w:type="dxa"/>
          </w:tcPr>
          <w:p w:rsidR="0083744D" w:rsidRPr="0083744D" w:rsidRDefault="0083744D" w:rsidP="00A5712A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37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37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83744D" w:rsidRPr="0083744D" w:rsidTr="00A5712A">
        <w:trPr>
          <w:tblHeader/>
        </w:trPr>
        <w:tc>
          <w:tcPr>
            <w:tcW w:w="3978" w:type="dxa"/>
          </w:tcPr>
          <w:p w:rsidR="0083744D" w:rsidRPr="0083744D" w:rsidRDefault="0083744D" w:rsidP="00A5712A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744D" w:rsidRPr="0083744D" w:rsidTr="00A5712A">
        <w:trPr>
          <w:trHeight w:val="434"/>
        </w:trPr>
        <w:tc>
          <w:tcPr>
            <w:tcW w:w="3978" w:type="dxa"/>
          </w:tcPr>
          <w:p w:rsidR="0083744D" w:rsidRPr="0083744D" w:rsidRDefault="0083744D" w:rsidP="00A5712A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031AA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68,495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61,838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33,203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32,884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29,611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41,563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83744D">
        <w:trPr>
          <w:trHeight w:val="75"/>
        </w:trPr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75,418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71,621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67,11</w:t>
            </w:r>
            <w:r w:rsidR="00763E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63,062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8,940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7,396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7,845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7,077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1,945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3,760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3,319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7863C3">
        <w:trPr>
          <w:trHeight w:val="182"/>
        </w:trPr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294E0B" w:rsidRPr="007863C3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7863C3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7863C3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7863C3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7863C3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</w:t>
            </w:r>
            <w:r w:rsidR="00763E4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20,433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</w:t>
            </w:r>
            <w:r w:rsidR="00763E4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20,313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4E0B" w:rsidRPr="0083744D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63E4A" w:rsidRPr="007C30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270" w:type="dxa"/>
            <w:shd w:val="clear" w:color="auto" w:fill="auto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294E0B" w:rsidRPr="00E934DA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1,064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182,81</w:t>
            </w:r>
            <w:r w:rsidR="00763E4A" w:rsidRPr="007C30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171,731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160,37</w:t>
            </w:r>
            <w:r w:rsidR="00763E4A" w:rsidRPr="007C300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145,272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41,655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37,333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34,675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31,623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C06703" w:rsidRPr="007C300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300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C06703" w:rsidRPr="00E934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3E4A" w:rsidRPr="00E934D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763E4A" w:rsidRPr="007C30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C06703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:rsidR="00294E0B" w:rsidRPr="007C3004" w:rsidRDefault="00C06703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63E4A" w:rsidRPr="00E934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294E0B" w:rsidRPr="007C3004" w:rsidRDefault="00281301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83,499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64,204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0063E8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62,120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43,442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294E0B" w:rsidRPr="007C3004" w:rsidRDefault="00B04321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17,327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C06703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419E" w:rsidRPr="007C3004">
              <w:rPr>
                <w:rFonts w:asciiTheme="majorBidi" w:hAnsiTheme="majorBidi" w:cstheme="majorBidi"/>
                <w:sz w:val="30"/>
                <w:szCs w:val="30"/>
              </w:rPr>
              <w:t>6,960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10,140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9,691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294E0B" w:rsidRPr="007C3004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281301" w:rsidRPr="007C3004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C06703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43,98</w:t>
            </w:r>
            <w:r w:rsidR="0038419E" w:rsidRPr="007C30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0063E8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47,752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39,781</w:t>
            </w:r>
          </w:p>
        </w:tc>
      </w:tr>
      <w:tr w:rsidR="00294E0B" w:rsidRPr="0083744D" w:rsidTr="00A5712A">
        <w:tc>
          <w:tcPr>
            <w:tcW w:w="3978" w:type="dxa"/>
          </w:tcPr>
          <w:p w:rsidR="00294E0B" w:rsidRPr="0083744D" w:rsidRDefault="00294E0B" w:rsidP="00294E0B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294E0B" w:rsidRPr="007C3004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419E" w:rsidRPr="007C3004">
              <w:rPr>
                <w:rFonts w:asciiTheme="majorBidi" w:hAnsiTheme="majorBidi" w:cstheme="majorBidi"/>
                <w:sz w:val="30"/>
                <w:szCs w:val="30"/>
              </w:rPr>
              <w:t>,051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E934DA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:rsidR="00294E0B" w:rsidRPr="007C3004" w:rsidRDefault="00294E0B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94E0B" w:rsidRPr="007C3004" w:rsidRDefault="0038419E" w:rsidP="00294E0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</w:tbl>
    <w:p w:rsidR="0083744D" w:rsidRPr="00A5712A" w:rsidRDefault="0083744D" w:rsidP="0083744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70"/>
        <w:gridCol w:w="270"/>
        <w:gridCol w:w="1170"/>
        <w:gridCol w:w="270"/>
        <w:gridCol w:w="1170"/>
      </w:tblGrid>
      <w:tr w:rsidR="0083744D" w:rsidRPr="0083744D" w:rsidTr="00A5712A">
        <w:trPr>
          <w:tblHeader/>
        </w:trPr>
        <w:tc>
          <w:tcPr>
            <w:tcW w:w="3978" w:type="dxa"/>
          </w:tcPr>
          <w:p w:rsidR="0083744D" w:rsidRPr="0083744D" w:rsidRDefault="0083744D" w:rsidP="00A5712A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44D" w:rsidRPr="0083744D" w:rsidTr="00A5712A">
        <w:trPr>
          <w:tblHeader/>
        </w:trPr>
        <w:tc>
          <w:tcPr>
            <w:tcW w:w="3978" w:type="dxa"/>
          </w:tcPr>
          <w:p w:rsidR="0083744D" w:rsidRPr="0083744D" w:rsidRDefault="0083744D" w:rsidP="0083744D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37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37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83744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83744D" w:rsidRPr="0083744D" w:rsidTr="00A5712A">
        <w:trPr>
          <w:tblHeader/>
        </w:trPr>
        <w:tc>
          <w:tcPr>
            <w:tcW w:w="3978" w:type="dxa"/>
          </w:tcPr>
          <w:p w:rsidR="0083744D" w:rsidRPr="0083744D" w:rsidRDefault="0083744D" w:rsidP="00A5712A">
            <w:pPr>
              <w:pStyle w:val="Heading5"/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83744D" w:rsidRPr="0083744D" w:rsidRDefault="0083744D" w:rsidP="00A5712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744D" w:rsidRPr="0083744D" w:rsidTr="00A5712A">
        <w:trPr>
          <w:trHeight w:val="434"/>
        </w:trPr>
        <w:tc>
          <w:tcPr>
            <w:tcW w:w="3978" w:type="dxa"/>
          </w:tcPr>
          <w:p w:rsidR="0083744D" w:rsidRPr="0083744D" w:rsidRDefault="0083744D" w:rsidP="00A5712A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744D" w:rsidRPr="0083744D" w:rsidRDefault="0083744D" w:rsidP="00A5712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150,297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143,524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67,462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68,634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9615AF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58,388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85,816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150,338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142,329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133,447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125,118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17,448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15,526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15,343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14,158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รายได้ค่าตอบแทนการบริหารงาน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4,453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7,469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6,577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0063E8" w:rsidRPr="007863C3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7863C3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7863C3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7863C3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7863C3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69,199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41,155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68,959</w:t>
            </w: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</w:rPr>
              <w:t>40,915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63E8" w:rsidRPr="0083744D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063E8" w:rsidRPr="00E934DA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83744D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365,667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337,246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320,775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E934DA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289,050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81,560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74,158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67,986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61,811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0063E8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0063E8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7,599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8,047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7,043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7,462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0063E8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0063E8">
              <w:rPr>
                <w:rFonts w:asciiTheme="majorBidi" w:hAnsiTheme="majorBidi" w:cstheme="majorBidi"/>
                <w:cs/>
                <w:lang w:val="en-US"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1301" w:rsidRPr="007C3004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7C30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301" w:rsidRPr="007C3004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137,939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126,175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97,431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0063E8" w:rsidRPr="007C3004" w:rsidRDefault="00B04321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34,001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33,345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19,937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E934DA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18,828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81301" w:rsidRPr="007C300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C30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301" w:rsidRPr="007C3004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89,357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98,556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E934DA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80,991</w:t>
            </w:r>
          </w:p>
        </w:tc>
      </w:tr>
      <w:tr w:rsidR="000063E8" w:rsidRPr="0083744D" w:rsidTr="00A5712A">
        <w:tc>
          <w:tcPr>
            <w:tcW w:w="3978" w:type="dxa"/>
          </w:tcPr>
          <w:p w:rsidR="000063E8" w:rsidRPr="0083744D" w:rsidRDefault="000063E8" w:rsidP="000063E8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4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3004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34DA">
              <w:rPr>
                <w:rFonts w:asciiTheme="majorBidi" w:hAnsiTheme="majorBidi" w:cstheme="majorBidi"/>
                <w:sz w:val="30"/>
                <w:szCs w:val="30"/>
              </w:rPr>
              <w:t>3,205</w:t>
            </w:r>
          </w:p>
        </w:tc>
        <w:tc>
          <w:tcPr>
            <w:tcW w:w="270" w:type="dxa"/>
          </w:tcPr>
          <w:p w:rsidR="000063E8" w:rsidRPr="007C3004" w:rsidRDefault="000063E8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063E8" w:rsidRPr="007C3004" w:rsidRDefault="00C06703" w:rsidP="000063E8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228AD">
              <w:rPr>
                <w:rFonts w:asciiTheme="majorBidi" w:hAnsiTheme="majorBidi" w:cstheme="majorBidi"/>
                <w:sz w:val="30"/>
                <w:szCs w:val="30"/>
              </w:rPr>
              <w:t>2,153</w:t>
            </w:r>
          </w:p>
        </w:tc>
      </w:tr>
    </w:tbl>
    <w:p w:rsidR="00A5712A" w:rsidRPr="00A5712A" w:rsidRDefault="00A5712A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4F27DB" w:rsidRPr="00A5712A" w:rsidRDefault="004F27DB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  <w:r w:rsidRPr="00A5712A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5712A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545AA1" w:rsidRPr="00A571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5AA1" w:rsidRPr="00A5712A">
        <w:rPr>
          <w:rFonts w:ascii="Angsana New" w:hAnsi="Angsana New" w:cs="Angsana New"/>
          <w:sz w:val="30"/>
          <w:szCs w:val="30"/>
        </w:rPr>
        <w:t>256</w:t>
      </w:r>
      <w:r w:rsidR="00FE64B9" w:rsidRPr="00A5712A">
        <w:rPr>
          <w:rFonts w:ascii="Angsana New" w:hAnsi="Angsana New" w:cs="Angsana New"/>
          <w:sz w:val="30"/>
          <w:szCs w:val="30"/>
        </w:rPr>
        <w:t>2</w:t>
      </w:r>
      <w:r w:rsidR="00545AA1" w:rsidRPr="00A5712A">
        <w:rPr>
          <w:rFonts w:ascii="Angsana New" w:hAnsi="Angsana New" w:cs="Angsana New"/>
          <w:sz w:val="30"/>
          <w:szCs w:val="30"/>
        </w:rPr>
        <w:t xml:space="preserve"> </w:t>
      </w:r>
      <w:r w:rsidR="00545AA1" w:rsidRPr="00A5712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45AA1" w:rsidRPr="00A5712A">
        <w:rPr>
          <w:rFonts w:ascii="Angsana New" w:hAnsi="Angsana New" w:cs="Angsana New"/>
          <w:sz w:val="30"/>
          <w:szCs w:val="30"/>
        </w:rPr>
        <w:t xml:space="preserve">31 </w:t>
      </w:r>
      <w:r w:rsidRPr="00A5712A">
        <w:rPr>
          <w:rFonts w:ascii="Angsana New" w:hAnsi="Angsana New" w:cs="Angsana New"/>
          <w:sz w:val="30"/>
          <w:szCs w:val="30"/>
          <w:cs/>
        </w:rPr>
        <w:t>ธันวาคม</w:t>
      </w:r>
      <w:r w:rsidRPr="00A5712A">
        <w:rPr>
          <w:rFonts w:ascii="Angsana New" w:hAnsi="Angsana New" w:cs="Angsana New"/>
          <w:sz w:val="30"/>
          <w:szCs w:val="30"/>
        </w:rPr>
        <w:t xml:space="preserve"> </w:t>
      </w:r>
      <w:r w:rsidR="00D26E54" w:rsidRPr="00A5712A">
        <w:rPr>
          <w:rFonts w:ascii="Angsana New" w:hAnsi="Angsana New" w:cs="Angsana New"/>
          <w:sz w:val="30"/>
          <w:szCs w:val="30"/>
          <w:lang w:bidi="ar-SA"/>
        </w:rPr>
        <w:t>25</w:t>
      </w:r>
      <w:r w:rsidR="007C46C1" w:rsidRPr="00A5712A">
        <w:rPr>
          <w:rFonts w:ascii="Angsana New" w:hAnsi="Angsana New" w:cs="Angsana New"/>
          <w:sz w:val="30"/>
          <w:szCs w:val="30"/>
          <w:lang w:bidi="ar-SA"/>
        </w:rPr>
        <w:t>6</w:t>
      </w:r>
      <w:r w:rsidR="00FE64B9" w:rsidRPr="00A5712A">
        <w:rPr>
          <w:rFonts w:ascii="Angsana New" w:hAnsi="Angsana New" w:cs="Angsana New"/>
          <w:sz w:val="30"/>
          <w:szCs w:val="30"/>
          <w:lang w:bidi="ar-SA"/>
        </w:rPr>
        <w:t>1</w:t>
      </w:r>
      <w:r w:rsidR="00D26E54" w:rsidRPr="00A5712A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A571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F7F96" w:rsidRPr="00A5712A" w:rsidRDefault="00AF7F96" w:rsidP="00AF7F96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9"/>
        <w:gridCol w:w="1178"/>
        <w:gridCol w:w="253"/>
        <w:gridCol w:w="1199"/>
        <w:gridCol w:w="237"/>
        <w:gridCol w:w="1212"/>
        <w:gridCol w:w="237"/>
        <w:gridCol w:w="1125"/>
      </w:tblGrid>
      <w:tr w:rsidR="00D55D3F" w:rsidRPr="001C4F0E" w:rsidTr="00C52CBA">
        <w:trPr>
          <w:trHeight w:val="379"/>
          <w:tblHeader/>
        </w:trPr>
        <w:tc>
          <w:tcPr>
            <w:tcW w:w="4099" w:type="dxa"/>
          </w:tcPr>
          <w:p w:rsidR="00CA4059" w:rsidRPr="001C4F0E" w:rsidRDefault="00B217E3" w:rsidP="00831938">
            <w:pPr>
              <w:spacing w:after="0" w:line="36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30" w:type="dxa"/>
            <w:gridSpan w:val="3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12A" w:rsidRPr="001C4F0E" w:rsidTr="00C52CBA">
        <w:trPr>
          <w:trHeight w:val="379"/>
          <w:tblHeader/>
        </w:trPr>
        <w:tc>
          <w:tcPr>
            <w:tcW w:w="4099" w:type="dxa"/>
          </w:tcPr>
          <w:p w:rsidR="00A5712A" w:rsidRPr="001C4F0E" w:rsidRDefault="00A5712A" w:rsidP="00A5712A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3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5712A" w:rsidRPr="001C4F0E" w:rsidTr="00C52CBA">
        <w:trPr>
          <w:trHeight w:val="379"/>
          <w:tblHeader/>
        </w:trPr>
        <w:tc>
          <w:tcPr>
            <w:tcW w:w="4099" w:type="dxa"/>
          </w:tcPr>
          <w:p w:rsidR="00A5712A" w:rsidRPr="001C4F0E" w:rsidRDefault="00A5712A" w:rsidP="00A5712A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3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5712A" w:rsidRPr="001C4F0E" w:rsidTr="00C52CBA">
        <w:trPr>
          <w:trHeight w:val="379"/>
          <w:tblHeader/>
        </w:trPr>
        <w:tc>
          <w:tcPr>
            <w:tcW w:w="4099" w:type="dxa"/>
          </w:tcPr>
          <w:p w:rsidR="00A5712A" w:rsidRPr="001C4F0E" w:rsidRDefault="00A5712A" w:rsidP="00A5712A">
            <w:pPr>
              <w:pStyle w:val="Heading5"/>
              <w:keepNext w:val="0"/>
              <w:keepLines w:val="0"/>
              <w:spacing w:before="0" w:line="360" w:lineRule="exact"/>
              <w:ind w:right="-25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441" w:type="dxa"/>
            <w:gridSpan w:val="7"/>
          </w:tcPr>
          <w:p w:rsidR="00A5712A" w:rsidRPr="001C4F0E" w:rsidRDefault="00A5712A" w:rsidP="00A5712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8" w:type="dxa"/>
          </w:tcPr>
          <w:p w:rsidR="007863C3" w:rsidRPr="001C4F0E" w:rsidRDefault="007863C3" w:rsidP="007863C3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863C3" w:rsidRPr="001C4F0E" w:rsidRDefault="007863C3" w:rsidP="007863C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7863C3" w:rsidRPr="007863C3" w:rsidRDefault="0064264A" w:rsidP="0064264A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36,322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</w:tcPr>
          <w:p w:rsidR="007863C3" w:rsidRPr="007863C3" w:rsidRDefault="00992A35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31,55</w:t>
            </w:r>
            <w:r w:rsidR="0064264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863C3" w:rsidRPr="001C4F0E" w:rsidRDefault="00DE1040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40,218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7863C3" w:rsidRPr="007863C3" w:rsidRDefault="0064264A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27,877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8,451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863C3" w:rsidRPr="007863C3" w:rsidRDefault="0064264A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86,440</w:t>
            </w:r>
          </w:p>
        </w:tc>
        <w:tc>
          <w:tcPr>
            <w:tcW w:w="253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7863C3" w:rsidRPr="001C4F0E" w:rsidRDefault="0064264A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45,913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7863C3" w:rsidRPr="007863C3" w:rsidRDefault="0064264A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75,061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19,812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863C3" w:rsidRPr="007863C3" w:rsidRDefault="0064264A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117,998</w:t>
            </w:r>
          </w:p>
        </w:tc>
        <w:tc>
          <w:tcPr>
            <w:tcW w:w="253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7863C3" w:rsidRPr="001C4F0E" w:rsidRDefault="00DE1040" w:rsidP="007863C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7863C3" w:rsidRPr="007863C3" w:rsidRDefault="0064264A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139,260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6426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DE10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  <w:tr w:rsidR="007863C3" w:rsidRPr="001C4F0E" w:rsidTr="00C52CBA">
        <w:trPr>
          <w:trHeight w:val="427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863C3" w:rsidRPr="007863C3" w:rsidRDefault="007863C3" w:rsidP="007863C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7863C3" w:rsidRPr="001C4F0E" w:rsidRDefault="007863C3" w:rsidP="007863C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7863C3" w:rsidRPr="007863C3" w:rsidRDefault="007863C3" w:rsidP="007863C3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863C3" w:rsidRPr="001C4F0E" w:rsidRDefault="007863C3" w:rsidP="007863C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63C3" w:rsidRPr="001C4F0E" w:rsidTr="001D1B65">
        <w:trPr>
          <w:trHeight w:val="289"/>
        </w:trPr>
        <w:tc>
          <w:tcPr>
            <w:tcW w:w="4099" w:type="dxa"/>
          </w:tcPr>
          <w:p w:rsidR="007863C3" w:rsidRPr="001C4F0E" w:rsidRDefault="007863C3" w:rsidP="007863C3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7863C3" w:rsidRPr="007863C3" w:rsidRDefault="0064264A" w:rsidP="0064264A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117,998</w:t>
            </w:r>
          </w:p>
        </w:tc>
        <w:tc>
          <w:tcPr>
            <w:tcW w:w="253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7863C3" w:rsidRPr="001C4F0E" w:rsidRDefault="00DE1040" w:rsidP="007863C3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7863C3" w:rsidRPr="0064264A" w:rsidRDefault="0064264A" w:rsidP="0064264A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139,260</w:t>
            </w:r>
          </w:p>
        </w:tc>
        <w:tc>
          <w:tcPr>
            <w:tcW w:w="237" w:type="dxa"/>
          </w:tcPr>
          <w:p w:rsidR="007863C3" w:rsidRPr="001C4F0E" w:rsidRDefault="007863C3" w:rsidP="007863C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7863C3" w:rsidRPr="001C4F0E" w:rsidRDefault="007863C3" w:rsidP="007863C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1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3D5B97" w:rsidRPr="00281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281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E10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:rsidR="00302DDF" w:rsidRPr="001C4F0E" w:rsidRDefault="00503E76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  <w:cs/>
        </w:rPr>
        <w:br/>
      </w:r>
    </w:p>
    <w:p w:rsidR="00BA4372" w:rsidRPr="001C4F0E" w:rsidRDefault="00BA43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503E76" w:rsidRDefault="00503E7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03E76" w:rsidSect="001935D8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6"/>
          <w:cols w:space="720"/>
        </w:sectPr>
      </w:pPr>
    </w:p>
    <w:p w:rsidR="00D13092" w:rsidRPr="001C4F0E" w:rsidRDefault="00D13092" w:rsidP="004F1FA2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6"/>
        <w:gridCol w:w="270"/>
        <w:gridCol w:w="1083"/>
        <w:gridCol w:w="7"/>
        <w:gridCol w:w="260"/>
        <w:gridCol w:w="1179"/>
        <w:gridCol w:w="239"/>
        <w:gridCol w:w="1165"/>
      </w:tblGrid>
      <w:tr w:rsidR="00EA6A5E" w:rsidRPr="001C4F0E" w:rsidTr="009615AF">
        <w:trPr>
          <w:trHeight w:val="382"/>
          <w:tblHeader/>
        </w:trPr>
        <w:tc>
          <w:tcPr>
            <w:tcW w:w="4050" w:type="dxa"/>
          </w:tcPr>
          <w:p w:rsidR="00EA6A5E" w:rsidRPr="001C4F0E" w:rsidRDefault="00EA6A5E" w:rsidP="00EA6A5E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66" w:type="dxa"/>
            <w:gridSpan w:val="4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538" w:rsidRPr="001C4F0E" w:rsidTr="009615AF">
        <w:trPr>
          <w:trHeight w:val="382"/>
          <w:tblHeader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gridSpan w:val="2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9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5538" w:rsidRPr="001C4F0E" w:rsidTr="009615AF">
        <w:trPr>
          <w:trHeight w:val="402"/>
          <w:tblHeader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06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  <w:gridSpan w:val="2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5538" w:rsidRPr="001C4F0E" w:rsidTr="009615AF">
        <w:trPr>
          <w:trHeight w:val="382"/>
          <w:tblHeader/>
        </w:trPr>
        <w:tc>
          <w:tcPr>
            <w:tcW w:w="4050" w:type="dxa"/>
          </w:tcPr>
          <w:p w:rsidR="00205538" w:rsidRPr="001C4F0E" w:rsidRDefault="00205538" w:rsidP="00205538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09" w:type="dxa"/>
            <w:gridSpan w:val="8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538" w:rsidRPr="001C4F0E" w:rsidTr="009615AF">
        <w:trPr>
          <w:trHeight w:val="422"/>
          <w:tblHeader/>
        </w:trPr>
        <w:tc>
          <w:tcPr>
            <w:tcW w:w="4050" w:type="dxa"/>
            <w:tcBorders>
              <w:bottom w:val="nil"/>
            </w:tcBorders>
          </w:tcPr>
          <w:p w:rsidR="00205538" w:rsidRPr="001C4F0E" w:rsidRDefault="00205538" w:rsidP="00205538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:rsidR="00205538" w:rsidRPr="007863C3" w:rsidRDefault="007863C3" w:rsidP="009615AF">
            <w:pPr>
              <w:tabs>
                <w:tab w:val="decimal" w:pos="97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2C39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171,277</w:t>
            </w:r>
          </w:p>
        </w:tc>
        <w:tc>
          <w:tcPr>
            <w:tcW w:w="270" w:type="dxa"/>
            <w:tcBorders>
              <w:bottom w:val="nil"/>
            </w:tcBorders>
          </w:tcPr>
          <w:p w:rsidR="00205538" w:rsidRPr="007863C3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205538" w:rsidRPr="007863C3" w:rsidRDefault="00205538" w:rsidP="009615AF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1,204,337</w:t>
            </w:r>
          </w:p>
        </w:tc>
        <w:tc>
          <w:tcPr>
            <w:tcW w:w="267" w:type="dxa"/>
            <w:gridSpan w:val="2"/>
            <w:tcBorders>
              <w:bottom w:val="nil"/>
            </w:tcBorders>
          </w:tcPr>
          <w:p w:rsidR="00205538" w:rsidRPr="007863C3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205538" w:rsidRPr="007863C3" w:rsidRDefault="007863C3" w:rsidP="009615AF">
            <w:pPr>
              <w:tabs>
                <w:tab w:val="decimal" w:pos="939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1,045,921</w:t>
            </w:r>
          </w:p>
        </w:tc>
        <w:tc>
          <w:tcPr>
            <w:tcW w:w="239" w:type="dxa"/>
            <w:tcBorders>
              <w:bottom w:val="nil"/>
            </w:tcBorders>
          </w:tcPr>
          <w:p w:rsidR="00205538" w:rsidRPr="007863C3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:rsidR="00205538" w:rsidRPr="007863C3" w:rsidRDefault="00205538" w:rsidP="009615AF">
            <w:pPr>
              <w:tabs>
                <w:tab w:val="decimal" w:pos="112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1,069,595</w:t>
            </w:r>
          </w:p>
        </w:tc>
      </w:tr>
    </w:tbl>
    <w:p w:rsidR="00B77F1D" w:rsidRDefault="00B77F1D" w:rsidP="0084487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360"/>
        <w:gridCol w:w="1080"/>
        <w:gridCol w:w="270"/>
        <w:gridCol w:w="1170"/>
      </w:tblGrid>
      <w:tr w:rsidR="008072A6" w:rsidRPr="001C4F0E" w:rsidTr="002C3949">
        <w:trPr>
          <w:trHeight w:val="392"/>
        </w:trPr>
        <w:tc>
          <w:tcPr>
            <w:tcW w:w="4050" w:type="dxa"/>
          </w:tcPr>
          <w:p w:rsidR="008072A6" w:rsidRPr="001C4F0E" w:rsidRDefault="00B77F1D" w:rsidP="00684CA7">
            <w:pPr>
              <w:spacing w:after="0" w:line="38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column"/>
            </w:r>
            <w:r w:rsidR="00C474AD" w:rsidRPr="001C4F0E">
              <w:rPr>
                <w:rFonts w:ascii="Angsana New" w:hAnsi="Angsana New" w:cs="Angsana New"/>
                <w:sz w:val="30"/>
                <w:szCs w:val="30"/>
                <w:lang w:eastAsia="x-none"/>
              </w:rPr>
              <w:br w:type="page"/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538" w:rsidRPr="001C4F0E" w:rsidTr="002C3949">
        <w:trPr>
          <w:trHeight w:val="392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5538" w:rsidRPr="001C4F0E" w:rsidTr="002C3949">
        <w:trPr>
          <w:trHeight w:val="423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5538" w:rsidRPr="001C4F0E" w:rsidTr="002C3949">
        <w:trPr>
          <w:trHeight w:val="392"/>
        </w:trPr>
        <w:tc>
          <w:tcPr>
            <w:tcW w:w="4050" w:type="dxa"/>
          </w:tcPr>
          <w:p w:rsidR="00205538" w:rsidRPr="001C4F0E" w:rsidRDefault="00205538" w:rsidP="00205538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205538" w:rsidRPr="001C4F0E" w:rsidRDefault="00205538" w:rsidP="00205538">
            <w:pPr>
              <w:spacing w:after="0" w:line="38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538" w:rsidRPr="001C4F0E" w:rsidTr="002C3949">
        <w:trPr>
          <w:trHeight w:val="413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205538" w:rsidRPr="001C4F0E" w:rsidRDefault="002C4AED" w:rsidP="00205538">
            <w:pPr>
              <w:tabs>
                <w:tab w:val="decimal" w:pos="70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5538" w:rsidRPr="001C4F0E" w:rsidRDefault="00205538" w:rsidP="00205538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7863C3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15,148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12,327</w:t>
            </w:r>
          </w:p>
        </w:tc>
      </w:tr>
      <w:tr w:rsidR="00205538" w:rsidRPr="001C4F0E" w:rsidTr="002C3949">
        <w:trPr>
          <w:trHeight w:val="434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05538" w:rsidRPr="001C4F0E" w:rsidRDefault="002C4AED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21,652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23,029</w:t>
            </w:r>
          </w:p>
        </w:tc>
        <w:tc>
          <w:tcPr>
            <w:tcW w:w="36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05538" w:rsidRPr="001C4F0E" w:rsidRDefault="002C4AED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21,655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23,023</w:t>
            </w:r>
          </w:p>
        </w:tc>
      </w:tr>
      <w:tr w:rsidR="00205538" w:rsidRPr="001C4F0E" w:rsidTr="002C3949">
        <w:trPr>
          <w:trHeight w:val="423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5538" w:rsidRPr="001C4F0E" w:rsidRDefault="002C4AED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325,02</w:t>
            </w:r>
            <w:r w:rsidR="007863C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370,855</w:t>
            </w:r>
          </w:p>
        </w:tc>
        <w:tc>
          <w:tcPr>
            <w:tcW w:w="36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05538" w:rsidRPr="001C4F0E" w:rsidRDefault="002C4AED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239,745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262,748</w:t>
            </w:r>
          </w:p>
        </w:tc>
      </w:tr>
      <w:tr w:rsidR="00205538" w:rsidRPr="001C4F0E" w:rsidTr="002C3949">
        <w:trPr>
          <w:trHeight w:val="434"/>
        </w:trPr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C4AED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346,679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393,884</w:t>
            </w:r>
          </w:p>
        </w:tc>
        <w:tc>
          <w:tcPr>
            <w:tcW w:w="360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7863C3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276,548</w:t>
            </w:r>
          </w:p>
        </w:tc>
        <w:tc>
          <w:tcPr>
            <w:tcW w:w="270" w:type="dxa"/>
          </w:tcPr>
          <w:p w:rsidR="00205538" w:rsidRPr="0087652F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298,098</w:t>
            </w:r>
          </w:p>
        </w:tc>
      </w:tr>
    </w:tbl>
    <w:p w:rsidR="00600CC2" w:rsidRPr="001C4F0E" w:rsidRDefault="00600CC2" w:rsidP="00D55D3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360"/>
        <w:gridCol w:w="1080"/>
        <w:gridCol w:w="270"/>
        <w:gridCol w:w="1194"/>
      </w:tblGrid>
      <w:tr w:rsidR="00CC62A1" w:rsidRPr="001C4F0E" w:rsidTr="009615AF">
        <w:tc>
          <w:tcPr>
            <w:tcW w:w="4050" w:type="dxa"/>
            <w:shd w:val="clear" w:color="auto" w:fill="auto"/>
          </w:tcPr>
          <w:p w:rsidR="00CC62A1" w:rsidRPr="001C4F0E" w:rsidRDefault="00E059A0" w:rsidP="009531FC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br w:type="page"/>
            </w:r>
            <w:r w:rsidR="00CC62A1" w:rsidRPr="001C4F0E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4" w:type="dxa"/>
            <w:gridSpan w:val="3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05538" w:rsidRPr="001C4F0E" w:rsidTr="009615AF">
        <w:tc>
          <w:tcPr>
            <w:tcW w:w="4050" w:type="dxa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05538" w:rsidRPr="001C4F0E" w:rsidRDefault="00205538" w:rsidP="00205538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5538" w:rsidRPr="001C4F0E" w:rsidTr="009615AF">
        <w:tc>
          <w:tcPr>
            <w:tcW w:w="4050" w:type="dxa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20553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5538" w:rsidRPr="001C4F0E" w:rsidTr="009615AF">
        <w:tc>
          <w:tcPr>
            <w:tcW w:w="4050" w:type="dxa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7"/>
            <w:shd w:val="clear" w:color="auto" w:fill="auto"/>
          </w:tcPr>
          <w:p w:rsidR="00205538" w:rsidRPr="001C4F0E" w:rsidRDefault="00205538" w:rsidP="00205538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5538" w:rsidRPr="001C4F0E" w:rsidTr="009615AF"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1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5538" w:rsidRPr="001C4F0E" w:rsidTr="009615AF"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205538" w:rsidRPr="001C4F0E" w:rsidRDefault="002C4AED" w:rsidP="0020553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205538">
            <w:pPr>
              <w:tabs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C4AED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758A7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2,830</w:t>
            </w:r>
          </w:p>
        </w:tc>
      </w:tr>
      <w:tr w:rsidR="00205538" w:rsidRPr="001C4F0E" w:rsidTr="009615AF">
        <w:tc>
          <w:tcPr>
            <w:tcW w:w="4050" w:type="dxa"/>
          </w:tcPr>
          <w:p w:rsidR="00205538" w:rsidRPr="001C4F0E" w:rsidRDefault="00205538" w:rsidP="0020553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05538" w:rsidRPr="001C4F0E" w:rsidRDefault="001758A7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3,319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83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5538" w:rsidRPr="001C4F0E" w:rsidRDefault="001758A7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3,063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83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</w:tr>
      <w:tr w:rsidR="00205538" w:rsidRPr="001C4F0E" w:rsidTr="009615AF">
        <w:tc>
          <w:tcPr>
            <w:tcW w:w="4050" w:type="dxa"/>
          </w:tcPr>
          <w:p w:rsidR="00205538" w:rsidRPr="001C4F0E" w:rsidRDefault="00205538" w:rsidP="0020553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5538" w:rsidRPr="001C4F0E" w:rsidRDefault="001758A7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157,552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250,281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5538" w:rsidRPr="001C4F0E" w:rsidRDefault="001758A7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94,347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186,489</w:t>
            </w:r>
          </w:p>
        </w:tc>
      </w:tr>
      <w:tr w:rsidR="00205538" w:rsidRPr="001C4F0E" w:rsidTr="009615AF">
        <w:tc>
          <w:tcPr>
            <w:tcW w:w="4050" w:type="dxa"/>
          </w:tcPr>
          <w:p w:rsidR="00205538" w:rsidRPr="001C4F0E" w:rsidRDefault="00205538" w:rsidP="0020553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87652F" w:rsidRDefault="001758A7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160,871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251,093</w:t>
            </w:r>
          </w:p>
        </w:tc>
        <w:tc>
          <w:tcPr>
            <w:tcW w:w="36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1758A7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98,515</w:t>
            </w: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205538" w:rsidRPr="001C4F0E" w:rsidRDefault="00205538" w:rsidP="0087652F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190,131</w:t>
            </w:r>
          </w:p>
        </w:tc>
      </w:tr>
      <w:tr w:rsidR="00205538" w:rsidRPr="001C4F0E" w:rsidTr="009615AF">
        <w:tc>
          <w:tcPr>
            <w:tcW w:w="4050" w:type="dxa"/>
          </w:tcPr>
          <w:p w:rsidR="00205538" w:rsidRPr="001C4F0E" w:rsidRDefault="00205538" w:rsidP="0020553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05538" w:rsidRPr="009F6658" w:rsidRDefault="00205538" w:rsidP="00205538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5538" w:rsidRPr="001C4F0E" w:rsidRDefault="00205538" w:rsidP="00205538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05538" w:rsidRPr="001C4F0E" w:rsidRDefault="00205538" w:rsidP="0020553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5538" w:rsidRDefault="00205538" w:rsidP="00205538">
            <w:pPr>
              <w:tabs>
                <w:tab w:val="decimal" w:pos="87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5538" w:rsidRPr="001C4F0E" w:rsidRDefault="00205538" w:rsidP="00205538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205538" w:rsidRPr="001C4F0E" w:rsidRDefault="00205538" w:rsidP="00205538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BC56BE" w:rsidRPr="001C4F0E" w:rsidRDefault="00BC56BE" w:rsidP="004670B7">
      <w:pPr>
        <w:pStyle w:val="BodyText"/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B1111D" w:rsidRDefault="00B1111D" w:rsidP="00885C3F">
      <w:pPr>
        <w:pStyle w:val="BodyText"/>
        <w:spacing w:after="0" w:line="240" w:lineRule="auto"/>
        <w:ind w:left="720" w:right="-25" w:hanging="18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:rsidR="00E64373" w:rsidRDefault="00E64373" w:rsidP="00B01E88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437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เงินกู้ยืม</w:t>
      </w:r>
      <w:r w:rsidR="006846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ระยะสั้น</w:t>
      </w:r>
      <w:r w:rsidR="00503E7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:rsidR="00B01E88" w:rsidRPr="00B01E88" w:rsidRDefault="00B01E88" w:rsidP="00B01E88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2E3946" w:rsidRDefault="002E3946" w:rsidP="00B01E8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รายการเคลื่อนไหวของเงินกู้ยืมจากบุคคลหรือกิจการที่เกี่ยวข้องกันสำหรับงวดหกเดือนสิ้นสุดวันที่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150FCA">
        <w:rPr>
          <w:rFonts w:ascii="Angsana New" w:hAnsi="Angsana New" w:cs="Angsana New" w:hint="cs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มีดังนี้ </w:t>
      </w:r>
    </w:p>
    <w:p w:rsidR="00322B3C" w:rsidRPr="00503E76" w:rsidRDefault="00322B3C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TableGrid6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1224"/>
        <w:gridCol w:w="234"/>
        <w:gridCol w:w="1152"/>
        <w:gridCol w:w="236"/>
        <w:gridCol w:w="1186"/>
        <w:gridCol w:w="270"/>
        <w:gridCol w:w="1170"/>
        <w:gridCol w:w="270"/>
        <w:gridCol w:w="1071"/>
        <w:gridCol w:w="242"/>
        <w:gridCol w:w="1150"/>
      </w:tblGrid>
      <w:tr w:rsidR="007851BE" w:rsidRPr="002E3946" w:rsidTr="007851BE">
        <w:tc>
          <w:tcPr>
            <w:tcW w:w="108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258" w:hanging="2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9" w:type="dxa"/>
            <w:gridSpan w:val="7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1BE" w:rsidRPr="002E3946" w:rsidTr="007851BE">
        <w:tc>
          <w:tcPr>
            <w:tcW w:w="1080" w:type="dxa"/>
            <w:shd w:val="clear" w:color="auto" w:fill="auto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7851BE">
            <w:pPr>
              <w:tabs>
                <w:tab w:val="clear" w:pos="227"/>
                <w:tab w:val="left" w:pos="150"/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:rsidR="002E3946" w:rsidRPr="002E3946" w:rsidRDefault="002E3946" w:rsidP="007851BE">
            <w:pPr>
              <w:tabs>
                <w:tab w:val="left" w:pos="720"/>
              </w:tabs>
              <w:spacing w:after="0" w:line="240" w:lineRule="auto"/>
              <w:ind w:left="-105" w:right="-120" w:firstLine="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851BE" w:rsidRPr="002E3946" w:rsidTr="007851BE">
        <w:tc>
          <w:tcPr>
            <w:tcW w:w="108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0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E3946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7851BE" w:rsidRPr="002E3946" w:rsidTr="007851BE">
        <w:tc>
          <w:tcPr>
            <w:tcW w:w="1080" w:type="dxa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51BE" w:rsidRPr="002E3946" w:rsidTr="007851BE">
        <w:trPr>
          <w:trHeight w:val="495"/>
        </w:trPr>
        <w:tc>
          <w:tcPr>
            <w:tcW w:w="1080" w:type="dxa"/>
            <w:vAlign w:val="bottom"/>
            <w:hideMark/>
          </w:tcPr>
          <w:p w:rsidR="002E3946" w:rsidRPr="002E3946" w:rsidRDefault="002E3946" w:rsidP="002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  <w:hideMark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3946">
              <w:rPr>
                <w:rFonts w:ascii="Angsana New" w:hAnsi="Angsana New" w:cs="Angsana New"/>
                <w:sz w:val="30"/>
                <w:szCs w:val="30"/>
              </w:rPr>
              <w:t>1.88 - 2.50</w:t>
            </w:r>
          </w:p>
        </w:tc>
        <w:tc>
          <w:tcPr>
            <w:tcW w:w="234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:rsidR="002E3946" w:rsidRPr="002E3946" w:rsidRDefault="002E3946" w:rsidP="002E3946">
            <w:pPr>
              <w:spacing w:after="0" w:line="240" w:lineRule="auto"/>
              <w:ind w:right="-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/>
                <w:sz w:val="30"/>
                <w:szCs w:val="30"/>
              </w:rPr>
              <w:t>1.88 - 2.50</w:t>
            </w:r>
          </w:p>
        </w:tc>
        <w:tc>
          <w:tcPr>
            <w:tcW w:w="236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  <w:hideMark/>
          </w:tcPr>
          <w:p w:rsidR="002E3946" w:rsidRPr="002E3946" w:rsidRDefault="002E3946" w:rsidP="00B0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9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6,793,664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2E3946" w:rsidRPr="002E3946" w:rsidRDefault="002E3946" w:rsidP="007851BE">
            <w:pPr>
              <w:tabs>
                <w:tab w:val="decimal" w:pos="975"/>
              </w:tabs>
              <w:spacing w:after="0" w:line="240" w:lineRule="auto"/>
              <w:ind w:left="-95"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/>
                <w:sz w:val="30"/>
                <w:szCs w:val="30"/>
              </w:rPr>
              <w:t>3,690,025</w:t>
            </w:r>
          </w:p>
        </w:tc>
        <w:tc>
          <w:tcPr>
            <w:tcW w:w="270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  <w:hideMark/>
          </w:tcPr>
          <w:p w:rsidR="002E3946" w:rsidRPr="002E3946" w:rsidRDefault="002E3946" w:rsidP="007851BE">
            <w:pPr>
              <w:tabs>
                <w:tab w:val="decimal" w:pos="732"/>
              </w:tabs>
              <w:spacing w:after="0"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3946">
              <w:rPr>
                <w:rFonts w:ascii="Angsana New" w:hAnsi="Angsana New" w:cs="Angsana New"/>
                <w:sz w:val="30"/>
                <w:szCs w:val="30"/>
              </w:rPr>
              <w:t>3,695,668</w:t>
            </w:r>
          </w:p>
        </w:tc>
        <w:tc>
          <w:tcPr>
            <w:tcW w:w="242" w:type="dxa"/>
            <w:vAlign w:val="bottom"/>
          </w:tcPr>
          <w:p w:rsidR="002E3946" w:rsidRPr="002E3946" w:rsidRDefault="002E3946" w:rsidP="002E394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  <w:hideMark/>
          </w:tcPr>
          <w:p w:rsidR="002E3946" w:rsidRPr="002E3946" w:rsidRDefault="002E3946" w:rsidP="00D3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9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6,788,021</w:t>
            </w:r>
          </w:p>
        </w:tc>
      </w:tr>
    </w:tbl>
    <w:p w:rsidR="00421B46" w:rsidRPr="00503E76" w:rsidRDefault="00421B46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71"/>
        <w:gridCol w:w="1169"/>
        <w:gridCol w:w="271"/>
        <w:gridCol w:w="1079"/>
        <w:gridCol w:w="261"/>
        <w:gridCol w:w="1197"/>
      </w:tblGrid>
      <w:tr w:rsidR="001C4F0E" w:rsidRPr="001C4F0E" w:rsidTr="00B01E88">
        <w:trPr>
          <w:trHeight w:val="456"/>
        </w:trPr>
        <w:tc>
          <w:tcPr>
            <w:tcW w:w="3960" w:type="dxa"/>
          </w:tcPr>
          <w:p w:rsidR="004A30E8" w:rsidRPr="001C4F0E" w:rsidRDefault="009444C4" w:rsidP="00494B6A">
            <w:pPr>
              <w:spacing w:after="0" w:line="240" w:lineRule="auto"/>
              <w:ind w:left="-18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br w:type="page"/>
            </w:r>
            <w:r w:rsidR="00B06435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538" w:rsidRPr="001C4F0E" w:rsidTr="00B01E88">
        <w:trPr>
          <w:trHeight w:val="445"/>
        </w:trPr>
        <w:tc>
          <w:tcPr>
            <w:tcW w:w="3960" w:type="dxa"/>
          </w:tcPr>
          <w:p w:rsidR="00205538" w:rsidRPr="001C4F0E" w:rsidRDefault="00205538" w:rsidP="00205538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1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205538" w:rsidRPr="001C4F0E" w:rsidRDefault="00205538" w:rsidP="002055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205538" w:rsidRPr="001C4F0E" w:rsidRDefault="00205538" w:rsidP="00205538">
            <w:pPr>
              <w:tabs>
                <w:tab w:val="left" w:pos="882"/>
              </w:tabs>
              <w:spacing w:after="0" w:line="240" w:lineRule="auto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4F0E" w:rsidRPr="001C4F0E" w:rsidTr="00B01E88">
        <w:trPr>
          <w:trHeight w:val="435"/>
        </w:trPr>
        <w:tc>
          <w:tcPr>
            <w:tcW w:w="3960" w:type="dxa"/>
          </w:tcPr>
          <w:p w:rsidR="004F554B" w:rsidRPr="001C4F0E" w:rsidRDefault="004F554B" w:rsidP="004F554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C4F0E" w:rsidRPr="001C4F0E" w:rsidTr="00B01E88">
        <w:trPr>
          <w:trHeight w:val="445"/>
        </w:trPr>
        <w:tc>
          <w:tcPr>
            <w:tcW w:w="3960" w:type="dxa"/>
          </w:tcPr>
          <w:p w:rsidR="00983BC8" w:rsidRPr="001C4F0E" w:rsidRDefault="00983BC8" w:rsidP="00983BC8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983BC8" w:rsidRPr="001C4F0E" w:rsidRDefault="00983BC8" w:rsidP="00983BC8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B01E88">
        <w:trPr>
          <w:trHeight w:val="456"/>
        </w:trPr>
        <w:tc>
          <w:tcPr>
            <w:tcW w:w="3960" w:type="dxa"/>
          </w:tcPr>
          <w:p w:rsidR="00983BC8" w:rsidRPr="001C4F0E" w:rsidRDefault="00983BC8" w:rsidP="00983BC8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52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B01E88">
        <w:trPr>
          <w:trHeight w:val="314"/>
        </w:trPr>
        <w:tc>
          <w:tcPr>
            <w:tcW w:w="3960" w:type="dxa"/>
          </w:tcPr>
          <w:p w:rsidR="00983BC8" w:rsidRPr="001C4F0E" w:rsidRDefault="00983BC8" w:rsidP="00983BC8">
            <w:pPr>
              <w:tabs>
                <w:tab w:val="left" w:pos="432"/>
              </w:tabs>
              <w:spacing w:after="0" w:line="240" w:lineRule="auto"/>
              <w:ind w:left="16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52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983BC8" w:rsidRPr="001C4F0E" w:rsidRDefault="00983BC8" w:rsidP="00983BC8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983BC8" w:rsidRPr="001C4F0E" w:rsidRDefault="00983BC8" w:rsidP="00983BC8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B01E88">
        <w:trPr>
          <w:trHeight w:val="435"/>
        </w:trPr>
        <w:tc>
          <w:tcPr>
            <w:tcW w:w="3960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52" w:type="dxa"/>
          </w:tcPr>
          <w:p w:rsidR="00CD5C5A" w:rsidRPr="001C4F0E" w:rsidRDefault="002C4AED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210,862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199,557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D5C5A" w:rsidRPr="001C4F0E" w:rsidRDefault="002C4AED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142,16</w:t>
            </w:r>
            <w:r w:rsidR="0022017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135,512</w:t>
            </w:r>
          </w:p>
        </w:tc>
      </w:tr>
      <w:tr w:rsidR="001C4F0E" w:rsidRPr="001C4F0E" w:rsidTr="00B01E88">
        <w:trPr>
          <w:trHeight w:val="445"/>
        </w:trPr>
        <w:tc>
          <w:tcPr>
            <w:tcW w:w="3960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52" w:type="dxa"/>
          </w:tcPr>
          <w:p w:rsidR="00CD5C5A" w:rsidRPr="001C4F0E" w:rsidRDefault="002C4AED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643,170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643,120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CD5C5A" w:rsidRPr="001C4F0E" w:rsidRDefault="002C4AED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444,933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435,385</w:t>
            </w:r>
          </w:p>
        </w:tc>
      </w:tr>
      <w:tr w:rsidR="001C4F0E" w:rsidRPr="001C4F0E" w:rsidTr="00B01E88">
        <w:trPr>
          <w:trHeight w:val="435"/>
        </w:trPr>
        <w:tc>
          <w:tcPr>
            <w:tcW w:w="3960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5C5A" w:rsidRPr="001C4F0E" w:rsidRDefault="002C4AED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2,452,008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2,465,045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CD5C5A" w:rsidRPr="001C4F0E" w:rsidRDefault="002C4AED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2,173,000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2,151,816</w:t>
            </w:r>
          </w:p>
        </w:tc>
      </w:tr>
      <w:tr w:rsidR="001C4F0E" w:rsidRPr="001C4F0E" w:rsidTr="00B01E88">
        <w:trPr>
          <w:trHeight w:val="382"/>
        </w:trPr>
        <w:tc>
          <w:tcPr>
            <w:tcW w:w="3960" w:type="dxa"/>
            <w:shd w:val="clear" w:color="auto" w:fill="auto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2C4AED" w:rsidP="00B01E8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3,306,040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3,307,722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2C4AED" w:rsidP="007851BE">
            <w:pPr>
              <w:tabs>
                <w:tab w:val="decimal" w:pos="870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2,760,097</w:t>
            </w:r>
          </w:p>
        </w:tc>
        <w:tc>
          <w:tcPr>
            <w:tcW w:w="26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CD5C5A" w:rsidP="00B01E88">
            <w:pPr>
              <w:tabs>
                <w:tab w:val="decimal" w:pos="91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2,722,713</w:t>
            </w:r>
          </w:p>
        </w:tc>
      </w:tr>
    </w:tbl>
    <w:p w:rsidR="00503E76" w:rsidRDefault="00503E76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B01E88" w:rsidRDefault="00B01E88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3A11E1" w:rsidRPr="001C4F0E" w:rsidRDefault="003A11E1" w:rsidP="003A11E1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</w:p>
    <w:p w:rsidR="00414A60" w:rsidRPr="00881BB9" w:rsidRDefault="00414A60" w:rsidP="00423C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170"/>
      </w:tblGrid>
      <w:tr w:rsidR="004C47AE" w:rsidRPr="001C4F0E" w:rsidTr="00414A60">
        <w:tc>
          <w:tcPr>
            <w:tcW w:w="4140" w:type="dxa"/>
          </w:tcPr>
          <w:p w:rsidR="004C47AE" w:rsidRPr="001C4F0E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spacing w:after="0" w:line="240" w:lineRule="auto"/>
              <w:ind w:left="-216" w:right="-108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726C9" w:rsidRPr="001C4F0E" w:rsidTr="00414A60">
        <w:trPr>
          <w:trHeight w:val="362"/>
        </w:trPr>
        <w:tc>
          <w:tcPr>
            <w:tcW w:w="4140" w:type="dxa"/>
          </w:tcPr>
          <w:p w:rsidR="00A726C9" w:rsidRPr="001C4F0E" w:rsidRDefault="00A726C9" w:rsidP="00A726C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726C9" w:rsidRPr="001C4F0E" w:rsidRDefault="00A726C9" w:rsidP="00A726C9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109,687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171,094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128,502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717183" w:rsidRDefault="00A726C9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717183" w:rsidRPr="00717183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tr w:rsidR="00A726C9" w:rsidRPr="001C4F0E" w:rsidTr="00414A60">
        <w:trPr>
          <w:trHeight w:val="80"/>
        </w:trPr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A726C9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717183" w:rsidRDefault="00A726C9" w:rsidP="00D96D31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7,458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A726C9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04291" w:rsidRPr="00B0429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8,247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717183" w:rsidRDefault="00717183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19,3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1 - 3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717183" w:rsidRDefault="00A726C9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717183" w:rsidRPr="00717183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A726C9" w:rsidRPr="001C4F0E" w:rsidRDefault="00D96D3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  <w:shd w:val="clear" w:color="auto" w:fill="auto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726C9" w:rsidRPr="00B04291" w:rsidRDefault="00B0429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:rsidR="00A726C9" w:rsidRPr="001C4F0E" w:rsidRDefault="00D96D31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  <w:tc>
          <w:tcPr>
            <w:tcW w:w="270" w:type="dxa"/>
            <w:shd w:val="clear" w:color="auto" w:fill="auto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:rsidR="00A726C9" w:rsidRPr="00717183" w:rsidRDefault="00717183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26C9" w:rsidRPr="001C4F0E" w:rsidRDefault="00D96D31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A726C9" w:rsidRPr="00717183" w:rsidRDefault="00717183" w:rsidP="00414A60">
            <w:pPr>
              <w:tabs>
                <w:tab w:val="decimal" w:pos="969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DE104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A726C9" w:rsidRPr="001C4F0E" w:rsidTr="00414A60">
        <w:tc>
          <w:tcPr>
            <w:tcW w:w="4140" w:type="dxa"/>
          </w:tcPr>
          <w:p w:rsidR="00A726C9" w:rsidRPr="001C4F0E" w:rsidRDefault="00A726C9" w:rsidP="00A726C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1C4F0E" w:rsidRDefault="00D96D31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117,998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B04291" w:rsidRDefault="00DE1040" w:rsidP="00A726C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70" w:type="dxa"/>
          </w:tcPr>
          <w:p w:rsidR="00A726C9" w:rsidRPr="001C4F0E" w:rsidRDefault="00A726C9" w:rsidP="00A726C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1C4F0E" w:rsidRDefault="00D96D31" w:rsidP="00A726C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139,260</w:t>
            </w:r>
          </w:p>
        </w:tc>
        <w:tc>
          <w:tcPr>
            <w:tcW w:w="270" w:type="dxa"/>
          </w:tcPr>
          <w:p w:rsidR="00A726C9" w:rsidRPr="001C4F0E" w:rsidRDefault="00A726C9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26C9" w:rsidRPr="00717183" w:rsidRDefault="00A726C9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717183"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DE10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Default="00D96D31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Default="00D96D31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117,998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B04291" w:rsidRDefault="00DE66F3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186,131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139,260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717183" w:rsidRDefault="00717183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204,665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B04291" w:rsidRDefault="00DE66F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216,867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168,342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3,510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53,069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E66F3">
              <w:rPr>
                <w:rFonts w:ascii="Angsana New" w:hAnsi="Angsana New" w:cs="Angsana New"/>
                <w:sz w:val="30"/>
                <w:szCs w:val="30"/>
              </w:rPr>
              <w:t>1,086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48,066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8,119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1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42,632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39,048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6,189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31,241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29,321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7183" w:rsidRPr="00717183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10,701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96D31" w:rsidRPr="00B04291" w:rsidRDefault="00B0429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10,493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342,308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B04291" w:rsidRDefault="00DA3CD6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337,813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295,270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8,635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33,622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291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7,344</w:t>
            </w:r>
            <w:r w:rsidRPr="00B0429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31,946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183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DA3CD6">
              <w:rPr>
                <w:rFonts w:ascii="Angsana New" w:hAnsi="Angsana New" w:cs="Angsana New"/>
                <w:sz w:val="30"/>
                <w:szCs w:val="30"/>
              </w:rPr>
              <w:t>6,193</w:t>
            </w:r>
            <w:r w:rsidRPr="0071718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308,686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B04291" w:rsidRDefault="00DA3CD6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310,469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1C4F0E" w:rsidRDefault="009134EA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263,324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2,442</w:t>
            </w: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B04291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6D31" w:rsidRPr="00717183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96D31" w:rsidRPr="001C4F0E" w:rsidTr="00414A60">
        <w:tc>
          <w:tcPr>
            <w:tcW w:w="4140" w:type="dxa"/>
          </w:tcPr>
          <w:p w:rsidR="00D96D31" w:rsidRPr="001C4F0E" w:rsidRDefault="00D96D31" w:rsidP="00D96D3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1C4F0E" w:rsidRDefault="00D96D31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426,684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E64373" w:rsidRDefault="00DA3CD6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496,600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1C4F0E" w:rsidRDefault="009134EA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402,584</w:t>
            </w:r>
          </w:p>
        </w:tc>
        <w:tc>
          <w:tcPr>
            <w:tcW w:w="270" w:type="dxa"/>
          </w:tcPr>
          <w:p w:rsidR="00D96D31" w:rsidRPr="001C4F0E" w:rsidRDefault="00D96D31" w:rsidP="00D96D3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96D31" w:rsidRPr="00717183" w:rsidRDefault="00717183" w:rsidP="00D96D3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="00DA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8,862</w:t>
            </w:r>
          </w:p>
        </w:tc>
      </w:tr>
    </w:tbl>
    <w:p w:rsidR="00C67207" w:rsidRPr="00B01E88" w:rsidRDefault="00C67207" w:rsidP="00B01E88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FD2151" w:rsidRDefault="00EB3784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9E2203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9E2203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9E2203">
        <w:rPr>
          <w:rFonts w:ascii="Angsana New" w:hAnsi="Angsana New" w:cs="Angsana New"/>
          <w:sz w:val="30"/>
          <w:szCs w:val="30"/>
        </w:rPr>
        <w:t xml:space="preserve"> </w:t>
      </w:r>
      <w:r w:rsidR="0058418F" w:rsidRPr="009E2203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9E2203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 w:rsidRPr="009E2203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9E2203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9E2203">
        <w:rPr>
          <w:rFonts w:ascii="Angsana New" w:hAnsi="Angsana New" w:cs="Angsana New"/>
          <w:sz w:val="30"/>
          <w:szCs w:val="30"/>
        </w:rPr>
        <w:t xml:space="preserve"> </w:t>
      </w:r>
      <w:r w:rsidR="006B06E6" w:rsidRPr="009E2203">
        <w:rPr>
          <w:rFonts w:ascii="Angsana New" w:hAnsi="Angsana New" w:cs="Angsana New"/>
          <w:sz w:val="30"/>
          <w:szCs w:val="30"/>
        </w:rPr>
        <w:t>60</w:t>
      </w:r>
      <w:r w:rsidR="00FD2151" w:rsidRPr="009E2203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755658" w:rsidRPr="009E2203" w:rsidRDefault="00755658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55658" w:rsidRPr="00596CF5" w:rsidTr="00371FD9">
        <w:tc>
          <w:tcPr>
            <w:tcW w:w="3870" w:type="dxa"/>
          </w:tcPr>
          <w:p w:rsidR="00755658" w:rsidRPr="00AA41A6" w:rsidRDefault="00755658" w:rsidP="001B6F2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5658" w:rsidRPr="00C52DEB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755658" w:rsidRPr="00F94A31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5658" w:rsidRPr="00596CF5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755658" w:rsidRPr="00C52DEB" w:rsidTr="00371FD9">
        <w:tc>
          <w:tcPr>
            <w:tcW w:w="3870" w:type="dxa"/>
          </w:tcPr>
          <w:p w:rsidR="00755658" w:rsidRPr="0014642B" w:rsidRDefault="00755658" w:rsidP="001B6F2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755658" w:rsidRPr="00C52DEB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490" w:type="dxa"/>
            <w:gridSpan w:val="7"/>
          </w:tcPr>
          <w:p w:rsidR="00755658" w:rsidRPr="00C52DEB" w:rsidRDefault="00755658" w:rsidP="001B6F2C">
            <w:pPr>
              <w:tabs>
                <w:tab w:val="decimal" w:pos="954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658" w:rsidRPr="001F428C" w:rsidTr="00371FD9">
        <w:tc>
          <w:tcPr>
            <w:tcW w:w="3870" w:type="dxa"/>
          </w:tcPr>
          <w:p w:rsidR="00755658" w:rsidRPr="0075478D" w:rsidRDefault="00755658" w:rsidP="001B6F2C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371FD9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:rsidR="00755658" w:rsidRPr="00562204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5658" w:rsidRPr="00045B75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5B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9,709</w:t>
            </w:r>
          </w:p>
        </w:tc>
        <w:tc>
          <w:tcPr>
            <w:tcW w:w="270" w:type="dxa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EC4969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4,320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9,480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345340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4,123</w:t>
            </w:r>
          </w:p>
        </w:tc>
      </w:tr>
      <w:tr w:rsidR="00755658" w:rsidRPr="001F428C" w:rsidTr="00371FD9">
        <w:trPr>
          <w:trHeight w:val="773"/>
        </w:trPr>
        <w:tc>
          <w:tcPr>
            <w:tcW w:w="3870" w:type="dxa"/>
          </w:tcPr>
          <w:p w:rsidR="00755658" w:rsidRPr="0075478D" w:rsidRDefault="00755658" w:rsidP="001B6F2C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8E240A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371FD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55658" w:rsidRPr="00562204" w:rsidRDefault="00755658" w:rsidP="001B6F2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5658" w:rsidRPr="00045B75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5B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6,600</w:t>
            </w:r>
          </w:p>
        </w:tc>
        <w:tc>
          <w:tcPr>
            <w:tcW w:w="270" w:type="dxa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8E240A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9,224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5,975</w:t>
            </w:r>
          </w:p>
        </w:tc>
        <w:tc>
          <w:tcPr>
            <w:tcW w:w="270" w:type="dxa"/>
            <w:vAlign w:val="bottom"/>
          </w:tcPr>
          <w:p w:rsidR="00755658" w:rsidRPr="00D74899" w:rsidRDefault="00755658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55658" w:rsidRPr="00D74899" w:rsidRDefault="008E240A" w:rsidP="001B6F2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10,220</w:t>
            </w:r>
          </w:p>
        </w:tc>
      </w:tr>
    </w:tbl>
    <w:p w:rsidR="003D07D4" w:rsidRPr="009E2203" w:rsidRDefault="003D07D4" w:rsidP="00371FD9">
      <w:pPr>
        <w:tabs>
          <w:tab w:val="left" w:pos="4590"/>
        </w:tabs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cs/>
        </w:rPr>
      </w:pPr>
    </w:p>
    <w:p w:rsidR="009167AB" w:rsidRPr="001C4F0E" w:rsidRDefault="00577216" w:rsidP="003A11E1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เงินลงทุนในบริษัทร่วม</w:t>
      </w:r>
    </w:p>
    <w:p w:rsidR="00682264" w:rsidRPr="00881BB9" w:rsidRDefault="00682264" w:rsidP="00881BB9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88"/>
        <w:gridCol w:w="1206"/>
        <w:gridCol w:w="236"/>
        <w:gridCol w:w="34"/>
        <w:gridCol w:w="1089"/>
        <w:gridCol w:w="34"/>
        <w:gridCol w:w="236"/>
        <w:gridCol w:w="1080"/>
        <w:gridCol w:w="34"/>
        <w:gridCol w:w="236"/>
        <w:gridCol w:w="1098"/>
      </w:tblGrid>
      <w:tr w:rsidR="00682264" w:rsidRPr="00C61F2F" w:rsidTr="00866B53">
        <w:tc>
          <w:tcPr>
            <w:tcW w:w="3780" w:type="dxa"/>
          </w:tcPr>
          <w:p w:rsidR="00682264" w:rsidRPr="00C61F2F" w:rsidRDefault="00682264" w:rsidP="00866B5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82264" w:rsidRPr="00C61F2F" w:rsidRDefault="00682264" w:rsidP="00866B5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5" w:type="dxa"/>
            <w:gridSpan w:val="4"/>
          </w:tcPr>
          <w:p w:rsidR="00682264" w:rsidRPr="00C61F2F" w:rsidRDefault="00682264" w:rsidP="00866B5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682264" w:rsidRPr="00C61F2F" w:rsidRDefault="00682264" w:rsidP="00866B5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:rsidR="00682264" w:rsidRPr="00C61F2F" w:rsidRDefault="00682264" w:rsidP="00866B5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264" w:rsidRPr="00C61F2F" w:rsidTr="00866B53">
        <w:tc>
          <w:tcPr>
            <w:tcW w:w="3780" w:type="dxa"/>
          </w:tcPr>
          <w:p w:rsidR="00682264" w:rsidRPr="00C61F2F" w:rsidRDefault="00682264" w:rsidP="00866B53">
            <w:pPr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</w:tcPr>
          <w:p w:rsidR="00682264" w:rsidRPr="00C61F2F" w:rsidRDefault="00682264" w:rsidP="00866B53">
            <w:pPr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682264" w:rsidRPr="00C61F2F" w:rsidRDefault="00682264" w:rsidP="00866B5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:rsidR="00682264" w:rsidRPr="00C61F2F" w:rsidRDefault="00682264" w:rsidP="00866B5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82264" w:rsidRPr="00C61F2F" w:rsidRDefault="00682264" w:rsidP="00866B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682264" w:rsidRPr="00C61F2F" w:rsidRDefault="00682264" w:rsidP="00866B5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2264" w:rsidRPr="00C61F2F" w:rsidRDefault="00682264" w:rsidP="00866B5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:rsidR="00682264" w:rsidRPr="00C61F2F" w:rsidRDefault="00682264" w:rsidP="00866B5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82264" w:rsidRPr="00C61F2F" w:rsidRDefault="00682264" w:rsidP="00866B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682264" w:rsidRPr="00C61F2F" w:rsidTr="00866B53">
        <w:tc>
          <w:tcPr>
            <w:tcW w:w="3780" w:type="dxa"/>
          </w:tcPr>
          <w:p w:rsidR="00682264" w:rsidRPr="00C61F2F" w:rsidRDefault="00682264" w:rsidP="00866B53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682264" w:rsidRPr="00C61F2F" w:rsidRDefault="00682264" w:rsidP="00866B53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83" w:type="dxa"/>
            <w:gridSpan w:val="10"/>
          </w:tcPr>
          <w:p w:rsidR="00682264" w:rsidRPr="00C61F2F" w:rsidRDefault="00682264" w:rsidP="00866B53">
            <w:pPr>
              <w:tabs>
                <w:tab w:val="left" w:pos="909"/>
              </w:tabs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</w:t>
            </w: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2264" w:rsidRPr="00C61F2F" w:rsidTr="00866B53">
        <w:tc>
          <w:tcPr>
            <w:tcW w:w="3780" w:type="dxa"/>
          </w:tcPr>
          <w:p w:rsidR="00682264" w:rsidRPr="00C61F2F" w:rsidRDefault="00682264" w:rsidP="0068226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C61F2F">
              <w:rPr>
                <w:rFonts w:ascii="Angsana New" w:hAnsi="Angsana New" w:cs="Angsana New"/>
                <w:lang w:val="en-US"/>
              </w:rPr>
              <w:t>1</w:t>
            </w:r>
            <w:r w:rsidRPr="00C61F2F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288" w:type="dxa"/>
          </w:tcPr>
          <w:p w:rsidR="00682264" w:rsidRPr="00C61F2F" w:rsidRDefault="00682264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682264" w:rsidRPr="00C61F2F" w:rsidRDefault="00467CE8" w:rsidP="00682264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3,528,297</w:t>
            </w:r>
          </w:p>
        </w:tc>
        <w:tc>
          <w:tcPr>
            <w:tcW w:w="236" w:type="dxa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gridSpan w:val="3"/>
          </w:tcPr>
          <w:p w:rsidR="00682264" w:rsidRPr="00C61F2F" w:rsidRDefault="00682264" w:rsidP="0040468C">
            <w:pPr>
              <w:tabs>
                <w:tab w:val="decimal" w:pos="93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3,014,729</w:t>
            </w:r>
          </w:p>
        </w:tc>
        <w:tc>
          <w:tcPr>
            <w:tcW w:w="236" w:type="dxa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682264" w:rsidRPr="00C61F2F" w:rsidRDefault="00467CE8" w:rsidP="00682264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385,</w:t>
            </w:r>
            <w:r w:rsidR="00A74A64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82264" w:rsidRPr="00C61F2F" w:rsidRDefault="00682264" w:rsidP="00682264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</w:tr>
      <w:tr w:rsidR="00682264" w:rsidRPr="00C61F2F" w:rsidTr="00866B53">
        <w:trPr>
          <w:trHeight w:val="362"/>
        </w:trPr>
        <w:tc>
          <w:tcPr>
            <w:tcW w:w="3780" w:type="dxa"/>
          </w:tcPr>
          <w:p w:rsidR="00682264" w:rsidRPr="00C61F2F" w:rsidRDefault="00804664" w:rsidP="00804664">
            <w:pPr>
              <w:tabs>
                <w:tab w:val="left" w:pos="855"/>
              </w:tabs>
              <w:spacing w:after="0" w:line="240" w:lineRule="auto"/>
              <w:ind w:left="-198" w:right="-25" w:firstLine="1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682264" w:rsidRPr="00C61F2F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288" w:type="dxa"/>
          </w:tcPr>
          <w:p w:rsidR="00682264" w:rsidRPr="00C61F2F" w:rsidRDefault="00682264" w:rsidP="0068226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682264" w:rsidRPr="00C61F2F" w:rsidRDefault="00594B85" w:rsidP="00682264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A23F0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913</w:t>
            </w:r>
          </w:p>
        </w:tc>
        <w:tc>
          <w:tcPr>
            <w:tcW w:w="236" w:type="dxa"/>
            <w:vAlign w:val="bottom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vAlign w:val="bottom"/>
          </w:tcPr>
          <w:p w:rsidR="00682264" w:rsidRPr="00C61F2F" w:rsidRDefault="00682264" w:rsidP="000718AB">
            <w:pPr>
              <w:tabs>
                <w:tab w:val="decimal" w:pos="93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288,394</w:t>
            </w:r>
          </w:p>
        </w:tc>
        <w:tc>
          <w:tcPr>
            <w:tcW w:w="236" w:type="dxa"/>
            <w:vAlign w:val="bottom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682264" w:rsidRPr="006B5B7F" w:rsidRDefault="00467CE8" w:rsidP="0068226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682264" w:rsidRPr="00C61F2F" w:rsidRDefault="00682264" w:rsidP="00682264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82264" w:rsidRPr="006B5B7F" w:rsidRDefault="00682264" w:rsidP="0068226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2264" w:rsidRPr="00C61F2F" w:rsidTr="00866B53">
        <w:tc>
          <w:tcPr>
            <w:tcW w:w="3780" w:type="dxa"/>
          </w:tcPr>
          <w:p w:rsidR="00682264" w:rsidRPr="00C61F2F" w:rsidRDefault="00682264" w:rsidP="00682264">
            <w:pPr>
              <w:tabs>
                <w:tab w:val="left" w:pos="855"/>
              </w:tabs>
              <w:spacing w:after="0" w:line="240" w:lineRule="auto"/>
              <w:ind w:left="-198" w:right="-2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8" w:type="dxa"/>
          </w:tcPr>
          <w:p w:rsidR="00682264" w:rsidRPr="00C61F2F" w:rsidRDefault="00682264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264" w:rsidRPr="00C61F2F" w:rsidRDefault="00467CE8" w:rsidP="00682264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A23F0">
              <w:rPr>
                <w:rFonts w:ascii="Angsana New" w:hAnsi="Angsana New" w:cs="Angsana New"/>
                <w:sz w:val="30"/>
                <w:szCs w:val="30"/>
              </w:rPr>
              <w:t>28,879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bottom"/>
          </w:tcPr>
          <w:p w:rsidR="00682264" w:rsidRPr="000718AB" w:rsidRDefault="000718AB" w:rsidP="000718AB">
            <w:pPr>
              <w:tabs>
                <w:tab w:val="decimal" w:pos="93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(2,242)</w:t>
            </w:r>
          </w:p>
        </w:tc>
        <w:tc>
          <w:tcPr>
            <w:tcW w:w="236" w:type="dxa"/>
            <w:vAlign w:val="bottom"/>
          </w:tcPr>
          <w:p w:rsidR="00682264" w:rsidRPr="000718AB" w:rsidRDefault="00682264" w:rsidP="000718AB">
            <w:pPr>
              <w:tabs>
                <w:tab w:val="decimal" w:pos="702"/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264" w:rsidRPr="00C61F2F" w:rsidRDefault="00467CE8" w:rsidP="0068226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C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82264" w:rsidRPr="00C61F2F" w:rsidRDefault="00682264" w:rsidP="0068226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2264" w:rsidRPr="00C61F2F" w:rsidTr="00866B53">
        <w:tc>
          <w:tcPr>
            <w:tcW w:w="3780" w:type="dxa"/>
          </w:tcPr>
          <w:p w:rsidR="00682264" w:rsidRPr="007A59F6" w:rsidRDefault="00682264" w:rsidP="0068226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</w:rPr>
            </w:pPr>
            <w:r w:rsidRPr="007A59F6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Pr="007A59F6">
              <w:rPr>
                <w:rFonts w:ascii="Angsana New" w:hAnsi="Angsana New" w:cs="Angsana New"/>
                <w:b/>
                <w:bCs/>
                <w:cs/>
                <w:lang w:val="en-US"/>
              </w:rPr>
              <w:t>วันที่</w:t>
            </w:r>
            <w:r w:rsidRPr="007A59F6">
              <w:rPr>
                <w:rFonts w:ascii="Angsana New" w:hAnsi="Angsana New" w:cs="Angsana New"/>
                <w:b/>
                <w:bCs/>
                <w:cs/>
              </w:rPr>
              <w:t xml:space="preserve"> 30 มิถุนายน</w:t>
            </w:r>
          </w:p>
        </w:tc>
        <w:tc>
          <w:tcPr>
            <w:tcW w:w="288" w:type="dxa"/>
          </w:tcPr>
          <w:p w:rsidR="00682264" w:rsidRPr="00C61F2F" w:rsidRDefault="00682264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264" w:rsidRPr="00C61F2F" w:rsidRDefault="00467CE8" w:rsidP="00682264">
            <w:pPr>
              <w:tabs>
                <w:tab w:val="left" w:pos="972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</w:t>
            </w:r>
            <w:r w:rsidR="00594B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553,331</w:t>
            </w:r>
          </w:p>
        </w:tc>
        <w:tc>
          <w:tcPr>
            <w:tcW w:w="236" w:type="dxa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82264" w:rsidRPr="00C61F2F" w:rsidRDefault="00682264" w:rsidP="00682264">
            <w:pPr>
              <w:tabs>
                <w:tab w:val="left" w:pos="972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3,300,881</w:t>
            </w:r>
          </w:p>
        </w:tc>
        <w:tc>
          <w:tcPr>
            <w:tcW w:w="236" w:type="dxa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264" w:rsidRPr="00C61F2F" w:rsidRDefault="00467CE8" w:rsidP="00682264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C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</w:t>
            </w:r>
            <w:r w:rsidR="00A74A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67C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682264" w:rsidRPr="00C61F2F" w:rsidRDefault="00682264" w:rsidP="0068226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82264" w:rsidRPr="00C61F2F" w:rsidRDefault="00682264" w:rsidP="00682264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A04CB5" w:rsidRPr="00881BB9" w:rsidRDefault="00A04CB5" w:rsidP="00881BB9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D687E" w:rsidRPr="001C4F0E" w:rsidRDefault="009167AB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</w:t>
      </w:r>
      <w:r w:rsidR="00543A97" w:rsidRPr="001C4F0E">
        <w:rPr>
          <w:rFonts w:ascii="Angsana New" w:hAnsi="Angsana New" w:cs="Angsana New" w:hint="cs"/>
          <w:sz w:val="30"/>
          <w:szCs w:val="30"/>
          <w:cs/>
        </w:rPr>
        <w:t>ในบริษัทร่วม</w:t>
      </w:r>
      <w:r w:rsidRPr="001C4F0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682264">
        <w:rPr>
          <w:rFonts w:ascii="Angsana New" w:hAnsi="Angsana New" w:cs="Angsana New" w:hint="cs"/>
          <w:sz w:val="30"/>
          <w:szCs w:val="30"/>
          <w:cs/>
        </w:rPr>
        <w:t>หก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682264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38C3" w:rsidRPr="001C4F0E">
        <w:rPr>
          <w:rFonts w:ascii="Angsana New" w:hAnsi="Angsana New" w:cs="Angsana New"/>
          <w:sz w:val="30"/>
          <w:szCs w:val="30"/>
        </w:rPr>
        <w:t>256</w:t>
      </w:r>
      <w:r w:rsidR="00AD55AC" w:rsidRPr="001C4F0E">
        <w:rPr>
          <w:rFonts w:ascii="Angsana New" w:hAnsi="Angsana New" w:cs="Angsana New"/>
          <w:sz w:val="30"/>
          <w:szCs w:val="30"/>
        </w:rPr>
        <w:t>2</w:t>
      </w:r>
    </w:p>
    <w:p w:rsidR="009167AB" w:rsidRPr="001C4F0E" w:rsidRDefault="00AD52C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  <w:sectPr w:rsidR="009167AB" w:rsidRPr="001C4F0E" w:rsidSect="007A59EA">
          <w:pgSz w:w="11907" w:h="16840" w:code="9"/>
          <w:pgMar w:top="691" w:right="1152" w:bottom="576" w:left="1152" w:header="720" w:footer="720" w:gutter="0"/>
          <w:pgNumType w:start="24"/>
          <w:cols w:space="720"/>
        </w:sectPr>
      </w:pPr>
      <w:r w:rsidRPr="001C4F0E">
        <w:rPr>
          <w:rFonts w:ascii="Angsana New" w:hAnsi="Angsana New" w:cs="Angsana New"/>
          <w:sz w:val="16"/>
          <w:szCs w:val="16"/>
        </w:rPr>
        <w:br/>
      </w:r>
      <w:r w:rsidR="009167AB" w:rsidRPr="001C4F0E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67AB" w:rsidRPr="001C4F0E">
        <w:rPr>
          <w:rFonts w:ascii="Angsana New" w:hAnsi="Angsana New" w:cs="Angsana New"/>
          <w:sz w:val="30"/>
          <w:szCs w:val="30"/>
          <w:cs/>
        </w:rPr>
        <w:t>บริษัทร่วมที่</w:t>
      </w:r>
      <w:r w:rsidR="009167AB" w:rsidRPr="001C4F0E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577216" w:rsidRPr="001C4F0E" w:rsidRDefault="00577216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  <w:r w:rsidRPr="001C4F0E">
        <w:rPr>
          <w:rFonts w:ascii="Angsana New" w:hAnsi="Angsana New" w:cs="Angsana New"/>
          <w:cs/>
        </w:rPr>
        <w:t>เงินลงทุนในบริษัทร่วม</w:t>
      </w:r>
      <w:r w:rsidR="00BB0B1C" w:rsidRPr="001C4F0E">
        <w:rPr>
          <w:rFonts w:ascii="Angsana New" w:hAnsi="Angsana New" w:cs="Angsana New"/>
          <w:spacing w:val="-6"/>
          <w:cs/>
        </w:rPr>
        <w:t xml:space="preserve"> ณ วันที่ </w:t>
      </w:r>
      <w:r w:rsidR="00682264">
        <w:rPr>
          <w:rFonts w:ascii="Angsana New" w:hAnsi="Angsana New" w:cs="Angsana New" w:hint="cs"/>
          <w:spacing w:val="-6"/>
          <w:cs/>
        </w:rPr>
        <w:t>30 มิถุนายน</w:t>
      </w:r>
      <w:r w:rsidR="003278BA" w:rsidRPr="001C4F0E">
        <w:rPr>
          <w:rFonts w:ascii="Angsana New" w:hAnsi="Angsana New" w:cs="Angsana New" w:hint="cs"/>
          <w:spacing w:val="-6"/>
          <w:cs/>
        </w:rPr>
        <w:t xml:space="preserve"> </w:t>
      </w:r>
      <w:r w:rsidR="003278BA" w:rsidRPr="001C4F0E">
        <w:rPr>
          <w:rFonts w:ascii="Angsana New" w:hAnsi="Angsana New" w:cs="Angsana New"/>
          <w:spacing w:val="-6"/>
          <w:lang w:val="en-US"/>
        </w:rPr>
        <w:t>256</w:t>
      </w:r>
      <w:r w:rsidR="00AD55AC" w:rsidRPr="001C4F0E">
        <w:rPr>
          <w:rFonts w:ascii="Angsana New" w:hAnsi="Angsana New" w:cs="Angsana New"/>
          <w:spacing w:val="-6"/>
          <w:lang w:val="en-US"/>
        </w:rPr>
        <w:t>2</w:t>
      </w:r>
      <w:r w:rsidR="003278BA" w:rsidRPr="001C4F0E">
        <w:rPr>
          <w:rFonts w:ascii="Angsana New" w:hAnsi="Angsana New" w:cs="Angsana New"/>
          <w:spacing w:val="-6"/>
          <w:lang w:val="en-US"/>
        </w:rPr>
        <w:t xml:space="preserve"> </w:t>
      </w:r>
      <w:r w:rsidR="003278BA" w:rsidRPr="001C4F0E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3278BA" w:rsidRPr="001C4F0E">
        <w:rPr>
          <w:rFonts w:ascii="Angsana New" w:hAnsi="Angsana New" w:cs="Angsana New"/>
          <w:spacing w:val="-6"/>
          <w:lang w:val="en-US"/>
        </w:rPr>
        <w:t xml:space="preserve">31 </w:t>
      </w:r>
      <w:r w:rsidRPr="001C4F0E">
        <w:rPr>
          <w:rFonts w:ascii="Angsana New" w:hAnsi="Angsana New" w:cs="Angsana New"/>
          <w:spacing w:val="-6"/>
          <w:cs/>
        </w:rPr>
        <w:t xml:space="preserve">ธันวาคม </w:t>
      </w:r>
      <w:r w:rsidR="00D26E54" w:rsidRPr="001C4F0E">
        <w:rPr>
          <w:rFonts w:ascii="Angsana New" w:hAnsi="Angsana New" w:cs="Angsana New" w:hint="cs"/>
          <w:spacing w:val="-6"/>
          <w:cs/>
        </w:rPr>
        <w:t>25</w:t>
      </w:r>
      <w:r w:rsidR="00A53CD8" w:rsidRPr="001C4F0E">
        <w:rPr>
          <w:rFonts w:ascii="Angsana New" w:hAnsi="Angsana New" w:cs="Angsana New" w:hint="cs"/>
          <w:spacing w:val="-6"/>
          <w:cs/>
        </w:rPr>
        <w:t>6</w:t>
      </w:r>
      <w:r w:rsidR="00AD55AC" w:rsidRPr="001C4F0E">
        <w:rPr>
          <w:rFonts w:ascii="Angsana New" w:hAnsi="Angsana New" w:cs="Angsana New" w:hint="cs"/>
          <w:spacing w:val="-6"/>
          <w:cs/>
        </w:rPr>
        <w:t>1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</w:t>
      </w:r>
      <w:r w:rsidRPr="001C4F0E">
        <w:rPr>
          <w:rFonts w:ascii="Angsana New" w:hAnsi="Angsana New" w:cs="Angsana New"/>
          <w:spacing w:val="-6"/>
          <w:cs/>
        </w:rPr>
        <w:t>มีดังนี้</w:t>
      </w:r>
    </w:p>
    <w:p w:rsidR="000046B4" w:rsidRPr="001C4F0E" w:rsidRDefault="000046B4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39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0"/>
        <w:gridCol w:w="1262"/>
        <w:gridCol w:w="267"/>
        <w:gridCol w:w="1008"/>
        <w:gridCol w:w="990"/>
        <w:gridCol w:w="1062"/>
        <w:gridCol w:w="1010"/>
        <w:gridCol w:w="270"/>
        <w:gridCol w:w="1170"/>
        <w:gridCol w:w="14"/>
        <w:gridCol w:w="256"/>
        <w:gridCol w:w="14"/>
        <w:gridCol w:w="1246"/>
        <w:gridCol w:w="14"/>
        <w:gridCol w:w="256"/>
        <w:gridCol w:w="14"/>
        <w:gridCol w:w="1170"/>
        <w:gridCol w:w="256"/>
        <w:gridCol w:w="14"/>
        <w:gridCol w:w="1152"/>
      </w:tblGrid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6" w:type="dxa"/>
            <w:gridSpan w:val="17"/>
          </w:tcPr>
          <w:p w:rsidR="006C4D76" w:rsidRPr="001C4F0E" w:rsidRDefault="006C4D76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4D76" w:rsidRPr="001C4F0E" w:rsidTr="006C4D76">
        <w:trPr>
          <w:trHeight w:val="549"/>
        </w:trPr>
        <w:tc>
          <w:tcPr>
            <w:tcW w:w="2500" w:type="dxa"/>
          </w:tcPr>
          <w:p w:rsidR="006C4D76" w:rsidRPr="001C4F0E" w:rsidRDefault="006C4D76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67" w:type="dxa"/>
            <w:vAlign w:val="bottom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2" w:type="dxa"/>
            <w:gridSpan w:val="2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5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6" w:type="dxa"/>
            <w:gridSpan w:val="5"/>
          </w:tcPr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มูลค่าตามวิธี</w:t>
            </w:r>
          </w:p>
          <w:p w:rsidR="006C4D76" w:rsidRPr="001C4F0E" w:rsidRDefault="006C4D76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9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1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C4D76" w:rsidRPr="001C4F0E" w:rsidRDefault="006C4D76" w:rsidP="00682264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6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062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1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6C4D76" w:rsidRPr="001C4F0E" w:rsidRDefault="006C4D76" w:rsidP="00682264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56" w:type="dxa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C4D76" w:rsidRPr="001C4F0E" w:rsidTr="006C4D76">
        <w:trPr>
          <w:trHeight w:val="80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18" w:type="dxa"/>
            <w:gridSpan w:val="15"/>
          </w:tcPr>
          <w:p w:rsidR="006C4D76" w:rsidRPr="001C4F0E" w:rsidRDefault="006C4D76" w:rsidP="00682264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4D76" w:rsidRPr="001C4F0E" w:rsidTr="006C4D76">
        <w:trPr>
          <w:trHeight w:val="75"/>
        </w:trPr>
        <w:tc>
          <w:tcPr>
            <w:tcW w:w="2500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2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:rsidR="006C4D76" w:rsidRPr="001C4F0E" w:rsidRDefault="006C4D76" w:rsidP="0068226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C4D76" w:rsidRPr="001C4F0E" w:rsidRDefault="006C4D76" w:rsidP="0068226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18" w:type="dxa"/>
            <w:gridSpan w:val="15"/>
          </w:tcPr>
          <w:p w:rsidR="006C4D76" w:rsidRPr="001C4F0E" w:rsidRDefault="006C4D76" w:rsidP="00682264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เพาเวอร์บาย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94B85">
              <w:rPr>
                <w:rFonts w:ascii="Angsana New" w:hAnsi="Angsana New" w:cs="Angsana New"/>
                <w:sz w:val="30"/>
                <w:szCs w:val="30"/>
              </w:rPr>
              <w:t>467,213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1,625,277</w:t>
            </w: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 สปอร์ต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2,080,495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1,895,863</w:t>
            </w: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10E" w:rsidRPr="001C4F0E" w:rsidTr="0023629A">
        <w:trPr>
          <w:trHeight w:val="80"/>
        </w:trPr>
        <w:tc>
          <w:tcPr>
            <w:tcW w:w="250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1262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7" w:type="dxa"/>
            <w:vAlign w:val="bottom"/>
          </w:tcPr>
          <w:p w:rsidR="00BF410E" w:rsidRPr="001C4F0E" w:rsidRDefault="00BF410E" w:rsidP="00BF410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25.00</w:t>
            </w:r>
          </w:p>
        </w:tc>
        <w:tc>
          <w:tcPr>
            <w:tcW w:w="990" w:type="dxa"/>
            <w:shd w:val="clear" w:color="auto" w:fill="auto"/>
          </w:tcPr>
          <w:p w:rsidR="00BF410E" w:rsidRPr="001C4F0E" w:rsidRDefault="00BF410E" w:rsidP="00BF410E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25.00</w:t>
            </w:r>
          </w:p>
        </w:tc>
        <w:tc>
          <w:tcPr>
            <w:tcW w:w="1062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010" w:type="dxa"/>
          </w:tcPr>
          <w:p w:rsidR="00BF410E" w:rsidRPr="001C4F0E" w:rsidRDefault="00BF410E" w:rsidP="00BF410E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5,623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7,157</w:t>
            </w:r>
          </w:p>
        </w:tc>
      </w:tr>
      <w:tr w:rsidR="00BF410E" w:rsidRPr="001C4F0E" w:rsidTr="0023629A">
        <w:trPr>
          <w:trHeight w:val="70"/>
        </w:trPr>
        <w:tc>
          <w:tcPr>
            <w:tcW w:w="2500" w:type="dxa"/>
          </w:tcPr>
          <w:p w:rsidR="00BF410E" w:rsidRPr="001C4F0E" w:rsidRDefault="00BF410E" w:rsidP="00BF410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:rsidR="00BF410E" w:rsidRPr="001C4F0E" w:rsidRDefault="00BF410E" w:rsidP="00BF410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BF410E" w:rsidRPr="001C4F0E" w:rsidRDefault="00BF410E" w:rsidP="00BF410E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F410E" w:rsidRPr="001C4F0E" w:rsidRDefault="00BF410E" w:rsidP="00BF410E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BF410E" w:rsidP="00BF410E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594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553,331</w:t>
            </w:r>
          </w:p>
        </w:tc>
        <w:tc>
          <w:tcPr>
            <w:tcW w:w="270" w:type="dxa"/>
            <w:gridSpan w:val="2"/>
          </w:tcPr>
          <w:p w:rsidR="00BF410E" w:rsidRPr="001C4F0E" w:rsidRDefault="00BF410E" w:rsidP="00BF410E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3,528,297</w:t>
            </w:r>
          </w:p>
        </w:tc>
      </w:tr>
      <w:tr w:rsidR="00BF410E" w:rsidRPr="001C4F0E" w:rsidTr="0023629A">
        <w:trPr>
          <w:trHeight w:val="70"/>
        </w:trPr>
        <w:tc>
          <w:tcPr>
            <w:tcW w:w="13945" w:type="dxa"/>
            <w:gridSpan w:val="20"/>
          </w:tcPr>
          <w:p w:rsidR="00BF410E" w:rsidRPr="001C4F0E" w:rsidRDefault="00BF410E" w:rsidP="00BF410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F410E" w:rsidRPr="001C4F0E" w:rsidTr="0023629A">
        <w:trPr>
          <w:trHeight w:val="70"/>
        </w:trPr>
        <w:tc>
          <w:tcPr>
            <w:tcW w:w="13945" w:type="dxa"/>
            <w:gridSpan w:val="20"/>
          </w:tcPr>
          <w:p w:rsidR="00BF410E" w:rsidRPr="00BF410E" w:rsidRDefault="00BF410E" w:rsidP="00BF410E">
            <w:pPr>
              <w:tabs>
                <w:tab w:val="decimal" w:pos="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tbl>
      <w:tblPr>
        <w:tblpPr w:leftFromText="180" w:rightFromText="180" w:vertAnchor="text" w:horzAnchor="margin" w:tblpY="-257"/>
        <w:tblW w:w="14856" w:type="dxa"/>
        <w:tblLayout w:type="fixed"/>
        <w:tblLook w:val="0000" w:firstRow="0" w:lastRow="0" w:firstColumn="0" w:lastColumn="0" w:noHBand="0" w:noVBand="0"/>
      </w:tblPr>
      <w:tblGrid>
        <w:gridCol w:w="2335"/>
        <w:gridCol w:w="1172"/>
        <w:gridCol w:w="236"/>
        <w:gridCol w:w="933"/>
        <w:gridCol w:w="1085"/>
        <w:gridCol w:w="990"/>
        <w:gridCol w:w="270"/>
        <w:gridCol w:w="905"/>
        <w:gridCol w:w="267"/>
        <w:gridCol w:w="903"/>
        <w:gridCol w:w="240"/>
        <w:gridCol w:w="930"/>
        <w:gridCol w:w="239"/>
        <w:gridCol w:w="899"/>
        <w:gridCol w:w="236"/>
        <w:gridCol w:w="903"/>
        <w:gridCol w:w="243"/>
        <w:gridCol w:w="902"/>
        <w:gridCol w:w="243"/>
        <w:gridCol w:w="914"/>
        <w:gridCol w:w="11"/>
      </w:tblGrid>
      <w:tr w:rsidR="006C4D76" w:rsidRPr="001C4F0E" w:rsidTr="005E5EA7">
        <w:trPr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13" w:type="dxa"/>
            <w:gridSpan w:val="18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gridSpan w:val="2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5" w:type="dxa"/>
            <w:gridSpan w:val="3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8" w:type="dxa"/>
            <w:gridSpan w:val="3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6C4D76" w:rsidRPr="001C4F0E" w:rsidRDefault="006C4D76" w:rsidP="006C4D76">
            <w:pPr>
              <w:spacing w:after="0" w:line="240" w:lineRule="auto"/>
              <w:ind w:left="-198" w:right="-10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4" w:type="dxa"/>
          </w:tcPr>
          <w:p w:rsidR="006C4D76" w:rsidRPr="001C4F0E" w:rsidRDefault="006C4D76" w:rsidP="006C4D7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C4D76" w:rsidRPr="001C4F0E" w:rsidTr="005E5EA7">
        <w:trPr>
          <w:trHeight w:val="427"/>
          <w:tblHeader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8" w:type="dxa"/>
            <w:gridSpan w:val="2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95" w:type="dxa"/>
            <w:gridSpan w:val="16"/>
          </w:tcPr>
          <w:p w:rsidR="006C4D76" w:rsidRPr="001C4F0E" w:rsidRDefault="006C4D76" w:rsidP="006C4D76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4D76" w:rsidRPr="001C4F0E" w:rsidTr="005E5EA7">
        <w:trPr>
          <w:trHeight w:val="306"/>
          <w:tblHeader/>
        </w:trPr>
        <w:tc>
          <w:tcPr>
            <w:tcW w:w="2335" w:type="dxa"/>
          </w:tcPr>
          <w:p w:rsidR="006C4D76" w:rsidRPr="001C4F0E" w:rsidRDefault="006C4D76" w:rsidP="008E3E4F">
            <w:pPr>
              <w:tabs>
                <w:tab w:val="decimal" w:pos="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8" w:type="dxa"/>
            <w:gridSpan w:val="2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5" w:type="dxa"/>
            <w:gridSpan w:val="16"/>
          </w:tcPr>
          <w:p w:rsidR="006C4D76" w:rsidRPr="001C4F0E" w:rsidRDefault="006C4D76" w:rsidP="006C4D76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6C4D76" w:rsidRPr="001C4F0E" w:rsidTr="005E5EA7">
        <w:trPr>
          <w:gridAfter w:val="1"/>
          <w:wAfter w:w="11" w:type="dxa"/>
          <w:trHeight w:val="392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 บาย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vAlign w:val="bottom"/>
          </w:tcPr>
          <w:p w:rsidR="006C4D76" w:rsidRPr="001C4F0E" w:rsidRDefault="006C4D76" w:rsidP="006C4D76">
            <w:pPr>
              <w:tabs>
                <w:tab w:val="decimal" w:pos="78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สปอร์ต จำกัด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  <w:tcBorders>
              <w:bottom w:val="nil"/>
            </w:tcBorders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1172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36" w:type="dxa"/>
            <w:vAlign w:val="bottom"/>
          </w:tcPr>
          <w:p w:rsidR="006C4D76" w:rsidRPr="001C4F0E" w:rsidRDefault="006C4D76" w:rsidP="006C4D7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30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990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tcBorders>
              <w:bottom w:val="nil"/>
            </w:tcBorders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</w:tr>
      <w:tr w:rsidR="006C4D76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6C4D76" w:rsidRPr="001C4F0E" w:rsidRDefault="006C4D76" w:rsidP="006C4D76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D76" w:rsidRPr="001C4F0E" w:rsidRDefault="006C4D76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6C4D76" w:rsidRPr="001C4F0E" w:rsidRDefault="006C4D76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6C4D76" w:rsidRPr="001C4F0E" w:rsidRDefault="006C4D76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C4D76" w:rsidRPr="001C4F0E" w:rsidRDefault="006C4D76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D76" w:rsidRPr="001C4F0E" w:rsidRDefault="006C4D76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6C4D76" w:rsidRPr="001C4F0E" w:rsidRDefault="006C4D76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6C4D76" w:rsidRPr="001C4F0E" w:rsidRDefault="006C4D76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40" w:type="dxa"/>
          </w:tcPr>
          <w:p w:rsidR="006C4D76" w:rsidRPr="001C4F0E" w:rsidRDefault="006C4D76" w:rsidP="006C4D76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:rsidR="006C4D76" w:rsidRPr="001C4F0E" w:rsidRDefault="006C4D76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39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6C4D76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43" w:type="dxa"/>
            <w:shd w:val="clear" w:color="auto" w:fill="auto"/>
          </w:tcPr>
          <w:p w:rsidR="006C4D76" w:rsidRPr="001C4F0E" w:rsidRDefault="006C4D76" w:rsidP="006C4D7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D76" w:rsidRPr="001C4F0E" w:rsidRDefault="006C4D76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</w:tr>
      <w:tr w:rsidR="005E5EA7" w:rsidRPr="001C4F0E" w:rsidTr="005E5EA7">
        <w:trPr>
          <w:gridAfter w:val="1"/>
          <w:wAfter w:w="11" w:type="dxa"/>
          <w:trHeight w:val="306"/>
        </w:trPr>
        <w:tc>
          <w:tcPr>
            <w:tcW w:w="2335" w:type="dxa"/>
          </w:tcPr>
          <w:p w:rsidR="005E5EA7" w:rsidRPr="001C4F0E" w:rsidRDefault="005E5EA7" w:rsidP="006C4D76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5E5EA7" w:rsidRPr="001C4F0E" w:rsidRDefault="005E5EA7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5E5EA7" w:rsidRPr="001C4F0E" w:rsidRDefault="005E5EA7" w:rsidP="006C4D7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5E5EA7" w:rsidRPr="001C4F0E" w:rsidRDefault="005E5EA7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5E5EA7" w:rsidRPr="001C4F0E" w:rsidRDefault="005E5EA7" w:rsidP="006C4D7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5E5EA7" w:rsidRPr="001C4F0E" w:rsidRDefault="005E5EA7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E5EA7" w:rsidRPr="001C4F0E" w:rsidRDefault="005E5EA7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5E5EA7" w:rsidRPr="001C4F0E" w:rsidRDefault="005E5EA7" w:rsidP="006C4D7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5E5EA7" w:rsidRPr="001C4F0E" w:rsidRDefault="005E5EA7" w:rsidP="006C4D76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:rsidR="005E5EA7" w:rsidRPr="001C4F0E" w:rsidRDefault="005E5EA7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E5EA7" w:rsidRPr="001C4F0E" w:rsidRDefault="005E5EA7" w:rsidP="006C4D76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5E5EA7" w:rsidRPr="001C4F0E" w:rsidRDefault="005E5EA7" w:rsidP="006C4D76">
            <w:pPr>
              <w:tabs>
                <w:tab w:val="decimal" w:pos="709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E5EA7" w:rsidRPr="001C4F0E" w:rsidRDefault="005E5EA7" w:rsidP="006C4D7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:rsidR="005E5EA7" w:rsidRPr="001C4F0E" w:rsidRDefault="005E5EA7" w:rsidP="006C4D76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5EA7" w:rsidRPr="005E5EA7" w:rsidTr="00DF1E64">
        <w:trPr>
          <w:gridAfter w:val="1"/>
          <w:wAfter w:w="11" w:type="dxa"/>
          <w:trHeight w:val="306"/>
        </w:trPr>
        <w:tc>
          <w:tcPr>
            <w:tcW w:w="14845" w:type="dxa"/>
            <w:gridSpan w:val="20"/>
          </w:tcPr>
          <w:p w:rsidR="005E5EA7" w:rsidRPr="005E5EA7" w:rsidRDefault="005E5EA7" w:rsidP="00BB230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E5EA7">
              <w:rPr>
                <w:rFonts w:ascii="Angsana New" w:hAnsi="Angsana New" w:cs="Angsana New" w:hint="cs"/>
                <w:sz w:val="28"/>
                <w:szCs w:val="28"/>
                <w:cs/>
              </w:rPr>
              <w:t>บริ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ษัทร่วมทั้งหมดดำเนินธุรกิจในประเทศไทย</w:t>
            </w:r>
          </w:p>
        </w:tc>
      </w:tr>
    </w:tbl>
    <w:p w:rsidR="008274D9" w:rsidRPr="005E5EA7" w:rsidRDefault="008274D9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</w:rPr>
      </w:pPr>
    </w:p>
    <w:p w:rsidR="00394B74" w:rsidRPr="001C4F0E" w:rsidRDefault="00394B74" w:rsidP="00394B74">
      <w:pPr>
        <w:spacing w:after="0" w:line="240" w:lineRule="auto"/>
        <w:ind w:left="90" w:right="107"/>
        <w:jc w:val="thaiDistribute"/>
        <w:rPr>
          <w:rFonts w:ascii="Angsana New" w:hAnsi="Angsana New" w:cs="Angsana New"/>
          <w:sz w:val="30"/>
          <w:szCs w:val="30"/>
        </w:rPr>
      </w:pPr>
    </w:p>
    <w:p w:rsidR="00085E9A" w:rsidRPr="00032947" w:rsidRDefault="00085E9A" w:rsidP="00D55D3F">
      <w:pPr>
        <w:spacing w:after="0" w:line="240" w:lineRule="auto"/>
        <w:ind w:right="-25" w:firstLine="547"/>
        <w:rPr>
          <w:rFonts w:ascii="Angsana New" w:hAnsi="Angsana New" w:cs="Angsana New"/>
        </w:rPr>
      </w:pPr>
    </w:p>
    <w:p w:rsidR="00032947" w:rsidRPr="00254DD7" w:rsidRDefault="00032947" w:rsidP="0003294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:rsidR="00032947" w:rsidRPr="00032947" w:rsidRDefault="00032947" w:rsidP="00D55D3F">
      <w:pPr>
        <w:spacing w:after="0" w:line="240" w:lineRule="auto"/>
        <w:ind w:right="-25" w:firstLine="547"/>
        <w:rPr>
          <w:rFonts w:ascii="Angsana New" w:hAnsi="Angsana New" w:cs="Angsana New"/>
          <w:sz w:val="30"/>
          <w:szCs w:val="30"/>
        </w:rPr>
        <w:sectPr w:rsidR="00032947" w:rsidRPr="00032947" w:rsidSect="00EA5436"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032947" w:rsidRPr="00DB4216" w:rsidRDefault="00032947" w:rsidP="00C11DF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B4216">
        <w:rPr>
          <w:rFonts w:ascii="Angsana New" w:hAnsi="Angsana New" w:cs="Angsana New" w:hint="cs"/>
          <w:i/>
          <w:iCs/>
          <w:sz w:val="30"/>
          <w:szCs w:val="30"/>
          <w:cs/>
        </w:rPr>
        <w:t>ข้อพิพาททางภาษี</w:t>
      </w:r>
    </w:p>
    <w:p w:rsidR="00032947" w:rsidRPr="00DB4216" w:rsidRDefault="00032947" w:rsidP="00032947">
      <w:pPr>
        <w:spacing w:after="0" w:line="240" w:lineRule="auto"/>
        <w:rPr>
          <w:sz w:val="30"/>
          <w:szCs w:val="30"/>
        </w:rPr>
      </w:pPr>
    </w:p>
    <w:p w:rsidR="00032947" w:rsidRPr="00DB4216" w:rsidRDefault="00032947" w:rsidP="00032947">
      <w:pPr>
        <w:pStyle w:val="Heading2"/>
        <w:spacing w:before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57E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5057E9">
        <w:rPr>
          <w:rFonts w:asciiTheme="majorBidi" w:hAnsiTheme="majorBidi" w:cstheme="majorBidi"/>
          <w:sz w:val="30"/>
          <w:szCs w:val="30"/>
        </w:rPr>
        <w:t xml:space="preserve">2561 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หน่วยงานภาษี</w:t>
      </w:r>
      <w:r w:rsidRPr="005057E9">
        <w:rPr>
          <w:rFonts w:asciiTheme="majorBidi" w:hAnsiTheme="majorBidi" w:cstheme="majorBidi"/>
          <w:sz w:val="30"/>
          <w:szCs w:val="30"/>
          <w:cs/>
        </w:rPr>
        <w:t>ของโฮจิมินห์ ได้ประเมินภาษีเงินได้ของ</w:t>
      </w:r>
      <w:r w:rsidR="00301857" w:rsidRPr="005057E9">
        <w:rPr>
          <w:rFonts w:asciiTheme="majorBidi" w:hAnsiTheme="majorBidi" w:cstheme="majorBidi" w:hint="cs"/>
          <w:sz w:val="30"/>
          <w:szCs w:val="30"/>
          <w:cs/>
        </w:rPr>
        <w:t>บริษัทร่วมทางอ้อมในต่างประเทศ</w:t>
      </w:r>
      <w:r w:rsidR="000846D8">
        <w:rPr>
          <w:rFonts w:asciiTheme="majorBidi" w:hAnsiTheme="majorBidi" w:cstheme="majorBidi"/>
          <w:sz w:val="30"/>
          <w:szCs w:val="30"/>
        </w:rPr>
        <w:br/>
      </w:r>
      <w:r w:rsidR="00301857" w:rsidRPr="005057E9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5057E9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เรื่องการแจ้งภาษีเงินได้บุคคลธรรมดาของพนักงานผิดพลาดในระหว่างปี </w:t>
      </w:r>
      <w:r w:rsidRPr="005057E9">
        <w:rPr>
          <w:rFonts w:asciiTheme="majorBidi" w:hAnsiTheme="majorBidi" w:cstheme="majorBidi"/>
          <w:sz w:val="30"/>
          <w:szCs w:val="30"/>
        </w:rPr>
        <w:t xml:space="preserve">2555 </w:t>
      </w:r>
      <w:r w:rsidRPr="005057E9">
        <w:rPr>
          <w:rFonts w:asciiTheme="majorBidi" w:hAnsiTheme="majorBidi" w:cstheme="majorBidi"/>
          <w:sz w:val="30"/>
          <w:szCs w:val="30"/>
          <w:cs/>
        </w:rPr>
        <w:t xml:space="preserve">ถึง ปี </w:t>
      </w:r>
      <w:r w:rsidRPr="005057E9">
        <w:rPr>
          <w:rFonts w:asciiTheme="majorBidi" w:hAnsiTheme="majorBidi" w:cstheme="majorBidi"/>
          <w:sz w:val="30"/>
          <w:szCs w:val="30"/>
        </w:rPr>
        <w:t xml:space="preserve">2561 </w:t>
      </w:r>
      <w:r w:rsidRPr="005057E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057E9">
        <w:rPr>
          <w:rFonts w:asciiTheme="majorBidi" w:hAnsiTheme="majorBidi" w:cstheme="majorBidi"/>
          <w:sz w:val="30"/>
          <w:szCs w:val="30"/>
        </w:rPr>
        <w:t>247.</w:t>
      </w:r>
      <w:r w:rsidR="008C18A1" w:rsidRPr="005057E9">
        <w:rPr>
          <w:rFonts w:asciiTheme="majorBidi" w:hAnsiTheme="majorBidi" w:cstheme="majorBidi"/>
          <w:sz w:val="30"/>
          <w:szCs w:val="30"/>
        </w:rPr>
        <w:t>3</w:t>
      </w:r>
      <w:r w:rsidRPr="005057E9">
        <w:rPr>
          <w:rFonts w:asciiTheme="majorBidi" w:hAnsiTheme="majorBidi" w:cstheme="majorBidi"/>
          <w:sz w:val="30"/>
          <w:szCs w:val="30"/>
        </w:rPr>
        <w:t xml:space="preserve"> </w:t>
      </w:r>
      <w:r w:rsidRPr="005057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46B9A">
        <w:rPr>
          <w:rFonts w:asciiTheme="majorBidi" w:hAnsiTheme="majorBidi" w:cstheme="majorBidi"/>
          <w:sz w:val="30"/>
          <w:szCs w:val="30"/>
        </w:rPr>
        <w:t xml:space="preserve"> </w:t>
      </w:r>
      <w:r w:rsidR="00246B9A">
        <w:rPr>
          <w:rFonts w:asciiTheme="majorBidi" w:hAnsiTheme="majorBidi" w:cstheme="majorBidi" w:hint="cs"/>
          <w:sz w:val="30"/>
          <w:szCs w:val="30"/>
          <w:cs/>
        </w:rPr>
        <w:t xml:space="preserve">และได้ประเมินเพิ่มเติมในปี </w:t>
      </w:r>
      <w:r w:rsidR="00246B9A">
        <w:rPr>
          <w:rFonts w:asciiTheme="majorBidi" w:hAnsiTheme="majorBidi" w:cstheme="majorBidi"/>
          <w:sz w:val="30"/>
          <w:szCs w:val="30"/>
        </w:rPr>
        <w:t xml:space="preserve">2562 </w:t>
      </w:r>
      <w:r w:rsidR="00246B9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246B9A">
        <w:rPr>
          <w:rFonts w:asciiTheme="majorBidi" w:hAnsiTheme="majorBidi" w:cstheme="majorBidi"/>
          <w:sz w:val="30"/>
          <w:szCs w:val="30"/>
        </w:rPr>
        <w:t xml:space="preserve">15.2 </w:t>
      </w:r>
      <w:r w:rsidR="00246B9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FD4912" w:rsidRPr="00FD4912">
        <w:rPr>
          <w:rFonts w:asciiTheme="majorBidi" w:hAnsiTheme="majorBidi" w:cs="Angsana New"/>
          <w:sz w:val="30"/>
          <w:szCs w:val="30"/>
          <w:cs/>
        </w:rPr>
        <w:t>ในระหว่างปี</w:t>
      </w:r>
      <w:r w:rsidR="00ED5859">
        <w:rPr>
          <w:rFonts w:asciiTheme="majorBidi" w:hAnsiTheme="majorBidi" w:cs="Angsana New"/>
          <w:sz w:val="30"/>
          <w:szCs w:val="30"/>
        </w:rPr>
        <w:t xml:space="preserve"> 2561 </w:t>
      </w:r>
      <w:r w:rsidR="00ED5859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FD4912" w:rsidRPr="00FD4912">
        <w:rPr>
          <w:rFonts w:asciiTheme="majorBidi" w:hAnsiTheme="majorBidi" w:cs="Angsana New"/>
          <w:sz w:val="30"/>
          <w:szCs w:val="30"/>
          <w:cs/>
        </w:rPr>
        <w:t xml:space="preserve"> 2562 บริษัทดังกล่าวได้จ่ายชำระค่าภาษ</w:t>
      </w:r>
      <w:r w:rsidR="00FD4912">
        <w:rPr>
          <w:rFonts w:asciiTheme="majorBidi" w:hAnsiTheme="majorBidi" w:cs="Angsana New" w:hint="cs"/>
          <w:sz w:val="30"/>
          <w:szCs w:val="30"/>
          <w:cs/>
        </w:rPr>
        <w:t>ี</w:t>
      </w:r>
      <w:r w:rsidR="00FD4912" w:rsidRPr="00FD4912">
        <w:rPr>
          <w:rFonts w:asciiTheme="majorBidi" w:hAnsiTheme="majorBidi" w:cs="Angsana New"/>
          <w:sz w:val="30"/>
          <w:szCs w:val="30"/>
          <w:cs/>
        </w:rPr>
        <w:t>เงินได้เป็นจำนวนเงิน</w:t>
      </w:r>
      <w:r w:rsidR="00345340">
        <w:rPr>
          <w:rFonts w:asciiTheme="majorBidi" w:hAnsiTheme="majorBidi" w:cs="Angsana New"/>
          <w:sz w:val="30"/>
          <w:szCs w:val="30"/>
        </w:rPr>
        <w:t xml:space="preserve"> </w:t>
      </w:r>
      <w:r w:rsidR="00ED5859" w:rsidRPr="00ED5859">
        <w:rPr>
          <w:rFonts w:asciiTheme="majorBidi" w:hAnsiTheme="majorBidi" w:cs="Angsana New"/>
          <w:sz w:val="30"/>
          <w:szCs w:val="30"/>
        </w:rPr>
        <w:t>212.9</w:t>
      </w:r>
      <w:r w:rsidR="00345340">
        <w:rPr>
          <w:rFonts w:asciiTheme="majorBidi" w:hAnsiTheme="majorBidi" w:cs="Angsana New"/>
          <w:sz w:val="30"/>
          <w:szCs w:val="30"/>
        </w:rPr>
        <w:t xml:space="preserve"> </w:t>
      </w:r>
      <w:r w:rsidR="00FD4912" w:rsidRPr="00345340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ED5859">
        <w:rPr>
          <w:rFonts w:asciiTheme="majorBidi" w:hAnsiTheme="majorBidi" w:cs="Angsana New"/>
          <w:sz w:val="30"/>
          <w:szCs w:val="30"/>
        </w:rPr>
        <w:t xml:space="preserve"> </w:t>
      </w:r>
      <w:r w:rsidR="00ED585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246B9A">
        <w:rPr>
          <w:rFonts w:asciiTheme="majorBidi" w:hAnsiTheme="majorBidi" w:cs="Angsana New"/>
          <w:sz w:val="30"/>
          <w:szCs w:val="30"/>
        </w:rPr>
        <w:t>49.6</w:t>
      </w:r>
      <w:r w:rsidR="00ED5859">
        <w:rPr>
          <w:rFonts w:asciiTheme="majorBidi" w:hAnsiTheme="majorBidi" w:cs="Angsana New"/>
          <w:sz w:val="30"/>
          <w:szCs w:val="30"/>
        </w:rPr>
        <w:t xml:space="preserve"> </w:t>
      </w:r>
      <w:r w:rsidR="00ED5859">
        <w:rPr>
          <w:rFonts w:asciiTheme="majorBidi" w:hAnsiTheme="majorBidi" w:cs="Angsana New" w:hint="cs"/>
          <w:sz w:val="30"/>
          <w:szCs w:val="30"/>
          <w:cs/>
        </w:rPr>
        <w:t xml:space="preserve">ล้านบาท ตามลำดับ </w:t>
      </w:r>
      <w:r w:rsidR="00FD4912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8C18A1" w:rsidRPr="005057E9">
        <w:rPr>
          <w:rFonts w:asciiTheme="majorBidi" w:hAnsiTheme="majorBidi" w:cstheme="majorBidi"/>
          <w:sz w:val="30"/>
          <w:szCs w:val="30"/>
        </w:rPr>
        <w:t xml:space="preserve"> 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ตามที่ระบุใน</w:t>
      </w:r>
      <w:r w:rsidRPr="005057E9">
        <w:rPr>
          <w:rFonts w:asciiTheme="majorBidi" w:hAnsiTheme="majorBidi" w:cstheme="majorBidi"/>
          <w:sz w:val="30"/>
          <w:szCs w:val="30"/>
          <w:cs/>
        </w:rPr>
        <w:t>สัญญาซื้อขายหลัก</w:t>
      </w:r>
      <w:r w:rsidRPr="005057E9">
        <w:rPr>
          <w:rFonts w:asciiTheme="majorBidi" w:hAnsiTheme="majorBidi" w:cstheme="majorBidi"/>
          <w:sz w:val="30"/>
          <w:szCs w:val="30"/>
        </w:rPr>
        <w:t xml:space="preserve"> 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057E9">
        <w:rPr>
          <w:rFonts w:asciiTheme="majorBidi" w:hAnsiTheme="majorBidi" w:cstheme="majorBidi"/>
          <w:sz w:val="30"/>
          <w:szCs w:val="30"/>
          <w:cs/>
        </w:rPr>
        <w:t>บริษัทสามารถเรียกเก็บเงินดังกล่าวจาก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5057E9">
        <w:rPr>
          <w:rFonts w:asciiTheme="majorBidi" w:hAnsiTheme="majorBidi" w:cstheme="majorBidi"/>
          <w:sz w:val="30"/>
          <w:szCs w:val="30"/>
          <w:cs/>
        </w:rPr>
        <w:t>ได้สำหรับค่าใช้จ่ายที่เกิดขึ้นก่อนการซื้อขายเงินลงทุน กลุ่มบริษัท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5057E9">
        <w:rPr>
          <w:rFonts w:asciiTheme="majorBidi" w:hAnsiTheme="majorBidi" w:cstheme="majorBidi"/>
          <w:sz w:val="30"/>
          <w:szCs w:val="30"/>
          <w:cs/>
        </w:rPr>
        <w:t>ผลกระทบของค่าใช้จ่ายดังกล่าว</w:t>
      </w:r>
      <w:r w:rsidR="00B96320" w:rsidRPr="005057E9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B9632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96320">
        <w:rPr>
          <w:rFonts w:asciiTheme="majorBidi" w:hAnsiTheme="majorBidi" w:cstheme="majorBidi"/>
          <w:sz w:val="30"/>
          <w:szCs w:val="30"/>
        </w:rPr>
        <w:br/>
      </w:r>
      <w:r w:rsidR="00B96320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B96320" w:rsidRPr="005057E9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B96320" w:rsidRPr="005057E9">
        <w:rPr>
          <w:rFonts w:asciiTheme="majorBidi" w:hAnsiTheme="majorBidi" w:cstheme="majorBidi"/>
          <w:sz w:val="30"/>
          <w:szCs w:val="30"/>
        </w:rPr>
        <w:t>3</w:t>
      </w:r>
      <w:r w:rsidR="00B96320">
        <w:rPr>
          <w:rFonts w:asciiTheme="majorBidi" w:hAnsiTheme="majorBidi" w:cstheme="majorBidi"/>
          <w:sz w:val="30"/>
          <w:szCs w:val="30"/>
        </w:rPr>
        <w:t>0</w:t>
      </w:r>
      <w:r w:rsidR="00B96320" w:rsidRPr="005057E9">
        <w:rPr>
          <w:rFonts w:asciiTheme="majorBidi" w:hAnsiTheme="majorBidi" w:cstheme="majorBidi"/>
          <w:sz w:val="30"/>
          <w:szCs w:val="30"/>
        </w:rPr>
        <w:t xml:space="preserve"> </w:t>
      </w:r>
      <w:r w:rsidR="00B96320" w:rsidRPr="005057E9">
        <w:rPr>
          <w:rFonts w:asciiTheme="majorBidi" w:hAnsiTheme="majorBidi" w:cstheme="majorBidi" w:hint="cs"/>
          <w:sz w:val="30"/>
          <w:szCs w:val="30"/>
          <w:cs/>
        </w:rPr>
        <w:t>ม</w:t>
      </w:r>
      <w:r w:rsidR="00B9632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96320" w:rsidRPr="005057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6320" w:rsidRPr="005057E9">
        <w:rPr>
          <w:rFonts w:asciiTheme="majorBidi" w:hAnsiTheme="majorBidi" w:cstheme="majorBidi"/>
          <w:sz w:val="30"/>
          <w:szCs w:val="30"/>
        </w:rPr>
        <w:t>2562</w:t>
      </w:r>
      <w:r w:rsidR="00B963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57E9">
        <w:rPr>
          <w:rFonts w:asciiTheme="majorBidi" w:hAnsiTheme="majorBidi" w:cstheme="majorBidi"/>
          <w:sz w:val="30"/>
          <w:szCs w:val="30"/>
          <w:cs/>
        </w:rPr>
        <w:t>ตามสัดส่วนของการถือหุ้นในบริษัทร่วมตั้งแต่วันที่ซื้อถึงวันที่</w:t>
      </w:r>
      <w:r w:rsidR="003C5C01">
        <w:rPr>
          <w:rFonts w:asciiTheme="majorBidi" w:hAnsiTheme="majorBidi" w:cstheme="majorBidi" w:hint="cs"/>
          <w:sz w:val="30"/>
          <w:szCs w:val="30"/>
          <w:cs/>
        </w:rPr>
        <w:t>จ่ายชำระเงินเป็น</w:t>
      </w:r>
      <w:r w:rsidRPr="005057E9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435373">
        <w:rPr>
          <w:rFonts w:asciiTheme="majorBidi" w:hAnsiTheme="majorBidi" w:cstheme="majorBidi"/>
          <w:sz w:val="30"/>
          <w:szCs w:val="30"/>
        </w:rPr>
        <w:t>3</w:t>
      </w:r>
      <w:r w:rsidR="0014689E">
        <w:rPr>
          <w:rFonts w:asciiTheme="majorBidi" w:hAnsiTheme="majorBidi" w:cstheme="majorBidi"/>
          <w:sz w:val="30"/>
          <w:szCs w:val="30"/>
        </w:rPr>
        <w:t>.</w:t>
      </w:r>
      <w:r w:rsidR="00435373">
        <w:rPr>
          <w:rFonts w:asciiTheme="majorBidi" w:hAnsiTheme="majorBidi" w:cstheme="majorBidi"/>
          <w:sz w:val="30"/>
          <w:szCs w:val="30"/>
        </w:rPr>
        <w:t>0</w:t>
      </w:r>
      <w:r w:rsidRPr="005057E9">
        <w:rPr>
          <w:rFonts w:asciiTheme="majorBidi" w:hAnsiTheme="majorBidi" w:cstheme="majorBidi"/>
          <w:sz w:val="30"/>
          <w:szCs w:val="30"/>
        </w:rPr>
        <w:t xml:space="preserve"> </w:t>
      </w:r>
      <w:r w:rsidRPr="005057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4689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35373">
        <w:rPr>
          <w:rFonts w:asciiTheme="majorBidi" w:hAnsiTheme="majorBidi" w:cstheme="majorBidi"/>
          <w:sz w:val="30"/>
          <w:szCs w:val="30"/>
        </w:rPr>
        <w:t>37</w:t>
      </w:r>
      <w:r w:rsidR="0014689E">
        <w:rPr>
          <w:rFonts w:asciiTheme="majorBidi" w:hAnsiTheme="majorBidi" w:cstheme="majorBidi"/>
          <w:sz w:val="30"/>
          <w:szCs w:val="30"/>
        </w:rPr>
        <w:t>.</w:t>
      </w:r>
      <w:r w:rsidR="00435373">
        <w:rPr>
          <w:rFonts w:asciiTheme="majorBidi" w:hAnsiTheme="majorBidi" w:cstheme="majorBidi"/>
          <w:sz w:val="30"/>
          <w:szCs w:val="30"/>
        </w:rPr>
        <w:t>1</w:t>
      </w:r>
      <w:r w:rsidR="0014689E">
        <w:rPr>
          <w:rFonts w:asciiTheme="majorBidi" w:hAnsiTheme="majorBidi" w:cstheme="majorBidi"/>
          <w:sz w:val="30"/>
          <w:szCs w:val="30"/>
        </w:rPr>
        <w:t xml:space="preserve"> </w:t>
      </w:r>
      <w:r w:rsidR="0014689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B9632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B96320">
        <w:rPr>
          <w:rFonts w:asciiTheme="majorBidi" w:hAnsiTheme="majorBidi" w:cstheme="majorBidi"/>
          <w:sz w:val="30"/>
          <w:szCs w:val="30"/>
        </w:rPr>
        <w:t xml:space="preserve"> 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5057E9">
        <w:rPr>
          <w:rFonts w:asciiTheme="majorBidi" w:hAnsiTheme="majorBidi" w:cstheme="majorBidi"/>
          <w:sz w:val="30"/>
          <w:szCs w:val="30"/>
          <w:cs/>
        </w:rPr>
        <w:t>ส่วนแบ่งกำไรจาก</w:t>
      </w:r>
      <w:r w:rsidRPr="005057E9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Pr="005057E9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146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89069A" w:rsidRPr="00DB4216" w:rsidRDefault="0089069A" w:rsidP="00032947">
      <w:pPr>
        <w:spacing w:after="0" w:line="240" w:lineRule="auto"/>
        <w:rPr>
          <w:sz w:val="30"/>
          <w:szCs w:val="30"/>
        </w:rPr>
      </w:pPr>
    </w:p>
    <w:p w:rsidR="0089069A" w:rsidRPr="0089069A" w:rsidRDefault="0089069A" w:rsidP="0089069A"/>
    <w:p w:rsidR="00A64ED0" w:rsidRPr="00DB4216" w:rsidRDefault="00A64ED0" w:rsidP="009F65FF">
      <w:pPr>
        <w:spacing w:after="0" w:line="240" w:lineRule="auto"/>
        <w:ind w:right="107"/>
        <w:rPr>
          <w:rFonts w:ascii="Angsana New" w:hAnsi="Angsana New" w:cs="Angsana New"/>
          <w:sz w:val="30"/>
          <w:szCs w:val="30"/>
          <w:cs/>
        </w:rPr>
        <w:sectPr w:rsidR="00A64ED0" w:rsidRPr="00DB4216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</w:p>
    <w:p w:rsidR="0089069A" w:rsidRDefault="0089069A" w:rsidP="002672ED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421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:rsidR="0089069A" w:rsidRPr="0089069A" w:rsidRDefault="0089069A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lang w:val="en-US"/>
        </w:rPr>
      </w:pPr>
    </w:p>
    <w:p w:rsidR="00F80828" w:rsidRPr="001C4F0E" w:rsidRDefault="00F80828" w:rsidP="008E3E4F">
      <w:pPr>
        <w:pStyle w:val="a"/>
        <w:tabs>
          <w:tab w:val="clear" w:pos="1080"/>
        </w:tabs>
        <w:spacing w:after="0"/>
        <w:ind w:left="540" w:right="-25" w:hanging="423"/>
        <w:jc w:val="both"/>
        <w:rPr>
          <w:rFonts w:ascii="Angsana New" w:hAnsi="Angsana New" w:cs="Angsana New"/>
          <w:spacing w:val="-6"/>
          <w:cs/>
        </w:rPr>
      </w:pPr>
      <w:r w:rsidRPr="001C4F0E">
        <w:rPr>
          <w:rFonts w:ascii="Angsana New" w:hAnsi="Angsana New" w:cs="Angsana New"/>
          <w:cs/>
        </w:rPr>
        <w:t>เงินลงทุนในบริษัทย่อย</w:t>
      </w:r>
      <w:r w:rsidR="00BB0B1C" w:rsidRPr="001C4F0E">
        <w:rPr>
          <w:rFonts w:ascii="Angsana New" w:hAnsi="Angsana New" w:cs="Angsana New"/>
          <w:spacing w:val="-6"/>
          <w:cs/>
        </w:rPr>
        <w:t xml:space="preserve"> ณ วันที่ </w:t>
      </w:r>
      <w:r w:rsidR="000374A0">
        <w:rPr>
          <w:rFonts w:ascii="Angsana New" w:hAnsi="Angsana New" w:cs="Angsana New" w:hint="cs"/>
          <w:spacing w:val="-6"/>
          <w:cs/>
        </w:rPr>
        <w:t>30 มิถุนายน</w:t>
      </w:r>
      <w:r w:rsidRPr="001C4F0E">
        <w:rPr>
          <w:rFonts w:ascii="Angsana New" w:hAnsi="Angsana New" w:cs="Angsana New"/>
          <w:spacing w:val="-6"/>
          <w:cs/>
        </w:rPr>
        <w:t xml:space="preserve"> </w:t>
      </w:r>
      <w:r w:rsidR="00D26E54" w:rsidRPr="001C4F0E">
        <w:rPr>
          <w:rFonts w:ascii="Angsana New" w:hAnsi="Angsana New" w:cs="Angsana New" w:hint="cs"/>
          <w:spacing w:val="-6"/>
          <w:cs/>
        </w:rPr>
        <w:t>25</w:t>
      </w:r>
      <w:r w:rsidR="0080407C" w:rsidRPr="001C4F0E">
        <w:rPr>
          <w:rFonts w:ascii="Angsana New" w:hAnsi="Angsana New" w:cs="Angsana New" w:hint="cs"/>
          <w:spacing w:val="-6"/>
          <w:cs/>
        </w:rPr>
        <w:t>6</w:t>
      </w:r>
      <w:r w:rsidR="00340B73" w:rsidRPr="001C4F0E">
        <w:rPr>
          <w:rFonts w:ascii="Angsana New" w:hAnsi="Angsana New" w:cs="Angsana New" w:hint="cs"/>
          <w:spacing w:val="-6"/>
          <w:cs/>
        </w:rPr>
        <w:t>2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และ</w:t>
      </w:r>
      <w:r w:rsidR="00262E0E" w:rsidRPr="001C4F0E">
        <w:rPr>
          <w:rFonts w:ascii="Angsana New" w:hAnsi="Angsana New" w:cs="Angsana New" w:hint="cs"/>
          <w:spacing w:val="-6"/>
          <w:cs/>
        </w:rPr>
        <w:t xml:space="preserve"> </w:t>
      </w:r>
      <w:r w:rsidR="00262E0E" w:rsidRPr="001C4F0E">
        <w:rPr>
          <w:rFonts w:ascii="Angsana New" w:hAnsi="Angsana New" w:cs="Angsana New"/>
          <w:spacing w:val="-6"/>
          <w:lang w:val="en-US"/>
        </w:rPr>
        <w:t xml:space="preserve">31 </w:t>
      </w:r>
      <w:r w:rsidR="00262E0E" w:rsidRPr="001C4F0E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25</w:t>
      </w:r>
      <w:r w:rsidR="00A53CD8" w:rsidRPr="001C4F0E">
        <w:rPr>
          <w:rFonts w:ascii="Angsana New" w:hAnsi="Angsana New" w:cs="Angsana New" w:hint="cs"/>
          <w:spacing w:val="-6"/>
          <w:cs/>
        </w:rPr>
        <w:t>6</w:t>
      </w:r>
      <w:r w:rsidR="00340B73" w:rsidRPr="001C4F0E">
        <w:rPr>
          <w:rFonts w:ascii="Angsana New" w:hAnsi="Angsana New" w:cs="Angsana New" w:hint="cs"/>
          <w:spacing w:val="-6"/>
          <w:cs/>
        </w:rPr>
        <w:t>1</w:t>
      </w:r>
      <w:r w:rsidR="00D1130E" w:rsidRPr="001C4F0E">
        <w:rPr>
          <w:rFonts w:ascii="Angsana New" w:hAnsi="Angsana New" w:cs="Angsana New"/>
          <w:spacing w:val="-6"/>
          <w:lang w:val="en-US"/>
        </w:rPr>
        <w:t xml:space="preserve"> </w:t>
      </w:r>
      <w:r w:rsidRPr="001C4F0E">
        <w:rPr>
          <w:rFonts w:ascii="Angsana New" w:hAnsi="Angsana New" w:cs="Angsana New"/>
          <w:spacing w:val="-6"/>
          <w:cs/>
        </w:rPr>
        <w:t>มีดังนี้</w:t>
      </w:r>
    </w:p>
    <w:p w:rsidR="00A53CD8" w:rsidRPr="001C4F0E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5042" w:type="dxa"/>
        <w:tblLayout w:type="fixed"/>
        <w:tblLook w:val="0000" w:firstRow="0" w:lastRow="0" w:firstColumn="0" w:lastColumn="0" w:noHBand="0" w:noVBand="0"/>
      </w:tblPr>
      <w:tblGrid>
        <w:gridCol w:w="2423"/>
        <w:gridCol w:w="17"/>
        <w:gridCol w:w="1168"/>
        <w:gridCol w:w="72"/>
        <w:gridCol w:w="647"/>
        <w:gridCol w:w="72"/>
        <w:gridCol w:w="647"/>
        <w:gridCol w:w="84"/>
        <w:gridCol w:w="814"/>
        <w:gridCol w:w="174"/>
        <w:gridCol w:w="814"/>
        <w:gridCol w:w="192"/>
        <w:gridCol w:w="78"/>
        <w:gridCol w:w="192"/>
        <w:gridCol w:w="814"/>
        <w:gridCol w:w="198"/>
        <w:gridCol w:w="72"/>
        <w:gridCol w:w="200"/>
        <w:gridCol w:w="788"/>
        <w:gridCol w:w="192"/>
        <w:gridCol w:w="8"/>
        <w:gridCol w:w="70"/>
        <w:gridCol w:w="171"/>
        <w:gridCol w:w="893"/>
        <w:gridCol w:w="204"/>
        <w:gridCol w:w="78"/>
        <w:gridCol w:w="192"/>
        <w:gridCol w:w="880"/>
        <w:gridCol w:w="6"/>
        <w:gridCol w:w="197"/>
        <w:gridCol w:w="67"/>
        <w:gridCol w:w="11"/>
        <w:gridCol w:w="192"/>
        <w:gridCol w:w="886"/>
        <w:gridCol w:w="197"/>
        <w:gridCol w:w="78"/>
        <w:gridCol w:w="196"/>
        <w:gridCol w:w="871"/>
        <w:gridCol w:w="11"/>
        <w:gridCol w:w="176"/>
      </w:tblGrid>
      <w:tr w:rsidR="00A53CD8" w:rsidRPr="001C4F0E" w:rsidTr="0089069A">
        <w:trPr>
          <w:gridAfter w:val="2"/>
          <w:wAfter w:w="187" w:type="dxa"/>
        </w:trPr>
        <w:tc>
          <w:tcPr>
            <w:tcW w:w="244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47" w:type="dxa"/>
            <w:gridSpan w:val="35"/>
          </w:tcPr>
          <w:p w:rsidR="00A53CD8" w:rsidRPr="001C4F0E" w:rsidRDefault="00A53CD8" w:rsidP="0085661C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53CD8" w:rsidRPr="001C4F0E" w:rsidTr="0089069A">
        <w:trPr>
          <w:gridAfter w:val="2"/>
          <w:wAfter w:w="187" w:type="dxa"/>
        </w:trPr>
        <w:tc>
          <w:tcPr>
            <w:tcW w:w="244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38" w:type="dxa"/>
            <w:gridSpan w:val="4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86" w:type="dxa"/>
            <w:gridSpan w:val="4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4" w:type="dxa"/>
            <w:gridSpan w:val="6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8" w:type="dxa"/>
            <w:gridSpan w:val="6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1" w:type="dxa"/>
            <w:gridSpan w:val="7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A53CD8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A53CD8" w:rsidRDefault="000374A0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0374A0" w:rsidRPr="001C4F0E" w:rsidRDefault="000374A0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19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98" w:type="dxa"/>
            <w:gridSpan w:val="2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8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E8669B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E8669B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</w:t>
            </w:r>
            <w:r w:rsidR="00323BBD"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ันวาคม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323BBD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340B73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340B73" w:rsidRPr="001C4F0E" w:rsidRDefault="00340B73" w:rsidP="00340B7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719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8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988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2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5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A53CD8" w:rsidRPr="001C4F0E" w:rsidTr="0089069A">
        <w:trPr>
          <w:gridAfter w:val="2"/>
          <w:wAfter w:w="187" w:type="dxa"/>
        </w:trPr>
        <w:tc>
          <w:tcPr>
            <w:tcW w:w="244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4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09" w:type="dxa"/>
            <w:gridSpan w:val="31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CD8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8" w:type="dxa"/>
          </w:tcPr>
          <w:p w:rsidR="00A53CD8" w:rsidRPr="001C4F0E" w:rsidRDefault="00A53CD8" w:rsidP="00A53CD8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nil"/>
            </w:tcBorders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(ประเทศไทย) จำกัด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ราชบุรี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E93EE5" w:rsidRPr="001C4F0E" w:rsidTr="0089069A">
        <w:trPr>
          <w:gridAfter w:val="1"/>
          <w:wAfter w:w="176" w:type="dxa"/>
        </w:trPr>
        <w:tc>
          <w:tcPr>
            <w:tcW w:w="2440" w:type="dxa"/>
            <w:gridSpan w:val="2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:rsidR="00E93EE5" w:rsidRPr="001C4F0E" w:rsidRDefault="00E93EE5" w:rsidP="00E93EE5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gridSpan w:val="3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2" w:type="dxa"/>
            <w:gridSpan w:val="36"/>
          </w:tcPr>
          <w:p w:rsidR="00A53CD8" w:rsidRPr="001C4F0E" w:rsidRDefault="00A53CD8" w:rsidP="0085661C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gridSpan w:val="3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50" w:type="dxa"/>
            <w:gridSpan w:val="4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994" w:type="dxa"/>
            <w:gridSpan w:val="4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4" w:type="dxa"/>
            <w:gridSpan w:val="6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9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0" w:type="dxa"/>
            <w:gridSpan w:val="7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7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gridSpan w:val="3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1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  <w:r w:rsidR="00D13A1D" w:rsidRPr="001C4F0E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8" w:type="dxa"/>
            <w:gridSpan w:val="2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6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2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</w:tcPr>
          <w:p w:rsidR="002838F9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2838F9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0374A0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A53CD8" w:rsidRPr="001C4F0E" w:rsidRDefault="000374A0" w:rsidP="000374A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2838F9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gridSpan w:val="3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31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88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06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2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53CD8" w:rsidRPr="001C4F0E" w:rsidRDefault="00212E04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7" w:type="dxa"/>
            <w:gridSpan w:val="3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0" w:type="dxa"/>
            <w:gridSpan w:val="4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94" w:type="dxa"/>
            <w:gridSpan w:val="4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918" w:type="dxa"/>
            <w:gridSpan w:val="28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257" w:type="dxa"/>
            <w:gridSpan w:val="3"/>
          </w:tcPr>
          <w:p w:rsidR="00A53CD8" w:rsidRPr="001C4F0E" w:rsidRDefault="00A53CD8" w:rsidP="00A53CD8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gridSpan w:val="2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4F0E" w:rsidRPr="001C4F0E" w:rsidTr="0089069A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257" w:type="dxa"/>
            <w:gridSpan w:val="3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gridSpan w:val="2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A53CD8" w:rsidRPr="001C4F0E" w:rsidRDefault="00A53CD8" w:rsidP="00A53CD8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3EE5" w:rsidRPr="001C4F0E" w:rsidTr="0089069A">
        <w:tc>
          <w:tcPr>
            <w:tcW w:w="2423" w:type="dxa"/>
          </w:tcPr>
          <w:p w:rsidR="00E93EE5" w:rsidRPr="001C4F0E" w:rsidRDefault="00E93EE5" w:rsidP="00E93EE5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257" w:type="dxa"/>
            <w:gridSpan w:val="3"/>
          </w:tcPr>
          <w:p w:rsidR="00E93EE5" w:rsidRPr="001C4F0E" w:rsidRDefault="00E93EE5" w:rsidP="00E93EE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263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31" w:type="dxa"/>
            <w:gridSpan w:val="2"/>
          </w:tcPr>
          <w:p w:rsidR="00E93EE5" w:rsidRPr="001C4F0E" w:rsidRDefault="00E93EE5" w:rsidP="00E93EE5">
            <w:pPr>
              <w:tabs>
                <w:tab w:val="decimal" w:pos="263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88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1006" w:type="dxa"/>
            <w:gridSpan w:val="2"/>
          </w:tcPr>
          <w:p w:rsidR="00E93EE5" w:rsidRPr="001C4F0E" w:rsidRDefault="00E93EE5" w:rsidP="00E93EE5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E93EE5" w:rsidRPr="001C4F0E" w:rsidTr="0089069A">
        <w:tc>
          <w:tcPr>
            <w:tcW w:w="2423" w:type="dxa"/>
          </w:tcPr>
          <w:p w:rsidR="00E93EE5" w:rsidRPr="001C4F0E" w:rsidRDefault="00E93EE5" w:rsidP="00E93EE5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  <w:gridSpan w:val="3"/>
          </w:tcPr>
          <w:p w:rsidR="00E93EE5" w:rsidRPr="001C4F0E" w:rsidRDefault="00E93EE5" w:rsidP="00E93EE5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gridSpan w:val="2"/>
          </w:tcPr>
          <w:p w:rsidR="00E93EE5" w:rsidRPr="001C4F0E" w:rsidRDefault="00E93EE5" w:rsidP="00E93EE5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nil"/>
            </w:tcBorders>
          </w:tcPr>
          <w:p w:rsidR="00E93EE5" w:rsidRPr="001C4F0E" w:rsidRDefault="00E93EE5" w:rsidP="00E93EE5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:rsidR="00E93EE5" w:rsidRPr="001C4F0E" w:rsidRDefault="00E93EE5" w:rsidP="00E93EE5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E93EE5" w:rsidRPr="001C4F0E" w:rsidRDefault="00E93EE5" w:rsidP="00E93EE5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3EE5" w:rsidRPr="001C4F0E" w:rsidRDefault="00E93EE5" w:rsidP="00E93EE5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3EE5" w:rsidRPr="001C4F0E" w:rsidRDefault="00E93EE5" w:rsidP="00E93EE5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E93EE5" w:rsidRPr="001C4F0E" w:rsidRDefault="00E93EE5" w:rsidP="00E93EE5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3EE5" w:rsidRPr="001C4F0E" w:rsidRDefault="00E93EE5" w:rsidP="00E93EE5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</w:tr>
    </w:tbl>
    <w:p w:rsidR="00A53CD8" w:rsidRPr="00B72CCA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sz w:val="20"/>
          <w:szCs w:val="20"/>
          <w:cs/>
          <w:lang w:val="en-US"/>
        </w:rPr>
      </w:pPr>
    </w:p>
    <w:p w:rsidR="00B25040" w:rsidRDefault="00B909A7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1C4F0E">
        <w:rPr>
          <w:rFonts w:ascii="Angsana New" w:hAnsi="Angsana New" w:cs="Angsana New"/>
          <w:sz w:val="30"/>
          <w:szCs w:val="30"/>
        </w:rPr>
        <w:t>R</w:t>
      </w:r>
      <w:r w:rsidRPr="001C4F0E">
        <w:rPr>
          <w:rFonts w:ascii="Angsana New" w:hAnsi="Angsana New" w:cs="Angsana New"/>
          <w:sz w:val="30"/>
          <w:szCs w:val="30"/>
          <w:cs/>
        </w:rPr>
        <w:t>-</w:t>
      </w:r>
      <w:r w:rsidRPr="001C4F0E">
        <w:rPr>
          <w:rFonts w:ascii="Angsana New" w:hAnsi="Angsana New" w:cs="Angsana New"/>
          <w:sz w:val="30"/>
          <w:szCs w:val="30"/>
        </w:rPr>
        <w:t xml:space="preserve">Trading </w:t>
      </w:r>
      <w:r w:rsidRPr="001C4F0E">
        <w:rPr>
          <w:rFonts w:ascii="Angsana New" w:hAnsi="Angsana New" w:cs="Angsana New"/>
          <w:sz w:val="30"/>
          <w:szCs w:val="30"/>
          <w:cs/>
        </w:rPr>
        <w:t>(</w:t>
      </w:r>
      <w:r w:rsidRPr="001C4F0E">
        <w:rPr>
          <w:rFonts w:ascii="Angsana New" w:hAnsi="Angsana New" w:cs="Angsana New"/>
          <w:sz w:val="30"/>
          <w:szCs w:val="30"/>
        </w:rPr>
        <w:t>L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C4F0E">
        <w:rPr>
          <w:rFonts w:ascii="Angsana New" w:hAnsi="Angsana New" w:cs="Angsana New"/>
          <w:sz w:val="30"/>
          <w:szCs w:val="30"/>
        </w:rPr>
        <w:t>BHD</w:t>
      </w:r>
      <w:r w:rsidRPr="001C4F0E">
        <w:rPr>
          <w:rFonts w:ascii="Angsana New" w:hAnsi="Angsana New" w:cs="Angsana New"/>
          <w:sz w:val="30"/>
          <w:szCs w:val="30"/>
          <w:cs/>
        </w:rPr>
        <w:t>.</w:t>
      </w:r>
      <w:r w:rsidR="00EA4E8D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1C4F0E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1C4F0E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1C4F0E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1C4F0E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EB17F0" w:rsidRDefault="00EB17F0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EB17F0" w:rsidRPr="001C4F0E" w:rsidRDefault="00EB17F0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ไม่มีการซื้อและจำหน่ายเงินลงทุนในบริษัทย่อยในระหว่างงวดหกเดือนสิ้นสุดวันที่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2562</w:t>
      </w:r>
    </w:p>
    <w:p w:rsidR="00A8376A" w:rsidRPr="001C4F0E" w:rsidRDefault="00A8376A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022C49" w:rsidRPr="001C4F0E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p w:rsidR="00B25040" w:rsidRPr="001C4F0E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1C4F0E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64639E" w:rsidRPr="001C4F0E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72014C" w:rsidRPr="001C4F0E" w:rsidRDefault="0072014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72014C" w:rsidRPr="001C4F0E" w:rsidSect="00AE0674">
          <w:footerReference w:type="default" r:id="rId10"/>
          <w:type w:val="nextColumn"/>
          <w:pgSz w:w="16840" w:h="11907" w:orient="landscape" w:code="9"/>
          <w:pgMar w:top="691" w:right="1152" w:bottom="576" w:left="1260" w:header="720" w:footer="720" w:gutter="0"/>
          <w:cols w:space="708"/>
          <w:docGrid w:linePitch="360"/>
        </w:sectPr>
      </w:pPr>
    </w:p>
    <w:p w:rsidR="00FA265A" w:rsidRPr="001C4F0E" w:rsidRDefault="00765721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</w:t>
      </w:r>
      <w:r w:rsidR="00656493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คาร และอุปกรณ์</w:t>
      </w:r>
      <w:r w:rsidR="007C3CBA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</w:t>
      </w:r>
    </w:p>
    <w:p w:rsidR="003E69BF" w:rsidRPr="00881BB9" w:rsidRDefault="003E69BF" w:rsidP="003E69BF">
      <w:pPr>
        <w:spacing w:after="0" w:line="240" w:lineRule="auto"/>
        <w:ind w:left="34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AC4ADE" w:rsidRDefault="00504285" w:rsidP="00AC4ADE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b/>
          <w:spacing w:val="-4"/>
          <w:sz w:val="30"/>
          <w:szCs w:val="30"/>
        </w:rPr>
      </w:pPr>
      <w:r w:rsidRPr="00504285">
        <w:rPr>
          <w:rFonts w:ascii="Angsana New" w:hAnsi="Angsana New" w:cs="Angsana New"/>
          <w:b/>
          <w:spacing w:val="-4"/>
          <w:sz w:val="30"/>
          <w:szCs w:val="30"/>
          <w:cs/>
        </w:rPr>
        <w:t>การซื้อ จำหน่าย และโอนที่ดิน อาคาร และอุปกรณ์ระหว่างงวดหกเดือนสิ้นสุดวันที่ 30 มิถุนายน 2562 มีดังนี้</w:t>
      </w:r>
    </w:p>
    <w:p w:rsidR="00504285" w:rsidRDefault="00504285" w:rsidP="00AC4ADE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spacing w:val="-8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260"/>
        <w:gridCol w:w="236"/>
        <w:gridCol w:w="1294"/>
        <w:gridCol w:w="271"/>
        <w:gridCol w:w="1081"/>
        <w:gridCol w:w="271"/>
        <w:gridCol w:w="1254"/>
      </w:tblGrid>
      <w:tr w:rsidR="00504285" w:rsidRPr="00504285" w:rsidTr="009F65FF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  <w:shd w:val="clear" w:color="auto" w:fill="auto"/>
          </w:tcPr>
          <w:p w:rsidR="00504285" w:rsidRPr="00504285" w:rsidRDefault="00504285" w:rsidP="0050428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285" w:rsidRPr="00504285" w:rsidTr="009F65FF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504285" w:rsidRPr="00504285" w:rsidTr="009F65FF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504285" w:rsidRPr="00504285" w:rsidTr="009F65FF">
        <w:trPr>
          <w:trHeight w:val="358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tabs>
                <w:tab w:val="left" w:pos="261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F65FF" w:rsidRPr="005042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504285" w:rsidRPr="00504285" w:rsidTr="009F65FF">
        <w:trPr>
          <w:trHeight w:val="80"/>
        </w:trPr>
        <w:tc>
          <w:tcPr>
            <w:tcW w:w="188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504285" w:rsidRPr="00504285" w:rsidTr="009F65FF">
        <w:trPr>
          <w:trHeight w:val="80"/>
        </w:trPr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pct"/>
            <w:gridSpan w:val="7"/>
          </w:tcPr>
          <w:p w:rsidR="00504285" w:rsidRPr="00504285" w:rsidRDefault="00504285" w:rsidP="00504285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285" w:rsidRPr="00504285" w:rsidTr="009F65FF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504285" w:rsidRPr="00504285" w:rsidTr="009F65FF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26448A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448A">
              <w:rPr>
                <w:rFonts w:ascii="Angsana New" w:hAnsi="Angsana New" w:cs="Angsana New"/>
                <w:sz w:val="30"/>
                <w:szCs w:val="30"/>
              </w:rPr>
              <w:t>51,50</w:t>
            </w:r>
            <w:r w:rsidR="00DC0E0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51,387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4285" w:rsidRPr="00504285" w:rsidTr="009F65FF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26448A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448A">
              <w:rPr>
                <w:rFonts w:ascii="Angsana New" w:hAnsi="Angsana New" w:cs="Angsana New"/>
                <w:sz w:val="30"/>
                <w:szCs w:val="30"/>
              </w:rPr>
              <w:t>3,180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3,072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4285" w:rsidRPr="00504285" w:rsidTr="009F65FF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693" w:type="pct"/>
            <w:shd w:val="clear" w:color="auto" w:fill="auto"/>
            <w:vAlign w:val="bottom"/>
          </w:tcPr>
          <w:p w:rsidR="00504285" w:rsidRPr="00504285" w:rsidRDefault="0026448A" w:rsidP="00504285">
            <w:pPr>
              <w:tabs>
                <w:tab w:val="decimal" w:pos="855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448A">
              <w:rPr>
                <w:rFonts w:ascii="Angsana New" w:hAnsi="Angsana New" w:cs="Angsana New"/>
                <w:sz w:val="30"/>
                <w:szCs w:val="30"/>
              </w:rPr>
              <w:t>125,561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485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121,292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485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4285" w:rsidRPr="00504285" w:rsidTr="009F65FF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693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285" w:rsidRPr="00504285" w:rsidTr="009F65FF">
        <w:trPr>
          <w:trHeight w:val="297"/>
        </w:trPr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:rsidR="00504285" w:rsidRPr="00504285" w:rsidRDefault="0026448A" w:rsidP="00504285">
            <w:pPr>
              <w:tabs>
                <w:tab w:val="decimal" w:pos="855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448A">
              <w:rPr>
                <w:rFonts w:ascii="Angsana New" w:hAnsi="Angsana New" w:cs="Angsana New"/>
                <w:sz w:val="30"/>
                <w:szCs w:val="30"/>
              </w:rPr>
              <w:t>38,393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55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35,467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04285" w:rsidRPr="00504285" w:rsidRDefault="00504285" w:rsidP="00504285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841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4285" w:rsidRPr="00504285" w:rsidTr="009F65FF"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285" w:rsidRPr="00504285" w:rsidRDefault="0026448A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448A">
              <w:rPr>
                <w:rFonts w:ascii="Angsana New" w:hAnsi="Angsana New" w:cs="Angsana New"/>
                <w:sz w:val="30"/>
                <w:szCs w:val="30"/>
              </w:rPr>
              <w:t>355,8</w:t>
            </w:r>
            <w:r w:rsidR="00DC0E0F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:rsidR="00504285" w:rsidRPr="00504285" w:rsidRDefault="00504285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121,057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</w:rPr>
              <w:t>355,830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:rsidR="00504285" w:rsidRPr="00504285" w:rsidRDefault="00504285" w:rsidP="003F0AC3">
            <w:pPr>
              <w:tabs>
                <w:tab w:val="decimal" w:pos="96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504285">
              <w:rPr>
                <w:rFonts w:ascii="Angsana New" w:hAnsi="Angsana New" w:cs="Angsana New"/>
                <w:sz w:val="30"/>
                <w:szCs w:val="30"/>
              </w:rPr>
              <w:t>120,894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04285" w:rsidRPr="00504285" w:rsidTr="009F65FF">
        <w:trPr>
          <w:trHeight w:val="418"/>
        </w:trPr>
        <w:tc>
          <w:tcPr>
            <w:tcW w:w="1882" w:type="pct"/>
          </w:tcPr>
          <w:p w:rsidR="00504285" w:rsidRPr="00504285" w:rsidRDefault="00504285" w:rsidP="00504285">
            <w:pPr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4285" w:rsidRPr="00504285" w:rsidRDefault="0026448A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44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574,671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504285" w:rsidRDefault="00504285" w:rsidP="00504285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(</w:t>
            </w: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123,132</w:t>
            </w: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149" w:type="pct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567,248</w:t>
            </w:r>
          </w:p>
        </w:tc>
        <w:tc>
          <w:tcPr>
            <w:tcW w:w="149" w:type="pct"/>
            <w:vAlign w:val="bottom"/>
          </w:tcPr>
          <w:p w:rsidR="00504285" w:rsidRPr="00504285" w:rsidRDefault="00504285" w:rsidP="0050428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504285" w:rsidRDefault="00504285" w:rsidP="003F0AC3">
            <w:pPr>
              <w:tabs>
                <w:tab w:val="decimal" w:pos="975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(</w:t>
            </w: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122,841</w:t>
            </w: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)</w:t>
            </w:r>
          </w:p>
        </w:tc>
      </w:tr>
    </w:tbl>
    <w:p w:rsidR="00504285" w:rsidRDefault="00504285" w:rsidP="00AC4ADE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spacing w:val="-8"/>
          <w:sz w:val="30"/>
          <w:szCs w:val="30"/>
        </w:rPr>
      </w:pPr>
    </w:p>
    <w:p w:rsidR="00C45DD7" w:rsidRDefault="006C4D7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ภาระผูกพัน</w:t>
      </w:r>
      <w:r w:rsidR="00C45DD7" w:rsidRPr="00C45DD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ผลประโยชน์พนักงาน</w:t>
      </w:r>
    </w:p>
    <w:p w:rsidR="003A11E1" w:rsidRPr="003A11E1" w:rsidRDefault="003A11E1" w:rsidP="003A11E1"/>
    <w:p w:rsidR="00B15BF1" w:rsidRPr="008514A4" w:rsidRDefault="003A11E1" w:rsidP="008514A4">
      <w:pPr>
        <w:pStyle w:val="BodyText"/>
        <w:tabs>
          <w:tab w:val="left" w:pos="450"/>
        </w:tabs>
        <w:spacing w:after="0"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  <w:r w:rsidRPr="008514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514A4">
        <w:rPr>
          <w:rFonts w:ascii="Angsana New" w:hAnsi="Angsana New" w:cs="Angsana New"/>
          <w:sz w:val="30"/>
          <w:szCs w:val="30"/>
        </w:rPr>
        <w:t xml:space="preserve">5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514A4">
        <w:rPr>
          <w:rFonts w:ascii="Angsana New" w:hAnsi="Angsana New" w:cs="Angsana New"/>
          <w:sz w:val="30"/>
          <w:szCs w:val="30"/>
        </w:rPr>
        <w:t xml:space="preserve">2562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514A4">
        <w:rPr>
          <w:rFonts w:ascii="Angsana New" w:hAnsi="Angsana New" w:cs="Angsana New"/>
          <w:sz w:val="30"/>
          <w:szCs w:val="30"/>
        </w:rPr>
        <w:t xml:space="preserve">20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8514A4">
        <w:rPr>
          <w:rFonts w:ascii="Angsana New" w:hAnsi="Angsana New" w:cs="Angsana New"/>
          <w:sz w:val="30"/>
          <w:szCs w:val="30"/>
        </w:rPr>
        <w:t xml:space="preserve">400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8514A4">
        <w:rPr>
          <w:rFonts w:ascii="Angsana New" w:hAnsi="Angsana New" w:cs="Angsana New"/>
          <w:sz w:val="30"/>
          <w:szCs w:val="30"/>
        </w:rPr>
        <w:t xml:space="preserve">2562 </w:t>
      </w:r>
      <w:r w:rsidRPr="008514A4">
        <w:rPr>
          <w:rFonts w:ascii="Angsana New" w:hAnsi="Angsana New" w:cs="Angsana New"/>
          <w:sz w:val="30"/>
          <w:szCs w:val="30"/>
          <w:cs/>
        </w:rPr>
        <w:t>จากการแก้ไขโครงการดังกล่าวทำให้</w:t>
      </w:r>
      <w:r w:rsidR="00EB17F0">
        <w:rPr>
          <w:rFonts w:ascii="Angsana New" w:hAnsi="Angsana New" w:cs="Angsana New"/>
          <w:sz w:val="30"/>
          <w:szCs w:val="30"/>
        </w:rPr>
        <w:br/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กลุ่มบริษัทรับรู้ประมาณการหนี้สินผลประโยชน์เมื่อเกษียณอายุ ณ วันที่ </w:t>
      </w:r>
      <w:r w:rsidRPr="008514A4">
        <w:rPr>
          <w:rFonts w:ascii="Angsana New" w:hAnsi="Angsana New" w:cs="Angsana New"/>
          <w:sz w:val="30"/>
          <w:szCs w:val="30"/>
        </w:rPr>
        <w:t xml:space="preserve">30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514A4">
        <w:rPr>
          <w:rFonts w:ascii="Angsana New" w:hAnsi="Angsana New" w:cs="Angsana New"/>
          <w:sz w:val="30"/>
          <w:szCs w:val="30"/>
        </w:rPr>
        <w:t xml:space="preserve">2562 </w:t>
      </w:r>
      <w:r w:rsidRPr="008514A4">
        <w:rPr>
          <w:rFonts w:ascii="Angsana New" w:hAnsi="Angsana New" w:cs="Angsana New"/>
          <w:sz w:val="30"/>
          <w:szCs w:val="30"/>
          <w:cs/>
        </w:rPr>
        <w:t xml:space="preserve"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 </w:t>
      </w:r>
      <w:r w:rsidR="000E04DE" w:rsidRPr="008514A4">
        <w:rPr>
          <w:rFonts w:ascii="Angsana New" w:hAnsi="Angsana New" w:cs="Angsana New"/>
          <w:sz w:val="30"/>
          <w:szCs w:val="30"/>
        </w:rPr>
        <w:t>49.79</w:t>
      </w:r>
      <w:r w:rsidR="000E04DE" w:rsidRPr="008514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14A4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0E04DE">
        <w:rPr>
          <w:rFonts w:ascii="Angsana New" w:hAnsi="Angsana New" w:cs="Angsana New"/>
          <w:sz w:val="30"/>
          <w:szCs w:val="30"/>
        </w:rPr>
        <w:t xml:space="preserve"> </w:t>
      </w:r>
      <w:r w:rsidR="000E04DE" w:rsidRPr="008514A4">
        <w:rPr>
          <w:rFonts w:ascii="Angsana New" w:hAnsi="Angsana New" w:cs="Angsana New"/>
          <w:sz w:val="30"/>
          <w:szCs w:val="30"/>
        </w:rPr>
        <w:t>41.25</w:t>
      </w:r>
      <w:r w:rsidR="000E04DE">
        <w:rPr>
          <w:rFonts w:ascii="Angsana New" w:hAnsi="Angsana New" w:cs="Angsana New"/>
          <w:sz w:val="30"/>
          <w:szCs w:val="30"/>
        </w:rPr>
        <w:t xml:space="preserve"> </w:t>
      </w:r>
      <w:r w:rsidRPr="008514A4">
        <w:rPr>
          <w:rFonts w:ascii="Angsana New" w:hAnsi="Angsana New" w:cs="Angsana New"/>
          <w:sz w:val="30"/>
          <w:szCs w:val="30"/>
          <w:cs/>
        </w:rPr>
        <w:t>ล้านบาท</w:t>
      </w:r>
      <w:r w:rsidR="008514A4" w:rsidRPr="008514A4">
        <w:rPr>
          <w:rFonts w:ascii="Angsana New" w:hAnsi="Angsana New" w:cs="Angsana New"/>
          <w:sz w:val="30"/>
          <w:szCs w:val="30"/>
        </w:rPr>
        <w:t xml:space="preserve"> </w:t>
      </w:r>
      <w:r w:rsidRPr="008514A4">
        <w:rPr>
          <w:rFonts w:ascii="Angsana New" w:hAnsi="Angsana New" w:cs="Angsana New"/>
          <w:sz w:val="30"/>
          <w:szCs w:val="30"/>
          <w:cs/>
        </w:rPr>
        <w:t>ตามลำดับ</w:t>
      </w:r>
      <w:r w:rsidR="000E04DE">
        <w:rPr>
          <w:rFonts w:ascii="Angsana New" w:hAnsi="Angsana New" w:cs="Angsana New"/>
          <w:sz w:val="30"/>
          <w:szCs w:val="30"/>
        </w:rPr>
        <w:t xml:space="preserve"> </w:t>
      </w:r>
    </w:p>
    <w:p w:rsidR="002B1750" w:rsidRPr="008514A4" w:rsidRDefault="002B1750" w:rsidP="003A11E1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b/>
          <w:spacing w:val="-4"/>
          <w:sz w:val="30"/>
          <w:szCs w:val="30"/>
          <w:cs/>
        </w:rPr>
      </w:pPr>
    </w:p>
    <w:p w:rsidR="001C4F0E" w:rsidRDefault="001C4F0E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14793A" w:rsidRPr="001C4F0E" w:rsidRDefault="0014793A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ส่วนงาน</w:t>
      </w:r>
      <w:r w:rsidR="005C2876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ดำเนินงาน</w:t>
      </w:r>
    </w:p>
    <w:p w:rsidR="0014793A" w:rsidRPr="00881BB9" w:rsidRDefault="0014793A" w:rsidP="00EA73C7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1461A1" w:rsidRDefault="00A82216" w:rsidP="004E5CA9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1C4F0E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 w:rsidRPr="001C4F0E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1C4F0E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1C4F0E">
        <w:rPr>
          <w:rFonts w:ascii="Angsana New" w:hAnsi="Angsana New" w:cs="Angsana New"/>
          <w:sz w:val="30"/>
          <w:szCs w:val="30"/>
        </w:rPr>
        <w:t xml:space="preserve"> </w:t>
      </w:r>
      <w:r w:rsidR="00400ABF" w:rsidRPr="001C4F0E">
        <w:rPr>
          <w:rFonts w:ascii="Angsana New" w:hAnsi="Angsana New" w:cs="Angsana New"/>
          <w:sz w:val="30"/>
          <w:szCs w:val="30"/>
        </w:rPr>
        <w:tab/>
      </w:r>
    </w:p>
    <w:p w:rsidR="001C4F0E" w:rsidRPr="00881BB9" w:rsidRDefault="001C4F0E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A0251A" w:rsidRPr="007E475C" w:rsidRDefault="00A0251A" w:rsidP="001C4F0E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E475C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  <w:r w:rsidRPr="007E475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A0251A" w:rsidRPr="007A59EA" w:rsidRDefault="00A0251A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24"/>
          <w:szCs w:val="24"/>
        </w:rPr>
      </w:pPr>
    </w:p>
    <w:p w:rsidR="00A0251A" w:rsidRPr="001C4F0E" w:rsidRDefault="00A0251A" w:rsidP="00945942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4F0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6D2ED4" w:rsidRPr="007A59EA" w:rsidRDefault="006D2ED4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24"/>
          <w:szCs w:val="24"/>
        </w:rPr>
      </w:pPr>
    </w:p>
    <w:p w:rsidR="002F4CB0" w:rsidRDefault="006B0E0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การจำแนก</w:t>
      </w:r>
      <w:r w:rsidR="002F4CB0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รายได้</w:t>
      </w:r>
    </w:p>
    <w:p w:rsidR="0056085F" w:rsidRPr="007A59EA" w:rsidRDefault="0056085F" w:rsidP="00732FA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56085F" w:rsidRDefault="0056085F" w:rsidP="00560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0D26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160D26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160D26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160D2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60D26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="007E475C">
        <w:rPr>
          <w:rFonts w:asciiTheme="majorBidi" w:hAnsiTheme="majorBidi" w:cstheme="majorBidi" w:hint="cs"/>
          <w:sz w:val="30"/>
          <w:szCs w:val="30"/>
          <w:cs/>
        </w:rPr>
        <w:t>ประเภทของผลิตภัณฑ์</w:t>
      </w:r>
      <w:r w:rsidR="00950E1B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160D26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tbl>
      <w:tblPr>
        <w:tblW w:w="9167" w:type="dxa"/>
        <w:tblInd w:w="540" w:type="dxa"/>
        <w:tblLook w:val="04A0" w:firstRow="1" w:lastRow="0" w:firstColumn="1" w:lastColumn="0" w:noHBand="0" w:noVBand="1"/>
      </w:tblPr>
      <w:tblGrid>
        <w:gridCol w:w="2842"/>
        <w:gridCol w:w="1478"/>
        <w:gridCol w:w="274"/>
        <w:gridCol w:w="1296"/>
        <w:gridCol w:w="405"/>
        <w:gridCol w:w="1274"/>
        <w:gridCol w:w="261"/>
        <w:gridCol w:w="1337"/>
      </w:tblGrid>
      <w:tr w:rsidR="00C44E3F" w:rsidRPr="002F4CB0" w:rsidTr="00F46BFF">
        <w:trPr>
          <w:trHeight w:val="20"/>
          <w:tblHeader/>
        </w:trPr>
        <w:tc>
          <w:tcPr>
            <w:tcW w:w="2842" w:type="dxa"/>
          </w:tcPr>
          <w:p w:rsidR="0056085F" w:rsidRPr="00BB4A5C" w:rsidRDefault="0041749B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5C">
              <w:rPr>
                <w:rFonts w:asciiTheme="majorBidi" w:hAnsiTheme="majorBidi" w:cstheme="majorBidi"/>
                <w:sz w:val="30"/>
                <w:szCs w:val="30"/>
              </w:rPr>
              <w:br w:type="column"/>
            </w:r>
            <w:r w:rsidR="0056085F" w:rsidRPr="00BB4A5C"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</w:p>
        </w:tc>
        <w:tc>
          <w:tcPr>
            <w:tcW w:w="3048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05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C44E3F" w:rsidRPr="00BB4A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</w:t>
            </w: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</w:p>
        </w:tc>
      </w:tr>
      <w:tr w:rsidR="00C44E3F" w:rsidRPr="002F4CB0" w:rsidTr="00F46BFF">
        <w:trPr>
          <w:trHeight w:val="20"/>
          <w:tblHeader/>
        </w:trPr>
        <w:tc>
          <w:tcPr>
            <w:tcW w:w="2842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48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ธุรกิจห้างสรรพสินค้า</w:t>
            </w:r>
          </w:p>
        </w:tc>
        <w:tc>
          <w:tcPr>
            <w:tcW w:w="405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ธุรกิจห้างสรรพสินค้า</w:t>
            </w:r>
          </w:p>
        </w:tc>
      </w:tr>
      <w:tr w:rsidR="00C44E3F" w:rsidRPr="002F4CB0" w:rsidTr="00F46BFF">
        <w:trPr>
          <w:trHeight w:val="20"/>
          <w:tblHeader/>
        </w:trPr>
        <w:tc>
          <w:tcPr>
            <w:tcW w:w="2842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162" w:right="-693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4822218"/>
          </w:p>
        </w:tc>
        <w:tc>
          <w:tcPr>
            <w:tcW w:w="1478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1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405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1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44E3F" w:rsidRPr="002F4CB0" w:rsidTr="00F46BFF">
        <w:trPr>
          <w:trHeight w:val="20"/>
          <w:tblHeader/>
        </w:trPr>
        <w:tc>
          <w:tcPr>
            <w:tcW w:w="2842" w:type="dxa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5" w:type="dxa"/>
            <w:gridSpan w:val="7"/>
            <w:vAlign w:val="bottom"/>
          </w:tcPr>
          <w:p w:rsidR="0056085F" w:rsidRPr="00BB4A5C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B4A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4A5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6DCE" w:rsidRPr="002F4CB0" w:rsidTr="00C44E3F">
        <w:trPr>
          <w:trHeight w:val="20"/>
        </w:trPr>
        <w:tc>
          <w:tcPr>
            <w:tcW w:w="2842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B4A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325" w:type="dxa"/>
            <w:gridSpan w:val="7"/>
            <w:vAlign w:val="bottom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8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left" w:pos="100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BB4A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78" w:type="dxa"/>
          </w:tcPr>
          <w:p w:rsidR="00356DCE" w:rsidRPr="0030308B" w:rsidRDefault="0030308B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2,701,105</w:t>
            </w:r>
          </w:p>
        </w:tc>
        <w:tc>
          <w:tcPr>
            <w:tcW w:w="274" w:type="dxa"/>
          </w:tcPr>
          <w:p w:rsidR="00356DCE" w:rsidRPr="0030308B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30308B" w:rsidRDefault="0030308B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2,637,566</w:t>
            </w:r>
          </w:p>
        </w:tc>
        <w:tc>
          <w:tcPr>
            <w:tcW w:w="405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30308B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2,207,531</w:t>
            </w:r>
          </w:p>
        </w:tc>
        <w:tc>
          <w:tcPr>
            <w:tcW w:w="261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30308B" w:rsidRDefault="0030308B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2,105,003</w:t>
            </w: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356DCE" w:rsidRPr="0030308B" w:rsidRDefault="0030308B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7,464</w:t>
            </w:r>
          </w:p>
        </w:tc>
        <w:tc>
          <w:tcPr>
            <w:tcW w:w="274" w:type="dxa"/>
          </w:tcPr>
          <w:p w:rsidR="00356DCE" w:rsidRPr="0030308B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56DCE" w:rsidRPr="0030308B" w:rsidRDefault="0030308B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8,448</w:t>
            </w:r>
          </w:p>
        </w:tc>
        <w:tc>
          <w:tcPr>
            <w:tcW w:w="405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56DCE" w:rsidRPr="0030308B" w:rsidRDefault="00356DCE" w:rsidP="00356DCE">
            <w:pPr>
              <w:pStyle w:val="BodyText"/>
              <w:tabs>
                <w:tab w:val="decimal" w:pos="72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356DCE" w:rsidRPr="0030308B" w:rsidRDefault="00356DCE" w:rsidP="00356DCE">
            <w:pPr>
              <w:pStyle w:val="BodyText"/>
              <w:tabs>
                <w:tab w:val="decimal" w:pos="60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30308B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2,708,569</w:t>
            </w:r>
          </w:p>
        </w:tc>
        <w:tc>
          <w:tcPr>
            <w:tcW w:w="274" w:type="dxa"/>
          </w:tcPr>
          <w:p w:rsidR="00356DCE" w:rsidRPr="0030308B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B65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30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604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30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,014</w:t>
            </w:r>
          </w:p>
        </w:tc>
        <w:tc>
          <w:tcPr>
            <w:tcW w:w="405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2,207,531</w:t>
            </w:r>
          </w:p>
        </w:tc>
        <w:tc>
          <w:tcPr>
            <w:tcW w:w="261" w:type="dxa"/>
          </w:tcPr>
          <w:p w:rsidR="00356DCE" w:rsidRPr="0030308B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30308B" w:rsidRDefault="0030308B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2,105,003</w:t>
            </w:r>
          </w:p>
        </w:tc>
      </w:tr>
      <w:tr w:rsidR="00356DCE" w:rsidRPr="00356DCE" w:rsidTr="00356DCE">
        <w:trPr>
          <w:trHeight w:val="134"/>
        </w:trPr>
        <w:tc>
          <w:tcPr>
            <w:tcW w:w="2842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7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356DCE" w:rsidRPr="00356DCE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478" w:type="dxa"/>
          </w:tcPr>
          <w:p w:rsidR="00356DCE" w:rsidRPr="00356DCE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05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</w:tcPr>
          <w:p w:rsidR="00356DCE" w:rsidRPr="00356DCE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78" w:type="dxa"/>
          </w:tcPr>
          <w:p w:rsidR="00356DCE" w:rsidRPr="00512D89" w:rsidRDefault="0030308B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2,667,925</w:t>
            </w: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512D89" w:rsidRDefault="0030308B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2,614,213</w:t>
            </w:r>
          </w:p>
        </w:tc>
        <w:tc>
          <w:tcPr>
            <w:tcW w:w="405" w:type="dxa"/>
          </w:tcPr>
          <w:p w:rsidR="00356DCE" w:rsidRPr="00512D89" w:rsidRDefault="00356DCE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512D89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2,170,5</w:t>
            </w:r>
            <w:r w:rsidR="00E6043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12D8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512D89" w:rsidRDefault="00512D89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2,076,673</w:t>
            </w: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รายได้ศูนย์อาหาร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356DCE" w:rsidRPr="00512D89" w:rsidRDefault="0030308B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40,644</w:t>
            </w: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56DCE" w:rsidRPr="00512D89" w:rsidRDefault="0030308B" w:rsidP="00356DCE">
            <w:pPr>
              <w:pStyle w:val="BodyText"/>
              <w:tabs>
                <w:tab w:val="decimal" w:pos="108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31,801</w:t>
            </w:r>
          </w:p>
        </w:tc>
        <w:tc>
          <w:tcPr>
            <w:tcW w:w="405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56DCE" w:rsidRPr="00512D89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36,951</w:t>
            </w: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356DCE" w:rsidRPr="00512D89" w:rsidRDefault="00512D89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sz w:val="30"/>
                <w:szCs w:val="30"/>
              </w:rPr>
              <w:t>28,330</w:t>
            </w: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512D89" w:rsidRDefault="0030308B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2,708,569</w:t>
            </w: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512D89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2,646,014</w:t>
            </w:r>
          </w:p>
        </w:tc>
        <w:tc>
          <w:tcPr>
            <w:tcW w:w="405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512D89" w:rsidRDefault="0030308B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</w:t>
            </w:r>
            <w:r w:rsidR="00512D89"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07,531</w:t>
            </w: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512D89" w:rsidRDefault="00512D89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2,105,003</w:t>
            </w:r>
          </w:p>
        </w:tc>
      </w:tr>
      <w:tr w:rsidR="00356DCE" w:rsidRPr="00356DCE" w:rsidTr="00D919CF">
        <w:trPr>
          <w:trHeight w:val="20"/>
        </w:trPr>
        <w:tc>
          <w:tcPr>
            <w:tcW w:w="2842" w:type="dxa"/>
          </w:tcPr>
          <w:p w:rsidR="00732FA9" w:rsidRPr="00356DCE" w:rsidRDefault="00732FA9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356DCE" w:rsidRPr="00512D89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05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356DCE" w:rsidRPr="00512D89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78" w:type="dxa"/>
          </w:tcPr>
          <w:p w:rsidR="00356DCE" w:rsidRPr="00512D89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5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512D89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DCE" w:rsidRPr="00BB4A5C" w:rsidTr="00D919CF">
        <w:trPr>
          <w:trHeight w:val="20"/>
        </w:trPr>
        <w:tc>
          <w:tcPr>
            <w:tcW w:w="2842" w:type="dxa"/>
            <w:vAlign w:val="bottom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:rsidR="00356DCE" w:rsidRPr="00512D89" w:rsidRDefault="00512D89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2,708,569</w:t>
            </w:r>
          </w:p>
        </w:tc>
        <w:tc>
          <w:tcPr>
            <w:tcW w:w="274" w:type="dxa"/>
          </w:tcPr>
          <w:p w:rsidR="00356DCE" w:rsidRPr="00512D89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356DCE" w:rsidRPr="00512D89" w:rsidRDefault="00512D89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2,646,014</w:t>
            </w:r>
          </w:p>
        </w:tc>
        <w:tc>
          <w:tcPr>
            <w:tcW w:w="405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356DCE" w:rsidRPr="00512D89" w:rsidRDefault="00512D89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2,207,531</w:t>
            </w:r>
          </w:p>
        </w:tc>
        <w:tc>
          <w:tcPr>
            <w:tcW w:w="261" w:type="dxa"/>
          </w:tcPr>
          <w:p w:rsidR="00356DCE" w:rsidRPr="00512D89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356DCE" w:rsidRPr="00512D89" w:rsidRDefault="00512D89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2D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2,105,003</w:t>
            </w:r>
          </w:p>
        </w:tc>
      </w:tr>
      <w:tr w:rsidR="00356DCE" w:rsidRPr="002F4CB0" w:rsidTr="00C44E3F">
        <w:trPr>
          <w:trHeight w:val="20"/>
        </w:trPr>
        <w:tc>
          <w:tcPr>
            <w:tcW w:w="2842" w:type="dxa"/>
          </w:tcPr>
          <w:p w:rsidR="00356DCE" w:rsidRPr="00356DCE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B4A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BB4A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B4A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325" w:type="dxa"/>
            <w:gridSpan w:val="7"/>
            <w:vAlign w:val="bottom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56DCE" w:rsidRPr="00D516F9" w:rsidTr="00032761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4822311"/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8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left" w:pos="100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6DCE" w:rsidRPr="002F4CB0" w:rsidTr="00032761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BB4A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78" w:type="dxa"/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 xml:space="preserve">        5,675,011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5,452,321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4,634,947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4,363,785</w:t>
            </w:r>
          </w:p>
        </w:tc>
      </w:tr>
      <w:tr w:rsidR="00356DCE" w:rsidRPr="002F4CB0" w:rsidTr="00032761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BB4A5C">
              <w:rPr>
                <w:rFonts w:ascii="Angsana New" w:hAnsi="Angsana New" w:cs="Angsana New"/>
                <w:sz w:val="30"/>
                <w:szCs w:val="30"/>
              </w:rPr>
              <w:t>15,531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16,980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72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60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6DCE" w:rsidRPr="002F4CB0" w:rsidTr="00C44E3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EE51B4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5,690,542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5,469,301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4,634,947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4,363,785</w:t>
            </w:r>
          </w:p>
        </w:tc>
      </w:tr>
      <w:tr w:rsidR="00356DCE" w:rsidRPr="00F46BFF" w:rsidTr="00C44E3F">
        <w:trPr>
          <w:trHeight w:val="20"/>
        </w:trPr>
        <w:tc>
          <w:tcPr>
            <w:tcW w:w="2842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274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405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261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</w:tr>
      <w:tr w:rsidR="00356DCE" w:rsidRPr="00D516F9" w:rsidTr="00C44E3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478" w:type="dxa"/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DCE" w:rsidRPr="00D32B3E" w:rsidTr="00C44E3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78" w:type="dxa"/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5,6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4A5C">
              <w:rPr>
                <w:rFonts w:ascii="Angsana New" w:hAnsi="Angsana New" w:cs="Angsana New"/>
                <w:sz w:val="30"/>
                <w:szCs w:val="30"/>
              </w:rPr>
              <w:t>5,578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5,409,706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4,566,594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4,310,486</w:t>
            </w:r>
          </w:p>
        </w:tc>
      </w:tr>
      <w:tr w:rsidR="00356DCE" w:rsidRPr="00D32B3E" w:rsidTr="00C44E3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รายได้ศูนย์อาหาร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74,964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8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59,595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68,353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</w:rPr>
              <w:t>53,299</w:t>
            </w:r>
          </w:p>
        </w:tc>
      </w:tr>
      <w:tr w:rsidR="00356DCE" w:rsidRPr="00D32B3E" w:rsidTr="00C44E3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5,690,542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5,469,301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4,634,947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4,363,785</w:t>
            </w:r>
          </w:p>
        </w:tc>
      </w:tr>
      <w:tr w:rsidR="00356DCE" w:rsidRPr="00F46BFF" w:rsidTr="00C44E3F">
        <w:trPr>
          <w:trHeight w:val="20"/>
        </w:trPr>
        <w:tc>
          <w:tcPr>
            <w:tcW w:w="2842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  <w:cs/>
              </w:rPr>
            </w:pPr>
          </w:p>
        </w:tc>
        <w:tc>
          <w:tcPr>
            <w:tcW w:w="274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405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261" w:type="dxa"/>
          </w:tcPr>
          <w:p w:rsidR="00356DCE" w:rsidRPr="00F46BFF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356DCE" w:rsidRPr="00F46BFF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13"/>
                <w:szCs w:val="13"/>
              </w:rPr>
            </w:pPr>
          </w:p>
        </w:tc>
      </w:tr>
      <w:tr w:rsidR="00356DCE" w:rsidRPr="002F4CB0" w:rsidTr="00C44E3F">
        <w:trPr>
          <w:trHeight w:val="20"/>
        </w:trPr>
        <w:tc>
          <w:tcPr>
            <w:tcW w:w="2842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78" w:type="dxa"/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DCE" w:rsidRPr="00C44E3F" w:rsidTr="0077336E">
        <w:trPr>
          <w:trHeight w:val="20"/>
        </w:trPr>
        <w:tc>
          <w:tcPr>
            <w:tcW w:w="2842" w:type="dxa"/>
            <w:vAlign w:val="bottom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5,690,542</w:t>
            </w:r>
          </w:p>
        </w:tc>
        <w:tc>
          <w:tcPr>
            <w:tcW w:w="274" w:type="dxa"/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5,469,301</w:t>
            </w:r>
          </w:p>
        </w:tc>
        <w:tc>
          <w:tcPr>
            <w:tcW w:w="405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4,634,947</w:t>
            </w:r>
          </w:p>
        </w:tc>
        <w:tc>
          <w:tcPr>
            <w:tcW w:w="261" w:type="dxa"/>
          </w:tcPr>
          <w:p w:rsidR="00356DCE" w:rsidRPr="00BB4A5C" w:rsidRDefault="00356DCE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356DCE" w:rsidRPr="00BB4A5C" w:rsidRDefault="00356DCE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4A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4,363,785</w:t>
            </w:r>
          </w:p>
        </w:tc>
      </w:tr>
      <w:tr w:rsidR="00732FA9" w:rsidRPr="00F46BFF" w:rsidTr="0077336E">
        <w:trPr>
          <w:trHeight w:val="20"/>
        </w:trPr>
        <w:tc>
          <w:tcPr>
            <w:tcW w:w="2842" w:type="dxa"/>
            <w:vAlign w:val="bottom"/>
          </w:tcPr>
          <w:p w:rsidR="00732FA9" w:rsidRPr="00F46BFF" w:rsidRDefault="00732FA9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732FA9" w:rsidRPr="00F46BFF" w:rsidRDefault="00732FA9" w:rsidP="00356DCE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4" w:type="dxa"/>
          </w:tcPr>
          <w:p w:rsidR="00732FA9" w:rsidRPr="00F46BFF" w:rsidRDefault="00732FA9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732FA9" w:rsidRPr="00F46BFF" w:rsidRDefault="00732FA9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5" w:type="dxa"/>
          </w:tcPr>
          <w:p w:rsidR="00732FA9" w:rsidRPr="00F46BFF" w:rsidRDefault="00732FA9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732FA9" w:rsidRPr="00F46BFF" w:rsidRDefault="00732FA9" w:rsidP="00356DC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</w:tcPr>
          <w:p w:rsidR="00732FA9" w:rsidRPr="00F46BFF" w:rsidRDefault="00732FA9" w:rsidP="00356DC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732FA9" w:rsidRPr="00F46BFF" w:rsidRDefault="00732FA9" w:rsidP="00356DCE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</w:rPr>
            </w:pPr>
          </w:p>
        </w:tc>
      </w:tr>
    </w:tbl>
    <w:bookmarkEnd w:id="2"/>
    <w:bookmarkEnd w:id="3"/>
    <w:p w:rsidR="00EA73C7" w:rsidRPr="001C4F0E" w:rsidRDefault="00976F1E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</w:t>
      </w:r>
      <w:r w:rsidR="005C5A4E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ขั้นพื้นฐาน</w:t>
      </w:r>
    </w:p>
    <w:p w:rsidR="00C9660D" w:rsidRPr="00F46BFF" w:rsidRDefault="00C9660D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18"/>
          <w:szCs w:val="18"/>
        </w:rPr>
      </w:pPr>
    </w:p>
    <w:p w:rsidR="00E67C86" w:rsidRPr="00D63F1B" w:rsidRDefault="00E67C86" w:rsidP="00E67C86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63F1B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งวดสามเดือนและหกเดือน</w:t>
      </w:r>
      <w:r w:rsidRPr="00D63F1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D63F1B">
        <w:rPr>
          <w:rFonts w:ascii="Angsana New" w:hAnsi="Angsana New" w:cs="Angsana New"/>
          <w:sz w:val="30"/>
          <w:szCs w:val="30"/>
        </w:rPr>
        <w:t>3</w:t>
      </w:r>
      <w:r w:rsidRPr="00D63F1B">
        <w:rPr>
          <w:rFonts w:ascii="Angsana New" w:hAnsi="Angsana New" w:cs="Angsana New" w:hint="cs"/>
          <w:sz w:val="30"/>
          <w:szCs w:val="30"/>
          <w:cs/>
        </w:rPr>
        <w:t xml:space="preserve">0 มิถุนายน </w:t>
      </w:r>
      <w:r w:rsidRPr="00D63F1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D63F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3F1B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61</w:t>
      </w:r>
      <w:r w:rsidRPr="00D63F1B">
        <w:rPr>
          <w:rFonts w:ascii="Angsana New" w:hAnsi="Angsana New" w:cs="Angsana New"/>
          <w:sz w:val="30"/>
          <w:szCs w:val="30"/>
        </w:rPr>
        <w:t xml:space="preserve"> </w:t>
      </w:r>
      <w:r w:rsidRPr="00D63F1B"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</w:t>
      </w:r>
      <w:r w:rsidRPr="00D63F1B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</w:t>
      </w:r>
      <w:r w:rsidRPr="00D63F1B">
        <w:rPr>
          <w:rFonts w:ascii="Angsana New" w:hAnsi="Angsana New" w:cs="Angsana New"/>
          <w:sz w:val="30"/>
          <w:szCs w:val="30"/>
          <w:cs/>
        </w:rPr>
        <w:t>ใน</w:t>
      </w:r>
      <w:r>
        <w:rPr>
          <w:rFonts w:ascii="Angsana New" w:hAnsi="Angsana New" w:cs="Angsana New"/>
          <w:sz w:val="30"/>
          <w:szCs w:val="30"/>
        </w:rPr>
        <w:br/>
      </w:r>
      <w:r w:rsidRPr="00D63F1B">
        <w:rPr>
          <w:rFonts w:ascii="Angsana New" w:hAnsi="Angsana New" w:cs="Angsana New"/>
          <w:sz w:val="30"/>
          <w:szCs w:val="30"/>
          <w:cs/>
        </w:rPr>
        <w:t>แต่ละงวด โดยแสดงการคำนวณดังนี้</w:t>
      </w:r>
    </w:p>
    <w:p w:rsidR="00E67C86" w:rsidRPr="00F46BFF" w:rsidRDefault="00E67C86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sz w:val="18"/>
          <w:szCs w:val="18"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4454"/>
        <w:gridCol w:w="990"/>
        <w:gridCol w:w="236"/>
        <w:gridCol w:w="1024"/>
        <w:gridCol w:w="270"/>
        <w:gridCol w:w="990"/>
        <w:gridCol w:w="270"/>
        <w:gridCol w:w="1099"/>
      </w:tblGrid>
      <w:tr w:rsidR="00E67C86" w:rsidRPr="00693F81" w:rsidTr="009E55E3">
        <w:tc>
          <w:tcPr>
            <w:tcW w:w="4454" w:type="dxa"/>
            <w:shd w:val="clear" w:color="auto" w:fill="auto"/>
          </w:tcPr>
          <w:p w:rsidR="00E67C86" w:rsidRPr="007F412F" w:rsidRDefault="00E67C86" w:rsidP="009E55E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E67C86" w:rsidRPr="007F412F" w:rsidRDefault="00E67C86" w:rsidP="009E55E3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67C86" w:rsidRPr="007F412F" w:rsidRDefault="00E67C86" w:rsidP="009E55E3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:rsidR="00E67C86" w:rsidRPr="007F412F" w:rsidRDefault="00E67C86" w:rsidP="009E55E3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E67C86" w:rsidRPr="00430020" w:rsidTr="009E55E3">
        <w:tc>
          <w:tcPr>
            <w:tcW w:w="4454" w:type="dxa"/>
          </w:tcPr>
          <w:p w:rsidR="00E67C86" w:rsidRPr="00D83D97" w:rsidRDefault="00E67C86" w:rsidP="009E55E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E67C86" w:rsidRPr="007F412F" w:rsidRDefault="00E67C86" w:rsidP="009E55E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E67C86" w:rsidRPr="007F412F" w:rsidRDefault="00E67C86" w:rsidP="009E55E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7C86" w:rsidRPr="007F412F" w:rsidRDefault="00E67C86" w:rsidP="009E55E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67C86" w:rsidRPr="007F412F" w:rsidRDefault="00E67C86" w:rsidP="009E55E3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7C86" w:rsidRPr="007F412F" w:rsidRDefault="00E67C86" w:rsidP="009E55E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67C86" w:rsidRPr="007F412F" w:rsidRDefault="00E67C86" w:rsidP="009E55E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C86" w:rsidRPr="007F412F" w:rsidRDefault="00E67C86" w:rsidP="009E55E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9E55E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9" w:type="dxa"/>
            <w:gridSpan w:val="7"/>
          </w:tcPr>
          <w:p w:rsidR="00E67C86" w:rsidRPr="007F412F" w:rsidRDefault="00E67C86" w:rsidP="009E55E3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9E55E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90" w:type="dxa"/>
          </w:tcPr>
          <w:p w:rsidR="00E67C86" w:rsidRPr="007F412F" w:rsidRDefault="00E67C86" w:rsidP="009E55E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67C86" w:rsidRPr="007F412F" w:rsidRDefault="00E67C86" w:rsidP="009E55E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E67C86" w:rsidRPr="007F412F" w:rsidRDefault="00E67C86" w:rsidP="009E55E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9E55E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67C86" w:rsidRPr="007F412F" w:rsidRDefault="00E67C86" w:rsidP="009E55E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9E55E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E67C86" w:rsidRPr="007F412F" w:rsidRDefault="00E67C86" w:rsidP="009E55E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594B85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482,479</w:t>
            </w: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694,287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E06082" w:rsidRDefault="00A224F9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A23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25,266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E67C86" w:rsidRPr="00E06082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420,381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594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:rsidR="00E67C86" w:rsidRPr="007F412F" w:rsidRDefault="00E67C86" w:rsidP="00E67C8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CA23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0.38</w:t>
            </w:r>
          </w:p>
        </w:tc>
      </w:tr>
      <w:tr w:rsidR="00E67C86" w:rsidRPr="00693F81" w:rsidTr="00F849D1">
        <w:tc>
          <w:tcPr>
            <w:tcW w:w="4454" w:type="dxa"/>
            <w:shd w:val="clear" w:color="auto" w:fill="auto"/>
          </w:tcPr>
          <w:p w:rsidR="00E67C86" w:rsidRPr="007F412F" w:rsidRDefault="00E67C86" w:rsidP="00E67C8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E67C86" w:rsidRPr="007F412F" w:rsidRDefault="00E67C86" w:rsidP="00E67C8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:rsidR="00E67C86" w:rsidRPr="007F412F" w:rsidRDefault="00E67C86" w:rsidP="00E67C8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E67C86" w:rsidRPr="00430020" w:rsidTr="009E55E3">
        <w:tc>
          <w:tcPr>
            <w:tcW w:w="4454" w:type="dxa"/>
          </w:tcPr>
          <w:p w:rsidR="00E67C86" w:rsidRPr="00D83D97" w:rsidRDefault="00E67C86" w:rsidP="00E67C8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E67C86" w:rsidRPr="007F412F" w:rsidRDefault="00E67C86" w:rsidP="00E67C8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E67C86" w:rsidRPr="007F412F" w:rsidRDefault="00E67C86" w:rsidP="00E67C8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7C86" w:rsidRPr="007F412F" w:rsidRDefault="00E67C86" w:rsidP="00E67C8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67C86" w:rsidRPr="007F412F" w:rsidRDefault="00E67C86" w:rsidP="00E67C8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67C86" w:rsidRPr="007F412F" w:rsidRDefault="00E67C86" w:rsidP="00E67C8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67C86" w:rsidRPr="007F412F" w:rsidRDefault="00E67C86" w:rsidP="00E67C8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E67C86" w:rsidRPr="007F412F" w:rsidRDefault="00E67C86" w:rsidP="00E67C8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9" w:type="dxa"/>
            <w:gridSpan w:val="7"/>
          </w:tcPr>
          <w:p w:rsidR="00E67C86" w:rsidRPr="007F412F" w:rsidRDefault="00E67C86" w:rsidP="00E67C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90" w:type="dxa"/>
          </w:tcPr>
          <w:p w:rsidR="00E67C86" w:rsidRPr="007F412F" w:rsidRDefault="00E67C86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E67C86" w:rsidRPr="007F412F" w:rsidRDefault="00E67C86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67C86" w:rsidRPr="007F412F" w:rsidRDefault="00E67C86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E67C86" w:rsidRPr="007F412F" w:rsidRDefault="00E67C86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594B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242,428</w:t>
            </w: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1,456,018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CA23F0" w:rsidP="00CA23F0">
            <w:pPr>
              <w:pStyle w:val="acctfourfigures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968,702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922,089</w:t>
            </w: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67C86" w:rsidRPr="00693F81" w:rsidTr="009E55E3">
        <w:tc>
          <w:tcPr>
            <w:tcW w:w="4454" w:type="dxa"/>
          </w:tcPr>
          <w:p w:rsidR="00E67C86" w:rsidRPr="007F412F" w:rsidRDefault="00E67C86" w:rsidP="00E67C86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67C86" w:rsidRPr="007F412F" w:rsidRDefault="00B01273" w:rsidP="00E67C8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E67C86" w:rsidRPr="00693F81" w:rsidTr="00E67C86">
        <w:trPr>
          <w:trHeight w:val="45"/>
        </w:trPr>
        <w:tc>
          <w:tcPr>
            <w:tcW w:w="4454" w:type="dxa"/>
          </w:tcPr>
          <w:p w:rsidR="00E67C86" w:rsidRPr="007F412F" w:rsidRDefault="00E67C86" w:rsidP="00E67C8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032761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</w:t>
            </w:r>
            <w:r w:rsidR="00CA23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94B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E67C86" w:rsidRPr="007F412F" w:rsidRDefault="00E67C86" w:rsidP="00E67C8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B01273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</w:t>
            </w:r>
            <w:r w:rsidR="00CA23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67C86" w:rsidRPr="007F412F" w:rsidRDefault="00E67C86" w:rsidP="00E67C8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E67C86" w:rsidRPr="007F412F" w:rsidRDefault="00E67C86" w:rsidP="00E67C8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0.83</w:t>
            </w:r>
          </w:p>
        </w:tc>
      </w:tr>
    </w:tbl>
    <w:p w:rsidR="00F0519C" w:rsidRDefault="00F0519C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7108A4" w:rsidRDefault="00BF4F37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17A4B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เงินปันผล</w:t>
      </w:r>
    </w:p>
    <w:p w:rsidR="00881BB9" w:rsidRPr="00881BB9" w:rsidRDefault="00881BB9" w:rsidP="00881BB9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7108A4" w:rsidRPr="007108A4" w:rsidRDefault="007108A4" w:rsidP="00881BB9">
      <w:pPr>
        <w:tabs>
          <w:tab w:val="left" w:pos="540"/>
        </w:tabs>
        <w:spacing w:after="0" w:line="240" w:lineRule="auto"/>
        <w:ind w:left="540" w:right="-25"/>
        <w:rPr>
          <w:sz w:val="4"/>
          <w:szCs w:val="4"/>
        </w:rPr>
      </w:pPr>
    </w:p>
    <w:p w:rsidR="00F0519C" w:rsidRDefault="00F0519C" w:rsidP="007108A4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8514A4">
        <w:rPr>
          <w:rFonts w:ascii="Angsana New" w:hAnsi="Angsana New" w:cs="Angsana New"/>
          <w:sz w:val="30"/>
          <w:szCs w:val="30"/>
          <w:cs/>
        </w:rPr>
        <w:t>เงินปันผลที่</w:t>
      </w:r>
      <w:r w:rsidR="007108A4" w:rsidRPr="008514A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514A4">
        <w:rPr>
          <w:rFonts w:ascii="Angsana New" w:hAnsi="Angsana New" w:cs="Angsana New"/>
          <w:sz w:val="30"/>
          <w:szCs w:val="30"/>
          <w:cs/>
        </w:rPr>
        <w:t>จ่ายให้ผู้ถือหุ้น มีดังนี้</w:t>
      </w:r>
      <w:r w:rsidRPr="00F0519C">
        <w:rPr>
          <w:rFonts w:ascii="Angsana New" w:hAnsi="Angsana New" w:cs="Angsana New"/>
          <w:sz w:val="30"/>
          <w:szCs w:val="30"/>
        </w:rPr>
        <w:t> </w:t>
      </w:r>
    </w:p>
    <w:tbl>
      <w:tblPr>
        <w:tblStyle w:val="TableGrid3"/>
        <w:tblW w:w="90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45"/>
        <w:gridCol w:w="1621"/>
        <w:gridCol w:w="268"/>
        <w:gridCol w:w="1497"/>
        <w:gridCol w:w="236"/>
        <w:gridCol w:w="1331"/>
        <w:gridCol w:w="270"/>
        <w:gridCol w:w="1440"/>
      </w:tblGrid>
      <w:tr w:rsidR="0089069A" w:rsidRPr="007108A4" w:rsidTr="006C4D76">
        <w:tc>
          <w:tcPr>
            <w:tcW w:w="2160" w:type="dxa"/>
            <w:vAlign w:val="bottom"/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tcBorders>
              <w:left w:val="nil"/>
            </w:tcBorders>
            <w:vAlign w:val="bottom"/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21" w:type="dxa"/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68" w:type="dxa"/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  <w:vAlign w:val="bottom"/>
          </w:tcPr>
          <w:p w:rsidR="0089069A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left w:val="nil"/>
            </w:tcBorders>
            <w:vAlign w:val="bottom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89069A" w:rsidRPr="007108A4" w:rsidDel="00D43E7A" w:rsidRDefault="0089069A" w:rsidP="007108A4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9069A" w:rsidRPr="007108A4" w:rsidTr="006C4D76"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9069A" w:rsidRPr="007108A4" w:rsidRDefault="0089069A" w:rsidP="0089069A">
            <w:pPr>
              <w:spacing w:after="0" w:line="240" w:lineRule="auto"/>
              <w:ind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069A" w:rsidRPr="007108A4" w:rsidTr="006C4D76">
        <w:tc>
          <w:tcPr>
            <w:tcW w:w="2160" w:type="dxa"/>
            <w:shd w:val="clear" w:color="auto" w:fill="auto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8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45" w:type="dxa"/>
            <w:tcBorders>
              <w:left w:val="nil"/>
            </w:tcBorders>
            <w:shd w:val="clear" w:color="auto" w:fill="auto"/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69A" w:rsidRPr="007108A4" w:rsidTr="00D91A16">
        <w:trPr>
          <w:trHeight w:val="335"/>
        </w:trPr>
        <w:tc>
          <w:tcPr>
            <w:tcW w:w="2160" w:type="dxa"/>
            <w:shd w:val="clear" w:color="auto" w:fill="auto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45" w:type="dxa"/>
            <w:tcBorders>
              <w:left w:val="nil"/>
            </w:tcBorders>
            <w:shd w:val="clear" w:color="auto" w:fill="auto"/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069A" w:rsidRPr="00D84699" w:rsidRDefault="0089069A" w:rsidP="0099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904"/>
              </w:tabs>
              <w:spacing w:after="0"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469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1,499.</w:t>
            </w:r>
            <w:r w:rsidR="006D509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</w:t>
            </w:r>
          </w:p>
        </w:tc>
      </w:tr>
      <w:tr w:rsidR="0089069A" w:rsidRPr="007108A4" w:rsidTr="006C4D76"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89069A" w:rsidRPr="007108A4" w:rsidRDefault="0089069A" w:rsidP="0099471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9069A" w:rsidRPr="007108A4" w:rsidTr="006C4D76"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108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8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left w:val="nil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:rsidR="0089069A" w:rsidRPr="007108A4" w:rsidRDefault="0089069A" w:rsidP="00994714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69A" w:rsidRPr="007108A4" w:rsidTr="001B6F2C">
        <w:trPr>
          <w:trHeight w:val="416"/>
        </w:trPr>
        <w:tc>
          <w:tcPr>
            <w:tcW w:w="2160" w:type="dxa"/>
          </w:tcPr>
          <w:p w:rsidR="0089069A" w:rsidRPr="007108A4" w:rsidRDefault="0089069A" w:rsidP="007108A4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45" w:type="dxa"/>
            <w:tcBorders>
              <w:left w:val="nil"/>
            </w:tcBorders>
          </w:tcPr>
          <w:p w:rsidR="0089069A" w:rsidRPr="007108A4" w:rsidRDefault="0089069A" w:rsidP="0089069A">
            <w:pPr>
              <w:spacing w:after="0"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:rsidR="0089069A" w:rsidRPr="007108A4" w:rsidRDefault="0089069A" w:rsidP="007108A4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tcBorders>
              <w:left w:val="nil"/>
            </w:tcBorders>
          </w:tcPr>
          <w:p w:rsidR="0089069A" w:rsidRPr="007108A4" w:rsidRDefault="0089069A" w:rsidP="0089069A">
            <w:pPr>
              <w:tabs>
                <w:tab w:val="left" w:pos="540"/>
              </w:tabs>
              <w:spacing w:after="0"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7108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108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bottom w:val="nil"/>
            </w:tcBorders>
          </w:tcPr>
          <w:p w:rsidR="0089069A" w:rsidRPr="007108A4" w:rsidRDefault="0089069A" w:rsidP="0089069A">
            <w:pPr>
              <w:spacing w:after="0"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left w:val="nil"/>
              <w:bottom w:val="double" w:sz="4" w:space="0" w:color="auto"/>
            </w:tcBorders>
          </w:tcPr>
          <w:p w:rsidR="0089069A" w:rsidRPr="007108A4" w:rsidRDefault="0089069A" w:rsidP="007108A4">
            <w:pPr>
              <w:spacing w:after="0"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08A4"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</w:tc>
        <w:tc>
          <w:tcPr>
            <w:tcW w:w="270" w:type="dxa"/>
          </w:tcPr>
          <w:p w:rsidR="0089069A" w:rsidRPr="007108A4" w:rsidRDefault="0089069A" w:rsidP="007108A4">
            <w:pPr>
              <w:spacing w:after="0"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9069A" w:rsidRPr="00D84699" w:rsidRDefault="0089069A" w:rsidP="0099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469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1,388.3</w:t>
            </w:r>
            <w:r w:rsidR="006D509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</w:tr>
    </w:tbl>
    <w:p w:rsidR="007108A4" w:rsidRPr="00F0519C" w:rsidRDefault="007108A4" w:rsidP="007108A4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3275B" w:rsidRPr="00B01273" w:rsidRDefault="002E5139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B0127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</w:t>
      </w:r>
      <w:r w:rsidR="00B47D69" w:rsidRPr="00B0127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กับ</w:t>
      </w:r>
      <w:r w:rsidR="0033275B" w:rsidRPr="00B0127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กิจการที่ไม่เกี่ยวข้องกั</w:t>
      </w:r>
      <w:r w:rsidR="0033275B" w:rsidRPr="00B01273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น</w:t>
      </w:r>
    </w:p>
    <w:p w:rsidR="00AA0727" w:rsidRPr="00881BB9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2"/>
        <w:gridCol w:w="1618"/>
        <w:gridCol w:w="248"/>
        <w:gridCol w:w="1372"/>
      </w:tblGrid>
      <w:tr w:rsidR="00504285" w:rsidRPr="00504285" w:rsidTr="00F46BFF">
        <w:trPr>
          <w:trHeight w:val="659"/>
          <w:tblHeader/>
        </w:trPr>
        <w:tc>
          <w:tcPr>
            <w:tcW w:w="3201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4" w:name="_Hlk14830185"/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9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ind w:left="-108" w:right="-110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vAlign w:val="bottom"/>
          </w:tcPr>
          <w:p w:rsidR="00504285" w:rsidRPr="00504285" w:rsidRDefault="00504285" w:rsidP="00504285">
            <w:pPr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04285" w:rsidRPr="00504285" w:rsidRDefault="00504285" w:rsidP="00504285">
            <w:pPr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04285" w:rsidRPr="00504285" w:rsidTr="00F46BFF">
        <w:trPr>
          <w:tblHeader/>
        </w:trPr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:rsidR="00504285" w:rsidRPr="00504285" w:rsidRDefault="00504285" w:rsidP="00504285">
            <w:pPr>
              <w:spacing w:after="0"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5042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9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</w:t>
            </w:r>
            <w:r w:rsidRPr="00504285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899" w:type="pct"/>
          </w:tcPr>
          <w:p w:rsidR="00504285" w:rsidRPr="00714778" w:rsidRDefault="00E10750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778">
              <w:rPr>
                <w:rFonts w:ascii="Angsana New" w:hAnsi="Angsana New" w:cs="Angsana New"/>
                <w:sz w:val="30"/>
                <w:szCs w:val="30"/>
              </w:rPr>
              <w:t>311,974</w:t>
            </w:r>
          </w:p>
        </w:tc>
        <w:tc>
          <w:tcPr>
            <w:tcW w:w="138" w:type="pct"/>
          </w:tcPr>
          <w:p w:rsidR="00504285" w:rsidRPr="00714778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714778" w:rsidRDefault="00E10750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1477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301,974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99" w:type="pct"/>
          </w:tcPr>
          <w:p w:rsidR="00504285" w:rsidRPr="00714778" w:rsidRDefault="00D91A16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1477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612,916</w:t>
            </w:r>
          </w:p>
        </w:tc>
        <w:tc>
          <w:tcPr>
            <w:tcW w:w="138" w:type="pct"/>
          </w:tcPr>
          <w:p w:rsidR="00504285" w:rsidRPr="00714778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714778" w:rsidRDefault="00D91A16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71477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612,698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714778" w:rsidRDefault="00714778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77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924,890</w:t>
            </w:r>
          </w:p>
        </w:tc>
        <w:tc>
          <w:tcPr>
            <w:tcW w:w="138" w:type="pct"/>
          </w:tcPr>
          <w:p w:rsidR="00504285" w:rsidRPr="00714778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714778" w:rsidRDefault="00714778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77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914,672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left="162" w:right="-11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5042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ยก</w:t>
            </w:r>
            <w:r w:rsidRPr="00504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99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99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265,722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212,692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99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881,686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687,294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1,661,998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1,237,552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4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2,809,406</w:t>
            </w: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04285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2,137,538</w:t>
            </w:r>
          </w:p>
        </w:tc>
      </w:tr>
      <w:tr w:rsidR="00504285" w:rsidRPr="00504285" w:rsidTr="00F46BFF">
        <w:tc>
          <w:tcPr>
            <w:tcW w:w="3201" w:type="pct"/>
          </w:tcPr>
          <w:p w:rsidR="00504285" w:rsidRPr="00504285" w:rsidRDefault="00504285" w:rsidP="00504285">
            <w:pPr>
              <w:spacing w:after="0" w:line="240" w:lineRule="atLeast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doub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" w:type="pct"/>
          </w:tcPr>
          <w:p w:rsidR="00504285" w:rsidRPr="00504285" w:rsidRDefault="00504285" w:rsidP="00504285">
            <w:pPr>
              <w:spacing w:after="0" w:line="240" w:lineRule="atLeast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double" w:sz="4" w:space="0" w:color="auto"/>
            </w:tcBorders>
          </w:tcPr>
          <w:p w:rsidR="00504285" w:rsidRPr="00504285" w:rsidRDefault="00504285" w:rsidP="00504285">
            <w:pPr>
              <w:spacing w:after="0"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bookmarkEnd w:id="4"/>
    <w:p w:rsidR="009D687E" w:rsidRDefault="0029487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7A6C13" w:rsidRPr="001C4F0E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E14203"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7A6C13" w:rsidRPr="001C4F0E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 w:rsidRPr="001C4F0E">
        <w:rPr>
          <w:rFonts w:ascii="Angsana New" w:hAnsi="Angsana New" w:cs="Angsana New"/>
          <w:sz w:val="30"/>
          <w:szCs w:val="30"/>
        </w:rPr>
        <w:t>2588</w:t>
      </w:r>
    </w:p>
    <w:p w:rsidR="00B018F6" w:rsidRPr="008A4355" w:rsidRDefault="00B018F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018F6" w:rsidRPr="00845295" w:rsidRDefault="00B018F6" w:rsidP="00B018F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018F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:rsidR="00B018F6" w:rsidRPr="008A4355" w:rsidRDefault="00B018F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B018F6" w:rsidRDefault="00B018F6" w:rsidP="00DE743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B018F6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B018F6">
        <w:rPr>
          <w:rFonts w:ascii="Angsana New" w:hAnsi="Angsana New" w:cs="Angsana New"/>
          <w:sz w:val="30"/>
          <w:szCs w:val="30"/>
        </w:rPr>
        <w:t xml:space="preserve">26 </w:t>
      </w:r>
      <w:r w:rsidRPr="00B018F6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B018F6">
        <w:rPr>
          <w:rFonts w:ascii="Angsana New" w:hAnsi="Angsana New" w:cs="Angsana New"/>
          <w:sz w:val="30"/>
          <w:szCs w:val="30"/>
        </w:rPr>
        <w:t xml:space="preserve">2562 </w:t>
      </w:r>
      <w:r w:rsidRPr="00B018F6">
        <w:rPr>
          <w:rFonts w:ascii="Angsana New" w:hAnsi="Angsana New" w:cs="Angsana New"/>
          <w:sz w:val="30"/>
          <w:szCs w:val="30"/>
          <w:cs/>
        </w:rPr>
        <w:t>มีมติอนุมัติให้นำเสนอต่อที่ประชุมวิสามัญผู้ถือหุ้นของบริษัท เพื่อพิจารณาอนุมัติการเพิกถอนหุ้นของบริษัทออกจากการเป็นหลักทรัพย์จดทะเบียนในตลาดหลักทรัพย์</w:t>
      </w:r>
      <w:r w:rsidR="0003107B">
        <w:rPr>
          <w:rFonts w:ascii="Angsana New" w:hAnsi="Angsana New" w:cs="Angsana New"/>
          <w:sz w:val="30"/>
          <w:szCs w:val="30"/>
        </w:rPr>
        <w:br/>
      </w:r>
      <w:r w:rsidRPr="00B018F6">
        <w:rPr>
          <w:rFonts w:ascii="Angsana New" w:hAnsi="Angsana New" w:cs="Angsana New"/>
          <w:sz w:val="30"/>
          <w:szCs w:val="30"/>
          <w:cs/>
        </w:rPr>
        <w:t xml:space="preserve">แห่งประเทศไทย ซึ่งเป็นไปตามแผนการปรับโครงสร้างธุรกิจของบริษัทย่อยและบริษัทร่วมของบริษัท เซ็นทรัล </w:t>
      </w:r>
      <w:r w:rsidR="0003107B">
        <w:rPr>
          <w:rFonts w:ascii="Angsana New" w:hAnsi="Angsana New" w:cs="Angsana New"/>
          <w:sz w:val="30"/>
          <w:szCs w:val="30"/>
        </w:rPr>
        <w:br/>
      </w:r>
      <w:r w:rsidRPr="00B018F6">
        <w:rPr>
          <w:rFonts w:ascii="Angsana New" w:hAnsi="Angsana New" w:cs="Angsana New"/>
          <w:sz w:val="30"/>
          <w:szCs w:val="30"/>
          <w:cs/>
        </w:rPr>
        <w:t xml:space="preserve">รีเทล คอร์ปอเรชั่น จำกัด ซึ่งเป็นผู้ถือหุ้นรายใหญ่ของบริษัทที่ถือหุ้นทั้งทางตรงและทางอ้อมในสัดส่วนร้อยละ </w:t>
      </w:r>
      <w:r w:rsidRPr="00B018F6">
        <w:rPr>
          <w:rFonts w:ascii="Angsana New" w:hAnsi="Angsana New" w:cs="Angsana New"/>
          <w:sz w:val="30"/>
          <w:szCs w:val="30"/>
        </w:rPr>
        <w:t xml:space="preserve">53.83 </w:t>
      </w:r>
      <w:r w:rsidRPr="00B018F6">
        <w:rPr>
          <w:rFonts w:ascii="Angsana New" w:hAnsi="Angsana New" w:cs="Angsana New"/>
          <w:sz w:val="30"/>
          <w:szCs w:val="30"/>
          <w:cs/>
        </w:rPr>
        <w:t>ของจำนวนหุ้น</w:t>
      </w:r>
      <w:r w:rsidR="00D553D4">
        <w:rPr>
          <w:rFonts w:ascii="Angsana New" w:hAnsi="Angsana New" w:cs="Angsana New" w:hint="cs"/>
          <w:sz w:val="30"/>
          <w:szCs w:val="30"/>
          <w:cs/>
        </w:rPr>
        <w:t>ที่</w:t>
      </w:r>
      <w:r w:rsidRPr="00B018F6">
        <w:rPr>
          <w:rFonts w:ascii="Angsana New" w:hAnsi="Angsana New" w:cs="Angsana New"/>
          <w:sz w:val="30"/>
          <w:szCs w:val="30"/>
          <w:cs/>
        </w:rPr>
        <w:t xml:space="preserve">ออกและจำหน่ายของบริษัท </w:t>
      </w:r>
      <w:r w:rsidR="00DE743D">
        <w:rPr>
          <w:rFonts w:ascii="Angsana New" w:hAnsi="Angsana New" w:cs="Angsana New" w:hint="cs"/>
          <w:sz w:val="30"/>
          <w:szCs w:val="30"/>
          <w:cs/>
        </w:rPr>
        <w:t>โดย</w:t>
      </w:r>
      <w:r w:rsidRPr="00B018F6">
        <w:rPr>
          <w:rFonts w:ascii="Angsana New" w:hAnsi="Angsana New" w:cs="Angsana New"/>
          <w:sz w:val="30"/>
          <w:szCs w:val="30"/>
          <w:cs/>
        </w:rPr>
        <w:t>บริษัท เซ็นทรัล รีเทล คอร์ปอเรชั่น จำกัด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 xml:space="preserve"> มีแผนที่จะ</w:t>
      </w:r>
      <w:r w:rsidR="0003107B">
        <w:rPr>
          <w:rFonts w:ascii="Angsana New" w:hAnsi="Angsana New" w:cs="Angsana New"/>
          <w:sz w:val="30"/>
          <w:szCs w:val="30"/>
        </w:rPr>
        <w:br/>
      </w:r>
      <w:r w:rsidR="00DE743D" w:rsidRPr="00DE743D">
        <w:rPr>
          <w:rFonts w:ascii="Angsana New" w:hAnsi="Angsana New" w:cs="Angsana New"/>
          <w:sz w:val="30"/>
          <w:szCs w:val="30"/>
          <w:cs/>
        </w:rPr>
        <w:t>ระดมทุนผ่านการท</w:t>
      </w:r>
      <w:r w:rsidR="00DE743D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 xml:space="preserve"> </w:t>
      </w:r>
      <w:r w:rsidR="00DE743D" w:rsidRPr="00DE743D">
        <w:rPr>
          <w:rFonts w:ascii="Angsana New" w:hAnsi="Angsana New" w:cs="Angsana New"/>
          <w:sz w:val="30"/>
          <w:szCs w:val="30"/>
        </w:rPr>
        <w:t xml:space="preserve">IPO 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พร้อมกับการท</w:t>
      </w:r>
      <w:r w:rsidR="00DE743D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ค</w:t>
      </w:r>
      <w:r w:rsidR="00DE743D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เสนอซื้อหุ้นทั้งหมดของบริษัทที่ถือโดยผู้ถือหุ้นรายอื่น โดย</w:t>
      </w:r>
      <w:r w:rsidR="008A4355" w:rsidRPr="00B018F6">
        <w:rPr>
          <w:rFonts w:ascii="Angsana New" w:hAnsi="Angsana New" w:cs="Angsana New"/>
          <w:sz w:val="30"/>
          <w:szCs w:val="30"/>
          <w:cs/>
        </w:rPr>
        <w:t>บริษัท เซ็นทรัล รีเทล คอร์ปอเรชั่น จำกัด</w:t>
      </w:r>
      <w:r w:rsidR="008A43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จะเสนอซื้อหุ้นของผู้ถือหุ้นทุกรายของบริษัทที่ตอบรับค</w:t>
      </w:r>
      <w:r w:rsidR="008A4355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เสนอซื้อหลักทรัพย์</w:t>
      </w:r>
      <w:r w:rsidR="00A51C97">
        <w:rPr>
          <w:rFonts w:ascii="Angsana New" w:hAnsi="Angsana New" w:cs="Angsana New"/>
          <w:sz w:val="30"/>
          <w:szCs w:val="30"/>
        </w:rPr>
        <w:br/>
      </w:r>
      <w:r w:rsidR="00DE743D" w:rsidRPr="00DE743D">
        <w:rPr>
          <w:rFonts w:ascii="Angsana New" w:hAnsi="Angsana New" w:cs="Angsana New"/>
          <w:sz w:val="30"/>
          <w:szCs w:val="30"/>
          <w:cs/>
        </w:rPr>
        <w:t>ในราคาหุ้นละ 66.50 บาท แล</w:t>
      </w:r>
      <w:r w:rsidR="00371181">
        <w:rPr>
          <w:rFonts w:ascii="Angsana New" w:hAnsi="Angsana New" w:cs="Angsana New" w:hint="cs"/>
          <w:sz w:val="30"/>
          <w:szCs w:val="30"/>
          <w:cs/>
        </w:rPr>
        <w:t>ะ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จะออกหุ้นสามัญเพิ่มทุนเพื่อช</w:t>
      </w:r>
      <w:r w:rsidR="008A4355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ระเป็นค่าตอบแทนในการท</w:t>
      </w:r>
      <w:r w:rsidR="008A4355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ค</w:t>
      </w:r>
      <w:r w:rsidR="008A4355">
        <w:rPr>
          <w:rFonts w:ascii="Angsana New" w:hAnsi="Angsana New" w:cs="Angsana New" w:hint="cs"/>
          <w:sz w:val="30"/>
          <w:szCs w:val="30"/>
          <w:cs/>
        </w:rPr>
        <w:t>ำ</w:t>
      </w:r>
      <w:r w:rsidR="00DE743D" w:rsidRPr="00DE743D">
        <w:rPr>
          <w:rFonts w:ascii="Angsana New" w:hAnsi="Angsana New" w:cs="Angsana New"/>
          <w:sz w:val="30"/>
          <w:szCs w:val="30"/>
          <w:cs/>
        </w:rPr>
        <w:t>เสนอซื้อหลักทรัพย</w:t>
      </w:r>
      <w:r w:rsidR="00DE743D">
        <w:rPr>
          <w:rFonts w:ascii="Angsana New" w:hAnsi="Angsana New" w:cs="Angsana New" w:hint="cs"/>
          <w:sz w:val="30"/>
          <w:szCs w:val="30"/>
          <w:cs/>
        </w:rPr>
        <w:t>์</w:t>
      </w:r>
    </w:p>
    <w:p w:rsidR="00F46BFF" w:rsidRPr="008A4355" w:rsidRDefault="00F46BFF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:rsidR="00845295" w:rsidRPr="00845295" w:rsidRDefault="00BD763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45295" w:rsidRPr="008A4355" w:rsidRDefault="00845295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:rsidR="00BD7636" w:rsidRPr="001C4F0E" w:rsidRDefault="00BD7636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ที่ออกใหม่</w:t>
      </w:r>
      <w:r w:rsidR="00FD02F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FD02FE">
        <w:rPr>
          <w:rFonts w:ascii="Angsana New" w:hAnsi="Angsana New" w:cs="Angsana New" w:hint="cs"/>
          <w:sz w:val="30"/>
          <w:szCs w:val="30"/>
          <w:cs/>
        </w:rPr>
        <w:t>และ</w:t>
      </w:r>
      <w:r w:rsidRPr="001C4F0E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="00FD02FE">
        <w:rPr>
          <w:rFonts w:ascii="Angsana New" w:hAnsi="Angsana New" w:cs="Angsana New" w:hint="cs"/>
          <w:sz w:val="30"/>
          <w:szCs w:val="30"/>
          <w:cs/>
        </w:rPr>
        <w:t>โดย</w:t>
      </w: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1C4F0E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>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C4F0E">
        <w:rPr>
          <w:rFonts w:ascii="Angsana New" w:hAnsi="Angsana New" w:cs="Angsana New"/>
          <w:sz w:val="30"/>
          <w:szCs w:val="30"/>
        </w:rPr>
        <w:t xml:space="preserve">2563 </w:t>
      </w:r>
      <w:r w:rsidRPr="001C4F0E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BD7636" w:rsidRPr="001C4F0E" w:rsidTr="00A26AA7">
        <w:trPr>
          <w:tblHeader/>
        </w:trPr>
        <w:tc>
          <w:tcPr>
            <w:tcW w:w="3960" w:type="dxa"/>
            <w:vAlign w:val="bottom"/>
          </w:tcPr>
          <w:p w:rsidR="00BD7636" w:rsidRPr="001C4F0E" w:rsidRDefault="00BD7636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BD7636" w:rsidRPr="001C4F0E" w:rsidRDefault="00BD7636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D7636" w:rsidRPr="001C4F0E" w:rsidTr="003952AA">
        <w:trPr>
          <w:trHeight w:val="245"/>
        </w:trPr>
        <w:tc>
          <w:tcPr>
            <w:tcW w:w="3960" w:type="dxa"/>
          </w:tcPr>
          <w:p w:rsidR="00BD7636" w:rsidRPr="001C4F0E" w:rsidRDefault="00BD7636" w:rsidP="00C37A81">
            <w:pPr>
              <w:pStyle w:val="NoSpacing"/>
              <w:tabs>
                <w:tab w:val="clear" w:pos="227"/>
                <w:tab w:val="left" w:pos="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7E475C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การต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ีความมาตรฐานการรายงานทางการเงิ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E475C" w:rsidRDefault="00BD7636" w:rsidP="007E475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สี่ยงของเงินลงทุนสุทธิในหน่วยง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</w:tr>
      <w:tr w:rsidR="00BD7636" w:rsidRPr="001C4F0E" w:rsidTr="00A26AA7">
        <w:tc>
          <w:tcPr>
            <w:tcW w:w="3960" w:type="dxa"/>
          </w:tcPr>
          <w:p w:rsidR="007E475C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การต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ีความมาตรฐานการรายงานทางการเงิ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45143" w:rsidRDefault="00E60D0C" w:rsidP="00E60D0C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C4F0E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6057F" w:rsidRPr="00A6057F" w:rsidRDefault="00A6057F" w:rsidP="00A6057F">
      <w:pPr>
        <w:pStyle w:val="ListParagraph"/>
        <w:numPr>
          <w:ilvl w:val="0"/>
          <w:numId w:val="19"/>
        </w:numPr>
        <w:tabs>
          <w:tab w:val="left" w:pos="227"/>
          <w:tab w:val="left" w:pos="540"/>
          <w:tab w:val="left" w:pos="630"/>
          <w:tab w:val="decimal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6057F" w:rsidRP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057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A6057F" w:rsidRPr="00A6057F" w:rsidRDefault="00A6057F" w:rsidP="00A6057F">
      <w:pPr>
        <w:pStyle w:val="ListParagraph"/>
        <w:numPr>
          <w:ilvl w:val="0"/>
          <w:numId w:val="19"/>
        </w:numPr>
        <w:tabs>
          <w:tab w:val="left" w:pos="227"/>
          <w:tab w:val="left" w:pos="540"/>
          <w:tab w:val="left" w:pos="630"/>
          <w:tab w:val="decimal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A6057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A6057F" w:rsidRP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057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057F">
        <w:rPr>
          <w:rFonts w:asciiTheme="majorBidi" w:hAnsiTheme="majorBidi" w:cstheme="majorBidi"/>
          <w:sz w:val="30"/>
          <w:szCs w:val="30"/>
        </w:rPr>
        <w:t>16</w:t>
      </w:r>
      <w:r w:rsidRPr="00A6057F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A6057F" w:rsidRPr="00A6057F" w:rsidRDefault="00A6057F" w:rsidP="00A6057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445143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057F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A6057F" w:rsidRPr="00A6057F" w:rsidRDefault="00A6057F" w:rsidP="00A6057F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7A59EA" w:rsidRPr="007A59EA" w:rsidRDefault="007A59EA">
      <w:pPr>
        <w:spacing w:after="0" w:line="240" w:lineRule="auto"/>
        <w:rPr>
          <w:rFonts w:asciiTheme="majorBidi" w:hAnsiTheme="majorBidi" w:cstheme="majorBidi"/>
          <w:sz w:val="22"/>
          <w:szCs w:val="22"/>
        </w:rPr>
      </w:pPr>
    </w:p>
    <w:p w:rsidR="00BD7636" w:rsidRPr="004C56F9" w:rsidRDefault="00BD7636" w:rsidP="006B0E0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4C56F9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:rsidR="00E60D0C" w:rsidRPr="007A59EA" w:rsidRDefault="00E60D0C" w:rsidP="001A6746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:rsidR="00BD7636" w:rsidRPr="009E1F9D" w:rsidRDefault="00E60D0C" w:rsidP="009E1F9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รายการบางรายการในงบแสดงฐานะการเงิน ณ วันที่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2561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และงบกำไรขาดทุนเบ็ดเสร็จสำหรับงวด</w:t>
      </w:r>
      <w:r w:rsidR="0064189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สามเดือนและ</w:t>
      </w:r>
      <w:r w:rsidR="00E67C8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E67C8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30 มิถุนายน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7E475C"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>2561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ซึ่งรวมอยู่ใน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งบ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การเงินระหว่างกาลปี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เพื่อวัตถุประสงค์ในการเปรียบเทียบ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ได้มีการจัดประเภทรายการใหม่เพื่อให้สอดคล้องกับการนำเสนอ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งบ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การเงินระหว่างกาลปี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4105AF" w:rsidRDefault="004105AF" w:rsidP="00E60D0C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  <w:sectPr w:rsidR="004105AF" w:rsidSect="00EA5436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8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270"/>
        <w:gridCol w:w="1080"/>
        <w:gridCol w:w="360"/>
        <w:gridCol w:w="994"/>
        <w:gridCol w:w="270"/>
        <w:gridCol w:w="1080"/>
        <w:gridCol w:w="270"/>
        <w:gridCol w:w="1080"/>
        <w:gridCol w:w="270"/>
        <w:gridCol w:w="1080"/>
      </w:tblGrid>
      <w:tr w:rsidR="00A262B1" w:rsidRPr="00A262B1" w:rsidTr="007251CA">
        <w:tc>
          <w:tcPr>
            <w:tcW w:w="1980" w:type="dxa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5" w:name="_Hlk8151347"/>
          </w:p>
        </w:tc>
        <w:tc>
          <w:tcPr>
            <w:tcW w:w="7834" w:type="dxa"/>
            <w:gridSpan w:val="11"/>
          </w:tcPr>
          <w:p w:rsidR="00A262B1" w:rsidRPr="00AA5685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A56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A262B1" w:rsidRPr="00A262B1" w:rsidTr="00AA5685">
        <w:tc>
          <w:tcPr>
            <w:tcW w:w="1980" w:type="dxa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84" w:type="dxa"/>
            <w:gridSpan w:val="5"/>
            <w:tcBorders>
              <w:bottom w:val="single" w:sz="4" w:space="0" w:color="auto"/>
            </w:tcBorders>
            <w:vAlign w:val="bottom"/>
          </w:tcPr>
          <w:p w:rsidR="00A262B1" w:rsidRPr="00A262B1" w:rsidRDefault="00A262B1" w:rsidP="00A262B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4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vAlign w:val="bottom"/>
          </w:tcPr>
          <w:p w:rsidR="00A262B1" w:rsidRPr="00A262B1" w:rsidRDefault="00A262B1" w:rsidP="00A262B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4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62B1" w:rsidRPr="00A262B1" w:rsidTr="00AA5685">
        <w:tc>
          <w:tcPr>
            <w:tcW w:w="1980" w:type="dxa"/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D307B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ก่อน</w:t>
            </w:r>
            <w:r w:rsidR="00221BED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221BED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A262B1" w:rsidRPr="00A262B1" w:rsidTr="007251CA">
        <w:tc>
          <w:tcPr>
            <w:tcW w:w="1980" w:type="dxa"/>
          </w:tcPr>
          <w:p w:rsidR="00A262B1" w:rsidRPr="00A262B1" w:rsidRDefault="00A262B1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34" w:type="dxa"/>
            <w:gridSpan w:val="11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31 ธันวาคม 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79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9F5D68" w:rsidRPr="00A262B1" w:rsidRDefault="009F5D68" w:rsidP="003F0AC3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1,089,959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B01273" w:rsidP="003F0AC3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593,359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B01273" w:rsidP="003F0AC3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96,600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3F0AC3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965,306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3F0AC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B01273">
              <w:rPr>
                <w:rFonts w:asciiTheme="majorBidi" w:eastAsia="Calibri" w:hAnsiTheme="majorBidi" w:cstheme="majorBidi"/>
                <w:sz w:val="24"/>
                <w:szCs w:val="24"/>
              </w:rPr>
              <w:t>50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6,444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B01273" w:rsidP="003F0AC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45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8,862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389,661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B01273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34,882</w:t>
            </w: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24,543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270,852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35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6,562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62</w:t>
            </w:r>
            <w:r w:rsidR="00020280">
              <w:rPr>
                <w:rFonts w:asciiTheme="majorBidi" w:eastAsia="Calibri" w:hAnsiTheme="majorBidi" w:cstheme="majorBidi"/>
                <w:sz w:val="24"/>
                <w:szCs w:val="24"/>
              </w:rPr>
              <w:t>7,414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1,001,529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86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B01273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78,035</w:t>
            </w:r>
          </w:p>
        </w:tc>
        <w:tc>
          <w:tcPr>
            <w:tcW w:w="36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86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1,079,564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854,323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72,510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926,833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(3,223,586)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B01273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1,190,377</w:t>
            </w: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</w:t>
            </w:r>
            <w:r w:rsidR="00B01273">
              <w:rPr>
                <w:rFonts w:asciiTheme="majorBidi" w:eastAsia="Calibri" w:hAnsiTheme="majorBidi" w:cstheme="majorBidi"/>
                <w:sz w:val="24"/>
                <w:szCs w:val="24"/>
              </w:rPr>
              <w:t>,033,209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(2,798,079)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</w:t>
            </w:r>
            <w:r w:rsidR="00B01273">
              <w:rPr>
                <w:rFonts w:asciiTheme="majorBidi" w:eastAsia="Calibri" w:hAnsiTheme="majorBidi" w:cstheme="majorBidi"/>
                <w:sz w:val="24"/>
                <w:szCs w:val="24"/>
              </w:rPr>
              <w:t>060,210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</w:t>
            </w:r>
            <w:r w:rsidR="00B01273">
              <w:rPr>
                <w:rFonts w:asciiTheme="majorBidi" w:eastAsia="Calibri" w:hAnsiTheme="majorBidi" w:cstheme="majorBidi"/>
                <w:sz w:val="24"/>
                <w:szCs w:val="24"/>
              </w:rPr>
              <w:t>737,869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B01273" w:rsidRPr="00A262B1" w:rsidTr="00BB4A5C">
        <w:tc>
          <w:tcPr>
            <w:tcW w:w="1980" w:type="dxa"/>
          </w:tcPr>
          <w:p w:rsidR="00B01273" w:rsidRPr="00A262B1" w:rsidRDefault="00B01273" w:rsidP="00FD02F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Default="00B01273" w:rsidP="00B01273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:rsidR="00B01273" w:rsidRPr="00A262B1" w:rsidRDefault="00B01273" w:rsidP="00B01273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decimal" w:pos="61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(6,802,509)</w:t>
            </w:r>
          </w:p>
        </w:tc>
        <w:tc>
          <w:tcPr>
            <w:tcW w:w="27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8,845</w:t>
            </w:r>
          </w:p>
        </w:tc>
        <w:tc>
          <w:tcPr>
            <w:tcW w:w="27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01273" w:rsidRPr="00A262B1" w:rsidRDefault="00B01273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(6,793,664)</w:t>
            </w:r>
          </w:p>
        </w:tc>
      </w:tr>
      <w:tr w:rsidR="00B01273" w:rsidRPr="00A262B1" w:rsidTr="009F5D68">
        <w:tc>
          <w:tcPr>
            <w:tcW w:w="19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1,10</w:t>
            </w:r>
            <w:r w:rsidR="00BB4A5C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,935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B01273" w:rsidRPr="00A262B1" w:rsidRDefault="00B01273" w:rsidP="00B01273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1,1</w:t>
            </w:r>
            <w:r w:rsidR="00BB4A5C">
              <w:rPr>
                <w:rFonts w:asciiTheme="majorBidi" w:eastAsia="Calibri" w:hAnsiTheme="majorBidi" w:cstheme="majorBidi"/>
                <w:sz w:val="24"/>
                <w:szCs w:val="24"/>
              </w:rPr>
              <w:t>09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,935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991,683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991,683</w:t>
            </w: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</w:tr>
      <w:tr w:rsidR="00B01273" w:rsidRPr="00A262B1" w:rsidTr="009F5D68">
        <w:trPr>
          <w:trHeight w:val="20"/>
        </w:trPr>
        <w:tc>
          <w:tcPr>
            <w:tcW w:w="19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B01273" w:rsidRPr="00A262B1" w:rsidTr="009F5D68">
        <w:tc>
          <w:tcPr>
            <w:tcW w:w="19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CE05D2" w:rsidRPr="00A262B1" w:rsidTr="00D919CF">
        <w:trPr>
          <w:trHeight w:val="68"/>
        </w:trPr>
        <w:tc>
          <w:tcPr>
            <w:tcW w:w="1980" w:type="dxa"/>
          </w:tcPr>
          <w:p w:rsidR="00CE05D2" w:rsidRPr="00A262B1" w:rsidRDefault="00CE05D2" w:rsidP="00FD02F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D02FE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FD02F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30 มิถุนายน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D919C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CE05D2" w:rsidRPr="00A262B1" w:rsidTr="00D919CF">
        <w:trPr>
          <w:trHeight w:val="68"/>
        </w:trPr>
        <w:tc>
          <w:tcPr>
            <w:tcW w:w="1980" w:type="dxa"/>
          </w:tcPr>
          <w:p w:rsidR="00CE05D2" w:rsidRPr="00260CBD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</w:tcPr>
          <w:p w:rsidR="00CE05D2" w:rsidRPr="009564D2" w:rsidRDefault="00B63953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2,</w:t>
            </w:r>
            <w:r w:rsidR="0039298F">
              <w:rPr>
                <w:rFonts w:asciiTheme="majorBidi" w:eastAsia="Calibri" w:hAnsiTheme="majorBidi" w:cstheme="majorBidi"/>
                <w:sz w:val="24"/>
                <w:szCs w:val="24"/>
              </w:rPr>
              <w:t>696,086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39298F">
              <w:rPr>
                <w:rFonts w:asciiTheme="majorBidi" w:eastAsia="Calibri" w:hAnsiTheme="majorBidi" w:cstheme="majorBidi"/>
                <w:sz w:val="24"/>
                <w:szCs w:val="24"/>
              </w:rPr>
              <w:t>50,072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</w:tcPr>
          <w:p w:rsidR="00CE05D2" w:rsidRPr="009564D2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CE05D2" w:rsidRPr="009564D2" w:rsidRDefault="00B63953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2,646,014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B63953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2,142,779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37,776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E63000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2,105,003</w:t>
            </w:r>
          </w:p>
        </w:tc>
      </w:tr>
      <w:tr w:rsidR="00CE05D2" w:rsidRPr="00A262B1" w:rsidTr="00D919CF">
        <w:tc>
          <w:tcPr>
            <w:tcW w:w="1980" w:type="dxa"/>
            <w:vAlign w:val="bottom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:rsidR="00CE05D2" w:rsidRPr="009564D2" w:rsidRDefault="00CE05D2" w:rsidP="00D919CF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896,271</w:t>
            </w:r>
          </w:p>
        </w:tc>
        <w:tc>
          <w:tcPr>
            <w:tcW w:w="36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896,271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786,632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E63000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786,632</w:t>
            </w:r>
          </w:p>
        </w:tc>
      </w:tr>
      <w:tr w:rsidR="00CE05D2" w:rsidRPr="00A262B1" w:rsidTr="00D919CF">
        <w:tc>
          <w:tcPr>
            <w:tcW w:w="1980" w:type="dxa"/>
            <w:vAlign w:val="bottom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080" w:type="dxa"/>
          </w:tcPr>
          <w:p w:rsidR="00CE05D2" w:rsidRPr="009564D2" w:rsidRDefault="00CE05D2" w:rsidP="003F0AC3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903,375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896,271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7,104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793,627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786,632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E63000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6,995</w:t>
            </w:r>
          </w:p>
        </w:tc>
      </w:tr>
      <w:tr w:rsidR="00CE05D2" w:rsidRPr="00A262B1" w:rsidTr="00D919CF">
        <w:tc>
          <w:tcPr>
            <w:tcW w:w="1980" w:type="dxa"/>
            <w:vAlign w:val="bottom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CE05D2" w:rsidRPr="009564D2" w:rsidRDefault="00B63953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243,112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14,248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228,</w:t>
            </w:r>
            <w:r w:rsidR="009564D2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86</w:t>
            </w: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235,206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11,017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E63000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224,189</w:t>
            </w:r>
          </w:p>
        </w:tc>
      </w:tr>
      <w:tr w:rsidR="00CE05D2" w:rsidRPr="00A262B1" w:rsidTr="00D919CF">
        <w:tc>
          <w:tcPr>
            <w:tcW w:w="1980" w:type="dxa"/>
            <w:vAlign w:val="bottom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1,</w:t>
            </w:r>
            <w:r w:rsidR="0039298F">
              <w:rPr>
                <w:rFonts w:asciiTheme="majorBidi" w:eastAsia="Calibri" w:hAnsiTheme="majorBidi" w:cstheme="majorBidi"/>
                <w:sz w:val="24"/>
                <w:szCs w:val="24"/>
              </w:rPr>
              <w:t>163,448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39298F" w:rsidP="00D919C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(1,486)</w:t>
            </w:r>
          </w:p>
        </w:tc>
        <w:tc>
          <w:tcPr>
            <w:tcW w:w="36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E05D2" w:rsidRPr="009564D2" w:rsidRDefault="00B63953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(1,164,934</w:t>
            </w:r>
            <w:r w:rsidR="00CE05D2"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965,716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B63953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(1,486)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E63000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967,202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CE05D2" w:rsidRPr="00A262B1" w:rsidTr="00D919CF">
        <w:tc>
          <w:tcPr>
            <w:tcW w:w="1980" w:type="dxa"/>
            <w:vAlign w:val="bottom"/>
          </w:tcPr>
          <w:p w:rsidR="00CE05D2" w:rsidRPr="00A262B1" w:rsidRDefault="00CE05D2" w:rsidP="00D919C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1,597,264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E05D2" w:rsidRPr="009564D2" w:rsidRDefault="00B63953" w:rsidP="00D919C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58,516</w:t>
            </w:r>
          </w:p>
        </w:tc>
        <w:tc>
          <w:tcPr>
            <w:tcW w:w="36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CE05D2" w:rsidRPr="009564D2" w:rsidRDefault="00CE05D2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1,538,748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1,305,189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B63953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44,074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E63000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1,261,115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CE05D2" w:rsidRPr="00A262B1" w:rsidTr="00D919CF">
        <w:tc>
          <w:tcPr>
            <w:tcW w:w="1980" w:type="dxa"/>
            <w:vAlign w:val="bottom"/>
          </w:tcPr>
          <w:p w:rsidR="00CE05D2" w:rsidRPr="00A262B1" w:rsidRDefault="00CE05D2" w:rsidP="00D919C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9564D2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375,769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B63953" w:rsidP="00D919CF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7,290</w:t>
            </w:r>
          </w:p>
        </w:tc>
        <w:tc>
          <w:tcPr>
            <w:tcW w:w="36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CE05D2" w:rsidRPr="009564D2" w:rsidRDefault="00CE05D2" w:rsidP="00D919CF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368,479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B63953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348,855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BodyText"/>
              <w:tabs>
                <w:tab w:val="decimal" w:pos="864"/>
              </w:tabs>
              <w:spacing w:after="0" w:line="340" w:lineRule="exac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E63000" w:rsidP="00D919CF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6,205</w:t>
            </w:r>
          </w:p>
        </w:tc>
        <w:tc>
          <w:tcPr>
            <w:tcW w:w="270" w:type="dxa"/>
          </w:tcPr>
          <w:p w:rsidR="00CE05D2" w:rsidRPr="009564D2" w:rsidRDefault="00CE05D2" w:rsidP="00D919C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9564D2" w:rsidRDefault="00CE05D2" w:rsidP="00D919CF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E63000" w:rsidRPr="009564D2">
              <w:rPr>
                <w:rFonts w:asciiTheme="majorBidi" w:eastAsia="Calibri" w:hAnsiTheme="majorBidi" w:cstheme="majorBidi"/>
                <w:sz w:val="24"/>
                <w:szCs w:val="24"/>
              </w:rPr>
              <w:t>342,650</w:t>
            </w:r>
            <w:r w:rsidRPr="009564D2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CE05D2" w:rsidRPr="00A262B1" w:rsidTr="009F5D68">
        <w:tc>
          <w:tcPr>
            <w:tcW w:w="198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B01273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E05D2" w:rsidRPr="00A262B1" w:rsidRDefault="00CE05D2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05D2" w:rsidRPr="00A262B1" w:rsidRDefault="00CE05D2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B01273" w:rsidRPr="00A262B1" w:rsidTr="009F5D68">
        <w:trPr>
          <w:trHeight w:val="68"/>
        </w:trPr>
        <w:tc>
          <w:tcPr>
            <w:tcW w:w="1980" w:type="dxa"/>
          </w:tcPr>
          <w:p w:rsidR="00B01273" w:rsidRPr="00A262B1" w:rsidRDefault="00B01273" w:rsidP="00FD02F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" w:hanging="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6" w:name="_Hlk14817099"/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D02FE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FD02FE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30 มิถุนายน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B01273" w:rsidRPr="00A262B1" w:rsidTr="009F5D68">
        <w:trPr>
          <w:trHeight w:val="68"/>
        </w:trPr>
        <w:tc>
          <w:tcPr>
            <w:tcW w:w="1980" w:type="dxa"/>
          </w:tcPr>
          <w:p w:rsidR="00B01273" w:rsidRPr="00260CBD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5,</w:t>
            </w:r>
            <w:r w:rsidR="0039298F">
              <w:rPr>
                <w:rFonts w:asciiTheme="majorBidi" w:eastAsia="Calibri" w:hAnsiTheme="majorBidi" w:cstheme="majorBidi"/>
                <w:sz w:val="24"/>
                <w:szCs w:val="24"/>
              </w:rPr>
              <w:t>573,925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39298F">
              <w:rPr>
                <w:rFonts w:asciiTheme="majorBidi" w:eastAsia="Calibri" w:hAnsiTheme="majorBidi" w:cstheme="majorBidi"/>
                <w:sz w:val="24"/>
                <w:szCs w:val="24"/>
              </w:rPr>
              <w:t>04,624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B01273" w:rsidRPr="00A262B1" w:rsidRDefault="00B01273" w:rsidP="00B01273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5,469,301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082C22" w:rsidP="00B01273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4,442,735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082C22">
              <w:rPr>
                <w:rFonts w:asciiTheme="majorBidi" w:eastAsia="Calibri" w:hAnsiTheme="majorBidi" w:cstheme="majorBidi"/>
                <w:sz w:val="24"/>
                <w:szCs w:val="24"/>
              </w:rPr>
              <w:t>78,950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B01273" w:rsidRPr="00A262B1" w:rsidRDefault="00B01273" w:rsidP="00B0127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B01273" w:rsidRPr="00A262B1" w:rsidRDefault="00B01273" w:rsidP="00B01273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4,363,785</w:t>
            </w:r>
          </w:p>
        </w:tc>
      </w:tr>
      <w:tr w:rsidR="006830CB" w:rsidRPr="00A262B1" w:rsidTr="001B1920">
        <w:tc>
          <w:tcPr>
            <w:tcW w:w="19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1,785,007</w:t>
            </w:r>
          </w:p>
        </w:tc>
        <w:tc>
          <w:tcPr>
            <w:tcW w:w="36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1,785,007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1,568,441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1,568,441</w:t>
            </w:r>
          </w:p>
        </w:tc>
      </w:tr>
      <w:tr w:rsidR="006830CB" w:rsidRPr="00A262B1" w:rsidTr="009F5D68">
        <w:tc>
          <w:tcPr>
            <w:tcW w:w="19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520"/>
              </w:tabs>
              <w:spacing w:line="240" w:lineRule="atLeast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1,796,041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1,785,007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11,034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1,579,438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1,568,441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10,997</w:t>
            </w:r>
          </w:p>
        </w:tc>
      </w:tr>
      <w:tr w:rsidR="006830CB" w:rsidRPr="00A262B1" w:rsidTr="009F5D68">
        <w:tc>
          <w:tcPr>
            <w:tcW w:w="19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479,105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35,294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443,811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474,848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28,978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B4A5C">
              <w:rPr>
                <w:rFonts w:asciiTheme="majorBidi" w:eastAsia="Calibri" w:hAnsiTheme="majorBidi" w:cstheme="majorBidi"/>
                <w:sz w:val="24"/>
                <w:szCs w:val="24"/>
              </w:rPr>
              <w:t>445,870</w:t>
            </w:r>
          </w:p>
        </w:tc>
      </w:tr>
      <w:tr w:rsidR="006830CB" w:rsidRPr="00A262B1" w:rsidTr="009F5D68">
        <w:tc>
          <w:tcPr>
            <w:tcW w:w="19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 w:rsidR="0039298F">
              <w:rPr>
                <w:rFonts w:asciiTheme="majorBidi" w:eastAsia="Calibri" w:hAnsiTheme="majorBidi" w:cstheme="majorBidi"/>
                <w:sz w:val="24"/>
                <w:szCs w:val="24"/>
              </w:rPr>
              <w:t>2,379,307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39298F" w:rsidP="006830CB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36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2,374,986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1,993,162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1,988,841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830CB" w:rsidRPr="00A262B1" w:rsidTr="009F5D68">
        <w:tc>
          <w:tcPr>
            <w:tcW w:w="19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3,184,283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830CB" w:rsidRPr="00A262B1" w:rsidRDefault="006830CB" w:rsidP="006830CB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120,107</w:t>
            </w:r>
          </w:p>
        </w:tc>
        <w:tc>
          <w:tcPr>
            <w:tcW w:w="36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6830CB" w:rsidRPr="00A262B1" w:rsidRDefault="006830CB" w:rsidP="006830CB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3,064,176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2,601,425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90,564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2,510,861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830CB" w:rsidRPr="00A262B1" w:rsidTr="009F5D68">
        <w:tc>
          <w:tcPr>
            <w:tcW w:w="1980" w:type="dxa"/>
            <w:vAlign w:val="bottom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734,618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15,490</w:t>
            </w:r>
          </w:p>
        </w:tc>
        <w:tc>
          <w:tcPr>
            <w:tcW w:w="36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6830CB" w:rsidRPr="00A262B1" w:rsidRDefault="006830CB" w:rsidP="006830CB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719,128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685,444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BodyText"/>
              <w:tabs>
                <w:tab w:val="decimal" w:pos="864"/>
              </w:tabs>
              <w:spacing w:after="0" w:line="340" w:lineRule="exac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13,043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672,401</w:t>
            </w: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bookmarkEnd w:id="6"/>
      <w:tr w:rsidR="006830CB" w:rsidRPr="00A262B1" w:rsidTr="009F5D68">
        <w:tc>
          <w:tcPr>
            <w:tcW w:w="198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30CB" w:rsidRPr="00A262B1" w:rsidRDefault="006830CB" w:rsidP="006830CB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6830CB" w:rsidRPr="00A262B1" w:rsidRDefault="006830CB" w:rsidP="006830C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30CB" w:rsidRPr="00A262B1" w:rsidRDefault="006830CB" w:rsidP="006830CB">
            <w:pPr>
              <w:pStyle w:val="BodyText"/>
              <w:tabs>
                <w:tab w:val="decimal" w:pos="52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830CB" w:rsidRPr="00A262B1" w:rsidRDefault="006830CB" w:rsidP="006830CB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830CB" w:rsidRPr="00A262B1" w:rsidRDefault="006830CB" w:rsidP="006830C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</w:tbl>
    <w:p w:rsidR="00186B61" w:rsidRPr="004B0718" w:rsidRDefault="00186B61" w:rsidP="00762081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pacing w:val="2"/>
        </w:rPr>
      </w:pPr>
    </w:p>
    <w:p w:rsidR="00032947" w:rsidRPr="004B0718" w:rsidRDefault="004B0718" w:rsidP="004B071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4B071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การจัดประเภทรายการใหม่นี้</w:t>
      </w:r>
      <w:r w:rsidRPr="004B0718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4B071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032947" w:rsidRPr="004B0718" w:rsidSect="009F5D68"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067" w:rsidRDefault="00075067">
      <w:r>
        <w:separator/>
      </w:r>
    </w:p>
  </w:endnote>
  <w:endnote w:type="continuationSeparator" w:id="0">
    <w:p w:rsidR="00075067" w:rsidRDefault="0007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1823389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116F" w:rsidRPr="0057435F" w:rsidRDefault="0083116F" w:rsidP="005743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0F6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0F6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0F6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52EEE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620F6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Pr="001C3E91" w:rsidRDefault="0083116F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38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Pr="00770317" w:rsidRDefault="0083116F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067" w:rsidRDefault="00075067">
      <w:r>
        <w:separator/>
      </w:r>
    </w:p>
  </w:footnote>
  <w:footnote w:type="continuationSeparator" w:id="0">
    <w:p w:rsidR="00075067" w:rsidRDefault="00075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Default="0083116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83116F" w:rsidRDefault="0083116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83116F" w:rsidRDefault="0083116F" w:rsidP="001F15B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 w:rsidRPr="001F428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83116F" w:rsidRPr="001F15BA" w:rsidRDefault="0083116F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16F" w:rsidRDefault="0083116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83116F" w:rsidRDefault="0083116F" w:rsidP="001F15B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83116F" w:rsidRDefault="0083116F" w:rsidP="001F15B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 w:rsidRPr="001F428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83116F" w:rsidRPr="001F15BA" w:rsidRDefault="0083116F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582A91"/>
    <w:multiLevelType w:val="hybridMultilevel"/>
    <w:tmpl w:val="8D7AEA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C0631"/>
    <w:multiLevelType w:val="hybridMultilevel"/>
    <w:tmpl w:val="AAC27BCA"/>
    <w:lvl w:ilvl="0" w:tplc="52564878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0CC91A15"/>
    <w:multiLevelType w:val="hybridMultilevel"/>
    <w:tmpl w:val="D462636A"/>
    <w:lvl w:ilvl="0" w:tplc="CE809488">
      <w:start w:val="1"/>
      <w:numFmt w:val="thaiLetters"/>
      <w:lvlText w:val="%1"/>
      <w:lvlJc w:val="left"/>
      <w:pPr>
        <w:ind w:left="54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119834CA"/>
    <w:multiLevelType w:val="hybridMultilevel"/>
    <w:tmpl w:val="9C84EAA6"/>
    <w:lvl w:ilvl="0" w:tplc="EE62C9B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0F17324"/>
    <w:multiLevelType w:val="hybridMultilevel"/>
    <w:tmpl w:val="34AE5B1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7E3E73"/>
    <w:multiLevelType w:val="hybridMultilevel"/>
    <w:tmpl w:val="76D68B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4">
    <w:nsid w:val="40787E12"/>
    <w:multiLevelType w:val="hybridMultilevel"/>
    <w:tmpl w:val="893EA32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F22CC"/>
    <w:multiLevelType w:val="hybridMultilevel"/>
    <w:tmpl w:val="42CE39A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F1C1B"/>
    <w:multiLevelType w:val="hybridMultilevel"/>
    <w:tmpl w:val="0FDCC06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42595"/>
    <w:multiLevelType w:val="hybridMultilevel"/>
    <w:tmpl w:val="3E86EB96"/>
    <w:lvl w:ilvl="0" w:tplc="DE60C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6863DE5"/>
    <w:multiLevelType w:val="hybridMultilevel"/>
    <w:tmpl w:val="6B0AC74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874EA"/>
    <w:multiLevelType w:val="hybridMultilevel"/>
    <w:tmpl w:val="67F0D96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22"/>
  </w:num>
  <w:num w:numId="15">
    <w:abstractNumId w:val="11"/>
  </w:num>
  <w:num w:numId="16">
    <w:abstractNumId w:val="23"/>
  </w:num>
  <w:num w:numId="17">
    <w:abstractNumId w:val="23"/>
  </w:num>
  <w:num w:numId="18">
    <w:abstractNumId w:val="18"/>
  </w:num>
  <w:num w:numId="19">
    <w:abstractNumId w:val="12"/>
  </w:num>
  <w:num w:numId="20">
    <w:abstractNumId w:val="14"/>
  </w:num>
  <w:num w:numId="21">
    <w:abstractNumId w:val="13"/>
  </w:num>
  <w:num w:numId="22">
    <w:abstractNumId w:val="29"/>
  </w:num>
  <w:num w:numId="23">
    <w:abstractNumId w:val="27"/>
  </w:num>
  <w:num w:numId="24">
    <w:abstractNumId w:val="21"/>
  </w:num>
  <w:num w:numId="25">
    <w:abstractNumId w:val="15"/>
  </w:num>
  <w:num w:numId="26">
    <w:abstractNumId w:val="32"/>
  </w:num>
  <w:num w:numId="27">
    <w:abstractNumId w:val="19"/>
  </w:num>
  <w:num w:numId="28">
    <w:abstractNumId w:val="24"/>
  </w:num>
  <w:num w:numId="29">
    <w:abstractNumId w:val="30"/>
  </w:num>
  <w:num w:numId="30">
    <w:abstractNumId w:val="26"/>
  </w:num>
  <w:num w:numId="31">
    <w:abstractNumId w:val="25"/>
  </w:num>
  <w:num w:numId="32">
    <w:abstractNumId w:val="16"/>
  </w:num>
  <w:num w:numId="33">
    <w:abstractNumId w:val="31"/>
  </w:num>
  <w:num w:numId="3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2B8"/>
    <w:rsid w:val="000063E8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1D73"/>
    <w:rsid w:val="00011FBF"/>
    <w:rsid w:val="000121DE"/>
    <w:rsid w:val="0001238B"/>
    <w:rsid w:val="000125A6"/>
    <w:rsid w:val="000128E7"/>
    <w:rsid w:val="00013E05"/>
    <w:rsid w:val="000140AE"/>
    <w:rsid w:val="00014507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280"/>
    <w:rsid w:val="0002085A"/>
    <w:rsid w:val="00020D30"/>
    <w:rsid w:val="000217C1"/>
    <w:rsid w:val="00021F87"/>
    <w:rsid w:val="000220CB"/>
    <w:rsid w:val="00022512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226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07B"/>
    <w:rsid w:val="00031240"/>
    <w:rsid w:val="00031AA7"/>
    <w:rsid w:val="00031B45"/>
    <w:rsid w:val="0003212D"/>
    <w:rsid w:val="0003242D"/>
    <w:rsid w:val="00032551"/>
    <w:rsid w:val="00032761"/>
    <w:rsid w:val="00032947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374A0"/>
    <w:rsid w:val="000377A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392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BB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4A06"/>
    <w:rsid w:val="0006502D"/>
    <w:rsid w:val="00065064"/>
    <w:rsid w:val="000650B6"/>
    <w:rsid w:val="0006552F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C7A"/>
    <w:rsid w:val="00070E51"/>
    <w:rsid w:val="00070E8A"/>
    <w:rsid w:val="00071458"/>
    <w:rsid w:val="000714F4"/>
    <w:rsid w:val="00071802"/>
    <w:rsid w:val="000718AB"/>
    <w:rsid w:val="000721F9"/>
    <w:rsid w:val="00072266"/>
    <w:rsid w:val="000726BF"/>
    <w:rsid w:val="000729EA"/>
    <w:rsid w:val="00072DFC"/>
    <w:rsid w:val="00072ED3"/>
    <w:rsid w:val="000734DE"/>
    <w:rsid w:val="00073819"/>
    <w:rsid w:val="00073CBD"/>
    <w:rsid w:val="00073E8E"/>
    <w:rsid w:val="00073F9A"/>
    <w:rsid w:val="00074372"/>
    <w:rsid w:val="00074442"/>
    <w:rsid w:val="0007467F"/>
    <w:rsid w:val="00074D34"/>
    <w:rsid w:val="00075067"/>
    <w:rsid w:val="00075286"/>
    <w:rsid w:val="00075EB3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2C22"/>
    <w:rsid w:val="000837B7"/>
    <w:rsid w:val="00083B36"/>
    <w:rsid w:val="000846D8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50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396"/>
    <w:rsid w:val="00096A5B"/>
    <w:rsid w:val="00096D1D"/>
    <w:rsid w:val="000975B2"/>
    <w:rsid w:val="000976F9"/>
    <w:rsid w:val="00097AA9"/>
    <w:rsid w:val="00097B05"/>
    <w:rsid w:val="00097C3E"/>
    <w:rsid w:val="000A000F"/>
    <w:rsid w:val="000A0103"/>
    <w:rsid w:val="000A0209"/>
    <w:rsid w:val="000A03B6"/>
    <w:rsid w:val="000A0F74"/>
    <w:rsid w:val="000A10F3"/>
    <w:rsid w:val="000A11A0"/>
    <w:rsid w:val="000A1838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E6B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D92"/>
    <w:rsid w:val="000C4E1A"/>
    <w:rsid w:val="000C4F5A"/>
    <w:rsid w:val="000C5102"/>
    <w:rsid w:val="000C63E2"/>
    <w:rsid w:val="000C66CD"/>
    <w:rsid w:val="000C7120"/>
    <w:rsid w:val="000C7613"/>
    <w:rsid w:val="000C7BD5"/>
    <w:rsid w:val="000C7BF9"/>
    <w:rsid w:val="000C7C39"/>
    <w:rsid w:val="000C7E1A"/>
    <w:rsid w:val="000D0144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4DE"/>
    <w:rsid w:val="000E07B8"/>
    <w:rsid w:val="000E09C4"/>
    <w:rsid w:val="000E0C1E"/>
    <w:rsid w:val="000E1AB2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5F86"/>
    <w:rsid w:val="000E656B"/>
    <w:rsid w:val="000E6912"/>
    <w:rsid w:val="000E73DD"/>
    <w:rsid w:val="000E7A84"/>
    <w:rsid w:val="000E7BCD"/>
    <w:rsid w:val="000E7D18"/>
    <w:rsid w:val="000E7DD5"/>
    <w:rsid w:val="000F00C6"/>
    <w:rsid w:val="000F0859"/>
    <w:rsid w:val="000F10E8"/>
    <w:rsid w:val="000F117D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28"/>
    <w:rsid w:val="000F40B7"/>
    <w:rsid w:val="000F40C7"/>
    <w:rsid w:val="000F41D6"/>
    <w:rsid w:val="000F4EE3"/>
    <w:rsid w:val="000F5510"/>
    <w:rsid w:val="000F58E3"/>
    <w:rsid w:val="000F72C3"/>
    <w:rsid w:val="000F79E8"/>
    <w:rsid w:val="000F7CAC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1C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9ED"/>
    <w:rsid w:val="00110AFA"/>
    <w:rsid w:val="00110FC3"/>
    <w:rsid w:val="00111309"/>
    <w:rsid w:val="00112020"/>
    <w:rsid w:val="00112068"/>
    <w:rsid w:val="00112274"/>
    <w:rsid w:val="00112CCF"/>
    <w:rsid w:val="00113064"/>
    <w:rsid w:val="001139F6"/>
    <w:rsid w:val="00114976"/>
    <w:rsid w:val="00115011"/>
    <w:rsid w:val="00115652"/>
    <w:rsid w:val="00115763"/>
    <w:rsid w:val="00115804"/>
    <w:rsid w:val="0011588E"/>
    <w:rsid w:val="0011591F"/>
    <w:rsid w:val="0011599C"/>
    <w:rsid w:val="00115C0D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80"/>
    <w:rsid w:val="001208E6"/>
    <w:rsid w:val="00120CF1"/>
    <w:rsid w:val="00121194"/>
    <w:rsid w:val="001216DF"/>
    <w:rsid w:val="0012173C"/>
    <w:rsid w:val="00121C0A"/>
    <w:rsid w:val="00122D4C"/>
    <w:rsid w:val="0012317C"/>
    <w:rsid w:val="001232DA"/>
    <w:rsid w:val="001233A1"/>
    <w:rsid w:val="00123B78"/>
    <w:rsid w:val="00123DAE"/>
    <w:rsid w:val="00123E5D"/>
    <w:rsid w:val="00124513"/>
    <w:rsid w:val="0012473B"/>
    <w:rsid w:val="0012489A"/>
    <w:rsid w:val="00124C2C"/>
    <w:rsid w:val="00124F3E"/>
    <w:rsid w:val="00125071"/>
    <w:rsid w:val="0012515B"/>
    <w:rsid w:val="001251C6"/>
    <w:rsid w:val="00125369"/>
    <w:rsid w:val="0012548A"/>
    <w:rsid w:val="00125CBF"/>
    <w:rsid w:val="001260BA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909"/>
    <w:rsid w:val="00133A17"/>
    <w:rsid w:val="00133A49"/>
    <w:rsid w:val="001344C5"/>
    <w:rsid w:val="001349FC"/>
    <w:rsid w:val="00134CB9"/>
    <w:rsid w:val="001350B3"/>
    <w:rsid w:val="00135B0A"/>
    <w:rsid w:val="00135E3F"/>
    <w:rsid w:val="001368F9"/>
    <w:rsid w:val="00136A59"/>
    <w:rsid w:val="00136E87"/>
    <w:rsid w:val="001377C6"/>
    <w:rsid w:val="00137A47"/>
    <w:rsid w:val="00140448"/>
    <w:rsid w:val="001406C1"/>
    <w:rsid w:val="001413BA"/>
    <w:rsid w:val="00141B92"/>
    <w:rsid w:val="00142608"/>
    <w:rsid w:val="00142B76"/>
    <w:rsid w:val="00142B8F"/>
    <w:rsid w:val="00142C10"/>
    <w:rsid w:val="00142DA5"/>
    <w:rsid w:val="001430CB"/>
    <w:rsid w:val="0014322B"/>
    <w:rsid w:val="00143506"/>
    <w:rsid w:val="00143567"/>
    <w:rsid w:val="00143E1B"/>
    <w:rsid w:val="0014427F"/>
    <w:rsid w:val="0014431F"/>
    <w:rsid w:val="001461A1"/>
    <w:rsid w:val="0014671F"/>
    <w:rsid w:val="0014689E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394"/>
    <w:rsid w:val="0016654E"/>
    <w:rsid w:val="001666EC"/>
    <w:rsid w:val="00166892"/>
    <w:rsid w:val="00166D34"/>
    <w:rsid w:val="00166D76"/>
    <w:rsid w:val="00167BE8"/>
    <w:rsid w:val="00167EAB"/>
    <w:rsid w:val="001702C9"/>
    <w:rsid w:val="001705E8"/>
    <w:rsid w:val="001707D4"/>
    <w:rsid w:val="00170CFD"/>
    <w:rsid w:val="00170ECB"/>
    <w:rsid w:val="00171034"/>
    <w:rsid w:val="00171250"/>
    <w:rsid w:val="00171355"/>
    <w:rsid w:val="00171594"/>
    <w:rsid w:val="001723C3"/>
    <w:rsid w:val="0017280E"/>
    <w:rsid w:val="00172CF8"/>
    <w:rsid w:val="00172F91"/>
    <w:rsid w:val="00173443"/>
    <w:rsid w:val="00173808"/>
    <w:rsid w:val="00173AC4"/>
    <w:rsid w:val="0017419C"/>
    <w:rsid w:val="00175220"/>
    <w:rsid w:val="001758A7"/>
    <w:rsid w:val="0017594B"/>
    <w:rsid w:val="0017633B"/>
    <w:rsid w:val="001766BB"/>
    <w:rsid w:val="001769D5"/>
    <w:rsid w:val="00176C9A"/>
    <w:rsid w:val="00177038"/>
    <w:rsid w:val="0017708A"/>
    <w:rsid w:val="0018004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5D8"/>
    <w:rsid w:val="00193A75"/>
    <w:rsid w:val="00193FA4"/>
    <w:rsid w:val="00194448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423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232"/>
    <w:rsid w:val="001A6614"/>
    <w:rsid w:val="001A6746"/>
    <w:rsid w:val="001A682B"/>
    <w:rsid w:val="001A6BFF"/>
    <w:rsid w:val="001A71E9"/>
    <w:rsid w:val="001A72C2"/>
    <w:rsid w:val="001A738D"/>
    <w:rsid w:val="001A756D"/>
    <w:rsid w:val="001A784D"/>
    <w:rsid w:val="001A7B70"/>
    <w:rsid w:val="001A7B82"/>
    <w:rsid w:val="001B0176"/>
    <w:rsid w:val="001B11B4"/>
    <w:rsid w:val="001B11EC"/>
    <w:rsid w:val="001B13BC"/>
    <w:rsid w:val="001B1627"/>
    <w:rsid w:val="001B1920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2C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4F0E"/>
    <w:rsid w:val="001C5792"/>
    <w:rsid w:val="001C5A2A"/>
    <w:rsid w:val="001C5CC7"/>
    <w:rsid w:val="001C5F47"/>
    <w:rsid w:val="001C6382"/>
    <w:rsid w:val="001C6818"/>
    <w:rsid w:val="001C77EE"/>
    <w:rsid w:val="001C7955"/>
    <w:rsid w:val="001C7CBC"/>
    <w:rsid w:val="001C7E94"/>
    <w:rsid w:val="001D06E5"/>
    <w:rsid w:val="001D0875"/>
    <w:rsid w:val="001D0EC0"/>
    <w:rsid w:val="001D14CB"/>
    <w:rsid w:val="001D16DB"/>
    <w:rsid w:val="001D1B65"/>
    <w:rsid w:val="001D1C15"/>
    <w:rsid w:val="001D233A"/>
    <w:rsid w:val="001D248E"/>
    <w:rsid w:val="001D25AC"/>
    <w:rsid w:val="001D28BE"/>
    <w:rsid w:val="001D2D67"/>
    <w:rsid w:val="001D2EEC"/>
    <w:rsid w:val="001D3193"/>
    <w:rsid w:val="001D3717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B72"/>
    <w:rsid w:val="001E0F72"/>
    <w:rsid w:val="001E1453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589"/>
    <w:rsid w:val="001E6799"/>
    <w:rsid w:val="001E7285"/>
    <w:rsid w:val="001E7554"/>
    <w:rsid w:val="001E7B38"/>
    <w:rsid w:val="001F000B"/>
    <w:rsid w:val="001F0BCA"/>
    <w:rsid w:val="001F0D5A"/>
    <w:rsid w:val="001F15BA"/>
    <w:rsid w:val="001F15CB"/>
    <w:rsid w:val="001F23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B69"/>
    <w:rsid w:val="001F5564"/>
    <w:rsid w:val="001F5A94"/>
    <w:rsid w:val="001F629F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538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7DA"/>
    <w:rsid w:val="00214948"/>
    <w:rsid w:val="0021495C"/>
    <w:rsid w:val="002150E5"/>
    <w:rsid w:val="0021520A"/>
    <w:rsid w:val="00215AD8"/>
    <w:rsid w:val="00215BE7"/>
    <w:rsid w:val="00215DCF"/>
    <w:rsid w:val="00215F77"/>
    <w:rsid w:val="002163C4"/>
    <w:rsid w:val="0021648F"/>
    <w:rsid w:val="00216739"/>
    <w:rsid w:val="0021688B"/>
    <w:rsid w:val="00217182"/>
    <w:rsid w:val="002179A9"/>
    <w:rsid w:val="00217A4B"/>
    <w:rsid w:val="00217AB0"/>
    <w:rsid w:val="00217BC3"/>
    <w:rsid w:val="00217D43"/>
    <w:rsid w:val="00220174"/>
    <w:rsid w:val="002205C6"/>
    <w:rsid w:val="00220670"/>
    <w:rsid w:val="002208AE"/>
    <w:rsid w:val="00221BED"/>
    <w:rsid w:val="00221C75"/>
    <w:rsid w:val="00221D41"/>
    <w:rsid w:val="00221E66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849"/>
    <w:rsid w:val="00234A0F"/>
    <w:rsid w:val="00235146"/>
    <w:rsid w:val="002351AF"/>
    <w:rsid w:val="00235FB7"/>
    <w:rsid w:val="002361A0"/>
    <w:rsid w:val="00236217"/>
    <w:rsid w:val="0023629A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3BF"/>
    <w:rsid w:val="00243599"/>
    <w:rsid w:val="0024386A"/>
    <w:rsid w:val="002439FC"/>
    <w:rsid w:val="00244660"/>
    <w:rsid w:val="00244DCF"/>
    <w:rsid w:val="00244EB0"/>
    <w:rsid w:val="00244F62"/>
    <w:rsid w:val="00245236"/>
    <w:rsid w:val="00245706"/>
    <w:rsid w:val="002460B4"/>
    <w:rsid w:val="00246346"/>
    <w:rsid w:val="00246B9A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AB8"/>
    <w:rsid w:val="00252DBD"/>
    <w:rsid w:val="00252E88"/>
    <w:rsid w:val="0025337D"/>
    <w:rsid w:val="002533A7"/>
    <w:rsid w:val="00253542"/>
    <w:rsid w:val="00253F97"/>
    <w:rsid w:val="002544CA"/>
    <w:rsid w:val="00254A3D"/>
    <w:rsid w:val="00254A65"/>
    <w:rsid w:val="00254D26"/>
    <w:rsid w:val="0025564D"/>
    <w:rsid w:val="00255BEB"/>
    <w:rsid w:val="0025616A"/>
    <w:rsid w:val="00256A39"/>
    <w:rsid w:val="0025723B"/>
    <w:rsid w:val="00257B06"/>
    <w:rsid w:val="002602C3"/>
    <w:rsid w:val="00260C84"/>
    <w:rsid w:val="00260C92"/>
    <w:rsid w:val="00260CBD"/>
    <w:rsid w:val="002611D5"/>
    <w:rsid w:val="0026142D"/>
    <w:rsid w:val="00261705"/>
    <w:rsid w:val="00261AAF"/>
    <w:rsid w:val="00262B4E"/>
    <w:rsid w:val="00262E0E"/>
    <w:rsid w:val="00262F26"/>
    <w:rsid w:val="00263099"/>
    <w:rsid w:val="00263674"/>
    <w:rsid w:val="00263912"/>
    <w:rsid w:val="0026448A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FB7"/>
    <w:rsid w:val="002672ED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301"/>
    <w:rsid w:val="00281837"/>
    <w:rsid w:val="00281841"/>
    <w:rsid w:val="00282368"/>
    <w:rsid w:val="002827E3"/>
    <w:rsid w:val="002831E9"/>
    <w:rsid w:val="002832EC"/>
    <w:rsid w:val="002838F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2E1"/>
    <w:rsid w:val="002867A3"/>
    <w:rsid w:val="002867F5"/>
    <w:rsid w:val="002868C5"/>
    <w:rsid w:val="00286FF7"/>
    <w:rsid w:val="002871FB"/>
    <w:rsid w:val="0028775E"/>
    <w:rsid w:val="00287930"/>
    <w:rsid w:val="00287967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E0B"/>
    <w:rsid w:val="00294F3A"/>
    <w:rsid w:val="00295071"/>
    <w:rsid w:val="002950A4"/>
    <w:rsid w:val="002950BE"/>
    <w:rsid w:val="002952F5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724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2C5D"/>
    <w:rsid w:val="002A3512"/>
    <w:rsid w:val="002A355D"/>
    <w:rsid w:val="002A3BC6"/>
    <w:rsid w:val="002A3C58"/>
    <w:rsid w:val="002A3D59"/>
    <w:rsid w:val="002A42DA"/>
    <w:rsid w:val="002A44E7"/>
    <w:rsid w:val="002A5070"/>
    <w:rsid w:val="002A516A"/>
    <w:rsid w:val="002A53C5"/>
    <w:rsid w:val="002A579A"/>
    <w:rsid w:val="002A588B"/>
    <w:rsid w:val="002A6169"/>
    <w:rsid w:val="002A6470"/>
    <w:rsid w:val="002A64BF"/>
    <w:rsid w:val="002A65F6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0107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B83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3949"/>
    <w:rsid w:val="002C43D2"/>
    <w:rsid w:val="002C4520"/>
    <w:rsid w:val="002C482D"/>
    <w:rsid w:val="002C4856"/>
    <w:rsid w:val="002C4A77"/>
    <w:rsid w:val="002C4AED"/>
    <w:rsid w:val="002C4AF6"/>
    <w:rsid w:val="002C4B34"/>
    <w:rsid w:val="002C4CE9"/>
    <w:rsid w:val="002C5898"/>
    <w:rsid w:val="002C58B7"/>
    <w:rsid w:val="002C64EA"/>
    <w:rsid w:val="002C6697"/>
    <w:rsid w:val="002C6B0D"/>
    <w:rsid w:val="002C6F0D"/>
    <w:rsid w:val="002C7A05"/>
    <w:rsid w:val="002C7CBC"/>
    <w:rsid w:val="002D062E"/>
    <w:rsid w:val="002D0D46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8C7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3946"/>
    <w:rsid w:val="002E4073"/>
    <w:rsid w:val="002E411B"/>
    <w:rsid w:val="002E4AB6"/>
    <w:rsid w:val="002E5139"/>
    <w:rsid w:val="002E53C4"/>
    <w:rsid w:val="002E5855"/>
    <w:rsid w:val="002E59CE"/>
    <w:rsid w:val="002E5DE2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2603"/>
    <w:rsid w:val="002F2C23"/>
    <w:rsid w:val="002F2D56"/>
    <w:rsid w:val="002F2FC9"/>
    <w:rsid w:val="002F3315"/>
    <w:rsid w:val="002F39E7"/>
    <w:rsid w:val="002F447F"/>
    <w:rsid w:val="002F4CB0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0DC5"/>
    <w:rsid w:val="00301192"/>
    <w:rsid w:val="003013AC"/>
    <w:rsid w:val="0030148B"/>
    <w:rsid w:val="00301609"/>
    <w:rsid w:val="00301857"/>
    <w:rsid w:val="00301FA1"/>
    <w:rsid w:val="00302390"/>
    <w:rsid w:val="003023B9"/>
    <w:rsid w:val="00302A7D"/>
    <w:rsid w:val="00302D68"/>
    <w:rsid w:val="00302DA1"/>
    <w:rsid w:val="00302DDF"/>
    <w:rsid w:val="00302E89"/>
    <w:rsid w:val="0030308B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9BC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0F8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B3C"/>
    <w:rsid w:val="00322C1B"/>
    <w:rsid w:val="0032322A"/>
    <w:rsid w:val="003233E2"/>
    <w:rsid w:val="0032373E"/>
    <w:rsid w:val="00323B23"/>
    <w:rsid w:val="00323BBD"/>
    <w:rsid w:val="00323BDE"/>
    <w:rsid w:val="0032477A"/>
    <w:rsid w:val="00324B00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B73"/>
    <w:rsid w:val="00340D55"/>
    <w:rsid w:val="003416EA"/>
    <w:rsid w:val="003417D6"/>
    <w:rsid w:val="0034212E"/>
    <w:rsid w:val="003421FD"/>
    <w:rsid w:val="003427E4"/>
    <w:rsid w:val="003429B7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07A"/>
    <w:rsid w:val="00345340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8DE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8D0"/>
    <w:rsid w:val="00356AF8"/>
    <w:rsid w:val="00356BD4"/>
    <w:rsid w:val="00356C26"/>
    <w:rsid w:val="00356DCE"/>
    <w:rsid w:val="00357BB4"/>
    <w:rsid w:val="00357C64"/>
    <w:rsid w:val="00357EC9"/>
    <w:rsid w:val="003601F1"/>
    <w:rsid w:val="003602BB"/>
    <w:rsid w:val="00360575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3BA"/>
    <w:rsid w:val="0036798B"/>
    <w:rsid w:val="00367F48"/>
    <w:rsid w:val="0037080F"/>
    <w:rsid w:val="00370FAA"/>
    <w:rsid w:val="00371181"/>
    <w:rsid w:val="0037142B"/>
    <w:rsid w:val="003715AA"/>
    <w:rsid w:val="00371637"/>
    <w:rsid w:val="00371696"/>
    <w:rsid w:val="00371806"/>
    <w:rsid w:val="00371B9F"/>
    <w:rsid w:val="00371D9A"/>
    <w:rsid w:val="00371FD9"/>
    <w:rsid w:val="003729B4"/>
    <w:rsid w:val="00372A25"/>
    <w:rsid w:val="00372BEA"/>
    <w:rsid w:val="00372EDB"/>
    <w:rsid w:val="00373183"/>
    <w:rsid w:val="00373240"/>
    <w:rsid w:val="00373660"/>
    <w:rsid w:val="00373958"/>
    <w:rsid w:val="00373B4B"/>
    <w:rsid w:val="0037401B"/>
    <w:rsid w:val="00374479"/>
    <w:rsid w:val="00374735"/>
    <w:rsid w:val="00374A15"/>
    <w:rsid w:val="00375691"/>
    <w:rsid w:val="003759FE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F90"/>
    <w:rsid w:val="00383042"/>
    <w:rsid w:val="0038419E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98F"/>
    <w:rsid w:val="00392D2C"/>
    <w:rsid w:val="00392E18"/>
    <w:rsid w:val="00393378"/>
    <w:rsid w:val="00393AF8"/>
    <w:rsid w:val="00393B6E"/>
    <w:rsid w:val="00393B9B"/>
    <w:rsid w:val="0039456D"/>
    <w:rsid w:val="00394B74"/>
    <w:rsid w:val="00394DA8"/>
    <w:rsid w:val="003952AA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1E1"/>
    <w:rsid w:val="003A1600"/>
    <w:rsid w:val="003A1806"/>
    <w:rsid w:val="003A1F39"/>
    <w:rsid w:val="003A2706"/>
    <w:rsid w:val="003A28F5"/>
    <w:rsid w:val="003A2FDE"/>
    <w:rsid w:val="003A33C1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12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468"/>
    <w:rsid w:val="003B15CF"/>
    <w:rsid w:val="003B1BAE"/>
    <w:rsid w:val="003B1BB6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5D4B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406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5C01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792"/>
    <w:rsid w:val="003D4AEB"/>
    <w:rsid w:val="003D4AFE"/>
    <w:rsid w:val="003D522F"/>
    <w:rsid w:val="003D5B97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96A"/>
    <w:rsid w:val="003E7A4C"/>
    <w:rsid w:val="003E7C6B"/>
    <w:rsid w:val="003F01DA"/>
    <w:rsid w:val="003F0AC3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7B8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3FB"/>
    <w:rsid w:val="00403630"/>
    <w:rsid w:val="0040382E"/>
    <w:rsid w:val="00404351"/>
    <w:rsid w:val="0040468C"/>
    <w:rsid w:val="004048B0"/>
    <w:rsid w:val="00404C86"/>
    <w:rsid w:val="00406254"/>
    <w:rsid w:val="0040675D"/>
    <w:rsid w:val="004105AF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60"/>
    <w:rsid w:val="00414AA6"/>
    <w:rsid w:val="00414EB7"/>
    <w:rsid w:val="00414FC9"/>
    <w:rsid w:val="004150F8"/>
    <w:rsid w:val="0041514C"/>
    <w:rsid w:val="004152C4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49B"/>
    <w:rsid w:val="0041776B"/>
    <w:rsid w:val="00417B96"/>
    <w:rsid w:val="00417CC9"/>
    <w:rsid w:val="00417F00"/>
    <w:rsid w:val="00420DCF"/>
    <w:rsid w:val="00420DD4"/>
    <w:rsid w:val="00420F71"/>
    <w:rsid w:val="00420FE1"/>
    <w:rsid w:val="00421B46"/>
    <w:rsid w:val="00422019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6B4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15"/>
    <w:rsid w:val="00431145"/>
    <w:rsid w:val="004315A4"/>
    <w:rsid w:val="00431845"/>
    <w:rsid w:val="00431CEC"/>
    <w:rsid w:val="004321A0"/>
    <w:rsid w:val="00432BFD"/>
    <w:rsid w:val="00433447"/>
    <w:rsid w:val="004334CA"/>
    <w:rsid w:val="004344E9"/>
    <w:rsid w:val="00434647"/>
    <w:rsid w:val="004350F9"/>
    <w:rsid w:val="004351B9"/>
    <w:rsid w:val="00435373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A7A"/>
    <w:rsid w:val="00443BD4"/>
    <w:rsid w:val="00443D5B"/>
    <w:rsid w:val="00443D74"/>
    <w:rsid w:val="00443EEE"/>
    <w:rsid w:val="00444123"/>
    <w:rsid w:val="00444965"/>
    <w:rsid w:val="00445143"/>
    <w:rsid w:val="00445ABC"/>
    <w:rsid w:val="004462BE"/>
    <w:rsid w:val="00446662"/>
    <w:rsid w:val="0044727A"/>
    <w:rsid w:val="00447315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AAD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192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95E"/>
    <w:rsid w:val="00467CE8"/>
    <w:rsid w:val="00467D0F"/>
    <w:rsid w:val="004700AE"/>
    <w:rsid w:val="00470365"/>
    <w:rsid w:val="004707B8"/>
    <w:rsid w:val="00470AD3"/>
    <w:rsid w:val="00470DC8"/>
    <w:rsid w:val="00470EB3"/>
    <w:rsid w:val="0047115B"/>
    <w:rsid w:val="004714EA"/>
    <w:rsid w:val="004715A3"/>
    <w:rsid w:val="004715EA"/>
    <w:rsid w:val="00471743"/>
    <w:rsid w:val="00471A1C"/>
    <w:rsid w:val="00471EC9"/>
    <w:rsid w:val="00471EFA"/>
    <w:rsid w:val="00472A29"/>
    <w:rsid w:val="00472A5F"/>
    <w:rsid w:val="00472DD5"/>
    <w:rsid w:val="00473059"/>
    <w:rsid w:val="00473864"/>
    <w:rsid w:val="004741D0"/>
    <w:rsid w:val="00474704"/>
    <w:rsid w:val="004747E7"/>
    <w:rsid w:val="0047495B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3E3"/>
    <w:rsid w:val="0048041B"/>
    <w:rsid w:val="004814FD"/>
    <w:rsid w:val="00481884"/>
    <w:rsid w:val="00481E49"/>
    <w:rsid w:val="00481F8B"/>
    <w:rsid w:val="0048203E"/>
    <w:rsid w:val="00482ADA"/>
    <w:rsid w:val="00483530"/>
    <w:rsid w:val="004841D1"/>
    <w:rsid w:val="00484416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87EF2"/>
    <w:rsid w:val="0049068A"/>
    <w:rsid w:val="00490CF6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3ACC"/>
    <w:rsid w:val="00494020"/>
    <w:rsid w:val="00494712"/>
    <w:rsid w:val="004947FC"/>
    <w:rsid w:val="00494B6A"/>
    <w:rsid w:val="00495292"/>
    <w:rsid w:val="004956E0"/>
    <w:rsid w:val="00495BD6"/>
    <w:rsid w:val="00495C0B"/>
    <w:rsid w:val="004962E1"/>
    <w:rsid w:val="00496409"/>
    <w:rsid w:val="004964D1"/>
    <w:rsid w:val="004969B2"/>
    <w:rsid w:val="00496F83"/>
    <w:rsid w:val="004972D5"/>
    <w:rsid w:val="004A0295"/>
    <w:rsid w:val="004A1769"/>
    <w:rsid w:val="004A1BE7"/>
    <w:rsid w:val="004A25B8"/>
    <w:rsid w:val="004A268B"/>
    <w:rsid w:val="004A29FB"/>
    <w:rsid w:val="004A30E8"/>
    <w:rsid w:val="004A330A"/>
    <w:rsid w:val="004A3314"/>
    <w:rsid w:val="004A353E"/>
    <w:rsid w:val="004A3676"/>
    <w:rsid w:val="004A38C9"/>
    <w:rsid w:val="004A3C22"/>
    <w:rsid w:val="004A51CD"/>
    <w:rsid w:val="004A569E"/>
    <w:rsid w:val="004A57A1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386"/>
    <w:rsid w:val="004B0718"/>
    <w:rsid w:val="004B0A24"/>
    <w:rsid w:val="004B1043"/>
    <w:rsid w:val="004B18B1"/>
    <w:rsid w:val="004B2187"/>
    <w:rsid w:val="004B2357"/>
    <w:rsid w:val="004B2960"/>
    <w:rsid w:val="004B3342"/>
    <w:rsid w:val="004B39E2"/>
    <w:rsid w:val="004B3C96"/>
    <w:rsid w:val="004B3FCB"/>
    <w:rsid w:val="004B42A1"/>
    <w:rsid w:val="004B43CF"/>
    <w:rsid w:val="004B471E"/>
    <w:rsid w:val="004B4969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6D18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3E8E"/>
    <w:rsid w:val="004C47AE"/>
    <w:rsid w:val="004C5072"/>
    <w:rsid w:val="004C517C"/>
    <w:rsid w:val="004C56F9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2FEF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FB"/>
    <w:rsid w:val="004D57AA"/>
    <w:rsid w:val="004D5DE2"/>
    <w:rsid w:val="004D5F3D"/>
    <w:rsid w:val="004D6791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2B23"/>
    <w:rsid w:val="004F3477"/>
    <w:rsid w:val="004F3CF4"/>
    <w:rsid w:val="004F438D"/>
    <w:rsid w:val="004F4BB1"/>
    <w:rsid w:val="004F52FF"/>
    <w:rsid w:val="004F53B3"/>
    <w:rsid w:val="004F554B"/>
    <w:rsid w:val="004F5F38"/>
    <w:rsid w:val="004F64A3"/>
    <w:rsid w:val="004F65BB"/>
    <w:rsid w:val="004F6914"/>
    <w:rsid w:val="004F6A18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3E76"/>
    <w:rsid w:val="00504285"/>
    <w:rsid w:val="005043C6"/>
    <w:rsid w:val="005045C6"/>
    <w:rsid w:val="00504AA7"/>
    <w:rsid w:val="00505487"/>
    <w:rsid w:val="00505519"/>
    <w:rsid w:val="005057E9"/>
    <w:rsid w:val="0050638F"/>
    <w:rsid w:val="00506793"/>
    <w:rsid w:val="0050681F"/>
    <w:rsid w:val="00506F2B"/>
    <w:rsid w:val="00507604"/>
    <w:rsid w:val="005079BC"/>
    <w:rsid w:val="00507E1F"/>
    <w:rsid w:val="00507E34"/>
    <w:rsid w:val="005103FF"/>
    <w:rsid w:val="0051047D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A7C"/>
    <w:rsid w:val="00512C06"/>
    <w:rsid w:val="00512D89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17DFF"/>
    <w:rsid w:val="0052038A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6D"/>
    <w:rsid w:val="00527B8D"/>
    <w:rsid w:val="0053038E"/>
    <w:rsid w:val="00530424"/>
    <w:rsid w:val="00530C38"/>
    <w:rsid w:val="00530CCC"/>
    <w:rsid w:val="00530EEE"/>
    <w:rsid w:val="00531339"/>
    <w:rsid w:val="00531609"/>
    <w:rsid w:val="00531B4F"/>
    <w:rsid w:val="00532084"/>
    <w:rsid w:val="005322F8"/>
    <w:rsid w:val="00532545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916"/>
    <w:rsid w:val="00533D1D"/>
    <w:rsid w:val="00534096"/>
    <w:rsid w:val="0053450D"/>
    <w:rsid w:val="00534FC5"/>
    <w:rsid w:val="00535032"/>
    <w:rsid w:val="00535371"/>
    <w:rsid w:val="00535C2F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062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085F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DD8"/>
    <w:rsid w:val="00562E79"/>
    <w:rsid w:val="0056321E"/>
    <w:rsid w:val="00563245"/>
    <w:rsid w:val="005635DB"/>
    <w:rsid w:val="0056363F"/>
    <w:rsid w:val="00563CB2"/>
    <w:rsid w:val="00564823"/>
    <w:rsid w:val="00564AC6"/>
    <w:rsid w:val="00564FE4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CD0"/>
    <w:rsid w:val="00570D1E"/>
    <w:rsid w:val="00570D2E"/>
    <w:rsid w:val="00570E18"/>
    <w:rsid w:val="00570E5F"/>
    <w:rsid w:val="00571549"/>
    <w:rsid w:val="00572177"/>
    <w:rsid w:val="00572725"/>
    <w:rsid w:val="00573900"/>
    <w:rsid w:val="0057435F"/>
    <w:rsid w:val="00574C16"/>
    <w:rsid w:val="00574DC8"/>
    <w:rsid w:val="0057558E"/>
    <w:rsid w:val="00575CA9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9DF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65"/>
    <w:rsid w:val="005903B3"/>
    <w:rsid w:val="00590818"/>
    <w:rsid w:val="00590F6C"/>
    <w:rsid w:val="00590FAD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85"/>
    <w:rsid w:val="00594BEF"/>
    <w:rsid w:val="0059520B"/>
    <w:rsid w:val="0059528D"/>
    <w:rsid w:val="00595315"/>
    <w:rsid w:val="00595A2D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72A"/>
    <w:rsid w:val="005B586E"/>
    <w:rsid w:val="005B5D40"/>
    <w:rsid w:val="005B6735"/>
    <w:rsid w:val="005B70AC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DA8"/>
    <w:rsid w:val="005D1E47"/>
    <w:rsid w:val="005D1E9C"/>
    <w:rsid w:val="005D1F9F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809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2B8D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5EA7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152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F80"/>
    <w:rsid w:val="0062082B"/>
    <w:rsid w:val="00620F67"/>
    <w:rsid w:val="0062102B"/>
    <w:rsid w:val="006213BC"/>
    <w:rsid w:val="00621438"/>
    <w:rsid w:val="00621448"/>
    <w:rsid w:val="00621557"/>
    <w:rsid w:val="006215B5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06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169"/>
    <w:rsid w:val="00633560"/>
    <w:rsid w:val="00633620"/>
    <w:rsid w:val="00633718"/>
    <w:rsid w:val="00633745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FBD"/>
    <w:rsid w:val="00641756"/>
    <w:rsid w:val="0064189E"/>
    <w:rsid w:val="00642398"/>
    <w:rsid w:val="0064264A"/>
    <w:rsid w:val="00642726"/>
    <w:rsid w:val="00642B30"/>
    <w:rsid w:val="0064316A"/>
    <w:rsid w:val="00643D1B"/>
    <w:rsid w:val="00644009"/>
    <w:rsid w:val="006449AC"/>
    <w:rsid w:val="00644D0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384"/>
    <w:rsid w:val="00653DA8"/>
    <w:rsid w:val="00654253"/>
    <w:rsid w:val="006544C2"/>
    <w:rsid w:val="0065452D"/>
    <w:rsid w:val="0065491B"/>
    <w:rsid w:val="00654A7C"/>
    <w:rsid w:val="00654D41"/>
    <w:rsid w:val="00655808"/>
    <w:rsid w:val="00655838"/>
    <w:rsid w:val="00655E37"/>
    <w:rsid w:val="00656015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2F93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264"/>
    <w:rsid w:val="0068293F"/>
    <w:rsid w:val="00682F28"/>
    <w:rsid w:val="006830CB"/>
    <w:rsid w:val="00683706"/>
    <w:rsid w:val="006837E4"/>
    <w:rsid w:val="00683B10"/>
    <w:rsid w:val="00684073"/>
    <w:rsid w:val="00684423"/>
    <w:rsid w:val="00684654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BAD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2081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65"/>
    <w:rsid w:val="006A65FB"/>
    <w:rsid w:val="006A671F"/>
    <w:rsid w:val="006A6FA1"/>
    <w:rsid w:val="006A7018"/>
    <w:rsid w:val="006A71C0"/>
    <w:rsid w:val="006A726A"/>
    <w:rsid w:val="006A785F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0E06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054"/>
    <w:rsid w:val="006B4116"/>
    <w:rsid w:val="006B581F"/>
    <w:rsid w:val="006B58E2"/>
    <w:rsid w:val="006B5A48"/>
    <w:rsid w:val="006B5A6E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57E"/>
    <w:rsid w:val="006C1872"/>
    <w:rsid w:val="006C1A04"/>
    <w:rsid w:val="006C1B78"/>
    <w:rsid w:val="006C2104"/>
    <w:rsid w:val="006C23CD"/>
    <w:rsid w:val="006C2A07"/>
    <w:rsid w:val="006C2C0A"/>
    <w:rsid w:val="006C3321"/>
    <w:rsid w:val="006C394C"/>
    <w:rsid w:val="006C3F81"/>
    <w:rsid w:val="006C42CA"/>
    <w:rsid w:val="006C43E3"/>
    <w:rsid w:val="006C4523"/>
    <w:rsid w:val="006C4D76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73B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3A6"/>
    <w:rsid w:val="006D4F86"/>
    <w:rsid w:val="006D4FB8"/>
    <w:rsid w:val="006D509F"/>
    <w:rsid w:val="006D527F"/>
    <w:rsid w:val="006D5309"/>
    <w:rsid w:val="006D55B2"/>
    <w:rsid w:val="006D561A"/>
    <w:rsid w:val="006D5DB0"/>
    <w:rsid w:val="006D5DDA"/>
    <w:rsid w:val="006D5DE0"/>
    <w:rsid w:val="006D5E6D"/>
    <w:rsid w:val="006D6184"/>
    <w:rsid w:val="006D62AC"/>
    <w:rsid w:val="006D6332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DDA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4C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3E2C"/>
    <w:rsid w:val="006F407F"/>
    <w:rsid w:val="006F420A"/>
    <w:rsid w:val="006F4294"/>
    <w:rsid w:val="006F4296"/>
    <w:rsid w:val="006F48E2"/>
    <w:rsid w:val="006F4B20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1D4"/>
    <w:rsid w:val="00704E2E"/>
    <w:rsid w:val="00704E38"/>
    <w:rsid w:val="00704EE7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AB4"/>
    <w:rsid w:val="007108A4"/>
    <w:rsid w:val="00710B2E"/>
    <w:rsid w:val="00710CBA"/>
    <w:rsid w:val="00710E46"/>
    <w:rsid w:val="00711ABD"/>
    <w:rsid w:val="00711CAC"/>
    <w:rsid w:val="0071274C"/>
    <w:rsid w:val="00712E88"/>
    <w:rsid w:val="00713184"/>
    <w:rsid w:val="00714778"/>
    <w:rsid w:val="00714C40"/>
    <w:rsid w:val="00714D93"/>
    <w:rsid w:val="00715964"/>
    <w:rsid w:val="00716DCA"/>
    <w:rsid w:val="00717183"/>
    <w:rsid w:val="0071757F"/>
    <w:rsid w:val="00717803"/>
    <w:rsid w:val="00717E27"/>
    <w:rsid w:val="0072014C"/>
    <w:rsid w:val="00720547"/>
    <w:rsid w:val="00721877"/>
    <w:rsid w:val="00721D07"/>
    <w:rsid w:val="00723B05"/>
    <w:rsid w:val="00723B80"/>
    <w:rsid w:val="00723CD9"/>
    <w:rsid w:val="00723F2E"/>
    <w:rsid w:val="007251CA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2FA9"/>
    <w:rsid w:val="00733181"/>
    <w:rsid w:val="007336B5"/>
    <w:rsid w:val="00733AEB"/>
    <w:rsid w:val="00734293"/>
    <w:rsid w:val="00734DEE"/>
    <w:rsid w:val="00735810"/>
    <w:rsid w:val="00735C33"/>
    <w:rsid w:val="0073618B"/>
    <w:rsid w:val="00736769"/>
    <w:rsid w:val="0073680E"/>
    <w:rsid w:val="00736BCB"/>
    <w:rsid w:val="00736FD9"/>
    <w:rsid w:val="007371ED"/>
    <w:rsid w:val="00737BCF"/>
    <w:rsid w:val="00737D8B"/>
    <w:rsid w:val="00740312"/>
    <w:rsid w:val="00740410"/>
    <w:rsid w:val="00740678"/>
    <w:rsid w:val="0074076C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97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094A"/>
    <w:rsid w:val="00750E58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375"/>
    <w:rsid w:val="00754A2C"/>
    <w:rsid w:val="00754AE1"/>
    <w:rsid w:val="00755236"/>
    <w:rsid w:val="00755266"/>
    <w:rsid w:val="007555FB"/>
    <w:rsid w:val="00755658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042"/>
    <w:rsid w:val="007614C5"/>
    <w:rsid w:val="0076177F"/>
    <w:rsid w:val="00761BAE"/>
    <w:rsid w:val="00761F7F"/>
    <w:rsid w:val="00762050"/>
    <w:rsid w:val="00762081"/>
    <w:rsid w:val="00762A86"/>
    <w:rsid w:val="00762B64"/>
    <w:rsid w:val="00762D86"/>
    <w:rsid w:val="00762E0D"/>
    <w:rsid w:val="00762EE0"/>
    <w:rsid w:val="007631E0"/>
    <w:rsid w:val="007636A1"/>
    <w:rsid w:val="00763E4A"/>
    <w:rsid w:val="0076436C"/>
    <w:rsid w:val="007648B9"/>
    <w:rsid w:val="00764A96"/>
    <w:rsid w:val="00765721"/>
    <w:rsid w:val="00765830"/>
    <w:rsid w:val="007659DC"/>
    <w:rsid w:val="00765E5C"/>
    <w:rsid w:val="00766619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36E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150D"/>
    <w:rsid w:val="00782114"/>
    <w:rsid w:val="0078283B"/>
    <w:rsid w:val="00782CC1"/>
    <w:rsid w:val="00782DD5"/>
    <w:rsid w:val="00782F94"/>
    <w:rsid w:val="007831C1"/>
    <w:rsid w:val="0078337E"/>
    <w:rsid w:val="00783D0C"/>
    <w:rsid w:val="00783F52"/>
    <w:rsid w:val="007847EF"/>
    <w:rsid w:val="00784962"/>
    <w:rsid w:val="00784BF5"/>
    <w:rsid w:val="007851BE"/>
    <w:rsid w:val="00785511"/>
    <w:rsid w:val="00785567"/>
    <w:rsid w:val="0078577B"/>
    <w:rsid w:val="007858F9"/>
    <w:rsid w:val="00785AE8"/>
    <w:rsid w:val="00785D33"/>
    <w:rsid w:val="00786132"/>
    <w:rsid w:val="007863C3"/>
    <w:rsid w:val="00786858"/>
    <w:rsid w:val="00786F09"/>
    <w:rsid w:val="00786FD4"/>
    <w:rsid w:val="00787278"/>
    <w:rsid w:val="007876CA"/>
    <w:rsid w:val="007877A1"/>
    <w:rsid w:val="0079008D"/>
    <w:rsid w:val="007901A3"/>
    <w:rsid w:val="00790593"/>
    <w:rsid w:val="00790F57"/>
    <w:rsid w:val="0079121A"/>
    <w:rsid w:val="00791E44"/>
    <w:rsid w:val="00791ED6"/>
    <w:rsid w:val="00792265"/>
    <w:rsid w:val="007925D4"/>
    <w:rsid w:val="00792879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DC1"/>
    <w:rsid w:val="007A0F8E"/>
    <w:rsid w:val="007A14ED"/>
    <w:rsid w:val="007A1D8A"/>
    <w:rsid w:val="007A1F50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59EA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C67"/>
    <w:rsid w:val="007B2D81"/>
    <w:rsid w:val="007B316B"/>
    <w:rsid w:val="007B3241"/>
    <w:rsid w:val="007B32E0"/>
    <w:rsid w:val="007B3883"/>
    <w:rsid w:val="007B3D38"/>
    <w:rsid w:val="007B3E54"/>
    <w:rsid w:val="007B43E9"/>
    <w:rsid w:val="007B458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004"/>
    <w:rsid w:val="007C39DC"/>
    <w:rsid w:val="007C3B34"/>
    <w:rsid w:val="007C3CBA"/>
    <w:rsid w:val="007C3CC3"/>
    <w:rsid w:val="007C46C1"/>
    <w:rsid w:val="007C49A9"/>
    <w:rsid w:val="007C4CFF"/>
    <w:rsid w:val="007C505F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3F"/>
    <w:rsid w:val="007C7F68"/>
    <w:rsid w:val="007D019A"/>
    <w:rsid w:val="007D0BC5"/>
    <w:rsid w:val="007D0E1D"/>
    <w:rsid w:val="007D128C"/>
    <w:rsid w:val="007D159E"/>
    <w:rsid w:val="007D1793"/>
    <w:rsid w:val="007D192A"/>
    <w:rsid w:val="007D1B95"/>
    <w:rsid w:val="007D27D8"/>
    <w:rsid w:val="007D2F2D"/>
    <w:rsid w:val="007D307C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75C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664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08F"/>
    <w:rsid w:val="008122E7"/>
    <w:rsid w:val="00812441"/>
    <w:rsid w:val="008125EE"/>
    <w:rsid w:val="00813588"/>
    <w:rsid w:val="008139FE"/>
    <w:rsid w:val="00813DB0"/>
    <w:rsid w:val="00813F89"/>
    <w:rsid w:val="00814279"/>
    <w:rsid w:val="008142FA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16F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44D"/>
    <w:rsid w:val="008375F6"/>
    <w:rsid w:val="00837870"/>
    <w:rsid w:val="008379C7"/>
    <w:rsid w:val="00837E4B"/>
    <w:rsid w:val="008403E0"/>
    <w:rsid w:val="008412D8"/>
    <w:rsid w:val="0084132D"/>
    <w:rsid w:val="0084154C"/>
    <w:rsid w:val="0084190E"/>
    <w:rsid w:val="00841BF0"/>
    <w:rsid w:val="00842323"/>
    <w:rsid w:val="00842C02"/>
    <w:rsid w:val="00843276"/>
    <w:rsid w:val="0084349C"/>
    <w:rsid w:val="00843922"/>
    <w:rsid w:val="0084424C"/>
    <w:rsid w:val="00844425"/>
    <w:rsid w:val="0084487D"/>
    <w:rsid w:val="00845295"/>
    <w:rsid w:val="00845A18"/>
    <w:rsid w:val="008461DC"/>
    <w:rsid w:val="00846255"/>
    <w:rsid w:val="00846583"/>
    <w:rsid w:val="00846836"/>
    <w:rsid w:val="00846B89"/>
    <w:rsid w:val="00847581"/>
    <w:rsid w:val="008477B9"/>
    <w:rsid w:val="00847840"/>
    <w:rsid w:val="00847989"/>
    <w:rsid w:val="008479C7"/>
    <w:rsid w:val="00847B49"/>
    <w:rsid w:val="00847F6E"/>
    <w:rsid w:val="00850027"/>
    <w:rsid w:val="00850451"/>
    <w:rsid w:val="008514A4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5EED"/>
    <w:rsid w:val="00856042"/>
    <w:rsid w:val="00856058"/>
    <w:rsid w:val="0085646A"/>
    <w:rsid w:val="0085661C"/>
    <w:rsid w:val="00856710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394"/>
    <w:rsid w:val="008656F0"/>
    <w:rsid w:val="0086589F"/>
    <w:rsid w:val="00865EDE"/>
    <w:rsid w:val="00865F34"/>
    <w:rsid w:val="00866A1E"/>
    <w:rsid w:val="00866B49"/>
    <w:rsid w:val="00866B53"/>
    <w:rsid w:val="00866F45"/>
    <w:rsid w:val="00867105"/>
    <w:rsid w:val="00867556"/>
    <w:rsid w:val="008675A9"/>
    <w:rsid w:val="00867A41"/>
    <w:rsid w:val="00867F3F"/>
    <w:rsid w:val="008715F0"/>
    <w:rsid w:val="008718C6"/>
    <w:rsid w:val="0087245F"/>
    <w:rsid w:val="00872E2C"/>
    <w:rsid w:val="008734DE"/>
    <w:rsid w:val="00873529"/>
    <w:rsid w:val="00873736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52F"/>
    <w:rsid w:val="00876A71"/>
    <w:rsid w:val="00877093"/>
    <w:rsid w:val="008774CA"/>
    <w:rsid w:val="00877534"/>
    <w:rsid w:val="008777FB"/>
    <w:rsid w:val="00877825"/>
    <w:rsid w:val="00877923"/>
    <w:rsid w:val="0088018B"/>
    <w:rsid w:val="008804CF"/>
    <w:rsid w:val="00880A9B"/>
    <w:rsid w:val="008810B2"/>
    <w:rsid w:val="008810FA"/>
    <w:rsid w:val="008816FB"/>
    <w:rsid w:val="008817F4"/>
    <w:rsid w:val="00881801"/>
    <w:rsid w:val="00881BB9"/>
    <w:rsid w:val="008822D1"/>
    <w:rsid w:val="0088243C"/>
    <w:rsid w:val="00882747"/>
    <w:rsid w:val="00883638"/>
    <w:rsid w:val="00883E47"/>
    <w:rsid w:val="0088436D"/>
    <w:rsid w:val="00884A5F"/>
    <w:rsid w:val="00884C67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69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403"/>
    <w:rsid w:val="00897DF2"/>
    <w:rsid w:val="008A058B"/>
    <w:rsid w:val="008A06E8"/>
    <w:rsid w:val="008A0ECD"/>
    <w:rsid w:val="008A0F7C"/>
    <w:rsid w:val="008A0FB2"/>
    <w:rsid w:val="008A15E5"/>
    <w:rsid w:val="008A168D"/>
    <w:rsid w:val="008A199C"/>
    <w:rsid w:val="008A1EC9"/>
    <w:rsid w:val="008A229B"/>
    <w:rsid w:val="008A2382"/>
    <w:rsid w:val="008A282B"/>
    <w:rsid w:val="008A2E03"/>
    <w:rsid w:val="008A3389"/>
    <w:rsid w:val="008A3C03"/>
    <w:rsid w:val="008A42DB"/>
    <w:rsid w:val="008A4355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143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762"/>
    <w:rsid w:val="008C082A"/>
    <w:rsid w:val="008C0F5D"/>
    <w:rsid w:val="008C1071"/>
    <w:rsid w:val="008C13DB"/>
    <w:rsid w:val="008C18A1"/>
    <w:rsid w:val="008C1D2D"/>
    <w:rsid w:val="008C21A2"/>
    <w:rsid w:val="008C2C7D"/>
    <w:rsid w:val="008C3235"/>
    <w:rsid w:val="008C32EF"/>
    <w:rsid w:val="008C36A7"/>
    <w:rsid w:val="008C3701"/>
    <w:rsid w:val="008C399B"/>
    <w:rsid w:val="008C3B26"/>
    <w:rsid w:val="008C3E96"/>
    <w:rsid w:val="008C4E43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C22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40A"/>
    <w:rsid w:val="008E28B9"/>
    <w:rsid w:val="008E28EB"/>
    <w:rsid w:val="008E29B2"/>
    <w:rsid w:val="008E36AF"/>
    <w:rsid w:val="008E36FB"/>
    <w:rsid w:val="008E3B4A"/>
    <w:rsid w:val="008E3CBF"/>
    <w:rsid w:val="008E3DEC"/>
    <w:rsid w:val="008E3E4F"/>
    <w:rsid w:val="008E3FCC"/>
    <w:rsid w:val="008E40A0"/>
    <w:rsid w:val="008E4932"/>
    <w:rsid w:val="008E499E"/>
    <w:rsid w:val="008E4C81"/>
    <w:rsid w:val="008E4C86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9F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6AB"/>
    <w:rsid w:val="009018B9"/>
    <w:rsid w:val="00901C3B"/>
    <w:rsid w:val="00901D57"/>
    <w:rsid w:val="0090211E"/>
    <w:rsid w:val="00902831"/>
    <w:rsid w:val="00902B4D"/>
    <w:rsid w:val="00902D62"/>
    <w:rsid w:val="0090364A"/>
    <w:rsid w:val="00903B26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4EA"/>
    <w:rsid w:val="00913690"/>
    <w:rsid w:val="0091410D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983"/>
    <w:rsid w:val="00922D8F"/>
    <w:rsid w:val="00923306"/>
    <w:rsid w:val="00923D22"/>
    <w:rsid w:val="00923DA6"/>
    <w:rsid w:val="00923EAC"/>
    <w:rsid w:val="009240D5"/>
    <w:rsid w:val="00924477"/>
    <w:rsid w:val="009248D1"/>
    <w:rsid w:val="00925952"/>
    <w:rsid w:val="00925BD7"/>
    <w:rsid w:val="00925C9D"/>
    <w:rsid w:val="00925E14"/>
    <w:rsid w:val="00925EE7"/>
    <w:rsid w:val="00926335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255"/>
    <w:rsid w:val="009443B8"/>
    <w:rsid w:val="0094440B"/>
    <w:rsid w:val="009444C4"/>
    <w:rsid w:val="00944791"/>
    <w:rsid w:val="00944CB8"/>
    <w:rsid w:val="00944CCC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D58"/>
    <w:rsid w:val="00950E1B"/>
    <w:rsid w:val="00951113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5453"/>
    <w:rsid w:val="009563FF"/>
    <w:rsid w:val="009564D2"/>
    <w:rsid w:val="00956D09"/>
    <w:rsid w:val="009573AD"/>
    <w:rsid w:val="0095748E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5AF"/>
    <w:rsid w:val="009618DB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544"/>
    <w:rsid w:val="0096596E"/>
    <w:rsid w:val="00965B91"/>
    <w:rsid w:val="009661DA"/>
    <w:rsid w:val="009667C8"/>
    <w:rsid w:val="00966B3B"/>
    <w:rsid w:val="00967247"/>
    <w:rsid w:val="00967401"/>
    <w:rsid w:val="00967555"/>
    <w:rsid w:val="009677EA"/>
    <w:rsid w:val="00967A26"/>
    <w:rsid w:val="00967E48"/>
    <w:rsid w:val="00970288"/>
    <w:rsid w:val="0097067F"/>
    <w:rsid w:val="00970A5C"/>
    <w:rsid w:val="00971161"/>
    <w:rsid w:val="009712EC"/>
    <w:rsid w:val="009715B4"/>
    <w:rsid w:val="009715C7"/>
    <w:rsid w:val="009719D2"/>
    <w:rsid w:val="00972352"/>
    <w:rsid w:val="00972935"/>
    <w:rsid w:val="00972AD7"/>
    <w:rsid w:val="00972E95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F1E"/>
    <w:rsid w:val="00977D3A"/>
    <w:rsid w:val="00980692"/>
    <w:rsid w:val="009806B9"/>
    <w:rsid w:val="00980962"/>
    <w:rsid w:val="00980A7F"/>
    <w:rsid w:val="0098109A"/>
    <w:rsid w:val="009811B0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A35"/>
    <w:rsid w:val="00992BD3"/>
    <w:rsid w:val="0099307D"/>
    <w:rsid w:val="0099309B"/>
    <w:rsid w:val="00993121"/>
    <w:rsid w:val="009931A4"/>
    <w:rsid w:val="009934E6"/>
    <w:rsid w:val="0099382E"/>
    <w:rsid w:val="00993E8B"/>
    <w:rsid w:val="00994150"/>
    <w:rsid w:val="009941B3"/>
    <w:rsid w:val="009945FD"/>
    <w:rsid w:val="00994669"/>
    <w:rsid w:val="00994714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566D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313"/>
    <w:rsid w:val="009B04C3"/>
    <w:rsid w:val="009B0C7B"/>
    <w:rsid w:val="009B13EA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C4B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7"/>
    <w:rsid w:val="009D3F0E"/>
    <w:rsid w:val="009D4032"/>
    <w:rsid w:val="009D45EE"/>
    <w:rsid w:val="009D4DDA"/>
    <w:rsid w:val="009D531B"/>
    <w:rsid w:val="009D5D31"/>
    <w:rsid w:val="009D5F3C"/>
    <w:rsid w:val="009D60C0"/>
    <w:rsid w:val="009D61D6"/>
    <w:rsid w:val="009D635B"/>
    <w:rsid w:val="009D63B7"/>
    <w:rsid w:val="009D687E"/>
    <w:rsid w:val="009D69C7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328"/>
    <w:rsid w:val="009E14EC"/>
    <w:rsid w:val="009E184D"/>
    <w:rsid w:val="009E1B94"/>
    <w:rsid w:val="009E1EE7"/>
    <w:rsid w:val="009E1F9D"/>
    <w:rsid w:val="009E2007"/>
    <w:rsid w:val="009E2203"/>
    <w:rsid w:val="009E220B"/>
    <w:rsid w:val="009E2BC5"/>
    <w:rsid w:val="009E3018"/>
    <w:rsid w:val="009E3317"/>
    <w:rsid w:val="009E3661"/>
    <w:rsid w:val="009E3982"/>
    <w:rsid w:val="009E39E5"/>
    <w:rsid w:val="009E3A43"/>
    <w:rsid w:val="009E3A5A"/>
    <w:rsid w:val="009E3DC4"/>
    <w:rsid w:val="009E4BFB"/>
    <w:rsid w:val="009E55E3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EB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5D68"/>
    <w:rsid w:val="009F6503"/>
    <w:rsid w:val="009F65FF"/>
    <w:rsid w:val="009F6658"/>
    <w:rsid w:val="009F6B20"/>
    <w:rsid w:val="009F6C2C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269E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731"/>
    <w:rsid w:val="00A15BC1"/>
    <w:rsid w:val="00A15C23"/>
    <w:rsid w:val="00A15D9A"/>
    <w:rsid w:val="00A15FE2"/>
    <w:rsid w:val="00A17155"/>
    <w:rsid w:val="00A1770B"/>
    <w:rsid w:val="00A178E5"/>
    <w:rsid w:val="00A17B86"/>
    <w:rsid w:val="00A17FBD"/>
    <w:rsid w:val="00A20087"/>
    <w:rsid w:val="00A201C3"/>
    <w:rsid w:val="00A20539"/>
    <w:rsid w:val="00A20806"/>
    <w:rsid w:val="00A20AF2"/>
    <w:rsid w:val="00A20C0A"/>
    <w:rsid w:val="00A20E63"/>
    <w:rsid w:val="00A20FB6"/>
    <w:rsid w:val="00A22171"/>
    <w:rsid w:val="00A22203"/>
    <w:rsid w:val="00A224F9"/>
    <w:rsid w:val="00A225F4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4CC5"/>
    <w:rsid w:val="00A25BA4"/>
    <w:rsid w:val="00A25D9B"/>
    <w:rsid w:val="00A262B1"/>
    <w:rsid w:val="00A2670D"/>
    <w:rsid w:val="00A26AA7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0F9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3F9"/>
    <w:rsid w:val="00A40F3C"/>
    <w:rsid w:val="00A41291"/>
    <w:rsid w:val="00A41417"/>
    <w:rsid w:val="00A414F0"/>
    <w:rsid w:val="00A41BA4"/>
    <w:rsid w:val="00A41E37"/>
    <w:rsid w:val="00A41F8A"/>
    <w:rsid w:val="00A42063"/>
    <w:rsid w:val="00A422C5"/>
    <w:rsid w:val="00A42667"/>
    <w:rsid w:val="00A426BC"/>
    <w:rsid w:val="00A426D8"/>
    <w:rsid w:val="00A42A06"/>
    <w:rsid w:val="00A43858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1F9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C97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4540"/>
    <w:rsid w:val="00A551C0"/>
    <w:rsid w:val="00A558DD"/>
    <w:rsid w:val="00A5628B"/>
    <w:rsid w:val="00A56832"/>
    <w:rsid w:val="00A56ABF"/>
    <w:rsid w:val="00A56D0C"/>
    <w:rsid w:val="00A5710A"/>
    <w:rsid w:val="00A5712A"/>
    <w:rsid w:val="00A571EA"/>
    <w:rsid w:val="00A5727E"/>
    <w:rsid w:val="00A576EE"/>
    <w:rsid w:val="00A5794A"/>
    <w:rsid w:val="00A57A16"/>
    <w:rsid w:val="00A57DD6"/>
    <w:rsid w:val="00A604BD"/>
    <w:rsid w:val="00A6057F"/>
    <w:rsid w:val="00A605D9"/>
    <w:rsid w:val="00A608BB"/>
    <w:rsid w:val="00A6136B"/>
    <w:rsid w:val="00A6174D"/>
    <w:rsid w:val="00A620F9"/>
    <w:rsid w:val="00A627E7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5E89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6C9"/>
    <w:rsid w:val="00A72F85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4A64"/>
    <w:rsid w:val="00A74C9D"/>
    <w:rsid w:val="00A74D89"/>
    <w:rsid w:val="00A75C42"/>
    <w:rsid w:val="00A75D95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9A8"/>
    <w:rsid w:val="00A82C62"/>
    <w:rsid w:val="00A82FED"/>
    <w:rsid w:val="00A8331B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1A35"/>
    <w:rsid w:val="00A91A91"/>
    <w:rsid w:val="00A91EEE"/>
    <w:rsid w:val="00A91F60"/>
    <w:rsid w:val="00A920DD"/>
    <w:rsid w:val="00A922A6"/>
    <w:rsid w:val="00A923F9"/>
    <w:rsid w:val="00A9274B"/>
    <w:rsid w:val="00A92803"/>
    <w:rsid w:val="00A92862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5F5"/>
    <w:rsid w:val="00A96CF1"/>
    <w:rsid w:val="00A96D12"/>
    <w:rsid w:val="00A9768A"/>
    <w:rsid w:val="00A97777"/>
    <w:rsid w:val="00A97A04"/>
    <w:rsid w:val="00AA0727"/>
    <w:rsid w:val="00AA0878"/>
    <w:rsid w:val="00AA0E26"/>
    <w:rsid w:val="00AA168B"/>
    <w:rsid w:val="00AA1CF7"/>
    <w:rsid w:val="00AA2E79"/>
    <w:rsid w:val="00AA2ED1"/>
    <w:rsid w:val="00AA31EF"/>
    <w:rsid w:val="00AA3576"/>
    <w:rsid w:val="00AA3BB0"/>
    <w:rsid w:val="00AA3C02"/>
    <w:rsid w:val="00AA3D2E"/>
    <w:rsid w:val="00AA41A6"/>
    <w:rsid w:val="00AA47DF"/>
    <w:rsid w:val="00AA4957"/>
    <w:rsid w:val="00AA4F00"/>
    <w:rsid w:val="00AA5537"/>
    <w:rsid w:val="00AA5685"/>
    <w:rsid w:val="00AA5D9D"/>
    <w:rsid w:val="00AA5DAB"/>
    <w:rsid w:val="00AA690D"/>
    <w:rsid w:val="00AA6C7E"/>
    <w:rsid w:val="00AA6E32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696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2FB"/>
    <w:rsid w:val="00AB6651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51F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ADE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2D8C"/>
    <w:rsid w:val="00AD307B"/>
    <w:rsid w:val="00AD33E4"/>
    <w:rsid w:val="00AD52C6"/>
    <w:rsid w:val="00AD5552"/>
    <w:rsid w:val="00AD55AC"/>
    <w:rsid w:val="00AD562D"/>
    <w:rsid w:val="00AD5751"/>
    <w:rsid w:val="00AD5917"/>
    <w:rsid w:val="00AD597F"/>
    <w:rsid w:val="00AD59B1"/>
    <w:rsid w:val="00AD5C50"/>
    <w:rsid w:val="00AD5FE6"/>
    <w:rsid w:val="00AD613D"/>
    <w:rsid w:val="00AD674D"/>
    <w:rsid w:val="00AD680A"/>
    <w:rsid w:val="00AD6DFD"/>
    <w:rsid w:val="00AD6E42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19D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48A"/>
    <w:rsid w:val="00AE7D06"/>
    <w:rsid w:val="00AE7E8E"/>
    <w:rsid w:val="00AF073F"/>
    <w:rsid w:val="00AF080D"/>
    <w:rsid w:val="00AF0E8B"/>
    <w:rsid w:val="00AF125A"/>
    <w:rsid w:val="00AF19B7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6D5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273"/>
    <w:rsid w:val="00B01417"/>
    <w:rsid w:val="00B017E6"/>
    <w:rsid w:val="00B018F6"/>
    <w:rsid w:val="00B01B10"/>
    <w:rsid w:val="00B01C12"/>
    <w:rsid w:val="00B01E88"/>
    <w:rsid w:val="00B022DD"/>
    <w:rsid w:val="00B023AF"/>
    <w:rsid w:val="00B02BB7"/>
    <w:rsid w:val="00B033D4"/>
    <w:rsid w:val="00B0367C"/>
    <w:rsid w:val="00B03AD6"/>
    <w:rsid w:val="00B04291"/>
    <w:rsid w:val="00B04321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0EF0"/>
    <w:rsid w:val="00B110C9"/>
    <w:rsid w:val="00B1111D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8C6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28F"/>
    <w:rsid w:val="00B356B3"/>
    <w:rsid w:val="00B35C13"/>
    <w:rsid w:val="00B35C28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C18"/>
    <w:rsid w:val="00B4121A"/>
    <w:rsid w:val="00B41986"/>
    <w:rsid w:val="00B41E07"/>
    <w:rsid w:val="00B42735"/>
    <w:rsid w:val="00B43351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A31"/>
    <w:rsid w:val="00B47D69"/>
    <w:rsid w:val="00B50522"/>
    <w:rsid w:val="00B50792"/>
    <w:rsid w:val="00B50FF9"/>
    <w:rsid w:val="00B513F7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C1"/>
    <w:rsid w:val="00B534FC"/>
    <w:rsid w:val="00B53618"/>
    <w:rsid w:val="00B5396B"/>
    <w:rsid w:val="00B53A19"/>
    <w:rsid w:val="00B542E3"/>
    <w:rsid w:val="00B54A1C"/>
    <w:rsid w:val="00B54F0E"/>
    <w:rsid w:val="00B55C48"/>
    <w:rsid w:val="00B55F3C"/>
    <w:rsid w:val="00B5600A"/>
    <w:rsid w:val="00B565EA"/>
    <w:rsid w:val="00B56677"/>
    <w:rsid w:val="00B57CB3"/>
    <w:rsid w:val="00B57E20"/>
    <w:rsid w:val="00B602DA"/>
    <w:rsid w:val="00B6040A"/>
    <w:rsid w:val="00B60427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77A"/>
    <w:rsid w:val="00B6307A"/>
    <w:rsid w:val="00B63174"/>
    <w:rsid w:val="00B63275"/>
    <w:rsid w:val="00B637E9"/>
    <w:rsid w:val="00B63953"/>
    <w:rsid w:val="00B63E59"/>
    <w:rsid w:val="00B641B5"/>
    <w:rsid w:val="00B64748"/>
    <w:rsid w:val="00B65043"/>
    <w:rsid w:val="00B654D6"/>
    <w:rsid w:val="00B65BA7"/>
    <w:rsid w:val="00B65E27"/>
    <w:rsid w:val="00B66098"/>
    <w:rsid w:val="00B6624D"/>
    <w:rsid w:val="00B6647B"/>
    <w:rsid w:val="00B6649A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CCA"/>
    <w:rsid w:val="00B72F34"/>
    <w:rsid w:val="00B737BC"/>
    <w:rsid w:val="00B737FD"/>
    <w:rsid w:val="00B739F1"/>
    <w:rsid w:val="00B73A07"/>
    <w:rsid w:val="00B73BBE"/>
    <w:rsid w:val="00B73FDB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F1D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2F81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145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ACB"/>
    <w:rsid w:val="00B94F63"/>
    <w:rsid w:val="00B95738"/>
    <w:rsid w:val="00B95863"/>
    <w:rsid w:val="00B95A25"/>
    <w:rsid w:val="00B95D5F"/>
    <w:rsid w:val="00B96320"/>
    <w:rsid w:val="00B963E9"/>
    <w:rsid w:val="00B96B2C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30D"/>
    <w:rsid w:val="00BB23D6"/>
    <w:rsid w:val="00BB256A"/>
    <w:rsid w:val="00BB3054"/>
    <w:rsid w:val="00BB30AF"/>
    <w:rsid w:val="00BB3AD6"/>
    <w:rsid w:val="00BB3C2B"/>
    <w:rsid w:val="00BB4085"/>
    <w:rsid w:val="00BB4091"/>
    <w:rsid w:val="00BB430B"/>
    <w:rsid w:val="00BB4663"/>
    <w:rsid w:val="00BB4A5C"/>
    <w:rsid w:val="00BB4AB4"/>
    <w:rsid w:val="00BB4F23"/>
    <w:rsid w:val="00BB5142"/>
    <w:rsid w:val="00BB5149"/>
    <w:rsid w:val="00BB55A9"/>
    <w:rsid w:val="00BB5687"/>
    <w:rsid w:val="00BB5BD5"/>
    <w:rsid w:val="00BB5C50"/>
    <w:rsid w:val="00BB5EBD"/>
    <w:rsid w:val="00BB5FBE"/>
    <w:rsid w:val="00BB60A4"/>
    <w:rsid w:val="00BB6239"/>
    <w:rsid w:val="00BB627B"/>
    <w:rsid w:val="00BB6394"/>
    <w:rsid w:val="00BB6C6F"/>
    <w:rsid w:val="00BB6EB8"/>
    <w:rsid w:val="00BB719B"/>
    <w:rsid w:val="00BB782A"/>
    <w:rsid w:val="00BB7876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905"/>
    <w:rsid w:val="00BC4BB4"/>
    <w:rsid w:val="00BC4C21"/>
    <w:rsid w:val="00BC54E1"/>
    <w:rsid w:val="00BC56BE"/>
    <w:rsid w:val="00BC5DB8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269D"/>
    <w:rsid w:val="00BD37EB"/>
    <w:rsid w:val="00BD3827"/>
    <w:rsid w:val="00BD3ACF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36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1C17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10E"/>
    <w:rsid w:val="00BF4844"/>
    <w:rsid w:val="00BF49EF"/>
    <w:rsid w:val="00BF4ACE"/>
    <w:rsid w:val="00BF4F37"/>
    <w:rsid w:val="00BF50DE"/>
    <w:rsid w:val="00BF5AB9"/>
    <w:rsid w:val="00BF5E81"/>
    <w:rsid w:val="00BF5F61"/>
    <w:rsid w:val="00BF6031"/>
    <w:rsid w:val="00BF69D2"/>
    <w:rsid w:val="00BF7816"/>
    <w:rsid w:val="00BF7A4F"/>
    <w:rsid w:val="00C0107E"/>
    <w:rsid w:val="00C0116C"/>
    <w:rsid w:val="00C0167A"/>
    <w:rsid w:val="00C01F95"/>
    <w:rsid w:val="00C0239B"/>
    <w:rsid w:val="00C0279A"/>
    <w:rsid w:val="00C027A9"/>
    <w:rsid w:val="00C02C6A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703"/>
    <w:rsid w:val="00C068DA"/>
    <w:rsid w:val="00C07252"/>
    <w:rsid w:val="00C07310"/>
    <w:rsid w:val="00C07F2D"/>
    <w:rsid w:val="00C102D6"/>
    <w:rsid w:val="00C10396"/>
    <w:rsid w:val="00C10450"/>
    <w:rsid w:val="00C1048A"/>
    <w:rsid w:val="00C10FBB"/>
    <w:rsid w:val="00C1129B"/>
    <w:rsid w:val="00C11790"/>
    <w:rsid w:val="00C11DF7"/>
    <w:rsid w:val="00C11FDF"/>
    <w:rsid w:val="00C12643"/>
    <w:rsid w:val="00C1331B"/>
    <w:rsid w:val="00C136FC"/>
    <w:rsid w:val="00C1382B"/>
    <w:rsid w:val="00C13C1D"/>
    <w:rsid w:val="00C13F4C"/>
    <w:rsid w:val="00C140AE"/>
    <w:rsid w:val="00C14104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9F0"/>
    <w:rsid w:val="00C20B1F"/>
    <w:rsid w:val="00C20B22"/>
    <w:rsid w:val="00C20FB7"/>
    <w:rsid w:val="00C21D32"/>
    <w:rsid w:val="00C21D67"/>
    <w:rsid w:val="00C21FDF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58B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81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4E3F"/>
    <w:rsid w:val="00C45040"/>
    <w:rsid w:val="00C45927"/>
    <w:rsid w:val="00C45990"/>
    <w:rsid w:val="00C45DD7"/>
    <w:rsid w:val="00C4656C"/>
    <w:rsid w:val="00C46F3F"/>
    <w:rsid w:val="00C47081"/>
    <w:rsid w:val="00C474AD"/>
    <w:rsid w:val="00C47852"/>
    <w:rsid w:val="00C47F36"/>
    <w:rsid w:val="00C50404"/>
    <w:rsid w:val="00C50B12"/>
    <w:rsid w:val="00C513BE"/>
    <w:rsid w:val="00C51413"/>
    <w:rsid w:val="00C52101"/>
    <w:rsid w:val="00C529CA"/>
    <w:rsid w:val="00C52B7E"/>
    <w:rsid w:val="00C52CBA"/>
    <w:rsid w:val="00C52DEB"/>
    <w:rsid w:val="00C53096"/>
    <w:rsid w:val="00C532CF"/>
    <w:rsid w:val="00C5387B"/>
    <w:rsid w:val="00C54909"/>
    <w:rsid w:val="00C54DF3"/>
    <w:rsid w:val="00C55448"/>
    <w:rsid w:val="00C55567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9C9"/>
    <w:rsid w:val="00C63DFE"/>
    <w:rsid w:val="00C63E65"/>
    <w:rsid w:val="00C65478"/>
    <w:rsid w:val="00C660D0"/>
    <w:rsid w:val="00C660F7"/>
    <w:rsid w:val="00C66323"/>
    <w:rsid w:val="00C6644C"/>
    <w:rsid w:val="00C664BB"/>
    <w:rsid w:val="00C66D1B"/>
    <w:rsid w:val="00C66D89"/>
    <w:rsid w:val="00C67207"/>
    <w:rsid w:val="00C6731B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1B5"/>
    <w:rsid w:val="00C71564"/>
    <w:rsid w:val="00C71E57"/>
    <w:rsid w:val="00C71F19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1C65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3F0"/>
    <w:rsid w:val="00CA36E5"/>
    <w:rsid w:val="00CA37F6"/>
    <w:rsid w:val="00CA3A1A"/>
    <w:rsid w:val="00CA3E28"/>
    <w:rsid w:val="00CA4059"/>
    <w:rsid w:val="00CA4202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0BB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64E5"/>
    <w:rsid w:val="00CB6EA9"/>
    <w:rsid w:val="00CB731C"/>
    <w:rsid w:val="00CB7322"/>
    <w:rsid w:val="00CB737F"/>
    <w:rsid w:val="00CB7B9F"/>
    <w:rsid w:val="00CB7C18"/>
    <w:rsid w:val="00CC00B7"/>
    <w:rsid w:val="00CC054E"/>
    <w:rsid w:val="00CC0672"/>
    <w:rsid w:val="00CC0BDA"/>
    <w:rsid w:val="00CC182A"/>
    <w:rsid w:val="00CC2253"/>
    <w:rsid w:val="00CC256B"/>
    <w:rsid w:val="00CC2D89"/>
    <w:rsid w:val="00CC2FDB"/>
    <w:rsid w:val="00CC347E"/>
    <w:rsid w:val="00CC3B95"/>
    <w:rsid w:val="00CC3BA4"/>
    <w:rsid w:val="00CC40EA"/>
    <w:rsid w:val="00CC4179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AC5"/>
    <w:rsid w:val="00CD2B68"/>
    <w:rsid w:val="00CD2BA5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4C84"/>
    <w:rsid w:val="00CD50DA"/>
    <w:rsid w:val="00CD55C9"/>
    <w:rsid w:val="00CD58E5"/>
    <w:rsid w:val="00CD5C5A"/>
    <w:rsid w:val="00CD5E92"/>
    <w:rsid w:val="00CD6B3A"/>
    <w:rsid w:val="00CD6D9C"/>
    <w:rsid w:val="00CD6DC8"/>
    <w:rsid w:val="00CD7592"/>
    <w:rsid w:val="00CD79A3"/>
    <w:rsid w:val="00CD7D3F"/>
    <w:rsid w:val="00CD7DB4"/>
    <w:rsid w:val="00CD7E48"/>
    <w:rsid w:val="00CD7F18"/>
    <w:rsid w:val="00CE040E"/>
    <w:rsid w:val="00CE04B0"/>
    <w:rsid w:val="00CE05D2"/>
    <w:rsid w:val="00CE0D01"/>
    <w:rsid w:val="00CE1059"/>
    <w:rsid w:val="00CE11B1"/>
    <w:rsid w:val="00CE1AFA"/>
    <w:rsid w:val="00CE1C8A"/>
    <w:rsid w:val="00CE1D4E"/>
    <w:rsid w:val="00CE1D93"/>
    <w:rsid w:val="00CE1E89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0593"/>
    <w:rsid w:val="00D017A4"/>
    <w:rsid w:val="00D02010"/>
    <w:rsid w:val="00D0218E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2E7B"/>
    <w:rsid w:val="00D13006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577"/>
    <w:rsid w:val="00D177C4"/>
    <w:rsid w:val="00D17893"/>
    <w:rsid w:val="00D17A7E"/>
    <w:rsid w:val="00D17A80"/>
    <w:rsid w:val="00D17DCE"/>
    <w:rsid w:val="00D17F4F"/>
    <w:rsid w:val="00D20198"/>
    <w:rsid w:val="00D20502"/>
    <w:rsid w:val="00D207B7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68A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1D6"/>
    <w:rsid w:val="00D3042B"/>
    <w:rsid w:val="00D30561"/>
    <w:rsid w:val="00D306CC"/>
    <w:rsid w:val="00D308BA"/>
    <w:rsid w:val="00D30C4D"/>
    <w:rsid w:val="00D30DEB"/>
    <w:rsid w:val="00D30F94"/>
    <w:rsid w:val="00D3115B"/>
    <w:rsid w:val="00D31DF5"/>
    <w:rsid w:val="00D327C3"/>
    <w:rsid w:val="00D32901"/>
    <w:rsid w:val="00D32B56"/>
    <w:rsid w:val="00D339AA"/>
    <w:rsid w:val="00D33DD1"/>
    <w:rsid w:val="00D33F97"/>
    <w:rsid w:val="00D33FF3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2EEE"/>
    <w:rsid w:val="00D53779"/>
    <w:rsid w:val="00D539B4"/>
    <w:rsid w:val="00D53C97"/>
    <w:rsid w:val="00D54977"/>
    <w:rsid w:val="00D549BF"/>
    <w:rsid w:val="00D54CCF"/>
    <w:rsid w:val="00D55156"/>
    <w:rsid w:val="00D553D4"/>
    <w:rsid w:val="00D5572A"/>
    <w:rsid w:val="00D55775"/>
    <w:rsid w:val="00D5593A"/>
    <w:rsid w:val="00D55D3F"/>
    <w:rsid w:val="00D55D7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197"/>
    <w:rsid w:val="00D62564"/>
    <w:rsid w:val="00D62735"/>
    <w:rsid w:val="00D63003"/>
    <w:rsid w:val="00D63041"/>
    <w:rsid w:val="00D6346A"/>
    <w:rsid w:val="00D644D1"/>
    <w:rsid w:val="00D64A52"/>
    <w:rsid w:val="00D6506A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99"/>
    <w:rsid w:val="00D748F5"/>
    <w:rsid w:val="00D74F7A"/>
    <w:rsid w:val="00D75199"/>
    <w:rsid w:val="00D7536D"/>
    <w:rsid w:val="00D75474"/>
    <w:rsid w:val="00D75B32"/>
    <w:rsid w:val="00D75D13"/>
    <w:rsid w:val="00D76ADF"/>
    <w:rsid w:val="00D77086"/>
    <w:rsid w:val="00D777BC"/>
    <w:rsid w:val="00D77B50"/>
    <w:rsid w:val="00D77BEA"/>
    <w:rsid w:val="00D809A3"/>
    <w:rsid w:val="00D80B92"/>
    <w:rsid w:val="00D80CDB"/>
    <w:rsid w:val="00D81298"/>
    <w:rsid w:val="00D818A2"/>
    <w:rsid w:val="00D81928"/>
    <w:rsid w:val="00D819A4"/>
    <w:rsid w:val="00D81CA7"/>
    <w:rsid w:val="00D81D55"/>
    <w:rsid w:val="00D82B09"/>
    <w:rsid w:val="00D82C8B"/>
    <w:rsid w:val="00D82D03"/>
    <w:rsid w:val="00D82F98"/>
    <w:rsid w:val="00D83934"/>
    <w:rsid w:val="00D8395B"/>
    <w:rsid w:val="00D842ED"/>
    <w:rsid w:val="00D84697"/>
    <w:rsid w:val="00D84699"/>
    <w:rsid w:val="00D84C6B"/>
    <w:rsid w:val="00D851F2"/>
    <w:rsid w:val="00D85BD6"/>
    <w:rsid w:val="00D86255"/>
    <w:rsid w:val="00D862E4"/>
    <w:rsid w:val="00D863D4"/>
    <w:rsid w:val="00D8679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75A"/>
    <w:rsid w:val="00D919CF"/>
    <w:rsid w:val="00D91A16"/>
    <w:rsid w:val="00D92752"/>
    <w:rsid w:val="00D92CB7"/>
    <w:rsid w:val="00D933ED"/>
    <w:rsid w:val="00D9551A"/>
    <w:rsid w:val="00D95520"/>
    <w:rsid w:val="00D95554"/>
    <w:rsid w:val="00D963F6"/>
    <w:rsid w:val="00D9661E"/>
    <w:rsid w:val="00D967ED"/>
    <w:rsid w:val="00D96D31"/>
    <w:rsid w:val="00D96DF5"/>
    <w:rsid w:val="00D96EA5"/>
    <w:rsid w:val="00D96ECA"/>
    <w:rsid w:val="00D97075"/>
    <w:rsid w:val="00D97A3A"/>
    <w:rsid w:val="00D97C46"/>
    <w:rsid w:val="00DA005B"/>
    <w:rsid w:val="00DA0A0E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CD6"/>
    <w:rsid w:val="00DA3D13"/>
    <w:rsid w:val="00DA3F73"/>
    <w:rsid w:val="00DA41D6"/>
    <w:rsid w:val="00DA4A68"/>
    <w:rsid w:val="00DA5054"/>
    <w:rsid w:val="00DA6536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3C0B"/>
    <w:rsid w:val="00DB4141"/>
    <w:rsid w:val="00DB4216"/>
    <w:rsid w:val="00DB4952"/>
    <w:rsid w:val="00DB4A4F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0E0F"/>
    <w:rsid w:val="00DC1475"/>
    <w:rsid w:val="00DC1598"/>
    <w:rsid w:val="00DC15E9"/>
    <w:rsid w:val="00DC181E"/>
    <w:rsid w:val="00DC1947"/>
    <w:rsid w:val="00DC20AF"/>
    <w:rsid w:val="00DC21EF"/>
    <w:rsid w:val="00DC297E"/>
    <w:rsid w:val="00DC307C"/>
    <w:rsid w:val="00DC3222"/>
    <w:rsid w:val="00DC3AEE"/>
    <w:rsid w:val="00DC4157"/>
    <w:rsid w:val="00DC4255"/>
    <w:rsid w:val="00DC4747"/>
    <w:rsid w:val="00DC4FB8"/>
    <w:rsid w:val="00DC56E0"/>
    <w:rsid w:val="00DC57C3"/>
    <w:rsid w:val="00DC58BD"/>
    <w:rsid w:val="00DC5B1F"/>
    <w:rsid w:val="00DC6245"/>
    <w:rsid w:val="00DC6308"/>
    <w:rsid w:val="00DC6FE4"/>
    <w:rsid w:val="00DC7D79"/>
    <w:rsid w:val="00DC7E0C"/>
    <w:rsid w:val="00DD0230"/>
    <w:rsid w:val="00DD0AED"/>
    <w:rsid w:val="00DD0AF9"/>
    <w:rsid w:val="00DD0B9A"/>
    <w:rsid w:val="00DD23DA"/>
    <w:rsid w:val="00DD2B1A"/>
    <w:rsid w:val="00DD2D98"/>
    <w:rsid w:val="00DD34C1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43"/>
    <w:rsid w:val="00DD7DF8"/>
    <w:rsid w:val="00DE047F"/>
    <w:rsid w:val="00DE089D"/>
    <w:rsid w:val="00DE0A83"/>
    <w:rsid w:val="00DE1040"/>
    <w:rsid w:val="00DE183D"/>
    <w:rsid w:val="00DE19BA"/>
    <w:rsid w:val="00DE2486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66F3"/>
    <w:rsid w:val="00DE7170"/>
    <w:rsid w:val="00DE7278"/>
    <w:rsid w:val="00DE743D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1E64"/>
    <w:rsid w:val="00DF2061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2"/>
    <w:rsid w:val="00DF7CA7"/>
    <w:rsid w:val="00E00672"/>
    <w:rsid w:val="00E0087B"/>
    <w:rsid w:val="00E00970"/>
    <w:rsid w:val="00E00E7E"/>
    <w:rsid w:val="00E0154B"/>
    <w:rsid w:val="00E01737"/>
    <w:rsid w:val="00E01CAC"/>
    <w:rsid w:val="00E01DE7"/>
    <w:rsid w:val="00E0227D"/>
    <w:rsid w:val="00E022C9"/>
    <w:rsid w:val="00E02797"/>
    <w:rsid w:val="00E027D0"/>
    <w:rsid w:val="00E029FA"/>
    <w:rsid w:val="00E02D0C"/>
    <w:rsid w:val="00E0321E"/>
    <w:rsid w:val="00E032D5"/>
    <w:rsid w:val="00E037F1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50"/>
    <w:rsid w:val="00E10761"/>
    <w:rsid w:val="00E1076D"/>
    <w:rsid w:val="00E109B0"/>
    <w:rsid w:val="00E10F77"/>
    <w:rsid w:val="00E10FCA"/>
    <w:rsid w:val="00E11105"/>
    <w:rsid w:val="00E1182F"/>
    <w:rsid w:val="00E11AA1"/>
    <w:rsid w:val="00E11C97"/>
    <w:rsid w:val="00E11E30"/>
    <w:rsid w:val="00E126CE"/>
    <w:rsid w:val="00E12857"/>
    <w:rsid w:val="00E12AFA"/>
    <w:rsid w:val="00E12D43"/>
    <w:rsid w:val="00E12ECA"/>
    <w:rsid w:val="00E12EE6"/>
    <w:rsid w:val="00E1304C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2F7"/>
    <w:rsid w:val="00E2033C"/>
    <w:rsid w:val="00E216B1"/>
    <w:rsid w:val="00E21976"/>
    <w:rsid w:val="00E21AD5"/>
    <w:rsid w:val="00E21E3B"/>
    <w:rsid w:val="00E232EB"/>
    <w:rsid w:val="00E23832"/>
    <w:rsid w:val="00E239B8"/>
    <w:rsid w:val="00E242A6"/>
    <w:rsid w:val="00E244F8"/>
    <w:rsid w:val="00E24C20"/>
    <w:rsid w:val="00E24DC9"/>
    <w:rsid w:val="00E24F9F"/>
    <w:rsid w:val="00E25063"/>
    <w:rsid w:val="00E250D3"/>
    <w:rsid w:val="00E25B8E"/>
    <w:rsid w:val="00E26861"/>
    <w:rsid w:val="00E2691D"/>
    <w:rsid w:val="00E26A8C"/>
    <w:rsid w:val="00E273B4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B19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3E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7B5"/>
    <w:rsid w:val="00E43EDA"/>
    <w:rsid w:val="00E442BD"/>
    <w:rsid w:val="00E44830"/>
    <w:rsid w:val="00E44A12"/>
    <w:rsid w:val="00E4517E"/>
    <w:rsid w:val="00E451F9"/>
    <w:rsid w:val="00E453BF"/>
    <w:rsid w:val="00E455B4"/>
    <w:rsid w:val="00E459BF"/>
    <w:rsid w:val="00E45B30"/>
    <w:rsid w:val="00E45D26"/>
    <w:rsid w:val="00E460FD"/>
    <w:rsid w:val="00E4616B"/>
    <w:rsid w:val="00E46247"/>
    <w:rsid w:val="00E4647E"/>
    <w:rsid w:val="00E47EDA"/>
    <w:rsid w:val="00E505DC"/>
    <w:rsid w:val="00E50605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4626"/>
    <w:rsid w:val="00E551FB"/>
    <w:rsid w:val="00E552B8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435"/>
    <w:rsid w:val="00E6053B"/>
    <w:rsid w:val="00E60794"/>
    <w:rsid w:val="00E60A27"/>
    <w:rsid w:val="00E60B95"/>
    <w:rsid w:val="00E60D0C"/>
    <w:rsid w:val="00E6155E"/>
    <w:rsid w:val="00E619E4"/>
    <w:rsid w:val="00E61AFB"/>
    <w:rsid w:val="00E62850"/>
    <w:rsid w:val="00E62B32"/>
    <w:rsid w:val="00E63000"/>
    <w:rsid w:val="00E631B9"/>
    <w:rsid w:val="00E638E9"/>
    <w:rsid w:val="00E64373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C86"/>
    <w:rsid w:val="00E67D2C"/>
    <w:rsid w:val="00E67F1E"/>
    <w:rsid w:val="00E704F3"/>
    <w:rsid w:val="00E70551"/>
    <w:rsid w:val="00E706E5"/>
    <w:rsid w:val="00E71093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1E05"/>
    <w:rsid w:val="00E82069"/>
    <w:rsid w:val="00E8212D"/>
    <w:rsid w:val="00E82353"/>
    <w:rsid w:val="00E825A7"/>
    <w:rsid w:val="00E8286C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7EC9"/>
    <w:rsid w:val="00E9080B"/>
    <w:rsid w:val="00E90E96"/>
    <w:rsid w:val="00E91410"/>
    <w:rsid w:val="00E9158A"/>
    <w:rsid w:val="00E91624"/>
    <w:rsid w:val="00E91BEB"/>
    <w:rsid w:val="00E92565"/>
    <w:rsid w:val="00E92718"/>
    <w:rsid w:val="00E9339B"/>
    <w:rsid w:val="00E934DA"/>
    <w:rsid w:val="00E93EE5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97B40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A5E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7F0"/>
    <w:rsid w:val="00EB1807"/>
    <w:rsid w:val="00EB1963"/>
    <w:rsid w:val="00EB1A3A"/>
    <w:rsid w:val="00EB1D7F"/>
    <w:rsid w:val="00EB24DE"/>
    <w:rsid w:val="00EB24E1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0E49"/>
    <w:rsid w:val="00EC142D"/>
    <w:rsid w:val="00EC1499"/>
    <w:rsid w:val="00EC14C9"/>
    <w:rsid w:val="00EC2556"/>
    <w:rsid w:val="00EC2B11"/>
    <w:rsid w:val="00EC2FC7"/>
    <w:rsid w:val="00EC3461"/>
    <w:rsid w:val="00EC34BE"/>
    <w:rsid w:val="00EC3565"/>
    <w:rsid w:val="00EC3833"/>
    <w:rsid w:val="00EC44F9"/>
    <w:rsid w:val="00EC4697"/>
    <w:rsid w:val="00EC4969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79"/>
    <w:rsid w:val="00EC74B3"/>
    <w:rsid w:val="00EC77D1"/>
    <w:rsid w:val="00EC77EF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5859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1EA"/>
    <w:rsid w:val="00EE0B0A"/>
    <w:rsid w:val="00EE0BBF"/>
    <w:rsid w:val="00EE0CD6"/>
    <w:rsid w:val="00EE0D7E"/>
    <w:rsid w:val="00EE0EC5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1B4"/>
    <w:rsid w:val="00EE5289"/>
    <w:rsid w:val="00EE57D4"/>
    <w:rsid w:val="00EE5F8C"/>
    <w:rsid w:val="00EE6BA7"/>
    <w:rsid w:val="00EE7095"/>
    <w:rsid w:val="00EF00B4"/>
    <w:rsid w:val="00EF04F4"/>
    <w:rsid w:val="00EF0C59"/>
    <w:rsid w:val="00EF0DD4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72C1"/>
    <w:rsid w:val="00F00768"/>
    <w:rsid w:val="00F009EC"/>
    <w:rsid w:val="00F00A0D"/>
    <w:rsid w:val="00F0103C"/>
    <w:rsid w:val="00F011F8"/>
    <w:rsid w:val="00F01F38"/>
    <w:rsid w:val="00F02181"/>
    <w:rsid w:val="00F033EA"/>
    <w:rsid w:val="00F03530"/>
    <w:rsid w:val="00F035A1"/>
    <w:rsid w:val="00F035D9"/>
    <w:rsid w:val="00F03959"/>
    <w:rsid w:val="00F03D08"/>
    <w:rsid w:val="00F04BF5"/>
    <w:rsid w:val="00F04C43"/>
    <w:rsid w:val="00F0519C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982"/>
    <w:rsid w:val="00F17E3D"/>
    <w:rsid w:val="00F17FD0"/>
    <w:rsid w:val="00F2050E"/>
    <w:rsid w:val="00F207E0"/>
    <w:rsid w:val="00F21817"/>
    <w:rsid w:val="00F21B11"/>
    <w:rsid w:val="00F22389"/>
    <w:rsid w:val="00F22438"/>
    <w:rsid w:val="00F224A3"/>
    <w:rsid w:val="00F227E6"/>
    <w:rsid w:val="00F228AD"/>
    <w:rsid w:val="00F2293E"/>
    <w:rsid w:val="00F22A3F"/>
    <w:rsid w:val="00F238C9"/>
    <w:rsid w:val="00F239D3"/>
    <w:rsid w:val="00F23B94"/>
    <w:rsid w:val="00F23D52"/>
    <w:rsid w:val="00F23E59"/>
    <w:rsid w:val="00F24B7A"/>
    <w:rsid w:val="00F24ED5"/>
    <w:rsid w:val="00F25AAF"/>
    <w:rsid w:val="00F25DB0"/>
    <w:rsid w:val="00F25E76"/>
    <w:rsid w:val="00F26401"/>
    <w:rsid w:val="00F26918"/>
    <w:rsid w:val="00F269F7"/>
    <w:rsid w:val="00F2715E"/>
    <w:rsid w:val="00F30105"/>
    <w:rsid w:val="00F302B2"/>
    <w:rsid w:val="00F30384"/>
    <w:rsid w:val="00F30390"/>
    <w:rsid w:val="00F305A9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3712"/>
    <w:rsid w:val="00F34336"/>
    <w:rsid w:val="00F34F69"/>
    <w:rsid w:val="00F3517E"/>
    <w:rsid w:val="00F35A98"/>
    <w:rsid w:val="00F35AD1"/>
    <w:rsid w:val="00F3682D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BF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845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1D23"/>
    <w:rsid w:val="00F62069"/>
    <w:rsid w:val="00F6254A"/>
    <w:rsid w:val="00F6255A"/>
    <w:rsid w:val="00F629EE"/>
    <w:rsid w:val="00F62D84"/>
    <w:rsid w:val="00F636E6"/>
    <w:rsid w:val="00F63942"/>
    <w:rsid w:val="00F64356"/>
    <w:rsid w:val="00F64F99"/>
    <w:rsid w:val="00F6516F"/>
    <w:rsid w:val="00F652D8"/>
    <w:rsid w:val="00F6590D"/>
    <w:rsid w:val="00F6630F"/>
    <w:rsid w:val="00F66D9B"/>
    <w:rsid w:val="00F66F01"/>
    <w:rsid w:val="00F67691"/>
    <w:rsid w:val="00F67A29"/>
    <w:rsid w:val="00F67B66"/>
    <w:rsid w:val="00F67E72"/>
    <w:rsid w:val="00F7006A"/>
    <w:rsid w:val="00F701B6"/>
    <w:rsid w:val="00F703FA"/>
    <w:rsid w:val="00F7045F"/>
    <w:rsid w:val="00F7048E"/>
    <w:rsid w:val="00F70916"/>
    <w:rsid w:val="00F71040"/>
    <w:rsid w:val="00F71708"/>
    <w:rsid w:val="00F72F94"/>
    <w:rsid w:val="00F735B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758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1A9"/>
    <w:rsid w:val="00F83415"/>
    <w:rsid w:val="00F835C6"/>
    <w:rsid w:val="00F838A7"/>
    <w:rsid w:val="00F83918"/>
    <w:rsid w:val="00F849D1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8F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4A4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582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44E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41C"/>
    <w:rsid w:val="00FC77AA"/>
    <w:rsid w:val="00FC7D05"/>
    <w:rsid w:val="00FC7F2D"/>
    <w:rsid w:val="00FD0117"/>
    <w:rsid w:val="00FD02FE"/>
    <w:rsid w:val="00FD0586"/>
    <w:rsid w:val="00FD1100"/>
    <w:rsid w:val="00FD1576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912"/>
    <w:rsid w:val="00FD4A77"/>
    <w:rsid w:val="00FD4CC3"/>
    <w:rsid w:val="00FD50FA"/>
    <w:rsid w:val="00FD5B39"/>
    <w:rsid w:val="00FD5C24"/>
    <w:rsid w:val="00FD5E76"/>
    <w:rsid w:val="00FD706B"/>
    <w:rsid w:val="00FD7120"/>
    <w:rsid w:val="00FD72A2"/>
    <w:rsid w:val="00FD752F"/>
    <w:rsid w:val="00FD7665"/>
    <w:rsid w:val="00FD76B0"/>
    <w:rsid w:val="00FD7AC0"/>
    <w:rsid w:val="00FD7E5B"/>
    <w:rsid w:val="00FD7F23"/>
    <w:rsid w:val="00FE0228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A53"/>
    <w:rsid w:val="00FE3238"/>
    <w:rsid w:val="00FE3C71"/>
    <w:rsid w:val="00FE505D"/>
    <w:rsid w:val="00FE64B9"/>
    <w:rsid w:val="00FE71A4"/>
    <w:rsid w:val="00FE71EE"/>
    <w:rsid w:val="00FE737C"/>
    <w:rsid w:val="00FE7899"/>
    <w:rsid w:val="00FE78E3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40F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5D2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1F15BA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1E65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7108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421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2E3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1F474-B598-4663-ACA8-F6AA64DF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</Pages>
  <Words>4355</Words>
  <Characters>24828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29125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Thuwaporn, Laopaiboonpipat</dc:creator>
  <cp:keywords/>
  <dc:description/>
  <cp:lastModifiedBy>Phannita Kojaranusart</cp:lastModifiedBy>
  <cp:revision>2</cp:revision>
  <cp:lastPrinted>2019-08-07T08:28:00Z</cp:lastPrinted>
  <dcterms:created xsi:type="dcterms:W3CDTF">2019-08-08T13:17:00Z</dcterms:created>
  <dcterms:modified xsi:type="dcterms:W3CDTF">2019-08-08T13:17:00Z</dcterms:modified>
</cp:coreProperties>
</file>