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175" w:rsidRDefault="00804175" w:rsidP="007B20F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3C763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7B20FA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:rsidR="007B20FA" w:rsidRDefault="007B20FA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:rsidR="00804175" w:rsidRDefault="00804175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ข้อมูล</w:t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:rsidR="00804175" w:rsidRPr="002A6CDE" w:rsidRDefault="00804175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2A6CDE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2A6CDE" w:rsidRPr="007D2B7F" w:rsidRDefault="002A6CDE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การรวมธุรกิจโดยการซื้อหุ้น</w:t>
      </w:r>
    </w:p>
    <w:p w:rsidR="00804175" w:rsidRDefault="00804175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D165D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04175" w:rsidRPr="00A561D8" w:rsidRDefault="00804175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0D165D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A561D8" w:rsidRPr="00A561D8" w:rsidRDefault="00A561D8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61D8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7B20FA" w:rsidRPr="004344D1" w:rsidRDefault="007B20FA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เงินทดรองจ่ายให้แก่เกษตรกร</w:t>
      </w:r>
    </w:p>
    <w:p w:rsidR="0026359D" w:rsidRPr="009A57B8" w:rsidRDefault="0026359D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57B8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:rsidR="00804175" w:rsidRPr="009A57B8" w:rsidRDefault="00804175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num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A57B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D75CE8" w:rsidRPr="009A57B8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</w:p>
    <w:p w:rsidR="00804175" w:rsidRDefault="00804175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9A57B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804175" w:rsidRDefault="007B20FA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:rsidR="00D86B6F" w:rsidRDefault="00D86B6F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:rsidR="00C21EA5" w:rsidRDefault="00C21EA5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:rsidR="00E113F1" w:rsidRDefault="00E113F1" w:rsidP="00E113F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113F1">
        <w:rPr>
          <w:rFonts w:ascii="Angsana New" w:hAnsi="Angsana New" w:cs="Angsana New" w:hint="cs"/>
          <w:sz w:val="30"/>
          <w:szCs w:val="30"/>
          <w:cs/>
          <w:lang w:bidi="th-TH"/>
        </w:rPr>
        <w:t>สำรองตามกฎหมาย</w:t>
      </w:r>
    </w:p>
    <w:p w:rsidR="00804175" w:rsidRDefault="00723879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AA51E2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:rsidR="007B20FA" w:rsidRDefault="007B20FA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ข้อมูลงบกระแสเงินสดเปิดเผยเพิ่มเติม</w:t>
      </w:r>
    </w:p>
    <w:p w:rsidR="00D86B6F" w:rsidRDefault="00D86B6F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99768E" w:rsidRPr="0099768E" w:rsidRDefault="0099768E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B81E37" w:rsidRPr="00B81E37" w:rsidRDefault="00B81E37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005D2A" w:rsidRPr="00850DD3" w:rsidRDefault="00005D2A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หนี้สินที่อาจเกิดขึ้น</w:t>
      </w:r>
    </w:p>
    <w:p w:rsidR="00850DD3" w:rsidRDefault="00850DD3" w:rsidP="00C02251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เหตุการณ์ภายหลังรอบระยะเวลาที่รายงาน</w:t>
      </w:r>
    </w:p>
    <w:p w:rsidR="00480985" w:rsidRDefault="00480985" w:rsidP="00480985">
      <w:pPr>
        <w:pStyle w:val="index"/>
        <w:numPr>
          <w:ilvl w:val="0"/>
          <w:numId w:val="2"/>
        </w:numPr>
        <w:tabs>
          <w:tab w:val="clear" w:pos="2458"/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0985">
        <w:rPr>
          <w:rFonts w:ascii="Angsana New" w:hAnsi="Angsana New" w:cs="Angsana New" w:hint="cs"/>
          <w:sz w:val="30"/>
          <w:szCs w:val="30"/>
          <w:cs/>
          <w:lang w:val="th-TH"/>
        </w:rPr>
        <w:t>มาตรฐานการรายงานทางการเงิน</w:t>
      </w:r>
      <w:r w:rsidRPr="00480985">
        <w:rPr>
          <w:rFonts w:ascii="Angsana New" w:hAnsi="Angsana New" w:cs="Angsana New"/>
          <w:sz w:val="30"/>
          <w:szCs w:val="30"/>
          <w:cs/>
          <w:lang w:val="th-TH"/>
        </w:rPr>
        <w:t>ที่ยังไม่ได้ใช้</w:t>
      </w:r>
    </w:p>
    <w:p w:rsidR="00480985" w:rsidRPr="00480985" w:rsidRDefault="00480985" w:rsidP="00480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  <w:lang w:val="th-TH"/>
        </w:rPr>
      </w:pPr>
    </w:p>
    <w:p w:rsidR="00480985" w:rsidRDefault="00480985" w:rsidP="00480985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480985" w:rsidRPr="00480985" w:rsidRDefault="00480985" w:rsidP="00480985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  <w:sectPr w:rsidR="00480985" w:rsidRPr="00480985" w:rsidSect="00673F05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152" w:right="1152" w:bottom="1152" w:left="1152" w:header="720" w:footer="678" w:gutter="0"/>
          <w:pgNumType w:start="19"/>
          <w:cols w:space="720"/>
          <w:docGrid w:linePitch="360"/>
        </w:sectPr>
      </w:pPr>
    </w:p>
    <w:p w:rsidR="00804175" w:rsidRPr="00C51B5B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C51B5B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0D165D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C51B5B">
        <w:rPr>
          <w:rFonts w:ascii="Angsana New" w:hAnsi="Angsana New" w:cs="Angsana New"/>
          <w:sz w:val="30"/>
          <w:szCs w:val="30"/>
          <w:cs/>
        </w:rPr>
        <w:t>นี้</w:t>
      </w:r>
    </w:p>
    <w:p w:rsidR="00804175" w:rsidRPr="00C51B5B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804175" w:rsidRPr="00C51B5B" w:rsidRDefault="007947AE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>
        <w:rPr>
          <w:rFonts w:ascii="Angsana New" w:hAnsi="Angsana New" w:cs="Angsana New"/>
          <w:sz w:val="30"/>
          <w:szCs w:val="30"/>
          <w:cs/>
        </w:rPr>
        <w:t>ได้</w:t>
      </w:r>
      <w:r w:rsidR="00804175" w:rsidRPr="00C51B5B">
        <w:rPr>
          <w:rFonts w:ascii="Angsana New" w:hAnsi="Angsana New" w:cs="Angsana New"/>
          <w:sz w:val="30"/>
          <w:szCs w:val="30"/>
          <w:cs/>
        </w:rPr>
        <w:t>อนุมัติให้ออกงบการเงิน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="00804175" w:rsidRPr="00C51B5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86B6F">
        <w:rPr>
          <w:rFonts w:ascii="Angsana New" w:hAnsi="Angsana New" w:cs="Angsana New"/>
          <w:sz w:val="30"/>
          <w:szCs w:val="30"/>
        </w:rPr>
        <w:t xml:space="preserve">8 </w:t>
      </w:r>
      <w:r w:rsidR="00D86B6F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D86B6F">
        <w:rPr>
          <w:rFonts w:ascii="Angsana New" w:hAnsi="Angsana New" w:cs="Angsana New"/>
          <w:sz w:val="30"/>
          <w:szCs w:val="30"/>
        </w:rPr>
        <w:t>2</w:t>
      </w:r>
      <w:r w:rsidR="00F7158F">
        <w:rPr>
          <w:rFonts w:ascii="Angsana New" w:hAnsi="Angsana New" w:cs="Angsana New" w:hint="cs"/>
          <w:sz w:val="30"/>
          <w:szCs w:val="30"/>
          <w:cs/>
        </w:rPr>
        <w:t>562</w:t>
      </w:r>
    </w:p>
    <w:p w:rsidR="00804175" w:rsidRPr="007947AE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804175" w:rsidRDefault="00804175" w:rsidP="00C0225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C51B5B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804175" w:rsidRDefault="00804175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0E2C5D" w:rsidRDefault="000E2C5D" w:rsidP="000E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 ไทยฟู้ดส์ กรุ๊ป จำกัด (มหาชน) </w:t>
      </w:r>
      <w:r>
        <w:rPr>
          <w:rFonts w:ascii="Angsana New" w:hAnsi="Angsana New" w:cs="Angsana New"/>
          <w:sz w:val="30"/>
          <w:szCs w:val="30"/>
        </w:rPr>
        <w:t>“</w:t>
      </w:r>
      <w:r w:rsidRPr="009E3843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</w:rPr>
        <w:t xml:space="preserve">” </w:t>
      </w:r>
      <w:r w:rsidRPr="009E3843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9E3843">
        <w:rPr>
          <w:rFonts w:ascii="Angsana New" w:hAnsi="Angsana New" w:cs="Angsana New"/>
          <w:sz w:val="30"/>
          <w:szCs w:val="30"/>
        </w:rPr>
        <w:t xml:space="preserve"> </w:t>
      </w:r>
      <w:r w:rsidRPr="009E3843">
        <w:rPr>
          <w:rFonts w:ascii="Angsana New" w:hAnsi="Angsana New" w:cs="Angsana New" w:hint="cs"/>
          <w:sz w:val="30"/>
          <w:szCs w:val="30"/>
          <w:cs/>
        </w:rPr>
        <w:t>(รวมกันเรียกว่า “กลุ่มบริษัท”)</w:t>
      </w:r>
      <w:r w:rsidRPr="009E3843">
        <w:rPr>
          <w:rFonts w:ascii="Angsana New" w:hAnsi="Angsana New" w:cs="Angsana New" w:hint="cs"/>
          <w:spacing w:val="-14"/>
          <w:sz w:val="30"/>
          <w:szCs w:val="30"/>
          <w:cs/>
        </w:rPr>
        <w:t xml:space="preserve"> </w:t>
      </w:r>
      <w:r w:rsidRPr="009E3843">
        <w:rPr>
          <w:rFonts w:ascii="Angsana New" w:hAnsi="Angsana New" w:cs="Angsana New"/>
          <w:spacing w:val="-14"/>
          <w:sz w:val="30"/>
          <w:szCs w:val="30"/>
          <w:cs/>
        </w:rPr>
        <w:t>ดำ</w:t>
      </w:r>
      <w:r w:rsidRPr="00807819">
        <w:rPr>
          <w:rFonts w:ascii="Angsana New" w:hAnsi="Angsana New" w:cs="Angsana New"/>
          <w:spacing w:val="-4"/>
          <w:sz w:val="30"/>
          <w:szCs w:val="30"/>
          <w:cs/>
        </w:rPr>
        <w:t>เนินธุรกิจหลักเกี่ยวกับ</w:t>
      </w:r>
      <w:r w:rsidRPr="00807819">
        <w:rPr>
          <w:rFonts w:ascii="Angsana New" w:hAnsi="Angsana New" w:cs="Angsana New" w:hint="cs"/>
          <w:spacing w:val="-4"/>
          <w:sz w:val="30"/>
          <w:szCs w:val="30"/>
          <w:cs/>
        </w:rPr>
        <w:t>การผลิตไก่และจำหน่ายไก่สดแช่</w:t>
      </w:r>
      <w:r>
        <w:rPr>
          <w:rFonts w:ascii="Angsana New" w:hAnsi="Angsana New" w:cs="Angsana New" w:hint="cs"/>
          <w:sz w:val="30"/>
          <w:szCs w:val="30"/>
          <w:cs/>
        </w:rPr>
        <w:t>เย็นและแช่แข็ง ผลิตและจำหน่ายสุกร ผลิตและจำหน่ายอาหารสัตว์</w:t>
      </w:r>
      <w:r w:rsidRPr="00C51B5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และผลิตและจำหน่ายสินค้าแปรรูป</w:t>
      </w:r>
    </w:p>
    <w:p w:rsidR="000E2C5D" w:rsidRPr="00C51B5B" w:rsidRDefault="000E2C5D" w:rsidP="00757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804175" w:rsidRDefault="00804175" w:rsidP="00C0225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581A14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07819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กณฑ์การจัดทำงบการเงินระหว่างกาล</w:t>
      </w:r>
    </w:p>
    <w:p w:rsidR="003048E5" w:rsidRPr="008877D9" w:rsidRDefault="003048E5" w:rsidP="003048E5">
      <w:pPr>
        <w:rPr>
          <w:rFonts w:ascii="Angsana New" w:hAnsi="Angsana New" w:cs="Angsana New"/>
          <w:sz w:val="30"/>
          <w:szCs w:val="30"/>
        </w:rPr>
      </w:pPr>
    </w:p>
    <w:p w:rsidR="00005185" w:rsidRPr="007947AE" w:rsidRDefault="00804175" w:rsidP="003048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947A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7947A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804175" w:rsidRDefault="00804175" w:rsidP="00E3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804175" w:rsidRPr="00712F07" w:rsidRDefault="00804175" w:rsidP="00EE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A57B8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EC73E0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9A57B8">
        <w:rPr>
          <w:rFonts w:ascii="Angsana New" w:hAnsi="Angsana New" w:cs="Angsana New"/>
          <w:sz w:val="30"/>
          <w:szCs w:val="30"/>
          <w:cs/>
        </w:rPr>
        <w:t>นี้</w:t>
      </w:r>
      <w:r w:rsidR="00841B14">
        <w:rPr>
          <w:rFonts w:ascii="Angsana New" w:hAnsi="Angsana New" w:cs="Angsana New" w:hint="cs"/>
          <w:sz w:val="30"/>
          <w:szCs w:val="30"/>
          <w:cs/>
        </w:rPr>
        <w:t>นำเสนอ</w:t>
      </w:r>
      <w:r w:rsidR="00841B14" w:rsidRPr="00841B14">
        <w:rPr>
          <w:rFonts w:ascii="Angsana New" w:hAnsi="Angsana New" w:cs="Angsana New" w:hint="cs"/>
          <w:sz w:val="30"/>
          <w:szCs w:val="30"/>
          <w:cs/>
        </w:rPr>
        <w:t>รายการในงบการเงินในรูปแบบเดียวกับงบการเงินประจำปี และ</w:t>
      </w:r>
      <w:r w:rsidR="00841B14" w:rsidRPr="00841B14">
        <w:rPr>
          <w:rFonts w:ascii="Angsana New" w:hAnsi="Angsana New" w:cs="Angsana New"/>
          <w:sz w:val="30"/>
          <w:szCs w:val="30"/>
          <w:cs/>
        </w:rPr>
        <w:t>จัดทำ</w:t>
      </w:r>
      <w:r w:rsidR="00841B14" w:rsidRPr="00841B14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="00841B14" w:rsidRPr="00841B14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="00EC73E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C73E0">
        <w:rPr>
          <w:rFonts w:ascii="Angsana New" w:hAnsi="Angsana New" w:cs="Angsana New"/>
          <w:sz w:val="30"/>
          <w:szCs w:val="30"/>
        </w:rPr>
        <w:t>(“</w:t>
      </w:r>
      <w:r w:rsidR="00EC73E0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EC73E0">
        <w:rPr>
          <w:rFonts w:ascii="Angsana New" w:hAnsi="Angsana New" w:cs="Angsana New"/>
          <w:sz w:val="30"/>
          <w:szCs w:val="30"/>
        </w:rPr>
        <w:t xml:space="preserve">”) </w:t>
      </w:r>
      <w:r w:rsidRPr="009A57B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Pr="009A57B8">
        <w:rPr>
          <w:rFonts w:ascii="Angsana New" w:hAnsi="Angsana New" w:cs="Angsana New"/>
          <w:sz w:val="30"/>
          <w:szCs w:val="30"/>
        </w:rPr>
        <w:t>34</w:t>
      </w:r>
      <w:r w:rsidR="00841B14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963859" w:rsidRPr="00841B14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841B1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AC006C">
        <w:rPr>
          <w:rFonts w:ascii="Angsana New" w:hAnsi="Angsana New" w:cs="Angsana New"/>
          <w:sz w:val="30"/>
          <w:szCs w:val="30"/>
        </w:rPr>
        <w:t xml:space="preserve"> </w:t>
      </w:r>
      <w:r w:rsidRPr="00A4230F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>
        <w:rPr>
          <w:rFonts w:ascii="Angsana New" w:hAnsi="Angsana New" w:cs="Angsana New"/>
          <w:sz w:val="30"/>
          <w:szCs w:val="30"/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</w:p>
    <w:p w:rsidR="004D0D27" w:rsidRDefault="004D0D27" w:rsidP="001F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AA4D18" w:rsidRDefault="00804175" w:rsidP="001F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712F07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  <w:cs/>
        </w:rPr>
        <w:t xml:space="preserve">31 ธันวาคม </w:t>
      </w:r>
      <w:r w:rsidR="00506399">
        <w:rPr>
          <w:rFonts w:ascii="Angsana New" w:hAnsi="Angsana New" w:cs="Angsana New"/>
          <w:sz w:val="30"/>
          <w:szCs w:val="30"/>
          <w:cs/>
        </w:rPr>
        <w:t>25</w:t>
      </w:r>
      <w:r w:rsidR="00506399">
        <w:rPr>
          <w:rFonts w:ascii="Angsana New" w:hAnsi="Angsana New" w:cs="Angsana New"/>
          <w:sz w:val="30"/>
          <w:szCs w:val="30"/>
        </w:rPr>
        <w:t>6</w:t>
      </w:r>
      <w:r w:rsidR="00140633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          </w:t>
      </w:r>
      <w:r w:rsidR="007947AE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7947AE">
        <w:rPr>
          <w:rFonts w:ascii="Angsana New" w:hAnsi="Angsana New" w:cs="Angsana New" w:hint="cs"/>
          <w:sz w:val="30"/>
          <w:szCs w:val="30"/>
          <w:cs/>
        </w:rPr>
        <w:t>ระหว่างกาลนี้</w:t>
      </w:r>
      <w:r w:rsidRPr="003F31F5">
        <w:rPr>
          <w:rFonts w:ascii="Angsana New" w:hAnsi="Angsana New" w:cs="Angsana New"/>
          <w:sz w:val="30"/>
          <w:szCs w:val="30"/>
          <w:cs/>
        </w:rPr>
        <w:t>มิได้รวมข้อมูลทางการเงินทั้งหมดตามข้อกำหนดสำหรับงบการเงินประจำปีแต่เน้นการให้</w:t>
      </w:r>
      <w:r w:rsidR="007947AE">
        <w:rPr>
          <w:rFonts w:ascii="Angsana New" w:hAnsi="Angsana New" w:cs="Angsana New"/>
          <w:sz w:val="30"/>
          <w:szCs w:val="30"/>
        </w:rPr>
        <w:t xml:space="preserve">                </w:t>
      </w:r>
      <w:r w:rsidRPr="003F31F5">
        <w:rPr>
          <w:rFonts w:ascii="Angsana New" w:hAnsi="Angsana New" w:cs="Angsana New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 w:cs="Angsana New"/>
          <w:sz w:val="30"/>
          <w:szCs w:val="30"/>
          <w:cs/>
        </w:rPr>
        <w:t>รายงาน</w:t>
      </w:r>
      <w:r w:rsidR="007947AE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712F07">
        <w:rPr>
          <w:rFonts w:ascii="Angsana New" w:hAnsi="Angsana New" w:cs="Angsana New"/>
          <w:sz w:val="30"/>
          <w:szCs w:val="30"/>
          <w:cs/>
        </w:rPr>
        <w:t>ไปแล้ว</w:t>
      </w:r>
      <w:r w:rsidR="007947A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12F07">
        <w:rPr>
          <w:rFonts w:ascii="Angsana New" w:hAnsi="Angsana New" w:cs="Angsana New"/>
          <w:sz w:val="30"/>
          <w:szCs w:val="30"/>
          <w:cs/>
        </w:rPr>
        <w:t>ดังนั</w:t>
      </w:r>
      <w:r>
        <w:rPr>
          <w:rFonts w:ascii="Angsana New" w:hAnsi="Angsana New" w:cs="Angsana New"/>
          <w:sz w:val="30"/>
          <w:szCs w:val="30"/>
          <w:cs/>
        </w:rPr>
        <w:t>้นการอ่านงบการเงินระหว่างกาลนี้จึงควร</w:t>
      </w:r>
      <w:r w:rsidRPr="00712F07">
        <w:rPr>
          <w:rFonts w:ascii="Angsana New" w:hAnsi="Angsana New" w:cs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 w:cs="Angsana New"/>
          <w:sz w:val="30"/>
          <w:szCs w:val="30"/>
          <w:cs/>
        </w:rPr>
        <w:t>ของ</w:t>
      </w:r>
      <w:r w:rsidRPr="00807819">
        <w:rPr>
          <w:rFonts w:ascii="Angsana New" w:hAnsi="Angsana New" w:cs="Angsana New"/>
          <w:sz w:val="30"/>
          <w:szCs w:val="30"/>
          <w:cs/>
        </w:rPr>
        <w:t>บริษัทและบริษัทย่อยสำหรับ</w:t>
      </w:r>
      <w:r w:rsidRPr="00712F07">
        <w:rPr>
          <w:rFonts w:ascii="Angsana New" w:hAnsi="Angsana New" w:cs="Angsana New"/>
          <w:sz w:val="30"/>
          <w:szCs w:val="30"/>
          <w:cs/>
        </w:rPr>
        <w:t>ปี</w:t>
      </w:r>
      <w:r w:rsidRPr="00F8282A">
        <w:rPr>
          <w:rFonts w:ascii="Angsana New" w:hAnsi="Angsana New" w:cs="Angsana New"/>
          <w:sz w:val="30"/>
          <w:szCs w:val="30"/>
          <w:cs/>
        </w:rPr>
        <w:t>สิ้นสุด</w:t>
      </w:r>
      <w:r w:rsidRPr="00782F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  <w:cs/>
        </w:rPr>
        <w:t xml:space="preserve">31 ธันวาคม </w:t>
      </w:r>
      <w:r w:rsidR="00506399">
        <w:rPr>
          <w:rFonts w:ascii="Angsana New" w:hAnsi="Angsana New" w:cs="Angsana New"/>
          <w:sz w:val="30"/>
          <w:szCs w:val="30"/>
          <w:cs/>
        </w:rPr>
        <w:t>25</w:t>
      </w:r>
      <w:r w:rsidR="00506399">
        <w:rPr>
          <w:rFonts w:ascii="Angsana New" w:hAnsi="Angsana New" w:cs="Angsana New"/>
          <w:sz w:val="30"/>
          <w:szCs w:val="30"/>
        </w:rPr>
        <w:t>6</w:t>
      </w:r>
      <w:r w:rsidR="00140633">
        <w:rPr>
          <w:rFonts w:ascii="Angsana New" w:hAnsi="Angsana New" w:cs="Angsana New"/>
          <w:sz w:val="30"/>
          <w:szCs w:val="30"/>
        </w:rPr>
        <w:t>1</w:t>
      </w:r>
    </w:p>
    <w:p w:rsidR="001F511E" w:rsidRPr="001F511E" w:rsidRDefault="001F511E" w:rsidP="001F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4D0D27" w:rsidRDefault="004D0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804175" w:rsidRPr="007947AE" w:rsidRDefault="00804175" w:rsidP="00DA5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DA51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</w:t>
      </w:r>
      <w:r w:rsidR="0051334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DA51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FF72AA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7947A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</w:t>
      </w:r>
      <w:r w:rsidR="00E70AA9" w:rsidRPr="007947A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ใช้วิจารณญาณ</w:t>
      </w:r>
      <w:r w:rsidR="003E674B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3E674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การประมาณการ </w:t>
      </w:r>
      <w:r w:rsidR="00307C65" w:rsidRPr="007947A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</w:t>
      </w:r>
      <w:r w:rsidR="0051334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:rsidR="00D31133" w:rsidRPr="004F6FC7" w:rsidRDefault="00D31133" w:rsidP="00513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D31133" w:rsidRDefault="00D31133" w:rsidP="00BD5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345">
        <w:rPr>
          <w:rFonts w:ascii="Angsana New" w:hAnsi="Angsana New" w:cs="Angsana New" w:hint="cs"/>
          <w:sz w:val="30"/>
          <w:szCs w:val="30"/>
          <w:cs/>
        </w:rPr>
        <w:t xml:space="preserve">ในการจัดทำงบการเงินระหว่างกาล </w:t>
      </w:r>
      <w:r w:rsidRPr="00513345">
        <w:rPr>
          <w:rFonts w:ascii="Angsana New" w:hAnsi="Angsana New" w:cs="Angsana New"/>
          <w:sz w:val="30"/>
          <w:szCs w:val="30"/>
          <w:cs/>
        </w:rPr>
        <w:t>ผู้บริหารได้มีการใช้วิจารณญาณ</w:t>
      </w:r>
      <w:r w:rsidR="00513345" w:rsidRPr="00513345">
        <w:rPr>
          <w:rFonts w:ascii="Angsana New" w:hAnsi="Angsana New" w:cs="Angsana New"/>
          <w:sz w:val="30"/>
          <w:szCs w:val="30"/>
          <w:cs/>
        </w:rPr>
        <w:t>และการประมาณการ</w:t>
      </w:r>
      <w:r w:rsidRPr="00513345">
        <w:rPr>
          <w:rFonts w:ascii="Angsana New" w:hAnsi="Angsana New" w:cs="Angsana New"/>
          <w:sz w:val="30"/>
          <w:szCs w:val="30"/>
          <w:cs/>
        </w:rPr>
        <w:t>ในการถือปฏิบัติตามนโยบายการบัญชีของกลุ่ม</w:t>
      </w:r>
      <w:r w:rsidRPr="00741A1C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13345" w:rsidRPr="00741A1C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513345" w:rsidRPr="00513345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</w:t>
      </w:r>
      <w:r w:rsidRPr="00513345">
        <w:rPr>
          <w:rFonts w:ascii="Angsana New" w:hAnsi="Angsana New" w:cs="Angsana New"/>
          <w:sz w:val="30"/>
          <w:szCs w:val="30"/>
          <w:cs/>
        </w:rPr>
        <w:t>และ</w:t>
      </w:r>
      <w:r w:rsidR="00513345" w:rsidRPr="00513345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513345" w:rsidRPr="00513345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="00513345" w:rsidRPr="00513345">
        <w:rPr>
          <w:rFonts w:ascii="Angsana New" w:hAnsi="Angsana New" w:cs="Angsana New"/>
          <w:sz w:val="30"/>
          <w:szCs w:val="30"/>
          <w:cs/>
        </w:rPr>
        <w:t>นั้น</w:t>
      </w:r>
      <w:r w:rsidR="00513345" w:rsidRPr="00513345">
        <w:rPr>
          <w:rFonts w:ascii="Angsana New" w:hAnsi="Angsana New" w:cs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513345">
        <w:rPr>
          <w:rFonts w:ascii="Angsana New" w:hAnsi="Angsana New" w:cs="Angsana New"/>
          <w:sz w:val="30"/>
          <w:szCs w:val="30"/>
          <w:cs/>
        </w:rPr>
        <w:t>งบการเงินสำหรับปี</w:t>
      </w:r>
      <w:r w:rsidRPr="00EC73E0">
        <w:rPr>
          <w:rFonts w:ascii="Angsana New" w:hAnsi="Angsana New" w:cs="Angsana New"/>
          <w:spacing w:val="-8"/>
          <w:sz w:val="30"/>
          <w:szCs w:val="30"/>
          <w:cs/>
        </w:rPr>
        <w:t xml:space="preserve">สิ้นสุดวันที่ </w:t>
      </w:r>
      <w:r w:rsidRPr="00EC73E0">
        <w:rPr>
          <w:rFonts w:ascii="Angsana New" w:hAnsi="Angsana New" w:cs="Angsana New"/>
          <w:spacing w:val="-8"/>
          <w:sz w:val="30"/>
          <w:szCs w:val="30"/>
        </w:rPr>
        <w:t xml:space="preserve">31 </w:t>
      </w:r>
      <w:r w:rsidRPr="00EC73E0">
        <w:rPr>
          <w:rFonts w:ascii="Angsana New" w:hAnsi="Angsana New" w:cs="Angsana New"/>
          <w:spacing w:val="-8"/>
          <w:sz w:val="30"/>
          <w:szCs w:val="30"/>
          <w:cs/>
        </w:rPr>
        <w:t xml:space="preserve">ธันวาคม </w:t>
      </w:r>
      <w:r w:rsidR="00506399" w:rsidRPr="00EC73E0">
        <w:rPr>
          <w:rFonts w:ascii="Angsana New" w:hAnsi="Angsana New" w:cs="Angsana New"/>
          <w:spacing w:val="-8"/>
          <w:sz w:val="30"/>
          <w:szCs w:val="30"/>
        </w:rPr>
        <w:t>256</w:t>
      </w:r>
      <w:r w:rsidR="00140633" w:rsidRPr="00EC73E0">
        <w:rPr>
          <w:rFonts w:ascii="Angsana New" w:hAnsi="Angsana New" w:cs="Angsana New"/>
          <w:spacing w:val="-8"/>
          <w:sz w:val="30"/>
          <w:szCs w:val="30"/>
        </w:rPr>
        <w:t>1</w:t>
      </w:r>
      <w:r w:rsidR="003D12CD" w:rsidRPr="00741A1C">
        <w:rPr>
          <w:rFonts w:ascii="Angsana New" w:hAnsi="Angsana New" w:cs="Angsana New"/>
          <w:sz w:val="30"/>
          <w:szCs w:val="30"/>
        </w:rPr>
        <w:t xml:space="preserve"> </w:t>
      </w:r>
      <w:r w:rsidR="00513345" w:rsidRPr="00513345">
        <w:rPr>
          <w:rFonts w:ascii="Angsana New" w:hAnsi="Angsana New" w:cs="Angsana New" w:hint="cs"/>
          <w:sz w:val="30"/>
          <w:szCs w:val="30"/>
          <w:cs/>
        </w:rPr>
        <w:t>เว้นแต่</w:t>
      </w:r>
      <w:r w:rsidR="003D12CD" w:rsidRPr="00513345">
        <w:rPr>
          <w:rFonts w:ascii="Angsana New" w:hAnsi="Angsana New" w:cs="Angsana New"/>
          <w:sz w:val="30"/>
          <w:szCs w:val="30"/>
          <w:cs/>
        </w:rPr>
        <w:t>การ</w:t>
      </w:r>
      <w:r w:rsidR="003D12CD" w:rsidRPr="00513345">
        <w:rPr>
          <w:rFonts w:ascii="Angsana New" w:hAnsi="Angsana New" w:cs="Angsana New" w:hint="cs"/>
          <w:sz w:val="30"/>
          <w:szCs w:val="30"/>
          <w:cs/>
        </w:rPr>
        <w:t>รับรู้รายได้ที่ต้อง</w:t>
      </w:r>
      <w:r w:rsidR="003D12CD" w:rsidRPr="00513345">
        <w:rPr>
          <w:rFonts w:ascii="Angsana New" w:hAnsi="Angsana New" w:cs="Angsana New"/>
          <w:sz w:val="30"/>
          <w:szCs w:val="30"/>
          <w:cs/>
        </w:rPr>
        <w:t>ใช้</w:t>
      </w:r>
      <w:r w:rsidR="003D12CD" w:rsidRPr="00513345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="00513345" w:rsidRPr="00513345">
        <w:rPr>
          <w:rFonts w:ascii="Angsana New" w:hAnsi="Angsana New" w:cs="Angsana New" w:hint="cs"/>
          <w:sz w:val="30"/>
          <w:szCs w:val="30"/>
          <w:cs/>
        </w:rPr>
        <w:t>เพิ่มเติม</w:t>
      </w:r>
      <w:r w:rsidR="003D12CD" w:rsidRPr="00513345">
        <w:rPr>
          <w:rFonts w:ascii="Angsana New" w:hAnsi="Angsana New" w:cs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</w:t>
      </w:r>
      <w:r w:rsidR="003D12CD" w:rsidRPr="00EC73E0">
        <w:rPr>
          <w:rFonts w:ascii="Angsana New" w:hAnsi="Angsana New" w:cs="Angsana New"/>
          <w:spacing w:val="-6"/>
          <w:sz w:val="30"/>
          <w:szCs w:val="30"/>
          <w:cs/>
        </w:rPr>
        <w:t>ตลอดช่วงเวลาหนึ่ง</w:t>
      </w:r>
      <w:r w:rsidR="003D12CD" w:rsidRPr="00EC73E0">
        <w:rPr>
          <w:rFonts w:ascii="Angsana New" w:hAnsi="Angsana New" w:cs="Angsana New" w:hint="cs"/>
          <w:spacing w:val="-6"/>
          <w:sz w:val="30"/>
          <w:szCs w:val="30"/>
          <w:cs/>
        </w:rPr>
        <w:t>ตามข้อกำหนดของ</w:t>
      </w:r>
      <w:r w:rsidR="00513345" w:rsidRPr="00EC73E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มาตรฐานการรายงานทางการเงินฉบับที่ </w:t>
      </w:r>
      <w:r w:rsidR="00513345" w:rsidRPr="00EC73E0">
        <w:rPr>
          <w:rFonts w:asciiTheme="majorBidi" w:hAnsiTheme="majorBidi" w:cstheme="majorBidi"/>
          <w:spacing w:val="-6"/>
          <w:sz w:val="30"/>
          <w:szCs w:val="30"/>
        </w:rPr>
        <w:t xml:space="preserve">15 </w:t>
      </w:r>
      <w:r w:rsidR="00513345" w:rsidRPr="00EC73E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เรื่อง </w:t>
      </w:r>
      <w:r w:rsidR="00513345" w:rsidRPr="00EC73E0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รายได้จากสัญญาที่ทำกับลูกค้า</w:t>
      </w:r>
      <w:r w:rsidR="00513345" w:rsidRPr="005133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3345" w:rsidRPr="00EC73E0">
        <w:rPr>
          <w:rFonts w:asciiTheme="majorBidi" w:hAnsiTheme="majorBidi" w:cstheme="majorBidi" w:hint="cs"/>
          <w:spacing w:val="-6"/>
          <w:sz w:val="30"/>
          <w:szCs w:val="30"/>
          <w:cs/>
        </w:rPr>
        <w:t>(“</w:t>
      </w:r>
      <w:r w:rsidR="00513345" w:rsidRPr="00EC73E0">
        <w:rPr>
          <w:rFonts w:asciiTheme="majorBidi" w:hAnsiTheme="majorBidi" w:cstheme="majorBidi"/>
          <w:spacing w:val="-6"/>
          <w:sz w:val="30"/>
          <w:szCs w:val="30"/>
        </w:rPr>
        <w:t>TFRS 15</w:t>
      </w:r>
      <w:r w:rsidR="00513345" w:rsidRPr="00EC73E0">
        <w:rPr>
          <w:rFonts w:asciiTheme="majorBidi" w:hAnsiTheme="majorBidi" w:cstheme="majorBidi" w:hint="cs"/>
          <w:spacing w:val="-6"/>
          <w:sz w:val="30"/>
          <w:szCs w:val="30"/>
          <w:cs/>
        </w:rPr>
        <w:t>”)</w:t>
      </w:r>
      <w:r w:rsidR="00513345" w:rsidRPr="00EC73E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13345" w:rsidRPr="00EC73E0">
        <w:rPr>
          <w:rFonts w:asciiTheme="majorBidi" w:hAnsiTheme="majorBidi" w:cstheme="majorBidi" w:hint="cs"/>
          <w:spacing w:val="-6"/>
          <w:sz w:val="30"/>
          <w:szCs w:val="30"/>
          <w:cs/>
        </w:rPr>
        <w:t>ที่</w:t>
      </w:r>
      <w:r w:rsidR="003D12CD" w:rsidRPr="00EC73E0">
        <w:rPr>
          <w:rFonts w:ascii="Angsana New" w:hAnsi="Angsana New" w:cs="Angsana New"/>
          <w:spacing w:val="-6"/>
          <w:sz w:val="30"/>
          <w:szCs w:val="30"/>
          <w:cs/>
        </w:rPr>
        <w:t>กลุ่มบริษัท</w:t>
      </w:r>
      <w:r w:rsidR="003D12CD" w:rsidRPr="00EC73E0">
        <w:rPr>
          <w:rFonts w:ascii="Angsana New" w:hAnsi="Angsana New" w:cs="Angsana New" w:hint="cs"/>
          <w:spacing w:val="-6"/>
          <w:sz w:val="30"/>
          <w:szCs w:val="30"/>
          <w:cs/>
        </w:rPr>
        <w:t>ถือปฎิบัติเป็นครั้งแรก</w:t>
      </w:r>
      <w:r w:rsidR="00513345" w:rsidRPr="00EC73E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แทนมาตรฐานการบัญชีฉบับที่ </w:t>
      </w:r>
      <w:r w:rsidR="00513345" w:rsidRPr="00EC73E0">
        <w:rPr>
          <w:rFonts w:ascii="Angsana New" w:hAnsi="Angsana New"/>
          <w:spacing w:val="-6"/>
          <w:sz w:val="30"/>
          <w:szCs w:val="30"/>
        </w:rPr>
        <w:t xml:space="preserve">18 </w:t>
      </w:r>
      <w:r w:rsidR="00513345" w:rsidRPr="00EC73E0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เรื่อง </w:t>
      </w:r>
      <w:r w:rsidR="00513345" w:rsidRPr="00EC73E0">
        <w:rPr>
          <w:rFonts w:ascii="Angsana New" w:hAnsi="Angsana New" w:cs="Angsana New" w:hint="cs"/>
          <w:i/>
          <w:iCs/>
          <w:spacing w:val="-10"/>
          <w:sz w:val="30"/>
          <w:szCs w:val="30"/>
          <w:cs/>
        </w:rPr>
        <w:t>รายได้</w:t>
      </w:r>
      <w:r w:rsidR="00513345" w:rsidRPr="00EC73E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513345" w:rsidRPr="00EC73E0">
        <w:rPr>
          <w:rFonts w:ascii="Angsana New" w:hAnsi="Angsana New"/>
          <w:spacing w:val="-10"/>
          <w:sz w:val="30"/>
          <w:szCs w:val="30"/>
        </w:rPr>
        <w:t xml:space="preserve">(“TAS 18”) </w:t>
      </w:r>
      <w:r w:rsidR="00513345" w:rsidRPr="00EC73E0">
        <w:rPr>
          <w:rFonts w:ascii="Angsana New" w:hAnsi="Angsana New" w:cs="Angsana New" w:hint="cs"/>
          <w:spacing w:val="-10"/>
          <w:sz w:val="30"/>
          <w:szCs w:val="30"/>
          <w:cs/>
        </w:rPr>
        <w:t>มาตรฐาน</w:t>
      </w:r>
      <w:r w:rsidR="00513345" w:rsidRPr="00513345">
        <w:rPr>
          <w:rFonts w:ascii="Angsana New" w:hAnsi="Angsana New" w:cs="Angsana New" w:hint="cs"/>
          <w:sz w:val="30"/>
          <w:szCs w:val="30"/>
          <w:cs/>
        </w:rPr>
        <w:t xml:space="preserve">การบัญชีฉบับที่ </w:t>
      </w:r>
      <w:r w:rsidR="00513345" w:rsidRPr="00513345">
        <w:rPr>
          <w:rFonts w:ascii="Angsana New" w:hAnsi="Angsana New" w:cs="Angsana New"/>
          <w:sz w:val="30"/>
          <w:szCs w:val="30"/>
        </w:rPr>
        <w:t xml:space="preserve">11 </w:t>
      </w:r>
      <w:r w:rsidR="00513345" w:rsidRPr="00513345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513345" w:rsidRPr="00513345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="00513345" w:rsidRPr="00513345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="00513345" w:rsidRPr="00513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13345" w:rsidRPr="00513345">
        <w:rPr>
          <w:rFonts w:asciiTheme="majorBidi" w:hAnsiTheme="majorBidi" w:cstheme="majorBidi"/>
          <w:sz w:val="30"/>
          <w:szCs w:val="30"/>
        </w:rPr>
        <w:t>(“TAS 11”)</w:t>
      </w:r>
      <w:r w:rsidR="00513345" w:rsidRPr="005133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3345" w:rsidRPr="00513345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1F511E" w:rsidRPr="00513345" w:rsidRDefault="001F511E" w:rsidP="00513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highlight w:val="yellow"/>
          <w:shd w:val="clear" w:color="auto" w:fill="D9D9D9"/>
        </w:rPr>
      </w:pPr>
    </w:p>
    <w:p w:rsidR="001F511E" w:rsidRPr="00741A1C" w:rsidRDefault="001F511E" w:rsidP="001F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41A1C">
        <w:rPr>
          <w:rFonts w:ascii="Angsana New" w:hAnsi="Angsana New"/>
          <w:sz w:val="30"/>
          <w:szCs w:val="30"/>
          <w:cs/>
        </w:rPr>
        <w:t>ตาม</w:t>
      </w:r>
      <w:r w:rsidRPr="00741A1C">
        <w:rPr>
          <w:rFonts w:ascii="Angsana New" w:hAnsi="Angsana New"/>
          <w:sz w:val="30"/>
          <w:szCs w:val="30"/>
        </w:rPr>
        <w:t xml:space="preserve"> TFRS </w:t>
      </w:r>
      <w:r w:rsidRPr="00741A1C">
        <w:rPr>
          <w:rFonts w:ascii="Angsana New" w:hAnsi="Angsana New" w:cs="Angsana New"/>
          <w:sz w:val="30"/>
          <w:szCs w:val="30"/>
        </w:rPr>
        <w:t>15</w:t>
      </w:r>
      <w:r w:rsidRPr="00741A1C">
        <w:rPr>
          <w:rFonts w:ascii="Angsana New" w:hAnsi="Angsana New" w:cs="Angsana New"/>
          <w:sz w:val="30"/>
          <w:szCs w:val="30"/>
          <w:cs/>
        </w:rPr>
        <w:t xml:space="preserve"> กลุ่มบริษัทรับรู้รายได้เมื่อ</w:t>
      </w:r>
      <w:r w:rsidRPr="00741A1C">
        <w:rPr>
          <w:rFonts w:ascii="Angsana New" w:hAnsi="Angsana New" w:cs="Angsana New" w:hint="cs"/>
          <w:sz w:val="30"/>
          <w:szCs w:val="30"/>
          <w:cs/>
        </w:rPr>
        <w:t>ลูกค้ามีอำนาจ</w:t>
      </w:r>
      <w:r w:rsidRPr="00741A1C">
        <w:rPr>
          <w:rFonts w:ascii="Angsana New" w:hAnsi="Angsana New" w:cs="Angsana New"/>
          <w:sz w:val="30"/>
          <w:szCs w:val="30"/>
          <w:cs/>
        </w:rPr>
        <w:t>ควบคุม</w:t>
      </w:r>
      <w:r w:rsidRPr="00741A1C">
        <w:rPr>
          <w:rFonts w:ascii="Angsana New" w:hAnsi="Angsana New" w:cs="Angsana New" w:hint="cs"/>
          <w:sz w:val="30"/>
          <w:szCs w:val="30"/>
          <w:cs/>
        </w:rPr>
        <w:t>ใน</w:t>
      </w:r>
      <w:r w:rsidRPr="00741A1C">
        <w:rPr>
          <w:rFonts w:ascii="Angsana New" w:hAnsi="Angsana New" w:cs="Angsana New"/>
          <w:sz w:val="30"/>
          <w:szCs w:val="30"/>
          <w:cs/>
        </w:rPr>
        <w:t>สินค้าหรือบริการ</w:t>
      </w:r>
      <w:r w:rsidRPr="00741A1C">
        <w:rPr>
          <w:rFonts w:ascii="Angsana New" w:hAnsi="Angsana New" w:cs="Angsana New"/>
          <w:sz w:val="30"/>
          <w:szCs w:val="30"/>
        </w:rPr>
        <w:t xml:space="preserve"> </w:t>
      </w:r>
      <w:r w:rsidRPr="00741A1C">
        <w:rPr>
          <w:rFonts w:ascii="Angsana New" w:hAnsi="Angsana New" w:cs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741A1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741A1C">
        <w:rPr>
          <w:rFonts w:ascii="Angsana New" w:hAnsi="Angsana New" w:cs="Angsana New" w:hint="cs"/>
          <w:sz w:val="30"/>
          <w:szCs w:val="30"/>
          <w:cs/>
        </w:rPr>
        <w:t>คาดว่าจะมีสิทธิได้รับ</w:t>
      </w:r>
      <w:r w:rsidRPr="00741A1C">
        <w:rPr>
          <w:rFonts w:ascii="Angsana New" w:hAnsi="Angsana New" w:cs="Angsana New"/>
          <w:sz w:val="30"/>
          <w:szCs w:val="30"/>
          <w:cs/>
        </w:rPr>
        <w:t xml:space="preserve"> และมีการใช้</w:t>
      </w:r>
      <w:r w:rsidRPr="00741A1C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41A1C">
        <w:rPr>
          <w:rFonts w:ascii="Angsana New" w:hAnsi="Angsana New" w:cs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741A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1A1C">
        <w:rPr>
          <w:rFonts w:ascii="Angsana New" w:hAnsi="Angsana New" w:cs="Angsana New"/>
          <w:sz w:val="30"/>
          <w:szCs w:val="30"/>
          <w:cs/>
        </w:rPr>
        <w:t xml:space="preserve">ในขณะที่ </w:t>
      </w:r>
      <w:r w:rsidRPr="00741A1C">
        <w:rPr>
          <w:rFonts w:ascii="Angsana New" w:hAnsi="Angsana New" w:cs="Angsana New"/>
          <w:sz w:val="30"/>
          <w:szCs w:val="30"/>
        </w:rPr>
        <w:t xml:space="preserve">TAS 18 </w:t>
      </w:r>
      <w:r w:rsidRPr="00741A1C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</w:t>
      </w:r>
      <w:r w:rsidRPr="00741A1C">
        <w:rPr>
          <w:rFonts w:ascii="Angsana New" w:hAnsi="Angsana New" w:cs="Angsana New" w:hint="cs"/>
          <w:sz w:val="30"/>
          <w:szCs w:val="30"/>
          <w:cs/>
        </w:rPr>
        <w:t>จากการขายสินค้า</w:t>
      </w:r>
      <w:r w:rsidRPr="00741A1C">
        <w:rPr>
          <w:rFonts w:ascii="Angsana New" w:hAnsi="Angsana New" w:cs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741A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41A1C">
        <w:rPr>
          <w:rFonts w:ascii="Angsana New" w:hAnsi="Angsana New" w:cs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741A1C">
        <w:rPr>
          <w:rFonts w:ascii="Angsana New" w:hAnsi="Angsana New" w:cs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1F511E" w:rsidRPr="00741A1C" w:rsidRDefault="001F511E" w:rsidP="001F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F511E" w:rsidRPr="00976E14" w:rsidRDefault="00741A1C" w:rsidP="001F5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41A1C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="001F511E" w:rsidRPr="00741A1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1F511E" w:rsidRPr="00741A1C">
        <w:rPr>
          <w:rFonts w:ascii="Angsana New" w:hAnsi="Angsana New" w:cs="Angsana New" w:hint="cs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1F511E" w:rsidRPr="00741A1C">
        <w:rPr>
          <w:rFonts w:ascii="Angsana New" w:hAnsi="Angsana New" w:cs="Angsana New"/>
          <w:sz w:val="30"/>
          <w:szCs w:val="30"/>
        </w:rPr>
        <w:t xml:space="preserve"> </w:t>
      </w:r>
      <w:r w:rsidR="001F511E" w:rsidRPr="00741A1C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1F511E" w:rsidRPr="00741A1C">
        <w:rPr>
          <w:rFonts w:ascii="Angsana New" w:hAnsi="Angsana New" w:cs="Angsana New" w:hint="cs"/>
          <w:sz w:val="30"/>
          <w:szCs w:val="30"/>
          <w:cs/>
        </w:rPr>
        <w:t>ที่ออกและปรับปรุงใหม่ที่เกี่ยวกับการดำเนินงานของ</w:t>
      </w:r>
      <w:r w:rsidR="001F511E" w:rsidRPr="00741A1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1F511E" w:rsidRPr="00741A1C">
        <w:rPr>
          <w:rFonts w:ascii="Angsana New" w:hAnsi="Angsana New" w:cs="Angsana New" w:hint="cs"/>
          <w:sz w:val="30"/>
          <w:szCs w:val="30"/>
          <w:cs/>
        </w:rPr>
        <w:t xml:space="preserve">ได้เปิดเผยในหมายเหตุข้อ </w:t>
      </w:r>
      <w:r w:rsidR="001F511E" w:rsidRPr="00741A1C">
        <w:rPr>
          <w:rFonts w:ascii="Angsana New" w:hAnsi="Angsana New" w:cs="Angsana New"/>
          <w:sz w:val="30"/>
          <w:szCs w:val="30"/>
        </w:rPr>
        <w:t>2</w:t>
      </w:r>
      <w:r w:rsidR="0062564B">
        <w:rPr>
          <w:rFonts w:ascii="Angsana New" w:hAnsi="Angsana New" w:cs="Angsana New"/>
          <w:sz w:val="30"/>
          <w:szCs w:val="30"/>
        </w:rPr>
        <w:t>2</w:t>
      </w:r>
    </w:p>
    <w:p w:rsidR="00C06B9E" w:rsidRPr="00C06B9E" w:rsidRDefault="004F6FC7" w:rsidP="00C0225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</w:rPr>
      </w:pPr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C06B9E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การรวมธุรกิจ</w:t>
      </w:r>
      <w:r w:rsidR="0032125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โดยการซื้อหุ้น</w:t>
      </w:r>
    </w:p>
    <w:p w:rsidR="00C06B9E" w:rsidRDefault="00C06B9E" w:rsidP="00C06B9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</w:rPr>
      </w:pPr>
    </w:p>
    <w:p w:rsidR="00C54CB9" w:rsidRPr="0040318C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0318C">
        <w:rPr>
          <w:rFonts w:ascii="Angsana New" w:hAnsi="Angsana New" w:hint="cs"/>
          <w:i/>
          <w:iCs/>
          <w:sz w:val="30"/>
          <w:szCs w:val="30"/>
          <w:cs/>
        </w:rPr>
        <w:t>การซื้อบริษัทย่อย</w:t>
      </w:r>
    </w:p>
    <w:p w:rsidR="00C54CB9" w:rsidRPr="0040318C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54CB9" w:rsidRPr="000738CC" w:rsidRDefault="00C54CB9" w:rsidP="006821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38C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738CC" w:rsidRPr="000738CC">
        <w:rPr>
          <w:rFonts w:ascii="Angsana New" w:hAnsi="Angsana New"/>
          <w:sz w:val="30"/>
          <w:szCs w:val="30"/>
        </w:rPr>
        <w:t xml:space="preserve">17 </w:t>
      </w:r>
      <w:r w:rsidR="000738CC" w:rsidRPr="000738C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738CC" w:rsidRPr="000738CC">
        <w:rPr>
          <w:rFonts w:ascii="Angsana New" w:hAnsi="Angsana New"/>
          <w:sz w:val="30"/>
          <w:szCs w:val="30"/>
        </w:rPr>
        <w:t>2562</w:t>
      </w:r>
      <w:r w:rsidRPr="000738CC">
        <w:rPr>
          <w:rFonts w:ascii="Angsana New" w:hAnsi="Angsana New"/>
          <w:sz w:val="30"/>
          <w:szCs w:val="30"/>
        </w:rPr>
        <w:t xml:space="preserve"> </w:t>
      </w:r>
      <w:r w:rsidRPr="000738CC">
        <w:rPr>
          <w:rFonts w:ascii="Angsana New" w:hAnsi="Angsana New" w:hint="cs"/>
          <w:sz w:val="30"/>
          <w:szCs w:val="30"/>
          <w:cs/>
        </w:rPr>
        <w:t xml:space="preserve">กลุ่มบริษัทได้มาซึ่งอำนาจควบคุมในบริษัท </w:t>
      </w:r>
      <w:r w:rsidR="0040318C" w:rsidRPr="000738CC">
        <w:rPr>
          <w:rFonts w:ascii="Angsana New" w:hAnsi="Angsana New" w:hint="cs"/>
          <w:sz w:val="30"/>
          <w:szCs w:val="30"/>
          <w:cs/>
        </w:rPr>
        <w:t xml:space="preserve">ฟูด เบลสซิ่ง </w:t>
      </w:r>
      <w:r w:rsidR="0040318C" w:rsidRPr="000738CC">
        <w:rPr>
          <w:rFonts w:ascii="Angsana New" w:hAnsi="Angsana New"/>
          <w:sz w:val="30"/>
          <w:szCs w:val="30"/>
        </w:rPr>
        <w:t xml:space="preserve">(1988) </w:t>
      </w:r>
      <w:r w:rsidR="0040318C" w:rsidRPr="000738CC">
        <w:rPr>
          <w:rFonts w:ascii="Angsana New" w:hAnsi="Angsana New" w:hint="cs"/>
          <w:sz w:val="30"/>
          <w:szCs w:val="30"/>
          <w:cs/>
        </w:rPr>
        <w:t>จำกัด</w:t>
      </w:r>
      <w:r w:rsidR="003E674B">
        <w:rPr>
          <w:rFonts w:ascii="Angsana New" w:hAnsi="Angsana New" w:hint="cs"/>
          <w:sz w:val="30"/>
          <w:szCs w:val="30"/>
          <w:cs/>
        </w:rPr>
        <w:t xml:space="preserve"> (“เอฟบีซี”)</w:t>
      </w:r>
      <w:r w:rsidRPr="000738CC">
        <w:rPr>
          <w:rFonts w:ascii="Angsana New" w:hAnsi="Angsana New" w:hint="cs"/>
          <w:sz w:val="30"/>
          <w:szCs w:val="30"/>
          <w:cs/>
        </w:rPr>
        <w:t xml:space="preserve"> ซึ่งดำเนินธุรกิจ</w:t>
      </w:r>
      <w:r w:rsidR="003701DC" w:rsidRPr="000738CC">
        <w:rPr>
          <w:rFonts w:ascii="Angsana New" w:hAnsi="Angsana New" w:hint="cs"/>
          <w:sz w:val="30"/>
          <w:szCs w:val="30"/>
          <w:cs/>
        </w:rPr>
        <w:t>ผลิตและจ</w:t>
      </w:r>
      <w:r w:rsidR="000738CC" w:rsidRPr="000738CC">
        <w:rPr>
          <w:rFonts w:ascii="Angsana New" w:hAnsi="Angsana New" w:hint="cs"/>
          <w:sz w:val="30"/>
          <w:szCs w:val="30"/>
          <w:cs/>
        </w:rPr>
        <w:t>ำ</w:t>
      </w:r>
      <w:r w:rsidR="003701DC" w:rsidRPr="000738CC">
        <w:rPr>
          <w:rFonts w:ascii="Angsana New" w:hAnsi="Angsana New" w:hint="cs"/>
          <w:sz w:val="30"/>
          <w:szCs w:val="30"/>
          <w:cs/>
        </w:rPr>
        <w:t>หน่ายผลิตภัณฑ์ซอสและเครื่องปรุงรส</w:t>
      </w:r>
      <w:r w:rsidR="003E674B">
        <w:rPr>
          <w:rFonts w:ascii="Angsana New" w:hAnsi="Angsana New" w:hint="cs"/>
          <w:sz w:val="30"/>
          <w:szCs w:val="30"/>
          <w:cs/>
        </w:rPr>
        <w:t xml:space="preserve"> </w:t>
      </w:r>
      <w:r w:rsidR="003701DC" w:rsidRPr="000738CC">
        <w:rPr>
          <w:rFonts w:ascii="Angsana New" w:hAnsi="Angsana New" w:hint="cs"/>
          <w:sz w:val="30"/>
          <w:szCs w:val="30"/>
          <w:cs/>
        </w:rPr>
        <w:t>ทั้งในประเทศและต่างประเทศ</w:t>
      </w:r>
      <w:r w:rsidR="003E674B">
        <w:rPr>
          <w:rFonts w:ascii="Angsana New" w:hAnsi="Angsana New" w:hint="cs"/>
          <w:sz w:val="30"/>
          <w:szCs w:val="30"/>
          <w:cs/>
        </w:rPr>
        <w:t xml:space="preserve"> </w:t>
      </w:r>
      <w:r w:rsidRPr="000738CC">
        <w:rPr>
          <w:rFonts w:ascii="Angsana New" w:hAnsi="Angsana New" w:hint="cs"/>
          <w:sz w:val="30"/>
          <w:szCs w:val="30"/>
          <w:cs/>
        </w:rPr>
        <w:t>โดยการซื้อหุ้นทุนและสิทธิออกเสียงใน</w:t>
      </w:r>
      <w:r w:rsidR="003E674B">
        <w:rPr>
          <w:rFonts w:ascii="Angsana New" w:hAnsi="Angsana New" w:hint="cs"/>
          <w:sz w:val="30"/>
          <w:szCs w:val="30"/>
          <w:cs/>
        </w:rPr>
        <w:t xml:space="preserve">เอฟบีซี </w:t>
      </w:r>
      <w:r w:rsidRPr="000738CC">
        <w:rPr>
          <w:rFonts w:ascii="Angsana New" w:hAnsi="Angsana New" w:hint="cs"/>
          <w:sz w:val="30"/>
          <w:szCs w:val="30"/>
          <w:cs/>
        </w:rPr>
        <w:t>จากผู้ถือหุ้นเดิม</w:t>
      </w:r>
      <w:r w:rsidRPr="000738CC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0738CC" w:rsidRPr="000738CC">
        <w:rPr>
          <w:rFonts w:ascii="Angsana New" w:hAnsi="Angsana New"/>
          <w:spacing w:val="-4"/>
          <w:sz w:val="30"/>
          <w:szCs w:val="30"/>
        </w:rPr>
        <w:t>1,800,000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 </w:t>
      </w:r>
      <w:r w:rsidRPr="000738CC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 </w:t>
      </w:r>
      <w:r w:rsidRPr="000738CC">
        <w:rPr>
          <w:rFonts w:ascii="Angsana New" w:hAnsi="Angsana New"/>
          <w:spacing w:val="-4"/>
          <w:sz w:val="30"/>
          <w:szCs w:val="30"/>
          <w:cs/>
        </w:rPr>
        <w:t xml:space="preserve">ในราคาหุ้นละ </w:t>
      </w:r>
      <w:r w:rsidR="000738CC" w:rsidRPr="000738CC">
        <w:rPr>
          <w:rFonts w:ascii="Angsana New" w:hAnsi="Angsana New"/>
          <w:spacing w:val="-4"/>
          <w:sz w:val="30"/>
          <w:szCs w:val="30"/>
        </w:rPr>
        <w:t>155</w:t>
      </w:r>
      <w:r w:rsidR="003E674B">
        <w:rPr>
          <w:rFonts w:ascii="Angsana New" w:hAnsi="Angsana New"/>
          <w:spacing w:val="-4"/>
          <w:sz w:val="30"/>
          <w:szCs w:val="30"/>
        </w:rPr>
        <w:t>.9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 </w:t>
      </w:r>
      <w:r w:rsidRPr="000738CC">
        <w:rPr>
          <w:rFonts w:ascii="Angsana New" w:hAnsi="Angsana New"/>
          <w:spacing w:val="-4"/>
          <w:sz w:val="30"/>
          <w:szCs w:val="30"/>
          <w:cs/>
        </w:rPr>
        <w:t xml:space="preserve">บาท (มูลค่าที่ตราไว้หุ้นละ </w:t>
      </w:r>
      <w:r w:rsidR="000738CC" w:rsidRPr="000738CC">
        <w:rPr>
          <w:rFonts w:ascii="Angsana New" w:hAnsi="Angsana New"/>
          <w:spacing w:val="-4"/>
          <w:sz w:val="30"/>
          <w:szCs w:val="30"/>
        </w:rPr>
        <w:t>100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 </w:t>
      </w:r>
      <w:r w:rsidRPr="000738CC">
        <w:rPr>
          <w:rFonts w:ascii="Angsana New" w:hAnsi="Angsana New"/>
          <w:spacing w:val="-4"/>
          <w:sz w:val="30"/>
          <w:szCs w:val="30"/>
          <w:cs/>
        </w:rPr>
        <w:t xml:space="preserve">บาท) </w:t>
      </w:r>
      <w:r w:rsidRPr="000738CC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เป็นจำนวนเงินรวม </w:t>
      </w:r>
      <w:r w:rsidR="000738CC" w:rsidRPr="000738CC">
        <w:rPr>
          <w:rFonts w:ascii="Angsana New" w:hAnsi="Angsana New"/>
          <w:spacing w:val="-4"/>
          <w:sz w:val="30"/>
          <w:szCs w:val="30"/>
        </w:rPr>
        <w:t>280.6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 </w:t>
      </w:r>
      <w:r w:rsidRPr="000738CC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738CC">
        <w:rPr>
          <w:rFonts w:ascii="Angsana New" w:hAnsi="Angsana New"/>
          <w:spacing w:val="-4"/>
          <w:sz w:val="30"/>
          <w:szCs w:val="30"/>
        </w:rPr>
        <w:t xml:space="preserve"> </w:t>
      </w:r>
      <w:r w:rsidRPr="000738CC">
        <w:rPr>
          <w:rFonts w:ascii="Angsana New" w:hAnsi="Angsana New" w:hint="cs"/>
          <w:sz w:val="30"/>
          <w:szCs w:val="30"/>
          <w:cs/>
        </w:rPr>
        <w:t>ทำให้กลุ่มบริษัทมีส่วนได้เสียใน</w:t>
      </w:r>
      <w:r w:rsidR="003E674B">
        <w:rPr>
          <w:rFonts w:ascii="Angsana New" w:hAnsi="Angsana New" w:hint="cs"/>
          <w:sz w:val="30"/>
          <w:szCs w:val="30"/>
          <w:cs/>
        </w:rPr>
        <w:t xml:space="preserve">เอฟบีซี </w:t>
      </w:r>
      <w:r w:rsidRPr="000738CC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0738CC" w:rsidRPr="000738CC">
        <w:rPr>
          <w:rFonts w:ascii="Angsana New" w:hAnsi="Angsana New"/>
          <w:sz w:val="30"/>
          <w:szCs w:val="30"/>
        </w:rPr>
        <w:t>100</w:t>
      </w:r>
    </w:p>
    <w:p w:rsidR="00C54CB9" w:rsidRPr="00C54CB9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C54CB9" w:rsidRPr="0040318C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0318C">
        <w:rPr>
          <w:rFonts w:ascii="Angsana New" w:hAnsi="Angsana New" w:hint="cs"/>
          <w:sz w:val="30"/>
          <w:szCs w:val="30"/>
          <w:cs/>
        </w:rPr>
        <w:t xml:space="preserve">กลุ่มบริษัทได้รับรู้รายการรวมธุรกิจให้เป็นไปตามมาตรฐานการรายงานทางการเงินฉบับที่ </w:t>
      </w:r>
      <w:r w:rsidRPr="0040318C">
        <w:rPr>
          <w:rFonts w:ascii="Angsana New" w:hAnsi="Angsana New"/>
          <w:sz w:val="30"/>
          <w:szCs w:val="30"/>
        </w:rPr>
        <w:t xml:space="preserve">3 </w:t>
      </w:r>
      <w:r w:rsidRPr="0040318C">
        <w:rPr>
          <w:rFonts w:ascii="Angsana New" w:hAnsi="Angsana New" w:hint="cs"/>
          <w:sz w:val="30"/>
          <w:szCs w:val="30"/>
          <w:cs/>
        </w:rPr>
        <w:t xml:space="preserve">(ปรับปรุง </w:t>
      </w:r>
      <w:r w:rsidRPr="0040318C">
        <w:rPr>
          <w:rFonts w:ascii="Angsana New" w:hAnsi="Angsana New"/>
          <w:sz w:val="30"/>
          <w:szCs w:val="30"/>
        </w:rPr>
        <w:t>25</w:t>
      </w:r>
      <w:r w:rsidR="003E674B">
        <w:rPr>
          <w:rFonts w:ascii="Angsana New" w:hAnsi="Angsana New"/>
          <w:sz w:val="30"/>
          <w:szCs w:val="30"/>
        </w:rPr>
        <w:t>61</w:t>
      </w:r>
      <w:r w:rsidRPr="0040318C">
        <w:rPr>
          <w:rFonts w:ascii="Angsana New" w:hAnsi="Angsana New"/>
          <w:sz w:val="30"/>
          <w:szCs w:val="30"/>
        </w:rPr>
        <w:t xml:space="preserve">) </w:t>
      </w:r>
      <w:r w:rsidRPr="0040318C">
        <w:rPr>
          <w:rFonts w:ascii="Angsana New" w:hAnsi="Angsana New" w:hint="cs"/>
          <w:sz w:val="30"/>
          <w:szCs w:val="30"/>
          <w:cs/>
        </w:rPr>
        <w:t xml:space="preserve">          เรื่อง </w:t>
      </w:r>
      <w:r w:rsidRPr="0040318C">
        <w:rPr>
          <w:rFonts w:ascii="Angsana New" w:hAnsi="Angsana New" w:hint="cs"/>
          <w:i/>
          <w:iCs/>
          <w:sz w:val="30"/>
          <w:szCs w:val="30"/>
          <w:cs/>
        </w:rPr>
        <w:t xml:space="preserve">การรวมธุรกิจ </w:t>
      </w:r>
      <w:r w:rsidRPr="0040318C">
        <w:rPr>
          <w:rFonts w:ascii="Angsana New" w:hAnsi="Angsana New" w:hint="cs"/>
          <w:sz w:val="30"/>
          <w:szCs w:val="30"/>
          <w:cs/>
        </w:rPr>
        <w:t>โดยข้อมูลของสิ่งตอบแทนทั้งหมดที่โอนให้และมูลค่าที่รับรู้ ณ</w:t>
      </w:r>
      <w:r w:rsidRPr="0040318C">
        <w:rPr>
          <w:rFonts w:ascii="Angsana New" w:hAnsi="Angsana New"/>
          <w:sz w:val="30"/>
          <w:szCs w:val="30"/>
        </w:rPr>
        <w:t xml:space="preserve"> </w:t>
      </w:r>
      <w:r w:rsidRPr="0040318C">
        <w:rPr>
          <w:rFonts w:ascii="Angsana New" w:hAnsi="Angsana New" w:hint="cs"/>
          <w:sz w:val="30"/>
          <w:szCs w:val="30"/>
          <w:cs/>
        </w:rPr>
        <w:t>วันที่ซื้อสำหรับสินทรัพย์ที่ได้มาที่ระบุได้และหนี้สินที่รับมาแต่ละประเภทที่สำคัญ มีดังนี้</w:t>
      </w:r>
    </w:p>
    <w:p w:rsidR="00C54CB9" w:rsidRPr="00C54CB9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C54CB9" w:rsidRPr="000E2387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E2387">
        <w:rPr>
          <w:rFonts w:ascii="Angsana New" w:hAnsi="Angsana New" w:hint="cs"/>
          <w:i/>
          <w:iCs/>
          <w:sz w:val="30"/>
          <w:szCs w:val="30"/>
          <w:cs/>
        </w:rPr>
        <w:t>สิ่งตอบแทนที่โอนให้</w:t>
      </w:r>
    </w:p>
    <w:p w:rsidR="00C54CB9" w:rsidRPr="000E2387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287" w:tblpY="37"/>
        <w:tblOverlap w:val="never"/>
        <w:tblW w:w="9450" w:type="dxa"/>
        <w:tblLayout w:type="fixed"/>
        <w:tblLook w:val="01E0" w:firstRow="1" w:lastRow="1" w:firstColumn="1" w:lastColumn="1" w:noHBand="0" w:noVBand="0"/>
      </w:tblPr>
      <w:tblGrid>
        <w:gridCol w:w="7830"/>
        <w:gridCol w:w="1620"/>
      </w:tblGrid>
      <w:tr w:rsidR="00C54CB9" w:rsidRPr="000E2387" w:rsidTr="001A1E81">
        <w:trPr>
          <w:trHeight w:val="20"/>
        </w:trPr>
        <w:tc>
          <w:tcPr>
            <w:tcW w:w="7830" w:type="dxa"/>
            <w:vAlign w:val="bottom"/>
          </w:tcPr>
          <w:p w:rsidR="00C54CB9" w:rsidRPr="000E2387" w:rsidRDefault="00C54CB9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C54CB9" w:rsidRPr="000E2387" w:rsidRDefault="00C54C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E238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4CB9" w:rsidRPr="000E2387" w:rsidTr="001A1E81">
        <w:trPr>
          <w:trHeight w:val="20"/>
        </w:trPr>
        <w:tc>
          <w:tcPr>
            <w:tcW w:w="7830" w:type="dxa"/>
            <w:vAlign w:val="bottom"/>
          </w:tcPr>
          <w:p w:rsidR="00C54CB9" w:rsidRPr="000E2387" w:rsidRDefault="00C54CB9" w:rsidP="0090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:rsidR="00C54CB9" w:rsidRPr="000E2387" w:rsidRDefault="005B0978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E2387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="004620E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E238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620EC">
              <w:rPr>
                <w:rFonts w:ascii="Angsana New" w:hAnsi="Angsana New" w:cs="Angsana New"/>
                <w:sz w:val="30"/>
                <w:szCs w:val="30"/>
              </w:rPr>
              <w:t>556</w:t>
            </w:r>
          </w:p>
        </w:tc>
      </w:tr>
      <w:tr w:rsidR="00C54CB9" w:rsidRPr="000E2387" w:rsidTr="001A1E81">
        <w:trPr>
          <w:trHeight w:val="20"/>
        </w:trPr>
        <w:tc>
          <w:tcPr>
            <w:tcW w:w="7830" w:type="dxa"/>
            <w:vAlign w:val="bottom"/>
          </w:tcPr>
          <w:p w:rsidR="00C54CB9" w:rsidRPr="000E2387" w:rsidRDefault="00C54CB9" w:rsidP="0090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3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4CB9" w:rsidRPr="000E2387" w:rsidRDefault="005B0978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23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 w:rsidR="004620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0E23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620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556</w:t>
            </w:r>
          </w:p>
        </w:tc>
      </w:tr>
    </w:tbl>
    <w:p w:rsidR="00C54CB9" w:rsidRPr="000E2387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54CB9" w:rsidRPr="000E2387" w:rsidRDefault="00C54CB9" w:rsidP="00902B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E2387">
        <w:rPr>
          <w:rFonts w:ascii="Angsana New" w:hAnsi="Angsana New" w:hint="cs"/>
          <w:i/>
          <w:iCs/>
          <w:sz w:val="30"/>
          <w:szCs w:val="30"/>
          <w:cs/>
        </w:rPr>
        <w:t>สินทรัพย์ที่ได้มาที่ระบุได้และหนี้สินที่รับมา</w:t>
      </w:r>
    </w:p>
    <w:p w:rsidR="00C54CB9" w:rsidRPr="000E2387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04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287" w:tblpY="37"/>
        <w:tblOverlap w:val="never"/>
        <w:tblW w:w="9450" w:type="dxa"/>
        <w:tblLayout w:type="fixed"/>
        <w:tblLook w:val="01E0" w:firstRow="1" w:lastRow="1" w:firstColumn="1" w:lastColumn="1" w:noHBand="0" w:noVBand="0"/>
      </w:tblPr>
      <w:tblGrid>
        <w:gridCol w:w="7830"/>
        <w:gridCol w:w="1620"/>
      </w:tblGrid>
      <w:tr w:rsidR="00C54CB9" w:rsidRPr="000E2387" w:rsidTr="001A1E81">
        <w:trPr>
          <w:trHeight w:hRule="exact" w:val="360"/>
          <w:tblHeader/>
        </w:trPr>
        <w:tc>
          <w:tcPr>
            <w:tcW w:w="7830" w:type="dxa"/>
            <w:vAlign w:val="bottom"/>
          </w:tcPr>
          <w:p w:rsidR="00C54CB9" w:rsidRPr="000E2387" w:rsidRDefault="00C54CB9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C54CB9" w:rsidRPr="000E2387" w:rsidRDefault="00C54C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E238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4CB9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C54CB9" w:rsidRPr="000E2387" w:rsidRDefault="00C54CB9" w:rsidP="0090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:rsidR="00C54CB9" w:rsidRPr="000E2387" w:rsidRDefault="005B0978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E2387">
              <w:rPr>
                <w:rFonts w:ascii="Angsana New" w:hAnsi="Angsana New" w:cs="Angsana New"/>
                <w:sz w:val="30"/>
                <w:szCs w:val="30"/>
              </w:rPr>
              <w:t>44,06</w:t>
            </w:r>
            <w:r w:rsidR="00243F9D" w:rsidRPr="000E238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54CB9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C54CB9" w:rsidRPr="000E2387" w:rsidRDefault="00C54CB9" w:rsidP="0090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  <w:vAlign w:val="bottom"/>
          </w:tcPr>
          <w:p w:rsidR="00C54CB9" w:rsidRPr="000E2387" w:rsidRDefault="005B0978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34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/>
                <w:sz w:val="30"/>
                <w:szCs w:val="30"/>
              </w:rPr>
              <w:t>61,672</w:t>
            </w:r>
          </w:p>
        </w:tc>
      </w:tr>
      <w:tr w:rsidR="0040318C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0318C" w:rsidRPr="000E2387" w:rsidRDefault="0040318C" w:rsidP="0090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620" w:type="dxa"/>
          </w:tcPr>
          <w:p w:rsidR="0040318C" w:rsidRPr="000E2387" w:rsidRDefault="005B0978" w:rsidP="0040318C">
            <w:pPr>
              <w:ind w:right="251"/>
              <w:jc w:val="right"/>
            </w:pPr>
            <w:r w:rsidRPr="000E2387">
              <w:rPr>
                <w:rFonts w:ascii="Angsana New" w:hAnsi="Angsana New" w:cs="Angsana New"/>
                <w:sz w:val="30"/>
                <w:szCs w:val="30"/>
              </w:rPr>
              <w:t>5,804</w:t>
            </w:r>
          </w:p>
        </w:tc>
      </w:tr>
      <w:tr w:rsidR="0040318C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0318C" w:rsidRPr="000E2387" w:rsidRDefault="0040318C" w:rsidP="0090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:rsidR="0040318C" w:rsidRPr="00DB7723" w:rsidRDefault="00820C6A" w:rsidP="0040318C">
            <w:pPr>
              <w:ind w:right="251"/>
              <w:jc w:val="right"/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4620EC" w:rsidRPr="00DB772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419</w:t>
            </w:r>
          </w:p>
        </w:tc>
      </w:tr>
      <w:tr w:rsidR="0040318C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0318C" w:rsidRPr="000E2387" w:rsidRDefault="0040318C" w:rsidP="0090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620" w:type="dxa"/>
          </w:tcPr>
          <w:p w:rsidR="0040318C" w:rsidRPr="00DB7723" w:rsidRDefault="005B0978" w:rsidP="0040318C">
            <w:pPr>
              <w:ind w:right="251"/>
              <w:jc w:val="right"/>
            </w:pPr>
            <w:r w:rsidRPr="00DB7723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6B2A4F" w:rsidRPr="00DB772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B772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B2A4F" w:rsidRPr="00DB7723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243F9D" w:rsidRPr="00DB772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0318C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0318C" w:rsidRPr="000E2387" w:rsidRDefault="0040318C" w:rsidP="0090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620" w:type="dxa"/>
          </w:tcPr>
          <w:p w:rsidR="0040318C" w:rsidRPr="00DB7723" w:rsidRDefault="005B0978" w:rsidP="0040318C">
            <w:pPr>
              <w:ind w:right="251"/>
              <w:jc w:val="right"/>
            </w:pPr>
            <w:r w:rsidRPr="00DB7723">
              <w:rPr>
                <w:rFonts w:ascii="Angsana New" w:hAnsi="Angsana New" w:cs="Angsana New"/>
                <w:sz w:val="30"/>
                <w:szCs w:val="30"/>
              </w:rPr>
              <w:t>794</w:t>
            </w:r>
          </w:p>
        </w:tc>
      </w:tr>
      <w:tr w:rsidR="004D0D27" w:rsidRPr="000E2387" w:rsidTr="00693263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90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</w:tcPr>
          <w:p w:rsidR="004D0D27" w:rsidRPr="00DB7723" w:rsidRDefault="005B0978" w:rsidP="004D0D27">
            <w:pPr>
              <w:ind w:right="251"/>
              <w:jc w:val="right"/>
            </w:pPr>
            <w:r w:rsidRPr="00DB7723">
              <w:rPr>
                <w:rFonts w:ascii="Angsana New" w:hAnsi="Angsana New" w:cs="Angsana New"/>
                <w:sz w:val="30"/>
                <w:szCs w:val="30"/>
              </w:rPr>
              <w:t>1,346</w:t>
            </w:r>
          </w:p>
        </w:tc>
      </w:tr>
      <w:tr w:rsidR="006821F8" w:rsidRPr="000E2387" w:rsidTr="00693263">
        <w:trPr>
          <w:trHeight w:hRule="exact" w:val="360"/>
        </w:trPr>
        <w:tc>
          <w:tcPr>
            <w:tcW w:w="7830" w:type="dxa"/>
            <w:vAlign w:val="bottom"/>
          </w:tcPr>
          <w:p w:rsidR="006821F8" w:rsidRPr="000E2387" w:rsidRDefault="006821F8" w:rsidP="004D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6821F8" w:rsidRPr="00DB7723" w:rsidRDefault="006821F8" w:rsidP="004D0D27">
            <w:pPr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0C27" w:rsidRPr="000E2387" w:rsidTr="00693263">
        <w:trPr>
          <w:trHeight w:hRule="exact" w:val="360"/>
        </w:trPr>
        <w:tc>
          <w:tcPr>
            <w:tcW w:w="7830" w:type="dxa"/>
            <w:vAlign w:val="bottom"/>
          </w:tcPr>
          <w:p w:rsidR="00790C27" w:rsidRPr="000E2387" w:rsidRDefault="00790C27" w:rsidP="004D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90C27" w:rsidRPr="00DB7723" w:rsidRDefault="00790C27" w:rsidP="004D0D27">
            <w:pPr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0978" w:rsidRPr="000E2387" w:rsidTr="00693263">
        <w:trPr>
          <w:trHeight w:hRule="exact" w:val="360"/>
        </w:trPr>
        <w:tc>
          <w:tcPr>
            <w:tcW w:w="7830" w:type="dxa"/>
            <w:vAlign w:val="bottom"/>
          </w:tcPr>
          <w:p w:rsidR="005B0978" w:rsidRPr="000E2387" w:rsidRDefault="005B0978" w:rsidP="004D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5B0978" w:rsidRPr="00DB7723" w:rsidRDefault="005B0978" w:rsidP="004D0D27">
            <w:pPr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0978" w:rsidRPr="000E2387" w:rsidTr="00693263">
        <w:trPr>
          <w:trHeight w:hRule="exact" w:val="360"/>
        </w:trPr>
        <w:tc>
          <w:tcPr>
            <w:tcW w:w="7830" w:type="dxa"/>
            <w:vAlign w:val="bottom"/>
          </w:tcPr>
          <w:p w:rsidR="005B0978" w:rsidRPr="000E2387" w:rsidRDefault="005B0978" w:rsidP="004D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2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5B0978" w:rsidRPr="00DB7723" w:rsidRDefault="005B0978" w:rsidP="004D0D27">
            <w:pPr>
              <w:ind w:right="25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4D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4D0D27" w:rsidRPr="00DB7723" w:rsidRDefault="004D0D27" w:rsidP="004D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B772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4D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</w:tcPr>
          <w:p w:rsidR="004D0D27" w:rsidRPr="00DB7723" w:rsidRDefault="005B0978" w:rsidP="004D0D27">
            <w:pPr>
              <w:ind w:right="251"/>
              <w:jc w:val="right"/>
            </w:pPr>
            <w:r w:rsidRPr="00DB7723">
              <w:rPr>
                <w:rFonts w:ascii="Angsana New" w:hAnsi="Angsana New" w:cs="Angsana New"/>
                <w:sz w:val="30"/>
                <w:szCs w:val="30"/>
              </w:rPr>
              <w:t>(45,417)</w:t>
            </w: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4D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</w:tcPr>
          <w:p w:rsidR="004D0D27" w:rsidRPr="00DB7723" w:rsidRDefault="005B0978" w:rsidP="004D0D27">
            <w:pPr>
              <w:ind w:right="251"/>
              <w:jc w:val="right"/>
            </w:pPr>
            <w:r w:rsidRPr="00DB772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D380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90C2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D38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90C27">
              <w:rPr>
                <w:rFonts w:ascii="Angsana New" w:hAnsi="Angsana New" w:cs="Angsana New"/>
                <w:sz w:val="30"/>
                <w:szCs w:val="30"/>
              </w:rPr>
              <w:t>93</w:t>
            </w:r>
            <w:r w:rsidR="007D380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B772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4D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620" w:type="dxa"/>
          </w:tcPr>
          <w:p w:rsidR="004D0D27" w:rsidRPr="00DB7723" w:rsidRDefault="006B2A4F" w:rsidP="004D0D27">
            <w:pPr>
              <w:ind w:right="251"/>
              <w:jc w:val="right"/>
            </w:pPr>
            <w:r w:rsidRPr="00DB7723">
              <w:rPr>
                <w:rFonts w:ascii="Angsana New" w:hAnsi="Angsana New" w:cs="Angsana New"/>
                <w:sz w:val="30"/>
                <w:szCs w:val="30"/>
              </w:rPr>
              <w:t>(4,860)</w:t>
            </w: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3E674B" w:rsidP="004D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="004D0D27" w:rsidRPr="000E23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0E23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ที่ระบุได้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4D0D27" w:rsidRPr="00DB7723" w:rsidRDefault="006B2A4F" w:rsidP="004D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B77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4620EC" w:rsidRPr="00DB77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03</w:t>
            </w:r>
            <w:r w:rsidRPr="00DB77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620EC" w:rsidRPr="00DB772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076</w:t>
            </w: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4D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ค่าความนิยม</w:t>
            </w:r>
            <w:r w:rsidR="003E674B" w:rsidRPr="000E2387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จากการซื้อธุรกิจ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D0D27" w:rsidRPr="00DB7723" w:rsidRDefault="006B2A4F" w:rsidP="004D0D27">
            <w:pPr>
              <w:ind w:right="251"/>
              <w:jc w:val="right"/>
            </w:pPr>
            <w:r w:rsidRPr="00DB7723">
              <w:rPr>
                <w:rFonts w:ascii="Angsana New" w:hAnsi="Angsana New" w:cs="Angsana New"/>
                <w:sz w:val="30"/>
                <w:szCs w:val="30"/>
              </w:rPr>
              <w:t>77,480</w:t>
            </w: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4D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0D27" w:rsidRPr="000E2387" w:rsidRDefault="006B2A4F" w:rsidP="004D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 w:rsidR="004620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0E23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620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556</w:t>
            </w: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4D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:rsidR="004D0D27" w:rsidRPr="000E2387" w:rsidRDefault="004D0D27" w:rsidP="004D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4D0D2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2387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  <w:r w:rsidRPr="000E238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E238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E238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E238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E2387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620" w:type="dxa"/>
          </w:tcPr>
          <w:p w:rsidR="004D0D27" w:rsidRPr="006A5DC0" w:rsidRDefault="00243F9D" w:rsidP="004D0D27">
            <w:pPr>
              <w:ind w:right="251"/>
              <w:jc w:val="right"/>
            </w:pPr>
            <w:r w:rsidRPr="006A5DC0">
              <w:rPr>
                <w:rFonts w:ascii="Angsana New" w:hAnsi="Angsana New" w:cs="Angsana New"/>
                <w:sz w:val="30"/>
                <w:szCs w:val="30"/>
              </w:rPr>
              <w:t>44,063</w:t>
            </w:r>
          </w:p>
        </w:tc>
      </w:tr>
      <w:tr w:rsidR="004D0D27" w:rsidRPr="000E2387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0E2387" w:rsidRDefault="004D0D27" w:rsidP="004D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2387">
              <w:rPr>
                <w:rFonts w:ascii="Angsana New" w:hAnsi="Angsana New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D0D27" w:rsidRPr="006A5DC0" w:rsidRDefault="004620EC" w:rsidP="00243F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340" w:lineRule="exact"/>
              <w:ind w:right="-108"/>
            </w:pPr>
            <w:r w:rsidRPr="006A5DC0">
              <w:rPr>
                <w:rFonts w:ascii="Angsana New" w:hAnsi="Angsana New" w:cs="Angsana New"/>
                <w:sz w:val="30"/>
                <w:szCs w:val="30"/>
              </w:rPr>
              <w:t>(280,556)</w:t>
            </w:r>
          </w:p>
        </w:tc>
      </w:tr>
      <w:tr w:rsidR="004D0D27" w:rsidRPr="00C54CB9" w:rsidTr="001A1E81">
        <w:trPr>
          <w:trHeight w:hRule="exact" w:val="360"/>
        </w:trPr>
        <w:tc>
          <w:tcPr>
            <w:tcW w:w="7830" w:type="dxa"/>
            <w:vAlign w:val="bottom"/>
          </w:tcPr>
          <w:p w:rsidR="004D0D27" w:rsidRPr="00902B99" w:rsidRDefault="004D0D27" w:rsidP="004D0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0E23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0D27" w:rsidRPr="000E2387" w:rsidRDefault="004D0D27" w:rsidP="004D0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after="0" w:line="34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23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243F9D" w:rsidRPr="000E23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4620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</w:t>
            </w:r>
            <w:r w:rsidR="00243F9D" w:rsidRPr="000E23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620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493</w:t>
            </w:r>
            <w:r w:rsidRPr="000E23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C54CB9" w:rsidRPr="006821F8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22"/>
        </w:rPr>
      </w:pPr>
      <w:r w:rsidRPr="0040318C">
        <w:rPr>
          <w:rFonts w:ascii="Angsana New" w:hAnsi="Angsana New"/>
          <w:sz w:val="30"/>
          <w:szCs w:val="30"/>
        </w:rPr>
        <w:tab/>
      </w:r>
      <w:r w:rsidRPr="0040318C">
        <w:rPr>
          <w:rFonts w:ascii="Angsana New" w:hAnsi="Angsana New"/>
          <w:sz w:val="30"/>
          <w:szCs w:val="30"/>
        </w:rPr>
        <w:tab/>
      </w:r>
      <w:r w:rsidRPr="0040318C">
        <w:rPr>
          <w:rFonts w:ascii="Angsana New" w:hAnsi="Angsana New"/>
          <w:sz w:val="30"/>
          <w:szCs w:val="30"/>
        </w:rPr>
        <w:tab/>
        <w:t xml:space="preserve">    </w:t>
      </w:r>
    </w:p>
    <w:p w:rsidR="006821F8" w:rsidRDefault="006821F8" w:rsidP="006821F8">
      <w:pPr>
        <w:pStyle w:val="BodyText2"/>
        <w:ind w:left="630" w:firstLine="0"/>
        <w:jc w:val="thaiDistribute"/>
        <w:rPr>
          <w:rFonts w:ascii="Angsana New" w:hAnsi="Angsana New" w:cs="Angsana New"/>
          <w:sz w:val="30"/>
          <w:szCs w:val="30"/>
          <w:lang w:val="x-none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 และปันส่วนมูลค่ายุติธรรมของรายการ ณ วันที่ซื้อ ซึ่ง ณ วันที่รายงาน ผู้ประเมินราคาอิสระดังกล่าวอยู่ในระหว่างการดำเนินการประเมินมูลค่ายุติธรรม และการประเมินมูลค่ายุติธรรมดังกล่าวยังไม่แล้วเสร็จ </w:t>
      </w:r>
      <w:r w:rsidR="00B63D8E">
        <w:rPr>
          <w:rFonts w:ascii="Angsana New" w:hAnsi="Angsana New" w:cs="Angsana New" w:hint="cs"/>
          <w:sz w:val="30"/>
          <w:szCs w:val="30"/>
          <w:cs/>
        </w:rPr>
        <w:t xml:space="preserve">ดังนั้นมูลค่ายุติธรรมของสินทรัพย์ที่ได้มาและหนี้สินที่รับมาเป็นมูลค่าประมาณการ ณ วันที่ซื้อธุรกิจ </w:t>
      </w:r>
      <w:r>
        <w:rPr>
          <w:rFonts w:ascii="Angsana New" w:hAnsi="Angsana New" w:cs="Angsana New" w:hint="cs"/>
          <w:sz w:val="30"/>
          <w:szCs w:val="30"/>
          <w:cs/>
        </w:rPr>
        <w:t>ทั้งนี้ปัจจัยสำคัญที่ทำให้เกิดค่าความนิยมคือ ประโยชน์ที่จะได้รับจากการแลกเปลี่ยนความรู้และความเชี่ยวชาญระหว่างบุคลากร ซึ่งจะเป็นการเพิ่มประสิทธิภาพในการดำเนินธุรกิจของกลุ่มบริษัทและการพัฒนาผลิตภัณฑ์ ค่าความนิยมที่เกิดจากการซื้อธุรกิจนี้ไม่สามารถนำมาหักเป็นค่าใช้จ่ายทางภาษีเงินได้</w:t>
      </w:r>
    </w:p>
    <w:p w:rsidR="006821F8" w:rsidRPr="006821F8" w:rsidRDefault="006821F8" w:rsidP="00BA11D9">
      <w:pPr>
        <w:rPr>
          <w:rFonts w:asciiTheme="majorBidi" w:hAnsiTheme="majorBidi" w:cstheme="majorBidi"/>
          <w:sz w:val="22"/>
          <w:szCs w:val="22"/>
        </w:rPr>
      </w:pPr>
    </w:p>
    <w:p w:rsidR="006821F8" w:rsidRDefault="006821F8" w:rsidP="006821F8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กลุ่มบริษัทมีนโยบายในการทบทวนมูลค่ายุติธรรมของสินทรัพย์ที่ได้มาที่ระบุได้ เช่น ที่ดิน อาคารและอุปกรณ์ เป็นต้น และหนี้สินที่รับมา และปันส่วนมูลค่ายุติธรรมของรายการ ณ วันที่ซื้ออย่างต่อเนื่อง ตามมาตรฐานการรายงานทางการเงินฉบับที่ 3 (ปรับปรุง 25</w:t>
      </w:r>
      <w:r>
        <w:rPr>
          <w:rFonts w:ascii="Angsana New" w:hAnsi="Angsana New" w:cs="Angsana New" w:hint="cs"/>
          <w:sz w:val="30"/>
          <w:szCs w:val="30"/>
        </w:rPr>
        <w:t>61</w:t>
      </w:r>
      <w:r>
        <w:rPr>
          <w:rFonts w:ascii="Angsana New" w:hAnsi="Angsana New" w:cs="Angsana New" w:hint="cs"/>
          <w:sz w:val="30"/>
          <w:szCs w:val="30"/>
          <w:cs/>
        </w:rPr>
        <w:t xml:space="preserve">) เรื่อง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การรวมธุรกิจ </w:t>
      </w:r>
      <w:r>
        <w:rPr>
          <w:rFonts w:ascii="Angsana New" w:hAnsi="Angsana New" w:cs="Angsana New" w:hint="cs"/>
          <w:sz w:val="30"/>
          <w:szCs w:val="30"/>
          <w:cs/>
        </w:rPr>
        <w:t>หากกลุ่มบริษัทได้รับข้อมูลใหม่เพิ่มเติมภายในหนึ่งปีนับจากวันที่มีการซื้อธุรกิจเกี่ยวกับข้อเท็จจริงและข้อมูลที่สะท้อนเหตุการณ์แวดล้อมที่มีอยู่ ณ วันที่ซื้อธุรกิจ กลุ่มบริษัทจะทำการปรับปรุงมูลค่ายุติธรรมดังกล่าว หรือการรับรู้สินทรัพย์หรือหนี้สินเพิ่มเติมซึ่งสินทรัพย์หรือหนี้สินดังกล่าวมีอยู่แล้ว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:rsidR="00B415D1" w:rsidRDefault="00B415D1" w:rsidP="006821F8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p w:rsidR="00BA11D9" w:rsidRDefault="00BA1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C54CB9" w:rsidRPr="00902B99" w:rsidRDefault="007C67A5" w:rsidP="006821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FF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</w:t>
      </w:r>
      <w:r w:rsidR="00C54CB9" w:rsidRPr="00902B99">
        <w:rPr>
          <w:rFonts w:ascii="Angsana New" w:hAnsi="Angsana New"/>
          <w:i/>
          <w:iCs/>
          <w:sz w:val="30"/>
          <w:szCs w:val="30"/>
          <w:cs/>
        </w:rPr>
        <w:t>ที่เกี่ยวข้องกับการซื้อ</w:t>
      </w:r>
    </w:p>
    <w:p w:rsidR="00C54CB9" w:rsidRPr="004620EC" w:rsidRDefault="00C54CB9" w:rsidP="00C54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C54CB9" w:rsidRDefault="00C54CB9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620EC">
        <w:rPr>
          <w:rFonts w:ascii="Angsana New" w:hAnsi="Angsana New" w:hint="cs"/>
          <w:sz w:val="30"/>
          <w:szCs w:val="30"/>
          <w:cs/>
        </w:rPr>
        <w:t>กลุ่ม</w:t>
      </w:r>
      <w:r w:rsidRPr="004620EC">
        <w:rPr>
          <w:rFonts w:ascii="Angsana New" w:hAnsi="Angsana New"/>
          <w:sz w:val="30"/>
          <w:szCs w:val="30"/>
          <w:cs/>
        </w:rPr>
        <w:t>บริษัทมีค่าใช้จ่ายที่เกี่ยวข้องกับการซื้อจำนวน</w:t>
      </w:r>
      <w:r w:rsidRPr="004620EC">
        <w:rPr>
          <w:rFonts w:ascii="Angsana New" w:hAnsi="Angsana New" w:hint="cs"/>
          <w:sz w:val="30"/>
          <w:szCs w:val="30"/>
          <w:cs/>
        </w:rPr>
        <w:t>รวมทั้งสิ้น</w:t>
      </w:r>
      <w:r w:rsidR="0040318C" w:rsidRPr="004620EC">
        <w:rPr>
          <w:rFonts w:ascii="Angsana New" w:hAnsi="Angsana New"/>
          <w:sz w:val="30"/>
          <w:szCs w:val="30"/>
        </w:rPr>
        <w:t xml:space="preserve"> </w:t>
      </w:r>
      <w:r w:rsidR="00A6345D" w:rsidRPr="004620EC">
        <w:rPr>
          <w:rFonts w:ascii="Angsana New" w:hAnsi="Angsana New"/>
          <w:sz w:val="30"/>
          <w:szCs w:val="30"/>
        </w:rPr>
        <w:t>8.</w:t>
      </w:r>
      <w:r w:rsidR="00790C27">
        <w:rPr>
          <w:rFonts w:ascii="Angsana New" w:hAnsi="Angsana New"/>
          <w:sz w:val="30"/>
          <w:szCs w:val="30"/>
        </w:rPr>
        <w:t>3</w:t>
      </w:r>
      <w:r w:rsidRPr="004620EC">
        <w:rPr>
          <w:rFonts w:ascii="Angsana New" w:hAnsi="Angsana New"/>
          <w:sz w:val="30"/>
          <w:szCs w:val="30"/>
        </w:rPr>
        <w:t xml:space="preserve"> </w:t>
      </w:r>
      <w:r w:rsidRPr="004620EC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620EC">
        <w:rPr>
          <w:rFonts w:ascii="Angsana New" w:hAnsi="Angsana New" w:hint="cs"/>
          <w:sz w:val="30"/>
          <w:szCs w:val="30"/>
          <w:cs/>
        </w:rPr>
        <w:t>ซึ่ง</w:t>
      </w:r>
      <w:r w:rsidR="00902B99">
        <w:rPr>
          <w:rFonts w:ascii="Angsana New" w:hAnsi="Angsana New" w:hint="cs"/>
          <w:sz w:val="30"/>
          <w:szCs w:val="30"/>
          <w:cs/>
        </w:rPr>
        <w:t>ส่วนใหญ่</w:t>
      </w:r>
      <w:r w:rsidRPr="004620EC">
        <w:rPr>
          <w:rFonts w:ascii="Angsana New" w:hAnsi="Angsana New" w:hint="cs"/>
          <w:sz w:val="30"/>
          <w:szCs w:val="30"/>
          <w:cs/>
        </w:rPr>
        <w:t>เป็น</w:t>
      </w:r>
      <w:r w:rsidRPr="004620EC">
        <w:rPr>
          <w:rFonts w:ascii="Angsana New" w:hAnsi="Angsana New" w:hint="cs"/>
          <w:spacing w:val="-4"/>
          <w:sz w:val="30"/>
          <w:szCs w:val="30"/>
          <w:cs/>
        </w:rPr>
        <w:t>ค่าใช้จ่ายเกี่ยว</w:t>
      </w:r>
      <w:r w:rsidRPr="004620EC">
        <w:rPr>
          <w:rFonts w:ascii="Angsana New" w:hAnsi="Angsana New"/>
          <w:spacing w:val="-4"/>
          <w:sz w:val="30"/>
          <w:szCs w:val="30"/>
          <w:cs/>
        </w:rPr>
        <w:t>กับ</w:t>
      </w:r>
      <w:r w:rsidR="00902B99">
        <w:rPr>
          <w:rFonts w:ascii="Angsana New" w:hAnsi="Angsana New"/>
          <w:spacing w:val="-4"/>
          <w:sz w:val="30"/>
          <w:szCs w:val="30"/>
          <w:cs/>
        </w:rPr>
        <w:br/>
      </w:r>
      <w:r w:rsidRPr="004620EC">
        <w:rPr>
          <w:rFonts w:ascii="Angsana New" w:hAnsi="Angsana New"/>
          <w:spacing w:val="-4"/>
          <w:sz w:val="30"/>
          <w:szCs w:val="30"/>
          <w:cs/>
        </w:rPr>
        <w:t>ค่าที่ปรึกษากฎหมายภายนอก</w:t>
      </w:r>
      <w:r w:rsidRPr="004620EC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4620EC">
        <w:rPr>
          <w:rFonts w:ascii="Angsana New" w:hAnsi="Angsana New"/>
          <w:spacing w:val="-4"/>
          <w:sz w:val="30"/>
          <w:szCs w:val="30"/>
          <w:cs/>
        </w:rPr>
        <w:t>ค่าใช้จ่ายในการตรวจสอบสถานะทางการ</w:t>
      </w:r>
      <w:r w:rsidRPr="004620EC">
        <w:rPr>
          <w:rFonts w:ascii="Angsana New" w:hAnsi="Angsana New" w:hint="cs"/>
          <w:spacing w:val="-4"/>
          <w:sz w:val="30"/>
          <w:szCs w:val="30"/>
          <w:cs/>
        </w:rPr>
        <w:t>เงิน</w:t>
      </w:r>
    </w:p>
    <w:p w:rsidR="003E674B" w:rsidRDefault="003E674B" w:rsidP="00C54C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821F8" w:rsidRPr="00902B99" w:rsidRDefault="006821F8" w:rsidP="006821F8">
      <w:pPr>
        <w:pStyle w:val="BodyText2"/>
        <w:ind w:left="0"/>
        <w:jc w:val="thaiDistribute"/>
        <w:rPr>
          <w:rFonts w:ascii="Angsana New" w:hAnsi="Angsana New" w:cs="Angsana New"/>
          <w:i/>
          <w:iCs/>
          <w:sz w:val="30"/>
          <w:szCs w:val="30"/>
          <w:lang w:val="x-none"/>
        </w:rPr>
      </w:pPr>
      <w:r w:rsidRPr="00902B99">
        <w:rPr>
          <w:rFonts w:ascii="Angsana New" w:hAnsi="Angsana New" w:cs="Angsana New" w:hint="cs"/>
          <w:i/>
          <w:iCs/>
          <w:sz w:val="30"/>
          <w:szCs w:val="30"/>
          <w:cs/>
        </w:rPr>
        <w:t>ผลการดำเนินงานของบริษัทย่อยใหม่ภายหลังวันที่ซื้อ</w:t>
      </w:r>
    </w:p>
    <w:p w:rsidR="006821F8" w:rsidRDefault="006821F8" w:rsidP="006821F8">
      <w:pPr>
        <w:pStyle w:val="BodyText2"/>
        <w:ind w:left="540"/>
        <w:jc w:val="thaiDistribute"/>
        <w:rPr>
          <w:rFonts w:ascii="Angsana New" w:hAnsi="Angsana New" w:cs="Angsana New"/>
          <w:sz w:val="28"/>
          <w:szCs w:val="28"/>
          <w:lang w:val="x-none"/>
        </w:rPr>
      </w:pPr>
    </w:p>
    <w:p w:rsidR="006821F8" w:rsidRDefault="006821F8" w:rsidP="006821F8">
      <w:pPr>
        <w:pStyle w:val="BodyText2"/>
        <w:ind w:left="540" w:firstLine="0"/>
        <w:jc w:val="thaiDistribute"/>
        <w:rPr>
          <w:rFonts w:ascii="Angsana New" w:hAnsi="Angsana New" w:cs="Angsana New"/>
          <w:sz w:val="30"/>
          <w:szCs w:val="30"/>
          <w:lang w:val="x-none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ในการจัดทำงบกำไรขาดทุนรวมสำหรับงวดสามเดือนและหกเดือนเดือนสิ้นสุดวันที่ </w:t>
      </w:r>
      <w:r>
        <w:rPr>
          <w:rFonts w:ascii="Angsana New" w:hAnsi="Angsana New" w:cs="Angsana New" w:hint="cs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 w:hint="cs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บริษัทได้รวมผลการดำเนินงานสำหรับงวดตั้งแต่</w:t>
      </w:r>
      <w:r w:rsidRPr="00902B9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วันที่ </w:t>
      </w:r>
      <w:r w:rsidRPr="00902B99">
        <w:rPr>
          <w:rFonts w:ascii="Angsana New" w:hAnsi="Angsana New" w:cs="Angsana New" w:hint="cs"/>
          <w:spacing w:val="-6"/>
          <w:sz w:val="30"/>
          <w:szCs w:val="30"/>
        </w:rPr>
        <w:t xml:space="preserve">17 </w:t>
      </w:r>
      <w:r w:rsidRPr="00902B9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มิถุนายน </w:t>
      </w:r>
      <w:r w:rsidRPr="00902B99">
        <w:rPr>
          <w:rFonts w:ascii="Angsana New" w:hAnsi="Angsana New" w:cs="Angsana New" w:hint="cs"/>
          <w:spacing w:val="-6"/>
          <w:sz w:val="30"/>
          <w:szCs w:val="30"/>
        </w:rPr>
        <w:t xml:space="preserve">2562 </w:t>
      </w:r>
      <w:r w:rsidRPr="00902B9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ถึงวันที่ </w:t>
      </w:r>
      <w:r w:rsidRPr="00902B99">
        <w:rPr>
          <w:rFonts w:ascii="Angsana New" w:hAnsi="Angsana New" w:cs="Angsana New" w:hint="cs"/>
          <w:spacing w:val="-6"/>
          <w:sz w:val="30"/>
          <w:szCs w:val="30"/>
        </w:rPr>
        <w:t xml:space="preserve">30 </w:t>
      </w:r>
      <w:r w:rsidRPr="00902B9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มิถุนายน </w:t>
      </w:r>
      <w:r w:rsidRPr="00902B99">
        <w:rPr>
          <w:rFonts w:ascii="Angsana New" w:hAnsi="Angsana New" w:cs="Angsana New" w:hint="cs"/>
          <w:spacing w:val="-6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ของเอฟบีซี</w:t>
      </w:r>
      <w:r w:rsidR="00902B99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รายละเอียด</w:t>
      </w:r>
      <w:r>
        <w:rPr>
          <w:rFonts w:ascii="Angsana New" w:hAnsi="Angsana New" w:cs="Angsana New" w:hint="cs"/>
          <w:sz w:val="30"/>
          <w:szCs w:val="30"/>
          <w:cs/>
        </w:rPr>
        <w:t>ที่สำคัญมีดังนี้</w:t>
      </w:r>
    </w:p>
    <w:p w:rsidR="006821F8" w:rsidRDefault="006821F8" w:rsidP="006821F8">
      <w:pPr>
        <w:pStyle w:val="BodyText2"/>
        <w:ind w:left="540"/>
        <w:jc w:val="thaiDistribute"/>
        <w:rPr>
          <w:rFonts w:ascii="Angsana New" w:hAnsi="Angsana New" w:cs="Angsana New"/>
          <w:sz w:val="28"/>
          <w:szCs w:val="28"/>
          <w:lang w:val="x-none"/>
        </w:rPr>
      </w:pP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0"/>
        <w:gridCol w:w="1980"/>
      </w:tblGrid>
      <w:tr w:rsidR="006821F8" w:rsidTr="006821F8">
        <w:trPr>
          <w:tblHeader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1F8" w:rsidRDefault="006821F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1F8" w:rsidRDefault="006821F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สำหรับงวดตั้งแต่วันที่</w:t>
            </w:r>
          </w:p>
          <w:p w:rsidR="006821F8" w:rsidRDefault="006821F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17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2562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ถึงวันที่ </w:t>
            </w:r>
          </w:p>
          <w:p w:rsidR="006821F8" w:rsidRDefault="006821F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6821F8" w:rsidTr="006821F8">
        <w:trPr>
          <w:tblHeader/>
        </w:trPr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1F8" w:rsidRDefault="006821F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1F8" w:rsidRDefault="006821F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902B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821F8" w:rsidTr="006821F8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1F8" w:rsidRPr="006821F8" w:rsidRDefault="006821F8">
            <w:pPr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415D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1F8" w:rsidRDefault="00B415D1">
            <w:pPr>
              <w:ind w:left="-1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902B9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902B9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6821F8" w:rsidTr="006821F8">
        <w:tc>
          <w:tcPr>
            <w:tcW w:w="72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1F8" w:rsidRPr="006821F8" w:rsidRDefault="006821F8">
            <w:pPr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415D1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กำไรสําหรับงวด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21F8" w:rsidRPr="00B415D1" w:rsidRDefault="00B415D1">
            <w:pPr>
              <w:ind w:left="5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15D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02B99">
              <w:rPr>
                <w:rFonts w:ascii="Angsana New" w:hAnsi="Angsana New" w:cs="Angsana New"/>
                <w:sz w:val="30"/>
                <w:szCs w:val="30"/>
              </w:rPr>
              <w:t>,896</w:t>
            </w:r>
          </w:p>
        </w:tc>
      </w:tr>
    </w:tbl>
    <w:p w:rsidR="006821F8" w:rsidRDefault="006821F8" w:rsidP="006821F8">
      <w:pPr>
        <w:rPr>
          <w:rFonts w:ascii="Angsana New" w:hAnsi="Angsana New" w:cs="Angsana New"/>
          <w:sz w:val="30"/>
          <w:szCs w:val="30"/>
        </w:rPr>
      </w:pPr>
    </w:p>
    <w:p w:rsidR="006821F8" w:rsidRDefault="006821F8" w:rsidP="006821F8">
      <w:pPr>
        <w:ind w:left="68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ฝ่ายบริหารคาดว่าหากกลุ่มบริษัทได้มีการซื้อธุรกิจตั้งแต่วันที่ 1 มกราคม 256</w:t>
      </w:r>
      <w:r>
        <w:rPr>
          <w:rFonts w:ascii="Angsana New" w:hAnsi="Angsana New" w:cs="Angsana New" w:hint="cs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จะมีรายได้จากการขายสินค้า</w:t>
      </w:r>
      <w:r w:rsidR="00A11D2D">
        <w:rPr>
          <w:rFonts w:ascii="Angsana New" w:hAnsi="Angsana New" w:cs="Angsana New" w:hint="cs"/>
          <w:sz w:val="30"/>
          <w:szCs w:val="30"/>
          <w:cs/>
        </w:rPr>
        <w:t>รวม</w:t>
      </w:r>
      <w:r>
        <w:rPr>
          <w:rFonts w:ascii="Angsana New" w:hAnsi="Angsana New" w:cs="Angsana New" w:hint="cs"/>
          <w:sz w:val="30"/>
          <w:szCs w:val="30"/>
          <w:cs/>
        </w:rPr>
        <w:t>และกำไร</w:t>
      </w:r>
      <w:r w:rsidR="00684388">
        <w:rPr>
          <w:rFonts w:ascii="Angsana New" w:hAnsi="Angsana New" w:cs="Angsana New" w:hint="cs"/>
          <w:sz w:val="30"/>
          <w:szCs w:val="30"/>
          <w:cs/>
        </w:rPr>
        <w:t>รวม</w:t>
      </w: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4776EF">
        <w:rPr>
          <w:rFonts w:ascii="Angsana New" w:hAnsi="Angsana New" w:cs="Angsana New" w:hint="cs"/>
          <w:sz w:val="30"/>
          <w:szCs w:val="30"/>
          <w:cs/>
        </w:rPr>
        <w:t>สามเดือน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และหกเดือนสิ้นสุดวันที่ </w:t>
      </w:r>
      <w:r>
        <w:rPr>
          <w:rFonts w:ascii="Angsana New" w:hAnsi="Angsana New" w:cs="Angsana New" w:hint="cs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 w:hint="cs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814E76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:rsidR="00814E76" w:rsidRDefault="00814E76" w:rsidP="006821F8">
      <w:pPr>
        <w:ind w:left="68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6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2"/>
        <w:gridCol w:w="1980"/>
        <w:gridCol w:w="1980"/>
      </w:tblGrid>
      <w:tr w:rsidR="00902B99" w:rsidTr="00902B99">
        <w:trPr>
          <w:tblHeader/>
        </w:trPr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B99" w:rsidRDefault="00902B99" w:rsidP="00902B9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902B99" w:rsidRDefault="00902B99" w:rsidP="00902B9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482099"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เดือนสิ้นสุดวันที่</w:t>
            </w:r>
          </w:p>
          <w:p w:rsidR="00902B99" w:rsidRDefault="00902B99" w:rsidP="00902B9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8209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B99" w:rsidRDefault="00902B99" w:rsidP="00902B9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482099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เดือนสิ้นสุดวันที่</w:t>
            </w:r>
          </w:p>
          <w:p w:rsidR="00902B99" w:rsidRDefault="00902B99" w:rsidP="00902B9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902B99" w:rsidTr="001B6152">
        <w:trPr>
          <w:tblHeader/>
        </w:trPr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B99" w:rsidRDefault="00902B99" w:rsidP="00902B9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:rsidR="00902B99" w:rsidRDefault="00902B99" w:rsidP="00902B9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02B99" w:rsidTr="00902B99"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B99" w:rsidRPr="006821F8" w:rsidRDefault="00902B99" w:rsidP="00902B99">
            <w:pPr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415D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980" w:type="dxa"/>
          </w:tcPr>
          <w:p w:rsidR="00902B99" w:rsidRDefault="00902B99" w:rsidP="00902B99">
            <w:pPr>
              <w:tabs>
                <w:tab w:val="clear" w:pos="1871"/>
                <w:tab w:val="left" w:pos="1710"/>
              </w:tabs>
              <w:ind w:left="-18" w:right="1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121,597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B99" w:rsidRDefault="00902B99" w:rsidP="00902B99">
            <w:pPr>
              <w:ind w:left="-1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229,301</w:t>
            </w:r>
          </w:p>
        </w:tc>
      </w:tr>
      <w:tr w:rsidR="00902B99" w:rsidTr="00902B99"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B99" w:rsidRPr="006821F8" w:rsidRDefault="00902B99" w:rsidP="00902B99">
            <w:pPr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415D1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กำไรสําหรับงวด</w:t>
            </w:r>
          </w:p>
        </w:tc>
        <w:tc>
          <w:tcPr>
            <w:tcW w:w="1980" w:type="dxa"/>
          </w:tcPr>
          <w:p w:rsidR="00902B99" w:rsidRPr="00B415D1" w:rsidRDefault="00902B99" w:rsidP="00902B99">
            <w:pPr>
              <w:tabs>
                <w:tab w:val="clear" w:pos="1871"/>
                <w:tab w:val="left" w:pos="1710"/>
              </w:tabs>
              <w:ind w:left="540" w:right="1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7,190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B99" w:rsidRPr="00B415D1" w:rsidRDefault="00902B99" w:rsidP="00902B99">
            <w:pPr>
              <w:ind w:left="54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13,143</w:t>
            </w:r>
          </w:p>
        </w:tc>
      </w:tr>
    </w:tbl>
    <w:p w:rsidR="00902B99" w:rsidRDefault="00902B99" w:rsidP="006821F8">
      <w:pPr>
        <w:ind w:left="680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:rsidR="00814E76" w:rsidRDefault="00814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 w:cs="Angsana New"/>
          <w:sz w:val="30"/>
          <w:szCs w:val="30"/>
          <w:cs/>
        </w:rPr>
      </w:pPr>
      <w:r>
        <w:rPr>
          <w:rFonts w:ascii="Angsana New" w:eastAsiaTheme="minorHAnsi" w:hAnsi="Angsana New" w:cs="Angsana New"/>
          <w:sz w:val="30"/>
          <w:szCs w:val="30"/>
          <w:cs/>
        </w:rPr>
        <w:br w:type="page"/>
      </w:r>
    </w:p>
    <w:p w:rsidR="00093B30" w:rsidRPr="003A10CE" w:rsidRDefault="009C45BE" w:rsidP="009C45B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630"/>
        </w:tabs>
        <w:ind w:left="630"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 xml:space="preserve"> </w:t>
      </w:r>
      <w:r w:rsidR="00804175" w:rsidRPr="00D03126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3A3B21" w:rsidRPr="00814E76" w:rsidRDefault="003A3B21" w:rsidP="009C4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43"/>
        <w:jc w:val="thaiDistribute"/>
        <w:rPr>
          <w:rFonts w:ascii="Angsana New" w:hAnsi="Angsana New" w:cs="Angsana New"/>
          <w:b/>
          <w:sz w:val="26"/>
          <w:szCs w:val="26"/>
        </w:rPr>
      </w:pPr>
    </w:p>
    <w:p w:rsidR="00ED02D7" w:rsidRPr="003D13C3" w:rsidRDefault="00802769" w:rsidP="009C4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43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1718F3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</w:t>
      </w:r>
      <w:r w:rsidRPr="001718F3">
        <w:rPr>
          <w:rFonts w:ascii="Angsana New" w:hAnsi="Angsana New" w:cs="Angsana New" w:hint="cs"/>
          <w:b/>
          <w:sz w:val="30"/>
          <w:szCs w:val="30"/>
          <w:cs/>
        </w:rPr>
        <w:t xml:space="preserve">บริษัทย่อย </w:t>
      </w:r>
      <w:r w:rsidR="003A10CE" w:rsidRPr="009A57B8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="00D75CE8" w:rsidRPr="009A57B8">
        <w:rPr>
          <w:rFonts w:ascii="Angsana New" w:hAnsi="Angsana New" w:cs="Angsana New"/>
          <w:b/>
          <w:sz w:val="30"/>
          <w:szCs w:val="30"/>
          <w:cs/>
        </w:rPr>
        <w:t>การร่วมค้า</w:t>
      </w:r>
      <w:r w:rsidRPr="009A57B8">
        <w:rPr>
          <w:rFonts w:ascii="Angsana New" w:hAnsi="Angsana New" w:cs="Angsana New" w:hint="cs"/>
          <w:b/>
          <w:sz w:val="30"/>
          <w:szCs w:val="30"/>
          <w:cs/>
        </w:rPr>
        <w:t>ได้เปิดเผยใน</w:t>
      </w:r>
      <w:r w:rsidRPr="001718F3">
        <w:rPr>
          <w:rFonts w:ascii="Angsana New" w:hAnsi="Angsana New" w:cs="Angsana New" w:hint="cs"/>
          <w:b/>
          <w:sz w:val="30"/>
          <w:szCs w:val="30"/>
          <w:cs/>
        </w:rPr>
        <w:t>หมายเหตุ</w:t>
      </w:r>
      <w:r w:rsidR="00560D69">
        <w:rPr>
          <w:rFonts w:ascii="Angsana New" w:hAnsi="Angsana New" w:cs="Angsana New" w:hint="cs"/>
          <w:b/>
          <w:sz w:val="30"/>
          <w:szCs w:val="30"/>
          <w:cs/>
        </w:rPr>
        <w:t>ประกอบงบ</w:t>
      </w:r>
      <w:r w:rsidR="00560D69" w:rsidRPr="004776EF">
        <w:rPr>
          <w:rFonts w:ascii="Angsana New" w:hAnsi="Angsana New" w:cs="Angsana New" w:hint="cs"/>
          <w:b/>
          <w:spacing w:val="-10"/>
          <w:sz w:val="30"/>
          <w:szCs w:val="30"/>
          <w:cs/>
        </w:rPr>
        <w:t>การเงินระหว่างกาล</w:t>
      </w:r>
      <w:r w:rsidR="002D4A98" w:rsidRPr="004776EF">
        <w:rPr>
          <w:rFonts w:ascii="Angsana New" w:hAnsi="Angsana New" w:cs="Angsana New" w:hint="cs"/>
          <w:b/>
          <w:spacing w:val="-10"/>
          <w:sz w:val="30"/>
          <w:szCs w:val="30"/>
          <w:cs/>
        </w:rPr>
        <w:t>ข้อ</w:t>
      </w:r>
      <w:r w:rsidR="00D75CE8" w:rsidRPr="004776EF">
        <w:rPr>
          <w:rFonts w:ascii="Angsana New" w:hAnsi="Angsana New" w:cs="Angsana New"/>
          <w:bCs/>
          <w:spacing w:val="-10"/>
          <w:sz w:val="30"/>
          <w:szCs w:val="30"/>
        </w:rPr>
        <w:t xml:space="preserve"> </w:t>
      </w:r>
      <w:r w:rsidR="0098066A" w:rsidRPr="004776EF">
        <w:rPr>
          <w:rFonts w:ascii="Angsana New" w:hAnsi="Angsana New" w:cs="Angsana New"/>
          <w:bCs/>
          <w:spacing w:val="-10"/>
          <w:sz w:val="30"/>
          <w:szCs w:val="30"/>
        </w:rPr>
        <w:t>8</w:t>
      </w:r>
      <w:r w:rsidR="003A10CE" w:rsidRPr="004776EF">
        <w:rPr>
          <w:rFonts w:ascii="Angsana New" w:hAnsi="Angsana New" w:cs="Angsana New" w:hint="cs"/>
          <w:bCs/>
          <w:spacing w:val="-10"/>
          <w:sz w:val="30"/>
          <w:szCs w:val="30"/>
          <w:cs/>
        </w:rPr>
        <w:t xml:space="preserve"> </w:t>
      </w:r>
      <w:r w:rsidR="00307C65" w:rsidRPr="004776EF">
        <w:rPr>
          <w:rFonts w:ascii="Angsana New" w:hAnsi="Angsana New" w:cs="Angsana New"/>
          <w:b/>
          <w:spacing w:val="-10"/>
          <w:sz w:val="30"/>
          <w:szCs w:val="30"/>
          <w:cs/>
        </w:rPr>
        <w:t>และ</w:t>
      </w:r>
      <w:r w:rsidR="009B015E" w:rsidRPr="009B015E">
        <w:rPr>
          <w:rFonts w:ascii="Angsana New" w:hAnsi="Angsana New" w:cs="Angsana New"/>
          <w:bCs/>
          <w:sz w:val="30"/>
          <w:szCs w:val="30"/>
        </w:rPr>
        <w:t xml:space="preserve"> </w:t>
      </w:r>
      <w:r w:rsidR="0098066A">
        <w:rPr>
          <w:rFonts w:ascii="Angsana New" w:hAnsi="Angsana New" w:cs="Angsana New"/>
          <w:bCs/>
          <w:sz w:val="30"/>
          <w:szCs w:val="30"/>
        </w:rPr>
        <w:t>9</w:t>
      </w:r>
      <w:r w:rsidR="0080707E" w:rsidRPr="009B015E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Pr="009B015E">
        <w:rPr>
          <w:rFonts w:ascii="Angsana New" w:hAnsi="Angsana New" w:cs="Angsana New" w:hint="cs"/>
          <w:b/>
          <w:sz w:val="30"/>
          <w:szCs w:val="30"/>
          <w:cs/>
        </w:rPr>
        <w:t>สำหรับ</w:t>
      </w:r>
      <w:r w:rsidRPr="001718F3">
        <w:rPr>
          <w:rFonts w:ascii="Angsana New" w:hAnsi="Angsana New" w:cs="Angsana New" w:hint="cs"/>
          <w:b/>
          <w:sz w:val="30"/>
          <w:szCs w:val="30"/>
          <w:cs/>
        </w:rPr>
        <w:t>ความสัมพันธ์กับผู้บริหารสำคัญและ</w:t>
      </w:r>
      <w:r w:rsidRPr="001718F3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</w:t>
      </w:r>
      <w:r w:rsidRPr="001718F3">
        <w:rPr>
          <w:rFonts w:ascii="Angsana New" w:hAnsi="Angsana New" w:cs="Angsana New" w:hint="cs"/>
          <w:b/>
          <w:sz w:val="30"/>
          <w:szCs w:val="30"/>
          <w:cs/>
        </w:rPr>
        <w:t>อื่น</w:t>
      </w:r>
      <w:r w:rsidR="00470AA8">
        <w:rPr>
          <w:rFonts w:ascii="Angsana New" w:hAnsi="Angsana New" w:cs="Angsana New" w:hint="cs"/>
          <w:b/>
          <w:sz w:val="30"/>
          <w:szCs w:val="30"/>
          <w:cs/>
        </w:rPr>
        <w:t>มีความสัมพันธ์เหมือนงบการเงิน</w:t>
      </w:r>
      <w:r w:rsidR="003D13C3">
        <w:rPr>
          <w:rFonts w:ascii="Angsana New" w:hAnsi="Angsana New" w:cs="Angsana New" w:hint="cs"/>
          <w:b/>
          <w:sz w:val="30"/>
          <w:szCs w:val="30"/>
          <w:cs/>
        </w:rPr>
        <w:t>สำหรับปี</w:t>
      </w:r>
      <w:r w:rsidR="003D13C3" w:rsidRPr="003D13C3">
        <w:rPr>
          <w:rFonts w:ascii="Angsana New" w:hAnsi="Angsana New" w:cs="Angsana New" w:hint="cs"/>
          <w:b/>
          <w:sz w:val="30"/>
          <w:szCs w:val="30"/>
          <w:cs/>
        </w:rPr>
        <w:t>สิ้นสุด</w:t>
      </w:r>
      <w:r w:rsidR="003D13C3" w:rsidRPr="003D13C3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3D13C3" w:rsidRPr="003D13C3">
        <w:rPr>
          <w:rFonts w:ascii="Angsana New" w:hAnsi="Angsana New" w:cs="Angsana New"/>
          <w:bCs/>
          <w:sz w:val="30"/>
          <w:szCs w:val="30"/>
        </w:rPr>
        <w:t>31</w:t>
      </w:r>
      <w:r w:rsidR="003D13C3" w:rsidRPr="003D13C3">
        <w:rPr>
          <w:rFonts w:ascii="Angsana New" w:hAnsi="Angsana New" w:cs="Angsana New"/>
          <w:b/>
          <w:sz w:val="30"/>
          <w:szCs w:val="30"/>
        </w:rPr>
        <w:t xml:space="preserve"> </w:t>
      </w:r>
      <w:r w:rsidR="003D13C3" w:rsidRPr="003D13C3">
        <w:rPr>
          <w:rFonts w:ascii="Angsana New" w:hAnsi="Angsana New" w:cs="Angsana New" w:hint="cs"/>
          <w:b/>
          <w:sz w:val="30"/>
          <w:szCs w:val="30"/>
          <w:cs/>
        </w:rPr>
        <w:t>ธันวาคม</w:t>
      </w:r>
      <w:r w:rsidR="003D13C3" w:rsidRPr="003D13C3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3D13C3" w:rsidRPr="003D13C3">
        <w:rPr>
          <w:rFonts w:ascii="Angsana New" w:hAnsi="Angsana New" w:cs="Angsana New"/>
          <w:bCs/>
          <w:sz w:val="30"/>
          <w:szCs w:val="30"/>
        </w:rPr>
        <w:t>2561</w:t>
      </w:r>
      <w:r w:rsidR="003E6A17" w:rsidRPr="003D13C3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</w:p>
    <w:p w:rsidR="006B1F70" w:rsidRPr="00814E76" w:rsidRDefault="006B1F70" w:rsidP="009C4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 w:cs="Angsana New"/>
          <w:sz w:val="26"/>
          <w:szCs w:val="26"/>
        </w:rPr>
      </w:pPr>
    </w:p>
    <w:p w:rsidR="00F7158F" w:rsidRDefault="00F7158F" w:rsidP="009C4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C146C0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รายการที่สำคัญกับบุคคลหรือกิจการที่เกี่ยวข้องกันสำหรับแต่ละงวด</w:t>
      </w:r>
      <w:r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หกเดือนสิ้นสุดวันที่ </w:t>
      </w:r>
      <w:r w:rsidRPr="00C146C0">
        <w:rPr>
          <w:rFonts w:ascii="Angsana New" w:hAnsi="Angsana New" w:cs="Angsana New"/>
          <w:sz w:val="30"/>
          <w:szCs w:val="30"/>
        </w:rPr>
        <w:t xml:space="preserve">30 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C146C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146C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มีดังนี้   </w:t>
      </w:r>
    </w:p>
    <w:p w:rsidR="00123F6D" w:rsidRPr="00814E76" w:rsidRDefault="00123F6D" w:rsidP="009C4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4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6"/>
        <w:gridCol w:w="1078"/>
        <w:gridCol w:w="34"/>
        <w:gridCol w:w="234"/>
        <w:gridCol w:w="36"/>
        <w:gridCol w:w="1104"/>
        <w:gridCol w:w="30"/>
        <w:gridCol w:w="9"/>
        <w:gridCol w:w="229"/>
        <w:gridCol w:w="34"/>
        <w:gridCol w:w="8"/>
        <w:gridCol w:w="1070"/>
        <w:gridCol w:w="236"/>
        <w:gridCol w:w="25"/>
        <w:gridCol w:w="9"/>
        <w:gridCol w:w="19"/>
        <w:gridCol w:w="1026"/>
        <w:gridCol w:w="34"/>
        <w:gridCol w:w="8"/>
        <w:gridCol w:w="13"/>
      </w:tblGrid>
      <w:tr w:rsidR="0062423C" w:rsidRPr="00C146C0" w:rsidTr="00B468F1">
        <w:trPr>
          <w:gridAfter w:val="3"/>
          <w:wAfter w:w="29" w:type="pct"/>
        </w:trPr>
        <w:tc>
          <w:tcPr>
            <w:tcW w:w="2230" w:type="pct"/>
          </w:tcPr>
          <w:p w:rsidR="00F7158F" w:rsidRPr="00814E76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315" w:type="pct"/>
            <w:gridSpan w:val="5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gridSpan w:val="3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8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88" w:type="pct"/>
            <w:gridSpan w:val="2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  <w:gridSpan w:val="2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2" w:type="pct"/>
            <w:gridSpan w:val="3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5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F7158F" w:rsidRPr="00C146C0" w:rsidTr="00B468F1">
        <w:trPr>
          <w:gridAfter w:val="3"/>
          <w:wAfter w:w="29" w:type="pct"/>
        </w:trPr>
        <w:tc>
          <w:tcPr>
            <w:tcW w:w="2230" w:type="pct"/>
          </w:tcPr>
          <w:p w:rsidR="00F7158F" w:rsidRPr="00814E76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131" w:hanging="7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41" w:type="pct"/>
            <w:gridSpan w:val="16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</w:tcPr>
          <w:p w:rsidR="00F7158F" w:rsidRPr="00C146C0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gridSpan w:val="2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3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</w:tcPr>
          <w:p w:rsidR="00F7158F" w:rsidRPr="00C146C0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8" w:type="pct"/>
            <w:gridSpan w:val="2"/>
          </w:tcPr>
          <w:p w:rsidR="00F7158F" w:rsidRPr="00C146C0" w:rsidRDefault="004C7AF6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:rsidR="00F7158F" w:rsidRPr="00C146C0" w:rsidRDefault="003F0279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98,09</w:t>
            </w:r>
            <w:r w:rsidR="00814E7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5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788</w:t>
            </w: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</w:tcPr>
          <w:p w:rsidR="00F7158F" w:rsidRPr="00C146C0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ซื้อวัตถุดิบและสินค้า</w:t>
            </w:r>
          </w:p>
        </w:tc>
        <w:tc>
          <w:tcPr>
            <w:tcW w:w="588" w:type="pct"/>
            <w:gridSpan w:val="2"/>
          </w:tcPr>
          <w:p w:rsidR="00F7158F" w:rsidRPr="00C146C0" w:rsidRDefault="004C7AF6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:rsidR="00F7158F" w:rsidRPr="003168A9" w:rsidRDefault="003F0279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68A9">
              <w:rPr>
                <w:rFonts w:ascii="Angsana New" w:hAnsi="Angsana New" w:cs="Angsana New"/>
                <w:sz w:val="30"/>
                <w:szCs w:val="30"/>
              </w:rPr>
              <w:t>2,412,857</w:t>
            </w:r>
          </w:p>
        </w:tc>
        <w:tc>
          <w:tcPr>
            <w:tcW w:w="125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2,875,026</w:t>
            </w: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</w:tcPr>
          <w:p w:rsidR="00F7158F" w:rsidRPr="00C146C0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588" w:type="pct"/>
            <w:gridSpan w:val="2"/>
          </w:tcPr>
          <w:p w:rsidR="00F7158F" w:rsidRPr="00C146C0" w:rsidRDefault="004C7AF6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:rsidR="00F7158F" w:rsidRPr="003168A9" w:rsidRDefault="003F0279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68A9">
              <w:rPr>
                <w:rFonts w:ascii="Angsana New" w:hAnsi="Angsana New" w:cs="Angsana New"/>
                <w:sz w:val="30"/>
                <w:szCs w:val="30"/>
              </w:rPr>
              <w:t>26,4</w:t>
            </w:r>
            <w:r w:rsidR="00814E76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25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11,591</w:t>
            </w: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</w:tcPr>
          <w:p w:rsidR="00F7158F" w:rsidRPr="00C146C0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88" w:type="pct"/>
            <w:gridSpan w:val="2"/>
          </w:tcPr>
          <w:p w:rsidR="00F7158F" w:rsidRPr="00C146C0" w:rsidRDefault="004C7AF6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:rsidR="00F7158F" w:rsidRPr="003168A9" w:rsidRDefault="003F0279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68A9">
              <w:rPr>
                <w:rFonts w:ascii="Angsana New" w:hAnsi="Angsana New" w:cs="Angsana New"/>
                <w:sz w:val="30"/>
                <w:szCs w:val="30"/>
              </w:rPr>
              <w:t>600,000</w:t>
            </w:r>
          </w:p>
        </w:tc>
        <w:tc>
          <w:tcPr>
            <w:tcW w:w="125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76C70">
              <w:rPr>
                <w:rFonts w:ascii="Angsana New" w:hAnsi="Angsana New" w:cs="Angsana New"/>
                <w:sz w:val="30"/>
                <w:szCs w:val="30"/>
              </w:rPr>
              <w:t>320,000</w:t>
            </w: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</w:tcPr>
          <w:p w:rsidR="00F7158F" w:rsidRPr="00C146C0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รายได้ค่าเช่า</w:t>
            </w:r>
            <w:r w:rsidR="003D13C3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88" w:type="pct"/>
            <w:gridSpan w:val="2"/>
          </w:tcPr>
          <w:p w:rsidR="00F7158F" w:rsidRPr="00C146C0" w:rsidRDefault="004C7AF6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:rsidR="00F7158F" w:rsidRPr="003168A9" w:rsidRDefault="003F0279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68A9">
              <w:rPr>
                <w:rFonts w:ascii="Angsana New" w:hAnsi="Angsana New" w:cs="Angsana New"/>
                <w:sz w:val="30"/>
                <w:szCs w:val="30"/>
              </w:rPr>
              <w:t>15,766</w:t>
            </w:r>
          </w:p>
        </w:tc>
        <w:tc>
          <w:tcPr>
            <w:tcW w:w="125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2,259</w:t>
            </w: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</w:tcPr>
          <w:p w:rsidR="00F7158F" w:rsidRPr="00C146C0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588" w:type="pct"/>
            <w:gridSpan w:val="2"/>
          </w:tcPr>
          <w:p w:rsidR="00F7158F" w:rsidRPr="00C146C0" w:rsidRDefault="004C7AF6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:rsidR="00F7158F" w:rsidRPr="003168A9" w:rsidRDefault="003F0279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68A9">
              <w:rPr>
                <w:rFonts w:ascii="Angsana New" w:hAnsi="Angsana New" w:cs="Angsana New"/>
                <w:sz w:val="30"/>
                <w:szCs w:val="30"/>
              </w:rPr>
              <w:t>726</w:t>
            </w:r>
          </w:p>
        </w:tc>
        <w:tc>
          <w:tcPr>
            <w:tcW w:w="125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10,660</w:t>
            </w: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</w:tcPr>
          <w:p w:rsidR="00F7158F" w:rsidRPr="00C146C0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ดอกเบี้ยจ่าย</w:t>
            </w:r>
          </w:p>
        </w:tc>
        <w:tc>
          <w:tcPr>
            <w:tcW w:w="588" w:type="pct"/>
            <w:gridSpan w:val="2"/>
          </w:tcPr>
          <w:p w:rsidR="00F7158F" w:rsidRPr="00C146C0" w:rsidRDefault="004C7AF6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:rsidR="00F7158F" w:rsidRPr="003168A9" w:rsidRDefault="003F0279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6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</w:tcPr>
          <w:p w:rsidR="00F7158F" w:rsidRPr="00C146C0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8" w:type="pct"/>
            <w:gridSpan w:val="2"/>
          </w:tcPr>
          <w:p w:rsidR="00F7158F" w:rsidRPr="00C146C0" w:rsidRDefault="004C7AF6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:rsidR="00F7158F" w:rsidRPr="003168A9" w:rsidRDefault="003F0279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68A9">
              <w:rPr>
                <w:rFonts w:ascii="Angsana New" w:hAnsi="Angsana New" w:cs="Angsana New"/>
                <w:sz w:val="30"/>
                <w:szCs w:val="30"/>
              </w:rPr>
              <w:t>14,182</w:t>
            </w:r>
          </w:p>
        </w:tc>
        <w:tc>
          <w:tcPr>
            <w:tcW w:w="125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F7158F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1,254</w:t>
            </w: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</w:tcPr>
          <w:p w:rsidR="00F7158F" w:rsidRPr="00C146C0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</w:tabs>
              <w:spacing w:line="240" w:lineRule="auto"/>
              <w:ind w:left="72" w:hanging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588" w:type="pct"/>
            <w:gridSpan w:val="2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  <w:gridSpan w:val="2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84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42" w:type="pct"/>
            <w:gridSpan w:val="3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88" w:type="pct"/>
            <w:gridSpan w:val="3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5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89" w:type="pct"/>
            <w:gridSpan w:val="5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</w:tcPr>
          <w:p w:rsidR="00F7158F" w:rsidRPr="00C146C0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"/>
              </w:tabs>
              <w:ind w:left="72" w:hanging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8" w:type="pct"/>
            <w:gridSpan w:val="2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3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</w:tcPr>
          <w:p w:rsidR="00F7158F" w:rsidRPr="00C146C0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รายได้จากการขายสินค้า</w:t>
            </w:r>
          </w:p>
        </w:tc>
        <w:tc>
          <w:tcPr>
            <w:tcW w:w="588" w:type="pct"/>
            <w:gridSpan w:val="2"/>
          </w:tcPr>
          <w:p w:rsidR="00F7158F" w:rsidRPr="00C146C0" w:rsidRDefault="003F0279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37,131</w:t>
            </w:r>
          </w:p>
        </w:tc>
        <w:tc>
          <w:tcPr>
            <w:tcW w:w="143" w:type="pct"/>
            <w:gridSpan w:val="2"/>
          </w:tcPr>
          <w:p w:rsidR="00F7158F" w:rsidRPr="00DA3C8F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46,218</w:t>
            </w:r>
          </w:p>
        </w:tc>
        <w:tc>
          <w:tcPr>
            <w:tcW w:w="142" w:type="pct"/>
            <w:gridSpan w:val="3"/>
          </w:tcPr>
          <w:p w:rsidR="00F7158F" w:rsidRPr="00DA3C8F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shd w:val="clear" w:color="auto" w:fill="auto"/>
          </w:tcPr>
          <w:p w:rsidR="00F7158F" w:rsidRPr="00DA3C8F" w:rsidRDefault="003F0279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37,131</w:t>
            </w:r>
          </w:p>
        </w:tc>
        <w:tc>
          <w:tcPr>
            <w:tcW w:w="125" w:type="pct"/>
          </w:tcPr>
          <w:p w:rsidR="00F7158F" w:rsidRPr="00DA3C8F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F7158F" w:rsidRPr="00DA3C8F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46,218</w:t>
            </w: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</w:tcPr>
          <w:p w:rsidR="00F7158F" w:rsidRPr="00C146C0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588" w:type="pct"/>
            <w:gridSpan w:val="2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  <w:gridSpan w:val="2"/>
          </w:tcPr>
          <w:p w:rsidR="00F7158F" w:rsidRPr="00DA3C8F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84" w:type="pct"/>
          </w:tcPr>
          <w:p w:rsidR="00F7158F" w:rsidRPr="00C146C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42" w:type="pct"/>
            <w:gridSpan w:val="3"/>
          </w:tcPr>
          <w:p w:rsidR="00F7158F" w:rsidRPr="00DA3C8F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88" w:type="pct"/>
            <w:gridSpan w:val="3"/>
          </w:tcPr>
          <w:p w:rsidR="00F7158F" w:rsidRPr="00DA3C8F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25" w:type="pct"/>
          </w:tcPr>
          <w:p w:rsidR="00F7158F" w:rsidRPr="00DA3C8F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89" w:type="pct"/>
            <w:gridSpan w:val="5"/>
          </w:tcPr>
          <w:p w:rsidR="00F7158F" w:rsidRPr="00DA3C8F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"/>
              </w:tabs>
              <w:ind w:left="-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88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6B1F70" w:rsidRPr="00DA3C8F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6B1F70" w:rsidRPr="00DA3C8F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3"/>
          </w:tcPr>
          <w:p w:rsidR="006B1F70" w:rsidRPr="00DA3C8F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:rsidR="006B1F70" w:rsidRPr="00DA3C8F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:rsidR="006B1F70" w:rsidRPr="00DA3C8F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6B1F70" w:rsidRPr="00DA3C8F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88" w:type="pct"/>
            <w:gridSpan w:val="2"/>
          </w:tcPr>
          <w:p w:rsidR="006B1F70" w:rsidRPr="00C146C0" w:rsidRDefault="003F0279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82,55</w:t>
            </w:r>
            <w:r w:rsidR="00814E7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3" w:type="pct"/>
            <w:gridSpan w:val="2"/>
          </w:tcPr>
          <w:p w:rsidR="006B1F70" w:rsidRPr="00DA3C8F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71,317</w:t>
            </w:r>
          </w:p>
        </w:tc>
        <w:tc>
          <w:tcPr>
            <w:tcW w:w="142" w:type="pct"/>
            <w:gridSpan w:val="3"/>
          </w:tcPr>
          <w:p w:rsidR="006B1F70" w:rsidRPr="00DA3C8F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:rsidR="006B1F70" w:rsidRPr="00DA3C8F" w:rsidRDefault="004C7AF6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6B1F70" w:rsidRPr="00DA3C8F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6B1F70" w:rsidRPr="00DA3C8F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 w:rsidRPr="00DA3C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88" w:type="pct"/>
            <w:gridSpan w:val="2"/>
          </w:tcPr>
          <w:p w:rsidR="006B1F70" w:rsidRPr="00C146C0" w:rsidRDefault="003F0279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4,73</w:t>
            </w:r>
            <w:r w:rsidR="00814E7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gridSpan w:val="2"/>
          </w:tcPr>
          <w:p w:rsidR="006B1F70" w:rsidRPr="00DA3C8F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4,647</w:t>
            </w:r>
          </w:p>
        </w:tc>
        <w:tc>
          <w:tcPr>
            <w:tcW w:w="142" w:type="pct"/>
            <w:gridSpan w:val="3"/>
          </w:tcPr>
          <w:p w:rsidR="006B1F70" w:rsidRPr="00DA3C8F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:rsidR="006B1F70" w:rsidRPr="00DA3C8F" w:rsidRDefault="004C7AF6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6B1F70" w:rsidRPr="00DA3C8F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6B1F70" w:rsidRPr="00DA3C8F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 w:rsidRPr="00DA3C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B1F70" w:rsidRPr="00C146C0" w:rsidTr="00B468F1">
        <w:trPr>
          <w:gridAfter w:val="3"/>
          <w:wAfter w:w="29" w:type="pct"/>
        </w:trPr>
        <w:tc>
          <w:tcPr>
            <w:tcW w:w="2230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 w:hanging="72"/>
              <w:jc w:val="both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41" w:type="pct"/>
            <w:gridSpan w:val="16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  <w:shd w:val="clear" w:color="auto" w:fill="FFFFFF"/>
          </w:tcPr>
          <w:p w:rsidR="006B1F70" w:rsidRPr="00C146C0" w:rsidRDefault="006B1F70" w:rsidP="00482099">
            <w:pPr>
              <w:tabs>
                <w:tab w:val="clear" w:pos="227"/>
                <w:tab w:val="left" w:pos="72"/>
              </w:tabs>
              <w:spacing w:line="240" w:lineRule="auto"/>
              <w:ind w:firstLine="5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8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  <w:shd w:val="clear" w:color="auto" w:fill="FFFFFF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8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  <w:shd w:val="clear" w:color="auto" w:fill="FFFFFF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88" w:type="pct"/>
            <w:gridSpan w:val="2"/>
            <w:shd w:val="clear" w:color="auto" w:fill="auto"/>
          </w:tcPr>
          <w:p w:rsidR="006B1F70" w:rsidRPr="00C146C0" w:rsidRDefault="00511BAB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8,967</w:t>
            </w:r>
          </w:p>
        </w:tc>
        <w:tc>
          <w:tcPr>
            <w:tcW w:w="143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8,975</w:t>
            </w:r>
          </w:p>
        </w:tc>
        <w:tc>
          <w:tcPr>
            <w:tcW w:w="142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shd w:val="clear" w:color="auto" w:fill="auto"/>
          </w:tcPr>
          <w:p w:rsidR="006B1F70" w:rsidRPr="00C146C0" w:rsidRDefault="00511BAB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4,973</w:t>
            </w:r>
          </w:p>
        </w:tc>
        <w:tc>
          <w:tcPr>
            <w:tcW w:w="125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5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5,402</w:t>
            </w: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  <w:shd w:val="clear" w:color="auto" w:fill="FFFFFF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B1F70" w:rsidRPr="00C146C0" w:rsidRDefault="00511BAB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="00A7347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3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737</w:t>
            </w:r>
          </w:p>
        </w:tc>
        <w:tc>
          <w:tcPr>
            <w:tcW w:w="142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B1F70" w:rsidRPr="00C146C0" w:rsidRDefault="00511BAB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A7347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5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5"/>
            <w:tcBorders>
              <w:bottom w:val="single" w:sz="4" w:space="0" w:color="auto"/>
            </w:tcBorders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575</w:t>
            </w:r>
          </w:p>
        </w:tc>
      </w:tr>
      <w:tr w:rsidR="00B468F1" w:rsidRPr="00C146C0" w:rsidTr="00B468F1">
        <w:trPr>
          <w:gridAfter w:val="2"/>
          <w:wAfter w:w="11" w:type="pct"/>
        </w:trPr>
        <w:tc>
          <w:tcPr>
            <w:tcW w:w="2230" w:type="pct"/>
            <w:shd w:val="clear" w:color="auto" w:fill="FFFFFF"/>
          </w:tcPr>
          <w:p w:rsidR="006B1F70" w:rsidRPr="00C146C0" w:rsidRDefault="006B1F70" w:rsidP="0048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firstLine="5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1F70" w:rsidRPr="00C146C0" w:rsidRDefault="00511BAB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9,84</w:t>
            </w:r>
            <w:r w:rsidR="00A734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9,712</w:t>
            </w:r>
          </w:p>
        </w:tc>
        <w:tc>
          <w:tcPr>
            <w:tcW w:w="142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1F70" w:rsidRPr="00C146C0" w:rsidRDefault="00511BAB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5,40</w:t>
            </w:r>
            <w:r w:rsidR="00A734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5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5,977</w:t>
            </w:r>
          </w:p>
        </w:tc>
      </w:tr>
      <w:tr w:rsidR="0062423C" w:rsidRPr="00C146C0" w:rsidTr="00B468F1">
        <w:trPr>
          <w:trHeight w:val="403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</w:rPr>
            </w:pPr>
          </w:p>
        </w:tc>
        <w:tc>
          <w:tcPr>
            <w:tcW w:w="1336" w:type="pct"/>
            <w:gridSpan w:val="7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295" w:type="pct"/>
            <w:gridSpan w:val="10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423C" w:rsidRPr="00C146C0" w:rsidTr="00B468F1">
        <w:trPr>
          <w:trHeight w:val="403"/>
        </w:trPr>
        <w:tc>
          <w:tcPr>
            <w:tcW w:w="2230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0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53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B468F1" w:rsidRPr="00C146C0" w:rsidTr="00B468F1">
        <w:trPr>
          <w:trHeight w:val="403"/>
        </w:trPr>
        <w:tc>
          <w:tcPr>
            <w:tcW w:w="2230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pct"/>
            <w:gridSpan w:val="19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423C" w:rsidRPr="00C146C0" w:rsidTr="00B468F1">
        <w:trPr>
          <w:trHeight w:val="403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6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423C" w:rsidRPr="00C146C0" w:rsidTr="00B468F1">
        <w:trPr>
          <w:trHeight w:val="403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0" w:type="pct"/>
          </w:tcPr>
          <w:p w:rsidR="006B1F70" w:rsidRPr="00C146C0" w:rsidRDefault="004C7AF6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6B1F70" w:rsidRPr="00C146C0" w:rsidRDefault="003F0279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152,843</w:t>
            </w:r>
          </w:p>
        </w:tc>
        <w:tc>
          <w:tcPr>
            <w:tcW w:w="138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6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836</w:t>
            </w:r>
          </w:p>
        </w:tc>
      </w:tr>
      <w:tr w:rsidR="0062423C" w:rsidRPr="00C146C0" w:rsidTr="00B468F1">
        <w:trPr>
          <w:trHeight w:val="403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570" w:type="pct"/>
          </w:tcPr>
          <w:p w:rsidR="006B1F70" w:rsidRPr="00C146C0" w:rsidRDefault="004C7AF6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6B1F70" w:rsidRPr="003168A9" w:rsidRDefault="003F0279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68A9">
              <w:rPr>
                <w:rFonts w:ascii="Angsana New" w:hAnsi="Angsana New" w:cs="Angsana New"/>
                <w:sz w:val="30"/>
                <w:szCs w:val="30"/>
              </w:rPr>
              <w:t>5,043,243</w:t>
            </w:r>
          </w:p>
        </w:tc>
        <w:tc>
          <w:tcPr>
            <w:tcW w:w="138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6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5,878,297</w:t>
            </w:r>
          </w:p>
        </w:tc>
      </w:tr>
      <w:tr w:rsidR="0062423C" w:rsidRPr="00C146C0" w:rsidTr="00B468F1">
        <w:trPr>
          <w:trHeight w:val="403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0" w:type="pct"/>
          </w:tcPr>
          <w:p w:rsidR="006B1F70" w:rsidRPr="00C146C0" w:rsidRDefault="004C7AF6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6B1F70" w:rsidRPr="003168A9" w:rsidRDefault="003F0279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68A9">
              <w:rPr>
                <w:rFonts w:ascii="Angsana New" w:hAnsi="Angsana New" w:cs="Angsana New"/>
                <w:sz w:val="30"/>
                <w:szCs w:val="30"/>
              </w:rPr>
              <w:t>47,476</w:t>
            </w:r>
          </w:p>
        </w:tc>
        <w:tc>
          <w:tcPr>
            <w:tcW w:w="138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6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18,509</w:t>
            </w:r>
          </w:p>
        </w:tc>
      </w:tr>
      <w:tr w:rsidR="0062423C" w:rsidRPr="00C146C0" w:rsidTr="00B468F1">
        <w:trPr>
          <w:trHeight w:val="403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เงินปันผลรับ</w:t>
            </w:r>
          </w:p>
        </w:tc>
        <w:tc>
          <w:tcPr>
            <w:tcW w:w="570" w:type="pct"/>
          </w:tcPr>
          <w:p w:rsidR="006B1F70" w:rsidRPr="00C146C0" w:rsidRDefault="004C7AF6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6B1F70" w:rsidRPr="003168A9" w:rsidRDefault="003F0279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68A9">
              <w:rPr>
                <w:rFonts w:ascii="Angsana New" w:hAnsi="Angsana New" w:cs="Angsana New"/>
                <w:sz w:val="30"/>
                <w:szCs w:val="30"/>
              </w:rPr>
              <w:t>600,000</w:t>
            </w:r>
          </w:p>
        </w:tc>
        <w:tc>
          <w:tcPr>
            <w:tcW w:w="138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6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640,000</w:t>
            </w:r>
          </w:p>
        </w:tc>
      </w:tr>
      <w:tr w:rsidR="0062423C" w:rsidRPr="00C146C0" w:rsidTr="00B468F1">
        <w:trPr>
          <w:trHeight w:val="403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3D13C3" w:rsidRPr="00C146C0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="003D13C3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70" w:type="pct"/>
          </w:tcPr>
          <w:p w:rsidR="006B1F70" w:rsidRPr="00C146C0" w:rsidRDefault="004C7AF6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6B1F70" w:rsidRPr="003168A9" w:rsidRDefault="00E7305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68A9">
              <w:rPr>
                <w:rFonts w:ascii="Angsana New" w:hAnsi="Angsana New" w:cs="Angsana New"/>
                <w:sz w:val="30"/>
                <w:szCs w:val="30"/>
              </w:rPr>
              <w:t>32,063</w:t>
            </w:r>
          </w:p>
        </w:tc>
        <w:tc>
          <w:tcPr>
            <w:tcW w:w="138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6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4,495</w:t>
            </w:r>
          </w:p>
        </w:tc>
      </w:tr>
      <w:tr w:rsidR="0062423C" w:rsidRPr="00C146C0" w:rsidTr="00B468F1">
        <w:trPr>
          <w:trHeight w:val="403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0" w:type="pct"/>
          </w:tcPr>
          <w:p w:rsidR="006B1F70" w:rsidRPr="00C146C0" w:rsidRDefault="004C7AF6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6B1F70" w:rsidRPr="003168A9" w:rsidRDefault="00E7305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68A9">
              <w:rPr>
                <w:rFonts w:ascii="Angsana New" w:hAnsi="Angsana New" w:cs="Angsana New"/>
                <w:sz w:val="30"/>
                <w:szCs w:val="30"/>
              </w:rPr>
              <w:t>1,289</w:t>
            </w:r>
          </w:p>
        </w:tc>
        <w:tc>
          <w:tcPr>
            <w:tcW w:w="138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6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15,228</w:t>
            </w:r>
          </w:p>
        </w:tc>
      </w:tr>
      <w:tr w:rsidR="0062423C" w:rsidRPr="00C146C0" w:rsidTr="00B468F1">
        <w:trPr>
          <w:trHeight w:val="403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0" w:type="pct"/>
          </w:tcPr>
          <w:p w:rsidR="006B1F70" w:rsidRPr="00C146C0" w:rsidRDefault="004C7AF6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6B1F70" w:rsidRPr="003168A9" w:rsidRDefault="00E7305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68A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6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62423C" w:rsidRPr="00C146C0" w:rsidTr="00B468F1">
        <w:trPr>
          <w:trHeight w:val="403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0" w:type="pct"/>
          </w:tcPr>
          <w:p w:rsidR="006B1F70" w:rsidRPr="00C146C0" w:rsidRDefault="004C7AF6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6B1F70" w:rsidRPr="003168A9" w:rsidRDefault="00E7305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168A9">
              <w:rPr>
                <w:rFonts w:ascii="Angsana New" w:hAnsi="Angsana New" w:cs="Angsana New"/>
                <w:sz w:val="30"/>
                <w:szCs w:val="30"/>
              </w:rPr>
              <w:t>15,799</w:t>
            </w:r>
          </w:p>
        </w:tc>
        <w:tc>
          <w:tcPr>
            <w:tcW w:w="138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gridSpan w:val="6"/>
          </w:tcPr>
          <w:p w:rsidR="006B1F7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745FE">
              <w:rPr>
                <w:rFonts w:ascii="Angsana New" w:hAnsi="Angsana New" w:cs="Angsana New"/>
                <w:sz w:val="30"/>
                <w:szCs w:val="30"/>
              </w:rPr>
              <w:t>1,491</w:t>
            </w:r>
          </w:p>
        </w:tc>
      </w:tr>
      <w:tr w:rsidR="0062423C" w:rsidRPr="00C146C0" w:rsidTr="00C3408B">
        <w:trPr>
          <w:trHeight w:val="64"/>
        </w:trPr>
        <w:tc>
          <w:tcPr>
            <w:tcW w:w="2230" w:type="pct"/>
          </w:tcPr>
          <w:p w:rsidR="006B1F70" w:rsidRPr="00C3408B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570" w:type="pct"/>
          </w:tcPr>
          <w:p w:rsidR="006B1F70" w:rsidRPr="00C3408B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42" w:type="pct"/>
            <w:gridSpan w:val="2"/>
          </w:tcPr>
          <w:p w:rsidR="006B1F70" w:rsidRPr="00C3408B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624" w:type="pct"/>
            <w:gridSpan w:val="4"/>
          </w:tcPr>
          <w:p w:rsidR="006B1F70" w:rsidRPr="00C3408B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jc w:val="both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43" w:type="pct"/>
            <w:gridSpan w:val="3"/>
          </w:tcPr>
          <w:p w:rsidR="006B1F70" w:rsidRPr="00C3408B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566" w:type="pct"/>
          </w:tcPr>
          <w:p w:rsidR="006B1F70" w:rsidRPr="00C3408B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38" w:type="pct"/>
            <w:gridSpan w:val="2"/>
          </w:tcPr>
          <w:p w:rsidR="006B1F70" w:rsidRPr="00C3408B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587" w:type="pct"/>
            <w:gridSpan w:val="6"/>
          </w:tcPr>
          <w:p w:rsidR="006B1F70" w:rsidRPr="00C3408B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B468F1" w:rsidRPr="00C146C0" w:rsidTr="00B468F1">
        <w:trPr>
          <w:gridAfter w:val="1"/>
          <w:wAfter w:w="7" w:type="pct"/>
          <w:trHeight w:hRule="exact" w:val="403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0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68F1" w:rsidRPr="00C146C0" w:rsidTr="00B468F1">
        <w:trPr>
          <w:gridAfter w:val="1"/>
          <w:wAfter w:w="7" w:type="pct"/>
          <w:trHeight w:hRule="exact" w:val="403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70" w:type="pct"/>
          </w:tcPr>
          <w:p w:rsidR="006B1F70" w:rsidRPr="00C146C0" w:rsidRDefault="00E7305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76,646</w:t>
            </w: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98,015</w:t>
            </w:r>
          </w:p>
        </w:tc>
        <w:tc>
          <w:tcPr>
            <w:tcW w:w="144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6B1F70" w:rsidRPr="00C146C0" w:rsidRDefault="00E7305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76,646</w:t>
            </w: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98,015</w:t>
            </w:r>
          </w:p>
        </w:tc>
      </w:tr>
      <w:tr w:rsidR="00B468F1" w:rsidRPr="00C146C0" w:rsidTr="00E27F6A">
        <w:trPr>
          <w:gridAfter w:val="1"/>
          <w:wAfter w:w="7" w:type="pct"/>
          <w:trHeight w:hRule="exact" w:val="171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68F1" w:rsidRPr="00C146C0" w:rsidTr="00B468F1">
        <w:trPr>
          <w:gridAfter w:val="1"/>
          <w:wAfter w:w="7" w:type="pct"/>
          <w:trHeight w:hRule="exact" w:val="403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บุคคลหรือบริษัทอื่นที่เกี่ยวข้องกัน</w:t>
            </w:r>
          </w:p>
        </w:tc>
        <w:tc>
          <w:tcPr>
            <w:tcW w:w="570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68F1" w:rsidRPr="00C146C0" w:rsidTr="00B468F1">
        <w:trPr>
          <w:gridAfter w:val="1"/>
          <w:wAfter w:w="7" w:type="pct"/>
          <w:trHeight w:hRule="exact" w:val="403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0" w:type="pct"/>
          </w:tcPr>
          <w:p w:rsidR="006B1F70" w:rsidRPr="009C4259" w:rsidRDefault="00E7305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164,098</w:t>
            </w:r>
          </w:p>
        </w:tc>
        <w:tc>
          <w:tcPr>
            <w:tcW w:w="142" w:type="pct"/>
            <w:gridSpan w:val="2"/>
          </w:tcPr>
          <w:p w:rsidR="006B1F70" w:rsidRPr="009C4259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:rsidR="006B1F70" w:rsidRPr="009C4259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C4259">
              <w:rPr>
                <w:rFonts w:ascii="Angsana New" w:hAnsi="Angsana New" w:cs="Angsana New"/>
                <w:sz w:val="30"/>
                <w:szCs w:val="30"/>
              </w:rPr>
              <w:t>142,524</w:t>
            </w:r>
          </w:p>
        </w:tc>
        <w:tc>
          <w:tcPr>
            <w:tcW w:w="144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6B1F70" w:rsidRPr="00C146C0" w:rsidRDefault="004C7AF6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468F1" w:rsidRPr="00C146C0" w:rsidTr="00B468F1">
        <w:trPr>
          <w:gridAfter w:val="1"/>
          <w:wAfter w:w="7" w:type="pct"/>
          <w:trHeight w:hRule="exact" w:val="403"/>
        </w:trPr>
        <w:tc>
          <w:tcPr>
            <w:tcW w:w="2230" w:type="pct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ค่าตอบแทนการเลี้ยง</w:t>
            </w:r>
          </w:p>
        </w:tc>
        <w:tc>
          <w:tcPr>
            <w:tcW w:w="570" w:type="pct"/>
          </w:tcPr>
          <w:p w:rsidR="006B1F70" w:rsidRPr="009C4259" w:rsidRDefault="00E7305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9,716</w:t>
            </w:r>
          </w:p>
        </w:tc>
        <w:tc>
          <w:tcPr>
            <w:tcW w:w="142" w:type="pct"/>
            <w:gridSpan w:val="2"/>
          </w:tcPr>
          <w:p w:rsidR="006B1F70" w:rsidRPr="009C4259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:rsidR="006B1F70" w:rsidRPr="009C4259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C4259">
              <w:rPr>
                <w:rFonts w:ascii="Angsana New" w:hAnsi="Angsana New" w:cs="Angsana New"/>
                <w:sz w:val="30"/>
                <w:szCs w:val="30"/>
              </w:rPr>
              <w:t>8,768</w:t>
            </w:r>
          </w:p>
        </w:tc>
        <w:tc>
          <w:tcPr>
            <w:tcW w:w="144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6B1F70" w:rsidRPr="00C146C0" w:rsidRDefault="004C7AF6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468F1" w:rsidRPr="00C146C0" w:rsidTr="000D17B4">
        <w:trPr>
          <w:gridAfter w:val="1"/>
          <w:wAfter w:w="7" w:type="pct"/>
          <w:trHeight w:hRule="exact" w:val="144"/>
        </w:trPr>
        <w:tc>
          <w:tcPr>
            <w:tcW w:w="2230" w:type="pct"/>
          </w:tcPr>
          <w:p w:rsidR="006B1F70" w:rsidRPr="00E27F6A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570" w:type="pct"/>
          </w:tcPr>
          <w:p w:rsidR="006B1F70" w:rsidRPr="00E27F6A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2" w:type="pct"/>
            <w:gridSpan w:val="2"/>
          </w:tcPr>
          <w:p w:rsidR="006B1F70" w:rsidRPr="00E27F6A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619" w:type="pct"/>
            <w:gridSpan w:val="3"/>
          </w:tcPr>
          <w:p w:rsidR="006B1F70" w:rsidRPr="00E27F6A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4" w:type="pct"/>
            <w:gridSpan w:val="3"/>
          </w:tcPr>
          <w:p w:rsidR="006B1F70" w:rsidRPr="00E27F6A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570" w:type="pct"/>
            <w:gridSpan w:val="2"/>
          </w:tcPr>
          <w:p w:rsidR="006B1F70" w:rsidRPr="00E27F6A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3" w:type="pct"/>
            <w:gridSpan w:val="3"/>
          </w:tcPr>
          <w:p w:rsidR="006B1F70" w:rsidRPr="00E27F6A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575" w:type="pct"/>
            <w:gridSpan w:val="4"/>
          </w:tcPr>
          <w:p w:rsidR="006B1F70" w:rsidRPr="00E27F6A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B468F1" w:rsidRPr="00C146C0" w:rsidTr="00B468F1">
        <w:trPr>
          <w:gridAfter w:val="1"/>
          <w:wAfter w:w="7" w:type="pct"/>
        </w:trPr>
        <w:tc>
          <w:tcPr>
            <w:tcW w:w="2230" w:type="pct"/>
            <w:shd w:val="clear" w:color="auto" w:fill="FFFFFF"/>
          </w:tcPr>
          <w:p w:rsidR="006B1F70" w:rsidRPr="00C146C0" w:rsidRDefault="006B1F70" w:rsidP="006B1F7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0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68F1" w:rsidRPr="00C146C0" w:rsidTr="00B468F1">
        <w:trPr>
          <w:gridAfter w:val="1"/>
          <w:wAfter w:w="7" w:type="pct"/>
        </w:trPr>
        <w:tc>
          <w:tcPr>
            <w:tcW w:w="2230" w:type="pct"/>
            <w:shd w:val="clear" w:color="auto" w:fill="FFFFFF"/>
          </w:tcPr>
          <w:p w:rsidR="006B1F70" w:rsidRPr="00C146C0" w:rsidRDefault="006B1F70" w:rsidP="006B1F70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C146C0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70" w:type="pct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68F1" w:rsidRPr="00C146C0" w:rsidTr="00B468F1">
        <w:trPr>
          <w:gridAfter w:val="1"/>
          <w:wAfter w:w="7" w:type="pct"/>
        </w:trPr>
        <w:tc>
          <w:tcPr>
            <w:tcW w:w="2230" w:type="pct"/>
            <w:shd w:val="clear" w:color="auto" w:fill="FFFFFF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0" w:type="pct"/>
            <w:shd w:val="clear" w:color="auto" w:fill="auto"/>
          </w:tcPr>
          <w:p w:rsidR="006B1F70" w:rsidRPr="00C146C0" w:rsidRDefault="00511BAB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16,409</w:t>
            </w: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17,417</w:t>
            </w:r>
          </w:p>
        </w:tc>
        <w:tc>
          <w:tcPr>
            <w:tcW w:w="144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6B1F70" w:rsidRPr="00C146C0" w:rsidRDefault="00511BAB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8,461</w:t>
            </w: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10,729</w:t>
            </w:r>
          </w:p>
        </w:tc>
      </w:tr>
      <w:tr w:rsidR="00B468F1" w:rsidRPr="00C146C0" w:rsidTr="00B468F1">
        <w:trPr>
          <w:gridAfter w:val="1"/>
          <w:wAfter w:w="7" w:type="pct"/>
        </w:trPr>
        <w:tc>
          <w:tcPr>
            <w:tcW w:w="2230" w:type="pct"/>
            <w:shd w:val="clear" w:color="auto" w:fill="FFFFFF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:rsidR="006B1F70" w:rsidRPr="00C146C0" w:rsidRDefault="00511BAB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</w:t>
            </w:r>
            <w:r w:rsidR="00A73471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1,473</w:t>
            </w:r>
          </w:p>
        </w:tc>
        <w:tc>
          <w:tcPr>
            <w:tcW w:w="144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:rsidR="006B1F70" w:rsidRPr="00C146C0" w:rsidRDefault="00511BAB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="00A7347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4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1,151</w:t>
            </w:r>
          </w:p>
        </w:tc>
      </w:tr>
      <w:tr w:rsidR="00B468F1" w:rsidRPr="00C146C0" w:rsidTr="00B468F1">
        <w:trPr>
          <w:gridAfter w:val="1"/>
          <w:wAfter w:w="7" w:type="pct"/>
        </w:trPr>
        <w:tc>
          <w:tcPr>
            <w:tcW w:w="2230" w:type="pct"/>
            <w:shd w:val="clear" w:color="auto" w:fill="FFFFFF"/>
          </w:tcPr>
          <w:p w:rsidR="006B1F70" w:rsidRPr="00C146C0" w:rsidRDefault="006B1F70" w:rsidP="006B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1F70" w:rsidRPr="00C146C0" w:rsidRDefault="00511BAB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18,1</w:t>
            </w:r>
            <w:r w:rsidR="00A734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42" w:type="pct"/>
            <w:gridSpan w:val="2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18,890</w:t>
            </w:r>
          </w:p>
        </w:tc>
        <w:tc>
          <w:tcPr>
            <w:tcW w:w="144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1F70" w:rsidRPr="00C146C0" w:rsidRDefault="00511BAB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9,32</w:t>
            </w:r>
            <w:r w:rsidR="00A734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  <w:gridSpan w:val="3"/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6B1F70" w:rsidRPr="00C146C0" w:rsidRDefault="006B1F70" w:rsidP="006B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11,880</w:t>
            </w:r>
          </w:p>
        </w:tc>
      </w:tr>
    </w:tbl>
    <w:p w:rsidR="00F7158F" w:rsidRPr="00C146C0" w:rsidRDefault="00F7158F" w:rsidP="00F71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:rsidR="00C3408B" w:rsidRDefault="00C34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804175" w:rsidRDefault="00804175" w:rsidP="0090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firstLine="90"/>
        <w:rPr>
          <w:rFonts w:ascii="Angsana New" w:hAnsi="Angsana New" w:cs="Angsana New"/>
          <w:sz w:val="30"/>
          <w:szCs w:val="30"/>
        </w:rPr>
      </w:pPr>
      <w:r w:rsidRPr="0013657B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</w:t>
      </w:r>
      <w:r>
        <w:rPr>
          <w:rFonts w:ascii="Angsana New" w:hAnsi="Angsana New" w:cs="Angsana New"/>
          <w:sz w:val="30"/>
          <w:szCs w:val="30"/>
          <w:cs/>
        </w:rPr>
        <w:t>ี่ยวข้องกัน ณ วันที่</w:t>
      </w:r>
      <w:r w:rsidRPr="0013657B">
        <w:rPr>
          <w:rFonts w:ascii="Angsana New" w:hAnsi="Angsana New" w:cs="Angsana New"/>
          <w:sz w:val="30"/>
          <w:szCs w:val="30"/>
        </w:rPr>
        <w:t xml:space="preserve"> </w:t>
      </w:r>
      <w:r w:rsidR="00F7158F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FE1718">
        <w:rPr>
          <w:rFonts w:ascii="Angsana New" w:hAnsi="Angsana New" w:cs="Angsana New"/>
          <w:sz w:val="30"/>
          <w:szCs w:val="30"/>
        </w:rPr>
        <w:t>256</w:t>
      </w:r>
      <w:r w:rsidR="00897013">
        <w:rPr>
          <w:rFonts w:ascii="Angsana New" w:hAnsi="Angsana New" w:cs="Angsana New"/>
          <w:sz w:val="30"/>
          <w:szCs w:val="30"/>
        </w:rPr>
        <w:t>2</w:t>
      </w:r>
      <w:r w:rsidR="009E1A37">
        <w:rPr>
          <w:rFonts w:ascii="Angsana New" w:hAnsi="Angsana New" w:cs="Angsana New"/>
          <w:sz w:val="30"/>
          <w:szCs w:val="30"/>
        </w:rPr>
        <w:t xml:space="preserve"> </w:t>
      </w:r>
      <w:r w:rsidRPr="0013657B">
        <w:rPr>
          <w:rFonts w:ascii="Angsana New" w:hAnsi="Angsana New" w:cs="Angsana New"/>
          <w:sz w:val="30"/>
          <w:szCs w:val="30"/>
          <w:cs/>
        </w:rPr>
        <w:t>และ</w:t>
      </w:r>
      <w:r w:rsidR="001C655A">
        <w:rPr>
          <w:rFonts w:ascii="Angsana New" w:hAnsi="Angsana New" w:cs="Angsana New" w:hint="cs"/>
          <w:sz w:val="30"/>
          <w:szCs w:val="30"/>
          <w:cs/>
        </w:rPr>
        <w:t>วันที่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E1718">
        <w:rPr>
          <w:rFonts w:ascii="Angsana New" w:hAnsi="Angsana New" w:cs="Angsana New"/>
          <w:sz w:val="30"/>
          <w:szCs w:val="30"/>
        </w:rPr>
        <w:t>25</w:t>
      </w:r>
      <w:r w:rsidR="009E1A37">
        <w:rPr>
          <w:rFonts w:ascii="Angsana New" w:hAnsi="Angsana New" w:cs="Angsana New"/>
          <w:sz w:val="30"/>
          <w:szCs w:val="30"/>
        </w:rPr>
        <w:t>6</w:t>
      </w:r>
      <w:r w:rsidR="00897013">
        <w:rPr>
          <w:rFonts w:ascii="Angsana New" w:hAnsi="Angsana New" w:cs="Angsana New"/>
          <w:sz w:val="30"/>
          <w:szCs w:val="30"/>
        </w:rPr>
        <w:t>1</w:t>
      </w:r>
      <w:r w:rsidR="009E1A37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810D31" w:rsidRPr="0066046B" w:rsidRDefault="00810D31" w:rsidP="00713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firstLine="9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079"/>
        <w:gridCol w:w="270"/>
        <w:gridCol w:w="1170"/>
        <w:gridCol w:w="272"/>
        <w:gridCol w:w="1083"/>
        <w:gridCol w:w="236"/>
        <w:gridCol w:w="34"/>
        <w:gridCol w:w="1074"/>
      </w:tblGrid>
      <w:tr w:rsidR="009F3E71" w:rsidRPr="00C041B4" w:rsidTr="000D17B4">
        <w:trPr>
          <w:trHeight w:hRule="exact" w:val="389"/>
        </w:trPr>
        <w:tc>
          <w:tcPr>
            <w:tcW w:w="2239" w:type="pct"/>
          </w:tcPr>
          <w:p w:rsidR="009F3E71" w:rsidRPr="00C041B4" w:rsidRDefault="005B1E9F" w:rsidP="009E1A3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</w:t>
            </w:r>
            <w:r w:rsidR="009F3E71" w:rsidRPr="00C041B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33" w:type="pct"/>
            <w:gridSpan w:val="3"/>
          </w:tcPr>
          <w:p w:rsidR="009F3E71" w:rsidRPr="00C041B4" w:rsidRDefault="009F3E71" w:rsidP="009E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9F3E71" w:rsidRPr="00C041B4" w:rsidRDefault="009F3E71" w:rsidP="009E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4"/>
          </w:tcPr>
          <w:p w:rsidR="009F3E71" w:rsidRPr="00C041B4" w:rsidRDefault="009F3E71" w:rsidP="009E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804175" w:rsidRPr="00C041B4" w:rsidTr="000D17B4">
        <w:trPr>
          <w:trHeight w:hRule="exact" w:val="389"/>
        </w:trPr>
        <w:tc>
          <w:tcPr>
            <w:tcW w:w="2239" w:type="pct"/>
          </w:tcPr>
          <w:p w:rsidR="00804175" w:rsidRPr="00C041B4" w:rsidRDefault="00804175" w:rsidP="009E1A3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:rsidR="00804175" w:rsidRPr="00C041B4" w:rsidRDefault="00804175" w:rsidP="009E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804175" w:rsidRPr="00C041B4" w:rsidRDefault="00804175" w:rsidP="009E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4"/>
          </w:tcPr>
          <w:p w:rsidR="00804175" w:rsidRPr="00C041B4" w:rsidRDefault="00804175" w:rsidP="009E1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17B4" w:rsidRPr="00C041B4" w:rsidTr="000D17B4">
        <w:trPr>
          <w:trHeight w:hRule="exact" w:val="389"/>
        </w:trPr>
        <w:tc>
          <w:tcPr>
            <w:tcW w:w="2239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3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3" w:type="pct"/>
            <w:gridSpan w:val="2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041B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D17B4" w:rsidRPr="00C041B4" w:rsidTr="000D17B4">
        <w:trPr>
          <w:trHeight w:hRule="exact" w:val="389"/>
        </w:trPr>
        <w:tc>
          <w:tcPr>
            <w:tcW w:w="2239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gridSpan w:val="2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F7158F" w:rsidRPr="00C041B4" w:rsidTr="000D17B4">
        <w:trPr>
          <w:trHeight w:hRule="exact" w:val="389"/>
        </w:trPr>
        <w:tc>
          <w:tcPr>
            <w:tcW w:w="2239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1" w:type="pct"/>
            <w:gridSpan w:val="8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17B4" w:rsidRPr="00C041B4" w:rsidTr="000D17B4">
        <w:trPr>
          <w:trHeight w:hRule="exact" w:val="389"/>
        </w:trPr>
        <w:tc>
          <w:tcPr>
            <w:tcW w:w="2239" w:type="pct"/>
          </w:tcPr>
          <w:p w:rsidR="00F7158F" w:rsidRPr="00C041B4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:rsidR="00F7158F" w:rsidRPr="00C041B4" w:rsidRDefault="00EE4EAA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F7158F" w:rsidRPr="00C041B4" w:rsidRDefault="00E73050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27,03</w:t>
            </w:r>
            <w:r w:rsidR="0017699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3" w:type="pct"/>
            <w:gridSpan w:val="2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20,478</w:t>
            </w:r>
          </w:p>
        </w:tc>
      </w:tr>
      <w:tr w:rsidR="000D17B4" w:rsidRPr="00C041B4" w:rsidTr="000D17B4">
        <w:trPr>
          <w:trHeight w:hRule="exact" w:val="389"/>
        </w:trPr>
        <w:tc>
          <w:tcPr>
            <w:tcW w:w="2239" w:type="pct"/>
          </w:tcPr>
          <w:p w:rsidR="00F7158F" w:rsidRPr="00C041B4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1" w:type="pct"/>
          </w:tcPr>
          <w:p w:rsidR="00F7158F" w:rsidRPr="00C041B4" w:rsidRDefault="00EE4EAA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57,881</w:t>
            </w:r>
          </w:p>
        </w:tc>
        <w:tc>
          <w:tcPr>
            <w:tcW w:w="143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65,714</w:t>
            </w:r>
          </w:p>
        </w:tc>
        <w:tc>
          <w:tcPr>
            <w:tcW w:w="144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F7158F" w:rsidRPr="00C041B4" w:rsidRDefault="00E73050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57,881</w:t>
            </w:r>
          </w:p>
        </w:tc>
        <w:tc>
          <w:tcPr>
            <w:tcW w:w="143" w:type="pct"/>
            <w:gridSpan w:val="2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65,714</w:t>
            </w:r>
          </w:p>
        </w:tc>
      </w:tr>
      <w:tr w:rsidR="000D17B4" w:rsidRPr="00C041B4" w:rsidTr="000D17B4">
        <w:trPr>
          <w:trHeight w:hRule="exact" w:val="389"/>
        </w:trPr>
        <w:tc>
          <w:tcPr>
            <w:tcW w:w="2239" w:type="pct"/>
          </w:tcPr>
          <w:p w:rsidR="00F7158F" w:rsidRPr="00C041B4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F7158F" w:rsidRPr="00C041B4" w:rsidRDefault="00EE4EAA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57,881</w:t>
            </w:r>
          </w:p>
        </w:tc>
        <w:tc>
          <w:tcPr>
            <w:tcW w:w="143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65,714</w:t>
            </w:r>
          </w:p>
        </w:tc>
        <w:tc>
          <w:tcPr>
            <w:tcW w:w="144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F7158F" w:rsidRPr="00C041B4" w:rsidRDefault="00E73050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84,91</w:t>
            </w:r>
            <w:r w:rsidR="001769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  <w:gridSpan w:val="2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86,192</w:t>
            </w:r>
          </w:p>
        </w:tc>
      </w:tr>
      <w:tr w:rsidR="000D17B4" w:rsidRPr="00C041B4" w:rsidTr="000D17B4">
        <w:trPr>
          <w:trHeight w:hRule="exact" w:val="389"/>
        </w:trPr>
        <w:tc>
          <w:tcPr>
            <w:tcW w:w="2239" w:type="pct"/>
          </w:tcPr>
          <w:p w:rsidR="00F7158F" w:rsidRPr="00C041B4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041B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041B4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F7158F" w:rsidRPr="00C041B4" w:rsidRDefault="00EE4EAA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176994">
              <w:rPr>
                <w:rFonts w:ascii="Angsana New" w:hAnsi="Angsana New" w:cs="Angsana New"/>
                <w:sz w:val="30"/>
                <w:szCs w:val="30"/>
              </w:rPr>
              <w:t>90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(329)</w:t>
            </w:r>
          </w:p>
        </w:tc>
        <w:tc>
          <w:tcPr>
            <w:tcW w:w="144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F7158F" w:rsidRPr="00C041B4" w:rsidRDefault="00E73050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176994">
              <w:rPr>
                <w:rFonts w:ascii="Angsana New" w:hAnsi="Angsana New" w:cs="Angsana New"/>
                <w:sz w:val="30"/>
                <w:szCs w:val="30"/>
              </w:rPr>
              <w:t>90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  <w:gridSpan w:val="2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(329)</w:t>
            </w:r>
          </w:p>
        </w:tc>
      </w:tr>
      <w:tr w:rsidR="000D17B4" w:rsidRPr="00C041B4" w:rsidTr="000D17B4">
        <w:trPr>
          <w:trHeight w:hRule="exact" w:val="389"/>
        </w:trPr>
        <w:tc>
          <w:tcPr>
            <w:tcW w:w="2239" w:type="pct"/>
          </w:tcPr>
          <w:p w:rsidR="00F7158F" w:rsidRPr="00C041B4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041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F7158F" w:rsidRPr="00C041B4" w:rsidRDefault="00EE4EAA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57,59</w:t>
            </w:r>
            <w:r w:rsidR="001769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65,385</w:t>
            </w:r>
          </w:p>
        </w:tc>
        <w:tc>
          <w:tcPr>
            <w:tcW w:w="144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F7158F" w:rsidRPr="00C041B4" w:rsidRDefault="00E73050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84,62</w:t>
            </w:r>
            <w:r w:rsidR="00D95E2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  <w:gridSpan w:val="2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85,863</w:t>
            </w:r>
          </w:p>
        </w:tc>
      </w:tr>
      <w:tr w:rsidR="00C3408B" w:rsidRPr="00C041B4" w:rsidTr="00C3408B">
        <w:trPr>
          <w:trHeight w:hRule="exact" w:val="389"/>
        </w:trPr>
        <w:tc>
          <w:tcPr>
            <w:tcW w:w="2239" w:type="pct"/>
          </w:tcPr>
          <w:p w:rsidR="00C3408B" w:rsidRPr="00C041B4" w:rsidRDefault="00C3408B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C3408B" w:rsidRPr="00C041B4" w:rsidRDefault="00C3408B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C3408B" w:rsidRPr="00C041B4" w:rsidRDefault="00C3408B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:rsidR="00C3408B" w:rsidRPr="00C041B4" w:rsidRDefault="00C3408B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C3408B" w:rsidRPr="00C041B4" w:rsidRDefault="00C3408B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C3408B" w:rsidRPr="00C041B4" w:rsidRDefault="00C3408B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C3408B" w:rsidRPr="00C041B4" w:rsidRDefault="00C3408B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:rsidR="00C3408B" w:rsidRPr="00C041B4" w:rsidRDefault="00C3408B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D53E4" w:rsidRPr="001D188D" w:rsidTr="000D17B4">
        <w:trPr>
          <w:trHeight w:hRule="exact" w:val="389"/>
        </w:trPr>
        <w:tc>
          <w:tcPr>
            <w:tcW w:w="2239" w:type="pct"/>
            <w:vAlign w:val="bottom"/>
          </w:tcPr>
          <w:p w:rsidR="00BD53E4" w:rsidRPr="00FA42B0" w:rsidRDefault="00BD53E4" w:rsidP="0009198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:rsidR="00BD53E4" w:rsidRPr="00CB560E" w:rsidRDefault="00BD53E4" w:rsidP="0009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BD53E4" w:rsidRPr="00CB560E" w:rsidRDefault="00BD53E4" w:rsidP="0009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pct"/>
            <w:gridSpan w:val="4"/>
          </w:tcPr>
          <w:p w:rsidR="00BD53E4" w:rsidRPr="00CB560E" w:rsidRDefault="00BD53E4" w:rsidP="00091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17B4" w:rsidRPr="001D188D" w:rsidTr="000D17B4">
        <w:trPr>
          <w:trHeight w:hRule="exact" w:val="389"/>
        </w:trPr>
        <w:tc>
          <w:tcPr>
            <w:tcW w:w="2239" w:type="pct"/>
            <w:vAlign w:val="bottom"/>
          </w:tcPr>
          <w:p w:rsidR="00897013" w:rsidRPr="00FA42B0" w:rsidRDefault="00897013" w:rsidP="0089701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:rsidR="00897013" w:rsidRPr="00C041B4" w:rsidRDefault="00897013" w:rsidP="00897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897013" w:rsidRPr="00C041B4" w:rsidRDefault="00897013" w:rsidP="00897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897013" w:rsidRPr="00C041B4" w:rsidRDefault="00897013" w:rsidP="00897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897013" w:rsidRPr="00C041B4" w:rsidRDefault="00897013" w:rsidP="00897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897013" w:rsidRPr="00C041B4" w:rsidRDefault="00897013" w:rsidP="00897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:rsidR="00897013" w:rsidRPr="00C041B4" w:rsidRDefault="00897013" w:rsidP="00897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897013" w:rsidRPr="00C041B4" w:rsidRDefault="00897013" w:rsidP="00897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97013" w:rsidRPr="001D188D" w:rsidTr="000D17B4">
        <w:trPr>
          <w:trHeight w:hRule="exact" w:val="389"/>
        </w:trPr>
        <w:tc>
          <w:tcPr>
            <w:tcW w:w="2239" w:type="pct"/>
            <w:vAlign w:val="bottom"/>
          </w:tcPr>
          <w:p w:rsidR="00897013" w:rsidRPr="00FA42B0" w:rsidRDefault="00897013" w:rsidP="0089701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1" w:type="pct"/>
            <w:gridSpan w:val="8"/>
          </w:tcPr>
          <w:p w:rsidR="00897013" w:rsidRDefault="00897013" w:rsidP="00897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D17B4" w:rsidRPr="001D188D" w:rsidTr="000D17B4">
        <w:trPr>
          <w:trHeight w:hRule="exact" w:val="389"/>
        </w:trPr>
        <w:tc>
          <w:tcPr>
            <w:tcW w:w="2239" w:type="pct"/>
            <w:vAlign w:val="bottom"/>
          </w:tcPr>
          <w:p w:rsidR="00897013" w:rsidRPr="005F656D" w:rsidRDefault="00897013" w:rsidP="0089701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หนี้สูญและ</w:t>
            </w:r>
            <w:r w:rsidRPr="005F656D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8344F" w:rsidRPr="00B66BD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8344F" w:rsidRPr="00B66BDB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71" w:type="pct"/>
            <w:vAlign w:val="bottom"/>
          </w:tcPr>
          <w:p w:rsidR="00897013" w:rsidRDefault="00897013" w:rsidP="0089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3" w:type="pct"/>
            <w:vAlign w:val="bottom"/>
          </w:tcPr>
          <w:p w:rsidR="00897013" w:rsidRPr="00CB560E" w:rsidRDefault="00897013" w:rsidP="0089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9" w:type="pct"/>
            <w:vAlign w:val="bottom"/>
          </w:tcPr>
          <w:p w:rsidR="00897013" w:rsidRDefault="00897013" w:rsidP="0089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4" w:type="pct"/>
            <w:vAlign w:val="bottom"/>
          </w:tcPr>
          <w:p w:rsidR="00897013" w:rsidRPr="00CB560E" w:rsidRDefault="00897013" w:rsidP="0089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3" w:type="pct"/>
            <w:vAlign w:val="bottom"/>
          </w:tcPr>
          <w:p w:rsidR="00897013" w:rsidRPr="00032E16" w:rsidRDefault="00897013" w:rsidP="0089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vAlign w:val="bottom"/>
          </w:tcPr>
          <w:p w:rsidR="00897013" w:rsidRPr="00CB560E" w:rsidRDefault="00897013" w:rsidP="0089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gridSpan w:val="2"/>
            <w:vAlign w:val="bottom"/>
          </w:tcPr>
          <w:p w:rsidR="00897013" w:rsidRDefault="00897013" w:rsidP="0089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0D17B4" w:rsidRPr="001D188D" w:rsidTr="000D17B4">
        <w:trPr>
          <w:trHeight w:hRule="exact" w:val="389"/>
        </w:trPr>
        <w:tc>
          <w:tcPr>
            <w:tcW w:w="2239" w:type="pct"/>
            <w:vAlign w:val="bottom"/>
          </w:tcPr>
          <w:p w:rsidR="00897013" w:rsidRPr="00B66BDB" w:rsidRDefault="00897013" w:rsidP="0089701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ค่าเผื่อหนี้สงสัยจะสูญ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98344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571" w:type="pct"/>
            <w:vAlign w:val="bottom"/>
          </w:tcPr>
          <w:p w:rsidR="00897013" w:rsidRDefault="00897013" w:rsidP="0089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3" w:type="pct"/>
            <w:vAlign w:val="bottom"/>
          </w:tcPr>
          <w:p w:rsidR="00897013" w:rsidRPr="00CB560E" w:rsidRDefault="00897013" w:rsidP="0089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9" w:type="pct"/>
            <w:vAlign w:val="bottom"/>
          </w:tcPr>
          <w:p w:rsidR="00897013" w:rsidRDefault="00897013" w:rsidP="0089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</w:p>
        </w:tc>
        <w:tc>
          <w:tcPr>
            <w:tcW w:w="144" w:type="pct"/>
            <w:vAlign w:val="bottom"/>
          </w:tcPr>
          <w:p w:rsidR="00897013" w:rsidRPr="00CB560E" w:rsidRDefault="00897013" w:rsidP="0089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3" w:type="pct"/>
            <w:vAlign w:val="bottom"/>
          </w:tcPr>
          <w:p w:rsidR="00897013" w:rsidRPr="00032E16" w:rsidRDefault="00897013" w:rsidP="0089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vAlign w:val="bottom"/>
          </w:tcPr>
          <w:p w:rsidR="00897013" w:rsidRPr="00CB560E" w:rsidRDefault="00897013" w:rsidP="0089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gridSpan w:val="2"/>
            <w:vAlign w:val="bottom"/>
          </w:tcPr>
          <w:p w:rsidR="00897013" w:rsidRDefault="00897013" w:rsidP="00897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0D17B4" w:rsidRPr="001D188D" w:rsidTr="000D17B4">
        <w:trPr>
          <w:trHeight w:hRule="exact" w:val="389"/>
        </w:trPr>
        <w:tc>
          <w:tcPr>
            <w:tcW w:w="2239" w:type="pct"/>
            <w:vAlign w:val="bottom"/>
          </w:tcPr>
          <w:p w:rsidR="00F7158F" w:rsidRPr="00040E90" w:rsidRDefault="00F7158F" w:rsidP="00F7158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>- งวดสามเดือนสิ้นสุดวันที่ 30 มิถุนายน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  <w:vAlign w:val="bottom"/>
          </w:tcPr>
          <w:p w:rsidR="00F7158F" w:rsidRPr="009C4259" w:rsidRDefault="00176994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50</w:t>
            </w:r>
          </w:p>
        </w:tc>
        <w:tc>
          <w:tcPr>
            <w:tcW w:w="143" w:type="pct"/>
            <w:vAlign w:val="bottom"/>
          </w:tcPr>
          <w:p w:rsidR="00F7158F" w:rsidRPr="009C4259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:rsidR="00F7158F" w:rsidRPr="009C4259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(115</w:t>
            </w:r>
            <w:r w:rsidRPr="009C4259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4" w:type="pct"/>
            <w:vAlign w:val="bottom"/>
          </w:tcPr>
          <w:p w:rsidR="00F7158F" w:rsidRPr="009C4259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vAlign w:val="bottom"/>
          </w:tcPr>
          <w:p w:rsidR="00F7158F" w:rsidRPr="009C4259" w:rsidRDefault="00176994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50</w:t>
            </w:r>
          </w:p>
        </w:tc>
        <w:tc>
          <w:tcPr>
            <w:tcW w:w="125" w:type="pct"/>
            <w:vAlign w:val="bottom"/>
          </w:tcPr>
          <w:p w:rsidR="00F7158F" w:rsidRPr="00040E90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  <w:vAlign w:val="bottom"/>
          </w:tcPr>
          <w:p w:rsidR="00F7158F" w:rsidRPr="009C4259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9C4259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(118)</w:t>
            </w:r>
          </w:p>
        </w:tc>
      </w:tr>
      <w:tr w:rsidR="000D17B4" w:rsidRPr="001D188D" w:rsidTr="000D17B4">
        <w:trPr>
          <w:trHeight w:hRule="exact" w:val="389"/>
        </w:trPr>
        <w:tc>
          <w:tcPr>
            <w:tcW w:w="2239" w:type="pct"/>
            <w:vAlign w:val="bottom"/>
          </w:tcPr>
          <w:p w:rsidR="00F7158F" w:rsidRPr="00040E90" w:rsidRDefault="00F7158F" w:rsidP="00F7158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E90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งวดหกเดือนสิ้นสุดวันที่ 30 มิถุนายน</w:t>
            </w: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7158F" w:rsidRPr="009C4259" w:rsidRDefault="00EE4EAA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</w:t>
            </w:r>
            <w:r w:rsidR="0017699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3" w:type="pct"/>
            <w:vAlign w:val="bottom"/>
          </w:tcPr>
          <w:p w:rsidR="00F7158F" w:rsidRPr="009C4259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7158F" w:rsidRPr="009C4259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(112</w:t>
            </w:r>
            <w:r w:rsidRPr="009C4259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4" w:type="pct"/>
            <w:vAlign w:val="bottom"/>
          </w:tcPr>
          <w:p w:rsidR="00F7158F" w:rsidRPr="009C4259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7158F" w:rsidRPr="009C4259" w:rsidRDefault="00E73050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</w:t>
            </w:r>
            <w:r w:rsidR="00176994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25" w:type="pct"/>
            <w:vAlign w:val="bottom"/>
          </w:tcPr>
          <w:p w:rsidR="00F7158F" w:rsidRPr="00040E90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7158F" w:rsidRPr="009C4259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9C4259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(115)</w:t>
            </w:r>
          </w:p>
        </w:tc>
      </w:tr>
    </w:tbl>
    <w:p w:rsidR="00670AEB" w:rsidRPr="0066046B" w:rsidRDefault="00670AEB">
      <w:pPr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3"/>
        <w:gridCol w:w="1077"/>
        <w:gridCol w:w="272"/>
        <w:gridCol w:w="1170"/>
        <w:gridCol w:w="270"/>
        <w:gridCol w:w="1081"/>
        <w:gridCol w:w="270"/>
        <w:gridCol w:w="1077"/>
      </w:tblGrid>
      <w:tr w:rsidR="00AB485E" w:rsidRPr="00A16777" w:rsidTr="000D17B4">
        <w:trPr>
          <w:trHeight w:hRule="exact" w:val="389"/>
        </w:trPr>
        <w:tc>
          <w:tcPr>
            <w:tcW w:w="2239" w:type="pct"/>
          </w:tcPr>
          <w:p w:rsidR="00AB485E" w:rsidRPr="00324055" w:rsidRDefault="00670AEB" w:rsidP="00E508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877D9">
              <w:rPr>
                <w:rFonts w:cs="Cordia New"/>
                <w:b w:val="0"/>
                <w:bCs w:val="0"/>
                <w:sz w:val="22"/>
                <w:szCs w:val="22"/>
              </w:rPr>
              <w:br w:type="page"/>
            </w:r>
            <w:r w:rsidR="00AB485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 w:rsidR="00576CA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หมุนเวียน</w:t>
            </w:r>
            <w:r w:rsidR="00AB485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33" w:type="pct"/>
            <w:gridSpan w:val="3"/>
          </w:tcPr>
          <w:p w:rsidR="00AB485E" w:rsidRPr="00A4230F" w:rsidRDefault="00AB485E" w:rsidP="00E50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AB485E" w:rsidRDefault="00AB485E" w:rsidP="00E50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:rsidR="00AB485E" w:rsidRPr="00A4230F" w:rsidRDefault="00AB485E" w:rsidP="00E50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B485E" w:rsidRPr="00A16777" w:rsidTr="000D17B4">
        <w:trPr>
          <w:trHeight w:hRule="exact" w:val="389"/>
        </w:trPr>
        <w:tc>
          <w:tcPr>
            <w:tcW w:w="2239" w:type="pct"/>
          </w:tcPr>
          <w:p w:rsidR="00AB485E" w:rsidRPr="000A12A1" w:rsidRDefault="00AB485E" w:rsidP="00E508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:rsidR="00AB485E" w:rsidRDefault="00AB485E" w:rsidP="00E50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AB485E" w:rsidRDefault="00AB485E" w:rsidP="00E50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:rsidR="00AB485E" w:rsidRDefault="00AB485E" w:rsidP="00E50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7158F" w:rsidRPr="00A16777" w:rsidTr="000D17B4">
        <w:trPr>
          <w:trHeight w:hRule="exact" w:val="389"/>
        </w:trPr>
        <w:tc>
          <w:tcPr>
            <w:tcW w:w="2239" w:type="pct"/>
          </w:tcPr>
          <w:p w:rsidR="00F7158F" w:rsidRPr="00A16777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4" w:type="pct"/>
          </w:tcPr>
          <w:p w:rsidR="00F7158F" w:rsidRPr="00A16777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F7158F" w:rsidRPr="00A16777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:rsidR="00F7158F" w:rsidRPr="00A16777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3" w:type="pct"/>
          </w:tcPr>
          <w:p w:rsidR="00F7158F" w:rsidRPr="00A16777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F7158F" w:rsidRPr="00A16777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F7158F" w:rsidRPr="00A16777" w:rsidTr="000D17B4">
        <w:trPr>
          <w:trHeight w:hRule="exact" w:val="389"/>
        </w:trPr>
        <w:tc>
          <w:tcPr>
            <w:tcW w:w="2239" w:type="pct"/>
          </w:tcPr>
          <w:p w:rsidR="00F7158F" w:rsidRPr="00A16777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F7158F" w:rsidRPr="00064DF1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F7158F" w:rsidRPr="00FD4C1F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F7158F" w:rsidRPr="00EE2C92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F7158F" w:rsidRPr="00C041B4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41B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:rsidR="00F7158F" w:rsidRPr="00AB4F0F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F7158F" w:rsidRPr="00AB4F0F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F7158F" w:rsidRPr="00A16777" w:rsidTr="000D17B4">
        <w:trPr>
          <w:trHeight w:hRule="exact" w:val="389"/>
        </w:trPr>
        <w:tc>
          <w:tcPr>
            <w:tcW w:w="2239" w:type="pct"/>
          </w:tcPr>
          <w:p w:rsidR="00F7158F" w:rsidRPr="009F3A05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61" w:type="pct"/>
            <w:gridSpan w:val="7"/>
          </w:tcPr>
          <w:p w:rsidR="00F7158F" w:rsidRPr="00B56C2A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7158F" w:rsidRPr="00A16777" w:rsidTr="003168A9">
        <w:trPr>
          <w:trHeight w:hRule="exact" w:val="389"/>
        </w:trPr>
        <w:tc>
          <w:tcPr>
            <w:tcW w:w="2239" w:type="pct"/>
          </w:tcPr>
          <w:p w:rsidR="00F7158F" w:rsidRPr="00740D12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40D1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:rsidR="00F7158F" w:rsidRPr="00F264B0" w:rsidRDefault="00E73050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F7158F" w:rsidRPr="002F4B48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:rsidR="00F7158F" w:rsidRPr="00F264B0" w:rsidRDefault="00F7158F" w:rsidP="000D1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F7158F" w:rsidRPr="00F264B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F7158F" w:rsidRPr="00F264B0" w:rsidRDefault="00E73050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15,596</w:t>
            </w:r>
          </w:p>
        </w:tc>
        <w:tc>
          <w:tcPr>
            <w:tcW w:w="143" w:type="pct"/>
          </w:tcPr>
          <w:p w:rsidR="00F7158F" w:rsidRPr="00F264B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:rsidR="00F7158F" w:rsidRPr="008A5A08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14,100</w:t>
            </w:r>
          </w:p>
        </w:tc>
      </w:tr>
      <w:tr w:rsidR="00F7158F" w:rsidRPr="00A16777" w:rsidTr="003168A9">
        <w:trPr>
          <w:trHeight w:hRule="exact" w:val="389"/>
        </w:trPr>
        <w:tc>
          <w:tcPr>
            <w:tcW w:w="2239" w:type="pct"/>
          </w:tcPr>
          <w:p w:rsidR="00F7158F" w:rsidRPr="00A4230F" w:rsidRDefault="00F7158F" w:rsidP="00F71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F7158F" w:rsidRPr="00F264B0" w:rsidRDefault="00E73050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:rsidR="00F7158F" w:rsidRPr="000A12A1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158F" w:rsidRPr="00F264B0" w:rsidRDefault="00F7158F" w:rsidP="000D1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F7158F" w:rsidRPr="00F264B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F7158F" w:rsidRPr="00F264B0" w:rsidRDefault="00E73050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15,596</w:t>
            </w:r>
          </w:p>
        </w:tc>
        <w:tc>
          <w:tcPr>
            <w:tcW w:w="143" w:type="pct"/>
          </w:tcPr>
          <w:p w:rsidR="00F7158F" w:rsidRPr="00F264B0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158F" w:rsidRPr="008A5A08" w:rsidRDefault="00F7158F" w:rsidP="00F715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14,100</w:t>
            </w:r>
          </w:p>
        </w:tc>
      </w:tr>
    </w:tbl>
    <w:p w:rsidR="00485AA6" w:rsidRPr="000D17B4" w:rsidRDefault="00485AA6">
      <w:pPr>
        <w:rPr>
          <w:rFonts w:ascii="Angsana New" w:hAnsi="Angsana New" w:cs="Angsana New"/>
          <w:b/>
          <w:bCs/>
          <w:sz w:val="30"/>
          <w:szCs w:val="30"/>
        </w:rPr>
      </w:pPr>
    </w:p>
    <w:p w:rsidR="00C3408B" w:rsidRDefault="00C3408B">
      <w:r>
        <w:rPr>
          <w:b/>
          <w:bCs/>
        </w:rPr>
        <w:br w:type="page"/>
      </w:r>
    </w:p>
    <w:p w:rsidR="00684388" w:rsidRDefault="00684388" w:rsidP="00ED0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8438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เงินให้กู้ยืมระยะสั้นแก่บริษัทย่อย</w:t>
      </w:r>
    </w:p>
    <w:p w:rsidR="00684388" w:rsidRPr="00684388" w:rsidRDefault="00684388" w:rsidP="00ED0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ED02D7" w:rsidRDefault="00ED02D7" w:rsidP="00ED0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D02D7">
        <w:rPr>
          <w:rFonts w:ascii="Angsana New" w:hAnsi="Angsana New" w:cs="Angsana New"/>
          <w:sz w:val="30"/>
          <w:szCs w:val="30"/>
          <w:cs/>
        </w:rPr>
        <w:t>รายการเคลื่อนไหว</w:t>
      </w:r>
      <w:r w:rsidR="00714DC2">
        <w:rPr>
          <w:rFonts w:ascii="Angsana New" w:hAnsi="Angsana New" w:cs="Angsana New" w:hint="cs"/>
          <w:sz w:val="30"/>
          <w:szCs w:val="30"/>
          <w:cs/>
        </w:rPr>
        <w:t>ในระหว่าง</w:t>
      </w:r>
      <w:r w:rsidRPr="00ED02D7">
        <w:rPr>
          <w:rFonts w:ascii="Angsana New" w:hAnsi="Angsana New" w:cs="Angsana New"/>
          <w:sz w:val="30"/>
          <w:szCs w:val="30"/>
          <w:cs/>
        </w:rPr>
        <w:t xml:space="preserve">งวดหกเดือนสิ้นสุดวันที่ </w:t>
      </w:r>
      <w:r w:rsidRPr="00ED02D7">
        <w:rPr>
          <w:rFonts w:ascii="Angsana New" w:hAnsi="Angsana New" w:cs="Angsana New"/>
          <w:sz w:val="30"/>
          <w:szCs w:val="30"/>
        </w:rPr>
        <w:t>30</w:t>
      </w:r>
      <w:r w:rsidRPr="00ED02D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ED02D7">
        <w:rPr>
          <w:rFonts w:ascii="Angsana New" w:hAnsi="Angsana New" w:cs="Angsana New"/>
          <w:sz w:val="30"/>
          <w:szCs w:val="30"/>
        </w:rPr>
        <w:t>2562</w:t>
      </w:r>
      <w:r w:rsidRPr="00ED02D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  <w:r w:rsidRPr="00526E2F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ED02D7" w:rsidRPr="00684388" w:rsidRDefault="00ED02D7" w:rsidP="00ED0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70"/>
        <w:gridCol w:w="1170"/>
        <w:gridCol w:w="270"/>
        <w:gridCol w:w="1080"/>
        <w:gridCol w:w="270"/>
        <w:gridCol w:w="1080"/>
      </w:tblGrid>
      <w:tr w:rsidR="000C4D2B" w:rsidRPr="00723710" w:rsidTr="00E70715">
        <w:trPr>
          <w:tblHeader/>
        </w:trPr>
        <w:tc>
          <w:tcPr>
            <w:tcW w:w="4230" w:type="dxa"/>
            <w:vAlign w:val="bottom"/>
          </w:tcPr>
          <w:p w:rsidR="000C4D2B" w:rsidRPr="002D05C0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33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C33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4D2B" w:rsidRPr="00723710" w:rsidTr="00E70715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:rsidR="000C4D2B" w:rsidRPr="002D05C0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8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C33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0C4D2B" w:rsidRPr="00526E2F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8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C33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C4D2B" w:rsidRPr="00723710" w:rsidTr="00E70715">
        <w:trPr>
          <w:tblHeader/>
        </w:trPr>
        <w:tc>
          <w:tcPr>
            <w:tcW w:w="4230" w:type="dxa"/>
            <w:vAlign w:val="bottom"/>
          </w:tcPr>
          <w:p w:rsidR="000C4D2B" w:rsidRPr="002D05C0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338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8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8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0C4D2B" w:rsidRPr="00526E2F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C4D2B" w:rsidRPr="00DC338C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C338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C4D2B" w:rsidRPr="00723710" w:rsidTr="00E70715">
        <w:trPr>
          <w:trHeight w:hRule="exact" w:val="331"/>
          <w:tblHeader/>
        </w:trPr>
        <w:tc>
          <w:tcPr>
            <w:tcW w:w="4230" w:type="dxa"/>
          </w:tcPr>
          <w:p w:rsidR="000C4D2B" w:rsidRPr="002D05C0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0C4D2B" w:rsidRPr="002D05C0" w:rsidRDefault="000C4D2B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A1E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4D2B" w:rsidRPr="00723710" w:rsidTr="00E70715">
        <w:tc>
          <w:tcPr>
            <w:tcW w:w="4230" w:type="dxa"/>
            <w:vAlign w:val="bottom"/>
          </w:tcPr>
          <w:p w:rsidR="000C4D2B" w:rsidRPr="008A5A08" w:rsidRDefault="000C4D2B" w:rsidP="00FD3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 ฟู้ดส์ โพลทรีย์ ฟาร์ม จำกัด</w:t>
            </w:r>
          </w:p>
        </w:tc>
        <w:tc>
          <w:tcPr>
            <w:tcW w:w="1080" w:type="dxa"/>
            <w:vAlign w:val="bottom"/>
          </w:tcPr>
          <w:p w:rsidR="000C4D2B" w:rsidRPr="008A5A08" w:rsidRDefault="000C4D2B" w:rsidP="00E70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1,171,890</w:t>
            </w:r>
          </w:p>
        </w:tc>
        <w:tc>
          <w:tcPr>
            <w:tcW w:w="270" w:type="dxa"/>
          </w:tcPr>
          <w:p w:rsidR="000C4D2B" w:rsidRPr="002D05C0" w:rsidRDefault="000C4D2B" w:rsidP="00DC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4D2B" w:rsidRPr="00024769" w:rsidRDefault="00520F2C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932,100</w:t>
            </w:r>
          </w:p>
        </w:tc>
        <w:tc>
          <w:tcPr>
            <w:tcW w:w="270" w:type="dxa"/>
          </w:tcPr>
          <w:p w:rsidR="000C4D2B" w:rsidRPr="00024769" w:rsidRDefault="000C4D2B" w:rsidP="00DC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D2B" w:rsidRPr="00024769" w:rsidRDefault="00520F2C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929,840</w:t>
            </w:r>
          </w:p>
        </w:tc>
        <w:tc>
          <w:tcPr>
            <w:tcW w:w="270" w:type="dxa"/>
          </w:tcPr>
          <w:p w:rsidR="000C4D2B" w:rsidRPr="002D05C0" w:rsidRDefault="000C4D2B" w:rsidP="00DC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D2B" w:rsidRPr="002D05C0" w:rsidRDefault="00520F2C" w:rsidP="00DC3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1,174,150</w:t>
            </w:r>
          </w:p>
        </w:tc>
      </w:tr>
      <w:tr w:rsidR="000C4D2B" w:rsidRPr="00723710" w:rsidTr="00E70715">
        <w:tc>
          <w:tcPr>
            <w:tcW w:w="4230" w:type="dxa"/>
            <w:vAlign w:val="bottom"/>
          </w:tcPr>
          <w:p w:rsidR="000C4D2B" w:rsidRPr="008A5A08" w:rsidRDefault="000C4D2B" w:rsidP="000C4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ฟู้ดส์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เฟอร์เทอร์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:rsidR="000C4D2B" w:rsidRPr="00ED7672" w:rsidRDefault="000C4D2B" w:rsidP="00E70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481,100</w:t>
            </w:r>
          </w:p>
        </w:tc>
        <w:tc>
          <w:tcPr>
            <w:tcW w:w="270" w:type="dxa"/>
          </w:tcPr>
          <w:p w:rsidR="000C4D2B" w:rsidRPr="002D05C0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4D2B" w:rsidRPr="00024769" w:rsidRDefault="00520F2C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619,000</w:t>
            </w:r>
          </w:p>
        </w:tc>
        <w:tc>
          <w:tcPr>
            <w:tcW w:w="270" w:type="dxa"/>
          </w:tcPr>
          <w:p w:rsidR="000C4D2B" w:rsidRPr="00024769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D2B" w:rsidRPr="00024769" w:rsidRDefault="00520F2C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220,900</w:t>
            </w:r>
          </w:p>
        </w:tc>
        <w:tc>
          <w:tcPr>
            <w:tcW w:w="270" w:type="dxa"/>
          </w:tcPr>
          <w:p w:rsidR="000C4D2B" w:rsidRPr="002D05C0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D2B" w:rsidRPr="002D05C0" w:rsidRDefault="00520F2C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879,200</w:t>
            </w:r>
          </w:p>
        </w:tc>
      </w:tr>
      <w:tr w:rsidR="000C4D2B" w:rsidRPr="00723710" w:rsidTr="00E70715">
        <w:tc>
          <w:tcPr>
            <w:tcW w:w="4230" w:type="dxa"/>
            <w:vAlign w:val="bottom"/>
          </w:tcPr>
          <w:p w:rsidR="000C4D2B" w:rsidRPr="008A5A08" w:rsidRDefault="000C4D2B" w:rsidP="00E7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ฟู้ดส์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สไวน์ อินเตอร์เนชั่นแนล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:rsidR="000C4D2B" w:rsidRPr="00ED7672" w:rsidRDefault="000C4D2B" w:rsidP="00E70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68,600</w:t>
            </w:r>
          </w:p>
        </w:tc>
        <w:tc>
          <w:tcPr>
            <w:tcW w:w="270" w:type="dxa"/>
          </w:tcPr>
          <w:p w:rsidR="000C4D2B" w:rsidRPr="002D05C0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4D2B" w:rsidRPr="00024769" w:rsidRDefault="00520F2C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3,230,800</w:t>
            </w:r>
          </w:p>
        </w:tc>
        <w:tc>
          <w:tcPr>
            <w:tcW w:w="270" w:type="dxa"/>
          </w:tcPr>
          <w:p w:rsidR="000C4D2B" w:rsidRPr="00024769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D2B" w:rsidRPr="00024769" w:rsidRDefault="00520F2C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2,538,250</w:t>
            </w:r>
          </w:p>
        </w:tc>
        <w:tc>
          <w:tcPr>
            <w:tcW w:w="270" w:type="dxa"/>
          </w:tcPr>
          <w:p w:rsidR="000C4D2B" w:rsidRPr="002D05C0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D2B" w:rsidRPr="002D05C0" w:rsidRDefault="00520F2C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761,150</w:t>
            </w:r>
          </w:p>
        </w:tc>
      </w:tr>
      <w:tr w:rsidR="00B62F4F" w:rsidRPr="002D05C0" w:rsidTr="00B411C4">
        <w:tc>
          <w:tcPr>
            <w:tcW w:w="4230" w:type="dxa"/>
            <w:vAlign w:val="bottom"/>
          </w:tcPr>
          <w:p w:rsidR="00B62F4F" w:rsidRPr="008A5A08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ไทย ฟู้ดส์ รีเสิร์ซ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เซ็นเตอร์ จำกัด</w:t>
            </w:r>
          </w:p>
        </w:tc>
        <w:tc>
          <w:tcPr>
            <w:tcW w:w="1080" w:type="dxa"/>
            <w:vAlign w:val="bottom"/>
          </w:tcPr>
          <w:p w:rsidR="00B62F4F" w:rsidRPr="008A5A08" w:rsidRDefault="00B62F4F" w:rsidP="00B41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48,100</w:t>
            </w:r>
          </w:p>
        </w:tc>
        <w:tc>
          <w:tcPr>
            <w:tcW w:w="270" w:type="dxa"/>
          </w:tcPr>
          <w:p w:rsidR="00B62F4F" w:rsidRPr="002D05C0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2F4F" w:rsidRPr="00024769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20,300</w:t>
            </w:r>
          </w:p>
        </w:tc>
        <w:tc>
          <w:tcPr>
            <w:tcW w:w="270" w:type="dxa"/>
          </w:tcPr>
          <w:p w:rsidR="00B62F4F" w:rsidRPr="00024769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2F4F" w:rsidRPr="00024769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33,200</w:t>
            </w:r>
          </w:p>
        </w:tc>
        <w:tc>
          <w:tcPr>
            <w:tcW w:w="270" w:type="dxa"/>
          </w:tcPr>
          <w:p w:rsidR="00B62F4F" w:rsidRPr="002D05C0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2F4F" w:rsidRPr="002D05C0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35,200</w:t>
            </w:r>
          </w:p>
        </w:tc>
      </w:tr>
      <w:tr w:rsidR="00B62F4F" w:rsidTr="00B411C4">
        <w:tc>
          <w:tcPr>
            <w:tcW w:w="4230" w:type="dxa"/>
            <w:vAlign w:val="bottom"/>
          </w:tcPr>
          <w:p w:rsidR="00B62F4F" w:rsidRPr="008A5A08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 ฟู้ดส์ คอนแทรค ฟาร์มมิ่ง จำกัด</w:t>
            </w:r>
          </w:p>
        </w:tc>
        <w:tc>
          <w:tcPr>
            <w:tcW w:w="1080" w:type="dxa"/>
            <w:vAlign w:val="bottom"/>
          </w:tcPr>
          <w:p w:rsidR="00B62F4F" w:rsidRDefault="00B62F4F" w:rsidP="00B41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62F4F" w:rsidRPr="002D05C0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2F4F" w:rsidRPr="00024769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154,471</w:t>
            </w:r>
          </w:p>
        </w:tc>
        <w:tc>
          <w:tcPr>
            <w:tcW w:w="270" w:type="dxa"/>
          </w:tcPr>
          <w:p w:rsidR="00B62F4F" w:rsidRPr="00024769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2F4F" w:rsidRPr="00024769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143,014</w:t>
            </w:r>
          </w:p>
        </w:tc>
        <w:tc>
          <w:tcPr>
            <w:tcW w:w="270" w:type="dxa"/>
          </w:tcPr>
          <w:p w:rsidR="00B62F4F" w:rsidRPr="002D05C0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2F4F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11,457</w:t>
            </w:r>
          </w:p>
        </w:tc>
      </w:tr>
      <w:tr w:rsidR="00B62F4F" w:rsidTr="00B411C4">
        <w:tc>
          <w:tcPr>
            <w:tcW w:w="4230" w:type="dxa"/>
            <w:vAlign w:val="bottom"/>
          </w:tcPr>
          <w:p w:rsidR="00B62F4F" w:rsidRPr="008A5A08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 เนชั่นแนล โลจิสติกส์ จำกัด</w:t>
            </w:r>
          </w:p>
        </w:tc>
        <w:tc>
          <w:tcPr>
            <w:tcW w:w="1080" w:type="dxa"/>
            <w:vAlign w:val="bottom"/>
          </w:tcPr>
          <w:p w:rsidR="00B62F4F" w:rsidRDefault="00B62F4F" w:rsidP="00B41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62F4F" w:rsidRPr="002D05C0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2F4F" w:rsidRPr="00024769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13,200</w:t>
            </w:r>
          </w:p>
        </w:tc>
        <w:tc>
          <w:tcPr>
            <w:tcW w:w="270" w:type="dxa"/>
          </w:tcPr>
          <w:p w:rsidR="00B62F4F" w:rsidRPr="00024769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2F4F" w:rsidRPr="00024769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70" w:type="dxa"/>
          </w:tcPr>
          <w:p w:rsidR="00B62F4F" w:rsidRPr="002D05C0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2F4F" w:rsidRDefault="00B62F4F" w:rsidP="00B41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6,200</w:t>
            </w:r>
          </w:p>
        </w:tc>
      </w:tr>
      <w:tr w:rsidR="000C4D2B" w:rsidRPr="00723710" w:rsidTr="00E70715">
        <w:tc>
          <w:tcPr>
            <w:tcW w:w="4230" w:type="dxa"/>
            <w:vAlign w:val="bottom"/>
          </w:tcPr>
          <w:p w:rsidR="000C4D2B" w:rsidRPr="008A5A08" w:rsidRDefault="000C4D2B" w:rsidP="00E7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 โพรเซส</w:t>
            </w:r>
            <w:r w:rsidR="00E7071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ฟู้ดส์ จำกัด</w:t>
            </w:r>
          </w:p>
        </w:tc>
        <w:tc>
          <w:tcPr>
            <w:tcW w:w="1080" w:type="dxa"/>
            <w:vAlign w:val="bottom"/>
          </w:tcPr>
          <w:p w:rsidR="000C4D2B" w:rsidRDefault="000C4D2B" w:rsidP="00E70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4D2B" w:rsidRPr="002D05C0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4D2B" w:rsidRPr="00024769" w:rsidRDefault="00520F2C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:rsidR="000C4D2B" w:rsidRPr="00024769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D2B" w:rsidRPr="00024769" w:rsidRDefault="00520F2C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4D2B" w:rsidRPr="002D05C0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D2B" w:rsidRPr="002D05C0" w:rsidRDefault="00520F2C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0C4D2B" w:rsidRPr="00723710" w:rsidTr="00814E76">
        <w:tc>
          <w:tcPr>
            <w:tcW w:w="4230" w:type="dxa"/>
            <w:vAlign w:val="bottom"/>
          </w:tcPr>
          <w:p w:rsidR="000C4D2B" w:rsidRPr="008A5A08" w:rsidRDefault="000C4D2B" w:rsidP="00E7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 ที พาราก้อน</w:t>
            </w:r>
            <w:r w:rsidR="00E7071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โฮลดิ้ง จำกัด</w:t>
            </w:r>
          </w:p>
        </w:tc>
        <w:tc>
          <w:tcPr>
            <w:tcW w:w="1080" w:type="dxa"/>
            <w:vAlign w:val="bottom"/>
          </w:tcPr>
          <w:p w:rsidR="000C4D2B" w:rsidRPr="008A5A08" w:rsidRDefault="000C4D2B" w:rsidP="00E70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:rsidR="000C4D2B" w:rsidRPr="002D05C0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4D2B" w:rsidRPr="00024769" w:rsidRDefault="00520F2C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:rsidR="000C4D2B" w:rsidRPr="00024769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D2B" w:rsidRPr="00024769" w:rsidRDefault="00520F2C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4D2B" w:rsidRPr="002D05C0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D2B" w:rsidRPr="002D05C0" w:rsidRDefault="00520F2C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0C4D2B" w:rsidRPr="00723710" w:rsidTr="00814E76">
        <w:tc>
          <w:tcPr>
            <w:tcW w:w="4230" w:type="dxa"/>
            <w:vAlign w:val="bottom"/>
          </w:tcPr>
          <w:p w:rsidR="000C4D2B" w:rsidRPr="008A5A08" w:rsidRDefault="000C4D2B" w:rsidP="00E7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ฟู้ดส์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สไวน์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ฟาร์ม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:rsidR="000C4D2B" w:rsidRPr="00ED7672" w:rsidRDefault="000C4D2B" w:rsidP="00E70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11,580</w:t>
            </w:r>
          </w:p>
        </w:tc>
        <w:tc>
          <w:tcPr>
            <w:tcW w:w="270" w:type="dxa"/>
          </w:tcPr>
          <w:p w:rsidR="000C4D2B" w:rsidRPr="002D05C0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C4D2B" w:rsidRPr="00024769" w:rsidRDefault="00520F2C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572,700</w:t>
            </w:r>
          </w:p>
        </w:tc>
        <w:tc>
          <w:tcPr>
            <w:tcW w:w="270" w:type="dxa"/>
          </w:tcPr>
          <w:p w:rsidR="000C4D2B" w:rsidRPr="00024769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D2B" w:rsidRPr="00024769" w:rsidRDefault="00520F2C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24769">
              <w:rPr>
                <w:rFonts w:asciiTheme="majorBidi" w:hAnsiTheme="majorBidi" w:cstheme="majorBidi"/>
                <w:sz w:val="30"/>
                <w:szCs w:val="30"/>
              </w:rPr>
              <w:t>584,280</w:t>
            </w:r>
          </w:p>
        </w:tc>
        <w:tc>
          <w:tcPr>
            <w:tcW w:w="270" w:type="dxa"/>
          </w:tcPr>
          <w:p w:rsidR="000C4D2B" w:rsidRPr="002D05C0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4D2B" w:rsidRPr="002D05C0" w:rsidRDefault="00520F2C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4E76" w:rsidRPr="00723710" w:rsidTr="00814E76">
        <w:tc>
          <w:tcPr>
            <w:tcW w:w="4230" w:type="dxa"/>
            <w:vAlign w:val="bottom"/>
          </w:tcPr>
          <w:p w:rsidR="00814E76" w:rsidRPr="008A5A08" w:rsidRDefault="00814E76" w:rsidP="00E7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ฟู้ดส์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อาหารสัตว์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14E76" w:rsidRDefault="00775E53" w:rsidP="00E70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14E76" w:rsidRPr="002D05C0" w:rsidRDefault="00814E76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14E76" w:rsidRPr="00814E76" w:rsidRDefault="00814E76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238,500</w:t>
            </w:r>
          </w:p>
        </w:tc>
        <w:tc>
          <w:tcPr>
            <w:tcW w:w="270" w:type="dxa"/>
          </w:tcPr>
          <w:p w:rsidR="00814E76" w:rsidRPr="00024769" w:rsidRDefault="00814E76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14E76" w:rsidRPr="00024769" w:rsidRDefault="00814E76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238,500</w:t>
            </w:r>
          </w:p>
        </w:tc>
        <w:tc>
          <w:tcPr>
            <w:tcW w:w="270" w:type="dxa"/>
          </w:tcPr>
          <w:p w:rsidR="00814E76" w:rsidRPr="002D05C0" w:rsidRDefault="00814E76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14E76" w:rsidRDefault="00775E53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4D2B" w:rsidRPr="00723710" w:rsidTr="00814E76">
        <w:tc>
          <w:tcPr>
            <w:tcW w:w="4230" w:type="dxa"/>
          </w:tcPr>
          <w:p w:rsidR="000C4D2B" w:rsidRPr="002D05C0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4D2B" w:rsidRPr="008A5A08" w:rsidRDefault="000C4D2B" w:rsidP="00E70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1,781,530</w:t>
            </w:r>
          </w:p>
        </w:tc>
        <w:tc>
          <w:tcPr>
            <w:tcW w:w="270" w:type="dxa"/>
          </w:tcPr>
          <w:p w:rsidR="000C4D2B" w:rsidRPr="002D05C0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C4D2B" w:rsidRPr="002D05C0" w:rsidRDefault="00814E76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5,786,221</w:t>
            </w:r>
          </w:p>
        </w:tc>
        <w:tc>
          <w:tcPr>
            <w:tcW w:w="270" w:type="dxa"/>
          </w:tcPr>
          <w:p w:rsidR="000C4D2B" w:rsidRPr="002D05C0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C4D2B" w:rsidRPr="002D05C0" w:rsidRDefault="00814E76" w:rsidP="00520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4,694,984</w:t>
            </w:r>
          </w:p>
        </w:tc>
        <w:tc>
          <w:tcPr>
            <w:tcW w:w="270" w:type="dxa"/>
          </w:tcPr>
          <w:p w:rsidR="000C4D2B" w:rsidRPr="002D05C0" w:rsidRDefault="000C4D2B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C4D2B" w:rsidRPr="002D05C0" w:rsidRDefault="00520F2C" w:rsidP="00376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2,872,767</w:t>
            </w:r>
          </w:p>
        </w:tc>
      </w:tr>
    </w:tbl>
    <w:p w:rsidR="00330E49" w:rsidRPr="001F10E2" w:rsidRDefault="00330E49" w:rsidP="00FD3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3"/>
        <w:gridCol w:w="272"/>
        <w:gridCol w:w="1166"/>
        <w:gridCol w:w="272"/>
        <w:gridCol w:w="1081"/>
        <w:gridCol w:w="272"/>
        <w:gridCol w:w="1071"/>
      </w:tblGrid>
      <w:tr w:rsidR="00684388" w:rsidRPr="00CB560E" w:rsidTr="00C57ADF">
        <w:tc>
          <w:tcPr>
            <w:tcW w:w="2239" w:type="pct"/>
            <w:vAlign w:val="bottom"/>
          </w:tcPr>
          <w:p w:rsidR="00684388" w:rsidRPr="005C382E" w:rsidRDefault="00684388" w:rsidP="001B615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34" w:type="pct"/>
            <w:gridSpan w:val="3"/>
          </w:tcPr>
          <w:p w:rsidR="00684388" w:rsidRPr="00CB560E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684388" w:rsidRPr="00CB560E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:rsidR="00684388" w:rsidRPr="00CB560E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60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4388" w:rsidRPr="00C871D2" w:rsidTr="00C57ADF">
        <w:tc>
          <w:tcPr>
            <w:tcW w:w="2239" w:type="pct"/>
            <w:vAlign w:val="bottom"/>
          </w:tcPr>
          <w:p w:rsidR="00684388" w:rsidRPr="005C382E" w:rsidRDefault="00684388" w:rsidP="001B615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:rsidR="00684388" w:rsidRPr="00C871D2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684388" w:rsidRPr="00C871D2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684388" w:rsidRPr="00C871D2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684388" w:rsidRPr="00CB560E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684388" w:rsidRPr="00C871D2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684388" w:rsidRPr="00C871D2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684388" w:rsidRPr="00C871D2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84388" w:rsidRPr="00CB560E" w:rsidTr="00C57ADF">
        <w:tc>
          <w:tcPr>
            <w:tcW w:w="2239" w:type="pct"/>
            <w:vAlign w:val="bottom"/>
          </w:tcPr>
          <w:p w:rsidR="00684388" w:rsidRPr="00DA5148" w:rsidRDefault="00684388" w:rsidP="001B615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59" w:type="pct"/>
            <w:gridSpan w:val="7"/>
            <w:vAlign w:val="bottom"/>
          </w:tcPr>
          <w:p w:rsidR="00684388" w:rsidRPr="00CB560E" w:rsidRDefault="00684388" w:rsidP="001B615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84388" w:rsidRPr="00CB560E" w:rsidTr="00C57ADF">
        <w:tc>
          <w:tcPr>
            <w:tcW w:w="2811" w:type="pct"/>
            <w:gridSpan w:val="2"/>
            <w:vAlign w:val="bottom"/>
          </w:tcPr>
          <w:p w:rsidR="00684388" w:rsidRPr="00B66BDB" w:rsidRDefault="00684388" w:rsidP="001B615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6BDB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ค่าเผื่อหนี้สงสัยจะสูญสำหรับ</w:t>
            </w:r>
          </w:p>
        </w:tc>
        <w:tc>
          <w:tcPr>
            <w:tcW w:w="144" w:type="pct"/>
            <w:vAlign w:val="bottom"/>
          </w:tcPr>
          <w:p w:rsidR="00684388" w:rsidRPr="00CB560E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:rsidR="00684388" w:rsidRPr="00CB560E" w:rsidRDefault="00684388" w:rsidP="001B615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5" w:right="-19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vAlign w:val="bottom"/>
          </w:tcPr>
          <w:p w:rsidR="00684388" w:rsidRPr="00CB560E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:rsidR="00684388" w:rsidRPr="00CB560E" w:rsidRDefault="00684388" w:rsidP="001B615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vAlign w:val="bottom"/>
          </w:tcPr>
          <w:p w:rsidR="00684388" w:rsidRPr="00CB560E" w:rsidRDefault="00684388" w:rsidP="001B6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:rsidR="00684388" w:rsidRPr="00CB560E" w:rsidRDefault="00684388" w:rsidP="001B615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684388" w:rsidRPr="00CB560E" w:rsidTr="00C57ADF">
        <w:tc>
          <w:tcPr>
            <w:tcW w:w="2239" w:type="pct"/>
            <w:vAlign w:val="bottom"/>
          </w:tcPr>
          <w:p w:rsidR="00684388" w:rsidRPr="00C146C0" w:rsidRDefault="00684388" w:rsidP="001B615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งวดสามเดือนสิ้นสุดวันที่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B3757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B375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vAlign w:val="bottom"/>
          </w:tcPr>
          <w:p w:rsidR="00684388" w:rsidRPr="00CB560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:rsidR="00684388" w:rsidRPr="00CB560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vAlign w:val="bottom"/>
          </w:tcPr>
          <w:p w:rsidR="00684388" w:rsidRPr="00CB560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:rsidR="00684388" w:rsidRPr="00CB560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:rsidR="00684388" w:rsidRPr="0098026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  <w:r w:rsidRPr="0098026E"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:rsidR="00684388" w:rsidRPr="0098026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vAlign w:val="bottom"/>
          </w:tcPr>
          <w:p w:rsidR="00684388" w:rsidRPr="0098026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684388" w:rsidRPr="00CB560E" w:rsidTr="00C57ADF">
        <w:tc>
          <w:tcPr>
            <w:tcW w:w="2239" w:type="pct"/>
            <w:vAlign w:val="bottom"/>
          </w:tcPr>
          <w:p w:rsidR="00684388" w:rsidRPr="00C146C0" w:rsidRDefault="00684388" w:rsidP="001B615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34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vAlign w:val="bottom"/>
          </w:tcPr>
          <w:p w:rsidR="00684388" w:rsidRPr="00CB560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:rsidR="00684388" w:rsidRPr="00CB560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84388" w:rsidRPr="00CB560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:rsidR="00684388" w:rsidRPr="00CB560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84388" w:rsidRPr="00637BA0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:rsidR="00684388" w:rsidRPr="00CB560E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84388" w:rsidRPr="00637BA0" w:rsidRDefault="00684388" w:rsidP="001B6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eastAsia="ko-KR"/>
              </w:rPr>
              <w:t>(75,079)</w:t>
            </w:r>
          </w:p>
        </w:tc>
      </w:tr>
    </w:tbl>
    <w:p w:rsidR="00684388" w:rsidRDefault="00684388" w:rsidP="00983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FD382B" w:rsidRPr="005F70B2" w:rsidRDefault="00FD382B" w:rsidP="00983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8877D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877D9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 w:rsidRPr="008877D9">
        <w:rPr>
          <w:rFonts w:ascii="Angsana New" w:hAnsi="Angsana New" w:cs="Angsana New" w:hint="cs"/>
          <w:sz w:val="30"/>
          <w:szCs w:val="30"/>
          <w:cs/>
        </w:rPr>
        <w:t>เงินให้กู้ยืมระยะสั้นแก่บริษัทย่อยบางแห่ง เป็นเงินให้กู้ยืมประเภทไม่มีหลักประกันและชำระคืนเมื่อทวงถาม โดยมีอัตราดอกเบี้ยระหว่าง</w:t>
      </w:r>
      <w:r w:rsidRPr="00B62F4F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B62F4F">
        <w:rPr>
          <w:rFonts w:ascii="Angsana New" w:hAnsi="Angsana New" w:cs="Angsana New"/>
          <w:sz w:val="30"/>
          <w:szCs w:val="30"/>
        </w:rPr>
        <w:t xml:space="preserve"> </w:t>
      </w:r>
      <w:r w:rsidR="002F3499" w:rsidRPr="00B62F4F">
        <w:rPr>
          <w:rFonts w:ascii="Angsana New" w:hAnsi="Angsana New" w:cs="Angsana New"/>
          <w:sz w:val="30"/>
          <w:szCs w:val="30"/>
        </w:rPr>
        <w:t>4.</w:t>
      </w:r>
      <w:r w:rsidR="00B62F4F" w:rsidRPr="00B62F4F">
        <w:rPr>
          <w:rFonts w:ascii="Angsana New" w:hAnsi="Angsana New" w:cs="Angsana New"/>
          <w:sz w:val="30"/>
          <w:szCs w:val="30"/>
        </w:rPr>
        <w:t>62</w:t>
      </w:r>
      <w:r w:rsidRPr="00B62F4F">
        <w:rPr>
          <w:rFonts w:ascii="Angsana New" w:hAnsi="Angsana New" w:cs="Angsana New"/>
          <w:sz w:val="30"/>
          <w:szCs w:val="30"/>
        </w:rPr>
        <w:t xml:space="preserve"> </w:t>
      </w:r>
      <w:r w:rsidRPr="00B62F4F">
        <w:rPr>
          <w:rFonts w:ascii="Angsana New" w:hAnsi="Angsana New" w:cs="Angsana New" w:hint="cs"/>
          <w:sz w:val="30"/>
          <w:szCs w:val="30"/>
          <w:cs/>
        </w:rPr>
        <w:t>ถึงร้อยละ</w:t>
      </w:r>
      <w:r w:rsidRPr="00B62F4F">
        <w:rPr>
          <w:rFonts w:ascii="Angsana New" w:hAnsi="Angsana New" w:cs="Angsana New"/>
          <w:sz w:val="30"/>
          <w:szCs w:val="30"/>
        </w:rPr>
        <w:t xml:space="preserve"> </w:t>
      </w:r>
      <w:r w:rsidR="002F3499" w:rsidRPr="00B62F4F">
        <w:rPr>
          <w:rFonts w:ascii="Angsana New" w:hAnsi="Angsana New" w:cs="Angsana New"/>
          <w:sz w:val="30"/>
          <w:szCs w:val="30"/>
        </w:rPr>
        <w:t>4.</w:t>
      </w:r>
      <w:r w:rsidR="00B62F4F" w:rsidRPr="00B62F4F">
        <w:rPr>
          <w:rFonts w:ascii="Angsana New" w:hAnsi="Angsana New" w:cs="Angsana New"/>
          <w:sz w:val="30"/>
          <w:szCs w:val="30"/>
        </w:rPr>
        <w:t>6</w:t>
      </w:r>
      <w:r w:rsidR="00024769">
        <w:rPr>
          <w:rFonts w:ascii="Angsana New" w:hAnsi="Angsana New" w:cs="Angsana New"/>
          <w:sz w:val="30"/>
          <w:szCs w:val="30"/>
        </w:rPr>
        <w:t>5</w:t>
      </w:r>
      <w:r w:rsidR="0098344F" w:rsidRPr="00B62F4F">
        <w:rPr>
          <w:rFonts w:ascii="Angsana New" w:hAnsi="Angsana New" w:cs="Angsana New"/>
          <w:sz w:val="30"/>
          <w:szCs w:val="30"/>
        </w:rPr>
        <w:t xml:space="preserve"> </w:t>
      </w:r>
      <w:r w:rsidRPr="00B62F4F">
        <w:rPr>
          <w:rFonts w:ascii="Angsana New" w:hAnsi="Angsana New" w:cs="Angsana New" w:hint="cs"/>
          <w:sz w:val="30"/>
          <w:szCs w:val="30"/>
          <w:cs/>
        </w:rPr>
        <w:t>ต่อ</w:t>
      </w:r>
      <w:r w:rsidRPr="002F3499">
        <w:rPr>
          <w:rFonts w:ascii="Angsana New" w:hAnsi="Angsana New" w:cs="Angsana New" w:hint="cs"/>
          <w:sz w:val="30"/>
          <w:szCs w:val="30"/>
          <w:cs/>
        </w:rPr>
        <w:t>ปี</w:t>
      </w:r>
      <w:r w:rsidRPr="008877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877D9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Pr="008877D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i/>
          <w:iCs/>
          <w:sz w:val="30"/>
          <w:szCs w:val="30"/>
        </w:rPr>
        <w:t>2561</w:t>
      </w:r>
      <w:r w:rsidRPr="008877D9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8877D9">
        <w:rPr>
          <w:rFonts w:ascii="Angsana New" w:hAnsi="Angsana New" w:cs="Angsana New" w:hint="cs"/>
          <w:i/>
          <w:iCs/>
          <w:sz w:val="30"/>
          <w:szCs w:val="30"/>
          <w:cs/>
        </w:rPr>
        <w:t>ระหว่าง</w:t>
      </w:r>
      <w:r w:rsidRPr="008877D9">
        <w:rPr>
          <w:rFonts w:ascii="Angsana New" w:hAnsi="Angsana New" w:cs="Angsana New"/>
          <w:i/>
          <w:iCs/>
          <w:sz w:val="30"/>
          <w:szCs w:val="30"/>
        </w:rPr>
        <w:br/>
      </w:r>
      <w:r w:rsidRPr="00BF5F4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>
        <w:rPr>
          <w:rFonts w:ascii="Angsana New" w:hAnsi="Angsana New" w:cs="Angsana New"/>
          <w:i/>
          <w:iCs/>
          <w:sz w:val="30"/>
          <w:szCs w:val="30"/>
        </w:rPr>
        <w:t>4.84</w:t>
      </w:r>
      <w:r w:rsidRPr="00BF5F4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F5F4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5.23 </w:t>
      </w:r>
      <w:r w:rsidRPr="00BF5F40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Pr="00BF5F40">
        <w:rPr>
          <w:rFonts w:ascii="Angsana New" w:hAnsi="Angsana New" w:cs="Angsana New"/>
          <w:i/>
          <w:iCs/>
          <w:sz w:val="30"/>
          <w:szCs w:val="30"/>
        </w:rPr>
        <w:t>)</w:t>
      </w:r>
    </w:p>
    <w:p w:rsidR="00684388" w:rsidRPr="00684388" w:rsidRDefault="0068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8"/>
        <w:gridCol w:w="267"/>
        <w:gridCol w:w="1094"/>
        <w:gridCol w:w="268"/>
        <w:gridCol w:w="1077"/>
        <w:gridCol w:w="252"/>
        <w:gridCol w:w="1103"/>
      </w:tblGrid>
      <w:tr w:rsidR="00841B3B" w:rsidRPr="00A16777" w:rsidTr="004D0E8C">
        <w:trPr>
          <w:trHeight w:hRule="exact" w:val="389"/>
        </w:trPr>
        <w:tc>
          <w:tcPr>
            <w:tcW w:w="2169" w:type="pct"/>
          </w:tcPr>
          <w:p w:rsidR="00841B3B" w:rsidRPr="0041541C" w:rsidRDefault="00841B3B" w:rsidP="00AE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54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352" w:type="pct"/>
            <w:gridSpan w:val="3"/>
          </w:tcPr>
          <w:p w:rsidR="00841B3B" w:rsidRPr="00A4230F" w:rsidRDefault="00841B3B" w:rsidP="008F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841B3B" w:rsidRPr="00A16777" w:rsidRDefault="00841B3B" w:rsidP="008F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:rsidR="00841B3B" w:rsidRPr="00A4230F" w:rsidRDefault="00841B3B" w:rsidP="008F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C519B" w:rsidRPr="00A16777" w:rsidTr="004D0E8C">
        <w:trPr>
          <w:trHeight w:hRule="exact" w:val="389"/>
        </w:trPr>
        <w:tc>
          <w:tcPr>
            <w:tcW w:w="2169" w:type="pct"/>
          </w:tcPr>
          <w:p w:rsidR="002C519B" w:rsidRPr="00050DDE" w:rsidRDefault="002C519B" w:rsidP="00AE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:rsidR="002C519B" w:rsidRPr="00A16777" w:rsidRDefault="002C519B" w:rsidP="008F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2C519B" w:rsidRPr="00A16777" w:rsidRDefault="002C519B" w:rsidP="008F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:rsidR="002C519B" w:rsidRPr="00A16777" w:rsidRDefault="002C519B" w:rsidP="008F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BB302B" w:rsidRPr="00A16777" w:rsidTr="004D0E8C">
        <w:trPr>
          <w:trHeight w:hRule="exact" w:val="389"/>
        </w:trPr>
        <w:tc>
          <w:tcPr>
            <w:tcW w:w="2169" w:type="pct"/>
          </w:tcPr>
          <w:p w:rsidR="00BB302B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:rsidR="00BB302B" w:rsidRPr="00D758FE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:rsidR="00BB302B" w:rsidRPr="00A16777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BB302B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:rsidR="00BB302B" w:rsidRPr="00A16777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B302B" w:rsidRPr="00D758FE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8" w:type="pct"/>
          </w:tcPr>
          <w:p w:rsidR="00BB302B" w:rsidRPr="00A16777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BB302B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BB302B" w:rsidRPr="00A16777" w:rsidTr="004D0E8C">
        <w:trPr>
          <w:trHeight w:hRule="exact" w:val="389"/>
        </w:trPr>
        <w:tc>
          <w:tcPr>
            <w:tcW w:w="2169" w:type="pct"/>
          </w:tcPr>
          <w:p w:rsidR="00BB302B" w:rsidRPr="00A16777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:rsidR="00BB302B" w:rsidRPr="00C871D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BB302B" w:rsidRPr="00C871D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BB302B" w:rsidRPr="00C871D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BB302B" w:rsidRPr="00CB560E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B302B" w:rsidRPr="00C871D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</w:tcPr>
          <w:p w:rsidR="00BB302B" w:rsidRPr="00C871D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BB302B" w:rsidRPr="00C871D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B302B" w:rsidRPr="00A16777" w:rsidTr="004D0E8C">
        <w:trPr>
          <w:trHeight w:hRule="exact" w:val="389"/>
        </w:trPr>
        <w:tc>
          <w:tcPr>
            <w:tcW w:w="2169" w:type="pct"/>
          </w:tcPr>
          <w:p w:rsidR="00BB302B" w:rsidRPr="00A16777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1" w:type="pct"/>
            <w:gridSpan w:val="7"/>
          </w:tcPr>
          <w:p w:rsidR="00BB302B" w:rsidRPr="00A16777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B302B" w:rsidRPr="00A16777" w:rsidTr="004D0E8C">
        <w:trPr>
          <w:trHeight w:hRule="exact" w:val="389"/>
        </w:trPr>
        <w:tc>
          <w:tcPr>
            <w:tcW w:w="2169" w:type="pct"/>
          </w:tcPr>
          <w:p w:rsidR="00BB302B" w:rsidRPr="005A075D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75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:rsidR="00BB302B" w:rsidRPr="008A5A08" w:rsidRDefault="00E73050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B302B" w:rsidRPr="008A5A08" w:rsidRDefault="00E73050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4,721</w:t>
            </w:r>
          </w:p>
        </w:tc>
        <w:tc>
          <w:tcPr>
            <w:tcW w:w="138" w:type="pct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:rsidR="00BB302B" w:rsidRPr="008A5A08" w:rsidRDefault="00BB302B" w:rsidP="00D31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156,635</w:t>
            </w:r>
          </w:p>
        </w:tc>
      </w:tr>
      <w:tr w:rsidR="00BB302B" w:rsidRPr="00A16777" w:rsidTr="004D0E8C">
        <w:trPr>
          <w:trHeight w:hRule="exact" w:val="389"/>
        </w:trPr>
        <w:tc>
          <w:tcPr>
            <w:tcW w:w="2169" w:type="pct"/>
          </w:tcPr>
          <w:p w:rsidR="00BB302B" w:rsidRPr="005A075D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7" w:type="pct"/>
          </w:tcPr>
          <w:p w:rsidR="00BB302B" w:rsidRPr="008A5A08" w:rsidRDefault="00E73050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98,450</w:t>
            </w:r>
          </w:p>
        </w:tc>
        <w:tc>
          <w:tcPr>
            <w:tcW w:w="146" w:type="pct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88,638</w:t>
            </w:r>
          </w:p>
        </w:tc>
        <w:tc>
          <w:tcPr>
            <w:tcW w:w="147" w:type="pct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B302B" w:rsidRPr="008A5A08" w:rsidRDefault="00E73050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:rsidR="00BB302B" w:rsidRPr="008A5A08" w:rsidRDefault="00BB302B" w:rsidP="00D31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B302B" w:rsidRPr="00A16777" w:rsidTr="004D0E8C">
        <w:trPr>
          <w:trHeight w:hRule="exact" w:val="389"/>
        </w:trPr>
        <w:tc>
          <w:tcPr>
            <w:tcW w:w="2169" w:type="pct"/>
          </w:tcPr>
          <w:p w:rsidR="00BB302B" w:rsidRPr="00A4230F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BB302B" w:rsidRPr="008A5A08" w:rsidRDefault="00E73050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98,450</w:t>
            </w:r>
          </w:p>
        </w:tc>
        <w:tc>
          <w:tcPr>
            <w:tcW w:w="146" w:type="pct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88,638</w:t>
            </w:r>
          </w:p>
        </w:tc>
        <w:tc>
          <w:tcPr>
            <w:tcW w:w="147" w:type="pct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BB302B" w:rsidRPr="008A5A08" w:rsidRDefault="00E73050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4,721</w:t>
            </w:r>
          </w:p>
        </w:tc>
        <w:tc>
          <w:tcPr>
            <w:tcW w:w="138" w:type="pct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302B" w:rsidRPr="008A5A08" w:rsidRDefault="00BB302B" w:rsidP="00D31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156,635</w:t>
            </w:r>
          </w:p>
        </w:tc>
      </w:tr>
      <w:tr w:rsidR="00BB302B" w:rsidRPr="00A16777" w:rsidTr="004D0E8C">
        <w:trPr>
          <w:trHeight w:hRule="exact" w:val="389"/>
        </w:trPr>
        <w:tc>
          <w:tcPr>
            <w:tcW w:w="2169" w:type="pct"/>
          </w:tcPr>
          <w:p w:rsidR="00BB302B" w:rsidRPr="0041541C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pct"/>
            <w:gridSpan w:val="3"/>
          </w:tcPr>
          <w:p w:rsidR="00BB302B" w:rsidRPr="00F646AA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BB302B" w:rsidRPr="00A16777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:rsidR="00BB302B" w:rsidRPr="00A4230F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BB302B" w:rsidRPr="00A16777" w:rsidTr="004D0E8C">
        <w:trPr>
          <w:trHeight w:hRule="exact" w:val="389"/>
        </w:trPr>
        <w:tc>
          <w:tcPr>
            <w:tcW w:w="2169" w:type="pct"/>
          </w:tcPr>
          <w:p w:rsidR="00BB302B" w:rsidRPr="0041541C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54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2" w:type="pct"/>
            <w:gridSpan w:val="3"/>
          </w:tcPr>
          <w:p w:rsidR="00BB302B" w:rsidRPr="00F646AA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BB302B" w:rsidRPr="00A16777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:rsidR="00BB302B" w:rsidRPr="00A4230F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BB302B" w:rsidRPr="00A16777" w:rsidTr="004D0E8C">
        <w:trPr>
          <w:trHeight w:hRule="exact" w:val="389"/>
        </w:trPr>
        <w:tc>
          <w:tcPr>
            <w:tcW w:w="2169" w:type="pct"/>
          </w:tcPr>
          <w:p w:rsidR="00BB302B" w:rsidRPr="00050DDE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:rsidR="00BB302B" w:rsidRPr="00F646AA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46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BB302B" w:rsidRPr="00A16777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:rsidR="00BB302B" w:rsidRPr="00A16777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BB302B" w:rsidRPr="00A16777" w:rsidTr="004D0E8C">
        <w:trPr>
          <w:trHeight w:hRule="exact" w:val="389"/>
        </w:trPr>
        <w:tc>
          <w:tcPr>
            <w:tcW w:w="2169" w:type="pct"/>
          </w:tcPr>
          <w:p w:rsidR="00BB302B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 w:hanging="9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:rsidR="00BB302B" w:rsidRPr="00D758FE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:rsidR="00BB302B" w:rsidRPr="00A16777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BB302B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:rsidR="00BB302B" w:rsidRPr="00A16777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B302B" w:rsidRPr="00D758FE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8" w:type="pct"/>
          </w:tcPr>
          <w:p w:rsidR="00BB302B" w:rsidRPr="00A16777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BB302B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31 ธันวาคม</w:t>
            </w:r>
          </w:p>
        </w:tc>
      </w:tr>
      <w:tr w:rsidR="00BB302B" w:rsidRPr="00A16777" w:rsidTr="004D0E8C">
        <w:trPr>
          <w:trHeight w:hRule="exact" w:val="389"/>
        </w:trPr>
        <w:tc>
          <w:tcPr>
            <w:tcW w:w="2169" w:type="pct"/>
          </w:tcPr>
          <w:p w:rsidR="00BB302B" w:rsidRPr="00A16777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 w:hanging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:rsidR="00BB302B" w:rsidRPr="00C871D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BB302B" w:rsidRPr="00C871D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BB302B" w:rsidRPr="00C871D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BB302B" w:rsidRPr="00CB560E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B302B" w:rsidRPr="00C871D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</w:tcPr>
          <w:p w:rsidR="00BB302B" w:rsidRPr="00C871D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:rsidR="00BB302B" w:rsidRPr="00C871D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B302B" w:rsidRPr="00A16777" w:rsidTr="004D0E8C">
        <w:trPr>
          <w:trHeight w:hRule="exact" w:val="389"/>
        </w:trPr>
        <w:tc>
          <w:tcPr>
            <w:tcW w:w="2169" w:type="pct"/>
          </w:tcPr>
          <w:p w:rsidR="00BB302B" w:rsidRPr="00A16777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 w:hanging="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1" w:type="pct"/>
            <w:gridSpan w:val="7"/>
          </w:tcPr>
          <w:p w:rsidR="00BB302B" w:rsidRPr="00F646AA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46A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F646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646A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B302B" w:rsidRPr="00485AA2" w:rsidTr="00BB302B">
        <w:trPr>
          <w:trHeight w:hRule="exact" w:val="360"/>
        </w:trPr>
        <w:tc>
          <w:tcPr>
            <w:tcW w:w="2169" w:type="pct"/>
          </w:tcPr>
          <w:p w:rsidR="00BB302B" w:rsidRPr="005A075D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75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7" w:type="pct"/>
          </w:tcPr>
          <w:p w:rsidR="00BB302B" w:rsidRPr="00F646AA" w:rsidRDefault="00646A29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BB302B" w:rsidRPr="00A16777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:rsidR="00BB302B" w:rsidRPr="00F264B0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B302B" w:rsidRPr="00F264B0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BB302B" w:rsidRPr="000C0FD1" w:rsidRDefault="00646A29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7,193</w:t>
            </w:r>
          </w:p>
        </w:tc>
        <w:tc>
          <w:tcPr>
            <w:tcW w:w="138" w:type="pct"/>
          </w:tcPr>
          <w:p w:rsidR="00BB302B" w:rsidRPr="00F264B0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613</w:t>
            </w:r>
          </w:p>
        </w:tc>
      </w:tr>
      <w:tr w:rsidR="00BB302B" w:rsidRPr="00485AA2" w:rsidTr="004D0E8C">
        <w:trPr>
          <w:trHeight w:hRule="exact" w:val="389"/>
        </w:trPr>
        <w:tc>
          <w:tcPr>
            <w:tcW w:w="2169" w:type="pct"/>
          </w:tcPr>
          <w:p w:rsidR="00BB302B" w:rsidRPr="00A4230F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BB302B" w:rsidRPr="00F646AA" w:rsidRDefault="00646A29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BB302B" w:rsidRPr="00E16164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302B" w:rsidRPr="00F264B0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B302B" w:rsidRPr="00F264B0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BB302B" w:rsidRPr="000C0FD1" w:rsidRDefault="00646A29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7,193</w:t>
            </w:r>
          </w:p>
        </w:tc>
        <w:tc>
          <w:tcPr>
            <w:tcW w:w="138" w:type="pct"/>
          </w:tcPr>
          <w:p w:rsidR="00BB302B" w:rsidRPr="00F264B0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613</w:t>
            </w:r>
          </w:p>
        </w:tc>
      </w:tr>
    </w:tbl>
    <w:p w:rsidR="00A821AF" w:rsidRPr="005034CE" w:rsidRDefault="00A821AF" w:rsidP="00FD626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firstLine="540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:rsidR="00536A45" w:rsidRDefault="00536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804175" w:rsidRDefault="00804175" w:rsidP="00C0225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581A1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:rsidR="005C5CD8" w:rsidRPr="00782542" w:rsidRDefault="005C5CD8" w:rsidP="003A7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832"/>
        <w:gridCol w:w="236"/>
        <w:gridCol w:w="11"/>
        <w:gridCol w:w="977"/>
        <w:gridCol w:w="236"/>
        <w:gridCol w:w="999"/>
        <w:gridCol w:w="239"/>
        <w:gridCol w:w="1078"/>
        <w:gridCol w:w="239"/>
        <w:gridCol w:w="1042"/>
      </w:tblGrid>
      <w:tr w:rsidR="002C42F7" w:rsidRPr="00A16777" w:rsidTr="00DE5BA7">
        <w:trPr>
          <w:trHeight w:val="403"/>
          <w:tblHeader/>
        </w:trPr>
        <w:tc>
          <w:tcPr>
            <w:tcW w:w="1870" w:type="pct"/>
          </w:tcPr>
          <w:p w:rsidR="00804175" w:rsidRPr="007E63AD" w:rsidRDefault="00804175" w:rsidP="006C2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</w:tcPr>
          <w:p w:rsidR="00804175" w:rsidRPr="007E63AD" w:rsidRDefault="00804175" w:rsidP="006C2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:rsidR="00804175" w:rsidRPr="007E63AD" w:rsidRDefault="00804175" w:rsidP="006C2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pct"/>
            <w:gridSpan w:val="4"/>
          </w:tcPr>
          <w:p w:rsidR="00804175" w:rsidRPr="00A16777" w:rsidRDefault="00804175" w:rsidP="005C5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804175" w:rsidRPr="00A16777" w:rsidRDefault="00804175" w:rsidP="006C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pct"/>
            <w:gridSpan w:val="3"/>
          </w:tcPr>
          <w:p w:rsidR="00804175" w:rsidRPr="00A16777" w:rsidRDefault="00804175" w:rsidP="005C5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B302B" w:rsidRPr="00A16777" w:rsidTr="00DE5BA7">
        <w:trPr>
          <w:trHeight w:val="774"/>
          <w:tblHeader/>
        </w:trPr>
        <w:tc>
          <w:tcPr>
            <w:tcW w:w="1870" w:type="pct"/>
          </w:tcPr>
          <w:p w:rsidR="00BB302B" w:rsidRPr="007E63AD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:rsidR="00BB302B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BB302B" w:rsidRPr="00FA3749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5" w:type="pct"/>
          </w:tcPr>
          <w:p w:rsidR="00BB302B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Pr="000913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5026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 w:rsidRPr="000913A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C5026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:rsidR="00BB302B" w:rsidRPr="004C502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B302B" w:rsidRPr="00A16777" w:rsidTr="00DE5BA7">
        <w:trPr>
          <w:trHeight w:val="408"/>
          <w:tblHeader/>
        </w:trPr>
        <w:tc>
          <w:tcPr>
            <w:tcW w:w="1870" w:type="pct"/>
          </w:tcPr>
          <w:p w:rsidR="00BB302B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2" w:type="pct"/>
          </w:tcPr>
          <w:p w:rsidR="00BB302B" w:rsidRPr="007E63AD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:rsidR="00BB302B" w:rsidRPr="004C3F8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62" w:type="pct"/>
            <w:gridSpan w:val="8"/>
          </w:tcPr>
          <w:p w:rsidR="00BB302B" w:rsidRPr="004C3F86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02B" w:rsidRPr="00485AA2" w:rsidTr="00BB302B">
        <w:trPr>
          <w:trHeight w:val="363"/>
        </w:trPr>
        <w:tc>
          <w:tcPr>
            <w:tcW w:w="1870" w:type="pct"/>
            <w:vAlign w:val="bottom"/>
          </w:tcPr>
          <w:p w:rsidR="00BB302B" w:rsidRPr="00A4230F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42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02B" w:rsidRPr="00485AA2" w:rsidTr="00BB302B">
        <w:trPr>
          <w:trHeight w:val="403"/>
        </w:trPr>
        <w:tc>
          <w:tcPr>
            <w:tcW w:w="1870" w:type="pct"/>
          </w:tcPr>
          <w:p w:rsidR="00BB302B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ระยะเวลาการรับ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หนี้   </w:t>
            </w:r>
          </w:p>
        </w:tc>
        <w:tc>
          <w:tcPr>
            <w:tcW w:w="442" w:type="pct"/>
          </w:tcPr>
          <w:p w:rsidR="00BB302B" w:rsidRPr="003A799B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BB302B" w:rsidRPr="008A5A08" w:rsidRDefault="00F44F2C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43,21</w:t>
            </w:r>
            <w:r w:rsidR="00A57D2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53,381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BB302B" w:rsidRPr="008A5A08" w:rsidRDefault="00B20955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70,250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73,722</w:t>
            </w:r>
          </w:p>
        </w:tc>
      </w:tr>
      <w:tr w:rsidR="00BB302B" w:rsidRPr="00485AA2" w:rsidTr="00BB302B">
        <w:trPr>
          <w:trHeight w:val="403"/>
        </w:trPr>
        <w:tc>
          <w:tcPr>
            <w:tcW w:w="1870" w:type="pct"/>
          </w:tcPr>
          <w:p w:rsidR="00BB302B" w:rsidRPr="00A4230F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ระยะเวลาการรับรับ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หนี้</w:t>
            </w:r>
          </w:p>
        </w:tc>
        <w:tc>
          <w:tcPr>
            <w:tcW w:w="442" w:type="pct"/>
          </w:tcPr>
          <w:p w:rsidR="00BB302B" w:rsidRPr="00CC5921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3" w:type="pct"/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4" w:type="pct"/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302B" w:rsidRPr="00485AA2" w:rsidTr="00BB302B">
        <w:trPr>
          <w:trHeight w:val="403"/>
        </w:trPr>
        <w:tc>
          <w:tcPr>
            <w:tcW w:w="1870" w:type="pct"/>
          </w:tcPr>
          <w:p w:rsidR="00BB302B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A423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42" w:type="pct"/>
          </w:tcPr>
          <w:p w:rsidR="00BB302B" w:rsidRPr="00CC5921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302B" w:rsidRPr="008A5A08" w:rsidRDefault="00F44F2C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14,66</w:t>
            </w:r>
            <w:r w:rsidR="00A57D2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5" w:type="pct"/>
            <w:shd w:val="clear" w:color="auto" w:fill="auto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12,333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BB302B" w:rsidRPr="008A5A08" w:rsidRDefault="00B20955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14,66</w:t>
            </w:r>
            <w:r w:rsidR="00B30E7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12,470</w:t>
            </w:r>
          </w:p>
        </w:tc>
      </w:tr>
      <w:tr w:rsidR="00BB302B" w:rsidRPr="00485AA2" w:rsidTr="00BB302B">
        <w:trPr>
          <w:trHeight w:val="403"/>
        </w:trPr>
        <w:tc>
          <w:tcPr>
            <w:tcW w:w="1870" w:type="pct"/>
          </w:tcPr>
          <w:p w:rsidR="00BB302B" w:rsidRPr="00FA3749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A37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2" w:type="pct"/>
          </w:tcPr>
          <w:p w:rsidR="00BB302B" w:rsidRPr="00675B6E" w:rsidRDefault="00343D6A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</w:tcPr>
          <w:p w:rsidR="00BB302B" w:rsidRPr="008A5A08" w:rsidRDefault="00F44F2C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57,881</w:t>
            </w:r>
          </w:p>
        </w:tc>
        <w:tc>
          <w:tcPr>
            <w:tcW w:w="125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65,714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BB302B" w:rsidRPr="008A5A08" w:rsidRDefault="00EB0188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76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84,91</w:t>
            </w:r>
            <w:r w:rsidR="00B30E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76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86,192</w:t>
            </w:r>
          </w:p>
        </w:tc>
      </w:tr>
      <w:tr w:rsidR="00BB302B" w:rsidRPr="00485AA2" w:rsidTr="00BB302B">
        <w:trPr>
          <w:trHeight w:val="403"/>
        </w:trPr>
        <w:tc>
          <w:tcPr>
            <w:tcW w:w="1870" w:type="pct"/>
          </w:tcPr>
          <w:p w:rsidR="00BB302B" w:rsidRPr="00A4230F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45577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42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vAlign w:val="bottom"/>
          </w:tcPr>
          <w:p w:rsidR="00BB302B" w:rsidRPr="008A5A08" w:rsidRDefault="00F44F2C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164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024769">
              <w:rPr>
                <w:rFonts w:ascii="Angsana New" w:hAnsi="Angsana New" w:cs="Angsana New"/>
                <w:sz w:val="30"/>
                <w:szCs w:val="30"/>
              </w:rPr>
              <w:t>90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164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(329)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BB302B" w:rsidRPr="008A5A08" w:rsidRDefault="00EB0188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 w:hanging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</w:t>
            </w:r>
            <w:r w:rsidR="00B30E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 w:hanging="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(329)</w:t>
            </w:r>
          </w:p>
        </w:tc>
      </w:tr>
      <w:tr w:rsidR="00BB302B" w:rsidRPr="00485AA2" w:rsidTr="00814E76">
        <w:trPr>
          <w:trHeight w:val="403"/>
        </w:trPr>
        <w:tc>
          <w:tcPr>
            <w:tcW w:w="1870" w:type="pct"/>
          </w:tcPr>
          <w:p w:rsidR="00BB302B" w:rsidRPr="00A4230F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2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</w:tcPr>
          <w:p w:rsidR="00BB302B" w:rsidRPr="008A5A08" w:rsidRDefault="00F44F2C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57,591</w:t>
            </w:r>
          </w:p>
        </w:tc>
        <w:tc>
          <w:tcPr>
            <w:tcW w:w="125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65,385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:rsidR="00BB302B" w:rsidRPr="008A5A08" w:rsidRDefault="00EB0188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84,626</w:t>
            </w: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</w:tcPr>
          <w:p w:rsidR="00BB302B" w:rsidRPr="008A5A08" w:rsidRDefault="00BB302B" w:rsidP="00BB302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40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85,863</w:t>
            </w:r>
          </w:p>
        </w:tc>
      </w:tr>
      <w:tr w:rsidR="00BB302B" w:rsidRPr="00485AA2" w:rsidTr="00814E76">
        <w:trPr>
          <w:trHeight w:val="403"/>
        </w:trPr>
        <w:tc>
          <w:tcPr>
            <w:tcW w:w="1870" w:type="pct"/>
          </w:tcPr>
          <w:p w:rsidR="00BB302B" w:rsidRPr="00A4230F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BB302B" w:rsidRPr="00485AA2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BB302B" w:rsidRPr="008A5A08" w:rsidRDefault="00BB302B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BB302B" w:rsidRPr="008A5A08" w:rsidRDefault="00BB302B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5BA7" w:rsidRPr="00485AA2" w:rsidTr="001A1E81">
        <w:trPr>
          <w:trHeight w:val="403"/>
        </w:trPr>
        <w:tc>
          <w:tcPr>
            <w:tcW w:w="1870" w:type="pct"/>
            <w:vAlign w:val="bottom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5BA7" w:rsidRPr="00485AA2" w:rsidTr="00BB302B">
        <w:trPr>
          <w:trHeight w:val="403"/>
        </w:trPr>
        <w:tc>
          <w:tcPr>
            <w:tcW w:w="1870" w:type="pct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กำหนด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ระยะเวลาการรับ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หนี้</w:t>
            </w:r>
          </w:p>
        </w:tc>
        <w:tc>
          <w:tcPr>
            <w:tcW w:w="442" w:type="pct"/>
          </w:tcPr>
          <w:p w:rsidR="00DE5BA7" w:rsidRPr="00CC5921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E5BA7" w:rsidRPr="008A5A08" w:rsidRDefault="00F44F2C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1,312,402</w:t>
            </w:r>
          </w:p>
        </w:tc>
        <w:tc>
          <w:tcPr>
            <w:tcW w:w="125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31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1,094,908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shd w:val="clear" w:color="auto" w:fill="auto"/>
          </w:tcPr>
          <w:p w:rsidR="00DE5BA7" w:rsidRPr="008A5A08" w:rsidRDefault="00EB0188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452,483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4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426,375</w:t>
            </w:r>
          </w:p>
        </w:tc>
      </w:tr>
      <w:tr w:rsidR="00DE5BA7" w:rsidRPr="00485AA2" w:rsidTr="00BB302B">
        <w:trPr>
          <w:trHeight w:val="403"/>
        </w:trPr>
        <w:tc>
          <w:tcPr>
            <w:tcW w:w="1870" w:type="pct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เกินกำหนดระยะเวลาการรับชำระหนี้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5BA7" w:rsidRPr="00485AA2" w:rsidTr="00BB302B">
        <w:trPr>
          <w:trHeight w:val="403"/>
        </w:trPr>
        <w:tc>
          <w:tcPr>
            <w:tcW w:w="1870" w:type="pct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A423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E5BA7" w:rsidRPr="008A5A08" w:rsidRDefault="00F44F2C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258,73</w:t>
            </w:r>
            <w:r w:rsidR="004B4F0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25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500,229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DE5BA7" w:rsidRPr="008A5A08" w:rsidRDefault="00EB0188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114,480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268,469</w:t>
            </w:r>
          </w:p>
        </w:tc>
      </w:tr>
      <w:tr w:rsidR="00DE5BA7" w:rsidRPr="00485AA2" w:rsidTr="00BB302B">
        <w:trPr>
          <w:trHeight w:val="403"/>
        </w:trPr>
        <w:tc>
          <w:tcPr>
            <w:tcW w:w="1870" w:type="pct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3 - </w:t>
            </w:r>
            <w:r w:rsidRPr="00A4230F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E5BA7" w:rsidRPr="008A5A08" w:rsidRDefault="00F44F2C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71,315</w:t>
            </w:r>
          </w:p>
        </w:tc>
        <w:tc>
          <w:tcPr>
            <w:tcW w:w="125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79,275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DE5BA7" w:rsidRPr="008A5A08" w:rsidRDefault="00EB0188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36,789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6,305</w:t>
            </w:r>
          </w:p>
        </w:tc>
      </w:tr>
      <w:tr w:rsidR="00DE5BA7" w:rsidRPr="00485AA2" w:rsidTr="00BB302B">
        <w:trPr>
          <w:trHeight w:val="403"/>
        </w:trPr>
        <w:tc>
          <w:tcPr>
            <w:tcW w:w="1870" w:type="pct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 xml:space="preserve">6 </w:t>
            </w:r>
            <w:r w:rsidRPr="00A4230F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:rsidR="00DE5BA7" w:rsidRPr="008A5A08" w:rsidRDefault="00F44F2C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160,547</w:t>
            </w:r>
          </w:p>
        </w:tc>
        <w:tc>
          <w:tcPr>
            <w:tcW w:w="125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18,938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DE5BA7" w:rsidRPr="008A5A08" w:rsidRDefault="00EB0188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7,747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</w:tr>
      <w:tr w:rsidR="00DE5BA7" w:rsidRPr="00485AA2" w:rsidTr="00BB302B">
        <w:trPr>
          <w:trHeight w:val="421"/>
        </w:trPr>
        <w:tc>
          <w:tcPr>
            <w:tcW w:w="1870" w:type="pct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4230F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A423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DE5BA7" w:rsidRPr="008A5A08" w:rsidRDefault="00F44F2C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133,897</w:t>
            </w:r>
          </w:p>
        </w:tc>
        <w:tc>
          <w:tcPr>
            <w:tcW w:w="125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132,740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:rsidR="00DE5BA7" w:rsidRPr="008A5A08" w:rsidRDefault="00EB0188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1,579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1,494</w:t>
            </w:r>
          </w:p>
        </w:tc>
      </w:tr>
      <w:tr w:rsidR="00DE5BA7" w:rsidRPr="00485AA2" w:rsidTr="00BB302B">
        <w:trPr>
          <w:trHeight w:val="403"/>
        </w:trPr>
        <w:tc>
          <w:tcPr>
            <w:tcW w:w="1870" w:type="pct"/>
          </w:tcPr>
          <w:p w:rsidR="00DE5BA7" w:rsidRPr="00300B74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0B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:rsidR="00DE5BA7" w:rsidRPr="008A5A08" w:rsidRDefault="00CD70CB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1,936,894</w:t>
            </w:r>
          </w:p>
        </w:tc>
        <w:tc>
          <w:tcPr>
            <w:tcW w:w="125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17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1,826,090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:rsidR="00DE5BA7" w:rsidRPr="008A5A08" w:rsidRDefault="00EB0188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613,078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702,767</w:t>
            </w:r>
          </w:p>
        </w:tc>
      </w:tr>
      <w:tr w:rsidR="00DE5BA7" w:rsidRPr="00485AA2" w:rsidTr="00BB302B">
        <w:trPr>
          <w:trHeight w:val="403"/>
        </w:trPr>
        <w:tc>
          <w:tcPr>
            <w:tcW w:w="1870" w:type="pct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45577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:rsidR="00DE5BA7" w:rsidRPr="008A5A08" w:rsidRDefault="00CD70CB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(132,681)</w:t>
            </w:r>
          </w:p>
        </w:tc>
        <w:tc>
          <w:tcPr>
            <w:tcW w:w="125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(123,451)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:rsidR="00DE5BA7" w:rsidRPr="000E39C9" w:rsidRDefault="00EB0188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(8,458)</w:t>
            </w:r>
          </w:p>
        </w:tc>
        <w:tc>
          <w:tcPr>
            <w:tcW w:w="127" w:type="pct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:rsidR="00DE5BA7" w:rsidRPr="000E39C9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sz w:val="30"/>
                <w:szCs w:val="30"/>
              </w:rPr>
            </w:pPr>
            <w:r w:rsidRPr="000E39C9">
              <w:rPr>
                <w:rFonts w:ascii="Angsana New" w:hAnsi="Angsana New" w:cs="Angsana New"/>
                <w:sz w:val="30"/>
                <w:szCs w:val="30"/>
              </w:rPr>
              <w:t>(5,058)</w:t>
            </w:r>
          </w:p>
        </w:tc>
      </w:tr>
      <w:tr w:rsidR="00DE5BA7" w:rsidRPr="00485AA2" w:rsidTr="00BB302B">
        <w:trPr>
          <w:trHeight w:val="403"/>
        </w:trPr>
        <w:tc>
          <w:tcPr>
            <w:tcW w:w="1870" w:type="pct"/>
          </w:tcPr>
          <w:p w:rsidR="00DE5BA7" w:rsidRPr="00A4230F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2" w:type="pct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:rsidR="00DE5BA7" w:rsidRPr="008A5A08" w:rsidRDefault="00CD70CB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1,804,213</w:t>
            </w:r>
          </w:p>
        </w:tc>
        <w:tc>
          <w:tcPr>
            <w:tcW w:w="125" w:type="pct"/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1,702,639</w:t>
            </w:r>
          </w:p>
        </w:tc>
        <w:tc>
          <w:tcPr>
            <w:tcW w:w="127" w:type="pct"/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5BA7" w:rsidRPr="008A5A08" w:rsidRDefault="00EB0188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604,620</w:t>
            </w:r>
          </w:p>
        </w:tc>
        <w:tc>
          <w:tcPr>
            <w:tcW w:w="127" w:type="pct"/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697,709</w:t>
            </w:r>
          </w:p>
        </w:tc>
      </w:tr>
      <w:tr w:rsidR="00DE5BA7" w:rsidRPr="00485AA2" w:rsidTr="00BB302B">
        <w:trPr>
          <w:trHeight w:val="575"/>
        </w:trPr>
        <w:tc>
          <w:tcPr>
            <w:tcW w:w="1870" w:type="pct"/>
            <w:vAlign w:val="bottom"/>
          </w:tcPr>
          <w:p w:rsidR="00DE5BA7" w:rsidRDefault="00DE5BA7" w:rsidP="00DE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442" w:type="pct"/>
            <w:vAlign w:val="bottom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vAlign w:val="bottom"/>
          </w:tcPr>
          <w:p w:rsidR="00DE5BA7" w:rsidRPr="00485AA2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5BA7" w:rsidRPr="008A5A08" w:rsidRDefault="003F1B06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1,861,804</w:t>
            </w:r>
          </w:p>
        </w:tc>
        <w:tc>
          <w:tcPr>
            <w:tcW w:w="125" w:type="pct"/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1,768,024 </w:t>
            </w:r>
          </w:p>
        </w:tc>
        <w:tc>
          <w:tcPr>
            <w:tcW w:w="127" w:type="pct"/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E5BA7" w:rsidRPr="008A5A08" w:rsidRDefault="00EB0188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689,246</w:t>
            </w:r>
          </w:p>
        </w:tc>
        <w:tc>
          <w:tcPr>
            <w:tcW w:w="127" w:type="pct"/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5BA7" w:rsidRPr="008A5A08" w:rsidRDefault="00DE5BA7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64" w:hanging="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783,572</w:t>
            </w:r>
          </w:p>
        </w:tc>
      </w:tr>
    </w:tbl>
    <w:p w:rsidR="00804175" w:rsidRDefault="00804175" w:rsidP="0002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</w:p>
    <w:p w:rsidR="00343D6A" w:rsidRDefault="00343D6A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6"/>
        <w:gridCol w:w="987"/>
        <w:gridCol w:w="270"/>
        <w:gridCol w:w="987"/>
        <w:gridCol w:w="270"/>
        <w:gridCol w:w="998"/>
        <w:gridCol w:w="268"/>
        <w:gridCol w:w="1074"/>
      </w:tblGrid>
      <w:tr w:rsidR="00DE5BA7" w:rsidRPr="00C146C0" w:rsidTr="00DE5BA7">
        <w:tc>
          <w:tcPr>
            <w:tcW w:w="2432" w:type="pct"/>
          </w:tcPr>
          <w:p w:rsidR="003A70B9" w:rsidRPr="00C146C0" w:rsidRDefault="003A70B9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pct"/>
            <w:gridSpan w:val="3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pct"/>
            <w:gridSpan w:val="3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BA7" w:rsidRPr="00C146C0" w:rsidTr="00DE5BA7">
        <w:trPr>
          <w:trHeight w:val="389"/>
        </w:trPr>
        <w:tc>
          <w:tcPr>
            <w:tcW w:w="2432" w:type="pct"/>
          </w:tcPr>
          <w:p w:rsidR="003A70B9" w:rsidRPr="00C146C0" w:rsidRDefault="003A70B9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3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2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3A70B9" w:rsidRPr="00C146C0" w:rsidTr="00DE5BA7">
        <w:tc>
          <w:tcPr>
            <w:tcW w:w="2432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8" w:type="pct"/>
            <w:gridSpan w:val="7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5BA7" w:rsidRPr="00C146C0" w:rsidTr="00DE5BA7">
        <w:tc>
          <w:tcPr>
            <w:tcW w:w="2432" w:type="pct"/>
            <w:tcBorders>
              <w:bottom w:val="nil"/>
            </w:tcBorders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หนี้สูญและหนี้สงสัยจะสูญ</w:t>
            </w:r>
            <w:r w:rsidR="00343D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343D6A"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43D6A"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22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:rsidR="003A70B9" w:rsidRPr="00C146C0" w:rsidRDefault="003A70B9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E5BA7" w:rsidRPr="00C146C0" w:rsidTr="00DE5BA7">
        <w:tc>
          <w:tcPr>
            <w:tcW w:w="2432" w:type="pct"/>
            <w:tcBorders>
              <w:bottom w:val="nil"/>
            </w:tcBorders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ค่าเผื่อหนี้สงสัย</w:t>
            </w:r>
            <w:r w:rsidR="00343D6A"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จะสูญ</w:t>
            </w:r>
            <w:r w:rsidR="00343D6A"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="00343D6A"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</w:p>
        </w:tc>
        <w:tc>
          <w:tcPr>
            <w:tcW w:w="522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:rsidR="003A70B9" w:rsidRPr="00C146C0" w:rsidRDefault="003A70B9" w:rsidP="00DE5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:rsidR="003A70B9" w:rsidRPr="00C146C0" w:rsidRDefault="003A70B9" w:rsidP="001A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3D6A" w:rsidRPr="00C146C0" w:rsidTr="00DE5BA7">
        <w:tc>
          <w:tcPr>
            <w:tcW w:w="2432" w:type="pct"/>
            <w:tcBorders>
              <w:bottom w:val="nil"/>
            </w:tcBorders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- งวดสามเดือนสิ้นสุดวันที่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22" w:type="pct"/>
            <w:tcBorders>
              <w:bottom w:val="double" w:sz="4" w:space="0" w:color="auto"/>
            </w:tcBorders>
            <w:shd w:val="clear" w:color="auto" w:fill="auto"/>
          </w:tcPr>
          <w:p w:rsidR="00343D6A" w:rsidRPr="00C146C0" w:rsidRDefault="003F1B06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2,49</w:t>
            </w:r>
            <w:r w:rsidR="00B30E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  <w:shd w:val="clear" w:color="auto" w:fill="auto"/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(5,147)</w:t>
            </w:r>
          </w:p>
        </w:tc>
        <w:tc>
          <w:tcPr>
            <w:tcW w:w="143" w:type="pct"/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</w:tcPr>
          <w:p w:rsidR="00343D6A" w:rsidRPr="00BD3A32" w:rsidRDefault="00296FA6" w:rsidP="00296F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</w:t>
            </w:r>
            <w:r w:rsidR="00B30E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42" w:type="pct"/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(236)</w:t>
            </w:r>
          </w:p>
        </w:tc>
      </w:tr>
      <w:tr w:rsidR="00343D6A" w:rsidRPr="00C146C0" w:rsidTr="00DE5BA7">
        <w:tc>
          <w:tcPr>
            <w:tcW w:w="2432" w:type="pct"/>
            <w:tcBorders>
              <w:bottom w:val="nil"/>
            </w:tcBorders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- งวดหกเดือนสิ้นสุดวันที่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22" w:type="pct"/>
            <w:tcBorders>
              <w:bottom w:val="double" w:sz="4" w:space="0" w:color="auto"/>
            </w:tcBorders>
            <w:shd w:val="clear" w:color="auto" w:fill="auto"/>
          </w:tcPr>
          <w:p w:rsidR="00343D6A" w:rsidRPr="00C146C0" w:rsidRDefault="003F1B06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</w:t>
            </w:r>
            <w:r w:rsidR="00B30E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43" w:type="pct"/>
            <w:shd w:val="clear" w:color="auto" w:fill="auto"/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  <w:shd w:val="clear" w:color="auto" w:fill="auto"/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(446)</w:t>
            </w:r>
          </w:p>
        </w:tc>
        <w:tc>
          <w:tcPr>
            <w:tcW w:w="143" w:type="pct"/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</w:tcPr>
          <w:p w:rsidR="00343D6A" w:rsidRPr="00BD3A32" w:rsidRDefault="00EB0188" w:rsidP="00EB0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</w:t>
            </w:r>
            <w:r w:rsidR="00B30E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2" w:type="pct"/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:rsidR="00343D6A" w:rsidRPr="00C146C0" w:rsidRDefault="00343D6A" w:rsidP="00343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(459)</w:t>
            </w:r>
          </w:p>
        </w:tc>
      </w:tr>
    </w:tbl>
    <w:p w:rsidR="003A70B9" w:rsidRPr="00526872" w:rsidRDefault="003A70B9" w:rsidP="0002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</w:p>
    <w:p w:rsidR="00804175" w:rsidRDefault="00804175" w:rsidP="00571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  <w:r w:rsidRPr="00BF35BC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</w:t>
      </w:r>
      <w:r>
        <w:rPr>
          <w:rFonts w:ascii="Angsana New" w:hAnsi="Angsana New" w:cs="Angsana New"/>
          <w:sz w:val="30"/>
          <w:szCs w:val="30"/>
          <w:cs/>
          <w:lang w:val="th-TH"/>
        </w:rPr>
        <w:t>าการให้สินเชื่อแก่ลูกค้า</w:t>
      </w:r>
      <w:r w:rsidRPr="00DB6D19">
        <w:rPr>
          <w:rFonts w:ascii="Angsana New" w:hAnsi="Angsana New" w:cs="Angsana New"/>
          <w:sz w:val="30"/>
          <w:szCs w:val="30"/>
          <w:cs/>
          <w:lang w:val="th-TH"/>
        </w:rPr>
        <w:t>ของกลุ่มบริษัท</w:t>
      </w:r>
      <w:r w:rsidRPr="00DB6D19">
        <w:rPr>
          <w:rFonts w:ascii="Angsana New" w:hAnsi="Angsana New" w:cs="Angsana New"/>
          <w:sz w:val="30"/>
          <w:szCs w:val="30"/>
          <w:cs/>
        </w:rPr>
        <w:t>มี</w:t>
      </w:r>
      <w:r>
        <w:rPr>
          <w:rFonts w:ascii="Angsana New" w:hAnsi="Angsana New" w:cs="Angsana New"/>
          <w:sz w:val="30"/>
          <w:szCs w:val="30"/>
          <w:cs/>
        </w:rPr>
        <w:t xml:space="preserve">ระยะเวลาตั้งแต่ </w:t>
      </w:r>
      <w:r w:rsidR="00505564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วัน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960B1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DB6D19" w:rsidRPr="005960B1">
        <w:rPr>
          <w:rFonts w:ascii="Angsana New" w:hAnsi="Angsana New" w:cs="Angsana New"/>
          <w:sz w:val="30"/>
          <w:szCs w:val="30"/>
        </w:rPr>
        <w:t>1</w:t>
      </w:r>
      <w:r w:rsidR="006B2DE9">
        <w:rPr>
          <w:rFonts w:ascii="Angsana New" w:hAnsi="Angsana New" w:cs="Angsana New"/>
          <w:sz w:val="30"/>
          <w:szCs w:val="30"/>
        </w:rPr>
        <w:t>1</w:t>
      </w:r>
      <w:r w:rsidR="005465E9">
        <w:rPr>
          <w:rFonts w:ascii="Angsana New" w:hAnsi="Angsana New" w:cs="Angsana New"/>
          <w:sz w:val="30"/>
          <w:szCs w:val="30"/>
        </w:rPr>
        <w:t>0</w:t>
      </w:r>
      <w:r w:rsidRPr="005960B1">
        <w:rPr>
          <w:rFonts w:ascii="Angsana New" w:hAnsi="Angsana New" w:cs="Angsana New"/>
          <w:sz w:val="30"/>
          <w:szCs w:val="30"/>
        </w:rPr>
        <w:t xml:space="preserve"> </w:t>
      </w:r>
      <w:r w:rsidRPr="005960B1">
        <w:rPr>
          <w:rFonts w:ascii="Angsana New" w:hAnsi="Angsana New" w:cs="Angsana New"/>
          <w:sz w:val="30"/>
          <w:szCs w:val="30"/>
          <w:cs/>
        </w:rPr>
        <w:t>วัน</w:t>
      </w:r>
    </w:p>
    <w:p w:rsidR="00343D6A" w:rsidRDefault="00343D6A" w:rsidP="00571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sz w:val="30"/>
          <w:szCs w:val="30"/>
        </w:rPr>
      </w:pPr>
    </w:p>
    <w:p w:rsidR="001F122A" w:rsidRPr="001A6E49" w:rsidRDefault="001F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cs/>
          <w:lang w:val="th-TH"/>
        </w:rPr>
      </w:pPr>
    </w:p>
    <w:p w:rsidR="00F31784" w:rsidRPr="00BB302B" w:rsidRDefault="008A1CC4" w:rsidP="00C0225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BB302B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สินค้าคงเหลือ</w:t>
      </w:r>
    </w:p>
    <w:p w:rsidR="008A1CC4" w:rsidRPr="00BB302B" w:rsidRDefault="008A1CC4" w:rsidP="008A1CC4">
      <w:pPr>
        <w:rPr>
          <w:rFonts w:cs="Cordia New"/>
          <w:sz w:val="30"/>
          <w:szCs w:val="30"/>
          <w:lang w:val="th-TH"/>
        </w:rPr>
      </w:pPr>
    </w:p>
    <w:p w:rsidR="008A1CC4" w:rsidRPr="00BB302B" w:rsidRDefault="008A1CC4" w:rsidP="008A1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BB302B">
        <w:rPr>
          <w:rFonts w:ascii="Angsana New" w:hAnsi="Angsana New" w:cs="Angsana New" w:hint="cs"/>
          <w:i/>
          <w:iCs/>
          <w:sz w:val="30"/>
          <w:szCs w:val="30"/>
          <w:cs/>
        </w:rPr>
        <w:t>การกลับรายการ</w:t>
      </w:r>
      <w:r w:rsidR="00CA5AB2" w:rsidRPr="00BB302B">
        <w:rPr>
          <w:rFonts w:ascii="Angsana New" w:hAnsi="Angsana New" w:cs="Angsana New" w:hint="cs"/>
          <w:i/>
          <w:iCs/>
          <w:sz w:val="30"/>
          <w:szCs w:val="30"/>
          <w:cs/>
        </w:rPr>
        <w:t>และปรับลด</w:t>
      </w:r>
      <w:r w:rsidRPr="00BB302B">
        <w:rPr>
          <w:rFonts w:ascii="Angsana New" w:hAnsi="Angsana New" w:cs="Angsana New" w:hint="cs"/>
          <w:i/>
          <w:iCs/>
          <w:sz w:val="30"/>
          <w:szCs w:val="30"/>
          <w:cs/>
        </w:rPr>
        <w:t>บัญชีปรับลดมูลค่าสินค้าคงเหลือ</w:t>
      </w:r>
    </w:p>
    <w:p w:rsidR="008A1CC4" w:rsidRPr="00BB302B" w:rsidRDefault="008A1CC4" w:rsidP="008A1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:rsidR="008A1CC4" w:rsidRPr="00BB302B" w:rsidRDefault="008A1CC4" w:rsidP="007E4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43CFA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กลุ่มบริษัทและบริษัทกลับรายการบัญชีปรับลดมูลค่าสินค้า</w:t>
      </w:r>
      <w:r w:rsidR="005506A4" w:rsidRPr="00B43CFA"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Pr="00B43CFA">
        <w:rPr>
          <w:rFonts w:ascii="Angsana New" w:hAnsi="Angsana New" w:cs="Angsana New" w:hint="cs"/>
          <w:sz w:val="30"/>
          <w:szCs w:val="30"/>
          <w:cs/>
        </w:rPr>
        <w:t>ซึ่งเป็นส่วนหักกับบัญชีต้นทุนขา</w:t>
      </w:r>
      <w:r w:rsidR="007E4B42" w:rsidRPr="00B43CFA">
        <w:rPr>
          <w:rFonts w:ascii="Angsana New" w:hAnsi="Angsana New" w:cs="Angsana New" w:hint="cs"/>
          <w:sz w:val="30"/>
          <w:szCs w:val="30"/>
          <w:cs/>
        </w:rPr>
        <w:t>ย</w:t>
      </w:r>
      <w:r w:rsidR="009159AF">
        <w:rPr>
          <w:rFonts w:ascii="Angsana New" w:hAnsi="Angsana New" w:cs="Angsana New"/>
          <w:sz w:val="30"/>
          <w:szCs w:val="30"/>
        </w:rPr>
        <w:br/>
      </w:r>
      <w:r w:rsidRPr="00B43CFA">
        <w:rPr>
          <w:rFonts w:ascii="Angsana New" w:hAnsi="Angsana New" w:cs="Angsana New" w:hint="cs"/>
          <w:sz w:val="30"/>
          <w:szCs w:val="30"/>
          <w:cs/>
        </w:rPr>
        <w:t>ในงบกำไรขาดทุน</w:t>
      </w:r>
      <w:r w:rsidR="00CA5AB2" w:rsidRPr="00B43CFA">
        <w:rPr>
          <w:rFonts w:ascii="Angsana New" w:hAnsi="Angsana New" w:cs="Angsana New" w:hint="cs"/>
          <w:sz w:val="30"/>
          <w:szCs w:val="30"/>
          <w:cs/>
        </w:rPr>
        <w:t>รวม</w:t>
      </w:r>
      <w:r w:rsidRPr="00B43CFA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F9133E" w:rsidRPr="00B43CFA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17799C" w:rsidRPr="00B43CFA">
        <w:rPr>
          <w:rFonts w:ascii="Angsana New" w:hAnsi="Angsana New" w:cs="Angsana New" w:hint="cs"/>
          <w:sz w:val="30"/>
          <w:szCs w:val="30"/>
          <w:cs/>
        </w:rPr>
        <w:t>หก</w:t>
      </w:r>
      <w:r w:rsidRPr="00B43CFA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17799C" w:rsidRPr="00B43CFA">
        <w:rPr>
          <w:rFonts w:ascii="Angsana New" w:hAnsi="Angsana New" w:cs="Angsana New"/>
          <w:sz w:val="30"/>
          <w:szCs w:val="30"/>
        </w:rPr>
        <w:t xml:space="preserve">30 </w:t>
      </w:r>
      <w:r w:rsidR="0017799C" w:rsidRPr="00B43CF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B43C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43CFA">
        <w:rPr>
          <w:rFonts w:ascii="Angsana New" w:hAnsi="Angsana New" w:cs="Angsana New"/>
          <w:sz w:val="30"/>
          <w:szCs w:val="30"/>
        </w:rPr>
        <w:t>2562</w:t>
      </w:r>
      <w:r w:rsidRPr="00B43CFA">
        <w:rPr>
          <w:rFonts w:ascii="Angsana New" w:hAnsi="Angsana New" w:cs="Angsana New" w:hint="cs"/>
          <w:sz w:val="30"/>
          <w:szCs w:val="30"/>
          <w:cs/>
        </w:rPr>
        <w:t xml:space="preserve"> เป็นจำนวน </w:t>
      </w:r>
      <w:r w:rsidR="00F82A2F">
        <w:rPr>
          <w:rFonts w:ascii="Angsana New" w:hAnsi="Angsana New" w:cs="Angsana New"/>
          <w:sz w:val="30"/>
          <w:szCs w:val="30"/>
        </w:rPr>
        <w:t>12.2</w:t>
      </w:r>
      <w:r w:rsidRPr="00B43CFA">
        <w:rPr>
          <w:rFonts w:ascii="Angsana New" w:hAnsi="Angsana New" w:cs="Angsana New"/>
          <w:sz w:val="30"/>
          <w:szCs w:val="30"/>
        </w:rPr>
        <w:t xml:space="preserve"> </w:t>
      </w:r>
      <w:r w:rsidRPr="00B43CF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F9133E" w:rsidRPr="00B43CFA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F82A2F">
        <w:rPr>
          <w:rFonts w:ascii="Angsana New" w:hAnsi="Angsana New" w:cs="Angsana New"/>
          <w:sz w:val="30"/>
          <w:szCs w:val="30"/>
        </w:rPr>
        <w:t>80.0</w:t>
      </w:r>
      <w:r w:rsidR="00F9133E" w:rsidRPr="00B43CFA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  <w:r w:rsidRPr="00B43C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43CF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B43CFA">
        <w:rPr>
          <w:rFonts w:ascii="Angsana New" w:hAnsi="Angsana New" w:cs="Angsana New"/>
          <w:i/>
          <w:iCs/>
          <w:sz w:val="30"/>
          <w:szCs w:val="30"/>
        </w:rPr>
        <w:t xml:space="preserve">2561: </w:t>
      </w:r>
      <w:r w:rsidR="005506A4" w:rsidRPr="00B43CF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ปรับลดบัญชีปรับลดมูลค่าสินค้าคงเหลือ </w:t>
      </w:r>
      <w:r w:rsidR="00F82A2F">
        <w:rPr>
          <w:rFonts w:ascii="Angsana New" w:hAnsi="Angsana New" w:cs="Angsana New"/>
          <w:i/>
          <w:iCs/>
          <w:sz w:val="30"/>
          <w:szCs w:val="30"/>
        </w:rPr>
        <w:t>33</w:t>
      </w:r>
      <w:r w:rsidR="00BA0BFD" w:rsidRPr="00B43CFA">
        <w:rPr>
          <w:rFonts w:ascii="Angsana New" w:hAnsi="Angsana New" w:cs="Angsana New"/>
          <w:i/>
          <w:iCs/>
          <w:sz w:val="30"/>
          <w:szCs w:val="30"/>
        </w:rPr>
        <w:t>.</w:t>
      </w:r>
      <w:r w:rsidR="00F82A2F">
        <w:rPr>
          <w:rFonts w:ascii="Angsana New" w:hAnsi="Angsana New" w:cs="Angsana New"/>
          <w:i/>
          <w:iCs/>
          <w:sz w:val="30"/>
          <w:szCs w:val="30"/>
        </w:rPr>
        <w:t>6</w:t>
      </w:r>
      <w:r w:rsidRPr="00B43CF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43CF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F9133E" w:rsidRPr="00B43CF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 </w:t>
      </w:r>
      <w:r w:rsidR="00F82A2F">
        <w:rPr>
          <w:rFonts w:ascii="Angsana New" w:hAnsi="Angsana New" w:cs="Angsana New"/>
          <w:i/>
          <w:iCs/>
          <w:sz w:val="30"/>
          <w:szCs w:val="30"/>
        </w:rPr>
        <w:t>44.0</w:t>
      </w:r>
      <w:r w:rsidR="00F9133E" w:rsidRPr="00B43CF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 ตามลำดับ</w:t>
      </w:r>
      <w:r w:rsidRPr="00B43CFA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B43CFA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AA4D18" w:rsidRPr="00B43CFA">
        <w:rPr>
          <w:rFonts w:ascii="Angsana New" w:hAnsi="Angsana New" w:cs="Angsana New" w:hint="cs"/>
          <w:sz w:val="30"/>
          <w:szCs w:val="30"/>
          <w:cs/>
        </w:rPr>
        <w:t>ใน</w:t>
      </w:r>
      <w:r w:rsidRPr="00B43CFA">
        <w:rPr>
          <w:rFonts w:ascii="Angsana New" w:hAnsi="Angsana New" w:cs="Angsana New" w:hint="cs"/>
          <w:sz w:val="30"/>
          <w:szCs w:val="30"/>
          <w:cs/>
        </w:rPr>
        <w:t>งบกำไรขาดทุนเฉพาะกิจการสำหรับงวด</w:t>
      </w:r>
      <w:r w:rsidR="00F9133E" w:rsidRPr="00B43CFA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17799C" w:rsidRPr="00B43CFA">
        <w:rPr>
          <w:rFonts w:ascii="Angsana New" w:hAnsi="Angsana New" w:cs="Angsana New" w:hint="cs"/>
          <w:sz w:val="30"/>
          <w:szCs w:val="30"/>
          <w:cs/>
        </w:rPr>
        <w:t>หก</w:t>
      </w:r>
      <w:r w:rsidRPr="00B43CFA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17799C" w:rsidRPr="00B43CFA">
        <w:rPr>
          <w:rFonts w:ascii="Angsana New" w:hAnsi="Angsana New" w:cs="Angsana New"/>
          <w:sz w:val="30"/>
          <w:szCs w:val="30"/>
        </w:rPr>
        <w:t xml:space="preserve">30 </w:t>
      </w:r>
      <w:r w:rsidR="0017799C" w:rsidRPr="00B43CF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B43C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43CFA">
        <w:rPr>
          <w:rFonts w:ascii="Angsana New" w:hAnsi="Angsana New" w:cs="Angsana New"/>
          <w:sz w:val="30"/>
          <w:szCs w:val="30"/>
        </w:rPr>
        <w:t>2562</w:t>
      </w:r>
      <w:r w:rsidRPr="00B43CFA">
        <w:rPr>
          <w:rFonts w:ascii="Angsana New" w:hAnsi="Angsana New" w:cs="Angsana New" w:hint="cs"/>
          <w:sz w:val="30"/>
          <w:szCs w:val="30"/>
          <w:cs/>
        </w:rPr>
        <w:t xml:space="preserve"> เป็นจำนวน </w:t>
      </w:r>
      <w:r w:rsidR="00694A52">
        <w:rPr>
          <w:rFonts w:ascii="Angsana New" w:hAnsi="Angsana New" w:cs="Angsana New"/>
          <w:sz w:val="30"/>
          <w:szCs w:val="30"/>
        </w:rPr>
        <w:t>30.</w:t>
      </w:r>
      <w:r w:rsidR="00814E76">
        <w:rPr>
          <w:rFonts w:ascii="Angsana New" w:hAnsi="Angsana New" w:cs="Angsana New"/>
          <w:sz w:val="30"/>
          <w:szCs w:val="30"/>
        </w:rPr>
        <w:t>5</w:t>
      </w:r>
      <w:r w:rsidR="0017799C" w:rsidRPr="00B43C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43CFA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F9133E" w:rsidRPr="00B43CF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94A52">
        <w:rPr>
          <w:rFonts w:ascii="Angsana New" w:hAnsi="Angsana New" w:cs="Angsana New"/>
          <w:sz w:val="30"/>
          <w:szCs w:val="30"/>
        </w:rPr>
        <w:t>63.1</w:t>
      </w:r>
      <w:r w:rsidR="00F9133E" w:rsidRPr="00B43CFA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 </w:t>
      </w:r>
      <w:r w:rsidRPr="00B43CF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B43CFA">
        <w:rPr>
          <w:rFonts w:ascii="Angsana New" w:hAnsi="Angsana New" w:cs="Angsana New"/>
          <w:i/>
          <w:iCs/>
          <w:sz w:val="30"/>
          <w:szCs w:val="30"/>
        </w:rPr>
        <w:t xml:space="preserve">2561: </w:t>
      </w:r>
      <w:r w:rsidR="005506A4" w:rsidRPr="00B43CF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ปรับลดบัญชีปรับลดมูลค่าสินค้าคงเหลือ </w:t>
      </w:r>
      <w:r w:rsidR="00B411C4">
        <w:rPr>
          <w:rFonts w:ascii="Angsana New" w:hAnsi="Angsana New" w:cs="Angsana New"/>
          <w:i/>
          <w:iCs/>
          <w:sz w:val="30"/>
          <w:szCs w:val="30"/>
        </w:rPr>
        <w:t>7.0</w:t>
      </w:r>
      <w:r w:rsidRPr="00B43CF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43CF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F9133E" w:rsidRPr="00B43CF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 </w:t>
      </w:r>
      <w:r w:rsidR="003F4AEB">
        <w:rPr>
          <w:rFonts w:ascii="Angsana New" w:hAnsi="Angsana New" w:cs="Angsana New"/>
          <w:i/>
          <w:iCs/>
          <w:sz w:val="30"/>
          <w:szCs w:val="30"/>
        </w:rPr>
        <w:t>32.9</w:t>
      </w:r>
      <w:r w:rsidR="00F9133E" w:rsidRPr="00B43CF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 ตามลำดับ</w:t>
      </w:r>
      <w:r w:rsidRPr="00B43CFA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B43CFA">
        <w:rPr>
          <w:rFonts w:ascii="Angsana New" w:hAnsi="Angsana New" w:cs="Angsana New"/>
          <w:sz w:val="30"/>
          <w:szCs w:val="30"/>
        </w:rPr>
        <w:t xml:space="preserve"> </w:t>
      </w:r>
      <w:r w:rsidRPr="00B43CFA">
        <w:rPr>
          <w:rFonts w:ascii="Angsana New" w:hAnsi="Angsana New" w:cs="Angsana New" w:hint="cs"/>
          <w:sz w:val="30"/>
          <w:szCs w:val="30"/>
          <w:cs/>
        </w:rPr>
        <w:t>เนื่องจากการเปลี่ยนแปลงของราคาตลาด</w:t>
      </w:r>
    </w:p>
    <w:p w:rsidR="008A1CC4" w:rsidRPr="00BB302B" w:rsidRDefault="008A1CC4" w:rsidP="008A1CC4">
      <w:pPr>
        <w:rPr>
          <w:rFonts w:cs="Cordia New"/>
          <w:sz w:val="30"/>
          <w:szCs w:val="30"/>
          <w:lang w:val="th-TH"/>
        </w:rPr>
      </w:pPr>
    </w:p>
    <w:p w:rsidR="00396FE7" w:rsidRPr="00BB302B" w:rsidRDefault="00396FE7" w:rsidP="00C02251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BB302B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เงินทดรองจ่ายให้แก่เกษตรกร</w:t>
      </w:r>
    </w:p>
    <w:p w:rsidR="00145548" w:rsidRPr="00BB302B" w:rsidRDefault="00145548" w:rsidP="00145548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73"/>
        <w:gridCol w:w="242"/>
        <w:gridCol w:w="1029"/>
        <w:gridCol w:w="264"/>
        <w:gridCol w:w="1080"/>
        <w:gridCol w:w="266"/>
        <w:gridCol w:w="1077"/>
      </w:tblGrid>
      <w:tr w:rsidR="001F10E2" w:rsidRPr="002B75DA" w:rsidTr="001F10E2">
        <w:trPr>
          <w:tblHeader/>
        </w:trPr>
        <w:tc>
          <w:tcPr>
            <w:tcW w:w="2257" w:type="pct"/>
          </w:tcPr>
          <w:p w:rsidR="001F10E2" w:rsidRPr="002B75DA" w:rsidRDefault="001F10E2" w:rsidP="0002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:rsidR="001F10E2" w:rsidRPr="002B75DA" w:rsidRDefault="001F10E2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7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</w:tcPr>
          <w:p w:rsidR="001F10E2" w:rsidRPr="002B75DA" w:rsidRDefault="001F10E2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:rsidR="001F10E2" w:rsidRPr="002B75DA" w:rsidRDefault="001F10E2" w:rsidP="0002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7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F10E2" w:rsidRPr="002B75DA" w:rsidTr="001F10E2">
        <w:trPr>
          <w:tblHeader/>
        </w:trPr>
        <w:tc>
          <w:tcPr>
            <w:tcW w:w="2257" w:type="pct"/>
            <w:vAlign w:val="bottom"/>
          </w:tcPr>
          <w:p w:rsidR="001F10E2" w:rsidRPr="00DC0AB4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1F10E2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2" w:type="pct"/>
            <w:vAlign w:val="bottom"/>
          </w:tcPr>
          <w:p w:rsidR="001F10E2" w:rsidRPr="00DC0AB4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:rsidR="001F10E2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vAlign w:val="bottom"/>
          </w:tcPr>
          <w:p w:rsidR="001F10E2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1F10E2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  <w:vAlign w:val="bottom"/>
          </w:tcPr>
          <w:p w:rsidR="001F10E2" w:rsidRPr="002B75DA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1F10E2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F10E2" w:rsidRPr="002B75DA" w:rsidTr="001F10E2">
        <w:trPr>
          <w:tblHeader/>
        </w:trPr>
        <w:tc>
          <w:tcPr>
            <w:tcW w:w="2257" w:type="pct"/>
            <w:vAlign w:val="bottom"/>
          </w:tcPr>
          <w:p w:rsidR="001F10E2" w:rsidRPr="00DC0AB4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1F10E2" w:rsidRPr="00DC0AB4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  <w:vAlign w:val="bottom"/>
          </w:tcPr>
          <w:p w:rsidR="001F10E2" w:rsidRPr="00DC0AB4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:rsidR="001F10E2" w:rsidRPr="00DC0AB4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vAlign w:val="bottom"/>
          </w:tcPr>
          <w:p w:rsidR="001F10E2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1F10E2" w:rsidRPr="00DC0AB4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  <w:vAlign w:val="bottom"/>
          </w:tcPr>
          <w:p w:rsidR="001F10E2" w:rsidRPr="00DC0AB4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1F10E2" w:rsidRPr="00DC0AB4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F10E2" w:rsidRPr="002B75DA" w:rsidTr="001F10E2">
        <w:trPr>
          <w:tblHeader/>
        </w:trPr>
        <w:tc>
          <w:tcPr>
            <w:tcW w:w="2257" w:type="pct"/>
            <w:vAlign w:val="bottom"/>
          </w:tcPr>
          <w:p w:rsidR="001F10E2" w:rsidRPr="002B75DA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3" w:type="pct"/>
            <w:gridSpan w:val="7"/>
            <w:vAlign w:val="bottom"/>
          </w:tcPr>
          <w:p w:rsidR="001F10E2" w:rsidRPr="002B75DA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</w:t>
            </w:r>
            <w:r w:rsidRPr="002B7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F10E2" w:rsidRPr="002B75DA" w:rsidTr="001F10E2">
        <w:tc>
          <w:tcPr>
            <w:tcW w:w="2257" w:type="pct"/>
            <w:vAlign w:val="bottom"/>
          </w:tcPr>
          <w:p w:rsidR="001F10E2" w:rsidRPr="000A4E71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A4E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0A4E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585" w:type="pct"/>
            <w:vAlign w:val="bottom"/>
          </w:tcPr>
          <w:p w:rsidR="001F10E2" w:rsidRPr="002B75DA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1F10E2" w:rsidRPr="002B75DA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:rsidR="001F10E2" w:rsidRPr="002B75DA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1F10E2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1F10E2" w:rsidRPr="002B75DA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1F10E2" w:rsidRPr="002B75DA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1F10E2" w:rsidRPr="002B75DA" w:rsidRDefault="001F10E2" w:rsidP="00BB3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10E2" w:rsidRPr="002B75DA" w:rsidTr="001F10E2">
        <w:tc>
          <w:tcPr>
            <w:tcW w:w="2257" w:type="pct"/>
            <w:vAlign w:val="bottom"/>
          </w:tcPr>
          <w:p w:rsidR="001F10E2" w:rsidRPr="001F5860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1F5860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585" w:type="pct"/>
            <w:vAlign w:val="bottom"/>
          </w:tcPr>
          <w:p w:rsidR="001F10E2" w:rsidRPr="008A5A08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226,426</w:t>
            </w:r>
          </w:p>
        </w:tc>
        <w:tc>
          <w:tcPr>
            <w:tcW w:w="132" w:type="pct"/>
            <w:vAlign w:val="bottom"/>
          </w:tcPr>
          <w:p w:rsidR="001F10E2" w:rsidRPr="008A5A08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:rsidR="001F10E2" w:rsidRPr="008A5A08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325,647</w:t>
            </w:r>
          </w:p>
        </w:tc>
        <w:tc>
          <w:tcPr>
            <w:tcW w:w="144" w:type="pct"/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10E2" w:rsidRPr="002B75DA" w:rsidTr="001F10E2">
        <w:tc>
          <w:tcPr>
            <w:tcW w:w="2257" w:type="pct"/>
            <w:vAlign w:val="bottom"/>
          </w:tcPr>
          <w:p w:rsidR="001F10E2" w:rsidRPr="00020575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205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10E2" w:rsidRPr="008A5A08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226,426</w:t>
            </w:r>
          </w:p>
        </w:tc>
        <w:tc>
          <w:tcPr>
            <w:tcW w:w="132" w:type="pct"/>
            <w:vAlign w:val="bottom"/>
          </w:tcPr>
          <w:p w:rsidR="001F10E2" w:rsidRPr="008A5A08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10E2" w:rsidRPr="008A5A08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325,647</w:t>
            </w:r>
          </w:p>
        </w:tc>
        <w:tc>
          <w:tcPr>
            <w:tcW w:w="144" w:type="pct"/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1F10E2" w:rsidRPr="002B75DA" w:rsidTr="001F10E2">
        <w:tc>
          <w:tcPr>
            <w:tcW w:w="2257" w:type="pct"/>
            <w:vAlign w:val="bottom"/>
          </w:tcPr>
          <w:p w:rsidR="001F10E2" w:rsidRPr="001F5860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:rsidR="001F10E2" w:rsidRPr="001F5860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:rsidR="001F10E2" w:rsidRPr="001F5860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10E2" w:rsidRPr="002B75DA" w:rsidTr="001F10E2">
        <w:tc>
          <w:tcPr>
            <w:tcW w:w="2257" w:type="pct"/>
            <w:vAlign w:val="bottom"/>
          </w:tcPr>
          <w:p w:rsidR="001F10E2" w:rsidRPr="001F5860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:rsidR="001F10E2" w:rsidRPr="001F5860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:rsidR="001F10E2" w:rsidRPr="001F5860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10E2" w:rsidRPr="002B75DA" w:rsidTr="001F10E2">
        <w:tc>
          <w:tcPr>
            <w:tcW w:w="2257" w:type="pct"/>
            <w:vAlign w:val="bottom"/>
          </w:tcPr>
          <w:p w:rsidR="001F10E2" w:rsidRPr="000A4E71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4E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0A4E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585" w:type="pct"/>
            <w:vAlign w:val="bottom"/>
          </w:tcPr>
          <w:p w:rsidR="001F10E2" w:rsidRPr="001F5860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:rsidR="001F10E2" w:rsidRPr="001F5860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10E2" w:rsidRPr="002B75DA" w:rsidTr="001F10E2">
        <w:tc>
          <w:tcPr>
            <w:tcW w:w="2257" w:type="pct"/>
            <w:vAlign w:val="bottom"/>
          </w:tcPr>
          <w:p w:rsidR="001F10E2" w:rsidRPr="001F5860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5860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585" w:type="pct"/>
            <w:vAlign w:val="bottom"/>
          </w:tcPr>
          <w:p w:rsidR="001F10E2" w:rsidRPr="008A5A08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377,651</w:t>
            </w:r>
          </w:p>
        </w:tc>
        <w:tc>
          <w:tcPr>
            <w:tcW w:w="132" w:type="pct"/>
            <w:vAlign w:val="bottom"/>
          </w:tcPr>
          <w:p w:rsidR="001F10E2" w:rsidRPr="008A5A08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:rsidR="001F10E2" w:rsidRPr="008A5A08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329,299</w:t>
            </w:r>
          </w:p>
        </w:tc>
        <w:tc>
          <w:tcPr>
            <w:tcW w:w="144" w:type="pct"/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10E2" w:rsidRPr="002B75DA" w:rsidTr="001F10E2">
        <w:tc>
          <w:tcPr>
            <w:tcW w:w="2257" w:type="pct"/>
            <w:vAlign w:val="bottom"/>
          </w:tcPr>
          <w:p w:rsidR="001F10E2" w:rsidRPr="001F5860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4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1F58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:rsidR="001F10E2" w:rsidRPr="008A5A08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(136,301)</w:t>
            </w:r>
          </w:p>
        </w:tc>
        <w:tc>
          <w:tcPr>
            <w:tcW w:w="132" w:type="pct"/>
            <w:vAlign w:val="bottom"/>
          </w:tcPr>
          <w:p w:rsidR="001F10E2" w:rsidRPr="008A5A08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vAlign w:val="bottom"/>
          </w:tcPr>
          <w:p w:rsidR="001F10E2" w:rsidRPr="008A5A08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(103,725)</w:t>
            </w:r>
          </w:p>
        </w:tc>
        <w:tc>
          <w:tcPr>
            <w:tcW w:w="144" w:type="pct"/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F10E2" w:rsidRPr="002B75DA" w:rsidTr="001F10E2">
        <w:tc>
          <w:tcPr>
            <w:tcW w:w="2257" w:type="pct"/>
            <w:vAlign w:val="bottom"/>
          </w:tcPr>
          <w:p w:rsidR="001F10E2" w:rsidRPr="001F5860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5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:rsidR="001F10E2" w:rsidRPr="008A5A08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241,350</w:t>
            </w:r>
          </w:p>
        </w:tc>
        <w:tc>
          <w:tcPr>
            <w:tcW w:w="132" w:type="pct"/>
            <w:vAlign w:val="bottom"/>
          </w:tcPr>
          <w:p w:rsidR="001F10E2" w:rsidRPr="008A5A08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F10E2" w:rsidRPr="008A5A08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225,574</w:t>
            </w:r>
          </w:p>
        </w:tc>
        <w:tc>
          <w:tcPr>
            <w:tcW w:w="144" w:type="pct"/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1F10E2" w:rsidRPr="002B75DA" w:rsidTr="001F10E2">
        <w:trPr>
          <w:trHeight w:hRule="exact" w:val="397"/>
        </w:trPr>
        <w:tc>
          <w:tcPr>
            <w:tcW w:w="2257" w:type="pct"/>
            <w:vAlign w:val="bottom"/>
          </w:tcPr>
          <w:p w:rsidR="001F10E2" w:rsidRPr="0033132E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:rsidR="001F10E2" w:rsidRPr="008A5A08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1F10E2" w:rsidRPr="008A5A08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:rsidR="001F10E2" w:rsidRPr="008A5A08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1F10E2" w:rsidRPr="0033132E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:rsidR="001F10E2" w:rsidRPr="0033132E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:rsidR="001F10E2" w:rsidRPr="0033132E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1F10E2" w:rsidRPr="0033132E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F10E2" w:rsidRPr="002B75DA" w:rsidTr="001F10E2">
        <w:trPr>
          <w:trHeight w:val="468"/>
        </w:trPr>
        <w:tc>
          <w:tcPr>
            <w:tcW w:w="2257" w:type="pct"/>
            <w:vAlign w:val="bottom"/>
          </w:tcPr>
          <w:p w:rsidR="001F10E2" w:rsidRPr="00020575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205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:rsidR="001F10E2" w:rsidRPr="008A5A08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467,776</w:t>
            </w:r>
          </w:p>
        </w:tc>
        <w:tc>
          <w:tcPr>
            <w:tcW w:w="132" w:type="pct"/>
            <w:vAlign w:val="bottom"/>
          </w:tcPr>
          <w:p w:rsidR="001F10E2" w:rsidRPr="008A5A08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vAlign w:val="bottom"/>
          </w:tcPr>
          <w:p w:rsidR="001F10E2" w:rsidRPr="008A5A08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551,221</w:t>
            </w:r>
          </w:p>
        </w:tc>
        <w:tc>
          <w:tcPr>
            <w:tcW w:w="144" w:type="pct"/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:rsidR="001F10E2" w:rsidRPr="00F264B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1F10E2" w:rsidRPr="002B75DA" w:rsidTr="001F10E2">
        <w:trPr>
          <w:trHeight w:val="420"/>
        </w:trPr>
        <w:tc>
          <w:tcPr>
            <w:tcW w:w="2257" w:type="pct"/>
            <w:vAlign w:val="bottom"/>
          </w:tcPr>
          <w:p w:rsidR="001F10E2" w:rsidRPr="00020575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vAlign w:val="bottom"/>
          </w:tcPr>
          <w:p w:rsidR="001F10E2" w:rsidRPr="00F646AA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  <w:vAlign w:val="bottom"/>
          </w:tcPr>
          <w:p w:rsidR="001F10E2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F10E2" w:rsidRPr="002B75DA" w:rsidTr="001F10E2">
        <w:trPr>
          <w:trHeight w:val="468"/>
        </w:trPr>
        <w:tc>
          <w:tcPr>
            <w:tcW w:w="2257" w:type="pct"/>
            <w:vAlign w:val="bottom"/>
          </w:tcPr>
          <w:p w:rsidR="001F10E2" w:rsidRPr="00020575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E278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</w:p>
        </w:tc>
        <w:tc>
          <w:tcPr>
            <w:tcW w:w="585" w:type="pct"/>
            <w:vAlign w:val="bottom"/>
          </w:tcPr>
          <w:p w:rsidR="001F10E2" w:rsidRPr="00F646AA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vAlign w:val="bottom"/>
          </w:tcPr>
          <w:p w:rsidR="001F10E2" w:rsidRPr="00F646AA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1F10E2" w:rsidRPr="001F586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F10E2" w:rsidRPr="002B75DA" w:rsidTr="001F10E2">
        <w:trPr>
          <w:trHeight w:val="468"/>
        </w:trPr>
        <w:tc>
          <w:tcPr>
            <w:tcW w:w="2257" w:type="pct"/>
            <w:vAlign w:val="bottom"/>
          </w:tcPr>
          <w:p w:rsidR="001F10E2" w:rsidRPr="003B5720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งวดสามเดือนสิ้นสุดวันที่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:rsidR="001F10E2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30,470</w:t>
            </w:r>
          </w:p>
        </w:tc>
        <w:tc>
          <w:tcPr>
            <w:tcW w:w="132" w:type="pct"/>
            <w:vAlign w:val="bottom"/>
          </w:tcPr>
          <w:p w:rsidR="001F10E2" w:rsidRPr="008A5A08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vAlign w:val="bottom"/>
          </w:tcPr>
          <w:p w:rsidR="001F10E2" w:rsidRPr="00C146C0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6,139</w:t>
            </w:r>
          </w:p>
        </w:tc>
        <w:tc>
          <w:tcPr>
            <w:tcW w:w="144" w:type="pct"/>
            <w:vAlign w:val="bottom"/>
          </w:tcPr>
          <w:p w:rsidR="001F10E2" w:rsidRPr="008A5A08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:rsidR="001F10E2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1F10E2" w:rsidRPr="008A5A08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:rsidR="001F10E2" w:rsidRPr="00C146C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1F10E2" w:rsidRPr="002B75DA" w:rsidTr="001F10E2">
        <w:trPr>
          <w:trHeight w:val="468"/>
        </w:trPr>
        <w:tc>
          <w:tcPr>
            <w:tcW w:w="2257" w:type="pct"/>
            <w:vAlign w:val="bottom"/>
          </w:tcPr>
          <w:p w:rsidR="001F10E2" w:rsidRPr="003B5720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งวดหก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:rsidR="001F10E2" w:rsidRPr="008A5A08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32,576</w:t>
            </w:r>
          </w:p>
        </w:tc>
        <w:tc>
          <w:tcPr>
            <w:tcW w:w="132" w:type="pct"/>
            <w:vAlign w:val="bottom"/>
          </w:tcPr>
          <w:p w:rsidR="001F10E2" w:rsidRPr="008A5A08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vAlign w:val="bottom"/>
          </w:tcPr>
          <w:p w:rsidR="001F10E2" w:rsidRPr="00C146C0" w:rsidRDefault="001F10E2" w:rsidP="00BB302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10,274</w:t>
            </w:r>
          </w:p>
        </w:tc>
        <w:tc>
          <w:tcPr>
            <w:tcW w:w="144" w:type="pct"/>
            <w:vAlign w:val="bottom"/>
          </w:tcPr>
          <w:p w:rsidR="001F10E2" w:rsidRPr="008A5A08" w:rsidRDefault="001F10E2" w:rsidP="00BB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:rsidR="001F10E2" w:rsidRPr="008A5A08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1F10E2" w:rsidRPr="008A5A08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:rsidR="001F10E2" w:rsidRPr="00C146C0" w:rsidRDefault="001F10E2" w:rsidP="00BB302B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B302B" w:rsidRDefault="00BB302B" w:rsidP="00675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:rsidR="00900EBC" w:rsidRDefault="00346AE0" w:rsidP="00675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เกษตรกรเหล่านี้เป็นเกษตรกรรับจ้างเลี้ยงไก่และสุกรให้แก่กลุ่มบริษัท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เงินทดรองจ่ายดังกล่าวมีอัตราดอกเบี้ย</w:t>
      </w:r>
      <w:r w:rsidR="00A7714F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ร้อยละ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0E0A9A">
        <w:rPr>
          <w:rFonts w:ascii="Angsana New" w:hAnsi="Angsana New" w:cs="Angsana New" w:hint="cs"/>
          <w:sz w:val="30"/>
          <w:szCs w:val="30"/>
          <w:cs/>
          <w:lang w:val="th-TH"/>
        </w:rPr>
        <w:t>9.5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ต่อปี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0802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080206" w:rsidRPr="00080206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080206" w:rsidRPr="00080206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="00080206" w:rsidRPr="0008020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80206" w:rsidRPr="000802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25</w:t>
      </w:r>
      <w:r w:rsidR="00922CA0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6</w:t>
      </w:r>
      <w:r w:rsidR="0091094C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1</w:t>
      </w:r>
      <w:r w:rsidRPr="000802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: </w:t>
      </w:r>
      <w:r w:rsidRPr="0008020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ร้อยละ</w:t>
      </w:r>
      <w:r w:rsidRPr="000802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9.5</w:t>
      </w:r>
      <w:r w:rsidR="00C75D1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Pr="00080206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ต่อปี</w:t>
      </w:r>
      <w:r w:rsidRPr="00080206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)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เงินทดรองจ่ายให้แก่เกษตรกรหมุนเวียน</w:t>
      </w:r>
      <w:r w:rsidR="00717F4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เกษตรกรจะจ่ายชำระคืนแก่กลุ่มบริษัทเมื่อเกษตรกรสามารถกู้ยืมเงินได้จาก</w:t>
      </w:r>
      <w:r w:rsidR="00A12A5D">
        <w:rPr>
          <w:rFonts w:ascii="Angsana New" w:hAnsi="Angsana New" w:cs="Angsana New" w:hint="cs"/>
          <w:sz w:val="30"/>
          <w:szCs w:val="30"/>
          <w:cs/>
          <w:lang w:val="th-TH"/>
        </w:rPr>
        <w:t>สถาบันการเงิน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ทั้งนี้กลุ่มบริษัทคาดว่าเงินทดรองจ่ายที่หมุนเวียนจะได้รับชำระคืนภายใน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1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ปี</w:t>
      </w:r>
      <w:r w:rsidR="00C75D1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สำหรับเงินทดรองจ่ายให้แก่เกษตรกรไม่หมุนเวียน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เกษตรกรจะจ่ายชำระคืนแก่กลุ่มบริษัทตามวิธีการที่ตกลงร่วมกัน</w:t>
      </w:r>
      <w:r w:rsidRPr="00A7714F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โดยขึ้นอยู่กับผลปร</w:t>
      </w:r>
      <w:r w:rsidR="00C75D13">
        <w:rPr>
          <w:rFonts w:ascii="Angsana New" w:hAnsi="Angsana New" w:cs="Angsana New" w:hint="cs"/>
          <w:sz w:val="30"/>
          <w:szCs w:val="30"/>
          <w:cs/>
          <w:lang w:val="th-TH"/>
        </w:rPr>
        <w:t>ะกอบการการรับจ้างเลี้ยงของ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เกษตรกรแต่ละราย</w:t>
      </w:r>
      <w:r w:rsidR="00C75D1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7714F">
        <w:rPr>
          <w:rFonts w:ascii="Angsana New" w:hAnsi="Angsana New" w:cs="Angsana New" w:hint="cs"/>
          <w:sz w:val="30"/>
          <w:szCs w:val="30"/>
          <w:cs/>
          <w:lang w:val="th-TH"/>
        </w:rPr>
        <w:t>เงินทดรองจ่ายให้แก่เกษตรกร</w:t>
      </w:r>
      <w:r w:rsidRPr="00346AE0">
        <w:rPr>
          <w:rFonts w:ascii="Angsana New" w:hAnsi="Angsana New" w:cs="Angsana New" w:hint="cs"/>
          <w:sz w:val="30"/>
          <w:szCs w:val="30"/>
          <w:cs/>
        </w:rPr>
        <w:t>ไม่</w:t>
      </w:r>
      <w:r>
        <w:rPr>
          <w:rFonts w:ascii="Angsana New" w:hAnsi="Angsana New" w:cs="Angsana New" w:hint="cs"/>
          <w:sz w:val="30"/>
          <w:szCs w:val="30"/>
          <w:cs/>
        </w:rPr>
        <w:t>ห</w:t>
      </w:r>
      <w:r w:rsidRPr="00346AE0">
        <w:rPr>
          <w:rFonts w:ascii="Angsana New" w:hAnsi="Angsana New" w:cs="Angsana New" w:hint="cs"/>
          <w:sz w:val="30"/>
          <w:szCs w:val="30"/>
          <w:cs/>
        </w:rPr>
        <w:t>มุนเวียนมีหลักทรัพย์ค้ำประกันเป็นการค้ำประกันโดยที่ดินของเกษตรกร</w:t>
      </w:r>
    </w:p>
    <w:p w:rsidR="005C43A5" w:rsidRDefault="005C43A5" w:rsidP="00675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A7714F" w:rsidRPr="00637BA0" w:rsidRDefault="00A77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</w:rPr>
      </w:pPr>
    </w:p>
    <w:p w:rsidR="00396FE7" w:rsidRDefault="00396FE7" w:rsidP="00396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b/>
          <w:bCs/>
          <w:sz w:val="30"/>
          <w:szCs w:val="30"/>
          <w:shd w:val="clear" w:color="auto" w:fill="C0C0C0"/>
        </w:rPr>
      </w:pPr>
    </w:p>
    <w:p w:rsidR="0019749B" w:rsidRDefault="0019749B" w:rsidP="00396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19749B" w:rsidRDefault="0019749B" w:rsidP="00396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19749B" w:rsidSect="00673F05">
          <w:headerReference w:type="default" r:id="rId13"/>
          <w:footerReference w:type="default" r:id="rId14"/>
          <w:pgSz w:w="11909" w:h="16834" w:code="9"/>
          <w:pgMar w:top="1152" w:right="1152" w:bottom="720" w:left="1152" w:header="720" w:footer="720" w:gutter="0"/>
          <w:cols w:space="720"/>
          <w:docGrid w:linePitch="360"/>
        </w:sectPr>
      </w:pPr>
    </w:p>
    <w:p w:rsidR="00B23367" w:rsidRDefault="00B23367" w:rsidP="00B23367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581A1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:rsidR="00B23367" w:rsidRDefault="00B23367" w:rsidP="00396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396FE7" w:rsidRDefault="00396FE7" w:rsidP="0074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t>เงินลงทุน</w:t>
      </w:r>
      <w:r>
        <w:rPr>
          <w:rFonts w:ascii="Angsana New" w:hAnsi="Angsana New" w:cs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B0F57">
        <w:rPr>
          <w:rFonts w:ascii="Angsana New" w:hAnsi="Angsana New" w:cs="Angsana New"/>
          <w:sz w:val="30"/>
          <w:szCs w:val="30"/>
        </w:rPr>
        <w:t>3</w:t>
      </w:r>
      <w:r w:rsidR="00BB302B">
        <w:rPr>
          <w:rFonts w:ascii="Angsana New" w:hAnsi="Angsana New" w:cs="Angsana New" w:hint="cs"/>
          <w:sz w:val="30"/>
          <w:szCs w:val="30"/>
          <w:cs/>
        </w:rPr>
        <w:t>0</w:t>
      </w:r>
      <w:r w:rsidRPr="005B0F57">
        <w:rPr>
          <w:rFonts w:ascii="Angsana New" w:hAnsi="Angsana New" w:cs="Angsana New"/>
          <w:sz w:val="30"/>
          <w:szCs w:val="30"/>
        </w:rPr>
        <w:t xml:space="preserve"> </w:t>
      </w:r>
      <w:r w:rsidR="00BB302B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="0019749B">
        <w:rPr>
          <w:rFonts w:ascii="Angsana New" w:hAnsi="Angsana New" w:cs="Angsana New"/>
          <w:sz w:val="30"/>
          <w:szCs w:val="30"/>
        </w:rPr>
        <w:t>6</w:t>
      </w:r>
      <w:r w:rsidR="00394DD6">
        <w:rPr>
          <w:rFonts w:ascii="Angsana New" w:hAnsi="Angsana New" w:cs="Angsana New"/>
          <w:sz w:val="30"/>
          <w:szCs w:val="30"/>
        </w:rPr>
        <w:t>2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>และ</w:t>
      </w:r>
      <w:r w:rsidR="004C06BD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9749B">
        <w:rPr>
          <w:rFonts w:ascii="Angsana New" w:hAnsi="Angsana New" w:cs="Angsana New"/>
          <w:sz w:val="30"/>
          <w:szCs w:val="30"/>
        </w:rPr>
        <w:t>25</w:t>
      </w:r>
      <w:r w:rsidR="00922CA0">
        <w:rPr>
          <w:rFonts w:ascii="Angsana New" w:hAnsi="Angsana New" w:cs="Angsana New"/>
          <w:sz w:val="30"/>
          <w:szCs w:val="30"/>
        </w:rPr>
        <w:t>6</w:t>
      </w:r>
      <w:r w:rsidR="00394DD6">
        <w:rPr>
          <w:rFonts w:ascii="Angsana New" w:hAnsi="Angsana New" w:cs="Angsana New"/>
          <w:sz w:val="30"/>
          <w:szCs w:val="30"/>
        </w:rPr>
        <w:t>1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และเงินปันผลรับ</w:t>
      </w:r>
      <w:r w:rsidRPr="005B0F57">
        <w:rPr>
          <w:rFonts w:ascii="Angsana New" w:hAnsi="Angsana New" w:cs="Angsana New"/>
          <w:sz w:val="30"/>
          <w:szCs w:val="30"/>
          <w:cs/>
        </w:rPr>
        <w:t>สำหรับ</w:t>
      </w:r>
      <w:r w:rsidR="004C06BD">
        <w:rPr>
          <w:rFonts w:ascii="Angsana New" w:hAnsi="Angsana New" w:cs="Angsana New" w:hint="cs"/>
          <w:sz w:val="30"/>
          <w:szCs w:val="30"/>
          <w:cs/>
        </w:rPr>
        <w:t>แต่ละ</w:t>
      </w:r>
      <w:r w:rsidRPr="005B0F57">
        <w:rPr>
          <w:rFonts w:ascii="Angsana New" w:hAnsi="Angsana New" w:cs="Angsana New"/>
          <w:sz w:val="30"/>
          <w:szCs w:val="30"/>
          <w:cs/>
        </w:rPr>
        <w:t>งวด</w:t>
      </w:r>
      <w:r w:rsidR="00BB302B">
        <w:rPr>
          <w:rFonts w:ascii="Angsana New" w:hAnsi="Angsana New" w:cs="Angsana New" w:hint="cs"/>
          <w:sz w:val="30"/>
          <w:szCs w:val="30"/>
          <w:cs/>
        </w:rPr>
        <w:t>หก</w:t>
      </w:r>
      <w:r w:rsidRPr="005B0F57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 w:cs="Angsana New"/>
          <w:sz w:val="30"/>
          <w:szCs w:val="30"/>
        </w:rPr>
        <w:t xml:space="preserve"> 3</w:t>
      </w:r>
      <w:r w:rsidR="00BB302B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BB302B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</w:rPr>
        <w:t xml:space="preserve"> 25</w:t>
      </w:r>
      <w:r w:rsidR="0019749B">
        <w:rPr>
          <w:rFonts w:ascii="Angsana New" w:hAnsi="Angsana New" w:cs="Angsana New"/>
          <w:sz w:val="30"/>
          <w:szCs w:val="30"/>
        </w:rPr>
        <w:t>6</w:t>
      </w:r>
      <w:r w:rsidR="00394DD6">
        <w:rPr>
          <w:rFonts w:ascii="Angsana New" w:hAnsi="Angsana New" w:cs="Angsana New"/>
          <w:sz w:val="30"/>
          <w:szCs w:val="30"/>
        </w:rPr>
        <w:t>2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19749B">
        <w:rPr>
          <w:rFonts w:ascii="Angsana New" w:hAnsi="Angsana New" w:cs="Angsana New"/>
          <w:sz w:val="30"/>
          <w:szCs w:val="30"/>
        </w:rPr>
        <w:t>25</w:t>
      </w:r>
      <w:r w:rsidR="00922CA0">
        <w:rPr>
          <w:rFonts w:ascii="Angsana New" w:hAnsi="Angsana New" w:cs="Angsana New"/>
          <w:sz w:val="30"/>
          <w:szCs w:val="30"/>
        </w:rPr>
        <w:t>6</w:t>
      </w:r>
      <w:r w:rsidR="00394DD6">
        <w:rPr>
          <w:rFonts w:ascii="Angsana New" w:hAnsi="Angsana New" w:cs="Angsana New"/>
          <w:sz w:val="30"/>
          <w:szCs w:val="30"/>
        </w:rPr>
        <w:t>1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394DD6" w:rsidRPr="008A5A08" w:rsidRDefault="00394DD6" w:rsidP="00394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9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26"/>
        <w:gridCol w:w="1239"/>
        <w:gridCol w:w="833"/>
        <w:gridCol w:w="749"/>
        <w:gridCol w:w="785"/>
        <w:gridCol w:w="8"/>
        <w:gridCol w:w="797"/>
        <w:gridCol w:w="178"/>
        <w:gridCol w:w="794"/>
        <w:gridCol w:w="13"/>
        <w:gridCol w:w="781"/>
        <w:gridCol w:w="178"/>
        <w:gridCol w:w="823"/>
        <w:gridCol w:w="16"/>
        <w:gridCol w:w="160"/>
        <w:gridCol w:w="16"/>
        <w:gridCol w:w="778"/>
        <w:gridCol w:w="178"/>
        <w:gridCol w:w="794"/>
        <w:gridCol w:w="20"/>
        <w:gridCol w:w="156"/>
        <w:gridCol w:w="20"/>
        <w:gridCol w:w="774"/>
        <w:gridCol w:w="178"/>
        <w:gridCol w:w="794"/>
        <w:gridCol w:w="24"/>
        <w:gridCol w:w="152"/>
        <w:gridCol w:w="24"/>
        <w:gridCol w:w="770"/>
        <w:gridCol w:w="178"/>
        <w:gridCol w:w="805"/>
        <w:gridCol w:w="35"/>
      </w:tblGrid>
      <w:tr w:rsidR="00394DD6" w:rsidRPr="008A5A08" w:rsidTr="0074347C">
        <w:trPr>
          <w:cantSplit/>
          <w:trHeight w:val="309"/>
        </w:trPr>
        <w:tc>
          <w:tcPr>
            <w:tcW w:w="1926" w:type="dxa"/>
          </w:tcPr>
          <w:p w:rsidR="00394DD6" w:rsidRPr="008A5A08" w:rsidRDefault="00394DD6" w:rsidP="007D7DF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9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3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61" w:right="-34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978" w:type="dxa"/>
            <w:gridSpan w:val="29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394DD6" w:rsidRPr="008A5A08" w:rsidTr="0074347C">
        <w:trPr>
          <w:cantSplit/>
          <w:trHeight w:val="354"/>
        </w:trPr>
        <w:tc>
          <w:tcPr>
            <w:tcW w:w="1926" w:type="dxa"/>
          </w:tcPr>
          <w:p w:rsidR="00394DD6" w:rsidRPr="008A5A08" w:rsidRDefault="00394DD6" w:rsidP="007D7DF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39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33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542" w:type="dxa"/>
            <w:gridSpan w:val="3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782" w:type="dxa"/>
            <w:gridSpan w:val="4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98" w:type="dxa"/>
            <w:gridSpan w:val="4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88" w:type="dxa"/>
            <w:gridSpan w:val="4"/>
          </w:tcPr>
          <w:p w:rsidR="00394DD6" w:rsidRPr="008A5A08" w:rsidRDefault="00971F08" w:rsidP="007D7DFC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สำหรับ</w:t>
            </w:r>
          </w:p>
        </w:tc>
      </w:tr>
      <w:tr w:rsidR="00394DD6" w:rsidRPr="008A5A08" w:rsidTr="0074347C">
        <w:trPr>
          <w:cantSplit/>
          <w:trHeight w:val="354"/>
        </w:trPr>
        <w:tc>
          <w:tcPr>
            <w:tcW w:w="1926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239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833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กิจการจัดตั้ง</w:t>
            </w:r>
          </w:p>
        </w:tc>
        <w:tc>
          <w:tcPr>
            <w:tcW w:w="1542" w:type="dxa"/>
            <w:gridSpan w:val="3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782" w:type="dxa"/>
            <w:gridSpan w:val="4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98" w:type="dxa"/>
            <w:gridSpan w:val="4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76" w:type="dxa"/>
            <w:gridSpan w:val="2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6" w:type="dxa"/>
            <w:gridSpan w:val="2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4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76" w:type="dxa"/>
            <w:gridSpan w:val="2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88" w:type="dxa"/>
            <w:gridSpan w:val="4"/>
          </w:tcPr>
          <w:p w:rsidR="00394DD6" w:rsidRPr="008A5A08" w:rsidRDefault="00971F08" w:rsidP="007D7DFC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งวด</w:t>
            </w:r>
            <w:r w:rsidR="009159AF">
              <w:rPr>
                <w:rFonts w:ascii="Angsana New" w:hAnsi="Angsana New" w:cs="Angsana New" w:hint="cs"/>
                <w:szCs w:val="22"/>
                <w:cs/>
                <w:lang w:bidi="th-TH"/>
              </w:rPr>
              <w:t>หก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1A0660" w:rsidRPr="008A5A08" w:rsidTr="0074347C">
        <w:trPr>
          <w:gridAfter w:val="1"/>
          <w:wAfter w:w="35" w:type="dxa"/>
          <w:cantSplit/>
          <w:trHeight w:val="309"/>
        </w:trPr>
        <w:tc>
          <w:tcPr>
            <w:tcW w:w="1926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39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33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9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มิถุนายน</w:t>
            </w:r>
          </w:p>
        </w:tc>
        <w:tc>
          <w:tcPr>
            <w:tcW w:w="785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805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794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176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176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176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มิถุนายน</w:t>
            </w:r>
          </w:p>
        </w:tc>
        <w:tc>
          <w:tcPr>
            <w:tcW w:w="17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05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มิถุนายน</w:t>
            </w:r>
          </w:p>
        </w:tc>
      </w:tr>
      <w:tr w:rsidR="001A0660" w:rsidRPr="008A5A08" w:rsidTr="0074347C">
        <w:trPr>
          <w:gridAfter w:val="1"/>
          <w:wAfter w:w="35" w:type="dxa"/>
          <w:cantSplit/>
          <w:trHeight w:val="309"/>
        </w:trPr>
        <w:tc>
          <w:tcPr>
            <w:tcW w:w="1926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39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33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9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785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805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794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76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76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76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05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</w:tr>
      <w:tr w:rsidR="009C3A66" w:rsidRPr="008A5A08" w:rsidTr="0074347C">
        <w:trPr>
          <w:cantSplit/>
          <w:trHeight w:val="309"/>
        </w:trPr>
        <w:tc>
          <w:tcPr>
            <w:tcW w:w="1926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239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33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42" w:type="dxa"/>
            <w:gridSpan w:val="3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436" w:type="dxa"/>
            <w:gridSpan w:val="26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1A0660" w:rsidRPr="008A5A08" w:rsidTr="0074347C">
        <w:trPr>
          <w:gridAfter w:val="1"/>
          <w:wAfter w:w="35" w:type="dxa"/>
          <w:cantSplit/>
          <w:trHeight w:val="309"/>
        </w:trPr>
        <w:tc>
          <w:tcPr>
            <w:tcW w:w="1926" w:type="dxa"/>
          </w:tcPr>
          <w:p w:rsidR="009C3A66" w:rsidRPr="008A5A08" w:rsidRDefault="009C3A66" w:rsidP="0074347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บริษัทย่อยทางตรงในประเทศ</w:t>
            </w:r>
          </w:p>
        </w:tc>
        <w:tc>
          <w:tcPr>
            <w:tcW w:w="1239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33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9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5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05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4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2" w:right="-21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6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27466C" w:rsidRPr="008A5A08" w:rsidTr="0074347C">
        <w:trPr>
          <w:gridAfter w:val="1"/>
          <w:wAfter w:w="35" w:type="dxa"/>
          <w:cantSplit/>
          <w:trHeight w:val="620"/>
        </w:trPr>
        <w:tc>
          <w:tcPr>
            <w:tcW w:w="1926" w:type="dxa"/>
          </w:tcPr>
          <w:p w:rsidR="0027466C" w:rsidRDefault="0027466C" w:rsidP="0027466C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อาหารสัตว์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:rsidR="0027466C" w:rsidRPr="008A5A08" w:rsidRDefault="0027466C" w:rsidP="0027466C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39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</w: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อาหารสัตว์</w:t>
            </w:r>
          </w:p>
        </w:tc>
        <w:tc>
          <w:tcPr>
            <w:tcW w:w="83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5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805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78" w:type="dxa"/>
            <w:vAlign w:val="bottom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2,000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707EF1" w:rsidRDefault="00FE26D1" w:rsidP="002746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520</w:t>
            </w:r>
          </w:p>
        </w:tc>
      </w:tr>
      <w:tr w:rsidR="0027466C" w:rsidRPr="008A5A08" w:rsidTr="0074347C">
        <w:trPr>
          <w:gridAfter w:val="1"/>
          <w:wAfter w:w="35" w:type="dxa"/>
          <w:cantSplit/>
          <w:trHeight w:val="620"/>
        </w:trPr>
        <w:tc>
          <w:tcPr>
            <w:tcW w:w="1926" w:type="dxa"/>
          </w:tcPr>
          <w:p w:rsidR="0027466C" w:rsidRDefault="0027466C" w:rsidP="0027466C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โพลทรีย์ </w:t>
            </w:r>
          </w:p>
          <w:p w:rsidR="0027466C" w:rsidRPr="008A5A08" w:rsidRDefault="0027466C" w:rsidP="0027466C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ฟาร์ม จำกัด</w:t>
            </w:r>
          </w:p>
        </w:tc>
        <w:tc>
          <w:tcPr>
            <w:tcW w:w="1239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ลูกไก่พันธุ์เนื้อ</w:t>
            </w:r>
          </w:p>
        </w:tc>
        <w:tc>
          <w:tcPr>
            <w:tcW w:w="83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05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78" w:type="dxa"/>
            <w:vAlign w:val="bottom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1,200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8A5A08" w:rsidRDefault="00FE26D1" w:rsidP="002746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120</w:t>
            </w:r>
          </w:p>
        </w:tc>
      </w:tr>
      <w:tr w:rsidR="0027466C" w:rsidRPr="008A5A08" w:rsidTr="0074347C">
        <w:trPr>
          <w:gridAfter w:val="1"/>
          <w:wAfter w:w="35" w:type="dxa"/>
          <w:cantSplit/>
          <w:trHeight w:val="606"/>
        </w:trPr>
        <w:tc>
          <w:tcPr>
            <w:tcW w:w="1926" w:type="dxa"/>
          </w:tcPr>
          <w:p w:rsidR="0027466C" w:rsidRDefault="0027466C" w:rsidP="0027466C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คอนแทรค </w:t>
            </w:r>
          </w:p>
          <w:p w:rsidR="0027466C" w:rsidRPr="008A5A08" w:rsidRDefault="0027466C" w:rsidP="0027466C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ฟาร์มมิ่ง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39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ไก่พันธุ์เนื้อ</w:t>
            </w:r>
          </w:p>
        </w:tc>
        <w:tc>
          <w:tcPr>
            <w:tcW w:w="83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05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78" w:type="dxa"/>
            <w:vAlign w:val="bottom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125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8A5A08" w:rsidRDefault="00FE26D1" w:rsidP="002746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:rsidR="0027466C" w:rsidRPr="008A5A08" w:rsidRDefault="00FE26D1" w:rsidP="002746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7466C" w:rsidRPr="008A5A08" w:rsidTr="0074347C">
        <w:trPr>
          <w:gridAfter w:val="1"/>
          <w:wAfter w:w="35" w:type="dxa"/>
          <w:cantSplit/>
          <w:trHeight w:val="620"/>
        </w:trPr>
        <w:tc>
          <w:tcPr>
            <w:tcW w:w="1926" w:type="dxa"/>
          </w:tcPr>
          <w:p w:rsidR="0027466C" w:rsidRDefault="0027466C" w:rsidP="0027466C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ไทย ฟู้ดส์ รีเสิร์ซ </w:t>
            </w:r>
          </w:p>
          <w:p w:rsidR="0027466C" w:rsidRPr="008A5A08" w:rsidRDefault="0027466C" w:rsidP="0027466C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8A5A08">
              <w:rPr>
                <w:rFonts w:ascii="Angsana New" w:hAnsi="Angsana New" w:cs="Angsana New"/>
                <w:sz w:val="22"/>
                <w:szCs w:val="22"/>
                <w:cs/>
              </w:rPr>
              <w:t>เซ็นเตอร์ จำกัด</w:t>
            </w:r>
          </w:p>
        </w:tc>
        <w:tc>
          <w:tcPr>
            <w:tcW w:w="1239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การวิจัยโรคและ</w:t>
            </w:r>
          </w:p>
          <w:p w:rsidR="0027466C" w:rsidRPr="008A5A08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ผลิตวัคซีนรักษาสัตว์</w:t>
            </w:r>
          </w:p>
        </w:tc>
        <w:tc>
          <w:tcPr>
            <w:tcW w:w="83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05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8A5A08" w:rsidRDefault="00FE26D1" w:rsidP="002746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:rsidR="0027466C" w:rsidRPr="008A5A08" w:rsidRDefault="00FE26D1" w:rsidP="002746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7466C" w:rsidRPr="008A5A08" w:rsidTr="0074347C">
        <w:trPr>
          <w:gridAfter w:val="1"/>
          <w:wAfter w:w="35" w:type="dxa"/>
          <w:cantSplit/>
          <w:trHeight w:val="931"/>
        </w:trPr>
        <w:tc>
          <w:tcPr>
            <w:tcW w:w="1926" w:type="dxa"/>
          </w:tcPr>
          <w:p w:rsidR="0027466C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ไทยฟู้ดส์</w:t>
            </w:r>
            <w:r w:rsidRPr="00C146C0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เซอร์วิส </w:t>
            </w:r>
          </w:p>
          <w:p w:rsidR="0027466C" w:rsidRPr="008A5A08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แอนด์</w:t>
            </w:r>
            <w:r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ซัพพลาย จำกัด</w:t>
            </w:r>
            <w:r w:rsidRPr="00C146C0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  <w:p w:rsidR="0027466C" w:rsidRPr="008A5A08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9" w:type="dxa"/>
          </w:tcPr>
          <w:p w:rsidR="0027466C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ให้เช่าอุปกรณ์</w:t>
            </w:r>
          </w:p>
          <w:p w:rsidR="0027466C" w:rsidRPr="00C146C0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</w:p>
          <w:p w:rsidR="0027466C" w:rsidRPr="008A5A08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สินค้าแปรรูปสุกร</w:t>
            </w:r>
          </w:p>
        </w:tc>
        <w:tc>
          <w:tcPr>
            <w:tcW w:w="83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05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(127)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(127)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8A5A08" w:rsidRDefault="00FE26D1" w:rsidP="002746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:rsidR="0027466C" w:rsidRPr="008A5A08" w:rsidRDefault="00FE26D1" w:rsidP="002746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7466C" w:rsidRPr="008A5A08" w:rsidTr="0074347C">
        <w:trPr>
          <w:gridAfter w:val="1"/>
          <w:wAfter w:w="35" w:type="dxa"/>
          <w:cantSplit/>
          <w:trHeight w:val="309"/>
        </w:trPr>
        <w:tc>
          <w:tcPr>
            <w:tcW w:w="1926" w:type="dxa"/>
          </w:tcPr>
          <w:p w:rsidR="0027466C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ฟู้ดส์ </w:t>
            </w:r>
            <w:r w:rsidRPr="008A5A08">
              <w:rPr>
                <w:rFonts w:ascii="Angsana New" w:hAnsi="Angsana New" w:cs="Angsana New"/>
                <w:szCs w:val="22"/>
                <w:rtl/>
                <w:cs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สไวน</w:t>
            </w:r>
          </w:p>
          <w:p w:rsidR="0027466C" w:rsidRPr="008A5A08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ฟาร์ม จำกัด</w:t>
            </w:r>
          </w:p>
        </w:tc>
        <w:tc>
          <w:tcPr>
            <w:tcW w:w="1239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83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49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85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05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1,000</w:t>
            </w:r>
          </w:p>
        </w:tc>
        <w:tc>
          <w:tcPr>
            <w:tcW w:w="176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  <w:gridSpan w:val="2"/>
          </w:tcPr>
          <w:p w:rsidR="0027466C" w:rsidRPr="008A5A08" w:rsidRDefault="00FE26D1" w:rsidP="002746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5" w:type="dxa"/>
          </w:tcPr>
          <w:p w:rsidR="0027466C" w:rsidRPr="008A5A08" w:rsidRDefault="00FE26D1" w:rsidP="0027466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</w:tbl>
    <w:p w:rsidR="00394DD6" w:rsidRDefault="00394DD6" w:rsidP="00394DD6">
      <w:pPr>
        <w:rPr>
          <w:rFonts w:ascii="Angsana New" w:hAnsi="Angsana New" w:cs="Angsana New"/>
        </w:rPr>
      </w:pPr>
    </w:p>
    <w:tbl>
      <w:tblPr>
        <w:tblW w:w="149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79"/>
        <w:gridCol w:w="1080"/>
        <w:gridCol w:w="848"/>
        <w:gridCol w:w="761"/>
        <w:gridCol w:w="793"/>
        <w:gridCol w:w="6"/>
        <w:gridCol w:w="821"/>
        <w:gridCol w:w="180"/>
        <w:gridCol w:w="810"/>
        <w:gridCol w:w="810"/>
        <w:gridCol w:w="180"/>
        <w:gridCol w:w="843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99"/>
      </w:tblGrid>
      <w:tr w:rsidR="00394DD6" w:rsidRPr="008A5A08" w:rsidTr="0074347C">
        <w:trPr>
          <w:cantSplit/>
        </w:trPr>
        <w:tc>
          <w:tcPr>
            <w:tcW w:w="1879" w:type="dxa"/>
          </w:tcPr>
          <w:p w:rsidR="00394DD6" w:rsidRPr="008A5A08" w:rsidRDefault="00394DD6" w:rsidP="007D7DFC">
            <w:pPr>
              <w:spacing w:line="34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8" w:type="dxa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133" w:type="dxa"/>
            <w:gridSpan w:val="21"/>
          </w:tcPr>
          <w:p w:rsidR="00394DD6" w:rsidRPr="008A5A08" w:rsidRDefault="00394DD6" w:rsidP="007D7DFC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  <w:r w:rsidRPr="008A5A08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>(ต่อ)</w:t>
            </w:r>
          </w:p>
        </w:tc>
      </w:tr>
      <w:tr w:rsidR="0064498D" w:rsidRPr="008A5A08" w:rsidTr="0074347C">
        <w:trPr>
          <w:cantSplit/>
        </w:trPr>
        <w:tc>
          <w:tcPr>
            <w:tcW w:w="1879" w:type="dxa"/>
          </w:tcPr>
          <w:p w:rsidR="0064498D" w:rsidRPr="008A5A08" w:rsidRDefault="0064498D" w:rsidP="0064498D">
            <w:pPr>
              <w:spacing w:line="340" w:lineRule="exact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8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ประเทศที่</w:t>
            </w:r>
          </w:p>
        </w:tc>
        <w:tc>
          <w:tcPr>
            <w:tcW w:w="1554" w:type="dxa"/>
            <w:gridSpan w:val="2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17" w:type="dxa"/>
            <w:gridSpan w:val="4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3" w:type="dxa"/>
            <w:gridSpan w:val="3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0" w:type="dxa"/>
            <w:gridSpan w:val="3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0" w:type="dxa"/>
            <w:gridSpan w:val="3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89" w:type="dxa"/>
            <w:gridSpan w:val="3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สำหรับ</w:t>
            </w:r>
          </w:p>
        </w:tc>
      </w:tr>
      <w:tr w:rsidR="0064498D" w:rsidRPr="008A5A08" w:rsidTr="0074347C">
        <w:trPr>
          <w:cantSplit/>
        </w:trPr>
        <w:tc>
          <w:tcPr>
            <w:tcW w:w="1879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080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11" w:right="-45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848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กิจการจัดตั้ง</w:t>
            </w:r>
          </w:p>
        </w:tc>
        <w:tc>
          <w:tcPr>
            <w:tcW w:w="1554" w:type="dxa"/>
            <w:gridSpan w:val="2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17" w:type="dxa"/>
            <w:gridSpan w:val="4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33" w:type="dxa"/>
            <w:gridSpan w:val="3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0" w:type="dxa"/>
            <w:gridSpan w:val="3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0" w:type="dxa"/>
            <w:gridSpan w:val="3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89" w:type="dxa"/>
            <w:gridSpan w:val="3"/>
          </w:tcPr>
          <w:p w:rsidR="0064498D" w:rsidRPr="008A5A08" w:rsidRDefault="0064498D" w:rsidP="0064498D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งวด</w:t>
            </w:r>
            <w:r w:rsidR="009159AF">
              <w:rPr>
                <w:rFonts w:ascii="Angsana New" w:hAnsi="Angsana New" w:cs="Angsana New" w:hint="cs"/>
                <w:szCs w:val="22"/>
                <w:cs/>
                <w:lang w:bidi="th-TH"/>
              </w:rPr>
              <w:t>หก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9C3A66" w:rsidRPr="008A5A08" w:rsidTr="0074347C">
        <w:trPr>
          <w:cantSplit/>
        </w:trPr>
        <w:tc>
          <w:tcPr>
            <w:tcW w:w="1879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4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61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มิถุนายน</w:t>
            </w:r>
          </w:p>
        </w:tc>
        <w:tc>
          <w:tcPr>
            <w:tcW w:w="799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821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81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3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9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 มิถุนายน</w:t>
            </w:r>
          </w:p>
        </w:tc>
      </w:tr>
      <w:tr w:rsidR="009C3A66" w:rsidRPr="008A5A08" w:rsidTr="0074347C">
        <w:trPr>
          <w:cantSplit/>
        </w:trPr>
        <w:tc>
          <w:tcPr>
            <w:tcW w:w="1879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4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61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799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821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81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3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9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1</w:t>
            </w:r>
          </w:p>
        </w:tc>
      </w:tr>
      <w:tr w:rsidR="009C3A66" w:rsidRPr="008A5A08" w:rsidTr="0074347C">
        <w:trPr>
          <w:cantSplit/>
        </w:trPr>
        <w:tc>
          <w:tcPr>
            <w:tcW w:w="1879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0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4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54" w:type="dxa"/>
            <w:gridSpan w:val="2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579" w:type="dxa"/>
            <w:gridSpan w:val="19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27466C" w:rsidRPr="008A5A08" w:rsidTr="0074347C">
        <w:trPr>
          <w:cantSplit/>
        </w:trPr>
        <w:tc>
          <w:tcPr>
            <w:tcW w:w="1879" w:type="dxa"/>
          </w:tcPr>
          <w:p w:rsidR="0027466C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อโยธยา อกรี เท</w:t>
            </w: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ค </w:t>
            </w:r>
          </w:p>
          <w:p w:rsidR="0027466C" w:rsidRPr="008A5A08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ผลิตชิ้นส่วนจาก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br/>
              <w:t>พลาสติกและ</w:t>
            </w:r>
          </w:p>
          <w:p w:rsidR="0027466C" w:rsidRPr="008A5A08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กระสอบสานพลาสติก</w:t>
            </w:r>
          </w:p>
        </w:tc>
        <w:tc>
          <w:tcPr>
            <w:tcW w:w="84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99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1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53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FE26D1" w:rsidP="00FE26D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:rsidR="0027466C" w:rsidRPr="008A5A08" w:rsidRDefault="00FE26D1" w:rsidP="00FE26D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7466C" w:rsidRPr="008A5A08" w:rsidTr="0074347C">
        <w:trPr>
          <w:cantSplit/>
        </w:trPr>
        <w:tc>
          <w:tcPr>
            <w:tcW w:w="1879" w:type="dxa"/>
          </w:tcPr>
          <w:p w:rsidR="0027466C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ที พาราก้อน โฮลดิ้ง </w:t>
            </w:r>
          </w:p>
          <w:p w:rsidR="0027466C" w:rsidRPr="008A5A08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84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99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1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218</w:t>
            </w: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218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239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218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FE26D1" w:rsidP="00FE26D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:rsidR="0027466C" w:rsidRPr="008A5A08" w:rsidRDefault="00FE26D1" w:rsidP="00FE26D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7466C" w:rsidRPr="008A5A08" w:rsidTr="0074347C">
        <w:trPr>
          <w:cantSplit/>
        </w:trPr>
        <w:tc>
          <w:tcPr>
            <w:tcW w:w="1879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 ฟู้ดส์ สไวน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br/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อินเตอร์เนชั่นแนล</w:t>
            </w:r>
            <w:r w:rsidRPr="008A5A08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84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99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1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180</w:t>
            </w: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113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FE26D1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:rsidR="0027466C" w:rsidRPr="008A5A08" w:rsidRDefault="00FE26D1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7466C" w:rsidRPr="008A5A08" w:rsidTr="0074347C">
        <w:trPr>
          <w:cantSplit/>
        </w:trPr>
        <w:tc>
          <w:tcPr>
            <w:tcW w:w="1879" w:type="dxa"/>
          </w:tcPr>
          <w:p w:rsidR="0027466C" w:rsidRDefault="0027466C" w:rsidP="0027466C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ไทยฟู้ดส์ เฟอร์เธอร์ </w:t>
            </w:r>
          </w:p>
          <w:p w:rsidR="0027466C" w:rsidRPr="008A5A08" w:rsidRDefault="0027466C" w:rsidP="0027466C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</w:t>
            </w:r>
          </w:p>
        </w:tc>
        <w:tc>
          <w:tcPr>
            <w:tcW w:w="84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99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1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500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FE26D1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:rsidR="0027466C" w:rsidRPr="008A5A08" w:rsidRDefault="00FE26D1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7466C" w:rsidRPr="008A5A08" w:rsidTr="00D36F93">
        <w:trPr>
          <w:cantSplit/>
        </w:trPr>
        <w:tc>
          <w:tcPr>
            <w:tcW w:w="1879" w:type="dxa"/>
          </w:tcPr>
          <w:p w:rsidR="0027466C" w:rsidRDefault="0027466C" w:rsidP="0027466C">
            <w:pPr>
              <w:pStyle w:val="acctfourfigures"/>
              <w:tabs>
                <w:tab w:val="clear" w:pos="765"/>
                <w:tab w:val="left" w:pos="90"/>
                <w:tab w:val="right" w:pos="2531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เนชั่นแนล </w:t>
            </w:r>
          </w:p>
          <w:p w:rsidR="0027466C" w:rsidRPr="0074347C" w:rsidRDefault="0027466C" w:rsidP="0027466C">
            <w:pPr>
              <w:pStyle w:val="acctfourfigures"/>
              <w:tabs>
                <w:tab w:val="clear" w:pos="765"/>
                <w:tab w:val="left" w:pos="90"/>
                <w:tab w:val="right" w:pos="2531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โลจิสติกส์ จำกัด</w:t>
            </w:r>
          </w:p>
        </w:tc>
        <w:tc>
          <w:tcPr>
            <w:tcW w:w="10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bidi="th-TH"/>
              </w:rPr>
              <w:t>ขนส่ง</w:t>
            </w:r>
          </w:p>
        </w:tc>
        <w:tc>
          <w:tcPr>
            <w:tcW w:w="84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799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99.99</w:t>
            </w:r>
          </w:p>
        </w:tc>
        <w:tc>
          <w:tcPr>
            <w:tcW w:w="821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15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15</w:t>
            </w: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15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15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(10)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15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FE26D1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:rsidR="0027466C" w:rsidRPr="008A5A08" w:rsidRDefault="00FE26D1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7466C" w:rsidRPr="008A5A08" w:rsidTr="00D36F93">
        <w:trPr>
          <w:cantSplit/>
        </w:trPr>
        <w:tc>
          <w:tcPr>
            <w:tcW w:w="1879" w:type="dxa"/>
          </w:tcPr>
          <w:p w:rsidR="0027466C" w:rsidRDefault="0027466C" w:rsidP="0027466C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โพรเซส ฟู้ดส์ </w:t>
            </w:r>
          </w:p>
          <w:p w:rsidR="0027466C" w:rsidRPr="008A5A08" w:rsidRDefault="0027466C" w:rsidP="0027466C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0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ผลิตและจำหน่ายสินค้าแปรรูปสุกร</w:t>
            </w:r>
          </w:p>
        </w:tc>
        <w:tc>
          <w:tcPr>
            <w:tcW w:w="84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:rsidR="0027466C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9" w:type="dxa"/>
            <w:gridSpan w:val="2"/>
          </w:tcPr>
          <w:p w:rsidR="0027466C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821" w:type="dxa"/>
          </w:tcPr>
          <w:p w:rsidR="0027466C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27466C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</w:tcPr>
          <w:p w:rsidR="0027466C" w:rsidRPr="008A5A08" w:rsidRDefault="00FE26D1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</w:tcPr>
          <w:p w:rsidR="0027466C" w:rsidRPr="008A5A08" w:rsidRDefault="00FE26D1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7466C" w:rsidRPr="008A5A08" w:rsidTr="00D36F93">
        <w:trPr>
          <w:cantSplit/>
        </w:trPr>
        <w:tc>
          <w:tcPr>
            <w:tcW w:w="1879" w:type="dxa"/>
          </w:tcPr>
          <w:p w:rsidR="0027466C" w:rsidRDefault="0027466C" w:rsidP="0027466C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บริษัท ฟูด เบลสซิ่ง 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(1988)</w:t>
            </w:r>
          </w:p>
          <w:p w:rsidR="0027466C" w:rsidRPr="00D36F93" w:rsidRDefault="0027466C" w:rsidP="0027466C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จำกัด</w:t>
            </w:r>
          </w:p>
        </w:tc>
        <w:tc>
          <w:tcPr>
            <w:tcW w:w="1080" w:type="dxa"/>
          </w:tcPr>
          <w:p w:rsidR="0027466C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</w:p>
          <w:p w:rsidR="0027466C" w:rsidRPr="00C146C0" w:rsidRDefault="0027466C" w:rsidP="002746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bidi="th-TH"/>
              </w:rPr>
              <w:t>ผลิตภัณฑ์ซอสและเครื่องปรุงรส</w:t>
            </w:r>
          </w:p>
        </w:tc>
        <w:tc>
          <w:tcPr>
            <w:tcW w:w="84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left" w:pos="90"/>
                <w:tab w:val="decimal" w:pos="648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C146C0">
              <w:rPr>
                <w:rFonts w:ascii="Angsan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61" w:type="dxa"/>
          </w:tcPr>
          <w:p w:rsidR="0027466C" w:rsidRPr="00D36F93" w:rsidRDefault="0027466C" w:rsidP="0027466C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100.00</w:t>
            </w:r>
          </w:p>
        </w:tc>
        <w:tc>
          <w:tcPr>
            <w:tcW w:w="799" w:type="dxa"/>
            <w:gridSpan w:val="2"/>
          </w:tcPr>
          <w:p w:rsidR="0027466C" w:rsidRDefault="0027466C" w:rsidP="00C57AD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821" w:type="dxa"/>
          </w:tcPr>
          <w:p w:rsidR="0027466C" w:rsidRDefault="009159AF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180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27466C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  <w:r w:rsidR="009159AF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27466C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27466C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28</w:t>
            </w:r>
            <w:r w:rsidR="009159AF">
              <w:rPr>
                <w:rFonts w:ascii="Angsana New" w:hAnsi="Angsana New" w:cs="Angsana New"/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27466C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7466C" w:rsidRPr="008A5A08" w:rsidTr="0074347C">
        <w:trPr>
          <w:cantSplit/>
        </w:trPr>
        <w:tc>
          <w:tcPr>
            <w:tcW w:w="1879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8A5A0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0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left" w:pos="90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48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left" w:pos="90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61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9" w:type="dxa"/>
            <w:gridSpan w:val="2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326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21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4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5,77</w:t>
            </w:r>
            <w:r w:rsidR="009159A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7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5,467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(137)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(127)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5,6</w:t>
            </w:r>
            <w:r w:rsidR="009159AF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40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 w:right="-21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5,340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27466C" w:rsidRPr="008A5A08" w:rsidRDefault="00C5377F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600</w:t>
            </w:r>
          </w:p>
        </w:tc>
        <w:tc>
          <w:tcPr>
            <w:tcW w:w="180" w:type="dxa"/>
          </w:tcPr>
          <w:p w:rsidR="0027466C" w:rsidRPr="008A5A08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:rsidR="0027466C" w:rsidRPr="00C5377F" w:rsidRDefault="0027466C" w:rsidP="0027466C">
            <w:pPr>
              <w:pStyle w:val="acctfourfigures"/>
              <w:tabs>
                <w:tab w:val="clear" w:pos="765"/>
                <w:tab w:val="decimal" w:pos="533"/>
              </w:tabs>
              <w:spacing w:line="34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640</w:t>
            </w:r>
          </w:p>
        </w:tc>
      </w:tr>
    </w:tbl>
    <w:p w:rsidR="000D4E08" w:rsidRPr="00FB33F9" w:rsidRDefault="00CB77D0" w:rsidP="00FB33F9">
      <w:pPr>
        <w:ind w:left="360"/>
        <w:jc w:val="thaiDistribute"/>
        <w:rPr>
          <w:rFonts w:cs="Angsana New"/>
          <w:cs/>
        </w:rPr>
        <w:sectPr w:rsidR="000D4E08" w:rsidRPr="00FB33F9" w:rsidSect="00EF7D63"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FB33F9">
        <w:rPr>
          <w:rFonts w:cs="Angsana New"/>
          <w:sz w:val="30"/>
          <w:szCs w:val="30"/>
        </w:rPr>
        <w:t xml:space="preserve"> </w:t>
      </w:r>
    </w:p>
    <w:p w:rsidR="00AA4D18" w:rsidRPr="009159AF" w:rsidRDefault="0030148B" w:rsidP="007C2B0C">
      <w:pPr>
        <w:ind w:firstLine="450"/>
        <w:rPr>
          <w:rFonts w:ascii="Angsana New" w:hAnsi="Angsana New" w:cs="Angsana New"/>
          <w:i/>
          <w:iCs/>
          <w:sz w:val="30"/>
          <w:szCs w:val="30"/>
        </w:rPr>
      </w:pPr>
      <w:r w:rsidRPr="009159AF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การซื้อเงินลงทุน</w:t>
      </w:r>
    </w:p>
    <w:p w:rsidR="00674A9D" w:rsidRPr="00DA5148" w:rsidRDefault="00674A9D" w:rsidP="00BA0BFD">
      <w:pPr>
        <w:ind w:firstLine="450"/>
        <w:jc w:val="thaiDistribute"/>
        <w:rPr>
          <w:rFonts w:ascii="Angsana New" w:hAnsi="Angsana New" w:cs="Angsana New"/>
          <w:sz w:val="30"/>
          <w:szCs w:val="30"/>
        </w:rPr>
      </w:pPr>
    </w:p>
    <w:p w:rsidR="00AA4D18" w:rsidRDefault="0030148B" w:rsidP="00BA0BFD">
      <w:pPr>
        <w:pStyle w:val="ListParagraph"/>
        <w:numPr>
          <w:ilvl w:val="0"/>
          <w:numId w:val="15"/>
        </w:num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บริษัทลงทุนในบริษัท ฟู้ด เบลสซิ่ง </w:t>
      </w:r>
      <w:r>
        <w:rPr>
          <w:rFonts w:ascii="Angsana New" w:hAnsi="Angsana New"/>
          <w:sz w:val="30"/>
          <w:szCs w:val="30"/>
        </w:rPr>
        <w:t xml:space="preserve">(1988) </w:t>
      </w:r>
      <w:r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674A9D">
        <w:rPr>
          <w:rFonts w:ascii="Angsana New" w:hAnsi="Angsana New" w:hint="cs"/>
          <w:sz w:val="30"/>
          <w:szCs w:val="30"/>
          <w:cs/>
        </w:rPr>
        <w:t xml:space="preserve">โดยการซื้อหุ้นสามัญจากผู้ถือหุ้นเดิมในวันที่ </w:t>
      </w:r>
      <w:r w:rsidR="00674A9D">
        <w:rPr>
          <w:rFonts w:ascii="Angsana New" w:hAnsi="Angsana New"/>
          <w:sz w:val="30"/>
          <w:szCs w:val="30"/>
        </w:rPr>
        <w:t xml:space="preserve">17 </w:t>
      </w:r>
      <w:r w:rsidR="00674A9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74A9D">
        <w:rPr>
          <w:rFonts w:ascii="Angsana New" w:hAnsi="Angsana New"/>
          <w:sz w:val="30"/>
          <w:szCs w:val="30"/>
        </w:rPr>
        <w:t xml:space="preserve">2562 </w:t>
      </w:r>
      <w:r w:rsidR="00674A9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74A9D">
        <w:rPr>
          <w:rFonts w:ascii="Angsana New" w:hAnsi="Angsana New"/>
          <w:sz w:val="30"/>
          <w:szCs w:val="30"/>
        </w:rPr>
        <w:t xml:space="preserve">1,800,000 </w:t>
      </w:r>
      <w:r w:rsidR="00674A9D"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 w:rsidR="00674A9D">
        <w:rPr>
          <w:rFonts w:ascii="Angsana New" w:hAnsi="Angsana New"/>
          <w:sz w:val="30"/>
          <w:szCs w:val="30"/>
        </w:rPr>
        <w:t xml:space="preserve">155.9 </w:t>
      </w:r>
      <w:r w:rsidR="00674A9D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674A9D">
        <w:rPr>
          <w:rFonts w:ascii="Angsana New" w:hAnsi="Angsana New"/>
          <w:sz w:val="30"/>
          <w:szCs w:val="30"/>
        </w:rPr>
        <w:t xml:space="preserve">280.6 </w:t>
      </w:r>
      <w:r w:rsidR="00674A9D">
        <w:rPr>
          <w:rFonts w:ascii="Angsana New" w:hAnsi="Angsana New" w:hint="cs"/>
          <w:sz w:val="30"/>
          <w:szCs w:val="30"/>
          <w:cs/>
        </w:rPr>
        <w:t xml:space="preserve">ล้านบาท ซึ่งคิดเป็นสัดส่วนการถือหุ้นร้อยละ </w:t>
      </w:r>
      <w:r w:rsidR="00674A9D">
        <w:rPr>
          <w:rFonts w:ascii="Angsana New" w:hAnsi="Angsana New"/>
          <w:sz w:val="30"/>
          <w:szCs w:val="30"/>
        </w:rPr>
        <w:t>100</w:t>
      </w:r>
      <w:r w:rsidR="0031513F">
        <w:rPr>
          <w:rFonts w:ascii="Angsana New" w:hAnsi="Angsana New"/>
          <w:sz w:val="30"/>
          <w:szCs w:val="30"/>
        </w:rPr>
        <w:t>.0</w:t>
      </w:r>
      <w:r w:rsidR="00674A9D">
        <w:rPr>
          <w:rFonts w:ascii="Angsana New" w:hAnsi="Angsana New"/>
          <w:sz w:val="30"/>
          <w:szCs w:val="30"/>
        </w:rPr>
        <w:t xml:space="preserve"> </w:t>
      </w:r>
      <w:r w:rsidR="00674A9D">
        <w:rPr>
          <w:rFonts w:ascii="Angsana New" w:hAnsi="Angsana New" w:hint="cs"/>
          <w:sz w:val="30"/>
          <w:szCs w:val="30"/>
          <w:cs/>
        </w:rPr>
        <w:t>และมีค่าใช้จ่ายที่เกี่ยวข้องกับการซื้อหุ้น</w:t>
      </w:r>
      <w:r w:rsidR="00674A9D" w:rsidRPr="004B4F0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B4F02" w:rsidRPr="004B4F02">
        <w:rPr>
          <w:rFonts w:ascii="Angsana New" w:hAnsi="Angsana New"/>
          <w:sz w:val="30"/>
          <w:szCs w:val="30"/>
        </w:rPr>
        <w:t>8</w:t>
      </w:r>
      <w:r w:rsidR="00482099">
        <w:rPr>
          <w:rFonts w:ascii="Angsana New" w:hAnsi="Angsana New"/>
          <w:sz w:val="30"/>
          <w:szCs w:val="30"/>
        </w:rPr>
        <w:t>.3</w:t>
      </w:r>
      <w:r w:rsidR="00674A9D" w:rsidRPr="004B4F02">
        <w:rPr>
          <w:rFonts w:ascii="Angsana New" w:hAnsi="Angsana New"/>
          <w:sz w:val="30"/>
          <w:szCs w:val="30"/>
        </w:rPr>
        <w:t xml:space="preserve"> </w:t>
      </w:r>
      <w:r w:rsidR="00674A9D" w:rsidRPr="004B4F02">
        <w:rPr>
          <w:rFonts w:ascii="Angsana New" w:hAnsi="Angsana New" w:hint="cs"/>
          <w:sz w:val="30"/>
          <w:szCs w:val="30"/>
          <w:cs/>
        </w:rPr>
        <w:t>ล้าน</w:t>
      </w:r>
      <w:r w:rsidR="00674A9D">
        <w:rPr>
          <w:rFonts w:ascii="Angsana New" w:hAnsi="Angsana New" w:hint="cs"/>
          <w:sz w:val="30"/>
          <w:szCs w:val="30"/>
          <w:cs/>
        </w:rPr>
        <w:t>บาท บริษัทได้รับโอนหุ้น</w:t>
      </w:r>
      <w:r w:rsidR="00674A9D" w:rsidRPr="00B30E71">
        <w:rPr>
          <w:rFonts w:ascii="Angsana New" w:hAnsi="Angsana New" w:hint="cs"/>
          <w:sz w:val="30"/>
          <w:szCs w:val="30"/>
          <w:cs/>
        </w:rPr>
        <w:t xml:space="preserve">แล้วเสร็จเมื่อวันที่ </w:t>
      </w:r>
      <w:r w:rsidR="00A304CD" w:rsidRPr="00B30E71">
        <w:rPr>
          <w:rFonts w:ascii="Angsana New" w:hAnsi="Angsana New"/>
          <w:sz w:val="30"/>
          <w:szCs w:val="30"/>
        </w:rPr>
        <w:t>17</w:t>
      </w:r>
      <w:r w:rsidR="00674A9D" w:rsidRPr="00B30E71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674A9D" w:rsidRPr="00B30E71">
        <w:rPr>
          <w:rFonts w:ascii="Angsana New" w:hAnsi="Angsana New"/>
          <w:sz w:val="30"/>
          <w:szCs w:val="30"/>
        </w:rPr>
        <w:t>2562</w:t>
      </w:r>
    </w:p>
    <w:p w:rsidR="009159AF" w:rsidRDefault="009159AF" w:rsidP="009159AF">
      <w:pPr>
        <w:pStyle w:val="ListParagraph"/>
        <w:ind w:left="1040"/>
        <w:jc w:val="thaiDistribute"/>
        <w:rPr>
          <w:rFonts w:ascii="Angsana New" w:hAnsi="Angsana New"/>
          <w:sz w:val="30"/>
          <w:szCs w:val="30"/>
        </w:rPr>
      </w:pPr>
    </w:p>
    <w:p w:rsidR="009159AF" w:rsidRDefault="009159AF" w:rsidP="009159AF">
      <w:pPr>
        <w:pStyle w:val="ListParagraph"/>
        <w:numPr>
          <w:ilvl w:val="0"/>
          <w:numId w:val="15"/>
        </w:numPr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9159AF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9159AF">
        <w:rPr>
          <w:rFonts w:ascii="Angsana New" w:hAnsi="Angsana New"/>
          <w:spacing w:val="-6"/>
          <w:sz w:val="30"/>
          <w:szCs w:val="30"/>
        </w:rPr>
        <w:t xml:space="preserve">19 </w:t>
      </w:r>
      <w:r w:rsidRPr="009159AF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Pr="009159AF">
        <w:rPr>
          <w:rFonts w:ascii="Angsana New" w:hAnsi="Angsana New"/>
          <w:spacing w:val="-6"/>
          <w:sz w:val="30"/>
          <w:szCs w:val="30"/>
        </w:rPr>
        <w:t xml:space="preserve">2562 </w:t>
      </w:r>
      <w:r w:rsidRPr="009159AF">
        <w:rPr>
          <w:rFonts w:ascii="Angsana New" w:hAnsi="Angsana New" w:hint="cs"/>
          <w:spacing w:val="-6"/>
          <w:sz w:val="30"/>
          <w:szCs w:val="30"/>
          <w:cs/>
        </w:rPr>
        <w:t xml:space="preserve">บริษัทย่อยแห่งหนึ่ง </w:t>
      </w:r>
      <w:r w:rsidRPr="009159AF">
        <w:rPr>
          <w:rFonts w:ascii="Angsana New" w:hAnsi="Angsana New"/>
          <w:spacing w:val="-6"/>
          <w:sz w:val="30"/>
          <w:szCs w:val="30"/>
        </w:rPr>
        <w:t>(</w:t>
      </w:r>
      <w:r w:rsidRPr="009159AF">
        <w:rPr>
          <w:rFonts w:ascii="Angsana New" w:hAnsi="Angsana New" w:hint="cs"/>
          <w:spacing w:val="-6"/>
          <w:sz w:val="30"/>
          <w:szCs w:val="30"/>
          <w:cs/>
        </w:rPr>
        <w:t>บริษัท ที พาราก้อน โฮลดิ้ง จำกัด</w:t>
      </w:r>
      <w:r w:rsidRPr="009159AF">
        <w:rPr>
          <w:rFonts w:ascii="Angsana New" w:hAnsi="Angsana New"/>
          <w:spacing w:val="-6"/>
          <w:sz w:val="30"/>
          <w:szCs w:val="30"/>
        </w:rPr>
        <w:t>)</w:t>
      </w:r>
      <w:r w:rsidRPr="009159AF">
        <w:rPr>
          <w:rFonts w:ascii="Angsana New" w:hAnsi="Angsana New" w:hint="cs"/>
          <w:spacing w:val="-6"/>
          <w:sz w:val="30"/>
          <w:szCs w:val="30"/>
          <w:cs/>
        </w:rPr>
        <w:t xml:space="preserve"> ได้รับเงินจากการเรียกทุนชำระเพิ่มเติมแล้วในราคาหุ้น</w:t>
      </w:r>
      <w:r w:rsidRPr="009159AF">
        <w:rPr>
          <w:rFonts w:ascii="Angsana New" w:hAnsi="Angsana New" w:hint="cs"/>
          <w:spacing w:val="-8"/>
          <w:sz w:val="30"/>
          <w:szCs w:val="30"/>
          <w:cs/>
        </w:rPr>
        <w:t xml:space="preserve">ละ </w:t>
      </w:r>
      <w:r w:rsidRPr="009159AF">
        <w:rPr>
          <w:rFonts w:ascii="Angsana New" w:hAnsi="Angsana New"/>
          <w:spacing w:val="-8"/>
          <w:sz w:val="30"/>
          <w:szCs w:val="30"/>
        </w:rPr>
        <w:t xml:space="preserve">7.7 </w:t>
      </w:r>
      <w:r w:rsidRPr="009159AF">
        <w:rPr>
          <w:rFonts w:ascii="Angsana New" w:hAnsi="Angsana New" w:hint="cs"/>
          <w:spacing w:val="-8"/>
          <w:sz w:val="30"/>
          <w:szCs w:val="30"/>
          <w:cs/>
        </w:rPr>
        <w:t xml:space="preserve">บาท สำหรับหุ้นสามัญจำนวน </w:t>
      </w:r>
      <w:r w:rsidRPr="009159AF">
        <w:rPr>
          <w:rFonts w:ascii="Angsana New" w:hAnsi="Angsana New"/>
          <w:spacing w:val="-8"/>
          <w:sz w:val="30"/>
          <w:szCs w:val="30"/>
        </w:rPr>
        <w:t>2,753,000</w:t>
      </w:r>
      <w:r w:rsidRPr="009159AF">
        <w:rPr>
          <w:rFonts w:ascii="Angsana New" w:hAnsi="Angsana New" w:hint="cs"/>
          <w:spacing w:val="-8"/>
          <w:sz w:val="30"/>
          <w:szCs w:val="30"/>
          <w:cs/>
        </w:rPr>
        <w:t xml:space="preserve"> หุ้น เป็นจำนวนเงินรวม </w:t>
      </w:r>
      <w:r w:rsidRPr="009159AF">
        <w:rPr>
          <w:rFonts w:ascii="Angsana New" w:hAnsi="Angsana New"/>
          <w:spacing w:val="-8"/>
          <w:sz w:val="30"/>
          <w:szCs w:val="30"/>
        </w:rPr>
        <w:t>21.1</w:t>
      </w:r>
      <w:r w:rsidRPr="009159AF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</w:p>
    <w:p w:rsidR="009159AF" w:rsidRDefault="009159AF" w:rsidP="009159AF">
      <w:pPr>
        <w:pStyle w:val="ListParagraph"/>
        <w:rPr>
          <w:rFonts w:ascii="Angsana New" w:hAnsi="Angsana New"/>
          <w:spacing w:val="-6"/>
          <w:sz w:val="30"/>
          <w:szCs w:val="30"/>
        </w:rPr>
      </w:pPr>
    </w:p>
    <w:p w:rsidR="009159AF" w:rsidRDefault="009159AF" w:rsidP="00CA7E2B">
      <w:pPr>
        <w:pStyle w:val="ListParagraph"/>
        <w:ind w:hanging="270"/>
        <w:rPr>
          <w:rFonts w:ascii="Angsana New" w:hAnsi="Angsana New"/>
          <w:i/>
          <w:iCs/>
          <w:spacing w:val="-6"/>
          <w:sz w:val="30"/>
          <w:szCs w:val="30"/>
        </w:rPr>
      </w:pPr>
      <w:r w:rsidRPr="009159AF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การด้อยค่าของเงินลงทุน</w:t>
      </w:r>
    </w:p>
    <w:p w:rsidR="00CA7E2B" w:rsidRDefault="00CA7E2B" w:rsidP="009159AF">
      <w:pPr>
        <w:pStyle w:val="ListParagraph"/>
        <w:rPr>
          <w:rFonts w:ascii="Angsana New" w:hAnsi="Angsana New"/>
          <w:i/>
          <w:iCs/>
          <w:spacing w:val="-6"/>
          <w:sz w:val="30"/>
          <w:szCs w:val="30"/>
        </w:rPr>
      </w:pPr>
    </w:p>
    <w:p w:rsidR="009159AF" w:rsidRPr="009159AF" w:rsidRDefault="009159AF" w:rsidP="00C57ADF">
      <w:pPr>
        <w:pStyle w:val="ListParagraph"/>
        <w:tabs>
          <w:tab w:val="clear" w:pos="680"/>
        </w:tabs>
        <w:ind w:left="45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 xml:space="preserve">มูลค่าที่คาดว่าจะได้รับคืนของบริษัทย่อยแห่งหนึ่ง </w:t>
      </w:r>
      <w:r>
        <w:rPr>
          <w:rFonts w:ascii="Angsana New" w:hAnsi="Angsana New"/>
          <w:spacing w:val="-6"/>
          <w:sz w:val="30"/>
          <w:szCs w:val="30"/>
        </w:rPr>
        <w:t>(</w:t>
      </w:r>
      <w:r>
        <w:rPr>
          <w:rFonts w:ascii="Angsana New" w:hAnsi="Angsana New" w:hint="cs"/>
          <w:spacing w:val="-6"/>
          <w:sz w:val="30"/>
          <w:szCs w:val="30"/>
          <w:cs/>
        </w:rPr>
        <w:t>บริษัท ไทย เนชั่ลแนล โลจิสติกส์ จำกัด</w:t>
      </w:r>
      <w:r>
        <w:rPr>
          <w:rFonts w:ascii="Angsana New" w:hAnsi="Angsana New"/>
          <w:spacing w:val="-6"/>
          <w:sz w:val="30"/>
          <w:szCs w:val="30"/>
        </w:rPr>
        <w:t xml:space="preserve">) </w:t>
      </w:r>
      <w:r w:rsidR="00CA7E2B">
        <w:rPr>
          <w:rFonts w:ascii="Angsana New" w:hAnsi="Angsana New" w:hint="cs"/>
          <w:spacing w:val="-6"/>
          <w:sz w:val="30"/>
          <w:szCs w:val="30"/>
          <w:cs/>
        </w:rPr>
        <w:t xml:space="preserve">มีมูลค่าต่ำกว่ามูลค่าตามบัญชีของเงินลงทุน ดังนั้นผู้บริหารจึงพิจารณาตั้งสำรองผลขาดทุนจากการด้อยค่าของเงินลงทุนในบริษัทย่อยเป็นจำนวนเงิน </w:t>
      </w:r>
      <w:r w:rsidR="00CA7E2B">
        <w:rPr>
          <w:rFonts w:ascii="Angsana New" w:hAnsi="Angsana New"/>
          <w:spacing w:val="-6"/>
          <w:sz w:val="30"/>
          <w:szCs w:val="30"/>
        </w:rPr>
        <w:t xml:space="preserve">10.0 </w:t>
      </w:r>
      <w:r w:rsidR="00CA7E2B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สำหรับงวดหกเดือนสิ้นสุดวันที่ </w:t>
      </w:r>
      <w:r w:rsidR="00CA7E2B">
        <w:rPr>
          <w:rFonts w:ascii="Angsana New" w:hAnsi="Angsana New"/>
          <w:spacing w:val="-6"/>
          <w:sz w:val="30"/>
          <w:szCs w:val="30"/>
        </w:rPr>
        <w:t xml:space="preserve">30 </w:t>
      </w:r>
      <w:r w:rsidR="00CA7E2B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="00CA7E2B">
        <w:rPr>
          <w:rFonts w:ascii="Angsana New" w:hAnsi="Angsana New"/>
          <w:spacing w:val="-6"/>
          <w:sz w:val="30"/>
          <w:szCs w:val="30"/>
        </w:rPr>
        <w:t>2562</w:t>
      </w:r>
    </w:p>
    <w:p w:rsidR="00295142" w:rsidRDefault="0029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396FE7" w:rsidRPr="00B009C4" w:rsidRDefault="00396FE7" w:rsidP="007C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9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รายละเอียดบริษัทย่อยทางอ้อมของบริษัท ณ 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9C3A66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9C3A66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="0019749B">
        <w:rPr>
          <w:rFonts w:ascii="Angsana New" w:hAnsi="Angsana New" w:cs="Angsana New"/>
          <w:sz w:val="30"/>
          <w:szCs w:val="30"/>
        </w:rPr>
        <w:t>6</w:t>
      </w:r>
      <w:r w:rsidR="007D7DFC">
        <w:rPr>
          <w:rFonts w:ascii="Angsana New" w:hAnsi="Angsana New" w:cs="Angsana New" w:hint="cs"/>
          <w:sz w:val="30"/>
          <w:szCs w:val="30"/>
          <w:cs/>
        </w:rPr>
        <w:t>2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19749B">
        <w:rPr>
          <w:rFonts w:ascii="Angsana New" w:hAnsi="Angsana New" w:cs="Angsana New"/>
          <w:sz w:val="30"/>
          <w:szCs w:val="30"/>
        </w:rPr>
        <w:t>25</w:t>
      </w:r>
      <w:r w:rsidR="00922CA0">
        <w:rPr>
          <w:rFonts w:ascii="Angsana New" w:hAnsi="Angsana New" w:cs="Angsana New"/>
          <w:sz w:val="30"/>
          <w:szCs w:val="30"/>
        </w:rPr>
        <w:t>6</w:t>
      </w:r>
      <w:r w:rsidR="007D7DFC">
        <w:rPr>
          <w:rFonts w:ascii="Angsana New" w:hAnsi="Angsana New" w:cs="Angsana New" w:hint="cs"/>
          <w:sz w:val="30"/>
          <w:szCs w:val="30"/>
          <w:cs/>
        </w:rPr>
        <w:t>1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396FE7" w:rsidRPr="00F945A6" w:rsidRDefault="00396FE7" w:rsidP="00396FE7">
      <w:pPr>
        <w:pStyle w:val="block"/>
        <w:tabs>
          <w:tab w:val="left" w:pos="0"/>
        </w:tabs>
        <w:spacing w:after="0" w:line="240" w:lineRule="atLeast"/>
        <w:ind w:left="270" w:right="-512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2081"/>
        <w:gridCol w:w="1260"/>
        <w:gridCol w:w="1006"/>
        <w:gridCol w:w="1064"/>
        <w:gridCol w:w="11"/>
      </w:tblGrid>
      <w:tr w:rsidR="00396FE7" w:rsidRPr="00EE7420" w:rsidTr="00E366FE">
        <w:trPr>
          <w:cantSplit/>
          <w:trHeight w:hRule="exact" w:val="403"/>
          <w:tblHeader/>
        </w:trPr>
        <w:tc>
          <w:tcPr>
            <w:tcW w:w="3679" w:type="dxa"/>
          </w:tcPr>
          <w:p w:rsidR="00396FE7" w:rsidRPr="008877D9" w:rsidRDefault="00396FE7" w:rsidP="00DA42E1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877D9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2081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81" w:type="dxa"/>
            <w:gridSpan w:val="3"/>
          </w:tcPr>
          <w:p w:rsidR="00396FE7" w:rsidRPr="008877D9" w:rsidRDefault="00396FE7" w:rsidP="00024DB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396FE7" w:rsidRPr="00EE7420" w:rsidTr="00E366FE">
        <w:trPr>
          <w:cantSplit/>
          <w:trHeight w:hRule="exact" w:val="403"/>
          <w:tblHeader/>
        </w:trPr>
        <w:tc>
          <w:tcPr>
            <w:tcW w:w="3679" w:type="dxa"/>
          </w:tcPr>
          <w:p w:rsidR="00396FE7" w:rsidRPr="008877D9" w:rsidRDefault="00396FE7" w:rsidP="00DA42E1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1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081" w:type="dxa"/>
            <w:gridSpan w:val="3"/>
          </w:tcPr>
          <w:p w:rsidR="00396FE7" w:rsidRPr="008877D9" w:rsidRDefault="00024DB8" w:rsidP="00DA42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</w:t>
            </w:r>
            <w:r w:rsidR="00396FE7"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</w:tr>
      <w:tr w:rsidR="00396FE7" w:rsidRPr="00EE7420" w:rsidTr="00922CA0">
        <w:trPr>
          <w:gridAfter w:val="1"/>
          <w:wAfter w:w="11" w:type="dxa"/>
          <w:cantSplit/>
          <w:trHeight w:hRule="exact" w:val="403"/>
          <w:tblHeader/>
        </w:trPr>
        <w:tc>
          <w:tcPr>
            <w:tcW w:w="3679" w:type="dxa"/>
          </w:tcPr>
          <w:p w:rsidR="00396FE7" w:rsidRPr="008877D9" w:rsidRDefault="00396FE7" w:rsidP="00DA42E1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1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6" w:type="dxa"/>
          </w:tcPr>
          <w:p w:rsidR="00396FE7" w:rsidRPr="008877D9" w:rsidRDefault="009C3A66" w:rsidP="00DA42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1064" w:type="dxa"/>
          </w:tcPr>
          <w:p w:rsidR="00396FE7" w:rsidRPr="008877D9" w:rsidRDefault="00396FE7" w:rsidP="00DA42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024DB8" w:rsidRPr="008877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024DB8" w:rsidRPr="008877D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396FE7" w:rsidRPr="00EE7420" w:rsidTr="00922CA0">
        <w:trPr>
          <w:cantSplit/>
          <w:trHeight w:hRule="exact" w:val="403"/>
          <w:tblHeader/>
        </w:trPr>
        <w:tc>
          <w:tcPr>
            <w:tcW w:w="3679" w:type="dxa"/>
          </w:tcPr>
          <w:p w:rsidR="00396FE7" w:rsidRPr="008877D9" w:rsidRDefault="00396FE7" w:rsidP="00DA42E1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396FE7" w:rsidRPr="008877D9" w:rsidRDefault="00922CA0" w:rsidP="0019749B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7D7DF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075" w:type="dxa"/>
            <w:gridSpan w:val="2"/>
          </w:tcPr>
          <w:p w:rsidR="00396FE7" w:rsidRPr="008877D9" w:rsidRDefault="00922CA0" w:rsidP="00DA42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7D7DF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396FE7" w:rsidRPr="00EE7420" w:rsidTr="00E366FE">
        <w:trPr>
          <w:cantSplit/>
          <w:trHeight w:hRule="exact" w:val="403"/>
          <w:tblHeader/>
        </w:trPr>
        <w:tc>
          <w:tcPr>
            <w:tcW w:w="3679" w:type="dxa"/>
          </w:tcPr>
          <w:p w:rsidR="00396FE7" w:rsidRPr="008877D9" w:rsidRDefault="00396FE7" w:rsidP="00DA42E1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1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1" w:type="dxa"/>
            <w:gridSpan w:val="3"/>
          </w:tcPr>
          <w:p w:rsidR="00396FE7" w:rsidRPr="008877D9" w:rsidRDefault="00396FE7" w:rsidP="00DA42E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8877D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396FE7" w:rsidRPr="00EE7420" w:rsidTr="00922CA0">
        <w:trPr>
          <w:cantSplit/>
          <w:trHeight w:hRule="exact" w:val="403"/>
          <w:tblHeader/>
        </w:trPr>
        <w:tc>
          <w:tcPr>
            <w:tcW w:w="3679" w:type="dxa"/>
          </w:tcPr>
          <w:p w:rsidR="00396FE7" w:rsidRPr="008877D9" w:rsidRDefault="00396FE7" w:rsidP="00DA42E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87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="00024DB8" w:rsidRPr="008877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ในต่างประเทศ</w:t>
            </w:r>
          </w:p>
          <w:p w:rsidR="00396FE7" w:rsidRPr="008877D9" w:rsidRDefault="00396FE7" w:rsidP="00DA42E1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96FE7" w:rsidRPr="008877D9" w:rsidRDefault="00396FE7" w:rsidP="00DA4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396FE7" w:rsidRPr="008877D9" w:rsidRDefault="00396FE7" w:rsidP="00DA42E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5" w:type="dxa"/>
            <w:gridSpan w:val="2"/>
          </w:tcPr>
          <w:p w:rsidR="00396FE7" w:rsidRPr="008877D9" w:rsidRDefault="00396FE7" w:rsidP="00DA42E1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7D7DFC" w:rsidRPr="00EE7420" w:rsidTr="00922CA0">
        <w:trPr>
          <w:cantSplit/>
          <w:trHeight w:hRule="exact" w:val="403"/>
          <w:tblHeader/>
        </w:trPr>
        <w:tc>
          <w:tcPr>
            <w:tcW w:w="3679" w:type="dxa"/>
          </w:tcPr>
          <w:p w:rsidR="007D7DFC" w:rsidRPr="008877D9" w:rsidRDefault="007D7DFC" w:rsidP="007D7DFC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  <w:r w:rsidRPr="008877D9">
              <w:rPr>
                <w:rFonts w:ascii="Angsana New" w:hAnsi="Angsana New" w:cs="Angsana New"/>
                <w:lang w:val="en-US"/>
              </w:rPr>
              <w:t>Thai Viet Swine Line</w:t>
            </w:r>
            <w:r>
              <w:rPr>
                <w:rFonts w:ascii="Angsana New" w:hAnsi="Angsana New" w:cs="Angsana New"/>
                <w:lang w:val="en-US"/>
              </w:rPr>
              <w:t xml:space="preserve"> Joint Stock</w:t>
            </w:r>
            <w:r w:rsidRPr="008877D9">
              <w:rPr>
                <w:rFonts w:ascii="Angsana New" w:hAnsi="Angsana New" w:cs="Angsana New"/>
                <w:lang w:val="en-US"/>
              </w:rPr>
              <w:t xml:space="preserve"> Co., Ltd.</w:t>
            </w:r>
          </w:p>
        </w:tc>
        <w:tc>
          <w:tcPr>
            <w:tcW w:w="2081" w:type="dxa"/>
          </w:tcPr>
          <w:p w:rsidR="007D7DFC" w:rsidRPr="008877D9" w:rsidRDefault="007D7DFC" w:rsidP="007D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7D9">
              <w:rPr>
                <w:rFonts w:ascii="Angsana New" w:hAnsi="Angsana New" w:cs="Angsana New" w:hint="cs"/>
                <w:sz w:val="30"/>
                <w:szCs w:val="30"/>
                <w:cs/>
              </w:rPr>
              <w:t>ผลิตและจำหน่ายสุกร</w:t>
            </w:r>
          </w:p>
        </w:tc>
        <w:tc>
          <w:tcPr>
            <w:tcW w:w="1260" w:type="dxa"/>
          </w:tcPr>
          <w:p w:rsidR="007D7DFC" w:rsidRPr="008877D9" w:rsidRDefault="007D7DFC" w:rsidP="007D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877D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006" w:type="dxa"/>
          </w:tcPr>
          <w:p w:rsidR="007D7DFC" w:rsidRPr="008877D9" w:rsidRDefault="00674A9D" w:rsidP="007D7DF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075" w:type="dxa"/>
            <w:gridSpan w:val="2"/>
          </w:tcPr>
          <w:p w:rsidR="007D7DFC" w:rsidRPr="008877D9" w:rsidRDefault="007D7DFC" w:rsidP="007D7DF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</w:tr>
      <w:tr w:rsidR="0031513F" w:rsidRPr="00EE7420" w:rsidTr="00922CA0">
        <w:trPr>
          <w:cantSplit/>
          <w:trHeight w:hRule="exact" w:val="403"/>
          <w:tblHeader/>
        </w:trPr>
        <w:tc>
          <w:tcPr>
            <w:tcW w:w="3679" w:type="dxa"/>
          </w:tcPr>
          <w:p w:rsidR="0031513F" w:rsidRPr="008877D9" w:rsidRDefault="0031513F" w:rsidP="007D7DFC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:rsidR="0031513F" w:rsidRPr="008877D9" w:rsidRDefault="0031513F" w:rsidP="007D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1513F" w:rsidRPr="008877D9" w:rsidRDefault="0031513F" w:rsidP="007D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06" w:type="dxa"/>
          </w:tcPr>
          <w:p w:rsidR="0031513F" w:rsidRDefault="0031513F" w:rsidP="007D7DF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gridSpan w:val="2"/>
          </w:tcPr>
          <w:p w:rsidR="0031513F" w:rsidRDefault="0031513F" w:rsidP="007D7DF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674A9D" w:rsidRPr="00EE7420" w:rsidTr="00922CA0">
        <w:trPr>
          <w:cantSplit/>
          <w:trHeight w:hRule="exact" w:val="403"/>
          <w:tblHeader/>
        </w:trPr>
        <w:tc>
          <w:tcPr>
            <w:tcW w:w="3679" w:type="dxa"/>
          </w:tcPr>
          <w:p w:rsidR="00674A9D" w:rsidRPr="008877D9" w:rsidRDefault="00674A9D" w:rsidP="00674A9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87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Pr="008877D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ในประเทศ</w:t>
            </w:r>
          </w:p>
          <w:p w:rsidR="00674A9D" w:rsidRPr="008877D9" w:rsidRDefault="00674A9D" w:rsidP="00674A9D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1" w:type="dxa"/>
          </w:tcPr>
          <w:p w:rsidR="00674A9D" w:rsidRPr="008877D9" w:rsidRDefault="00674A9D" w:rsidP="0067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74A9D" w:rsidRPr="008877D9" w:rsidRDefault="00674A9D" w:rsidP="0067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06" w:type="dxa"/>
          </w:tcPr>
          <w:p w:rsidR="00674A9D" w:rsidRPr="008877D9" w:rsidRDefault="00674A9D" w:rsidP="00674A9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gridSpan w:val="2"/>
          </w:tcPr>
          <w:p w:rsidR="00674A9D" w:rsidRDefault="00674A9D" w:rsidP="00674A9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674A9D" w:rsidRPr="00EE7420" w:rsidTr="00922CA0">
        <w:trPr>
          <w:cantSplit/>
          <w:trHeight w:hRule="exact" w:val="403"/>
          <w:tblHeader/>
        </w:trPr>
        <w:tc>
          <w:tcPr>
            <w:tcW w:w="3679" w:type="dxa"/>
          </w:tcPr>
          <w:p w:rsidR="00674A9D" w:rsidRPr="008877D9" w:rsidRDefault="00674A9D" w:rsidP="00674A9D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 เอฟบีซี เอ็กซ์ซิม จำกัด</w:t>
            </w:r>
          </w:p>
        </w:tc>
        <w:tc>
          <w:tcPr>
            <w:tcW w:w="2081" w:type="dxa"/>
          </w:tcPr>
          <w:p w:rsidR="00674A9D" w:rsidRPr="008877D9" w:rsidRDefault="00674A9D" w:rsidP="0067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1260" w:type="dxa"/>
          </w:tcPr>
          <w:p w:rsidR="00674A9D" w:rsidRPr="008877D9" w:rsidRDefault="00674A9D" w:rsidP="0067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006" w:type="dxa"/>
          </w:tcPr>
          <w:p w:rsidR="00674A9D" w:rsidRDefault="00674A9D" w:rsidP="00674A9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100.00</w:t>
            </w:r>
          </w:p>
          <w:p w:rsidR="00674A9D" w:rsidRPr="008877D9" w:rsidRDefault="00674A9D" w:rsidP="00674A9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5" w:type="dxa"/>
            <w:gridSpan w:val="2"/>
          </w:tcPr>
          <w:p w:rsidR="00674A9D" w:rsidRPr="00674A9D" w:rsidRDefault="00674A9D" w:rsidP="00482099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EA34C2" w:rsidRDefault="00EA34C2" w:rsidP="00EA34C2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</w:p>
    <w:p w:rsidR="00841B3B" w:rsidRPr="008877D9" w:rsidRDefault="00841B3B" w:rsidP="00841B3B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:rsidR="00584E81" w:rsidRPr="008877D9" w:rsidRDefault="00584E81" w:rsidP="00584E81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30"/>
          <w:szCs w:val="30"/>
          <w:highlight w:val="lightGray"/>
          <w:lang w:val="en-US" w:bidi="th-TH"/>
        </w:rPr>
        <w:sectPr w:rsidR="00584E81" w:rsidRPr="008877D9" w:rsidSect="00FA27B2">
          <w:headerReference w:type="default" r:id="rId16"/>
          <w:footerReference w:type="default" r:id="rId17"/>
          <w:pgSz w:w="11909" w:h="16834" w:code="9"/>
          <w:pgMar w:top="1152" w:right="1152" w:bottom="1080" w:left="1152" w:header="720" w:footer="768" w:gutter="0"/>
          <w:cols w:space="720"/>
          <w:docGrid w:linePitch="360"/>
        </w:sectPr>
      </w:pPr>
    </w:p>
    <w:p w:rsidR="003F09F7" w:rsidRDefault="003F09F7" w:rsidP="003F09F7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9A57B8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เงินลงทุนในการร่วมค้า</w:t>
      </w:r>
    </w:p>
    <w:p w:rsidR="009E492A" w:rsidRDefault="009E492A" w:rsidP="00056AD8">
      <w:pPr>
        <w:pStyle w:val="acctfourfigures"/>
        <w:tabs>
          <w:tab w:val="clear" w:pos="765"/>
        </w:tabs>
        <w:spacing w:line="240" w:lineRule="atLeast"/>
        <w:rPr>
          <w:rFonts w:ascii="Angsana New" w:hAnsi="Angsana New" w:cs="Angsana New"/>
          <w:sz w:val="30"/>
          <w:szCs w:val="30"/>
          <w:lang w:val="en-US" w:bidi="th-TH"/>
        </w:rPr>
      </w:pPr>
    </w:p>
    <w:p w:rsidR="00804175" w:rsidRDefault="00804175" w:rsidP="0074347C">
      <w:pPr>
        <w:pStyle w:val="acctfourfigures"/>
        <w:tabs>
          <w:tab w:val="clear" w:pos="765"/>
        </w:tabs>
        <w:spacing w:line="240" w:lineRule="atLeast"/>
        <w:ind w:firstLine="518"/>
        <w:rPr>
          <w:rFonts w:ascii="Angsana New" w:hAnsi="Angsana New" w:cs="Angsana New"/>
          <w:sz w:val="30"/>
          <w:szCs w:val="30"/>
          <w:lang w:bidi="th-TH"/>
        </w:rPr>
      </w:pPr>
      <w:r w:rsidRPr="009A57B8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="003A000F" w:rsidRPr="009A57B8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="00D75CE8" w:rsidRPr="009A57B8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Pr="009A57B8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9A57B8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9A57B8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 w:cs="Angsana New"/>
          <w:sz w:val="30"/>
          <w:szCs w:val="30"/>
        </w:rPr>
        <w:t>3</w:t>
      </w:r>
      <w:r w:rsidR="009C3A66">
        <w:rPr>
          <w:rFonts w:ascii="Angsana New" w:hAnsi="Angsana New" w:cs="Angsana New" w:hint="cs"/>
          <w:sz w:val="30"/>
          <w:szCs w:val="30"/>
          <w:cs/>
          <w:lang w:bidi="th-TH"/>
        </w:rPr>
        <w:t>0</w:t>
      </w:r>
      <w:r w:rsidRPr="001C0CE9">
        <w:rPr>
          <w:rFonts w:ascii="Angsana New" w:hAnsi="Angsana New" w:cs="Angsana New"/>
          <w:sz w:val="30"/>
          <w:szCs w:val="30"/>
        </w:rPr>
        <w:t xml:space="preserve"> </w:t>
      </w:r>
      <w:r w:rsidR="009C3A66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Pr="001C0CE9">
        <w:rPr>
          <w:rFonts w:ascii="Angsana New" w:hAnsi="Angsana New" w:cs="Angsana New"/>
          <w:sz w:val="30"/>
          <w:szCs w:val="30"/>
        </w:rPr>
        <w:t xml:space="preserve"> </w:t>
      </w:r>
      <w:r w:rsidR="00220F09">
        <w:rPr>
          <w:rFonts w:ascii="Angsana New" w:hAnsi="Angsana New" w:cs="Angsana New"/>
          <w:sz w:val="30"/>
          <w:szCs w:val="30"/>
          <w:cs/>
          <w:lang w:bidi="th-TH"/>
        </w:rPr>
        <w:t>25</w:t>
      </w:r>
      <w:r w:rsidR="00ED45B4">
        <w:rPr>
          <w:rFonts w:ascii="Angsana New" w:hAnsi="Angsana New" w:cs="Angsana New"/>
          <w:sz w:val="30"/>
          <w:szCs w:val="30"/>
          <w:lang w:bidi="th-TH"/>
        </w:rPr>
        <w:t>6</w:t>
      </w:r>
      <w:r w:rsidR="0091094C">
        <w:rPr>
          <w:rFonts w:ascii="Angsana New" w:hAnsi="Angsana New" w:cs="Angsana New"/>
          <w:sz w:val="30"/>
          <w:szCs w:val="30"/>
          <w:lang w:bidi="th-TH"/>
        </w:rPr>
        <w:t>2</w:t>
      </w:r>
      <w:r w:rsidR="00922CA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C0CE9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B753EE">
        <w:rPr>
          <w:rFonts w:ascii="Angsana New" w:hAnsi="Angsana New" w:cs="Angsana New" w:hint="cs"/>
          <w:sz w:val="30"/>
          <w:szCs w:val="30"/>
          <w:cs/>
          <w:lang w:bidi="th-TH"/>
        </w:rPr>
        <w:t>วันที่</w:t>
      </w:r>
      <w:r w:rsidRPr="001C0CE9">
        <w:rPr>
          <w:rFonts w:ascii="Angsana New" w:hAnsi="Angsana New" w:cs="Angsana New"/>
          <w:sz w:val="30"/>
          <w:szCs w:val="30"/>
        </w:rPr>
        <w:t xml:space="preserve"> </w:t>
      </w:r>
      <w:r w:rsidRPr="001C0CE9">
        <w:rPr>
          <w:rFonts w:ascii="Angsana New" w:hAnsi="Angsana New" w:cs="Angsana New"/>
          <w:sz w:val="30"/>
          <w:szCs w:val="30"/>
          <w:rtl/>
          <w:cs/>
        </w:rPr>
        <w:t>31</w:t>
      </w:r>
      <w:r w:rsidRPr="001C0CE9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ED45B4">
        <w:rPr>
          <w:rFonts w:ascii="Angsana New" w:hAnsi="Angsana New" w:cs="Angsana New"/>
          <w:sz w:val="30"/>
          <w:szCs w:val="30"/>
        </w:rPr>
        <w:t>25</w:t>
      </w:r>
      <w:r w:rsidR="00922CA0">
        <w:rPr>
          <w:rFonts w:ascii="Angsana New" w:hAnsi="Angsana New" w:cs="Angsana New"/>
          <w:sz w:val="30"/>
          <w:szCs w:val="30"/>
        </w:rPr>
        <w:t>6</w:t>
      </w:r>
      <w:r w:rsidR="0091094C">
        <w:rPr>
          <w:rFonts w:ascii="Angsana New" w:hAnsi="Angsana New" w:cs="Angsana New"/>
          <w:sz w:val="30"/>
          <w:szCs w:val="30"/>
        </w:rPr>
        <w:t>1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 w:rsidRPr="001C0CE9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และเงินปันผลรับสำหรับ</w:t>
      </w:r>
      <w:r w:rsidR="00B753EE">
        <w:rPr>
          <w:rFonts w:ascii="Angsana New" w:hAnsi="Angsana New" w:cs="Angsana New" w:hint="cs"/>
          <w:sz w:val="30"/>
          <w:szCs w:val="30"/>
          <w:cs/>
          <w:lang w:bidi="th-TH"/>
        </w:rPr>
        <w:t>แต่ละ</w:t>
      </w:r>
      <w:r w:rsidRPr="001C0CE9">
        <w:rPr>
          <w:rFonts w:ascii="Angsana New" w:hAnsi="Angsana New" w:cs="Angsana New"/>
          <w:sz w:val="30"/>
          <w:szCs w:val="30"/>
          <w:cs/>
          <w:lang w:bidi="th-TH"/>
        </w:rPr>
        <w:t>งวด</w:t>
      </w:r>
      <w:r w:rsidR="009C3A66">
        <w:rPr>
          <w:rFonts w:ascii="Angsana New" w:hAnsi="Angsana New" w:cs="Angsana New" w:hint="cs"/>
          <w:sz w:val="30"/>
          <w:szCs w:val="30"/>
          <w:cs/>
          <w:lang w:bidi="th-TH"/>
        </w:rPr>
        <w:t>หก</w:t>
      </w:r>
      <w:r w:rsidRPr="001C0CE9">
        <w:rPr>
          <w:rFonts w:ascii="Angsana New" w:hAnsi="Angsana New" w:cs="Angsana New"/>
          <w:sz w:val="30"/>
          <w:szCs w:val="30"/>
          <w:cs/>
          <w:lang w:bidi="th-TH"/>
        </w:rPr>
        <w:t>เดือนสิ้นสุดวันที่</w:t>
      </w:r>
      <w:r w:rsidRPr="001C0CE9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1C0CE9">
        <w:rPr>
          <w:rFonts w:ascii="Angsana New" w:hAnsi="Angsana New" w:cs="Angsana New"/>
          <w:sz w:val="30"/>
          <w:szCs w:val="30"/>
        </w:rPr>
        <w:t>3</w:t>
      </w:r>
      <w:r w:rsidR="009C3A66">
        <w:rPr>
          <w:rFonts w:ascii="Angsana New" w:hAnsi="Angsana New" w:cs="Angsana New" w:hint="cs"/>
          <w:sz w:val="30"/>
          <w:szCs w:val="30"/>
          <w:cs/>
          <w:lang w:bidi="th-TH"/>
        </w:rPr>
        <w:t>0</w:t>
      </w:r>
      <w:r w:rsidRPr="001C0CE9">
        <w:rPr>
          <w:rFonts w:ascii="Angsana New" w:hAnsi="Angsana New" w:cs="Angsana New"/>
          <w:sz w:val="30"/>
          <w:szCs w:val="30"/>
        </w:rPr>
        <w:t xml:space="preserve"> </w:t>
      </w:r>
      <w:r w:rsidR="009C3A66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Pr="001C0CE9">
        <w:rPr>
          <w:rFonts w:ascii="Angsana New" w:hAnsi="Angsana New" w:cs="Angsana New"/>
          <w:sz w:val="30"/>
          <w:szCs w:val="30"/>
        </w:rPr>
        <w:t xml:space="preserve"> </w:t>
      </w:r>
      <w:r w:rsidR="00220F09">
        <w:rPr>
          <w:rFonts w:ascii="Angsana New" w:hAnsi="Angsana New" w:cs="Angsana New"/>
          <w:sz w:val="30"/>
          <w:szCs w:val="30"/>
          <w:cs/>
          <w:lang w:bidi="th-TH"/>
        </w:rPr>
        <w:t>25</w:t>
      </w:r>
      <w:r w:rsidR="00ED45B4">
        <w:rPr>
          <w:rFonts w:ascii="Angsana New" w:hAnsi="Angsana New" w:cs="Angsana New"/>
          <w:sz w:val="30"/>
          <w:szCs w:val="30"/>
          <w:lang w:bidi="th-TH"/>
        </w:rPr>
        <w:t>6</w:t>
      </w:r>
      <w:r w:rsidR="005506A4">
        <w:rPr>
          <w:rFonts w:ascii="Angsana New" w:hAnsi="Angsana New" w:cs="Angsana New"/>
          <w:sz w:val="30"/>
          <w:szCs w:val="30"/>
          <w:lang w:bidi="th-TH"/>
        </w:rPr>
        <w:t>2</w:t>
      </w:r>
      <w:r w:rsidR="00922CA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C0CE9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1C0CE9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ED45B4">
        <w:rPr>
          <w:rFonts w:ascii="Angsana New" w:hAnsi="Angsana New" w:cs="Angsana New"/>
          <w:sz w:val="30"/>
          <w:szCs w:val="30"/>
        </w:rPr>
        <w:t>25</w:t>
      </w:r>
      <w:r w:rsidR="00922CA0">
        <w:rPr>
          <w:rFonts w:ascii="Angsana New" w:hAnsi="Angsana New" w:cs="Angsana New"/>
          <w:sz w:val="30"/>
          <w:szCs w:val="30"/>
        </w:rPr>
        <w:t>6</w:t>
      </w:r>
      <w:r w:rsidR="005506A4">
        <w:rPr>
          <w:rFonts w:ascii="Angsana New" w:hAnsi="Angsana New" w:cs="Angsana New"/>
          <w:sz w:val="30"/>
          <w:szCs w:val="30"/>
        </w:rPr>
        <w:t>1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 w:rsidRPr="001C0CE9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:rsidR="007D7DFC" w:rsidRPr="008A5A08" w:rsidRDefault="007D7DFC" w:rsidP="007D7DFC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150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1697"/>
        <w:gridCol w:w="1003"/>
        <w:gridCol w:w="900"/>
        <w:gridCol w:w="180"/>
        <w:gridCol w:w="900"/>
        <w:gridCol w:w="180"/>
        <w:gridCol w:w="900"/>
        <w:gridCol w:w="180"/>
        <w:gridCol w:w="898"/>
        <w:gridCol w:w="182"/>
        <w:gridCol w:w="900"/>
        <w:gridCol w:w="180"/>
        <w:gridCol w:w="900"/>
        <w:gridCol w:w="180"/>
        <w:gridCol w:w="900"/>
        <w:gridCol w:w="180"/>
        <w:gridCol w:w="898"/>
        <w:gridCol w:w="181"/>
        <w:gridCol w:w="900"/>
        <w:gridCol w:w="180"/>
        <w:gridCol w:w="905"/>
      </w:tblGrid>
      <w:tr w:rsidR="007D7DFC" w:rsidRPr="008A5A08" w:rsidTr="00CA7E2B">
        <w:trPr>
          <w:cantSplit/>
          <w:trHeight w:val="369"/>
          <w:tblHeader/>
        </w:trPr>
        <w:tc>
          <w:tcPr>
            <w:tcW w:w="1710" w:type="dxa"/>
          </w:tcPr>
          <w:p w:rsidR="007D7DFC" w:rsidRPr="008A5A08" w:rsidRDefault="007D7DFC" w:rsidP="007D7DF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4" w:type="dxa"/>
            <w:gridSpan w:val="21"/>
          </w:tcPr>
          <w:p w:rsidR="007D7DFC" w:rsidRPr="008A5A08" w:rsidRDefault="007D7DFC" w:rsidP="007D7DFC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540F6" w:rsidRPr="008A5A08" w:rsidTr="00CA7E2B">
        <w:trPr>
          <w:cantSplit/>
          <w:trHeight w:val="726"/>
          <w:tblHeader/>
        </w:trPr>
        <w:tc>
          <w:tcPr>
            <w:tcW w:w="1710" w:type="dxa"/>
          </w:tcPr>
          <w:p w:rsidR="007D7DFC" w:rsidRPr="008A5A08" w:rsidRDefault="007D7DFC" w:rsidP="007D7DF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br/>
              <w:t>ชื่อกิจการ</w:t>
            </w:r>
          </w:p>
        </w:tc>
        <w:tc>
          <w:tcPr>
            <w:tcW w:w="1697" w:type="dxa"/>
            <w:vAlign w:val="bottom"/>
          </w:tcPr>
          <w:p w:rsidR="007D7DFC" w:rsidRPr="008A5A08" w:rsidRDefault="007D7DFC" w:rsidP="007D7DF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03" w:type="dxa"/>
          </w:tcPr>
          <w:p w:rsidR="007D7DFC" w:rsidRPr="008A5A08" w:rsidRDefault="007D7DFC" w:rsidP="007D7DF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ประเทศที่กิจการจัดตั้ง</w:t>
            </w:r>
          </w:p>
        </w:tc>
        <w:tc>
          <w:tcPr>
            <w:tcW w:w="1980" w:type="dxa"/>
            <w:gridSpan w:val="3"/>
            <w:vAlign w:val="bottom"/>
          </w:tcPr>
          <w:p w:rsidR="007D7DFC" w:rsidRPr="008A5A08" w:rsidRDefault="007D7DFC" w:rsidP="007D7DF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7D7DFC" w:rsidRPr="008A5A08" w:rsidRDefault="007D7DFC" w:rsidP="007D7DF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8" w:type="dxa"/>
            <w:gridSpan w:val="3"/>
          </w:tcPr>
          <w:p w:rsidR="007D7DFC" w:rsidRPr="008A5A08" w:rsidRDefault="007D7DFC" w:rsidP="007D7DF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highlight w:val="cyan"/>
                <w:lang w:bidi="th-TH"/>
              </w:rPr>
            </w:pPr>
          </w:p>
          <w:p w:rsidR="007D7DFC" w:rsidRPr="008A5A08" w:rsidRDefault="007D7DFC" w:rsidP="007D7DF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highlight w:val="cyan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  <w:r w:rsidRPr="008A5A08">
              <w:rPr>
                <w:rFonts w:ascii="Angsana New" w:hAnsi="Angsana New" w:cs="Angsana New"/>
                <w:b w:val="0"/>
                <w:bCs/>
                <w:sz w:val="26"/>
                <w:szCs w:val="26"/>
                <w:highlight w:val="cyan"/>
              </w:rPr>
              <w:t xml:space="preserve"> </w:t>
            </w:r>
          </w:p>
        </w:tc>
        <w:tc>
          <w:tcPr>
            <w:tcW w:w="182" w:type="dxa"/>
          </w:tcPr>
          <w:p w:rsidR="007D7DFC" w:rsidRPr="008A5A08" w:rsidRDefault="007D7DFC" w:rsidP="007D7DFC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7D7DFC" w:rsidRPr="008A5A08" w:rsidRDefault="007D7DFC" w:rsidP="007D7DF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7D7DFC" w:rsidRPr="008A5A08" w:rsidRDefault="007D7DFC" w:rsidP="007D7DF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7D7DFC" w:rsidRPr="008A5A08" w:rsidRDefault="007D7DFC" w:rsidP="007D7D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78" w:type="dxa"/>
            <w:gridSpan w:val="3"/>
          </w:tcPr>
          <w:p w:rsidR="007D7DFC" w:rsidRPr="008A5A08" w:rsidRDefault="007D7DFC" w:rsidP="007D7DF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  <w:p w:rsidR="007D7DFC" w:rsidRPr="008A5A08" w:rsidRDefault="007D7DFC" w:rsidP="007D7DF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8A5A08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1" w:type="dxa"/>
          </w:tcPr>
          <w:p w:rsidR="007D7DFC" w:rsidRPr="008A5A08" w:rsidRDefault="007D7DFC" w:rsidP="007D7DFC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84" w:type="dxa"/>
            <w:gridSpan w:val="3"/>
          </w:tcPr>
          <w:p w:rsidR="007D7DFC" w:rsidRPr="00D16FDF" w:rsidRDefault="00D16FDF" w:rsidP="00D16FD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</w:t>
            </w:r>
            <w:r w:rsidR="007D7DFC" w:rsidRPr="00D16FD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D16FD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สำหรับ</w:t>
            </w:r>
          </w:p>
          <w:p w:rsidR="00D16FDF" w:rsidRPr="008A5A08" w:rsidRDefault="00D16FDF" w:rsidP="00D16FD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D16FD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งวด</w:t>
            </w:r>
            <w:r w:rsidR="00CA7E2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หก</w:t>
            </w:r>
            <w:r w:rsidRPr="00D16FD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510E05" w:rsidRPr="008A5A08" w:rsidTr="00CA7E2B">
        <w:trPr>
          <w:cantSplit/>
          <w:trHeight w:val="353"/>
        </w:trPr>
        <w:tc>
          <w:tcPr>
            <w:tcW w:w="1710" w:type="dxa"/>
          </w:tcPr>
          <w:p w:rsidR="009C3A66" w:rsidRPr="008A5A08" w:rsidRDefault="009C3A66" w:rsidP="009C3A66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7" w:type="dxa"/>
          </w:tcPr>
          <w:p w:rsidR="009C3A66" w:rsidRPr="008A5A08" w:rsidRDefault="009C3A66" w:rsidP="009C3A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:rsidR="009C3A66" w:rsidRPr="008A5A08" w:rsidRDefault="009C3A66" w:rsidP="009C3A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2" w:type="dxa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0" w:type="dxa"/>
            <w:vAlign w:val="bottom"/>
          </w:tcPr>
          <w:p w:rsidR="009C3A66" w:rsidRPr="008A5A08" w:rsidRDefault="009C3A66" w:rsidP="00510E0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31 ธันวาคม</w:t>
            </w:r>
          </w:p>
        </w:tc>
        <w:tc>
          <w:tcPr>
            <w:tcW w:w="181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4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 มิถุนายน</w:t>
            </w:r>
          </w:p>
        </w:tc>
      </w:tr>
      <w:tr w:rsidR="00510E05" w:rsidRPr="008A5A08" w:rsidTr="00CA7E2B">
        <w:trPr>
          <w:cantSplit/>
          <w:trHeight w:val="357"/>
        </w:trPr>
        <w:tc>
          <w:tcPr>
            <w:tcW w:w="1710" w:type="dxa"/>
          </w:tcPr>
          <w:p w:rsidR="009C3A66" w:rsidRPr="008A5A08" w:rsidRDefault="009C3A66" w:rsidP="009C3A66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7" w:type="dxa"/>
          </w:tcPr>
          <w:p w:rsidR="009C3A66" w:rsidRPr="008A5A08" w:rsidRDefault="009C3A66" w:rsidP="009C3A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:rsidR="009C3A66" w:rsidRPr="008A5A08" w:rsidRDefault="009C3A66" w:rsidP="009C3A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2" w:type="dxa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181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4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</w:tr>
      <w:tr w:rsidR="006540F6" w:rsidRPr="008A5A08" w:rsidTr="00CA7E2B">
        <w:trPr>
          <w:cantSplit/>
          <w:trHeight w:val="357"/>
        </w:trPr>
        <w:tc>
          <w:tcPr>
            <w:tcW w:w="1710" w:type="dxa"/>
          </w:tcPr>
          <w:p w:rsidR="009C3A66" w:rsidRPr="008A5A08" w:rsidRDefault="009C3A66" w:rsidP="009C3A66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7" w:type="dxa"/>
          </w:tcPr>
          <w:p w:rsidR="009C3A66" w:rsidRPr="008A5A08" w:rsidRDefault="009C3A66" w:rsidP="009C3A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:rsidR="009C3A66" w:rsidRPr="008A5A08" w:rsidRDefault="009C3A66" w:rsidP="009C3A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8" w:type="dxa"/>
            <w:gridSpan w:val="3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(พันเยนญี่ปุ่น)</w:t>
            </w:r>
          </w:p>
        </w:tc>
        <w:tc>
          <w:tcPr>
            <w:tcW w:w="182" w:type="dxa"/>
          </w:tcPr>
          <w:p w:rsidR="009C3A66" w:rsidRPr="008A5A08" w:rsidRDefault="009C3A66" w:rsidP="009C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3" w:type="dxa"/>
            <w:gridSpan w:val="11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10E05" w:rsidRPr="008A5A08" w:rsidTr="00CA7E2B">
        <w:trPr>
          <w:cantSplit/>
          <w:trHeight w:val="369"/>
        </w:trPr>
        <w:tc>
          <w:tcPr>
            <w:tcW w:w="1710" w:type="dxa"/>
          </w:tcPr>
          <w:p w:rsidR="009C3A66" w:rsidRPr="008A5A08" w:rsidRDefault="009C3A66" w:rsidP="006540F6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หลักทรัพย์ที่ไม่ใช่</w:t>
            </w:r>
          </w:p>
        </w:tc>
        <w:tc>
          <w:tcPr>
            <w:tcW w:w="1697" w:type="dxa"/>
          </w:tcPr>
          <w:p w:rsidR="009C3A66" w:rsidRPr="008A5A08" w:rsidRDefault="009C3A66" w:rsidP="009C3A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:rsidR="009C3A66" w:rsidRPr="008A5A08" w:rsidRDefault="009C3A66" w:rsidP="009C3A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9C3A66" w:rsidRPr="008A5A08" w:rsidRDefault="009C3A66" w:rsidP="009C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4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510E05" w:rsidRPr="008A5A08" w:rsidTr="00CA7E2B">
        <w:trPr>
          <w:cantSplit/>
          <w:trHeight w:val="369"/>
        </w:trPr>
        <w:tc>
          <w:tcPr>
            <w:tcW w:w="1710" w:type="dxa"/>
          </w:tcPr>
          <w:p w:rsidR="009C3A66" w:rsidRPr="008A5A08" w:rsidRDefault="009C3A66" w:rsidP="006540F6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หลักทรัพย์ในความ</w:t>
            </w:r>
          </w:p>
        </w:tc>
        <w:tc>
          <w:tcPr>
            <w:tcW w:w="1697" w:type="dxa"/>
          </w:tcPr>
          <w:p w:rsidR="009C3A66" w:rsidRPr="008A5A08" w:rsidRDefault="009C3A66" w:rsidP="009C3A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:rsidR="009C3A66" w:rsidRPr="008A5A08" w:rsidRDefault="009C3A66" w:rsidP="009C3A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9C3A66" w:rsidRPr="008A5A08" w:rsidRDefault="009C3A66" w:rsidP="009C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4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510E05" w:rsidRPr="008A5A08" w:rsidTr="00CA7E2B">
        <w:trPr>
          <w:cantSplit/>
          <w:trHeight w:val="382"/>
        </w:trPr>
        <w:tc>
          <w:tcPr>
            <w:tcW w:w="1710" w:type="dxa"/>
          </w:tcPr>
          <w:p w:rsidR="009C3A66" w:rsidRPr="008A5A08" w:rsidRDefault="009C3A66" w:rsidP="006540F6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ต้องการของตลาด</w:t>
            </w:r>
          </w:p>
        </w:tc>
        <w:tc>
          <w:tcPr>
            <w:tcW w:w="1697" w:type="dxa"/>
          </w:tcPr>
          <w:p w:rsidR="009C3A66" w:rsidRPr="008A5A08" w:rsidRDefault="009C3A66" w:rsidP="009C3A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3" w:type="dxa"/>
          </w:tcPr>
          <w:p w:rsidR="009C3A66" w:rsidRPr="008A5A08" w:rsidRDefault="009C3A66" w:rsidP="009C3A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9C3A66" w:rsidRPr="008A5A08" w:rsidRDefault="009C3A66" w:rsidP="009C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4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510E05" w:rsidRPr="008A5A08" w:rsidTr="00CA7E2B">
        <w:trPr>
          <w:cantSplit/>
          <w:trHeight w:val="357"/>
        </w:trPr>
        <w:tc>
          <w:tcPr>
            <w:tcW w:w="1710" w:type="dxa"/>
          </w:tcPr>
          <w:p w:rsidR="009C3A66" w:rsidRPr="008A5A08" w:rsidRDefault="009C3A66" w:rsidP="006540F6">
            <w:pPr>
              <w:ind w:left="12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</w:rPr>
              <w:t>Seven Foods Co., Ltd.</w:t>
            </w:r>
          </w:p>
        </w:tc>
        <w:tc>
          <w:tcPr>
            <w:tcW w:w="1697" w:type="dxa"/>
          </w:tcPr>
          <w:p w:rsidR="009C3A66" w:rsidRPr="008A5A08" w:rsidRDefault="009C3A66" w:rsidP="009C3A6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จำหน่ายไก่สดแช่แข็ง</w:t>
            </w:r>
          </w:p>
        </w:tc>
        <w:tc>
          <w:tcPr>
            <w:tcW w:w="1003" w:type="dxa"/>
          </w:tcPr>
          <w:p w:rsidR="009C3A66" w:rsidRPr="008A5A08" w:rsidRDefault="009C3A66" w:rsidP="009C3A66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900" w:type="dxa"/>
          </w:tcPr>
          <w:p w:rsidR="009C3A66" w:rsidRPr="008A5A08" w:rsidRDefault="00857945" w:rsidP="009C3A6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45.71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45.71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857945" w:rsidP="009C3A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70,000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70,000</w:t>
            </w:r>
          </w:p>
        </w:tc>
        <w:tc>
          <w:tcPr>
            <w:tcW w:w="182" w:type="dxa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C3A66" w:rsidRPr="008A5A08" w:rsidRDefault="00857945" w:rsidP="009C3A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9,552</w:t>
            </w:r>
          </w:p>
        </w:tc>
        <w:tc>
          <w:tcPr>
            <w:tcW w:w="18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sz w:val="26"/>
                <w:szCs w:val="26"/>
                <w:lang w:bidi="th-TH"/>
              </w:rPr>
              <w:t>9,552</w:t>
            </w:r>
          </w:p>
        </w:tc>
        <w:tc>
          <w:tcPr>
            <w:tcW w:w="18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C3A66" w:rsidRPr="0076774D" w:rsidRDefault="00857945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8,047</w:t>
            </w:r>
          </w:p>
        </w:tc>
        <w:tc>
          <w:tcPr>
            <w:tcW w:w="18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:rsidR="009C3A66" w:rsidRPr="0076774D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E3907">
              <w:rPr>
                <w:rFonts w:ascii="Angsana New" w:hAnsi="Angsana New" w:cs="Angsana New"/>
                <w:sz w:val="26"/>
                <w:szCs w:val="26"/>
              </w:rPr>
              <w:t>4,053</w:t>
            </w:r>
          </w:p>
        </w:tc>
        <w:tc>
          <w:tcPr>
            <w:tcW w:w="181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9C3A66" w:rsidRPr="008A5A08" w:rsidRDefault="00857945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9C3A66" w:rsidRPr="008A5A08" w:rsidRDefault="00857945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510E05" w:rsidRPr="008A5A08" w:rsidTr="00CA7E2B">
        <w:trPr>
          <w:cantSplit/>
          <w:trHeight w:val="369"/>
        </w:trPr>
        <w:tc>
          <w:tcPr>
            <w:tcW w:w="1710" w:type="dxa"/>
          </w:tcPr>
          <w:p w:rsidR="009C3A66" w:rsidRPr="008A5A08" w:rsidRDefault="009C3A66" w:rsidP="006540F6">
            <w:pPr>
              <w:ind w:left="1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97" w:type="dxa"/>
          </w:tcPr>
          <w:p w:rsidR="009C3A66" w:rsidRPr="008A5A08" w:rsidRDefault="009C3A66" w:rsidP="009C3A6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:rsidR="009C3A66" w:rsidRPr="008A5A08" w:rsidRDefault="009C3A66" w:rsidP="009C3A6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9C3A66" w:rsidRPr="008A5A08" w:rsidRDefault="009C3A66" w:rsidP="009C3A6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9C3A66" w:rsidRPr="008A5A08" w:rsidRDefault="009C3A66" w:rsidP="009C3A66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3A66" w:rsidRPr="008A5A08" w:rsidRDefault="00857945" w:rsidP="009C3A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9,552</w:t>
            </w:r>
          </w:p>
        </w:tc>
        <w:tc>
          <w:tcPr>
            <w:tcW w:w="18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A5A0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9,552</w:t>
            </w:r>
          </w:p>
        </w:tc>
        <w:tc>
          <w:tcPr>
            <w:tcW w:w="18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3A66" w:rsidRPr="0076774D" w:rsidRDefault="00857945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8,047</w:t>
            </w:r>
          </w:p>
        </w:tc>
        <w:tc>
          <w:tcPr>
            <w:tcW w:w="180" w:type="dxa"/>
            <w:vAlign w:val="bottom"/>
          </w:tcPr>
          <w:p w:rsidR="009C3A66" w:rsidRPr="008A5A08" w:rsidRDefault="009C3A66" w:rsidP="009C3A6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3A66" w:rsidRPr="0076774D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7677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4,053</w:t>
            </w:r>
          </w:p>
        </w:tc>
        <w:tc>
          <w:tcPr>
            <w:tcW w:w="181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C3A66" w:rsidRPr="008A5A08" w:rsidRDefault="00857945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C3A66" w:rsidRPr="008A5A08" w:rsidRDefault="009C3A66" w:rsidP="009C3A6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:rsidR="009C3A66" w:rsidRPr="008A5A08" w:rsidRDefault="00857945" w:rsidP="009C3A6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:rsidR="00AD59F9" w:rsidRPr="00ED45B4" w:rsidRDefault="00AD59F9" w:rsidP="00AD59F9">
      <w:pPr>
        <w:pStyle w:val="Heading1"/>
        <w:keepLines/>
        <w:numPr>
          <w:ilvl w:val="0"/>
          <w:numId w:val="0"/>
        </w:numPr>
        <w:shd w:val="clear" w:color="auto" w:fill="auto"/>
        <w:ind w:left="414" w:right="-45" w:hanging="360"/>
        <w:jc w:val="thaiDistribute"/>
        <w:rPr>
          <w:rFonts w:ascii="Angsana New" w:hAnsi="Angsana New" w:cs="Angsana New"/>
          <w:sz w:val="28"/>
          <w:szCs w:val="28"/>
        </w:rPr>
      </w:pPr>
    </w:p>
    <w:p w:rsidR="008C1D9F" w:rsidRPr="008C1D9F" w:rsidRDefault="008C1D9F" w:rsidP="006540F6">
      <w:pPr>
        <w:pStyle w:val="block"/>
        <w:spacing w:after="0"/>
        <w:ind w:left="0" w:firstLine="450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  <w:r w:rsidRPr="008C1D9F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="00B753EE">
        <w:rPr>
          <w:rFonts w:ascii="Angsana New" w:hAnsi="Angsana New" w:cs="Angsana New" w:hint="cs"/>
          <w:sz w:val="30"/>
          <w:szCs w:val="30"/>
          <w:cs/>
          <w:lang w:bidi="th-TH"/>
        </w:rPr>
        <w:t>ได้บันทึกบัญชีเงินลงทุนในการร่วมค้า ตามวิธีส่วนได้เสียในงบการเงินรวม</w:t>
      </w:r>
    </w:p>
    <w:p w:rsidR="00056AD8" w:rsidRDefault="00056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</w:rPr>
        <w:sectPr w:rsidR="00056AD8" w:rsidSect="00EF7D63"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804175" w:rsidRPr="006941D4" w:rsidRDefault="00804175" w:rsidP="003F09F7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581A14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  <w:r w:rsidRPr="006941D4">
        <w:rPr>
          <w:rFonts w:ascii="Angsana New" w:hAnsi="Angsana New" w:cs="Angsana New"/>
          <w:i/>
          <w:iCs/>
          <w:color w:val="0070C0"/>
          <w:sz w:val="30"/>
          <w:szCs w:val="30"/>
          <w:u w:val="none"/>
          <w:cs/>
          <w:lang w:val="th-TH"/>
        </w:rPr>
        <w:t xml:space="preserve"> </w:t>
      </w:r>
    </w:p>
    <w:p w:rsidR="00804175" w:rsidRPr="008877D9" w:rsidRDefault="00804175" w:rsidP="005319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 w:cs="Angsana New"/>
          <w:sz w:val="30"/>
          <w:szCs w:val="30"/>
          <w:highlight w:val="lightGray"/>
        </w:rPr>
      </w:pPr>
    </w:p>
    <w:p w:rsidR="00804175" w:rsidRDefault="00804175" w:rsidP="00A32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65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Cs/>
          <w:sz w:val="30"/>
          <w:szCs w:val="30"/>
          <w:cs/>
        </w:rPr>
        <w:tab/>
      </w:r>
      <w:r w:rsidRPr="009D170B">
        <w:rPr>
          <w:rFonts w:ascii="Angsana New" w:hAnsi="Angsana New" w:cs="Angsana New"/>
          <w:b/>
          <w:sz w:val="30"/>
          <w:szCs w:val="30"/>
          <w:cs/>
        </w:rPr>
        <w:t>ก</w:t>
      </w:r>
      <w:r w:rsidRPr="00077E11">
        <w:rPr>
          <w:rFonts w:ascii="Angsana New" w:hAnsi="Angsana New" w:cs="Angsana New"/>
          <w:sz w:val="30"/>
          <w:szCs w:val="30"/>
          <w:cs/>
        </w:rPr>
        <w:t>ารซื้อ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077E11">
        <w:rPr>
          <w:rFonts w:ascii="Angsana New" w:hAnsi="Angsana New" w:cs="Angsana New"/>
          <w:sz w:val="30"/>
          <w:szCs w:val="30"/>
          <w:cs/>
        </w:rPr>
        <w:t>จำหน่าย และโอนที่ดิน อาคารและอุปกรณ์</w:t>
      </w:r>
      <w:r w:rsidRPr="002539C6">
        <w:rPr>
          <w:rFonts w:ascii="Angsana New" w:hAnsi="Angsana New" w:cs="Angsana New"/>
          <w:sz w:val="30"/>
          <w:szCs w:val="30"/>
          <w:cs/>
        </w:rPr>
        <w:t>ระหว่าง</w:t>
      </w:r>
      <w:r>
        <w:rPr>
          <w:rFonts w:ascii="Angsana New" w:hAnsi="Angsana New" w:cs="Angsana New"/>
          <w:sz w:val="30"/>
          <w:szCs w:val="30"/>
          <w:cs/>
        </w:rPr>
        <w:t>งวด</w:t>
      </w:r>
      <w:r w:rsidR="009224E0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/>
          <w:sz w:val="30"/>
          <w:szCs w:val="30"/>
          <w:cs/>
        </w:rPr>
        <w:t>เดือนสิ้นสุดวันที่ 3</w:t>
      </w:r>
      <w:r w:rsidR="009224E0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9224E0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220F09">
        <w:rPr>
          <w:rFonts w:ascii="Angsana New" w:hAnsi="Angsana New" w:cs="Angsana New"/>
          <w:sz w:val="30"/>
          <w:szCs w:val="30"/>
          <w:cs/>
        </w:rPr>
        <w:t>25</w:t>
      </w:r>
      <w:r w:rsidR="00FC0949">
        <w:rPr>
          <w:rFonts w:ascii="Angsana New" w:hAnsi="Angsana New" w:cs="Angsana New"/>
          <w:sz w:val="30"/>
          <w:szCs w:val="30"/>
        </w:rPr>
        <w:t>6</w:t>
      </w:r>
      <w:r w:rsidR="007D7DFC">
        <w:rPr>
          <w:rFonts w:ascii="Angsana New" w:hAnsi="Angsana New" w:cs="Angsana New" w:hint="cs"/>
          <w:sz w:val="30"/>
          <w:szCs w:val="30"/>
          <w:cs/>
        </w:rPr>
        <w:t>2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 w:rsidR="004955A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4955AD" w:rsidRDefault="004955AD" w:rsidP="00A32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65" w:hanging="540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5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1083"/>
        <w:gridCol w:w="236"/>
        <w:gridCol w:w="1020"/>
        <w:gridCol w:w="236"/>
        <w:gridCol w:w="1137"/>
        <w:gridCol w:w="236"/>
        <w:gridCol w:w="1120"/>
        <w:gridCol w:w="237"/>
        <w:gridCol w:w="1144"/>
        <w:gridCol w:w="61"/>
      </w:tblGrid>
      <w:tr w:rsidR="004955AD" w:rsidRPr="00A16777" w:rsidTr="0081334D">
        <w:trPr>
          <w:tblHeader/>
        </w:trPr>
        <w:tc>
          <w:tcPr>
            <w:tcW w:w="1599" w:type="pct"/>
          </w:tcPr>
          <w:p w:rsidR="004955AD" w:rsidRPr="00F15275" w:rsidRDefault="004955AD" w:rsidP="004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939" w:type="pct"/>
            <w:gridSpan w:val="5"/>
            <w:shd w:val="clear" w:color="auto" w:fill="auto"/>
          </w:tcPr>
          <w:p w:rsidR="004955AD" w:rsidRPr="004955AD" w:rsidDel="003621D0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55A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  <w:shd w:val="clear" w:color="auto" w:fill="auto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4"/>
            <w:shd w:val="clear" w:color="auto" w:fill="auto"/>
          </w:tcPr>
          <w:p w:rsidR="004955AD" w:rsidRPr="004955AD" w:rsidDel="003621D0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55A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134" w:rsidRPr="00272D23" w:rsidTr="0081334D">
        <w:trPr>
          <w:gridAfter w:val="1"/>
          <w:wAfter w:w="33" w:type="pct"/>
          <w:trHeight w:val="1109"/>
          <w:tblHeader/>
        </w:trPr>
        <w:tc>
          <w:tcPr>
            <w:tcW w:w="1599" w:type="pct"/>
          </w:tcPr>
          <w:p w:rsidR="004955AD" w:rsidRDefault="004955AD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4955AD" w:rsidRDefault="004955AD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4955AD" w:rsidRPr="007E63AD" w:rsidRDefault="004955AD" w:rsidP="00693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" w:type="pct"/>
            <w:shd w:val="clear" w:color="auto" w:fill="auto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55A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23" w:type="pct"/>
            <w:shd w:val="clear" w:color="auto" w:fill="auto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3" w:type="pct"/>
            <w:shd w:val="clear" w:color="auto" w:fill="auto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การซื้อและ</w:t>
            </w:r>
          </w:p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การโอนเข้า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4" w:type="pct"/>
            <w:shd w:val="clear" w:color="auto" w:fill="auto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การจำหน่าย</w:t>
            </w:r>
          </w:p>
          <w:p w:rsidR="004955AD" w:rsidRPr="004955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และการโอนออก</w:t>
            </w:r>
            <w:r w:rsidRPr="004955A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955AD">
              <w:rPr>
                <w:rFonts w:ascii="Angsana New" w:hAnsi="Angsana New" w:cs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4955AD" w:rsidRPr="00A16777" w:rsidTr="0081334D">
        <w:trPr>
          <w:tblHeader/>
        </w:trPr>
        <w:tc>
          <w:tcPr>
            <w:tcW w:w="1599" w:type="pct"/>
          </w:tcPr>
          <w:p w:rsidR="004955AD" w:rsidRPr="007E63AD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01" w:type="pct"/>
            <w:gridSpan w:val="10"/>
          </w:tcPr>
          <w:p w:rsidR="004955AD" w:rsidRPr="004C3F86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="00161FD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07C65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76134" w:rsidRPr="00BD3A32" w:rsidTr="0081334D">
        <w:trPr>
          <w:gridAfter w:val="1"/>
          <w:wAfter w:w="33" w:type="pct"/>
          <w:tblHeader/>
        </w:trPr>
        <w:tc>
          <w:tcPr>
            <w:tcW w:w="1599" w:type="pct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566" w:type="pct"/>
            <w:shd w:val="clear" w:color="auto" w:fill="auto"/>
          </w:tcPr>
          <w:p w:rsidR="004955AD" w:rsidRPr="00BD3A32" w:rsidRDefault="00960541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57,33</w:t>
            </w:r>
            <w:r w:rsidR="0081334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4955AD" w:rsidRPr="00BD3A32" w:rsidRDefault="00A26BF2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81334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4955A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4955AD" w:rsidRPr="00BD3A32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>42,111</w:t>
            </w:r>
          </w:p>
        </w:tc>
        <w:tc>
          <w:tcPr>
            <w:tcW w:w="124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4955AD" w:rsidRPr="00BD3A32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76134" w:rsidRPr="00BD3A32" w:rsidTr="0081334D">
        <w:trPr>
          <w:gridAfter w:val="1"/>
          <w:wAfter w:w="33" w:type="pct"/>
          <w:tblHeader/>
        </w:trPr>
        <w:tc>
          <w:tcPr>
            <w:tcW w:w="1599" w:type="pct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66" w:type="pct"/>
            <w:shd w:val="clear" w:color="auto" w:fill="auto"/>
          </w:tcPr>
          <w:p w:rsidR="004955A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201,804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4955AD" w:rsidRPr="00BD3A32" w:rsidRDefault="00A26BF2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</w:t>
            </w:r>
            <w:r w:rsidR="00C359EA">
              <w:rPr>
                <w:rFonts w:ascii="Angsana New" w:hAnsi="Angsana New" w:cs="Angsana New"/>
                <w:sz w:val="30"/>
                <w:szCs w:val="30"/>
              </w:rPr>
              <w:t>568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4955A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56,788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4955AD" w:rsidRPr="00BD3A32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>154,293</w:t>
            </w:r>
          </w:p>
        </w:tc>
        <w:tc>
          <w:tcPr>
            <w:tcW w:w="124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4955AD" w:rsidRPr="00BD3A32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>618</w:t>
            </w:r>
          </w:p>
        </w:tc>
      </w:tr>
      <w:tr w:rsidR="00A76134" w:rsidRPr="00BD3A32" w:rsidTr="0081334D">
        <w:trPr>
          <w:gridAfter w:val="1"/>
          <w:wAfter w:w="33" w:type="pct"/>
          <w:tblHeader/>
        </w:trPr>
        <w:tc>
          <w:tcPr>
            <w:tcW w:w="1599" w:type="pct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66" w:type="pct"/>
            <w:shd w:val="clear" w:color="auto" w:fill="auto"/>
          </w:tcPr>
          <w:p w:rsidR="004955A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221,835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4955A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4955A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4,161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4955AD" w:rsidRPr="00BD3A32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>80,093</w:t>
            </w:r>
          </w:p>
        </w:tc>
        <w:tc>
          <w:tcPr>
            <w:tcW w:w="124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4955AD" w:rsidRPr="00BD3A32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>1,515</w:t>
            </w:r>
          </w:p>
        </w:tc>
      </w:tr>
      <w:tr w:rsidR="00A76134" w:rsidRPr="00BD3A32" w:rsidTr="0081334D">
        <w:trPr>
          <w:gridAfter w:val="1"/>
          <w:wAfter w:w="33" w:type="pct"/>
          <w:tblHeader/>
        </w:trPr>
        <w:tc>
          <w:tcPr>
            <w:tcW w:w="1599" w:type="pct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  <w:r w:rsidRPr="00BD3A3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อุปกรณ์โรงงานและ</w:t>
            </w:r>
          </w:p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 xml:space="preserve"> อุปกรณ์ที่ใช้ในฟาร์ม</w:t>
            </w:r>
          </w:p>
        </w:tc>
        <w:tc>
          <w:tcPr>
            <w:tcW w:w="566" w:type="pct"/>
            <w:shd w:val="clear" w:color="auto" w:fill="auto"/>
          </w:tcPr>
          <w:p w:rsidR="004955AD" w:rsidRDefault="004955A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81334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372,82</w:t>
            </w:r>
            <w:r w:rsidR="004B4F0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4955AD" w:rsidRDefault="004955A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81334D" w:rsidRPr="00BD3A32" w:rsidRDefault="00C359EA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21,163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4955AD" w:rsidRDefault="004955A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81334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17,312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A76134" w:rsidRPr="00BD3A32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4955AD" w:rsidRPr="00BD3A32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>121,745</w:t>
            </w:r>
          </w:p>
        </w:tc>
        <w:tc>
          <w:tcPr>
            <w:tcW w:w="124" w:type="pct"/>
            <w:shd w:val="clear" w:color="auto" w:fill="auto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4955AD" w:rsidRPr="00BD3A32" w:rsidRDefault="004955AD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A76134" w:rsidRPr="00BD3A32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>2,050</w:t>
            </w:r>
          </w:p>
        </w:tc>
      </w:tr>
      <w:tr w:rsidR="00A76134" w:rsidRPr="00BD3A32" w:rsidTr="0081334D">
        <w:trPr>
          <w:gridAfter w:val="1"/>
          <w:wAfter w:w="33" w:type="pct"/>
          <w:tblHeader/>
        </w:trPr>
        <w:tc>
          <w:tcPr>
            <w:tcW w:w="1599" w:type="pct"/>
            <w:vAlign w:val="bottom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</w:t>
            </w:r>
          </w:p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D3A3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566" w:type="pct"/>
            <w:shd w:val="clear" w:color="auto" w:fill="auto"/>
          </w:tcPr>
          <w:p w:rsidR="004955AD" w:rsidRDefault="004955A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81334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13,022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4955AD" w:rsidRDefault="004955A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81334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</w:t>
            </w:r>
            <w:r w:rsidR="004B4F02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4955AD" w:rsidRDefault="004955A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81334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4955AD" w:rsidRPr="00BD3A32" w:rsidRDefault="004955AD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A76134" w:rsidRPr="00BD3A32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>6,847</w:t>
            </w:r>
          </w:p>
        </w:tc>
        <w:tc>
          <w:tcPr>
            <w:tcW w:w="124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4955AD" w:rsidRPr="00BD3A32" w:rsidRDefault="004955AD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A76134" w:rsidRPr="00BD3A32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>138</w:t>
            </w:r>
          </w:p>
        </w:tc>
      </w:tr>
      <w:tr w:rsidR="00A76134" w:rsidRPr="00BD3A32" w:rsidTr="0081334D">
        <w:trPr>
          <w:gridAfter w:val="1"/>
          <w:wAfter w:w="33" w:type="pct"/>
          <w:tblHeader/>
        </w:trPr>
        <w:tc>
          <w:tcPr>
            <w:tcW w:w="1599" w:type="pct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6" w:type="pct"/>
            <w:shd w:val="clear" w:color="auto" w:fill="auto"/>
          </w:tcPr>
          <w:p w:rsidR="004955A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407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4955A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4955A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5,729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4955AD" w:rsidRPr="00BD3A32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24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4955AD" w:rsidRPr="00BD3A32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A76134" w:rsidRPr="00BD3A32" w:rsidTr="0081334D">
        <w:trPr>
          <w:gridAfter w:val="1"/>
          <w:wAfter w:w="33" w:type="pct"/>
          <w:tblHeader/>
        </w:trPr>
        <w:tc>
          <w:tcPr>
            <w:tcW w:w="1599" w:type="pct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สินทรัพย์ระหว่างการก่อสร้างและ</w:t>
            </w:r>
          </w:p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BD3A32">
              <w:rPr>
                <w:rFonts w:ascii="Angsana New" w:hAnsi="Angsana New" w:cs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:rsidR="004955AD" w:rsidRDefault="004955A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81334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467,738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:rsidR="004955AD" w:rsidRDefault="004955A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81334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right="-1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4955AD" w:rsidRDefault="004955A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81334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655,116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:rsidR="004955AD" w:rsidRPr="00BD3A32" w:rsidRDefault="004955AD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A76134" w:rsidRPr="00BD3A32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>147,042</w:t>
            </w:r>
          </w:p>
        </w:tc>
        <w:tc>
          <w:tcPr>
            <w:tcW w:w="124" w:type="pct"/>
            <w:shd w:val="clear" w:color="auto" w:fill="auto"/>
          </w:tcPr>
          <w:p w:rsidR="004955AD" w:rsidRPr="00BD3A32" w:rsidRDefault="004955AD" w:rsidP="00495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:rsidR="004955AD" w:rsidRPr="00BD3A32" w:rsidRDefault="004955AD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A76134" w:rsidRPr="00BD3A32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sz w:val="30"/>
                <w:szCs w:val="30"/>
              </w:rPr>
              <w:t>335,942</w:t>
            </w:r>
          </w:p>
        </w:tc>
      </w:tr>
      <w:tr w:rsidR="00A76134" w:rsidRPr="00272D23" w:rsidTr="0081334D">
        <w:trPr>
          <w:gridAfter w:val="1"/>
          <w:wAfter w:w="33" w:type="pct"/>
          <w:tblHeader/>
        </w:trPr>
        <w:tc>
          <w:tcPr>
            <w:tcW w:w="1599" w:type="pct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5A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1,334,970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5A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131,191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5AD" w:rsidRPr="00BD3A32" w:rsidRDefault="0081334D" w:rsidP="0081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739,280</w:t>
            </w:r>
          </w:p>
        </w:tc>
        <w:tc>
          <w:tcPr>
            <w:tcW w:w="123" w:type="pct"/>
            <w:shd w:val="clear" w:color="auto" w:fill="auto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5AD" w:rsidRPr="00BD3A32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552,147</w:t>
            </w:r>
          </w:p>
        </w:tc>
        <w:tc>
          <w:tcPr>
            <w:tcW w:w="124" w:type="pct"/>
            <w:shd w:val="clear" w:color="auto" w:fill="auto"/>
          </w:tcPr>
          <w:p w:rsidR="004955AD" w:rsidRPr="00BD3A32" w:rsidRDefault="004955AD" w:rsidP="00693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5AD" w:rsidRPr="00BD3A32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3A3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340,283</w:t>
            </w:r>
          </w:p>
        </w:tc>
      </w:tr>
    </w:tbl>
    <w:p w:rsidR="004955AD" w:rsidRPr="009D170B" w:rsidRDefault="004955AD" w:rsidP="00A32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65" w:hanging="540"/>
        <w:jc w:val="thaiDistribute"/>
        <w:rPr>
          <w:rFonts w:ascii="Angsana New" w:hAnsi="Angsana New" w:cs="Angsana New"/>
          <w:b/>
          <w:sz w:val="30"/>
          <w:szCs w:val="30"/>
        </w:rPr>
      </w:pPr>
    </w:p>
    <w:p w:rsidR="00FC0949" w:rsidRPr="00FC0949" w:rsidRDefault="00FC0949" w:rsidP="00FC0949">
      <w:pPr>
        <w:spacing w:line="240" w:lineRule="auto"/>
        <w:rPr>
          <w:sz w:val="2"/>
          <w:szCs w:val="2"/>
        </w:rPr>
      </w:pPr>
    </w:p>
    <w:p w:rsidR="009224E0" w:rsidRPr="00C146C0" w:rsidRDefault="009224E0" w:rsidP="009224E0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:rsidR="00E724CB" w:rsidRDefault="00D120B1" w:rsidP="0062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9224E0">
        <w:rPr>
          <w:rFonts w:ascii="Angsana New" w:hAnsi="Angsana New" w:cs="Angsana New" w:hint="cs"/>
          <w:sz w:val="30"/>
          <w:szCs w:val="30"/>
          <w:cs/>
        </w:rPr>
        <w:t>0 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0949">
        <w:rPr>
          <w:rFonts w:ascii="Angsana New" w:hAnsi="Angsana New" w:cs="Angsana New"/>
          <w:sz w:val="30"/>
          <w:szCs w:val="30"/>
        </w:rPr>
        <w:t>256</w:t>
      </w:r>
      <w:r w:rsidR="007D7DFC">
        <w:rPr>
          <w:rFonts w:ascii="Angsana New" w:hAnsi="Angsana New" w:cs="Angsana New" w:hint="cs"/>
          <w:sz w:val="30"/>
          <w:szCs w:val="30"/>
          <w:cs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ที่ดิน อาคารและอุปกรณ์ของกลุ่มบริษัทและบริษัทซึ่งมีราคาคงเหลือตามบัญชีสุทธิ</w:t>
      </w:r>
      <w:r w:rsidR="00AB20B1">
        <w:rPr>
          <w:rFonts w:ascii="Angsana New" w:hAnsi="Angsana New" w:cs="Angsana New"/>
          <w:sz w:val="30"/>
          <w:szCs w:val="30"/>
          <w:cs/>
        </w:rPr>
        <w:br/>
      </w:r>
      <w:r w:rsidR="00E71DB5" w:rsidRPr="00BD3A32">
        <w:rPr>
          <w:rFonts w:ascii="Angsana New" w:hAnsi="Angsana New" w:cs="Angsana New" w:hint="cs"/>
          <w:sz w:val="30"/>
          <w:szCs w:val="30"/>
          <w:cs/>
        </w:rPr>
        <w:t>จำนว</w:t>
      </w:r>
      <w:r w:rsidR="00BB3DD7" w:rsidRPr="00BD3A32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856C8E" w:rsidRPr="00BD3A32">
        <w:rPr>
          <w:rFonts w:ascii="Angsana New" w:hAnsi="Angsana New" w:cs="Angsana New"/>
          <w:sz w:val="30"/>
          <w:szCs w:val="30"/>
        </w:rPr>
        <w:t>2,7</w:t>
      </w:r>
      <w:r w:rsidR="00BD3A32">
        <w:rPr>
          <w:rFonts w:ascii="Angsana New" w:hAnsi="Angsana New" w:cs="Angsana New"/>
          <w:sz w:val="30"/>
          <w:szCs w:val="30"/>
        </w:rPr>
        <w:t>13</w:t>
      </w:r>
      <w:r w:rsidR="00A97A8B" w:rsidRPr="00BD3A32">
        <w:rPr>
          <w:rFonts w:ascii="Angsana New" w:hAnsi="Angsana New" w:cs="Angsana New"/>
          <w:sz w:val="30"/>
          <w:szCs w:val="30"/>
        </w:rPr>
        <w:t xml:space="preserve"> </w:t>
      </w:r>
      <w:r w:rsidR="000D16FF" w:rsidRPr="00BD3A32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6E2642" w:rsidRPr="00BD3A32">
        <w:rPr>
          <w:rFonts w:ascii="Angsana New" w:hAnsi="Angsana New" w:cs="Angsana New"/>
          <w:sz w:val="30"/>
          <w:szCs w:val="30"/>
        </w:rPr>
        <w:t xml:space="preserve"> </w:t>
      </w:r>
      <w:r w:rsidR="00D95E2D" w:rsidRPr="00BD3A32">
        <w:rPr>
          <w:rFonts w:ascii="Angsana New" w:hAnsi="Angsana New" w:cs="Angsana New"/>
          <w:sz w:val="30"/>
          <w:szCs w:val="30"/>
        </w:rPr>
        <w:t>315</w:t>
      </w:r>
      <w:r w:rsidRPr="00BB3DD7">
        <w:rPr>
          <w:rFonts w:ascii="Angsana New" w:hAnsi="Angsana New" w:cs="Angsana New"/>
          <w:sz w:val="30"/>
          <w:szCs w:val="30"/>
        </w:rPr>
        <w:t xml:space="preserve"> </w:t>
      </w:r>
      <w:r w:rsidRPr="00BB3DD7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8633D3">
        <w:rPr>
          <w:rFonts w:ascii="Angsana New" w:hAnsi="Angsana New" w:cs="Angsana New" w:hint="cs"/>
          <w:sz w:val="30"/>
          <w:szCs w:val="30"/>
          <w:cs/>
        </w:rPr>
        <w:t>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Pr="00C034FA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1D669C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1D669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FC0949" w:rsidRPr="001D669C">
        <w:rPr>
          <w:rFonts w:ascii="Angsana New" w:hAnsi="Angsana New" w:cs="Angsana New"/>
          <w:i/>
          <w:iCs/>
          <w:sz w:val="30"/>
          <w:szCs w:val="30"/>
        </w:rPr>
        <w:t>25</w:t>
      </w:r>
      <w:r w:rsidR="00922CA0">
        <w:rPr>
          <w:rFonts w:ascii="Angsana New" w:hAnsi="Angsana New" w:cs="Angsana New"/>
          <w:i/>
          <w:iCs/>
          <w:sz w:val="30"/>
          <w:szCs w:val="30"/>
        </w:rPr>
        <w:t>6</w:t>
      </w:r>
      <w:r w:rsidR="00F23114">
        <w:rPr>
          <w:rFonts w:ascii="Angsana New" w:hAnsi="Angsana New" w:cs="Angsana New"/>
          <w:i/>
          <w:iCs/>
          <w:sz w:val="30"/>
          <w:szCs w:val="30"/>
        </w:rPr>
        <w:t>1</w:t>
      </w:r>
      <w:r w:rsidRPr="001D669C">
        <w:rPr>
          <w:rFonts w:ascii="Angsana New" w:hAnsi="Angsana New" w:cs="Angsana New"/>
          <w:i/>
          <w:iCs/>
          <w:sz w:val="30"/>
          <w:szCs w:val="30"/>
        </w:rPr>
        <w:t>:</w:t>
      </w:r>
      <w:r w:rsidR="008A77D2" w:rsidRPr="001D669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25956">
        <w:rPr>
          <w:rFonts w:ascii="Angsana New" w:hAnsi="Angsana New" w:cs="Angsana New"/>
          <w:i/>
          <w:iCs/>
          <w:sz w:val="30"/>
          <w:szCs w:val="30"/>
        </w:rPr>
        <w:t>2,804</w:t>
      </w:r>
      <w:r w:rsidRPr="001D669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D669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F25956">
        <w:rPr>
          <w:rFonts w:ascii="Angsana New" w:hAnsi="Angsana New" w:cs="Angsana New"/>
          <w:i/>
          <w:iCs/>
          <w:sz w:val="30"/>
          <w:szCs w:val="30"/>
        </w:rPr>
        <w:t>370</w:t>
      </w:r>
      <w:r w:rsidRPr="001D669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D669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7A6E1A" w:rsidRPr="001D669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ได้ถ</w:t>
      </w:r>
      <w:r w:rsidR="00AB20B1">
        <w:rPr>
          <w:rFonts w:ascii="Angsana New" w:hAnsi="Angsana New" w:cs="Angsana New" w:hint="cs"/>
          <w:sz w:val="30"/>
          <w:szCs w:val="30"/>
          <w:cs/>
        </w:rPr>
        <w:t>ูกนำไปวางเป็นหลักประกันสำหรับ</w:t>
      </w:r>
      <w:r w:rsidR="0030730C">
        <w:rPr>
          <w:rFonts w:ascii="Angsana New" w:hAnsi="Angsana New" w:cs="Angsana New" w:hint="cs"/>
          <w:sz w:val="30"/>
          <w:szCs w:val="30"/>
          <w:cs/>
        </w:rPr>
        <w:t xml:space="preserve">เงินเบิกเกินบัญชี </w:t>
      </w:r>
      <w:r>
        <w:rPr>
          <w:rFonts w:ascii="Angsana New" w:hAnsi="Angsana New" w:cs="Angsana New" w:hint="cs"/>
          <w:sz w:val="30"/>
          <w:szCs w:val="30"/>
          <w:cs/>
        </w:rPr>
        <w:t>เงินกู้ยืมระย</w:t>
      </w:r>
      <w:r w:rsidR="007A6E1A">
        <w:rPr>
          <w:rFonts w:ascii="Angsana New" w:hAnsi="Angsana New" w:cs="Angsana New" w:hint="cs"/>
          <w:sz w:val="30"/>
          <w:szCs w:val="30"/>
          <w:cs/>
        </w:rPr>
        <w:t>ะสั้น</w:t>
      </w:r>
      <w:r w:rsidR="00925DC5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  <w:r w:rsidR="00925DC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เงินกู้ยืมระยะยาว</w:t>
      </w:r>
      <w:r w:rsidR="00AB20B1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  <w:r>
        <w:rPr>
          <w:rFonts w:ascii="Angsana New" w:hAnsi="Angsana New" w:cs="Angsana New" w:hint="cs"/>
          <w:sz w:val="30"/>
          <w:szCs w:val="30"/>
          <w:cs/>
        </w:rPr>
        <w:t>และหนังสือค้ำประกันที่สถาบันการเงินออกให้</w:t>
      </w:r>
    </w:p>
    <w:p w:rsidR="008264B8" w:rsidRDefault="008264B8" w:rsidP="0062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p w:rsidR="003A1A27" w:rsidRDefault="0062367A" w:rsidP="00674A9D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396FE7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  <w:r w:rsidR="00804175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 </w:t>
      </w:r>
    </w:p>
    <w:p w:rsidR="00674A9D" w:rsidRPr="00674A9D" w:rsidRDefault="00674A9D" w:rsidP="00674A9D">
      <w:pPr>
        <w:rPr>
          <w:rFonts w:cstheme="minorBidi"/>
          <w:cs/>
          <w:lang w:val="th-TH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6"/>
        <w:gridCol w:w="543"/>
        <w:gridCol w:w="1108"/>
        <w:gridCol w:w="7"/>
        <w:gridCol w:w="263"/>
        <w:gridCol w:w="1097"/>
        <w:gridCol w:w="265"/>
        <w:gridCol w:w="1080"/>
        <w:gridCol w:w="254"/>
        <w:gridCol w:w="1095"/>
      </w:tblGrid>
      <w:tr w:rsidR="007D7DFC" w:rsidRPr="008A5A08" w:rsidTr="007D7DFC">
        <w:trPr>
          <w:trHeight w:val="20"/>
          <w:tblHeader/>
        </w:trPr>
        <w:tc>
          <w:tcPr>
            <w:tcW w:w="1938" w:type="pct"/>
          </w:tcPr>
          <w:p w:rsidR="007D7DFC" w:rsidRPr="008A5A08" w:rsidRDefault="007D7DFC" w:rsidP="007D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:rsidR="007D7DFC" w:rsidRPr="008A5A08" w:rsidRDefault="007D7DFC" w:rsidP="007D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4"/>
          </w:tcPr>
          <w:p w:rsidR="007D7DFC" w:rsidRPr="008A5A08" w:rsidRDefault="007D7DFC" w:rsidP="007D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7D7DFC" w:rsidRPr="008A5A08" w:rsidRDefault="007D7DFC" w:rsidP="007D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:rsidR="007D7DFC" w:rsidRPr="008A5A08" w:rsidRDefault="007D7DFC" w:rsidP="007D7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24E0" w:rsidRPr="008A5A08" w:rsidTr="007D7DFC">
        <w:trPr>
          <w:trHeight w:val="20"/>
          <w:tblHeader/>
        </w:trPr>
        <w:tc>
          <w:tcPr>
            <w:tcW w:w="1938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  <w:gridSpan w:val="2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2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6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9224E0" w:rsidRPr="008A5A08" w:rsidTr="007D7DFC">
        <w:trPr>
          <w:trHeight w:val="20"/>
          <w:tblHeader/>
        </w:trPr>
        <w:tc>
          <w:tcPr>
            <w:tcW w:w="1938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  <w:gridSpan w:val="2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2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6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9224E0" w:rsidRPr="008A5A08" w:rsidTr="007D7DFC">
        <w:trPr>
          <w:trHeight w:val="20"/>
          <w:tblHeader/>
        </w:trPr>
        <w:tc>
          <w:tcPr>
            <w:tcW w:w="1938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" w:type="pct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8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24E0" w:rsidRPr="008A5A08" w:rsidTr="007D7DFC">
        <w:trPr>
          <w:trHeight w:val="20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9224E0" w:rsidRPr="008A5A08" w:rsidRDefault="009224E0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0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0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4E0" w:rsidRPr="008A5A08" w:rsidTr="007D7DFC">
        <w:trPr>
          <w:trHeight w:val="20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9224E0" w:rsidRPr="008A5A08" w:rsidRDefault="009224E0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0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0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4E0" w:rsidRPr="008A5A08" w:rsidTr="007D7DFC">
        <w:trPr>
          <w:trHeight w:val="20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pStyle w:val="a"/>
              <w:tabs>
                <w:tab w:val="clear" w:pos="1080"/>
                <w:tab w:val="left" w:pos="144"/>
              </w:tabs>
              <w:ind w:left="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A5A08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  <w:r w:rsidRPr="008A5A08">
              <w:rPr>
                <w:rFonts w:ascii="Angsana New" w:hAnsi="Angsana New" w:cs="Angsana New"/>
                <w:lang w:val="en-US"/>
              </w:rPr>
              <w:t xml:space="preserve"> </w:t>
            </w:r>
            <w:r w:rsidRPr="008A5A08">
              <w:rPr>
                <w:rFonts w:ascii="Angsana New" w:hAnsi="Angsana New" w:cs="Angsana New"/>
                <w:cs/>
                <w:lang w:val="en-US"/>
              </w:rPr>
              <w:t>- มีหลักประกัน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9224E0" w:rsidRPr="008A5A08" w:rsidRDefault="00952A0C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3,452,039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4,026,256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9224E0" w:rsidRPr="00A304CD" w:rsidRDefault="00A304CD" w:rsidP="008A673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A304CD">
              <w:rPr>
                <w:rFonts w:ascii="Angsana New" w:hAnsi="Angsana New" w:cs="Angsana New"/>
                <w:sz w:val="30"/>
                <w:szCs w:val="30"/>
              </w:rPr>
              <w:t>991,896</w:t>
            </w: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1,113,197</w:t>
            </w:r>
          </w:p>
        </w:tc>
      </w:tr>
      <w:tr w:rsidR="009224E0" w:rsidRPr="008A5A08" w:rsidTr="007D7DFC">
        <w:trPr>
          <w:trHeight w:val="20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pStyle w:val="a"/>
              <w:tabs>
                <w:tab w:val="clear" w:pos="1080"/>
                <w:tab w:val="left" w:pos="144"/>
              </w:tabs>
              <w:ind w:left="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A5A08">
              <w:rPr>
                <w:rFonts w:ascii="Angsana New" w:hAnsi="Angsana New" w:cs="Angsana New"/>
                <w:cs/>
                <w:lang w:val="en-US"/>
              </w:rPr>
              <w:t>ตั๋วแลกเงิน</w:t>
            </w:r>
            <w:r w:rsidRPr="008A5A08">
              <w:rPr>
                <w:rFonts w:ascii="Angsana New" w:hAnsi="Angsana New" w:cs="Angsana New"/>
                <w:lang w:val="en-US"/>
              </w:rPr>
              <w:t xml:space="preserve"> -</w:t>
            </w:r>
            <w:r w:rsidRPr="008A5A08">
              <w:rPr>
                <w:rFonts w:ascii="Angsana New" w:hAnsi="Angsana New" w:cs="Angsana New"/>
                <w:cs/>
              </w:rPr>
              <w:t xml:space="preserve"> ไม่มีหลักประกัน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9224E0" w:rsidRPr="008A5A08" w:rsidRDefault="00952A0C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871,198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884,431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9" w:type="pct"/>
            <w:vAlign w:val="bottom"/>
          </w:tcPr>
          <w:p w:rsidR="009224E0" w:rsidRPr="00A304CD" w:rsidRDefault="00A304CD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A304CD">
              <w:rPr>
                <w:rFonts w:ascii="Angsana New" w:hAnsi="Angsana New" w:cs="Angsana New"/>
                <w:sz w:val="30"/>
                <w:szCs w:val="30"/>
              </w:rPr>
              <w:t>871,198</w:t>
            </w: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7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884,431</w:t>
            </w:r>
          </w:p>
        </w:tc>
      </w:tr>
      <w:tr w:rsidR="009224E0" w:rsidRPr="008A5A08" w:rsidTr="007D7DFC">
        <w:trPr>
          <w:trHeight w:val="20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pStyle w:val="a"/>
              <w:tabs>
                <w:tab w:val="clear" w:pos="1080"/>
                <w:tab w:val="left" w:pos="144"/>
              </w:tabs>
              <w:ind w:left="9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A5A08">
              <w:rPr>
                <w:rFonts w:ascii="Angsana New" w:hAnsi="Angsana New" w:cs="Angsana New"/>
                <w:cs/>
                <w:lang w:val="en-US"/>
              </w:rPr>
              <w:t>หนี้สินจากการทำทรัสต์รีซีท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9224E0" w:rsidRPr="008A5A08" w:rsidRDefault="009224E0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0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9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a"/>
              <w:tabs>
                <w:tab w:val="clear" w:pos="1080"/>
                <w:tab w:val="left" w:pos="144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7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4E0" w:rsidRPr="008A5A08" w:rsidTr="007D7DFC">
        <w:trPr>
          <w:trHeight w:val="20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pStyle w:val="a"/>
              <w:tabs>
                <w:tab w:val="clear" w:pos="1080"/>
                <w:tab w:val="left" w:pos="144"/>
              </w:tabs>
              <w:ind w:left="90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8A5A08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8A5A08">
              <w:rPr>
                <w:rFonts w:ascii="Angsana New" w:hAnsi="Angsana New" w:cs="Angsana New"/>
                <w:cs/>
              </w:rPr>
              <w:t xml:space="preserve">  - มีหลักประกัน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9224E0" w:rsidRPr="008A5A08" w:rsidRDefault="00952A0C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1,872,382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1,744,099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9224E0" w:rsidRPr="008A5A08" w:rsidRDefault="008A673E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10,629</w:t>
            </w: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95,834</w:t>
            </w:r>
          </w:p>
        </w:tc>
      </w:tr>
      <w:tr w:rsidR="009224E0" w:rsidRPr="008A5A08" w:rsidTr="007D7DFC">
        <w:trPr>
          <w:trHeight w:val="20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24E0" w:rsidRPr="008A5A08" w:rsidRDefault="00952A0C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6,195,619</w:t>
            </w:r>
          </w:p>
        </w:tc>
        <w:tc>
          <w:tcPr>
            <w:tcW w:w="141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6,654,786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24E0" w:rsidRPr="008A5A08" w:rsidRDefault="008A673E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1,873,723</w:t>
            </w: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2,093,462</w:t>
            </w:r>
          </w:p>
        </w:tc>
      </w:tr>
      <w:tr w:rsidR="009224E0" w:rsidRPr="007D7DFC" w:rsidTr="007D7DFC">
        <w:trPr>
          <w:trHeight w:hRule="exact" w:val="174"/>
        </w:trPr>
        <w:tc>
          <w:tcPr>
            <w:tcW w:w="1938" w:type="pct"/>
            <w:vAlign w:val="bottom"/>
          </w:tcPr>
          <w:p w:rsidR="009224E0" w:rsidRPr="007D7DFC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90" w:right="4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1" w:type="pct"/>
            <w:vAlign w:val="bottom"/>
          </w:tcPr>
          <w:p w:rsidR="009224E0" w:rsidRPr="007D7DFC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vAlign w:val="bottom"/>
          </w:tcPr>
          <w:p w:rsidR="009224E0" w:rsidRPr="007D7DFC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00" w:lineRule="exact"/>
              <w:ind w:left="-108" w:right="-9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pct"/>
            <w:vAlign w:val="bottom"/>
          </w:tcPr>
          <w:p w:rsidR="009224E0" w:rsidRPr="007D7DFC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00" w:lineRule="exact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9224E0" w:rsidRPr="007D7DFC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00" w:lineRule="exact"/>
              <w:ind w:left="-108" w:right="-9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:rsidR="009224E0" w:rsidRPr="007D7DFC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00" w:lineRule="exact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:rsidR="009224E0" w:rsidRPr="007D7DFC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00" w:lineRule="exact"/>
              <w:ind w:left="-104" w:right="-87" w:firstLine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6" w:type="pct"/>
            <w:vAlign w:val="bottom"/>
          </w:tcPr>
          <w:p w:rsidR="009224E0" w:rsidRPr="007D7DFC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00" w:lineRule="exact"/>
              <w:ind w:left="-104" w:right="47" w:firstLine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9224E0" w:rsidRPr="007D7DFC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00" w:lineRule="exact"/>
              <w:ind w:left="-104" w:right="-87" w:firstLine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224E0" w:rsidRPr="008A5A08" w:rsidTr="007D7DFC">
        <w:trPr>
          <w:trHeight w:hRule="exact" w:val="97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120" w:lineRule="exact"/>
              <w:ind w:right="-9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120" w:lineRule="exact"/>
              <w:ind w:right="-9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120" w:lineRule="exact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120" w:lineRule="exact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224E0" w:rsidRPr="008A5A08" w:rsidTr="007D7DFC">
        <w:trPr>
          <w:trHeight w:val="20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9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9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224E0" w:rsidRPr="008A5A08" w:rsidTr="007D7DFC">
        <w:trPr>
          <w:trHeight w:val="20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ที่ถึงกำหนดถึงชำระภายในหนึ่งปี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9224E0" w:rsidRPr="008A5A08" w:rsidRDefault="00952A0C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584,847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605,249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9224E0" w:rsidRPr="008A5A08" w:rsidRDefault="008A673E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207,972</w:t>
            </w: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207,226</w:t>
            </w:r>
          </w:p>
        </w:tc>
      </w:tr>
      <w:tr w:rsidR="009224E0" w:rsidRPr="008A5A08" w:rsidTr="007D7DFC">
        <w:trPr>
          <w:trHeight w:val="20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24E0" w:rsidRPr="008A5A08" w:rsidRDefault="00C52493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4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584,847</w:t>
            </w:r>
          </w:p>
        </w:tc>
        <w:tc>
          <w:tcPr>
            <w:tcW w:w="141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605,249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24E0" w:rsidRPr="008A5A08" w:rsidRDefault="008A673E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207,972</w:t>
            </w: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207,226</w:t>
            </w:r>
          </w:p>
        </w:tc>
      </w:tr>
      <w:tr w:rsidR="009224E0" w:rsidRPr="008A5A08" w:rsidTr="007D7DFC">
        <w:trPr>
          <w:trHeight w:hRule="exact" w:val="288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79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7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224E0" w:rsidRPr="008A5A08" w:rsidTr="007D7DFC">
        <w:trPr>
          <w:trHeight w:val="20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หนี้สินตามสัญญาเช่าการเงินที่ถึง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4E0" w:rsidRPr="008A5A08" w:rsidTr="007D7DFC">
        <w:trPr>
          <w:trHeight w:val="20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กำหนดถึงชำระภายในหนึ่งปี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:rsidR="009224E0" w:rsidRPr="008A5A08" w:rsidRDefault="00952A0C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220,084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226,874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9224E0" w:rsidRPr="00E87586" w:rsidRDefault="00F22E45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175,124</w:t>
            </w: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224E0" w:rsidRPr="00E87586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172,672</w:t>
            </w:r>
          </w:p>
        </w:tc>
      </w:tr>
      <w:tr w:rsidR="009224E0" w:rsidRPr="008A5A08" w:rsidTr="007D7DFC">
        <w:trPr>
          <w:trHeight w:val="20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4E0" w:rsidRPr="008A5A08" w:rsidRDefault="00952A0C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220,084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226,874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24E0" w:rsidRPr="00E87586" w:rsidRDefault="00F22E45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175,124</w:t>
            </w: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24E0" w:rsidRPr="00E87586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172,672</w:t>
            </w:r>
          </w:p>
        </w:tc>
      </w:tr>
      <w:tr w:rsidR="009224E0" w:rsidRPr="008A5A08" w:rsidTr="007D7DFC">
        <w:trPr>
          <w:trHeight w:hRule="exact" w:val="288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224E0" w:rsidRPr="008A5A08" w:rsidTr="007D7DFC">
        <w:trPr>
          <w:trHeight w:val="20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vAlign w:val="bottom"/>
          </w:tcPr>
          <w:p w:rsidR="009224E0" w:rsidRPr="008A5A08" w:rsidRDefault="00952A0C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7,000,550</w:t>
            </w:r>
          </w:p>
        </w:tc>
        <w:tc>
          <w:tcPr>
            <w:tcW w:w="141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7,486,909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:rsidR="009224E0" w:rsidRPr="008A5A08" w:rsidRDefault="00F22E45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2,256,819</w:t>
            </w: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2,473,360</w:t>
            </w:r>
          </w:p>
        </w:tc>
      </w:tr>
      <w:tr w:rsidR="009224E0" w:rsidRPr="008A5A08" w:rsidTr="007D7DFC">
        <w:trPr>
          <w:trHeight w:hRule="exact" w:val="288"/>
        </w:trPr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224E0" w:rsidRPr="008A5A08" w:rsidTr="007D7DFC"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4E0" w:rsidRPr="008A5A08" w:rsidTr="007D7DFC">
        <w:tc>
          <w:tcPr>
            <w:tcW w:w="1938" w:type="pct"/>
            <w:vAlign w:val="bottom"/>
          </w:tcPr>
          <w:p w:rsidR="009224E0" w:rsidRPr="008A5A08" w:rsidRDefault="009224E0" w:rsidP="009224E0">
            <w:pPr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:rsidR="009224E0" w:rsidRPr="008A5A08" w:rsidRDefault="00952A0C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1,148,500</w:t>
            </w:r>
          </w:p>
        </w:tc>
        <w:tc>
          <w:tcPr>
            <w:tcW w:w="141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1,148,500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9224E0" w:rsidRPr="008A5A08" w:rsidRDefault="008A673E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1,148,500</w:t>
            </w: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</w:rPr>
              <w:t>1,148,500</w:t>
            </w:r>
          </w:p>
        </w:tc>
      </w:tr>
      <w:tr w:rsidR="009224E0" w:rsidRPr="008A5A08" w:rsidTr="007D7DFC"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4E0" w:rsidRPr="008A5A08" w:rsidTr="007D7DFC">
        <w:tc>
          <w:tcPr>
            <w:tcW w:w="1938" w:type="pct"/>
            <w:vAlign w:val="bottom"/>
          </w:tcPr>
          <w:p w:rsidR="009224E0" w:rsidRPr="008A5A08" w:rsidRDefault="009224E0" w:rsidP="009224E0">
            <w:pPr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A5A0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มีหลักประกัน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:rsidR="009224E0" w:rsidRPr="008A5A08" w:rsidRDefault="00952A0C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1,211,062</w:t>
            </w:r>
          </w:p>
        </w:tc>
        <w:tc>
          <w:tcPr>
            <w:tcW w:w="141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1,271,122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9224E0" w:rsidRPr="00A304CD" w:rsidRDefault="00A304CD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A304CD">
              <w:rPr>
                <w:rFonts w:ascii="Angsana New" w:hAnsi="Angsana New" w:cs="Angsana New"/>
                <w:sz w:val="30"/>
                <w:szCs w:val="30"/>
              </w:rPr>
              <w:t>285,824</w:t>
            </w: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473,830</w:t>
            </w:r>
          </w:p>
        </w:tc>
      </w:tr>
      <w:tr w:rsidR="009224E0" w:rsidRPr="008A5A08" w:rsidTr="007D7DFC"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vAlign w:val="bottom"/>
          </w:tcPr>
          <w:p w:rsidR="009224E0" w:rsidRPr="008A5A08" w:rsidRDefault="00E104D4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733</w:t>
            </w:r>
            <w:r w:rsidR="00952A0C">
              <w:rPr>
                <w:rFonts w:ascii="Angsana New" w:hAnsi="Angsana New" w:cs="Angsana New"/>
                <w:sz w:val="30"/>
                <w:szCs w:val="30"/>
              </w:rPr>
              <w:t>,8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52A0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1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876,130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9224E0" w:rsidRPr="00A304CD" w:rsidRDefault="00F22E45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A304CD">
              <w:rPr>
                <w:rFonts w:ascii="Angsana New" w:hAnsi="Angsana New" w:cs="Angsana New"/>
                <w:sz w:val="30"/>
                <w:szCs w:val="30"/>
              </w:rPr>
              <w:t>386,808</w:t>
            </w: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475,173</w:t>
            </w:r>
          </w:p>
        </w:tc>
      </w:tr>
      <w:tr w:rsidR="009224E0" w:rsidRPr="008A5A08" w:rsidTr="007D7DFC"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4E0" w:rsidRPr="008A5A08" w:rsidRDefault="00E104D4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3,093,382</w:t>
            </w:r>
          </w:p>
        </w:tc>
        <w:tc>
          <w:tcPr>
            <w:tcW w:w="141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3,295,752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24E0" w:rsidRPr="00A304CD" w:rsidRDefault="00A304CD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1,821,132</w:t>
            </w: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2,097,503</w:t>
            </w:r>
          </w:p>
        </w:tc>
      </w:tr>
      <w:tr w:rsidR="009224E0" w:rsidRPr="008A5A08" w:rsidTr="007D7DFC">
        <w:tc>
          <w:tcPr>
            <w:tcW w:w="1938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91" w:type="pct"/>
            <w:vAlign w:val="bottom"/>
          </w:tcPr>
          <w:p w:rsidR="009224E0" w:rsidRPr="008A5A0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24E0" w:rsidRPr="008A5A08" w:rsidRDefault="00E104D4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69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10,093,932</w:t>
            </w:r>
          </w:p>
        </w:tc>
        <w:tc>
          <w:tcPr>
            <w:tcW w:w="141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10,782,661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24E0" w:rsidRPr="00A304CD" w:rsidRDefault="00F22E45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A304CD" w:rsidRPr="00A304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,077,951</w:t>
            </w:r>
          </w:p>
        </w:tc>
        <w:tc>
          <w:tcPr>
            <w:tcW w:w="136" w:type="pct"/>
            <w:vAlign w:val="bottom"/>
          </w:tcPr>
          <w:p w:rsidR="009224E0" w:rsidRPr="008A5A08" w:rsidRDefault="009224E0" w:rsidP="009224E0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4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24E0" w:rsidRPr="008A5A08" w:rsidRDefault="009224E0" w:rsidP="009224E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4,570,863</w:t>
            </w:r>
          </w:p>
        </w:tc>
      </w:tr>
    </w:tbl>
    <w:p w:rsidR="004534D9" w:rsidRPr="0030291B" w:rsidRDefault="004534D9" w:rsidP="00302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>
        <w:br w:type="page"/>
      </w:r>
    </w:p>
    <w:p w:rsidR="00DD1C41" w:rsidRPr="00CF72B9" w:rsidRDefault="00DD1C41" w:rsidP="00DD1C4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เงินกู้ยืมระย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ะยาว</w:t>
      </w:r>
      <w:r w:rsidRPr="00CF72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จากสถาบันการเงิน</w:t>
      </w:r>
    </w:p>
    <w:p w:rsidR="00DD1C41" w:rsidRPr="00FC5861" w:rsidRDefault="00DD1C41" w:rsidP="00DD1C4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</w:p>
    <w:p w:rsidR="009224E0" w:rsidRPr="00C146C0" w:rsidRDefault="009224E0" w:rsidP="009224E0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146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รายการเคลื่อนไหวในระหว่างงวดหกเดือนสิ้นสุดวันที่ </w:t>
      </w:r>
      <w:r w:rsidRPr="00C146C0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Pr="00C146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มิถุนายน </w:t>
      </w:r>
      <w:r w:rsidRPr="00C146C0">
        <w:rPr>
          <w:rFonts w:ascii="Angsana New" w:hAnsi="Angsana New" w:cs="Angsana New"/>
          <w:sz w:val="30"/>
          <w:szCs w:val="30"/>
          <w:lang w:val="en-US" w:bidi="th-TH"/>
        </w:rPr>
        <w:t>256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2</w:t>
      </w:r>
      <w:r w:rsidRPr="00C146C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Pr="00C146C0">
        <w:rPr>
          <w:rFonts w:ascii="Angsana New" w:hAnsi="Angsana New" w:cs="Angsana New"/>
          <w:sz w:val="30"/>
          <w:szCs w:val="30"/>
          <w:lang w:val="en-US" w:bidi="th-TH"/>
        </w:rPr>
        <w:t>256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1</w:t>
      </w:r>
      <w:r w:rsidRPr="00C146C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9224E0" w:rsidRPr="00D059D1" w:rsidRDefault="009224E0" w:rsidP="009224E0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29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180"/>
        <w:gridCol w:w="904"/>
        <w:gridCol w:w="1168"/>
        <w:gridCol w:w="270"/>
        <w:gridCol w:w="7"/>
        <w:gridCol w:w="1073"/>
        <w:gridCol w:w="9"/>
        <w:gridCol w:w="262"/>
        <w:gridCol w:w="9"/>
        <w:gridCol w:w="1067"/>
        <w:gridCol w:w="271"/>
        <w:gridCol w:w="1077"/>
      </w:tblGrid>
      <w:tr w:rsidR="009224E0" w:rsidRPr="00C146C0" w:rsidTr="009224E0">
        <w:trPr>
          <w:trHeight w:hRule="exact" w:val="374"/>
        </w:trPr>
        <w:tc>
          <w:tcPr>
            <w:tcW w:w="1710" w:type="pct"/>
          </w:tcPr>
          <w:p w:rsidR="009224E0" w:rsidRPr="00C146C0" w:rsidRDefault="009224E0" w:rsidP="009224E0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:rsidR="009224E0" w:rsidRPr="00C146C0" w:rsidRDefault="009224E0" w:rsidP="009224E0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5"/>
          </w:tcPr>
          <w:p w:rsidR="009224E0" w:rsidRPr="00C146C0" w:rsidRDefault="009224E0" w:rsidP="009224E0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:rsidR="009224E0" w:rsidRPr="00C146C0" w:rsidRDefault="009224E0" w:rsidP="009224E0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:rsidR="009224E0" w:rsidRPr="00C146C0" w:rsidRDefault="009224E0" w:rsidP="009224E0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24E0" w:rsidRPr="00C146C0" w:rsidTr="009224E0">
        <w:trPr>
          <w:trHeight w:hRule="exact" w:val="374"/>
        </w:trPr>
        <w:tc>
          <w:tcPr>
            <w:tcW w:w="1710" w:type="pct"/>
          </w:tcPr>
          <w:p w:rsidR="009224E0" w:rsidRPr="00C146C0" w:rsidRDefault="009224E0" w:rsidP="009224E0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" w:type="pct"/>
          </w:tcPr>
          <w:p w:rsidR="009224E0" w:rsidRPr="00C146C0" w:rsidRDefault="009224E0" w:rsidP="009224E0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9224E0" w:rsidRPr="00C146C0" w:rsidTr="009224E0">
        <w:trPr>
          <w:trHeight w:hRule="exact" w:val="374"/>
        </w:trPr>
        <w:tc>
          <w:tcPr>
            <w:tcW w:w="1710" w:type="pct"/>
          </w:tcPr>
          <w:p w:rsidR="009224E0" w:rsidRPr="00C146C0" w:rsidRDefault="009224E0" w:rsidP="009224E0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6" w:type="pct"/>
          </w:tcPr>
          <w:p w:rsidR="009224E0" w:rsidRPr="00C146C0" w:rsidRDefault="009224E0" w:rsidP="009224E0">
            <w:pPr>
              <w:pStyle w:val="BodyText"/>
              <w:tabs>
                <w:tab w:val="clear" w:pos="1644"/>
                <w:tab w:val="clear" w:pos="1871"/>
                <w:tab w:val="left" w:pos="541"/>
              </w:tabs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4" w:type="pct"/>
            <w:gridSpan w:val="10"/>
          </w:tcPr>
          <w:p w:rsidR="009224E0" w:rsidRPr="00C146C0" w:rsidRDefault="009224E0" w:rsidP="009224E0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24E0" w:rsidRPr="00C146C0" w:rsidTr="009224E0">
        <w:trPr>
          <w:trHeight w:hRule="exact" w:val="374"/>
        </w:trPr>
        <w:tc>
          <w:tcPr>
            <w:tcW w:w="1710" w:type="pct"/>
          </w:tcPr>
          <w:p w:rsidR="009224E0" w:rsidRPr="00C146C0" w:rsidRDefault="009224E0" w:rsidP="00A3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ณ วันที่ 1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6" w:type="pct"/>
          </w:tcPr>
          <w:p w:rsidR="009224E0" w:rsidRPr="00C146C0" w:rsidRDefault="009224E0" w:rsidP="009224E0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</w:tcPr>
          <w:p w:rsidR="009224E0" w:rsidRPr="00C146C0" w:rsidRDefault="00952A0C" w:rsidP="009224E0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1,876,371</w:t>
            </w:r>
          </w:p>
        </w:tc>
        <w:tc>
          <w:tcPr>
            <w:tcW w:w="149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:rsidR="009224E0" w:rsidRPr="00C146C0" w:rsidRDefault="009224E0" w:rsidP="009224E0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1,060,185</w:t>
            </w:r>
          </w:p>
        </w:tc>
        <w:tc>
          <w:tcPr>
            <w:tcW w:w="146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9224E0" w:rsidRPr="00C146C0" w:rsidRDefault="008A673E" w:rsidP="009224E0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681,056</w:t>
            </w:r>
          </w:p>
        </w:tc>
        <w:tc>
          <w:tcPr>
            <w:tcW w:w="146" w:type="pct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9224E0" w:rsidRPr="00C146C0" w:rsidRDefault="009224E0" w:rsidP="009224E0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575,595</w:t>
            </w:r>
          </w:p>
        </w:tc>
      </w:tr>
      <w:tr w:rsidR="009224E0" w:rsidRPr="00C146C0" w:rsidTr="009224E0">
        <w:trPr>
          <w:trHeight w:hRule="exact" w:val="374"/>
        </w:trPr>
        <w:tc>
          <w:tcPr>
            <w:tcW w:w="1710" w:type="pct"/>
          </w:tcPr>
          <w:p w:rsidR="009224E0" w:rsidRPr="00C146C0" w:rsidRDefault="009224E0" w:rsidP="00A3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6" w:type="pct"/>
          </w:tcPr>
          <w:p w:rsidR="009224E0" w:rsidRPr="00C146C0" w:rsidRDefault="009224E0" w:rsidP="009224E0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</w:tcPr>
          <w:p w:rsidR="009224E0" w:rsidRPr="00C146C0" w:rsidRDefault="00952A0C" w:rsidP="009224E0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272,915</w:t>
            </w:r>
          </w:p>
        </w:tc>
        <w:tc>
          <w:tcPr>
            <w:tcW w:w="149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:rsidR="009224E0" w:rsidRPr="00C146C0" w:rsidRDefault="009224E0" w:rsidP="009224E0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980,512</w:t>
            </w:r>
          </w:p>
        </w:tc>
        <w:tc>
          <w:tcPr>
            <w:tcW w:w="146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9224E0" w:rsidRPr="00C146C0" w:rsidRDefault="008A673E" w:rsidP="009224E0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9224E0" w:rsidRPr="00C146C0" w:rsidRDefault="009224E0" w:rsidP="009224E0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207,327</w:t>
            </w:r>
          </w:p>
        </w:tc>
      </w:tr>
      <w:tr w:rsidR="009224E0" w:rsidRPr="00C146C0" w:rsidTr="009224E0">
        <w:trPr>
          <w:trHeight w:hRule="exact" w:val="374"/>
        </w:trPr>
        <w:tc>
          <w:tcPr>
            <w:tcW w:w="1710" w:type="pct"/>
          </w:tcPr>
          <w:p w:rsidR="009224E0" w:rsidRPr="00C146C0" w:rsidRDefault="009224E0" w:rsidP="00A3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C146C0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486" w:type="pct"/>
          </w:tcPr>
          <w:p w:rsidR="009224E0" w:rsidRPr="00C146C0" w:rsidRDefault="009224E0" w:rsidP="009224E0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</w:tcPr>
          <w:p w:rsidR="009224E0" w:rsidRPr="00C146C0" w:rsidRDefault="00E104D4" w:rsidP="009224E0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952A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A7E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952A0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3,377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9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:rsidR="009224E0" w:rsidRPr="00C146C0" w:rsidRDefault="009224E0" w:rsidP="009224E0">
            <w:pPr>
              <w:pStyle w:val="block"/>
              <w:tabs>
                <w:tab w:val="decimal" w:pos="882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(174,103)</w:t>
            </w:r>
          </w:p>
        </w:tc>
        <w:tc>
          <w:tcPr>
            <w:tcW w:w="146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:rsidR="009224E0" w:rsidRPr="00C146C0" w:rsidRDefault="008A673E" w:rsidP="009224E0">
            <w:pPr>
              <w:pStyle w:val="block"/>
              <w:tabs>
                <w:tab w:val="decimal" w:pos="770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(187,260)</w:t>
            </w:r>
          </w:p>
        </w:tc>
        <w:tc>
          <w:tcPr>
            <w:tcW w:w="146" w:type="pct"/>
          </w:tcPr>
          <w:p w:rsidR="009224E0" w:rsidRPr="00C146C0" w:rsidRDefault="009224E0" w:rsidP="009224E0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9224E0" w:rsidRPr="00C146C0" w:rsidRDefault="009224E0" w:rsidP="009224E0">
            <w:pPr>
              <w:pStyle w:val="block"/>
              <w:tabs>
                <w:tab w:val="decimal" w:pos="770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(50,996)</w:t>
            </w:r>
          </w:p>
        </w:tc>
      </w:tr>
      <w:tr w:rsidR="009224E0" w:rsidRPr="00C146C0" w:rsidTr="009224E0">
        <w:trPr>
          <w:trHeight w:hRule="exact" w:val="374"/>
        </w:trPr>
        <w:tc>
          <w:tcPr>
            <w:tcW w:w="1710" w:type="pct"/>
          </w:tcPr>
          <w:p w:rsidR="009224E0" w:rsidRPr="00C146C0" w:rsidRDefault="009224E0" w:rsidP="00A32159">
            <w:pPr>
              <w:spacing w:line="240" w:lineRule="auto"/>
              <w:ind w:left="-100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486" w:type="pct"/>
          </w:tcPr>
          <w:p w:rsidR="009224E0" w:rsidRPr="00C146C0" w:rsidRDefault="009224E0" w:rsidP="009224E0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9224E0" w:rsidRPr="00C146C0" w:rsidRDefault="00952A0C" w:rsidP="009224E0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1,795,909</w:t>
            </w:r>
          </w:p>
        </w:tc>
        <w:tc>
          <w:tcPr>
            <w:tcW w:w="149" w:type="pct"/>
            <w:gridSpan w:val="2"/>
          </w:tcPr>
          <w:p w:rsidR="009224E0" w:rsidRPr="00C146C0" w:rsidRDefault="009224E0" w:rsidP="009224E0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224E0" w:rsidRPr="00C146C0" w:rsidRDefault="009224E0" w:rsidP="009224E0">
            <w:pPr>
              <w:pStyle w:val="block"/>
              <w:tabs>
                <w:tab w:val="decimal" w:pos="882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1,866,594</w:t>
            </w:r>
          </w:p>
        </w:tc>
        <w:tc>
          <w:tcPr>
            <w:tcW w:w="146" w:type="pct"/>
            <w:gridSpan w:val="2"/>
          </w:tcPr>
          <w:p w:rsidR="009224E0" w:rsidRPr="00C146C0" w:rsidRDefault="009224E0" w:rsidP="009224E0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24E0" w:rsidRPr="00C146C0" w:rsidRDefault="008A673E" w:rsidP="009224E0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493,796</w:t>
            </w:r>
          </w:p>
        </w:tc>
        <w:tc>
          <w:tcPr>
            <w:tcW w:w="146" w:type="pct"/>
          </w:tcPr>
          <w:p w:rsidR="009224E0" w:rsidRPr="00C146C0" w:rsidRDefault="009224E0" w:rsidP="009224E0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9224E0" w:rsidRPr="00C146C0" w:rsidRDefault="009224E0" w:rsidP="009224E0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731,926</w:t>
            </w:r>
          </w:p>
        </w:tc>
      </w:tr>
      <w:tr w:rsidR="001A0DF5" w:rsidRPr="00C146C0" w:rsidTr="009224E0">
        <w:trPr>
          <w:trHeight w:hRule="exact" w:val="455"/>
        </w:trPr>
        <w:tc>
          <w:tcPr>
            <w:tcW w:w="1710" w:type="pct"/>
          </w:tcPr>
          <w:p w:rsidR="001A0DF5" w:rsidRPr="00C146C0" w:rsidRDefault="001A0DF5" w:rsidP="00A32159">
            <w:pPr>
              <w:spacing w:line="240" w:lineRule="auto"/>
              <w:ind w:left="-10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6" w:type="pct"/>
          </w:tcPr>
          <w:p w:rsidR="001A0DF5" w:rsidRPr="00C146C0" w:rsidRDefault="001A0DF5" w:rsidP="001A0DF5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:rsidR="001A0DF5" w:rsidRPr="00C146C0" w:rsidRDefault="001A0DF5" w:rsidP="001A0DF5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:rsidR="001A0DF5" w:rsidRPr="001A0DF5" w:rsidRDefault="001A0DF5" w:rsidP="001A0DF5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1A0DF5" w:rsidRPr="001A0DF5" w:rsidRDefault="001A0DF5" w:rsidP="001A0DF5">
            <w:pPr>
              <w:pStyle w:val="block"/>
              <w:tabs>
                <w:tab w:val="decimal" w:pos="846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0D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1,876,371</w:t>
            </w:r>
          </w:p>
        </w:tc>
        <w:tc>
          <w:tcPr>
            <w:tcW w:w="146" w:type="pct"/>
            <w:gridSpan w:val="2"/>
          </w:tcPr>
          <w:p w:rsidR="001A0DF5" w:rsidRPr="001A0DF5" w:rsidRDefault="001A0DF5" w:rsidP="001A0DF5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:rsidR="001A0DF5" w:rsidRPr="001A0DF5" w:rsidRDefault="001A0DF5" w:rsidP="001A0DF5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1A0DF5" w:rsidRPr="001A0DF5" w:rsidRDefault="001A0DF5" w:rsidP="001A0DF5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  <w:bottom w:val="double" w:sz="4" w:space="0" w:color="auto"/>
            </w:tcBorders>
          </w:tcPr>
          <w:p w:rsidR="001A0DF5" w:rsidRPr="001A0DF5" w:rsidRDefault="001A0DF5" w:rsidP="001A0DF5">
            <w:pPr>
              <w:pStyle w:val="block"/>
              <w:tabs>
                <w:tab w:val="decimal" w:pos="770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0D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681,056</w:t>
            </w:r>
          </w:p>
        </w:tc>
      </w:tr>
    </w:tbl>
    <w:p w:rsidR="009224E0" w:rsidRDefault="009224E0" w:rsidP="00DD1C4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D1C41" w:rsidRPr="008633D3" w:rsidRDefault="00DD1C41" w:rsidP="00DD1C4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042503">
        <w:rPr>
          <w:rFonts w:ascii="Angsana New" w:hAnsi="Angsana New" w:cs="Angsana New"/>
          <w:sz w:val="30"/>
          <w:szCs w:val="30"/>
          <w:cs/>
          <w:lang w:bidi="th-TH"/>
        </w:rPr>
        <w:t>ณ วันที่</w:t>
      </w:r>
      <w:r w:rsidRPr="00042503">
        <w:rPr>
          <w:rFonts w:ascii="Angsana New" w:hAnsi="Angsana New" w:cs="Angsana New"/>
          <w:sz w:val="30"/>
          <w:szCs w:val="30"/>
        </w:rPr>
        <w:t xml:space="preserve"> 3</w:t>
      </w:r>
      <w:r w:rsidR="009224E0">
        <w:rPr>
          <w:rFonts w:ascii="Angsana New" w:hAnsi="Angsana New" w:cs="Angsana New" w:hint="cs"/>
          <w:sz w:val="30"/>
          <w:szCs w:val="30"/>
          <w:cs/>
          <w:lang w:bidi="th-TH"/>
        </w:rPr>
        <w:t>0 มิถุนายน</w:t>
      </w:r>
      <w:r w:rsidRPr="00042503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30291B">
        <w:rPr>
          <w:rFonts w:ascii="Angsana New" w:hAnsi="Angsana New" w:cs="Angsana New"/>
          <w:sz w:val="30"/>
          <w:szCs w:val="30"/>
        </w:rPr>
        <w:t>256</w:t>
      </w:r>
      <w:r w:rsidR="00480BC8">
        <w:rPr>
          <w:rFonts w:ascii="Angsana New" w:hAnsi="Angsana New" w:cs="Angsana New"/>
          <w:sz w:val="30"/>
          <w:szCs w:val="30"/>
        </w:rPr>
        <w:t>2</w:t>
      </w:r>
      <w:r w:rsidR="00922CA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bidi="th-TH"/>
        </w:rPr>
        <w:t>บริษัทย่อ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ยบางแห่ง</w:t>
      </w:r>
      <w:r w:rsidRPr="00042503">
        <w:rPr>
          <w:rFonts w:ascii="Angsana New" w:hAnsi="Angsana New" w:cs="Angsana New"/>
          <w:sz w:val="30"/>
          <w:szCs w:val="30"/>
          <w:cs/>
          <w:lang w:bidi="th-TH"/>
        </w:rPr>
        <w:t>ไม่สามารถปฏิบัติตามเงื่อนไขเรื่องการรักษาระดับอัตราส่วนทางการเงินหนี้สินต่อทุน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และกำหนดให้เงินกู้ยืมจากกิจการที่เกี่ยวข้องกันเป็นเงินกู้ยืมที่มีความสำคัญน้อยกว่า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เงินกู้ยืม</w:t>
      </w:r>
      <w:r w:rsidRPr="00FC5861">
        <w:rPr>
          <w:rFonts w:ascii="Angsana New" w:hAnsi="Angsana New" w:cs="Angsana New"/>
          <w:sz w:val="30"/>
          <w:szCs w:val="30"/>
          <w:cs/>
          <w:lang w:val="en-US" w:bidi="th-TH"/>
        </w:rPr>
        <w:t>จากสถาบันการเงิน</w:t>
      </w:r>
      <w:r w:rsidRPr="00042503">
        <w:rPr>
          <w:rFonts w:ascii="Angsana New" w:hAnsi="Angsana New" w:cs="Angsana New"/>
          <w:sz w:val="30"/>
          <w:szCs w:val="30"/>
          <w:cs/>
          <w:lang w:bidi="th-TH"/>
        </w:rPr>
        <w:t>ตามที่ระบุไว้ในสัญญาเงินกู้บางฉบับ จึงได้จัดประเภทเงินกู้ยืมระยะยาว</w:t>
      </w:r>
      <w:r w:rsidRPr="00FC5861">
        <w:rPr>
          <w:rFonts w:ascii="Angsana New" w:hAnsi="Angsana New" w:cs="Angsana New"/>
          <w:sz w:val="30"/>
          <w:szCs w:val="30"/>
          <w:cs/>
          <w:lang w:val="en-US" w:bidi="th-TH"/>
        </w:rPr>
        <w:t>จากสถาบันการเงิน</w:t>
      </w:r>
      <w:r w:rsidR="00E654FD" w:rsidRPr="00E5416B">
        <w:rPr>
          <w:rFonts w:ascii="Angsana New" w:hAnsi="Angsana New" w:cs="Angsana New"/>
          <w:sz w:val="30"/>
          <w:szCs w:val="30"/>
          <w:cs/>
          <w:lang w:bidi="th-TH"/>
        </w:rPr>
        <w:t>จำนว</w:t>
      </w:r>
      <w:r w:rsidR="00E654FD" w:rsidRPr="00E5416B">
        <w:rPr>
          <w:rFonts w:ascii="Angsana New" w:hAnsi="Angsana New" w:cs="Angsana New" w:hint="cs"/>
          <w:sz w:val="30"/>
          <w:szCs w:val="30"/>
          <w:cs/>
          <w:lang w:bidi="th-TH"/>
        </w:rPr>
        <w:t>น</w:t>
      </w:r>
      <w:r w:rsidR="00E5416B" w:rsidRPr="00E5416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52A0C" w:rsidRPr="008814BA">
        <w:rPr>
          <w:rFonts w:ascii="Angsana New" w:hAnsi="Angsana New" w:cs="Angsana New"/>
          <w:sz w:val="30"/>
          <w:szCs w:val="30"/>
          <w:lang w:val="en-US" w:bidi="th-TH"/>
        </w:rPr>
        <w:t>63</w:t>
      </w:r>
      <w:r w:rsidR="00D22452" w:rsidRPr="00E5416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5416B">
        <w:rPr>
          <w:rFonts w:ascii="Angsana New" w:hAnsi="Angsana New" w:cs="Angsana New"/>
          <w:sz w:val="30"/>
          <w:szCs w:val="30"/>
          <w:cs/>
          <w:lang w:bidi="th-TH"/>
        </w:rPr>
        <w:t>ล้านบาท</w:t>
      </w:r>
      <w:r w:rsidRPr="008633D3">
        <w:rPr>
          <w:rFonts w:ascii="Angsana New" w:hAnsi="Angsana New" w:cs="Angsana New"/>
          <w:i/>
          <w:iCs/>
          <w:sz w:val="30"/>
          <w:szCs w:val="30"/>
          <w:rtl/>
          <w:cs/>
        </w:rPr>
        <w:t xml:space="preserve"> </w:t>
      </w:r>
      <w:r w:rsidRPr="008633D3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Pr="008633D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ธันวาคม </w:t>
      </w:r>
      <w:r w:rsidR="008B3573" w:rsidRPr="008633D3">
        <w:rPr>
          <w:rFonts w:ascii="Angsana New" w:hAnsi="Angsana New" w:cs="Angsana New"/>
          <w:i/>
          <w:iCs/>
          <w:sz w:val="30"/>
          <w:szCs w:val="30"/>
        </w:rPr>
        <w:t>25</w:t>
      </w:r>
      <w:r w:rsidR="00922CA0" w:rsidRPr="008633D3">
        <w:rPr>
          <w:rFonts w:ascii="Angsana New" w:hAnsi="Angsana New" w:cs="Angsana New"/>
          <w:i/>
          <w:iCs/>
          <w:sz w:val="30"/>
          <w:szCs w:val="30"/>
        </w:rPr>
        <w:t>6</w:t>
      </w:r>
      <w:r w:rsidR="003D217A">
        <w:rPr>
          <w:rFonts w:ascii="Angsana New" w:hAnsi="Angsana New" w:cs="Angsana New"/>
          <w:i/>
          <w:iCs/>
          <w:sz w:val="30"/>
          <w:szCs w:val="30"/>
        </w:rPr>
        <w:t>1</w:t>
      </w:r>
      <w:r w:rsidR="00A730EA" w:rsidRPr="008633D3">
        <w:rPr>
          <w:rFonts w:ascii="Angsana New" w:hAnsi="Angsana New" w:cs="Angsana New"/>
          <w:i/>
          <w:iCs/>
          <w:sz w:val="30"/>
          <w:szCs w:val="30"/>
        </w:rPr>
        <w:t>:</w:t>
      </w:r>
      <w:r w:rsidR="008B3573" w:rsidRPr="008633D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D217A">
        <w:rPr>
          <w:rFonts w:ascii="Angsana New" w:hAnsi="Angsana New" w:cs="Angsana New"/>
          <w:i/>
          <w:iCs/>
          <w:sz w:val="30"/>
          <w:szCs w:val="30"/>
        </w:rPr>
        <w:t>83</w:t>
      </w:r>
      <w:r w:rsidRPr="008633D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633D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ล้านบาท</w:t>
      </w:r>
      <w:r w:rsidRPr="008633D3">
        <w:rPr>
          <w:rFonts w:ascii="Angsana New" w:hAnsi="Angsana New" w:cs="Angsana New"/>
          <w:i/>
          <w:iCs/>
          <w:sz w:val="30"/>
          <w:szCs w:val="30"/>
        </w:rPr>
        <w:t>)</w:t>
      </w:r>
      <w:r w:rsidRPr="008633D3">
        <w:rPr>
          <w:rFonts w:ascii="Angsana New" w:hAnsi="Angsana New" w:cs="Angsana New"/>
          <w:sz w:val="30"/>
          <w:szCs w:val="30"/>
        </w:rPr>
        <w:t xml:space="preserve"> </w:t>
      </w:r>
      <w:r w:rsidRPr="008633D3">
        <w:rPr>
          <w:rFonts w:ascii="Angsana New" w:hAnsi="Angsana New" w:cs="Angsana New"/>
          <w:sz w:val="30"/>
          <w:szCs w:val="30"/>
          <w:cs/>
          <w:lang w:bidi="th-TH"/>
        </w:rPr>
        <w:t>ในงบแสดงฐานะการเงินรวมเป็นเงินกู้ยืมระยะยาว</w:t>
      </w:r>
      <w:r w:rsidRPr="008633D3">
        <w:rPr>
          <w:rFonts w:ascii="Angsana New" w:hAnsi="Angsana New" w:cs="Angsana New"/>
          <w:sz w:val="30"/>
          <w:szCs w:val="30"/>
          <w:cs/>
          <w:lang w:val="en-US" w:bidi="th-TH"/>
        </w:rPr>
        <w:t>จากสถาบันการเงิน</w:t>
      </w:r>
      <w:r w:rsidRPr="008633D3">
        <w:rPr>
          <w:rFonts w:ascii="Angsana New" w:hAnsi="Angsana New" w:cs="Angsana New"/>
          <w:sz w:val="30"/>
          <w:szCs w:val="30"/>
          <w:cs/>
          <w:lang w:bidi="th-TH"/>
        </w:rPr>
        <w:t>ส่วนที่ถึงกำหนดชำระภายในหนึ่งปี</w:t>
      </w:r>
    </w:p>
    <w:p w:rsidR="00DD1C41" w:rsidRPr="003B6766" w:rsidRDefault="00DD1C41" w:rsidP="004534D9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961964" w:rsidRPr="008633D3" w:rsidRDefault="00961964" w:rsidP="008B3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633D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อัตราดอกเบี้ย</w:t>
      </w:r>
    </w:p>
    <w:p w:rsidR="00961964" w:rsidRPr="003B6766" w:rsidRDefault="00961964" w:rsidP="008B3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4534D9" w:rsidRPr="008633D3" w:rsidRDefault="004534D9" w:rsidP="008B3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30"/>
          <w:szCs w:val="30"/>
          <w:cs/>
        </w:rPr>
      </w:pPr>
      <w:r w:rsidRPr="008633D3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Pr="008633D3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Pr="008633D3">
        <w:rPr>
          <w:rFonts w:ascii="Angsana New" w:hAnsi="Angsana New" w:cs="Angsana New"/>
          <w:sz w:val="30"/>
          <w:szCs w:val="30"/>
        </w:rPr>
        <w:t>3</w:t>
      </w:r>
      <w:r w:rsidR="009224E0">
        <w:rPr>
          <w:rFonts w:ascii="Angsana New" w:hAnsi="Angsana New" w:cs="Angsana New" w:hint="cs"/>
          <w:sz w:val="30"/>
          <w:szCs w:val="30"/>
          <w:cs/>
        </w:rPr>
        <w:t>0</w:t>
      </w:r>
      <w:r w:rsidRPr="008633D3">
        <w:rPr>
          <w:rFonts w:ascii="Angsana New" w:hAnsi="Angsana New" w:cs="Angsana New"/>
          <w:sz w:val="30"/>
          <w:szCs w:val="30"/>
        </w:rPr>
        <w:t xml:space="preserve"> </w:t>
      </w:r>
      <w:r w:rsidR="009224E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633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291B" w:rsidRPr="008633D3">
        <w:rPr>
          <w:rFonts w:ascii="Angsana New" w:hAnsi="Angsana New" w:cs="Angsana New"/>
          <w:sz w:val="30"/>
          <w:szCs w:val="30"/>
        </w:rPr>
        <w:t>256</w:t>
      </w:r>
      <w:r w:rsidR="009224E0">
        <w:rPr>
          <w:rFonts w:ascii="Angsana New" w:hAnsi="Angsana New" w:cs="Angsana New" w:hint="cs"/>
          <w:sz w:val="30"/>
          <w:szCs w:val="30"/>
          <w:cs/>
        </w:rPr>
        <w:t>2</w:t>
      </w:r>
      <w:r w:rsidR="00922CA0" w:rsidRPr="008633D3">
        <w:rPr>
          <w:rFonts w:ascii="Angsana New" w:hAnsi="Angsana New" w:cs="Angsana New"/>
          <w:sz w:val="30"/>
          <w:szCs w:val="30"/>
        </w:rPr>
        <w:t xml:space="preserve"> </w:t>
      </w:r>
      <w:r w:rsidRPr="008633D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61964" w:rsidRPr="008633D3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8633D3">
        <w:rPr>
          <w:rFonts w:ascii="Angsana New" w:hAnsi="Angsana New" w:cs="Angsana New"/>
          <w:sz w:val="30"/>
          <w:szCs w:val="30"/>
        </w:rPr>
        <w:t xml:space="preserve">31 </w:t>
      </w:r>
      <w:r w:rsidRPr="008633D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30291B" w:rsidRPr="008633D3">
        <w:rPr>
          <w:rFonts w:ascii="Angsana New" w:hAnsi="Angsana New" w:cs="Angsana New"/>
          <w:sz w:val="30"/>
          <w:szCs w:val="30"/>
        </w:rPr>
        <w:t>25</w:t>
      </w:r>
      <w:r w:rsidR="00922CA0" w:rsidRPr="008633D3">
        <w:rPr>
          <w:rFonts w:ascii="Angsana New" w:hAnsi="Angsana New" w:cs="Angsana New"/>
          <w:sz w:val="30"/>
          <w:szCs w:val="30"/>
        </w:rPr>
        <w:t>6</w:t>
      </w:r>
      <w:r w:rsidR="007D7DFC">
        <w:rPr>
          <w:rFonts w:ascii="Angsana New" w:hAnsi="Angsana New" w:cs="Angsana New" w:hint="cs"/>
          <w:sz w:val="30"/>
          <w:szCs w:val="30"/>
          <w:cs/>
        </w:rPr>
        <w:t>1</w:t>
      </w:r>
      <w:r w:rsidR="00922CA0" w:rsidRPr="008633D3">
        <w:rPr>
          <w:rFonts w:ascii="Angsana New" w:hAnsi="Angsana New" w:cs="Angsana New"/>
          <w:sz w:val="30"/>
          <w:szCs w:val="30"/>
        </w:rPr>
        <w:t xml:space="preserve"> </w:t>
      </w:r>
      <w:r w:rsidR="00961964" w:rsidRPr="008633D3">
        <w:rPr>
          <w:rFonts w:ascii="Angsana New" w:hAnsi="Angsana New" w:cs="Angsana New" w:hint="cs"/>
          <w:sz w:val="30"/>
          <w:szCs w:val="30"/>
          <w:cs/>
        </w:rPr>
        <w:t>มีดัง</w:t>
      </w:r>
      <w:r w:rsidRPr="008633D3">
        <w:rPr>
          <w:rFonts w:ascii="Angsana New" w:hAnsi="Angsana New" w:cs="Angsana New" w:hint="cs"/>
          <w:sz w:val="30"/>
          <w:szCs w:val="30"/>
          <w:cs/>
        </w:rPr>
        <w:t>นี้</w:t>
      </w:r>
    </w:p>
    <w:p w:rsidR="004534D9" w:rsidRPr="003B6766" w:rsidRDefault="004534D9" w:rsidP="004534D9">
      <w:pPr>
        <w:rPr>
          <w:sz w:val="30"/>
          <w:szCs w:val="30"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1"/>
        <w:gridCol w:w="900"/>
        <w:gridCol w:w="1109"/>
        <w:gridCol w:w="6"/>
        <w:gridCol w:w="261"/>
        <w:gridCol w:w="1097"/>
        <w:gridCol w:w="266"/>
        <w:gridCol w:w="1081"/>
        <w:gridCol w:w="253"/>
        <w:gridCol w:w="1096"/>
      </w:tblGrid>
      <w:tr w:rsidR="004534D9" w:rsidRPr="008633D3" w:rsidTr="00A730EA">
        <w:trPr>
          <w:trHeight w:hRule="exact" w:val="360"/>
          <w:tblHeader/>
        </w:trPr>
        <w:tc>
          <w:tcPr>
            <w:tcW w:w="1765" w:type="pct"/>
          </w:tcPr>
          <w:p w:rsidR="004534D9" w:rsidRPr="008633D3" w:rsidRDefault="004534D9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</w:tcPr>
          <w:p w:rsidR="004534D9" w:rsidRPr="008633D3" w:rsidRDefault="004534D9" w:rsidP="0045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:rsidR="004534D9" w:rsidRPr="008633D3" w:rsidRDefault="004534D9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3D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4534D9" w:rsidRPr="008633D3" w:rsidRDefault="004534D9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:rsidR="004534D9" w:rsidRPr="008633D3" w:rsidRDefault="004534D9" w:rsidP="0045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3D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24E0" w:rsidRPr="008633D3" w:rsidTr="00A730EA">
        <w:trPr>
          <w:trHeight w:hRule="exact" w:val="360"/>
          <w:tblHeader/>
        </w:trPr>
        <w:tc>
          <w:tcPr>
            <w:tcW w:w="1765" w:type="pct"/>
          </w:tcPr>
          <w:p w:rsidR="009224E0" w:rsidRPr="008633D3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</w:tcPr>
          <w:p w:rsidR="009224E0" w:rsidRPr="008633D3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9224E0" w:rsidRPr="008633D3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2" w:type="pct"/>
            <w:gridSpan w:val="2"/>
          </w:tcPr>
          <w:p w:rsidR="009224E0" w:rsidRPr="008633D3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9224E0" w:rsidRPr="008633D3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33D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:rsidR="009224E0" w:rsidRPr="008633D3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9224E0" w:rsidRPr="008633D3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5" w:type="pct"/>
          </w:tcPr>
          <w:p w:rsidR="009224E0" w:rsidRPr="008633D3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224E0" w:rsidRPr="008633D3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33D3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224E0" w:rsidRPr="008633D3" w:rsidTr="00A730EA">
        <w:trPr>
          <w:trHeight w:hRule="exact" w:val="360"/>
          <w:tblHeader/>
        </w:trPr>
        <w:tc>
          <w:tcPr>
            <w:tcW w:w="1765" w:type="pct"/>
          </w:tcPr>
          <w:p w:rsidR="009224E0" w:rsidRPr="008633D3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</w:tcPr>
          <w:p w:rsidR="009224E0" w:rsidRPr="008633D3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:rsidR="009224E0" w:rsidRPr="00B5513F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8633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gridSpan w:val="2"/>
          </w:tcPr>
          <w:p w:rsidR="009224E0" w:rsidRPr="008633D3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9224E0" w:rsidRPr="00C041B4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8633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:rsidR="009224E0" w:rsidRPr="008633D3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9224E0" w:rsidRPr="00B5513F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8633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" w:type="pct"/>
          </w:tcPr>
          <w:p w:rsidR="009224E0" w:rsidRPr="008633D3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224E0" w:rsidRPr="00C041B4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Cordia New"/>
                <w:sz w:val="30"/>
                <w:szCs w:val="30"/>
              </w:rPr>
            </w:pPr>
            <w:r w:rsidRPr="008633D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224E0" w:rsidRPr="008633D3" w:rsidTr="00A730EA">
        <w:trPr>
          <w:trHeight w:hRule="exact" w:val="360"/>
          <w:tblHeader/>
        </w:trPr>
        <w:tc>
          <w:tcPr>
            <w:tcW w:w="1765" w:type="pct"/>
          </w:tcPr>
          <w:p w:rsidR="009224E0" w:rsidRPr="008633D3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224E0" w:rsidRPr="008633D3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5" w:type="pct"/>
            <w:gridSpan w:val="8"/>
          </w:tcPr>
          <w:p w:rsidR="009224E0" w:rsidRPr="008633D3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224E0" w:rsidRPr="008633D3" w:rsidTr="00A730EA">
        <w:trPr>
          <w:trHeight w:val="288"/>
        </w:trPr>
        <w:tc>
          <w:tcPr>
            <w:tcW w:w="1765" w:type="pct"/>
          </w:tcPr>
          <w:p w:rsidR="009224E0" w:rsidRPr="008633D3" w:rsidRDefault="009224E0" w:rsidP="00A32159">
            <w:pPr>
              <w:pStyle w:val="a"/>
              <w:tabs>
                <w:tab w:val="clear" w:pos="1080"/>
                <w:tab w:val="left" w:pos="160"/>
              </w:tabs>
              <w:ind w:left="117" w:hanging="117"/>
              <w:rPr>
                <w:rFonts w:ascii="Angsana New" w:hAnsi="Angsana New" w:cs="Angsana New"/>
                <w:cs/>
                <w:lang w:val="en-US"/>
              </w:rPr>
            </w:pPr>
            <w:r w:rsidRPr="008633D3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  <w:r w:rsidRPr="008633D3">
              <w:rPr>
                <w:rFonts w:ascii="Angsana New" w:hAnsi="Angsana New" w:cs="Angsana New" w:hint="cs"/>
                <w:cs/>
                <w:lang w:val="en-US"/>
              </w:rPr>
              <w:t>และตั๋วแลกเงิน</w:t>
            </w:r>
          </w:p>
        </w:tc>
        <w:tc>
          <w:tcPr>
            <w:tcW w:w="480" w:type="pct"/>
          </w:tcPr>
          <w:p w:rsidR="009224E0" w:rsidRPr="008633D3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bottom"/>
          </w:tcPr>
          <w:p w:rsidR="009224E0" w:rsidRPr="008A5A08" w:rsidRDefault="00873E76" w:rsidP="009224E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2.60 - 4.50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2.50 - 4.10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bottom"/>
          </w:tcPr>
          <w:p w:rsidR="009224E0" w:rsidRPr="008A5A08" w:rsidRDefault="00873E76" w:rsidP="009224E0">
            <w:pPr>
              <w:pStyle w:val="block"/>
              <w:tabs>
                <w:tab w:val="left" w:pos="854"/>
              </w:tabs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2.60 </w:t>
            </w:r>
            <w:r w:rsidRPr="002C49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- 4.</w:t>
            </w:r>
            <w:r w:rsidR="002C49F0" w:rsidRPr="002C49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2C49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5" w:type="pct"/>
            <w:vAlign w:val="bottom"/>
          </w:tcPr>
          <w:p w:rsidR="009224E0" w:rsidRPr="008A5A08" w:rsidRDefault="009224E0" w:rsidP="009224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vAlign w:val="bottom"/>
          </w:tcPr>
          <w:p w:rsidR="009224E0" w:rsidRPr="008A5A08" w:rsidRDefault="009224E0" w:rsidP="009224E0">
            <w:pPr>
              <w:pStyle w:val="block"/>
              <w:tabs>
                <w:tab w:val="left" w:pos="854"/>
              </w:tabs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2.50 - 4.1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9224E0" w:rsidRPr="008633D3" w:rsidTr="00A730EA">
        <w:trPr>
          <w:trHeight w:val="288"/>
        </w:trPr>
        <w:tc>
          <w:tcPr>
            <w:tcW w:w="1765" w:type="pct"/>
          </w:tcPr>
          <w:p w:rsidR="009224E0" w:rsidRPr="008633D3" w:rsidRDefault="009224E0" w:rsidP="00A32159">
            <w:pPr>
              <w:pStyle w:val="a"/>
              <w:tabs>
                <w:tab w:val="clear" w:pos="1080"/>
                <w:tab w:val="left" w:pos="160"/>
              </w:tabs>
              <w:ind w:left="117" w:hanging="117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8633D3">
              <w:rPr>
                <w:rFonts w:ascii="Angsana New" w:hAnsi="Angsana New" w:cs="Angsana New"/>
                <w:cs/>
              </w:rPr>
              <w:t>หนี้สิน</w:t>
            </w:r>
            <w:r w:rsidRPr="008633D3">
              <w:rPr>
                <w:rFonts w:ascii="Angsana New" w:hAnsi="Angsana New" w:cs="Angsana New" w:hint="cs"/>
                <w:cs/>
              </w:rPr>
              <w:t>จากการทำ</w:t>
            </w:r>
            <w:r w:rsidRPr="008633D3">
              <w:rPr>
                <w:rFonts w:ascii="Angsana New" w:eastAsia="Angsana New" w:hAnsi="Angsana New" w:cs="Angsana New"/>
                <w:cs/>
                <w:lang w:val="en-US"/>
              </w:rPr>
              <w:t>ทรัสต์รีซีท</w:t>
            </w:r>
          </w:p>
        </w:tc>
        <w:tc>
          <w:tcPr>
            <w:tcW w:w="480" w:type="pct"/>
          </w:tcPr>
          <w:p w:rsidR="009224E0" w:rsidRPr="008633D3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bottom"/>
          </w:tcPr>
          <w:p w:rsidR="009224E0" w:rsidRPr="008A5A08" w:rsidRDefault="00873E76" w:rsidP="009224E0">
            <w:pPr>
              <w:pStyle w:val="block"/>
              <w:tabs>
                <w:tab w:val="left" w:pos="885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2.50 - 4.85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lock"/>
              <w:tabs>
                <w:tab w:val="left" w:pos="885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2.50 - 4.80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bottom"/>
          </w:tcPr>
          <w:p w:rsidR="009224E0" w:rsidRPr="00E6693B" w:rsidRDefault="00873E76" w:rsidP="009224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9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3.85 - 3.89</w:t>
            </w:r>
          </w:p>
        </w:tc>
        <w:tc>
          <w:tcPr>
            <w:tcW w:w="135" w:type="pct"/>
            <w:vAlign w:val="bottom"/>
          </w:tcPr>
          <w:p w:rsidR="009224E0" w:rsidRPr="008A5A08" w:rsidRDefault="009224E0" w:rsidP="009224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vAlign w:val="bottom"/>
          </w:tcPr>
          <w:p w:rsidR="009224E0" w:rsidRPr="008A5A08" w:rsidRDefault="009224E0" w:rsidP="009224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3.30 - 3.89</w:t>
            </w:r>
          </w:p>
        </w:tc>
      </w:tr>
      <w:tr w:rsidR="009224E0" w:rsidRPr="008633D3" w:rsidTr="00A730EA">
        <w:trPr>
          <w:trHeight w:val="288"/>
        </w:trPr>
        <w:tc>
          <w:tcPr>
            <w:tcW w:w="1765" w:type="pct"/>
          </w:tcPr>
          <w:p w:rsidR="009224E0" w:rsidRPr="008633D3" w:rsidRDefault="009224E0" w:rsidP="00A3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80" w:type="pct"/>
          </w:tcPr>
          <w:p w:rsidR="009224E0" w:rsidRPr="008633D3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:rsidR="009224E0" w:rsidRPr="008A5A08" w:rsidRDefault="00873E76" w:rsidP="009224E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3.94 - 5.03</w:t>
            </w:r>
          </w:p>
        </w:tc>
        <w:tc>
          <w:tcPr>
            <w:tcW w:w="139" w:type="pct"/>
            <w:vAlign w:val="bottom"/>
          </w:tcPr>
          <w:p w:rsidR="009224E0" w:rsidRPr="008A5A08" w:rsidRDefault="009224E0" w:rsidP="009224E0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:rsidR="009224E0" w:rsidRPr="008A5A08" w:rsidRDefault="009224E0" w:rsidP="009224E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3.94 - 5.50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bottom"/>
          </w:tcPr>
          <w:p w:rsidR="009224E0" w:rsidRPr="00E6693B" w:rsidRDefault="00873E76" w:rsidP="009224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669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3.94 - 4.50</w:t>
            </w:r>
          </w:p>
        </w:tc>
        <w:tc>
          <w:tcPr>
            <w:tcW w:w="135" w:type="pct"/>
            <w:vAlign w:val="bottom"/>
          </w:tcPr>
          <w:p w:rsidR="009224E0" w:rsidRPr="008A5A08" w:rsidRDefault="009224E0" w:rsidP="009224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vAlign w:val="bottom"/>
          </w:tcPr>
          <w:p w:rsidR="009224E0" w:rsidRPr="008A5A08" w:rsidRDefault="009224E0" w:rsidP="009224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3.94 - 4.50</w:t>
            </w:r>
          </w:p>
        </w:tc>
      </w:tr>
      <w:tr w:rsidR="009224E0" w:rsidRPr="008633D3" w:rsidTr="00A730EA">
        <w:trPr>
          <w:trHeight w:val="288"/>
        </w:trPr>
        <w:tc>
          <w:tcPr>
            <w:tcW w:w="1765" w:type="pct"/>
          </w:tcPr>
          <w:p w:rsidR="009224E0" w:rsidRPr="008633D3" w:rsidRDefault="009224E0" w:rsidP="00A3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80" w:type="pct"/>
          </w:tcPr>
          <w:p w:rsidR="009224E0" w:rsidRPr="008633D3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:rsidR="009224E0" w:rsidRPr="008A5A08" w:rsidRDefault="00873E76" w:rsidP="009224E0">
            <w:pPr>
              <w:pStyle w:val="block"/>
              <w:tabs>
                <w:tab w:val="left" w:pos="901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4.90</w:t>
            </w:r>
          </w:p>
        </w:tc>
        <w:tc>
          <w:tcPr>
            <w:tcW w:w="139" w:type="pct"/>
            <w:vAlign w:val="bottom"/>
          </w:tcPr>
          <w:p w:rsidR="009224E0" w:rsidRPr="008A5A08" w:rsidRDefault="009224E0" w:rsidP="009224E0">
            <w:pPr>
              <w:pStyle w:val="block"/>
              <w:tabs>
                <w:tab w:val="decimal" w:pos="765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:rsidR="009224E0" w:rsidRPr="008A5A08" w:rsidRDefault="009224E0" w:rsidP="009224E0">
            <w:pPr>
              <w:pStyle w:val="block"/>
              <w:tabs>
                <w:tab w:val="left" w:pos="901"/>
              </w:tabs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4.90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lock"/>
              <w:tabs>
                <w:tab w:val="decimal" w:pos="765"/>
              </w:tabs>
              <w:spacing w:after="0" w:line="240" w:lineRule="auto"/>
              <w:ind w:left="-128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bottom"/>
          </w:tcPr>
          <w:p w:rsidR="009224E0" w:rsidRPr="008A5A08" w:rsidRDefault="00873E76" w:rsidP="009224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4.90</w:t>
            </w:r>
          </w:p>
        </w:tc>
        <w:tc>
          <w:tcPr>
            <w:tcW w:w="135" w:type="pct"/>
            <w:vAlign w:val="bottom"/>
          </w:tcPr>
          <w:p w:rsidR="009224E0" w:rsidRPr="008A5A08" w:rsidRDefault="009224E0" w:rsidP="009224E0">
            <w:pPr>
              <w:pStyle w:val="block"/>
              <w:tabs>
                <w:tab w:val="decimal" w:pos="765"/>
              </w:tabs>
              <w:spacing w:after="0" w:line="240" w:lineRule="auto"/>
              <w:ind w:left="-128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vAlign w:val="bottom"/>
          </w:tcPr>
          <w:p w:rsidR="009224E0" w:rsidRPr="008A5A08" w:rsidRDefault="009224E0" w:rsidP="009224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4.90</w:t>
            </w:r>
          </w:p>
        </w:tc>
      </w:tr>
      <w:tr w:rsidR="009224E0" w:rsidRPr="00CF72B9" w:rsidTr="00A730EA">
        <w:trPr>
          <w:trHeight w:val="288"/>
        </w:trPr>
        <w:tc>
          <w:tcPr>
            <w:tcW w:w="1765" w:type="pct"/>
          </w:tcPr>
          <w:p w:rsidR="009224E0" w:rsidRPr="008633D3" w:rsidRDefault="009224E0" w:rsidP="00A32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3D3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480" w:type="pct"/>
          </w:tcPr>
          <w:p w:rsidR="009224E0" w:rsidRPr="008633D3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  <w:vAlign w:val="bottom"/>
          </w:tcPr>
          <w:p w:rsidR="009224E0" w:rsidRPr="008A5A08" w:rsidRDefault="00565CF0" w:rsidP="009224E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2.59 - 9.62</w:t>
            </w:r>
          </w:p>
        </w:tc>
        <w:tc>
          <w:tcPr>
            <w:tcW w:w="139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lock"/>
              <w:tabs>
                <w:tab w:val="decimal" w:pos="765"/>
              </w:tabs>
              <w:spacing w:after="0" w:line="240" w:lineRule="auto"/>
              <w:ind w:left="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:rsidR="009224E0" w:rsidRPr="008A5A08" w:rsidRDefault="009224E0" w:rsidP="009224E0">
            <w:pPr>
              <w:pStyle w:val="block"/>
              <w:spacing w:after="0" w:line="240" w:lineRule="auto"/>
              <w:ind w:left="9" w:right="-8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2.45 - 9.62</w:t>
            </w:r>
          </w:p>
        </w:tc>
        <w:tc>
          <w:tcPr>
            <w:tcW w:w="142" w:type="pct"/>
            <w:vAlign w:val="bottom"/>
          </w:tcPr>
          <w:p w:rsidR="009224E0" w:rsidRPr="008A5A08" w:rsidRDefault="009224E0" w:rsidP="009224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bottom"/>
          </w:tcPr>
          <w:p w:rsidR="009224E0" w:rsidRPr="008A5A08" w:rsidRDefault="00565CF0" w:rsidP="009224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2.59 - 6.26</w:t>
            </w:r>
          </w:p>
        </w:tc>
        <w:tc>
          <w:tcPr>
            <w:tcW w:w="135" w:type="pct"/>
            <w:vAlign w:val="bottom"/>
          </w:tcPr>
          <w:p w:rsidR="009224E0" w:rsidRPr="008A5A08" w:rsidRDefault="009224E0" w:rsidP="009224E0">
            <w:pPr>
              <w:pStyle w:val="block"/>
              <w:tabs>
                <w:tab w:val="decimal" w:pos="765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4" w:type="pct"/>
            <w:vAlign w:val="bottom"/>
          </w:tcPr>
          <w:p w:rsidR="009224E0" w:rsidRPr="008A5A08" w:rsidRDefault="009224E0" w:rsidP="009224E0">
            <w:pPr>
              <w:pStyle w:val="block"/>
              <w:spacing w:after="0" w:line="240" w:lineRule="auto"/>
              <w:ind w:left="-128" w:right="-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2.59 - 6.26</w:t>
            </w:r>
          </w:p>
        </w:tc>
      </w:tr>
    </w:tbl>
    <w:p w:rsidR="008209B9" w:rsidRDefault="008209B9" w:rsidP="00A14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14565" w:rsidRPr="00E4276D" w:rsidRDefault="00A14565" w:rsidP="00A14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427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วงเงินสินเชื่อที่ยังไม่ได้เบิกใช้</w:t>
      </w:r>
    </w:p>
    <w:p w:rsidR="00A14565" w:rsidRPr="00E4276D" w:rsidRDefault="00A14565" w:rsidP="00A14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8"/>
          <w:szCs w:val="28"/>
        </w:rPr>
      </w:pPr>
    </w:p>
    <w:p w:rsidR="00A14565" w:rsidRDefault="00A14565" w:rsidP="00ED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4276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224E0">
        <w:rPr>
          <w:rFonts w:ascii="Angsana New" w:hAnsi="Angsana New" w:cs="Angsana New" w:hint="cs"/>
          <w:sz w:val="30"/>
          <w:szCs w:val="30"/>
          <w:cs/>
        </w:rPr>
        <w:t>30 มิถุนายน</w:t>
      </w:r>
      <w:r w:rsidRPr="00E427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276D">
        <w:rPr>
          <w:rFonts w:ascii="Angsana New" w:hAnsi="Angsana New" w:cs="Angsana New"/>
          <w:sz w:val="30"/>
          <w:szCs w:val="30"/>
        </w:rPr>
        <w:t>256</w:t>
      </w:r>
      <w:r w:rsidR="007D7DFC">
        <w:rPr>
          <w:rFonts w:ascii="Angsana New" w:hAnsi="Angsana New" w:cs="Angsana New" w:hint="cs"/>
          <w:sz w:val="30"/>
          <w:szCs w:val="30"/>
          <w:cs/>
        </w:rPr>
        <w:t>2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กลุ่มบริษัทและบริษัทมีวงเงินสินเชื่อที่ยังไม่ได้เบิกใช้เป็นจำนวนเงินรวม </w:t>
      </w:r>
      <w:r w:rsidR="00E856E9">
        <w:rPr>
          <w:rFonts w:ascii="Angsana New" w:hAnsi="Angsana New" w:cs="Angsana New"/>
          <w:sz w:val="30"/>
          <w:szCs w:val="30"/>
        </w:rPr>
        <w:t>4,350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AC76CE">
        <w:rPr>
          <w:rFonts w:ascii="Angsana New" w:hAnsi="Angsana New" w:cs="Angsana New"/>
          <w:sz w:val="30"/>
          <w:szCs w:val="30"/>
        </w:rPr>
        <w:t>3,561</w:t>
      </w:r>
      <w:r w:rsidRPr="00E4276D">
        <w:rPr>
          <w:rFonts w:ascii="Angsana New" w:hAnsi="Angsana New" w:cs="Angsana New"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(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E4276D">
        <w:rPr>
          <w:rFonts w:ascii="Angsana New" w:hAnsi="Angsana New" w:cs="Angsana New"/>
          <w:i/>
          <w:iCs/>
          <w:sz w:val="30"/>
          <w:szCs w:val="30"/>
        </w:rPr>
        <w:t>256</w:t>
      </w:r>
      <w:r w:rsidR="00D91FB7">
        <w:rPr>
          <w:rFonts w:ascii="Angsana New" w:hAnsi="Angsana New" w:cs="Angsana New"/>
          <w:i/>
          <w:iCs/>
          <w:sz w:val="30"/>
          <w:szCs w:val="30"/>
        </w:rPr>
        <w:t>1</w:t>
      </w:r>
      <w:r w:rsidRPr="00E4276D">
        <w:rPr>
          <w:rFonts w:ascii="Angsana New" w:hAnsi="Angsana New" w:cs="Angsana New"/>
          <w:i/>
          <w:iCs/>
          <w:sz w:val="30"/>
          <w:szCs w:val="30"/>
        </w:rPr>
        <w:t>: 3,</w:t>
      </w:r>
      <w:r w:rsidR="00D91FB7">
        <w:rPr>
          <w:rFonts w:ascii="Angsana New" w:hAnsi="Angsana New" w:cs="Angsana New"/>
          <w:i/>
          <w:iCs/>
          <w:sz w:val="30"/>
          <w:szCs w:val="30"/>
        </w:rPr>
        <w:t>775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 และ </w:t>
      </w:r>
      <w:r w:rsidR="00D91FB7">
        <w:rPr>
          <w:rFonts w:ascii="Angsana New" w:hAnsi="Angsana New" w:cs="Angsana New"/>
          <w:i/>
          <w:iCs/>
          <w:sz w:val="30"/>
          <w:szCs w:val="30"/>
        </w:rPr>
        <w:t>3,054</w:t>
      </w:r>
      <w:r w:rsidRPr="00E427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427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:rsidR="00A14565" w:rsidRPr="003B6766" w:rsidRDefault="00A14565" w:rsidP="00A14565">
      <w:pPr>
        <w:rPr>
          <w:rFonts w:cs="Cordia New"/>
          <w:sz w:val="30"/>
          <w:szCs w:val="30"/>
          <w:cs/>
          <w:lang w:val="th-TH"/>
        </w:rPr>
      </w:pPr>
    </w:p>
    <w:p w:rsidR="003F09F7" w:rsidRDefault="003F09F7" w:rsidP="003F09F7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ประมาณการหนี้สินสำหรับผลประโยชน์พนักงาน</w:t>
      </w:r>
    </w:p>
    <w:p w:rsidR="003F09F7" w:rsidRDefault="003F09F7" w:rsidP="003F09F7">
      <w:pPr>
        <w:ind w:left="540"/>
        <w:rPr>
          <w:rFonts w:cstheme="minorBidi"/>
          <w:lang w:val="th-TH"/>
        </w:rPr>
      </w:pPr>
    </w:p>
    <w:p w:rsidR="003F09F7" w:rsidRDefault="003F09F7" w:rsidP="005D78A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F09F7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3F09F7">
        <w:rPr>
          <w:rFonts w:ascii="Angsana New" w:hAnsi="Angsana New" w:cs="Angsana New"/>
          <w:sz w:val="30"/>
          <w:szCs w:val="30"/>
        </w:rPr>
        <w:t xml:space="preserve"> 5 </w:t>
      </w:r>
      <w:r w:rsidRPr="003F09F7">
        <w:rPr>
          <w:rFonts w:ascii="Angsana New" w:hAnsi="Angsana New" w:cs="Angsana New"/>
          <w:sz w:val="30"/>
          <w:szCs w:val="30"/>
          <w:cs/>
        </w:rPr>
        <w:t>เมษายน</w:t>
      </w:r>
      <w:r w:rsidRPr="003F09F7">
        <w:rPr>
          <w:rFonts w:ascii="Angsana New" w:hAnsi="Angsana New" w:cs="Angsana New"/>
          <w:sz w:val="30"/>
          <w:szCs w:val="30"/>
          <w:rtl/>
          <w:lang w:bidi="ar-SA"/>
        </w:rPr>
        <w:t xml:space="preserve"> </w:t>
      </w:r>
      <w:r w:rsidRPr="003F09F7">
        <w:rPr>
          <w:rFonts w:ascii="Angsana New" w:hAnsi="Angsana New" w:cs="Angsana New"/>
          <w:sz w:val="30"/>
          <w:szCs w:val="30"/>
        </w:rPr>
        <w:t xml:space="preserve">2562 </w:t>
      </w:r>
      <w:r w:rsidRPr="003F09F7">
        <w:rPr>
          <w:rFonts w:ascii="Angsana New" w:hAnsi="Angsana New" w:cs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3F09F7">
        <w:rPr>
          <w:rFonts w:ascii="Angsana New" w:hAnsi="Angsana New" w:cs="Angsana New" w:hint="cs"/>
          <w:sz w:val="30"/>
          <w:szCs w:val="30"/>
          <w:cs/>
        </w:rPr>
        <w:t>และกำหนด</w:t>
      </w:r>
      <w:r w:rsidRPr="003F09F7">
        <w:rPr>
          <w:rFonts w:ascii="Angsana New" w:hAnsi="Angsana New" w:cs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3F09F7">
        <w:rPr>
          <w:rFonts w:ascii="Angsana New" w:hAnsi="Angsana New" w:cs="Angsana New"/>
          <w:sz w:val="30"/>
          <w:szCs w:val="30"/>
        </w:rPr>
        <w:t>20</w:t>
      </w:r>
      <w:r w:rsidRPr="003F09F7">
        <w:rPr>
          <w:rFonts w:ascii="Angsana New" w:hAnsi="Angsana New" w:cs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3F09F7">
        <w:rPr>
          <w:rFonts w:ascii="Angsana New" w:hAnsi="Angsana New" w:cs="Angsana New"/>
          <w:sz w:val="30"/>
          <w:szCs w:val="30"/>
        </w:rPr>
        <w:t>400</w:t>
      </w:r>
      <w:r w:rsidRPr="003F09F7">
        <w:rPr>
          <w:rFonts w:ascii="Angsana New" w:hAnsi="Angsana New" w:cs="Angsana New"/>
          <w:sz w:val="30"/>
          <w:szCs w:val="30"/>
          <w:cs/>
        </w:rPr>
        <w:t xml:space="preserve"> วัน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F09F7">
        <w:rPr>
          <w:rFonts w:ascii="Angsana New" w:hAnsi="Angsana New" w:cs="Angsana New"/>
          <w:sz w:val="30"/>
          <w:szCs w:val="30"/>
          <w:cs/>
        </w:rPr>
        <w:t>กลุ่มบริษั</w:t>
      </w:r>
      <w:r>
        <w:rPr>
          <w:rFonts w:ascii="Angsana New" w:hAnsi="Angsana New" w:cs="Angsana New" w:hint="cs"/>
          <w:sz w:val="30"/>
          <w:szCs w:val="30"/>
          <w:cs/>
        </w:rPr>
        <w:t>ท</w:t>
      </w:r>
      <w:r w:rsidRPr="003F09F7">
        <w:rPr>
          <w:rFonts w:ascii="Angsana New" w:hAnsi="Angsana New" w:cs="Angsana New"/>
          <w:sz w:val="30"/>
          <w:szCs w:val="30"/>
          <w:cs/>
        </w:rPr>
        <w:t>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</w:t>
      </w:r>
      <w:r w:rsidR="00C359EA">
        <w:rPr>
          <w:rFonts w:ascii="Angsana New" w:hAnsi="Angsana New" w:cs="Angsana New" w:hint="cs"/>
          <w:sz w:val="30"/>
          <w:szCs w:val="30"/>
          <w:cs/>
        </w:rPr>
        <w:t>ง</w:t>
      </w:r>
      <w:r w:rsidRPr="003F09F7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3F09F7">
        <w:rPr>
          <w:rFonts w:ascii="Angsana New" w:hAnsi="Angsana New" w:cs="Angsana New"/>
          <w:sz w:val="30"/>
          <w:szCs w:val="30"/>
        </w:rPr>
        <w:t>2562</w:t>
      </w:r>
      <w:r w:rsidRPr="003F09F7">
        <w:rPr>
          <w:rFonts w:ascii="Angsana New" w:hAnsi="Angsana New" w:cs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3F09F7">
        <w:rPr>
          <w:rFonts w:ascii="Angsana New" w:hAnsi="Angsana New" w:cs="Angsana New"/>
          <w:sz w:val="30"/>
          <w:szCs w:val="30"/>
          <w:rtl/>
          <w:lang w:bidi="ar-SA"/>
        </w:rPr>
        <w:t xml:space="preserve"> </w:t>
      </w:r>
      <w:r w:rsidRPr="003F09F7">
        <w:rPr>
          <w:rFonts w:ascii="Angsana New" w:hAnsi="Angsana New" w:cs="Angsana New"/>
          <w:sz w:val="30"/>
          <w:szCs w:val="30"/>
        </w:rPr>
        <w:t xml:space="preserve">30 </w:t>
      </w:r>
      <w:r w:rsidRPr="003F09F7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F09F7">
        <w:rPr>
          <w:rFonts w:ascii="Angsana New" w:hAnsi="Angsana New" w:cs="Angsana New"/>
          <w:sz w:val="30"/>
          <w:szCs w:val="30"/>
        </w:rPr>
        <w:t>2562</w:t>
      </w:r>
      <w:r w:rsidRPr="003F09F7">
        <w:rPr>
          <w:rFonts w:ascii="Angsana New" w:hAnsi="Angsana New" w:cs="Angsana New"/>
          <w:sz w:val="30"/>
          <w:szCs w:val="30"/>
          <w:rtl/>
          <w:lang w:bidi="ar-SA"/>
        </w:rPr>
        <w:t xml:space="preserve"> </w:t>
      </w:r>
      <w:r w:rsidRPr="003F09F7">
        <w:rPr>
          <w:rFonts w:ascii="Angsana New" w:hAnsi="Angsana New" w:cs="Angsana New"/>
          <w:sz w:val="30"/>
          <w:szCs w:val="30"/>
          <w:cs/>
        </w:rPr>
        <w:t>และต้นทุนบริการในอดีตเพิ่มขึ้น</w:t>
      </w:r>
      <w:r w:rsidR="001E5230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5D78AA">
        <w:rPr>
          <w:rFonts w:ascii="Angsana New" w:hAnsi="Angsana New" w:cs="Angsana New" w:hint="cs"/>
          <w:sz w:val="30"/>
          <w:szCs w:val="30"/>
          <w:cs/>
        </w:rPr>
        <w:t>ใน</w:t>
      </w:r>
      <w:r w:rsidR="005D78AA" w:rsidRPr="005D78AA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งบการเงินรวมและงบการเงินเฉพาะกิจการจำนวน</w:t>
      </w:r>
      <w:r w:rsidR="005D78AA" w:rsidRPr="005D78AA">
        <w:rPr>
          <w:rFonts w:ascii="Angsana New" w:hAnsi="Angsana New" w:cs="Angsana New"/>
          <w:sz w:val="30"/>
          <w:szCs w:val="30"/>
          <w:cs/>
        </w:rPr>
        <w:t xml:space="preserve"> 3.4 </w:t>
      </w:r>
      <w:r w:rsidR="005D78AA" w:rsidRPr="005D78A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D78AA" w:rsidRPr="005D78AA">
        <w:rPr>
          <w:rFonts w:ascii="Angsana New" w:hAnsi="Angsana New" w:cs="Angsana New"/>
          <w:sz w:val="30"/>
          <w:szCs w:val="30"/>
          <w:cs/>
        </w:rPr>
        <w:t xml:space="preserve"> </w:t>
      </w:r>
      <w:r w:rsidR="005D78AA" w:rsidRPr="005D78AA">
        <w:rPr>
          <w:rFonts w:ascii="Angsana New" w:hAnsi="Angsana New" w:cs="Angsana New" w:hint="cs"/>
          <w:sz w:val="30"/>
          <w:szCs w:val="30"/>
          <w:cs/>
        </w:rPr>
        <w:t>และ</w:t>
      </w:r>
      <w:r w:rsidR="005D78AA" w:rsidRPr="005D78AA">
        <w:rPr>
          <w:rFonts w:ascii="Angsana New" w:hAnsi="Angsana New" w:cs="Angsana New"/>
          <w:sz w:val="30"/>
          <w:szCs w:val="30"/>
          <w:cs/>
        </w:rPr>
        <w:t xml:space="preserve"> 0.3 </w:t>
      </w:r>
      <w:r w:rsidR="005D78AA" w:rsidRPr="005D78A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D78AA" w:rsidRPr="005D78AA">
        <w:rPr>
          <w:rFonts w:ascii="Angsana New" w:hAnsi="Angsana New" w:cs="Angsana New"/>
          <w:sz w:val="30"/>
          <w:szCs w:val="30"/>
          <w:cs/>
        </w:rPr>
        <w:t xml:space="preserve"> </w:t>
      </w:r>
      <w:r w:rsidR="005D78AA" w:rsidRPr="005D78AA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:rsidR="005D78AA" w:rsidRPr="003F09F7" w:rsidRDefault="005D78AA" w:rsidP="005D78A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D669C" w:rsidRDefault="001D669C" w:rsidP="003F09F7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1D669C">
        <w:rPr>
          <w:rFonts w:ascii="Angsana New" w:hAnsi="Angsana New" w:cs="Angsana New"/>
          <w:sz w:val="30"/>
          <w:szCs w:val="30"/>
          <w:u w:val="none"/>
          <w:cs/>
          <w:lang w:val="th-TH"/>
        </w:rPr>
        <w:t>ทุนเรือนหุ้น</w:t>
      </w:r>
    </w:p>
    <w:p w:rsidR="009224E0" w:rsidRPr="00C146C0" w:rsidRDefault="009224E0" w:rsidP="009224E0">
      <w:pPr>
        <w:ind w:left="518"/>
        <w:rPr>
          <w:rFonts w:ascii="Angsana New" w:hAnsi="Angsana New" w:cs="Angsana New"/>
          <w:sz w:val="30"/>
          <w:szCs w:val="30"/>
          <w:lang w:val="th-TH"/>
        </w:rPr>
      </w:pPr>
    </w:p>
    <w:p w:rsidR="009224E0" w:rsidRPr="00C146C0" w:rsidRDefault="009224E0" w:rsidP="00922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 w:cs="Angsana New"/>
          <w:b/>
          <w:sz w:val="30"/>
          <w:szCs w:val="30"/>
        </w:rPr>
      </w:pPr>
      <w:r w:rsidRPr="00C146C0">
        <w:rPr>
          <w:rFonts w:ascii="Angsana New" w:hAnsi="Angsana New" w:cs="Angsana New"/>
          <w:b/>
          <w:sz w:val="30"/>
          <w:szCs w:val="30"/>
          <w:cs/>
        </w:rPr>
        <w:t xml:space="preserve">รายการเคลื่อนไหวในระหว่างงวดหกเดือนสิ้นสุดวันที่ </w:t>
      </w:r>
      <w:r w:rsidRPr="00C146C0">
        <w:rPr>
          <w:rFonts w:ascii="Angsana New" w:hAnsi="Angsana New" w:cs="Angsana New"/>
          <w:sz w:val="30"/>
          <w:szCs w:val="30"/>
        </w:rPr>
        <w:t xml:space="preserve">30 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C146C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146C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b/>
          <w:sz w:val="30"/>
          <w:szCs w:val="30"/>
          <w:cs/>
        </w:rPr>
        <w:t>มีดังนี้</w:t>
      </w:r>
    </w:p>
    <w:p w:rsidR="009224E0" w:rsidRPr="00C146C0" w:rsidRDefault="009224E0" w:rsidP="00922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9224E0" w:rsidRPr="00C146C0" w:rsidTr="005D78AA">
        <w:trPr>
          <w:tblHeader/>
        </w:trPr>
        <w:tc>
          <w:tcPr>
            <w:tcW w:w="3330" w:type="dxa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5130" w:type="dxa"/>
            <w:gridSpan w:val="7"/>
            <w:shd w:val="clear" w:color="auto" w:fill="auto"/>
          </w:tcPr>
          <w:p w:rsidR="009224E0" w:rsidRPr="00C146C0" w:rsidRDefault="009224E0" w:rsidP="009224E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9224E0" w:rsidRPr="00C146C0" w:rsidTr="005D78AA">
        <w:trPr>
          <w:tblHeader/>
        </w:trPr>
        <w:tc>
          <w:tcPr>
            <w:tcW w:w="3330" w:type="dxa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9224E0" w:rsidRPr="00C146C0" w:rsidRDefault="009224E0" w:rsidP="009224E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9224E0" w:rsidRPr="00C146C0" w:rsidRDefault="009224E0" w:rsidP="009224E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224E0" w:rsidRPr="00C146C0" w:rsidRDefault="009224E0" w:rsidP="009224E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9224E0" w:rsidRPr="00C146C0" w:rsidTr="005D78AA">
        <w:trPr>
          <w:tblHeader/>
        </w:trPr>
        <w:tc>
          <w:tcPr>
            <w:tcW w:w="3330" w:type="dxa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shd w:val="clear" w:color="auto" w:fill="auto"/>
          </w:tcPr>
          <w:p w:rsidR="009224E0" w:rsidRPr="00C146C0" w:rsidRDefault="009224E0" w:rsidP="009224E0">
            <w:pPr>
              <w:ind w:left="-108" w:right="-12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9224E0" w:rsidRPr="00C146C0" w:rsidRDefault="009224E0" w:rsidP="009224E0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224E0" w:rsidRPr="00C146C0" w:rsidRDefault="009224E0" w:rsidP="009224E0">
            <w:pPr>
              <w:ind w:left="-136" w:right="-13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9224E0" w:rsidRPr="00C146C0" w:rsidRDefault="009224E0" w:rsidP="009224E0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224E0" w:rsidRPr="00C146C0" w:rsidRDefault="009224E0" w:rsidP="009224E0">
            <w:pPr>
              <w:ind w:left="-108" w:right="-171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9224E0" w:rsidRPr="00C146C0" w:rsidRDefault="009224E0" w:rsidP="009224E0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224E0" w:rsidRPr="00C146C0" w:rsidRDefault="009224E0" w:rsidP="009224E0">
            <w:pPr>
              <w:ind w:left="-136" w:right="-94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9224E0" w:rsidRPr="00C146C0" w:rsidTr="005D78AA">
        <w:trPr>
          <w:trHeight w:val="389"/>
          <w:tblHeader/>
        </w:trPr>
        <w:tc>
          <w:tcPr>
            <w:tcW w:w="3330" w:type="dxa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9224E0" w:rsidRPr="00C146C0" w:rsidRDefault="009224E0" w:rsidP="009224E0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(ล้านหุ้น</w:t>
            </w: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/</w:t>
            </w:r>
            <w:r w:rsidRPr="00C146C0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224E0" w:rsidRPr="00C146C0" w:rsidTr="009224E0">
        <w:tc>
          <w:tcPr>
            <w:tcW w:w="3330" w:type="dxa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9224E0" w:rsidRPr="00C146C0" w:rsidRDefault="009224E0" w:rsidP="009224E0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224E0" w:rsidRPr="00C146C0" w:rsidRDefault="009224E0" w:rsidP="009224E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9224E0" w:rsidRPr="00C146C0" w:rsidRDefault="009224E0" w:rsidP="009224E0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9224E0" w:rsidRPr="00C146C0" w:rsidRDefault="009224E0" w:rsidP="009224E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9224E0" w:rsidRPr="00C146C0" w:rsidRDefault="009224E0" w:rsidP="009224E0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9224E0" w:rsidRPr="00C146C0" w:rsidRDefault="009224E0" w:rsidP="009224E0">
            <w:pPr>
              <w:pStyle w:val="a3"/>
              <w:tabs>
                <w:tab w:val="decimal" w:pos="726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9224E0" w:rsidRPr="00C146C0" w:rsidRDefault="009224E0" w:rsidP="009224E0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9224E0" w:rsidRPr="00C146C0" w:rsidRDefault="009224E0" w:rsidP="009224E0">
            <w:pPr>
              <w:pStyle w:val="a3"/>
              <w:tabs>
                <w:tab w:val="decimal" w:pos="717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9224E0" w:rsidRPr="00C146C0" w:rsidTr="009224E0">
        <w:tc>
          <w:tcPr>
            <w:tcW w:w="3330" w:type="dxa"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9224E0" w:rsidRPr="00C146C0" w:rsidRDefault="009224E0" w:rsidP="009224E0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224E0" w:rsidRPr="00C146C0" w:rsidRDefault="009224E0" w:rsidP="009224E0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9224E0" w:rsidRPr="00C146C0" w:rsidRDefault="009224E0" w:rsidP="009224E0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9224E0" w:rsidRPr="00C146C0" w:rsidRDefault="009224E0" w:rsidP="009224E0">
            <w:pPr>
              <w:pStyle w:val="a3"/>
              <w:tabs>
                <w:tab w:val="decimal" w:pos="73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9224E0" w:rsidRPr="00C146C0" w:rsidRDefault="009224E0" w:rsidP="009224E0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9224E0" w:rsidRPr="00C146C0" w:rsidRDefault="009224E0" w:rsidP="009224E0">
            <w:pPr>
              <w:pStyle w:val="a3"/>
              <w:tabs>
                <w:tab w:val="decimal" w:pos="726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9224E0" w:rsidRPr="00C146C0" w:rsidRDefault="009224E0" w:rsidP="009224E0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9224E0" w:rsidRPr="00C146C0" w:rsidRDefault="009224E0" w:rsidP="009224E0">
            <w:pPr>
              <w:pStyle w:val="a3"/>
              <w:tabs>
                <w:tab w:val="decimal" w:pos="717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A76134" w:rsidRPr="00C146C0" w:rsidTr="009224E0">
        <w:tc>
          <w:tcPr>
            <w:tcW w:w="3330" w:type="dxa"/>
          </w:tcPr>
          <w:p w:rsidR="00A76134" w:rsidRPr="00C146C0" w:rsidRDefault="00A76134" w:rsidP="00A76134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A76134" w:rsidRPr="00C146C0" w:rsidRDefault="00A76134" w:rsidP="00A76134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31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6,138</w:t>
            </w: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03124">
              <w:rPr>
                <w:rFonts w:ascii="Angsana New" w:hAnsi="Angsana New" w:cs="Angsana New"/>
                <w:sz w:val="30"/>
                <w:szCs w:val="30"/>
                <w:lang w:val="en-US"/>
              </w:rPr>
              <w:t>6,138</w:t>
            </w:r>
          </w:p>
        </w:tc>
        <w:tc>
          <w:tcPr>
            <w:tcW w:w="270" w:type="dxa"/>
          </w:tcPr>
          <w:p w:rsidR="00A76134" w:rsidRPr="00903124" w:rsidRDefault="00A76134" w:rsidP="00A76134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31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6,138</w:t>
            </w: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block"/>
              <w:tabs>
                <w:tab w:val="decimal" w:pos="88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03124">
              <w:rPr>
                <w:rFonts w:ascii="Angsana New" w:hAnsi="Angsana New" w:cs="Angsana New"/>
                <w:sz w:val="30"/>
                <w:szCs w:val="30"/>
                <w:lang w:val="en-US"/>
              </w:rPr>
              <w:t>6,138</w:t>
            </w:r>
          </w:p>
        </w:tc>
      </w:tr>
      <w:tr w:rsidR="00A76134" w:rsidRPr="00C146C0" w:rsidTr="009224E0">
        <w:tc>
          <w:tcPr>
            <w:tcW w:w="3330" w:type="dxa"/>
          </w:tcPr>
          <w:p w:rsidR="00A76134" w:rsidRPr="00C146C0" w:rsidRDefault="00A76134" w:rsidP="00A76134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0" w:type="dxa"/>
          </w:tcPr>
          <w:p w:rsidR="00A76134" w:rsidRPr="00C146C0" w:rsidRDefault="00A76134" w:rsidP="00A76134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76134" w:rsidRPr="00903124" w:rsidRDefault="00A76134" w:rsidP="00A76134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76134" w:rsidRPr="00903124" w:rsidRDefault="00A76134" w:rsidP="00A7613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76134" w:rsidRPr="00903124" w:rsidRDefault="00A76134" w:rsidP="00A76134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76134" w:rsidRPr="00903124" w:rsidRDefault="00A76134" w:rsidP="00A76134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6134" w:rsidRPr="00C146C0" w:rsidTr="009224E0">
        <w:tc>
          <w:tcPr>
            <w:tcW w:w="3330" w:type="dxa"/>
          </w:tcPr>
          <w:p w:rsidR="00A76134" w:rsidRPr="00C146C0" w:rsidRDefault="00A76134" w:rsidP="00A76134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:rsidR="00A76134" w:rsidRPr="00C146C0" w:rsidRDefault="00A76134" w:rsidP="00A76134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0312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0312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0312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0312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</w:tr>
      <w:tr w:rsidR="00A76134" w:rsidRPr="00C146C0" w:rsidTr="009224E0">
        <w:tc>
          <w:tcPr>
            <w:tcW w:w="3330" w:type="dxa"/>
          </w:tcPr>
          <w:p w:rsidR="00A76134" w:rsidRPr="00C146C0" w:rsidRDefault="00A76134" w:rsidP="00A76134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A76134" w:rsidRPr="00C146C0" w:rsidRDefault="00A76134" w:rsidP="00A76134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76134" w:rsidRPr="00C146C0" w:rsidTr="009224E0">
        <w:tc>
          <w:tcPr>
            <w:tcW w:w="3330" w:type="dxa"/>
          </w:tcPr>
          <w:p w:rsidR="00A76134" w:rsidRPr="00C146C0" w:rsidRDefault="00A76134" w:rsidP="00A76134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:rsidR="00A76134" w:rsidRPr="00C146C0" w:rsidRDefault="00A76134" w:rsidP="00A76134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0312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0312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6,138</w:t>
            </w:r>
          </w:p>
        </w:tc>
      </w:tr>
      <w:tr w:rsidR="00A76134" w:rsidRPr="00C146C0" w:rsidTr="009224E0">
        <w:tc>
          <w:tcPr>
            <w:tcW w:w="3330" w:type="dxa"/>
          </w:tcPr>
          <w:p w:rsidR="00A76134" w:rsidRPr="00C146C0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A76134" w:rsidRPr="00C146C0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</w:tr>
      <w:tr w:rsidR="00A76134" w:rsidRPr="00C146C0" w:rsidTr="009224E0">
        <w:tc>
          <w:tcPr>
            <w:tcW w:w="3330" w:type="dxa"/>
          </w:tcPr>
          <w:p w:rsidR="00A76134" w:rsidRPr="00C146C0" w:rsidRDefault="00A76134" w:rsidP="00A76134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A76134" w:rsidRPr="00C146C0" w:rsidRDefault="00A76134" w:rsidP="00A76134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59EA" w:rsidRPr="00C146C0" w:rsidTr="009224E0">
        <w:tc>
          <w:tcPr>
            <w:tcW w:w="3330" w:type="dxa"/>
          </w:tcPr>
          <w:p w:rsidR="00C359EA" w:rsidRPr="00C146C0" w:rsidRDefault="00C359EA" w:rsidP="00A76134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C359EA" w:rsidRPr="00C146C0" w:rsidRDefault="00C359EA" w:rsidP="00A76134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359EA" w:rsidRPr="00903124" w:rsidRDefault="00C359EA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359EA" w:rsidRPr="00903124" w:rsidRDefault="00C359EA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359EA" w:rsidRPr="00903124" w:rsidRDefault="00C359EA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359EA" w:rsidRPr="00903124" w:rsidRDefault="00C359EA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359EA" w:rsidRPr="00903124" w:rsidRDefault="00C359EA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359EA" w:rsidRPr="00903124" w:rsidRDefault="00C359EA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359EA" w:rsidRPr="00903124" w:rsidRDefault="00C359EA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76134" w:rsidRPr="00C146C0" w:rsidTr="009224E0">
        <w:tc>
          <w:tcPr>
            <w:tcW w:w="3330" w:type="dxa"/>
          </w:tcPr>
          <w:p w:rsidR="00A76134" w:rsidRPr="00C146C0" w:rsidRDefault="00A76134" w:rsidP="00A76134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:rsidR="00A76134" w:rsidRPr="00C146C0" w:rsidRDefault="00A76134" w:rsidP="00A76134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76134" w:rsidRPr="00C146C0" w:rsidTr="009224E0">
        <w:tc>
          <w:tcPr>
            <w:tcW w:w="3330" w:type="dxa"/>
          </w:tcPr>
          <w:p w:rsidR="00A76134" w:rsidRPr="00C146C0" w:rsidRDefault="00A76134" w:rsidP="00A76134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A76134" w:rsidRPr="00C146C0" w:rsidRDefault="00A76134" w:rsidP="00A76134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76134" w:rsidRPr="00C146C0" w:rsidTr="009224E0">
        <w:tc>
          <w:tcPr>
            <w:tcW w:w="3330" w:type="dxa"/>
          </w:tcPr>
          <w:p w:rsidR="00A76134" w:rsidRPr="00C146C0" w:rsidRDefault="00A76134" w:rsidP="00A76134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:rsidR="00A76134" w:rsidRPr="00C146C0" w:rsidRDefault="00A76134" w:rsidP="00A76134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5,113</w:t>
            </w: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5,113</w:t>
            </w: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03124">
              <w:rPr>
                <w:rFonts w:ascii="Angsana New" w:hAnsi="Angsana New" w:cs="Angsana New"/>
                <w:sz w:val="30"/>
                <w:szCs w:val="30"/>
                <w:lang w:val="en-US"/>
              </w:rPr>
              <w:t>5,109</w:t>
            </w: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03124">
              <w:rPr>
                <w:rFonts w:ascii="Angsana New" w:hAnsi="Angsana New" w:cs="Angsana New"/>
                <w:sz w:val="30"/>
                <w:szCs w:val="30"/>
                <w:lang w:val="en-US"/>
              </w:rPr>
              <w:t>5,109</w:t>
            </w:r>
          </w:p>
        </w:tc>
      </w:tr>
      <w:tr w:rsidR="00A76134" w:rsidRPr="00C146C0" w:rsidTr="009224E0">
        <w:tc>
          <w:tcPr>
            <w:tcW w:w="3330" w:type="dxa"/>
          </w:tcPr>
          <w:p w:rsidR="00A76134" w:rsidRPr="00C146C0" w:rsidRDefault="00A76134" w:rsidP="00A76134">
            <w:pPr>
              <w:tabs>
                <w:tab w:val="left" w:pos="372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ใช้สิทธิตามใบสำคัญแสดงสิทธิซื้อหุ้น</w:t>
            </w:r>
          </w:p>
        </w:tc>
        <w:tc>
          <w:tcPr>
            <w:tcW w:w="810" w:type="dxa"/>
          </w:tcPr>
          <w:p w:rsidR="00A76134" w:rsidRPr="00C146C0" w:rsidRDefault="00A76134" w:rsidP="00A76134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:rsidR="00A76134" w:rsidRPr="00B109E9" w:rsidRDefault="00A76134" w:rsidP="00A76134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9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70" w:type="dxa"/>
          </w:tcPr>
          <w:p w:rsidR="00A76134" w:rsidRPr="00B109E9" w:rsidRDefault="00A76134" w:rsidP="00A76134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76134" w:rsidRPr="00B109E9" w:rsidRDefault="00A76134" w:rsidP="00A76134">
            <w:pPr>
              <w:pStyle w:val="block"/>
              <w:tabs>
                <w:tab w:val="decimal" w:pos="7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09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70" w:type="dxa"/>
          </w:tcPr>
          <w:p w:rsidR="00A76134" w:rsidRPr="00903124" w:rsidRDefault="00A76134" w:rsidP="00A76134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76134" w:rsidRPr="00903124" w:rsidRDefault="00A76134" w:rsidP="00A76134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31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A76134" w:rsidRPr="00903124" w:rsidRDefault="00A76134" w:rsidP="00A76134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76134" w:rsidRPr="00903124" w:rsidRDefault="00A76134" w:rsidP="00A76134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31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A76134" w:rsidRPr="00C146C0" w:rsidTr="009224E0">
        <w:tc>
          <w:tcPr>
            <w:tcW w:w="3330" w:type="dxa"/>
          </w:tcPr>
          <w:p w:rsidR="00A76134" w:rsidRPr="00C146C0" w:rsidRDefault="00A76134" w:rsidP="00A76134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0" w:type="dxa"/>
          </w:tcPr>
          <w:p w:rsidR="00A76134" w:rsidRPr="00C146C0" w:rsidRDefault="00A76134" w:rsidP="00A76134">
            <w:pPr>
              <w:ind w:left="-108" w:right="-97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76134" w:rsidRPr="00B109E9" w:rsidRDefault="00A76134" w:rsidP="00A76134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6134" w:rsidRPr="00B109E9" w:rsidRDefault="00A76134" w:rsidP="00A76134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76134" w:rsidRPr="00B109E9" w:rsidRDefault="00A76134" w:rsidP="00A76134">
            <w:pPr>
              <w:pStyle w:val="block"/>
              <w:tabs>
                <w:tab w:val="decimal" w:pos="7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76134" w:rsidRPr="00903124" w:rsidRDefault="00A76134" w:rsidP="00A76134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tabs>
                <w:tab w:val="decimal" w:pos="792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76134" w:rsidRPr="00903124" w:rsidRDefault="00A76134" w:rsidP="00A76134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6134" w:rsidRPr="00C146C0" w:rsidTr="009224E0">
        <w:tc>
          <w:tcPr>
            <w:tcW w:w="3330" w:type="dxa"/>
          </w:tcPr>
          <w:p w:rsidR="00A76134" w:rsidRPr="00C146C0" w:rsidRDefault="00A76134" w:rsidP="00A76134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:rsidR="00A76134" w:rsidRPr="00C146C0" w:rsidRDefault="00A76134" w:rsidP="00A76134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76134" w:rsidRPr="00B109E9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109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5,608</w:t>
            </w:r>
          </w:p>
        </w:tc>
        <w:tc>
          <w:tcPr>
            <w:tcW w:w="270" w:type="dxa"/>
          </w:tcPr>
          <w:p w:rsidR="00A76134" w:rsidRPr="00B109E9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76134" w:rsidRPr="00B109E9" w:rsidRDefault="00A76134" w:rsidP="00A76134">
            <w:pPr>
              <w:pStyle w:val="a3"/>
              <w:tabs>
                <w:tab w:val="decimal" w:pos="769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109E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5,608</w:t>
            </w: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0312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5,113</w:t>
            </w: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0312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5,113</w:t>
            </w:r>
          </w:p>
        </w:tc>
      </w:tr>
      <w:tr w:rsidR="00A76134" w:rsidRPr="00C146C0" w:rsidTr="009224E0">
        <w:tc>
          <w:tcPr>
            <w:tcW w:w="3330" w:type="dxa"/>
          </w:tcPr>
          <w:p w:rsidR="00A76134" w:rsidRPr="00C146C0" w:rsidRDefault="00A76134" w:rsidP="00A76134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A76134" w:rsidRPr="00C146C0" w:rsidRDefault="00A76134" w:rsidP="00A76134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76134" w:rsidRPr="00C146C0" w:rsidTr="009224E0">
        <w:tc>
          <w:tcPr>
            <w:tcW w:w="3330" w:type="dxa"/>
          </w:tcPr>
          <w:p w:rsidR="00A76134" w:rsidRPr="00C146C0" w:rsidRDefault="00A76134" w:rsidP="00A76134">
            <w:pPr>
              <w:tabs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810" w:type="dxa"/>
          </w:tcPr>
          <w:p w:rsidR="00A76134" w:rsidRPr="00C146C0" w:rsidRDefault="00A76134" w:rsidP="00A76134">
            <w:pPr>
              <w:ind w:left="-108" w:right="-9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0312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5,113</w:t>
            </w:r>
          </w:p>
        </w:tc>
        <w:tc>
          <w:tcPr>
            <w:tcW w:w="270" w:type="dxa"/>
          </w:tcPr>
          <w:p w:rsidR="00A76134" w:rsidRPr="00903124" w:rsidRDefault="00A76134" w:rsidP="00A76134">
            <w:pPr>
              <w:pStyle w:val="a3"/>
              <w:tabs>
                <w:tab w:val="decimal" w:pos="792"/>
              </w:tabs>
              <w:ind w:right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76134" w:rsidRPr="00903124" w:rsidRDefault="00A76134" w:rsidP="00A76134">
            <w:pPr>
              <w:pStyle w:val="a3"/>
              <w:tabs>
                <w:tab w:val="decimal" w:pos="702"/>
              </w:tabs>
              <w:ind w:left="-108" w:right="-10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0312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5,113</w:t>
            </w:r>
          </w:p>
        </w:tc>
      </w:tr>
    </w:tbl>
    <w:p w:rsidR="00AF1D9C" w:rsidRPr="00A335B9" w:rsidRDefault="00AF1D9C" w:rsidP="00AF1D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24"/>
          <w:szCs w:val="24"/>
        </w:rPr>
      </w:pPr>
    </w:p>
    <w:p w:rsidR="00AF1D9C" w:rsidRPr="00C93E0A" w:rsidRDefault="00AF1D9C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rPr>
          <w:rFonts w:ascii="Angsana New" w:hAnsi="Angsana New" w:cs="Angsana New"/>
          <w:i/>
          <w:iCs/>
          <w:sz w:val="30"/>
          <w:szCs w:val="30"/>
        </w:rPr>
      </w:pPr>
      <w:r w:rsidRPr="00C93E0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การใช้สิทธิของ </w:t>
      </w:r>
      <w:r w:rsidRPr="00C93E0A">
        <w:rPr>
          <w:rFonts w:ascii="Angsana New" w:hAnsi="Angsana New" w:cs="Angsana New"/>
          <w:i/>
          <w:iCs/>
          <w:sz w:val="30"/>
          <w:szCs w:val="30"/>
        </w:rPr>
        <w:t>TFG - W1</w:t>
      </w:r>
    </w:p>
    <w:p w:rsidR="00AF1D9C" w:rsidRPr="00A335B9" w:rsidRDefault="00AF1D9C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rPr>
          <w:rFonts w:ascii="Angsana New" w:hAnsi="Angsana New" w:cs="Angsana New"/>
          <w:sz w:val="24"/>
          <w:szCs w:val="24"/>
        </w:rPr>
      </w:pPr>
    </w:p>
    <w:p w:rsidR="00AF1D9C" w:rsidRPr="00E10240" w:rsidRDefault="00AF1D9C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256D9C">
        <w:rPr>
          <w:rFonts w:ascii="Angsana New" w:hAnsi="Angsana New" w:cs="Angsana New" w:hint="cs"/>
          <w:sz w:val="30"/>
          <w:szCs w:val="30"/>
          <w:cs/>
        </w:rPr>
        <w:t>ใน</w:t>
      </w:r>
      <w:r w:rsidRPr="003D17A2">
        <w:rPr>
          <w:rFonts w:ascii="Angsana New" w:hAnsi="Angsana New" w:cs="Angsana New" w:hint="cs"/>
          <w:spacing w:val="-2"/>
          <w:sz w:val="30"/>
          <w:szCs w:val="30"/>
          <w:cs/>
        </w:rPr>
        <w:t>ระหว่างงวด</w:t>
      </w:r>
      <w:r w:rsidR="007338D2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Pr="003D17A2">
        <w:rPr>
          <w:rFonts w:ascii="Angsana New" w:hAnsi="Angsana New" w:cs="Angsana New" w:hint="cs"/>
          <w:spacing w:val="-2"/>
          <w:sz w:val="30"/>
          <w:szCs w:val="30"/>
          <w:cs/>
        </w:rPr>
        <w:t>เดือนสิ้นสุด</w:t>
      </w:r>
      <w:r w:rsidRPr="003D17A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วันที่ </w:t>
      </w:r>
      <w:r w:rsidRPr="003D17A2">
        <w:rPr>
          <w:rFonts w:ascii="Angsana New" w:hAnsi="Angsana New" w:cs="Angsana New"/>
          <w:spacing w:val="-4"/>
          <w:sz w:val="30"/>
          <w:szCs w:val="30"/>
        </w:rPr>
        <w:t>3</w:t>
      </w:r>
      <w:r w:rsidR="009224E0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Pr="003D17A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224E0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3D17A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D17A2">
        <w:rPr>
          <w:rFonts w:ascii="Angsana New" w:hAnsi="Angsana New" w:cs="Angsana New"/>
          <w:spacing w:val="-4"/>
          <w:sz w:val="30"/>
          <w:szCs w:val="30"/>
        </w:rPr>
        <w:t>256</w:t>
      </w:r>
      <w:r w:rsidR="001C39CC" w:rsidRPr="003D17A2">
        <w:rPr>
          <w:rFonts w:ascii="Angsana New" w:hAnsi="Angsana New" w:cs="Angsana New"/>
          <w:spacing w:val="-4"/>
          <w:sz w:val="30"/>
          <w:szCs w:val="30"/>
        </w:rPr>
        <w:t>2</w:t>
      </w:r>
      <w:r w:rsidRPr="003D17A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D17A2">
        <w:rPr>
          <w:rFonts w:ascii="Angsana New" w:hAnsi="Angsana New" w:cs="Angsana New" w:hint="cs"/>
          <w:spacing w:val="-4"/>
          <w:sz w:val="30"/>
          <w:szCs w:val="30"/>
          <w:cs/>
        </w:rPr>
        <w:t>บริษัทมีการจดทะเบียนทุนที่ออกและ</w:t>
      </w:r>
      <w:r w:rsidRPr="00E10240">
        <w:rPr>
          <w:rFonts w:ascii="Angsana New" w:hAnsi="Angsana New" w:cs="Angsana New" w:hint="cs"/>
          <w:sz w:val="30"/>
          <w:szCs w:val="30"/>
          <w:cs/>
        </w:rPr>
        <w:t>ชำระแล้วจากการใช้</w:t>
      </w:r>
      <w:r w:rsidRPr="004F2A9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สิทธิ </w:t>
      </w:r>
      <w:r w:rsidRPr="004F2A91">
        <w:rPr>
          <w:rFonts w:ascii="Angsana New" w:hAnsi="Angsana New" w:cs="Angsana New"/>
          <w:spacing w:val="-6"/>
          <w:sz w:val="30"/>
          <w:szCs w:val="30"/>
        </w:rPr>
        <w:t>TFG - W1</w:t>
      </w:r>
      <w:r w:rsidRPr="004F2A9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จำนวน </w:t>
      </w:r>
      <w:r w:rsidR="00B109E9" w:rsidRPr="004F2A91">
        <w:rPr>
          <w:rFonts w:ascii="Angsana New" w:hAnsi="Angsana New" w:cs="Angsana New"/>
          <w:spacing w:val="-6"/>
          <w:sz w:val="30"/>
          <w:szCs w:val="30"/>
        </w:rPr>
        <w:t>49</w:t>
      </w:r>
      <w:r w:rsidR="00C359EA" w:rsidRPr="004F2A91">
        <w:rPr>
          <w:rFonts w:ascii="Angsana New" w:hAnsi="Angsana New" w:cs="Angsana New"/>
          <w:spacing w:val="-6"/>
          <w:sz w:val="30"/>
          <w:szCs w:val="30"/>
        </w:rPr>
        <w:t>4.2</w:t>
      </w:r>
      <w:r w:rsidR="00256D9C" w:rsidRPr="004F2A9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1C39CC" w:rsidRPr="004F2A91">
        <w:rPr>
          <w:rFonts w:ascii="Angsana New" w:hAnsi="Angsana New" w:cs="Angsana New" w:hint="cs"/>
          <w:spacing w:val="-6"/>
          <w:sz w:val="30"/>
          <w:szCs w:val="30"/>
          <w:cs/>
        </w:rPr>
        <w:t>ล้าน</w:t>
      </w:r>
      <w:r w:rsidRPr="004F2A9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หุ้น </w:t>
      </w:r>
      <w:r w:rsidR="00C93E0A" w:rsidRPr="004F2A91">
        <w:rPr>
          <w:rFonts w:ascii="Angsana New" w:hAnsi="Angsana New" w:cs="Angsana New"/>
          <w:spacing w:val="-6"/>
          <w:sz w:val="30"/>
          <w:szCs w:val="30"/>
        </w:rPr>
        <w:t>(</w:t>
      </w:r>
      <w:r w:rsidRPr="004F2A9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เทียบเท่า </w:t>
      </w:r>
      <w:r w:rsidR="00B109E9" w:rsidRPr="004F2A91">
        <w:rPr>
          <w:rFonts w:ascii="Angsana New" w:hAnsi="Angsana New" w:cs="Angsana New"/>
          <w:spacing w:val="-6"/>
          <w:sz w:val="30"/>
          <w:szCs w:val="30"/>
        </w:rPr>
        <w:t>49</w:t>
      </w:r>
      <w:r w:rsidR="00C359EA" w:rsidRPr="004F2A91">
        <w:rPr>
          <w:rFonts w:ascii="Angsana New" w:hAnsi="Angsana New" w:cs="Angsana New"/>
          <w:spacing w:val="-6"/>
          <w:sz w:val="30"/>
          <w:szCs w:val="30"/>
        </w:rPr>
        <w:t>4.2</w:t>
      </w:r>
      <w:r w:rsidR="00256D9C" w:rsidRPr="004F2A9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1C39CC" w:rsidRPr="004F2A91">
        <w:rPr>
          <w:rFonts w:ascii="Angsana New" w:hAnsi="Angsana New" w:cs="Angsana New" w:hint="cs"/>
          <w:spacing w:val="-6"/>
          <w:sz w:val="30"/>
          <w:szCs w:val="30"/>
          <w:cs/>
        </w:rPr>
        <w:t>ล้าน</w:t>
      </w:r>
      <w:r w:rsidR="00C93E0A" w:rsidRPr="004F2A91">
        <w:rPr>
          <w:rFonts w:ascii="Angsana New" w:hAnsi="Angsana New" w:cs="Angsana New" w:hint="cs"/>
          <w:spacing w:val="-6"/>
          <w:sz w:val="30"/>
          <w:szCs w:val="30"/>
          <w:cs/>
        </w:rPr>
        <w:t>บาท</w:t>
      </w:r>
      <w:r w:rsidRPr="004F2A91">
        <w:rPr>
          <w:rFonts w:ascii="Angsana New" w:hAnsi="Angsana New" w:cs="Angsana New"/>
          <w:spacing w:val="-6"/>
          <w:sz w:val="30"/>
          <w:szCs w:val="30"/>
        </w:rPr>
        <w:t xml:space="preserve">) </w:t>
      </w:r>
      <w:r w:rsidR="001C39CC" w:rsidRPr="004F2A91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(2561: </w:t>
      </w:r>
      <w:r w:rsidR="001C39CC" w:rsidRPr="004F2A91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จำนวน</w:t>
      </w:r>
      <w:r w:rsidR="001C39CC" w:rsidRPr="004F2A91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3.5 </w:t>
      </w:r>
      <w:r w:rsidR="001C39CC" w:rsidRPr="004F2A91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 xml:space="preserve">ล้านหุ้น (เทียบเท่า </w:t>
      </w:r>
      <w:r w:rsidR="001C39CC" w:rsidRPr="004F2A91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3.5 </w:t>
      </w:r>
      <w:r w:rsidR="001C39CC" w:rsidRPr="004F2A91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ล้าน</w:t>
      </w:r>
      <w:r w:rsidR="001C39CC" w:rsidRPr="001C39CC">
        <w:rPr>
          <w:rFonts w:ascii="Angsana New" w:hAnsi="Angsana New" w:cs="Angsana New" w:hint="cs"/>
          <w:i/>
          <w:iCs/>
          <w:sz w:val="30"/>
          <w:szCs w:val="30"/>
          <w:cs/>
        </w:rPr>
        <w:t>บาท)</w:t>
      </w:r>
      <w:r w:rsidR="003D17A2">
        <w:rPr>
          <w:rFonts w:ascii="Angsana New" w:hAnsi="Angsana New" w:cs="Angsana New"/>
          <w:i/>
          <w:iCs/>
          <w:sz w:val="30"/>
          <w:szCs w:val="30"/>
        </w:rPr>
        <w:t>)</w:t>
      </w:r>
      <w:r w:rsidR="008209B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10240">
        <w:rPr>
          <w:rFonts w:ascii="Angsana New" w:hAnsi="Angsana New" w:cs="Angsana New" w:hint="cs"/>
          <w:sz w:val="30"/>
          <w:szCs w:val="30"/>
          <w:cs/>
        </w:rPr>
        <w:t xml:space="preserve">บริษัทได้จดทะเบียนการเพิ่มทุนดังกล่าวกับกระทรวงพาณิชย์แล้วในวันที่ </w:t>
      </w:r>
      <w:r w:rsidR="00B109E9" w:rsidRPr="00B109E9">
        <w:rPr>
          <w:rFonts w:ascii="Angsana New" w:hAnsi="Angsana New" w:cs="Angsana New"/>
          <w:sz w:val="30"/>
          <w:szCs w:val="30"/>
        </w:rPr>
        <w:t xml:space="preserve">16 </w:t>
      </w:r>
      <w:r w:rsidR="00B109E9" w:rsidRPr="00B109E9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B109E9" w:rsidRPr="00B109E9">
        <w:rPr>
          <w:rFonts w:ascii="Angsana New" w:hAnsi="Angsana New" w:cs="Angsana New"/>
          <w:sz w:val="30"/>
          <w:szCs w:val="30"/>
        </w:rPr>
        <w:t>2562</w:t>
      </w:r>
      <w:r w:rsidR="001E5230" w:rsidRPr="00B109E9">
        <w:rPr>
          <w:rFonts w:ascii="Angsana New" w:hAnsi="Angsana New" w:cs="Angsana New"/>
          <w:sz w:val="30"/>
          <w:szCs w:val="30"/>
        </w:rPr>
        <w:t xml:space="preserve"> </w:t>
      </w:r>
      <w:r w:rsidR="001E5230" w:rsidRPr="00B109E9">
        <w:rPr>
          <w:rFonts w:ascii="Angsana New" w:hAnsi="Angsana New" w:cs="Angsana New" w:hint="cs"/>
          <w:sz w:val="30"/>
          <w:szCs w:val="30"/>
          <w:cs/>
        </w:rPr>
        <w:t>และ</w:t>
      </w:r>
      <w:r w:rsidR="00B109E9" w:rsidRPr="00B109E9">
        <w:rPr>
          <w:rFonts w:ascii="Angsana New" w:hAnsi="Angsana New" w:cs="Angsana New"/>
          <w:sz w:val="30"/>
          <w:szCs w:val="30"/>
        </w:rPr>
        <w:t xml:space="preserve"> </w:t>
      </w:r>
      <w:r w:rsidR="002C094B" w:rsidRPr="002C094B">
        <w:rPr>
          <w:rFonts w:ascii="Angsana New" w:hAnsi="Angsana New" w:cs="Angsana New"/>
          <w:sz w:val="30"/>
          <w:szCs w:val="30"/>
        </w:rPr>
        <w:t>5</w:t>
      </w:r>
      <w:r w:rsidR="00B109E9" w:rsidRPr="002C094B">
        <w:rPr>
          <w:rFonts w:ascii="Angsana New" w:hAnsi="Angsana New" w:cs="Angsana New"/>
          <w:sz w:val="30"/>
          <w:szCs w:val="30"/>
        </w:rPr>
        <w:t xml:space="preserve"> </w:t>
      </w:r>
      <w:r w:rsidR="002C094B" w:rsidRPr="002C094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109E9" w:rsidRPr="002C09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109E9" w:rsidRPr="002C094B">
        <w:rPr>
          <w:rFonts w:ascii="Angsana New" w:hAnsi="Angsana New" w:cs="Angsana New"/>
          <w:sz w:val="30"/>
          <w:szCs w:val="30"/>
        </w:rPr>
        <w:t>2562</w:t>
      </w:r>
    </w:p>
    <w:p w:rsidR="00A335B9" w:rsidRPr="00A335B9" w:rsidRDefault="00A335B9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left="630"/>
        <w:jc w:val="thaiDistribute"/>
        <w:rPr>
          <w:rFonts w:ascii="Angsana New" w:hAnsi="Angsana New" w:cs="Angsana New"/>
          <w:sz w:val="24"/>
          <w:szCs w:val="24"/>
        </w:rPr>
      </w:pPr>
    </w:p>
    <w:p w:rsidR="001D669C" w:rsidRDefault="0031513F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37258" w:rsidRPr="00E10240">
        <w:rPr>
          <w:rFonts w:ascii="Angsana New" w:hAnsi="Angsana New" w:cs="Angsana New" w:hint="cs"/>
          <w:sz w:val="30"/>
          <w:szCs w:val="30"/>
          <w:cs/>
        </w:rPr>
        <w:t>รายก</w:t>
      </w:r>
      <w:r w:rsidR="00055D59" w:rsidRPr="00E10240">
        <w:rPr>
          <w:rFonts w:ascii="Angsana New" w:hAnsi="Angsana New" w:cs="Angsana New" w:hint="cs"/>
          <w:sz w:val="30"/>
          <w:szCs w:val="30"/>
          <w:cs/>
        </w:rPr>
        <w:t>ารเคลื่อนไหวของจำนวนใบสำคั</w:t>
      </w:r>
      <w:r w:rsidR="00337258" w:rsidRPr="00E10240">
        <w:rPr>
          <w:rFonts w:ascii="Angsana New" w:hAnsi="Angsana New" w:cs="Angsana New" w:hint="cs"/>
          <w:sz w:val="30"/>
          <w:szCs w:val="30"/>
          <w:cs/>
        </w:rPr>
        <w:t xml:space="preserve">ญแสดงสิทธิซื้อหุ้น </w:t>
      </w:r>
      <w:r w:rsidR="00337258" w:rsidRPr="00E10240">
        <w:rPr>
          <w:rFonts w:ascii="Angsana New" w:hAnsi="Angsana New" w:cs="Angsana New"/>
          <w:sz w:val="30"/>
          <w:szCs w:val="30"/>
        </w:rPr>
        <w:t xml:space="preserve">TFG-W1 </w:t>
      </w:r>
      <w:r w:rsidR="0004533E" w:rsidRPr="00E10240">
        <w:rPr>
          <w:rFonts w:ascii="Angsana New" w:hAnsi="Angsana New" w:cs="Angsana New" w:hint="cs"/>
          <w:sz w:val="30"/>
          <w:szCs w:val="30"/>
          <w:cs/>
        </w:rPr>
        <w:t>ในระหว่าง</w:t>
      </w:r>
      <w:r w:rsidR="00337258" w:rsidRPr="00E10240">
        <w:rPr>
          <w:rFonts w:ascii="Angsana New" w:hAnsi="Angsana New" w:cs="Angsana New" w:hint="cs"/>
          <w:sz w:val="30"/>
          <w:szCs w:val="30"/>
          <w:cs/>
        </w:rPr>
        <w:t>งวด</w:t>
      </w:r>
      <w:r w:rsidR="007338D2">
        <w:rPr>
          <w:rFonts w:ascii="Angsana New" w:hAnsi="Angsana New" w:cs="Angsana New" w:hint="cs"/>
          <w:sz w:val="30"/>
          <w:szCs w:val="30"/>
          <w:cs/>
        </w:rPr>
        <w:t>หก</w:t>
      </w:r>
      <w:r w:rsidR="00337258" w:rsidRPr="00E10240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337258" w:rsidRPr="00E10240">
        <w:rPr>
          <w:rFonts w:ascii="Angsana New" w:hAnsi="Angsana New" w:cs="Angsana New"/>
          <w:sz w:val="30"/>
          <w:szCs w:val="30"/>
        </w:rPr>
        <w:t>3</w:t>
      </w:r>
      <w:r w:rsidR="009224E0">
        <w:rPr>
          <w:rFonts w:ascii="Angsana New" w:hAnsi="Angsana New" w:cs="Angsana New" w:hint="cs"/>
          <w:sz w:val="30"/>
          <w:szCs w:val="30"/>
          <w:cs/>
        </w:rPr>
        <w:t>0 มิถุนายน</w:t>
      </w:r>
      <w:r w:rsidR="00337258" w:rsidRPr="00E1024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7258" w:rsidRPr="00E10240">
        <w:rPr>
          <w:rFonts w:ascii="Angsana New" w:hAnsi="Angsana New" w:cs="Angsana New"/>
          <w:sz w:val="30"/>
          <w:szCs w:val="30"/>
        </w:rPr>
        <w:t>256</w:t>
      </w:r>
      <w:r w:rsidR="00D91FB7">
        <w:rPr>
          <w:rFonts w:ascii="Angsana New" w:hAnsi="Angsana New" w:cs="Angsana New"/>
          <w:sz w:val="30"/>
          <w:szCs w:val="30"/>
        </w:rPr>
        <w:t>2</w:t>
      </w:r>
      <w:r w:rsidR="00922CA0" w:rsidRPr="00E10240">
        <w:rPr>
          <w:rFonts w:ascii="Angsana New" w:hAnsi="Angsana New" w:cs="Angsana New"/>
          <w:sz w:val="30"/>
          <w:szCs w:val="30"/>
        </w:rPr>
        <w:t xml:space="preserve"> </w:t>
      </w:r>
      <w:r w:rsidR="001D2A2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D2A2D">
        <w:rPr>
          <w:rFonts w:ascii="Angsana New" w:hAnsi="Angsana New" w:cs="Angsana New"/>
          <w:sz w:val="30"/>
          <w:szCs w:val="30"/>
        </w:rPr>
        <w:t>256</w:t>
      </w:r>
      <w:r w:rsidR="00D91FB7">
        <w:rPr>
          <w:rFonts w:ascii="Angsana New" w:hAnsi="Angsana New" w:cs="Angsana New"/>
          <w:sz w:val="30"/>
          <w:szCs w:val="30"/>
        </w:rPr>
        <w:t>1</w:t>
      </w:r>
      <w:r w:rsidR="001D2A2D">
        <w:rPr>
          <w:rFonts w:ascii="Angsana New" w:hAnsi="Angsana New" w:cs="Angsana New"/>
          <w:sz w:val="30"/>
          <w:szCs w:val="30"/>
        </w:rPr>
        <w:t xml:space="preserve"> </w:t>
      </w:r>
      <w:r w:rsidR="00337258" w:rsidRPr="00E10240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9224E0" w:rsidRPr="00A335B9" w:rsidRDefault="009224E0" w:rsidP="00922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18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03" w:type="dxa"/>
        <w:tblInd w:w="518" w:type="dxa"/>
        <w:tblLook w:val="04A0" w:firstRow="1" w:lastRow="0" w:firstColumn="1" w:lastColumn="0" w:noHBand="0" w:noVBand="1"/>
      </w:tblPr>
      <w:tblGrid>
        <w:gridCol w:w="6430"/>
        <w:gridCol w:w="1350"/>
        <w:gridCol w:w="265"/>
        <w:gridCol w:w="1258"/>
      </w:tblGrid>
      <w:tr w:rsidR="009224E0" w:rsidRPr="00C146C0" w:rsidTr="009224E0">
        <w:tc>
          <w:tcPr>
            <w:tcW w:w="6430" w:type="dxa"/>
            <w:shd w:val="clear" w:color="auto" w:fill="auto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9224E0" w:rsidRPr="00F437E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37E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5" w:type="dxa"/>
          </w:tcPr>
          <w:p w:rsidR="009224E0" w:rsidRPr="00F437E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9224E0" w:rsidRPr="00F437E8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37E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9224E0" w:rsidRPr="00C146C0" w:rsidTr="009224E0">
        <w:tc>
          <w:tcPr>
            <w:tcW w:w="6430" w:type="dxa"/>
            <w:shd w:val="clear" w:color="auto" w:fill="auto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73" w:type="dxa"/>
            <w:gridSpan w:val="3"/>
            <w:shd w:val="clear" w:color="auto" w:fill="auto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พันสิทธิ</w:t>
            </w: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224E0" w:rsidRPr="00C146C0" w:rsidTr="00684388">
        <w:tc>
          <w:tcPr>
            <w:tcW w:w="6430" w:type="dxa"/>
            <w:shd w:val="clear" w:color="auto" w:fill="auto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auto"/>
          </w:tcPr>
          <w:p w:rsidR="009224E0" w:rsidRDefault="00B109E9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433,371</w:t>
            </w:r>
          </w:p>
        </w:tc>
        <w:tc>
          <w:tcPr>
            <w:tcW w:w="265" w:type="dxa"/>
          </w:tcPr>
          <w:p w:rsidR="009224E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9224E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500,603</w:t>
            </w:r>
          </w:p>
        </w:tc>
      </w:tr>
      <w:tr w:rsidR="009224E0" w:rsidRPr="00C146C0" w:rsidTr="00684388">
        <w:tc>
          <w:tcPr>
            <w:tcW w:w="6430" w:type="dxa"/>
            <w:shd w:val="clear" w:color="auto" w:fill="auto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ใช้สิทธิระหว่างงวด</w:t>
            </w:r>
          </w:p>
        </w:tc>
        <w:tc>
          <w:tcPr>
            <w:tcW w:w="1350" w:type="dxa"/>
            <w:shd w:val="clear" w:color="auto" w:fill="auto"/>
          </w:tcPr>
          <w:p w:rsidR="009224E0" w:rsidRDefault="00CA6D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B109E9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109E9">
              <w:rPr>
                <w:rFonts w:ascii="Angsana New" w:hAnsi="Angsana New" w:cs="Angsana New"/>
                <w:sz w:val="30"/>
                <w:szCs w:val="30"/>
              </w:rPr>
              <w:t>944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9224E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9224E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(3,509)</w:t>
            </w:r>
          </w:p>
        </w:tc>
      </w:tr>
      <w:tr w:rsidR="00684388" w:rsidRPr="00C146C0" w:rsidTr="00684388">
        <w:tc>
          <w:tcPr>
            <w:tcW w:w="6430" w:type="dxa"/>
            <w:shd w:val="clear" w:color="auto" w:fill="auto"/>
          </w:tcPr>
          <w:p w:rsidR="00684388" w:rsidRPr="00CB3293" w:rsidRDefault="00684388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</w:t>
            </w:r>
            <w:r w:rsidRPr="00CB3293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สิ้นสุดเวลาที่กำหนด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84388" w:rsidRDefault="00684388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2,427)</w:t>
            </w:r>
          </w:p>
        </w:tc>
        <w:tc>
          <w:tcPr>
            <w:tcW w:w="265" w:type="dxa"/>
          </w:tcPr>
          <w:p w:rsidR="00684388" w:rsidRDefault="00684388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684388" w:rsidRDefault="00684388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right="1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224E0" w:rsidRPr="00C146C0" w:rsidTr="009224E0">
        <w:trPr>
          <w:trHeight w:val="452"/>
        </w:trPr>
        <w:tc>
          <w:tcPr>
            <w:tcW w:w="6430" w:type="dxa"/>
            <w:shd w:val="clear" w:color="auto" w:fill="auto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 มิถุนาย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24E0" w:rsidRDefault="00684388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9224E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9224E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497,094</w:t>
            </w:r>
          </w:p>
        </w:tc>
      </w:tr>
    </w:tbl>
    <w:p w:rsidR="0031513F" w:rsidRPr="00A335B9" w:rsidRDefault="0031513F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left="518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:rsidR="0031513F" w:rsidRPr="00C93E0A" w:rsidRDefault="0031513F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firstLine="83"/>
        <w:rPr>
          <w:rFonts w:ascii="Angsana New" w:hAnsi="Angsana New" w:cs="Angsana New"/>
          <w:i/>
          <w:iCs/>
          <w:sz w:val="30"/>
          <w:szCs w:val="30"/>
        </w:rPr>
      </w:pPr>
      <w:r w:rsidRPr="00C93E0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การใช้สิทธิของ </w:t>
      </w:r>
      <w:r w:rsidRPr="00C93E0A">
        <w:rPr>
          <w:rFonts w:ascii="Angsana New" w:hAnsi="Angsana New" w:cs="Angsana New"/>
          <w:i/>
          <w:iCs/>
          <w:sz w:val="30"/>
          <w:szCs w:val="30"/>
        </w:rPr>
        <w:t xml:space="preserve">TFG </w:t>
      </w:r>
      <w:r w:rsidR="00C359EA">
        <w:rPr>
          <w:rFonts w:ascii="Angsana New" w:hAnsi="Angsana New" w:cs="Angsana New"/>
          <w:i/>
          <w:iCs/>
          <w:sz w:val="30"/>
          <w:szCs w:val="30"/>
        </w:rPr>
        <w:t>-</w:t>
      </w:r>
      <w:r w:rsidRPr="00C93E0A">
        <w:rPr>
          <w:rFonts w:ascii="Angsana New" w:hAnsi="Angsana New" w:cs="Angsana New"/>
          <w:i/>
          <w:iCs/>
          <w:sz w:val="30"/>
          <w:szCs w:val="30"/>
        </w:rPr>
        <w:t xml:space="preserve"> W</w:t>
      </w:r>
      <w:r>
        <w:rPr>
          <w:rFonts w:ascii="Angsana New" w:hAnsi="Angsana New" w:cs="Angsana New"/>
          <w:i/>
          <w:iCs/>
          <w:sz w:val="30"/>
          <w:szCs w:val="30"/>
        </w:rPr>
        <w:t>2</w:t>
      </w:r>
    </w:p>
    <w:p w:rsidR="0031513F" w:rsidRPr="00A335B9" w:rsidRDefault="0031513F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firstLine="83"/>
        <w:rPr>
          <w:rFonts w:ascii="Angsana New" w:hAnsi="Angsana New" w:cs="Angsana New"/>
          <w:sz w:val="24"/>
          <w:szCs w:val="24"/>
        </w:rPr>
      </w:pPr>
    </w:p>
    <w:p w:rsidR="0031513F" w:rsidRDefault="0031513F" w:rsidP="00315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left="518" w:firstLine="8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ไม่มีการใช้สิทธิของ </w:t>
      </w:r>
      <w:r>
        <w:rPr>
          <w:rFonts w:ascii="Angsana New" w:hAnsi="Angsana New" w:cs="Angsana New"/>
          <w:sz w:val="30"/>
          <w:szCs w:val="30"/>
        </w:rPr>
        <w:t>TFG-W2</w:t>
      </w:r>
    </w:p>
    <w:p w:rsidR="007E6C57" w:rsidRDefault="007E6C57" w:rsidP="003F09F7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สำรองตามกฎหมาย</w:t>
      </w:r>
    </w:p>
    <w:p w:rsidR="007E6C57" w:rsidRPr="00EA0B8E" w:rsidRDefault="007E6C57" w:rsidP="007E6C57">
      <w:pPr>
        <w:rPr>
          <w:rFonts w:ascii="Angsana New" w:hAnsi="Angsana New" w:cs="Angsana New"/>
          <w:sz w:val="16"/>
          <w:szCs w:val="16"/>
        </w:rPr>
      </w:pPr>
    </w:p>
    <w:p w:rsidR="007E6C57" w:rsidRDefault="007E6C57" w:rsidP="007E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30"/>
          <w:szCs w:val="30"/>
        </w:rPr>
      </w:pPr>
      <w:r w:rsidRPr="00083190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83190">
        <w:rPr>
          <w:rFonts w:ascii="Angsana New" w:hAnsi="Angsana New" w:cs="Angsana New"/>
          <w:sz w:val="30"/>
          <w:szCs w:val="30"/>
        </w:rPr>
        <w:t>2535</w:t>
      </w:r>
      <w:r w:rsidRPr="00083190">
        <w:rPr>
          <w:rFonts w:ascii="Angsana New" w:hAnsi="Angsana New" w:cs="Angsana New"/>
          <w:sz w:val="30"/>
          <w:szCs w:val="30"/>
          <w:cs/>
        </w:rPr>
        <w:t xml:space="preserve"> มาตรา 116 บริษัทจะต้องจัดสรรบัญชีสำรอง (</w:t>
      </w:r>
      <w:r w:rsidRPr="00083190">
        <w:rPr>
          <w:rFonts w:ascii="Angsana New" w:hAnsi="Angsana New" w:cs="Angsana New"/>
          <w:sz w:val="30"/>
          <w:szCs w:val="30"/>
        </w:rPr>
        <w:t>“</w:t>
      </w:r>
      <w:r>
        <w:rPr>
          <w:rFonts w:ascii="Angsana New" w:hAnsi="Angsana New" w:cs="Angsana New"/>
          <w:sz w:val="30"/>
          <w:szCs w:val="30"/>
          <w:cs/>
        </w:rPr>
        <w:t>สำรองตามก</w:t>
      </w:r>
      <w:r>
        <w:rPr>
          <w:rFonts w:ascii="Angsana New" w:hAnsi="Angsana New" w:cs="Angsana New" w:hint="cs"/>
          <w:sz w:val="30"/>
          <w:szCs w:val="30"/>
          <w:cs/>
        </w:rPr>
        <w:t>ฎ</w:t>
      </w:r>
      <w:r w:rsidRPr="00083190">
        <w:rPr>
          <w:rFonts w:ascii="Angsana New" w:hAnsi="Angsana New" w:cs="Angsana New"/>
          <w:sz w:val="30"/>
          <w:szCs w:val="30"/>
          <w:cs/>
        </w:rPr>
        <w:t>หมาย</w:t>
      </w:r>
      <w:r w:rsidRPr="00083190">
        <w:rPr>
          <w:rFonts w:ascii="Angsana New" w:hAnsi="Angsana New" w:cs="Angsana New"/>
          <w:sz w:val="30"/>
          <w:szCs w:val="30"/>
        </w:rPr>
        <w:t>”</w:t>
      </w:r>
      <w:r w:rsidRPr="00083190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Pr="00083190">
        <w:rPr>
          <w:rFonts w:ascii="Angsana New" w:hAnsi="Angsana New" w:cs="Angsana New"/>
          <w:sz w:val="30"/>
          <w:szCs w:val="30"/>
        </w:rPr>
        <w:t xml:space="preserve">5 </w:t>
      </w:r>
      <w:r w:rsidRPr="00083190">
        <w:rPr>
          <w:rFonts w:ascii="Angsana New" w:hAnsi="Angsana New" w:cs="Angsana New"/>
          <w:sz w:val="30"/>
          <w:szCs w:val="30"/>
          <w:cs/>
        </w:rPr>
        <w:t>ของกำไรสุทธิประจำปีสุทธิจากขาดทุนส</w:t>
      </w:r>
      <w:r>
        <w:rPr>
          <w:rFonts w:ascii="Angsana New" w:hAnsi="Angsana New" w:cs="Angsana New"/>
          <w:sz w:val="30"/>
          <w:szCs w:val="30"/>
          <w:cs/>
        </w:rPr>
        <w:t>ะสมยกมา (ถ้ามี) จนกว่า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สำรองตามกฎ</w:t>
      </w:r>
      <w:r w:rsidRPr="00083190">
        <w:rPr>
          <w:rFonts w:ascii="Angsana New" w:hAnsi="Angsana New" w:cs="Angsana New"/>
          <w:sz w:val="30"/>
          <w:szCs w:val="30"/>
          <w:cs/>
        </w:rPr>
        <w:t xml:space="preserve">หมายนี้จะมีจำนวนไม่น้อยกว่าร้อยละ </w:t>
      </w:r>
      <w:r w:rsidRPr="00083190">
        <w:rPr>
          <w:rFonts w:ascii="Angsana New" w:hAnsi="Angsana New" w:cs="Angsana New"/>
          <w:sz w:val="30"/>
          <w:szCs w:val="30"/>
        </w:rPr>
        <w:t xml:space="preserve">10 </w:t>
      </w:r>
      <w:r w:rsidRPr="00083190">
        <w:rPr>
          <w:rFonts w:ascii="Angsana New" w:hAnsi="Angsana New" w:cs="Angsana New"/>
          <w:sz w:val="30"/>
          <w:szCs w:val="30"/>
          <w:cs/>
        </w:rPr>
        <w:t xml:space="preserve">ของทุนจดทะเบียน เงินสำรองตามกฎหมายนี้จะนำไปจ่ายเป็นเงินปันผลไม่ได้  </w:t>
      </w:r>
    </w:p>
    <w:p w:rsidR="007E6C57" w:rsidRPr="00EA0B8E" w:rsidRDefault="007E6C57" w:rsidP="007E6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16"/>
          <w:szCs w:val="16"/>
        </w:rPr>
      </w:pPr>
    </w:p>
    <w:p w:rsidR="00101987" w:rsidRDefault="007E6C57" w:rsidP="003C1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A1BC8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Pr="00FD6489">
        <w:rPr>
          <w:rFonts w:ascii="Angsana New" w:hAnsi="Angsana New" w:cs="Angsana New" w:hint="cs"/>
          <w:spacing w:val="-4"/>
          <w:sz w:val="30"/>
          <w:szCs w:val="30"/>
          <w:cs/>
        </w:rPr>
        <w:t>ได้จัดสรรสำรองตามกฎหมายสำหรับงวด</w:t>
      </w:r>
      <w:r w:rsidR="00F375C0">
        <w:rPr>
          <w:rFonts w:ascii="Angsana New" w:hAnsi="Angsana New" w:cs="Angsana New" w:hint="cs"/>
          <w:spacing w:val="-4"/>
          <w:sz w:val="30"/>
          <w:szCs w:val="30"/>
          <w:cs/>
        </w:rPr>
        <w:t>หกเดือน</w:t>
      </w:r>
      <w:r w:rsidRPr="00FD648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สิ้นสุดวันที่ </w:t>
      </w:r>
      <w:r w:rsidR="009224E0" w:rsidRPr="00FD6489">
        <w:rPr>
          <w:rFonts w:ascii="Angsana New" w:hAnsi="Angsana New" w:cs="Angsana New" w:hint="cs"/>
          <w:spacing w:val="-4"/>
          <w:sz w:val="30"/>
          <w:szCs w:val="30"/>
          <w:cs/>
        </w:rPr>
        <w:t>30 มิถุนายน</w:t>
      </w:r>
      <w:r w:rsidRPr="00FD648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FD6489">
        <w:rPr>
          <w:rFonts w:ascii="Angsana New" w:hAnsi="Angsana New" w:cs="Angsana New"/>
          <w:spacing w:val="-4"/>
          <w:sz w:val="30"/>
          <w:szCs w:val="30"/>
        </w:rPr>
        <w:t>256</w:t>
      </w:r>
      <w:r w:rsidR="00012C17" w:rsidRPr="00FD6489">
        <w:rPr>
          <w:rFonts w:ascii="Angsana New" w:hAnsi="Angsana New" w:cs="Angsana New"/>
          <w:spacing w:val="-4"/>
          <w:sz w:val="30"/>
          <w:szCs w:val="30"/>
        </w:rPr>
        <w:t>2</w:t>
      </w:r>
      <w:r w:rsidR="00F57F69" w:rsidRPr="00FD6489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D6489" w:rsidRPr="00FD6489">
        <w:rPr>
          <w:rFonts w:ascii="Angsana New" w:hAnsi="Angsana New" w:cs="Angsana New" w:hint="cs"/>
          <w:spacing w:val="-4"/>
          <w:sz w:val="30"/>
          <w:szCs w:val="30"/>
          <w:cs/>
        </w:rPr>
        <w:t>เป็นจำนวน</w:t>
      </w:r>
      <w:r w:rsidR="00FD6489" w:rsidRPr="00CA6DE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เงิน </w:t>
      </w:r>
      <w:r w:rsidR="00AC76CE" w:rsidRPr="00CA6DE0">
        <w:rPr>
          <w:rFonts w:ascii="Angsana New" w:hAnsi="Angsana New" w:cs="Angsana New"/>
          <w:spacing w:val="-4"/>
          <w:sz w:val="30"/>
          <w:szCs w:val="30"/>
        </w:rPr>
        <w:t>41.</w:t>
      </w:r>
      <w:r w:rsidR="00CA6DE0" w:rsidRPr="00CA6DE0">
        <w:rPr>
          <w:rFonts w:ascii="Angsana New" w:hAnsi="Angsana New" w:cs="Angsana New"/>
          <w:spacing w:val="-4"/>
          <w:sz w:val="30"/>
          <w:szCs w:val="30"/>
        </w:rPr>
        <w:t>7</w:t>
      </w:r>
      <w:r w:rsidR="00FD6489" w:rsidRPr="00CA6DE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D6489" w:rsidRPr="00CA6DE0">
        <w:rPr>
          <w:rFonts w:ascii="Angsana New" w:hAnsi="Angsana New" w:cs="Angsana New" w:hint="cs"/>
          <w:spacing w:val="-4"/>
          <w:sz w:val="30"/>
          <w:szCs w:val="30"/>
          <w:cs/>
        </w:rPr>
        <w:t>ล้าน</w:t>
      </w:r>
      <w:r w:rsidR="00FD6489" w:rsidRPr="00FD6489">
        <w:rPr>
          <w:rFonts w:ascii="Angsana New" w:hAnsi="Angsana New" w:cs="Angsana New" w:hint="cs"/>
          <w:spacing w:val="-4"/>
          <w:sz w:val="30"/>
          <w:szCs w:val="30"/>
          <w:cs/>
        </w:rPr>
        <w:t>บาท</w:t>
      </w:r>
      <w:r w:rsidR="00FD648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012C17" w:rsidRPr="00FA1BC8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(2561: </w:t>
      </w:r>
      <w:r w:rsidR="006F2F7E" w:rsidRPr="00FA1BC8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จัดสรร</w:t>
      </w:r>
      <w:r w:rsidR="000D636C" w:rsidRPr="00FA1BC8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เป็นสำรองตามกฎหมาย</w:t>
      </w:r>
      <w:r w:rsidR="000D636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EA0B8E">
        <w:rPr>
          <w:rFonts w:ascii="Angsana New" w:hAnsi="Angsana New" w:cs="Angsana New"/>
          <w:i/>
          <w:iCs/>
          <w:sz w:val="30"/>
          <w:szCs w:val="30"/>
        </w:rPr>
        <w:t>34.1</w:t>
      </w:r>
      <w:r w:rsidR="00012C17" w:rsidRPr="007B6D1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12C17" w:rsidRPr="007B6D19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</w:p>
    <w:p w:rsidR="003C1F37" w:rsidRPr="00EA0B8E" w:rsidRDefault="003C1F37" w:rsidP="003C1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p w:rsidR="00E17886" w:rsidRPr="003C1F37" w:rsidRDefault="004B0F62" w:rsidP="003F09F7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cs/>
          <w:lang w:val="th-TH"/>
        </w:rPr>
      </w:pPr>
      <w:r w:rsidRPr="003C1F3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ส่วนงานดำเนินงาน</w:t>
      </w:r>
      <w:r w:rsidR="002007BD" w:rsidRPr="003C1F3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:rsidR="00E17886" w:rsidRPr="00EA0B8E" w:rsidRDefault="00E17886" w:rsidP="00E17886">
      <w:pPr>
        <w:rPr>
          <w:rFonts w:ascii="Angsana New" w:hAnsi="Angsana New" w:cs="Angsana New"/>
          <w:sz w:val="16"/>
          <w:szCs w:val="16"/>
        </w:rPr>
      </w:pPr>
    </w:p>
    <w:p w:rsidR="00EA0B8E" w:rsidRDefault="00EA0B8E" w:rsidP="00EA0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3912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:rsidR="00EA0B8E" w:rsidRPr="00EA0B8E" w:rsidRDefault="00EA0B8E" w:rsidP="00EA0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p w:rsidR="00EA0B8E" w:rsidRPr="00EE7420" w:rsidRDefault="00EA0B8E" w:rsidP="00EA0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9405D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กลุ่มบริษัทประกอบธุรกิจเกี่ยวกับธุรกิจการผลิตและจำหน่ายไก่สดแช่เย็นและแช่แข็ง และผลิตภัณฑ์สำเร็จรูปจาก</w:t>
      </w:r>
      <w:r>
        <w:rPr>
          <w:rFonts w:ascii="Angsana New" w:hAnsi="Angsana New" w:cs="Angsana New"/>
          <w:spacing w:val="-8"/>
          <w:sz w:val="30"/>
          <w:szCs w:val="30"/>
        </w:rPr>
        <w:br/>
      </w:r>
      <w:r w:rsidRPr="0029405D">
        <w:rPr>
          <w:rFonts w:ascii="Angsana New" w:hAnsi="Angsana New" w:cs="Angsana New"/>
          <w:spacing w:val="-8"/>
          <w:sz w:val="30"/>
          <w:szCs w:val="30"/>
          <w:cs/>
        </w:rPr>
        <w:t>เนื้อไก่</w:t>
      </w:r>
      <w:r w:rsidRPr="00E17886">
        <w:rPr>
          <w:rFonts w:ascii="Angsana New" w:hAnsi="Angsana New" w:cs="Angsana New"/>
          <w:spacing w:val="-4"/>
          <w:sz w:val="30"/>
          <w:szCs w:val="30"/>
          <w:cs/>
        </w:rPr>
        <w:t xml:space="preserve">รวมทั้งผลิตและจำหน่ายสุกรและอาหารสัตว์ </w:t>
      </w:r>
      <w:r w:rsidRPr="00EE7420">
        <w:rPr>
          <w:rFonts w:ascii="Angsana New" w:hAnsi="Angsana New" w:cs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</w:t>
      </w:r>
      <w:r>
        <w:rPr>
          <w:rFonts w:ascii="Angsana New" w:hAnsi="Angsana New" w:cs="Angsana New"/>
          <w:sz w:val="30"/>
          <w:szCs w:val="30"/>
        </w:rPr>
        <w:br/>
      </w:r>
      <w:r w:rsidRPr="00EE7420">
        <w:rPr>
          <w:rFonts w:ascii="Angsana New" w:hAnsi="Angsana New" w:cs="Angsana New" w:hint="cs"/>
          <w:sz w:val="30"/>
          <w:szCs w:val="30"/>
          <w:cs/>
        </w:rPr>
        <w:t>การจัดการภายในของแต่ละหน่วยงานธุรกิจที่สำคัญอย่างน้อยทุกไตรมาส</w:t>
      </w:r>
      <w:r w:rsidRPr="00EE7420">
        <w:rPr>
          <w:rFonts w:ascii="Angsana New" w:hAnsi="Angsana New"/>
          <w:sz w:val="30"/>
          <w:szCs w:val="30"/>
          <w:cs/>
        </w:rPr>
        <w:t xml:space="preserve"> </w:t>
      </w:r>
      <w:r w:rsidRPr="00EE7420">
        <w:rPr>
          <w:rFonts w:ascii="Angsana New" w:hAnsi="Angsana New" w:cs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:rsidR="00EA0B8E" w:rsidRPr="00EA0B8E" w:rsidRDefault="00EA0B8E" w:rsidP="00EA0B8E">
      <w:pPr>
        <w:jc w:val="thaiDistribute"/>
        <w:rPr>
          <w:rFonts w:ascii="Angsana New" w:hAnsi="Angsana New" w:cs="Angsana New"/>
          <w:sz w:val="16"/>
          <w:szCs w:val="16"/>
        </w:rPr>
      </w:pPr>
    </w:p>
    <w:p w:rsidR="00EA0B8E" w:rsidRDefault="00EA0B8E" w:rsidP="00EA0B8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>
        <w:rPr>
          <w:rFonts w:ascii="Angsana New" w:hAnsi="Angsana New" w:cs="Angsana New"/>
          <w:sz w:val="30"/>
          <w:szCs w:val="30"/>
        </w:rPr>
        <w:t xml:space="preserve"> 1: 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ธุรกิจไก่</w:t>
      </w:r>
    </w:p>
    <w:p w:rsidR="00EA0B8E" w:rsidRDefault="00EA0B8E" w:rsidP="00EA0B8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>
        <w:rPr>
          <w:rFonts w:ascii="Angsana New" w:hAnsi="Angsana New" w:cs="Angsana New"/>
          <w:sz w:val="30"/>
          <w:szCs w:val="30"/>
        </w:rPr>
        <w:t xml:space="preserve"> 2: 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ธุรกิจสุกร</w:t>
      </w:r>
    </w:p>
    <w:p w:rsidR="00EA0B8E" w:rsidRDefault="00EA0B8E" w:rsidP="00EA0B8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ส่วนงานที่</w:t>
      </w:r>
      <w:r>
        <w:rPr>
          <w:rFonts w:ascii="Angsana New" w:hAnsi="Angsana New" w:cs="Angsana New"/>
          <w:sz w:val="30"/>
          <w:szCs w:val="30"/>
        </w:rPr>
        <w:t xml:space="preserve"> 3: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ธุรกิจอาหารสัตว์</w:t>
      </w:r>
    </w:p>
    <w:p w:rsidR="00EA0B8E" w:rsidRDefault="00EA0B8E" w:rsidP="00EA0B8E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ส่วนงานที่ </w:t>
      </w:r>
      <w:r>
        <w:rPr>
          <w:rFonts w:ascii="Angsana New" w:hAnsi="Angsana New" w:cs="Angsana New"/>
          <w:sz w:val="30"/>
          <w:szCs w:val="30"/>
        </w:rPr>
        <w:t xml:space="preserve">4: 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ธุรกิจอื่นๆ</w:t>
      </w:r>
    </w:p>
    <w:p w:rsidR="00EA0B8E" w:rsidRPr="00EA0B8E" w:rsidRDefault="00EA0B8E" w:rsidP="00EA0B8E">
      <w:pPr>
        <w:ind w:left="547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EA0B8E" w:rsidRDefault="00EA0B8E" w:rsidP="00EA0B8E">
      <w:pPr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(ขาดทุน)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ก่อนต้นทุนทางการเงินและค่าใช้จ่ายภาษี              เงินได้ของส่วนงานในการพิจารณาผลการดำเนินงานแต่ละเดือน</w:t>
      </w:r>
    </w:p>
    <w:p w:rsidR="00EA0B8E" w:rsidRPr="00EA0B8E" w:rsidRDefault="00EA0B8E" w:rsidP="0082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 w:cs="Angsana New"/>
          <w:i/>
          <w:iCs/>
          <w:sz w:val="16"/>
          <w:szCs w:val="16"/>
        </w:rPr>
      </w:pPr>
    </w:p>
    <w:p w:rsidR="008276FF" w:rsidRPr="00053912" w:rsidRDefault="008276FF" w:rsidP="0082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053912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</w:p>
    <w:p w:rsidR="008276FF" w:rsidRPr="00EA0B8E" w:rsidRDefault="008276FF" w:rsidP="0082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firstLine="540"/>
        <w:jc w:val="thaiDistribute"/>
        <w:rPr>
          <w:rFonts w:ascii="Angsana New" w:hAnsi="Angsana New" w:cs="Angsana New"/>
          <w:spacing w:val="-8"/>
          <w:sz w:val="16"/>
          <w:szCs w:val="16"/>
        </w:rPr>
      </w:pPr>
    </w:p>
    <w:p w:rsidR="008276FF" w:rsidRPr="00E67FCF" w:rsidRDefault="008276FF" w:rsidP="008276FF">
      <w:pPr>
        <w:tabs>
          <w:tab w:val="clear" w:pos="454"/>
          <w:tab w:val="left" w:pos="540"/>
        </w:tabs>
        <w:ind w:firstLine="540"/>
        <w:rPr>
          <w:rFonts w:ascii="Angsana New" w:hAnsi="Angsana New" w:cs="Angsana New"/>
          <w:sz w:val="30"/>
          <w:szCs w:val="30"/>
        </w:rPr>
      </w:pPr>
      <w:r w:rsidRPr="00E67FCF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</w:t>
      </w:r>
      <w:r w:rsidRPr="00E67FCF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E67FCF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 w:rsidRPr="00E67FCF">
        <w:rPr>
          <w:rFonts w:ascii="Angsana New" w:hAnsi="Angsana New" w:cs="Angsana New"/>
          <w:sz w:val="30"/>
          <w:szCs w:val="30"/>
          <w:cs/>
        </w:rPr>
        <w:t>ได้มาจาก</w:t>
      </w:r>
      <w:r>
        <w:rPr>
          <w:rFonts w:ascii="Angsana New" w:hAnsi="Angsana New" w:cs="Angsana New" w:hint="cs"/>
          <w:sz w:val="30"/>
          <w:szCs w:val="30"/>
          <w:cs/>
        </w:rPr>
        <w:t>การขายสินค้า</w:t>
      </w:r>
    </w:p>
    <w:p w:rsidR="008276FF" w:rsidRPr="00EA0B8E" w:rsidRDefault="008276FF" w:rsidP="008276FF">
      <w:pPr>
        <w:tabs>
          <w:tab w:val="clear" w:pos="454"/>
          <w:tab w:val="left" w:pos="540"/>
        </w:tabs>
        <w:ind w:firstLine="540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8276FF" w:rsidRPr="005E75E9" w:rsidRDefault="008276FF" w:rsidP="008276FF">
      <w:pPr>
        <w:tabs>
          <w:tab w:val="clear" w:pos="454"/>
          <w:tab w:val="left" w:pos="540"/>
        </w:tabs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E75E9">
        <w:rPr>
          <w:rFonts w:ascii="Angsana New" w:hAnsi="Angsana New" w:cs="Angsana New"/>
          <w:i/>
          <w:iCs/>
          <w:sz w:val="30"/>
          <w:szCs w:val="30"/>
          <w:cs/>
        </w:rPr>
        <w:t>การจำแนกรายได้</w:t>
      </w:r>
    </w:p>
    <w:p w:rsidR="008276FF" w:rsidRPr="00EA0B8E" w:rsidRDefault="008276FF" w:rsidP="008276FF">
      <w:pPr>
        <w:tabs>
          <w:tab w:val="clear" w:pos="454"/>
          <w:tab w:val="left" w:pos="540"/>
        </w:tabs>
        <w:ind w:firstLine="540"/>
        <w:jc w:val="thaiDistribute"/>
        <w:rPr>
          <w:rFonts w:ascii="Angsana New" w:hAnsi="Angsana New" w:cs="Angsana New"/>
          <w:sz w:val="16"/>
          <w:szCs w:val="16"/>
        </w:rPr>
      </w:pPr>
    </w:p>
    <w:p w:rsidR="008276FF" w:rsidRDefault="008276FF" w:rsidP="00856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67FCF">
        <w:rPr>
          <w:rFonts w:ascii="Angsana New" w:hAnsi="Angsana New" w:cs="Angsana New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ดำเนินธุรกิจหลักในประเทศ ไม่มีรายได้จากต่างประเทศหรือสินทรัพย์ในต่างประเทศที่มีสาระสำคัญ</w:t>
      </w:r>
      <w:r w:rsidR="00856563">
        <w:rPr>
          <w:rFonts w:ascii="Angsana New" w:hAnsi="Angsana New" w:cs="Angsana New" w:hint="cs"/>
          <w:sz w:val="30"/>
          <w:szCs w:val="30"/>
          <w:cs/>
        </w:rPr>
        <w:t>และมีจังหวะเวลาในการรับรู้รายได้ ณ เวลาใดเวลาหนึ่งเพียงอย่างเดียว</w:t>
      </w:r>
    </w:p>
    <w:p w:rsidR="00EA0B8E" w:rsidRDefault="003C1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EA0B8E" w:rsidSect="00D26C6D">
          <w:headerReference w:type="even" r:id="rId19"/>
          <w:headerReference w:type="default" r:id="rId20"/>
          <w:footerReference w:type="default" r:id="rId21"/>
          <w:headerReference w:type="first" r:id="rId22"/>
          <w:footerReference w:type="first" r:id="rId2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F63230" w:rsidRPr="006C41D3" w:rsidRDefault="00F63230" w:rsidP="00F63230">
      <w:pPr>
        <w:tabs>
          <w:tab w:val="clear" w:pos="454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color w:val="0000CC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รายได้และผลการดำเนินงานจำแนกตาม</w:t>
      </w:r>
      <w:r w:rsidRPr="00E17886">
        <w:rPr>
          <w:rFonts w:ascii="Angsana New" w:hAnsi="Angsana New" w:cs="Angsana New"/>
          <w:sz w:val="30"/>
          <w:szCs w:val="30"/>
          <w:cs/>
          <w:lang w:val="en-GB"/>
        </w:rPr>
        <w:t>ส่วนงานทางธุรกิจ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ในงบการเงินรวมสำหรับแต่ละงวด</w:t>
      </w:r>
      <w:r w:rsidR="009224E0">
        <w:rPr>
          <w:rFonts w:ascii="Angsana New" w:hAnsi="Angsana New" w:cs="Angsana New" w:hint="cs"/>
          <w:sz w:val="30"/>
          <w:szCs w:val="30"/>
          <w:cs/>
          <w:lang w:val="en-GB"/>
        </w:rPr>
        <w:t>หก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9224E0">
        <w:rPr>
          <w:rFonts w:ascii="Angsana New" w:hAnsi="Angsana New" w:cs="Angsana New" w:hint="cs"/>
          <w:sz w:val="30"/>
          <w:szCs w:val="30"/>
          <w:cs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9224E0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17886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p w:rsidR="009224E0" w:rsidRPr="00C146C0" w:rsidRDefault="009224E0" w:rsidP="009224E0">
      <w:pPr>
        <w:rPr>
          <w:rFonts w:ascii="Angsana New" w:hAnsi="Angsana New" w:cs="Angsana New"/>
          <w:sz w:val="24"/>
          <w:szCs w:val="24"/>
        </w:rPr>
      </w:pPr>
    </w:p>
    <w:tbl>
      <w:tblPr>
        <w:tblW w:w="15584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72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66"/>
        <w:gridCol w:w="720"/>
        <w:gridCol w:w="270"/>
        <w:gridCol w:w="724"/>
        <w:gridCol w:w="266"/>
        <w:gridCol w:w="630"/>
        <w:gridCol w:w="270"/>
        <w:gridCol w:w="630"/>
      </w:tblGrid>
      <w:tr w:rsidR="009224E0" w:rsidRPr="00C146C0" w:rsidTr="009224E0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/>
            </w: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66" w:type="dxa"/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4" w:type="dxa"/>
            <w:gridSpan w:val="3"/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66" w:type="dxa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gridSpan w:val="3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224E0" w:rsidRPr="00C146C0" w:rsidTr="009224E0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9224E0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9224E0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9224E0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9224E0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9224E0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9224E0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9224E0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9224E0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9224E0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9224E0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66" w:type="dxa"/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9224E0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9224E0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66" w:type="dxa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9224E0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9224E0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</w:tr>
      <w:tr w:rsidR="009224E0" w:rsidRPr="00C146C0" w:rsidTr="009224E0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16" w:type="dxa"/>
            <w:gridSpan w:val="27"/>
            <w:tcBorders>
              <w:top w:val="nil"/>
              <w:lef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4,065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4,346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2,081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1,41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1,046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914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7,192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6,67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6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12440F" w:rsidRPr="00903124" w:rsidRDefault="008572C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7,223</w:t>
            </w:r>
          </w:p>
        </w:tc>
        <w:tc>
          <w:tcPr>
            <w:tcW w:w="27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6,67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C146C0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2,858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3,128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2,866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3,235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6,178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6,651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66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(6,417)</w:t>
            </w:r>
          </w:p>
        </w:tc>
        <w:tc>
          <w:tcPr>
            <w:tcW w:w="27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(6,696)</w:t>
            </w:r>
          </w:p>
        </w:tc>
        <w:tc>
          <w:tcPr>
            <w:tcW w:w="266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12440F" w:rsidRPr="00903124" w:rsidRDefault="008572C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-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C146C0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6,923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7,474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2,535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1,70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3,912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4,149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13,370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13,32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49</w:t>
            </w:r>
          </w:p>
        </w:tc>
        <w:tc>
          <w:tcPr>
            <w:tcW w:w="266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(6,417)</w:t>
            </w:r>
          </w:p>
        </w:tc>
        <w:tc>
          <w:tcPr>
            <w:tcW w:w="27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(6,696)</w:t>
            </w:r>
          </w:p>
        </w:tc>
        <w:tc>
          <w:tcPr>
            <w:tcW w:w="266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12440F" w:rsidRPr="00903124" w:rsidRDefault="008572C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7,223</w:t>
            </w:r>
          </w:p>
        </w:tc>
        <w:tc>
          <w:tcPr>
            <w:tcW w:w="27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6,67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)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จากการ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ดำเนินงานหลังการตัดกำไร</w:t>
            </w:r>
          </w:p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ระหว่างกันและการปันส่วน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</w:p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C146C0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46</w:t>
            </w:r>
            <w:r w:rsidR="004C7326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="004C7326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66</w:t>
            </w:r>
            <w:r w:rsidR="008572CF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231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440F" w:rsidRPr="00903124" w:rsidRDefault="00F37570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440F" w:rsidRPr="00903124" w:rsidRDefault="00EA0B8E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6</w:t>
            </w:r>
            <w:r w:rsidR="008572CF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67</w:t>
            </w:r>
          </w:p>
        </w:tc>
        <w:tc>
          <w:tcPr>
            <w:tcW w:w="27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231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ส่วนแบ่งกำไรจาก</w:t>
            </w:r>
          </w:p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เงินลงทุนในการร่วมค้า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2440F" w:rsidRPr="00C146C0" w:rsidRDefault="00EA0B8E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2440F" w:rsidRPr="00C146C0" w:rsidRDefault="00EA0B8E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(10</w:t>
            </w:r>
            <w:r w:rsidR="008572CF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(87)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รายได้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)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440F" w:rsidRPr="00C146C0" w:rsidRDefault="00EA0B8E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(4</w:t>
            </w:r>
            <w:r w:rsidR="008572CF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65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440F" w:rsidRPr="00C146C0" w:rsidRDefault="00EA0B8E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51</w:t>
            </w:r>
            <w:r w:rsidR="008572CF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210</w:t>
            </w:r>
          </w:p>
        </w:tc>
      </w:tr>
    </w:tbl>
    <w:p w:rsidR="009224E0" w:rsidRPr="00C146C0" w:rsidRDefault="009224E0" w:rsidP="009224E0">
      <w:pPr>
        <w:rPr>
          <w:rFonts w:ascii="Angsana New" w:hAnsi="Angsana New" w:cs="Angsana New"/>
          <w:sz w:val="24"/>
          <w:szCs w:val="24"/>
        </w:rPr>
      </w:pPr>
    </w:p>
    <w:p w:rsidR="009224E0" w:rsidRPr="00C146C0" w:rsidRDefault="009224E0" w:rsidP="009224E0">
      <w:pPr>
        <w:rPr>
          <w:rFonts w:ascii="Angsana New" w:hAnsi="Angsana New" w:cs="Angsana New"/>
          <w:sz w:val="24"/>
          <w:szCs w:val="24"/>
        </w:rPr>
      </w:pPr>
    </w:p>
    <w:tbl>
      <w:tblPr>
        <w:tblW w:w="15588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3168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40"/>
        <w:gridCol w:w="270"/>
        <w:gridCol w:w="540"/>
        <w:gridCol w:w="266"/>
        <w:gridCol w:w="720"/>
        <w:gridCol w:w="270"/>
        <w:gridCol w:w="724"/>
        <w:gridCol w:w="266"/>
        <w:gridCol w:w="630"/>
        <w:gridCol w:w="270"/>
        <w:gridCol w:w="724"/>
      </w:tblGrid>
      <w:tr w:rsidR="009224E0" w:rsidRPr="00C146C0" w:rsidTr="009224E0"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224E0" w:rsidRPr="00692ECD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40" w:right="-131" w:hanging="90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 </w:t>
            </w:r>
          </w:p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50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66" w:type="dxa"/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14" w:type="dxa"/>
            <w:gridSpan w:val="3"/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66" w:type="dxa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24" w:type="dxa"/>
            <w:gridSpan w:val="3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692EC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66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66" w:type="dxa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3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20" w:type="dxa"/>
            <w:gridSpan w:val="27"/>
            <w:tcBorders>
              <w:top w:val="nil"/>
              <w:lef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7,958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8,648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2,702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2,148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1,840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13,961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13,190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66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12440F" w:rsidRPr="00903124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12440F" w:rsidRPr="00903124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13,993</w:t>
            </w:r>
          </w:p>
        </w:tc>
        <w:tc>
          <w:tcPr>
            <w:tcW w:w="27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13,19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5,808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6,519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5,760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12,412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13,390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84</w:t>
            </w:r>
          </w:p>
        </w:tc>
        <w:tc>
          <w:tcPr>
            <w:tcW w:w="266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12440F" w:rsidRPr="00903124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(12,692)</w:t>
            </w:r>
          </w:p>
        </w:tc>
        <w:tc>
          <w:tcPr>
            <w:tcW w:w="27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(13,474)</w:t>
            </w:r>
          </w:p>
        </w:tc>
        <w:tc>
          <w:tcPr>
            <w:tcW w:w="266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12440F" w:rsidRPr="00903124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-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13,766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1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15,167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4,699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3,245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7,908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8,168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26,373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26,580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91</w:t>
            </w:r>
          </w:p>
        </w:tc>
        <w:tc>
          <w:tcPr>
            <w:tcW w:w="266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:rsidR="0012440F" w:rsidRPr="00903124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(12,692)</w:t>
            </w:r>
          </w:p>
        </w:tc>
        <w:tc>
          <w:tcPr>
            <w:tcW w:w="270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(13,474)</w:t>
            </w:r>
          </w:p>
        </w:tc>
        <w:tc>
          <w:tcPr>
            <w:tcW w:w="266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:rsidR="0012440F" w:rsidRPr="00903124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13,993</w:t>
            </w:r>
          </w:p>
        </w:tc>
        <w:tc>
          <w:tcPr>
            <w:tcW w:w="27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13,19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2440F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ขาดทุน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)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จากการ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ดำเนินงานหลังการตัดกำไร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</w:t>
            </w:r>
          </w:p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ระหว่างกันและการปันส่วน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ค่าใช้จ่ายระหว่างกัน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(30)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(257)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C146C0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440F" w:rsidRPr="00903124" w:rsidRDefault="004C7326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440F" w:rsidRPr="00903124" w:rsidRDefault="00EA0B8E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959</w:t>
            </w:r>
          </w:p>
        </w:tc>
        <w:tc>
          <w:tcPr>
            <w:tcW w:w="27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ส่วนแบ่งกำไรจาก</w:t>
            </w:r>
          </w:p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เงินลงทุนในการร่วมค้า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2440F" w:rsidRPr="00903124" w:rsidRDefault="00EA0B8E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-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2440F" w:rsidRPr="00903124" w:rsidRDefault="00EA0B8E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(208)</w:t>
            </w:r>
          </w:p>
        </w:tc>
        <w:tc>
          <w:tcPr>
            <w:tcW w:w="27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(168)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รายได้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)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440F" w:rsidRPr="00903124" w:rsidRDefault="00EA0B8E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(33)</w:t>
            </w:r>
          </w:p>
        </w:tc>
        <w:tc>
          <w:tcPr>
            <w:tcW w:w="27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103</w:t>
            </w:r>
          </w:p>
        </w:tc>
      </w:tr>
      <w:tr w:rsidR="0012440F" w:rsidRPr="00C146C0" w:rsidTr="009224E0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7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กำไรสำหรับงวด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440F" w:rsidRPr="00903124" w:rsidRDefault="00EA0B8E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723</w:t>
            </w:r>
          </w:p>
        </w:tc>
        <w:tc>
          <w:tcPr>
            <w:tcW w:w="270" w:type="dxa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:rsidR="0012440F" w:rsidRPr="00903124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903124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</w:t>
            </w:r>
          </w:p>
        </w:tc>
      </w:tr>
    </w:tbl>
    <w:p w:rsidR="009224E0" w:rsidRPr="00C146C0" w:rsidRDefault="009224E0" w:rsidP="009224E0">
      <w:pPr>
        <w:rPr>
          <w:rFonts w:ascii="Angsana New" w:hAnsi="Angsana New" w:cs="Angsana New"/>
          <w:sz w:val="24"/>
          <w:szCs w:val="24"/>
        </w:rPr>
      </w:pPr>
    </w:p>
    <w:p w:rsidR="009224E0" w:rsidRPr="00C146C0" w:rsidRDefault="009224E0" w:rsidP="009224E0">
      <w:pPr>
        <w:rPr>
          <w:rFonts w:ascii="Angsana New" w:hAnsi="Angsana New" w:cs="Angsana New"/>
          <w:color w:val="000000"/>
          <w:sz w:val="30"/>
          <w:szCs w:val="30"/>
        </w:rPr>
      </w:pPr>
      <w:r w:rsidRPr="00C146C0">
        <w:rPr>
          <w:rFonts w:ascii="Angsana New" w:hAnsi="Angsana New" w:cs="Angsana New"/>
        </w:rPr>
        <w:br w:type="page"/>
      </w:r>
      <w:r w:rsidRPr="008F10E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lastRenderedPageBreak/>
        <w:t>สินทรัพย์และหนี้สินจำแนกตามส่วนงานใน</w:t>
      </w:r>
      <w:r w:rsidRPr="00C146C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งบการเงินรวม ณ</w:t>
      </w:r>
      <w:r w:rsidRPr="00C146C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Pr="00C146C0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C146C0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Pr="00C146C0">
        <w:rPr>
          <w:rFonts w:ascii="Angsana New" w:hAnsi="Angsana New" w:cs="Angsana New"/>
          <w:color w:val="000000"/>
          <w:sz w:val="30"/>
          <w:szCs w:val="30"/>
        </w:rPr>
        <w:t>256</w:t>
      </w:r>
      <w:r w:rsidR="0012440F">
        <w:rPr>
          <w:rFonts w:ascii="Angsana New" w:hAnsi="Angsana New" w:cs="Angsana New" w:hint="cs"/>
          <w:color w:val="000000"/>
          <w:sz w:val="30"/>
          <w:szCs w:val="30"/>
          <w:cs/>
        </w:rPr>
        <w:t>2</w:t>
      </w:r>
      <w:r w:rsidRPr="00C146C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C146C0">
        <w:rPr>
          <w:rFonts w:ascii="Angsana New" w:hAnsi="Angsana New" w:cs="Angsana New"/>
          <w:color w:val="000000"/>
          <w:sz w:val="30"/>
          <w:szCs w:val="30"/>
        </w:rPr>
        <w:t>256</w:t>
      </w:r>
      <w:r w:rsidR="0012440F">
        <w:rPr>
          <w:rFonts w:ascii="Angsana New" w:hAnsi="Angsana New" w:cs="Angsana New" w:hint="cs"/>
          <w:color w:val="000000"/>
          <w:sz w:val="30"/>
          <w:szCs w:val="30"/>
          <w:cs/>
        </w:rPr>
        <w:t>1</w:t>
      </w:r>
      <w:r w:rsidRPr="00C146C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p w:rsidR="009224E0" w:rsidRPr="00C146C0" w:rsidRDefault="009224E0" w:rsidP="009224E0">
      <w:pPr>
        <w:rPr>
          <w:rFonts w:ascii="Angsana New" w:hAnsi="Angsana New" w:cs="Angsana New"/>
          <w:sz w:val="30"/>
          <w:szCs w:val="30"/>
        </w:rPr>
      </w:pPr>
    </w:p>
    <w:tbl>
      <w:tblPr>
        <w:tblW w:w="15426" w:type="dxa"/>
        <w:tblInd w:w="-450" w:type="dxa"/>
        <w:tblLayout w:type="fixed"/>
        <w:tblLook w:val="00A0" w:firstRow="1" w:lastRow="0" w:firstColumn="1" w:lastColumn="0" w:noHBand="0" w:noVBand="0"/>
      </w:tblPr>
      <w:tblGrid>
        <w:gridCol w:w="2898"/>
        <w:gridCol w:w="608"/>
        <w:gridCol w:w="236"/>
        <w:gridCol w:w="661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6"/>
        <w:gridCol w:w="240"/>
        <w:gridCol w:w="575"/>
        <w:gridCol w:w="236"/>
        <w:gridCol w:w="664"/>
        <w:gridCol w:w="236"/>
        <w:gridCol w:w="764"/>
        <w:gridCol w:w="260"/>
        <w:gridCol w:w="720"/>
        <w:gridCol w:w="236"/>
        <w:gridCol w:w="745"/>
        <w:gridCol w:w="270"/>
        <w:gridCol w:w="675"/>
      </w:tblGrid>
      <w:tr w:rsidR="009224E0" w:rsidRPr="00C146C0" w:rsidTr="009224E0">
        <w:trPr>
          <w:trHeight w:val="425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</w:tcPr>
          <w:p w:rsidR="009224E0" w:rsidRPr="00C146C0" w:rsidRDefault="009224E0" w:rsidP="00922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0" w:right="-131" w:hanging="180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ส่วนงานธุรกิจ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6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ธุรกิจอื่นๆ</w:t>
            </w:r>
          </w:p>
        </w:tc>
        <w:tc>
          <w:tcPr>
            <w:tcW w:w="236" w:type="dxa"/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44" w:type="dxa"/>
            <w:gridSpan w:val="3"/>
            <w:vAlign w:val="bottom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 xml:space="preserve">การตัดรายการ </w:t>
            </w:r>
          </w:p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90" w:type="dxa"/>
            <w:gridSpan w:val="3"/>
          </w:tcPr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  <w:p w:rsidR="009224E0" w:rsidRPr="00C146C0" w:rsidRDefault="009224E0" w:rsidP="00922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2440F" w:rsidRPr="00C146C0" w:rsidTr="009224E0">
        <w:trPr>
          <w:trHeight w:val="218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36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64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6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236" w:type="dxa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45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C146C0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12440F">
              <w:rPr>
                <w:rFonts w:ascii="Angsana New" w:hAnsi="Angsana New" w:cs="Angsana New" w:hint="cs"/>
                <w:b/>
                <w:color w:val="000000"/>
                <w:sz w:val="28"/>
                <w:szCs w:val="28"/>
                <w:cs/>
                <w:lang w:val="en-GB"/>
              </w:rPr>
              <w:t>1</w:t>
            </w:r>
          </w:p>
        </w:tc>
      </w:tr>
      <w:tr w:rsidR="0012440F" w:rsidRPr="00C146C0" w:rsidTr="009224E0">
        <w:trPr>
          <w:trHeight w:val="173"/>
        </w:trPr>
        <w:tc>
          <w:tcPr>
            <w:tcW w:w="289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528" w:type="dxa"/>
            <w:gridSpan w:val="27"/>
            <w:tcBorders>
              <w:top w:val="nil"/>
              <w:lef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C146C0"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12440F" w:rsidRPr="00C146C0" w:rsidTr="009224E0">
        <w:trPr>
          <w:trHeight w:val="42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30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</w:t>
            </w:r>
          </w:p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0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รายงาน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  <w:t>3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 มิถุนายน</w:t>
            </w:r>
          </w:p>
        </w:tc>
        <w:tc>
          <w:tcPr>
            <w:tcW w:w="608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8209B9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21,467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B4C43">
              <w:rPr>
                <w:rFonts w:ascii="Angsana New" w:hAnsi="Angsana New" w:cs="Angsana New"/>
                <w:color w:val="000000"/>
                <w:sz w:val="28"/>
                <w:szCs w:val="28"/>
              </w:rPr>
              <w:t>18,738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8209B9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5,354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B4C43">
              <w:rPr>
                <w:rFonts w:ascii="Angsana New" w:hAnsi="Angsana New" w:cs="Angsana New"/>
                <w:color w:val="000000"/>
                <w:sz w:val="28"/>
                <w:szCs w:val="28"/>
              </w:rPr>
              <w:t>4,985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8209B9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7,562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B4C43">
              <w:rPr>
                <w:rFonts w:ascii="Angsana New" w:hAnsi="Angsana New" w:cs="Angsana New"/>
                <w:color w:val="000000"/>
                <w:sz w:val="28"/>
                <w:szCs w:val="28"/>
              </w:rPr>
              <w:t>7,216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8209B9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34,383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B4C43">
              <w:rPr>
                <w:rFonts w:ascii="Angsana New" w:hAnsi="Angsana New" w:cs="Angsana New"/>
                <w:color w:val="000000"/>
                <w:sz w:val="28"/>
                <w:szCs w:val="28"/>
              </w:rPr>
              <w:t>30,939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8209B9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640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B4C43">
              <w:rPr>
                <w:rFonts w:ascii="Angsana New" w:hAnsi="Angsana New" w:cs="Angsana New"/>
                <w:color w:val="000000"/>
                <w:sz w:val="28"/>
                <w:szCs w:val="28"/>
              </w:rPr>
              <w:t>425</w:t>
            </w:r>
          </w:p>
        </w:tc>
        <w:tc>
          <w:tcPr>
            <w:tcW w:w="236" w:type="dxa"/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vAlign w:val="bottom"/>
          </w:tcPr>
          <w:p w:rsidR="0012440F" w:rsidRPr="001B4C43" w:rsidRDefault="008209B9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(11,891)</w:t>
            </w:r>
          </w:p>
        </w:tc>
        <w:tc>
          <w:tcPr>
            <w:tcW w:w="260" w:type="dxa"/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B4C43">
              <w:rPr>
                <w:rFonts w:ascii="Angsana New" w:hAnsi="Angsana New" w:cs="Angsana New"/>
                <w:color w:val="000000"/>
                <w:sz w:val="28"/>
                <w:szCs w:val="28"/>
              </w:rPr>
              <w:t>(10,615)</w:t>
            </w:r>
          </w:p>
        </w:tc>
        <w:tc>
          <w:tcPr>
            <w:tcW w:w="236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5" w:type="dxa"/>
            <w:vAlign w:val="bottom"/>
          </w:tcPr>
          <w:p w:rsidR="0012440F" w:rsidRPr="00C146C0" w:rsidRDefault="008209B9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23,132</w:t>
            </w:r>
          </w:p>
        </w:tc>
        <w:tc>
          <w:tcPr>
            <w:tcW w:w="27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20,749</w:t>
            </w:r>
          </w:p>
        </w:tc>
      </w:tr>
      <w:tr w:rsidR="0012440F" w:rsidRPr="00C146C0" w:rsidTr="009224E0">
        <w:trPr>
          <w:trHeight w:val="42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302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</w:t>
            </w:r>
          </w:p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-108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รายงาน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ณ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</w:rPr>
              <w:br/>
              <w:t>3</w:t>
            </w:r>
            <w:r w:rsidRPr="00C146C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 มิถุนายน</w:t>
            </w:r>
          </w:p>
        </w:tc>
        <w:tc>
          <w:tcPr>
            <w:tcW w:w="608" w:type="dxa"/>
            <w:tcBorders>
              <w:left w:val="nil"/>
              <w:right w:val="nil"/>
            </w:tcBorders>
            <w:vAlign w:val="bottom"/>
          </w:tcPr>
          <w:p w:rsidR="0012440F" w:rsidRPr="001B4C43" w:rsidRDefault="008209B9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10,238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  <w:tab w:val="left" w:pos="483"/>
              </w:tabs>
              <w:spacing w:line="240" w:lineRule="auto"/>
              <w:ind w:left="-115" w:right="-11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B4C43">
              <w:rPr>
                <w:rFonts w:ascii="Angsana New" w:hAnsi="Angsana New" w:cs="Angsana New"/>
                <w:color w:val="000000"/>
                <w:sz w:val="28"/>
                <w:szCs w:val="28"/>
              </w:rPr>
              <w:t>9,29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:rsidR="0012440F" w:rsidRPr="001B4C43" w:rsidRDefault="008209B9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3,381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3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B4C43">
              <w:rPr>
                <w:rFonts w:ascii="Angsana New" w:hAnsi="Angsana New" w:cs="Angsana New"/>
                <w:color w:val="000000"/>
                <w:sz w:val="28"/>
                <w:szCs w:val="28"/>
              </w:rPr>
              <w:t>4,136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:rsidR="0012440F" w:rsidRPr="001B4C43" w:rsidRDefault="008209B9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5,040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B4C43">
              <w:rPr>
                <w:rFonts w:ascii="Angsana New" w:hAnsi="Angsana New" w:cs="Angsana New"/>
                <w:color w:val="000000"/>
                <w:sz w:val="28"/>
                <w:szCs w:val="28"/>
              </w:rPr>
              <w:t>4,864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:rsidR="0012440F" w:rsidRPr="001B4C43" w:rsidRDefault="008209B9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18,659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B4C43">
              <w:rPr>
                <w:rFonts w:ascii="Angsana New" w:hAnsi="Angsana New" w:cs="Angsana New"/>
                <w:color w:val="000000"/>
                <w:sz w:val="28"/>
                <w:szCs w:val="28"/>
              </w:rPr>
              <w:t>18,29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75" w:type="dxa"/>
            <w:tcBorders>
              <w:left w:val="nil"/>
              <w:right w:val="nil"/>
            </w:tcBorders>
            <w:vAlign w:val="bottom"/>
          </w:tcPr>
          <w:p w:rsidR="0012440F" w:rsidRPr="001B4C43" w:rsidRDefault="008209B9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B4C43">
              <w:rPr>
                <w:rFonts w:ascii="Angsana New" w:hAnsi="Angsana New" w:cs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236" w:type="dxa"/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64" w:type="dxa"/>
            <w:vAlign w:val="bottom"/>
          </w:tcPr>
          <w:p w:rsidR="0012440F" w:rsidRPr="001B4C43" w:rsidRDefault="008209B9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(5,224)</w:t>
            </w:r>
          </w:p>
        </w:tc>
        <w:tc>
          <w:tcPr>
            <w:tcW w:w="260" w:type="dxa"/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:rsidR="0012440F" w:rsidRPr="001B4C43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(4,859</w:t>
            </w:r>
            <w:r w:rsidRPr="001B4C43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745" w:type="dxa"/>
            <w:vAlign w:val="bottom"/>
          </w:tcPr>
          <w:p w:rsidR="0012440F" w:rsidRPr="00C146C0" w:rsidRDefault="008209B9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13,564</w:t>
            </w:r>
          </w:p>
        </w:tc>
        <w:tc>
          <w:tcPr>
            <w:tcW w:w="270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>13,539</w:t>
            </w:r>
          </w:p>
        </w:tc>
      </w:tr>
    </w:tbl>
    <w:p w:rsidR="00FE6AB9" w:rsidRPr="008877D9" w:rsidRDefault="00FE6AB9">
      <w:pPr>
        <w:rPr>
          <w:rFonts w:cs="Cordia New"/>
        </w:rPr>
      </w:pPr>
    </w:p>
    <w:p w:rsidR="00FE6AB9" w:rsidRPr="008877D9" w:rsidRDefault="00FE6AB9">
      <w:pPr>
        <w:rPr>
          <w:rFonts w:cs="Cordia New"/>
        </w:rPr>
      </w:pPr>
    </w:p>
    <w:p w:rsidR="00FE6AB9" w:rsidRPr="008877D9" w:rsidRDefault="00FE6AB9">
      <w:pPr>
        <w:rPr>
          <w:rFonts w:cs="Cordia New"/>
        </w:rPr>
      </w:pPr>
    </w:p>
    <w:p w:rsidR="00FE6AB9" w:rsidRDefault="00FE6AB9"/>
    <w:p w:rsidR="0018139F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</w:p>
    <w:p w:rsidR="00FE6AB9" w:rsidRDefault="00FE6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</w:p>
    <w:p w:rsidR="0018139F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</w:p>
    <w:p w:rsidR="0018139F" w:rsidRDefault="0018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</w:pPr>
    </w:p>
    <w:p w:rsidR="00AA44B6" w:rsidRDefault="00AA4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FF"/>
          <w:sz w:val="28"/>
          <w:szCs w:val="28"/>
        </w:rPr>
        <w:sectPr w:rsidR="00AA44B6" w:rsidSect="00D26C6D">
          <w:footerReference w:type="default" r:id="rId24"/>
          <w:pgSz w:w="16834" w:h="11909" w:orient="landscape" w:code="9"/>
          <w:pgMar w:top="1440" w:right="691" w:bottom="1152" w:left="1152" w:header="720" w:footer="720" w:gutter="0"/>
          <w:cols w:space="720"/>
          <w:docGrid w:linePitch="360"/>
        </w:sectPr>
      </w:pPr>
    </w:p>
    <w:p w:rsidR="00434657" w:rsidRPr="00FA20D7" w:rsidRDefault="00434657" w:rsidP="003F09F7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A20D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ข้อมูลงบกระแสเงินสดเปิดเผยเพิ่มเติม</w:t>
      </w:r>
    </w:p>
    <w:p w:rsidR="00434657" w:rsidRPr="009B0109" w:rsidRDefault="00434657" w:rsidP="00434657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:rsidR="0012440F" w:rsidRPr="00C146C0" w:rsidRDefault="0012440F" w:rsidP="0012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C146C0">
        <w:rPr>
          <w:rFonts w:ascii="Angsana New" w:hAnsi="Angsana New" w:cs="Angsana New"/>
          <w:sz w:val="30"/>
          <w:szCs w:val="30"/>
          <w:cs/>
        </w:rPr>
        <w:t>รายละเอียดที่ดิน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</w:rPr>
        <w:t>อาคารและอุปกรณ์ที่จ่ายชำระเป็นเงินสดในระหว่างงวดหกเดือนสิ้นสุดวันที่</w:t>
      </w:r>
      <w:r w:rsidRPr="00C146C0">
        <w:rPr>
          <w:rFonts w:ascii="Angsana New" w:hAnsi="Angsana New" w:cs="Angsana New"/>
          <w:sz w:val="30"/>
          <w:szCs w:val="30"/>
        </w:rPr>
        <w:t xml:space="preserve"> 30 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C146C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146C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Pr="00C146C0">
        <w:rPr>
          <w:rFonts w:ascii="Angsana New" w:hAnsi="Angsana New" w:cs="Angsana New"/>
          <w:sz w:val="30"/>
          <w:szCs w:val="30"/>
        </w:rPr>
        <w:t xml:space="preserve"> </w:t>
      </w:r>
      <w:r w:rsidRPr="00C146C0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12440F" w:rsidRPr="00C146C0" w:rsidRDefault="0012440F" w:rsidP="0012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987"/>
        <w:gridCol w:w="271"/>
        <w:gridCol w:w="1078"/>
        <w:gridCol w:w="267"/>
        <w:gridCol w:w="985"/>
        <w:gridCol w:w="271"/>
        <w:gridCol w:w="1171"/>
      </w:tblGrid>
      <w:tr w:rsidR="0012440F" w:rsidRPr="00C146C0" w:rsidTr="000E2C5D">
        <w:tc>
          <w:tcPr>
            <w:tcW w:w="2289" w:type="pct"/>
          </w:tcPr>
          <w:p w:rsidR="0012440F" w:rsidRPr="00C146C0" w:rsidRDefault="0012440F" w:rsidP="000E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59" w:type="pct"/>
            <w:gridSpan w:val="3"/>
          </w:tcPr>
          <w:p w:rsidR="0012440F" w:rsidRPr="00C146C0" w:rsidRDefault="0012440F" w:rsidP="000E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12440F" w:rsidRPr="00C146C0" w:rsidRDefault="0012440F" w:rsidP="000E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:rsidR="0012440F" w:rsidRPr="00C146C0" w:rsidRDefault="0012440F" w:rsidP="000E2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40F" w:rsidRPr="00C146C0" w:rsidTr="000E2C5D">
        <w:tc>
          <w:tcPr>
            <w:tcW w:w="2289" w:type="pct"/>
          </w:tcPr>
          <w:p w:rsidR="0012440F" w:rsidRPr="00C146C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05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2440F" w:rsidRPr="00C146C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-111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12440F" w:rsidRPr="00C146C0" w:rsidTr="000E2C5D">
        <w:tc>
          <w:tcPr>
            <w:tcW w:w="2289" w:type="pct"/>
          </w:tcPr>
          <w:p w:rsidR="0012440F" w:rsidRPr="00C146C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1" w:type="pct"/>
            <w:gridSpan w:val="7"/>
          </w:tcPr>
          <w:p w:rsidR="0012440F" w:rsidRPr="00C146C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40F" w:rsidRPr="00C146C0" w:rsidTr="000E2C5D">
        <w:tc>
          <w:tcPr>
            <w:tcW w:w="2289" w:type="pct"/>
          </w:tcPr>
          <w:p w:rsidR="0012440F" w:rsidRPr="00C146C0" w:rsidRDefault="0012440F" w:rsidP="0082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90" w:right="47"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532" w:type="pct"/>
            <w:shd w:val="clear" w:color="auto" w:fill="auto"/>
          </w:tcPr>
          <w:p w:rsidR="0012440F" w:rsidRPr="00C146C0" w:rsidRDefault="005B4823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671</w:t>
            </w:r>
            <w:r w:rsidR="00A82247">
              <w:rPr>
                <w:rFonts w:ascii="Angsana New" w:hAnsi="Angsana New" w:cs="Angsana New"/>
                <w:sz w:val="30"/>
                <w:szCs w:val="38"/>
              </w:rPr>
              <w:t>,498</w:t>
            </w:r>
          </w:p>
        </w:tc>
        <w:tc>
          <w:tcPr>
            <w:tcW w:w="146" w:type="pct"/>
          </w:tcPr>
          <w:p w:rsidR="0012440F" w:rsidRPr="00C146C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12440F" w:rsidRPr="00C146C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2,288,381</w:t>
            </w:r>
          </w:p>
        </w:tc>
        <w:tc>
          <w:tcPr>
            <w:tcW w:w="144" w:type="pct"/>
          </w:tcPr>
          <w:p w:rsidR="0012440F" w:rsidRPr="00C146C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12440F" w:rsidRPr="000F2745" w:rsidRDefault="0098026E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  <w:cs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206,005</w:t>
            </w:r>
          </w:p>
        </w:tc>
        <w:tc>
          <w:tcPr>
            <w:tcW w:w="146" w:type="pct"/>
          </w:tcPr>
          <w:p w:rsidR="0012440F" w:rsidRPr="00C146C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1" w:type="pct"/>
          </w:tcPr>
          <w:p w:rsidR="0012440F" w:rsidRPr="000F2745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0F2745">
              <w:rPr>
                <w:rFonts w:ascii="Angsana New" w:hAnsi="Angsana New" w:cs="Angsana New"/>
                <w:sz w:val="30"/>
                <w:szCs w:val="38"/>
              </w:rPr>
              <w:t>635,214</w:t>
            </w:r>
          </w:p>
        </w:tc>
      </w:tr>
      <w:tr w:rsidR="0012440F" w:rsidRPr="00C146C0" w:rsidTr="000E2C5D">
        <w:tc>
          <w:tcPr>
            <w:tcW w:w="2289" w:type="pct"/>
          </w:tcPr>
          <w:p w:rsidR="0012440F" w:rsidRPr="00C146C0" w:rsidRDefault="0012440F" w:rsidP="0082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90" w:right="47" w:hanging="114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)/</w:t>
            </w: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บวก</w:t>
            </w:r>
            <w:r w:rsidRPr="00C146C0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</w:p>
        </w:tc>
        <w:tc>
          <w:tcPr>
            <w:tcW w:w="532" w:type="pct"/>
            <w:shd w:val="clear" w:color="auto" w:fill="auto"/>
          </w:tcPr>
          <w:p w:rsidR="0012440F" w:rsidRPr="00C146C0" w:rsidRDefault="00A82247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37,768</w:t>
            </w:r>
          </w:p>
        </w:tc>
        <w:tc>
          <w:tcPr>
            <w:tcW w:w="146" w:type="pct"/>
          </w:tcPr>
          <w:p w:rsidR="0012440F" w:rsidRPr="00C146C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12440F" w:rsidRPr="00C146C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(357,805)</w:t>
            </w:r>
          </w:p>
        </w:tc>
        <w:tc>
          <w:tcPr>
            <w:tcW w:w="144" w:type="pct"/>
          </w:tcPr>
          <w:p w:rsidR="0012440F" w:rsidRPr="00C146C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12440F" w:rsidRPr="000F2745" w:rsidRDefault="0098026E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(2,080)</w:t>
            </w:r>
          </w:p>
        </w:tc>
        <w:tc>
          <w:tcPr>
            <w:tcW w:w="146" w:type="pct"/>
          </w:tcPr>
          <w:p w:rsidR="0012440F" w:rsidRPr="00C146C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1" w:type="pct"/>
          </w:tcPr>
          <w:p w:rsidR="0012440F" w:rsidRPr="000F2745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  <w:r w:rsidRPr="000F2745">
              <w:rPr>
                <w:rFonts w:ascii="Angsana New" w:hAnsi="Angsana New" w:cs="Angsana New"/>
                <w:sz w:val="30"/>
                <w:szCs w:val="38"/>
              </w:rPr>
              <w:t>(206,978)</w:t>
            </w:r>
          </w:p>
        </w:tc>
      </w:tr>
      <w:tr w:rsidR="0012440F" w:rsidRPr="00C146C0" w:rsidTr="000E2C5D">
        <w:tc>
          <w:tcPr>
            <w:tcW w:w="2289" w:type="pct"/>
          </w:tcPr>
          <w:p w:rsidR="0012440F" w:rsidRPr="00C146C0" w:rsidRDefault="0012440F" w:rsidP="0082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90" w:right="47"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-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สินทรัพย์ภายใต้สัญญาเช่า</w:t>
            </w:r>
          </w:p>
        </w:tc>
        <w:tc>
          <w:tcPr>
            <w:tcW w:w="532" w:type="pct"/>
            <w:shd w:val="clear" w:color="auto" w:fill="auto"/>
          </w:tcPr>
          <w:p w:rsidR="0012440F" w:rsidRPr="00C146C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2440F" w:rsidRPr="00C146C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12440F" w:rsidRPr="00C146C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12440F" w:rsidRPr="00C146C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12440F" w:rsidRPr="000F2745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146" w:type="pct"/>
          </w:tcPr>
          <w:p w:rsidR="0012440F" w:rsidRPr="00C146C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1" w:type="pct"/>
          </w:tcPr>
          <w:p w:rsidR="0012440F" w:rsidRPr="000F2745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</w:p>
        </w:tc>
      </w:tr>
      <w:tr w:rsidR="0012440F" w:rsidRPr="00C146C0" w:rsidTr="000E2C5D">
        <w:tc>
          <w:tcPr>
            <w:tcW w:w="2289" w:type="pct"/>
          </w:tcPr>
          <w:p w:rsidR="0012440F" w:rsidRPr="00C146C0" w:rsidRDefault="0012440F" w:rsidP="0082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90" w:right="47"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</w:t>
            </w:r>
            <w:r w:rsidRPr="00C146C0">
              <w:rPr>
                <w:rFonts w:ascii="Angsana New" w:hAnsi="Angsana New" w:cs="Angsana New"/>
                <w:sz w:val="30"/>
                <w:szCs w:val="30"/>
              </w:rPr>
              <w:t xml:space="preserve">             </w:t>
            </w:r>
            <w:r w:rsidRPr="00C146C0">
              <w:rPr>
                <w:rFonts w:ascii="Angsana New" w:hAnsi="Angsana New" w:cs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:rsidR="0012440F" w:rsidRPr="00C146C0" w:rsidRDefault="00A82247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(44,773)</w:t>
            </w:r>
          </w:p>
        </w:tc>
        <w:tc>
          <w:tcPr>
            <w:tcW w:w="146" w:type="pct"/>
          </w:tcPr>
          <w:p w:rsidR="0012440F" w:rsidRPr="00C146C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12440F" w:rsidRPr="00C146C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(96,611)</w:t>
            </w:r>
          </w:p>
        </w:tc>
        <w:tc>
          <w:tcPr>
            <w:tcW w:w="144" w:type="pct"/>
          </w:tcPr>
          <w:p w:rsidR="0012440F" w:rsidRPr="00C146C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12440F" w:rsidRPr="000F2745" w:rsidRDefault="0098026E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46" w:type="pct"/>
          </w:tcPr>
          <w:p w:rsidR="0012440F" w:rsidRPr="00C146C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12440F" w:rsidRPr="000F2745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8"/>
              </w:rPr>
            </w:pPr>
            <w:r w:rsidRPr="000F2745">
              <w:rPr>
                <w:rFonts w:ascii="Angsana New" w:hAnsi="Angsana New" w:cs="Angsana New"/>
                <w:sz w:val="30"/>
                <w:szCs w:val="38"/>
              </w:rPr>
              <w:t>(93,623)</w:t>
            </w:r>
          </w:p>
        </w:tc>
      </w:tr>
      <w:tr w:rsidR="0012440F" w:rsidRPr="00C146C0" w:rsidTr="000E2C5D">
        <w:tc>
          <w:tcPr>
            <w:tcW w:w="2289" w:type="pct"/>
          </w:tcPr>
          <w:p w:rsidR="0012440F" w:rsidRPr="00C146C0" w:rsidRDefault="0012440F" w:rsidP="00820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90" w:right="47" w:hanging="1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4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440F" w:rsidRPr="00C146C0" w:rsidRDefault="00A82247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664,493</w:t>
            </w:r>
          </w:p>
        </w:tc>
        <w:tc>
          <w:tcPr>
            <w:tcW w:w="146" w:type="pct"/>
          </w:tcPr>
          <w:p w:rsidR="0012440F" w:rsidRPr="00C146C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12440F" w:rsidRPr="00C146C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1,833,965</w:t>
            </w:r>
          </w:p>
        </w:tc>
        <w:tc>
          <w:tcPr>
            <w:tcW w:w="144" w:type="pct"/>
          </w:tcPr>
          <w:p w:rsidR="0012440F" w:rsidRPr="00C146C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:rsidR="0012440F" w:rsidRPr="000F2745" w:rsidRDefault="0098026E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</w:rPr>
              <w:t>203,925</w:t>
            </w:r>
          </w:p>
        </w:tc>
        <w:tc>
          <w:tcPr>
            <w:tcW w:w="146" w:type="pct"/>
          </w:tcPr>
          <w:p w:rsidR="0012440F" w:rsidRPr="000F2745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7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12440F" w:rsidRPr="000F2745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8"/>
              </w:rPr>
            </w:pPr>
            <w:r w:rsidRPr="000F2745">
              <w:rPr>
                <w:rFonts w:ascii="Angsana New" w:hAnsi="Angsana New" w:cs="Angsana New"/>
                <w:b/>
                <w:bCs/>
                <w:sz w:val="30"/>
                <w:szCs w:val="38"/>
              </w:rPr>
              <w:t>334,613</w:t>
            </w:r>
          </w:p>
        </w:tc>
      </w:tr>
    </w:tbl>
    <w:p w:rsidR="00434657" w:rsidRPr="008877D9" w:rsidRDefault="00434657" w:rsidP="00434657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</w:p>
    <w:p w:rsidR="00FA27B2" w:rsidRPr="009B0109" w:rsidRDefault="00FA2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cs/>
          <w:lang w:val="th-TH"/>
        </w:rPr>
      </w:pPr>
    </w:p>
    <w:p w:rsidR="003D4E05" w:rsidRDefault="003D4E05" w:rsidP="003F09F7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3D4E05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เงินปันผล</w:t>
      </w:r>
    </w:p>
    <w:p w:rsidR="003D4E05" w:rsidRDefault="003D4E05" w:rsidP="003D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cstheme="minorBidi"/>
          <w:lang w:val="th-TH"/>
        </w:rPr>
      </w:pPr>
    </w:p>
    <w:p w:rsidR="003D4E05" w:rsidRPr="0059634A" w:rsidRDefault="003D4E05" w:rsidP="003D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9634A">
        <w:rPr>
          <w:rFonts w:ascii="Angsana New" w:hAnsi="Angsana New" w:cs="Angsana New"/>
          <w:sz w:val="30"/>
          <w:szCs w:val="30"/>
          <w:cs/>
        </w:rPr>
        <w:t>เงินปันผล</w:t>
      </w:r>
      <w:r w:rsidRPr="0059634A">
        <w:rPr>
          <w:rFonts w:ascii="Angsana New" w:hAnsi="Angsana New" w:cs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59634A">
        <w:rPr>
          <w:rFonts w:ascii="Angsana New" w:hAnsi="Angsana New" w:cs="Angsana New"/>
          <w:sz w:val="30"/>
          <w:szCs w:val="30"/>
          <w:cs/>
        </w:rPr>
        <w:t>ดังนี้</w:t>
      </w:r>
      <w:r w:rsidRPr="0059634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3D4E05" w:rsidRPr="0059634A" w:rsidRDefault="003D4E05" w:rsidP="003D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620"/>
        <w:gridCol w:w="2070"/>
        <w:gridCol w:w="1530"/>
        <w:gridCol w:w="270"/>
        <w:gridCol w:w="1440"/>
      </w:tblGrid>
      <w:tr w:rsidR="003D4E05" w:rsidRPr="0059634A" w:rsidTr="00145F1D">
        <w:tc>
          <w:tcPr>
            <w:tcW w:w="2340" w:type="dxa"/>
            <w:vAlign w:val="bottom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34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3D4E05" w:rsidRPr="0059634A" w:rsidDel="00D43E7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D4E05" w:rsidRPr="000307FB" w:rsidTr="00145F1D">
        <w:tc>
          <w:tcPr>
            <w:tcW w:w="2340" w:type="dxa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963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3D4E05" w:rsidRPr="0059634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9634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D4E05" w:rsidRPr="000307FB" w:rsidTr="00145F1D">
        <w:tc>
          <w:tcPr>
            <w:tcW w:w="2340" w:type="dxa"/>
          </w:tcPr>
          <w:p w:rsidR="003D4E05" w:rsidRPr="00070BC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70B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070B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3D4E05" w:rsidRPr="00070BC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3D4E05" w:rsidRPr="00070BC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D4E05" w:rsidRPr="00070BC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4E05" w:rsidRPr="00070BC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3D4E05" w:rsidRPr="00070BCA" w:rsidRDefault="003D4E05" w:rsidP="001A1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0BCA" w:rsidTr="00145F1D">
        <w:tc>
          <w:tcPr>
            <w:tcW w:w="234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070BC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070BC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70BCA" w:rsidRPr="00070BCA" w:rsidRDefault="00070BCA" w:rsidP="0014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>0.013</w:t>
            </w:r>
          </w:p>
        </w:tc>
        <w:tc>
          <w:tcPr>
            <w:tcW w:w="27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70BCA" w:rsidRPr="00070BCA" w:rsidRDefault="00070BCA" w:rsidP="0014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>67.3</w:t>
            </w:r>
          </w:p>
        </w:tc>
      </w:tr>
      <w:tr w:rsidR="00070BCA" w:rsidRPr="00526E2F" w:rsidTr="00145F1D">
        <w:tc>
          <w:tcPr>
            <w:tcW w:w="234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070BCA" w:rsidRPr="00070BCA" w:rsidRDefault="00070BCA" w:rsidP="0014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070BCA" w:rsidRPr="00070BCA" w:rsidRDefault="00070BCA" w:rsidP="0014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70BCA" w:rsidRPr="000307FB" w:rsidTr="00145F1D">
        <w:tc>
          <w:tcPr>
            <w:tcW w:w="234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070B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70BCA" w:rsidRPr="00070BCA" w:rsidRDefault="00070BCA" w:rsidP="0014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70BCA" w:rsidRPr="00070BCA" w:rsidRDefault="00070BCA" w:rsidP="0014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0BCA" w:rsidRPr="000307FB" w:rsidTr="00145F1D">
        <w:tc>
          <w:tcPr>
            <w:tcW w:w="234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070BC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Pr="00070B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070BC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070BCA" w:rsidRPr="00070BCA" w:rsidRDefault="00070BCA" w:rsidP="0014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>0.050</w:t>
            </w:r>
          </w:p>
        </w:tc>
        <w:tc>
          <w:tcPr>
            <w:tcW w:w="270" w:type="dxa"/>
          </w:tcPr>
          <w:p w:rsidR="00070BCA" w:rsidRPr="00070BCA" w:rsidRDefault="00070BCA" w:rsidP="0007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070BCA" w:rsidRPr="00070BCA" w:rsidRDefault="00070BCA" w:rsidP="0014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0BCA">
              <w:rPr>
                <w:rFonts w:ascii="Angsana New" w:hAnsi="Angsana New" w:cs="Angsana New"/>
                <w:sz w:val="30"/>
                <w:szCs w:val="30"/>
              </w:rPr>
              <w:t>255.6</w:t>
            </w:r>
          </w:p>
        </w:tc>
      </w:tr>
    </w:tbl>
    <w:p w:rsidR="003D4E05" w:rsidRPr="003D4E05" w:rsidRDefault="003D4E05" w:rsidP="003D4E05">
      <w:pPr>
        <w:rPr>
          <w:rFonts w:ascii="Angsana New" w:hAnsi="Angsana New" w:cs="Angsana New"/>
          <w:sz w:val="30"/>
          <w:szCs w:val="30"/>
          <w:lang w:val="en-GB"/>
        </w:rPr>
      </w:pPr>
    </w:p>
    <w:p w:rsidR="003D4E05" w:rsidRDefault="003D4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en-GB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br w:type="page"/>
      </w:r>
    </w:p>
    <w:p w:rsidR="00434657" w:rsidRPr="008877D9" w:rsidRDefault="00434657" w:rsidP="003F09F7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:rsidR="00434657" w:rsidRPr="008877D9" w:rsidRDefault="00434657" w:rsidP="002F6E5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B97059" w:rsidRDefault="00B97059" w:rsidP="00B9705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F0CB2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F328C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F0CB2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1F0CB2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1F0CB2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E74E5F" w:rsidRDefault="00E74E5F" w:rsidP="00B9705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58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3936"/>
        <w:gridCol w:w="1166"/>
        <w:gridCol w:w="267"/>
        <w:gridCol w:w="6"/>
        <w:gridCol w:w="1089"/>
        <w:gridCol w:w="268"/>
        <w:gridCol w:w="1081"/>
        <w:gridCol w:w="278"/>
        <w:gridCol w:w="1167"/>
      </w:tblGrid>
      <w:tr w:rsidR="00E74E5F" w:rsidRPr="00130565" w:rsidTr="00EA0B8E">
        <w:trPr>
          <w:trHeight w:hRule="exact" w:val="403"/>
        </w:trPr>
        <w:tc>
          <w:tcPr>
            <w:tcW w:w="2126" w:type="pct"/>
          </w:tcPr>
          <w:p w:rsidR="00E74E5F" w:rsidRPr="004B0907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pct"/>
            <w:gridSpan w:val="4"/>
          </w:tcPr>
          <w:p w:rsidR="00E74E5F" w:rsidRPr="00130565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0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E74E5F" w:rsidRPr="00130565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:rsidR="00E74E5F" w:rsidRPr="00130565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05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E5F" w:rsidRPr="00130565" w:rsidTr="00EA0B8E">
        <w:tc>
          <w:tcPr>
            <w:tcW w:w="2126" w:type="pct"/>
          </w:tcPr>
          <w:p w:rsidR="00E74E5F" w:rsidRPr="00130565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E74E5F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:rsidR="00E74E5F" w:rsidRPr="00130565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47" w:type="pct"/>
            <w:gridSpan w:val="2"/>
          </w:tcPr>
          <w:p w:rsidR="00E74E5F" w:rsidRPr="00130565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E74E5F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:rsidR="00E74E5F" w:rsidRPr="00130565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45" w:type="pct"/>
          </w:tcPr>
          <w:p w:rsidR="00E74E5F" w:rsidRPr="00130565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E74E5F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:rsidR="00E74E5F" w:rsidRPr="00130565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50" w:type="pct"/>
          </w:tcPr>
          <w:p w:rsidR="00E74E5F" w:rsidRPr="00130565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 w:firstLine="2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74E5F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  <w:p w:rsidR="00E74E5F" w:rsidRPr="00130565" w:rsidRDefault="00E74E5F" w:rsidP="00DF0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-111" w:firstLine="2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</w:p>
        </w:tc>
      </w:tr>
      <w:tr w:rsidR="00E74E5F" w:rsidRPr="004A1A8D" w:rsidTr="00034A46">
        <w:trPr>
          <w:trHeight w:hRule="exact" w:val="425"/>
        </w:trPr>
        <w:tc>
          <w:tcPr>
            <w:tcW w:w="2126" w:type="pct"/>
          </w:tcPr>
          <w:p w:rsidR="00E74E5F" w:rsidRPr="00130565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4" w:type="pct"/>
            <w:gridSpan w:val="8"/>
            <w:vAlign w:val="bottom"/>
          </w:tcPr>
          <w:p w:rsidR="00E74E5F" w:rsidRPr="00A74D75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 w:firstLine="2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4D7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9A51EC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A74D75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บ</w:t>
            </w:r>
            <w:r w:rsidRPr="00A74D7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E74E5F" w:rsidRPr="00130565" w:rsidTr="00EA0B8E">
        <w:trPr>
          <w:trHeight w:hRule="exact" w:val="403"/>
        </w:trPr>
        <w:tc>
          <w:tcPr>
            <w:tcW w:w="2126" w:type="pct"/>
          </w:tcPr>
          <w:p w:rsidR="00E74E5F" w:rsidRPr="00A53404" w:rsidRDefault="00E74E5F" w:rsidP="00DF0F04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407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12440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12440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993F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630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380" w:right="-10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E5F" w:rsidRPr="00130565" w:rsidTr="00EA0B8E">
        <w:tc>
          <w:tcPr>
            <w:tcW w:w="2126" w:type="pct"/>
          </w:tcPr>
          <w:p w:rsidR="00E74E5F" w:rsidRPr="00A53404" w:rsidRDefault="00E74E5F" w:rsidP="00DF0F04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4D7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  <w:r w:rsidRPr="00A74D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A74D7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ที่ไม่ได้วัดมูลค่าด้วยมูลค่ายุติธรรม</w:t>
            </w:r>
          </w:p>
        </w:tc>
        <w:tc>
          <w:tcPr>
            <w:tcW w:w="630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380" w:right="-10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74E5F" w:rsidRPr="00A53404" w:rsidRDefault="00E74E5F" w:rsidP="00DF0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4819" w:rsidRPr="00130565" w:rsidTr="00EA0B8E">
        <w:tc>
          <w:tcPr>
            <w:tcW w:w="2126" w:type="pct"/>
          </w:tcPr>
          <w:p w:rsidR="00EC4819" w:rsidRPr="00A74D75" w:rsidRDefault="00EC4819" w:rsidP="00EC4819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059E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หุ้นกู้</w:t>
            </w:r>
          </w:p>
        </w:tc>
        <w:tc>
          <w:tcPr>
            <w:tcW w:w="630" w:type="pct"/>
            <w:vAlign w:val="bottom"/>
          </w:tcPr>
          <w:p w:rsidR="00EC4819" w:rsidRPr="00CA6DE0" w:rsidRDefault="00EC4819" w:rsidP="00EC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65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A6DE0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1,149</w:t>
            </w:r>
          </w:p>
        </w:tc>
        <w:tc>
          <w:tcPr>
            <w:tcW w:w="147" w:type="pct"/>
            <w:gridSpan w:val="2"/>
            <w:vAlign w:val="bottom"/>
          </w:tcPr>
          <w:p w:rsidR="00EC4819" w:rsidRPr="00CA6DE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87" w:type="pct"/>
            <w:vAlign w:val="bottom"/>
          </w:tcPr>
          <w:p w:rsidR="00EC4819" w:rsidRPr="00CA6DE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A6DE0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1,164</w:t>
            </w:r>
          </w:p>
        </w:tc>
        <w:tc>
          <w:tcPr>
            <w:tcW w:w="145" w:type="pct"/>
          </w:tcPr>
          <w:p w:rsidR="00EC4819" w:rsidRPr="00CA6DE0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:rsidR="00EC4819" w:rsidRPr="00CA6DE0" w:rsidRDefault="00EC4819" w:rsidP="00EC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65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A6DE0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1,149</w:t>
            </w:r>
          </w:p>
        </w:tc>
        <w:tc>
          <w:tcPr>
            <w:tcW w:w="150" w:type="pct"/>
            <w:shd w:val="clear" w:color="auto" w:fill="auto"/>
            <w:vAlign w:val="bottom"/>
          </w:tcPr>
          <w:p w:rsidR="00EC4819" w:rsidRPr="00CA6DE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:rsidR="00EC4819" w:rsidRPr="00CA6DE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CA6DE0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1,164</w:t>
            </w:r>
          </w:p>
        </w:tc>
      </w:tr>
      <w:tr w:rsidR="00EC4819" w:rsidRPr="00130565" w:rsidTr="00EA0B8E">
        <w:tc>
          <w:tcPr>
            <w:tcW w:w="2126" w:type="pct"/>
          </w:tcPr>
          <w:p w:rsidR="00EC4819" w:rsidRPr="00A74D75" w:rsidRDefault="00EC4819" w:rsidP="00EC4819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630" w:type="pct"/>
          </w:tcPr>
          <w:p w:rsidR="00EC4819" w:rsidRPr="00CA6DE0" w:rsidRDefault="00EC4819" w:rsidP="00EC481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A6DE0">
              <w:rPr>
                <w:rFonts w:ascii="Angsana New" w:hAnsi="Angsana New" w:cs="Angsana New"/>
                <w:sz w:val="30"/>
                <w:szCs w:val="30"/>
                <w:lang w:eastAsia="ko-KR"/>
              </w:rPr>
              <w:t>954</w:t>
            </w:r>
          </w:p>
        </w:tc>
        <w:tc>
          <w:tcPr>
            <w:tcW w:w="147" w:type="pct"/>
            <w:gridSpan w:val="2"/>
          </w:tcPr>
          <w:p w:rsidR="00EC4819" w:rsidRPr="00CA6DE0" w:rsidRDefault="00EC4819" w:rsidP="00EC481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:rsidR="00EC4819" w:rsidRPr="00CA6DE0" w:rsidRDefault="00EC4819" w:rsidP="00EC481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A6DE0">
              <w:rPr>
                <w:rFonts w:ascii="Angsana New" w:hAnsi="Angsana New" w:cs="Angsana New"/>
                <w:sz w:val="30"/>
                <w:szCs w:val="30"/>
                <w:lang w:eastAsia="ko-KR"/>
              </w:rPr>
              <w:t>943</w:t>
            </w:r>
          </w:p>
        </w:tc>
        <w:tc>
          <w:tcPr>
            <w:tcW w:w="145" w:type="pct"/>
          </w:tcPr>
          <w:p w:rsidR="00EC4819" w:rsidRPr="00CA6DE0" w:rsidRDefault="00EC4819" w:rsidP="00EC481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4" w:type="pct"/>
            <w:shd w:val="clear" w:color="auto" w:fill="auto"/>
          </w:tcPr>
          <w:p w:rsidR="00EC4819" w:rsidRPr="00CA6DE0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left" w:pos="865"/>
              </w:tabs>
              <w:spacing w:after="0" w:line="240" w:lineRule="auto"/>
              <w:ind w:left="-380" w:firstLine="2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6DE0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50" w:type="pct"/>
            <w:shd w:val="clear" w:color="auto" w:fill="auto"/>
          </w:tcPr>
          <w:p w:rsidR="00EC4819" w:rsidRPr="00CA6DE0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EC4819" w:rsidRPr="00CA6DE0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380" w:firstLine="272"/>
              <w:rPr>
                <w:rFonts w:ascii="Angsana New" w:hAnsi="Angsana New"/>
                <w:sz w:val="30"/>
                <w:szCs w:val="30"/>
              </w:rPr>
            </w:pPr>
            <w:r w:rsidRPr="00CA6DE0">
              <w:rPr>
                <w:rFonts w:ascii="Angsana New" w:hAnsi="Angsana New"/>
                <w:sz w:val="30"/>
                <w:szCs w:val="30"/>
              </w:rPr>
              <w:t>551</w:t>
            </w:r>
          </w:p>
        </w:tc>
      </w:tr>
      <w:tr w:rsidR="00EC4819" w:rsidRPr="00130565" w:rsidTr="00EA0B8E">
        <w:trPr>
          <w:trHeight w:hRule="exact" w:val="403"/>
          <w:tblHeader/>
        </w:trPr>
        <w:tc>
          <w:tcPr>
            <w:tcW w:w="2126" w:type="pct"/>
          </w:tcPr>
          <w:p w:rsidR="00EC4819" w:rsidRPr="00A74D75" w:rsidRDefault="00EC4819" w:rsidP="00EC481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630" w:type="pct"/>
          </w:tcPr>
          <w:p w:rsidR="00EC4819" w:rsidRPr="00CA6DE0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380" w:firstLine="272"/>
              <w:jc w:val="right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CA6DE0">
              <w:rPr>
                <w:rFonts w:ascii="Angsana New" w:hAnsi="Angsana New" w:cs="Cordi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C4819" w:rsidRPr="00CA6DE0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:rsidR="00EC4819" w:rsidRPr="00CA6DE0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  <w:r w:rsidRPr="00CA6DE0"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  <w:tc>
          <w:tcPr>
            <w:tcW w:w="145" w:type="pct"/>
          </w:tcPr>
          <w:p w:rsidR="00EC4819" w:rsidRPr="00CA6DE0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EC4819" w:rsidRPr="00CA6DE0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  <w:r w:rsidRPr="00CA6DE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EC4819" w:rsidRPr="00CA6DE0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C4819" w:rsidRPr="00CA6DE0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380" w:firstLine="272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CA6DE0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</w:tr>
      <w:tr w:rsidR="00EC4819" w:rsidRPr="00130565" w:rsidTr="00EA0B8E">
        <w:trPr>
          <w:trHeight w:hRule="exact" w:val="403"/>
          <w:tblHeader/>
        </w:trPr>
        <w:tc>
          <w:tcPr>
            <w:tcW w:w="2126" w:type="pct"/>
          </w:tcPr>
          <w:p w:rsidR="00EC4819" w:rsidRPr="00A74D75" w:rsidRDefault="00EC4819" w:rsidP="00EC481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EC4819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EC4819" w:rsidRPr="00A53404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:rsidR="00EC4819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EC4819" w:rsidRPr="00A53404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EC4819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EC4819" w:rsidRPr="00A53404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C4819" w:rsidRPr="00D45BB1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4819" w:rsidRPr="00130565" w:rsidTr="00EA0B8E">
        <w:trPr>
          <w:trHeight w:hRule="exact" w:val="403"/>
          <w:tblHeader/>
        </w:trPr>
        <w:tc>
          <w:tcPr>
            <w:tcW w:w="2126" w:type="pct"/>
          </w:tcPr>
          <w:p w:rsidR="00EC4819" w:rsidRDefault="00EC4819" w:rsidP="00EC4819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630" w:type="pct"/>
          </w:tcPr>
          <w:p w:rsidR="00EC4819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EC4819" w:rsidRPr="00A53404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:rsidR="00EC4819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EC4819" w:rsidRPr="00A53404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EC4819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EC4819" w:rsidRPr="00A53404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C4819" w:rsidRPr="00D45BB1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4819" w:rsidRPr="00130565" w:rsidTr="00EA0B8E">
        <w:tc>
          <w:tcPr>
            <w:tcW w:w="2126" w:type="pct"/>
          </w:tcPr>
          <w:p w:rsidR="00EC4819" w:rsidRPr="00A74D75" w:rsidRDefault="00EC4819" w:rsidP="00EC481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4D7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</w:t>
            </w:r>
            <w:r w:rsidRPr="00A74D7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A74D7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ที่ไม่ได้วัดมูลค่าด้วยมูลค่ายุติธรรม</w:t>
            </w:r>
          </w:p>
        </w:tc>
        <w:tc>
          <w:tcPr>
            <w:tcW w:w="630" w:type="pct"/>
          </w:tcPr>
          <w:p w:rsidR="00EC4819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EC4819" w:rsidRPr="00A53404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:rsidR="00EC4819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EC4819" w:rsidRPr="00A53404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EC4819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107" w:firstLine="3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EC4819" w:rsidRPr="00A53404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 w:firstLine="2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EC4819" w:rsidRPr="00D45BB1" w:rsidRDefault="00EC4819" w:rsidP="00EC4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 w:firstLine="2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4819" w:rsidRPr="00130565" w:rsidTr="00EA0B8E">
        <w:tc>
          <w:tcPr>
            <w:tcW w:w="2126" w:type="pct"/>
          </w:tcPr>
          <w:p w:rsidR="00EC4819" w:rsidRDefault="00EC4819" w:rsidP="00EC4819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059E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หุ้นกู้</w:t>
            </w:r>
          </w:p>
        </w:tc>
        <w:tc>
          <w:tcPr>
            <w:tcW w:w="630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1,149</w:t>
            </w:r>
          </w:p>
        </w:tc>
        <w:tc>
          <w:tcPr>
            <w:tcW w:w="144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1,172</w:t>
            </w:r>
          </w:p>
        </w:tc>
        <w:tc>
          <w:tcPr>
            <w:tcW w:w="145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84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1,149</w:t>
            </w:r>
          </w:p>
        </w:tc>
        <w:tc>
          <w:tcPr>
            <w:tcW w:w="150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1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1,172</w:t>
            </w:r>
          </w:p>
        </w:tc>
      </w:tr>
      <w:tr w:rsidR="00EC4819" w:rsidRPr="00130565" w:rsidTr="00EA0B8E">
        <w:tc>
          <w:tcPr>
            <w:tcW w:w="2126" w:type="pct"/>
          </w:tcPr>
          <w:p w:rsidR="00EC4819" w:rsidRPr="00A74D75" w:rsidRDefault="00EC4819" w:rsidP="00EC4819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630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1,103</w:t>
            </w:r>
          </w:p>
        </w:tc>
        <w:tc>
          <w:tcPr>
            <w:tcW w:w="144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1,159</w:t>
            </w:r>
          </w:p>
        </w:tc>
        <w:tc>
          <w:tcPr>
            <w:tcW w:w="145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84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647</w:t>
            </w:r>
          </w:p>
        </w:tc>
        <w:tc>
          <w:tcPr>
            <w:tcW w:w="150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1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621</w:t>
            </w:r>
          </w:p>
        </w:tc>
      </w:tr>
      <w:tr w:rsidR="00EC4819" w:rsidRPr="00130565" w:rsidTr="00EA0B8E">
        <w:tc>
          <w:tcPr>
            <w:tcW w:w="2126" w:type="pct"/>
          </w:tcPr>
          <w:p w:rsidR="00EC4819" w:rsidRDefault="00EC4819" w:rsidP="00EC4819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630" w:type="pct"/>
            <w:vAlign w:val="bottom"/>
          </w:tcPr>
          <w:p w:rsidR="00EC4819" w:rsidRPr="007D7077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EC4819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2,706</w:t>
            </w:r>
          </w:p>
        </w:tc>
        <w:tc>
          <w:tcPr>
            <w:tcW w:w="145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84" w:type="pct"/>
            <w:vAlign w:val="bottom"/>
          </w:tcPr>
          <w:p w:rsidR="00EC4819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150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1" w:type="pct"/>
            <w:vAlign w:val="bottom"/>
          </w:tcPr>
          <w:p w:rsidR="00EC4819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346</w:t>
            </w:r>
          </w:p>
        </w:tc>
      </w:tr>
      <w:tr w:rsidR="00EC4819" w:rsidRPr="00130565" w:rsidTr="00EA0B8E">
        <w:tc>
          <w:tcPr>
            <w:tcW w:w="2126" w:type="pct"/>
          </w:tcPr>
          <w:p w:rsidR="00EC4819" w:rsidRDefault="00EC4819" w:rsidP="00EC4819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630" w:type="pct"/>
            <w:vAlign w:val="bottom"/>
          </w:tcPr>
          <w:p w:rsidR="00EC4819" w:rsidRPr="007D7077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4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90" w:type="pct"/>
            <w:gridSpan w:val="2"/>
            <w:vAlign w:val="bottom"/>
          </w:tcPr>
          <w:p w:rsidR="00EC4819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1,641</w:t>
            </w:r>
          </w:p>
        </w:tc>
        <w:tc>
          <w:tcPr>
            <w:tcW w:w="145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84" w:type="pct"/>
            <w:vAlign w:val="bottom"/>
          </w:tcPr>
          <w:p w:rsidR="00EC4819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150" w:type="pct"/>
            <w:vAlign w:val="bottom"/>
          </w:tcPr>
          <w:p w:rsidR="00EC4819" w:rsidRPr="00F264B0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1" w:type="pct"/>
            <w:vAlign w:val="bottom"/>
          </w:tcPr>
          <w:p w:rsidR="00EC4819" w:rsidRPr="000B79F1" w:rsidRDefault="00EC4819" w:rsidP="00EC48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1,641</w:t>
            </w:r>
          </w:p>
        </w:tc>
      </w:tr>
    </w:tbl>
    <w:p w:rsidR="00E74E5F" w:rsidRDefault="00E74E5F" w:rsidP="00B9705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E22E00" w:rsidRDefault="00E2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:rsidR="00741A1C" w:rsidRPr="00DA5148" w:rsidRDefault="00741A1C" w:rsidP="00741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A514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:rsidR="00741A1C" w:rsidRPr="00DA5148" w:rsidRDefault="00741A1C" w:rsidP="00741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41A1C" w:rsidRPr="00883892" w:rsidRDefault="00741A1C" w:rsidP="00741A1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83892">
        <w:rPr>
          <w:rFonts w:ascii="Angsana New" w:hAnsi="Angsana New" w:cs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88389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 w:cs="Angsana New"/>
          <w:sz w:val="30"/>
          <w:szCs w:val="30"/>
          <w:cs/>
        </w:rPr>
        <w:t>ได้</w:t>
      </w:r>
      <w:r w:rsidRPr="00883892">
        <w:rPr>
          <w:rFonts w:ascii="Angsana New" w:hAnsi="Angsana New" w:cs="Angsana New"/>
          <w:sz w:val="30"/>
          <w:szCs w:val="30"/>
          <w:cs/>
        </w:rPr>
        <w:t>ใช้</w:t>
      </w:r>
      <w:r w:rsidRPr="00883892">
        <w:rPr>
          <w:rFonts w:ascii="Angsana New" w:hAnsi="Angsana New" w:cs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883892">
        <w:rPr>
          <w:rFonts w:ascii="Angsana New" w:hAnsi="Angsana New" w:cs="Angsana New"/>
          <w:sz w:val="30"/>
          <w:szCs w:val="30"/>
        </w:rPr>
        <w:t xml:space="preserve"> </w:t>
      </w:r>
      <w:r w:rsidRPr="00883892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</w:t>
      </w:r>
      <w:r w:rsidRPr="00883892">
        <w:rPr>
          <w:rFonts w:ascii="Angsana New" w:hAnsi="Angsana New" w:cs="Angsana New" w:hint="cs"/>
          <w:sz w:val="30"/>
          <w:szCs w:val="30"/>
          <w:cs/>
        </w:rPr>
        <w:t>ในแต่ละ</w:t>
      </w:r>
      <w:r w:rsidRPr="00883892">
        <w:rPr>
          <w:rFonts w:ascii="Angsana New" w:hAnsi="Angsana New" w:cs="Angsana New"/>
          <w:sz w:val="30"/>
          <w:szCs w:val="30"/>
          <w:cs/>
        </w:rPr>
        <w:t>ลำดับชั้น</w:t>
      </w:r>
      <w:r w:rsidRPr="00883892">
        <w:rPr>
          <w:rFonts w:ascii="Angsana New" w:hAnsi="Angsana New" w:cs="Angsana New" w:hint="cs"/>
          <w:sz w:val="30"/>
          <w:szCs w:val="30"/>
          <w:cs/>
        </w:rPr>
        <w:t>ของ</w:t>
      </w:r>
      <w:r w:rsidRPr="00883892">
        <w:rPr>
          <w:rFonts w:ascii="Angsana New" w:hAnsi="Angsana New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883892">
        <w:rPr>
          <w:rFonts w:ascii="Angsana New" w:hAnsi="Angsana New" w:cs="Angsana New"/>
          <w:sz w:val="30"/>
          <w:szCs w:val="30"/>
        </w:rPr>
        <w:t xml:space="preserve"> </w:t>
      </w:r>
      <w:r w:rsidRPr="00883892">
        <w:rPr>
          <w:rFonts w:ascii="Angsana New" w:hAnsi="Angsana New" w:cs="Angsana New" w:hint="cs"/>
          <w:sz w:val="30"/>
          <w:szCs w:val="30"/>
          <w:cs/>
        </w:rPr>
        <w:t xml:space="preserve">ดังนี้ </w:t>
      </w:r>
    </w:p>
    <w:p w:rsidR="00741A1C" w:rsidRPr="00DA5148" w:rsidRDefault="00741A1C" w:rsidP="00741A1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41A1C" w:rsidRPr="00883892" w:rsidRDefault="00741A1C" w:rsidP="00741A1C">
      <w:pPr>
        <w:pStyle w:val="block"/>
        <w:numPr>
          <w:ilvl w:val="0"/>
          <w:numId w:val="5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8389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883892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88389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883892">
        <w:rPr>
          <w:rFonts w:ascii="Angsana New" w:hAnsi="Angsana New" w:cs="Angsana New"/>
          <w:sz w:val="30"/>
          <w:szCs w:val="30"/>
          <w:lang w:bidi="th-TH"/>
        </w:rPr>
        <w:t>(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883892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883892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741A1C" w:rsidRPr="00883892" w:rsidRDefault="00741A1C" w:rsidP="00741A1C">
      <w:pPr>
        <w:pStyle w:val="block"/>
        <w:numPr>
          <w:ilvl w:val="0"/>
          <w:numId w:val="5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8389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ข้อมูลระดับ</w:t>
      </w:r>
      <w:r w:rsidRPr="00883892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2</w:t>
      </w:r>
      <w:r w:rsidRPr="00883892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88389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883892">
        <w:rPr>
          <w:rFonts w:ascii="Angsana New" w:hAnsi="Angsana New" w:cs="Angsana New"/>
          <w:sz w:val="30"/>
          <w:szCs w:val="30"/>
          <w:lang w:bidi="th-TH"/>
        </w:rPr>
        <w:t>(</w:t>
      </w:r>
      <w:r w:rsidRPr="0088389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88389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883892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741A1C" w:rsidRPr="00883892" w:rsidRDefault="00741A1C" w:rsidP="00741A1C">
      <w:pPr>
        <w:pStyle w:val="block"/>
        <w:numPr>
          <w:ilvl w:val="0"/>
          <w:numId w:val="5"/>
        </w:numPr>
        <w:tabs>
          <w:tab w:val="left" w:pos="900"/>
        </w:tabs>
        <w:spacing w:after="0" w:line="240" w:lineRule="atLeast"/>
        <w:ind w:left="900" w:right="-7"/>
        <w:rPr>
          <w:rFonts w:ascii="Angsana New" w:hAnsi="Angsana New" w:cs="Angsana New"/>
          <w:sz w:val="30"/>
          <w:szCs w:val="30"/>
          <w:lang w:bidi="th-TH"/>
        </w:rPr>
      </w:pPr>
      <w:r w:rsidRPr="00883892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ข้อมูล</w:t>
      </w:r>
      <w:r w:rsidRPr="00883892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ระดับ</w:t>
      </w:r>
      <w:r w:rsidRPr="00883892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3</w:t>
      </w:r>
      <w:r w:rsidRPr="00883892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83892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883892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ไม่ได้มาจากข้อมูลที่สามารถสังเกตได้ (ข้อมูลที่ไม่สามารถ</w:t>
      </w:r>
      <w:r w:rsidRPr="00883892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883892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:rsidR="00741A1C" w:rsidRPr="00DA5148" w:rsidRDefault="00741A1C" w:rsidP="00741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41A1C" w:rsidRPr="00883892" w:rsidRDefault="00741A1C" w:rsidP="00741A1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83892">
        <w:rPr>
          <w:rFonts w:ascii="Angsana New" w:hAnsi="Angsana New" w:cs="Angsana New"/>
          <w:sz w:val="30"/>
          <w:szCs w:val="30"/>
          <w:cs/>
        </w:rPr>
        <w:t>หา</w:t>
      </w:r>
      <w:r w:rsidRPr="00883892">
        <w:rPr>
          <w:rFonts w:ascii="Angsana New" w:hAnsi="Angsana New" w:cs="Angsana New" w:hint="cs"/>
          <w:sz w:val="30"/>
          <w:szCs w:val="30"/>
          <w:cs/>
        </w:rPr>
        <w:t>ก</w:t>
      </w:r>
      <w:r w:rsidRPr="00883892">
        <w:rPr>
          <w:rFonts w:ascii="Angsana New" w:hAnsi="Angsana New" w:cs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883892">
        <w:rPr>
          <w:rFonts w:ascii="Angsana New" w:hAnsi="Angsana New" w:cs="Angsana New" w:hint="cs"/>
          <w:sz w:val="30"/>
          <w:szCs w:val="30"/>
          <w:cs/>
        </w:rPr>
        <w:t>ั้น</w:t>
      </w:r>
      <w:r w:rsidRPr="00883892">
        <w:rPr>
          <w:rFonts w:ascii="Angsana New" w:hAnsi="Angsana New" w:cs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883892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883892">
        <w:rPr>
          <w:rFonts w:ascii="Angsana New" w:hAnsi="Angsana New" w:cs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883892">
        <w:rPr>
          <w:rFonts w:ascii="Angsana New" w:hAnsi="Angsana New" w:cs="Angsana New" w:hint="cs"/>
          <w:sz w:val="30"/>
          <w:szCs w:val="30"/>
          <w:cs/>
        </w:rPr>
        <w:t>ตาม</w:t>
      </w:r>
      <w:r w:rsidRPr="00883892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  <w:r w:rsidRPr="00883892">
        <w:rPr>
          <w:rFonts w:ascii="Angsana New" w:hAnsi="Angsana New" w:cs="Angsana New" w:hint="cs"/>
          <w:sz w:val="30"/>
          <w:szCs w:val="30"/>
          <w:cs/>
        </w:rPr>
        <w:t>ของ</w:t>
      </w:r>
      <w:r w:rsidRPr="00883892">
        <w:rPr>
          <w:rFonts w:ascii="Angsana New" w:hAnsi="Angsana New" w:cs="Angsana New"/>
          <w:sz w:val="30"/>
          <w:szCs w:val="30"/>
          <w:cs/>
        </w:rPr>
        <w:t>ข้อมูล</w:t>
      </w:r>
      <w:r w:rsidRPr="00883892">
        <w:rPr>
          <w:rFonts w:ascii="Angsana New" w:hAnsi="Angsana New" w:cs="Angsana New" w:hint="cs"/>
          <w:sz w:val="30"/>
          <w:szCs w:val="30"/>
          <w:cs/>
        </w:rPr>
        <w:t>ที่อยู่</w:t>
      </w:r>
      <w:r w:rsidRPr="00883892">
        <w:rPr>
          <w:rFonts w:ascii="Angsana New" w:hAnsi="Angsana New" w:cs="Angsana New"/>
          <w:sz w:val="30"/>
          <w:szCs w:val="30"/>
          <w:cs/>
        </w:rPr>
        <w:t>ในระดับต่ำสุด</w:t>
      </w:r>
      <w:r w:rsidRPr="00883892">
        <w:rPr>
          <w:rFonts w:ascii="Angsana New" w:hAnsi="Angsana New" w:cs="Angsana New" w:hint="cs"/>
          <w:sz w:val="30"/>
          <w:szCs w:val="30"/>
          <w:cs/>
        </w:rPr>
        <w:t>ที่</w:t>
      </w:r>
      <w:r w:rsidRPr="00883892">
        <w:rPr>
          <w:rFonts w:ascii="Angsana New" w:hAnsi="Angsana New" w:cs="Angsana New"/>
          <w:sz w:val="30"/>
          <w:szCs w:val="30"/>
          <w:cs/>
        </w:rPr>
        <w:t>มีนัยสำคัญ</w:t>
      </w:r>
      <w:r w:rsidRPr="00883892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883892">
        <w:rPr>
          <w:rFonts w:ascii="Angsana New" w:hAnsi="Angsana New" w:cs="Angsana New"/>
          <w:sz w:val="30"/>
          <w:szCs w:val="30"/>
          <w:cs/>
        </w:rPr>
        <w:t>การวัดมูลค่า</w:t>
      </w:r>
      <w:r w:rsidRPr="00883892">
        <w:rPr>
          <w:rFonts w:ascii="Angsana New" w:hAnsi="Angsana New" w:cs="Angsana New" w:hint="cs"/>
          <w:sz w:val="30"/>
          <w:szCs w:val="30"/>
          <w:cs/>
        </w:rPr>
        <w:t>ยุติธรรมโดยรวม</w:t>
      </w:r>
    </w:p>
    <w:p w:rsidR="00741A1C" w:rsidRPr="004F6FC7" w:rsidRDefault="00741A1C" w:rsidP="00741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41A1C" w:rsidRDefault="00741A1C" w:rsidP="00741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8389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ของ</w:t>
      </w:r>
      <w:r w:rsidRPr="00203012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203012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</w:p>
    <w:p w:rsidR="00741A1C" w:rsidRPr="00BC081A" w:rsidRDefault="00741A1C" w:rsidP="00B9705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804175" w:rsidRPr="004534D9" w:rsidRDefault="00804175" w:rsidP="003F09F7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534D9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:rsidR="00993F15" w:rsidRPr="008A5A08" w:rsidRDefault="00993F15" w:rsidP="00993F15">
      <w:pPr>
        <w:ind w:left="518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3"/>
        <w:gridCol w:w="800"/>
        <w:gridCol w:w="1134"/>
        <w:gridCol w:w="250"/>
        <w:gridCol w:w="1121"/>
        <w:gridCol w:w="275"/>
        <w:gridCol w:w="1140"/>
        <w:gridCol w:w="277"/>
        <w:gridCol w:w="1112"/>
      </w:tblGrid>
      <w:tr w:rsidR="00993F15" w:rsidRPr="008A5A08" w:rsidTr="009A5F70">
        <w:trPr>
          <w:tblHeader/>
        </w:trPr>
        <w:tc>
          <w:tcPr>
            <w:tcW w:w="2159" w:type="pct"/>
            <w:gridSpan w:val="2"/>
          </w:tcPr>
          <w:p w:rsidR="00993F15" w:rsidRPr="008A5A08" w:rsidRDefault="00993F15" w:rsidP="00C04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41" w:type="pct"/>
            <w:gridSpan w:val="3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93F15" w:rsidRPr="008A5A08" w:rsidTr="009A5F70">
        <w:trPr>
          <w:tblHeader/>
        </w:trPr>
        <w:tc>
          <w:tcPr>
            <w:tcW w:w="2159" w:type="pct"/>
            <w:gridSpan w:val="2"/>
          </w:tcPr>
          <w:p w:rsidR="00993F15" w:rsidRPr="008A5A08" w:rsidRDefault="00993F15" w:rsidP="00C04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1" w:type="pct"/>
            <w:gridSpan w:val="3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93F15" w:rsidRPr="008A5A08" w:rsidTr="009A5F70">
        <w:trPr>
          <w:tblHeader/>
        </w:trPr>
        <w:tc>
          <w:tcPr>
            <w:tcW w:w="2159" w:type="pct"/>
            <w:gridSpan w:val="2"/>
          </w:tcPr>
          <w:p w:rsidR="00993F15" w:rsidRPr="008A5A08" w:rsidRDefault="00993F15" w:rsidP="00C04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2440F" w:rsidRPr="008A5A08" w:rsidTr="009A5F70">
        <w:trPr>
          <w:trHeight w:val="344"/>
          <w:tblHeader/>
        </w:trPr>
        <w:tc>
          <w:tcPr>
            <w:tcW w:w="2159" w:type="pct"/>
            <w:gridSpan w:val="2"/>
          </w:tcPr>
          <w:p w:rsidR="0012440F" w:rsidRPr="008A5A08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34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147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8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ธันวาคม </w:t>
            </w:r>
          </w:p>
        </w:tc>
      </w:tr>
      <w:tr w:rsidR="0012440F" w:rsidRPr="008A5A08" w:rsidTr="009A5F70">
        <w:trPr>
          <w:trHeight w:val="344"/>
          <w:tblHeader/>
        </w:trPr>
        <w:tc>
          <w:tcPr>
            <w:tcW w:w="2159" w:type="pct"/>
            <w:gridSpan w:val="2"/>
          </w:tcPr>
          <w:p w:rsidR="0012440F" w:rsidRPr="008A5A08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4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8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12440F" w:rsidRPr="008A5A08" w:rsidTr="009A5F70">
        <w:trPr>
          <w:tblHeader/>
        </w:trPr>
        <w:tc>
          <w:tcPr>
            <w:tcW w:w="1731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7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1" w:type="pct"/>
            <w:gridSpan w:val="7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40F" w:rsidRPr="008A5A08" w:rsidTr="009A5F70">
        <w:tc>
          <w:tcPr>
            <w:tcW w:w="2159" w:type="pct"/>
            <w:gridSpan w:val="2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07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40F" w:rsidRPr="008A5A08" w:rsidTr="009A5F70">
        <w:tc>
          <w:tcPr>
            <w:tcW w:w="2159" w:type="pct"/>
            <w:gridSpan w:val="2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07" w:type="pct"/>
            <w:vAlign w:val="bottom"/>
          </w:tcPr>
          <w:p w:rsidR="0012440F" w:rsidRPr="00E6693B" w:rsidRDefault="00510B94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E6693B">
              <w:rPr>
                <w:rFonts w:ascii="Angsana New" w:hAnsi="Angsana New" w:cs="Angsana New"/>
                <w:sz w:val="30"/>
                <w:szCs w:val="30"/>
                <w:lang w:eastAsia="ko-KR"/>
              </w:rPr>
              <w:t>405,690</w:t>
            </w:r>
          </w:p>
        </w:tc>
        <w:tc>
          <w:tcPr>
            <w:tcW w:w="134" w:type="pct"/>
            <w:vAlign w:val="bottom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0" w:type="pct"/>
            <w:vAlign w:val="bottom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580,721</w:t>
            </w:r>
          </w:p>
        </w:tc>
        <w:tc>
          <w:tcPr>
            <w:tcW w:w="147" w:type="pct"/>
            <w:vAlign w:val="bottom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0" w:type="pct"/>
            <w:vAlign w:val="bottom"/>
          </w:tcPr>
          <w:p w:rsidR="0012440F" w:rsidRPr="0012065E" w:rsidRDefault="00AC76CE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12065E">
              <w:rPr>
                <w:rFonts w:ascii="Angsana New" w:hAnsi="Angsana New" w:cs="Angsana New"/>
                <w:sz w:val="30"/>
                <w:szCs w:val="30"/>
                <w:lang w:eastAsia="ko-KR"/>
              </w:rPr>
              <w:t>158,862</w:t>
            </w:r>
          </w:p>
        </w:tc>
        <w:tc>
          <w:tcPr>
            <w:tcW w:w="148" w:type="pct"/>
            <w:vAlign w:val="bottom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6" w:type="pct"/>
            <w:vAlign w:val="bottom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209,434</w:t>
            </w:r>
          </w:p>
        </w:tc>
      </w:tr>
      <w:tr w:rsidR="0012440F" w:rsidRPr="008A5A08" w:rsidTr="009A5F70">
        <w:tc>
          <w:tcPr>
            <w:tcW w:w="2159" w:type="pct"/>
            <w:gridSpan w:val="2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5A0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607" w:type="pct"/>
            <w:vAlign w:val="bottom"/>
          </w:tcPr>
          <w:p w:rsidR="0012440F" w:rsidRPr="00E6693B" w:rsidRDefault="00193332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E6693B">
              <w:rPr>
                <w:rFonts w:ascii="Angsana New" w:hAnsi="Angsana New" w:cs="Angsana New"/>
                <w:sz w:val="30"/>
                <w:szCs w:val="30"/>
                <w:lang w:eastAsia="ko-KR"/>
              </w:rPr>
              <w:t>510</w:t>
            </w:r>
          </w:p>
        </w:tc>
        <w:tc>
          <w:tcPr>
            <w:tcW w:w="134" w:type="pct"/>
            <w:vAlign w:val="bottom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0" w:type="pct"/>
            <w:vAlign w:val="bottom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515</w:t>
            </w:r>
          </w:p>
        </w:tc>
        <w:tc>
          <w:tcPr>
            <w:tcW w:w="147" w:type="pct"/>
            <w:vAlign w:val="bottom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0" w:type="pct"/>
            <w:vAlign w:val="bottom"/>
          </w:tcPr>
          <w:p w:rsidR="0012440F" w:rsidRPr="0012065E" w:rsidRDefault="00AC76CE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12065E">
              <w:rPr>
                <w:rFonts w:ascii="Angsana New" w:hAnsi="Angsana New" w:cs="Angsana New"/>
                <w:sz w:val="30"/>
                <w:szCs w:val="30"/>
                <w:lang w:eastAsia="ko-KR"/>
              </w:rPr>
              <w:t>510</w:t>
            </w:r>
          </w:p>
        </w:tc>
        <w:tc>
          <w:tcPr>
            <w:tcW w:w="148" w:type="pct"/>
            <w:vAlign w:val="bottom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6" w:type="pct"/>
            <w:vAlign w:val="bottom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515</w:t>
            </w:r>
          </w:p>
        </w:tc>
      </w:tr>
      <w:tr w:rsidR="0012440F" w:rsidRPr="008A5A08" w:rsidTr="009A5F70">
        <w:tc>
          <w:tcPr>
            <w:tcW w:w="2159" w:type="pct"/>
            <w:gridSpan w:val="2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440F" w:rsidRPr="00E6693B" w:rsidRDefault="00510B94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E6693B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406,200</w:t>
            </w:r>
          </w:p>
        </w:tc>
        <w:tc>
          <w:tcPr>
            <w:tcW w:w="134" w:type="pct"/>
            <w:vAlign w:val="bottom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581,236</w:t>
            </w:r>
          </w:p>
        </w:tc>
        <w:tc>
          <w:tcPr>
            <w:tcW w:w="147" w:type="pct"/>
            <w:vAlign w:val="bottom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440F" w:rsidRPr="0012065E" w:rsidRDefault="00AC76CE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12065E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159,372</w:t>
            </w:r>
          </w:p>
        </w:tc>
        <w:tc>
          <w:tcPr>
            <w:tcW w:w="148" w:type="pct"/>
            <w:vAlign w:val="bottom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209,949</w:t>
            </w:r>
          </w:p>
        </w:tc>
      </w:tr>
    </w:tbl>
    <w:p w:rsidR="00993F15" w:rsidRPr="008A5A08" w:rsidRDefault="00993F15" w:rsidP="00993F15">
      <w:pPr>
        <w:ind w:left="518"/>
        <w:rPr>
          <w:rFonts w:ascii="Angsana New" w:hAnsi="Angsana New" w:cs="Angsana New"/>
          <w:sz w:val="30"/>
          <w:szCs w:val="30"/>
        </w:rPr>
      </w:pPr>
    </w:p>
    <w:p w:rsidR="0012440F" w:rsidRDefault="0012440F">
      <w:r>
        <w:br w:type="page"/>
      </w: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3"/>
        <w:gridCol w:w="816"/>
        <w:gridCol w:w="1172"/>
        <w:gridCol w:w="269"/>
        <w:gridCol w:w="1168"/>
        <w:gridCol w:w="269"/>
        <w:gridCol w:w="1084"/>
        <w:gridCol w:w="267"/>
        <w:gridCol w:w="1010"/>
      </w:tblGrid>
      <w:tr w:rsidR="00993F15" w:rsidRPr="008A5A08" w:rsidTr="00C041B4">
        <w:tc>
          <w:tcPr>
            <w:tcW w:w="4306" w:type="pct"/>
            <w:gridSpan w:val="7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45" w:type="pct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3F15" w:rsidRPr="008A5A08" w:rsidTr="00C041B4">
        <w:tc>
          <w:tcPr>
            <w:tcW w:w="4306" w:type="pct"/>
            <w:gridSpan w:val="7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3F15" w:rsidRPr="008A5A08" w:rsidTr="00C041B4">
        <w:trPr>
          <w:tblHeader/>
        </w:trPr>
        <w:tc>
          <w:tcPr>
            <w:tcW w:w="2152" w:type="pct"/>
            <w:gridSpan w:val="2"/>
          </w:tcPr>
          <w:p w:rsidR="00993F15" w:rsidRPr="008A5A08" w:rsidRDefault="00993F15" w:rsidP="00C04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</w:tcPr>
          <w:p w:rsidR="00993F15" w:rsidRPr="008A5A08" w:rsidRDefault="00993F15" w:rsidP="00C04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2440F" w:rsidRPr="008A5A08" w:rsidTr="00C041B4">
        <w:trPr>
          <w:trHeight w:val="344"/>
          <w:tblHeader/>
        </w:trPr>
        <w:tc>
          <w:tcPr>
            <w:tcW w:w="2152" w:type="pct"/>
            <w:gridSpan w:val="2"/>
          </w:tcPr>
          <w:p w:rsidR="0012440F" w:rsidRPr="008A5A08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146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ธันวาคม </w:t>
            </w:r>
          </w:p>
        </w:tc>
      </w:tr>
      <w:tr w:rsidR="0012440F" w:rsidRPr="008A5A08" w:rsidTr="00C041B4">
        <w:trPr>
          <w:trHeight w:val="344"/>
          <w:tblHeader/>
        </w:trPr>
        <w:tc>
          <w:tcPr>
            <w:tcW w:w="2152" w:type="pct"/>
            <w:gridSpan w:val="2"/>
          </w:tcPr>
          <w:p w:rsidR="0012440F" w:rsidRPr="008A5A08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5A08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12440F" w:rsidRPr="008A5A08" w:rsidTr="00C041B4">
        <w:trPr>
          <w:tblHeader/>
        </w:trPr>
        <w:tc>
          <w:tcPr>
            <w:tcW w:w="1709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4" w:type="pct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48" w:type="pct"/>
            <w:gridSpan w:val="7"/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A5A0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40F" w:rsidRPr="00C456D7" w:rsidTr="00C041B4">
        <w:tc>
          <w:tcPr>
            <w:tcW w:w="1709" w:type="pct"/>
          </w:tcPr>
          <w:p w:rsidR="0012440F" w:rsidRPr="00C456D7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444" w:type="pct"/>
          </w:tcPr>
          <w:p w:rsidR="0012440F" w:rsidRPr="00C456D7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12440F" w:rsidRPr="00C456D7" w:rsidRDefault="00510B94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lang w:eastAsia="ko-KR"/>
              </w:rPr>
              <w:t>196,400</w:t>
            </w:r>
          </w:p>
        </w:tc>
        <w:tc>
          <w:tcPr>
            <w:tcW w:w="146" w:type="pct"/>
          </w:tcPr>
          <w:p w:rsidR="0012440F" w:rsidRPr="00C456D7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102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5" w:type="pct"/>
          </w:tcPr>
          <w:p w:rsidR="0012440F" w:rsidRPr="00C456D7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lang w:eastAsia="ko-KR"/>
              </w:rPr>
              <w:t>180,638</w:t>
            </w:r>
          </w:p>
        </w:tc>
        <w:tc>
          <w:tcPr>
            <w:tcW w:w="146" w:type="pct"/>
          </w:tcPr>
          <w:p w:rsidR="0012440F" w:rsidRPr="00C456D7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</w:tcPr>
          <w:p w:rsidR="0012440F" w:rsidRPr="00C456D7" w:rsidRDefault="00AC76CE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lang w:eastAsia="ko-KR"/>
              </w:rPr>
              <w:t>25,319</w:t>
            </w:r>
          </w:p>
        </w:tc>
        <w:tc>
          <w:tcPr>
            <w:tcW w:w="145" w:type="pct"/>
          </w:tcPr>
          <w:p w:rsidR="0012440F" w:rsidRPr="00C456D7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7" w:right="162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</w:tcPr>
          <w:p w:rsidR="0012440F" w:rsidRPr="00C456D7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lang w:eastAsia="ko-KR"/>
              </w:rPr>
              <w:t>19,428</w:t>
            </w:r>
          </w:p>
        </w:tc>
      </w:tr>
      <w:tr w:rsidR="0012440F" w:rsidRPr="00C456D7" w:rsidTr="00C041B4">
        <w:tc>
          <w:tcPr>
            <w:tcW w:w="2152" w:type="pct"/>
            <w:gridSpan w:val="2"/>
          </w:tcPr>
          <w:p w:rsidR="0012440F" w:rsidRPr="00C456D7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cs/>
              </w:rPr>
              <w:t>ภายหลังจากหนึ่งปี แต่ไม่เกินห้าปี</w:t>
            </w:r>
          </w:p>
        </w:tc>
        <w:tc>
          <w:tcPr>
            <w:tcW w:w="637" w:type="pct"/>
          </w:tcPr>
          <w:p w:rsidR="0012440F" w:rsidRPr="00C456D7" w:rsidRDefault="00510B94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lang w:eastAsia="ko-KR"/>
              </w:rPr>
              <w:t>184,697</w:t>
            </w:r>
          </w:p>
        </w:tc>
        <w:tc>
          <w:tcPr>
            <w:tcW w:w="146" w:type="pct"/>
          </w:tcPr>
          <w:p w:rsidR="0012440F" w:rsidRPr="00C456D7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7" w:right="-102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35" w:type="pct"/>
          </w:tcPr>
          <w:p w:rsidR="0012440F" w:rsidRPr="00C456D7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7" w:right="5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lang w:eastAsia="ko-KR"/>
              </w:rPr>
              <w:t>153,135</w:t>
            </w:r>
          </w:p>
        </w:tc>
        <w:tc>
          <w:tcPr>
            <w:tcW w:w="146" w:type="pct"/>
          </w:tcPr>
          <w:p w:rsidR="0012440F" w:rsidRPr="00C456D7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</w:tcPr>
          <w:p w:rsidR="0012440F" w:rsidRPr="00C456D7" w:rsidRDefault="00AC76CE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lang w:eastAsia="ko-KR"/>
              </w:rPr>
              <w:t>34,585</w:t>
            </w:r>
          </w:p>
        </w:tc>
        <w:tc>
          <w:tcPr>
            <w:tcW w:w="145" w:type="pct"/>
          </w:tcPr>
          <w:p w:rsidR="0012440F" w:rsidRPr="00C456D7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7" w:right="162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9" w:type="pct"/>
          </w:tcPr>
          <w:p w:rsidR="0012440F" w:rsidRPr="00C456D7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7" w:right="7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lang w:eastAsia="ko-KR"/>
              </w:rPr>
              <w:t>28,090</w:t>
            </w:r>
          </w:p>
        </w:tc>
      </w:tr>
      <w:tr w:rsidR="0012440F" w:rsidRPr="008A5A08" w:rsidTr="00C041B4">
        <w:tc>
          <w:tcPr>
            <w:tcW w:w="2152" w:type="pct"/>
            <w:gridSpan w:val="2"/>
          </w:tcPr>
          <w:p w:rsidR="0012440F" w:rsidRPr="00C456D7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5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12440F" w:rsidRPr="00C456D7" w:rsidRDefault="00510B94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56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381,097</w:t>
            </w:r>
          </w:p>
        </w:tc>
        <w:tc>
          <w:tcPr>
            <w:tcW w:w="146" w:type="pct"/>
          </w:tcPr>
          <w:p w:rsidR="0012440F" w:rsidRPr="00C456D7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 w:right="-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12440F" w:rsidRPr="00C456D7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56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333,773</w:t>
            </w:r>
          </w:p>
        </w:tc>
        <w:tc>
          <w:tcPr>
            <w:tcW w:w="146" w:type="pct"/>
          </w:tcPr>
          <w:p w:rsidR="0012440F" w:rsidRPr="00C456D7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  <w:tab w:val="decimal" w:pos="873"/>
              </w:tabs>
              <w:spacing w:after="0"/>
              <w:ind w:left="-126" w:right="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12440F" w:rsidRPr="00C456D7" w:rsidRDefault="00AC76CE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56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59,904</w:t>
            </w:r>
          </w:p>
        </w:tc>
        <w:tc>
          <w:tcPr>
            <w:tcW w:w="145" w:type="pct"/>
          </w:tcPr>
          <w:p w:rsidR="0012440F" w:rsidRPr="00C456D7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  <w:tab w:val="decimal" w:pos="720"/>
                <w:tab w:val="decimal" w:pos="753"/>
                <w:tab w:val="decimal" w:pos="873"/>
              </w:tabs>
              <w:spacing w:after="0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:rsidR="0012440F" w:rsidRPr="008A5A08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/>
              <w:ind w:left="-108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56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47,518</w:t>
            </w:r>
          </w:p>
        </w:tc>
      </w:tr>
    </w:tbl>
    <w:p w:rsidR="00993F15" w:rsidRPr="008A5A08" w:rsidRDefault="00993F15" w:rsidP="00993F15">
      <w:pPr>
        <w:ind w:left="518"/>
        <w:rPr>
          <w:rFonts w:ascii="Angsana New" w:hAnsi="Angsana New" w:cs="Angsana New"/>
          <w:sz w:val="30"/>
          <w:szCs w:val="30"/>
        </w:rPr>
      </w:pPr>
    </w:p>
    <w:p w:rsidR="00FA27B2" w:rsidRPr="00427C12" w:rsidRDefault="00FA2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"/>
          <w:szCs w:val="2"/>
          <w:cs/>
        </w:rPr>
      </w:pPr>
    </w:p>
    <w:p w:rsidR="00E46164" w:rsidRDefault="00E46164" w:rsidP="00261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สัญญาซื้อเงินตราต่างประเทศล่วงหน้า</w:t>
      </w:r>
    </w:p>
    <w:p w:rsidR="00E46164" w:rsidRPr="006C6762" w:rsidRDefault="00E46164" w:rsidP="00E46164">
      <w:pPr>
        <w:ind w:left="540"/>
        <w:rPr>
          <w:rFonts w:ascii="Angsana New" w:hAnsi="Angsana New" w:cs="Angsana New"/>
          <w:sz w:val="30"/>
          <w:szCs w:val="30"/>
        </w:rPr>
      </w:pPr>
    </w:p>
    <w:p w:rsidR="00E46164" w:rsidRPr="008877D9" w:rsidRDefault="00E46164" w:rsidP="00E4616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877D9">
        <w:rPr>
          <w:rFonts w:ascii="Angsana New" w:hAnsi="Angsana New" w:cs="Angsana New" w:hint="cs"/>
          <w:sz w:val="30"/>
          <w:szCs w:val="30"/>
          <w:cs/>
        </w:rPr>
        <w:t>ภาระผูกพันตามสัญญาซื้อเงินตราต่างประเทศล่วงหน้าเพื่อป้องกันความเสี่ยงจากอัตราแลกเปลี่ยนสำหรับ</w:t>
      </w:r>
      <w:r w:rsidR="00991B85" w:rsidRPr="008877D9">
        <w:rPr>
          <w:rFonts w:ascii="Angsana New" w:hAnsi="Angsana New" w:cs="Angsana New" w:hint="cs"/>
          <w:sz w:val="30"/>
          <w:szCs w:val="30"/>
          <w:cs/>
        </w:rPr>
        <w:t>วัตถุดิบและเครื่องจักร</w:t>
      </w:r>
      <w:r w:rsidRPr="008877D9">
        <w:rPr>
          <w:rFonts w:ascii="Angsana New" w:hAnsi="Angsana New" w:cs="Angsana New" w:hint="cs"/>
          <w:sz w:val="30"/>
          <w:szCs w:val="30"/>
          <w:cs/>
        </w:rPr>
        <w:t>ที่นำเข้ามาจากต่างประเทศ มีดังนี้</w:t>
      </w:r>
    </w:p>
    <w:p w:rsidR="00E46164" w:rsidRPr="008877D9" w:rsidRDefault="00E46164" w:rsidP="00E46164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14"/>
        <w:gridCol w:w="1170"/>
        <w:gridCol w:w="272"/>
        <w:gridCol w:w="991"/>
        <w:gridCol w:w="272"/>
        <w:gridCol w:w="1080"/>
        <w:gridCol w:w="270"/>
        <w:gridCol w:w="1061"/>
      </w:tblGrid>
      <w:tr w:rsidR="00E46164" w:rsidRPr="00A16777" w:rsidTr="00A94E16">
        <w:trPr>
          <w:tblHeader/>
        </w:trPr>
        <w:tc>
          <w:tcPr>
            <w:tcW w:w="2214" w:type="pct"/>
            <w:gridSpan w:val="2"/>
          </w:tcPr>
          <w:p w:rsidR="00E46164" w:rsidRPr="007E63AD" w:rsidRDefault="00E46164" w:rsidP="001A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:rsidR="00E46164" w:rsidRPr="00A16777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E46164" w:rsidRPr="00A16777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:rsidR="00E46164" w:rsidRPr="00A16777" w:rsidRDefault="00E46164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กิจการ </w:t>
            </w:r>
          </w:p>
        </w:tc>
      </w:tr>
      <w:tr w:rsidR="00A94E16" w:rsidRPr="00A16777" w:rsidTr="00A94E16">
        <w:trPr>
          <w:trHeight w:val="344"/>
          <w:tblHeader/>
        </w:trPr>
        <w:tc>
          <w:tcPr>
            <w:tcW w:w="2214" w:type="pct"/>
            <w:gridSpan w:val="2"/>
          </w:tcPr>
          <w:p w:rsidR="00A94E16" w:rsidRDefault="00A94E16" w:rsidP="00A9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A94E16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  <w:p w:rsidR="00A94E16" w:rsidRPr="008A5A08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8" w:type="pct"/>
          </w:tcPr>
          <w:p w:rsidR="00A94E16" w:rsidRPr="002D68ED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A94E16" w:rsidRPr="002D68ED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A94E16" w:rsidRPr="002D68ED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A94E16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  <w:p w:rsidR="00A94E16" w:rsidRPr="008A5A08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7" w:type="pct"/>
          </w:tcPr>
          <w:p w:rsidR="00A94E16" w:rsidRPr="002D68ED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94E16" w:rsidRPr="002D68ED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A94E16" w:rsidRPr="00485AA2" w:rsidTr="00A94E16">
        <w:tc>
          <w:tcPr>
            <w:tcW w:w="1716" w:type="pct"/>
          </w:tcPr>
          <w:p w:rsidR="00A94E16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7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7" w:type="pct"/>
          </w:tcPr>
          <w:p w:rsidR="00A94E16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:rsidR="00A94E16" w:rsidRPr="004C3F86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94E16" w:rsidRPr="00485AA2" w:rsidTr="00A94E16">
        <w:tc>
          <w:tcPr>
            <w:tcW w:w="1716" w:type="pct"/>
          </w:tcPr>
          <w:p w:rsidR="00A94E16" w:rsidRPr="00A256BB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ดอลลาห์สหรัฐ</w:t>
            </w:r>
          </w:p>
        </w:tc>
        <w:tc>
          <w:tcPr>
            <w:tcW w:w="497" w:type="pct"/>
          </w:tcPr>
          <w:p w:rsidR="00A94E16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A94E16" w:rsidRPr="0042211A" w:rsidRDefault="00D2412A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2211A">
              <w:rPr>
                <w:rFonts w:ascii="Angsana New" w:hAnsi="Angsana New" w:cs="Angsana New"/>
                <w:sz w:val="30"/>
                <w:szCs w:val="30"/>
                <w:lang w:eastAsia="ko-KR"/>
              </w:rPr>
              <w:t>4,722</w:t>
            </w:r>
            <w:r w:rsidR="0042211A" w:rsidRPr="0042211A">
              <w:rPr>
                <w:rFonts w:ascii="Angsana New" w:hAnsi="Angsana New" w:cs="Angsana New"/>
                <w:sz w:val="30"/>
                <w:szCs w:val="30"/>
                <w:lang w:eastAsia="ko-KR"/>
              </w:rPr>
              <w:t>,148</w:t>
            </w:r>
          </w:p>
        </w:tc>
        <w:tc>
          <w:tcPr>
            <w:tcW w:w="148" w:type="pct"/>
            <w:vAlign w:val="bottom"/>
          </w:tcPr>
          <w:p w:rsidR="00A94E16" w:rsidRPr="008877D9" w:rsidRDefault="00A94E16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vAlign w:val="bottom"/>
          </w:tcPr>
          <w:p w:rsidR="00A94E16" w:rsidRPr="008877D9" w:rsidRDefault="00A94E16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163,030</w:t>
            </w:r>
          </w:p>
        </w:tc>
        <w:tc>
          <w:tcPr>
            <w:tcW w:w="148" w:type="pct"/>
            <w:vAlign w:val="bottom"/>
          </w:tcPr>
          <w:p w:rsidR="00A94E16" w:rsidRPr="008877D9" w:rsidRDefault="00A94E16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8" w:type="pct"/>
            <w:vAlign w:val="bottom"/>
          </w:tcPr>
          <w:p w:rsidR="00A94E16" w:rsidRPr="008877D9" w:rsidRDefault="00D2412A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:rsidR="00A94E16" w:rsidRPr="008877D9" w:rsidRDefault="00A94E16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8" w:type="pct"/>
            <w:vAlign w:val="bottom"/>
          </w:tcPr>
          <w:p w:rsidR="00A94E16" w:rsidRPr="008877D9" w:rsidRDefault="00A94E16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A94E16" w:rsidRPr="00485AA2" w:rsidTr="00A94E16">
        <w:tc>
          <w:tcPr>
            <w:tcW w:w="1716" w:type="pct"/>
          </w:tcPr>
          <w:p w:rsidR="00A94E16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7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497" w:type="pct"/>
          </w:tcPr>
          <w:p w:rsidR="00A94E16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:rsidR="00A94E16" w:rsidRPr="0042211A" w:rsidRDefault="00D2412A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42211A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  <w:vAlign w:val="bottom"/>
          </w:tcPr>
          <w:p w:rsidR="00A94E16" w:rsidRPr="008877D9" w:rsidRDefault="00A94E16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vAlign w:val="bottom"/>
          </w:tcPr>
          <w:p w:rsidR="00A94E16" w:rsidRPr="00E70BAD" w:rsidRDefault="00A94E16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6,219</w:t>
            </w:r>
          </w:p>
        </w:tc>
        <w:tc>
          <w:tcPr>
            <w:tcW w:w="148" w:type="pct"/>
            <w:vAlign w:val="bottom"/>
          </w:tcPr>
          <w:p w:rsidR="00A94E16" w:rsidRPr="008877D9" w:rsidRDefault="00A94E16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8" w:type="pct"/>
            <w:vAlign w:val="bottom"/>
          </w:tcPr>
          <w:p w:rsidR="00A94E16" w:rsidRPr="008877D9" w:rsidRDefault="00D2412A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:rsidR="00A94E16" w:rsidRPr="008877D9" w:rsidRDefault="00A94E16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8" w:type="pct"/>
            <w:vAlign w:val="bottom"/>
          </w:tcPr>
          <w:p w:rsidR="00A94E16" w:rsidRPr="008877D9" w:rsidRDefault="00A94E16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6,219</w:t>
            </w:r>
          </w:p>
        </w:tc>
      </w:tr>
      <w:tr w:rsidR="00A94E16" w:rsidRPr="00485AA2" w:rsidTr="00A94E16">
        <w:tc>
          <w:tcPr>
            <w:tcW w:w="1716" w:type="pct"/>
          </w:tcPr>
          <w:p w:rsidR="00A94E16" w:rsidRPr="009B1FCD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F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7" w:type="pct"/>
          </w:tcPr>
          <w:p w:rsidR="00A94E16" w:rsidRPr="00485AA2" w:rsidRDefault="00A94E16" w:rsidP="00A94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94E16" w:rsidRPr="0042211A" w:rsidRDefault="00D2412A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42211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4,722</w:t>
            </w:r>
            <w:r w:rsidR="0042211A" w:rsidRPr="0042211A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,148</w:t>
            </w:r>
          </w:p>
        </w:tc>
        <w:tc>
          <w:tcPr>
            <w:tcW w:w="148" w:type="pct"/>
            <w:vAlign w:val="bottom"/>
          </w:tcPr>
          <w:p w:rsidR="00A94E16" w:rsidRPr="008877D9" w:rsidRDefault="00A94E16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94E16" w:rsidRPr="008877D9" w:rsidRDefault="00A94E16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169,249</w:t>
            </w:r>
          </w:p>
        </w:tc>
        <w:tc>
          <w:tcPr>
            <w:tcW w:w="148" w:type="pct"/>
            <w:vAlign w:val="bottom"/>
          </w:tcPr>
          <w:p w:rsidR="00A94E16" w:rsidRPr="008877D9" w:rsidRDefault="00A94E16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94E16" w:rsidRPr="008877D9" w:rsidRDefault="00D2412A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:rsidR="00A94E16" w:rsidRPr="008877D9" w:rsidRDefault="00A94E16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94E16" w:rsidRPr="008877D9" w:rsidRDefault="00A94E16" w:rsidP="00A94E1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6,219</w:t>
            </w:r>
          </w:p>
        </w:tc>
      </w:tr>
    </w:tbl>
    <w:p w:rsidR="00AE231C" w:rsidRDefault="00AE231C" w:rsidP="00E46164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CC16D9" w:rsidRPr="00F264B0" w:rsidRDefault="0012440F" w:rsidP="00CC1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CC16D9" w:rsidRPr="00F264B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สัญญาขายเงินตราต่างประเทศล่วงหน้า</w:t>
      </w:r>
    </w:p>
    <w:p w:rsidR="00CC16D9" w:rsidRPr="00117DC9" w:rsidRDefault="00CC16D9" w:rsidP="00CC16D9">
      <w:pPr>
        <w:ind w:left="540"/>
        <w:rPr>
          <w:rFonts w:ascii="Angsana New" w:hAnsi="Angsana New" w:cs="Angsana New"/>
          <w:sz w:val="22"/>
          <w:szCs w:val="22"/>
        </w:rPr>
      </w:pPr>
    </w:p>
    <w:p w:rsidR="00CC16D9" w:rsidRPr="00F264B0" w:rsidRDefault="00CC16D9" w:rsidP="00CC16D9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264B0">
        <w:rPr>
          <w:rFonts w:ascii="Angsana New" w:hAnsi="Angsana New" w:cs="Angsana New"/>
          <w:sz w:val="30"/>
          <w:szCs w:val="30"/>
          <w:cs/>
        </w:rPr>
        <w:t>ภาระผูกพันตามสัญญาขายเงินตราต่างประเทศล่วงหน้าเพื่อป้องกันความเสี่ยงจากอัตราแลกเปลี่ยนสำหรับสินค้าที่ส่งออกไปยังต่างประเทศ มีดังนี้</w:t>
      </w:r>
    </w:p>
    <w:p w:rsidR="00CC16D9" w:rsidRPr="00117DC9" w:rsidRDefault="00CC16D9" w:rsidP="00CC16D9">
      <w:pPr>
        <w:ind w:left="540"/>
        <w:rPr>
          <w:rFonts w:ascii="Angsana New" w:hAnsi="Angsana New" w:cs="Angsana New"/>
          <w:sz w:val="22"/>
          <w:szCs w:val="22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8"/>
        <w:gridCol w:w="919"/>
        <w:gridCol w:w="1081"/>
        <w:gridCol w:w="271"/>
        <w:gridCol w:w="1088"/>
        <w:gridCol w:w="271"/>
        <w:gridCol w:w="1081"/>
        <w:gridCol w:w="271"/>
        <w:gridCol w:w="1077"/>
      </w:tblGrid>
      <w:tr w:rsidR="00CC16D9" w:rsidRPr="00F264B0" w:rsidTr="000E7C8C">
        <w:trPr>
          <w:trHeight w:hRule="exact" w:val="403"/>
          <w:tblHeader/>
        </w:trPr>
        <w:tc>
          <w:tcPr>
            <w:tcW w:w="2209" w:type="pct"/>
            <w:gridSpan w:val="2"/>
          </w:tcPr>
          <w:p w:rsidR="00CC16D9" w:rsidRPr="00F264B0" w:rsidRDefault="00CC16D9" w:rsidP="000E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:rsidR="00CC16D9" w:rsidRPr="00F264B0" w:rsidRDefault="00CC16D9" w:rsidP="000E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C16D9" w:rsidRPr="00F264B0" w:rsidRDefault="00CC16D9" w:rsidP="000E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:rsidR="00CC16D9" w:rsidRPr="00F264B0" w:rsidRDefault="00CC16D9" w:rsidP="000E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6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2440F" w:rsidRPr="00F264B0" w:rsidTr="000E7C8C">
        <w:trPr>
          <w:trHeight w:hRule="exact" w:val="403"/>
          <w:tblHeader/>
        </w:trPr>
        <w:tc>
          <w:tcPr>
            <w:tcW w:w="2209" w:type="pct"/>
            <w:gridSpan w:val="2"/>
          </w:tcPr>
          <w:p w:rsidR="0012440F" w:rsidRPr="00F264B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2440F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:rsidR="0012440F" w:rsidRPr="00F264B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12440F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:rsidR="0012440F" w:rsidRPr="00F264B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2440F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7" w:type="pct"/>
          </w:tcPr>
          <w:p w:rsidR="0012440F" w:rsidRPr="00F264B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12440F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2440F" w:rsidRPr="00F264B0" w:rsidTr="000E7C8C">
        <w:trPr>
          <w:trHeight w:hRule="exact" w:val="403"/>
          <w:tblHeader/>
        </w:trPr>
        <w:tc>
          <w:tcPr>
            <w:tcW w:w="2209" w:type="pct"/>
            <w:gridSpan w:val="2"/>
          </w:tcPr>
          <w:p w:rsidR="0012440F" w:rsidRPr="00F264B0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2440F" w:rsidRPr="00F264B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12440F" w:rsidRPr="00F264B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12440F" w:rsidRPr="00F264B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12440F" w:rsidRPr="00F264B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12440F" w:rsidRPr="00F264B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:rsidR="0012440F" w:rsidRPr="00F264B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12440F" w:rsidRPr="00F264B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2440F" w:rsidRPr="00F264B0" w:rsidTr="000E7C8C">
        <w:trPr>
          <w:trHeight w:hRule="exact" w:val="403"/>
          <w:tblHeader/>
        </w:trPr>
        <w:tc>
          <w:tcPr>
            <w:tcW w:w="1710" w:type="pct"/>
          </w:tcPr>
          <w:p w:rsidR="0012440F" w:rsidRPr="00F264B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9" w:type="pct"/>
          </w:tcPr>
          <w:p w:rsidR="0012440F" w:rsidRPr="00F264B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1" w:type="pct"/>
            <w:gridSpan w:val="7"/>
          </w:tcPr>
          <w:p w:rsidR="0012440F" w:rsidRPr="00F264B0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64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412A" w:rsidRPr="00F264B0" w:rsidTr="000E7C8C">
        <w:trPr>
          <w:trHeight w:hRule="exact" w:val="403"/>
        </w:trPr>
        <w:tc>
          <w:tcPr>
            <w:tcW w:w="1710" w:type="pct"/>
          </w:tcPr>
          <w:p w:rsidR="00D2412A" w:rsidRPr="00F264B0" w:rsidRDefault="00D2412A" w:rsidP="00D24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ดอลลาห์สหรัฐ</w:t>
            </w:r>
          </w:p>
        </w:tc>
        <w:tc>
          <w:tcPr>
            <w:tcW w:w="499" w:type="pct"/>
          </w:tcPr>
          <w:p w:rsidR="00D2412A" w:rsidRPr="00F264B0" w:rsidRDefault="00D2412A" w:rsidP="00D24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:rsidR="00D2412A" w:rsidRPr="00C456D7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lang w:eastAsia="ko-KR"/>
              </w:rPr>
              <w:t>4,549</w:t>
            </w:r>
          </w:p>
        </w:tc>
        <w:tc>
          <w:tcPr>
            <w:tcW w:w="147" w:type="pct"/>
          </w:tcPr>
          <w:p w:rsidR="00D2412A" w:rsidRPr="00C456D7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</w:tcPr>
          <w:p w:rsidR="00D2412A" w:rsidRPr="00C456D7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lang w:eastAsia="ko-KR"/>
              </w:rPr>
              <w:t>192,962</w:t>
            </w:r>
          </w:p>
        </w:tc>
        <w:tc>
          <w:tcPr>
            <w:tcW w:w="147" w:type="pct"/>
          </w:tcPr>
          <w:p w:rsidR="00D2412A" w:rsidRPr="00C456D7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:rsidR="00D2412A" w:rsidRPr="00C456D7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lang w:eastAsia="ko-KR"/>
              </w:rPr>
              <w:t>4,549</w:t>
            </w:r>
          </w:p>
        </w:tc>
        <w:tc>
          <w:tcPr>
            <w:tcW w:w="147" w:type="pct"/>
          </w:tcPr>
          <w:p w:rsidR="00D2412A" w:rsidRPr="008A5A08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5" w:type="pct"/>
            <w:shd w:val="clear" w:color="auto" w:fill="auto"/>
          </w:tcPr>
          <w:p w:rsidR="00D2412A" w:rsidRPr="006D6C64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192,962</w:t>
            </w:r>
          </w:p>
        </w:tc>
      </w:tr>
      <w:tr w:rsidR="00D2412A" w:rsidRPr="006D6C64" w:rsidTr="00BC2CEE">
        <w:trPr>
          <w:trHeight w:hRule="exact" w:val="403"/>
        </w:trPr>
        <w:tc>
          <w:tcPr>
            <w:tcW w:w="1710" w:type="pct"/>
          </w:tcPr>
          <w:p w:rsidR="00D2412A" w:rsidRPr="00F264B0" w:rsidRDefault="00D2412A" w:rsidP="00D24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499" w:type="pct"/>
          </w:tcPr>
          <w:p w:rsidR="00D2412A" w:rsidRPr="00F264B0" w:rsidRDefault="00D2412A" w:rsidP="00D24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:rsidR="00D2412A" w:rsidRPr="00C456D7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lang w:eastAsia="ko-KR"/>
              </w:rPr>
              <w:t>46,758</w:t>
            </w:r>
          </w:p>
        </w:tc>
        <w:tc>
          <w:tcPr>
            <w:tcW w:w="147" w:type="pct"/>
          </w:tcPr>
          <w:p w:rsidR="00D2412A" w:rsidRPr="00C456D7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</w:tcPr>
          <w:p w:rsidR="00D2412A" w:rsidRPr="00C456D7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lang w:eastAsia="ko-KR"/>
              </w:rPr>
              <w:t>63,345</w:t>
            </w:r>
          </w:p>
        </w:tc>
        <w:tc>
          <w:tcPr>
            <w:tcW w:w="147" w:type="pct"/>
          </w:tcPr>
          <w:p w:rsidR="00D2412A" w:rsidRPr="00C456D7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</w:tcPr>
          <w:p w:rsidR="00D2412A" w:rsidRPr="00C456D7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sz w:val="30"/>
                <w:szCs w:val="30"/>
                <w:lang w:eastAsia="ko-KR"/>
              </w:rPr>
              <w:t>46,758</w:t>
            </w:r>
          </w:p>
        </w:tc>
        <w:tc>
          <w:tcPr>
            <w:tcW w:w="147" w:type="pct"/>
          </w:tcPr>
          <w:p w:rsidR="00D2412A" w:rsidRPr="008A5A08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5" w:type="pct"/>
            <w:shd w:val="clear" w:color="auto" w:fill="auto"/>
          </w:tcPr>
          <w:p w:rsidR="00D2412A" w:rsidRPr="006D6C64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D6C64">
              <w:rPr>
                <w:rFonts w:ascii="Angsana New" w:hAnsi="Angsana New" w:cs="Angsana New"/>
                <w:sz w:val="30"/>
                <w:szCs w:val="30"/>
                <w:lang w:eastAsia="ko-KR"/>
              </w:rPr>
              <w:t>63,345</w:t>
            </w:r>
          </w:p>
        </w:tc>
      </w:tr>
      <w:tr w:rsidR="00D2412A" w:rsidRPr="00F264B0" w:rsidTr="000E7C8C">
        <w:trPr>
          <w:trHeight w:hRule="exact" w:val="403"/>
        </w:trPr>
        <w:tc>
          <w:tcPr>
            <w:tcW w:w="1710" w:type="pct"/>
          </w:tcPr>
          <w:p w:rsidR="00D2412A" w:rsidRPr="00F264B0" w:rsidRDefault="00D2412A" w:rsidP="00D24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6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9" w:type="pct"/>
          </w:tcPr>
          <w:p w:rsidR="00D2412A" w:rsidRPr="00F264B0" w:rsidRDefault="00D2412A" w:rsidP="00D24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D2412A" w:rsidRPr="00C456D7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51,307</w:t>
            </w:r>
          </w:p>
        </w:tc>
        <w:tc>
          <w:tcPr>
            <w:tcW w:w="147" w:type="pct"/>
          </w:tcPr>
          <w:p w:rsidR="00D2412A" w:rsidRPr="00C456D7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D2412A" w:rsidRPr="00C456D7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256,307</w:t>
            </w:r>
          </w:p>
        </w:tc>
        <w:tc>
          <w:tcPr>
            <w:tcW w:w="147" w:type="pct"/>
          </w:tcPr>
          <w:p w:rsidR="00D2412A" w:rsidRPr="00C456D7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D2412A" w:rsidRPr="00C456D7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C456D7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51,307</w:t>
            </w:r>
          </w:p>
        </w:tc>
        <w:tc>
          <w:tcPr>
            <w:tcW w:w="147" w:type="pct"/>
          </w:tcPr>
          <w:p w:rsidR="00D2412A" w:rsidRPr="00993F15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412A" w:rsidRPr="00993F15" w:rsidRDefault="00D2412A" w:rsidP="00D2412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108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256,307</w:t>
            </w:r>
          </w:p>
        </w:tc>
      </w:tr>
    </w:tbl>
    <w:p w:rsidR="00CC16D9" w:rsidRDefault="00CC16D9" w:rsidP="00E46164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C6762" w:rsidRPr="009A757B" w:rsidRDefault="006C6762" w:rsidP="009A757B">
      <w:pPr>
        <w:spacing w:line="240" w:lineRule="auto"/>
        <w:rPr>
          <w:sz w:val="2"/>
          <w:szCs w:val="2"/>
        </w:rPr>
      </w:pPr>
    </w:p>
    <w:tbl>
      <w:tblPr>
        <w:tblW w:w="91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3"/>
        <w:gridCol w:w="1160"/>
        <w:gridCol w:w="276"/>
        <w:gridCol w:w="998"/>
        <w:gridCol w:w="272"/>
        <w:gridCol w:w="1087"/>
        <w:gridCol w:w="7"/>
        <w:gridCol w:w="265"/>
        <w:gridCol w:w="15"/>
        <w:gridCol w:w="1054"/>
      </w:tblGrid>
      <w:tr w:rsidR="00AE231C" w:rsidRPr="00485AA2" w:rsidTr="00960EC8">
        <w:tc>
          <w:tcPr>
            <w:tcW w:w="2208" w:type="pct"/>
            <w:gridSpan w:val="2"/>
          </w:tcPr>
          <w:p w:rsidR="00AE231C" w:rsidRDefault="005C00F2" w:rsidP="00154F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17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="00AE231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1" w:type="pct"/>
          </w:tcPr>
          <w:p w:rsidR="00AE231C" w:rsidRPr="00485AA2" w:rsidRDefault="00AE231C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AE231C" w:rsidRPr="00485AA2" w:rsidRDefault="00AE231C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AE231C" w:rsidRPr="00485AA2" w:rsidRDefault="00AE231C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AE231C" w:rsidRPr="00485AA2" w:rsidRDefault="00AE231C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:rsidR="00AE231C" w:rsidRPr="00485AA2" w:rsidRDefault="00AE231C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:rsidR="00AE231C" w:rsidRPr="00485AA2" w:rsidRDefault="00AE231C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E231C" w:rsidRPr="00485AA2" w:rsidRDefault="00AE231C" w:rsidP="00C64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6762" w:rsidRPr="00A16777" w:rsidTr="00261B58">
        <w:trPr>
          <w:tblHeader/>
        </w:trPr>
        <w:tc>
          <w:tcPr>
            <w:tcW w:w="2201" w:type="pct"/>
          </w:tcPr>
          <w:p w:rsidR="006C6762" w:rsidRPr="007E63AD" w:rsidRDefault="006C6762" w:rsidP="001A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:rsidR="006C6762" w:rsidRPr="00A4230F" w:rsidRDefault="006C6762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6C6762" w:rsidRPr="00A16777" w:rsidRDefault="006C6762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pct"/>
            <w:gridSpan w:val="5"/>
          </w:tcPr>
          <w:p w:rsidR="006C6762" w:rsidRPr="00A4230F" w:rsidRDefault="006C6762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E231C" w:rsidRPr="00A16777" w:rsidTr="00261B58">
        <w:trPr>
          <w:tblHeader/>
        </w:trPr>
        <w:tc>
          <w:tcPr>
            <w:tcW w:w="2201" w:type="pct"/>
          </w:tcPr>
          <w:p w:rsidR="00AE231C" w:rsidRPr="007E63AD" w:rsidRDefault="00AE231C" w:rsidP="001A0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:rsidR="00AE231C" w:rsidRPr="00A16777" w:rsidRDefault="00AE231C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AE231C" w:rsidRPr="00A16777" w:rsidRDefault="00AE231C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pct"/>
            <w:gridSpan w:val="5"/>
          </w:tcPr>
          <w:p w:rsidR="00AE231C" w:rsidRPr="00A16777" w:rsidRDefault="00AE231C" w:rsidP="001A00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กิจการ </w:t>
            </w:r>
          </w:p>
        </w:tc>
      </w:tr>
      <w:tr w:rsidR="0012440F" w:rsidRPr="00A16777" w:rsidTr="00960EC8">
        <w:trPr>
          <w:trHeight w:val="344"/>
          <w:tblHeader/>
        </w:trPr>
        <w:tc>
          <w:tcPr>
            <w:tcW w:w="2201" w:type="pct"/>
          </w:tcPr>
          <w:p w:rsidR="0012440F" w:rsidRDefault="0012440F" w:rsidP="0012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:rsidR="0012440F" w:rsidRPr="002D68ED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:rsidR="0012440F" w:rsidRPr="002D68ED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12440F" w:rsidRPr="002D68ED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12440F" w:rsidRPr="002D68ED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12440F" w:rsidRPr="002D68ED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  <w:gridSpan w:val="2"/>
          </w:tcPr>
          <w:p w:rsidR="0012440F" w:rsidRPr="002D68ED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12440F" w:rsidRPr="002D68ED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2440F" w:rsidRPr="00A16777" w:rsidTr="008C4202">
        <w:trPr>
          <w:tblHeader/>
        </w:trPr>
        <w:tc>
          <w:tcPr>
            <w:tcW w:w="2201" w:type="pct"/>
          </w:tcPr>
          <w:p w:rsidR="0012440F" w:rsidRPr="007E63AD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9" w:type="pct"/>
            <w:gridSpan w:val="10"/>
          </w:tcPr>
          <w:p w:rsidR="0012440F" w:rsidRPr="004C3F86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2440F" w:rsidRPr="00485AA2" w:rsidTr="00960EC8">
        <w:tc>
          <w:tcPr>
            <w:tcW w:w="2208" w:type="pct"/>
            <w:gridSpan w:val="2"/>
          </w:tcPr>
          <w:p w:rsidR="0012440F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631" w:type="pct"/>
          </w:tcPr>
          <w:p w:rsidR="0012440F" w:rsidRPr="008877D9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</w:tcPr>
          <w:p w:rsidR="0012440F" w:rsidRPr="008877D9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shd w:val="clear" w:color="auto" w:fill="auto"/>
          </w:tcPr>
          <w:p w:rsidR="0012440F" w:rsidRPr="008877D9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:rsidR="0012440F" w:rsidRPr="008877D9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gridSpan w:val="2"/>
          </w:tcPr>
          <w:p w:rsidR="0012440F" w:rsidRPr="008877D9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2"/>
          </w:tcPr>
          <w:p w:rsidR="0012440F" w:rsidRPr="008877D9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3" w:type="pct"/>
            <w:shd w:val="clear" w:color="auto" w:fill="auto"/>
          </w:tcPr>
          <w:p w:rsidR="0012440F" w:rsidRPr="008877D9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2440F" w:rsidRPr="00485AA2" w:rsidTr="007C30C5">
        <w:tc>
          <w:tcPr>
            <w:tcW w:w="2208" w:type="pct"/>
            <w:gridSpan w:val="2"/>
          </w:tcPr>
          <w:p w:rsidR="0012440F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วัตถุดิบ วัสดุสิ้นเปลืองและอื่นๆ</w:t>
            </w:r>
          </w:p>
        </w:tc>
        <w:tc>
          <w:tcPr>
            <w:tcW w:w="631" w:type="pct"/>
            <w:shd w:val="clear" w:color="auto" w:fill="auto"/>
          </w:tcPr>
          <w:p w:rsidR="0012440F" w:rsidRPr="008877D9" w:rsidRDefault="00AC76CE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1,901,323</w:t>
            </w:r>
          </w:p>
        </w:tc>
        <w:tc>
          <w:tcPr>
            <w:tcW w:w="150" w:type="pct"/>
            <w:shd w:val="clear" w:color="auto" w:fill="auto"/>
          </w:tcPr>
          <w:p w:rsidR="0012440F" w:rsidRPr="008877D9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shd w:val="clear" w:color="auto" w:fill="auto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3,080,623</w:t>
            </w:r>
          </w:p>
        </w:tc>
        <w:tc>
          <w:tcPr>
            <w:tcW w:w="148" w:type="pct"/>
            <w:shd w:val="clear" w:color="auto" w:fill="auto"/>
          </w:tcPr>
          <w:p w:rsidR="0012440F" w:rsidRPr="00F264B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12440F" w:rsidRPr="007C30C5" w:rsidRDefault="007B1971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2" w:type="pct"/>
            <w:gridSpan w:val="2"/>
            <w:shd w:val="clear" w:color="auto" w:fill="auto"/>
          </w:tcPr>
          <w:p w:rsidR="0012440F" w:rsidRPr="007C30C5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3" w:type="pct"/>
            <w:shd w:val="clear" w:color="auto" w:fill="auto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12440F" w:rsidRPr="00960EC8" w:rsidTr="00DD0363">
        <w:tc>
          <w:tcPr>
            <w:tcW w:w="2208" w:type="pct"/>
            <w:gridSpan w:val="2"/>
          </w:tcPr>
          <w:p w:rsidR="0012440F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วัตถุดิบ วัสดุสิ้นเปลือง</w:t>
            </w:r>
          </w:p>
        </w:tc>
        <w:tc>
          <w:tcPr>
            <w:tcW w:w="631" w:type="pct"/>
            <w:shd w:val="clear" w:color="auto" w:fill="auto"/>
          </w:tcPr>
          <w:p w:rsidR="0012440F" w:rsidRPr="00DD0363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0" w:type="pct"/>
            <w:shd w:val="clear" w:color="auto" w:fill="auto"/>
          </w:tcPr>
          <w:p w:rsidR="0012440F" w:rsidRPr="00DD0363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shd w:val="clear" w:color="auto" w:fill="auto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  <w:shd w:val="clear" w:color="auto" w:fill="auto"/>
          </w:tcPr>
          <w:p w:rsidR="0012440F" w:rsidRPr="00DD0363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12440F" w:rsidRPr="00DD0363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2"/>
          </w:tcPr>
          <w:p w:rsidR="0012440F" w:rsidRPr="00F264B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3" w:type="pct"/>
            <w:shd w:val="clear" w:color="auto" w:fill="auto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2440F" w:rsidRPr="00960EC8" w:rsidTr="00DD0363">
        <w:tc>
          <w:tcPr>
            <w:tcW w:w="2208" w:type="pct"/>
            <w:gridSpan w:val="2"/>
          </w:tcPr>
          <w:p w:rsidR="0012440F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และอื่นๆ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631" w:type="pct"/>
            <w:shd w:val="clear" w:color="auto" w:fill="auto"/>
          </w:tcPr>
          <w:p w:rsidR="0012440F" w:rsidRPr="00DD0363" w:rsidRDefault="00FF5E4C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725,245</w:t>
            </w:r>
          </w:p>
        </w:tc>
        <w:tc>
          <w:tcPr>
            <w:tcW w:w="150" w:type="pct"/>
            <w:shd w:val="clear" w:color="auto" w:fill="auto"/>
          </w:tcPr>
          <w:p w:rsidR="0012440F" w:rsidRPr="00DD0363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shd w:val="clear" w:color="auto" w:fill="auto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2,321,964</w:t>
            </w:r>
          </w:p>
        </w:tc>
        <w:tc>
          <w:tcPr>
            <w:tcW w:w="148" w:type="pct"/>
            <w:shd w:val="clear" w:color="auto" w:fill="auto"/>
          </w:tcPr>
          <w:p w:rsidR="0012440F" w:rsidRPr="00DD0363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:rsidR="0012440F" w:rsidRPr="00DD0363" w:rsidRDefault="00FF5E4C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46,906</w:t>
            </w:r>
          </w:p>
        </w:tc>
        <w:tc>
          <w:tcPr>
            <w:tcW w:w="152" w:type="pct"/>
            <w:gridSpan w:val="2"/>
          </w:tcPr>
          <w:p w:rsidR="0012440F" w:rsidRPr="00F264B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3" w:type="pct"/>
            <w:shd w:val="clear" w:color="auto" w:fill="auto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86,628</w:t>
            </w:r>
          </w:p>
        </w:tc>
      </w:tr>
      <w:tr w:rsidR="0012440F" w:rsidRPr="00485AA2" w:rsidTr="00DD0363">
        <w:trPr>
          <w:trHeight w:val="424"/>
        </w:trPr>
        <w:tc>
          <w:tcPr>
            <w:tcW w:w="2208" w:type="pct"/>
            <w:gridSpan w:val="2"/>
          </w:tcPr>
          <w:p w:rsidR="0012440F" w:rsidRPr="00F20B0B" w:rsidRDefault="0012440F" w:rsidP="0012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0B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440F" w:rsidRPr="00DD0363" w:rsidRDefault="00FF5E4C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2,626,568</w:t>
            </w:r>
          </w:p>
        </w:tc>
        <w:tc>
          <w:tcPr>
            <w:tcW w:w="150" w:type="pct"/>
            <w:shd w:val="clear" w:color="auto" w:fill="auto"/>
          </w:tcPr>
          <w:p w:rsidR="0012440F" w:rsidRPr="00DD0363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5,402,587</w:t>
            </w:r>
          </w:p>
        </w:tc>
        <w:tc>
          <w:tcPr>
            <w:tcW w:w="148" w:type="pct"/>
            <w:shd w:val="clear" w:color="auto" w:fill="auto"/>
          </w:tcPr>
          <w:p w:rsidR="0012440F" w:rsidRPr="00DD0363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440F" w:rsidRPr="00DD0363" w:rsidRDefault="00FF5E4C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46,906</w:t>
            </w:r>
          </w:p>
        </w:tc>
        <w:tc>
          <w:tcPr>
            <w:tcW w:w="152" w:type="pct"/>
            <w:gridSpan w:val="2"/>
          </w:tcPr>
          <w:p w:rsidR="0012440F" w:rsidRPr="00F264B0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2440F" w:rsidRPr="008A5A08" w:rsidRDefault="0012440F" w:rsidP="0012440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86,628</w:t>
            </w:r>
          </w:p>
        </w:tc>
      </w:tr>
    </w:tbl>
    <w:p w:rsidR="006C6762" w:rsidRDefault="006C6762" w:rsidP="006C6762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:rsidR="00487153" w:rsidRDefault="0012440F" w:rsidP="003F09F7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487153" w:rsidRPr="00E4276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หนี้สินที่อาจเกิดขึ้น</w:t>
      </w:r>
    </w:p>
    <w:p w:rsidR="00487153" w:rsidRPr="00A40BA6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:rsidR="004146A3" w:rsidRDefault="00487153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ภาระ</w:t>
      </w:r>
      <w:r w:rsidR="004146A3" w:rsidRPr="004146A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ค้ำประกัน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ภายใต้สั</w:t>
      </w:r>
      <w:r w:rsidR="00526C0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ญญากู้ยืม</w:t>
      </w:r>
      <w:r w:rsidR="0028381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ของเกษตรกร</w:t>
      </w:r>
    </w:p>
    <w:p w:rsidR="00526C08" w:rsidRPr="00A40BA6" w:rsidRDefault="00526C08" w:rsidP="00414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2"/>
          <w:szCs w:val="22"/>
          <w:cs/>
        </w:rPr>
      </w:pPr>
    </w:p>
    <w:p w:rsidR="00737843" w:rsidRDefault="004146A3" w:rsidP="00526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27D2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กลุ่มบริษัทและบริษัทมีภาระผูกพันภายใต้บันทึกข้อตกลงความร่วมมือกับ</w:t>
      </w:r>
      <w:r w:rsidR="00526C08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Pr="00AD27D2">
        <w:rPr>
          <w:rFonts w:ascii="Angsana New" w:hAnsi="Angsana New" w:cs="Angsana New"/>
          <w:sz w:val="30"/>
          <w:szCs w:val="30"/>
          <w:cs/>
        </w:rPr>
        <w:t>ในโครงการสินเชื่อสำหรับเกษตรกรผู้เลี้ยงไก่และสุกร โดยเป็นผู้ค้ำประกันเงินกู้ยืมที่เกษตรกรกู้ยืมมาจาก</w:t>
      </w:r>
      <w:r w:rsidR="00526C08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Pr="00AD27D2">
        <w:rPr>
          <w:rFonts w:ascii="Angsana New" w:hAnsi="Angsana New" w:cs="Angsana New"/>
          <w:sz w:val="30"/>
          <w:szCs w:val="30"/>
          <w:cs/>
        </w:rPr>
        <w:t xml:space="preserve">สำหรับสร้างฟาร์มเลี้ยงไก่และสุกรเพื่อรับจ้างเลี้ยงไก่และสุกรให้แก่กลุ่มบริษัท </w:t>
      </w:r>
      <w:r w:rsidR="00B63D8E" w:rsidRPr="00AD27D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63D8E" w:rsidRPr="00AD27D2">
        <w:rPr>
          <w:rFonts w:ascii="Angsana New" w:hAnsi="Angsana New" w:cs="Angsana New"/>
          <w:sz w:val="30"/>
          <w:szCs w:val="30"/>
          <w:lang w:val="en-GB"/>
        </w:rPr>
        <w:t>3</w:t>
      </w:r>
      <w:r w:rsidR="00B63D8E">
        <w:rPr>
          <w:rFonts w:ascii="Angsana New" w:hAnsi="Angsana New" w:cs="Angsana New" w:hint="cs"/>
          <w:sz w:val="30"/>
          <w:szCs w:val="30"/>
          <w:cs/>
          <w:lang w:val="en-GB"/>
        </w:rPr>
        <w:t>0 มิถุนายน</w:t>
      </w:r>
      <w:r w:rsidR="00B63D8E" w:rsidRPr="00AD27D2">
        <w:rPr>
          <w:rFonts w:ascii="Angsana New" w:hAnsi="Angsana New" w:cs="Angsana New"/>
          <w:sz w:val="30"/>
          <w:szCs w:val="30"/>
          <w:cs/>
        </w:rPr>
        <w:t xml:space="preserve"> </w:t>
      </w:r>
      <w:r w:rsidR="00B63D8E">
        <w:rPr>
          <w:rFonts w:ascii="Angsana New" w:hAnsi="Angsana New" w:cs="Angsana New"/>
          <w:sz w:val="30"/>
          <w:szCs w:val="30"/>
          <w:lang w:val="en-GB"/>
        </w:rPr>
        <w:t xml:space="preserve">2562 </w:t>
      </w:r>
      <w:r w:rsidRPr="00AD27D2">
        <w:rPr>
          <w:rFonts w:ascii="Angsana New" w:hAnsi="Angsana New" w:cs="Angsana New"/>
          <w:sz w:val="30"/>
          <w:szCs w:val="30"/>
          <w:cs/>
        </w:rPr>
        <w:t>เงินต้นของเงินกู้ยืมคงค้างที่เป็นภาระค้ำประกันมีจำนวนเงิน</w:t>
      </w:r>
      <w:r w:rsidRPr="00D37CD1">
        <w:rPr>
          <w:rFonts w:ascii="Angsana New" w:hAnsi="Angsana New" w:cs="Angsana New"/>
          <w:sz w:val="30"/>
          <w:szCs w:val="30"/>
          <w:cs/>
        </w:rPr>
        <w:t>รวม</w:t>
      </w:r>
      <w:r w:rsidR="00807721" w:rsidRPr="00D37CD1">
        <w:rPr>
          <w:rFonts w:ascii="Angsana New" w:hAnsi="Angsana New" w:cs="Angsana New"/>
          <w:sz w:val="30"/>
          <w:szCs w:val="30"/>
        </w:rPr>
        <w:t xml:space="preserve"> </w:t>
      </w:r>
      <w:r w:rsidR="006B65F2" w:rsidRPr="00D37CD1">
        <w:rPr>
          <w:rFonts w:ascii="Angsana New" w:hAnsi="Angsana New" w:cs="Angsana New"/>
          <w:sz w:val="30"/>
          <w:szCs w:val="30"/>
        </w:rPr>
        <w:t>251</w:t>
      </w:r>
      <w:r w:rsidR="00E4276D" w:rsidRPr="00D37CD1">
        <w:rPr>
          <w:rFonts w:ascii="Angsana New" w:hAnsi="Angsana New" w:cs="Angsana New"/>
          <w:sz w:val="30"/>
          <w:szCs w:val="30"/>
        </w:rPr>
        <w:t xml:space="preserve"> </w:t>
      </w:r>
      <w:r w:rsidRPr="00D37CD1">
        <w:rPr>
          <w:rFonts w:ascii="Angsana New" w:hAnsi="Angsana New" w:cs="Angsana New"/>
          <w:sz w:val="30"/>
          <w:szCs w:val="30"/>
          <w:cs/>
        </w:rPr>
        <w:t>ล้าน</w:t>
      </w:r>
      <w:r w:rsidRPr="008633D3">
        <w:rPr>
          <w:rFonts w:ascii="Angsana New" w:hAnsi="Angsana New" w:cs="Angsana New"/>
          <w:sz w:val="30"/>
          <w:szCs w:val="30"/>
          <w:cs/>
        </w:rPr>
        <w:t>บาท</w:t>
      </w:r>
      <w:r w:rsidRPr="00AD27D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D27D2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AD27D2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AD27D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B45993" w:rsidRPr="00B45993">
        <w:rPr>
          <w:rFonts w:ascii="Angsana New" w:hAnsi="Angsana New" w:cs="Angsana New"/>
          <w:i/>
          <w:iCs/>
          <w:sz w:val="30"/>
          <w:szCs w:val="30"/>
          <w:lang w:val="en-GB"/>
        </w:rPr>
        <w:t>25</w:t>
      </w:r>
      <w:r w:rsidR="008C4202">
        <w:rPr>
          <w:rFonts w:ascii="Angsana New" w:hAnsi="Angsana New" w:cs="Angsana New"/>
          <w:i/>
          <w:iCs/>
          <w:sz w:val="30"/>
          <w:szCs w:val="30"/>
          <w:lang w:val="en-GB"/>
        </w:rPr>
        <w:t>6</w:t>
      </w:r>
      <w:r w:rsidR="000B79F1">
        <w:rPr>
          <w:rFonts w:ascii="Angsana New" w:hAnsi="Angsana New" w:cs="Angsana New"/>
          <w:i/>
          <w:iCs/>
          <w:sz w:val="30"/>
          <w:szCs w:val="30"/>
          <w:lang w:val="en-GB"/>
        </w:rPr>
        <w:t>1</w:t>
      </w:r>
      <w:r w:rsidRPr="00B45993">
        <w:rPr>
          <w:rFonts w:ascii="Angsana New" w:hAnsi="Angsana New" w:cs="Angsana New"/>
          <w:i/>
          <w:iCs/>
          <w:sz w:val="30"/>
          <w:szCs w:val="30"/>
          <w:lang w:val="en-GB"/>
        </w:rPr>
        <w:t>:</w:t>
      </w:r>
      <w:r w:rsidRPr="00B4599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2528A">
        <w:rPr>
          <w:rFonts w:ascii="Angsana New" w:hAnsi="Angsana New" w:cs="Angsana New"/>
          <w:i/>
          <w:iCs/>
          <w:sz w:val="30"/>
          <w:szCs w:val="30"/>
        </w:rPr>
        <w:t>408</w:t>
      </w:r>
      <w:r w:rsidR="008C420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45993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AD27D2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:rsidR="0062367A" w:rsidRPr="00A40BA6" w:rsidRDefault="0062367A" w:rsidP="0062367A">
      <w:pPr>
        <w:tabs>
          <w:tab w:val="clear" w:pos="680"/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22"/>
          <w:szCs w:val="22"/>
          <w:highlight w:val="cyan"/>
        </w:rPr>
      </w:pPr>
    </w:p>
    <w:p w:rsidR="00850DD3" w:rsidRPr="00850DD3" w:rsidRDefault="00850DD3" w:rsidP="003F09F7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:rsidR="00850DD3" w:rsidRPr="00A40BA6" w:rsidRDefault="00850DD3" w:rsidP="001B6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:rsidR="00A40BA6" w:rsidRPr="000E6BFF" w:rsidRDefault="00A40BA6" w:rsidP="00A40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0E6BFF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037FE3">
        <w:rPr>
          <w:rFonts w:ascii="Angsana New" w:hAnsi="Angsana New" w:cs="Angsana New"/>
          <w:sz w:val="30"/>
          <w:szCs w:val="30"/>
        </w:rPr>
        <w:t>8</w:t>
      </w:r>
      <w:r w:rsidRPr="000E6BFF">
        <w:rPr>
          <w:rFonts w:ascii="Angsana New" w:hAnsi="Angsana New" w:cs="Angsana New"/>
          <w:sz w:val="30"/>
          <w:szCs w:val="30"/>
        </w:rPr>
        <w:t xml:space="preserve"> </w:t>
      </w:r>
      <w:r w:rsidR="00037FE3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0E6B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6BFF">
        <w:rPr>
          <w:rFonts w:ascii="Angsana New" w:hAnsi="Angsana New" w:cs="Angsana New"/>
          <w:sz w:val="30"/>
          <w:szCs w:val="30"/>
        </w:rPr>
        <w:t>256</w:t>
      </w:r>
      <w:r w:rsidR="00037FE3">
        <w:rPr>
          <w:rFonts w:ascii="Angsana New" w:hAnsi="Angsana New" w:cs="Angsana New"/>
          <w:sz w:val="30"/>
          <w:szCs w:val="30"/>
        </w:rPr>
        <w:t>2</w:t>
      </w:r>
      <w:r w:rsidRPr="000E6BFF">
        <w:rPr>
          <w:rFonts w:ascii="Angsana New" w:hAnsi="Angsana New" w:cs="Angsana New" w:hint="cs"/>
          <w:sz w:val="30"/>
          <w:szCs w:val="30"/>
          <w:cs/>
        </w:rPr>
        <w:t xml:space="preserve"> คณะกรรมการ</w:t>
      </w:r>
      <w:r>
        <w:rPr>
          <w:rFonts w:ascii="Angsana New" w:hAnsi="Angsana New" w:cs="Angsana New" w:hint="cs"/>
          <w:sz w:val="30"/>
          <w:szCs w:val="30"/>
          <w:cs/>
        </w:rPr>
        <w:t>ของบริษัทได้อนุมัติให้บริษัทจ่าย</w:t>
      </w:r>
      <w:r w:rsidRPr="000E6BFF">
        <w:rPr>
          <w:rFonts w:ascii="Angsana New" w:hAnsi="Angsana New" w:cs="Angsana New" w:hint="cs"/>
          <w:sz w:val="30"/>
          <w:szCs w:val="30"/>
          <w:cs/>
        </w:rPr>
        <w:t xml:space="preserve">เงินปันผลระหว่างกาลจากกำไรสะสมที่ยังไม่ได้จัดสรร ณ วันที่ </w:t>
      </w:r>
      <w:r w:rsidRPr="000E6BFF"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0E6B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6BF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2</w:t>
      </w:r>
      <w:r w:rsidRPr="000E6BFF">
        <w:rPr>
          <w:rFonts w:ascii="Angsana New" w:hAnsi="Angsana New" w:cs="Angsana New"/>
          <w:sz w:val="30"/>
          <w:szCs w:val="30"/>
        </w:rPr>
        <w:t xml:space="preserve"> </w:t>
      </w:r>
      <w:r w:rsidRPr="000E6BFF">
        <w:rPr>
          <w:rFonts w:ascii="Angsana New" w:hAnsi="Angsana New" w:cs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 w:cs="Angsana New"/>
          <w:sz w:val="30"/>
          <w:szCs w:val="30"/>
        </w:rPr>
        <w:t>0.07</w:t>
      </w:r>
      <w:r w:rsidRPr="000E6BFF">
        <w:rPr>
          <w:rFonts w:ascii="Angsana New" w:hAnsi="Angsana New" w:cs="Angsana New" w:hint="cs"/>
          <w:sz w:val="30"/>
          <w:szCs w:val="30"/>
          <w:cs/>
        </w:rPr>
        <w:t xml:space="preserve"> บาท สำหรับหุ้นสามัญจำนวน </w:t>
      </w:r>
      <w:r w:rsidRPr="000E6BFF">
        <w:rPr>
          <w:rFonts w:ascii="Angsana New" w:hAnsi="Angsana New" w:cs="Angsana New"/>
          <w:sz w:val="30"/>
          <w:szCs w:val="30"/>
        </w:rPr>
        <w:t>5,</w:t>
      </w:r>
      <w:r>
        <w:rPr>
          <w:rFonts w:ascii="Angsana New" w:hAnsi="Angsana New" w:cs="Angsana New"/>
          <w:sz w:val="30"/>
          <w:szCs w:val="30"/>
        </w:rPr>
        <w:t>608</w:t>
      </w:r>
      <w:r w:rsidRPr="000E6BFF">
        <w:rPr>
          <w:rFonts w:ascii="Angsana New" w:hAnsi="Angsana New" w:cs="Angsana New"/>
          <w:sz w:val="30"/>
          <w:szCs w:val="30"/>
        </w:rPr>
        <w:t xml:space="preserve"> </w:t>
      </w:r>
      <w:r w:rsidRPr="000E6BFF">
        <w:rPr>
          <w:rFonts w:ascii="Angsana New" w:hAnsi="Angsana New" w:cs="Angsana New" w:hint="cs"/>
          <w:sz w:val="30"/>
          <w:szCs w:val="30"/>
          <w:cs/>
        </w:rPr>
        <w:t xml:space="preserve">ล้านหุ้น เป็นจำนวนเงินรวม </w:t>
      </w:r>
      <w:r>
        <w:rPr>
          <w:rFonts w:ascii="Angsana New" w:hAnsi="Angsana New" w:cs="Angsana New"/>
          <w:sz w:val="30"/>
          <w:szCs w:val="30"/>
        </w:rPr>
        <w:t>3</w:t>
      </w:r>
      <w:r w:rsidR="00037FE3">
        <w:rPr>
          <w:rFonts w:ascii="Angsana New" w:hAnsi="Angsana New" w:cs="Angsana New"/>
          <w:sz w:val="30"/>
          <w:szCs w:val="30"/>
        </w:rPr>
        <w:t>9</w:t>
      </w:r>
      <w:r w:rsidR="00C84CA2">
        <w:rPr>
          <w:rFonts w:ascii="Angsana New" w:hAnsi="Angsana New" w:cs="Angsana New"/>
          <w:sz w:val="30"/>
          <w:szCs w:val="30"/>
        </w:rPr>
        <w:t>2.</w:t>
      </w:r>
      <w:r w:rsidR="00C13BAF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เงินปั</w:t>
      </w:r>
      <w:r w:rsidRPr="000E6BFF">
        <w:rPr>
          <w:rFonts w:ascii="Angsana New" w:hAnsi="Angsana New" w:cs="Angsana New" w:hint="cs"/>
          <w:sz w:val="30"/>
          <w:szCs w:val="30"/>
          <w:cs/>
        </w:rPr>
        <w:t>นผลระหว่างกาลที่ประกาศจ่ายโดยคณะกรรมการดังกล่าวจะจ่ายให้กับผู้ถือหุ้นของบริษัท</w:t>
      </w:r>
      <w:r w:rsidR="00C84CA2">
        <w:rPr>
          <w:rFonts w:ascii="Angsana New" w:hAnsi="Angsana New" w:cs="Angsana New" w:hint="cs"/>
          <w:sz w:val="30"/>
          <w:szCs w:val="30"/>
          <w:cs/>
        </w:rPr>
        <w:t>ในเดือน</w:t>
      </w:r>
      <w:r w:rsidR="00037FE3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0E6B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6BFF">
        <w:rPr>
          <w:rFonts w:ascii="Angsana New" w:hAnsi="Angsana New" w:cs="Angsana New"/>
          <w:sz w:val="30"/>
          <w:szCs w:val="30"/>
        </w:rPr>
        <w:t>256</w:t>
      </w:r>
      <w:r w:rsidR="00037FE3">
        <w:rPr>
          <w:rFonts w:ascii="Angsana New" w:hAnsi="Angsana New" w:cs="Angsana New"/>
          <w:sz w:val="30"/>
          <w:szCs w:val="30"/>
        </w:rPr>
        <w:t>2</w:t>
      </w:r>
    </w:p>
    <w:p w:rsidR="00850DD3" w:rsidRPr="00A40BA6" w:rsidRDefault="00850DD3" w:rsidP="00850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</w:rPr>
      </w:pPr>
    </w:p>
    <w:p w:rsidR="0062367A" w:rsidRPr="006E3EEE" w:rsidRDefault="0062367A" w:rsidP="003F09F7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"/>
          <w:szCs w:val="2"/>
          <w:lang w:val="th-TH"/>
        </w:rPr>
      </w:pPr>
      <w:r w:rsidRPr="006E3EE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มาตรฐานการรายงานทางการเงิน</w:t>
      </w:r>
      <w:r w:rsidRPr="006E3EE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ที่ยังไม่ได้ใช้</w:t>
      </w:r>
    </w:p>
    <w:p w:rsidR="0062367A" w:rsidRPr="00A40BA6" w:rsidRDefault="0062367A" w:rsidP="0062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New" w:hAnsi="AngsanaNew" w:cs="AngsanaNew"/>
          <w:sz w:val="22"/>
          <w:szCs w:val="22"/>
        </w:rPr>
      </w:pPr>
    </w:p>
    <w:p w:rsidR="0062367A" w:rsidRPr="001C3C1B" w:rsidRDefault="0062367A" w:rsidP="0062367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1C3C1B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1C3C1B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</w:t>
      </w:r>
      <w:r w:rsidR="009A5F70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1C3C1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เกี่ยวกับการดำเนินงานของกลุ่มบริษัท </w:t>
      </w:r>
      <w:r w:rsidR="009A5F70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1C3C1B">
        <w:rPr>
          <w:rFonts w:ascii="Angsana New" w:hAnsi="Angsana New" w:cs="Angsana New" w:hint="cs"/>
          <w:sz w:val="30"/>
          <w:szCs w:val="30"/>
          <w:cs/>
          <w:lang w:bidi="th-TH"/>
        </w:rPr>
        <w:t>คาดว่าจะมีผลกระทบที่มีสาระสำคัญต่อ</w:t>
      </w:r>
      <w:r w:rsidRPr="001C3C1B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งบการเงินรวมและงบการเงินเฉพาะกิจการเมื่อนำมาถือปฏิบัติเป็นครั้งแรก</w:t>
      </w:r>
      <w:r w:rsidRPr="001C3C1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A5F70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1C3C1B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1C3C1B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1C3C1B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1C3C1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1C3C1B">
        <w:rPr>
          <w:rFonts w:ascii="Angsana New" w:hAnsi="Angsana New" w:cs="Angsana New"/>
          <w:sz w:val="30"/>
          <w:szCs w:val="30"/>
        </w:rPr>
        <w:t>1</w:t>
      </w:r>
      <w:r w:rsidRPr="001C3C1B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1C3C1B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1C3C1B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1C3C1B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1C3C1B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62367A" w:rsidRPr="00A40BA6" w:rsidRDefault="0062367A" w:rsidP="0062367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Cs w:val="22"/>
          <w:shd w:val="clear" w:color="auto" w:fill="E0E0E0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62367A" w:rsidRPr="001C3C1B" w:rsidTr="002A19EB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1C3C1B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C3C1B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2367A" w:rsidRPr="001C3C1B" w:rsidTr="002A19EB">
        <w:tc>
          <w:tcPr>
            <w:tcW w:w="3960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C3C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1C3C1B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2367A" w:rsidRPr="001C3C1B" w:rsidTr="002A19EB">
        <w:tc>
          <w:tcPr>
            <w:tcW w:w="3960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1C3C1B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2367A" w:rsidRPr="001C3C1B" w:rsidTr="002A19EB">
        <w:tc>
          <w:tcPr>
            <w:tcW w:w="3960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C3C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1C3C1B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C3C1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1C3C1B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62367A" w:rsidRPr="001C3C1B" w:rsidTr="002A19EB">
        <w:tc>
          <w:tcPr>
            <w:tcW w:w="3960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1C3C1B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62367A" w:rsidRPr="001C3C1B" w:rsidTr="002A19EB">
        <w:tc>
          <w:tcPr>
            <w:tcW w:w="3960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C3C1B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2367A" w:rsidRPr="001C3C1B" w:rsidTr="002A19EB">
        <w:tc>
          <w:tcPr>
            <w:tcW w:w="3960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C3C1B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62367A" w:rsidRPr="001C3C1B" w:rsidRDefault="0062367A" w:rsidP="002A1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3C1B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2367A" w:rsidRPr="00A40BA6" w:rsidRDefault="0062367A" w:rsidP="0062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  <w:shd w:val="clear" w:color="auto" w:fill="D9D9D9"/>
        </w:rPr>
      </w:pPr>
    </w:p>
    <w:p w:rsidR="0062367A" w:rsidRPr="001C3C1B" w:rsidRDefault="0062367A" w:rsidP="00623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C3C1B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1C3C1B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E04C2D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1C3C1B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:rsidR="0062367A" w:rsidRPr="001C3C1B" w:rsidRDefault="0062367A" w:rsidP="0062367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C3C1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62367A" w:rsidRPr="001C3C1B" w:rsidRDefault="0062367A" w:rsidP="006236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CF2A18" w:rsidRPr="00CF2A18" w:rsidRDefault="00CF2A18" w:rsidP="00CF2A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F2A1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CF2A18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CF2A18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0" w:name="_Hlk15580843"/>
      <w:bookmarkStart w:id="1" w:name="_Hlk15582546"/>
      <w:r w:rsidRPr="00CF2A18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0"/>
      <w:r w:rsidRPr="00CF2A18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"/>
    </w:p>
    <w:p w:rsidR="006C4333" w:rsidRPr="00693263" w:rsidRDefault="006C4333" w:rsidP="006C43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F246AE" w:rsidRDefault="00F246AE" w:rsidP="00F246AE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9326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มาตรฐานการรายงานทางการเงินฉบับที่</w:t>
      </w:r>
      <w:r w:rsidRPr="0069326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69326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69326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69326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เรื่อง</w:t>
      </w:r>
      <w:r w:rsidRPr="0069326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69326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CF2A18" w:rsidRPr="00693263" w:rsidRDefault="00CF2A18" w:rsidP="00CF2A18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p w:rsidR="00CF2A18" w:rsidRPr="00CF2A18" w:rsidRDefault="00CF2A18" w:rsidP="00CF2A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F2A18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Pr="00CF2A18">
        <w:rPr>
          <w:rFonts w:asciiTheme="majorBidi" w:hAnsiTheme="majorBidi" w:cstheme="majorBidi"/>
          <w:sz w:val="30"/>
          <w:szCs w:val="30"/>
        </w:rPr>
        <w:t>16</w:t>
      </w:r>
      <w:r w:rsidRPr="00CF2A18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CF2A18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CF2A1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F2A18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CF2A1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2" w:name="_Hlk15581419"/>
      <w:bookmarkStart w:id="3" w:name="_Hlk15582558"/>
      <w:r w:rsidRPr="00CF2A18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CF2A18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2"/>
      <w:r w:rsidRPr="00CF2A18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3"/>
    </w:p>
    <w:p w:rsidR="00CF2A18" w:rsidRPr="00CF2A18" w:rsidRDefault="00CF2A18" w:rsidP="00CF2A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CF2A18" w:rsidRDefault="00CF2A18" w:rsidP="006A5D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F2A18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CF2A18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CF2A18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CF2A18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:rsidR="006C4333" w:rsidRPr="00693263" w:rsidRDefault="006C4333" w:rsidP="006C4333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theme="minorBidi"/>
          <w:color w:val="000000"/>
          <w:sz w:val="30"/>
          <w:szCs w:val="30"/>
        </w:rPr>
      </w:pPr>
    </w:p>
    <w:p w:rsidR="000373B2" w:rsidRPr="000373B2" w:rsidRDefault="000373B2" w:rsidP="00E23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bCs/>
          <w:sz w:val="2"/>
          <w:szCs w:val="2"/>
          <w:cs/>
        </w:rPr>
      </w:pPr>
      <w:bookmarkStart w:id="4" w:name="_GoBack"/>
      <w:bookmarkEnd w:id="4"/>
    </w:p>
    <w:sectPr w:rsidR="000373B2" w:rsidRPr="000373B2" w:rsidSect="009D118B">
      <w:headerReference w:type="default" r:id="rId25"/>
      <w:footerReference w:type="default" r:id="rId2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3DEA" w:rsidRDefault="00383DEA">
      <w:r>
        <w:separator/>
      </w:r>
    </w:p>
  </w:endnote>
  <w:endnote w:type="continuationSeparator" w:id="0">
    <w:p w:rsidR="00383DEA" w:rsidRDefault="003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New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Pr="00D337A4" w:rsidRDefault="00383DEA" w:rsidP="009344F7">
    <w:pPr>
      <w:pStyle w:val="Footer"/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sz w:val="30"/>
        <w:szCs w:val="30"/>
      </w:rPr>
      <w:t>19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Pr="009344F7" w:rsidRDefault="00383DEA" w:rsidP="009344F7">
    <w:pPr>
      <w:pStyle w:val="Footer"/>
      <w:tabs>
        <w:tab w:val="clear" w:pos="6549"/>
        <w:tab w:val="left" w:pos="7020"/>
      </w:tabs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49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Pr="00C827F6" w:rsidRDefault="00383DE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tfgt3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383DEA" w:rsidRPr="00C827F6" w:rsidRDefault="00383DEA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34084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383DEA" w:rsidRPr="00673F05" w:rsidRDefault="00383DE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73F0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73F0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73F0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73F0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73F0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Pr="008877D9" w:rsidRDefault="00383DEA" w:rsidP="007820EF">
    <w:pPr>
      <w:pStyle w:val="Footer"/>
      <w:tabs>
        <w:tab w:val="clear" w:pos="6549"/>
        <w:tab w:val="left" w:pos="72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 w:rsidRPr="008877D9">
      <w:rPr>
        <w:rFonts w:ascii="Angsana New" w:hAnsi="Angsana New" w:cs="Angsana New"/>
        <w:sz w:val="30"/>
        <w:szCs w:val="30"/>
      </w:rPr>
      <w:fldChar w:fldCharType="begin"/>
    </w:r>
    <w:r w:rsidRPr="008877D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77D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32</w:t>
    </w:r>
    <w:r w:rsidRPr="008877D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Pr="009344F7" w:rsidRDefault="00383DEA" w:rsidP="009344F7">
    <w:pPr>
      <w:pStyle w:val="Footer"/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  <w:t xml:space="preserve"> </w:t>
    </w:r>
    <w:r>
      <w:rPr>
        <w:rFonts w:ascii="Angsana New" w:hAnsi="Angsana New"/>
        <w:i/>
        <w:iCs/>
        <w:sz w:val="30"/>
        <w:szCs w:val="30"/>
      </w:rPr>
      <w:tab/>
      <w:t xml:space="preserve"> </w:t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34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Pr="009344F7" w:rsidRDefault="00383DEA" w:rsidP="007820EF">
    <w:pPr>
      <w:pStyle w:val="Footer"/>
      <w:tabs>
        <w:tab w:val="clear" w:pos="6549"/>
        <w:tab w:val="left" w:pos="7200"/>
      </w:tabs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35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Pr="009344F7" w:rsidRDefault="00383DEA" w:rsidP="005C6A35">
    <w:pPr>
      <w:pStyle w:val="Footer"/>
      <w:tabs>
        <w:tab w:val="clear" w:pos="6549"/>
        <w:tab w:val="left" w:pos="7020"/>
      </w:tabs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41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Pr="00C827F6" w:rsidRDefault="00383DE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tfgt3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383DEA" w:rsidRPr="00C827F6" w:rsidRDefault="00383DEA">
    <w:pPr>
      <w:pStyle w:val="Footer"/>
      <w:rPr>
        <w:lang w:val="fr-FR"/>
      </w:rPr>
    </w:pPr>
  </w:p>
  <w:p w:rsidR="00383DEA" w:rsidRDefault="00383DEA"/>
  <w:p w:rsidR="00383DEA" w:rsidRDefault="00383DEA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Pr="009344F7" w:rsidRDefault="00383DEA" w:rsidP="005C6A35">
    <w:pPr>
      <w:pStyle w:val="Footer"/>
      <w:tabs>
        <w:tab w:val="clear" w:pos="6549"/>
        <w:tab w:val="left" w:pos="7200"/>
      </w:tabs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43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3DEA" w:rsidRDefault="00383DEA">
      <w:r>
        <w:separator/>
      </w:r>
    </w:p>
  </w:footnote>
  <w:footnote w:type="continuationSeparator" w:id="0">
    <w:p w:rsidR="00383DEA" w:rsidRDefault="00383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Pr="00FA7747" w:rsidRDefault="00383DE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:rsidR="00383DEA" w:rsidRPr="00FA7747" w:rsidRDefault="00383DE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383DEA" w:rsidRPr="00074891" w:rsidRDefault="00383DEA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Pr="00FA7747" w:rsidRDefault="00383DE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383DEA" w:rsidRPr="00FA7747" w:rsidRDefault="00383DE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383DEA" w:rsidRDefault="00383DEA" w:rsidP="00F7158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8D2A81">
      <w:rPr>
        <w:rFonts w:ascii="Angsana New" w:hAnsi="Angsana New" w:cs="Angsana New"/>
        <w:sz w:val="32"/>
        <w:szCs w:val="32"/>
        <w:lang w:bidi="th-TH"/>
      </w:rPr>
      <w:t>6</w:t>
    </w:r>
    <w:r w:rsidRPr="00F7158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383DEA" w:rsidRPr="00F7158F" w:rsidRDefault="00383DE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Default="00383DEA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Pr="00FA7747" w:rsidRDefault="00383DE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383DEA" w:rsidRPr="00FA7747" w:rsidRDefault="00383DE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383DEA" w:rsidRDefault="00383DEA" w:rsidP="00F7158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8D2A81">
      <w:rPr>
        <w:rFonts w:ascii="Angsana New" w:hAnsi="Angsana New" w:cs="Angsana New"/>
        <w:sz w:val="32"/>
        <w:szCs w:val="32"/>
        <w:lang w:bidi="th-TH"/>
      </w:rPr>
      <w:t>6</w:t>
    </w:r>
    <w:r w:rsidRPr="00F7158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383DEA" w:rsidRPr="00F7158F" w:rsidRDefault="00383DE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Pr="00FA7747" w:rsidRDefault="00383DE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383DEA" w:rsidRPr="00FA7747" w:rsidRDefault="00383DE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383DEA" w:rsidRDefault="00383DEA" w:rsidP="00F7158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8D2A81">
      <w:rPr>
        <w:rFonts w:ascii="Angsana New" w:hAnsi="Angsana New" w:cs="Angsana New"/>
        <w:sz w:val="32"/>
        <w:szCs w:val="32"/>
        <w:lang w:bidi="th-TH"/>
      </w:rPr>
      <w:t>6</w:t>
    </w:r>
    <w:r w:rsidRPr="00F7158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383DEA" w:rsidRPr="00F7158F" w:rsidRDefault="00383DE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Pr="00FA7747" w:rsidRDefault="00383DE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:rsidR="00383DEA" w:rsidRPr="00FA7747" w:rsidRDefault="00383DE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383DEA" w:rsidRPr="00410770" w:rsidRDefault="00383DEA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383DEA" w:rsidRPr="00074891" w:rsidRDefault="00383DEA" w:rsidP="00713C50">
    <w:pPr>
      <w:pStyle w:val="Header"/>
      <w:rPr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Pr="00300E85" w:rsidRDefault="00383DE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383DEA" w:rsidRPr="00FA7747" w:rsidRDefault="00383DE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383DEA" w:rsidRDefault="00383DEA" w:rsidP="009224E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8D2A81">
      <w:rPr>
        <w:rFonts w:ascii="Angsana New" w:hAnsi="Angsana New" w:cs="Angsana New"/>
        <w:sz w:val="32"/>
        <w:szCs w:val="32"/>
        <w:lang w:bidi="th-TH"/>
      </w:rPr>
      <w:t>6</w:t>
    </w:r>
    <w:r w:rsidRPr="00F7158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383DEA" w:rsidRPr="00410770" w:rsidRDefault="00383DEA" w:rsidP="0029405D">
    <w:pPr>
      <w:pStyle w:val="acctmainheading"/>
      <w:tabs>
        <w:tab w:val="left" w:pos="808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Default="00383DEA" w:rsidP="00713C5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EA" w:rsidRPr="00300E85" w:rsidRDefault="00383DE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383DEA" w:rsidRPr="00FA7747" w:rsidRDefault="00383DE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383DEA" w:rsidRDefault="00383DEA" w:rsidP="009224E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0</w:t>
    </w:r>
    <w:r w:rsidRPr="00056AD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25</w:t>
    </w:r>
    <w:r w:rsidRPr="008D2A81">
      <w:rPr>
        <w:rFonts w:ascii="Angsana New" w:hAnsi="Angsana New" w:cs="Angsana New"/>
        <w:sz w:val="32"/>
        <w:szCs w:val="32"/>
        <w:lang w:bidi="th-TH"/>
      </w:rPr>
      <w:t>6</w:t>
    </w:r>
    <w:r w:rsidRPr="00F7158F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2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383DEA" w:rsidRPr="00410770" w:rsidRDefault="00383DEA" w:rsidP="0029405D">
    <w:pPr>
      <w:pStyle w:val="acctmainheading"/>
      <w:tabs>
        <w:tab w:val="left" w:pos="808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061ACE"/>
    <w:multiLevelType w:val="hybridMultilevel"/>
    <w:tmpl w:val="A2C25CBE"/>
    <w:lvl w:ilvl="0" w:tplc="19484670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2" w:hanging="360"/>
      </w:pPr>
    </w:lvl>
    <w:lvl w:ilvl="2" w:tplc="0409001B" w:tentative="1">
      <w:start w:val="1"/>
      <w:numFmt w:val="lowerRoman"/>
      <w:lvlText w:val="%3."/>
      <w:lvlJc w:val="right"/>
      <w:pPr>
        <w:ind w:left="2522" w:hanging="180"/>
      </w:pPr>
    </w:lvl>
    <w:lvl w:ilvl="3" w:tplc="0409000F" w:tentative="1">
      <w:start w:val="1"/>
      <w:numFmt w:val="decimal"/>
      <w:lvlText w:val="%4."/>
      <w:lvlJc w:val="left"/>
      <w:pPr>
        <w:ind w:left="3242" w:hanging="360"/>
      </w:pPr>
    </w:lvl>
    <w:lvl w:ilvl="4" w:tplc="04090019" w:tentative="1">
      <w:start w:val="1"/>
      <w:numFmt w:val="lowerLetter"/>
      <w:lvlText w:val="%5."/>
      <w:lvlJc w:val="left"/>
      <w:pPr>
        <w:ind w:left="3962" w:hanging="360"/>
      </w:pPr>
    </w:lvl>
    <w:lvl w:ilvl="5" w:tplc="0409001B" w:tentative="1">
      <w:start w:val="1"/>
      <w:numFmt w:val="lowerRoman"/>
      <w:lvlText w:val="%6."/>
      <w:lvlJc w:val="right"/>
      <w:pPr>
        <w:ind w:left="4682" w:hanging="180"/>
      </w:pPr>
    </w:lvl>
    <w:lvl w:ilvl="6" w:tplc="0409000F" w:tentative="1">
      <w:start w:val="1"/>
      <w:numFmt w:val="decimal"/>
      <w:lvlText w:val="%7."/>
      <w:lvlJc w:val="left"/>
      <w:pPr>
        <w:ind w:left="5402" w:hanging="360"/>
      </w:pPr>
    </w:lvl>
    <w:lvl w:ilvl="7" w:tplc="04090019" w:tentative="1">
      <w:start w:val="1"/>
      <w:numFmt w:val="lowerLetter"/>
      <w:lvlText w:val="%8."/>
      <w:lvlJc w:val="left"/>
      <w:pPr>
        <w:ind w:left="6122" w:hanging="360"/>
      </w:pPr>
    </w:lvl>
    <w:lvl w:ilvl="8" w:tplc="04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4" w15:restartNumberingAfterBreak="0">
    <w:nsid w:val="10A40B2A"/>
    <w:multiLevelType w:val="multilevel"/>
    <w:tmpl w:val="BB38009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2437062F"/>
    <w:multiLevelType w:val="hybridMultilevel"/>
    <w:tmpl w:val="EB3280C0"/>
    <w:lvl w:ilvl="0" w:tplc="DDA6D77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B675152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8391922"/>
    <w:multiLevelType w:val="multilevel"/>
    <w:tmpl w:val="C6C4FFD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FC94AA7"/>
    <w:multiLevelType w:val="hybridMultilevel"/>
    <w:tmpl w:val="FDC8791E"/>
    <w:lvl w:ilvl="0" w:tplc="14381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5BB61831"/>
    <w:multiLevelType w:val="hybridMultilevel"/>
    <w:tmpl w:val="9A64669E"/>
    <w:lvl w:ilvl="0" w:tplc="327AC6A2">
      <w:start w:val="1"/>
      <w:numFmt w:val="decimal"/>
      <w:lvlText w:val="(%1)"/>
      <w:lvlJc w:val="left"/>
      <w:pPr>
        <w:ind w:left="735" w:hanging="375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96574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6FA14793"/>
    <w:multiLevelType w:val="multilevel"/>
    <w:tmpl w:val="00D083D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5"/>
  </w:num>
  <w:num w:numId="5">
    <w:abstractNumId w:val="10"/>
  </w:num>
  <w:num w:numId="6">
    <w:abstractNumId w:val="1"/>
  </w:num>
  <w:num w:numId="7">
    <w:abstractNumId w:val="12"/>
  </w:num>
  <w:num w:numId="8">
    <w:abstractNumId w:val="8"/>
  </w:num>
  <w:num w:numId="9">
    <w:abstractNumId w:val="7"/>
  </w:num>
  <w:num w:numId="10">
    <w:abstractNumId w:val="3"/>
  </w:num>
  <w:num w:numId="11">
    <w:abstractNumId w:val="2"/>
  </w:num>
  <w:num w:numId="12">
    <w:abstractNumId w:val="9"/>
  </w:num>
  <w:num w:numId="13">
    <w:abstractNumId w:val="13"/>
  </w:num>
  <w:num w:numId="14">
    <w:abstractNumId w:val="0"/>
  </w:num>
  <w:num w:numId="15">
    <w:abstractNumId w:val="6"/>
  </w:num>
  <w:num w:numId="16">
    <w:abstractNumId w:val="14"/>
  </w:num>
  <w:num w:numId="17">
    <w:abstractNumId w:val="5"/>
  </w:num>
  <w:num w:numId="18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973"/>
    <w:rsid w:val="000009B0"/>
    <w:rsid w:val="0000109F"/>
    <w:rsid w:val="00001BEF"/>
    <w:rsid w:val="00001F90"/>
    <w:rsid w:val="00001FB3"/>
    <w:rsid w:val="00002ABE"/>
    <w:rsid w:val="00002D6B"/>
    <w:rsid w:val="00003836"/>
    <w:rsid w:val="000039AE"/>
    <w:rsid w:val="00003B18"/>
    <w:rsid w:val="00003E0C"/>
    <w:rsid w:val="0000435C"/>
    <w:rsid w:val="0000464A"/>
    <w:rsid w:val="00004819"/>
    <w:rsid w:val="00005185"/>
    <w:rsid w:val="00005ACB"/>
    <w:rsid w:val="00005BAB"/>
    <w:rsid w:val="00005D2A"/>
    <w:rsid w:val="00005D4F"/>
    <w:rsid w:val="000060D7"/>
    <w:rsid w:val="00006518"/>
    <w:rsid w:val="00006838"/>
    <w:rsid w:val="00007B57"/>
    <w:rsid w:val="00010374"/>
    <w:rsid w:val="00010ADA"/>
    <w:rsid w:val="00010B5B"/>
    <w:rsid w:val="000112EE"/>
    <w:rsid w:val="000115FB"/>
    <w:rsid w:val="0001192B"/>
    <w:rsid w:val="000129CC"/>
    <w:rsid w:val="00012C17"/>
    <w:rsid w:val="00012E83"/>
    <w:rsid w:val="00013298"/>
    <w:rsid w:val="000135F7"/>
    <w:rsid w:val="0001364C"/>
    <w:rsid w:val="00014A28"/>
    <w:rsid w:val="00014BC6"/>
    <w:rsid w:val="00014C38"/>
    <w:rsid w:val="00015C52"/>
    <w:rsid w:val="00016879"/>
    <w:rsid w:val="000179F5"/>
    <w:rsid w:val="00020021"/>
    <w:rsid w:val="00020144"/>
    <w:rsid w:val="0002055E"/>
    <w:rsid w:val="00020575"/>
    <w:rsid w:val="00020882"/>
    <w:rsid w:val="00020E35"/>
    <w:rsid w:val="00020F08"/>
    <w:rsid w:val="00021255"/>
    <w:rsid w:val="00022087"/>
    <w:rsid w:val="00022CE8"/>
    <w:rsid w:val="00023CE6"/>
    <w:rsid w:val="00023FAF"/>
    <w:rsid w:val="00024769"/>
    <w:rsid w:val="00024953"/>
    <w:rsid w:val="00024DB8"/>
    <w:rsid w:val="00024F30"/>
    <w:rsid w:val="000255D6"/>
    <w:rsid w:val="00025F58"/>
    <w:rsid w:val="00026132"/>
    <w:rsid w:val="00026348"/>
    <w:rsid w:val="0002666D"/>
    <w:rsid w:val="0002700F"/>
    <w:rsid w:val="00027A4F"/>
    <w:rsid w:val="00027BD5"/>
    <w:rsid w:val="00031294"/>
    <w:rsid w:val="00031980"/>
    <w:rsid w:val="00031A44"/>
    <w:rsid w:val="00031ADE"/>
    <w:rsid w:val="00032ABF"/>
    <w:rsid w:val="00032E16"/>
    <w:rsid w:val="0003340E"/>
    <w:rsid w:val="00033483"/>
    <w:rsid w:val="00033EFB"/>
    <w:rsid w:val="00033F7B"/>
    <w:rsid w:val="000349F5"/>
    <w:rsid w:val="00034A46"/>
    <w:rsid w:val="00034F17"/>
    <w:rsid w:val="000351D6"/>
    <w:rsid w:val="00035579"/>
    <w:rsid w:val="00035878"/>
    <w:rsid w:val="00035A15"/>
    <w:rsid w:val="0003628F"/>
    <w:rsid w:val="00036C24"/>
    <w:rsid w:val="00036E95"/>
    <w:rsid w:val="000373B2"/>
    <w:rsid w:val="00037979"/>
    <w:rsid w:val="00037FE3"/>
    <w:rsid w:val="000402DC"/>
    <w:rsid w:val="000404E2"/>
    <w:rsid w:val="00040791"/>
    <w:rsid w:val="00040952"/>
    <w:rsid w:val="00040D36"/>
    <w:rsid w:val="00040E69"/>
    <w:rsid w:val="00041597"/>
    <w:rsid w:val="00041C82"/>
    <w:rsid w:val="00041E72"/>
    <w:rsid w:val="00042503"/>
    <w:rsid w:val="00042F74"/>
    <w:rsid w:val="00043002"/>
    <w:rsid w:val="0004334B"/>
    <w:rsid w:val="00043355"/>
    <w:rsid w:val="000434F1"/>
    <w:rsid w:val="00043DDD"/>
    <w:rsid w:val="00043EF5"/>
    <w:rsid w:val="0004408B"/>
    <w:rsid w:val="0004445C"/>
    <w:rsid w:val="000444A8"/>
    <w:rsid w:val="0004476E"/>
    <w:rsid w:val="00044A2B"/>
    <w:rsid w:val="00044FC9"/>
    <w:rsid w:val="000452BD"/>
    <w:rsid w:val="0004533E"/>
    <w:rsid w:val="00045740"/>
    <w:rsid w:val="00045E6A"/>
    <w:rsid w:val="000463AC"/>
    <w:rsid w:val="00050935"/>
    <w:rsid w:val="00050984"/>
    <w:rsid w:val="00050DDE"/>
    <w:rsid w:val="00051417"/>
    <w:rsid w:val="00051E25"/>
    <w:rsid w:val="00052251"/>
    <w:rsid w:val="000529F4"/>
    <w:rsid w:val="00053912"/>
    <w:rsid w:val="00054433"/>
    <w:rsid w:val="00054AF2"/>
    <w:rsid w:val="00054CC5"/>
    <w:rsid w:val="0005542F"/>
    <w:rsid w:val="00055589"/>
    <w:rsid w:val="000558C4"/>
    <w:rsid w:val="00055D59"/>
    <w:rsid w:val="00056AD8"/>
    <w:rsid w:val="00056D25"/>
    <w:rsid w:val="000570A0"/>
    <w:rsid w:val="00057AE2"/>
    <w:rsid w:val="00061346"/>
    <w:rsid w:val="0006181F"/>
    <w:rsid w:val="00061B0E"/>
    <w:rsid w:val="00061CDD"/>
    <w:rsid w:val="00062766"/>
    <w:rsid w:val="0006276B"/>
    <w:rsid w:val="00062B25"/>
    <w:rsid w:val="000639A9"/>
    <w:rsid w:val="000643EC"/>
    <w:rsid w:val="00064DF1"/>
    <w:rsid w:val="00065008"/>
    <w:rsid w:val="0006537A"/>
    <w:rsid w:val="00065604"/>
    <w:rsid w:val="00065C76"/>
    <w:rsid w:val="00065E36"/>
    <w:rsid w:val="00065E8B"/>
    <w:rsid w:val="000672F9"/>
    <w:rsid w:val="000675C1"/>
    <w:rsid w:val="00067CDF"/>
    <w:rsid w:val="00070559"/>
    <w:rsid w:val="0007075C"/>
    <w:rsid w:val="00070BCA"/>
    <w:rsid w:val="00071ABE"/>
    <w:rsid w:val="00071C3D"/>
    <w:rsid w:val="00071E82"/>
    <w:rsid w:val="00072552"/>
    <w:rsid w:val="00073367"/>
    <w:rsid w:val="000738CC"/>
    <w:rsid w:val="00074891"/>
    <w:rsid w:val="00074F14"/>
    <w:rsid w:val="00075907"/>
    <w:rsid w:val="00075927"/>
    <w:rsid w:val="00075EC4"/>
    <w:rsid w:val="00075FFE"/>
    <w:rsid w:val="000763B8"/>
    <w:rsid w:val="00077245"/>
    <w:rsid w:val="00077464"/>
    <w:rsid w:val="00077801"/>
    <w:rsid w:val="00077C6E"/>
    <w:rsid w:val="00077E11"/>
    <w:rsid w:val="00080206"/>
    <w:rsid w:val="0008157C"/>
    <w:rsid w:val="00082881"/>
    <w:rsid w:val="00082944"/>
    <w:rsid w:val="000837D5"/>
    <w:rsid w:val="00084299"/>
    <w:rsid w:val="00084E43"/>
    <w:rsid w:val="00084E93"/>
    <w:rsid w:val="00084F40"/>
    <w:rsid w:val="000852B8"/>
    <w:rsid w:val="00085378"/>
    <w:rsid w:val="000858C4"/>
    <w:rsid w:val="00085EAB"/>
    <w:rsid w:val="00085F5F"/>
    <w:rsid w:val="00086220"/>
    <w:rsid w:val="00086754"/>
    <w:rsid w:val="000874E2"/>
    <w:rsid w:val="0008752E"/>
    <w:rsid w:val="00087679"/>
    <w:rsid w:val="00087870"/>
    <w:rsid w:val="00087DE1"/>
    <w:rsid w:val="00087FC0"/>
    <w:rsid w:val="0009006D"/>
    <w:rsid w:val="000900D2"/>
    <w:rsid w:val="00090142"/>
    <w:rsid w:val="000901E2"/>
    <w:rsid w:val="000904B7"/>
    <w:rsid w:val="00090EBA"/>
    <w:rsid w:val="00090F48"/>
    <w:rsid w:val="000913A0"/>
    <w:rsid w:val="000913E2"/>
    <w:rsid w:val="00091666"/>
    <w:rsid w:val="0009198B"/>
    <w:rsid w:val="00092224"/>
    <w:rsid w:val="00092B09"/>
    <w:rsid w:val="00092FB9"/>
    <w:rsid w:val="0009303D"/>
    <w:rsid w:val="000931DC"/>
    <w:rsid w:val="0009353D"/>
    <w:rsid w:val="00093B30"/>
    <w:rsid w:val="00094451"/>
    <w:rsid w:val="0009470A"/>
    <w:rsid w:val="00094BAF"/>
    <w:rsid w:val="00094D1B"/>
    <w:rsid w:val="00094FB4"/>
    <w:rsid w:val="00095A5F"/>
    <w:rsid w:val="00095E09"/>
    <w:rsid w:val="00096423"/>
    <w:rsid w:val="00096461"/>
    <w:rsid w:val="00096512"/>
    <w:rsid w:val="0009664B"/>
    <w:rsid w:val="000967D6"/>
    <w:rsid w:val="00097197"/>
    <w:rsid w:val="00097659"/>
    <w:rsid w:val="000A0559"/>
    <w:rsid w:val="000A09D0"/>
    <w:rsid w:val="000A0BB9"/>
    <w:rsid w:val="000A0FBB"/>
    <w:rsid w:val="000A12A1"/>
    <w:rsid w:val="000A1381"/>
    <w:rsid w:val="000A171A"/>
    <w:rsid w:val="000A1E4E"/>
    <w:rsid w:val="000A2865"/>
    <w:rsid w:val="000A357D"/>
    <w:rsid w:val="000A37E2"/>
    <w:rsid w:val="000A42BF"/>
    <w:rsid w:val="000A4553"/>
    <w:rsid w:val="000A47A3"/>
    <w:rsid w:val="000A47C3"/>
    <w:rsid w:val="000A4D19"/>
    <w:rsid w:val="000A4E71"/>
    <w:rsid w:val="000A62B6"/>
    <w:rsid w:val="000A6842"/>
    <w:rsid w:val="000A6B33"/>
    <w:rsid w:val="000A6D5A"/>
    <w:rsid w:val="000A6D7E"/>
    <w:rsid w:val="000A6F53"/>
    <w:rsid w:val="000A74A7"/>
    <w:rsid w:val="000A78E1"/>
    <w:rsid w:val="000B00A5"/>
    <w:rsid w:val="000B0D32"/>
    <w:rsid w:val="000B12D4"/>
    <w:rsid w:val="000B142E"/>
    <w:rsid w:val="000B14A1"/>
    <w:rsid w:val="000B181A"/>
    <w:rsid w:val="000B1C16"/>
    <w:rsid w:val="000B1CB1"/>
    <w:rsid w:val="000B212E"/>
    <w:rsid w:val="000B287F"/>
    <w:rsid w:val="000B2C43"/>
    <w:rsid w:val="000B33FE"/>
    <w:rsid w:val="000B46B6"/>
    <w:rsid w:val="000B5589"/>
    <w:rsid w:val="000B57F9"/>
    <w:rsid w:val="000B5A36"/>
    <w:rsid w:val="000B6755"/>
    <w:rsid w:val="000B6CDD"/>
    <w:rsid w:val="000B7081"/>
    <w:rsid w:val="000B7292"/>
    <w:rsid w:val="000B7375"/>
    <w:rsid w:val="000B779E"/>
    <w:rsid w:val="000B7961"/>
    <w:rsid w:val="000B79F1"/>
    <w:rsid w:val="000C00BB"/>
    <w:rsid w:val="000C076B"/>
    <w:rsid w:val="000C0FD1"/>
    <w:rsid w:val="000C1276"/>
    <w:rsid w:val="000C135C"/>
    <w:rsid w:val="000C1616"/>
    <w:rsid w:val="000C16B9"/>
    <w:rsid w:val="000C1F0C"/>
    <w:rsid w:val="000C2074"/>
    <w:rsid w:val="000C2224"/>
    <w:rsid w:val="000C2252"/>
    <w:rsid w:val="000C3693"/>
    <w:rsid w:val="000C3D87"/>
    <w:rsid w:val="000C4357"/>
    <w:rsid w:val="000C451D"/>
    <w:rsid w:val="000C49CD"/>
    <w:rsid w:val="000C4ACA"/>
    <w:rsid w:val="000C4CF9"/>
    <w:rsid w:val="000C4D2B"/>
    <w:rsid w:val="000C4DF0"/>
    <w:rsid w:val="000C539F"/>
    <w:rsid w:val="000C582A"/>
    <w:rsid w:val="000C6428"/>
    <w:rsid w:val="000C698D"/>
    <w:rsid w:val="000C6AB3"/>
    <w:rsid w:val="000C6B3B"/>
    <w:rsid w:val="000C6FBF"/>
    <w:rsid w:val="000C73E0"/>
    <w:rsid w:val="000D00A1"/>
    <w:rsid w:val="000D041B"/>
    <w:rsid w:val="000D0AE2"/>
    <w:rsid w:val="000D0CDC"/>
    <w:rsid w:val="000D0FED"/>
    <w:rsid w:val="000D1017"/>
    <w:rsid w:val="000D165D"/>
    <w:rsid w:val="000D16F5"/>
    <w:rsid w:val="000D16FF"/>
    <w:rsid w:val="000D17B4"/>
    <w:rsid w:val="000D1947"/>
    <w:rsid w:val="000D1F12"/>
    <w:rsid w:val="000D2500"/>
    <w:rsid w:val="000D30D7"/>
    <w:rsid w:val="000D3629"/>
    <w:rsid w:val="000D3B7D"/>
    <w:rsid w:val="000D3DE6"/>
    <w:rsid w:val="000D3E01"/>
    <w:rsid w:val="000D3EDE"/>
    <w:rsid w:val="000D3F3E"/>
    <w:rsid w:val="000D4AED"/>
    <w:rsid w:val="000D4CEA"/>
    <w:rsid w:val="000D4E08"/>
    <w:rsid w:val="000D4E2B"/>
    <w:rsid w:val="000D5A9D"/>
    <w:rsid w:val="000D636C"/>
    <w:rsid w:val="000D6523"/>
    <w:rsid w:val="000D6696"/>
    <w:rsid w:val="000D672E"/>
    <w:rsid w:val="000D6971"/>
    <w:rsid w:val="000D6FB3"/>
    <w:rsid w:val="000D7072"/>
    <w:rsid w:val="000D775C"/>
    <w:rsid w:val="000E069E"/>
    <w:rsid w:val="000E0A9A"/>
    <w:rsid w:val="000E10DB"/>
    <w:rsid w:val="000E14C0"/>
    <w:rsid w:val="000E1625"/>
    <w:rsid w:val="000E16D7"/>
    <w:rsid w:val="000E18F2"/>
    <w:rsid w:val="000E2387"/>
    <w:rsid w:val="000E28E6"/>
    <w:rsid w:val="000E2C5D"/>
    <w:rsid w:val="000E2F85"/>
    <w:rsid w:val="000E3023"/>
    <w:rsid w:val="000E3890"/>
    <w:rsid w:val="000E3BE7"/>
    <w:rsid w:val="000E42B7"/>
    <w:rsid w:val="000E4576"/>
    <w:rsid w:val="000E457C"/>
    <w:rsid w:val="000E48F1"/>
    <w:rsid w:val="000E49BA"/>
    <w:rsid w:val="000E4BD7"/>
    <w:rsid w:val="000E56AF"/>
    <w:rsid w:val="000E5B65"/>
    <w:rsid w:val="000E5F52"/>
    <w:rsid w:val="000E6788"/>
    <w:rsid w:val="000E7343"/>
    <w:rsid w:val="000E7C8C"/>
    <w:rsid w:val="000F08E2"/>
    <w:rsid w:val="000F0BC6"/>
    <w:rsid w:val="000F1A6F"/>
    <w:rsid w:val="000F2C64"/>
    <w:rsid w:val="000F38A1"/>
    <w:rsid w:val="000F3DC6"/>
    <w:rsid w:val="000F465B"/>
    <w:rsid w:val="000F5BDA"/>
    <w:rsid w:val="000F5F0C"/>
    <w:rsid w:val="000F656A"/>
    <w:rsid w:val="000F65CB"/>
    <w:rsid w:val="000F6F02"/>
    <w:rsid w:val="000F71DD"/>
    <w:rsid w:val="000F7458"/>
    <w:rsid w:val="000F775C"/>
    <w:rsid w:val="000F7B6C"/>
    <w:rsid w:val="00100142"/>
    <w:rsid w:val="00100A6A"/>
    <w:rsid w:val="001016E0"/>
    <w:rsid w:val="00101987"/>
    <w:rsid w:val="00101E1D"/>
    <w:rsid w:val="001028C1"/>
    <w:rsid w:val="00102CB3"/>
    <w:rsid w:val="00103304"/>
    <w:rsid w:val="00104960"/>
    <w:rsid w:val="00104C9D"/>
    <w:rsid w:val="00105094"/>
    <w:rsid w:val="0010553A"/>
    <w:rsid w:val="00105E29"/>
    <w:rsid w:val="00106500"/>
    <w:rsid w:val="00106AA5"/>
    <w:rsid w:val="001071AB"/>
    <w:rsid w:val="0011021A"/>
    <w:rsid w:val="0011067A"/>
    <w:rsid w:val="00110A96"/>
    <w:rsid w:val="00110C30"/>
    <w:rsid w:val="001111E1"/>
    <w:rsid w:val="00111498"/>
    <w:rsid w:val="00111FA3"/>
    <w:rsid w:val="0011222A"/>
    <w:rsid w:val="0011241A"/>
    <w:rsid w:val="00112677"/>
    <w:rsid w:val="00113BCC"/>
    <w:rsid w:val="00113FF0"/>
    <w:rsid w:val="001144C8"/>
    <w:rsid w:val="00114DEB"/>
    <w:rsid w:val="00115D9F"/>
    <w:rsid w:val="00116572"/>
    <w:rsid w:val="0011673B"/>
    <w:rsid w:val="00116EC2"/>
    <w:rsid w:val="00116F60"/>
    <w:rsid w:val="001201B0"/>
    <w:rsid w:val="001202FD"/>
    <w:rsid w:val="0012065E"/>
    <w:rsid w:val="00120C4E"/>
    <w:rsid w:val="00120E82"/>
    <w:rsid w:val="00121944"/>
    <w:rsid w:val="0012198D"/>
    <w:rsid w:val="00122BAF"/>
    <w:rsid w:val="00123587"/>
    <w:rsid w:val="001238A0"/>
    <w:rsid w:val="001239BC"/>
    <w:rsid w:val="00123DBE"/>
    <w:rsid w:val="00123F6D"/>
    <w:rsid w:val="0012440F"/>
    <w:rsid w:val="00124613"/>
    <w:rsid w:val="00124758"/>
    <w:rsid w:val="00125754"/>
    <w:rsid w:val="00125F6A"/>
    <w:rsid w:val="001269B8"/>
    <w:rsid w:val="00127FD5"/>
    <w:rsid w:val="001311D3"/>
    <w:rsid w:val="00131892"/>
    <w:rsid w:val="00131B88"/>
    <w:rsid w:val="00131EB2"/>
    <w:rsid w:val="00132222"/>
    <w:rsid w:val="00132980"/>
    <w:rsid w:val="00132B37"/>
    <w:rsid w:val="00132F57"/>
    <w:rsid w:val="001333FA"/>
    <w:rsid w:val="00134349"/>
    <w:rsid w:val="001346D4"/>
    <w:rsid w:val="00134D5F"/>
    <w:rsid w:val="00135138"/>
    <w:rsid w:val="0013549D"/>
    <w:rsid w:val="00135511"/>
    <w:rsid w:val="001357F2"/>
    <w:rsid w:val="00135AB7"/>
    <w:rsid w:val="00135EB7"/>
    <w:rsid w:val="0013657B"/>
    <w:rsid w:val="00137083"/>
    <w:rsid w:val="0013717D"/>
    <w:rsid w:val="0013796D"/>
    <w:rsid w:val="001400CC"/>
    <w:rsid w:val="001401E0"/>
    <w:rsid w:val="00140292"/>
    <w:rsid w:val="00140633"/>
    <w:rsid w:val="00141760"/>
    <w:rsid w:val="00141A20"/>
    <w:rsid w:val="00141D2E"/>
    <w:rsid w:val="001422FE"/>
    <w:rsid w:val="00142570"/>
    <w:rsid w:val="00142A8C"/>
    <w:rsid w:val="00142B35"/>
    <w:rsid w:val="00142C71"/>
    <w:rsid w:val="001435C0"/>
    <w:rsid w:val="00143874"/>
    <w:rsid w:val="00143AA5"/>
    <w:rsid w:val="00143F40"/>
    <w:rsid w:val="0014517B"/>
    <w:rsid w:val="00145548"/>
    <w:rsid w:val="00145F1D"/>
    <w:rsid w:val="00146645"/>
    <w:rsid w:val="0014738E"/>
    <w:rsid w:val="001476E8"/>
    <w:rsid w:val="0014774F"/>
    <w:rsid w:val="00150273"/>
    <w:rsid w:val="00150E82"/>
    <w:rsid w:val="00151687"/>
    <w:rsid w:val="00151CA8"/>
    <w:rsid w:val="001525A6"/>
    <w:rsid w:val="001525FB"/>
    <w:rsid w:val="00152E00"/>
    <w:rsid w:val="001537FF"/>
    <w:rsid w:val="00153A18"/>
    <w:rsid w:val="00153E26"/>
    <w:rsid w:val="001544E3"/>
    <w:rsid w:val="00154517"/>
    <w:rsid w:val="0015451C"/>
    <w:rsid w:val="00154776"/>
    <w:rsid w:val="00154F30"/>
    <w:rsid w:val="001550B0"/>
    <w:rsid w:val="00155347"/>
    <w:rsid w:val="00155479"/>
    <w:rsid w:val="00155582"/>
    <w:rsid w:val="001557BD"/>
    <w:rsid w:val="00155FEA"/>
    <w:rsid w:val="00156307"/>
    <w:rsid w:val="001573FD"/>
    <w:rsid w:val="00157A03"/>
    <w:rsid w:val="00157C97"/>
    <w:rsid w:val="00160299"/>
    <w:rsid w:val="0016031D"/>
    <w:rsid w:val="00160769"/>
    <w:rsid w:val="0016178C"/>
    <w:rsid w:val="00161AC9"/>
    <w:rsid w:val="00161C6E"/>
    <w:rsid w:val="00161FD6"/>
    <w:rsid w:val="001622B3"/>
    <w:rsid w:val="00162451"/>
    <w:rsid w:val="00162E95"/>
    <w:rsid w:val="001639BA"/>
    <w:rsid w:val="00163FB1"/>
    <w:rsid w:val="00164BF3"/>
    <w:rsid w:val="00164FA7"/>
    <w:rsid w:val="001657B2"/>
    <w:rsid w:val="00165A2C"/>
    <w:rsid w:val="00165D67"/>
    <w:rsid w:val="00166027"/>
    <w:rsid w:val="00166654"/>
    <w:rsid w:val="001666F7"/>
    <w:rsid w:val="00167728"/>
    <w:rsid w:val="00167EB5"/>
    <w:rsid w:val="0017045E"/>
    <w:rsid w:val="0017059A"/>
    <w:rsid w:val="00170693"/>
    <w:rsid w:val="001706B0"/>
    <w:rsid w:val="00170EB5"/>
    <w:rsid w:val="00171361"/>
    <w:rsid w:val="001717D4"/>
    <w:rsid w:val="001719AF"/>
    <w:rsid w:val="00173059"/>
    <w:rsid w:val="00173308"/>
    <w:rsid w:val="00173DD1"/>
    <w:rsid w:val="00174060"/>
    <w:rsid w:val="00174161"/>
    <w:rsid w:val="00174BF5"/>
    <w:rsid w:val="001751A8"/>
    <w:rsid w:val="001757CF"/>
    <w:rsid w:val="00175E89"/>
    <w:rsid w:val="00175F1A"/>
    <w:rsid w:val="00176994"/>
    <w:rsid w:val="0017765D"/>
    <w:rsid w:val="0017799C"/>
    <w:rsid w:val="0018075B"/>
    <w:rsid w:val="001811F2"/>
    <w:rsid w:val="0018139F"/>
    <w:rsid w:val="00181550"/>
    <w:rsid w:val="00182D71"/>
    <w:rsid w:val="0018382F"/>
    <w:rsid w:val="00184715"/>
    <w:rsid w:val="001854C0"/>
    <w:rsid w:val="001855AC"/>
    <w:rsid w:val="0018561C"/>
    <w:rsid w:val="00185FDB"/>
    <w:rsid w:val="0018681D"/>
    <w:rsid w:val="00186E89"/>
    <w:rsid w:val="00187423"/>
    <w:rsid w:val="00190034"/>
    <w:rsid w:val="00190538"/>
    <w:rsid w:val="00190631"/>
    <w:rsid w:val="00191564"/>
    <w:rsid w:val="00191940"/>
    <w:rsid w:val="00191B7A"/>
    <w:rsid w:val="001921AD"/>
    <w:rsid w:val="001921AF"/>
    <w:rsid w:val="00192F3E"/>
    <w:rsid w:val="00193332"/>
    <w:rsid w:val="001936A9"/>
    <w:rsid w:val="00193725"/>
    <w:rsid w:val="00193BFA"/>
    <w:rsid w:val="001943F0"/>
    <w:rsid w:val="001949BC"/>
    <w:rsid w:val="00194D35"/>
    <w:rsid w:val="00194D7B"/>
    <w:rsid w:val="00194DD2"/>
    <w:rsid w:val="0019508F"/>
    <w:rsid w:val="001952BA"/>
    <w:rsid w:val="00195304"/>
    <w:rsid w:val="0019564E"/>
    <w:rsid w:val="00195984"/>
    <w:rsid w:val="00195B1F"/>
    <w:rsid w:val="00195DC1"/>
    <w:rsid w:val="00196228"/>
    <w:rsid w:val="00196CBF"/>
    <w:rsid w:val="0019739F"/>
    <w:rsid w:val="0019749B"/>
    <w:rsid w:val="00197591"/>
    <w:rsid w:val="00197EE5"/>
    <w:rsid w:val="001A00BE"/>
    <w:rsid w:val="001A0660"/>
    <w:rsid w:val="001A0B75"/>
    <w:rsid w:val="001A0DC4"/>
    <w:rsid w:val="001A0DF5"/>
    <w:rsid w:val="001A1E81"/>
    <w:rsid w:val="001A1E82"/>
    <w:rsid w:val="001A23F9"/>
    <w:rsid w:val="001A269D"/>
    <w:rsid w:val="001A2984"/>
    <w:rsid w:val="001A2ACE"/>
    <w:rsid w:val="001A33BC"/>
    <w:rsid w:val="001A3D49"/>
    <w:rsid w:val="001A442F"/>
    <w:rsid w:val="001A4825"/>
    <w:rsid w:val="001A485D"/>
    <w:rsid w:val="001A5E35"/>
    <w:rsid w:val="001A6AAF"/>
    <w:rsid w:val="001A6BB5"/>
    <w:rsid w:val="001A6E49"/>
    <w:rsid w:val="001A73B9"/>
    <w:rsid w:val="001A74B6"/>
    <w:rsid w:val="001A75D7"/>
    <w:rsid w:val="001A79C9"/>
    <w:rsid w:val="001A7C47"/>
    <w:rsid w:val="001B087C"/>
    <w:rsid w:val="001B0CF7"/>
    <w:rsid w:val="001B1415"/>
    <w:rsid w:val="001B1480"/>
    <w:rsid w:val="001B1570"/>
    <w:rsid w:val="001B15BE"/>
    <w:rsid w:val="001B1921"/>
    <w:rsid w:val="001B1B5C"/>
    <w:rsid w:val="001B1BE6"/>
    <w:rsid w:val="001B1EFC"/>
    <w:rsid w:val="001B24DE"/>
    <w:rsid w:val="001B2937"/>
    <w:rsid w:val="001B37F6"/>
    <w:rsid w:val="001B3F34"/>
    <w:rsid w:val="001B49E6"/>
    <w:rsid w:val="001B4F5D"/>
    <w:rsid w:val="001B5F0C"/>
    <w:rsid w:val="001B5FAE"/>
    <w:rsid w:val="001B6152"/>
    <w:rsid w:val="001B662B"/>
    <w:rsid w:val="001B6CB6"/>
    <w:rsid w:val="001B6DC0"/>
    <w:rsid w:val="001B764F"/>
    <w:rsid w:val="001B7900"/>
    <w:rsid w:val="001B7A63"/>
    <w:rsid w:val="001B7B73"/>
    <w:rsid w:val="001B7E1F"/>
    <w:rsid w:val="001C069E"/>
    <w:rsid w:val="001C0CE9"/>
    <w:rsid w:val="001C1410"/>
    <w:rsid w:val="001C1415"/>
    <w:rsid w:val="001C2307"/>
    <w:rsid w:val="001C246C"/>
    <w:rsid w:val="001C28A3"/>
    <w:rsid w:val="001C351A"/>
    <w:rsid w:val="001C367A"/>
    <w:rsid w:val="001C3726"/>
    <w:rsid w:val="001C39CC"/>
    <w:rsid w:val="001C3B09"/>
    <w:rsid w:val="001C3C1B"/>
    <w:rsid w:val="001C4325"/>
    <w:rsid w:val="001C4390"/>
    <w:rsid w:val="001C50F2"/>
    <w:rsid w:val="001C655A"/>
    <w:rsid w:val="001C6B2D"/>
    <w:rsid w:val="001C6D57"/>
    <w:rsid w:val="001C74C6"/>
    <w:rsid w:val="001C7AD4"/>
    <w:rsid w:val="001D0175"/>
    <w:rsid w:val="001D0217"/>
    <w:rsid w:val="001D046D"/>
    <w:rsid w:val="001D0EFA"/>
    <w:rsid w:val="001D13A9"/>
    <w:rsid w:val="001D1889"/>
    <w:rsid w:val="001D188D"/>
    <w:rsid w:val="001D1F4C"/>
    <w:rsid w:val="001D2A2D"/>
    <w:rsid w:val="001D2FEC"/>
    <w:rsid w:val="001D326A"/>
    <w:rsid w:val="001D38AB"/>
    <w:rsid w:val="001D3923"/>
    <w:rsid w:val="001D3DA4"/>
    <w:rsid w:val="001D522E"/>
    <w:rsid w:val="001D5808"/>
    <w:rsid w:val="001D5D99"/>
    <w:rsid w:val="001D65E4"/>
    <w:rsid w:val="001D669C"/>
    <w:rsid w:val="001D6F45"/>
    <w:rsid w:val="001D73BB"/>
    <w:rsid w:val="001D73E2"/>
    <w:rsid w:val="001E0976"/>
    <w:rsid w:val="001E0CE4"/>
    <w:rsid w:val="001E0DE1"/>
    <w:rsid w:val="001E0E53"/>
    <w:rsid w:val="001E152F"/>
    <w:rsid w:val="001E1C32"/>
    <w:rsid w:val="001E3F31"/>
    <w:rsid w:val="001E45BD"/>
    <w:rsid w:val="001E4733"/>
    <w:rsid w:val="001E4FB5"/>
    <w:rsid w:val="001E4FCC"/>
    <w:rsid w:val="001E5230"/>
    <w:rsid w:val="001E5395"/>
    <w:rsid w:val="001E56F2"/>
    <w:rsid w:val="001E6B47"/>
    <w:rsid w:val="001E7058"/>
    <w:rsid w:val="001E7747"/>
    <w:rsid w:val="001E7A88"/>
    <w:rsid w:val="001E7EF8"/>
    <w:rsid w:val="001F0B07"/>
    <w:rsid w:val="001F0CB2"/>
    <w:rsid w:val="001F10E2"/>
    <w:rsid w:val="001F122A"/>
    <w:rsid w:val="001F134A"/>
    <w:rsid w:val="001F160F"/>
    <w:rsid w:val="001F18CF"/>
    <w:rsid w:val="001F1C27"/>
    <w:rsid w:val="001F1EF5"/>
    <w:rsid w:val="001F21C6"/>
    <w:rsid w:val="001F2306"/>
    <w:rsid w:val="001F2343"/>
    <w:rsid w:val="001F248C"/>
    <w:rsid w:val="001F2511"/>
    <w:rsid w:val="001F2E68"/>
    <w:rsid w:val="001F2ECD"/>
    <w:rsid w:val="001F2FC7"/>
    <w:rsid w:val="001F350F"/>
    <w:rsid w:val="001F3D49"/>
    <w:rsid w:val="001F41D4"/>
    <w:rsid w:val="001F4E01"/>
    <w:rsid w:val="001F511E"/>
    <w:rsid w:val="001F5368"/>
    <w:rsid w:val="001F568E"/>
    <w:rsid w:val="001F5860"/>
    <w:rsid w:val="001F5C19"/>
    <w:rsid w:val="001F5C3D"/>
    <w:rsid w:val="001F624B"/>
    <w:rsid w:val="001F6556"/>
    <w:rsid w:val="001F680F"/>
    <w:rsid w:val="001F6DAD"/>
    <w:rsid w:val="001F7CA1"/>
    <w:rsid w:val="002003A3"/>
    <w:rsid w:val="002007BD"/>
    <w:rsid w:val="00200861"/>
    <w:rsid w:val="00201174"/>
    <w:rsid w:val="002011EF"/>
    <w:rsid w:val="00201484"/>
    <w:rsid w:val="002014D4"/>
    <w:rsid w:val="0020157D"/>
    <w:rsid w:val="00201CF8"/>
    <w:rsid w:val="00202B12"/>
    <w:rsid w:val="00202E9D"/>
    <w:rsid w:val="00202F4D"/>
    <w:rsid w:val="002032C7"/>
    <w:rsid w:val="00203726"/>
    <w:rsid w:val="00203B9F"/>
    <w:rsid w:val="00203D9B"/>
    <w:rsid w:val="002041D3"/>
    <w:rsid w:val="00204253"/>
    <w:rsid w:val="0020445F"/>
    <w:rsid w:val="00204C77"/>
    <w:rsid w:val="00204E6B"/>
    <w:rsid w:val="00204E7A"/>
    <w:rsid w:val="00204EA3"/>
    <w:rsid w:val="00204F0B"/>
    <w:rsid w:val="0020690E"/>
    <w:rsid w:val="00206DEC"/>
    <w:rsid w:val="00207168"/>
    <w:rsid w:val="00210D47"/>
    <w:rsid w:val="00210DA9"/>
    <w:rsid w:val="00211165"/>
    <w:rsid w:val="00211927"/>
    <w:rsid w:val="002120E4"/>
    <w:rsid w:val="00212100"/>
    <w:rsid w:val="00212214"/>
    <w:rsid w:val="0021287D"/>
    <w:rsid w:val="0021327E"/>
    <w:rsid w:val="002134EA"/>
    <w:rsid w:val="00213B00"/>
    <w:rsid w:val="00213C1F"/>
    <w:rsid w:val="00213F57"/>
    <w:rsid w:val="00213F59"/>
    <w:rsid w:val="002140E9"/>
    <w:rsid w:val="00214122"/>
    <w:rsid w:val="00214177"/>
    <w:rsid w:val="002141F0"/>
    <w:rsid w:val="00214C30"/>
    <w:rsid w:val="00215113"/>
    <w:rsid w:val="00215A71"/>
    <w:rsid w:val="00216313"/>
    <w:rsid w:val="002165F0"/>
    <w:rsid w:val="002175E4"/>
    <w:rsid w:val="00217890"/>
    <w:rsid w:val="0021790A"/>
    <w:rsid w:val="00217ABA"/>
    <w:rsid w:val="00217F39"/>
    <w:rsid w:val="00220A53"/>
    <w:rsid w:val="00220F09"/>
    <w:rsid w:val="00220F7B"/>
    <w:rsid w:val="00220F81"/>
    <w:rsid w:val="00220FDE"/>
    <w:rsid w:val="0022159F"/>
    <w:rsid w:val="00221EB8"/>
    <w:rsid w:val="00221F0A"/>
    <w:rsid w:val="00222360"/>
    <w:rsid w:val="00222558"/>
    <w:rsid w:val="00222634"/>
    <w:rsid w:val="00222CD2"/>
    <w:rsid w:val="00223650"/>
    <w:rsid w:val="00223AEC"/>
    <w:rsid w:val="00223CD5"/>
    <w:rsid w:val="00224BB2"/>
    <w:rsid w:val="00224D67"/>
    <w:rsid w:val="00225440"/>
    <w:rsid w:val="002254D7"/>
    <w:rsid w:val="002259FD"/>
    <w:rsid w:val="00225D4D"/>
    <w:rsid w:val="002265D8"/>
    <w:rsid w:val="00226C7A"/>
    <w:rsid w:val="00227207"/>
    <w:rsid w:val="0022736F"/>
    <w:rsid w:val="00227969"/>
    <w:rsid w:val="00227E99"/>
    <w:rsid w:val="00230246"/>
    <w:rsid w:val="00230FE6"/>
    <w:rsid w:val="002311B4"/>
    <w:rsid w:val="00231565"/>
    <w:rsid w:val="00231C4B"/>
    <w:rsid w:val="0023200A"/>
    <w:rsid w:val="002327EF"/>
    <w:rsid w:val="00232A65"/>
    <w:rsid w:val="002335BC"/>
    <w:rsid w:val="002338AE"/>
    <w:rsid w:val="00233F08"/>
    <w:rsid w:val="0023412E"/>
    <w:rsid w:val="00234B12"/>
    <w:rsid w:val="00234D2A"/>
    <w:rsid w:val="0023559E"/>
    <w:rsid w:val="002357E7"/>
    <w:rsid w:val="00236096"/>
    <w:rsid w:val="002361CC"/>
    <w:rsid w:val="00236BB1"/>
    <w:rsid w:val="00236EFF"/>
    <w:rsid w:val="00236F74"/>
    <w:rsid w:val="00237317"/>
    <w:rsid w:val="0023745D"/>
    <w:rsid w:val="00237DA6"/>
    <w:rsid w:val="00237EF0"/>
    <w:rsid w:val="002403EE"/>
    <w:rsid w:val="00240B99"/>
    <w:rsid w:val="00240E83"/>
    <w:rsid w:val="00241F8B"/>
    <w:rsid w:val="00242375"/>
    <w:rsid w:val="002423E1"/>
    <w:rsid w:val="002424EE"/>
    <w:rsid w:val="00242AF0"/>
    <w:rsid w:val="0024351C"/>
    <w:rsid w:val="00243648"/>
    <w:rsid w:val="00243F53"/>
    <w:rsid w:val="00243F9D"/>
    <w:rsid w:val="00244105"/>
    <w:rsid w:val="002442DA"/>
    <w:rsid w:val="002449CF"/>
    <w:rsid w:val="00244AB0"/>
    <w:rsid w:val="00244B2D"/>
    <w:rsid w:val="00250290"/>
    <w:rsid w:val="00250423"/>
    <w:rsid w:val="00250B66"/>
    <w:rsid w:val="0025105F"/>
    <w:rsid w:val="0025164D"/>
    <w:rsid w:val="00251BB8"/>
    <w:rsid w:val="00251BEC"/>
    <w:rsid w:val="00252647"/>
    <w:rsid w:val="00252A5D"/>
    <w:rsid w:val="00252EFF"/>
    <w:rsid w:val="0025326E"/>
    <w:rsid w:val="002539C6"/>
    <w:rsid w:val="00253ECD"/>
    <w:rsid w:val="002540EC"/>
    <w:rsid w:val="0025422D"/>
    <w:rsid w:val="002543A0"/>
    <w:rsid w:val="00254490"/>
    <w:rsid w:val="002544AB"/>
    <w:rsid w:val="00254581"/>
    <w:rsid w:val="00254954"/>
    <w:rsid w:val="00254DAB"/>
    <w:rsid w:val="00254F55"/>
    <w:rsid w:val="00254FD9"/>
    <w:rsid w:val="00255332"/>
    <w:rsid w:val="00255961"/>
    <w:rsid w:val="00255C1A"/>
    <w:rsid w:val="00255C3F"/>
    <w:rsid w:val="00256D9C"/>
    <w:rsid w:val="002571B5"/>
    <w:rsid w:val="002573B5"/>
    <w:rsid w:val="0025751E"/>
    <w:rsid w:val="002603B1"/>
    <w:rsid w:val="0026092F"/>
    <w:rsid w:val="00260F18"/>
    <w:rsid w:val="00261B58"/>
    <w:rsid w:val="0026273D"/>
    <w:rsid w:val="00263417"/>
    <w:rsid w:val="0026359D"/>
    <w:rsid w:val="00264106"/>
    <w:rsid w:val="00264142"/>
    <w:rsid w:val="00264686"/>
    <w:rsid w:val="002646D4"/>
    <w:rsid w:val="00265486"/>
    <w:rsid w:val="00265515"/>
    <w:rsid w:val="00265F36"/>
    <w:rsid w:val="00265F65"/>
    <w:rsid w:val="002662D6"/>
    <w:rsid w:val="00266610"/>
    <w:rsid w:val="00267877"/>
    <w:rsid w:val="002678DF"/>
    <w:rsid w:val="002700CC"/>
    <w:rsid w:val="00270F60"/>
    <w:rsid w:val="00271216"/>
    <w:rsid w:val="002714DE"/>
    <w:rsid w:val="00271A46"/>
    <w:rsid w:val="00271FD4"/>
    <w:rsid w:val="00272D23"/>
    <w:rsid w:val="00272FC2"/>
    <w:rsid w:val="0027333F"/>
    <w:rsid w:val="0027347D"/>
    <w:rsid w:val="002734AC"/>
    <w:rsid w:val="0027358C"/>
    <w:rsid w:val="0027366A"/>
    <w:rsid w:val="0027370B"/>
    <w:rsid w:val="0027389A"/>
    <w:rsid w:val="0027466C"/>
    <w:rsid w:val="00274B49"/>
    <w:rsid w:val="00274E6D"/>
    <w:rsid w:val="002759A8"/>
    <w:rsid w:val="002759F4"/>
    <w:rsid w:val="00275D10"/>
    <w:rsid w:val="00276171"/>
    <w:rsid w:val="00276423"/>
    <w:rsid w:val="002764F3"/>
    <w:rsid w:val="00276F0F"/>
    <w:rsid w:val="0027703D"/>
    <w:rsid w:val="0027745D"/>
    <w:rsid w:val="002775DC"/>
    <w:rsid w:val="0028029D"/>
    <w:rsid w:val="002803F6"/>
    <w:rsid w:val="00280B2C"/>
    <w:rsid w:val="00280F4D"/>
    <w:rsid w:val="00280FFC"/>
    <w:rsid w:val="0028103D"/>
    <w:rsid w:val="00282600"/>
    <w:rsid w:val="0028327B"/>
    <w:rsid w:val="0028335B"/>
    <w:rsid w:val="00283778"/>
    <w:rsid w:val="00283811"/>
    <w:rsid w:val="00284732"/>
    <w:rsid w:val="00284E05"/>
    <w:rsid w:val="00284FE0"/>
    <w:rsid w:val="00286617"/>
    <w:rsid w:val="00286671"/>
    <w:rsid w:val="0028799B"/>
    <w:rsid w:val="00287AF8"/>
    <w:rsid w:val="00287BD2"/>
    <w:rsid w:val="002900A6"/>
    <w:rsid w:val="0029012D"/>
    <w:rsid w:val="002904B9"/>
    <w:rsid w:val="002916E4"/>
    <w:rsid w:val="002917D4"/>
    <w:rsid w:val="002917DD"/>
    <w:rsid w:val="00291EEE"/>
    <w:rsid w:val="00291FC2"/>
    <w:rsid w:val="002925F7"/>
    <w:rsid w:val="00293041"/>
    <w:rsid w:val="002932B6"/>
    <w:rsid w:val="00293648"/>
    <w:rsid w:val="0029388F"/>
    <w:rsid w:val="00293BE2"/>
    <w:rsid w:val="00293C65"/>
    <w:rsid w:val="0029405D"/>
    <w:rsid w:val="0029489D"/>
    <w:rsid w:val="00294959"/>
    <w:rsid w:val="00294C8E"/>
    <w:rsid w:val="00294E2A"/>
    <w:rsid w:val="002950E6"/>
    <w:rsid w:val="00295142"/>
    <w:rsid w:val="0029521D"/>
    <w:rsid w:val="002960D4"/>
    <w:rsid w:val="0029672F"/>
    <w:rsid w:val="002968DE"/>
    <w:rsid w:val="00296A92"/>
    <w:rsid w:val="00296FA6"/>
    <w:rsid w:val="002975B1"/>
    <w:rsid w:val="002A03F0"/>
    <w:rsid w:val="002A09C2"/>
    <w:rsid w:val="002A0F65"/>
    <w:rsid w:val="002A11D5"/>
    <w:rsid w:val="002A1922"/>
    <w:rsid w:val="002A19EB"/>
    <w:rsid w:val="002A28E1"/>
    <w:rsid w:val="002A2D02"/>
    <w:rsid w:val="002A2D24"/>
    <w:rsid w:val="002A2DBB"/>
    <w:rsid w:val="002A40E1"/>
    <w:rsid w:val="002A443C"/>
    <w:rsid w:val="002A447F"/>
    <w:rsid w:val="002A476A"/>
    <w:rsid w:val="002A495F"/>
    <w:rsid w:val="002A4B3E"/>
    <w:rsid w:val="002A4C02"/>
    <w:rsid w:val="002A689B"/>
    <w:rsid w:val="002A6930"/>
    <w:rsid w:val="002A6CDE"/>
    <w:rsid w:val="002A7ACE"/>
    <w:rsid w:val="002A7BA5"/>
    <w:rsid w:val="002A7D0F"/>
    <w:rsid w:val="002A7E5D"/>
    <w:rsid w:val="002B245C"/>
    <w:rsid w:val="002B2E0A"/>
    <w:rsid w:val="002B3439"/>
    <w:rsid w:val="002B35E0"/>
    <w:rsid w:val="002B3BE2"/>
    <w:rsid w:val="002B3C65"/>
    <w:rsid w:val="002B3CF6"/>
    <w:rsid w:val="002B3EC7"/>
    <w:rsid w:val="002B41AE"/>
    <w:rsid w:val="002B5715"/>
    <w:rsid w:val="002B57A1"/>
    <w:rsid w:val="002B5A1E"/>
    <w:rsid w:val="002B5B13"/>
    <w:rsid w:val="002B5B7D"/>
    <w:rsid w:val="002B64A4"/>
    <w:rsid w:val="002B64F8"/>
    <w:rsid w:val="002B68FE"/>
    <w:rsid w:val="002B7001"/>
    <w:rsid w:val="002B750B"/>
    <w:rsid w:val="002B7574"/>
    <w:rsid w:val="002B75DA"/>
    <w:rsid w:val="002C03D9"/>
    <w:rsid w:val="002C08A2"/>
    <w:rsid w:val="002C094B"/>
    <w:rsid w:val="002C0EED"/>
    <w:rsid w:val="002C155B"/>
    <w:rsid w:val="002C26CC"/>
    <w:rsid w:val="002C284F"/>
    <w:rsid w:val="002C42F7"/>
    <w:rsid w:val="002C44AB"/>
    <w:rsid w:val="002C49F0"/>
    <w:rsid w:val="002C4AF6"/>
    <w:rsid w:val="002C519B"/>
    <w:rsid w:val="002C5522"/>
    <w:rsid w:val="002C7739"/>
    <w:rsid w:val="002C78C0"/>
    <w:rsid w:val="002D03EF"/>
    <w:rsid w:val="002D07E9"/>
    <w:rsid w:val="002D0958"/>
    <w:rsid w:val="002D0E8D"/>
    <w:rsid w:val="002D11E0"/>
    <w:rsid w:val="002D1390"/>
    <w:rsid w:val="002D16AB"/>
    <w:rsid w:val="002D304C"/>
    <w:rsid w:val="002D3165"/>
    <w:rsid w:val="002D3244"/>
    <w:rsid w:val="002D369B"/>
    <w:rsid w:val="002D45A1"/>
    <w:rsid w:val="002D4A98"/>
    <w:rsid w:val="002D53F4"/>
    <w:rsid w:val="002D55E7"/>
    <w:rsid w:val="002D5678"/>
    <w:rsid w:val="002D56BF"/>
    <w:rsid w:val="002D59C7"/>
    <w:rsid w:val="002D5BE0"/>
    <w:rsid w:val="002D60EF"/>
    <w:rsid w:val="002D68ED"/>
    <w:rsid w:val="002D6D42"/>
    <w:rsid w:val="002D6DC9"/>
    <w:rsid w:val="002D6F82"/>
    <w:rsid w:val="002D7384"/>
    <w:rsid w:val="002D7D98"/>
    <w:rsid w:val="002D7FA1"/>
    <w:rsid w:val="002E00A6"/>
    <w:rsid w:val="002E07B3"/>
    <w:rsid w:val="002E10A1"/>
    <w:rsid w:val="002E15C5"/>
    <w:rsid w:val="002E2783"/>
    <w:rsid w:val="002E2AD3"/>
    <w:rsid w:val="002E2B8E"/>
    <w:rsid w:val="002E3B80"/>
    <w:rsid w:val="002E3FC1"/>
    <w:rsid w:val="002E41C6"/>
    <w:rsid w:val="002E4C88"/>
    <w:rsid w:val="002E4D02"/>
    <w:rsid w:val="002E50A6"/>
    <w:rsid w:val="002E548D"/>
    <w:rsid w:val="002E54BC"/>
    <w:rsid w:val="002E5CDD"/>
    <w:rsid w:val="002E5D6C"/>
    <w:rsid w:val="002E608F"/>
    <w:rsid w:val="002E6263"/>
    <w:rsid w:val="002E654A"/>
    <w:rsid w:val="002E6591"/>
    <w:rsid w:val="002E6E71"/>
    <w:rsid w:val="002E6F62"/>
    <w:rsid w:val="002E729E"/>
    <w:rsid w:val="002F03D8"/>
    <w:rsid w:val="002F0E02"/>
    <w:rsid w:val="002F0F2C"/>
    <w:rsid w:val="002F113C"/>
    <w:rsid w:val="002F116D"/>
    <w:rsid w:val="002F182A"/>
    <w:rsid w:val="002F1907"/>
    <w:rsid w:val="002F1919"/>
    <w:rsid w:val="002F1A0B"/>
    <w:rsid w:val="002F1CCE"/>
    <w:rsid w:val="002F22BB"/>
    <w:rsid w:val="002F2F98"/>
    <w:rsid w:val="002F33BD"/>
    <w:rsid w:val="002F3499"/>
    <w:rsid w:val="002F3F31"/>
    <w:rsid w:val="002F4B48"/>
    <w:rsid w:val="002F6148"/>
    <w:rsid w:val="002F64F8"/>
    <w:rsid w:val="002F675E"/>
    <w:rsid w:val="002F6A3A"/>
    <w:rsid w:val="002F6E54"/>
    <w:rsid w:val="002F6F5B"/>
    <w:rsid w:val="002F7266"/>
    <w:rsid w:val="0030038E"/>
    <w:rsid w:val="00300750"/>
    <w:rsid w:val="00300B74"/>
    <w:rsid w:val="00300E85"/>
    <w:rsid w:val="0030148B"/>
    <w:rsid w:val="00301C87"/>
    <w:rsid w:val="00301F9B"/>
    <w:rsid w:val="003021AC"/>
    <w:rsid w:val="0030291B"/>
    <w:rsid w:val="00302B5B"/>
    <w:rsid w:val="00302E85"/>
    <w:rsid w:val="00302EE6"/>
    <w:rsid w:val="00303066"/>
    <w:rsid w:val="003034E8"/>
    <w:rsid w:val="00303556"/>
    <w:rsid w:val="00304472"/>
    <w:rsid w:val="003048E5"/>
    <w:rsid w:val="0030490B"/>
    <w:rsid w:val="00304D2A"/>
    <w:rsid w:val="00305393"/>
    <w:rsid w:val="0030563B"/>
    <w:rsid w:val="00305B63"/>
    <w:rsid w:val="00306DA0"/>
    <w:rsid w:val="00306DC6"/>
    <w:rsid w:val="003070F6"/>
    <w:rsid w:val="0030730C"/>
    <w:rsid w:val="00307C65"/>
    <w:rsid w:val="00310BAA"/>
    <w:rsid w:val="0031157C"/>
    <w:rsid w:val="0031251A"/>
    <w:rsid w:val="00312D54"/>
    <w:rsid w:val="00313335"/>
    <w:rsid w:val="0031341C"/>
    <w:rsid w:val="00313741"/>
    <w:rsid w:val="00313761"/>
    <w:rsid w:val="0031399E"/>
    <w:rsid w:val="00314088"/>
    <w:rsid w:val="00314B8A"/>
    <w:rsid w:val="0031513F"/>
    <w:rsid w:val="003151C3"/>
    <w:rsid w:val="00315AA4"/>
    <w:rsid w:val="003168A9"/>
    <w:rsid w:val="00316DC3"/>
    <w:rsid w:val="003177CF"/>
    <w:rsid w:val="00317C3A"/>
    <w:rsid w:val="00317D07"/>
    <w:rsid w:val="00317E7E"/>
    <w:rsid w:val="0032044C"/>
    <w:rsid w:val="00320D7B"/>
    <w:rsid w:val="0032125D"/>
    <w:rsid w:val="00321924"/>
    <w:rsid w:val="00323095"/>
    <w:rsid w:val="003230CE"/>
    <w:rsid w:val="0032351D"/>
    <w:rsid w:val="00324055"/>
    <w:rsid w:val="0032529C"/>
    <w:rsid w:val="00325C89"/>
    <w:rsid w:val="00325FA9"/>
    <w:rsid w:val="00326130"/>
    <w:rsid w:val="003267BF"/>
    <w:rsid w:val="00326801"/>
    <w:rsid w:val="00327557"/>
    <w:rsid w:val="00327892"/>
    <w:rsid w:val="00330B08"/>
    <w:rsid w:val="00330E49"/>
    <w:rsid w:val="00331012"/>
    <w:rsid w:val="00331205"/>
    <w:rsid w:val="0033132E"/>
    <w:rsid w:val="00331F21"/>
    <w:rsid w:val="0033253B"/>
    <w:rsid w:val="00332962"/>
    <w:rsid w:val="00332D2E"/>
    <w:rsid w:val="00333C70"/>
    <w:rsid w:val="00333CEF"/>
    <w:rsid w:val="00333E34"/>
    <w:rsid w:val="00334526"/>
    <w:rsid w:val="00334FBA"/>
    <w:rsid w:val="003364EF"/>
    <w:rsid w:val="00336843"/>
    <w:rsid w:val="00337258"/>
    <w:rsid w:val="0033781D"/>
    <w:rsid w:val="0033783C"/>
    <w:rsid w:val="00337FDC"/>
    <w:rsid w:val="00340488"/>
    <w:rsid w:val="00340AD1"/>
    <w:rsid w:val="00340C4D"/>
    <w:rsid w:val="00340CA4"/>
    <w:rsid w:val="003414C0"/>
    <w:rsid w:val="0034156A"/>
    <w:rsid w:val="00341800"/>
    <w:rsid w:val="003418EB"/>
    <w:rsid w:val="0034224C"/>
    <w:rsid w:val="00342477"/>
    <w:rsid w:val="0034250B"/>
    <w:rsid w:val="00343324"/>
    <w:rsid w:val="00343D6A"/>
    <w:rsid w:val="00344884"/>
    <w:rsid w:val="0034504C"/>
    <w:rsid w:val="0034523A"/>
    <w:rsid w:val="00345374"/>
    <w:rsid w:val="0034576D"/>
    <w:rsid w:val="00345D2B"/>
    <w:rsid w:val="00345FDC"/>
    <w:rsid w:val="003463C0"/>
    <w:rsid w:val="003468CF"/>
    <w:rsid w:val="003469C3"/>
    <w:rsid w:val="00346AE0"/>
    <w:rsid w:val="003470F8"/>
    <w:rsid w:val="003475AD"/>
    <w:rsid w:val="00347A5E"/>
    <w:rsid w:val="003501A3"/>
    <w:rsid w:val="00350981"/>
    <w:rsid w:val="00351089"/>
    <w:rsid w:val="0035123D"/>
    <w:rsid w:val="0035173D"/>
    <w:rsid w:val="00351862"/>
    <w:rsid w:val="0035260B"/>
    <w:rsid w:val="0035281F"/>
    <w:rsid w:val="00353EE4"/>
    <w:rsid w:val="00354205"/>
    <w:rsid w:val="003547D7"/>
    <w:rsid w:val="003549F5"/>
    <w:rsid w:val="00354A33"/>
    <w:rsid w:val="00354AAD"/>
    <w:rsid w:val="00354FD5"/>
    <w:rsid w:val="0035585D"/>
    <w:rsid w:val="00355CA1"/>
    <w:rsid w:val="00355F66"/>
    <w:rsid w:val="00355F95"/>
    <w:rsid w:val="00356618"/>
    <w:rsid w:val="00356785"/>
    <w:rsid w:val="003571B2"/>
    <w:rsid w:val="003573DD"/>
    <w:rsid w:val="00357406"/>
    <w:rsid w:val="003614A5"/>
    <w:rsid w:val="00361959"/>
    <w:rsid w:val="00361B11"/>
    <w:rsid w:val="00361BA2"/>
    <w:rsid w:val="00361ED3"/>
    <w:rsid w:val="003626D1"/>
    <w:rsid w:val="003627C3"/>
    <w:rsid w:val="00362A1B"/>
    <w:rsid w:val="00362A74"/>
    <w:rsid w:val="00362E50"/>
    <w:rsid w:val="003630B7"/>
    <w:rsid w:val="003635D0"/>
    <w:rsid w:val="00363C35"/>
    <w:rsid w:val="00363E86"/>
    <w:rsid w:val="003642E0"/>
    <w:rsid w:val="003643A0"/>
    <w:rsid w:val="0036476B"/>
    <w:rsid w:val="00364B58"/>
    <w:rsid w:val="003651FC"/>
    <w:rsid w:val="00365305"/>
    <w:rsid w:val="003654AB"/>
    <w:rsid w:val="003656A5"/>
    <w:rsid w:val="003657EC"/>
    <w:rsid w:val="00365C86"/>
    <w:rsid w:val="00365F41"/>
    <w:rsid w:val="003679C8"/>
    <w:rsid w:val="00367E33"/>
    <w:rsid w:val="00367E9C"/>
    <w:rsid w:val="003701DC"/>
    <w:rsid w:val="003702BE"/>
    <w:rsid w:val="00370CD5"/>
    <w:rsid w:val="00371BBF"/>
    <w:rsid w:val="00371C96"/>
    <w:rsid w:val="0037248A"/>
    <w:rsid w:val="00372A4F"/>
    <w:rsid w:val="00372AAC"/>
    <w:rsid w:val="0037352F"/>
    <w:rsid w:val="00374035"/>
    <w:rsid w:val="003743F7"/>
    <w:rsid w:val="003744FD"/>
    <w:rsid w:val="00374993"/>
    <w:rsid w:val="00374C40"/>
    <w:rsid w:val="00374D87"/>
    <w:rsid w:val="0037559B"/>
    <w:rsid w:val="003760D4"/>
    <w:rsid w:val="003765F3"/>
    <w:rsid w:val="00376738"/>
    <w:rsid w:val="00376CE9"/>
    <w:rsid w:val="00377187"/>
    <w:rsid w:val="00377CE9"/>
    <w:rsid w:val="00377DDD"/>
    <w:rsid w:val="0038051B"/>
    <w:rsid w:val="0038062D"/>
    <w:rsid w:val="003811FE"/>
    <w:rsid w:val="00381A69"/>
    <w:rsid w:val="0038230A"/>
    <w:rsid w:val="00382906"/>
    <w:rsid w:val="00382A6A"/>
    <w:rsid w:val="003830F0"/>
    <w:rsid w:val="00383858"/>
    <w:rsid w:val="00383A98"/>
    <w:rsid w:val="00383DEA"/>
    <w:rsid w:val="00383E09"/>
    <w:rsid w:val="00384667"/>
    <w:rsid w:val="00384760"/>
    <w:rsid w:val="003858C5"/>
    <w:rsid w:val="00385CFC"/>
    <w:rsid w:val="003865CD"/>
    <w:rsid w:val="00386D5D"/>
    <w:rsid w:val="00390943"/>
    <w:rsid w:val="003913A6"/>
    <w:rsid w:val="00391493"/>
    <w:rsid w:val="00391515"/>
    <w:rsid w:val="00391AC0"/>
    <w:rsid w:val="00391B41"/>
    <w:rsid w:val="00392BAB"/>
    <w:rsid w:val="00393218"/>
    <w:rsid w:val="00393960"/>
    <w:rsid w:val="00394DD6"/>
    <w:rsid w:val="0039501E"/>
    <w:rsid w:val="003955B1"/>
    <w:rsid w:val="00395D09"/>
    <w:rsid w:val="00396930"/>
    <w:rsid w:val="003969E7"/>
    <w:rsid w:val="00396DDB"/>
    <w:rsid w:val="00396FE7"/>
    <w:rsid w:val="003A000F"/>
    <w:rsid w:val="003A00DB"/>
    <w:rsid w:val="003A02A1"/>
    <w:rsid w:val="003A0E2D"/>
    <w:rsid w:val="003A0EF4"/>
    <w:rsid w:val="003A1095"/>
    <w:rsid w:val="003A10CE"/>
    <w:rsid w:val="003A1425"/>
    <w:rsid w:val="003A1A27"/>
    <w:rsid w:val="003A1FE0"/>
    <w:rsid w:val="003A20B0"/>
    <w:rsid w:val="003A24E7"/>
    <w:rsid w:val="003A2785"/>
    <w:rsid w:val="003A2800"/>
    <w:rsid w:val="003A2A1E"/>
    <w:rsid w:val="003A3354"/>
    <w:rsid w:val="003A3575"/>
    <w:rsid w:val="003A3924"/>
    <w:rsid w:val="003A3B21"/>
    <w:rsid w:val="003A3B2C"/>
    <w:rsid w:val="003A40E3"/>
    <w:rsid w:val="003A4114"/>
    <w:rsid w:val="003A412D"/>
    <w:rsid w:val="003A4353"/>
    <w:rsid w:val="003A4876"/>
    <w:rsid w:val="003A52E8"/>
    <w:rsid w:val="003A57EE"/>
    <w:rsid w:val="003A5A53"/>
    <w:rsid w:val="003A6754"/>
    <w:rsid w:val="003A699A"/>
    <w:rsid w:val="003A6DF8"/>
    <w:rsid w:val="003A6F0C"/>
    <w:rsid w:val="003A70B9"/>
    <w:rsid w:val="003A799B"/>
    <w:rsid w:val="003B00F1"/>
    <w:rsid w:val="003B07C6"/>
    <w:rsid w:val="003B0A78"/>
    <w:rsid w:val="003B0BE2"/>
    <w:rsid w:val="003B0CA7"/>
    <w:rsid w:val="003B1826"/>
    <w:rsid w:val="003B1A90"/>
    <w:rsid w:val="003B1E77"/>
    <w:rsid w:val="003B1E7C"/>
    <w:rsid w:val="003B1F86"/>
    <w:rsid w:val="003B298D"/>
    <w:rsid w:val="003B392D"/>
    <w:rsid w:val="003B3B6F"/>
    <w:rsid w:val="003B3EA3"/>
    <w:rsid w:val="003B507A"/>
    <w:rsid w:val="003B50D2"/>
    <w:rsid w:val="003B51B5"/>
    <w:rsid w:val="003B52FA"/>
    <w:rsid w:val="003B60BF"/>
    <w:rsid w:val="003B6766"/>
    <w:rsid w:val="003B6776"/>
    <w:rsid w:val="003B68CF"/>
    <w:rsid w:val="003B6C42"/>
    <w:rsid w:val="003B6D18"/>
    <w:rsid w:val="003B6E9B"/>
    <w:rsid w:val="003B6F98"/>
    <w:rsid w:val="003B6FE6"/>
    <w:rsid w:val="003B78FE"/>
    <w:rsid w:val="003B7BDB"/>
    <w:rsid w:val="003B7C45"/>
    <w:rsid w:val="003C02DF"/>
    <w:rsid w:val="003C0584"/>
    <w:rsid w:val="003C094B"/>
    <w:rsid w:val="003C0C88"/>
    <w:rsid w:val="003C17E0"/>
    <w:rsid w:val="003C1F37"/>
    <w:rsid w:val="003C2133"/>
    <w:rsid w:val="003C2381"/>
    <w:rsid w:val="003C2B59"/>
    <w:rsid w:val="003C30A8"/>
    <w:rsid w:val="003C30BF"/>
    <w:rsid w:val="003C30FC"/>
    <w:rsid w:val="003C3236"/>
    <w:rsid w:val="003C331A"/>
    <w:rsid w:val="003C37B1"/>
    <w:rsid w:val="003C39D9"/>
    <w:rsid w:val="003C3DF1"/>
    <w:rsid w:val="003C4BC1"/>
    <w:rsid w:val="003C5B05"/>
    <w:rsid w:val="003C6168"/>
    <w:rsid w:val="003C62CC"/>
    <w:rsid w:val="003C675C"/>
    <w:rsid w:val="003C6BE3"/>
    <w:rsid w:val="003C6D9F"/>
    <w:rsid w:val="003C71E0"/>
    <w:rsid w:val="003C763B"/>
    <w:rsid w:val="003C78F0"/>
    <w:rsid w:val="003C7FBB"/>
    <w:rsid w:val="003D08E1"/>
    <w:rsid w:val="003D12CD"/>
    <w:rsid w:val="003D13C3"/>
    <w:rsid w:val="003D17A2"/>
    <w:rsid w:val="003D1AF0"/>
    <w:rsid w:val="003D1C00"/>
    <w:rsid w:val="003D1F10"/>
    <w:rsid w:val="003D1F14"/>
    <w:rsid w:val="003D1F52"/>
    <w:rsid w:val="003D217A"/>
    <w:rsid w:val="003D2222"/>
    <w:rsid w:val="003D2866"/>
    <w:rsid w:val="003D2AA3"/>
    <w:rsid w:val="003D2CE9"/>
    <w:rsid w:val="003D3339"/>
    <w:rsid w:val="003D36A5"/>
    <w:rsid w:val="003D36E9"/>
    <w:rsid w:val="003D3B95"/>
    <w:rsid w:val="003D3BFF"/>
    <w:rsid w:val="003D3D3C"/>
    <w:rsid w:val="003D404F"/>
    <w:rsid w:val="003D46EB"/>
    <w:rsid w:val="003D4E05"/>
    <w:rsid w:val="003D5362"/>
    <w:rsid w:val="003D5B2C"/>
    <w:rsid w:val="003D6112"/>
    <w:rsid w:val="003D6BA4"/>
    <w:rsid w:val="003D6ECE"/>
    <w:rsid w:val="003D78FA"/>
    <w:rsid w:val="003E0BCC"/>
    <w:rsid w:val="003E0FB3"/>
    <w:rsid w:val="003E10D2"/>
    <w:rsid w:val="003E21A4"/>
    <w:rsid w:val="003E2272"/>
    <w:rsid w:val="003E265E"/>
    <w:rsid w:val="003E2695"/>
    <w:rsid w:val="003E2897"/>
    <w:rsid w:val="003E343F"/>
    <w:rsid w:val="003E368C"/>
    <w:rsid w:val="003E3873"/>
    <w:rsid w:val="003E45EC"/>
    <w:rsid w:val="003E4646"/>
    <w:rsid w:val="003E4768"/>
    <w:rsid w:val="003E4963"/>
    <w:rsid w:val="003E5015"/>
    <w:rsid w:val="003E53B3"/>
    <w:rsid w:val="003E5BC3"/>
    <w:rsid w:val="003E63A3"/>
    <w:rsid w:val="003E674B"/>
    <w:rsid w:val="003E6A17"/>
    <w:rsid w:val="003E6A5C"/>
    <w:rsid w:val="003E6C0A"/>
    <w:rsid w:val="003E6D58"/>
    <w:rsid w:val="003E7613"/>
    <w:rsid w:val="003F0279"/>
    <w:rsid w:val="003F02EB"/>
    <w:rsid w:val="003F06E0"/>
    <w:rsid w:val="003F0723"/>
    <w:rsid w:val="003F09F7"/>
    <w:rsid w:val="003F0D8D"/>
    <w:rsid w:val="003F148A"/>
    <w:rsid w:val="003F1B06"/>
    <w:rsid w:val="003F226E"/>
    <w:rsid w:val="003F2371"/>
    <w:rsid w:val="003F2DC4"/>
    <w:rsid w:val="003F31F5"/>
    <w:rsid w:val="003F3325"/>
    <w:rsid w:val="003F3364"/>
    <w:rsid w:val="003F3674"/>
    <w:rsid w:val="003F3D32"/>
    <w:rsid w:val="003F3FAC"/>
    <w:rsid w:val="003F4A01"/>
    <w:rsid w:val="003F4AEB"/>
    <w:rsid w:val="003F4CA6"/>
    <w:rsid w:val="003F5156"/>
    <w:rsid w:val="003F51A4"/>
    <w:rsid w:val="003F5CC6"/>
    <w:rsid w:val="003F6549"/>
    <w:rsid w:val="003F6F38"/>
    <w:rsid w:val="003F6FA9"/>
    <w:rsid w:val="003F759B"/>
    <w:rsid w:val="003F7692"/>
    <w:rsid w:val="003F7EA4"/>
    <w:rsid w:val="004003D7"/>
    <w:rsid w:val="004011B4"/>
    <w:rsid w:val="00401310"/>
    <w:rsid w:val="00401335"/>
    <w:rsid w:val="00401CE5"/>
    <w:rsid w:val="00402021"/>
    <w:rsid w:val="0040225D"/>
    <w:rsid w:val="00402468"/>
    <w:rsid w:val="0040297E"/>
    <w:rsid w:val="0040306B"/>
    <w:rsid w:val="0040318C"/>
    <w:rsid w:val="004037BF"/>
    <w:rsid w:val="00403A67"/>
    <w:rsid w:val="00403AEF"/>
    <w:rsid w:val="00403C9B"/>
    <w:rsid w:val="00403D66"/>
    <w:rsid w:val="00404128"/>
    <w:rsid w:val="00404F87"/>
    <w:rsid w:val="00405062"/>
    <w:rsid w:val="004051D7"/>
    <w:rsid w:val="0040570A"/>
    <w:rsid w:val="004060E6"/>
    <w:rsid w:val="004065C3"/>
    <w:rsid w:val="00406D7B"/>
    <w:rsid w:val="00406E82"/>
    <w:rsid w:val="004072B1"/>
    <w:rsid w:val="00410717"/>
    <w:rsid w:val="00410770"/>
    <w:rsid w:val="00410BE8"/>
    <w:rsid w:val="00410E02"/>
    <w:rsid w:val="0041106F"/>
    <w:rsid w:val="004115E9"/>
    <w:rsid w:val="004119BC"/>
    <w:rsid w:val="004123F4"/>
    <w:rsid w:val="00413666"/>
    <w:rsid w:val="00413CF8"/>
    <w:rsid w:val="00413F17"/>
    <w:rsid w:val="004143E8"/>
    <w:rsid w:val="004146A3"/>
    <w:rsid w:val="004146E0"/>
    <w:rsid w:val="00414843"/>
    <w:rsid w:val="00414E69"/>
    <w:rsid w:val="0041541C"/>
    <w:rsid w:val="00415BA7"/>
    <w:rsid w:val="00415E3E"/>
    <w:rsid w:val="00416BD0"/>
    <w:rsid w:val="004172D5"/>
    <w:rsid w:val="0042010F"/>
    <w:rsid w:val="00420121"/>
    <w:rsid w:val="00420763"/>
    <w:rsid w:val="00420884"/>
    <w:rsid w:val="00420AC7"/>
    <w:rsid w:val="00420EDC"/>
    <w:rsid w:val="004210F2"/>
    <w:rsid w:val="0042211A"/>
    <w:rsid w:val="0042290E"/>
    <w:rsid w:val="00422AAB"/>
    <w:rsid w:val="00422C57"/>
    <w:rsid w:val="00424279"/>
    <w:rsid w:val="0042468B"/>
    <w:rsid w:val="0042491D"/>
    <w:rsid w:val="00424D8B"/>
    <w:rsid w:val="0042534C"/>
    <w:rsid w:val="0042679E"/>
    <w:rsid w:val="0042693F"/>
    <w:rsid w:val="00427324"/>
    <w:rsid w:val="00427443"/>
    <w:rsid w:val="004274B7"/>
    <w:rsid w:val="0042765C"/>
    <w:rsid w:val="00427724"/>
    <w:rsid w:val="00427C12"/>
    <w:rsid w:val="00427D4A"/>
    <w:rsid w:val="00427EB9"/>
    <w:rsid w:val="00431917"/>
    <w:rsid w:val="004319EC"/>
    <w:rsid w:val="00431EC7"/>
    <w:rsid w:val="00432505"/>
    <w:rsid w:val="004326DB"/>
    <w:rsid w:val="00432B27"/>
    <w:rsid w:val="0043315F"/>
    <w:rsid w:val="004332E8"/>
    <w:rsid w:val="00433467"/>
    <w:rsid w:val="00433BD3"/>
    <w:rsid w:val="004342D5"/>
    <w:rsid w:val="004344D1"/>
    <w:rsid w:val="00434657"/>
    <w:rsid w:val="00435DC0"/>
    <w:rsid w:val="0043728C"/>
    <w:rsid w:val="0043740F"/>
    <w:rsid w:val="00440002"/>
    <w:rsid w:val="00440222"/>
    <w:rsid w:val="0044023C"/>
    <w:rsid w:val="00440610"/>
    <w:rsid w:val="00441103"/>
    <w:rsid w:val="004414A1"/>
    <w:rsid w:val="00441C4C"/>
    <w:rsid w:val="00441D7D"/>
    <w:rsid w:val="00441D89"/>
    <w:rsid w:val="00441E8F"/>
    <w:rsid w:val="0044275B"/>
    <w:rsid w:val="0044312A"/>
    <w:rsid w:val="004434FD"/>
    <w:rsid w:val="00444AA2"/>
    <w:rsid w:val="00444D09"/>
    <w:rsid w:val="00444D15"/>
    <w:rsid w:val="00445196"/>
    <w:rsid w:val="0044554D"/>
    <w:rsid w:val="00445A91"/>
    <w:rsid w:val="00445A9C"/>
    <w:rsid w:val="00445C45"/>
    <w:rsid w:val="004460E2"/>
    <w:rsid w:val="004464BE"/>
    <w:rsid w:val="0044705D"/>
    <w:rsid w:val="00447411"/>
    <w:rsid w:val="004474F9"/>
    <w:rsid w:val="004474FF"/>
    <w:rsid w:val="00447BB8"/>
    <w:rsid w:val="004503F0"/>
    <w:rsid w:val="004511FA"/>
    <w:rsid w:val="0045125F"/>
    <w:rsid w:val="0045141E"/>
    <w:rsid w:val="00451A47"/>
    <w:rsid w:val="004534D9"/>
    <w:rsid w:val="00453B18"/>
    <w:rsid w:val="00453C33"/>
    <w:rsid w:val="00453F18"/>
    <w:rsid w:val="00454289"/>
    <w:rsid w:val="004550BD"/>
    <w:rsid w:val="00455DF9"/>
    <w:rsid w:val="004561B5"/>
    <w:rsid w:val="0045641B"/>
    <w:rsid w:val="00456D39"/>
    <w:rsid w:val="00457062"/>
    <w:rsid w:val="004573D2"/>
    <w:rsid w:val="00460722"/>
    <w:rsid w:val="00460BDE"/>
    <w:rsid w:val="00461066"/>
    <w:rsid w:val="004620EC"/>
    <w:rsid w:val="00462970"/>
    <w:rsid w:val="00464259"/>
    <w:rsid w:val="00464954"/>
    <w:rsid w:val="00464CBA"/>
    <w:rsid w:val="00465258"/>
    <w:rsid w:val="004655B7"/>
    <w:rsid w:val="00465888"/>
    <w:rsid w:val="00465BBC"/>
    <w:rsid w:val="00465BE4"/>
    <w:rsid w:val="0046600F"/>
    <w:rsid w:val="004661CA"/>
    <w:rsid w:val="004664B3"/>
    <w:rsid w:val="00466578"/>
    <w:rsid w:val="00466E04"/>
    <w:rsid w:val="00467052"/>
    <w:rsid w:val="00467CF1"/>
    <w:rsid w:val="00467D5D"/>
    <w:rsid w:val="00470444"/>
    <w:rsid w:val="00470AA8"/>
    <w:rsid w:val="00470AC8"/>
    <w:rsid w:val="00470E45"/>
    <w:rsid w:val="004712A2"/>
    <w:rsid w:val="00471900"/>
    <w:rsid w:val="00471DC9"/>
    <w:rsid w:val="0047202B"/>
    <w:rsid w:val="00472069"/>
    <w:rsid w:val="00472BB2"/>
    <w:rsid w:val="00472C4D"/>
    <w:rsid w:val="0047386D"/>
    <w:rsid w:val="00473AAB"/>
    <w:rsid w:val="0047402E"/>
    <w:rsid w:val="004745E7"/>
    <w:rsid w:val="004776EF"/>
    <w:rsid w:val="0048057C"/>
    <w:rsid w:val="00480919"/>
    <w:rsid w:val="00480985"/>
    <w:rsid w:val="00480BC8"/>
    <w:rsid w:val="00481003"/>
    <w:rsid w:val="00481826"/>
    <w:rsid w:val="00482099"/>
    <w:rsid w:val="004824EE"/>
    <w:rsid w:val="00482515"/>
    <w:rsid w:val="00482DAC"/>
    <w:rsid w:val="004830E6"/>
    <w:rsid w:val="00483120"/>
    <w:rsid w:val="004838DA"/>
    <w:rsid w:val="004850EE"/>
    <w:rsid w:val="0048549E"/>
    <w:rsid w:val="00485AA2"/>
    <w:rsid w:val="00485AA6"/>
    <w:rsid w:val="00485F7F"/>
    <w:rsid w:val="00486725"/>
    <w:rsid w:val="00486847"/>
    <w:rsid w:val="00486A12"/>
    <w:rsid w:val="00487153"/>
    <w:rsid w:val="0048752A"/>
    <w:rsid w:val="00487A07"/>
    <w:rsid w:val="00487D31"/>
    <w:rsid w:val="00487DA1"/>
    <w:rsid w:val="00487F3F"/>
    <w:rsid w:val="004904AD"/>
    <w:rsid w:val="00490624"/>
    <w:rsid w:val="004910CA"/>
    <w:rsid w:val="00491395"/>
    <w:rsid w:val="00492B9E"/>
    <w:rsid w:val="00493061"/>
    <w:rsid w:val="004931CF"/>
    <w:rsid w:val="00493EEC"/>
    <w:rsid w:val="00493FE9"/>
    <w:rsid w:val="00494348"/>
    <w:rsid w:val="00495271"/>
    <w:rsid w:val="004955AD"/>
    <w:rsid w:val="0049688E"/>
    <w:rsid w:val="00497162"/>
    <w:rsid w:val="004973AE"/>
    <w:rsid w:val="0049765E"/>
    <w:rsid w:val="00497E7B"/>
    <w:rsid w:val="004A03B5"/>
    <w:rsid w:val="004A0764"/>
    <w:rsid w:val="004A0A42"/>
    <w:rsid w:val="004A0FA8"/>
    <w:rsid w:val="004A140B"/>
    <w:rsid w:val="004A18D8"/>
    <w:rsid w:val="004A195A"/>
    <w:rsid w:val="004A1A8D"/>
    <w:rsid w:val="004A1F5E"/>
    <w:rsid w:val="004A2683"/>
    <w:rsid w:val="004A276A"/>
    <w:rsid w:val="004A339F"/>
    <w:rsid w:val="004A48D8"/>
    <w:rsid w:val="004A5300"/>
    <w:rsid w:val="004A5676"/>
    <w:rsid w:val="004A57EE"/>
    <w:rsid w:val="004A5F17"/>
    <w:rsid w:val="004A5F59"/>
    <w:rsid w:val="004A669E"/>
    <w:rsid w:val="004A6A7D"/>
    <w:rsid w:val="004A79A3"/>
    <w:rsid w:val="004A7B84"/>
    <w:rsid w:val="004A7D06"/>
    <w:rsid w:val="004B06A6"/>
    <w:rsid w:val="004B0C0E"/>
    <w:rsid w:val="004B0F62"/>
    <w:rsid w:val="004B13A3"/>
    <w:rsid w:val="004B226C"/>
    <w:rsid w:val="004B234C"/>
    <w:rsid w:val="004B2DD6"/>
    <w:rsid w:val="004B349F"/>
    <w:rsid w:val="004B359E"/>
    <w:rsid w:val="004B4180"/>
    <w:rsid w:val="004B419A"/>
    <w:rsid w:val="004B41D1"/>
    <w:rsid w:val="004B421E"/>
    <w:rsid w:val="004B4A44"/>
    <w:rsid w:val="004B4C29"/>
    <w:rsid w:val="004B4F02"/>
    <w:rsid w:val="004B5840"/>
    <w:rsid w:val="004B5B8D"/>
    <w:rsid w:val="004B6908"/>
    <w:rsid w:val="004B6BB8"/>
    <w:rsid w:val="004B6D86"/>
    <w:rsid w:val="004B6DD6"/>
    <w:rsid w:val="004C067E"/>
    <w:rsid w:val="004C06BD"/>
    <w:rsid w:val="004C08CA"/>
    <w:rsid w:val="004C1E4C"/>
    <w:rsid w:val="004C218D"/>
    <w:rsid w:val="004C232C"/>
    <w:rsid w:val="004C2653"/>
    <w:rsid w:val="004C2890"/>
    <w:rsid w:val="004C2BB0"/>
    <w:rsid w:val="004C326B"/>
    <w:rsid w:val="004C331E"/>
    <w:rsid w:val="004C3931"/>
    <w:rsid w:val="004C3E0C"/>
    <w:rsid w:val="004C3E38"/>
    <w:rsid w:val="004C3F86"/>
    <w:rsid w:val="004C44DC"/>
    <w:rsid w:val="004C455E"/>
    <w:rsid w:val="004C4591"/>
    <w:rsid w:val="004C4B6E"/>
    <w:rsid w:val="004C4FF5"/>
    <w:rsid w:val="004C5026"/>
    <w:rsid w:val="004C521B"/>
    <w:rsid w:val="004C6184"/>
    <w:rsid w:val="004C6642"/>
    <w:rsid w:val="004C7326"/>
    <w:rsid w:val="004C7AF6"/>
    <w:rsid w:val="004D01C2"/>
    <w:rsid w:val="004D051D"/>
    <w:rsid w:val="004D080C"/>
    <w:rsid w:val="004D0D27"/>
    <w:rsid w:val="004D0D96"/>
    <w:rsid w:val="004D0E8C"/>
    <w:rsid w:val="004D116E"/>
    <w:rsid w:val="004D142F"/>
    <w:rsid w:val="004D14A5"/>
    <w:rsid w:val="004D1816"/>
    <w:rsid w:val="004D1B22"/>
    <w:rsid w:val="004D1E33"/>
    <w:rsid w:val="004D217B"/>
    <w:rsid w:val="004D21A5"/>
    <w:rsid w:val="004D28AB"/>
    <w:rsid w:val="004D2F54"/>
    <w:rsid w:val="004D3FA0"/>
    <w:rsid w:val="004D4206"/>
    <w:rsid w:val="004D478A"/>
    <w:rsid w:val="004D5277"/>
    <w:rsid w:val="004D66E0"/>
    <w:rsid w:val="004D69E8"/>
    <w:rsid w:val="004D74E8"/>
    <w:rsid w:val="004D7A58"/>
    <w:rsid w:val="004D7F6C"/>
    <w:rsid w:val="004E0CBC"/>
    <w:rsid w:val="004E278D"/>
    <w:rsid w:val="004E27A4"/>
    <w:rsid w:val="004E2B41"/>
    <w:rsid w:val="004E2FA7"/>
    <w:rsid w:val="004E353C"/>
    <w:rsid w:val="004E390B"/>
    <w:rsid w:val="004E3A1B"/>
    <w:rsid w:val="004E3C5A"/>
    <w:rsid w:val="004E45EA"/>
    <w:rsid w:val="004E478A"/>
    <w:rsid w:val="004E4A39"/>
    <w:rsid w:val="004E4C6B"/>
    <w:rsid w:val="004E5D3E"/>
    <w:rsid w:val="004E5F10"/>
    <w:rsid w:val="004E69B8"/>
    <w:rsid w:val="004E70DA"/>
    <w:rsid w:val="004E7849"/>
    <w:rsid w:val="004E7C71"/>
    <w:rsid w:val="004F04EA"/>
    <w:rsid w:val="004F06BB"/>
    <w:rsid w:val="004F11F7"/>
    <w:rsid w:val="004F1D7C"/>
    <w:rsid w:val="004F1E7F"/>
    <w:rsid w:val="004F27EE"/>
    <w:rsid w:val="004F2A91"/>
    <w:rsid w:val="004F2FA3"/>
    <w:rsid w:val="004F3823"/>
    <w:rsid w:val="004F3FA9"/>
    <w:rsid w:val="004F4BDF"/>
    <w:rsid w:val="004F4EFE"/>
    <w:rsid w:val="004F5258"/>
    <w:rsid w:val="004F53F4"/>
    <w:rsid w:val="004F5648"/>
    <w:rsid w:val="004F63BB"/>
    <w:rsid w:val="004F6FC7"/>
    <w:rsid w:val="004F7037"/>
    <w:rsid w:val="004F7310"/>
    <w:rsid w:val="004F7BB4"/>
    <w:rsid w:val="004F7DDF"/>
    <w:rsid w:val="00500501"/>
    <w:rsid w:val="00500768"/>
    <w:rsid w:val="00500C77"/>
    <w:rsid w:val="00501565"/>
    <w:rsid w:val="005015EB"/>
    <w:rsid w:val="00501A64"/>
    <w:rsid w:val="00501C87"/>
    <w:rsid w:val="0050202B"/>
    <w:rsid w:val="0050247E"/>
    <w:rsid w:val="00502BA9"/>
    <w:rsid w:val="00502CEB"/>
    <w:rsid w:val="005034CE"/>
    <w:rsid w:val="00503A39"/>
    <w:rsid w:val="00503F43"/>
    <w:rsid w:val="005046AB"/>
    <w:rsid w:val="00504736"/>
    <w:rsid w:val="00504DC5"/>
    <w:rsid w:val="005053F1"/>
    <w:rsid w:val="00505564"/>
    <w:rsid w:val="00506248"/>
    <w:rsid w:val="00506399"/>
    <w:rsid w:val="00506504"/>
    <w:rsid w:val="0050744D"/>
    <w:rsid w:val="00507CE0"/>
    <w:rsid w:val="00510B94"/>
    <w:rsid w:val="00510CCA"/>
    <w:rsid w:val="00510E05"/>
    <w:rsid w:val="00511BAB"/>
    <w:rsid w:val="00512BB5"/>
    <w:rsid w:val="00512FED"/>
    <w:rsid w:val="00513345"/>
    <w:rsid w:val="00513618"/>
    <w:rsid w:val="00513669"/>
    <w:rsid w:val="00513B4E"/>
    <w:rsid w:val="00515701"/>
    <w:rsid w:val="00516DAB"/>
    <w:rsid w:val="005170FF"/>
    <w:rsid w:val="00517106"/>
    <w:rsid w:val="005171A5"/>
    <w:rsid w:val="00517632"/>
    <w:rsid w:val="00517A12"/>
    <w:rsid w:val="005200AE"/>
    <w:rsid w:val="00520F2C"/>
    <w:rsid w:val="00521054"/>
    <w:rsid w:val="005215C3"/>
    <w:rsid w:val="00521933"/>
    <w:rsid w:val="005219A5"/>
    <w:rsid w:val="00521E1E"/>
    <w:rsid w:val="00522BB3"/>
    <w:rsid w:val="00522F35"/>
    <w:rsid w:val="00522FB2"/>
    <w:rsid w:val="005231B1"/>
    <w:rsid w:val="005240BF"/>
    <w:rsid w:val="00524285"/>
    <w:rsid w:val="00524CC1"/>
    <w:rsid w:val="005250BE"/>
    <w:rsid w:val="005255F9"/>
    <w:rsid w:val="0052587A"/>
    <w:rsid w:val="00526872"/>
    <w:rsid w:val="00526C08"/>
    <w:rsid w:val="005274A9"/>
    <w:rsid w:val="005307B5"/>
    <w:rsid w:val="005319C4"/>
    <w:rsid w:val="00531D37"/>
    <w:rsid w:val="005321B6"/>
    <w:rsid w:val="00532C28"/>
    <w:rsid w:val="00533D9A"/>
    <w:rsid w:val="00533E5A"/>
    <w:rsid w:val="00534491"/>
    <w:rsid w:val="0053472B"/>
    <w:rsid w:val="00536105"/>
    <w:rsid w:val="00536A45"/>
    <w:rsid w:val="00536E1B"/>
    <w:rsid w:val="0053792E"/>
    <w:rsid w:val="0054080D"/>
    <w:rsid w:val="00540AF3"/>
    <w:rsid w:val="005412BC"/>
    <w:rsid w:val="00541354"/>
    <w:rsid w:val="00541A47"/>
    <w:rsid w:val="00541A72"/>
    <w:rsid w:val="0054218D"/>
    <w:rsid w:val="0054246C"/>
    <w:rsid w:val="00542549"/>
    <w:rsid w:val="005432F4"/>
    <w:rsid w:val="005434C7"/>
    <w:rsid w:val="0054359D"/>
    <w:rsid w:val="00544316"/>
    <w:rsid w:val="00544A56"/>
    <w:rsid w:val="00544B13"/>
    <w:rsid w:val="00544BD0"/>
    <w:rsid w:val="00545CD2"/>
    <w:rsid w:val="00545D68"/>
    <w:rsid w:val="005465E9"/>
    <w:rsid w:val="0054667F"/>
    <w:rsid w:val="0054691F"/>
    <w:rsid w:val="00547042"/>
    <w:rsid w:val="005473D4"/>
    <w:rsid w:val="00547495"/>
    <w:rsid w:val="005474CF"/>
    <w:rsid w:val="00547532"/>
    <w:rsid w:val="00547602"/>
    <w:rsid w:val="00547CB2"/>
    <w:rsid w:val="005506A4"/>
    <w:rsid w:val="00550851"/>
    <w:rsid w:val="00550B8A"/>
    <w:rsid w:val="0055135A"/>
    <w:rsid w:val="00551AB0"/>
    <w:rsid w:val="005526C1"/>
    <w:rsid w:val="005528DF"/>
    <w:rsid w:val="00552C6E"/>
    <w:rsid w:val="00553505"/>
    <w:rsid w:val="00553D3B"/>
    <w:rsid w:val="00553F5C"/>
    <w:rsid w:val="0055565A"/>
    <w:rsid w:val="00555EDF"/>
    <w:rsid w:val="00555F77"/>
    <w:rsid w:val="005563F9"/>
    <w:rsid w:val="00556683"/>
    <w:rsid w:val="00556F87"/>
    <w:rsid w:val="00557086"/>
    <w:rsid w:val="00557203"/>
    <w:rsid w:val="00557452"/>
    <w:rsid w:val="00557B07"/>
    <w:rsid w:val="00557C9C"/>
    <w:rsid w:val="00560059"/>
    <w:rsid w:val="00560154"/>
    <w:rsid w:val="005606B7"/>
    <w:rsid w:val="00560D69"/>
    <w:rsid w:val="00561060"/>
    <w:rsid w:val="0056170A"/>
    <w:rsid w:val="00562015"/>
    <w:rsid w:val="00562729"/>
    <w:rsid w:val="005628FF"/>
    <w:rsid w:val="00562944"/>
    <w:rsid w:val="005638F4"/>
    <w:rsid w:val="005654C0"/>
    <w:rsid w:val="00565CF0"/>
    <w:rsid w:val="005662A1"/>
    <w:rsid w:val="0056643C"/>
    <w:rsid w:val="00566D31"/>
    <w:rsid w:val="00566F2B"/>
    <w:rsid w:val="0056738D"/>
    <w:rsid w:val="005676F2"/>
    <w:rsid w:val="005679F6"/>
    <w:rsid w:val="00567D9E"/>
    <w:rsid w:val="00570159"/>
    <w:rsid w:val="00570971"/>
    <w:rsid w:val="00570DF9"/>
    <w:rsid w:val="00570F30"/>
    <w:rsid w:val="0057161B"/>
    <w:rsid w:val="0057213F"/>
    <w:rsid w:val="00572F97"/>
    <w:rsid w:val="005732D6"/>
    <w:rsid w:val="005734D5"/>
    <w:rsid w:val="00573B34"/>
    <w:rsid w:val="00573F6D"/>
    <w:rsid w:val="00574611"/>
    <w:rsid w:val="00574A0F"/>
    <w:rsid w:val="00575241"/>
    <w:rsid w:val="005754EB"/>
    <w:rsid w:val="005754FE"/>
    <w:rsid w:val="00575B70"/>
    <w:rsid w:val="00575EE3"/>
    <w:rsid w:val="00576A47"/>
    <w:rsid w:val="00576CA7"/>
    <w:rsid w:val="00576E93"/>
    <w:rsid w:val="00577291"/>
    <w:rsid w:val="005778C4"/>
    <w:rsid w:val="00577B93"/>
    <w:rsid w:val="0058029F"/>
    <w:rsid w:val="005804B6"/>
    <w:rsid w:val="00580848"/>
    <w:rsid w:val="00580B8D"/>
    <w:rsid w:val="00580C31"/>
    <w:rsid w:val="00580F89"/>
    <w:rsid w:val="00581548"/>
    <w:rsid w:val="00581A14"/>
    <w:rsid w:val="00581AAF"/>
    <w:rsid w:val="005820F4"/>
    <w:rsid w:val="00583253"/>
    <w:rsid w:val="00583CF9"/>
    <w:rsid w:val="00583EF7"/>
    <w:rsid w:val="00583FC4"/>
    <w:rsid w:val="00583FE5"/>
    <w:rsid w:val="005844B6"/>
    <w:rsid w:val="00584C51"/>
    <w:rsid w:val="00584E81"/>
    <w:rsid w:val="00585C93"/>
    <w:rsid w:val="00585DA7"/>
    <w:rsid w:val="005861B9"/>
    <w:rsid w:val="005867B8"/>
    <w:rsid w:val="00586ABA"/>
    <w:rsid w:val="0058753F"/>
    <w:rsid w:val="00587DEC"/>
    <w:rsid w:val="00590817"/>
    <w:rsid w:val="00591298"/>
    <w:rsid w:val="0059192C"/>
    <w:rsid w:val="00591A8D"/>
    <w:rsid w:val="0059292F"/>
    <w:rsid w:val="0059334C"/>
    <w:rsid w:val="0059371A"/>
    <w:rsid w:val="005937C0"/>
    <w:rsid w:val="005937ED"/>
    <w:rsid w:val="00594653"/>
    <w:rsid w:val="00594704"/>
    <w:rsid w:val="00594971"/>
    <w:rsid w:val="0059609C"/>
    <w:rsid w:val="005960B1"/>
    <w:rsid w:val="0059634A"/>
    <w:rsid w:val="00596934"/>
    <w:rsid w:val="00597128"/>
    <w:rsid w:val="00597F53"/>
    <w:rsid w:val="005A0990"/>
    <w:rsid w:val="005A1252"/>
    <w:rsid w:val="005A1262"/>
    <w:rsid w:val="005A1437"/>
    <w:rsid w:val="005A2674"/>
    <w:rsid w:val="005A282A"/>
    <w:rsid w:val="005A2C97"/>
    <w:rsid w:val="005A356F"/>
    <w:rsid w:val="005A3DAF"/>
    <w:rsid w:val="005A3F43"/>
    <w:rsid w:val="005A435C"/>
    <w:rsid w:val="005A468A"/>
    <w:rsid w:val="005A4B77"/>
    <w:rsid w:val="005A4C6D"/>
    <w:rsid w:val="005A58B4"/>
    <w:rsid w:val="005A5E8B"/>
    <w:rsid w:val="005A61FD"/>
    <w:rsid w:val="005A6C24"/>
    <w:rsid w:val="005A7402"/>
    <w:rsid w:val="005B0507"/>
    <w:rsid w:val="005B0978"/>
    <w:rsid w:val="005B0F52"/>
    <w:rsid w:val="005B0F57"/>
    <w:rsid w:val="005B125A"/>
    <w:rsid w:val="005B1578"/>
    <w:rsid w:val="005B16CA"/>
    <w:rsid w:val="005B16DD"/>
    <w:rsid w:val="005B17A9"/>
    <w:rsid w:val="005B1E9F"/>
    <w:rsid w:val="005B2427"/>
    <w:rsid w:val="005B294D"/>
    <w:rsid w:val="005B2D66"/>
    <w:rsid w:val="005B33F5"/>
    <w:rsid w:val="005B353C"/>
    <w:rsid w:val="005B35AB"/>
    <w:rsid w:val="005B36CE"/>
    <w:rsid w:val="005B3852"/>
    <w:rsid w:val="005B3CBD"/>
    <w:rsid w:val="005B40EA"/>
    <w:rsid w:val="005B4286"/>
    <w:rsid w:val="005B459C"/>
    <w:rsid w:val="005B45C5"/>
    <w:rsid w:val="005B4701"/>
    <w:rsid w:val="005B4823"/>
    <w:rsid w:val="005B4A00"/>
    <w:rsid w:val="005B537B"/>
    <w:rsid w:val="005B540C"/>
    <w:rsid w:val="005B5840"/>
    <w:rsid w:val="005B601A"/>
    <w:rsid w:val="005B6585"/>
    <w:rsid w:val="005B677E"/>
    <w:rsid w:val="005B6F5D"/>
    <w:rsid w:val="005B71C3"/>
    <w:rsid w:val="005B762D"/>
    <w:rsid w:val="005B79EA"/>
    <w:rsid w:val="005B7C12"/>
    <w:rsid w:val="005B7CBC"/>
    <w:rsid w:val="005C00F2"/>
    <w:rsid w:val="005C0AA0"/>
    <w:rsid w:val="005C0E8F"/>
    <w:rsid w:val="005C1997"/>
    <w:rsid w:val="005C1BB9"/>
    <w:rsid w:val="005C1D1A"/>
    <w:rsid w:val="005C1EE1"/>
    <w:rsid w:val="005C2AAD"/>
    <w:rsid w:val="005C2ABA"/>
    <w:rsid w:val="005C3298"/>
    <w:rsid w:val="005C3457"/>
    <w:rsid w:val="005C4256"/>
    <w:rsid w:val="005C43A5"/>
    <w:rsid w:val="005C48B8"/>
    <w:rsid w:val="005C48CD"/>
    <w:rsid w:val="005C5030"/>
    <w:rsid w:val="005C554A"/>
    <w:rsid w:val="005C55C6"/>
    <w:rsid w:val="005C55F6"/>
    <w:rsid w:val="005C5CD8"/>
    <w:rsid w:val="005C5DCD"/>
    <w:rsid w:val="005C5EF2"/>
    <w:rsid w:val="005C5FAB"/>
    <w:rsid w:val="005C6A35"/>
    <w:rsid w:val="005C6B86"/>
    <w:rsid w:val="005C76C7"/>
    <w:rsid w:val="005C77EF"/>
    <w:rsid w:val="005D0E09"/>
    <w:rsid w:val="005D0EF8"/>
    <w:rsid w:val="005D0F71"/>
    <w:rsid w:val="005D0FAD"/>
    <w:rsid w:val="005D1409"/>
    <w:rsid w:val="005D1A55"/>
    <w:rsid w:val="005D2665"/>
    <w:rsid w:val="005D2931"/>
    <w:rsid w:val="005D2E2B"/>
    <w:rsid w:val="005D2ECD"/>
    <w:rsid w:val="005D438D"/>
    <w:rsid w:val="005D4637"/>
    <w:rsid w:val="005D4981"/>
    <w:rsid w:val="005D4ED9"/>
    <w:rsid w:val="005D5092"/>
    <w:rsid w:val="005D5FD6"/>
    <w:rsid w:val="005D606D"/>
    <w:rsid w:val="005D78AA"/>
    <w:rsid w:val="005E08C3"/>
    <w:rsid w:val="005E0A2E"/>
    <w:rsid w:val="005E122B"/>
    <w:rsid w:val="005E1DE1"/>
    <w:rsid w:val="005E4902"/>
    <w:rsid w:val="005E4C1E"/>
    <w:rsid w:val="005E5A71"/>
    <w:rsid w:val="005E5B33"/>
    <w:rsid w:val="005E64EF"/>
    <w:rsid w:val="005E7266"/>
    <w:rsid w:val="005E7466"/>
    <w:rsid w:val="005E75E9"/>
    <w:rsid w:val="005E7734"/>
    <w:rsid w:val="005E7A01"/>
    <w:rsid w:val="005E7B4F"/>
    <w:rsid w:val="005F00A9"/>
    <w:rsid w:val="005F0502"/>
    <w:rsid w:val="005F14E1"/>
    <w:rsid w:val="005F17FF"/>
    <w:rsid w:val="005F1A71"/>
    <w:rsid w:val="005F3625"/>
    <w:rsid w:val="005F3E86"/>
    <w:rsid w:val="005F445F"/>
    <w:rsid w:val="005F4495"/>
    <w:rsid w:val="005F4D0A"/>
    <w:rsid w:val="005F53C4"/>
    <w:rsid w:val="005F5DDB"/>
    <w:rsid w:val="005F5F0A"/>
    <w:rsid w:val="005F61CD"/>
    <w:rsid w:val="005F656D"/>
    <w:rsid w:val="005F6B83"/>
    <w:rsid w:val="005F7038"/>
    <w:rsid w:val="005F70B2"/>
    <w:rsid w:val="0060013C"/>
    <w:rsid w:val="00600698"/>
    <w:rsid w:val="006007D5"/>
    <w:rsid w:val="0060147C"/>
    <w:rsid w:val="00601898"/>
    <w:rsid w:val="00601A61"/>
    <w:rsid w:val="00601B5A"/>
    <w:rsid w:val="00601BBB"/>
    <w:rsid w:val="006021B7"/>
    <w:rsid w:val="00603102"/>
    <w:rsid w:val="006031F9"/>
    <w:rsid w:val="00603A65"/>
    <w:rsid w:val="006040AC"/>
    <w:rsid w:val="00604FE8"/>
    <w:rsid w:val="00605260"/>
    <w:rsid w:val="006055A7"/>
    <w:rsid w:val="006057E5"/>
    <w:rsid w:val="00605A61"/>
    <w:rsid w:val="0060612D"/>
    <w:rsid w:val="00606970"/>
    <w:rsid w:val="006073CA"/>
    <w:rsid w:val="00607415"/>
    <w:rsid w:val="006077DF"/>
    <w:rsid w:val="00610706"/>
    <w:rsid w:val="0061071E"/>
    <w:rsid w:val="00610728"/>
    <w:rsid w:val="00610873"/>
    <w:rsid w:val="00610948"/>
    <w:rsid w:val="006113B6"/>
    <w:rsid w:val="00611454"/>
    <w:rsid w:val="0061229C"/>
    <w:rsid w:val="00612512"/>
    <w:rsid w:val="00612561"/>
    <w:rsid w:val="006127BB"/>
    <w:rsid w:val="00612E51"/>
    <w:rsid w:val="006133C3"/>
    <w:rsid w:val="006135A4"/>
    <w:rsid w:val="006141B5"/>
    <w:rsid w:val="006156CC"/>
    <w:rsid w:val="00615D6B"/>
    <w:rsid w:val="00615F52"/>
    <w:rsid w:val="00616446"/>
    <w:rsid w:val="00616581"/>
    <w:rsid w:val="0061797B"/>
    <w:rsid w:val="006179C5"/>
    <w:rsid w:val="00617C23"/>
    <w:rsid w:val="00620341"/>
    <w:rsid w:val="00620593"/>
    <w:rsid w:val="00620955"/>
    <w:rsid w:val="0062151B"/>
    <w:rsid w:val="0062270E"/>
    <w:rsid w:val="0062367A"/>
    <w:rsid w:val="006236E9"/>
    <w:rsid w:val="00623E54"/>
    <w:rsid w:val="0062423C"/>
    <w:rsid w:val="00624566"/>
    <w:rsid w:val="00624BC8"/>
    <w:rsid w:val="00624F42"/>
    <w:rsid w:val="006250B8"/>
    <w:rsid w:val="006251A8"/>
    <w:rsid w:val="0062564B"/>
    <w:rsid w:val="00625A0F"/>
    <w:rsid w:val="00626087"/>
    <w:rsid w:val="0062761F"/>
    <w:rsid w:val="00627C7B"/>
    <w:rsid w:val="00627E26"/>
    <w:rsid w:val="00630CCC"/>
    <w:rsid w:val="00631000"/>
    <w:rsid w:val="0063104B"/>
    <w:rsid w:val="0063134C"/>
    <w:rsid w:val="006315BC"/>
    <w:rsid w:val="00631B03"/>
    <w:rsid w:val="006323E4"/>
    <w:rsid w:val="006332B8"/>
    <w:rsid w:val="00633777"/>
    <w:rsid w:val="00633DDC"/>
    <w:rsid w:val="00634010"/>
    <w:rsid w:val="00634C65"/>
    <w:rsid w:val="00634CFC"/>
    <w:rsid w:val="00634F15"/>
    <w:rsid w:val="006356C3"/>
    <w:rsid w:val="00635BD3"/>
    <w:rsid w:val="00635D44"/>
    <w:rsid w:val="006361F4"/>
    <w:rsid w:val="006365A9"/>
    <w:rsid w:val="006366C3"/>
    <w:rsid w:val="006368CE"/>
    <w:rsid w:val="00636DD8"/>
    <w:rsid w:val="00636FB8"/>
    <w:rsid w:val="0063775D"/>
    <w:rsid w:val="00637766"/>
    <w:rsid w:val="006378D3"/>
    <w:rsid w:val="00637BA0"/>
    <w:rsid w:val="00637CFC"/>
    <w:rsid w:val="00637D2D"/>
    <w:rsid w:val="00640101"/>
    <w:rsid w:val="00640258"/>
    <w:rsid w:val="0064163C"/>
    <w:rsid w:val="00641B33"/>
    <w:rsid w:val="006426F2"/>
    <w:rsid w:val="00642D0E"/>
    <w:rsid w:val="00643D35"/>
    <w:rsid w:val="00643F0D"/>
    <w:rsid w:val="006440B2"/>
    <w:rsid w:val="0064498D"/>
    <w:rsid w:val="00645069"/>
    <w:rsid w:val="006458E0"/>
    <w:rsid w:val="00645B19"/>
    <w:rsid w:val="00645BDA"/>
    <w:rsid w:val="006462EF"/>
    <w:rsid w:val="006469D5"/>
    <w:rsid w:val="00646A29"/>
    <w:rsid w:val="006472C2"/>
    <w:rsid w:val="00651181"/>
    <w:rsid w:val="00651289"/>
    <w:rsid w:val="00651313"/>
    <w:rsid w:val="006513C5"/>
    <w:rsid w:val="00651D28"/>
    <w:rsid w:val="00651E4F"/>
    <w:rsid w:val="0065301E"/>
    <w:rsid w:val="00653284"/>
    <w:rsid w:val="00653876"/>
    <w:rsid w:val="006540F6"/>
    <w:rsid w:val="00654A8B"/>
    <w:rsid w:val="00655020"/>
    <w:rsid w:val="00655596"/>
    <w:rsid w:val="006564E9"/>
    <w:rsid w:val="0065663B"/>
    <w:rsid w:val="0065728B"/>
    <w:rsid w:val="0065739A"/>
    <w:rsid w:val="00657634"/>
    <w:rsid w:val="006579FB"/>
    <w:rsid w:val="00657F55"/>
    <w:rsid w:val="0066007E"/>
    <w:rsid w:val="00660280"/>
    <w:rsid w:val="0066046B"/>
    <w:rsid w:val="006605CB"/>
    <w:rsid w:val="00660747"/>
    <w:rsid w:val="00660DC7"/>
    <w:rsid w:val="00660F73"/>
    <w:rsid w:val="00661CFD"/>
    <w:rsid w:val="006626AF"/>
    <w:rsid w:val="006628A7"/>
    <w:rsid w:val="00662B04"/>
    <w:rsid w:val="00662BB5"/>
    <w:rsid w:val="0066372A"/>
    <w:rsid w:val="00663FB5"/>
    <w:rsid w:val="00664481"/>
    <w:rsid w:val="0066608E"/>
    <w:rsid w:val="00666276"/>
    <w:rsid w:val="006663AC"/>
    <w:rsid w:val="00666C58"/>
    <w:rsid w:val="0066727C"/>
    <w:rsid w:val="0066747C"/>
    <w:rsid w:val="00667662"/>
    <w:rsid w:val="0067024C"/>
    <w:rsid w:val="0067030A"/>
    <w:rsid w:val="00670838"/>
    <w:rsid w:val="00670AEB"/>
    <w:rsid w:val="00672BF8"/>
    <w:rsid w:val="00673363"/>
    <w:rsid w:val="00673582"/>
    <w:rsid w:val="006737A5"/>
    <w:rsid w:val="006737C8"/>
    <w:rsid w:val="00673F05"/>
    <w:rsid w:val="00674334"/>
    <w:rsid w:val="00674633"/>
    <w:rsid w:val="00674A9D"/>
    <w:rsid w:val="00674E6D"/>
    <w:rsid w:val="0067536C"/>
    <w:rsid w:val="0067542F"/>
    <w:rsid w:val="00675B6E"/>
    <w:rsid w:val="00675C8F"/>
    <w:rsid w:val="0067606B"/>
    <w:rsid w:val="006766F8"/>
    <w:rsid w:val="006776B0"/>
    <w:rsid w:val="00677C96"/>
    <w:rsid w:val="00677C9B"/>
    <w:rsid w:val="00677E8A"/>
    <w:rsid w:val="00677F80"/>
    <w:rsid w:val="00677F93"/>
    <w:rsid w:val="006803B9"/>
    <w:rsid w:val="0068049D"/>
    <w:rsid w:val="006807C8"/>
    <w:rsid w:val="00680DD9"/>
    <w:rsid w:val="00680F6D"/>
    <w:rsid w:val="0068128C"/>
    <w:rsid w:val="006821F8"/>
    <w:rsid w:val="00682281"/>
    <w:rsid w:val="00682A48"/>
    <w:rsid w:val="00682B0F"/>
    <w:rsid w:val="00682FE5"/>
    <w:rsid w:val="006836CC"/>
    <w:rsid w:val="00683869"/>
    <w:rsid w:val="00683FEA"/>
    <w:rsid w:val="006841EC"/>
    <w:rsid w:val="0068426B"/>
    <w:rsid w:val="00684291"/>
    <w:rsid w:val="00684388"/>
    <w:rsid w:val="00684642"/>
    <w:rsid w:val="006847BB"/>
    <w:rsid w:val="00684D14"/>
    <w:rsid w:val="00685444"/>
    <w:rsid w:val="00685B00"/>
    <w:rsid w:val="00685B8F"/>
    <w:rsid w:val="0068652C"/>
    <w:rsid w:val="00686728"/>
    <w:rsid w:val="00687AB4"/>
    <w:rsid w:val="00687E1C"/>
    <w:rsid w:val="00687E5F"/>
    <w:rsid w:val="00687EBF"/>
    <w:rsid w:val="00687FFA"/>
    <w:rsid w:val="00690435"/>
    <w:rsid w:val="006905A4"/>
    <w:rsid w:val="006914C5"/>
    <w:rsid w:val="00691646"/>
    <w:rsid w:val="00691757"/>
    <w:rsid w:val="00691F78"/>
    <w:rsid w:val="006921D8"/>
    <w:rsid w:val="006928DC"/>
    <w:rsid w:val="00693263"/>
    <w:rsid w:val="006932FC"/>
    <w:rsid w:val="00693A19"/>
    <w:rsid w:val="00693B05"/>
    <w:rsid w:val="00693B23"/>
    <w:rsid w:val="00694083"/>
    <w:rsid w:val="006941D4"/>
    <w:rsid w:val="00694A52"/>
    <w:rsid w:val="00694B77"/>
    <w:rsid w:val="006951DB"/>
    <w:rsid w:val="00695369"/>
    <w:rsid w:val="0069563B"/>
    <w:rsid w:val="00695900"/>
    <w:rsid w:val="00696005"/>
    <w:rsid w:val="00696667"/>
    <w:rsid w:val="00696A00"/>
    <w:rsid w:val="00697B16"/>
    <w:rsid w:val="006A0094"/>
    <w:rsid w:val="006A00FB"/>
    <w:rsid w:val="006A0451"/>
    <w:rsid w:val="006A1079"/>
    <w:rsid w:val="006A14CC"/>
    <w:rsid w:val="006A1B0E"/>
    <w:rsid w:val="006A1B37"/>
    <w:rsid w:val="006A2695"/>
    <w:rsid w:val="006A270E"/>
    <w:rsid w:val="006A27E1"/>
    <w:rsid w:val="006A2E67"/>
    <w:rsid w:val="006A2F21"/>
    <w:rsid w:val="006A3427"/>
    <w:rsid w:val="006A3698"/>
    <w:rsid w:val="006A3ED8"/>
    <w:rsid w:val="006A47EE"/>
    <w:rsid w:val="006A4AA5"/>
    <w:rsid w:val="006A5DC0"/>
    <w:rsid w:val="006A5F5E"/>
    <w:rsid w:val="006A610F"/>
    <w:rsid w:val="006A643D"/>
    <w:rsid w:val="006A6940"/>
    <w:rsid w:val="006A708F"/>
    <w:rsid w:val="006A78AD"/>
    <w:rsid w:val="006B0A49"/>
    <w:rsid w:val="006B105C"/>
    <w:rsid w:val="006B1175"/>
    <w:rsid w:val="006B146D"/>
    <w:rsid w:val="006B1916"/>
    <w:rsid w:val="006B1C94"/>
    <w:rsid w:val="006B1F70"/>
    <w:rsid w:val="006B2356"/>
    <w:rsid w:val="006B2A4F"/>
    <w:rsid w:val="006B2DE9"/>
    <w:rsid w:val="006B2F26"/>
    <w:rsid w:val="006B3016"/>
    <w:rsid w:val="006B3754"/>
    <w:rsid w:val="006B3B4D"/>
    <w:rsid w:val="006B3E7C"/>
    <w:rsid w:val="006B4A96"/>
    <w:rsid w:val="006B5A06"/>
    <w:rsid w:val="006B5AB7"/>
    <w:rsid w:val="006B640E"/>
    <w:rsid w:val="006B65F2"/>
    <w:rsid w:val="006B68F4"/>
    <w:rsid w:val="006B6ACF"/>
    <w:rsid w:val="006B6B8F"/>
    <w:rsid w:val="006B6D8F"/>
    <w:rsid w:val="006B746B"/>
    <w:rsid w:val="006C0113"/>
    <w:rsid w:val="006C01F9"/>
    <w:rsid w:val="006C0369"/>
    <w:rsid w:val="006C0AD6"/>
    <w:rsid w:val="006C0B2E"/>
    <w:rsid w:val="006C0B66"/>
    <w:rsid w:val="006C0EDD"/>
    <w:rsid w:val="006C19BE"/>
    <w:rsid w:val="006C1C84"/>
    <w:rsid w:val="006C2077"/>
    <w:rsid w:val="006C231B"/>
    <w:rsid w:val="006C2465"/>
    <w:rsid w:val="006C27ED"/>
    <w:rsid w:val="006C2A15"/>
    <w:rsid w:val="006C2D61"/>
    <w:rsid w:val="006C389D"/>
    <w:rsid w:val="006C3C42"/>
    <w:rsid w:val="006C3F2C"/>
    <w:rsid w:val="006C3F9D"/>
    <w:rsid w:val="006C41D3"/>
    <w:rsid w:val="006C4333"/>
    <w:rsid w:val="006C4F56"/>
    <w:rsid w:val="006C6762"/>
    <w:rsid w:val="006D035A"/>
    <w:rsid w:val="006D03D2"/>
    <w:rsid w:val="006D0C4B"/>
    <w:rsid w:val="006D0F72"/>
    <w:rsid w:val="006D1512"/>
    <w:rsid w:val="006D17AE"/>
    <w:rsid w:val="006D25B9"/>
    <w:rsid w:val="006D2BEB"/>
    <w:rsid w:val="006D32CA"/>
    <w:rsid w:val="006D32E8"/>
    <w:rsid w:val="006D3491"/>
    <w:rsid w:val="006D376F"/>
    <w:rsid w:val="006D3AA0"/>
    <w:rsid w:val="006D3B06"/>
    <w:rsid w:val="006D3EFC"/>
    <w:rsid w:val="006D446A"/>
    <w:rsid w:val="006D4582"/>
    <w:rsid w:val="006D4FF0"/>
    <w:rsid w:val="006D5691"/>
    <w:rsid w:val="006D6F1A"/>
    <w:rsid w:val="006D7B67"/>
    <w:rsid w:val="006D7E58"/>
    <w:rsid w:val="006D7E97"/>
    <w:rsid w:val="006E01C5"/>
    <w:rsid w:val="006E0758"/>
    <w:rsid w:val="006E10A8"/>
    <w:rsid w:val="006E1138"/>
    <w:rsid w:val="006E1672"/>
    <w:rsid w:val="006E17DF"/>
    <w:rsid w:val="006E2642"/>
    <w:rsid w:val="006E288C"/>
    <w:rsid w:val="006E304F"/>
    <w:rsid w:val="006E3658"/>
    <w:rsid w:val="006E3979"/>
    <w:rsid w:val="006E3AE1"/>
    <w:rsid w:val="006E3C77"/>
    <w:rsid w:val="006E42E5"/>
    <w:rsid w:val="006E47E9"/>
    <w:rsid w:val="006E47ED"/>
    <w:rsid w:val="006E4D25"/>
    <w:rsid w:val="006E4E4B"/>
    <w:rsid w:val="006E5174"/>
    <w:rsid w:val="006E5C1C"/>
    <w:rsid w:val="006E5C39"/>
    <w:rsid w:val="006E66A2"/>
    <w:rsid w:val="006E6A47"/>
    <w:rsid w:val="006E7928"/>
    <w:rsid w:val="006F03F0"/>
    <w:rsid w:val="006F1B26"/>
    <w:rsid w:val="006F1BB5"/>
    <w:rsid w:val="006F26CD"/>
    <w:rsid w:val="006F2832"/>
    <w:rsid w:val="006F2B6C"/>
    <w:rsid w:val="006F2E17"/>
    <w:rsid w:val="006F2F7E"/>
    <w:rsid w:val="006F30BF"/>
    <w:rsid w:val="006F347C"/>
    <w:rsid w:val="006F49BE"/>
    <w:rsid w:val="006F4BA1"/>
    <w:rsid w:val="006F5506"/>
    <w:rsid w:val="006F570C"/>
    <w:rsid w:val="006F5D80"/>
    <w:rsid w:val="006F66B2"/>
    <w:rsid w:val="006F6773"/>
    <w:rsid w:val="006F6EEE"/>
    <w:rsid w:val="006F707F"/>
    <w:rsid w:val="006F7671"/>
    <w:rsid w:val="006F77EB"/>
    <w:rsid w:val="006F7AF9"/>
    <w:rsid w:val="00700941"/>
    <w:rsid w:val="00701C8E"/>
    <w:rsid w:val="007026B7"/>
    <w:rsid w:val="00702A9F"/>
    <w:rsid w:val="00702E54"/>
    <w:rsid w:val="00703290"/>
    <w:rsid w:val="0070380A"/>
    <w:rsid w:val="00704078"/>
    <w:rsid w:val="007043E8"/>
    <w:rsid w:val="00704C79"/>
    <w:rsid w:val="00705117"/>
    <w:rsid w:val="0070527A"/>
    <w:rsid w:val="0070567E"/>
    <w:rsid w:val="00705BD2"/>
    <w:rsid w:val="00705BDB"/>
    <w:rsid w:val="00705CA6"/>
    <w:rsid w:val="00705CF9"/>
    <w:rsid w:val="00705EFC"/>
    <w:rsid w:val="0070618E"/>
    <w:rsid w:val="00706252"/>
    <w:rsid w:val="00706623"/>
    <w:rsid w:val="00706FAA"/>
    <w:rsid w:val="00707617"/>
    <w:rsid w:val="007076E9"/>
    <w:rsid w:val="0070773F"/>
    <w:rsid w:val="007077B5"/>
    <w:rsid w:val="00707D69"/>
    <w:rsid w:val="00707EF1"/>
    <w:rsid w:val="007100B1"/>
    <w:rsid w:val="00710232"/>
    <w:rsid w:val="007103EF"/>
    <w:rsid w:val="007108B1"/>
    <w:rsid w:val="00710936"/>
    <w:rsid w:val="00710AA6"/>
    <w:rsid w:val="0071119A"/>
    <w:rsid w:val="00711215"/>
    <w:rsid w:val="00711316"/>
    <w:rsid w:val="00711848"/>
    <w:rsid w:val="007129D5"/>
    <w:rsid w:val="00712F07"/>
    <w:rsid w:val="007132DF"/>
    <w:rsid w:val="00713609"/>
    <w:rsid w:val="007139BC"/>
    <w:rsid w:val="00713A32"/>
    <w:rsid w:val="00713C50"/>
    <w:rsid w:val="00713D63"/>
    <w:rsid w:val="00714304"/>
    <w:rsid w:val="00714CB7"/>
    <w:rsid w:val="00714DC2"/>
    <w:rsid w:val="0071520C"/>
    <w:rsid w:val="007152EE"/>
    <w:rsid w:val="00715475"/>
    <w:rsid w:val="0071589E"/>
    <w:rsid w:val="00715B96"/>
    <w:rsid w:val="00715C66"/>
    <w:rsid w:val="00715D6B"/>
    <w:rsid w:val="00715D75"/>
    <w:rsid w:val="007168E7"/>
    <w:rsid w:val="007169A9"/>
    <w:rsid w:val="00716A80"/>
    <w:rsid w:val="00716C88"/>
    <w:rsid w:val="00717B70"/>
    <w:rsid w:val="00717E4A"/>
    <w:rsid w:val="00717E8E"/>
    <w:rsid w:val="00717F4F"/>
    <w:rsid w:val="00717FDD"/>
    <w:rsid w:val="00720458"/>
    <w:rsid w:val="007208DB"/>
    <w:rsid w:val="007209C6"/>
    <w:rsid w:val="00721152"/>
    <w:rsid w:val="00721723"/>
    <w:rsid w:val="00721E5C"/>
    <w:rsid w:val="00721E6C"/>
    <w:rsid w:val="00722466"/>
    <w:rsid w:val="0072260F"/>
    <w:rsid w:val="007231B8"/>
    <w:rsid w:val="0072327C"/>
    <w:rsid w:val="007235F3"/>
    <w:rsid w:val="00723879"/>
    <w:rsid w:val="007238C9"/>
    <w:rsid w:val="00723937"/>
    <w:rsid w:val="0072440E"/>
    <w:rsid w:val="00725188"/>
    <w:rsid w:val="0072560E"/>
    <w:rsid w:val="00725624"/>
    <w:rsid w:val="00725720"/>
    <w:rsid w:val="007259B6"/>
    <w:rsid w:val="00725A38"/>
    <w:rsid w:val="00726220"/>
    <w:rsid w:val="007265B0"/>
    <w:rsid w:val="00726A5E"/>
    <w:rsid w:val="007272AD"/>
    <w:rsid w:val="00727C3E"/>
    <w:rsid w:val="00727FAF"/>
    <w:rsid w:val="00730B4D"/>
    <w:rsid w:val="00730C99"/>
    <w:rsid w:val="00731227"/>
    <w:rsid w:val="007318F5"/>
    <w:rsid w:val="00731DBF"/>
    <w:rsid w:val="00732268"/>
    <w:rsid w:val="007326CC"/>
    <w:rsid w:val="0073350B"/>
    <w:rsid w:val="007335B9"/>
    <w:rsid w:val="007338D2"/>
    <w:rsid w:val="00733C2E"/>
    <w:rsid w:val="007343CD"/>
    <w:rsid w:val="00734476"/>
    <w:rsid w:val="0073453D"/>
    <w:rsid w:val="00735005"/>
    <w:rsid w:val="007358A7"/>
    <w:rsid w:val="00735FA2"/>
    <w:rsid w:val="00736188"/>
    <w:rsid w:val="007362B4"/>
    <w:rsid w:val="00736F65"/>
    <w:rsid w:val="00737843"/>
    <w:rsid w:val="0074001C"/>
    <w:rsid w:val="0074035E"/>
    <w:rsid w:val="00740D12"/>
    <w:rsid w:val="00741110"/>
    <w:rsid w:val="0074136C"/>
    <w:rsid w:val="00741486"/>
    <w:rsid w:val="0074171D"/>
    <w:rsid w:val="00741A1C"/>
    <w:rsid w:val="00742C89"/>
    <w:rsid w:val="0074347C"/>
    <w:rsid w:val="007436C9"/>
    <w:rsid w:val="0074414F"/>
    <w:rsid w:val="00744503"/>
    <w:rsid w:val="007448D1"/>
    <w:rsid w:val="00744F2E"/>
    <w:rsid w:val="007464D0"/>
    <w:rsid w:val="00746D72"/>
    <w:rsid w:val="00747157"/>
    <w:rsid w:val="00747354"/>
    <w:rsid w:val="0074786B"/>
    <w:rsid w:val="00747F02"/>
    <w:rsid w:val="007501BE"/>
    <w:rsid w:val="0075040C"/>
    <w:rsid w:val="007508BE"/>
    <w:rsid w:val="00750EC8"/>
    <w:rsid w:val="007511C5"/>
    <w:rsid w:val="00751838"/>
    <w:rsid w:val="0075217F"/>
    <w:rsid w:val="00752741"/>
    <w:rsid w:val="00752892"/>
    <w:rsid w:val="00752B8E"/>
    <w:rsid w:val="00752D9B"/>
    <w:rsid w:val="00753237"/>
    <w:rsid w:val="00754290"/>
    <w:rsid w:val="00754709"/>
    <w:rsid w:val="00754E32"/>
    <w:rsid w:val="00754FD8"/>
    <w:rsid w:val="00755249"/>
    <w:rsid w:val="00755579"/>
    <w:rsid w:val="007564C5"/>
    <w:rsid w:val="00756770"/>
    <w:rsid w:val="007568EC"/>
    <w:rsid w:val="00756FCA"/>
    <w:rsid w:val="00757032"/>
    <w:rsid w:val="0075730E"/>
    <w:rsid w:val="007574C2"/>
    <w:rsid w:val="0075760D"/>
    <w:rsid w:val="00757665"/>
    <w:rsid w:val="007601A2"/>
    <w:rsid w:val="0076160F"/>
    <w:rsid w:val="00762034"/>
    <w:rsid w:val="0076254E"/>
    <w:rsid w:val="0076272F"/>
    <w:rsid w:val="00762D0F"/>
    <w:rsid w:val="00762E69"/>
    <w:rsid w:val="00764448"/>
    <w:rsid w:val="007644B1"/>
    <w:rsid w:val="00765051"/>
    <w:rsid w:val="00765145"/>
    <w:rsid w:val="00765CF0"/>
    <w:rsid w:val="00767065"/>
    <w:rsid w:val="00767427"/>
    <w:rsid w:val="0076769E"/>
    <w:rsid w:val="00767AED"/>
    <w:rsid w:val="007704E8"/>
    <w:rsid w:val="00770A61"/>
    <w:rsid w:val="00770E7F"/>
    <w:rsid w:val="007711FC"/>
    <w:rsid w:val="0077154F"/>
    <w:rsid w:val="0077184B"/>
    <w:rsid w:val="00771B15"/>
    <w:rsid w:val="00772168"/>
    <w:rsid w:val="0077273B"/>
    <w:rsid w:val="00772F4F"/>
    <w:rsid w:val="007734B5"/>
    <w:rsid w:val="0077432E"/>
    <w:rsid w:val="00774752"/>
    <w:rsid w:val="007748C5"/>
    <w:rsid w:val="007754DB"/>
    <w:rsid w:val="00775E53"/>
    <w:rsid w:val="0077647D"/>
    <w:rsid w:val="007773CD"/>
    <w:rsid w:val="00777BE9"/>
    <w:rsid w:val="00777EA8"/>
    <w:rsid w:val="00780304"/>
    <w:rsid w:val="00780BAA"/>
    <w:rsid w:val="00780FA0"/>
    <w:rsid w:val="007814B0"/>
    <w:rsid w:val="0078164B"/>
    <w:rsid w:val="007820EF"/>
    <w:rsid w:val="007823EA"/>
    <w:rsid w:val="00782542"/>
    <w:rsid w:val="00782EDE"/>
    <w:rsid w:val="00782F39"/>
    <w:rsid w:val="00782FAC"/>
    <w:rsid w:val="00783787"/>
    <w:rsid w:val="00783963"/>
    <w:rsid w:val="007840E5"/>
    <w:rsid w:val="00784597"/>
    <w:rsid w:val="0078567C"/>
    <w:rsid w:val="0078614E"/>
    <w:rsid w:val="007863D2"/>
    <w:rsid w:val="00786729"/>
    <w:rsid w:val="007869EE"/>
    <w:rsid w:val="00787819"/>
    <w:rsid w:val="00787C6A"/>
    <w:rsid w:val="00787CFF"/>
    <w:rsid w:val="00790616"/>
    <w:rsid w:val="00790A95"/>
    <w:rsid w:val="00790AE5"/>
    <w:rsid w:val="00790C27"/>
    <w:rsid w:val="00790F0D"/>
    <w:rsid w:val="00791139"/>
    <w:rsid w:val="007916B1"/>
    <w:rsid w:val="0079301C"/>
    <w:rsid w:val="00793293"/>
    <w:rsid w:val="007933BD"/>
    <w:rsid w:val="007938B5"/>
    <w:rsid w:val="00793A49"/>
    <w:rsid w:val="00793B42"/>
    <w:rsid w:val="0079406C"/>
    <w:rsid w:val="00794259"/>
    <w:rsid w:val="0079457E"/>
    <w:rsid w:val="00794714"/>
    <w:rsid w:val="007947AE"/>
    <w:rsid w:val="00795A84"/>
    <w:rsid w:val="00797A9A"/>
    <w:rsid w:val="00797DC9"/>
    <w:rsid w:val="007A03BA"/>
    <w:rsid w:val="007A03FF"/>
    <w:rsid w:val="007A046F"/>
    <w:rsid w:val="007A0E52"/>
    <w:rsid w:val="007A1DA3"/>
    <w:rsid w:val="007A1DDE"/>
    <w:rsid w:val="007A2521"/>
    <w:rsid w:val="007A2BA6"/>
    <w:rsid w:val="007A2BED"/>
    <w:rsid w:val="007A3770"/>
    <w:rsid w:val="007A3BA2"/>
    <w:rsid w:val="007A3CD6"/>
    <w:rsid w:val="007A3DD1"/>
    <w:rsid w:val="007A4883"/>
    <w:rsid w:val="007A4C22"/>
    <w:rsid w:val="007A4D68"/>
    <w:rsid w:val="007A512F"/>
    <w:rsid w:val="007A58D8"/>
    <w:rsid w:val="007A5ED1"/>
    <w:rsid w:val="007A6C51"/>
    <w:rsid w:val="007A6E1A"/>
    <w:rsid w:val="007A7602"/>
    <w:rsid w:val="007B0962"/>
    <w:rsid w:val="007B0D41"/>
    <w:rsid w:val="007B127D"/>
    <w:rsid w:val="007B1801"/>
    <w:rsid w:val="007B189E"/>
    <w:rsid w:val="007B1971"/>
    <w:rsid w:val="007B1D1B"/>
    <w:rsid w:val="007B20EE"/>
    <w:rsid w:val="007B20FA"/>
    <w:rsid w:val="007B2319"/>
    <w:rsid w:val="007B2BF0"/>
    <w:rsid w:val="007B2D12"/>
    <w:rsid w:val="007B301B"/>
    <w:rsid w:val="007B330E"/>
    <w:rsid w:val="007B48C8"/>
    <w:rsid w:val="007B5544"/>
    <w:rsid w:val="007B585C"/>
    <w:rsid w:val="007B5F61"/>
    <w:rsid w:val="007B6323"/>
    <w:rsid w:val="007B6654"/>
    <w:rsid w:val="007B6B84"/>
    <w:rsid w:val="007B6D19"/>
    <w:rsid w:val="007B6DDF"/>
    <w:rsid w:val="007B6FFE"/>
    <w:rsid w:val="007B76AB"/>
    <w:rsid w:val="007C031C"/>
    <w:rsid w:val="007C044C"/>
    <w:rsid w:val="007C1F76"/>
    <w:rsid w:val="007C2014"/>
    <w:rsid w:val="007C28D3"/>
    <w:rsid w:val="007C2A45"/>
    <w:rsid w:val="007C2B0C"/>
    <w:rsid w:val="007C2CD6"/>
    <w:rsid w:val="007C3061"/>
    <w:rsid w:val="007C30C5"/>
    <w:rsid w:val="007C34D0"/>
    <w:rsid w:val="007C404B"/>
    <w:rsid w:val="007C413A"/>
    <w:rsid w:val="007C414F"/>
    <w:rsid w:val="007C446B"/>
    <w:rsid w:val="007C67A5"/>
    <w:rsid w:val="007C70F7"/>
    <w:rsid w:val="007D0014"/>
    <w:rsid w:val="007D0109"/>
    <w:rsid w:val="007D01AE"/>
    <w:rsid w:val="007D07F0"/>
    <w:rsid w:val="007D0DCF"/>
    <w:rsid w:val="007D13C5"/>
    <w:rsid w:val="007D1E97"/>
    <w:rsid w:val="007D1F96"/>
    <w:rsid w:val="007D2284"/>
    <w:rsid w:val="007D2B7F"/>
    <w:rsid w:val="007D3285"/>
    <w:rsid w:val="007D32FC"/>
    <w:rsid w:val="007D380C"/>
    <w:rsid w:val="007D3C2B"/>
    <w:rsid w:val="007D3D1F"/>
    <w:rsid w:val="007D40B6"/>
    <w:rsid w:val="007D4155"/>
    <w:rsid w:val="007D44C3"/>
    <w:rsid w:val="007D4F86"/>
    <w:rsid w:val="007D5514"/>
    <w:rsid w:val="007D6519"/>
    <w:rsid w:val="007D65AB"/>
    <w:rsid w:val="007D67E5"/>
    <w:rsid w:val="007D6B05"/>
    <w:rsid w:val="007D7077"/>
    <w:rsid w:val="007D709A"/>
    <w:rsid w:val="007D781E"/>
    <w:rsid w:val="007D7DFC"/>
    <w:rsid w:val="007E03D1"/>
    <w:rsid w:val="007E0476"/>
    <w:rsid w:val="007E05C1"/>
    <w:rsid w:val="007E0968"/>
    <w:rsid w:val="007E0A9B"/>
    <w:rsid w:val="007E1331"/>
    <w:rsid w:val="007E1B50"/>
    <w:rsid w:val="007E1BF2"/>
    <w:rsid w:val="007E1CA3"/>
    <w:rsid w:val="007E1F44"/>
    <w:rsid w:val="007E1FE9"/>
    <w:rsid w:val="007E2097"/>
    <w:rsid w:val="007E2609"/>
    <w:rsid w:val="007E32E8"/>
    <w:rsid w:val="007E35F5"/>
    <w:rsid w:val="007E3BA9"/>
    <w:rsid w:val="007E411D"/>
    <w:rsid w:val="007E4A65"/>
    <w:rsid w:val="007E4B42"/>
    <w:rsid w:val="007E5029"/>
    <w:rsid w:val="007E5962"/>
    <w:rsid w:val="007E63AD"/>
    <w:rsid w:val="007E6C57"/>
    <w:rsid w:val="007E6F26"/>
    <w:rsid w:val="007E6FA2"/>
    <w:rsid w:val="007E7559"/>
    <w:rsid w:val="007E7DBC"/>
    <w:rsid w:val="007E7E60"/>
    <w:rsid w:val="007F010C"/>
    <w:rsid w:val="007F0999"/>
    <w:rsid w:val="007F1107"/>
    <w:rsid w:val="007F1C60"/>
    <w:rsid w:val="007F306A"/>
    <w:rsid w:val="007F3602"/>
    <w:rsid w:val="007F4317"/>
    <w:rsid w:val="007F4ACF"/>
    <w:rsid w:val="007F5702"/>
    <w:rsid w:val="007F5768"/>
    <w:rsid w:val="007F5AB8"/>
    <w:rsid w:val="007F5D86"/>
    <w:rsid w:val="007F71DC"/>
    <w:rsid w:val="007F73A9"/>
    <w:rsid w:val="007F741B"/>
    <w:rsid w:val="007F7670"/>
    <w:rsid w:val="00800048"/>
    <w:rsid w:val="00800ACA"/>
    <w:rsid w:val="00801706"/>
    <w:rsid w:val="0080231E"/>
    <w:rsid w:val="00802769"/>
    <w:rsid w:val="00803A47"/>
    <w:rsid w:val="00804129"/>
    <w:rsid w:val="00804175"/>
    <w:rsid w:val="00804262"/>
    <w:rsid w:val="00804E07"/>
    <w:rsid w:val="00805D1D"/>
    <w:rsid w:val="00806129"/>
    <w:rsid w:val="0080707E"/>
    <w:rsid w:val="00807721"/>
    <w:rsid w:val="00807819"/>
    <w:rsid w:val="00807B5A"/>
    <w:rsid w:val="00807C66"/>
    <w:rsid w:val="00810483"/>
    <w:rsid w:val="00810596"/>
    <w:rsid w:val="00810D31"/>
    <w:rsid w:val="00810F7C"/>
    <w:rsid w:val="0081134C"/>
    <w:rsid w:val="008121E7"/>
    <w:rsid w:val="0081249E"/>
    <w:rsid w:val="0081281F"/>
    <w:rsid w:val="00812DE1"/>
    <w:rsid w:val="0081334D"/>
    <w:rsid w:val="00813E61"/>
    <w:rsid w:val="00814209"/>
    <w:rsid w:val="00814806"/>
    <w:rsid w:val="00814B6B"/>
    <w:rsid w:val="00814E76"/>
    <w:rsid w:val="00815005"/>
    <w:rsid w:val="00815BE1"/>
    <w:rsid w:val="00816692"/>
    <w:rsid w:val="008173D6"/>
    <w:rsid w:val="00820553"/>
    <w:rsid w:val="008209B9"/>
    <w:rsid w:val="00820C6A"/>
    <w:rsid w:val="0082143C"/>
    <w:rsid w:val="00822D4D"/>
    <w:rsid w:val="00823091"/>
    <w:rsid w:val="008232D0"/>
    <w:rsid w:val="008249CD"/>
    <w:rsid w:val="00824B74"/>
    <w:rsid w:val="00824F69"/>
    <w:rsid w:val="0082585C"/>
    <w:rsid w:val="008261E4"/>
    <w:rsid w:val="008264B8"/>
    <w:rsid w:val="0082654F"/>
    <w:rsid w:val="0082691C"/>
    <w:rsid w:val="00827324"/>
    <w:rsid w:val="008273A6"/>
    <w:rsid w:val="008276FF"/>
    <w:rsid w:val="00827BC9"/>
    <w:rsid w:val="00827DE0"/>
    <w:rsid w:val="00827F45"/>
    <w:rsid w:val="00830065"/>
    <w:rsid w:val="008311CC"/>
    <w:rsid w:val="0083179D"/>
    <w:rsid w:val="00831B32"/>
    <w:rsid w:val="00832428"/>
    <w:rsid w:val="008336B4"/>
    <w:rsid w:val="00833903"/>
    <w:rsid w:val="00833D84"/>
    <w:rsid w:val="00834312"/>
    <w:rsid w:val="00834359"/>
    <w:rsid w:val="00834610"/>
    <w:rsid w:val="008349E8"/>
    <w:rsid w:val="00835B60"/>
    <w:rsid w:val="00836097"/>
    <w:rsid w:val="008362A2"/>
    <w:rsid w:val="00836AF3"/>
    <w:rsid w:val="00836C77"/>
    <w:rsid w:val="00836E32"/>
    <w:rsid w:val="00837731"/>
    <w:rsid w:val="00840532"/>
    <w:rsid w:val="008407D1"/>
    <w:rsid w:val="008409E1"/>
    <w:rsid w:val="00840BF8"/>
    <w:rsid w:val="008410C6"/>
    <w:rsid w:val="008415F4"/>
    <w:rsid w:val="00841636"/>
    <w:rsid w:val="00841B14"/>
    <w:rsid w:val="00841B3B"/>
    <w:rsid w:val="00842534"/>
    <w:rsid w:val="00843043"/>
    <w:rsid w:val="008433BF"/>
    <w:rsid w:val="00843B29"/>
    <w:rsid w:val="00844579"/>
    <w:rsid w:val="00844A32"/>
    <w:rsid w:val="00844B85"/>
    <w:rsid w:val="008450CE"/>
    <w:rsid w:val="008456F6"/>
    <w:rsid w:val="00845EE8"/>
    <w:rsid w:val="00846243"/>
    <w:rsid w:val="008464FA"/>
    <w:rsid w:val="00846506"/>
    <w:rsid w:val="00846A51"/>
    <w:rsid w:val="00847303"/>
    <w:rsid w:val="00847781"/>
    <w:rsid w:val="00847836"/>
    <w:rsid w:val="00847EA7"/>
    <w:rsid w:val="008501C9"/>
    <w:rsid w:val="00850982"/>
    <w:rsid w:val="00850D3B"/>
    <w:rsid w:val="00850DD3"/>
    <w:rsid w:val="00850F3D"/>
    <w:rsid w:val="00851069"/>
    <w:rsid w:val="0085144F"/>
    <w:rsid w:val="00851AAD"/>
    <w:rsid w:val="00851F95"/>
    <w:rsid w:val="008520C6"/>
    <w:rsid w:val="008524F0"/>
    <w:rsid w:val="008530A9"/>
    <w:rsid w:val="00853242"/>
    <w:rsid w:val="0085380B"/>
    <w:rsid w:val="00853D16"/>
    <w:rsid w:val="0085409E"/>
    <w:rsid w:val="00854175"/>
    <w:rsid w:val="008543F9"/>
    <w:rsid w:val="008544D2"/>
    <w:rsid w:val="008547C2"/>
    <w:rsid w:val="00854BEA"/>
    <w:rsid w:val="0085504B"/>
    <w:rsid w:val="00855567"/>
    <w:rsid w:val="008559AE"/>
    <w:rsid w:val="00856173"/>
    <w:rsid w:val="0085643B"/>
    <w:rsid w:val="00856563"/>
    <w:rsid w:val="0085663D"/>
    <w:rsid w:val="00856C8E"/>
    <w:rsid w:val="00856F48"/>
    <w:rsid w:val="008572CF"/>
    <w:rsid w:val="0085730E"/>
    <w:rsid w:val="0085758E"/>
    <w:rsid w:val="00857781"/>
    <w:rsid w:val="00857945"/>
    <w:rsid w:val="0086050C"/>
    <w:rsid w:val="0086083D"/>
    <w:rsid w:val="00860B0A"/>
    <w:rsid w:val="00860DF7"/>
    <w:rsid w:val="008618DE"/>
    <w:rsid w:val="00861A00"/>
    <w:rsid w:val="00861A6E"/>
    <w:rsid w:val="00861F23"/>
    <w:rsid w:val="008620A9"/>
    <w:rsid w:val="008621D0"/>
    <w:rsid w:val="00862726"/>
    <w:rsid w:val="00862A8A"/>
    <w:rsid w:val="00862AC0"/>
    <w:rsid w:val="00862C5F"/>
    <w:rsid w:val="008633D3"/>
    <w:rsid w:val="008636B5"/>
    <w:rsid w:val="00863C19"/>
    <w:rsid w:val="0086418B"/>
    <w:rsid w:val="0086481B"/>
    <w:rsid w:val="00864E4E"/>
    <w:rsid w:val="008659BC"/>
    <w:rsid w:val="00866595"/>
    <w:rsid w:val="00866EFF"/>
    <w:rsid w:val="0087099E"/>
    <w:rsid w:val="00870DA6"/>
    <w:rsid w:val="008710CE"/>
    <w:rsid w:val="0087113A"/>
    <w:rsid w:val="00871184"/>
    <w:rsid w:val="008714D3"/>
    <w:rsid w:val="008719F2"/>
    <w:rsid w:val="00871E0A"/>
    <w:rsid w:val="00871F4D"/>
    <w:rsid w:val="00872BE2"/>
    <w:rsid w:val="00873370"/>
    <w:rsid w:val="00873E76"/>
    <w:rsid w:val="00874729"/>
    <w:rsid w:val="00874CB4"/>
    <w:rsid w:val="008753BF"/>
    <w:rsid w:val="0087647B"/>
    <w:rsid w:val="0087672C"/>
    <w:rsid w:val="00876B97"/>
    <w:rsid w:val="008804B2"/>
    <w:rsid w:val="008809BC"/>
    <w:rsid w:val="00880F67"/>
    <w:rsid w:val="008814BA"/>
    <w:rsid w:val="00881AAB"/>
    <w:rsid w:val="00881C08"/>
    <w:rsid w:val="00881DE5"/>
    <w:rsid w:val="008822F9"/>
    <w:rsid w:val="0088230B"/>
    <w:rsid w:val="00882488"/>
    <w:rsid w:val="00883167"/>
    <w:rsid w:val="008832E2"/>
    <w:rsid w:val="0088382A"/>
    <w:rsid w:val="00883892"/>
    <w:rsid w:val="00884BC6"/>
    <w:rsid w:val="008852FA"/>
    <w:rsid w:val="00885452"/>
    <w:rsid w:val="00885673"/>
    <w:rsid w:val="008858E7"/>
    <w:rsid w:val="00885975"/>
    <w:rsid w:val="008859A5"/>
    <w:rsid w:val="00885B10"/>
    <w:rsid w:val="00885C33"/>
    <w:rsid w:val="00886076"/>
    <w:rsid w:val="008862AE"/>
    <w:rsid w:val="008863E9"/>
    <w:rsid w:val="00886691"/>
    <w:rsid w:val="008877D9"/>
    <w:rsid w:val="0088798D"/>
    <w:rsid w:val="00887A9B"/>
    <w:rsid w:val="00887B46"/>
    <w:rsid w:val="008902C8"/>
    <w:rsid w:val="008905A5"/>
    <w:rsid w:val="00890918"/>
    <w:rsid w:val="00890C2E"/>
    <w:rsid w:val="008913DC"/>
    <w:rsid w:val="00892596"/>
    <w:rsid w:val="008925E3"/>
    <w:rsid w:val="00892ADE"/>
    <w:rsid w:val="00892D9A"/>
    <w:rsid w:val="008930F4"/>
    <w:rsid w:val="00893D9D"/>
    <w:rsid w:val="008942F2"/>
    <w:rsid w:val="008948C4"/>
    <w:rsid w:val="00894B3B"/>
    <w:rsid w:val="00894EEE"/>
    <w:rsid w:val="008952C7"/>
    <w:rsid w:val="008952D2"/>
    <w:rsid w:val="00895419"/>
    <w:rsid w:val="00895713"/>
    <w:rsid w:val="0089621A"/>
    <w:rsid w:val="00896465"/>
    <w:rsid w:val="00896AF4"/>
    <w:rsid w:val="00896E11"/>
    <w:rsid w:val="00897013"/>
    <w:rsid w:val="00897262"/>
    <w:rsid w:val="00897372"/>
    <w:rsid w:val="00897795"/>
    <w:rsid w:val="008978FB"/>
    <w:rsid w:val="00897B88"/>
    <w:rsid w:val="008A0067"/>
    <w:rsid w:val="008A0524"/>
    <w:rsid w:val="008A0A0A"/>
    <w:rsid w:val="008A0B0E"/>
    <w:rsid w:val="008A0B91"/>
    <w:rsid w:val="008A178B"/>
    <w:rsid w:val="008A1CC4"/>
    <w:rsid w:val="008A29FD"/>
    <w:rsid w:val="008A2BC7"/>
    <w:rsid w:val="008A2CB2"/>
    <w:rsid w:val="008A2D53"/>
    <w:rsid w:val="008A3391"/>
    <w:rsid w:val="008A352D"/>
    <w:rsid w:val="008A3BFB"/>
    <w:rsid w:val="008A3F84"/>
    <w:rsid w:val="008A4604"/>
    <w:rsid w:val="008A663B"/>
    <w:rsid w:val="008A673E"/>
    <w:rsid w:val="008A77D2"/>
    <w:rsid w:val="008A7D7A"/>
    <w:rsid w:val="008B0430"/>
    <w:rsid w:val="008B04FB"/>
    <w:rsid w:val="008B09A3"/>
    <w:rsid w:val="008B0D29"/>
    <w:rsid w:val="008B10F1"/>
    <w:rsid w:val="008B112A"/>
    <w:rsid w:val="008B1DF8"/>
    <w:rsid w:val="008B1F03"/>
    <w:rsid w:val="008B22E8"/>
    <w:rsid w:val="008B24BC"/>
    <w:rsid w:val="008B2636"/>
    <w:rsid w:val="008B2905"/>
    <w:rsid w:val="008B2EE3"/>
    <w:rsid w:val="008B3372"/>
    <w:rsid w:val="008B3573"/>
    <w:rsid w:val="008B3A33"/>
    <w:rsid w:val="008B3C3B"/>
    <w:rsid w:val="008B44EA"/>
    <w:rsid w:val="008B46BC"/>
    <w:rsid w:val="008B47A8"/>
    <w:rsid w:val="008B5468"/>
    <w:rsid w:val="008B61CD"/>
    <w:rsid w:val="008B6D30"/>
    <w:rsid w:val="008B6D6D"/>
    <w:rsid w:val="008B6DD8"/>
    <w:rsid w:val="008B767E"/>
    <w:rsid w:val="008C1A65"/>
    <w:rsid w:val="008C1AE2"/>
    <w:rsid w:val="008C1D9F"/>
    <w:rsid w:val="008C2973"/>
    <w:rsid w:val="008C2C97"/>
    <w:rsid w:val="008C2CA4"/>
    <w:rsid w:val="008C3634"/>
    <w:rsid w:val="008C3708"/>
    <w:rsid w:val="008C3CC9"/>
    <w:rsid w:val="008C4202"/>
    <w:rsid w:val="008C4742"/>
    <w:rsid w:val="008C4A02"/>
    <w:rsid w:val="008C4BD5"/>
    <w:rsid w:val="008C4BEF"/>
    <w:rsid w:val="008C5930"/>
    <w:rsid w:val="008C5D8A"/>
    <w:rsid w:val="008C5E39"/>
    <w:rsid w:val="008C63B6"/>
    <w:rsid w:val="008C6874"/>
    <w:rsid w:val="008C6B48"/>
    <w:rsid w:val="008C7F47"/>
    <w:rsid w:val="008D004C"/>
    <w:rsid w:val="008D0565"/>
    <w:rsid w:val="008D06F6"/>
    <w:rsid w:val="008D0CCA"/>
    <w:rsid w:val="008D10C8"/>
    <w:rsid w:val="008D10DE"/>
    <w:rsid w:val="008D20F1"/>
    <w:rsid w:val="008D2582"/>
    <w:rsid w:val="008D25E1"/>
    <w:rsid w:val="008D29B8"/>
    <w:rsid w:val="008D2A81"/>
    <w:rsid w:val="008D3706"/>
    <w:rsid w:val="008D41DA"/>
    <w:rsid w:val="008D4409"/>
    <w:rsid w:val="008D4E0F"/>
    <w:rsid w:val="008D611E"/>
    <w:rsid w:val="008D6387"/>
    <w:rsid w:val="008D70C3"/>
    <w:rsid w:val="008D7813"/>
    <w:rsid w:val="008D7814"/>
    <w:rsid w:val="008D7989"/>
    <w:rsid w:val="008D7FD8"/>
    <w:rsid w:val="008E027F"/>
    <w:rsid w:val="008E0440"/>
    <w:rsid w:val="008E0D4B"/>
    <w:rsid w:val="008E0F73"/>
    <w:rsid w:val="008E1E2D"/>
    <w:rsid w:val="008E2151"/>
    <w:rsid w:val="008E2C30"/>
    <w:rsid w:val="008E3C1A"/>
    <w:rsid w:val="008E3E74"/>
    <w:rsid w:val="008E43F9"/>
    <w:rsid w:val="008E443A"/>
    <w:rsid w:val="008E4A62"/>
    <w:rsid w:val="008E5A95"/>
    <w:rsid w:val="008E6196"/>
    <w:rsid w:val="008E629F"/>
    <w:rsid w:val="008E69B4"/>
    <w:rsid w:val="008E6E0F"/>
    <w:rsid w:val="008E716F"/>
    <w:rsid w:val="008E74DB"/>
    <w:rsid w:val="008E76A1"/>
    <w:rsid w:val="008E795E"/>
    <w:rsid w:val="008F0B59"/>
    <w:rsid w:val="008F0ED8"/>
    <w:rsid w:val="008F1006"/>
    <w:rsid w:val="008F22A0"/>
    <w:rsid w:val="008F25D5"/>
    <w:rsid w:val="008F26C0"/>
    <w:rsid w:val="008F30D1"/>
    <w:rsid w:val="008F3597"/>
    <w:rsid w:val="008F3F48"/>
    <w:rsid w:val="008F5AF6"/>
    <w:rsid w:val="008F5DB1"/>
    <w:rsid w:val="008F6123"/>
    <w:rsid w:val="008F6562"/>
    <w:rsid w:val="008F656C"/>
    <w:rsid w:val="008F6969"/>
    <w:rsid w:val="008F6A30"/>
    <w:rsid w:val="008F6F36"/>
    <w:rsid w:val="008F7144"/>
    <w:rsid w:val="008F7BFD"/>
    <w:rsid w:val="009003EB"/>
    <w:rsid w:val="009005EB"/>
    <w:rsid w:val="0090074D"/>
    <w:rsid w:val="009009EF"/>
    <w:rsid w:val="00900EBC"/>
    <w:rsid w:val="009010EC"/>
    <w:rsid w:val="009025FD"/>
    <w:rsid w:val="0090279B"/>
    <w:rsid w:val="009027DB"/>
    <w:rsid w:val="00902B99"/>
    <w:rsid w:val="00902CC0"/>
    <w:rsid w:val="00903001"/>
    <w:rsid w:val="00903518"/>
    <w:rsid w:val="00903EC7"/>
    <w:rsid w:val="00903F87"/>
    <w:rsid w:val="009041B6"/>
    <w:rsid w:val="009045F2"/>
    <w:rsid w:val="00905A6B"/>
    <w:rsid w:val="00905D55"/>
    <w:rsid w:val="00905F9B"/>
    <w:rsid w:val="00906245"/>
    <w:rsid w:val="00906405"/>
    <w:rsid w:val="009067CE"/>
    <w:rsid w:val="009068DF"/>
    <w:rsid w:val="00907828"/>
    <w:rsid w:val="00907884"/>
    <w:rsid w:val="009079E5"/>
    <w:rsid w:val="00907E44"/>
    <w:rsid w:val="0091094C"/>
    <w:rsid w:val="0091144B"/>
    <w:rsid w:val="00911699"/>
    <w:rsid w:val="009119E1"/>
    <w:rsid w:val="009119E7"/>
    <w:rsid w:val="00911DB1"/>
    <w:rsid w:val="00911DC2"/>
    <w:rsid w:val="00911EC9"/>
    <w:rsid w:val="00913498"/>
    <w:rsid w:val="009135FE"/>
    <w:rsid w:val="00913F2D"/>
    <w:rsid w:val="00914F63"/>
    <w:rsid w:val="00915626"/>
    <w:rsid w:val="009159AF"/>
    <w:rsid w:val="00915D0D"/>
    <w:rsid w:val="00915FAE"/>
    <w:rsid w:val="00916274"/>
    <w:rsid w:val="00916B48"/>
    <w:rsid w:val="00916F3D"/>
    <w:rsid w:val="00917866"/>
    <w:rsid w:val="00917C5F"/>
    <w:rsid w:val="00920D66"/>
    <w:rsid w:val="00921689"/>
    <w:rsid w:val="009217CE"/>
    <w:rsid w:val="00921C74"/>
    <w:rsid w:val="009224E0"/>
    <w:rsid w:val="009229CD"/>
    <w:rsid w:val="00922CA0"/>
    <w:rsid w:val="00924343"/>
    <w:rsid w:val="00924365"/>
    <w:rsid w:val="00924FFD"/>
    <w:rsid w:val="0092526C"/>
    <w:rsid w:val="0092528A"/>
    <w:rsid w:val="0092551C"/>
    <w:rsid w:val="009256B4"/>
    <w:rsid w:val="00925AFE"/>
    <w:rsid w:val="00925DC5"/>
    <w:rsid w:val="009261A6"/>
    <w:rsid w:val="00926266"/>
    <w:rsid w:val="00926615"/>
    <w:rsid w:val="00926AFC"/>
    <w:rsid w:val="0092719E"/>
    <w:rsid w:val="009273AD"/>
    <w:rsid w:val="00930746"/>
    <w:rsid w:val="00930EB7"/>
    <w:rsid w:val="00932050"/>
    <w:rsid w:val="00932334"/>
    <w:rsid w:val="00932438"/>
    <w:rsid w:val="009334D2"/>
    <w:rsid w:val="00933EC6"/>
    <w:rsid w:val="009344F7"/>
    <w:rsid w:val="009345D6"/>
    <w:rsid w:val="009347B1"/>
    <w:rsid w:val="00934DC3"/>
    <w:rsid w:val="009350C9"/>
    <w:rsid w:val="009353C3"/>
    <w:rsid w:val="009358CF"/>
    <w:rsid w:val="00935D1B"/>
    <w:rsid w:val="00935FF1"/>
    <w:rsid w:val="00936382"/>
    <w:rsid w:val="00936992"/>
    <w:rsid w:val="00936ADF"/>
    <w:rsid w:val="00937394"/>
    <w:rsid w:val="0093798B"/>
    <w:rsid w:val="00937A6A"/>
    <w:rsid w:val="00937C2B"/>
    <w:rsid w:val="00937C5D"/>
    <w:rsid w:val="00937CCD"/>
    <w:rsid w:val="00937DBF"/>
    <w:rsid w:val="00937E40"/>
    <w:rsid w:val="00937F80"/>
    <w:rsid w:val="009400C7"/>
    <w:rsid w:val="009404E1"/>
    <w:rsid w:val="00941364"/>
    <w:rsid w:val="0094165C"/>
    <w:rsid w:val="009419B7"/>
    <w:rsid w:val="00941EE4"/>
    <w:rsid w:val="00942691"/>
    <w:rsid w:val="00942716"/>
    <w:rsid w:val="00942904"/>
    <w:rsid w:val="00942E51"/>
    <w:rsid w:val="00943257"/>
    <w:rsid w:val="009433BB"/>
    <w:rsid w:val="009436EF"/>
    <w:rsid w:val="00943B2F"/>
    <w:rsid w:val="00943CCF"/>
    <w:rsid w:val="00943E4C"/>
    <w:rsid w:val="00944477"/>
    <w:rsid w:val="009444BA"/>
    <w:rsid w:val="00944A9F"/>
    <w:rsid w:val="00944E1C"/>
    <w:rsid w:val="00944E2C"/>
    <w:rsid w:val="00944EB8"/>
    <w:rsid w:val="009450FC"/>
    <w:rsid w:val="0094511A"/>
    <w:rsid w:val="009455E9"/>
    <w:rsid w:val="00945DE1"/>
    <w:rsid w:val="009460FB"/>
    <w:rsid w:val="00946C8D"/>
    <w:rsid w:val="00947437"/>
    <w:rsid w:val="009479CA"/>
    <w:rsid w:val="00950015"/>
    <w:rsid w:val="009501F4"/>
    <w:rsid w:val="00950215"/>
    <w:rsid w:val="009502C4"/>
    <w:rsid w:val="009504C2"/>
    <w:rsid w:val="00950979"/>
    <w:rsid w:val="00950AB7"/>
    <w:rsid w:val="00951236"/>
    <w:rsid w:val="00951AE7"/>
    <w:rsid w:val="00952A0C"/>
    <w:rsid w:val="0095302A"/>
    <w:rsid w:val="009533D1"/>
    <w:rsid w:val="00953A9A"/>
    <w:rsid w:val="00953F4F"/>
    <w:rsid w:val="009546D6"/>
    <w:rsid w:val="00954970"/>
    <w:rsid w:val="009553B2"/>
    <w:rsid w:val="00955617"/>
    <w:rsid w:val="00956384"/>
    <w:rsid w:val="00957082"/>
    <w:rsid w:val="00957775"/>
    <w:rsid w:val="00957F81"/>
    <w:rsid w:val="00960541"/>
    <w:rsid w:val="00960645"/>
    <w:rsid w:val="00960EC8"/>
    <w:rsid w:val="0096189C"/>
    <w:rsid w:val="00961964"/>
    <w:rsid w:val="00961F83"/>
    <w:rsid w:val="00963523"/>
    <w:rsid w:val="00963808"/>
    <w:rsid w:val="00963859"/>
    <w:rsid w:val="00963A76"/>
    <w:rsid w:val="009641DC"/>
    <w:rsid w:val="009647D4"/>
    <w:rsid w:val="009654B8"/>
    <w:rsid w:val="009659D7"/>
    <w:rsid w:val="00965EE7"/>
    <w:rsid w:val="00965F0B"/>
    <w:rsid w:val="00966329"/>
    <w:rsid w:val="0096673C"/>
    <w:rsid w:val="0096676F"/>
    <w:rsid w:val="00967476"/>
    <w:rsid w:val="00970028"/>
    <w:rsid w:val="009704F5"/>
    <w:rsid w:val="00970BB9"/>
    <w:rsid w:val="00971A94"/>
    <w:rsid w:val="00971DE4"/>
    <w:rsid w:val="00971ECF"/>
    <w:rsid w:val="00971F08"/>
    <w:rsid w:val="0097260E"/>
    <w:rsid w:val="00972B5A"/>
    <w:rsid w:val="00973A74"/>
    <w:rsid w:val="00974514"/>
    <w:rsid w:val="00974B5C"/>
    <w:rsid w:val="0097506E"/>
    <w:rsid w:val="009756C4"/>
    <w:rsid w:val="00975A04"/>
    <w:rsid w:val="00976D7D"/>
    <w:rsid w:val="00976E14"/>
    <w:rsid w:val="009778DF"/>
    <w:rsid w:val="009778EE"/>
    <w:rsid w:val="00977F07"/>
    <w:rsid w:val="009801AA"/>
    <w:rsid w:val="0098026E"/>
    <w:rsid w:val="0098066A"/>
    <w:rsid w:val="00981477"/>
    <w:rsid w:val="0098192E"/>
    <w:rsid w:val="00981B9E"/>
    <w:rsid w:val="00982385"/>
    <w:rsid w:val="0098344F"/>
    <w:rsid w:val="00983878"/>
    <w:rsid w:val="00984BFA"/>
    <w:rsid w:val="00984C80"/>
    <w:rsid w:val="00985968"/>
    <w:rsid w:val="009859AA"/>
    <w:rsid w:val="00985FAB"/>
    <w:rsid w:val="00986140"/>
    <w:rsid w:val="00986632"/>
    <w:rsid w:val="009869D7"/>
    <w:rsid w:val="00986F20"/>
    <w:rsid w:val="009870DC"/>
    <w:rsid w:val="00987DE5"/>
    <w:rsid w:val="0099053D"/>
    <w:rsid w:val="00990B53"/>
    <w:rsid w:val="00990DC0"/>
    <w:rsid w:val="00990F85"/>
    <w:rsid w:val="009918B9"/>
    <w:rsid w:val="00991B85"/>
    <w:rsid w:val="00991E7B"/>
    <w:rsid w:val="00992507"/>
    <w:rsid w:val="0099306C"/>
    <w:rsid w:val="009936F4"/>
    <w:rsid w:val="00993F15"/>
    <w:rsid w:val="0099429C"/>
    <w:rsid w:val="00994C21"/>
    <w:rsid w:val="00995C97"/>
    <w:rsid w:val="00996307"/>
    <w:rsid w:val="009970E6"/>
    <w:rsid w:val="0099768E"/>
    <w:rsid w:val="009A020F"/>
    <w:rsid w:val="009A0800"/>
    <w:rsid w:val="009A093B"/>
    <w:rsid w:val="009A0E1E"/>
    <w:rsid w:val="009A12C1"/>
    <w:rsid w:val="009A15C0"/>
    <w:rsid w:val="009A1A9E"/>
    <w:rsid w:val="009A1C69"/>
    <w:rsid w:val="009A24DE"/>
    <w:rsid w:val="009A267F"/>
    <w:rsid w:val="009A2713"/>
    <w:rsid w:val="009A29F8"/>
    <w:rsid w:val="009A2F00"/>
    <w:rsid w:val="009A2F1D"/>
    <w:rsid w:val="009A3330"/>
    <w:rsid w:val="009A3353"/>
    <w:rsid w:val="009A35EE"/>
    <w:rsid w:val="009A3B8B"/>
    <w:rsid w:val="009A4328"/>
    <w:rsid w:val="009A4CD3"/>
    <w:rsid w:val="009A51EC"/>
    <w:rsid w:val="009A57B8"/>
    <w:rsid w:val="009A5B16"/>
    <w:rsid w:val="009A5F70"/>
    <w:rsid w:val="009A6189"/>
    <w:rsid w:val="009A661F"/>
    <w:rsid w:val="009A6F76"/>
    <w:rsid w:val="009A70DB"/>
    <w:rsid w:val="009A757B"/>
    <w:rsid w:val="009A78C9"/>
    <w:rsid w:val="009A7A53"/>
    <w:rsid w:val="009A7EF8"/>
    <w:rsid w:val="009B0109"/>
    <w:rsid w:val="009B015E"/>
    <w:rsid w:val="009B0351"/>
    <w:rsid w:val="009B03BE"/>
    <w:rsid w:val="009B0DFC"/>
    <w:rsid w:val="009B13BB"/>
    <w:rsid w:val="009B1676"/>
    <w:rsid w:val="009B17F2"/>
    <w:rsid w:val="009B196F"/>
    <w:rsid w:val="009B1F57"/>
    <w:rsid w:val="009B1FCD"/>
    <w:rsid w:val="009B20DE"/>
    <w:rsid w:val="009B303F"/>
    <w:rsid w:val="009B34D6"/>
    <w:rsid w:val="009B4212"/>
    <w:rsid w:val="009B4213"/>
    <w:rsid w:val="009B42D6"/>
    <w:rsid w:val="009B4B10"/>
    <w:rsid w:val="009B4CF8"/>
    <w:rsid w:val="009B4E9C"/>
    <w:rsid w:val="009B50AA"/>
    <w:rsid w:val="009B5427"/>
    <w:rsid w:val="009B6341"/>
    <w:rsid w:val="009B65F6"/>
    <w:rsid w:val="009B6DB6"/>
    <w:rsid w:val="009B70B2"/>
    <w:rsid w:val="009B7681"/>
    <w:rsid w:val="009C01AA"/>
    <w:rsid w:val="009C042F"/>
    <w:rsid w:val="009C0E8F"/>
    <w:rsid w:val="009C170F"/>
    <w:rsid w:val="009C1C22"/>
    <w:rsid w:val="009C1D25"/>
    <w:rsid w:val="009C30EC"/>
    <w:rsid w:val="009C35E2"/>
    <w:rsid w:val="009C384C"/>
    <w:rsid w:val="009C3859"/>
    <w:rsid w:val="009C3A66"/>
    <w:rsid w:val="009C40B6"/>
    <w:rsid w:val="009C42FD"/>
    <w:rsid w:val="009C45BE"/>
    <w:rsid w:val="009C49AB"/>
    <w:rsid w:val="009C53A9"/>
    <w:rsid w:val="009C548D"/>
    <w:rsid w:val="009C59AA"/>
    <w:rsid w:val="009C5FD3"/>
    <w:rsid w:val="009C62CE"/>
    <w:rsid w:val="009C64ED"/>
    <w:rsid w:val="009C69EB"/>
    <w:rsid w:val="009C6A49"/>
    <w:rsid w:val="009C6DF7"/>
    <w:rsid w:val="009C7504"/>
    <w:rsid w:val="009D01B6"/>
    <w:rsid w:val="009D053C"/>
    <w:rsid w:val="009D06C2"/>
    <w:rsid w:val="009D06E0"/>
    <w:rsid w:val="009D07F9"/>
    <w:rsid w:val="009D0E30"/>
    <w:rsid w:val="009D0FB6"/>
    <w:rsid w:val="009D118B"/>
    <w:rsid w:val="009D16A3"/>
    <w:rsid w:val="009D170B"/>
    <w:rsid w:val="009D17D9"/>
    <w:rsid w:val="009D182E"/>
    <w:rsid w:val="009D1C63"/>
    <w:rsid w:val="009D1C9E"/>
    <w:rsid w:val="009D2335"/>
    <w:rsid w:val="009D2A49"/>
    <w:rsid w:val="009D2C73"/>
    <w:rsid w:val="009D2E49"/>
    <w:rsid w:val="009D3602"/>
    <w:rsid w:val="009D40F3"/>
    <w:rsid w:val="009D4DE9"/>
    <w:rsid w:val="009D60E5"/>
    <w:rsid w:val="009D65B9"/>
    <w:rsid w:val="009D68C8"/>
    <w:rsid w:val="009D7190"/>
    <w:rsid w:val="009D72D0"/>
    <w:rsid w:val="009E0CB6"/>
    <w:rsid w:val="009E0E04"/>
    <w:rsid w:val="009E1041"/>
    <w:rsid w:val="009E17EB"/>
    <w:rsid w:val="009E1A37"/>
    <w:rsid w:val="009E225C"/>
    <w:rsid w:val="009E29F0"/>
    <w:rsid w:val="009E2CC1"/>
    <w:rsid w:val="009E3146"/>
    <w:rsid w:val="009E3843"/>
    <w:rsid w:val="009E404B"/>
    <w:rsid w:val="009E4143"/>
    <w:rsid w:val="009E492A"/>
    <w:rsid w:val="009E4F0F"/>
    <w:rsid w:val="009E5E64"/>
    <w:rsid w:val="009E60BF"/>
    <w:rsid w:val="009E640E"/>
    <w:rsid w:val="009E6B31"/>
    <w:rsid w:val="009E6B9F"/>
    <w:rsid w:val="009E6D19"/>
    <w:rsid w:val="009E6D31"/>
    <w:rsid w:val="009E6DCF"/>
    <w:rsid w:val="009E70F5"/>
    <w:rsid w:val="009E719C"/>
    <w:rsid w:val="009E7442"/>
    <w:rsid w:val="009E7762"/>
    <w:rsid w:val="009E7A12"/>
    <w:rsid w:val="009E7C28"/>
    <w:rsid w:val="009F0516"/>
    <w:rsid w:val="009F184D"/>
    <w:rsid w:val="009F1971"/>
    <w:rsid w:val="009F1DB5"/>
    <w:rsid w:val="009F22DD"/>
    <w:rsid w:val="009F2454"/>
    <w:rsid w:val="009F26EC"/>
    <w:rsid w:val="009F3829"/>
    <w:rsid w:val="009F39A8"/>
    <w:rsid w:val="009F3A05"/>
    <w:rsid w:val="009F3A06"/>
    <w:rsid w:val="009F3E71"/>
    <w:rsid w:val="009F4036"/>
    <w:rsid w:val="009F43D7"/>
    <w:rsid w:val="009F4525"/>
    <w:rsid w:val="009F4B99"/>
    <w:rsid w:val="009F51D5"/>
    <w:rsid w:val="009F51E8"/>
    <w:rsid w:val="009F5417"/>
    <w:rsid w:val="009F6763"/>
    <w:rsid w:val="009F6835"/>
    <w:rsid w:val="009F6A28"/>
    <w:rsid w:val="009F6AC3"/>
    <w:rsid w:val="009F7ACA"/>
    <w:rsid w:val="009F7B63"/>
    <w:rsid w:val="009F7C75"/>
    <w:rsid w:val="009F7F11"/>
    <w:rsid w:val="00A0085D"/>
    <w:rsid w:val="00A019BA"/>
    <w:rsid w:val="00A01A84"/>
    <w:rsid w:val="00A01F26"/>
    <w:rsid w:val="00A021B5"/>
    <w:rsid w:val="00A02B5E"/>
    <w:rsid w:val="00A031E2"/>
    <w:rsid w:val="00A03C89"/>
    <w:rsid w:val="00A0433B"/>
    <w:rsid w:val="00A0444B"/>
    <w:rsid w:val="00A04954"/>
    <w:rsid w:val="00A04BAD"/>
    <w:rsid w:val="00A04CE0"/>
    <w:rsid w:val="00A05684"/>
    <w:rsid w:val="00A05905"/>
    <w:rsid w:val="00A059B7"/>
    <w:rsid w:val="00A064CD"/>
    <w:rsid w:val="00A06769"/>
    <w:rsid w:val="00A06BE3"/>
    <w:rsid w:val="00A0707C"/>
    <w:rsid w:val="00A07099"/>
    <w:rsid w:val="00A07804"/>
    <w:rsid w:val="00A07AC3"/>
    <w:rsid w:val="00A07AE2"/>
    <w:rsid w:val="00A07CAB"/>
    <w:rsid w:val="00A10388"/>
    <w:rsid w:val="00A1139E"/>
    <w:rsid w:val="00A115E6"/>
    <w:rsid w:val="00A11A6D"/>
    <w:rsid w:val="00A11D2D"/>
    <w:rsid w:val="00A121B9"/>
    <w:rsid w:val="00A1249D"/>
    <w:rsid w:val="00A12A00"/>
    <w:rsid w:val="00A12A5D"/>
    <w:rsid w:val="00A12B5B"/>
    <w:rsid w:val="00A14565"/>
    <w:rsid w:val="00A14809"/>
    <w:rsid w:val="00A152FB"/>
    <w:rsid w:val="00A1544E"/>
    <w:rsid w:val="00A15691"/>
    <w:rsid w:val="00A15A80"/>
    <w:rsid w:val="00A15CAB"/>
    <w:rsid w:val="00A15D78"/>
    <w:rsid w:val="00A16343"/>
    <w:rsid w:val="00A16777"/>
    <w:rsid w:val="00A17366"/>
    <w:rsid w:val="00A17694"/>
    <w:rsid w:val="00A17BF9"/>
    <w:rsid w:val="00A17CCF"/>
    <w:rsid w:val="00A17ED2"/>
    <w:rsid w:val="00A17F5F"/>
    <w:rsid w:val="00A20104"/>
    <w:rsid w:val="00A203B3"/>
    <w:rsid w:val="00A20844"/>
    <w:rsid w:val="00A21078"/>
    <w:rsid w:val="00A21CF7"/>
    <w:rsid w:val="00A21D4E"/>
    <w:rsid w:val="00A21EFF"/>
    <w:rsid w:val="00A220A5"/>
    <w:rsid w:val="00A22430"/>
    <w:rsid w:val="00A2268E"/>
    <w:rsid w:val="00A234F3"/>
    <w:rsid w:val="00A24897"/>
    <w:rsid w:val="00A24A4D"/>
    <w:rsid w:val="00A24C4E"/>
    <w:rsid w:val="00A256BB"/>
    <w:rsid w:val="00A25DD6"/>
    <w:rsid w:val="00A26BF2"/>
    <w:rsid w:val="00A30160"/>
    <w:rsid w:val="00A301AA"/>
    <w:rsid w:val="00A304CD"/>
    <w:rsid w:val="00A3080A"/>
    <w:rsid w:val="00A308B0"/>
    <w:rsid w:val="00A31842"/>
    <w:rsid w:val="00A31D8A"/>
    <w:rsid w:val="00A3209A"/>
    <w:rsid w:val="00A32159"/>
    <w:rsid w:val="00A326B0"/>
    <w:rsid w:val="00A32AFD"/>
    <w:rsid w:val="00A32D29"/>
    <w:rsid w:val="00A335B9"/>
    <w:rsid w:val="00A337DA"/>
    <w:rsid w:val="00A33E19"/>
    <w:rsid w:val="00A35212"/>
    <w:rsid w:val="00A35E10"/>
    <w:rsid w:val="00A35E16"/>
    <w:rsid w:val="00A36055"/>
    <w:rsid w:val="00A3608C"/>
    <w:rsid w:val="00A36386"/>
    <w:rsid w:val="00A36767"/>
    <w:rsid w:val="00A36DD0"/>
    <w:rsid w:val="00A3742D"/>
    <w:rsid w:val="00A37552"/>
    <w:rsid w:val="00A3764D"/>
    <w:rsid w:val="00A379C8"/>
    <w:rsid w:val="00A37C7F"/>
    <w:rsid w:val="00A37D1A"/>
    <w:rsid w:val="00A408D6"/>
    <w:rsid w:val="00A40BA6"/>
    <w:rsid w:val="00A41074"/>
    <w:rsid w:val="00A41885"/>
    <w:rsid w:val="00A41E47"/>
    <w:rsid w:val="00A4230F"/>
    <w:rsid w:val="00A42679"/>
    <w:rsid w:val="00A42D1F"/>
    <w:rsid w:val="00A42E7F"/>
    <w:rsid w:val="00A43ADA"/>
    <w:rsid w:val="00A43F7E"/>
    <w:rsid w:val="00A44536"/>
    <w:rsid w:val="00A44AA2"/>
    <w:rsid w:val="00A44D81"/>
    <w:rsid w:val="00A461F7"/>
    <w:rsid w:val="00A4649A"/>
    <w:rsid w:val="00A46657"/>
    <w:rsid w:val="00A46A81"/>
    <w:rsid w:val="00A46AB3"/>
    <w:rsid w:val="00A46DA0"/>
    <w:rsid w:val="00A46EA5"/>
    <w:rsid w:val="00A471F1"/>
    <w:rsid w:val="00A5018E"/>
    <w:rsid w:val="00A50766"/>
    <w:rsid w:val="00A528C8"/>
    <w:rsid w:val="00A52AB3"/>
    <w:rsid w:val="00A5322A"/>
    <w:rsid w:val="00A53404"/>
    <w:rsid w:val="00A539BB"/>
    <w:rsid w:val="00A5411E"/>
    <w:rsid w:val="00A545B6"/>
    <w:rsid w:val="00A545FC"/>
    <w:rsid w:val="00A54896"/>
    <w:rsid w:val="00A548CB"/>
    <w:rsid w:val="00A54914"/>
    <w:rsid w:val="00A5536E"/>
    <w:rsid w:val="00A553B9"/>
    <w:rsid w:val="00A557C1"/>
    <w:rsid w:val="00A56080"/>
    <w:rsid w:val="00A561D8"/>
    <w:rsid w:val="00A56962"/>
    <w:rsid w:val="00A575B9"/>
    <w:rsid w:val="00A57A92"/>
    <w:rsid w:val="00A57B8B"/>
    <w:rsid w:val="00A57D28"/>
    <w:rsid w:val="00A606D2"/>
    <w:rsid w:val="00A61497"/>
    <w:rsid w:val="00A6152D"/>
    <w:rsid w:val="00A61DEF"/>
    <w:rsid w:val="00A62E45"/>
    <w:rsid w:val="00A6345D"/>
    <w:rsid w:val="00A638B9"/>
    <w:rsid w:val="00A63E4E"/>
    <w:rsid w:val="00A64AC4"/>
    <w:rsid w:val="00A64D20"/>
    <w:rsid w:val="00A6567A"/>
    <w:rsid w:val="00A65A25"/>
    <w:rsid w:val="00A65ADB"/>
    <w:rsid w:val="00A65B15"/>
    <w:rsid w:val="00A65D2C"/>
    <w:rsid w:val="00A66268"/>
    <w:rsid w:val="00A6687C"/>
    <w:rsid w:val="00A6779B"/>
    <w:rsid w:val="00A67833"/>
    <w:rsid w:val="00A67A0F"/>
    <w:rsid w:val="00A67E3F"/>
    <w:rsid w:val="00A67F36"/>
    <w:rsid w:val="00A70029"/>
    <w:rsid w:val="00A700FB"/>
    <w:rsid w:val="00A7013A"/>
    <w:rsid w:val="00A70295"/>
    <w:rsid w:val="00A705CB"/>
    <w:rsid w:val="00A70A73"/>
    <w:rsid w:val="00A712DB"/>
    <w:rsid w:val="00A71A36"/>
    <w:rsid w:val="00A71B5D"/>
    <w:rsid w:val="00A71CCF"/>
    <w:rsid w:val="00A71E89"/>
    <w:rsid w:val="00A72BD2"/>
    <w:rsid w:val="00A72CA4"/>
    <w:rsid w:val="00A72D19"/>
    <w:rsid w:val="00A72FBA"/>
    <w:rsid w:val="00A730EA"/>
    <w:rsid w:val="00A73471"/>
    <w:rsid w:val="00A73D3D"/>
    <w:rsid w:val="00A73DA4"/>
    <w:rsid w:val="00A7445B"/>
    <w:rsid w:val="00A74461"/>
    <w:rsid w:val="00A755B2"/>
    <w:rsid w:val="00A7579D"/>
    <w:rsid w:val="00A75847"/>
    <w:rsid w:val="00A75E9A"/>
    <w:rsid w:val="00A76134"/>
    <w:rsid w:val="00A763C3"/>
    <w:rsid w:val="00A764D0"/>
    <w:rsid w:val="00A76A7E"/>
    <w:rsid w:val="00A7714F"/>
    <w:rsid w:val="00A77B4C"/>
    <w:rsid w:val="00A77B4E"/>
    <w:rsid w:val="00A77E88"/>
    <w:rsid w:val="00A80A1E"/>
    <w:rsid w:val="00A80D71"/>
    <w:rsid w:val="00A8129C"/>
    <w:rsid w:val="00A813DD"/>
    <w:rsid w:val="00A81559"/>
    <w:rsid w:val="00A81995"/>
    <w:rsid w:val="00A819DD"/>
    <w:rsid w:val="00A81C89"/>
    <w:rsid w:val="00A821AF"/>
    <w:rsid w:val="00A82247"/>
    <w:rsid w:val="00A836C8"/>
    <w:rsid w:val="00A8429A"/>
    <w:rsid w:val="00A84831"/>
    <w:rsid w:val="00A8494E"/>
    <w:rsid w:val="00A86B46"/>
    <w:rsid w:val="00A86B6C"/>
    <w:rsid w:val="00A86C1B"/>
    <w:rsid w:val="00A86D37"/>
    <w:rsid w:val="00A86E27"/>
    <w:rsid w:val="00A870B7"/>
    <w:rsid w:val="00A9018A"/>
    <w:rsid w:val="00A90552"/>
    <w:rsid w:val="00A9099A"/>
    <w:rsid w:val="00A90FA3"/>
    <w:rsid w:val="00A91477"/>
    <w:rsid w:val="00A917B8"/>
    <w:rsid w:val="00A91BB7"/>
    <w:rsid w:val="00A92769"/>
    <w:rsid w:val="00A92EA6"/>
    <w:rsid w:val="00A92EA7"/>
    <w:rsid w:val="00A93858"/>
    <w:rsid w:val="00A93B63"/>
    <w:rsid w:val="00A94117"/>
    <w:rsid w:val="00A94329"/>
    <w:rsid w:val="00A94B5B"/>
    <w:rsid w:val="00A94CEA"/>
    <w:rsid w:val="00A94E16"/>
    <w:rsid w:val="00A95474"/>
    <w:rsid w:val="00A954BA"/>
    <w:rsid w:val="00A9581F"/>
    <w:rsid w:val="00A95DE7"/>
    <w:rsid w:val="00A96859"/>
    <w:rsid w:val="00A97083"/>
    <w:rsid w:val="00A9781A"/>
    <w:rsid w:val="00A979FE"/>
    <w:rsid w:val="00A97A8B"/>
    <w:rsid w:val="00A97CAC"/>
    <w:rsid w:val="00AA031C"/>
    <w:rsid w:val="00AA050E"/>
    <w:rsid w:val="00AA0C30"/>
    <w:rsid w:val="00AA0DF7"/>
    <w:rsid w:val="00AA13E0"/>
    <w:rsid w:val="00AA1A60"/>
    <w:rsid w:val="00AA1C99"/>
    <w:rsid w:val="00AA1D8A"/>
    <w:rsid w:val="00AA1E0A"/>
    <w:rsid w:val="00AA284E"/>
    <w:rsid w:val="00AA2ABA"/>
    <w:rsid w:val="00AA43EE"/>
    <w:rsid w:val="00AA44B6"/>
    <w:rsid w:val="00AA4D18"/>
    <w:rsid w:val="00AA4FE4"/>
    <w:rsid w:val="00AA518B"/>
    <w:rsid w:val="00AA51E2"/>
    <w:rsid w:val="00AA5263"/>
    <w:rsid w:val="00AA5397"/>
    <w:rsid w:val="00AA5C92"/>
    <w:rsid w:val="00AA6441"/>
    <w:rsid w:val="00AA6B6C"/>
    <w:rsid w:val="00AA706A"/>
    <w:rsid w:val="00AA7218"/>
    <w:rsid w:val="00AA7325"/>
    <w:rsid w:val="00AA73CC"/>
    <w:rsid w:val="00AB0319"/>
    <w:rsid w:val="00AB0393"/>
    <w:rsid w:val="00AB08D7"/>
    <w:rsid w:val="00AB0F6C"/>
    <w:rsid w:val="00AB1713"/>
    <w:rsid w:val="00AB201F"/>
    <w:rsid w:val="00AB20B1"/>
    <w:rsid w:val="00AB2471"/>
    <w:rsid w:val="00AB3008"/>
    <w:rsid w:val="00AB336D"/>
    <w:rsid w:val="00AB3967"/>
    <w:rsid w:val="00AB3A38"/>
    <w:rsid w:val="00AB3C9D"/>
    <w:rsid w:val="00AB3FD1"/>
    <w:rsid w:val="00AB3FF3"/>
    <w:rsid w:val="00AB4004"/>
    <w:rsid w:val="00AB4279"/>
    <w:rsid w:val="00AB485E"/>
    <w:rsid w:val="00AB4F0F"/>
    <w:rsid w:val="00AB5300"/>
    <w:rsid w:val="00AB543B"/>
    <w:rsid w:val="00AB56E4"/>
    <w:rsid w:val="00AB5A85"/>
    <w:rsid w:val="00AB5FAA"/>
    <w:rsid w:val="00AB668F"/>
    <w:rsid w:val="00AB6824"/>
    <w:rsid w:val="00AB719A"/>
    <w:rsid w:val="00AB72AA"/>
    <w:rsid w:val="00AB7AC3"/>
    <w:rsid w:val="00AC006C"/>
    <w:rsid w:val="00AC09E6"/>
    <w:rsid w:val="00AC16D0"/>
    <w:rsid w:val="00AC2050"/>
    <w:rsid w:val="00AC2BFB"/>
    <w:rsid w:val="00AC2CED"/>
    <w:rsid w:val="00AC375F"/>
    <w:rsid w:val="00AC389B"/>
    <w:rsid w:val="00AC3B05"/>
    <w:rsid w:val="00AC3C4A"/>
    <w:rsid w:val="00AC3C6D"/>
    <w:rsid w:val="00AC3F12"/>
    <w:rsid w:val="00AC4402"/>
    <w:rsid w:val="00AC4DA3"/>
    <w:rsid w:val="00AC5038"/>
    <w:rsid w:val="00AC54F3"/>
    <w:rsid w:val="00AC5673"/>
    <w:rsid w:val="00AC5AEE"/>
    <w:rsid w:val="00AC6D94"/>
    <w:rsid w:val="00AC76CE"/>
    <w:rsid w:val="00AC7F31"/>
    <w:rsid w:val="00AD0523"/>
    <w:rsid w:val="00AD0C61"/>
    <w:rsid w:val="00AD0D93"/>
    <w:rsid w:val="00AD1546"/>
    <w:rsid w:val="00AD1A1A"/>
    <w:rsid w:val="00AD1B19"/>
    <w:rsid w:val="00AD1D39"/>
    <w:rsid w:val="00AD1EA7"/>
    <w:rsid w:val="00AD27D2"/>
    <w:rsid w:val="00AD2A42"/>
    <w:rsid w:val="00AD2CF6"/>
    <w:rsid w:val="00AD2EC8"/>
    <w:rsid w:val="00AD3001"/>
    <w:rsid w:val="00AD31F9"/>
    <w:rsid w:val="00AD38CB"/>
    <w:rsid w:val="00AD41B8"/>
    <w:rsid w:val="00AD47A7"/>
    <w:rsid w:val="00AD4D8E"/>
    <w:rsid w:val="00AD4DA4"/>
    <w:rsid w:val="00AD50EF"/>
    <w:rsid w:val="00AD573E"/>
    <w:rsid w:val="00AD5972"/>
    <w:rsid w:val="00AD59F9"/>
    <w:rsid w:val="00AD5F56"/>
    <w:rsid w:val="00AD5F7D"/>
    <w:rsid w:val="00AD6136"/>
    <w:rsid w:val="00AD631E"/>
    <w:rsid w:val="00AD6797"/>
    <w:rsid w:val="00AD6F74"/>
    <w:rsid w:val="00AD713D"/>
    <w:rsid w:val="00AE0428"/>
    <w:rsid w:val="00AE22AE"/>
    <w:rsid w:val="00AE231C"/>
    <w:rsid w:val="00AE2431"/>
    <w:rsid w:val="00AE2789"/>
    <w:rsid w:val="00AE279C"/>
    <w:rsid w:val="00AE2842"/>
    <w:rsid w:val="00AE2B3E"/>
    <w:rsid w:val="00AE3DCF"/>
    <w:rsid w:val="00AE3FD0"/>
    <w:rsid w:val="00AE4658"/>
    <w:rsid w:val="00AE4BFC"/>
    <w:rsid w:val="00AE4F6D"/>
    <w:rsid w:val="00AE4FFB"/>
    <w:rsid w:val="00AE567D"/>
    <w:rsid w:val="00AE58AA"/>
    <w:rsid w:val="00AE5C21"/>
    <w:rsid w:val="00AE5CEC"/>
    <w:rsid w:val="00AE5D55"/>
    <w:rsid w:val="00AE64E0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260"/>
    <w:rsid w:val="00AF0647"/>
    <w:rsid w:val="00AF06AE"/>
    <w:rsid w:val="00AF0DE4"/>
    <w:rsid w:val="00AF0FAA"/>
    <w:rsid w:val="00AF17B9"/>
    <w:rsid w:val="00AF18FF"/>
    <w:rsid w:val="00AF1CAC"/>
    <w:rsid w:val="00AF1D9C"/>
    <w:rsid w:val="00AF1F64"/>
    <w:rsid w:val="00AF21F7"/>
    <w:rsid w:val="00AF2313"/>
    <w:rsid w:val="00AF256D"/>
    <w:rsid w:val="00AF2621"/>
    <w:rsid w:val="00AF2A28"/>
    <w:rsid w:val="00AF2AE1"/>
    <w:rsid w:val="00AF311E"/>
    <w:rsid w:val="00AF316E"/>
    <w:rsid w:val="00AF3594"/>
    <w:rsid w:val="00AF367B"/>
    <w:rsid w:val="00AF4489"/>
    <w:rsid w:val="00AF477D"/>
    <w:rsid w:val="00AF4E28"/>
    <w:rsid w:val="00AF505C"/>
    <w:rsid w:val="00AF682C"/>
    <w:rsid w:val="00AF6D60"/>
    <w:rsid w:val="00AF7056"/>
    <w:rsid w:val="00AF766F"/>
    <w:rsid w:val="00AF77C9"/>
    <w:rsid w:val="00AF7D14"/>
    <w:rsid w:val="00B001DF"/>
    <w:rsid w:val="00B00667"/>
    <w:rsid w:val="00B009C4"/>
    <w:rsid w:val="00B00A3E"/>
    <w:rsid w:val="00B00C33"/>
    <w:rsid w:val="00B00E8F"/>
    <w:rsid w:val="00B00F12"/>
    <w:rsid w:val="00B0101B"/>
    <w:rsid w:val="00B013FB"/>
    <w:rsid w:val="00B016FF"/>
    <w:rsid w:val="00B02437"/>
    <w:rsid w:val="00B02705"/>
    <w:rsid w:val="00B03D8A"/>
    <w:rsid w:val="00B048DB"/>
    <w:rsid w:val="00B04DC2"/>
    <w:rsid w:val="00B0511F"/>
    <w:rsid w:val="00B05316"/>
    <w:rsid w:val="00B05467"/>
    <w:rsid w:val="00B05B8C"/>
    <w:rsid w:val="00B062E8"/>
    <w:rsid w:val="00B06733"/>
    <w:rsid w:val="00B068DA"/>
    <w:rsid w:val="00B07C0A"/>
    <w:rsid w:val="00B07C8A"/>
    <w:rsid w:val="00B07FCE"/>
    <w:rsid w:val="00B102FA"/>
    <w:rsid w:val="00B1071D"/>
    <w:rsid w:val="00B108C5"/>
    <w:rsid w:val="00B109E9"/>
    <w:rsid w:val="00B10F4D"/>
    <w:rsid w:val="00B112AC"/>
    <w:rsid w:val="00B1168F"/>
    <w:rsid w:val="00B1199B"/>
    <w:rsid w:val="00B11AB0"/>
    <w:rsid w:val="00B11F9B"/>
    <w:rsid w:val="00B12319"/>
    <w:rsid w:val="00B123CC"/>
    <w:rsid w:val="00B12C6E"/>
    <w:rsid w:val="00B13B2B"/>
    <w:rsid w:val="00B13C3F"/>
    <w:rsid w:val="00B13D58"/>
    <w:rsid w:val="00B13EE0"/>
    <w:rsid w:val="00B144BD"/>
    <w:rsid w:val="00B14ED3"/>
    <w:rsid w:val="00B14FD9"/>
    <w:rsid w:val="00B15053"/>
    <w:rsid w:val="00B1576D"/>
    <w:rsid w:val="00B1591A"/>
    <w:rsid w:val="00B15CDC"/>
    <w:rsid w:val="00B15F66"/>
    <w:rsid w:val="00B166E7"/>
    <w:rsid w:val="00B16898"/>
    <w:rsid w:val="00B16D1C"/>
    <w:rsid w:val="00B16E03"/>
    <w:rsid w:val="00B16EBF"/>
    <w:rsid w:val="00B179F9"/>
    <w:rsid w:val="00B17C7F"/>
    <w:rsid w:val="00B17D53"/>
    <w:rsid w:val="00B17D8E"/>
    <w:rsid w:val="00B20424"/>
    <w:rsid w:val="00B20955"/>
    <w:rsid w:val="00B20D54"/>
    <w:rsid w:val="00B213E6"/>
    <w:rsid w:val="00B224A1"/>
    <w:rsid w:val="00B22555"/>
    <w:rsid w:val="00B22944"/>
    <w:rsid w:val="00B231EC"/>
    <w:rsid w:val="00B23367"/>
    <w:rsid w:val="00B234ED"/>
    <w:rsid w:val="00B2486A"/>
    <w:rsid w:val="00B24D16"/>
    <w:rsid w:val="00B24E5B"/>
    <w:rsid w:val="00B25118"/>
    <w:rsid w:val="00B2550C"/>
    <w:rsid w:val="00B259A4"/>
    <w:rsid w:val="00B25E0B"/>
    <w:rsid w:val="00B26D3B"/>
    <w:rsid w:val="00B27934"/>
    <w:rsid w:val="00B27E47"/>
    <w:rsid w:val="00B27F53"/>
    <w:rsid w:val="00B27FA1"/>
    <w:rsid w:val="00B300CA"/>
    <w:rsid w:val="00B3089B"/>
    <w:rsid w:val="00B30DE6"/>
    <w:rsid w:val="00B30E71"/>
    <w:rsid w:val="00B31343"/>
    <w:rsid w:val="00B317D8"/>
    <w:rsid w:val="00B31B22"/>
    <w:rsid w:val="00B31FC7"/>
    <w:rsid w:val="00B32B83"/>
    <w:rsid w:val="00B32C1A"/>
    <w:rsid w:val="00B34B57"/>
    <w:rsid w:val="00B34B59"/>
    <w:rsid w:val="00B34EEB"/>
    <w:rsid w:val="00B350D6"/>
    <w:rsid w:val="00B36387"/>
    <w:rsid w:val="00B36414"/>
    <w:rsid w:val="00B36AD2"/>
    <w:rsid w:val="00B3771B"/>
    <w:rsid w:val="00B37F74"/>
    <w:rsid w:val="00B40E07"/>
    <w:rsid w:val="00B411C4"/>
    <w:rsid w:val="00B415D1"/>
    <w:rsid w:val="00B41660"/>
    <w:rsid w:val="00B42252"/>
    <w:rsid w:val="00B422F9"/>
    <w:rsid w:val="00B428C2"/>
    <w:rsid w:val="00B429F0"/>
    <w:rsid w:val="00B431B6"/>
    <w:rsid w:val="00B43467"/>
    <w:rsid w:val="00B4399A"/>
    <w:rsid w:val="00B43CFA"/>
    <w:rsid w:val="00B43E90"/>
    <w:rsid w:val="00B4468C"/>
    <w:rsid w:val="00B44793"/>
    <w:rsid w:val="00B448B1"/>
    <w:rsid w:val="00B44FBF"/>
    <w:rsid w:val="00B45295"/>
    <w:rsid w:val="00B4539E"/>
    <w:rsid w:val="00B45993"/>
    <w:rsid w:val="00B45D7B"/>
    <w:rsid w:val="00B45D84"/>
    <w:rsid w:val="00B4677C"/>
    <w:rsid w:val="00B468F1"/>
    <w:rsid w:val="00B47795"/>
    <w:rsid w:val="00B478CB"/>
    <w:rsid w:val="00B50225"/>
    <w:rsid w:val="00B505C1"/>
    <w:rsid w:val="00B50D2D"/>
    <w:rsid w:val="00B515CB"/>
    <w:rsid w:val="00B5223B"/>
    <w:rsid w:val="00B5254E"/>
    <w:rsid w:val="00B528DF"/>
    <w:rsid w:val="00B52909"/>
    <w:rsid w:val="00B52B41"/>
    <w:rsid w:val="00B5312A"/>
    <w:rsid w:val="00B53311"/>
    <w:rsid w:val="00B5376D"/>
    <w:rsid w:val="00B5382C"/>
    <w:rsid w:val="00B53DE5"/>
    <w:rsid w:val="00B54547"/>
    <w:rsid w:val="00B5470F"/>
    <w:rsid w:val="00B54B3C"/>
    <w:rsid w:val="00B5513F"/>
    <w:rsid w:val="00B5556B"/>
    <w:rsid w:val="00B55936"/>
    <w:rsid w:val="00B55B6E"/>
    <w:rsid w:val="00B55B77"/>
    <w:rsid w:val="00B56024"/>
    <w:rsid w:val="00B56C2A"/>
    <w:rsid w:val="00B56D68"/>
    <w:rsid w:val="00B574CE"/>
    <w:rsid w:val="00B579FC"/>
    <w:rsid w:val="00B57B0E"/>
    <w:rsid w:val="00B60B8D"/>
    <w:rsid w:val="00B6126D"/>
    <w:rsid w:val="00B62027"/>
    <w:rsid w:val="00B6227E"/>
    <w:rsid w:val="00B62730"/>
    <w:rsid w:val="00B62A79"/>
    <w:rsid w:val="00B62F4F"/>
    <w:rsid w:val="00B633EB"/>
    <w:rsid w:val="00B634AD"/>
    <w:rsid w:val="00B635D5"/>
    <w:rsid w:val="00B63D8E"/>
    <w:rsid w:val="00B64342"/>
    <w:rsid w:val="00B644AA"/>
    <w:rsid w:val="00B64BAC"/>
    <w:rsid w:val="00B65B2E"/>
    <w:rsid w:val="00B66584"/>
    <w:rsid w:val="00B66BDB"/>
    <w:rsid w:val="00B67483"/>
    <w:rsid w:val="00B67788"/>
    <w:rsid w:val="00B67ACD"/>
    <w:rsid w:val="00B67BC4"/>
    <w:rsid w:val="00B67D8D"/>
    <w:rsid w:val="00B70329"/>
    <w:rsid w:val="00B70BB9"/>
    <w:rsid w:val="00B7148C"/>
    <w:rsid w:val="00B7160F"/>
    <w:rsid w:val="00B721EC"/>
    <w:rsid w:val="00B72E54"/>
    <w:rsid w:val="00B7326E"/>
    <w:rsid w:val="00B732BF"/>
    <w:rsid w:val="00B73787"/>
    <w:rsid w:val="00B73908"/>
    <w:rsid w:val="00B73BB4"/>
    <w:rsid w:val="00B73BDA"/>
    <w:rsid w:val="00B73FF6"/>
    <w:rsid w:val="00B74B8C"/>
    <w:rsid w:val="00B753EE"/>
    <w:rsid w:val="00B759C8"/>
    <w:rsid w:val="00B7650F"/>
    <w:rsid w:val="00B767DF"/>
    <w:rsid w:val="00B76C91"/>
    <w:rsid w:val="00B76CD9"/>
    <w:rsid w:val="00B772EC"/>
    <w:rsid w:val="00B77901"/>
    <w:rsid w:val="00B8058C"/>
    <w:rsid w:val="00B8071F"/>
    <w:rsid w:val="00B8184B"/>
    <w:rsid w:val="00B81A97"/>
    <w:rsid w:val="00B81C5A"/>
    <w:rsid w:val="00B81E37"/>
    <w:rsid w:val="00B81FF7"/>
    <w:rsid w:val="00B82206"/>
    <w:rsid w:val="00B8226D"/>
    <w:rsid w:val="00B82A2C"/>
    <w:rsid w:val="00B83204"/>
    <w:rsid w:val="00B83D0C"/>
    <w:rsid w:val="00B840CC"/>
    <w:rsid w:val="00B845E6"/>
    <w:rsid w:val="00B84898"/>
    <w:rsid w:val="00B84AFA"/>
    <w:rsid w:val="00B85354"/>
    <w:rsid w:val="00B85792"/>
    <w:rsid w:val="00B85A41"/>
    <w:rsid w:val="00B861A7"/>
    <w:rsid w:val="00B8655C"/>
    <w:rsid w:val="00B872C3"/>
    <w:rsid w:val="00B8775D"/>
    <w:rsid w:val="00B87E2B"/>
    <w:rsid w:val="00B903CF"/>
    <w:rsid w:val="00B908FB"/>
    <w:rsid w:val="00B9136B"/>
    <w:rsid w:val="00B918FF"/>
    <w:rsid w:val="00B91A7E"/>
    <w:rsid w:val="00B92F96"/>
    <w:rsid w:val="00B933F6"/>
    <w:rsid w:val="00B94353"/>
    <w:rsid w:val="00B94BE0"/>
    <w:rsid w:val="00B94D9C"/>
    <w:rsid w:val="00B95295"/>
    <w:rsid w:val="00B95D4B"/>
    <w:rsid w:val="00B965C3"/>
    <w:rsid w:val="00B96E6D"/>
    <w:rsid w:val="00B97059"/>
    <w:rsid w:val="00B97568"/>
    <w:rsid w:val="00B9786D"/>
    <w:rsid w:val="00BA00DC"/>
    <w:rsid w:val="00BA0A95"/>
    <w:rsid w:val="00BA0BFD"/>
    <w:rsid w:val="00BA0DFB"/>
    <w:rsid w:val="00BA0EDD"/>
    <w:rsid w:val="00BA11D9"/>
    <w:rsid w:val="00BA1341"/>
    <w:rsid w:val="00BA2298"/>
    <w:rsid w:val="00BA26CF"/>
    <w:rsid w:val="00BA404C"/>
    <w:rsid w:val="00BA40BD"/>
    <w:rsid w:val="00BA4871"/>
    <w:rsid w:val="00BA4A81"/>
    <w:rsid w:val="00BA4BD7"/>
    <w:rsid w:val="00BA5406"/>
    <w:rsid w:val="00BA54A3"/>
    <w:rsid w:val="00BA568F"/>
    <w:rsid w:val="00BA5701"/>
    <w:rsid w:val="00BA574B"/>
    <w:rsid w:val="00BA5DC9"/>
    <w:rsid w:val="00BA5E5A"/>
    <w:rsid w:val="00BA647E"/>
    <w:rsid w:val="00BA6505"/>
    <w:rsid w:val="00BA6577"/>
    <w:rsid w:val="00BA699B"/>
    <w:rsid w:val="00BA6AB0"/>
    <w:rsid w:val="00BA6D33"/>
    <w:rsid w:val="00BA6F3C"/>
    <w:rsid w:val="00BA7663"/>
    <w:rsid w:val="00BA7F96"/>
    <w:rsid w:val="00BB059E"/>
    <w:rsid w:val="00BB0AEE"/>
    <w:rsid w:val="00BB0E77"/>
    <w:rsid w:val="00BB293C"/>
    <w:rsid w:val="00BB2C9D"/>
    <w:rsid w:val="00BB302B"/>
    <w:rsid w:val="00BB32E1"/>
    <w:rsid w:val="00BB3630"/>
    <w:rsid w:val="00BB3CA0"/>
    <w:rsid w:val="00BB3DD7"/>
    <w:rsid w:val="00BB4024"/>
    <w:rsid w:val="00BB4070"/>
    <w:rsid w:val="00BB420D"/>
    <w:rsid w:val="00BB595B"/>
    <w:rsid w:val="00BB5CA9"/>
    <w:rsid w:val="00BB61EB"/>
    <w:rsid w:val="00BB66B1"/>
    <w:rsid w:val="00BB734A"/>
    <w:rsid w:val="00BB766C"/>
    <w:rsid w:val="00BB79B5"/>
    <w:rsid w:val="00BB7B03"/>
    <w:rsid w:val="00BB7BF9"/>
    <w:rsid w:val="00BC00D3"/>
    <w:rsid w:val="00BC081A"/>
    <w:rsid w:val="00BC0AD9"/>
    <w:rsid w:val="00BC1453"/>
    <w:rsid w:val="00BC19BE"/>
    <w:rsid w:val="00BC1C19"/>
    <w:rsid w:val="00BC2665"/>
    <w:rsid w:val="00BC2CEE"/>
    <w:rsid w:val="00BC2E1F"/>
    <w:rsid w:val="00BC3061"/>
    <w:rsid w:val="00BC3B4B"/>
    <w:rsid w:val="00BC3D41"/>
    <w:rsid w:val="00BC4DE5"/>
    <w:rsid w:val="00BC63F7"/>
    <w:rsid w:val="00BC6459"/>
    <w:rsid w:val="00BC6F3D"/>
    <w:rsid w:val="00BC6F42"/>
    <w:rsid w:val="00BC7089"/>
    <w:rsid w:val="00BC7A3F"/>
    <w:rsid w:val="00BD08A4"/>
    <w:rsid w:val="00BD0ACA"/>
    <w:rsid w:val="00BD15E9"/>
    <w:rsid w:val="00BD1697"/>
    <w:rsid w:val="00BD16C9"/>
    <w:rsid w:val="00BD1873"/>
    <w:rsid w:val="00BD2E14"/>
    <w:rsid w:val="00BD2EA0"/>
    <w:rsid w:val="00BD3158"/>
    <w:rsid w:val="00BD3166"/>
    <w:rsid w:val="00BD32E5"/>
    <w:rsid w:val="00BD3376"/>
    <w:rsid w:val="00BD361B"/>
    <w:rsid w:val="00BD3741"/>
    <w:rsid w:val="00BD3A32"/>
    <w:rsid w:val="00BD43E0"/>
    <w:rsid w:val="00BD4A82"/>
    <w:rsid w:val="00BD4CB7"/>
    <w:rsid w:val="00BD4D4B"/>
    <w:rsid w:val="00BD50FC"/>
    <w:rsid w:val="00BD52C7"/>
    <w:rsid w:val="00BD53E4"/>
    <w:rsid w:val="00BD55B6"/>
    <w:rsid w:val="00BD5B37"/>
    <w:rsid w:val="00BD5B4D"/>
    <w:rsid w:val="00BD5D64"/>
    <w:rsid w:val="00BD6AB0"/>
    <w:rsid w:val="00BD6B70"/>
    <w:rsid w:val="00BD6D37"/>
    <w:rsid w:val="00BD6D98"/>
    <w:rsid w:val="00BD6DED"/>
    <w:rsid w:val="00BD6F45"/>
    <w:rsid w:val="00BD6FE6"/>
    <w:rsid w:val="00BD700C"/>
    <w:rsid w:val="00BE04A4"/>
    <w:rsid w:val="00BE08DD"/>
    <w:rsid w:val="00BE0C5F"/>
    <w:rsid w:val="00BE1FC9"/>
    <w:rsid w:val="00BE24D6"/>
    <w:rsid w:val="00BE2805"/>
    <w:rsid w:val="00BE2AC1"/>
    <w:rsid w:val="00BE2C6C"/>
    <w:rsid w:val="00BE34BD"/>
    <w:rsid w:val="00BE48F9"/>
    <w:rsid w:val="00BE4EF5"/>
    <w:rsid w:val="00BE54DB"/>
    <w:rsid w:val="00BE554B"/>
    <w:rsid w:val="00BE5C37"/>
    <w:rsid w:val="00BE5C82"/>
    <w:rsid w:val="00BE5E65"/>
    <w:rsid w:val="00BE6136"/>
    <w:rsid w:val="00BE619C"/>
    <w:rsid w:val="00BE6328"/>
    <w:rsid w:val="00BE6677"/>
    <w:rsid w:val="00BE6E9C"/>
    <w:rsid w:val="00BE72D4"/>
    <w:rsid w:val="00BE7AA7"/>
    <w:rsid w:val="00BE7D6D"/>
    <w:rsid w:val="00BF014C"/>
    <w:rsid w:val="00BF1753"/>
    <w:rsid w:val="00BF2148"/>
    <w:rsid w:val="00BF2293"/>
    <w:rsid w:val="00BF23EA"/>
    <w:rsid w:val="00BF2517"/>
    <w:rsid w:val="00BF294B"/>
    <w:rsid w:val="00BF2E5D"/>
    <w:rsid w:val="00BF35BC"/>
    <w:rsid w:val="00BF36D7"/>
    <w:rsid w:val="00BF36EC"/>
    <w:rsid w:val="00BF38EA"/>
    <w:rsid w:val="00BF3C32"/>
    <w:rsid w:val="00BF48B3"/>
    <w:rsid w:val="00BF4E12"/>
    <w:rsid w:val="00BF505F"/>
    <w:rsid w:val="00BF5111"/>
    <w:rsid w:val="00BF56EB"/>
    <w:rsid w:val="00BF5F40"/>
    <w:rsid w:val="00BF5F4A"/>
    <w:rsid w:val="00BF608F"/>
    <w:rsid w:val="00BF6680"/>
    <w:rsid w:val="00BF69EF"/>
    <w:rsid w:val="00BF745D"/>
    <w:rsid w:val="00BF7892"/>
    <w:rsid w:val="00BF7B91"/>
    <w:rsid w:val="00C0059E"/>
    <w:rsid w:val="00C01286"/>
    <w:rsid w:val="00C0156A"/>
    <w:rsid w:val="00C02251"/>
    <w:rsid w:val="00C0234D"/>
    <w:rsid w:val="00C024D4"/>
    <w:rsid w:val="00C027A4"/>
    <w:rsid w:val="00C02881"/>
    <w:rsid w:val="00C02C30"/>
    <w:rsid w:val="00C034FA"/>
    <w:rsid w:val="00C041B4"/>
    <w:rsid w:val="00C0438A"/>
    <w:rsid w:val="00C04390"/>
    <w:rsid w:val="00C04DE0"/>
    <w:rsid w:val="00C050FD"/>
    <w:rsid w:val="00C05553"/>
    <w:rsid w:val="00C0555D"/>
    <w:rsid w:val="00C05896"/>
    <w:rsid w:val="00C05949"/>
    <w:rsid w:val="00C06397"/>
    <w:rsid w:val="00C067D0"/>
    <w:rsid w:val="00C06B9E"/>
    <w:rsid w:val="00C06C99"/>
    <w:rsid w:val="00C076C3"/>
    <w:rsid w:val="00C07B49"/>
    <w:rsid w:val="00C07C13"/>
    <w:rsid w:val="00C07F3A"/>
    <w:rsid w:val="00C10519"/>
    <w:rsid w:val="00C111A9"/>
    <w:rsid w:val="00C11933"/>
    <w:rsid w:val="00C1219E"/>
    <w:rsid w:val="00C121CC"/>
    <w:rsid w:val="00C126F8"/>
    <w:rsid w:val="00C12810"/>
    <w:rsid w:val="00C130F0"/>
    <w:rsid w:val="00C1385F"/>
    <w:rsid w:val="00C13BAF"/>
    <w:rsid w:val="00C142AE"/>
    <w:rsid w:val="00C1453F"/>
    <w:rsid w:val="00C14BA7"/>
    <w:rsid w:val="00C14C2B"/>
    <w:rsid w:val="00C15E66"/>
    <w:rsid w:val="00C15F38"/>
    <w:rsid w:val="00C1674D"/>
    <w:rsid w:val="00C16B4D"/>
    <w:rsid w:val="00C170A5"/>
    <w:rsid w:val="00C1751B"/>
    <w:rsid w:val="00C17FC7"/>
    <w:rsid w:val="00C17FDF"/>
    <w:rsid w:val="00C21314"/>
    <w:rsid w:val="00C21416"/>
    <w:rsid w:val="00C21737"/>
    <w:rsid w:val="00C21752"/>
    <w:rsid w:val="00C21EA5"/>
    <w:rsid w:val="00C23145"/>
    <w:rsid w:val="00C237B9"/>
    <w:rsid w:val="00C23C09"/>
    <w:rsid w:val="00C2489F"/>
    <w:rsid w:val="00C248EC"/>
    <w:rsid w:val="00C24ED8"/>
    <w:rsid w:val="00C25B2F"/>
    <w:rsid w:val="00C2640A"/>
    <w:rsid w:val="00C27235"/>
    <w:rsid w:val="00C27709"/>
    <w:rsid w:val="00C302B1"/>
    <w:rsid w:val="00C31326"/>
    <w:rsid w:val="00C319B0"/>
    <w:rsid w:val="00C31BAD"/>
    <w:rsid w:val="00C3333C"/>
    <w:rsid w:val="00C33799"/>
    <w:rsid w:val="00C3402B"/>
    <w:rsid w:val="00C3408B"/>
    <w:rsid w:val="00C340E2"/>
    <w:rsid w:val="00C34496"/>
    <w:rsid w:val="00C34525"/>
    <w:rsid w:val="00C34844"/>
    <w:rsid w:val="00C348E7"/>
    <w:rsid w:val="00C34BD1"/>
    <w:rsid w:val="00C35688"/>
    <w:rsid w:val="00C359EA"/>
    <w:rsid w:val="00C35F09"/>
    <w:rsid w:val="00C35F2E"/>
    <w:rsid w:val="00C362FD"/>
    <w:rsid w:val="00C3663C"/>
    <w:rsid w:val="00C36C04"/>
    <w:rsid w:val="00C37C04"/>
    <w:rsid w:val="00C37F8D"/>
    <w:rsid w:val="00C40165"/>
    <w:rsid w:val="00C4032E"/>
    <w:rsid w:val="00C40F31"/>
    <w:rsid w:val="00C41427"/>
    <w:rsid w:val="00C41893"/>
    <w:rsid w:val="00C4234F"/>
    <w:rsid w:val="00C42F2B"/>
    <w:rsid w:val="00C432E7"/>
    <w:rsid w:val="00C4391F"/>
    <w:rsid w:val="00C44140"/>
    <w:rsid w:val="00C44542"/>
    <w:rsid w:val="00C44622"/>
    <w:rsid w:val="00C44879"/>
    <w:rsid w:val="00C456D7"/>
    <w:rsid w:val="00C45D3A"/>
    <w:rsid w:val="00C471BF"/>
    <w:rsid w:val="00C50B98"/>
    <w:rsid w:val="00C50E23"/>
    <w:rsid w:val="00C50F01"/>
    <w:rsid w:val="00C50F40"/>
    <w:rsid w:val="00C51395"/>
    <w:rsid w:val="00C51B2F"/>
    <w:rsid w:val="00C51B5B"/>
    <w:rsid w:val="00C51C6E"/>
    <w:rsid w:val="00C521A6"/>
    <w:rsid w:val="00C5228B"/>
    <w:rsid w:val="00C52493"/>
    <w:rsid w:val="00C52DD0"/>
    <w:rsid w:val="00C53091"/>
    <w:rsid w:val="00C53109"/>
    <w:rsid w:val="00C53429"/>
    <w:rsid w:val="00C53722"/>
    <w:rsid w:val="00C5377F"/>
    <w:rsid w:val="00C544F6"/>
    <w:rsid w:val="00C54580"/>
    <w:rsid w:val="00C54591"/>
    <w:rsid w:val="00C547A5"/>
    <w:rsid w:val="00C54CB9"/>
    <w:rsid w:val="00C550F5"/>
    <w:rsid w:val="00C551C8"/>
    <w:rsid w:val="00C55A80"/>
    <w:rsid w:val="00C55BEC"/>
    <w:rsid w:val="00C563F8"/>
    <w:rsid w:val="00C573ED"/>
    <w:rsid w:val="00C576CF"/>
    <w:rsid w:val="00C57ADF"/>
    <w:rsid w:val="00C60E3D"/>
    <w:rsid w:val="00C615A4"/>
    <w:rsid w:val="00C61611"/>
    <w:rsid w:val="00C61646"/>
    <w:rsid w:val="00C6167E"/>
    <w:rsid w:val="00C61D1D"/>
    <w:rsid w:val="00C61DFE"/>
    <w:rsid w:val="00C620F5"/>
    <w:rsid w:val="00C625A4"/>
    <w:rsid w:val="00C64487"/>
    <w:rsid w:val="00C64F45"/>
    <w:rsid w:val="00C654C1"/>
    <w:rsid w:val="00C66922"/>
    <w:rsid w:val="00C67293"/>
    <w:rsid w:val="00C67D57"/>
    <w:rsid w:val="00C67FE9"/>
    <w:rsid w:val="00C7032C"/>
    <w:rsid w:val="00C70DC7"/>
    <w:rsid w:val="00C716A9"/>
    <w:rsid w:val="00C71EEF"/>
    <w:rsid w:val="00C72135"/>
    <w:rsid w:val="00C72664"/>
    <w:rsid w:val="00C73240"/>
    <w:rsid w:val="00C734BD"/>
    <w:rsid w:val="00C7357B"/>
    <w:rsid w:val="00C746AF"/>
    <w:rsid w:val="00C747B7"/>
    <w:rsid w:val="00C74DA6"/>
    <w:rsid w:val="00C75B95"/>
    <w:rsid w:val="00C75D13"/>
    <w:rsid w:val="00C75D7A"/>
    <w:rsid w:val="00C76357"/>
    <w:rsid w:val="00C765CE"/>
    <w:rsid w:val="00C77218"/>
    <w:rsid w:val="00C774EB"/>
    <w:rsid w:val="00C778F7"/>
    <w:rsid w:val="00C77D6C"/>
    <w:rsid w:val="00C77DDC"/>
    <w:rsid w:val="00C80195"/>
    <w:rsid w:val="00C80570"/>
    <w:rsid w:val="00C80B91"/>
    <w:rsid w:val="00C815C6"/>
    <w:rsid w:val="00C81E76"/>
    <w:rsid w:val="00C827F6"/>
    <w:rsid w:val="00C8291B"/>
    <w:rsid w:val="00C83599"/>
    <w:rsid w:val="00C843CC"/>
    <w:rsid w:val="00C844C1"/>
    <w:rsid w:val="00C8467F"/>
    <w:rsid w:val="00C8498B"/>
    <w:rsid w:val="00C84CA2"/>
    <w:rsid w:val="00C85403"/>
    <w:rsid w:val="00C85A09"/>
    <w:rsid w:val="00C86579"/>
    <w:rsid w:val="00C8716A"/>
    <w:rsid w:val="00C87217"/>
    <w:rsid w:val="00C87360"/>
    <w:rsid w:val="00C87861"/>
    <w:rsid w:val="00C8794B"/>
    <w:rsid w:val="00C879AA"/>
    <w:rsid w:val="00C87F86"/>
    <w:rsid w:val="00C90175"/>
    <w:rsid w:val="00C90384"/>
    <w:rsid w:val="00C90D36"/>
    <w:rsid w:val="00C910C5"/>
    <w:rsid w:val="00C91A08"/>
    <w:rsid w:val="00C92EB1"/>
    <w:rsid w:val="00C932AB"/>
    <w:rsid w:val="00C934D5"/>
    <w:rsid w:val="00C937BB"/>
    <w:rsid w:val="00C9390B"/>
    <w:rsid w:val="00C93BB1"/>
    <w:rsid w:val="00C93E0A"/>
    <w:rsid w:val="00C93E25"/>
    <w:rsid w:val="00C9410C"/>
    <w:rsid w:val="00C94C56"/>
    <w:rsid w:val="00C94E51"/>
    <w:rsid w:val="00C954C7"/>
    <w:rsid w:val="00C95C34"/>
    <w:rsid w:val="00C95DF9"/>
    <w:rsid w:val="00C96320"/>
    <w:rsid w:val="00C9655D"/>
    <w:rsid w:val="00C96796"/>
    <w:rsid w:val="00C96B4F"/>
    <w:rsid w:val="00C9735C"/>
    <w:rsid w:val="00C97A64"/>
    <w:rsid w:val="00C97D53"/>
    <w:rsid w:val="00C97EBC"/>
    <w:rsid w:val="00CA02AB"/>
    <w:rsid w:val="00CA0C52"/>
    <w:rsid w:val="00CA11D5"/>
    <w:rsid w:val="00CA147B"/>
    <w:rsid w:val="00CA1A7A"/>
    <w:rsid w:val="00CA1E5B"/>
    <w:rsid w:val="00CA1E6E"/>
    <w:rsid w:val="00CA28AB"/>
    <w:rsid w:val="00CA34CF"/>
    <w:rsid w:val="00CA3DB4"/>
    <w:rsid w:val="00CA40F3"/>
    <w:rsid w:val="00CA46C7"/>
    <w:rsid w:val="00CA46CA"/>
    <w:rsid w:val="00CA4721"/>
    <w:rsid w:val="00CA4974"/>
    <w:rsid w:val="00CA543F"/>
    <w:rsid w:val="00CA55B8"/>
    <w:rsid w:val="00CA5AB2"/>
    <w:rsid w:val="00CA60DF"/>
    <w:rsid w:val="00CA6DE0"/>
    <w:rsid w:val="00CA7146"/>
    <w:rsid w:val="00CA7569"/>
    <w:rsid w:val="00CA75E7"/>
    <w:rsid w:val="00CA79BB"/>
    <w:rsid w:val="00CA7E2B"/>
    <w:rsid w:val="00CB006A"/>
    <w:rsid w:val="00CB0F41"/>
    <w:rsid w:val="00CB1474"/>
    <w:rsid w:val="00CB15C7"/>
    <w:rsid w:val="00CB17C6"/>
    <w:rsid w:val="00CB3293"/>
    <w:rsid w:val="00CB43ED"/>
    <w:rsid w:val="00CB4FFD"/>
    <w:rsid w:val="00CB504E"/>
    <w:rsid w:val="00CB55EC"/>
    <w:rsid w:val="00CB5BB6"/>
    <w:rsid w:val="00CB5D65"/>
    <w:rsid w:val="00CB61D9"/>
    <w:rsid w:val="00CB6394"/>
    <w:rsid w:val="00CB70AB"/>
    <w:rsid w:val="00CB70CC"/>
    <w:rsid w:val="00CB71C8"/>
    <w:rsid w:val="00CB77D0"/>
    <w:rsid w:val="00CB7C71"/>
    <w:rsid w:val="00CB7FB4"/>
    <w:rsid w:val="00CC0598"/>
    <w:rsid w:val="00CC07B8"/>
    <w:rsid w:val="00CC0DD7"/>
    <w:rsid w:val="00CC1372"/>
    <w:rsid w:val="00CC1393"/>
    <w:rsid w:val="00CC16D9"/>
    <w:rsid w:val="00CC197A"/>
    <w:rsid w:val="00CC1CC1"/>
    <w:rsid w:val="00CC1E88"/>
    <w:rsid w:val="00CC26D4"/>
    <w:rsid w:val="00CC277C"/>
    <w:rsid w:val="00CC2FA2"/>
    <w:rsid w:val="00CC4237"/>
    <w:rsid w:val="00CC4F27"/>
    <w:rsid w:val="00CC4F9E"/>
    <w:rsid w:val="00CC5921"/>
    <w:rsid w:val="00CC5A33"/>
    <w:rsid w:val="00CC5D98"/>
    <w:rsid w:val="00CC5E8A"/>
    <w:rsid w:val="00CC6D0B"/>
    <w:rsid w:val="00CC72EE"/>
    <w:rsid w:val="00CC7F1E"/>
    <w:rsid w:val="00CD0327"/>
    <w:rsid w:val="00CD0602"/>
    <w:rsid w:val="00CD0EA8"/>
    <w:rsid w:val="00CD115B"/>
    <w:rsid w:val="00CD129C"/>
    <w:rsid w:val="00CD1E43"/>
    <w:rsid w:val="00CD322E"/>
    <w:rsid w:val="00CD3237"/>
    <w:rsid w:val="00CD36F3"/>
    <w:rsid w:val="00CD3D6A"/>
    <w:rsid w:val="00CD3F51"/>
    <w:rsid w:val="00CD4D01"/>
    <w:rsid w:val="00CD4FFC"/>
    <w:rsid w:val="00CD52D1"/>
    <w:rsid w:val="00CD54F6"/>
    <w:rsid w:val="00CD5641"/>
    <w:rsid w:val="00CD57D0"/>
    <w:rsid w:val="00CD5FFC"/>
    <w:rsid w:val="00CD70CB"/>
    <w:rsid w:val="00CD7676"/>
    <w:rsid w:val="00CE00BD"/>
    <w:rsid w:val="00CE0289"/>
    <w:rsid w:val="00CE0B27"/>
    <w:rsid w:val="00CE0E88"/>
    <w:rsid w:val="00CE1345"/>
    <w:rsid w:val="00CE18F0"/>
    <w:rsid w:val="00CE1910"/>
    <w:rsid w:val="00CE1E5A"/>
    <w:rsid w:val="00CE23D6"/>
    <w:rsid w:val="00CE2483"/>
    <w:rsid w:val="00CE30F3"/>
    <w:rsid w:val="00CE3FFE"/>
    <w:rsid w:val="00CE4108"/>
    <w:rsid w:val="00CE4414"/>
    <w:rsid w:val="00CE4666"/>
    <w:rsid w:val="00CE4CD3"/>
    <w:rsid w:val="00CE51BC"/>
    <w:rsid w:val="00CE551F"/>
    <w:rsid w:val="00CE57E8"/>
    <w:rsid w:val="00CE6575"/>
    <w:rsid w:val="00CE7166"/>
    <w:rsid w:val="00CE72F1"/>
    <w:rsid w:val="00CE7340"/>
    <w:rsid w:val="00CE753A"/>
    <w:rsid w:val="00CE7877"/>
    <w:rsid w:val="00CE7A7D"/>
    <w:rsid w:val="00CF062F"/>
    <w:rsid w:val="00CF0903"/>
    <w:rsid w:val="00CF0C18"/>
    <w:rsid w:val="00CF1494"/>
    <w:rsid w:val="00CF15D4"/>
    <w:rsid w:val="00CF1AB3"/>
    <w:rsid w:val="00CF23F3"/>
    <w:rsid w:val="00CF2439"/>
    <w:rsid w:val="00CF25EC"/>
    <w:rsid w:val="00CF2A18"/>
    <w:rsid w:val="00CF34C0"/>
    <w:rsid w:val="00CF37D0"/>
    <w:rsid w:val="00CF451F"/>
    <w:rsid w:val="00CF55A1"/>
    <w:rsid w:val="00CF58D8"/>
    <w:rsid w:val="00CF5C58"/>
    <w:rsid w:val="00CF5FD3"/>
    <w:rsid w:val="00CF6370"/>
    <w:rsid w:val="00CF6A53"/>
    <w:rsid w:val="00CF72C9"/>
    <w:rsid w:val="00CF77EC"/>
    <w:rsid w:val="00CF7B80"/>
    <w:rsid w:val="00CF7E14"/>
    <w:rsid w:val="00D00B0B"/>
    <w:rsid w:val="00D01312"/>
    <w:rsid w:val="00D01367"/>
    <w:rsid w:val="00D014CB"/>
    <w:rsid w:val="00D01665"/>
    <w:rsid w:val="00D026E6"/>
    <w:rsid w:val="00D02F9F"/>
    <w:rsid w:val="00D03126"/>
    <w:rsid w:val="00D03217"/>
    <w:rsid w:val="00D03988"/>
    <w:rsid w:val="00D0406D"/>
    <w:rsid w:val="00D0438F"/>
    <w:rsid w:val="00D04464"/>
    <w:rsid w:val="00D04ED1"/>
    <w:rsid w:val="00D04F83"/>
    <w:rsid w:val="00D05163"/>
    <w:rsid w:val="00D0518D"/>
    <w:rsid w:val="00D05CA1"/>
    <w:rsid w:val="00D06AF5"/>
    <w:rsid w:val="00D0770B"/>
    <w:rsid w:val="00D07D5D"/>
    <w:rsid w:val="00D07D70"/>
    <w:rsid w:val="00D07E34"/>
    <w:rsid w:val="00D10282"/>
    <w:rsid w:val="00D1044A"/>
    <w:rsid w:val="00D104D0"/>
    <w:rsid w:val="00D112E0"/>
    <w:rsid w:val="00D11329"/>
    <w:rsid w:val="00D120B1"/>
    <w:rsid w:val="00D127F4"/>
    <w:rsid w:val="00D132B3"/>
    <w:rsid w:val="00D136E9"/>
    <w:rsid w:val="00D13C21"/>
    <w:rsid w:val="00D13D29"/>
    <w:rsid w:val="00D1400F"/>
    <w:rsid w:val="00D147A0"/>
    <w:rsid w:val="00D147B5"/>
    <w:rsid w:val="00D14A2E"/>
    <w:rsid w:val="00D14AE9"/>
    <w:rsid w:val="00D14B37"/>
    <w:rsid w:val="00D14BD3"/>
    <w:rsid w:val="00D15054"/>
    <w:rsid w:val="00D152F2"/>
    <w:rsid w:val="00D1532A"/>
    <w:rsid w:val="00D15BA8"/>
    <w:rsid w:val="00D16ADA"/>
    <w:rsid w:val="00D16FDF"/>
    <w:rsid w:val="00D17348"/>
    <w:rsid w:val="00D177C5"/>
    <w:rsid w:val="00D1788F"/>
    <w:rsid w:val="00D17D93"/>
    <w:rsid w:val="00D2000B"/>
    <w:rsid w:val="00D206A7"/>
    <w:rsid w:val="00D20D60"/>
    <w:rsid w:val="00D20EE7"/>
    <w:rsid w:val="00D215AC"/>
    <w:rsid w:val="00D218A4"/>
    <w:rsid w:val="00D218C1"/>
    <w:rsid w:val="00D221FD"/>
    <w:rsid w:val="00D22452"/>
    <w:rsid w:val="00D229DC"/>
    <w:rsid w:val="00D2310C"/>
    <w:rsid w:val="00D23E67"/>
    <w:rsid w:val="00D2412A"/>
    <w:rsid w:val="00D24270"/>
    <w:rsid w:val="00D2454A"/>
    <w:rsid w:val="00D251BB"/>
    <w:rsid w:val="00D254E9"/>
    <w:rsid w:val="00D25572"/>
    <w:rsid w:val="00D25623"/>
    <w:rsid w:val="00D262A5"/>
    <w:rsid w:val="00D26C6D"/>
    <w:rsid w:val="00D26D8C"/>
    <w:rsid w:val="00D27009"/>
    <w:rsid w:val="00D272E6"/>
    <w:rsid w:val="00D27799"/>
    <w:rsid w:val="00D278B6"/>
    <w:rsid w:val="00D27D6A"/>
    <w:rsid w:val="00D30050"/>
    <w:rsid w:val="00D3053D"/>
    <w:rsid w:val="00D31133"/>
    <w:rsid w:val="00D31286"/>
    <w:rsid w:val="00D31877"/>
    <w:rsid w:val="00D318AC"/>
    <w:rsid w:val="00D31DF3"/>
    <w:rsid w:val="00D323C3"/>
    <w:rsid w:val="00D33068"/>
    <w:rsid w:val="00D331CA"/>
    <w:rsid w:val="00D33615"/>
    <w:rsid w:val="00D33632"/>
    <w:rsid w:val="00D33741"/>
    <w:rsid w:val="00D337A4"/>
    <w:rsid w:val="00D33C1D"/>
    <w:rsid w:val="00D33E5F"/>
    <w:rsid w:val="00D33EB8"/>
    <w:rsid w:val="00D34289"/>
    <w:rsid w:val="00D3456C"/>
    <w:rsid w:val="00D346EF"/>
    <w:rsid w:val="00D34EF7"/>
    <w:rsid w:val="00D36F93"/>
    <w:rsid w:val="00D37CD1"/>
    <w:rsid w:val="00D40381"/>
    <w:rsid w:val="00D406AD"/>
    <w:rsid w:val="00D40A62"/>
    <w:rsid w:val="00D41732"/>
    <w:rsid w:val="00D41E75"/>
    <w:rsid w:val="00D429BE"/>
    <w:rsid w:val="00D4318E"/>
    <w:rsid w:val="00D43654"/>
    <w:rsid w:val="00D43F78"/>
    <w:rsid w:val="00D4436B"/>
    <w:rsid w:val="00D445A4"/>
    <w:rsid w:val="00D450F2"/>
    <w:rsid w:val="00D45577"/>
    <w:rsid w:val="00D456A0"/>
    <w:rsid w:val="00D45B20"/>
    <w:rsid w:val="00D45B8F"/>
    <w:rsid w:val="00D45BB1"/>
    <w:rsid w:val="00D45C47"/>
    <w:rsid w:val="00D46367"/>
    <w:rsid w:val="00D464B9"/>
    <w:rsid w:val="00D46C1A"/>
    <w:rsid w:val="00D46C92"/>
    <w:rsid w:val="00D47E51"/>
    <w:rsid w:val="00D507F4"/>
    <w:rsid w:val="00D50C86"/>
    <w:rsid w:val="00D50CAE"/>
    <w:rsid w:val="00D51252"/>
    <w:rsid w:val="00D5150C"/>
    <w:rsid w:val="00D5189D"/>
    <w:rsid w:val="00D519C2"/>
    <w:rsid w:val="00D51E4F"/>
    <w:rsid w:val="00D51FFA"/>
    <w:rsid w:val="00D520EE"/>
    <w:rsid w:val="00D5216E"/>
    <w:rsid w:val="00D52ED4"/>
    <w:rsid w:val="00D532DA"/>
    <w:rsid w:val="00D535CA"/>
    <w:rsid w:val="00D53E09"/>
    <w:rsid w:val="00D53FD0"/>
    <w:rsid w:val="00D54006"/>
    <w:rsid w:val="00D54938"/>
    <w:rsid w:val="00D54B18"/>
    <w:rsid w:val="00D54F57"/>
    <w:rsid w:val="00D54F5F"/>
    <w:rsid w:val="00D55910"/>
    <w:rsid w:val="00D564CA"/>
    <w:rsid w:val="00D60153"/>
    <w:rsid w:val="00D602A7"/>
    <w:rsid w:val="00D604D3"/>
    <w:rsid w:val="00D6053D"/>
    <w:rsid w:val="00D60D63"/>
    <w:rsid w:val="00D61C09"/>
    <w:rsid w:val="00D61D54"/>
    <w:rsid w:val="00D624D4"/>
    <w:rsid w:val="00D63524"/>
    <w:rsid w:val="00D63A0E"/>
    <w:rsid w:val="00D63A62"/>
    <w:rsid w:val="00D63BA4"/>
    <w:rsid w:val="00D64DDF"/>
    <w:rsid w:val="00D657D0"/>
    <w:rsid w:val="00D65F3A"/>
    <w:rsid w:val="00D6616F"/>
    <w:rsid w:val="00D67307"/>
    <w:rsid w:val="00D67793"/>
    <w:rsid w:val="00D70494"/>
    <w:rsid w:val="00D70A3C"/>
    <w:rsid w:val="00D70F06"/>
    <w:rsid w:val="00D71139"/>
    <w:rsid w:val="00D71471"/>
    <w:rsid w:val="00D72FDB"/>
    <w:rsid w:val="00D736B1"/>
    <w:rsid w:val="00D73C91"/>
    <w:rsid w:val="00D741FE"/>
    <w:rsid w:val="00D744A5"/>
    <w:rsid w:val="00D745C5"/>
    <w:rsid w:val="00D74C49"/>
    <w:rsid w:val="00D75165"/>
    <w:rsid w:val="00D754C9"/>
    <w:rsid w:val="00D75658"/>
    <w:rsid w:val="00D758FE"/>
    <w:rsid w:val="00D75CE8"/>
    <w:rsid w:val="00D75D6E"/>
    <w:rsid w:val="00D763CC"/>
    <w:rsid w:val="00D76863"/>
    <w:rsid w:val="00D7694B"/>
    <w:rsid w:val="00D7755E"/>
    <w:rsid w:val="00D775E1"/>
    <w:rsid w:val="00D7799A"/>
    <w:rsid w:val="00D77A7B"/>
    <w:rsid w:val="00D77BA4"/>
    <w:rsid w:val="00D77D8D"/>
    <w:rsid w:val="00D77EF8"/>
    <w:rsid w:val="00D77F12"/>
    <w:rsid w:val="00D8099E"/>
    <w:rsid w:val="00D80AD4"/>
    <w:rsid w:val="00D80C31"/>
    <w:rsid w:val="00D8163B"/>
    <w:rsid w:val="00D82F80"/>
    <w:rsid w:val="00D833E5"/>
    <w:rsid w:val="00D835B0"/>
    <w:rsid w:val="00D8394C"/>
    <w:rsid w:val="00D840D3"/>
    <w:rsid w:val="00D84287"/>
    <w:rsid w:val="00D84D57"/>
    <w:rsid w:val="00D85060"/>
    <w:rsid w:val="00D853AD"/>
    <w:rsid w:val="00D8580D"/>
    <w:rsid w:val="00D85C12"/>
    <w:rsid w:val="00D85C82"/>
    <w:rsid w:val="00D8647B"/>
    <w:rsid w:val="00D86AAC"/>
    <w:rsid w:val="00D86B6F"/>
    <w:rsid w:val="00D871C9"/>
    <w:rsid w:val="00D871D9"/>
    <w:rsid w:val="00D872D9"/>
    <w:rsid w:val="00D900F8"/>
    <w:rsid w:val="00D9084B"/>
    <w:rsid w:val="00D90955"/>
    <w:rsid w:val="00D90A48"/>
    <w:rsid w:val="00D90AEA"/>
    <w:rsid w:val="00D913A3"/>
    <w:rsid w:val="00D91CA9"/>
    <w:rsid w:val="00D91E32"/>
    <w:rsid w:val="00D91FB7"/>
    <w:rsid w:val="00D92F01"/>
    <w:rsid w:val="00D931B7"/>
    <w:rsid w:val="00D93303"/>
    <w:rsid w:val="00D93CD8"/>
    <w:rsid w:val="00D94340"/>
    <w:rsid w:val="00D94602"/>
    <w:rsid w:val="00D946AF"/>
    <w:rsid w:val="00D94E8F"/>
    <w:rsid w:val="00D95575"/>
    <w:rsid w:val="00D958E7"/>
    <w:rsid w:val="00D95E2D"/>
    <w:rsid w:val="00D96302"/>
    <w:rsid w:val="00D97790"/>
    <w:rsid w:val="00D97B45"/>
    <w:rsid w:val="00D97D5F"/>
    <w:rsid w:val="00D97EC0"/>
    <w:rsid w:val="00DA01BE"/>
    <w:rsid w:val="00DA0516"/>
    <w:rsid w:val="00DA056F"/>
    <w:rsid w:val="00DA1355"/>
    <w:rsid w:val="00DA1456"/>
    <w:rsid w:val="00DA1D2E"/>
    <w:rsid w:val="00DA2167"/>
    <w:rsid w:val="00DA249C"/>
    <w:rsid w:val="00DA3C04"/>
    <w:rsid w:val="00DA3C86"/>
    <w:rsid w:val="00DA3FD1"/>
    <w:rsid w:val="00DA407C"/>
    <w:rsid w:val="00DA42E1"/>
    <w:rsid w:val="00DA4A2B"/>
    <w:rsid w:val="00DA4FDF"/>
    <w:rsid w:val="00DA5120"/>
    <w:rsid w:val="00DA5148"/>
    <w:rsid w:val="00DA57BA"/>
    <w:rsid w:val="00DA67D5"/>
    <w:rsid w:val="00DA69C7"/>
    <w:rsid w:val="00DA76B4"/>
    <w:rsid w:val="00DA7CF9"/>
    <w:rsid w:val="00DA7EDD"/>
    <w:rsid w:val="00DB008F"/>
    <w:rsid w:val="00DB0120"/>
    <w:rsid w:val="00DB02D5"/>
    <w:rsid w:val="00DB03A3"/>
    <w:rsid w:val="00DB2111"/>
    <w:rsid w:val="00DB2227"/>
    <w:rsid w:val="00DB239D"/>
    <w:rsid w:val="00DB257D"/>
    <w:rsid w:val="00DB2A8D"/>
    <w:rsid w:val="00DB2BFB"/>
    <w:rsid w:val="00DB38B3"/>
    <w:rsid w:val="00DB3FD7"/>
    <w:rsid w:val="00DB49B6"/>
    <w:rsid w:val="00DB50AD"/>
    <w:rsid w:val="00DB5483"/>
    <w:rsid w:val="00DB5504"/>
    <w:rsid w:val="00DB56FF"/>
    <w:rsid w:val="00DB591A"/>
    <w:rsid w:val="00DB5B27"/>
    <w:rsid w:val="00DB6234"/>
    <w:rsid w:val="00DB678D"/>
    <w:rsid w:val="00DB6B97"/>
    <w:rsid w:val="00DB6D19"/>
    <w:rsid w:val="00DB7137"/>
    <w:rsid w:val="00DB72A9"/>
    <w:rsid w:val="00DB7723"/>
    <w:rsid w:val="00DB7C7B"/>
    <w:rsid w:val="00DC020F"/>
    <w:rsid w:val="00DC09FD"/>
    <w:rsid w:val="00DC0AB4"/>
    <w:rsid w:val="00DC0CE6"/>
    <w:rsid w:val="00DC0E85"/>
    <w:rsid w:val="00DC116C"/>
    <w:rsid w:val="00DC1E4E"/>
    <w:rsid w:val="00DC242D"/>
    <w:rsid w:val="00DC2893"/>
    <w:rsid w:val="00DC2A6D"/>
    <w:rsid w:val="00DC303D"/>
    <w:rsid w:val="00DC338C"/>
    <w:rsid w:val="00DC3455"/>
    <w:rsid w:val="00DC37E6"/>
    <w:rsid w:val="00DC3A02"/>
    <w:rsid w:val="00DC4063"/>
    <w:rsid w:val="00DC4089"/>
    <w:rsid w:val="00DC41AA"/>
    <w:rsid w:val="00DC473B"/>
    <w:rsid w:val="00DC4866"/>
    <w:rsid w:val="00DC5508"/>
    <w:rsid w:val="00DC5651"/>
    <w:rsid w:val="00DC5FC3"/>
    <w:rsid w:val="00DC600C"/>
    <w:rsid w:val="00DC6011"/>
    <w:rsid w:val="00DC6171"/>
    <w:rsid w:val="00DC682B"/>
    <w:rsid w:val="00DC6BFC"/>
    <w:rsid w:val="00DC6C8C"/>
    <w:rsid w:val="00DC75B5"/>
    <w:rsid w:val="00DD0363"/>
    <w:rsid w:val="00DD0572"/>
    <w:rsid w:val="00DD08D1"/>
    <w:rsid w:val="00DD0A54"/>
    <w:rsid w:val="00DD0B98"/>
    <w:rsid w:val="00DD12B9"/>
    <w:rsid w:val="00DD1590"/>
    <w:rsid w:val="00DD1C41"/>
    <w:rsid w:val="00DD22F9"/>
    <w:rsid w:val="00DD2969"/>
    <w:rsid w:val="00DD2993"/>
    <w:rsid w:val="00DD2C06"/>
    <w:rsid w:val="00DD34A6"/>
    <w:rsid w:val="00DD3AA5"/>
    <w:rsid w:val="00DD3CBA"/>
    <w:rsid w:val="00DD47DE"/>
    <w:rsid w:val="00DD4917"/>
    <w:rsid w:val="00DD4B89"/>
    <w:rsid w:val="00DD50E2"/>
    <w:rsid w:val="00DD5272"/>
    <w:rsid w:val="00DD5564"/>
    <w:rsid w:val="00DD5F1F"/>
    <w:rsid w:val="00DD5F3B"/>
    <w:rsid w:val="00DD638F"/>
    <w:rsid w:val="00DD7254"/>
    <w:rsid w:val="00DD73C0"/>
    <w:rsid w:val="00DD7670"/>
    <w:rsid w:val="00DD776C"/>
    <w:rsid w:val="00DD7AA9"/>
    <w:rsid w:val="00DD7C97"/>
    <w:rsid w:val="00DE0324"/>
    <w:rsid w:val="00DE0679"/>
    <w:rsid w:val="00DE0B8B"/>
    <w:rsid w:val="00DE1135"/>
    <w:rsid w:val="00DE1195"/>
    <w:rsid w:val="00DE11C7"/>
    <w:rsid w:val="00DE1740"/>
    <w:rsid w:val="00DE1975"/>
    <w:rsid w:val="00DE2C5A"/>
    <w:rsid w:val="00DE3298"/>
    <w:rsid w:val="00DE3723"/>
    <w:rsid w:val="00DE376B"/>
    <w:rsid w:val="00DE39E4"/>
    <w:rsid w:val="00DE4395"/>
    <w:rsid w:val="00DE4D22"/>
    <w:rsid w:val="00DE53D4"/>
    <w:rsid w:val="00DE5675"/>
    <w:rsid w:val="00DE5971"/>
    <w:rsid w:val="00DE5BA7"/>
    <w:rsid w:val="00DE61FC"/>
    <w:rsid w:val="00DE65D6"/>
    <w:rsid w:val="00DE69A2"/>
    <w:rsid w:val="00DE6B90"/>
    <w:rsid w:val="00DE6D8B"/>
    <w:rsid w:val="00DE6F9F"/>
    <w:rsid w:val="00DE74BA"/>
    <w:rsid w:val="00DE7CC9"/>
    <w:rsid w:val="00DF03CC"/>
    <w:rsid w:val="00DF0AA4"/>
    <w:rsid w:val="00DF0D4B"/>
    <w:rsid w:val="00DF0F04"/>
    <w:rsid w:val="00DF1350"/>
    <w:rsid w:val="00DF153A"/>
    <w:rsid w:val="00DF1546"/>
    <w:rsid w:val="00DF21BC"/>
    <w:rsid w:val="00DF2643"/>
    <w:rsid w:val="00DF3658"/>
    <w:rsid w:val="00DF38EA"/>
    <w:rsid w:val="00DF4038"/>
    <w:rsid w:val="00DF4382"/>
    <w:rsid w:val="00DF4D47"/>
    <w:rsid w:val="00DF50A7"/>
    <w:rsid w:val="00DF5C91"/>
    <w:rsid w:val="00DF5DA2"/>
    <w:rsid w:val="00DF6002"/>
    <w:rsid w:val="00DF6549"/>
    <w:rsid w:val="00DF69A0"/>
    <w:rsid w:val="00DF6BB6"/>
    <w:rsid w:val="00DF748B"/>
    <w:rsid w:val="00DF7B0A"/>
    <w:rsid w:val="00DF7B4E"/>
    <w:rsid w:val="00DF7B72"/>
    <w:rsid w:val="00DF7CB1"/>
    <w:rsid w:val="00DF7FE6"/>
    <w:rsid w:val="00E00075"/>
    <w:rsid w:val="00E00F89"/>
    <w:rsid w:val="00E01E6D"/>
    <w:rsid w:val="00E02432"/>
    <w:rsid w:val="00E02748"/>
    <w:rsid w:val="00E02B0F"/>
    <w:rsid w:val="00E0315A"/>
    <w:rsid w:val="00E03B55"/>
    <w:rsid w:val="00E03DE5"/>
    <w:rsid w:val="00E040DA"/>
    <w:rsid w:val="00E0429F"/>
    <w:rsid w:val="00E04C2D"/>
    <w:rsid w:val="00E050C4"/>
    <w:rsid w:val="00E05143"/>
    <w:rsid w:val="00E057B9"/>
    <w:rsid w:val="00E05CCB"/>
    <w:rsid w:val="00E05D89"/>
    <w:rsid w:val="00E05DA5"/>
    <w:rsid w:val="00E05DFD"/>
    <w:rsid w:val="00E069A7"/>
    <w:rsid w:val="00E06A02"/>
    <w:rsid w:val="00E06BE2"/>
    <w:rsid w:val="00E0759A"/>
    <w:rsid w:val="00E076CC"/>
    <w:rsid w:val="00E07C7A"/>
    <w:rsid w:val="00E07F39"/>
    <w:rsid w:val="00E10240"/>
    <w:rsid w:val="00E10370"/>
    <w:rsid w:val="00E104D4"/>
    <w:rsid w:val="00E104E2"/>
    <w:rsid w:val="00E10902"/>
    <w:rsid w:val="00E112DB"/>
    <w:rsid w:val="00E113F1"/>
    <w:rsid w:val="00E127CE"/>
    <w:rsid w:val="00E128D7"/>
    <w:rsid w:val="00E133FF"/>
    <w:rsid w:val="00E13FBE"/>
    <w:rsid w:val="00E141EC"/>
    <w:rsid w:val="00E14C63"/>
    <w:rsid w:val="00E150B6"/>
    <w:rsid w:val="00E1512C"/>
    <w:rsid w:val="00E16164"/>
    <w:rsid w:val="00E163C5"/>
    <w:rsid w:val="00E16966"/>
    <w:rsid w:val="00E1697B"/>
    <w:rsid w:val="00E16AEE"/>
    <w:rsid w:val="00E16C20"/>
    <w:rsid w:val="00E17886"/>
    <w:rsid w:val="00E2093A"/>
    <w:rsid w:val="00E21036"/>
    <w:rsid w:val="00E214D9"/>
    <w:rsid w:val="00E22E00"/>
    <w:rsid w:val="00E2378C"/>
    <w:rsid w:val="00E23970"/>
    <w:rsid w:val="00E23D4B"/>
    <w:rsid w:val="00E23DE1"/>
    <w:rsid w:val="00E245B3"/>
    <w:rsid w:val="00E2474D"/>
    <w:rsid w:val="00E24AF5"/>
    <w:rsid w:val="00E24BD6"/>
    <w:rsid w:val="00E258C6"/>
    <w:rsid w:val="00E25A73"/>
    <w:rsid w:val="00E25E93"/>
    <w:rsid w:val="00E26137"/>
    <w:rsid w:val="00E27029"/>
    <w:rsid w:val="00E273ED"/>
    <w:rsid w:val="00E2770A"/>
    <w:rsid w:val="00E27F6A"/>
    <w:rsid w:val="00E30007"/>
    <w:rsid w:val="00E304B2"/>
    <w:rsid w:val="00E3055E"/>
    <w:rsid w:val="00E30DF2"/>
    <w:rsid w:val="00E30E9A"/>
    <w:rsid w:val="00E32501"/>
    <w:rsid w:val="00E329CB"/>
    <w:rsid w:val="00E3355E"/>
    <w:rsid w:val="00E33634"/>
    <w:rsid w:val="00E34435"/>
    <w:rsid w:val="00E34446"/>
    <w:rsid w:val="00E34800"/>
    <w:rsid w:val="00E34AD5"/>
    <w:rsid w:val="00E34FB1"/>
    <w:rsid w:val="00E352D6"/>
    <w:rsid w:val="00E35648"/>
    <w:rsid w:val="00E35D21"/>
    <w:rsid w:val="00E366FE"/>
    <w:rsid w:val="00E37E05"/>
    <w:rsid w:val="00E37E08"/>
    <w:rsid w:val="00E409C0"/>
    <w:rsid w:val="00E418AE"/>
    <w:rsid w:val="00E41E92"/>
    <w:rsid w:val="00E42114"/>
    <w:rsid w:val="00E424DF"/>
    <w:rsid w:val="00E426FF"/>
    <w:rsid w:val="00E4276D"/>
    <w:rsid w:val="00E42C27"/>
    <w:rsid w:val="00E43B9E"/>
    <w:rsid w:val="00E43E90"/>
    <w:rsid w:val="00E4437A"/>
    <w:rsid w:val="00E4459F"/>
    <w:rsid w:val="00E44F72"/>
    <w:rsid w:val="00E4515F"/>
    <w:rsid w:val="00E45796"/>
    <w:rsid w:val="00E45BD5"/>
    <w:rsid w:val="00E45FAE"/>
    <w:rsid w:val="00E46164"/>
    <w:rsid w:val="00E46815"/>
    <w:rsid w:val="00E46A17"/>
    <w:rsid w:val="00E46C1D"/>
    <w:rsid w:val="00E508DE"/>
    <w:rsid w:val="00E5145D"/>
    <w:rsid w:val="00E51660"/>
    <w:rsid w:val="00E5184E"/>
    <w:rsid w:val="00E51C30"/>
    <w:rsid w:val="00E51E2A"/>
    <w:rsid w:val="00E527E5"/>
    <w:rsid w:val="00E52889"/>
    <w:rsid w:val="00E52ECC"/>
    <w:rsid w:val="00E530D9"/>
    <w:rsid w:val="00E53693"/>
    <w:rsid w:val="00E5409F"/>
    <w:rsid w:val="00E5416B"/>
    <w:rsid w:val="00E5461B"/>
    <w:rsid w:val="00E5499C"/>
    <w:rsid w:val="00E54CCD"/>
    <w:rsid w:val="00E55AD8"/>
    <w:rsid w:val="00E56173"/>
    <w:rsid w:val="00E57402"/>
    <w:rsid w:val="00E57505"/>
    <w:rsid w:val="00E5760B"/>
    <w:rsid w:val="00E57A4C"/>
    <w:rsid w:val="00E57B61"/>
    <w:rsid w:val="00E60065"/>
    <w:rsid w:val="00E601B2"/>
    <w:rsid w:val="00E60248"/>
    <w:rsid w:val="00E6027B"/>
    <w:rsid w:val="00E6063C"/>
    <w:rsid w:val="00E60A80"/>
    <w:rsid w:val="00E60CC6"/>
    <w:rsid w:val="00E60D30"/>
    <w:rsid w:val="00E61211"/>
    <w:rsid w:val="00E617C9"/>
    <w:rsid w:val="00E62064"/>
    <w:rsid w:val="00E62163"/>
    <w:rsid w:val="00E6236C"/>
    <w:rsid w:val="00E623C3"/>
    <w:rsid w:val="00E626A1"/>
    <w:rsid w:val="00E63B2D"/>
    <w:rsid w:val="00E63CE1"/>
    <w:rsid w:val="00E644B0"/>
    <w:rsid w:val="00E654FD"/>
    <w:rsid w:val="00E65BFC"/>
    <w:rsid w:val="00E6651F"/>
    <w:rsid w:val="00E66827"/>
    <w:rsid w:val="00E6693B"/>
    <w:rsid w:val="00E67862"/>
    <w:rsid w:val="00E67B52"/>
    <w:rsid w:val="00E67E37"/>
    <w:rsid w:val="00E67F13"/>
    <w:rsid w:val="00E67FCF"/>
    <w:rsid w:val="00E7000F"/>
    <w:rsid w:val="00E70715"/>
    <w:rsid w:val="00E7092A"/>
    <w:rsid w:val="00E70AA9"/>
    <w:rsid w:val="00E70BAD"/>
    <w:rsid w:val="00E70F7A"/>
    <w:rsid w:val="00E71806"/>
    <w:rsid w:val="00E71DB5"/>
    <w:rsid w:val="00E724CB"/>
    <w:rsid w:val="00E72664"/>
    <w:rsid w:val="00E72901"/>
    <w:rsid w:val="00E73050"/>
    <w:rsid w:val="00E736D8"/>
    <w:rsid w:val="00E73A8A"/>
    <w:rsid w:val="00E74163"/>
    <w:rsid w:val="00E74769"/>
    <w:rsid w:val="00E74E5F"/>
    <w:rsid w:val="00E7569F"/>
    <w:rsid w:val="00E764A8"/>
    <w:rsid w:val="00E76616"/>
    <w:rsid w:val="00E77372"/>
    <w:rsid w:val="00E773A0"/>
    <w:rsid w:val="00E77898"/>
    <w:rsid w:val="00E77C21"/>
    <w:rsid w:val="00E80288"/>
    <w:rsid w:val="00E8039D"/>
    <w:rsid w:val="00E804D5"/>
    <w:rsid w:val="00E80608"/>
    <w:rsid w:val="00E80C3B"/>
    <w:rsid w:val="00E81353"/>
    <w:rsid w:val="00E819CC"/>
    <w:rsid w:val="00E819D0"/>
    <w:rsid w:val="00E83649"/>
    <w:rsid w:val="00E836E3"/>
    <w:rsid w:val="00E83C0D"/>
    <w:rsid w:val="00E84461"/>
    <w:rsid w:val="00E845B8"/>
    <w:rsid w:val="00E8470E"/>
    <w:rsid w:val="00E8555C"/>
    <w:rsid w:val="00E856E9"/>
    <w:rsid w:val="00E85AC8"/>
    <w:rsid w:val="00E85D79"/>
    <w:rsid w:val="00E86B5E"/>
    <w:rsid w:val="00E872B6"/>
    <w:rsid w:val="00E87571"/>
    <w:rsid w:val="00E87797"/>
    <w:rsid w:val="00E90C44"/>
    <w:rsid w:val="00E919AB"/>
    <w:rsid w:val="00E92448"/>
    <w:rsid w:val="00E9276C"/>
    <w:rsid w:val="00E92A27"/>
    <w:rsid w:val="00E930DC"/>
    <w:rsid w:val="00E93EA2"/>
    <w:rsid w:val="00E949BE"/>
    <w:rsid w:val="00E94DEB"/>
    <w:rsid w:val="00E94DF7"/>
    <w:rsid w:val="00E9602C"/>
    <w:rsid w:val="00E969F7"/>
    <w:rsid w:val="00E96A21"/>
    <w:rsid w:val="00E96DA3"/>
    <w:rsid w:val="00E9717B"/>
    <w:rsid w:val="00EA0B8E"/>
    <w:rsid w:val="00EA0C4C"/>
    <w:rsid w:val="00EA1112"/>
    <w:rsid w:val="00EA142C"/>
    <w:rsid w:val="00EA1D06"/>
    <w:rsid w:val="00EA1EE2"/>
    <w:rsid w:val="00EA297B"/>
    <w:rsid w:val="00EA32BD"/>
    <w:rsid w:val="00EA3306"/>
    <w:rsid w:val="00EA3465"/>
    <w:rsid w:val="00EA34C2"/>
    <w:rsid w:val="00EA42F2"/>
    <w:rsid w:val="00EA44B7"/>
    <w:rsid w:val="00EA4A90"/>
    <w:rsid w:val="00EA4BB7"/>
    <w:rsid w:val="00EA557B"/>
    <w:rsid w:val="00EA5C12"/>
    <w:rsid w:val="00EA6783"/>
    <w:rsid w:val="00EA6E4C"/>
    <w:rsid w:val="00EA6EC9"/>
    <w:rsid w:val="00EA71F9"/>
    <w:rsid w:val="00EA7705"/>
    <w:rsid w:val="00EA7D20"/>
    <w:rsid w:val="00EA7F5F"/>
    <w:rsid w:val="00EB0188"/>
    <w:rsid w:val="00EB0FC7"/>
    <w:rsid w:val="00EB160B"/>
    <w:rsid w:val="00EB2AB1"/>
    <w:rsid w:val="00EB2D2A"/>
    <w:rsid w:val="00EB2F9F"/>
    <w:rsid w:val="00EB30F6"/>
    <w:rsid w:val="00EB3159"/>
    <w:rsid w:val="00EB3A3D"/>
    <w:rsid w:val="00EB49E6"/>
    <w:rsid w:val="00EB4B34"/>
    <w:rsid w:val="00EB4C68"/>
    <w:rsid w:val="00EB4C6C"/>
    <w:rsid w:val="00EB5021"/>
    <w:rsid w:val="00EB5775"/>
    <w:rsid w:val="00EB5F20"/>
    <w:rsid w:val="00EB63D2"/>
    <w:rsid w:val="00EB6480"/>
    <w:rsid w:val="00EB708C"/>
    <w:rsid w:val="00EC09F8"/>
    <w:rsid w:val="00EC12FB"/>
    <w:rsid w:val="00EC2B6C"/>
    <w:rsid w:val="00EC2DEA"/>
    <w:rsid w:val="00EC3235"/>
    <w:rsid w:val="00EC344A"/>
    <w:rsid w:val="00EC3F9C"/>
    <w:rsid w:val="00EC412E"/>
    <w:rsid w:val="00EC4819"/>
    <w:rsid w:val="00EC490B"/>
    <w:rsid w:val="00EC492E"/>
    <w:rsid w:val="00EC5856"/>
    <w:rsid w:val="00EC5DA4"/>
    <w:rsid w:val="00EC6032"/>
    <w:rsid w:val="00EC62F8"/>
    <w:rsid w:val="00EC73E0"/>
    <w:rsid w:val="00EC765C"/>
    <w:rsid w:val="00EC7E73"/>
    <w:rsid w:val="00ED0012"/>
    <w:rsid w:val="00ED02D7"/>
    <w:rsid w:val="00ED057F"/>
    <w:rsid w:val="00ED07DC"/>
    <w:rsid w:val="00ED1182"/>
    <w:rsid w:val="00ED163C"/>
    <w:rsid w:val="00ED2275"/>
    <w:rsid w:val="00ED290B"/>
    <w:rsid w:val="00ED39C8"/>
    <w:rsid w:val="00ED3C77"/>
    <w:rsid w:val="00ED3DF4"/>
    <w:rsid w:val="00ED45B4"/>
    <w:rsid w:val="00ED5695"/>
    <w:rsid w:val="00ED6EB2"/>
    <w:rsid w:val="00ED6ED6"/>
    <w:rsid w:val="00ED6EDF"/>
    <w:rsid w:val="00ED726C"/>
    <w:rsid w:val="00ED7479"/>
    <w:rsid w:val="00ED797A"/>
    <w:rsid w:val="00EE002B"/>
    <w:rsid w:val="00EE0511"/>
    <w:rsid w:val="00EE1BD8"/>
    <w:rsid w:val="00EE235B"/>
    <w:rsid w:val="00EE23B5"/>
    <w:rsid w:val="00EE23BB"/>
    <w:rsid w:val="00EE258A"/>
    <w:rsid w:val="00EE293A"/>
    <w:rsid w:val="00EE29DB"/>
    <w:rsid w:val="00EE2C92"/>
    <w:rsid w:val="00EE2D4A"/>
    <w:rsid w:val="00EE3C43"/>
    <w:rsid w:val="00EE3E13"/>
    <w:rsid w:val="00EE453B"/>
    <w:rsid w:val="00EE47CE"/>
    <w:rsid w:val="00EE4975"/>
    <w:rsid w:val="00EE4C20"/>
    <w:rsid w:val="00EE4EAA"/>
    <w:rsid w:val="00EE553D"/>
    <w:rsid w:val="00EE5CAB"/>
    <w:rsid w:val="00EE652E"/>
    <w:rsid w:val="00EE742B"/>
    <w:rsid w:val="00EE7510"/>
    <w:rsid w:val="00EE75D3"/>
    <w:rsid w:val="00EE7888"/>
    <w:rsid w:val="00EF01A2"/>
    <w:rsid w:val="00EF06C3"/>
    <w:rsid w:val="00EF07EA"/>
    <w:rsid w:val="00EF1397"/>
    <w:rsid w:val="00EF1B04"/>
    <w:rsid w:val="00EF1DE7"/>
    <w:rsid w:val="00EF218C"/>
    <w:rsid w:val="00EF294A"/>
    <w:rsid w:val="00EF3109"/>
    <w:rsid w:val="00EF322D"/>
    <w:rsid w:val="00EF374B"/>
    <w:rsid w:val="00EF40B1"/>
    <w:rsid w:val="00EF416F"/>
    <w:rsid w:val="00EF4E88"/>
    <w:rsid w:val="00EF50A3"/>
    <w:rsid w:val="00EF5199"/>
    <w:rsid w:val="00EF53F2"/>
    <w:rsid w:val="00EF58AA"/>
    <w:rsid w:val="00EF60A9"/>
    <w:rsid w:val="00EF630D"/>
    <w:rsid w:val="00EF69B5"/>
    <w:rsid w:val="00EF735C"/>
    <w:rsid w:val="00EF7504"/>
    <w:rsid w:val="00EF7D63"/>
    <w:rsid w:val="00EF7E34"/>
    <w:rsid w:val="00F0073C"/>
    <w:rsid w:val="00F00BC0"/>
    <w:rsid w:val="00F01496"/>
    <w:rsid w:val="00F01F1A"/>
    <w:rsid w:val="00F0233B"/>
    <w:rsid w:val="00F0245D"/>
    <w:rsid w:val="00F0255B"/>
    <w:rsid w:val="00F03162"/>
    <w:rsid w:val="00F035BF"/>
    <w:rsid w:val="00F0422E"/>
    <w:rsid w:val="00F042A9"/>
    <w:rsid w:val="00F0498C"/>
    <w:rsid w:val="00F04BA2"/>
    <w:rsid w:val="00F04C56"/>
    <w:rsid w:val="00F04DE7"/>
    <w:rsid w:val="00F04FAC"/>
    <w:rsid w:val="00F05A35"/>
    <w:rsid w:val="00F05BC4"/>
    <w:rsid w:val="00F05E17"/>
    <w:rsid w:val="00F067C7"/>
    <w:rsid w:val="00F072D0"/>
    <w:rsid w:val="00F0760E"/>
    <w:rsid w:val="00F07C4B"/>
    <w:rsid w:val="00F10774"/>
    <w:rsid w:val="00F10D6D"/>
    <w:rsid w:val="00F10E89"/>
    <w:rsid w:val="00F116C1"/>
    <w:rsid w:val="00F1201E"/>
    <w:rsid w:val="00F12D81"/>
    <w:rsid w:val="00F12E4E"/>
    <w:rsid w:val="00F12E94"/>
    <w:rsid w:val="00F135B2"/>
    <w:rsid w:val="00F13E03"/>
    <w:rsid w:val="00F13E85"/>
    <w:rsid w:val="00F140F9"/>
    <w:rsid w:val="00F14256"/>
    <w:rsid w:val="00F15275"/>
    <w:rsid w:val="00F15451"/>
    <w:rsid w:val="00F15D49"/>
    <w:rsid w:val="00F16969"/>
    <w:rsid w:val="00F17873"/>
    <w:rsid w:val="00F2000C"/>
    <w:rsid w:val="00F20B0B"/>
    <w:rsid w:val="00F21054"/>
    <w:rsid w:val="00F2179A"/>
    <w:rsid w:val="00F21E89"/>
    <w:rsid w:val="00F22372"/>
    <w:rsid w:val="00F22E45"/>
    <w:rsid w:val="00F23114"/>
    <w:rsid w:val="00F2327A"/>
    <w:rsid w:val="00F2364C"/>
    <w:rsid w:val="00F239CD"/>
    <w:rsid w:val="00F24239"/>
    <w:rsid w:val="00F246AE"/>
    <w:rsid w:val="00F246BA"/>
    <w:rsid w:val="00F2497C"/>
    <w:rsid w:val="00F24D3E"/>
    <w:rsid w:val="00F24EAF"/>
    <w:rsid w:val="00F25085"/>
    <w:rsid w:val="00F25956"/>
    <w:rsid w:val="00F25A81"/>
    <w:rsid w:val="00F260AD"/>
    <w:rsid w:val="00F2662B"/>
    <w:rsid w:val="00F275C0"/>
    <w:rsid w:val="00F2798C"/>
    <w:rsid w:val="00F27FF2"/>
    <w:rsid w:val="00F312CE"/>
    <w:rsid w:val="00F31784"/>
    <w:rsid w:val="00F32038"/>
    <w:rsid w:val="00F32632"/>
    <w:rsid w:val="00F328C2"/>
    <w:rsid w:val="00F32CCB"/>
    <w:rsid w:val="00F32D08"/>
    <w:rsid w:val="00F32D3A"/>
    <w:rsid w:val="00F36856"/>
    <w:rsid w:val="00F36926"/>
    <w:rsid w:val="00F370DE"/>
    <w:rsid w:val="00F37570"/>
    <w:rsid w:val="00F375C0"/>
    <w:rsid w:val="00F37D61"/>
    <w:rsid w:val="00F37DC4"/>
    <w:rsid w:val="00F37E63"/>
    <w:rsid w:val="00F404A1"/>
    <w:rsid w:val="00F407F4"/>
    <w:rsid w:val="00F4276E"/>
    <w:rsid w:val="00F4299F"/>
    <w:rsid w:val="00F42B2F"/>
    <w:rsid w:val="00F430EB"/>
    <w:rsid w:val="00F430FC"/>
    <w:rsid w:val="00F4323B"/>
    <w:rsid w:val="00F43669"/>
    <w:rsid w:val="00F43EB3"/>
    <w:rsid w:val="00F44184"/>
    <w:rsid w:val="00F44F2C"/>
    <w:rsid w:val="00F44F78"/>
    <w:rsid w:val="00F454EF"/>
    <w:rsid w:val="00F45B53"/>
    <w:rsid w:val="00F45E3D"/>
    <w:rsid w:val="00F46896"/>
    <w:rsid w:val="00F46F3B"/>
    <w:rsid w:val="00F471AA"/>
    <w:rsid w:val="00F471CF"/>
    <w:rsid w:val="00F47A01"/>
    <w:rsid w:val="00F47C39"/>
    <w:rsid w:val="00F47D7D"/>
    <w:rsid w:val="00F50387"/>
    <w:rsid w:val="00F50496"/>
    <w:rsid w:val="00F512FD"/>
    <w:rsid w:val="00F5178C"/>
    <w:rsid w:val="00F51AD7"/>
    <w:rsid w:val="00F51CD2"/>
    <w:rsid w:val="00F51D1B"/>
    <w:rsid w:val="00F5316C"/>
    <w:rsid w:val="00F53230"/>
    <w:rsid w:val="00F5376B"/>
    <w:rsid w:val="00F54068"/>
    <w:rsid w:val="00F54B85"/>
    <w:rsid w:val="00F551A7"/>
    <w:rsid w:val="00F55A0C"/>
    <w:rsid w:val="00F57F69"/>
    <w:rsid w:val="00F6061F"/>
    <w:rsid w:val="00F60634"/>
    <w:rsid w:val="00F609DA"/>
    <w:rsid w:val="00F61016"/>
    <w:rsid w:val="00F610BD"/>
    <w:rsid w:val="00F61407"/>
    <w:rsid w:val="00F623BE"/>
    <w:rsid w:val="00F6242C"/>
    <w:rsid w:val="00F625FD"/>
    <w:rsid w:val="00F63230"/>
    <w:rsid w:val="00F63E2A"/>
    <w:rsid w:val="00F646AA"/>
    <w:rsid w:val="00F6475A"/>
    <w:rsid w:val="00F6538A"/>
    <w:rsid w:val="00F655E5"/>
    <w:rsid w:val="00F65F91"/>
    <w:rsid w:val="00F6606A"/>
    <w:rsid w:val="00F667F0"/>
    <w:rsid w:val="00F66952"/>
    <w:rsid w:val="00F66B43"/>
    <w:rsid w:val="00F66C8B"/>
    <w:rsid w:val="00F67133"/>
    <w:rsid w:val="00F67E1A"/>
    <w:rsid w:val="00F702DB"/>
    <w:rsid w:val="00F713A1"/>
    <w:rsid w:val="00F7158F"/>
    <w:rsid w:val="00F71596"/>
    <w:rsid w:val="00F716A9"/>
    <w:rsid w:val="00F72C96"/>
    <w:rsid w:val="00F73509"/>
    <w:rsid w:val="00F73971"/>
    <w:rsid w:val="00F73B99"/>
    <w:rsid w:val="00F742EF"/>
    <w:rsid w:val="00F753DC"/>
    <w:rsid w:val="00F755BC"/>
    <w:rsid w:val="00F75695"/>
    <w:rsid w:val="00F756C1"/>
    <w:rsid w:val="00F75CD1"/>
    <w:rsid w:val="00F760E8"/>
    <w:rsid w:val="00F7642A"/>
    <w:rsid w:val="00F76A21"/>
    <w:rsid w:val="00F81225"/>
    <w:rsid w:val="00F8142E"/>
    <w:rsid w:val="00F8145B"/>
    <w:rsid w:val="00F8282A"/>
    <w:rsid w:val="00F82A2F"/>
    <w:rsid w:val="00F82F3D"/>
    <w:rsid w:val="00F83278"/>
    <w:rsid w:val="00F83EB4"/>
    <w:rsid w:val="00F849EC"/>
    <w:rsid w:val="00F84A36"/>
    <w:rsid w:val="00F84D33"/>
    <w:rsid w:val="00F84FC0"/>
    <w:rsid w:val="00F853AE"/>
    <w:rsid w:val="00F85A0C"/>
    <w:rsid w:val="00F85AA2"/>
    <w:rsid w:val="00F85E16"/>
    <w:rsid w:val="00F8649A"/>
    <w:rsid w:val="00F866DB"/>
    <w:rsid w:val="00F8700E"/>
    <w:rsid w:val="00F872C2"/>
    <w:rsid w:val="00F874A8"/>
    <w:rsid w:val="00F876C2"/>
    <w:rsid w:val="00F8792E"/>
    <w:rsid w:val="00F90520"/>
    <w:rsid w:val="00F9133E"/>
    <w:rsid w:val="00F91527"/>
    <w:rsid w:val="00F9187C"/>
    <w:rsid w:val="00F91C27"/>
    <w:rsid w:val="00F92092"/>
    <w:rsid w:val="00F9272A"/>
    <w:rsid w:val="00F92A72"/>
    <w:rsid w:val="00F92ED8"/>
    <w:rsid w:val="00F932E7"/>
    <w:rsid w:val="00F93646"/>
    <w:rsid w:val="00F937EC"/>
    <w:rsid w:val="00F93BF8"/>
    <w:rsid w:val="00F93EA0"/>
    <w:rsid w:val="00F945A6"/>
    <w:rsid w:val="00F95116"/>
    <w:rsid w:val="00F96398"/>
    <w:rsid w:val="00F96BC0"/>
    <w:rsid w:val="00F96E19"/>
    <w:rsid w:val="00F96E32"/>
    <w:rsid w:val="00F9760C"/>
    <w:rsid w:val="00F97A3D"/>
    <w:rsid w:val="00F97DD8"/>
    <w:rsid w:val="00FA066F"/>
    <w:rsid w:val="00FA06F8"/>
    <w:rsid w:val="00FA1831"/>
    <w:rsid w:val="00FA1BC8"/>
    <w:rsid w:val="00FA20D7"/>
    <w:rsid w:val="00FA2377"/>
    <w:rsid w:val="00FA25A3"/>
    <w:rsid w:val="00FA27B2"/>
    <w:rsid w:val="00FA2F16"/>
    <w:rsid w:val="00FA35C3"/>
    <w:rsid w:val="00FA3749"/>
    <w:rsid w:val="00FA416A"/>
    <w:rsid w:val="00FA42CF"/>
    <w:rsid w:val="00FA4439"/>
    <w:rsid w:val="00FA47D8"/>
    <w:rsid w:val="00FA4BCA"/>
    <w:rsid w:val="00FA51F3"/>
    <w:rsid w:val="00FA5621"/>
    <w:rsid w:val="00FA5B4B"/>
    <w:rsid w:val="00FA5D75"/>
    <w:rsid w:val="00FA5EF4"/>
    <w:rsid w:val="00FA6EEF"/>
    <w:rsid w:val="00FA7747"/>
    <w:rsid w:val="00FA774A"/>
    <w:rsid w:val="00FA7CAE"/>
    <w:rsid w:val="00FB0262"/>
    <w:rsid w:val="00FB029E"/>
    <w:rsid w:val="00FB0309"/>
    <w:rsid w:val="00FB0322"/>
    <w:rsid w:val="00FB1860"/>
    <w:rsid w:val="00FB1FC8"/>
    <w:rsid w:val="00FB26DC"/>
    <w:rsid w:val="00FB33F9"/>
    <w:rsid w:val="00FB39D7"/>
    <w:rsid w:val="00FB3D33"/>
    <w:rsid w:val="00FB416A"/>
    <w:rsid w:val="00FB59A8"/>
    <w:rsid w:val="00FB5A28"/>
    <w:rsid w:val="00FB5A97"/>
    <w:rsid w:val="00FB5D89"/>
    <w:rsid w:val="00FB5F83"/>
    <w:rsid w:val="00FB6F33"/>
    <w:rsid w:val="00FB7013"/>
    <w:rsid w:val="00FB7BBF"/>
    <w:rsid w:val="00FC0078"/>
    <w:rsid w:val="00FC026E"/>
    <w:rsid w:val="00FC0949"/>
    <w:rsid w:val="00FC0EEB"/>
    <w:rsid w:val="00FC14B7"/>
    <w:rsid w:val="00FC1860"/>
    <w:rsid w:val="00FC1C44"/>
    <w:rsid w:val="00FC2B76"/>
    <w:rsid w:val="00FC314A"/>
    <w:rsid w:val="00FC34BD"/>
    <w:rsid w:val="00FC3CA0"/>
    <w:rsid w:val="00FC4169"/>
    <w:rsid w:val="00FC449E"/>
    <w:rsid w:val="00FC5182"/>
    <w:rsid w:val="00FC54FC"/>
    <w:rsid w:val="00FC5861"/>
    <w:rsid w:val="00FC598E"/>
    <w:rsid w:val="00FC626E"/>
    <w:rsid w:val="00FC62DD"/>
    <w:rsid w:val="00FC6661"/>
    <w:rsid w:val="00FC74E0"/>
    <w:rsid w:val="00FC771A"/>
    <w:rsid w:val="00FC7A9E"/>
    <w:rsid w:val="00FC7BEC"/>
    <w:rsid w:val="00FD0300"/>
    <w:rsid w:val="00FD0704"/>
    <w:rsid w:val="00FD086A"/>
    <w:rsid w:val="00FD1064"/>
    <w:rsid w:val="00FD128F"/>
    <w:rsid w:val="00FD131D"/>
    <w:rsid w:val="00FD148F"/>
    <w:rsid w:val="00FD2344"/>
    <w:rsid w:val="00FD33BF"/>
    <w:rsid w:val="00FD382B"/>
    <w:rsid w:val="00FD3AAE"/>
    <w:rsid w:val="00FD4A56"/>
    <w:rsid w:val="00FD4C1F"/>
    <w:rsid w:val="00FD5DD2"/>
    <w:rsid w:val="00FD5DE9"/>
    <w:rsid w:val="00FD6102"/>
    <w:rsid w:val="00FD6260"/>
    <w:rsid w:val="00FD62F3"/>
    <w:rsid w:val="00FD6489"/>
    <w:rsid w:val="00FD65BB"/>
    <w:rsid w:val="00FD7248"/>
    <w:rsid w:val="00FD72B7"/>
    <w:rsid w:val="00FD72F2"/>
    <w:rsid w:val="00FD7C61"/>
    <w:rsid w:val="00FD7EE3"/>
    <w:rsid w:val="00FE0A88"/>
    <w:rsid w:val="00FE0BDC"/>
    <w:rsid w:val="00FE0C98"/>
    <w:rsid w:val="00FE0FA2"/>
    <w:rsid w:val="00FE10DB"/>
    <w:rsid w:val="00FE1240"/>
    <w:rsid w:val="00FE1718"/>
    <w:rsid w:val="00FE18E1"/>
    <w:rsid w:val="00FE19FF"/>
    <w:rsid w:val="00FE26D1"/>
    <w:rsid w:val="00FE282D"/>
    <w:rsid w:val="00FE3512"/>
    <w:rsid w:val="00FE3958"/>
    <w:rsid w:val="00FE3AAC"/>
    <w:rsid w:val="00FE4F74"/>
    <w:rsid w:val="00FE52EA"/>
    <w:rsid w:val="00FE68A9"/>
    <w:rsid w:val="00FE6AB9"/>
    <w:rsid w:val="00FE6AF3"/>
    <w:rsid w:val="00FE7009"/>
    <w:rsid w:val="00FE7B3F"/>
    <w:rsid w:val="00FF0171"/>
    <w:rsid w:val="00FF06AC"/>
    <w:rsid w:val="00FF07AF"/>
    <w:rsid w:val="00FF09E9"/>
    <w:rsid w:val="00FF0EEC"/>
    <w:rsid w:val="00FF1A6E"/>
    <w:rsid w:val="00FF1C47"/>
    <w:rsid w:val="00FF1CBF"/>
    <w:rsid w:val="00FF21CB"/>
    <w:rsid w:val="00FF2641"/>
    <w:rsid w:val="00FF275F"/>
    <w:rsid w:val="00FF2A0B"/>
    <w:rsid w:val="00FF3897"/>
    <w:rsid w:val="00FF3AE1"/>
    <w:rsid w:val="00FF3BBB"/>
    <w:rsid w:val="00FF3BCE"/>
    <w:rsid w:val="00FF445B"/>
    <w:rsid w:val="00FF4C5C"/>
    <w:rsid w:val="00FF5507"/>
    <w:rsid w:val="00FF599F"/>
    <w:rsid w:val="00FF5E4C"/>
    <w:rsid w:val="00FF63CA"/>
    <w:rsid w:val="00FF6411"/>
    <w:rsid w:val="00FF6560"/>
    <w:rsid w:val="00FF6BAD"/>
    <w:rsid w:val="00FF6BD9"/>
    <w:rsid w:val="00FF6D94"/>
    <w:rsid w:val="00FF6E8D"/>
    <w:rsid w:val="00FF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0776A64"/>
  <w15:docId w15:val="{E64ACE31-01EA-4B07-8FD4-47EBC56F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paragraph" w:styleId="NoSpacing">
    <w:name w:val="No Spacing"/>
    <w:uiPriority w:val="1"/>
    <w:qFormat/>
    <w:rsid w:val="00E151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2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792C8-5EB2-420E-80AA-2A346563F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34</Pages>
  <Words>7482</Words>
  <Characters>32699</Characters>
  <Application>Microsoft Office Word</Application>
  <DocSecurity>0</DocSecurity>
  <Lines>272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4</cp:revision>
  <cp:lastPrinted>2019-08-06T07:14:00Z</cp:lastPrinted>
  <dcterms:created xsi:type="dcterms:W3CDTF">2019-08-08T08:33:00Z</dcterms:created>
  <dcterms:modified xsi:type="dcterms:W3CDTF">2019-08-08T08:47:00Z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