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7C20" w:rsidRPr="00553B72" w:rsidRDefault="005C7C20" w:rsidP="00AB2813">
      <w:pPr>
        <w:pStyle w:val="Caption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left="0" w:firstLine="0"/>
        <w:rPr>
          <w:rFonts w:ascii="Angsana New" w:hAnsi="Angsana New"/>
          <w:sz w:val="28"/>
          <w:szCs w:val="28"/>
          <w:lang w:val="en-GB"/>
        </w:rPr>
      </w:pPr>
      <w:r w:rsidRPr="00553B72">
        <w:rPr>
          <w:rFonts w:ascii="Angsana New" w:hAnsi="Angsana New"/>
          <w:sz w:val="28"/>
          <w:szCs w:val="28"/>
          <w:cs/>
          <w:lang w:val="en-GB"/>
        </w:rPr>
        <w:t>ข้อมูลทั่วไป</w:t>
      </w:r>
      <w:r w:rsidR="007F796D" w:rsidRPr="00553B72">
        <w:rPr>
          <w:rFonts w:ascii="Angsana New" w:hAnsi="Angsana New"/>
          <w:sz w:val="28"/>
          <w:szCs w:val="28"/>
          <w:cs/>
          <w:lang w:val="en-GB"/>
        </w:rPr>
        <w:t xml:space="preserve">  </w:t>
      </w:r>
    </w:p>
    <w:p w:rsidR="005C7C20" w:rsidRPr="00553B72" w:rsidRDefault="002966A5" w:rsidP="00783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32"/>
        <w:jc w:val="thaiDistribute"/>
        <w:rPr>
          <w:rFonts w:ascii="Angsana New" w:hAnsi="Angsana New"/>
          <w:sz w:val="28"/>
          <w:szCs w:val="28"/>
          <w:cs/>
        </w:rPr>
      </w:pPr>
      <w:r w:rsidRPr="00553B72">
        <w:rPr>
          <w:rFonts w:ascii="Angsana New" w:hAnsi="Angsana New"/>
          <w:spacing w:val="6"/>
          <w:sz w:val="28"/>
          <w:szCs w:val="28"/>
          <w:cs/>
        </w:rPr>
        <w:t>บริษัท นิวซิตี้ (กรุงเทพฯ) จำกัด (มหาชน)</w:t>
      </w:r>
      <w:r w:rsidR="000F6A55" w:rsidRPr="00553B72">
        <w:rPr>
          <w:rFonts w:ascii="Angsana New" w:hAnsi="Angsana New"/>
          <w:spacing w:val="6"/>
          <w:sz w:val="28"/>
          <w:szCs w:val="28"/>
          <w:cs/>
        </w:rPr>
        <w:t xml:space="preserve"> (“บริษัท”)</w:t>
      </w:r>
      <w:r w:rsidRPr="00553B72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="000F6A55" w:rsidRPr="00553B72">
        <w:rPr>
          <w:rFonts w:ascii="Angsana New" w:hAnsi="Angsana New"/>
          <w:spacing w:val="6"/>
          <w:sz w:val="28"/>
          <w:szCs w:val="28"/>
          <w:cs/>
        </w:rPr>
        <w:t>เป็นนิติบุคคลที่จัดตั้งขึ้นในประเทศไทย และที่อยู่จดทะเบียน</w:t>
      </w:r>
      <w:r w:rsidR="000F6A55" w:rsidRPr="00553B72">
        <w:rPr>
          <w:rFonts w:ascii="Angsana New" w:hAnsi="Angsana New"/>
          <w:spacing w:val="4"/>
          <w:sz w:val="28"/>
          <w:szCs w:val="28"/>
          <w:cs/>
        </w:rPr>
        <w:t xml:space="preserve">ตั้งอยู่เลขที่ </w:t>
      </w:r>
      <w:r w:rsidR="00613099" w:rsidRPr="00553B72">
        <w:rPr>
          <w:rFonts w:ascii="Angsana New" w:hAnsi="Angsana New"/>
          <w:spacing w:val="4"/>
          <w:sz w:val="28"/>
          <w:szCs w:val="28"/>
        </w:rPr>
        <w:t>666</w:t>
      </w:r>
      <w:r w:rsidR="000F6A55" w:rsidRPr="00553B72">
        <w:rPr>
          <w:rFonts w:ascii="Angsana New" w:hAnsi="Angsana New"/>
          <w:spacing w:val="4"/>
          <w:sz w:val="28"/>
          <w:szCs w:val="28"/>
          <w:cs/>
        </w:rPr>
        <w:t xml:space="preserve"> ถนนพระราม </w:t>
      </w:r>
      <w:r w:rsidR="00613099" w:rsidRPr="00553B72">
        <w:rPr>
          <w:rFonts w:ascii="Angsana New" w:hAnsi="Angsana New"/>
          <w:spacing w:val="4"/>
          <w:sz w:val="28"/>
          <w:szCs w:val="28"/>
        </w:rPr>
        <w:t>3</w:t>
      </w:r>
      <w:r w:rsidR="000F6A55" w:rsidRPr="00553B72">
        <w:rPr>
          <w:rFonts w:ascii="Angsana New" w:hAnsi="Angsana New"/>
          <w:spacing w:val="4"/>
          <w:sz w:val="28"/>
          <w:szCs w:val="28"/>
          <w:cs/>
        </w:rPr>
        <w:t xml:space="preserve"> แขวงบางโพงพาง เขตยานนาวา กรุงเทพมหานคร </w:t>
      </w:r>
      <w:r w:rsidR="000F6A55" w:rsidRPr="00553B72">
        <w:rPr>
          <w:rFonts w:ascii="Angsana New" w:hAnsi="Angsana New"/>
          <w:sz w:val="28"/>
          <w:szCs w:val="28"/>
          <w:cs/>
        </w:rPr>
        <w:t>ประเทศไทย</w:t>
      </w:r>
    </w:p>
    <w:p w:rsidR="000F6A55" w:rsidRPr="00553B72" w:rsidRDefault="000F6A55" w:rsidP="00783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firstLine="432"/>
        <w:jc w:val="thaiDistribute"/>
        <w:rPr>
          <w:rFonts w:ascii="Angsana New" w:hAnsi="Angsana New"/>
          <w:spacing w:val="4"/>
          <w:sz w:val="28"/>
          <w:szCs w:val="28"/>
        </w:rPr>
      </w:pPr>
      <w:r w:rsidRPr="00553B72">
        <w:rPr>
          <w:rFonts w:ascii="Angsana New" w:hAnsi="Angsana New"/>
          <w:spacing w:val="4"/>
          <w:sz w:val="28"/>
          <w:szCs w:val="28"/>
          <w:cs/>
        </w:rPr>
        <w:t>บริษัทจดทะเบียนกับตลาดหลักทรัพย์แห่งประเทศไทย เมื่อวันที่</w:t>
      </w:r>
      <w:r w:rsidR="003C4A17" w:rsidRPr="00553B72">
        <w:rPr>
          <w:rFonts w:ascii="Angsana New" w:hAnsi="Angsana New"/>
          <w:spacing w:val="4"/>
          <w:sz w:val="28"/>
          <w:szCs w:val="28"/>
        </w:rPr>
        <w:t xml:space="preserve"> </w:t>
      </w:r>
      <w:r w:rsidR="00613099" w:rsidRPr="00553B72">
        <w:rPr>
          <w:rFonts w:ascii="Angsana New" w:hAnsi="Angsana New"/>
          <w:spacing w:val="4"/>
          <w:sz w:val="28"/>
          <w:szCs w:val="28"/>
        </w:rPr>
        <w:t>30</w:t>
      </w:r>
      <w:r w:rsidR="003C4A17" w:rsidRPr="00553B72">
        <w:rPr>
          <w:rFonts w:ascii="Angsana New" w:hAnsi="Angsana New"/>
          <w:spacing w:val="4"/>
          <w:sz w:val="28"/>
          <w:szCs w:val="28"/>
          <w:cs/>
        </w:rPr>
        <w:t xml:space="preserve"> กันยายน </w:t>
      </w:r>
      <w:r w:rsidR="00613099" w:rsidRPr="00553B72">
        <w:rPr>
          <w:rFonts w:ascii="Angsana New" w:hAnsi="Angsana New"/>
          <w:spacing w:val="4"/>
          <w:sz w:val="28"/>
          <w:szCs w:val="28"/>
        </w:rPr>
        <w:t>2520</w:t>
      </w:r>
      <w:r w:rsidRPr="00553B72">
        <w:rPr>
          <w:rFonts w:ascii="Angsana New" w:hAnsi="Angsana New"/>
          <w:spacing w:val="4"/>
          <w:sz w:val="28"/>
          <w:szCs w:val="28"/>
          <w:cs/>
        </w:rPr>
        <w:t xml:space="preserve"> </w:t>
      </w:r>
    </w:p>
    <w:p w:rsidR="00832175" w:rsidRPr="00553B72" w:rsidRDefault="00071E32" w:rsidP="00783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firstLine="432"/>
        <w:jc w:val="thaiDistribute"/>
        <w:rPr>
          <w:rFonts w:ascii="Angsana New" w:hAnsi="Angsana New"/>
          <w:spacing w:val="4"/>
          <w:sz w:val="28"/>
          <w:szCs w:val="28"/>
        </w:rPr>
      </w:pPr>
      <w:r w:rsidRPr="00553B72">
        <w:rPr>
          <w:rFonts w:ascii="Angsana New" w:hAnsi="Angsana New"/>
          <w:spacing w:val="4"/>
          <w:sz w:val="28"/>
          <w:szCs w:val="28"/>
          <w:cs/>
        </w:rPr>
        <w:t>บริษัทดำเนินธุรกิจหลักในการจำหน่ายผลิตภัณฑ์ถุงน่อง เครื่องสำอาง ชุดชั้นในสตรี และชุดกายบริหาร</w:t>
      </w:r>
      <w:r w:rsidR="007F796D" w:rsidRPr="00553B72">
        <w:rPr>
          <w:rFonts w:ascii="Angsana New" w:hAnsi="Angsana New"/>
          <w:spacing w:val="4"/>
          <w:sz w:val="28"/>
          <w:szCs w:val="28"/>
          <w:cs/>
        </w:rPr>
        <w:t xml:space="preserve"> </w:t>
      </w:r>
    </w:p>
    <w:p w:rsidR="00832175" w:rsidRPr="00553B72" w:rsidRDefault="0046354E" w:rsidP="00AB2813">
      <w:pPr>
        <w:pStyle w:val="Caption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line="240" w:lineRule="auto"/>
        <w:ind w:left="0" w:firstLine="0"/>
        <w:rPr>
          <w:rFonts w:ascii="Angsana New" w:hAnsi="Angsana New"/>
          <w:sz w:val="28"/>
          <w:szCs w:val="28"/>
          <w:lang w:val="en-GB"/>
        </w:rPr>
      </w:pPr>
      <w:r w:rsidRPr="00553B72">
        <w:rPr>
          <w:rFonts w:ascii="Angsana New" w:hAnsi="Angsana New"/>
          <w:sz w:val="28"/>
          <w:szCs w:val="28"/>
          <w:cs/>
          <w:lang w:val="en-GB"/>
        </w:rPr>
        <w:t>เกณฑ์ในการจัดทำงบการเงิน</w:t>
      </w:r>
      <w:r w:rsidR="00CF16C6" w:rsidRPr="00553B72">
        <w:rPr>
          <w:rFonts w:ascii="Angsana New" w:hAnsi="Angsana New" w:hint="cs"/>
          <w:sz w:val="28"/>
          <w:szCs w:val="28"/>
          <w:cs/>
          <w:lang w:val="en-GB"/>
        </w:rPr>
        <w:t>ระหว่างกาล</w:t>
      </w:r>
      <w:r w:rsidR="00907C82" w:rsidRPr="00553B72">
        <w:rPr>
          <w:rFonts w:ascii="Angsana New" w:hAnsi="Angsana New" w:hint="cs"/>
          <w:sz w:val="28"/>
          <w:szCs w:val="28"/>
          <w:cs/>
          <w:lang w:val="en-GB"/>
        </w:rPr>
        <w:t>และการนำเสนองบการเงิน</w:t>
      </w:r>
    </w:p>
    <w:p w:rsidR="00BD3750" w:rsidRPr="00553B72" w:rsidRDefault="00BD3750" w:rsidP="00BD3750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851" w:hanging="425"/>
        <w:contextualSpacing/>
        <w:rPr>
          <w:b/>
          <w:bCs/>
          <w:sz w:val="28"/>
          <w:szCs w:val="28"/>
          <w:lang w:val="en-GB"/>
        </w:rPr>
      </w:pPr>
      <w:r w:rsidRPr="00553B72">
        <w:rPr>
          <w:rFonts w:hint="cs"/>
          <w:b/>
          <w:bCs/>
          <w:sz w:val="28"/>
          <w:szCs w:val="28"/>
          <w:cs/>
          <w:lang w:val="en-GB"/>
        </w:rPr>
        <w:t>เกณฑ์ในการจัดทำงบการเงิน</w:t>
      </w:r>
      <w:r w:rsidR="00DC6D16" w:rsidRPr="00553B72">
        <w:rPr>
          <w:rFonts w:hint="cs"/>
          <w:b/>
          <w:bCs/>
          <w:sz w:val="28"/>
          <w:szCs w:val="28"/>
          <w:cs/>
        </w:rPr>
        <w:t>ระหว่างกาล</w:t>
      </w:r>
    </w:p>
    <w:p w:rsidR="00DC6D16" w:rsidRPr="005E1610" w:rsidRDefault="00DC6D16" w:rsidP="005E1610">
      <w:pPr>
        <w:pStyle w:val="ListParagraph"/>
        <w:tabs>
          <w:tab w:val="clear" w:pos="454"/>
          <w:tab w:val="clear" w:pos="680"/>
          <w:tab w:val="clear" w:pos="907"/>
          <w:tab w:val="left" w:pos="993"/>
        </w:tabs>
        <w:spacing w:before="240" w:line="240" w:lineRule="auto"/>
        <w:ind w:left="851"/>
        <w:jc w:val="thaiDistribute"/>
        <w:rPr>
          <w:rFonts w:ascii="Angsana New" w:hAnsi="Angsana New"/>
          <w:spacing w:val="6"/>
          <w:sz w:val="28"/>
          <w:szCs w:val="28"/>
        </w:rPr>
      </w:pPr>
      <w:r w:rsidRPr="005E1610">
        <w:rPr>
          <w:rFonts w:ascii="Angsana New" w:hAnsi="Angsana New"/>
          <w:spacing w:val="6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5E1610">
        <w:rPr>
          <w:rFonts w:ascii="Angsana New" w:hAnsi="Angsana New"/>
          <w:spacing w:val="6"/>
          <w:sz w:val="28"/>
          <w:szCs w:val="28"/>
        </w:rPr>
        <w:t>34</w:t>
      </w:r>
      <w:r w:rsidRPr="005E1610">
        <w:rPr>
          <w:rFonts w:ascii="Angsana New" w:hAnsi="Angsana New" w:hint="cs"/>
          <w:spacing w:val="6"/>
          <w:sz w:val="28"/>
          <w:szCs w:val="28"/>
          <w:cs/>
        </w:rPr>
        <w:t xml:space="preserve"> เรื่อง การรายงานทางการเงินระหว่างกาล โดยบริษัทเลือกเสนองบการเงินระหว่างกาลแบบย่อ อย่างไรก็ตาม</w:t>
      </w:r>
      <w:r w:rsidRPr="005E1610">
        <w:rPr>
          <w:rFonts w:ascii="Angsana New" w:hAnsi="Angsana New"/>
          <w:spacing w:val="6"/>
          <w:sz w:val="28"/>
          <w:szCs w:val="28"/>
          <w:cs/>
        </w:rPr>
        <w:t xml:space="preserve"> ได้มีการขยายการแสดงรายการในงบการเงินเพิ่มเติมเช่นเดียวกับงบการเงินประจำปี </w:t>
      </w:r>
    </w:p>
    <w:p w:rsidR="00DC6D16" w:rsidRPr="00553B72" w:rsidRDefault="00DC6D16" w:rsidP="008038E5">
      <w:pPr>
        <w:pStyle w:val="ListParagraph"/>
        <w:tabs>
          <w:tab w:val="clear" w:pos="454"/>
          <w:tab w:val="clear" w:pos="680"/>
          <w:tab w:val="clear" w:pos="907"/>
          <w:tab w:val="left" w:pos="993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553B72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Pr="00553B72">
        <w:rPr>
          <w:rFonts w:ascii="Angsana New" w:hAnsi="Angsana New"/>
          <w:sz w:val="28"/>
          <w:szCs w:val="28"/>
        </w:rPr>
        <w:t>31</w:t>
      </w:r>
      <w:r w:rsidRPr="00553B72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553B72">
        <w:rPr>
          <w:rFonts w:ascii="Angsana New" w:hAnsi="Angsana New"/>
          <w:sz w:val="28"/>
          <w:szCs w:val="28"/>
        </w:rPr>
        <w:t>25</w:t>
      </w:r>
      <w:r w:rsidR="00FA158A" w:rsidRPr="00553B72">
        <w:rPr>
          <w:rFonts w:ascii="Angsana New" w:hAnsi="Angsana New" w:hint="cs"/>
          <w:sz w:val="28"/>
          <w:szCs w:val="28"/>
          <w:cs/>
        </w:rPr>
        <w:t>6</w:t>
      </w:r>
      <w:r w:rsidR="00FA158A" w:rsidRPr="00553B72">
        <w:rPr>
          <w:rFonts w:ascii="Angsana New" w:hAnsi="Angsana New"/>
          <w:sz w:val="28"/>
          <w:szCs w:val="28"/>
        </w:rPr>
        <w:t>1</w:t>
      </w:r>
    </w:p>
    <w:p w:rsidR="00DC6D16" w:rsidRPr="00553B72" w:rsidRDefault="00DC6D16" w:rsidP="005E1610">
      <w:pPr>
        <w:pStyle w:val="ListParagraph"/>
        <w:tabs>
          <w:tab w:val="clear" w:pos="454"/>
          <w:tab w:val="clear" w:pos="907"/>
          <w:tab w:val="left" w:pos="993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553B72">
        <w:rPr>
          <w:rFonts w:ascii="Angsana New" w:hAnsi="Angsana New"/>
          <w:sz w:val="28"/>
          <w:szCs w:val="28"/>
          <w:cs/>
        </w:rPr>
        <w:t>งบการเงินระหว่างกาลฉบับนี้จัดทำขึ้นเป็นภาษาไทย การแปลงบการเงินฉบับนี้เป็นภาษาอื่นต้องให้</w:t>
      </w:r>
      <w:r w:rsidRPr="00553B72">
        <w:rPr>
          <w:rFonts w:ascii="Angsana New" w:hAnsi="Angsana New" w:hint="cs"/>
          <w:sz w:val="28"/>
          <w:szCs w:val="28"/>
          <w:cs/>
        </w:rPr>
        <w:t>ส</w:t>
      </w:r>
      <w:r w:rsidRPr="00553B72">
        <w:rPr>
          <w:rFonts w:ascii="Angsana New" w:hAnsi="Angsana New"/>
          <w:sz w:val="28"/>
          <w:szCs w:val="28"/>
          <w:cs/>
        </w:rPr>
        <w:t>อดคล้องกับ</w:t>
      </w:r>
      <w:r w:rsidR="005E1610">
        <w:rPr>
          <w:rFonts w:ascii="Angsana New" w:hAnsi="Angsana New" w:hint="cs"/>
          <w:sz w:val="28"/>
          <w:szCs w:val="28"/>
          <w:cs/>
        </w:rPr>
        <w:t xml:space="preserve">        </w:t>
      </w:r>
      <w:r w:rsidRPr="00553B72">
        <w:rPr>
          <w:rFonts w:ascii="Angsana New" w:hAnsi="Angsana New"/>
          <w:sz w:val="28"/>
          <w:szCs w:val="28"/>
          <w:cs/>
        </w:rPr>
        <w:t>งบการเงินฉบับภาษาไทย</w:t>
      </w:r>
    </w:p>
    <w:p w:rsidR="00EC1CF7" w:rsidRPr="00553B72" w:rsidRDefault="00EC1CF7" w:rsidP="005E1610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left" w:pos="993"/>
        </w:tabs>
        <w:spacing w:before="240" w:line="240" w:lineRule="auto"/>
        <w:ind w:left="850" w:hanging="425"/>
        <w:contextualSpacing/>
        <w:jc w:val="thaiDistribute"/>
        <w:rPr>
          <w:rFonts w:ascii="Angsana New" w:hAnsi="Angsana New"/>
          <w:b/>
          <w:bCs/>
          <w:sz w:val="28"/>
          <w:szCs w:val="28"/>
        </w:rPr>
      </w:pPr>
      <w:r w:rsidRPr="005E1610">
        <w:rPr>
          <w:b/>
          <w:bCs/>
          <w:sz w:val="28"/>
          <w:szCs w:val="28"/>
          <w:cs/>
          <w:lang w:val="en-GB"/>
        </w:rPr>
        <w:t>นโยบายการ</w:t>
      </w:r>
      <w:r w:rsidRPr="00553B72">
        <w:rPr>
          <w:rFonts w:ascii="Angsana New" w:hAnsi="Angsana New"/>
          <w:b/>
          <w:bCs/>
          <w:sz w:val="28"/>
          <w:szCs w:val="28"/>
          <w:cs/>
        </w:rPr>
        <w:t>บัญชี</w:t>
      </w:r>
    </w:p>
    <w:p w:rsidR="002A3853" w:rsidRPr="002A3853" w:rsidRDefault="002A3853" w:rsidP="00374004">
      <w:pPr>
        <w:pStyle w:val="ListParagraph"/>
        <w:tabs>
          <w:tab w:val="clear" w:pos="680"/>
          <w:tab w:val="clear" w:pos="907"/>
        </w:tabs>
        <w:spacing w:before="120" w:after="120"/>
        <w:ind w:left="851"/>
        <w:jc w:val="thaiDistribute"/>
        <w:rPr>
          <w:rFonts w:asciiTheme="majorBidi" w:hAnsiTheme="majorBidi" w:cstheme="majorBidi"/>
          <w:sz w:val="28"/>
          <w:szCs w:val="28"/>
        </w:rPr>
      </w:pPr>
      <w:r w:rsidRPr="002A3853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</w:t>
      </w:r>
      <w:r w:rsidR="00374004">
        <w:rPr>
          <w:rFonts w:asciiTheme="majorBidi" w:hAnsiTheme="majorBidi" w:cstheme="majorBidi" w:hint="cs"/>
          <w:sz w:val="28"/>
          <w:szCs w:val="28"/>
          <w:cs/>
        </w:rPr>
        <w:t xml:space="preserve">            </w:t>
      </w:r>
      <w:r w:rsidR="00DA73B7">
        <w:rPr>
          <w:rFonts w:asciiTheme="majorBidi" w:hAnsiTheme="majorBidi" w:cstheme="majorBidi"/>
          <w:sz w:val="28"/>
          <w:szCs w:val="28"/>
          <w:cs/>
        </w:rPr>
        <w:t>งบ</w:t>
      </w:r>
      <w:r w:rsidRPr="002A3853">
        <w:rPr>
          <w:rFonts w:asciiTheme="majorBidi" w:hAnsiTheme="majorBidi" w:cstheme="majorBidi"/>
          <w:sz w:val="28"/>
          <w:szCs w:val="28"/>
          <w:cs/>
        </w:rPr>
        <w:t xml:space="preserve">การเงินสำหรับปีสิ้นสุดวันที่ </w:t>
      </w:r>
      <w:r w:rsidRPr="002A3853">
        <w:rPr>
          <w:rFonts w:asciiTheme="majorBidi" w:hAnsiTheme="majorBidi" w:cstheme="majorBidi"/>
          <w:sz w:val="28"/>
          <w:szCs w:val="28"/>
        </w:rPr>
        <w:t>31</w:t>
      </w:r>
      <w:r w:rsidRPr="002A3853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2A3853">
        <w:rPr>
          <w:rFonts w:asciiTheme="majorBidi" w:hAnsiTheme="majorBidi" w:cstheme="majorBidi"/>
          <w:sz w:val="28"/>
          <w:szCs w:val="28"/>
        </w:rPr>
        <w:t>2561</w:t>
      </w:r>
    </w:p>
    <w:p w:rsidR="002A3853" w:rsidRPr="002A3853" w:rsidRDefault="002A3853" w:rsidP="002A3853">
      <w:pPr>
        <w:pStyle w:val="BodyText3"/>
        <w:tabs>
          <w:tab w:val="left" w:pos="851"/>
        </w:tabs>
        <w:spacing w:before="120"/>
        <w:ind w:left="709"/>
        <w:jc w:val="thaiDistribute"/>
        <w:rPr>
          <w:rFonts w:asciiTheme="majorBidi" w:hAnsiTheme="majorBidi" w:cstheme="majorBidi"/>
          <w:sz w:val="28"/>
          <w:szCs w:val="28"/>
        </w:rPr>
      </w:pPr>
      <w:r w:rsidRPr="002A385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A3853">
        <w:rPr>
          <w:rFonts w:asciiTheme="majorBidi" w:hAnsiTheme="majorBidi" w:cstheme="majorBidi"/>
          <w:sz w:val="28"/>
          <w:szCs w:val="28"/>
          <w:cs/>
        </w:rPr>
        <w:tab/>
        <w:t>มาตรฐานการบัญชีที่มีการปรับปรุง และมาตรฐานการรายงานทางการเงินที่มีการปรับปรุง</w:t>
      </w:r>
    </w:p>
    <w:p w:rsidR="00062A77" w:rsidRPr="00062A77" w:rsidRDefault="00062A77" w:rsidP="00062A77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00" w:after="100" w:line="18" w:lineRule="atLeast"/>
        <w:contextualSpacing/>
        <w:jc w:val="thaiDistribute"/>
        <w:rPr>
          <w:rFonts w:asciiTheme="majorBidi" w:hAnsiTheme="majorBidi" w:cstheme="majorBidi"/>
          <w:vanish/>
          <w:sz w:val="28"/>
          <w:szCs w:val="28"/>
          <w:cs/>
        </w:rPr>
      </w:pPr>
    </w:p>
    <w:p w:rsidR="00062A77" w:rsidRPr="00062A77" w:rsidRDefault="00062A77" w:rsidP="00062A77">
      <w:pPr>
        <w:pStyle w:val="ListParagraph"/>
        <w:numPr>
          <w:ilvl w:val="1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00" w:after="100" w:line="18" w:lineRule="atLeast"/>
        <w:contextualSpacing/>
        <w:jc w:val="thaiDistribute"/>
        <w:rPr>
          <w:rFonts w:asciiTheme="majorBidi" w:hAnsiTheme="majorBidi" w:cstheme="majorBidi"/>
          <w:vanish/>
          <w:sz w:val="28"/>
          <w:szCs w:val="28"/>
          <w:cs/>
        </w:rPr>
      </w:pPr>
    </w:p>
    <w:p w:rsidR="00062A77" w:rsidRPr="00062A77" w:rsidRDefault="00062A77" w:rsidP="00062A77">
      <w:pPr>
        <w:pStyle w:val="ListParagraph"/>
        <w:numPr>
          <w:ilvl w:val="1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00" w:after="100" w:line="18" w:lineRule="atLeast"/>
        <w:contextualSpacing/>
        <w:jc w:val="thaiDistribute"/>
        <w:rPr>
          <w:rFonts w:asciiTheme="majorBidi" w:hAnsiTheme="majorBidi" w:cstheme="majorBidi"/>
          <w:vanish/>
          <w:sz w:val="28"/>
          <w:szCs w:val="28"/>
          <w:cs/>
        </w:rPr>
      </w:pPr>
    </w:p>
    <w:p w:rsidR="002A3853" w:rsidRPr="002A3853" w:rsidRDefault="002A3853" w:rsidP="00062A77">
      <w:pPr>
        <w:pStyle w:val="ListParagraph"/>
        <w:numPr>
          <w:ilvl w:val="2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571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A3853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มาตรฐานการรายงานทางการเงินที่มีผลบังคับใช้สำหรับงบการเงินที่มีรอบระยะเวล</w:t>
      </w:r>
      <w:r w:rsidR="00325A1B">
        <w:rPr>
          <w:rFonts w:asciiTheme="majorBidi" w:hAnsiTheme="majorBidi" w:cstheme="majorBidi"/>
          <w:sz w:val="28"/>
          <w:szCs w:val="28"/>
          <w:cs/>
        </w:rPr>
        <w:t xml:space="preserve">าบัญชีที่เริ่มในหรือหลังวันที่ </w:t>
      </w:r>
      <w:r w:rsidR="00325A1B">
        <w:rPr>
          <w:rFonts w:asciiTheme="majorBidi" w:hAnsiTheme="majorBidi" w:cstheme="majorBidi"/>
          <w:sz w:val="28"/>
          <w:szCs w:val="28"/>
        </w:rPr>
        <w:t>1</w:t>
      </w:r>
      <w:r w:rsidR="00325A1B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325A1B">
        <w:rPr>
          <w:rFonts w:asciiTheme="majorBidi" w:hAnsiTheme="majorBidi" w:cstheme="majorBidi"/>
          <w:sz w:val="28"/>
          <w:szCs w:val="28"/>
        </w:rPr>
        <w:t>2562</w:t>
      </w:r>
    </w:p>
    <w:p w:rsidR="002A3853" w:rsidRPr="002A3853" w:rsidRDefault="002A3853" w:rsidP="002A3853">
      <w:pPr>
        <w:tabs>
          <w:tab w:val="clear" w:pos="1644"/>
          <w:tab w:val="clear" w:pos="1871"/>
        </w:tabs>
        <w:overflowPunct w:val="0"/>
        <w:autoSpaceDE w:val="0"/>
        <w:autoSpaceDN w:val="0"/>
        <w:adjustRightInd w:val="0"/>
        <w:spacing w:before="100" w:after="100" w:line="18" w:lineRule="atLeast"/>
        <w:ind w:left="1843"/>
        <w:jc w:val="thaiDistribute"/>
        <w:rPr>
          <w:rFonts w:asciiTheme="majorBidi" w:hAnsiTheme="majorBidi" w:cstheme="majorBidi"/>
          <w:sz w:val="28"/>
          <w:szCs w:val="28"/>
        </w:rPr>
      </w:pPr>
      <w:r w:rsidRPr="002A3853">
        <w:rPr>
          <w:rFonts w:asciiTheme="majorBidi" w:hAnsiTheme="majorBidi" w:cstheme="majorBidi"/>
          <w:sz w:val="28"/>
          <w:szCs w:val="28"/>
          <w:cs/>
        </w:rPr>
        <w:t>สภาวิชาชีพบัญชีได้ประกาศใช้มาตรฐานการรายงานทางการเงินและ การตีความมาตรฐานการรายงานทางการเงินฉบับปรับปรุงและฉบับใหม่ รวมถึงแนวปฏิบัติทางบัญชีจำนวนหลายฉบับ ซึ่งมีผลบังคับใช้สำหรับงบการเงินที่มีรอบระยะเวล</w:t>
      </w:r>
      <w:r w:rsidR="00647CE2">
        <w:rPr>
          <w:rFonts w:asciiTheme="majorBidi" w:hAnsiTheme="majorBidi" w:cstheme="majorBidi"/>
          <w:sz w:val="28"/>
          <w:szCs w:val="28"/>
          <w:cs/>
        </w:rPr>
        <w:t xml:space="preserve">าบัญชีที่เริ่มในหรือหลังวันที่ </w:t>
      </w:r>
      <w:r w:rsidR="00647CE2">
        <w:rPr>
          <w:rFonts w:asciiTheme="majorBidi" w:hAnsiTheme="majorBidi" w:cstheme="majorBidi"/>
          <w:sz w:val="28"/>
          <w:szCs w:val="28"/>
        </w:rPr>
        <w:t>1</w:t>
      </w:r>
      <w:r w:rsidR="00647CE2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647CE2">
        <w:rPr>
          <w:rFonts w:asciiTheme="majorBidi" w:hAnsiTheme="majorBidi" w:cstheme="majorBidi"/>
          <w:sz w:val="28"/>
          <w:szCs w:val="28"/>
        </w:rPr>
        <w:t>2562</w:t>
      </w:r>
      <w:r w:rsidRPr="002A3853">
        <w:rPr>
          <w:rFonts w:asciiTheme="majorBidi" w:hAnsiTheme="majorBidi" w:cstheme="majorBidi"/>
          <w:sz w:val="28"/>
          <w:szCs w:val="28"/>
          <w:cs/>
        </w:rPr>
        <w:t xml:space="preserve"> มาตรฐานการรายงานทางการเงินดังกล่าวได้รับ 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 แนวปฏิบัติทางบัญชีกับผู้ใช้มาตรฐาน</w:t>
      </w:r>
    </w:p>
    <w:p w:rsidR="002A3853" w:rsidRPr="002A3853" w:rsidRDefault="002A3853" w:rsidP="002A3853">
      <w:pPr>
        <w:tabs>
          <w:tab w:val="clear" w:pos="1644"/>
          <w:tab w:val="clear" w:pos="1871"/>
        </w:tabs>
        <w:overflowPunct w:val="0"/>
        <w:autoSpaceDE w:val="0"/>
        <w:autoSpaceDN w:val="0"/>
        <w:adjustRightInd w:val="0"/>
        <w:spacing w:before="100" w:after="100" w:line="18" w:lineRule="atLeast"/>
        <w:ind w:left="1843"/>
        <w:jc w:val="thaiDistribute"/>
        <w:rPr>
          <w:rFonts w:asciiTheme="majorBidi" w:hAnsiTheme="majorBidi" w:cstheme="majorBidi"/>
          <w:sz w:val="28"/>
          <w:szCs w:val="28"/>
        </w:rPr>
      </w:pPr>
      <w:r w:rsidRPr="002A3853">
        <w:rPr>
          <w:rFonts w:asciiTheme="majorBidi" w:hAnsiTheme="majorBidi" w:cstheme="majorBidi"/>
          <w:sz w:val="28"/>
          <w:szCs w:val="28"/>
          <w:cs/>
        </w:rPr>
        <w:lastRenderedPageBreak/>
        <w:t>ฝ</w:t>
      </w:r>
      <w:r w:rsidR="001D059E">
        <w:rPr>
          <w:rFonts w:asciiTheme="majorBidi" w:hAnsiTheme="majorBidi" w:cstheme="majorBidi"/>
          <w:sz w:val="28"/>
          <w:szCs w:val="28"/>
          <w:cs/>
        </w:rPr>
        <w:t>่ายบริหารของบริษัท</w:t>
      </w:r>
      <w:r w:rsidRPr="002A3853">
        <w:rPr>
          <w:rFonts w:asciiTheme="majorBidi" w:hAnsiTheme="majorBidi" w:cstheme="majorBidi"/>
          <w:sz w:val="28"/>
          <w:szCs w:val="28"/>
          <w:cs/>
        </w:rPr>
        <w:t>เชื่อว่ามาตรฐานการรายงานทางการเงินฉบับปรับปรุงดังกล่าวส่วนใหญ่ไม่มีผลกระทบอย่างเป็นสาระสำคัญต่องบการเงิน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2A3853" w:rsidRPr="002A3853" w:rsidRDefault="002A3853" w:rsidP="00325A1B">
      <w:pPr>
        <w:tabs>
          <w:tab w:val="clear" w:pos="1644"/>
          <w:tab w:val="clear" w:pos="1871"/>
          <w:tab w:val="clear" w:pos="5387"/>
          <w:tab w:val="clear" w:pos="5613"/>
          <w:tab w:val="clear" w:pos="6322"/>
          <w:tab w:val="left" w:pos="5529"/>
        </w:tabs>
        <w:overflowPunct w:val="0"/>
        <w:autoSpaceDE w:val="0"/>
        <w:autoSpaceDN w:val="0"/>
        <w:adjustRightInd w:val="0"/>
        <w:spacing w:before="100" w:after="100" w:line="18" w:lineRule="atLeast"/>
        <w:ind w:left="1843"/>
        <w:jc w:val="thaiDistribute"/>
        <w:rPr>
          <w:rFonts w:asciiTheme="majorBidi" w:hAnsiTheme="majorBidi" w:cstheme="majorBidi"/>
          <w:sz w:val="28"/>
          <w:szCs w:val="28"/>
        </w:rPr>
      </w:pPr>
      <w:r w:rsidRPr="002A3853">
        <w:rPr>
          <w:rFonts w:asciiTheme="majorBidi" w:hAnsiTheme="majorBidi" w:cstheme="majorBidi"/>
          <w:sz w:val="28"/>
          <w:szCs w:val="28"/>
          <w:cs/>
        </w:rPr>
        <w:t>มาตรฐ</w:t>
      </w:r>
      <w:r w:rsidR="00325A1B">
        <w:rPr>
          <w:rFonts w:asciiTheme="majorBidi" w:hAnsiTheme="majorBidi" w:cstheme="majorBidi"/>
          <w:sz w:val="28"/>
          <w:szCs w:val="28"/>
          <w:cs/>
        </w:rPr>
        <w:t xml:space="preserve">านการรายงานทางการเงิน ฉบับที่ </w:t>
      </w:r>
      <w:r w:rsidR="00325A1B">
        <w:rPr>
          <w:rFonts w:asciiTheme="majorBidi" w:hAnsiTheme="majorBidi" w:cstheme="majorBidi"/>
          <w:sz w:val="28"/>
          <w:szCs w:val="28"/>
        </w:rPr>
        <w:t>15</w:t>
      </w:r>
      <w:r w:rsidRPr="002A385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25A1B">
        <w:rPr>
          <w:rFonts w:asciiTheme="majorBidi" w:hAnsiTheme="majorBidi" w:cstheme="majorBidi"/>
          <w:sz w:val="28"/>
          <w:szCs w:val="28"/>
          <w:cs/>
        </w:rPr>
        <w:tab/>
      </w:r>
      <w:r w:rsidRPr="002A3853">
        <w:rPr>
          <w:rFonts w:asciiTheme="majorBidi" w:hAnsiTheme="majorBidi" w:cstheme="majorBidi"/>
          <w:sz w:val="28"/>
          <w:szCs w:val="28"/>
          <w:cs/>
        </w:rPr>
        <w:t>เรื่อง รายได้จากสัญญาที่ทำกับลูกค้า</w:t>
      </w:r>
    </w:p>
    <w:p w:rsidR="002A3853" w:rsidRDefault="002A3853" w:rsidP="00734EF1">
      <w:pPr>
        <w:tabs>
          <w:tab w:val="clear" w:pos="1644"/>
          <w:tab w:val="clear" w:pos="1871"/>
          <w:tab w:val="left" w:pos="1843"/>
        </w:tabs>
        <w:overflowPunct w:val="0"/>
        <w:autoSpaceDE w:val="0"/>
        <w:autoSpaceDN w:val="0"/>
        <w:adjustRightInd w:val="0"/>
        <w:spacing w:before="100" w:after="100" w:line="18" w:lineRule="atLeast"/>
        <w:ind w:left="1843"/>
        <w:jc w:val="thaiDistribute"/>
        <w:rPr>
          <w:rFonts w:asciiTheme="majorBidi" w:hAnsiTheme="majorBidi" w:cstheme="majorBidi"/>
          <w:sz w:val="28"/>
          <w:szCs w:val="28"/>
        </w:rPr>
      </w:pPr>
      <w:r w:rsidRPr="002A3853">
        <w:rPr>
          <w:rFonts w:asciiTheme="majorBidi" w:hAnsiTheme="majorBidi" w:cstheme="majorBidi"/>
          <w:sz w:val="28"/>
          <w:szCs w:val="28"/>
          <w:cs/>
        </w:rPr>
        <w:t>มาตรฐ</w:t>
      </w:r>
      <w:r w:rsidR="00325A1B">
        <w:rPr>
          <w:rFonts w:asciiTheme="majorBidi" w:hAnsiTheme="majorBidi" w:cstheme="majorBidi"/>
          <w:sz w:val="28"/>
          <w:szCs w:val="28"/>
          <w:cs/>
        </w:rPr>
        <w:t xml:space="preserve">านการรายงานทางการเงิน ฉบับที่ </w:t>
      </w:r>
      <w:r w:rsidR="00325A1B">
        <w:rPr>
          <w:rFonts w:asciiTheme="majorBidi" w:hAnsiTheme="majorBidi" w:cstheme="majorBidi"/>
          <w:sz w:val="28"/>
          <w:szCs w:val="28"/>
        </w:rPr>
        <w:t>15</w:t>
      </w:r>
      <w:r w:rsidRPr="002A3853">
        <w:rPr>
          <w:rFonts w:asciiTheme="majorBidi" w:hAnsiTheme="majorBidi" w:cstheme="majorBidi"/>
          <w:sz w:val="28"/>
          <w:szCs w:val="28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</w:t>
      </w:r>
    </w:p>
    <w:tbl>
      <w:tblPr>
        <w:tblW w:w="8330" w:type="dxa"/>
        <w:tblInd w:w="1701" w:type="dxa"/>
        <w:tblLayout w:type="fixed"/>
        <w:tblLook w:val="01E0" w:firstRow="1" w:lastRow="1" w:firstColumn="1" w:lastColumn="1" w:noHBand="0" w:noVBand="0"/>
      </w:tblPr>
      <w:tblGrid>
        <w:gridCol w:w="3936"/>
        <w:gridCol w:w="4394"/>
      </w:tblGrid>
      <w:tr w:rsidR="00734EF1" w:rsidRPr="00553B72" w:rsidTr="006244F2">
        <w:trPr>
          <w:trHeight w:val="431"/>
        </w:trPr>
        <w:tc>
          <w:tcPr>
            <w:tcW w:w="3936" w:type="dxa"/>
            <w:vAlign w:val="bottom"/>
          </w:tcPr>
          <w:p w:rsidR="00734EF1" w:rsidRPr="00553B72" w:rsidRDefault="00325A1B" w:rsidP="00624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42"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มาตรฐานการบัญชีฉบับที่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734EF1" w:rsidRPr="002A38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(ปรับปรุง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 w:rsidR="00734EF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4394" w:type="dxa"/>
            <w:vAlign w:val="bottom"/>
          </w:tcPr>
          <w:p w:rsidR="00734EF1" w:rsidRPr="00734EF1" w:rsidRDefault="00734EF1" w:rsidP="0073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2A3853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 สัญญาก่อสร้าง</w:t>
            </w:r>
          </w:p>
        </w:tc>
      </w:tr>
      <w:tr w:rsidR="00734EF1" w:rsidRPr="00553B72" w:rsidTr="006244F2">
        <w:trPr>
          <w:trHeight w:val="431"/>
        </w:trPr>
        <w:tc>
          <w:tcPr>
            <w:tcW w:w="3936" w:type="dxa"/>
            <w:vAlign w:val="bottom"/>
          </w:tcPr>
          <w:p w:rsidR="00734EF1" w:rsidRPr="00553B72" w:rsidRDefault="00325A1B" w:rsidP="00624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1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มาตรฐานการบัญชีฉบับที่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734EF1" w:rsidRPr="002A38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(ปรับปรุง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 w:rsidR="00734EF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)</w:t>
            </w:r>
          </w:p>
        </w:tc>
        <w:tc>
          <w:tcPr>
            <w:tcW w:w="4394" w:type="dxa"/>
            <w:vAlign w:val="bottom"/>
          </w:tcPr>
          <w:p w:rsidR="00734EF1" w:rsidRPr="00734EF1" w:rsidRDefault="00734EF1" w:rsidP="0073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4"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3853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 รายได้</w:t>
            </w:r>
          </w:p>
        </w:tc>
      </w:tr>
      <w:tr w:rsidR="00734EF1" w:rsidRPr="00553B72" w:rsidTr="006244F2">
        <w:trPr>
          <w:trHeight w:val="431"/>
        </w:trPr>
        <w:tc>
          <w:tcPr>
            <w:tcW w:w="3936" w:type="dxa"/>
            <w:vAlign w:val="bottom"/>
          </w:tcPr>
          <w:p w:rsidR="00734EF1" w:rsidRPr="00553B72" w:rsidRDefault="00734EF1" w:rsidP="00624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14"/>
              <w:rPr>
                <w:rFonts w:ascii="Angsana New" w:hAnsi="Angsana New"/>
                <w:sz w:val="28"/>
                <w:szCs w:val="28"/>
              </w:rPr>
            </w:pPr>
            <w:r w:rsidRPr="002A3853">
              <w:rPr>
                <w:rFonts w:asciiTheme="majorBidi" w:hAnsiTheme="majorBidi" w:cstheme="majorBidi"/>
                <w:sz w:val="28"/>
                <w:szCs w:val="28"/>
                <w:cs/>
              </w:rPr>
              <w:t>การตีความมาตรฐานบัญชีฉบับที</w:t>
            </w:r>
            <w:r w:rsidR="00325A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่ </w:t>
            </w:r>
            <w:r w:rsidR="00325A1B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4394" w:type="dxa"/>
            <w:vAlign w:val="bottom"/>
          </w:tcPr>
          <w:p w:rsidR="00734EF1" w:rsidRPr="00734EF1" w:rsidRDefault="00734EF1" w:rsidP="0073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2A38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เรื่อง รายได้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2A38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รายการแลกเปลี่ยนเกี่ยวกับบริการโฆษณา</w:t>
            </w:r>
          </w:p>
        </w:tc>
      </w:tr>
      <w:tr w:rsidR="00734EF1" w:rsidRPr="00553B72" w:rsidTr="006244F2">
        <w:trPr>
          <w:trHeight w:val="431"/>
        </w:trPr>
        <w:tc>
          <w:tcPr>
            <w:tcW w:w="3936" w:type="dxa"/>
            <w:vAlign w:val="bottom"/>
          </w:tcPr>
          <w:p w:rsidR="00734EF1" w:rsidRPr="00734EF1" w:rsidRDefault="00734EF1" w:rsidP="00624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3853">
              <w:rPr>
                <w:rFonts w:asciiTheme="majorBidi" w:hAnsiTheme="majorBidi" w:cstheme="majorBidi"/>
                <w:sz w:val="28"/>
                <w:szCs w:val="28"/>
                <w:cs/>
              </w:rPr>
              <w:t>(ปรับปรุง</w:t>
            </w:r>
            <w:r w:rsidR="00325A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25A1B"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4394" w:type="dxa"/>
            <w:vAlign w:val="bottom"/>
          </w:tcPr>
          <w:p w:rsidR="00734EF1" w:rsidRPr="00734EF1" w:rsidRDefault="00734EF1" w:rsidP="0073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4"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34EF1" w:rsidRPr="00553B72" w:rsidTr="006244F2">
        <w:trPr>
          <w:trHeight w:val="431"/>
        </w:trPr>
        <w:tc>
          <w:tcPr>
            <w:tcW w:w="3936" w:type="dxa"/>
            <w:vAlign w:val="bottom"/>
          </w:tcPr>
          <w:p w:rsidR="00734EF1" w:rsidRPr="00553B72" w:rsidRDefault="00734EF1" w:rsidP="00624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14"/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</w:pPr>
            <w:r w:rsidRPr="002A3853">
              <w:rPr>
                <w:rFonts w:asciiTheme="majorBidi" w:hAnsiTheme="majorBidi" w:cstheme="majorBidi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</w:tc>
        <w:tc>
          <w:tcPr>
            <w:tcW w:w="4394" w:type="dxa"/>
            <w:vAlign w:val="bottom"/>
          </w:tcPr>
          <w:p w:rsidR="00734EF1" w:rsidRPr="00734EF1" w:rsidRDefault="00734EF1" w:rsidP="0073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2A3853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 โปรแกรมสิทธิพิเศษแก่ลูกค้า</w:t>
            </w:r>
          </w:p>
        </w:tc>
      </w:tr>
      <w:tr w:rsidR="00734EF1" w:rsidRPr="00553B72" w:rsidTr="006244F2">
        <w:trPr>
          <w:trHeight w:val="431"/>
        </w:trPr>
        <w:tc>
          <w:tcPr>
            <w:tcW w:w="3936" w:type="dxa"/>
            <w:vAlign w:val="bottom"/>
          </w:tcPr>
          <w:p w:rsidR="00734EF1" w:rsidRPr="002A3853" w:rsidRDefault="00325A1B" w:rsidP="00624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ฉบับที่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(ปรับปรุง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 w:rsidR="00734EF1" w:rsidRPr="002A385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4394" w:type="dxa"/>
            <w:vAlign w:val="bottom"/>
          </w:tcPr>
          <w:p w:rsidR="00734EF1" w:rsidRPr="002A3853" w:rsidRDefault="00734EF1" w:rsidP="0073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4"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34EF1" w:rsidRPr="00553B72" w:rsidTr="006244F2">
        <w:trPr>
          <w:trHeight w:val="431"/>
        </w:trPr>
        <w:tc>
          <w:tcPr>
            <w:tcW w:w="3936" w:type="dxa"/>
            <w:vAlign w:val="bottom"/>
          </w:tcPr>
          <w:p w:rsidR="00734EF1" w:rsidRPr="00553B72" w:rsidRDefault="00734EF1" w:rsidP="00624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1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2A3853">
              <w:rPr>
                <w:rFonts w:asciiTheme="majorBidi" w:hAnsiTheme="majorBidi" w:cstheme="majorBidi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</w:tc>
        <w:tc>
          <w:tcPr>
            <w:tcW w:w="4394" w:type="dxa"/>
            <w:vAlign w:val="bottom"/>
          </w:tcPr>
          <w:p w:rsidR="00734EF1" w:rsidRPr="00734EF1" w:rsidRDefault="00734EF1" w:rsidP="0073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2A3853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734EF1" w:rsidRPr="00553B72" w:rsidTr="006244F2">
        <w:trPr>
          <w:trHeight w:val="431"/>
        </w:trPr>
        <w:tc>
          <w:tcPr>
            <w:tcW w:w="3936" w:type="dxa"/>
            <w:vAlign w:val="bottom"/>
          </w:tcPr>
          <w:p w:rsidR="00734EF1" w:rsidRPr="002A3853" w:rsidRDefault="00325A1B" w:rsidP="00624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ฉบับที่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(ปรับปรุง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 w:rsidR="00734EF1" w:rsidRPr="002A385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4394" w:type="dxa"/>
            <w:vAlign w:val="bottom"/>
          </w:tcPr>
          <w:p w:rsidR="00734EF1" w:rsidRPr="002A3853" w:rsidRDefault="00734EF1" w:rsidP="0073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4"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34EF1" w:rsidRPr="00553B72" w:rsidTr="006244F2">
        <w:trPr>
          <w:trHeight w:val="431"/>
        </w:trPr>
        <w:tc>
          <w:tcPr>
            <w:tcW w:w="3936" w:type="dxa"/>
            <w:vAlign w:val="bottom"/>
          </w:tcPr>
          <w:p w:rsidR="00734EF1" w:rsidRPr="002A3853" w:rsidRDefault="00734EF1" w:rsidP="00624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3853">
              <w:rPr>
                <w:rFonts w:asciiTheme="majorBidi" w:hAnsiTheme="majorBidi" w:cstheme="majorBidi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</w:tc>
        <w:tc>
          <w:tcPr>
            <w:tcW w:w="4394" w:type="dxa"/>
            <w:vAlign w:val="bottom"/>
          </w:tcPr>
          <w:p w:rsidR="00734EF1" w:rsidRPr="002A3853" w:rsidRDefault="00734EF1" w:rsidP="0073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4"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3853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 การโอนสินทรัพย์จากลูกค้า</w:t>
            </w:r>
          </w:p>
        </w:tc>
      </w:tr>
      <w:tr w:rsidR="00734EF1" w:rsidRPr="00553B72" w:rsidTr="006244F2">
        <w:trPr>
          <w:trHeight w:val="431"/>
        </w:trPr>
        <w:tc>
          <w:tcPr>
            <w:tcW w:w="3936" w:type="dxa"/>
            <w:vAlign w:val="bottom"/>
          </w:tcPr>
          <w:p w:rsidR="00734EF1" w:rsidRPr="00553B72" w:rsidRDefault="00325A1B" w:rsidP="00624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14"/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ฉบับที่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(ปรับปรุง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 w:rsidR="00734EF1" w:rsidRPr="002A385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  <w:r w:rsidR="00734EF1" w:rsidRPr="002A385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4394" w:type="dxa"/>
            <w:vAlign w:val="bottom"/>
          </w:tcPr>
          <w:p w:rsidR="00734EF1" w:rsidRPr="00734EF1" w:rsidRDefault="00734EF1" w:rsidP="0073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4"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:rsidR="002A3853" w:rsidRPr="002A3853" w:rsidRDefault="002A3853" w:rsidP="00B25410">
      <w:pPr>
        <w:tabs>
          <w:tab w:val="clear" w:pos="1644"/>
        </w:tabs>
        <w:overflowPunct w:val="0"/>
        <w:autoSpaceDE w:val="0"/>
        <w:autoSpaceDN w:val="0"/>
        <w:adjustRightInd w:val="0"/>
        <w:spacing w:before="100" w:after="100" w:line="18" w:lineRule="atLeast"/>
        <w:ind w:left="1843"/>
        <w:jc w:val="thaiDistribute"/>
        <w:rPr>
          <w:rFonts w:asciiTheme="majorBidi" w:hAnsiTheme="majorBidi" w:cstheme="majorBidi"/>
          <w:sz w:val="28"/>
          <w:szCs w:val="28"/>
        </w:rPr>
      </w:pPr>
      <w:r w:rsidRPr="002A3853">
        <w:rPr>
          <w:rFonts w:asciiTheme="majorBidi" w:hAnsiTheme="majorBidi" w:cstheme="majorBidi"/>
          <w:sz w:val="28"/>
          <w:szCs w:val="28"/>
          <w:cs/>
        </w:rPr>
        <w:t>กิจการต้องใช้มาตรฐ</w:t>
      </w:r>
      <w:r w:rsidR="00325A1B">
        <w:rPr>
          <w:rFonts w:asciiTheme="majorBidi" w:hAnsiTheme="majorBidi" w:cstheme="majorBidi"/>
          <w:sz w:val="28"/>
          <w:szCs w:val="28"/>
          <w:cs/>
        </w:rPr>
        <w:t xml:space="preserve">านการรายงานทางการเงิน ฉบับที่ </w:t>
      </w:r>
      <w:r w:rsidR="00325A1B">
        <w:rPr>
          <w:rFonts w:asciiTheme="majorBidi" w:hAnsiTheme="majorBidi" w:cstheme="majorBidi"/>
          <w:sz w:val="28"/>
          <w:szCs w:val="28"/>
        </w:rPr>
        <w:t>15</w:t>
      </w:r>
      <w:r w:rsidRPr="002A3853">
        <w:rPr>
          <w:rFonts w:asciiTheme="majorBidi" w:hAnsiTheme="majorBidi" w:cstheme="majorBidi"/>
          <w:sz w:val="28"/>
          <w:szCs w:val="28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</w:t>
      </w:r>
      <w:r w:rsidR="00325A1B">
        <w:rPr>
          <w:rFonts w:asciiTheme="majorBidi" w:hAnsiTheme="majorBidi" w:cstheme="majorBidi"/>
          <w:sz w:val="28"/>
          <w:szCs w:val="28"/>
          <w:cs/>
        </w:rPr>
        <w:t xml:space="preserve">นฉบับนี้ได้กำหนดหลักการ </w:t>
      </w:r>
      <w:r w:rsidR="00325A1B">
        <w:rPr>
          <w:rFonts w:asciiTheme="majorBidi" w:hAnsiTheme="majorBidi" w:cstheme="majorBidi"/>
          <w:sz w:val="28"/>
          <w:szCs w:val="28"/>
        </w:rPr>
        <w:t>5</w:t>
      </w:r>
      <w:r w:rsidRPr="002A3853">
        <w:rPr>
          <w:rFonts w:asciiTheme="majorBidi" w:hAnsiTheme="majorBidi" w:cstheme="majorBidi"/>
          <w:sz w:val="28"/>
          <w:szCs w:val="28"/>
          <w:cs/>
        </w:rPr>
        <w:t xml:space="preserve"> 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2A3853" w:rsidRDefault="00B43CC9" w:rsidP="00C81906">
      <w:pPr>
        <w:pStyle w:val="ListParagraph"/>
        <w:numPr>
          <w:ilvl w:val="2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overflowPunct w:val="0"/>
        <w:autoSpaceDE w:val="0"/>
        <w:autoSpaceDN w:val="0"/>
        <w:adjustRightInd w:val="0"/>
        <w:spacing w:after="120" w:line="240" w:lineRule="auto"/>
        <w:ind w:left="1560" w:hanging="709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B43CC9">
        <w:rPr>
          <w:rFonts w:asciiTheme="majorBidi" w:hAnsiTheme="majorBidi"/>
          <w:sz w:val="28"/>
          <w:szCs w:val="28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/>
          <w:sz w:val="28"/>
          <w:szCs w:val="28"/>
        </w:rPr>
        <w:t>1</w:t>
      </w:r>
      <w:r w:rsidRPr="00B43CC9">
        <w:rPr>
          <w:rFonts w:asciiTheme="majorBidi" w:hAnsiTheme="majorBidi"/>
          <w:sz w:val="28"/>
          <w:szCs w:val="28"/>
          <w:cs/>
        </w:rPr>
        <w:t xml:space="preserve"> มกราคม </w:t>
      </w:r>
      <w:r>
        <w:rPr>
          <w:rFonts w:asciiTheme="majorBidi" w:hAnsiTheme="majorBidi"/>
          <w:sz w:val="28"/>
          <w:szCs w:val="28"/>
        </w:rPr>
        <w:t>2563</w:t>
      </w:r>
    </w:p>
    <w:p w:rsidR="00C81906" w:rsidRPr="00C81906" w:rsidRDefault="00C81906" w:rsidP="00C819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overflowPunct w:val="0"/>
        <w:autoSpaceDE w:val="0"/>
        <w:autoSpaceDN w:val="0"/>
        <w:adjustRightInd w:val="0"/>
        <w:spacing w:before="120" w:line="240" w:lineRule="auto"/>
        <w:ind w:left="1843"/>
        <w:contextualSpacing/>
        <w:jc w:val="thaiDistribute"/>
        <w:rPr>
          <w:rFonts w:asciiTheme="majorBidi" w:hAnsiTheme="majorBidi" w:cstheme="majorBidi"/>
          <w:sz w:val="12"/>
          <w:szCs w:val="12"/>
        </w:rPr>
      </w:pPr>
    </w:p>
    <w:p w:rsidR="00B43CC9" w:rsidRDefault="00B43CC9" w:rsidP="00C819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overflowPunct w:val="0"/>
        <w:autoSpaceDE w:val="0"/>
        <w:autoSpaceDN w:val="0"/>
        <w:adjustRightInd w:val="0"/>
        <w:spacing w:before="120" w:line="240" w:lineRule="auto"/>
        <w:ind w:left="1843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C81906">
        <w:rPr>
          <w:rFonts w:asciiTheme="majorBidi" w:hAnsiTheme="majorBidi" w:cstheme="majorBidi"/>
          <w:sz w:val="28"/>
          <w:szCs w:val="28"/>
          <w:cs/>
        </w:rPr>
        <w:t>สภาวิชาชีพบัญชีได้ประกาศใช้มาตร</w:t>
      </w:r>
      <w:r w:rsidRPr="00B43CC9">
        <w:rPr>
          <w:rFonts w:asciiTheme="majorBidi" w:hAnsiTheme="majorBidi"/>
          <w:sz w:val="28"/>
          <w:szCs w:val="28"/>
          <w:cs/>
        </w:rPr>
        <w:t xml:space="preserve">ฐานการรายงานทางการเงินและการตีความมาตรฐานการรายงานทางการเงินฉบับใหม่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B43CC9">
        <w:rPr>
          <w:rFonts w:asciiTheme="majorBidi" w:hAnsiTheme="majorBidi" w:cstheme="majorBidi"/>
          <w:sz w:val="28"/>
          <w:szCs w:val="28"/>
        </w:rPr>
        <w:t xml:space="preserve">1 </w:t>
      </w:r>
      <w:r w:rsidRPr="00B43CC9">
        <w:rPr>
          <w:rFonts w:asciiTheme="majorBidi" w:hAnsiTheme="majorBidi"/>
          <w:sz w:val="28"/>
          <w:szCs w:val="28"/>
          <w:cs/>
        </w:rPr>
        <w:t xml:space="preserve">มกราคม </w:t>
      </w:r>
      <w:r w:rsidRPr="00B43CC9">
        <w:rPr>
          <w:rFonts w:asciiTheme="majorBidi" w:hAnsiTheme="majorBidi" w:cstheme="majorBidi"/>
          <w:sz w:val="28"/>
          <w:szCs w:val="28"/>
        </w:rPr>
        <w:t xml:space="preserve">2563 </w:t>
      </w:r>
      <w:r w:rsidRPr="00B43CC9">
        <w:rPr>
          <w:rFonts w:asciiTheme="majorBidi" w:hAnsiTheme="majorBidi"/>
          <w:sz w:val="28"/>
          <w:szCs w:val="28"/>
          <w:cs/>
        </w:rPr>
        <w:t>มาตรฐานการรายงานทางการเงินฉบับใหม่ดังกล่าวได้มีการเปลี่ยนแปลงหลักการสำคัญซึ่ง สามารถสรุปได้ดังนี้</w:t>
      </w:r>
    </w:p>
    <w:p w:rsidR="00B43CC9" w:rsidRDefault="00B43CC9" w:rsidP="00B43C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overflowPunct w:val="0"/>
        <w:autoSpaceDE w:val="0"/>
        <w:autoSpaceDN w:val="0"/>
        <w:adjustRightInd w:val="0"/>
        <w:spacing w:before="100" w:after="100" w:line="18" w:lineRule="atLeast"/>
        <w:ind w:left="1560"/>
        <w:contextualSpacing/>
        <w:jc w:val="thaiDistribute"/>
        <w:rPr>
          <w:rFonts w:asciiTheme="majorBidi" w:hAnsiTheme="majorBidi"/>
          <w:sz w:val="28"/>
          <w:szCs w:val="28"/>
        </w:rPr>
      </w:pPr>
    </w:p>
    <w:p w:rsidR="00B43CC9" w:rsidRDefault="00B43CC9" w:rsidP="00B43C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overflowPunct w:val="0"/>
        <w:autoSpaceDE w:val="0"/>
        <w:autoSpaceDN w:val="0"/>
        <w:adjustRightInd w:val="0"/>
        <w:spacing w:before="100" w:after="100" w:line="18" w:lineRule="atLeast"/>
        <w:ind w:left="1560"/>
        <w:contextualSpacing/>
        <w:jc w:val="thaiDistribute"/>
        <w:rPr>
          <w:rFonts w:asciiTheme="majorBidi" w:hAnsiTheme="majorBidi"/>
          <w:sz w:val="28"/>
          <w:szCs w:val="28"/>
        </w:rPr>
      </w:pPr>
    </w:p>
    <w:p w:rsidR="00B43CC9" w:rsidRDefault="00B43CC9" w:rsidP="00B43C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overflowPunct w:val="0"/>
        <w:autoSpaceDE w:val="0"/>
        <w:autoSpaceDN w:val="0"/>
        <w:adjustRightInd w:val="0"/>
        <w:spacing w:before="100" w:after="100" w:line="18" w:lineRule="atLeast"/>
        <w:ind w:left="1560"/>
        <w:contextualSpacing/>
        <w:jc w:val="thaiDistribute"/>
        <w:rPr>
          <w:rFonts w:asciiTheme="majorBidi" w:hAnsiTheme="majorBidi"/>
          <w:sz w:val="28"/>
          <w:szCs w:val="28"/>
        </w:rPr>
      </w:pPr>
    </w:p>
    <w:p w:rsidR="00B43CC9" w:rsidRPr="00B43CC9" w:rsidRDefault="00B43CC9" w:rsidP="00B43C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overflowPunct w:val="0"/>
        <w:autoSpaceDE w:val="0"/>
        <w:autoSpaceDN w:val="0"/>
        <w:adjustRightInd w:val="0"/>
        <w:spacing w:before="100" w:after="100" w:line="18" w:lineRule="atLeast"/>
        <w:ind w:left="1843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B43CC9">
        <w:rPr>
          <w:rFonts w:asciiTheme="majorBidi" w:hAnsiTheme="majorBidi"/>
          <w:sz w:val="28"/>
          <w:szCs w:val="28"/>
          <w:cs/>
        </w:rPr>
        <w:lastRenderedPageBreak/>
        <w:t>มาตรฐานการรายงานทางการเงิน กลุ่มเครื่องมือทางการเงิน</w:t>
      </w:r>
    </w:p>
    <w:p w:rsidR="002A3853" w:rsidRPr="002A3853" w:rsidRDefault="002A3853" w:rsidP="00B43CC9">
      <w:pPr>
        <w:tabs>
          <w:tab w:val="clear" w:pos="1644"/>
          <w:tab w:val="clear" w:pos="1871"/>
          <w:tab w:val="left" w:pos="1843"/>
        </w:tabs>
        <w:overflowPunct w:val="0"/>
        <w:autoSpaceDE w:val="0"/>
        <w:autoSpaceDN w:val="0"/>
        <w:adjustRightInd w:val="0"/>
        <w:spacing w:before="100" w:after="100" w:line="18" w:lineRule="atLeast"/>
        <w:ind w:left="1843"/>
        <w:jc w:val="thaiDistribute"/>
        <w:rPr>
          <w:rFonts w:asciiTheme="majorBidi" w:hAnsiTheme="majorBidi" w:cstheme="majorBidi"/>
          <w:sz w:val="28"/>
          <w:szCs w:val="28"/>
        </w:rPr>
      </w:pPr>
      <w:r w:rsidRPr="002A3853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 กลุ่มเครื่องมือทางการเงิน ประกอบด้วยมา</w:t>
      </w:r>
      <w:r w:rsidR="00325A1B">
        <w:rPr>
          <w:rFonts w:asciiTheme="majorBidi" w:hAnsiTheme="majorBidi" w:cstheme="majorBidi"/>
          <w:sz w:val="28"/>
          <w:szCs w:val="28"/>
          <w:cs/>
        </w:rPr>
        <w:t xml:space="preserve">ตรฐานและการตีความมาตรฐาน จำนวน </w:t>
      </w:r>
      <w:r w:rsidR="00325A1B">
        <w:rPr>
          <w:rFonts w:asciiTheme="majorBidi" w:hAnsiTheme="majorBidi" w:cstheme="majorBidi"/>
          <w:sz w:val="28"/>
          <w:szCs w:val="28"/>
        </w:rPr>
        <w:t>5</w:t>
      </w:r>
      <w:r w:rsidRPr="002A3853">
        <w:rPr>
          <w:rFonts w:asciiTheme="majorBidi" w:hAnsiTheme="majorBidi" w:cstheme="majorBidi"/>
          <w:sz w:val="28"/>
          <w:szCs w:val="28"/>
          <w:cs/>
        </w:rPr>
        <w:t xml:space="preserve"> ฉบับ ได้แก่</w:t>
      </w:r>
    </w:p>
    <w:p w:rsidR="002A3853" w:rsidRPr="002A3853" w:rsidRDefault="002A3853" w:rsidP="002A3853">
      <w:pPr>
        <w:tabs>
          <w:tab w:val="clear" w:pos="1644"/>
        </w:tabs>
        <w:overflowPunct w:val="0"/>
        <w:autoSpaceDE w:val="0"/>
        <w:autoSpaceDN w:val="0"/>
        <w:adjustRightInd w:val="0"/>
        <w:spacing w:before="100" w:after="100" w:line="18" w:lineRule="atLeast"/>
        <w:ind w:left="1843"/>
        <w:jc w:val="thaiDistribute"/>
        <w:rPr>
          <w:rFonts w:asciiTheme="majorBidi" w:hAnsiTheme="majorBidi" w:cstheme="majorBidi"/>
          <w:sz w:val="28"/>
          <w:szCs w:val="28"/>
        </w:rPr>
      </w:pPr>
      <w:r w:rsidRPr="002A3853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</w:t>
      </w:r>
    </w:p>
    <w:p w:rsidR="002A3853" w:rsidRPr="002A3853" w:rsidRDefault="002A3853" w:rsidP="002A3853">
      <w:pPr>
        <w:tabs>
          <w:tab w:val="clear" w:pos="1644"/>
        </w:tabs>
        <w:overflowPunct w:val="0"/>
        <w:autoSpaceDE w:val="0"/>
        <w:autoSpaceDN w:val="0"/>
        <w:adjustRightInd w:val="0"/>
        <w:spacing w:before="100" w:after="100" w:line="18" w:lineRule="atLeast"/>
        <w:ind w:left="1843"/>
        <w:jc w:val="thaiDistribute"/>
        <w:rPr>
          <w:rFonts w:asciiTheme="majorBidi" w:hAnsiTheme="majorBidi" w:cstheme="majorBidi"/>
          <w:sz w:val="28"/>
          <w:szCs w:val="28"/>
        </w:rPr>
      </w:pPr>
      <w:r w:rsidRPr="002A3853">
        <w:rPr>
          <w:rFonts w:asciiTheme="majorBidi" w:hAnsiTheme="majorBidi" w:cstheme="majorBidi"/>
          <w:sz w:val="28"/>
          <w:szCs w:val="28"/>
          <w:cs/>
        </w:rPr>
        <w:t xml:space="preserve">ฉบับที่ </w:t>
      </w:r>
      <w:r w:rsidR="00325A1B">
        <w:rPr>
          <w:rFonts w:asciiTheme="majorBidi" w:hAnsiTheme="majorBidi" w:cstheme="majorBidi"/>
          <w:sz w:val="28"/>
          <w:szCs w:val="28"/>
        </w:rPr>
        <w:t>7</w:t>
      </w:r>
      <w:r w:rsidRPr="002A3853">
        <w:rPr>
          <w:rFonts w:asciiTheme="majorBidi" w:hAnsiTheme="majorBidi" w:cstheme="majorBidi"/>
          <w:sz w:val="28"/>
          <w:szCs w:val="28"/>
          <w:cs/>
        </w:rPr>
        <w:tab/>
        <w:t>การเปิดเผยข้อมูลเครื่องมือทางการเงิน</w:t>
      </w:r>
    </w:p>
    <w:p w:rsidR="00CA6722" w:rsidRDefault="00325A1B" w:rsidP="00B43CC9">
      <w:pPr>
        <w:tabs>
          <w:tab w:val="clear" w:pos="1644"/>
        </w:tabs>
        <w:overflowPunct w:val="0"/>
        <w:autoSpaceDE w:val="0"/>
        <w:autoSpaceDN w:val="0"/>
        <w:adjustRightInd w:val="0"/>
        <w:spacing w:before="100" w:after="100" w:line="18" w:lineRule="atLeast"/>
        <w:ind w:left="1843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 xml:space="preserve">ฉบับที่ </w:t>
      </w:r>
      <w:r>
        <w:rPr>
          <w:rFonts w:asciiTheme="majorBidi" w:hAnsiTheme="majorBidi" w:cstheme="majorBidi"/>
          <w:sz w:val="28"/>
          <w:szCs w:val="28"/>
        </w:rPr>
        <w:t>9</w:t>
      </w:r>
      <w:r w:rsidR="002A3853" w:rsidRPr="002A3853">
        <w:rPr>
          <w:rFonts w:asciiTheme="majorBidi" w:hAnsiTheme="majorBidi" w:cstheme="majorBidi"/>
          <w:sz w:val="28"/>
          <w:szCs w:val="28"/>
          <w:cs/>
        </w:rPr>
        <w:tab/>
        <w:t>เครื่องมือทางการเงิน</w:t>
      </w:r>
    </w:p>
    <w:p w:rsidR="002A3853" w:rsidRPr="002A3853" w:rsidRDefault="002A3853" w:rsidP="00CA6722">
      <w:pPr>
        <w:tabs>
          <w:tab w:val="clear" w:pos="1644"/>
        </w:tabs>
        <w:overflowPunct w:val="0"/>
        <w:autoSpaceDE w:val="0"/>
        <w:autoSpaceDN w:val="0"/>
        <w:adjustRightInd w:val="0"/>
        <w:spacing w:after="120" w:line="240" w:lineRule="auto"/>
        <w:ind w:left="1843"/>
        <w:jc w:val="thaiDistribute"/>
        <w:rPr>
          <w:rFonts w:asciiTheme="majorBidi" w:hAnsiTheme="majorBidi" w:cstheme="majorBidi"/>
          <w:sz w:val="28"/>
          <w:szCs w:val="28"/>
        </w:rPr>
      </w:pPr>
      <w:r w:rsidRPr="002A3853">
        <w:rPr>
          <w:rFonts w:asciiTheme="majorBidi" w:hAnsiTheme="majorBidi" w:cstheme="majorBidi"/>
          <w:sz w:val="28"/>
          <w:szCs w:val="28"/>
          <w:cs/>
        </w:rPr>
        <w:t>มาตรฐานการบัญชี</w:t>
      </w:r>
    </w:p>
    <w:p w:rsidR="002A3853" w:rsidRPr="002A3853" w:rsidRDefault="00325A1B" w:rsidP="00CA6722">
      <w:pPr>
        <w:tabs>
          <w:tab w:val="clear" w:pos="1644"/>
          <w:tab w:val="left" w:pos="2694"/>
        </w:tabs>
        <w:overflowPunct w:val="0"/>
        <w:autoSpaceDE w:val="0"/>
        <w:autoSpaceDN w:val="0"/>
        <w:adjustRightInd w:val="0"/>
        <w:spacing w:after="120" w:line="240" w:lineRule="auto"/>
        <w:ind w:left="1843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 xml:space="preserve">ฉบับที่ </w:t>
      </w:r>
      <w:r>
        <w:rPr>
          <w:rFonts w:asciiTheme="majorBidi" w:hAnsiTheme="majorBidi" w:cstheme="majorBidi"/>
          <w:sz w:val="28"/>
          <w:szCs w:val="28"/>
        </w:rPr>
        <w:t>32</w:t>
      </w:r>
      <w:r w:rsidR="00B2541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A3853" w:rsidRPr="002A3853">
        <w:rPr>
          <w:rFonts w:asciiTheme="majorBidi" w:hAnsiTheme="majorBidi" w:cstheme="majorBidi"/>
          <w:sz w:val="28"/>
          <w:szCs w:val="28"/>
          <w:cs/>
        </w:rPr>
        <w:t>การแสดงรายการเครื่องมือทางการเงิน</w:t>
      </w:r>
    </w:p>
    <w:p w:rsidR="002A3853" w:rsidRPr="002A3853" w:rsidRDefault="002A3853" w:rsidP="00CA6722">
      <w:pPr>
        <w:tabs>
          <w:tab w:val="clear" w:pos="1644"/>
        </w:tabs>
        <w:overflowPunct w:val="0"/>
        <w:autoSpaceDE w:val="0"/>
        <w:autoSpaceDN w:val="0"/>
        <w:adjustRightInd w:val="0"/>
        <w:spacing w:after="120" w:line="240" w:lineRule="auto"/>
        <w:ind w:left="1843"/>
        <w:jc w:val="thaiDistribute"/>
        <w:rPr>
          <w:rFonts w:asciiTheme="majorBidi" w:hAnsiTheme="majorBidi" w:cstheme="majorBidi"/>
          <w:sz w:val="28"/>
          <w:szCs w:val="28"/>
        </w:rPr>
      </w:pPr>
      <w:r w:rsidRPr="002A3853">
        <w:rPr>
          <w:rFonts w:asciiTheme="majorBidi" w:hAnsiTheme="majorBidi" w:cstheme="majorBidi"/>
          <w:sz w:val="28"/>
          <w:szCs w:val="28"/>
          <w:cs/>
        </w:rPr>
        <w:t>การตีความมาตรฐานการรายงานทางการเงิน</w:t>
      </w:r>
    </w:p>
    <w:p w:rsidR="002A3853" w:rsidRPr="002A3853" w:rsidRDefault="00325A1B" w:rsidP="00CA6722">
      <w:pPr>
        <w:tabs>
          <w:tab w:val="clear" w:pos="1644"/>
          <w:tab w:val="clear" w:pos="1871"/>
          <w:tab w:val="clear" w:pos="2580"/>
          <w:tab w:val="left" w:pos="2694"/>
        </w:tabs>
        <w:overflowPunct w:val="0"/>
        <w:autoSpaceDE w:val="0"/>
        <w:autoSpaceDN w:val="0"/>
        <w:adjustRightInd w:val="0"/>
        <w:spacing w:after="120" w:line="240" w:lineRule="auto"/>
        <w:ind w:left="1843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 xml:space="preserve">ฉบับที่ </w:t>
      </w:r>
      <w:r>
        <w:rPr>
          <w:rFonts w:asciiTheme="majorBidi" w:hAnsiTheme="majorBidi" w:cstheme="majorBidi"/>
          <w:sz w:val="28"/>
          <w:szCs w:val="28"/>
        </w:rPr>
        <w:t>16</w:t>
      </w:r>
      <w:r w:rsidR="00B2541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A3853" w:rsidRPr="002A3853">
        <w:rPr>
          <w:rFonts w:asciiTheme="majorBidi" w:hAnsiTheme="majorBidi" w:cstheme="majorBidi"/>
          <w:sz w:val="28"/>
          <w:szCs w:val="28"/>
          <w:cs/>
        </w:rPr>
        <w:t>การป้องกันความเสี่ยงของเงินลงทุนสุทธิในหน่วยงานต่างประเทศ</w:t>
      </w:r>
    </w:p>
    <w:p w:rsidR="002A3853" w:rsidRPr="002A3853" w:rsidRDefault="00325A1B" w:rsidP="00CA6722">
      <w:pPr>
        <w:tabs>
          <w:tab w:val="clear" w:pos="1644"/>
          <w:tab w:val="clear" w:pos="2580"/>
          <w:tab w:val="clear" w:pos="2807"/>
          <w:tab w:val="left" w:pos="2694"/>
        </w:tabs>
        <w:overflowPunct w:val="0"/>
        <w:autoSpaceDE w:val="0"/>
        <w:autoSpaceDN w:val="0"/>
        <w:adjustRightInd w:val="0"/>
        <w:spacing w:after="120" w:line="240" w:lineRule="auto"/>
        <w:ind w:left="1843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 xml:space="preserve">ฉบับที่ </w:t>
      </w:r>
      <w:r>
        <w:rPr>
          <w:rFonts w:asciiTheme="majorBidi" w:hAnsiTheme="majorBidi" w:cstheme="majorBidi"/>
          <w:sz w:val="28"/>
          <w:szCs w:val="28"/>
        </w:rPr>
        <w:t>19</w:t>
      </w:r>
      <w:r w:rsidR="00B2541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A3853" w:rsidRPr="002A3853">
        <w:rPr>
          <w:rFonts w:asciiTheme="majorBidi" w:hAnsiTheme="majorBidi" w:cstheme="majorBidi"/>
          <w:sz w:val="28"/>
          <w:szCs w:val="28"/>
          <w:cs/>
        </w:rPr>
        <w:t>การชำระหนี้สินทางการเงินด้วยตราสารทุน</w:t>
      </w:r>
    </w:p>
    <w:p w:rsidR="002A3853" w:rsidRPr="002A3853" w:rsidRDefault="002A3853" w:rsidP="00CA6722">
      <w:pPr>
        <w:tabs>
          <w:tab w:val="clear" w:pos="1644"/>
        </w:tabs>
        <w:overflowPunct w:val="0"/>
        <w:autoSpaceDE w:val="0"/>
        <w:autoSpaceDN w:val="0"/>
        <w:adjustRightInd w:val="0"/>
        <w:spacing w:after="120" w:line="240" w:lineRule="auto"/>
        <w:ind w:left="1843"/>
        <w:jc w:val="thaiDistribute"/>
        <w:rPr>
          <w:rFonts w:asciiTheme="majorBidi" w:hAnsiTheme="majorBidi" w:cstheme="majorBidi"/>
          <w:sz w:val="28"/>
          <w:szCs w:val="28"/>
        </w:rPr>
      </w:pPr>
      <w:r w:rsidRPr="002A3853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2A3853">
        <w:rPr>
          <w:rFonts w:asciiTheme="majorBidi" w:hAnsiTheme="majorBidi" w:cstheme="majorBidi"/>
          <w:sz w:val="28"/>
          <w:szCs w:val="28"/>
        </w:rPr>
        <w:t xml:space="preserve">Business Model) </w:t>
      </w:r>
      <w:r w:rsidRPr="002A3853">
        <w:rPr>
          <w:rFonts w:asciiTheme="majorBidi" w:hAnsiTheme="majorBidi" w:cstheme="majorBidi"/>
          <w:sz w:val="28"/>
          <w:szCs w:val="28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325A1B" w:rsidRDefault="002A3853" w:rsidP="001848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43"/>
        <w:jc w:val="thaiDistribute"/>
        <w:rPr>
          <w:rFonts w:ascii="Angsana New" w:hAnsi="Angsana New"/>
          <w:b/>
          <w:bCs/>
          <w:sz w:val="28"/>
          <w:szCs w:val="28"/>
        </w:rPr>
      </w:pPr>
      <w:r w:rsidRPr="002A3853">
        <w:rPr>
          <w:rFonts w:asciiTheme="majorBidi" w:hAnsiTheme="majorBidi" w:cstheme="majorBidi"/>
          <w:sz w:val="28"/>
          <w:szCs w:val="28"/>
          <w:cs/>
        </w:rPr>
        <w:t>ปัจจุบันฝ</w:t>
      </w:r>
      <w:r w:rsidR="001E4A84">
        <w:rPr>
          <w:rFonts w:asciiTheme="majorBidi" w:hAnsiTheme="majorBidi" w:cstheme="majorBidi"/>
          <w:sz w:val="28"/>
          <w:szCs w:val="28"/>
          <w:cs/>
        </w:rPr>
        <w:t>่ายบริหารของบริษัท</w:t>
      </w:r>
      <w:r w:rsidRPr="002A3853">
        <w:rPr>
          <w:rFonts w:asciiTheme="majorBidi" w:hAnsiTheme="majorBidi" w:cstheme="majorBidi"/>
          <w:sz w:val="28"/>
          <w:szCs w:val="28"/>
          <w:cs/>
        </w:rPr>
        <w:t>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B43CC9" w:rsidRDefault="00B43CC9" w:rsidP="00CA67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43"/>
        <w:rPr>
          <w:rFonts w:ascii="Angsana New" w:hAnsi="Angsana New"/>
          <w:b/>
          <w:bCs/>
          <w:sz w:val="28"/>
          <w:szCs w:val="28"/>
        </w:rPr>
      </w:pPr>
    </w:p>
    <w:p w:rsidR="00B43CC9" w:rsidRDefault="00B43CC9" w:rsidP="00CA67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43"/>
        <w:rPr>
          <w:rFonts w:ascii="Angsana New" w:hAnsi="Angsana New"/>
          <w:b/>
          <w:bCs/>
          <w:sz w:val="28"/>
          <w:szCs w:val="28"/>
        </w:rPr>
      </w:pPr>
    </w:p>
    <w:p w:rsidR="00B43CC9" w:rsidRDefault="00B43CC9" w:rsidP="00CA67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43"/>
        <w:rPr>
          <w:rFonts w:ascii="Angsana New" w:hAnsi="Angsana New"/>
          <w:b/>
          <w:bCs/>
          <w:sz w:val="28"/>
          <w:szCs w:val="28"/>
        </w:rPr>
      </w:pPr>
    </w:p>
    <w:p w:rsidR="00B43CC9" w:rsidRDefault="00B43CC9" w:rsidP="00CA67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43"/>
        <w:rPr>
          <w:rFonts w:ascii="Angsana New" w:hAnsi="Angsana New"/>
          <w:b/>
          <w:bCs/>
          <w:sz w:val="28"/>
          <w:szCs w:val="28"/>
        </w:rPr>
      </w:pPr>
    </w:p>
    <w:p w:rsidR="00B43CC9" w:rsidRDefault="00B43CC9" w:rsidP="00CA67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43"/>
        <w:rPr>
          <w:rFonts w:ascii="Angsana New" w:hAnsi="Angsana New"/>
          <w:b/>
          <w:bCs/>
          <w:sz w:val="28"/>
          <w:szCs w:val="28"/>
        </w:rPr>
      </w:pPr>
    </w:p>
    <w:p w:rsidR="00B43CC9" w:rsidRDefault="00B43CC9" w:rsidP="00CA67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43"/>
        <w:rPr>
          <w:rFonts w:ascii="Angsana New" w:hAnsi="Angsana New"/>
          <w:b/>
          <w:bCs/>
          <w:sz w:val="28"/>
          <w:szCs w:val="28"/>
        </w:rPr>
      </w:pPr>
    </w:p>
    <w:p w:rsidR="00B43CC9" w:rsidRDefault="00B43CC9" w:rsidP="00CA67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43"/>
        <w:rPr>
          <w:rFonts w:ascii="Angsana New" w:hAnsi="Angsana New"/>
          <w:b/>
          <w:bCs/>
          <w:sz w:val="28"/>
          <w:szCs w:val="28"/>
        </w:rPr>
      </w:pPr>
    </w:p>
    <w:p w:rsidR="00B43CC9" w:rsidRDefault="00B43CC9" w:rsidP="00CA67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43"/>
        <w:rPr>
          <w:rFonts w:ascii="Angsana New" w:hAnsi="Angsana New"/>
          <w:b/>
          <w:bCs/>
          <w:sz w:val="28"/>
          <w:szCs w:val="28"/>
        </w:rPr>
      </w:pPr>
    </w:p>
    <w:p w:rsidR="00B43CC9" w:rsidRDefault="00B43CC9" w:rsidP="00CA67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43"/>
        <w:rPr>
          <w:rFonts w:ascii="Angsana New" w:hAnsi="Angsana New"/>
          <w:b/>
          <w:bCs/>
          <w:sz w:val="28"/>
          <w:szCs w:val="28"/>
        </w:rPr>
      </w:pPr>
    </w:p>
    <w:p w:rsidR="00E506B5" w:rsidRPr="00B43CC9" w:rsidRDefault="00E506B5" w:rsidP="00E50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1843"/>
        <w:jc w:val="thaiDistribute"/>
        <w:rPr>
          <w:rFonts w:ascii="Angsana New" w:hAnsi="Angsana New"/>
          <w:sz w:val="28"/>
          <w:szCs w:val="28"/>
        </w:rPr>
      </w:pPr>
      <w:r w:rsidRPr="00B43CC9">
        <w:rPr>
          <w:rFonts w:ascii="Angsana New" w:hAnsi="Angsana New"/>
          <w:sz w:val="28"/>
          <w:szCs w:val="28"/>
          <w:cs/>
        </w:rPr>
        <w:lastRenderedPageBreak/>
        <w:t xml:space="preserve">มาตรฐานการรายงานทางการเงิน ฉบับที่ </w:t>
      </w:r>
      <w:r w:rsidRPr="00B43CC9">
        <w:rPr>
          <w:rFonts w:ascii="Angsana New" w:hAnsi="Angsana New"/>
          <w:sz w:val="28"/>
          <w:szCs w:val="28"/>
        </w:rPr>
        <w:t xml:space="preserve">16 </w:t>
      </w:r>
      <w:r w:rsidRPr="00B43CC9">
        <w:rPr>
          <w:rFonts w:ascii="Angsana New" w:hAnsi="Angsana New" w:hint="cs"/>
          <w:sz w:val="28"/>
          <w:szCs w:val="28"/>
          <w:cs/>
        </w:rPr>
        <w:t>เรื่อง สัญญาเช่า</w:t>
      </w:r>
    </w:p>
    <w:p w:rsidR="00E506B5" w:rsidRDefault="00E506B5" w:rsidP="00E50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1843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 ฉบับที่ </w:t>
      </w:r>
      <w:r>
        <w:rPr>
          <w:rFonts w:ascii="Angsana New" w:hAnsi="Angsana New"/>
          <w:sz w:val="28"/>
          <w:szCs w:val="28"/>
        </w:rPr>
        <w:t>16</w:t>
      </w:r>
      <w:r>
        <w:rPr>
          <w:rFonts w:ascii="Angsana New" w:hAnsi="Angsana New" w:hint="cs"/>
          <w:sz w:val="28"/>
          <w:szCs w:val="28"/>
          <w:cs/>
        </w:rPr>
        <w:t xml:space="preserve"> ใช้แทนมาตรฐานการบัญชี ฉบับที่ </w:t>
      </w:r>
      <w:r>
        <w:rPr>
          <w:rFonts w:ascii="Angsana New" w:hAnsi="Angsana New"/>
          <w:sz w:val="28"/>
          <w:szCs w:val="28"/>
        </w:rPr>
        <w:t>17</w:t>
      </w:r>
      <w:r>
        <w:rPr>
          <w:rFonts w:ascii="Angsana New" w:hAnsi="Angsana New" w:hint="cs"/>
          <w:sz w:val="28"/>
          <w:szCs w:val="28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>
        <w:rPr>
          <w:rFonts w:ascii="Angsana New" w:hAnsi="Angsana New"/>
          <w:sz w:val="28"/>
          <w:szCs w:val="28"/>
        </w:rPr>
        <w:t xml:space="preserve">12 </w:t>
      </w:r>
      <w:r>
        <w:rPr>
          <w:rFonts w:ascii="Angsana New" w:hAnsi="Angsana New" w:hint="cs"/>
          <w:sz w:val="28"/>
          <w:szCs w:val="28"/>
          <w:cs/>
        </w:rPr>
        <w:t>เดือน เว้นแต่สินทรัพย์อ้างอิงนั้นมีมูลค่าต่ำ</w:t>
      </w:r>
    </w:p>
    <w:p w:rsidR="00E506B5" w:rsidRDefault="00E506B5" w:rsidP="00E506B5">
      <w:pPr>
        <w:spacing w:before="120" w:after="120"/>
        <w:ind w:left="1843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>
        <w:rPr>
          <w:rFonts w:ascii="Angsana New" w:hAnsi="Angsana New"/>
          <w:sz w:val="28"/>
          <w:szCs w:val="28"/>
        </w:rPr>
        <w:t xml:space="preserve">17 </w:t>
      </w:r>
      <w:r>
        <w:rPr>
          <w:rFonts w:ascii="Angsana New" w:hAnsi="Angsana New" w:hint="cs"/>
          <w:sz w:val="28"/>
          <w:szCs w:val="28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>
        <w:rPr>
          <w:rFonts w:ascii="Angsana New" w:hAnsi="Angsana New"/>
          <w:sz w:val="28"/>
          <w:szCs w:val="28"/>
        </w:rPr>
        <w:t>17</w:t>
      </w:r>
    </w:p>
    <w:p w:rsidR="00E506B5" w:rsidRPr="00B43CC9" w:rsidRDefault="00E506B5" w:rsidP="000C4ADB">
      <w:pPr>
        <w:ind w:left="1843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ปัจจุบันฝ่ายบริหารของบริษัทอยู่ระหว่างการประเมินผลกระทบที่อาจมีต่องบการเงินหากมีการนำมาตรฐานฉบับนี้มาถือปฏิบัติ</w:t>
      </w:r>
    </w:p>
    <w:p w:rsidR="00EC1CF7" w:rsidRPr="00553B72" w:rsidRDefault="00EC1CF7" w:rsidP="00325A1B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left" w:pos="851"/>
        </w:tabs>
        <w:spacing w:before="240" w:line="240" w:lineRule="auto"/>
        <w:ind w:left="857" w:hanging="505"/>
        <w:contextualSpacing/>
        <w:jc w:val="thaiDistribute"/>
        <w:rPr>
          <w:rFonts w:ascii="Angsana New" w:hAnsi="Angsana New"/>
          <w:b/>
          <w:bCs/>
          <w:sz w:val="28"/>
          <w:szCs w:val="28"/>
        </w:rPr>
      </w:pPr>
      <w:r w:rsidRPr="00553B72">
        <w:rPr>
          <w:rFonts w:ascii="Angsana New" w:hAnsi="Angsana New"/>
          <w:b/>
          <w:bCs/>
          <w:sz w:val="28"/>
          <w:szCs w:val="28"/>
          <w:cs/>
        </w:rPr>
        <w:t>การประมาณการ</w:t>
      </w:r>
    </w:p>
    <w:p w:rsidR="00EC1CF7" w:rsidRPr="00553B72" w:rsidRDefault="00EC1CF7" w:rsidP="00EC1CF7">
      <w:pPr>
        <w:tabs>
          <w:tab w:val="clear" w:pos="227"/>
          <w:tab w:val="clear" w:pos="454"/>
          <w:tab w:val="clear" w:pos="680"/>
          <w:tab w:val="left" w:pos="851"/>
        </w:tabs>
        <w:spacing w:before="120" w:line="240" w:lineRule="auto"/>
        <w:ind w:left="850"/>
        <w:jc w:val="thaiDistribute"/>
        <w:rPr>
          <w:rFonts w:ascii="Angsana New" w:hAnsi="Angsana New"/>
          <w:sz w:val="28"/>
          <w:szCs w:val="28"/>
          <w:cs/>
        </w:rPr>
      </w:pPr>
      <w:r w:rsidRPr="00553B72">
        <w:rPr>
          <w:rFonts w:ascii="Angsana New" w:hAnsi="Angsana New"/>
          <w:sz w:val="28"/>
          <w:szCs w:val="28"/>
          <w:cs/>
        </w:rPr>
        <w:t xml:space="preserve">ในการจัดทำงบการเงินระหว่างกาล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 และข้อสมมติฐานที่จัดทำโดยฝ่ายบริหาร </w:t>
      </w:r>
    </w:p>
    <w:p w:rsidR="00EC1CF7" w:rsidRPr="004C1ECE" w:rsidRDefault="00EC1CF7" w:rsidP="00EC1CF7">
      <w:pPr>
        <w:tabs>
          <w:tab w:val="clear" w:pos="227"/>
          <w:tab w:val="clear" w:pos="454"/>
          <w:tab w:val="clear" w:pos="680"/>
          <w:tab w:val="left" w:pos="720"/>
        </w:tabs>
        <w:spacing w:before="120" w:line="240" w:lineRule="auto"/>
        <w:ind w:left="850"/>
        <w:jc w:val="thaiDistribute"/>
        <w:rPr>
          <w:rFonts w:ascii="Angsana New" w:hAnsi="Angsana New"/>
          <w:sz w:val="28"/>
          <w:szCs w:val="28"/>
        </w:rPr>
      </w:pPr>
      <w:r w:rsidRPr="00553B72">
        <w:rPr>
          <w:rFonts w:ascii="Angsana New" w:hAnsi="Angsana New"/>
          <w:sz w:val="28"/>
          <w:szCs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รวมถึงแหล่งข้อมูลสำคัญที่นำมาใช้ในการจัดทำงบการเงินระหว่างกาล เหมือนกับที่ใช้ในการจัดทำงบการเงินประจำปีสิ้นสุดวันที่ </w:t>
      </w:r>
      <w:r w:rsidRPr="00553B72">
        <w:rPr>
          <w:rFonts w:ascii="Angsana New" w:hAnsi="Angsana New"/>
          <w:sz w:val="28"/>
          <w:szCs w:val="28"/>
        </w:rPr>
        <w:t xml:space="preserve">31 </w:t>
      </w:r>
      <w:r w:rsidRPr="00553B72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553B72">
        <w:rPr>
          <w:rFonts w:ascii="Angsana New" w:hAnsi="Angsana New"/>
          <w:sz w:val="28"/>
          <w:szCs w:val="28"/>
        </w:rPr>
        <w:t>25</w:t>
      </w:r>
      <w:r w:rsidR="004C1ECE">
        <w:rPr>
          <w:rFonts w:ascii="Angsana New" w:hAnsi="Angsana New"/>
          <w:sz w:val="28"/>
          <w:szCs w:val="28"/>
        </w:rPr>
        <w:t>61</w:t>
      </w:r>
    </w:p>
    <w:p w:rsidR="00325A1B" w:rsidRDefault="00325A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  <w:lang w:val="en-GB"/>
        </w:rPr>
      </w:pPr>
      <w:r>
        <w:rPr>
          <w:rFonts w:ascii="Angsana New" w:hAnsi="Angsana New"/>
          <w:b/>
          <w:bCs/>
          <w:sz w:val="28"/>
          <w:szCs w:val="28"/>
          <w:cs/>
          <w:lang w:val="en-GB"/>
        </w:rPr>
        <w:br w:type="page"/>
      </w:r>
    </w:p>
    <w:p w:rsidR="00AF1930" w:rsidRPr="00553B72" w:rsidRDefault="00F2053F" w:rsidP="00325A1B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รายการบัญชีกับบุคคลหรือกิจการที่เกี่ยวข้องกัน</w:t>
      </w:r>
    </w:p>
    <w:p w:rsidR="00F2053F" w:rsidRPr="00553B72" w:rsidRDefault="00AF1930" w:rsidP="00014B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553B72"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</w:t>
      </w:r>
      <w:r w:rsidRPr="00553B72">
        <w:rPr>
          <w:rFonts w:ascii="Angsana New" w:hAnsi="Angsana New"/>
          <w:color w:val="FFFFFF"/>
          <w:sz w:val="28"/>
          <w:szCs w:val="28"/>
        </w:rPr>
        <w:t>_</w:t>
      </w:r>
      <w:r w:rsidRPr="00553B72">
        <w:rPr>
          <w:rFonts w:ascii="Angsana New" w:hAnsi="Angsana New"/>
          <w:sz w:val="28"/>
          <w:szCs w:val="28"/>
          <w:cs/>
        </w:rPr>
        <w:t>หมายถึง</w:t>
      </w:r>
      <w:r w:rsidRPr="00553B72">
        <w:rPr>
          <w:rFonts w:ascii="Angsana New" w:hAnsi="Angsana New"/>
          <w:color w:val="FFFFFF"/>
          <w:sz w:val="28"/>
          <w:szCs w:val="28"/>
        </w:rPr>
        <w:t>_</w:t>
      </w:r>
      <w:r w:rsidRPr="00553B72">
        <w:rPr>
          <w:rFonts w:ascii="Angsana New" w:hAnsi="Angsana New"/>
          <w:sz w:val="28"/>
          <w:szCs w:val="28"/>
          <w:cs/>
        </w:rPr>
        <w:t>บุคคลหรือกิจการที่อยู่ภายใต้การควบคุมของบริษัท</w:t>
      </w:r>
      <w:r w:rsidRPr="00553B72">
        <w:rPr>
          <w:rFonts w:ascii="Angsana New" w:hAnsi="Angsana New"/>
          <w:color w:val="FFFFFF"/>
          <w:sz w:val="28"/>
          <w:szCs w:val="28"/>
        </w:rPr>
        <w:t>_</w:t>
      </w:r>
      <w:r w:rsidRPr="00553B72">
        <w:rPr>
          <w:rFonts w:ascii="Angsana New" w:hAnsi="Angsana New"/>
          <w:sz w:val="28"/>
          <w:szCs w:val="28"/>
          <w:cs/>
        </w:rPr>
        <w:t>หรือสามารถควบคุมบริษัททั้งทางตรงและทางอ้อม</w:t>
      </w:r>
      <w:r w:rsidRPr="00553B72">
        <w:rPr>
          <w:rFonts w:ascii="Angsana New" w:hAnsi="Angsana New"/>
          <w:color w:val="FFFFFF"/>
          <w:sz w:val="28"/>
          <w:szCs w:val="28"/>
        </w:rPr>
        <w:t>_</w:t>
      </w:r>
      <w:r w:rsidRPr="00553B72">
        <w:rPr>
          <w:rFonts w:ascii="Angsana New" w:hAnsi="Angsana New"/>
          <w:sz w:val="28"/>
          <w:szCs w:val="28"/>
          <w:cs/>
        </w:rPr>
        <w:t>หรือมีอิทธิพลอย่างเป็นสาระสำคัญในการตัดสินใจด้านการเงินหรือการดำเนินงานของบริษัท</w:t>
      </w:r>
    </w:p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962"/>
        <w:gridCol w:w="283"/>
        <w:gridCol w:w="4394"/>
      </w:tblGrid>
      <w:tr w:rsidR="00F2053F" w:rsidRPr="00553B72" w:rsidTr="00EC00BC">
        <w:trPr>
          <w:trHeight w:hRule="exact" w:val="432"/>
        </w:trPr>
        <w:tc>
          <w:tcPr>
            <w:tcW w:w="4962" w:type="dxa"/>
            <w:tcBorders>
              <w:bottom w:val="single" w:sz="4" w:space="0" w:color="auto"/>
            </w:tcBorders>
            <w:vAlign w:val="bottom"/>
          </w:tcPr>
          <w:p w:rsidR="00F2053F" w:rsidRPr="00553B72" w:rsidRDefault="00F2053F" w:rsidP="001E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75"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ชื่อบุคคลและกิจการ</w:t>
            </w:r>
          </w:p>
        </w:tc>
        <w:tc>
          <w:tcPr>
            <w:tcW w:w="283" w:type="dxa"/>
            <w:vAlign w:val="bottom"/>
          </w:tcPr>
          <w:p w:rsidR="00F2053F" w:rsidRPr="00553B72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vAlign w:val="bottom"/>
          </w:tcPr>
          <w:p w:rsidR="00F2053F" w:rsidRPr="00553B72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F2053F" w:rsidRPr="00553B72" w:rsidTr="00EC00BC">
        <w:trPr>
          <w:trHeight w:hRule="exact" w:val="432"/>
        </w:trPr>
        <w:tc>
          <w:tcPr>
            <w:tcW w:w="4962" w:type="dxa"/>
            <w:tcBorders>
              <w:top w:val="single" w:sz="4" w:space="0" w:color="auto"/>
            </w:tcBorders>
            <w:vAlign w:val="bottom"/>
          </w:tcPr>
          <w:p w:rsidR="00F2053F" w:rsidRPr="00553B72" w:rsidRDefault="00F2053F" w:rsidP="00ED0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283" w:type="dxa"/>
            <w:vAlign w:val="bottom"/>
          </w:tcPr>
          <w:p w:rsidR="00F2053F" w:rsidRPr="00553B72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:rsidR="00F2053F" w:rsidRPr="00553B72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2053F" w:rsidRPr="00553B72" w:rsidTr="00EC00BC">
        <w:trPr>
          <w:trHeight w:hRule="exact" w:val="432"/>
        </w:trPr>
        <w:tc>
          <w:tcPr>
            <w:tcW w:w="4962" w:type="dxa"/>
            <w:vAlign w:val="bottom"/>
          </w:tcPr>
          <w:p w:rsidR="00F2053F" w:rsidRPr="00553B72" w:rsidRDefault="00F2053F" w:rsidP="00387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นิวพลัสนิตติ้ง จำกัด (มหาชน) และบริษัท</w:t>
            </w:r>
            <w:r w:rsidR="00EC00BC" w:rsidRPr="00553B72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283" w:type="dxa"/>
            <w:vAlign w:val="bottom"/>
          </w:tcPr>
          <w:p w:rsidR="00F2053F" w:rsidRPr="00553B72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:rsidR="00F2053F" w:rsidRPr="00553B72" w:rsidRDefault="007460D4" w:rsidP="00746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3"/>
              </w:tabs>
              <w:spacing w:line="240" w:lineRule="auto"/>
              <w:ind w:left="1343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F2053F" w:rsidRPr="00553B72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</w:tr>
      <w:tr w:rsidR="00F2053F" w:rsidRPr="00553B72" w:rsidTr="00EC00BC">
        <w:trPr>
          <w:trHeight w:hRule="exact" w:val="432"/>
        </w:trPr>
        <w:tc>
          <w:tcPr>
            <w:tcW w:w="4962" w:type="dxa"/>
            <w:vAlign w:val="bottom"/>
          </w:tcPr>
          <w:p w:rsidR="00F2053F" w:rsidRPr="00553B72" w:rsidRDefault="00F2053F" w:rsidP="00ED0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</w:pPr>
            <w:r w:rsidRPr="00553B72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83" w:type="dxa"/>
            <w:vAlign w:val="bottom"/>
          </w:tcPr>
          <w:p w:rsidR="00F2053F" w:rsidRPr="00553B72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:rsidR="00F2053F" w:rsidRPr="00553B72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053F" w:rsidRPr="00553B72" w:rsidTr="00EC00BC">
        <w:trPr>
          <w:trHeight w:hRule="exact" w:val="432"/>
        </w:trPr>
        <w:tc>
          <w:tcPr>
            <w:tcW w:w="4962" w:type="dxa"/>
            <w:vAlign w:val="bottom"/>
          </w:tcPr>
          <w:p w:rsidR="00F2053F" w:rsidRPr="00553B72" w:rsidRDefault="00F2053F" w:rsidP="00387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sz w:val="28"/>
                <w:szCs w:val="28"/>
                <w:cs/>
              </w:rPr>
              <w:t>บริษัท แอดแวนซ์อโกรเทค จำกัด</w:t>
            </w:r>
          </w:p>
        </w:tc>
        <w:tc>
          <w:tcPr>
            <w:tcW w:w="283" w:type="dxa"/>
            <w:vAlign w:val="bottom"/>
          </w:tcPr>
          <w:p w:rsidR="00F2053F" w:rsidRPr="00553B72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:rsidR="00F2053F" w:rsidRPr="00553B72" w:rsidRDefault="00F2053F" w:rsidP="00EC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2053F" w:rsidRPr="00553B72" w:rsidTr="00EC00BC">
        <w:trPr>
          <w:trHeight w:hRule="exact" w:val="432"/>
        </w:trPr>
        <w:tc>
          <w:tcPr>
            <w:tcW w:w="4962" w:type="dxa"/>
            <w:vAlign w:val="bottom"/>
          </w:tcPr>
          <w:p w:rsidR="00F2053F" w:rsidRPr="00553B72" w:rsidRDefault="00F2053F" w:rsidP="00387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sz w:val="28"/>
                <w:szCs w:val="28"/>
                <w:cs/>
              </w:rPr>
              <w:t>บริษัท ไอทีซิตี้ จำกัด (มหาชน)</w:t>
            </w:r>
          </w:p>
        </w:tc>
        <w:tc>
          <w:tcPr>
            <w:tcW w:w="283" w:type="dxa"/>
            <w:vAlign w:val="bottom"/>
          </w:tcPr>
          <w:p w:rsidR="00F2053F" w:rsidRPr="00553B72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:rsidR="00F2053F" w:rsidRPr="00553B72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2053F" w:rsidRPr="00553B72" w:rsidTr="00EC00BC">
        <w:trPr>
          <w:trHeight w:hRule="exact" w:val="432"/>
        </w:trPr>
        <w:tc>
          <w:tcPr>
            <w:tcW w:w="4962" w:type="dxa"/>
            <w:vAlign w:val="bottom"/>
          </w:tcPr>
          <w:p w:rsidR="00F2053F" w:rsidRPr="00553B72" w:rsidRDefault="00F2053F" w:rsidP="00387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สหพัฒนพิบูล จำกัด (มหาชน)</w:t>
            </w:r>
            <w:r w:rsidR="00E0034D" w:rsidRPr="00553B72">
              <w:rPr>
                <w:rFonts w:ascii="Angsana New" w:hAnsi="Angsana New"/>
                <w:b/>
                <w:sz w:val="28"/>
                <w:szCs w:val="28"/>
              </w:rPr>
              <w:t>*</w:t>
            </w:r>
          </w:p>
        </w:tc>
        <w:tc>
          <w:tcPr>
            <w:tcW w:w="283" w:type="dxa"/>
            <w:vAlign w:val="bottom"/>
          </w:tcPr>
          <w:p w:rsidR="00F2053F" w:rsidRPr="00553B72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:rsidR="00F2053F" w:rsidRPr="00553B72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697D9A" w:rsidRPr="00553B72" w:rsidTr="00EC00BC">
        <w:trPr>
          <w:trHeight w:hRule="exact" w:val="432"/>
        </w:trPr>
        <w:tc>
          <w:tcPr>
            <w:tcW w:w="4962" w:type="dxa"/>
            <w:vAlign w:val="bottom"/>
          </w:tcPr>
          <w:p w:rsidR="00697D9A" w:rsidRPr="00553B72" w:rsidRDefault="00697D9A" w:rsidP="00387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14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553B72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-   บริษั</w:t>
            </w:r>
            <w:r w:rsidR="00E0034D" w:rsidRPr="00553B72">
              <w:rPr>
                <w:rFonts w:ascii="Angsana New" w:hAnsi="Angsana New"/>
                <w:b/>
                <w:sz w:val="28"/>
                <w:szCs w:val="28"/>
                <w:cs/>
              </w:rPr>
              <w:t>ท โชคชัยพิบูล จำกัด (บริษัทย่อย</w:t>
            </w:r>
            <w:r w:rsidR="00E0034D" w:rsidRPr="00553B72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="00E0034D" w:rsidRPr="00553B72">
              <w:rPr>
                <w:rFonts w:ascii="Angsana New" w:hAnsi="Angsana New" w:hint="cs"/>
                <w:b/>
                <w:sz w:val="28"/>
                <w:szCs w:val="28"/>
                <w:cs/>
              </w:rPr>
              <w:t>ของ</w:t>
            </w:r>
            <w:r w:rsidR="00E0034D" w:rsidRPr="00553B72">
              <w:rPr>
                <w:rFonts w:ascii="Angsana New" w:hAnsi="Angsana New"/>
                <w:bCs/>
                <w:sz w:val="28"/>
                <w:szCs w:val="28"/>
              </w:rPr>
              <w:t>*)</w:t>
            </w:r>
          </w:p>
        </w:tc>
        <w:tc>
          <w:tcPr>
            <w:tcW w:w="283" w:type="dxa"/>
            <w:vAlign w:val="bottom"/>
          </w:tcPr>
          <w:p w:rsidR="00697D9A" w:rsidRPr="00553B72" w:rsidRDefault="00697D9A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:rsidR="00697D9A" w:rsidRPr="00553B72" w:rsidRDefault="00697D9A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2053F" w:rsidRPr="00553B72" w:rsidTr="00EC00BC">
        <w:trPr>
          <w:trHeight w:hRule="exact" w:val="432"/>
        </w:trPr>
        <w:tc>
          <w:tcPr>
            <w:tcW w:w="4962" w:type="dxa"/>
            <w:vAlign w:val="bottom"/>
          </w:tcPr>
          <w:p w:rsidR="00F2053F" w:rsidRPr="00553B72" w:rsidRDefault="00F2053F" w:rsidP="00387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283" w:type="dxa"/>
            <w:vAlign w:val="bottom"/>
          </w:tcPr>
          <w:p w:rsidR="00F2053F" w:rsidRPr="00553B72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:rsidR="00F2053F" w:rsidRPr="00553B72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2053F" w:rsidRPr="00553B72" w:rsidTr="00EC00BC">
        <w:trPr>
          <w:trHeight w:hRule="exact" w:val="432"/>
        </w:trPr>
        <w:tc>
          <w:tcPr>
            <w:tcW w:w="4962" w:type="dxa"/>
            <w:vAlign w:val="bottom"/>
          </w:tcPr>
          <w:p w:rsidR="00F2053F" w:rsidRPr="00553B72" w:rsidRDefault="00F2053F" w:rsidP="00387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sz w:val="28"/>
                <w:szCs w:val="28"/>
                <w:cs/>
              </w:rPr>
              <w:t>บริษัท เอกปกรณ์ จำกัด</w:t>
            </w:r>
          </w:p>
        </w:tc>
        <w:tc>
          <w:tcPr>
            <w:tcW w:w="283" w:type="dxa"/>
            <w:vAlign w:val="bottom"/>
          </w:tcPr>
          <w:p w:rsidR="00F2053F" w:rsidRPr="00553B72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:rsidR="00F2053F" w:rsidRPr="00553B72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2053F" w:rsidRPr="00553B72" w:rsidTr="00EC00BC">
        <w:trPr>
          <w:trHeight w:hRule="exact" w:val="432"/>
        </w:trPr>
        <w:tc>
          <w:tcPr>
            <w:tcW w:w="4962" w:type="dxa"/>
            <w:vAlign w:val="bottom"/>
          </w:tcPr>
          <w:p w:rsidR="00F2053F" w:rsidRPr="00553B72" w:rsidRDefault="00F2053F" w:rsidP="00387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553B72">
              <w:rPr>
                <w:rFonts w:ascii="Angsana New" w:hAnsi="Angsana New"/>
                <w:b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283" w:type="dxa"/>
            <w:vAlign w:val="bottom"/>
          </w:tcPr>
          <w:p w:rsidR="00F2053F" w:rsidRPr="00553B72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:rsidR="00F2053F" w:rsidRPr="00553B72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2053F" w:rsidRPr="00553B72" w:rsidTr="00EC00BC">
        <w:trPr>
          <w:trHeight w:hRule="exact" w:val="432"/>
        </w:trPr>
        <w:tc>
          <w:tcPr>
            <w:tcW w:w="4962" w:type="dxa"/>
            <w:vAlign w:val="bottom"/>
          </w:tcPr>
          <w:p w:rsidR="00F2053F" w:rsidRPr="00553B72" w:rsidRDefault="00F2053F" w:rsidP="00387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sz w:val="28"/>
                <w:szCs w:val="28"/>
                <w:cs/>
              </w:rPr>
              <w:t>บริษัท เจนศิลป์อินดัสทรี่ จำกัด</w:t>
            </w:r>
          </w:p>
        </w:tc>
        <w:tc>
          <w:tcPr>
            <w:tcW w:w="283" w:type="dxa"/>
            <w:vAlign w:val="bottom"/>
          </w:tcPr>
          <w:p w:rsidR="00F2053F" w:rsidRPr="00553B72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:rsidR="00F2053F" w:rsidRPr="00553B72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AC04B0" w:rsidRPr="00553B72" w:rsidTr="00EC00BC">
        <w:trPr>
          <w:trHeight w:hRule="exact" w:val="432"/>
        </w:trPr>
        <w:tc>
          <w:tcPr>
            <w:tcW w:w="4962" w:type="dxa"/>
            <w:vAlign w:val="bottom"/>
          </w:tcPr>
          <w:p w:rsidR="00AC04B0" w:rsidRPr="00553B72" w:rsidRDefault="00AC04B0" w:rsidP="00387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บริษัท ไทเกอร์ ดิสทริบิวชั่น แอนด์ โลจิสติคส์ จำกัด</w:t>
            </w:r>
          </w:p>
        </w:tc>
        <w:tc>
          <w:tcPr>
            <w:tcW w:w="283" w:type="dxa"/>
            <w:vAlign w:val="bottom"/>
          </w:tcPr>
          <w:p w:rsidR="00AC04B0" w:rsidRPr="00553B72" w:rsidRDefault="00AC04B0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:rsidR="00AC04B0" w:rsidRPr="00553B72" w:rsidRDefault="00AC04B0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มีผู้ถือหุ้นรายใหญ่ร่วมกัน</w:t>
            </w:r>
          </w:p>
        </w:tc>
      </w:tr>
      <w:tr w:rsidR="00F2053F" w:rsidRPr="00553B72" w:rsidTr="00EC00BC">
        <w:tc>
          <w:tcPr>
            <w:tcW w:w="4962" w:type="dxa"/>
          </w:tcPr>
          <w:p w:rsidR="00F2053F" w:rsidRPr="00553B72" w:rsidRDefault="00F2053F" w:rsidP="00387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601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283" w:type="dxa"/>
            <w:vAlign w:val="bottom"/>
          </w:tcPr>
          <w:p w:rsidR="00F2053F" w:rsidRPr="00553B72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:rsidR="00F2053F" w:rsidRPr="00553B72" w:rsidRDefault="00F2053F" w:rsidP="00160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บุคคลที่มีอำนาจและความรับผิดชอบการวางแผน</w:t>
            </w:r>
            <w:r w:rsidR="00F10A2A" w:rsidRPr="00553B7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53B72">
              <w:rPr>
                <w:rFonts w:ascii="Angsana New" w:hAnsi="Angsana New"/>
                <w:sz w:val="28"/>
                <w:szCs w:val="28"/>
                <w:cs/>
              </w:rPr>
              <w:t>สั่งการและควบคุมกิจกรรมต่าง 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:rsidR="006E1D17" w:rsidRPr="00553B72" w:rsidRDefault="00EA4DE6" w:rsidP="00325A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  <w:cs/>
        </w:rPr>
      </w:pPr>
      <w:r w:rsidRPr="00553B72">
        <w:rPr>
          <w:rFonts w:ascii="Angsana New" w:hAnsi="Angsana New"/>
          <w:sz w:val="28"/>
          <w:szCs w:val="28"/>
          <w:cs/>
        </w:rPr>
        <w:t>นโยบายการกำหนดราคาสำหรับแต่ละรายการอธิบายได้ดังต่อไปนี้</w:t>
      </w:r>
    </w:p>
    <w:tbl>
      <w:tblPr>
        <w:tblW w:w="919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762"/>
        <w:gridCol w:w="284"/>
        <w:gridCol w:w="4144"/>
      </w:tblGrid>
      <w:tr w:rsidR="00EA4DE6" w:rsidRPr="00553B72" w:rsidTr="00664389">
        <w:trPr>
          <w:trHeight w:hRule="exact" w:val="432"/>
        </w:trPr>
        <w:tc>
          <w:tcPr>
            <w:tcW w:w="47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4DE6" w:rsidRPr="00553B72" w:rsidRDefault="00EA4DE6" w:rsidP="00C02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ประเภทรายการ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53B72" w:rsidRDefault="00EA4DE6" w:rsidP="001E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4DE6" w:rsidRPr="00553B72" w:rsidRDefault="00EA4DE6" w:rsidP="001E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A4DE6" w:rsidRPr="00553B72" w:rsidTr="00664389">
        <w:trPr>
          <w:trHeight w:hRule="exact" w:val="432"/>
        </w:trPr>
        <w:tc>
          <w:tcPr>
            <w:tcW w:w="4762" w:type="dxa"/>
            <w:tcBorders>
              <w:left w:val="nil"/>
              <w:bottom w:val="nil"/>
              <w:right w:val="nil"/>
            </w:tcBorders>
            <w:vAlign w:val="bottom"/>
          </w:tcPr>
          <w:p w:rsidR="00EA4DE6" w:rsidRPr="00553B72" w:rsidRDefault="00EA4DE6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 w:right="-216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vAlign w:val="bottom"/>
          </w:tcPr>
          <w:p w:rsidR="00EA4DE6" w:rsidRPr="00553B72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4" w:type="dxa"/>
            <w:tcBorders>
              <w:left w:val="nil"/>
              <w:bottom w:val="nil"/>
              <w:right w:val="nil"/>
            </w:tcBorders>
            <w:vAlign w:val="bottom"/>
          </w:tcPr>
          <w:p w:rsidR="00EA4DE6" w:rsidRPr="00553B72" w:rsidRDefault="00EA4DE6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553B72" w:rsidTr="00664389">
        <w:trPr>
          <w:trHeight w:hRule="exact" w:val="432"/>
        </w:trPr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53B72" w:rsidRDefault="00EA4DE6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ซื</w:t>
            </w:r>
            <w:r w:rsidR="008F54C8" w:rsidRPr="00553B72">
              <w:rPr>
                <w:rFonts w:ascii="Angsana New" w:hAnsi="Angsana New"/>
                <w:sz w:val="28"/>
                <w:szCs w:val="28"/>
                <w:cs/>
              </w:rPr>
              <w:t>้</w:t>
            </w:r>
            <w:r w:rsidRPr="00553B72">
              <w:rPr>
                <w:rFonts w:ascii="Angsana New" w:hAnsi="Angsana New"/>
                <w:sz w:val="28"/>
                <w:szCs w:val="28"/>
                <w:cs/>
              </w:rPr>
              <w:t>อสินค้า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53B72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53B72" w:rsidRDefault="00EA4DE6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ราค</w:t>
            </w:r>
            <w:r w:rsidR="007E0F91" w:rsidRPr="00553B72">
              <w:rPr>
                <w:rFonts w:ascii="Angsana New" w:hAnsi="Angsana New" w:hint="cs"/>
                <w:sz w:val="28"/>
                <w:szCs w:val="28"/>
                <w:cs/>
              </w:rPr>
              <w:t>าที่ตกลงร่วมกับฝ่ายบริหาร</w:t>
            </w:r>
          </w:p>
        </w:tc>
      </w:tr>
      <w:tr w:rsidR="00EA4DE6" w:rsidRPr="00553B72" w:rsidTr="00664389">
        <w:trPr>
          <w:trHeight w:hRule="exact" w:val="432"/>
        </w:trPr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53B72" w:rsidRDefault="00EA4DE6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53B72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53B72" w:rsidRDefault="007D40BE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553B72" w:rsidTr="00664389">
        <w:trPr>
          <w:trHeight w:hRule="exact" w:val="432"/>
        </w:trPr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53B72" w:rsidRDefault="00EA4DE6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 w:right="-216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53B72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53B72" w:rsidRDefault="007D40BE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553B72" w:rsidTr="00664389">
        <w:trPr>
          <w:trHeight w:hRule="exact" w:val="432"/>
        </w:trPr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53B72" w:rsidRDefault="00EA4DE6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53B72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53B72" w:rsidRDefault="00EA4DE6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ราคาที่ตกลงกัน</w:t>
            </w:r>
          </w:p>
        </w:tc>
      </w:tr>
      <w:tr w:rsidR="009A6D19" w:rsidRPr="00553B72" w:rsidTr="00664389">
        <w:trPr>
          <w:trHeight w:hRule="exact" w:val="432"/>
        </w:trPr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D19" w:rsidRPr="00553B72" w:rsidRDefault="009A6D19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D19" w:rsidRPr="00553B72" w:rsidRDefault="009A6D19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D19" w:rsidRPr="00553B72" w:rsidRDefault="009A6D19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553B72" w:rsidTr="00664389">
        <w:trPr>
          <w:trHeight w:hRule="exact" w:val="432"/>
        </w:trPr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53B72" w:rsidRDefault="00EA4DE6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ค่าบริการคลังสินค้า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53B72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53B72" w:rsidRDefault="007D40BE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553B72" w:rsidTr="00664389">
        <w:trPr>
          <w:trHeight w:hRule="exact" w:val="432"/>
        </w:trPr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53B72" w:rsidRDefault="00EA4DE6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53B72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53B72" w:rsidRDefault="00EA4DE6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ราคาที่ตกลงกัน</w:t>
            </w:r>
          </w:p>
        </w:tc>
      </w:tr>
    </w:tbl>
    <w:p w:rsidR="00694EC9" w:rsidRPr="00553B72" w:rsidRDefault="004302A6" w:rsidP="00325A1B">
      <w:pPr>
        <w:pStyle w:val="BodyTex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25"/>
        <w:jc w:val="thaiDistribute"/>
        <w:rPr>
          <w:rFonts w:ascii="Angsana New" w:hAnsi="Angsana New"/>
          <w:sz w:val="28"/>
          <w:szCs w:val="28"/>
        </w:rPr>
      </w:pPr>
      <w:r w:rsidRPr="00553B72">
        <w:rPr>
          <w:rFonts w:ascii="Angsana New" w:hAnsi="Angsana New"/>
          <w:sz w:val="28"/>
          <w:szCs w:val="28"/>
          <w:cs/>
        </w:rPr>
        <w:lastRenderedPageBreak/>
        <w:t>ยอดคงเหลือที่ม</w:t>
      </w:r>
      <w:r w:rsidR="000A5491" w:rsidRPr="00553B72">
        <w:rPr>
          <w:rFonts w:ascii="Angsana New" w:hAnsi="Angsana New"/>
          <w:sz w:val="28"/>
          <w:szCs w:val="28"/>
          <w:cs/>
        </w:rPr>
        <w:t>ีสาระสำคัญ</w:t>
      </w:r>
      <w:r w:rsidR="00EA4DE6" w:rsidRPr="00553B72">
        <w:rPr>
          <w:rFonts w:ascii="Angsana New" w:hAnsi="Angsana New"/>
          <w:sz w:val="28"/>
          <w:szCs w:val="28"/>
          <w:cs/>
        </w:rPr>
        <w:t>ของสินทรัพย์และหนี้สิน</w:t>
      </w:r>
      <w:r w:rsidR="00F11969" w:rsidRPr="00553B72">
        <w:rPr>
          <w:rFonts w:ascii="Angsana New" w:hAnsi="Angsana New"/>
          <w:sz w:val="28"/>
          <w:szCs w:val="28"/>
          <w:cs/>
        </w:rPr>
        <w:t>กับบุคคลหรือกิจการ</w:t>
      </w:r>
      <w:r w:rsidRPr="00553B72">
        <w:rPr>
          <w:rFonts w:ascii="Angsana New" w:hAnsi="Angsana New"/>
          <w:sz w:val="28"/>
          <w:szCs w:val="28"/>
          <w:cs/>
        </w:rPr>
        <w:t xml:space="preserve">ที่เกี่ยวข้องกัน ณ วันที่ </w:t>
      </w:r>
      <w:r w:rsidR="009D335F">
        <w:rPr>
          <w:rFonts w:ascii="Angsana New" w:hAnsi="Angsana New"/>
          <w:sz w:val="28"/>
          <w:szCs w:val="28"/>
        </w:rPr>
        <w:t>30</w:t>
      </w:r>
      <w:r w:rsidR="00B23BB2" w:rsidRPr="00553B72">
        <w:rPr>
          <w:rFonts w:ascii="Angsana New" w:hAnsi="Angsana New"/>
          <w:sz w:val="28"/>
          <w:szCs w:val="28"/>
          <w:cs/>
        </w:rPr>
        <w:t xml:space="preserve"> </w:t>
      </w:r>
      <w:r w:rsidR="009D335F">
        <w:rPr>
          <w:rFonts w:ascii="Angsana New" w:hAnsi="Angsana New"/>
          <w:sz w:val="28"/>
          <w:szCs w:val="28"/>
          <w:cs/>
        </w:rPr>
        <w:t>ม</w:t>
      </w:r>
      <w:r w:rsidR="009D335F">
        <w:rPr>
          <w:rFonts w:ascii="Angsana New" w:hAnsi="Angsana New" w:hint="cs"/>
          <w:sz w:val="28"/>
          <w:szCs w:val="28"/>
          <w:cs/>
        </w:rPr>
        <w:t>ิถุนายน</w:t>
      </w:r>
      <w:r w:rsidR="00D174F3" w:rsidRPr="00553B72">
        <w:rPr>
          <w:rFonts w:ascii="Angsana New" w:hAnsi="Angsana New"/>
          <w:sz w:val="28"/>
          <w:szCs w:val="28"/>
          <w:cs/>
        </w:rPr>
        <w:t xml:space="preserve"> </w:t>
      </w:r>
      <w:r w:rsidR="00B5724F" w:rsidRPr="00553B72">
        <w:rPr>
          <w:rFonts w:ascii="Angsana New" w:hAnsi="Angsana New"/>
          <w:sz w:val="28"/>
          <w:szCs w:val="28"/>
        </w:rPr>
        <w:t>256</w:t>
      </w:r>
      <w:r w:rsidR="00E45CDC" w:rsidRPr="00553B72">
        <w:rPr>
          <w:rFonts w:ascii="Angsana New" w:hAnsi="Angsana New"/>
          <w:sz w:val="28"/>
          <w:szCs w:val="28"/>
        </w:rPr>
        <w:t>2</w:t>
      </w:r>
      <w:r w:rsidR="00B5724F" w:rsidRPr="00553B72">
        <w:rPr>
          <w:rFonts w:ascii="Angsana New" w:hAnsi="Angsana New"/>
          <w:sz w:val="28"/>
          <w:szCs w:val="28"/>
        </w:rPr>
        <w:t xml:space="preserve"> </w:t>
      </w:r>
      <w:r w:rsidR="00B5724F" w:rsidRPr="00553B72">
        <w:rPr>
          <w:rFonts w:ascii="Angsana New" w:hAnsi="Angsana New" w:hint="cs"/>
          <w:sz w:val="28"/>
          <w:szCs w:val="28"/>
          <w:cs/>
        </w:rPr>
        <w:t xml:space="preserve">และ </w:t>
      </w:r>
      <w:r w:rsidR="00E45CDC" w:rsidRPr="00553B72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E45CDC" w:rsidRPr="00553B72">
        <w:rPr>
          <w:rFonts w:ascii="Angsana New" w:hAnsi="Angsana New"/>
          <w:sz w:val="28"/>
          <w:szCs w:val="28"/>
        </w:rPr>
        <w:t xml:space="preserve">31 </w:t>
      </w:r>
      <w:r w:rsidR="00E45CDC" w:rsidRPr="00553B72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E45CDC" w:rsidRPr="00553B72">
        <w:rPr>
          <w:rFonts w:ascii="Angsana New" w:hAnsi="Angsana New"/>
          <w:sz w:val="28"/>
          <w:szCs w:val="28"/>
        </w:rPr>
        <w:t>2561</w:t>
      </w:r>
      <w:r w:rsidR="009D0E80" w:rsidRPr="00553B72">
        <w:rPr>
          <w:rFonts w:ascii="Angsana New" w:hAnsi="Angsana New"/>
          <w:sz w:val="28"/>
          <w:szCs w:val="28"/>
          <w:cs/>
        </w:rPr>
        <w:t xml:space="preserve"> </w:t>
      </w:r>
      <w:r w:rsidRPr="00553B72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865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9"/>
        <w:gridCol w:w="284"/>
        <w:gridCol w:w="1984"/>
        <w:gridCol w:w="284"/>
        <w:gridCol w:w="1984"/>
      </w:tblGrid>
      <w:tr w:rsidR="005C39A8" w:rsidRPr="00553B72" w:rsidTr="00260239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5C39A8" w:rsidRPr="00553B72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C39A8" w:rsidRPr="00553B72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39A8" w:rsidRPr="00553B72" w:rsidRDefault="005C39A8" w:rsidP="009F4B6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442204" w:rsidRPr="00553B72" w:rsidTr="00260239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442204" w:rsidRPr="00553B72" w:rsidRDefault="00442204" w:rsidP="0044220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42204" w:rsidRPr="00553B72" w:rsidRDefault="00442204" w:rsidP="0044220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42204" w:rsidRPr="00553B72" w:rsidRDefault="00442204" w:rsidP="009F4B6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42204" w:rsidRPr="00553B72" w:rsidRDefault="00442204" w:rsidP="009F4B6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42204" w:rsidRPr="00553B72" w:rsidRDefault="00442204" w:rsidP="009F4B6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442204" w:rsidRPr="00553B72" w:rsidTr="00260239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442204" w:rsidRPr="00553B72" w:rsidRDefault="00442204" w:rsidP="0044220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42204" w:rsidRPr="00553B72" w:rsidRDefault="00442204" w:rsidP="0044220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2204" w:rsidRPr="00553B72" w:rsidRDefault="00B86DE7" w:rsidP="009F4B6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="00442204" w:rsidRPr="00553B7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442204" w:rsidRPr="00553B7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42204" w:rsidRPr="00553B7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553B72" w:rsidRDefault="00442204" w:rsidP="009F4B6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2204" w:rsidRPr="00553B72" w:rsidRDefault="00442204" w:rsidP="009F4B6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31</w:t>
            </w:r>
            <w:r w:rsidRPr="00553B7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553B72"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</w:tr>
      <w:tr w:rsidR="00442204" w:rsidRPr="00553B72" w:rsidTr="00260239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553B72" w:rsidRDefault="00442204" w:rsidP="00442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42204" w:rsidRPr="00553B72" w:rsidRDefault="00442204" w:rsidP="0044220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2204" w:rsidRPr="00553B72" w:rsidRDefault="00442204" w:rsidP="009F4B6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553B72" w:rsidRDefault="00442204" w:rsidP="009F4B6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42204" w:rsidRPr="00553B72" w:rsidRDefault="00442204" w:rsidP="009F4B6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2204" w:rsidRPr="00553B72" w:rsidTr="00260239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553B72" w:rsidRDefault="00442204" w:rsidP="0044220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42204" w:rsidRPr="00553B72" w:rsidRDefault="00442204" w:rsidP="0044220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2204" w:rsidRPr="00553B72" w:rsidRDefault="00442204" w:rsidP="009F4B6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553B72" w:rsidRDefault="00442204" w:rsidP="009F4B6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553B72" w:rsidRDefault="00442204" w:rsidP="009F4B6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2204" w:rsidRPr="00FA53EB" w:rsidTr="00260239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FA53EB" w:rsidRDefault="00442204" w:rsidP="00FA53E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A53EB">
              <w:rPr>
                <w:rFonts w:ascii="Angsana New" w:hAnsi="Angsana New"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42204" w:rsidRPr="00FA53EB" w:rsidRDefault="00442204" w:rsidP="00FA53E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42204" w:rsidRPr="00FA53EB" w:rsidRDefault="00FA53EB" w:rsidP="00FA53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A53E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FA53EB" w:rsidRDefault="00442204" w:rsidP="00FA53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42204" w:rsidRPr="00FA53EB" w:rsidRDefault="00442204" w:rsidP="00FA53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A53E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45</w:t>
            </w:r>
          </w:p>
        </w:tc>
      </w:tr>
      <w:tr w:rsidR="00442204" w:rsidRPr="00FA53EB" w:rsidTr="002602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288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2204" w:rsidRPr="00FA53EB" w:rsidTr="002602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A53EB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2204" w:rsidRPr="00FA53EB" w:rsidTr="002602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A53E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2204" w:rsidRPr="00FA53EB" w:rsidTr="002602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FA53EB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นิวพลัสนิตติ้ง จำกัด (มหาชน) และบริษัทย่อย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2204" w:rsidRPr="00FA53EB" w:rsidRDefault="002B4664" w:rsidP="00FA53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FA53EB" w:rsidRDefault="00442204" w:rsidP="00FA53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2204" w:rsidRPr="00FA53EB" w:rsidRDefault="00442204" w:rsidP="00FA53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A53E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81</w:t>
            </w:r>
          </w:p>
        </w:tc>
      </w:tr>
      <w:tr w:rsidR="00442204" w:rsidRPr="00FA53EB" w:rsidTr="002602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A53E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42204" w:rsidRPr="00FA53EB" w:rsidRDefault="00442204" w:rsidP="00FA53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:rsidR="00442204" w:rsidRPr="00FA53EB" w:rsidRDefault="00442204" w:rsidP="00FA53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42204" w:rsidRPr="00FA53EB" w:rsidRDefault="00442204" w:rsidP="00FA53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442204" w:rsidRPr="00FA53EB" w:rsidTr="002602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FA53EB">
              <w:rPr>
                <w:rFonts w:ascii="Angsana New" w:hAnsi="Angsana New"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42204" w:rsidRPr="00FA53EB" w:rsidRDefault="00FA53EB" w:rsidP="00FA53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A53E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:rsidR="00442204" w:rsidRPr="00FA53EB" w:rsidRDefault="00442204" w:rsidP="00FA53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42204" w:rsidRPr="00FA53EB" w:rsidRDefault="00442204" w:rsidP="00FA53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A53E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11</w:t>
            </w:r>
          </w:p>
        </w:tc>
      </w:tr>
      <w:tr w:rsidR="00442204" w:rsidRPr="00FA53EB" w:rsidTr="002602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53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42204" w:rsidRPr="00FA53EB" w:rsidRDefault="002B4664" w:rsidP="00FA53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FA53EB" w:rsidRPr="00FA53EB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442204" w:rsidRPr="00FA53EB" w:rsidRDefault="00442204" w:rsidP="00FA53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42204" w:rsidRPr="00FA53EB" w:rsidRDefault="00442204" w:rsidP="00FA53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53EB">
              <w:rPr>
                <w:rFonts w:ascii="Angsana New" w:hAnsi="Angsana New"/>
                <w:sz w:val="28"/>
                <w:szCs w:val="28"/>
                <w:lang w:val="en-US"/>
              </w:rPr>
              <w:t>92</w:t>
            </w:r>
          </w:p>
        </w:tc>
      </w:tr>
    </w:tbl>
    <w:p w:rsidR="00A971AA" w:rsidRPr="00FA53EB" w:rsidRDefault="00A971AA" w:rsidP="00FA53EB">
      <w:pPr>
        <w:rPr>
          <w:rFonts w:ascii="Angsana New" w:hAnsi="Angsana New"/>
          <w:u w:val="single"/>
          <w:cs/>
        </w:rPr>
      </w:pPr>
    </w:p>
    <w:tbl>
      <w:tblPr>
        <w:tblW w:w="9864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329"/>
        <w:gridCol w:w="284"/>
        <w:gridCol w:w="1984"/>
        <w:gridCol w:w="283"/>
        <w:gridCol w:w="1984"/>
      </w:tblGrid>
      <w:tr w:rsidR="00442204" w:rsidRPr="00FA53EB" w:rsidTr="00260239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rPr>
                <w:rFonts w:ascii="Angsana New" w:hAnsi="Angsana New"/>
                <w:sz w:val="28"/>
                <w:szCs w:val="28"/>
              </w:rPr>
            </w:pPr>
            <w:r w:rsidRPr="00FA53EB">
              <w:rPr>
                <w:rFonts w:ascii="Angsana New" w:hAnsi="Angsana New"/>
                <w:sz w:val="28"/>
                <w:szCs w:val="28"/>
                <w:u w:val="single"/>
                <w:cs/>
              </w:rPr>
              <w:t>เงินลงทุนในหลักทรัพย์ - หุ้นทุน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vAlign w:val="bottom"/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2204" w:rsidRPr="00FA53EB" w:rsidTr="00260239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A53E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2204" w:rsidRPr="00FA53EB" w:rsidTr="00260239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rPr>
                <w:rFonts w:ascii="Angsana New" w:hAnsi="Angsana New"/>
                <w:sz w:val="28"/>
                <w:szCs w:val="28"/>
                <w:cs/>
              </w:rPr>
            </w:pPr>
            <w:r w:rsidRPr="00FA53EB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สหพัฒนพิบูล</w:t>
            </w:r>
            <w:r w:rsidRPr="00FA53EB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2204" w:rsidRPr="00FA53EB" w:rsidRDefault="00FA53EB" w:rsidP="00FA53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A53E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12,807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2204" w:rsidRPr="00FA53EB" w:rsidRDefault="00442204" w:rsidP="00FA53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A53E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12,807</w:t>
            </w:r>
          </w:p>
        </w:tc>
      </w:tr>
      <w:tr w:rsidR="00442204" w:rsidRPr="00FA53EB" w:rsidTr="00260239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rPr>
                <w:rFonts w:ascii="Angsana New" w:hAnsi="Angsana New"/>
                <w:sz w:val="28"/>
                <w:szCs w:val="28"/>
                <w:cs/>
              </w:rPr>
            </w:pPr>
            <w:r w:rsidRPr="00FA53EB">
              <w:rPr>
                <w:rFonts w:ascii="Angsana New" w:hAnsi="Angsana New"/>
                <w:b/>
                <w:sz w:val="28"/>
                <w:szCs w:val="28"/>
                <w:cs/>
              </w:rPr>
              <w:t>บริษัท ไอทีซิตี้ จำกัด</w:t>
            </w:r>
            <w:r w:rsidRPr="00FA53EB">
              <w:rPr>
                <w:rFonts w:ascii="Angsana New" w:hAnsi="Angsana New"/>
                <w:sz w:val="28"/>
                <w:szCs w:val="28"/>
                <w:cs/>
              </w:rPr>
              <w:t xml:space="preserve"> (มหาชน)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42204" w:rsidRPr="00FA53EB" w:rsidRDefault="00FA53EB" w:rsidP="00FA53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A53E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3,541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42204" w:rsidRPr="00FA53EB" w:rsidRDefault="00442204" w:rsidP="00FA53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A53E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3,541</w:t>
            </w:r>
          </w:p>
        </w:tc>
      </w:tr>
      <w:tr w:rsidR="00442204" w:rsidRPr="00FA53EB" w:rsidTr="00260239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rPr>
                <w:rFonts w:ascii="Angsana New" w:hAnsi="Angsana New"/>
                <w:sz w:val="28"/>
                <w:szCs w:val="28"/>
                <w:cs/>
              </w:rPr>
            </w:pPr>
            <w:r w:rsidRPr="00FA53EB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FA53EB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สหพัฒนาอินเตอร์โฮลดิ้ง จำกัด (มหาชน)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42204" w:rsidRPr="00FA53EB" w:rsidRDefault="00FA53EB" w:rsidP="00FA53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A53E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4,796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42204" w:rsidRPr="00FA53EB" w:rsidRDefault="00442204" w:rsidP="00FA53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A53E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4,79</w:t>
            </w:r>
            <w:r w:rsidR="00EE41E9" w:rsidRPr="00FA53E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</w:t>
            </w:r>
          </w:p>
        </w:tc>
      </w:tr>
      <w:tr w:rsidR="00442204" w:rsidRPr="00FA53EB" w:rsidTr="00260239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2204" w:rsidRPr="00FA53EB" w:rsidRDefault="00FA53EB" w:rsidP="00FA53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A53E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21,144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2204" w:rsidRPr="00FA53EB" w:rsidRDefault="00442204" w:rsidP="00FA53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A53E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21,144</w:t>
            </w:r>
          </w:p>
        </w:tc>
      </w:tr>
      <w:tr w:rsidR="00442204" w:rsidRPr="00FA53EB" w:rsidTr="00260239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rPr>
                <w:rFonts w:ascii="Angsana New" w:hAnsi="Angsana New"/>
                <w:sz w:val="28"/>
                <w:szCs w:val="28"/>
                <w:cs/>
              </w:rPr>
            </w:pPr>
            <w:r w:rsidRPr="00FA53EB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FA53EB">
              <w:rPr>
                <w:rFonts w:ascii="Angsana New" w:hAnsi="Angsana New"/>
                <w:sz w:val="28"/>
                <w:szCs w:val="28"/>
                <w:cs/>
              </w:rPr>
              <w:t xml:space="preserve"> การเปลี่ยนแปลงในมูลค่ายุติธรรม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42204" w:rsidRPr="00FA53EB" w:rsidRDefault="00C357AA" w:rsidP="00FA53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112,839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42204" w:rsidRPr="00FA53EB" w:rsidRDefault="00442204" w:rsidP="00FA53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FA53E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114,559</w:t>
            </w:r>
          </w:p>
        </w:tc>
      </w:tr>
      <w:tr w:rsidR="00442204" w:rsidRPr="00553B72" w:rsidTr="00260239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53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42204" w:rsidRPr="00FA53EB" w:rsidRDefault="00C357AA" w:rsidP="00FA53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133,983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FA53EB" w:rsidRDefault="00442204" w:rsidP="00FA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42204" w:rsidRPr="00553B72" w:rsidRDefault="00442204" w:rsidP="00FA53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A53EB">
              <w:rPr>
                <w:rFonts w:ascii="Angsana New" w:hAnsi="Angsana New"/>
                <w:sz w:val="28"/>
                <w:szCs w:val="28"/>
                <w:lang w:val="en-US"/>
              </w:rPr>
              <w:t>135,703</w:t>
            </w:r>
          </w:p>
        </w:tc>
      </w:tr>
    </w:tbl>
    <w:p w:rsidR="007F42F8" w:rsidRDefault="007F42F8"/>
    <w:p w:rsidR="00406683" w:rsidRDefault="00406683"/>
    <w:p w:rsidR="00406683" w:rsidRDefault="00406683"/>
    <w:p w:rsidR="00406683" w:rsidRDefault="00406683"/>
    <w:p w:rsidR="00406683" w:rsidRDefault="00406683"/>
    <w:p w:rsidR="00406683" w:rsidRDefault="00406683"/>
    <w:p w:rsidR="00A32BBC" w:rsidRDefault="00A32BBC"/>
    <w:p w:rsidR="00A32BBC" w:rsidRDefault="00A32BBC"/>
    <w:p w:rsidR="00406683" w:rsidRDefault="00406683"/>
    <w:p w:rsidR="00406683" w:rsidRDefault="00406683"/>
    <w:p w:rsidR="00406683" w:rsidRDefault="00406683"/>
    <w:tbl>
      <w:tblPr>
        <w:tblW w:w="9865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329"/>
        <w:gridCol w:w="284"/>
        <w:gridCol w:w="1984"/>
        <w:gridCol w:w="283"/>
        <w:gridCol w:w="1985"/>
      </w:tblGrid>
      <w:tr w:rsidR="00406683" w:rsidRPr="00553B72" w:rsidTr="00260239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06683" w:rsidRPr="00553B72" w:rsidRDefault="00406683" w:rsidP="0040668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7531B" w:rsidRPr="00553B72" w:rsidTr="00260239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31B" w:rsidRPr="00553B72" w:rsidRDefault="0077531B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7531B" w:rsidRPr="00553B72" w:rsidRDefault="0077531B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77531B" w:rsidRPr="00553B72" w:rsidRDefault="0077531B" w:rsidP="001202C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7531B" w:rsidRPr="00553B72" w:rsidRDefault="0077531B" w:rsidP="0040668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77531B" w:rsidRPr="00553B72" w:rsidRDefault="0077531B" w:rsidP="0040668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77531B" w:rsidRPr="00553B72" w:rsidTr="00260239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31B" w:rsidRPr="00553B72" w:rsidRDefault="0077531B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7531B" w:rsidRPr="00553B72" w:rsidRDefault="0077531B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7531B" w:rsidRPr="00553B72" w:rsidRDefault="0077531B" w:rsidP="001202C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553B7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553B7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53B7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31B" w:rsidRPr="00553B72" w:rsidRDefault="0077531B" w:rsidP="0040668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77531B" w:rsidRPr="00553B72" w:rsidRDefault="0077531B" w:rsidP="0040668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31</w:t>
            </w:r>
            <w:r w:rsidRPr="00553B7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553B72"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</w:tr>
      <w:tr w:rsidR="00406683" w:rsidRPr="00553B72" w:rsidTr="00260239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u w:val="single"/>
                <w:cs/>
              </w:rPr>
              <w:t>เงินลงทุนทั่วไป - หุ้นทุน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6683" w:rsidRPr="00553B72" w:rsidTr="00260239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6683" w:rsidRPr="00553B72" w:rsidTr="00260239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sz w:val="28"/>
                <w:szCs w:val="28"/>
                <w:cs/>
              </w:rPr>
              <w:t>บริษัท แอดแวนซ์อโกรเทค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06683" w:rsidRPr="00553B72" w:rsidRDefault="00A67B54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</w:tr>
      <w:tr w:rsidR="00406683" w:rsidRPr="00553B72" w:rsidTr="00260239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sz w:val="28"/>
                <w:szCs w:val="28"/>
                <w:cs/>
              </w:rPr>
              <w:t>บริษัท อเมริกันฟู้ด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06683" w:rsidRPr="00553B72" w:rsidRDefault="00A67B54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4,200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4,200</w:t>
            </w:r>
          </w:p>
        </w:tc>
      </w:tr>
      <w:tr w:rsidR="00406683" w:rsidRPr="00553B72" w:rsidTr="00260239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06683" w:rsidRPr="00553B72" w:rsidRDefault="00A67B54" w:rsidP="004066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06683" w:rsidRPr="00553B72" w:rsidRDefault="00406683" w:rsidP="004066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</w:tr>
      <w:tr w:rsidR="00406683" w:rsidRPr="00553B72" w:rsidTr="00260239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553B72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683" w:rsidRPr="00553B72" w:rsidRDefault="00A67B54" w:rsidP="004066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(1,693)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683" w:rsidRPr="00553B72" w:rsidRDefault="00406683" w:rsidP="004066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(1,693)</w:t>
            </w:r>
          </w:p>
        </w:tc>
      </w:tr>
      <w:tr w:rsidR="00406683" w:rsidRPr="00553B72" w:rsidTr="00260239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06683" w:rsidRPr="00553B72" w:rsidRDefault="00A67B54" w:rsidP="004066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5,507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06683" w:rsidRPr="00553B72" w:rsidRDefault="00406683" w:rsidP="004066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sz w:val="28"/>
                <w:szCs w:val="28"/>
                <w:lang w:val="en-US"/>
              </w:rPr>
              <w:t>5,507</w:t>
            </w:r>
          </w:p>
        </w:tc>
      </w:tr>
    </w:tbl>
    <w:p w:rsidR="007F42F8" w:rsidRDefault="007F42F8"/>
    <w:tbl>
      <w:tblPr>
        <w:tblW w:w="9864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329"/>
        <w:gridCol w:w="284"/>
        <w:gridCol w:w="1984"/>
        <w:gridCol w:w="283"/>
        <w:gridCol w:w="1984"/>
      </w:tblGrid>
      <w:tr w:rsidR="009F4B66" w:rsidRPr="00553B72" w:rsidTr="00260239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4B66" w:rsidRPr="00553B72" w:rsidRDefault="009F4B66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u w:val="single"/>
                <w:cs/>
              </w:rPr>
              <w:t>เจ้าหนี้การค้า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F4B66" w:rsidRPr="00553B72" w:rsidRDefault="009F4B66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vAlign w:val="bottom"/>
          </w:tcPr>
          <w:p w:rsidR="009F4B66" w:rsidRPr="00553B72" w:rsidRDefault="009F4B66" w:rsidP="009F4B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:rsidR="009F4B66" w:rsidRPr="00553B72" w:rsidRDefault="009F4B66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vAlign w:val="bottom"/>
          </w:tcPr>
          <w:p w:rsidR="009F4B66" w:rsidRPr="00553B72" w:rsidRDefault="009F4B66" w:rsidP="009F4B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9F4B66" w:rsidRPr="00553B72" w:rsidTr="00260239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4B66" w:rsidRPr="00553B72" w:rsidRDefault="009F4B66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F4B66" w:rsidRPr="00553B72" w:rsidRDefault="009F4B66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:rsidR="009F4B66" w:rsidRPr="00553B72" w:rsidRDefault="009F4B66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:rsidR="009F4B66" w:rsidRPr="00553B72" w:rsidRDefault="009F4B66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:rsidR="009F4B66" w:rsidRPr="00553B72" w:rsidRDefault="009F4B66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4B66" w:rsidRPr="00553B72" w:rsidTr="00260239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4B66" w:rsidRPr="00553B72" w:rsidRDefault="009F4B66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นิวพลัสนิตติ้ง จำกัด (มหาชน) และบริษัทย่อย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F4B66" w:rsidRPr="00553B72" w:rsidRDefault="009F4B66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F4B66" w:rsidRPr="00553B72" w:rsidRDefault="00A67B54" w:rsidP="009F4B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73,916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F4B66" w:rsidRPr="00553B72" w:rsidRDefault="009F4B66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F4B66" w:rsidRPr="00553B72" w:rsidRDefault="009F4B66" w:rsidP="009F4B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87,183</w:t>
            </w:r>
          </w:p>
        </w:tc>
      </w:tr>
      <w:tr w:rsidR="009F4B66" w:rsidRPr="00553B72" w:rsidTr="00260239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4B66" w:rsidRPr="00553B72" w:rsidRDefault="009F4B66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F4B66" w:rsidRPr="00553B72" w:rsidRDefault="009F4B66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F4B66" w:rsidRPr="00553B72" w:rsidRDefault="00A67B54" w:rsidP="009F4B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73,916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F4B66" w:rsidRPr="00553B72" w:rsidRDefault="009F4B66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F4B66" w:rsidRPr="00553B72" w:rsidRDefault="009F4B66" w:rsidP="009F4B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sz w:val="28"/>
                <w:szCs w:val="28"/>
                <w:lang w:val="en-US"/>
              </w:rPr>
              <w:t>87,183</w:t>
            </w:r>
          </w:p>
        </w:tc>
      </w:tr>
    </w:tbl>
    <w:p w:rsidR="007F42F8" w:rsidRDefault="007F42F8"/>
    <w:tbl>
      <w:tblPr>
        <w:tblW w:w="9864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329"/>
        <w:gridCol w:w="284"/>
        <w:gridCol w:w="1984"/>
        <w:gridCol w:w="283"/>
        <w:gridCol w:w="1984"/>
      </w:tblGrid>
      <w:tr w:rsidR="009F4B66" w:rsidRPr="00553B72" w:rsidTr="00260239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4B66" w:rsidRPr="00553B72" w:rsidRDefault="009F4B66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553B72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553B72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หนี้สินหมุนเวียนอื่น (ค่าใช้จ่ายค้างจ่าย)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9F4B66" w:rsidRPr="00553B72" w:rsidRDefault="009F4B66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:rsidR="009F4B66" w:rsidRPr="00553B72" w:rsidRDefault="009F4B66" w:rsidP="009F4B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:rsidR="009F4B66" w:rsidRPr="00553B72" w:rsidRDefault="009F4B66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:rsidR="009F4B66" w:rsidRPr="00553B72" w:rsidRDefault="009F4B66" w:rsidP="009F4B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9F4B66" w:rsidRPr="00553B72" w:rsidTr="00260239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4B66" w:rsidRPr="00553B72" w:rsidRDefault="009F4B66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9F4B66" w:rsidRPr="00553B72" w:rsidRDefault="009F4B66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F4B66" w:rsidRPr="00553B72" w:rsidRDefault="009F4B66" w:rsidP="009F4B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F4B66" w:rsidRPr="00553B72" w:rsidRDefault="009F4B66" w:rsidP="009F4B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F4B66" w:rsidRPr="00553B72" w:rsidRDefault="009F4B66" w:rsidP="009F4B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9F4B66" w:rsidRPr="00553B72" w:rsidTr="00260239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4B66" w:rsidRPr="00553B72" w:rsidRDefault="009F4B66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sz w:val="28"/>
                <w:szCs w:val="28"/>
                <w:cs/>
              </w:rPr>
              <w:t>บริษัท เจนศิลป์อินดัสทรี่ จำกัด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9F4B66" w:rsidRPr="00553B72" w:rsidRDefault="009F4B66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F4B66" w:rsidRPr="00553B72" w:rsidRDefault="00A67B54" w:rsidP="009F4B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F4B66" w:rsidRPr="00553B72" w:rsidRDefault="009F4B66" w:rsidP="009F4B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F4B66" w:rsidRPr="00553B72" w:rsidRDefault="009F4B66" w:rsidP="009F4B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86</w:t>
            </w:r>
          </w:p>
        </w:tc>
      </w:tr>
      <w:tr w:rsidR="009F4B66" w:rsidRPr="00553B72" w:rsidTr="00260239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4B66" w:rsidRPr="00553B72" w:rsidRDefault="009F4B66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9F4B66" w:rsidRPr="00553B72" w:rsidRDefault="009F4B66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F4B66" w:rsidRPr="00553B72" w:rsidRDefault="00A67B54" w:rsidP="009F4B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F4B66" w:rsidRPr="00553B72" w:rsidRDefault="009F4B66" w:rsidP="009F4B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F4B66" w:rsidRPr="00553B72" w:rsidRDefault="00BB6498" w:rsidP="009F4B6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bCs/>
                <w:sz w:val="28"/>
                <w:szCs w:val="28"/>
              </w:rPr>
              <w:t>86</w:t>
            </w:r>
          </w:p>
        </w:tc>
      </w:tr>
    </w:tbl>
    <w:p w:rsidR="00F93FB2" w:rsidRDefault="00F93FB2" w:rsidP="00390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5"/>
        <w:jc w:val="thaiDistribute"/>
        <w:rPr>
          <w:rFonts w:ascii="Angsana New" w:hAnsi="Angsana New"/>
          <w:sz w:val="28"/>
          <w:szCs w:val="28"/>
        </w:rPr>
      </w:pPr>
    </w:p>
    <w:p w:rsidR="00F93FB2" w:rsidRDefault="00F93FB2" w:rsidP="00390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5"/>
        <w:jc w:val="thaiDistribute"/>
        <w:rPr>
          <w:rFonts w:ascii="Angsana New" w:hAnsi="Angsana New"/>
          <w:sz w:val="28"/>
          <w:szCs w:val="28"/>
        </w:rPr>
      </w:pPr>
    </w:p>
    <w:p w:rsidR="00F93FB2" w:rsidRDefault="00F93FB2" w:rsidP="00390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5"/>
        <w:jc w:val="thaiDistribute"/>
        <w:rPr>
          <w:rFonts w:ascii="Angsana New" w:hAnsi="Angsana New"/>
          <w:sz w:val="28"/>
          <w:szCs w:val="28"/>
        </w:rPr>
      </w:pPr>
    </w:p>
    <w:p w:rsidR="00F93FB2" w:rsidRDefault="00F93FB2" w:rsidP="00390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5"/>
        <w:jc w:val="thaiDistribute"/>
        <w:rPr>
          <w:rFonts w:ascii="Angsana New" w:hAnsi="Angsana New"/>
          <w:sz w:val="28"/>
          <w:szCs w:val="28"/>
        </w:rPr>
      </w:pPr>
    </w:p>
    <w:p w:rsidR="00F93FB2" w:rsidRDefault="00F93FB2" w:rsidP="00390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5"/>
        <w:jc w:val="thaiDistribute"/>
        <w:rPr>
          <w:rFonts w:ascii="Angsana New" w:hAnsi="Angsana New"/>
          <w:sz w:val="28"/>
          <w:szCs w:val="28"/>
        </w:rPr>
      </w:pPr>
    </w:p>
    <w:p w:rsidR="00F93FB2" w:rsidRDefault="00F93FB2" w:rsidP="00390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5"/>
        <w:jc w:val="thaiDistribute"/>
        <w:rPr>
          <w:rFonts w:ascii="Angsana New" w:hAnsi="Angsana New"/>
          <w:sz w:val="28"/>
          <w:szCs w:val="28"/>
        </w:rPr>
      </w:pPr>
    </w:p>
    <w:p w:rsidR="0048682A" w:rsidRDefault="000E38F9" w:rsidP="00390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5"/>
        <w:jc w:val="thaiDistribute"/>
        <w:rPr>
          <w:rFonts w:ascii="Angsana New" w:hAnsi="Angsana New"/>
          <w:sz w:val="28"/>
          <w:szCs w:val="28"/>
        </w:rPr>
      </w:pPr>
      <w:r w:rsidRPr="00553B72">
        <w:rPr>
          <w:rFonts w:ascii="Angsana New" w:hAnsi="Angsana New"/>
          <w:sz w:val="28"/>
          <w:szCs w:val="28"/>
          <w:cs/>
        </w:rPr>
        <w:lastRenderedPageBreak/>
        <w:t xml:space="preserve">รายได้และค่าใช้จ่ายที่มีสาระสำคัญที่เกิดขึ้นระหว่างบุคคลหรือกิจการที่เกี่ยวข้องกัน </w:t>
      </w:r>
      <w:r w:rsidR="009C3690" w:rsidRPr="00553B72">
        <w:rPr>
          <w:rFonts w:ascii="Angsana New" w:hAnsi="Angsana New"/>
          <w:sz w:val="28"/>
          <w:szCs w:val="28"/>
          <w:cs/>
        </w:rPr>
        <w:t>สำหรับ</w:t>
      </w:r>
      <w:r w:rsidR="00E7090B" w:rsidRPr="00553B72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1F53FD">
        <w:rPr>
          <w:rFonts w:ascii="Angsana New" w:hAnsi="Angsana New" w:hint="cs"/>
          <w:sz w:val="28"/>
          <w:szCs w:val="28"/>
          <w:cs/>
        </w:rPr>
        <w:t>และหกเดือน</w:t>
      </w:r>
      <w:r w:rsidR="00D51A19" w:rsidRPr="00553B72">
        <w:rPr>
          <w:rFonts w:ascii="Angsana New" w:hAnsi="Angsana New"/>
          <w:sz w:val="28"/>
          <w:szCs w:val="28"/>
          <w:cs/>
        </w:rPr>
        <w:t>สิ้นสุดวันที่</w:t>
      </w:r>
      <w:r w:rsidR="008302BC" w:rsidRPr="00553B72">
        <w:rPr>
          <w:rFonts w:ascii="Angsana New" w:hAnsi="Angsana New"/>
          <w:sz w:val="28"/>
          <w:szCs w:val="28"/>
          <w:cs/>
        </w:rPr>
        <w:t xml:space="preserve"> </w:t>
      </w:r>
      <w:r w:rsidR="001F53FD">
        <w:rPr>
          <w:rFonts w:ascii="Angsana New" w:hAnsi="Angsana New"/>
          <w:sz w:val="28"/>
          <w:szCs w:val="28"/>
        </w:rPr>
        <w:t>30</w:t>
      </w:r>
      <w:r w:rsidR="008302BC" w:rsidRPr="00553B72">
        <w:rPr>
          <w:rFonts w:ascii="Angsana New" w:hAnsi="Angsana New"/>
          <w:sz w:val="28"/>
          <w:szCs w:val="28"/>
        </w:rPr>
        <w:t xml:space="preserve"> </w:t>
      </w:r>
      <w:r w:rsidR="001F53FD">
        <w:rPr>
          <w:rFonts w:ascii="Angsana New" w:hAnsi="Angsana New" w:hint="cs"/>
          <w:sz w:val="28"/>
          <w:szCs w:val="28"/>
          <w:cs/>
        </w:rPr>
        <w:t>มิถุนายน</w:t>
      </w:r>
      <w:r w:rsidR="008302BC" w:rsidRPr="00553B72">
        <w:rPr>
          <w:rFonts w:ascii="Angsana New" w:hAnsi="Angsana New"/>
          <w:sz w:val="28"/>
          <w:szCs w:val="28"/>
          <w:cs/>
        </w:rPr>
        <w:t xml:space="preserve"> </w:t>
      </w:r>
      <w:r w:rsidR="00BB6498" w:rsidRPr="00553B72">
        <w:rPr>
          <w:rFonts w:ascii="Angsana New" w:hAnsi="Angsana New"/>
          <w:sz w:val="28"/>
          <w:szCs w:val="28"/>
        </w:rPr>
        <w:t xml:space="preserve">2562 </w:t>
      </w:r>
      <w:r w:rsidR="00D51A19" w:rsidRPr="00553B72">
        <w:rPr>
          <w:rFonts w:ascii="Angsana New" w:hAnsi="Angsana New"/>
          <w:sz w:val="28"/>
          <w:szCs w:val="28"/>
          <w:cs/>
        </w:rPr>
        <w:t xml:space="preserve">และ </w:t>
      </w:r>
      <w:r w:rsidR="00BB6498" w:rsidRPr="00553B72">
        <w:rPr>
          <w:rFonts w:ascii="Angsana New" w:hAnsi="Angsana New"/>
          <w:sz w:val="28"/>
          <w:szCs w:val="28"/>
        </w:rPr>
        <w:t>2561</w:t>
      </w:r>
      <w:r w:rsidR="00E0083B" w:rsidRPr="00553B72">
        <w:rPr>
          <w:rFonts w:ascii="Angsana New" w:hAnsi="Angsana New"/>
          <w:sz w:val="28"/>
          <w:szCs w:val="28"/>
          <w:cs/>
        </w:rPr>
        <w:t xml:space="preserve"> </w:t>
      </w:r>
      <w:r w:rsidR="009C3690" w:rsidRPr="00553B72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10105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7"/>
        <w:gridCol w:w="186"/>
        <w:gridCol w:w="948"/>
        <w:gridCol w:w="186"/>
        <w:gridCol w:w="98"/>
        <w:gridCol w:w="186"/>
        <w:gridCol w:w="948"/>
        <w:gridCol w:w="185"/>
        <w:gridCol w:w="98"/>
        <w:gridCol w:w="188"/>
        <w:gridCol w:w="946"/>
        <w:gridCol w:w="190"/>
        <w:gridCol w:w="94"/>
        <w:gridCol w:w="193"/>
        <w:gridCol w:w="941"/>
        <w:gridCol w:w="187"/>
        <w:gridCol w:w="6"/>
        <w:gridCol w:w="18"/>
      </w:tblGrid>
      <w:tr w:rsidR="00827082" w:rsidRPr="00C8551D" w:rsidTr="002B4664">
        <w:trPr>
          <w:gridAfter w:val="2"/>
          <w:wAfter w:w="24" w:type="dxa"/>
          <w:trHeight w:hRule="exact" w:val="432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7082" w:rsidRPr="00C8551D" w:rsidRDefault="00827082" w:rsidP="001202CB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88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7082" w:rsidRPr="00C8551D" w:rsidRDefault="00827082" w:rsidP="001202CB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27082" w:rsidRPr="00C8551D" w:rsidTr="002B4664">
        <w:trPr>
          <w:gridAfter w:val="2"/>
          <w:wAfter w:w="24" w:type="dxa"/>
          <w:trHeight w:hRule="exact" w:val="432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7082" w:rsidRPr="00C8551D" w:rsidRDefault="00827082" w:rsidP="001202CB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7082" w:rsidRPr="00C8551D" w:rsidRDefault="00827082" w:rsidP="001202CB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งวดสามเดือน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7082" w:rsidRPr="00C8551D" w:rsidRDefault="00827082" w:rsidP="001202CB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7082" w:rsidRPr="00C8551D" w:rsidRDefault="00827082" w:rsidP="001202CB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งวดหกเดือน</w:t>
            </w:r>
          </w:p>
        </w:tc>
      </w:tr>
      <w:tr w:rsidR="00827082" w:rsidRPr="00C8551D" w:rsidTr="002B4664">
        <w:trPr>
          <w:gridAfter w:val="1"/>
          <w:wAfter w:w="18" w:type="dxa"/>
          <w:trHeight w:hRule="exact" w:val="432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7082" w:rsidRPr="00C8551D" w:rsidRDefault="00827082" w:rsidP="001202CB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7082" w:rsidRPr="00C8551D" w:rsidRDefault="00827082" w:rsidP="001202CB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</w:t>
            </w:r>
            <w:r w:rsidR="00893AB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7082" w:rsidRPr="00C8551D" w:rsidRDefault="00827082" w:rsidP="001202CB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7082" w:rsidRPr="00C8551D" w:rsidRDefault="00893AB0" w:rsidP="001202CB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7082" w:rsidRPr="00C8551D" w:rsidRDefault="00827082" w:rsidP="001202CB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7082" w:rsidRPr="00C8551D" w:rsidRDefault="00827082" w:rsidP="001202CB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</w:t>
            </w:r>
            <w:r w:rsidR="00893AB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7082" w:rsidRPr="00C8551D" w:rsidRDefault="00827082" w:rsidP="001202CB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7082" w:rsidRPr="00C8551D" w:rsidRDefault="00827082" w:rsidP="001202CB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</w:t>
            </w:r>
            <w:r w:rsidR="00893AB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827082" w:rsidRPr="00C8551D" w:rsidTr="002B4664">
        <w:trPr>
          <w:gridAfter w:val="1"/>
          <w:wAfter w:w="18" w:type="dxa"/>
          <w:trHeight w:hRule="exact" w:val="432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7082" w:rsidRPr="00C8551D" w:rsidRDefault="00827082" w:rsidP="001202CB">
            <w:pPr>
              <w:spacing w:line="240" w:lineRule="auto"/>
              <w:ind w:left="601" w:right="150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ขาย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7082" w:rsidRPr="00C8551D" w:rsidRDefault="00827082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7082" w:rsidRPr="00C8551D" w:rsidRDefault="00827082" w:rsidP="001202CB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7082" w:rsidRPr="00C8551D" w:rsidRDefault="00827082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7082" w:rsidRPr="00C8551D" w:rsidRDefault="00827082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7082" w:rsidRPr="00C8551D" w:rsidRDefault="00827082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7082" w:rsidRPr="00C8551D" w:rsidRDefault="00827082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27082" w:rsidRPr="00C8551D" w:rsidRDefault="00827082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27082" w:rsidRPr="00C8551D" w:rsidTr="002B4664">
        <w:trPr>
          <w:gridAfter w:val="1"/>
          <w:wAfter w:w="18" w:type="dxa"/>
          <w:trHeight w:hRule="exact" w:val="432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7082" w:rsidRPr="00C8551D" w:rsidRDefault="00827082" w:rsidP="001202CB">
            <w:pPr>
              <w:spacing w:line="240" w:lineRule="auto"/>
              <w:ind w:left="601" w:right="150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7082" w:rsidRPr="00C8551D" w:rsidRDefault="00827082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7082" w:rsidRPr="00C8551D" w:rsidRDefault="00827082" w:rsidP="001202CB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7082" w:rsidRPr="00C8551D" w:rsidRDefault="00827082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7082" w:rsidRPr="00C8551D" w:rsidRDefault="00827082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7082" w:rsidRPr="00C8551D" w:rsidRDefault="00827082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7082" w:rsidRPr="00C8551D" w:rsidRDefault="00827082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27082" w:rsidRPr="00C8551D" w:rsidRDefault="00827082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17F7" w:rsidRPr="00C8551D" w:rsidTr="002B4664">
        <w:trPr>
          <w:gridAfter w:val="1"/>
          <w:wAfter w:w="18" w:type="dxa"/>
          <w:trHeight w:hRule="exact" w:val="432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17F7" w:rsidRPr="00C8551D" w:rsidRDefault="004A17F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บริษัท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 บุญวัฒนโชค จำกัด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A17F7" w:rsidRPr="00C8551D" w:rsidRDefault="00420672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27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17F7" w:rsidRPr="00C8551D" w:rsidRDefault="004A17F7" w:rsidP="001202CB">
            <w:pPr>
              <w:tabs>
                <w:tab w:val="clear" w:pos="907"/>
                <w:tab w:val="decimal" w:pos="890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A17F7" w:rsidRDefault="004A17F7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187</w:t>
            </w:r>
          </w:p>
          <w:p w:rsidR="004A17F7" w:rsidRPr="00C8551D" w:rsidRDefault="004A17F7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17F7" w:rsidRPr="00C8551D" w:rsidRDefault="004A17F7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A17F7" w:rsidRPr="00C8551D" w:rsidRDefault="00420672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173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17F7" w:rsidRPr="00C8551D" w:rsidRDefault="004A17F7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17F7" w:rsidRPr="00C8551D" w:rsidRDefault="004A17F7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345</w:t>
            </w:r>
          </w:p>
        </w:tc>
      </w:tr>
      <w:tr w:rsidR="004A17F7" w:rsidRPr="00C8551D" w:rsidTr="002B4664">
        <w:trPr>
          <w:gridAfter w:val="1"/>
          <w:wAfter w:w="18" w:type="dxa"/>
          <w:trHeight w:hRule="exact" w:val="432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17F7" w:rsidRPr="00C8551D" w:rsidRDefault="004A17F7" w:rsidP="001202CB">
            <w:pPr>
              <w:spacing w:line="240" w:lineRule="auto"/>
              <w:ind w:left="601" w:right="150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A17F7" w:rsidRPr="00C8551D" w:rsidRDefault="00420672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27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17F7" w:rsidRPr="00C8551D" w:rsidRDefault="004A17F7" w:rsidP="001202CB">
            <w:pPr>
              <w:tabs>
                <w:tab w:val="clear" w:pos="907"/>
                <w:tab w:val="decimal" w:pos="890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A17F7" w:rsidRDefault="004A17F7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187</w:t>
            </w:r>
          </w:p>
          <w:p w:rsidR="004A17F7" w:rsidRPr="00C8551D" w:rsidRDefault="004A17F7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17F7" w:rsidRPr="00C8551D" w:rsidRDefault="004A17F7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4A17F7" w:rsidRPr="00C8551D" w:rsidRDefault="00420672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173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17F7" w:rsidRPr="00C8551D" w:rsidRDefault="004A17F7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A17F7" w:rsidRDefault="004A17F7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345</w:t>
            </w:r>
          </w:p>
          <w:p w:rsidR="004A17F7" w:rsidRPr="00C8551D" w:rsidRDefault="004A17F7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A17F7" w:rsidRPr="00C8551D" w:rsidTr="002B4664">
        <w:trPr>
          <w:gridAfter w:val="1"/>
          <w:wAfter w:w="18" w:type="dxa"/>
          <w:trHeight w:hRule="exact" w:val="438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7F7" w:rsidRPr="00C8551D" w:rsidRDefault="004A17F7" w:rsidP="001202CB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17F7" w:rsidRPr="00C8551D" w:rsidRDefault="004A17F7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2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17F7" w:rsidRPr="00C8551D" w:rsidRDefault="004A17F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17F7" w:rsidRPr="00C8551D" w:rsidRDefault="004A17F7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17F7" w:rsidRPr="00C8551D" w:rsidRDefault="004A17F7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17F7" w:rsidRPr="00C8551D" w:rsidRDefault="004A17F7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17F7" w:rsidRPr="00C8551D" w:rsidRDefault="004A17F7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A17F7" w:rsidRPr="00C8551D" w:rsidRDefault="004A17F7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4A17F7" w:rsidRPr="00C8551D" w:rsidTr="002B4664">
        <w:trPr>
          <w:gridAfter w:val="1"/>
          <w:wAfter w:w="18" w:type="dxa"/>
          <w:trHeight w:val="369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7F7" w:rsidRPr="00C8551D" w:rsidRDefault="004A17F7" w:rsidP="001202CB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ซื้อสินค้า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17F7" w:rsidRPr="00C8551D" w:rsidRDefault="004A17F7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2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17F7" w:rsidRPr="00C8551D" w:rsidRDefault="004A17F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17F7" w:rsidRPr="00C8551D" w:rsidRDefault="004A17F7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17F7" w:rsidRPr="00C8551D" w:rsidRDefault="004A17F7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17F7" w:rsidRPr="00C8551D" w:rsidRDefault="004A17F7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17F7" w:rsidRPr="00C8551D" w:rsidRDefault="004A17F7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A17F7" w:rsidRPr="00C8551D" w:rsidRDefault="004A17F7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4A17F7" w:rsidRPr="00C8551D" w:rsidTr="002B4664">
        <w:trPr>
          <w:gridAfter w:val="1"/>
          <w:wAfter w:w="18" w:type="dxa"/>
          <w:trHeight w:val="369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7F7" w:rsidRPr="00C8551D" w:rsidRDefault="004A17F7" w:rsidP="001202CB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17F7" w:rsidRPr="00C8551D" w:rsidRDefault="004A17F7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17F7" w:rsidRPr="00C8551D" w:rsidRDefault="004A17F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17F7" w:rsidRPr="00C8551D" w:rsidRDefault="004A17F7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17F7" w:rsidRPr="00C8551D" w:rsidRDefault="004A17F7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17F7" w:rsidRPr="00C8551D" w:rsidRDefault="004A17F7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17F7" w:rsidRPr="00C8551D" w:rsidRDefault="004A17F7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A17F7" w:rsidRPr="00C8551D" w:rsidRDefault="004A17F7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8846A9" w:rsidRPr="00C8551D" w:rsidTr="002B4664">
        <w:trPr>
          <w:gridAfter w:val="1"/>
          <w:wAfter w:w="18" w:type="dxa"/>
          <w:trHeight w:val="369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6A9" w:rsidRPr="008E29BA" w:rsidRDefault="008846A9" w:rsidP="001202CB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E29BA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นิวพลัสนิตติ้ง จำกัด (มหาชน) และบริษัทย่อย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46A9" w:rsidRPr="00C8551D" w:rsidRDefault="00420672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70,573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46A9" w:rsidRPr="00C8551D" w:rsidRDefault="008846A9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46A9" w:rsidRPr="00C8551D" w:rsidRDefault="008846A9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81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406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46A9" w:rsidRPr="00C8551D" w:rsidRDefault="008846A9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46A9" w:rsidRPr="00C8551D" w:rsidRDefault="00420672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147,615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46A9" w:rsidRPr="00C8551D" w:rsidRDefault="008846A9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6A9" w:rsidRPr="00C8551D" w:rsidRDefault="008846A9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164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407</w:t>
            </w:r>
          </w:p>
        </w:tc>
      </w:tr>
      <w:tr w:rsidR="008846A9" w:rsidRPr="00C8551D" w:rsidTr="002B4664">
        <w:trPr>
          <w:gridAfter w:val="1"/>
          <w:wAfter w:w="18" w:type="dxa"/>
          <w:trHeight w:val="369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46A9" w:rsidRPr="00C8551D" w:rsidRDefault="008846A9" w:rsidP="001202CB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46A9" w:rsidRPr="00C8551D" w:rsidRDefault="008846A9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46A9" w:rsidRPr="00C8551D" w:rsidRDefault="008846A9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46A9" w:rsidRPr="00C8551D" w:rsidRDefault="008846A9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46A9" w:rsidRPr="00C8551D" w:rsidRDefault="008846A9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46A9" w:rsidRPr="00C8551D" w:rsidRDefault="008846A9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46A9" w:rsidRPr="00C8551D" w:rsidRDefault="008846A9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846A9" w:rsidRPr="00C8551D" w:rsidRDefault="008846A9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8846A9" w:rsidRPr="00C8551D" w:rsidTr="002B4664">
        <w:trPr>
          <w:gridAfter w:val="1"/>
          <w:wAfter w:w="18" w:type="dxa"/>
          <w:trHeight w:val="369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46A9" w:rsidRPr="00C8551D" w:rsidRDefault="008846A9" w:rsidP="001202CB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46A9" w:rsidRPr="00C8551D" w:rsidRDefault="00420672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46A9" w:rsidRPr="00C8551D" w:rsidRDefault="008846A9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46A9" w:rsidRPr="00C8551D" w:rsidRDefault="008846A9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46A9" w:rsidRPr="00C8551D" w:rsidRDefault="008846A9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46A9" w:rsidRPr="00C8551D" w:rsidRDefault="00420672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6A9" w:rsidRPr="00C8551D" w:rsidRDefault="008846A9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6A9" w:rsidRPr="00C8551D" w:rsidRDefault="008846A9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</w:p>
        </w:tc>
      </w:tr>
      <w:tr w:rsidR="008846A9" w:rsidRPr="00C8551D" w:rsidTr="002B4664">
        <w:trPr>
          <w:gridAfter w:val="1"/>
          <w:wAfter w:w="18" w:type="dxa"/>
          <w:trHeight w:val="369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46A9" w:rsidRPr="00C8551D" w:rsidRDefault="008846A9" w:rsidP="001202CB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846A9" w:rsidRPr="00C8551D" w:rsidRDefault="00420672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70,573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46A9" w:rsidRPr="00C8551D" w:rsidRDefault="008846A9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846A9" w:rsidRPr="00C8551D" w:rsidRDefault="008846A9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81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407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46A9" w:rsidRPr="00C8551D" w:rsidRDefault="008846A9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846A9" w:rsidRPr="00C8551D" w:rsidRDefault="00420672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147,615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6A9" w:rsidRPr="00C8551D" w:rsidRDefault="008846A9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846A9" w:rsidRPr="00C8551D" w:rsidRDefault="008846A9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164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408</w:t>
            </w:r>
          </w:p>
        </w:tc>
      </w:tr>
      <w:tr w:rsidR="004A17F7" w:rsidRPr="00C8551D" w:rsidTr="002B4664">
        <w:trPr>
          <w:gridAfter w:val="1"/>
          <w:wAfter w:w="18" w:type="dxa"/>
          <w:trHeight w:val="369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17F7" w:rsidRPr="00C8551D" w:rsidRDefault="004A17F7" w:rsidP="001202CB">
            <w:pPr>
              <w:tabs>
                <w:tab w:val="left" w:pos="162"/>
              </w:tabs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17F7" w:rsidRPr="00C8551D" w:rsidRDefault="004A17F7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17F7" w:rsidRPr="00C8551D" w:rsidRDefault="004A17F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17F7" w:rsidRPr="00C8551D" w:rsidRDefault="004A17F7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17F7" w:rsidRPr="00C8551D" w:rsidRDefault="004A17F7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A17F7" w:rsidRPr="00C8551D" w:rsidRDefault="004A17F7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17F7" w:rsidRPr="00C8551D" w:rsidRDefault="004A17F7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A17F7" w:rsidRPr="00C8551D" w:rsidRDefault="004A17F7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A17F7" w:rsidRPr="002524D0" w:rsidTr="002B4664">
        <w:trPr>
          <w:gridAfter w:val="1"/>
          <w:wAfter w:w="18" w:type="dxa"/>
          <w:trHeight w:val="369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7F7" w:rsidRPr="002524D0" w:rsidRDefault="004A17F7" w:rsidP="001202CB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524D0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รายได้เงินปันผล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17F7" w:rsidRPr="00AA191F" w:rsidRDefault="004A17F7" w:rsidP="00AA191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17F7" w:rsidRPr="002524D0" w:rsidRDefault="004A17F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17F7" w:rsidRPr="002524D0" w:rsidRDefault="004A17F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17F7" w:rsidRPr="002524D0" w:rsidRDefault="004A17F7" w:rsidP="001202CB">
            <w:pPr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17F7" w:rsidRPr="002524D0" w:rsidRDefault="004A17F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7F7" w:rsidRPr="002524D0" w:rsidRDefault="004A17F7" w:rsidP="001202CB">
            <w:pPr>
              <w:tabs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7F7" w:rsidRPr="002524D0" w:rsidRDefault="004A17F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A17F7" w:rsidRPr="002524D0" w:rsidTr="002B4664">
        <w:trPr>
          <w:gridAfter w:val="1"/>
          <w:wAfter w:w="18" w:type="dxa"/>
          <w:trHeight w:val="369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7F7" w:rsidRPr="002524D0" w:rsidRDefault="004A17F7" w:rsidP="001202CB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524D0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17F7" w:rsidRPr="002524D0" w:rsidRDefault="004A17F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17F7" w:rsidRPr="002524D0" w:rsidRDefault="004A17F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17F7" w:rsidRPr="002524D0" w:rsidRDefault="004A17F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17F7" w:rsidRPr="002524D0" w:rsidRDefault="004A17F7" w:rsidP="001202CB">
            <w:pPr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17F7" w:rsidRPr="002524D0" w:rsidRDefault="004A17F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17F7" w:rsidRPr="002524D0" w:rsidRDefault="004A17F7" w:rsidP="001202CB">
            <w:pPr>
              <w:tabs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17F7" w:rsidRPr="002524D0" w:rsidRDefault="004A17F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A17F7" w:rsidRPr="002524D0" w:rsidTr="002B4664">
        <w:trPr>
          <w:gridAfter w:val="1"/>
          <w:wAfter w:w="18" w:type="dxa"/>
          <w:trHeight w:val="369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7F7" w:rsidRPr="002524D0" w:rsidRDefault="004A17F7" w:rsidP="001202CB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17F7" w:rsidRPr="002524D0" w:rsidRDefault="004A17F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17F7" w:rsidRPr="002524D0" w:rsidRDefault="004A17F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17F7" w:rsidRPr="002524D0" w:rsidRDefault="004A17F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17F7" w:rsidRPr="002524D0" w:rsidRDefault="004A17F7" w:rsidP="001202CB">
            <w:pPr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17F7" w:rsidRPr="002524D0" w:rsidRDefault="004A17F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17F7" w:rsidRPr="002524D0" w:rsidRDefault="004A17F7" w:rsidP="001202CB">
            <w:pPr>
              <w:tabs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17F7" w:rsidRPr="002524D0" w:rsidRDefault="004A17F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B5518" w:rsidRPr="002524D0" w:rsidTr="002B4664">
        <w:trPr>
          <w:gridAfter w:val="1"/>
          <w:wAfter w:w="18" w:type="dxa"/>
          <w:trHeight w:val="369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518" w:rsidRPr="002524D0" w:rsidRDefault="00AB5518" w:rsidP="001202CB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524D0">
              <w:rPr>
                <w:rFonts w:ascii="Angsana New" w:hAnsi="Angsana New"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5518" w:rsidRPr="002524D0" w:rsidRDefault="00420672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1,801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5518" w:rsidRPr="002524D0" w:rsidRDefault="00AB5518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decimal" w:pos="917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5518" w:rsidRPr="002524D0" w:rsidRDefault="00AB5518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801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5518" w:rsidRPr="002524D0" w:rsidRDefault="00AB5518" w:rsidP="001202CB">
            <w:pPr>
              <w:tabs>
                <w:tab w:val="clear" w:pos="907"/>
                <w:tab w:val="decimal" w:pos="917"/>
              </w:tabs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5518" w:rsidRPr="002524D0" w:rsidRDefault="00420672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1,801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5518" w:rsidRPr="002524D0" w:rsidRDefault="00AB5518" w:rsidP="001202CB">
            <w:pPr>
              <w:tabs>
                <w:tab w:val="clear" w:pos="907"/>
                <w:tab w:val="decimal" w:pos="917"/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5518" w:rsidRPr="002524D0" w:rsidRDefault="00AB5518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801</w:t>
            </w:r>
          </w:p>
        </w:tc>
      </w:tr>
      <w:tr w:rsidR="00AB5518" w:rsidRPr="002524D0" w:rsidTr="002B4664">
        <w:trPr>
          <w:gridAfter w:val="1"/>
          <w:wAfter w:w="18" w:type="dxa"/>
          <w:trHeight w:val="369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518" w:rsidRPr="002524D0" w:rsidRDefault="00AB5518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1168"/>
                <w:tab w:val="left" w:pos="1735"/>
                <w:tab w:val="left" w:pos="1877"/>
              </w:tabs>
              <w:ind w:left="885" w:right="-36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5518" w:rsidRPr="002524D0" w:rsidRDefault="00420672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5518" w:rsidRPr="002524D0" w:rsidRDefault="00AB5518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decimal" w:pos="917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5518" w:rsidRPr="002524D0" w:rsidRDefault="00AB5518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197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5518" w:rsidRPr="002524D0" w:rsidRDefault="00AB5518" w:rsidP="001202CB">
            <w:pPr>
              <w:tabs>
                <w:tab w:val="clear" w:pos="907"/>
                <w:tab w:val="decimal" w:pos="917"/>
              </w:tabs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5518" w:rsidRPr="002524D0" w:rsidRDefault="00420672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211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5518" w:rsidRPr="002524D0" w:rsidRDefault="00AB5518" w:rsidP="001202CB">
            <w:pPr>
              <w:tabs>
                <w:tab w:val="clear" w:pos="907"/>
                <w:tab w:val="decimal" w:pos="917"/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5518" w:rsidRPr="002524D0" w:rsidRDefault="00AB5518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197</w:t>
            </w:r>
          </w:p>
        </w:tc>
      </w:tr>
      <w:tr w:rsidR="00AB5518" w:rsidRPr="00705AEF" w:rsidTr="002B4664">
        <w:trPr>
          <w:gridAfter w:val="1"/>
          <w:wAfter w:w="18" w:type="dxa"/>
          <w:trHeight w:val="369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518" w:rsidRPr="002524D0" w:rsidRDefault="00AB5518" w:rsidP="001202CB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sz w:val="28"/>
                <w:szCs w:val="28"/>
                <w:cs/>
              </w:rPr>
              <w:t>บริษัท ไอทีซิตี้ จำกัด (มหาชน)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5518" w:rsidRPr="002524D0" w:rsidRDefault="00420672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248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5518" w:rsidRPr="002524D0" w:rsidRDefault="00AB5518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decimal" w:pos="917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5518" w:rsidRPr="002524D0" w:rsidRDefault="00AB5518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637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5518" w:rsidRPr="00705AEF" w:rsidRDefault="00AB5518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5518" w:rsidRPr="002524D0" w:rsidRDefault="00420672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248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5518" w:rsidRPr="00705AEF" w:rsidRDefault="00AB5518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5518" w:rsidRPr="002524D0" w:rsidRDefault="00AB5518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637</w:t>
            </w:r>
          </w:p>
        </w:tc>
      </w:tr>
      <w:tr w:rsidR="00AB5518" w:rsidRPr="00705AEF" w:rsidTr="002B4664">
        <w:trPr>
          <w:gridAfter w:val="1"/>
          <w:wAfter w:w="18" w:type="dxa"/>
          <w:trHeight w:val="369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518" w:rsidRPr="002524D0" w:rsidRDefault="00AB5518" w:rsidP="001202CB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สุพัฒนี </w:t>
            </w:r>
            <w:r w:rsidRPr="002524D0">
              <w:rPr>
                <w:rFonts w:ascii="Angsana New" w:hAnsi="Angsana New"/>
                <w:sz w:val="28"/>
                <w:szCs w:val="28"/>
                <w:cs/>
              </w:rPr>
              <w:t xml:space="preserve">จำกัด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B5518" w:rsidRPr="002524D0" w:rsidRDefault="00420672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5518" w:rsidRPr="002524D0" w:rsidRDefault="00AB5518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decimal" w:pos="917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B5518" w:rsidRPr="002524D0" w:rsidRDefault="00AB5518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1,488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5518" w:rsidRPr="00705AEF" w:rsidRDefault="00AB5518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B5518" w:rsidRPr="002524D0" w:rsidRDefault="00420672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5518" w:rsidRPr="00705AEF" w:rsidRDefault="00AB5518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B5518" w:rsidRPr="002524D0" w:rsidRDefault="00AB5518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1,488</w:t>
            </w:r>
          </w:p>
        </w:tc>
      </w:tr>
      <w:tr w:rsidR="00AB5518" w:rsidRPr="002524D0" w:rsidTr="002B4664">
        <w:trPr>
          <w:gridAfter w:val="1"/>
          <w:wAfter w:w="18" w:type="dxa"/>
          <w:trHeight w:val="369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518" w:rsidRPr="002524D0" w:rsidRDefault="00AB5518" w:rsidP="001202CB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B5518" w:rsidRPr="00855207" w:rsidRDefault="00420672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2,260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5518" w:rsidRPr="00855207" w:rsidRDefault="00AB5518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decimal" w:pos="917"/>
              </w:tabs>
              <w:spacing w:line="216" w:lineRule="auto"/>
              <w:ind w:right="16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B5518" w:rsidRPr="00855207" w:rsidRDefault="00AB5518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85520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123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5518" w:rsidRPr="00855207" w:rsidRDefault="00AB5518" w:rsidP="001202CB">
            <w:pPr>
              <w:tabs>
                <w:tab w:val="clear" w:pos="907"/>
                <w:tab w:val="decimal" w:pos="917"/>
              </w:tabs>
              <w:spacing w:line="216" w:lineRule="auto"/>
              <w:ind w:right="15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B5518" w:rsidRPr="00855207" w:rsidRDefault="00420672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2,260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5518" w:rsidRPr="00855207" w:rsidRDefault="00AB5518" w:rsidP="001202CB">
            <w:pPr>
              <w:tabs>
                <w:tab w:val="clear" w:pos="907"/>
                <w:tab w:val="decimal" w:pos="917"/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B5518" w:rsidRPr="00855207" w:rsidRDefault="00AB5518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85520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123</w:t>
            </w:r>
          </w:p>
        </w:tc>
      </w:tr>
      <w:tr w:rsidR="00AB5518" w:rsidRPr="002524D0" w:rsidTr="002B4664">
        <w:trPr>
          <w:gridAfter w:val="1"/>
          <w:wAfter w:w="18" w:type="dxa"/>
          <w:trHeight w:val="369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518" w:rsidRPr="002524D0" w:rsidRDefault="00AB5518" w:rsidP="001202CB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5518" w:rsidRPr="002524D0" w:rsidRDefault="00AB5518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5518" w:rsidRPr="002524D0" w:rsidRDefault="00AB5518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5518" w:rsidRPr="002524D0" w:rsidRDefault="00AB5518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5518" w:rsidRPr="002524D0" w:rsidRDefault="00AB5518" w:rsidP="001202CB">
            <w:pPr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5518" w:rsidRPr="002524D0" w:rsidRDefault="00AB5518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518" w:rsidRPr="002524D0" w:rsidRDefault="00AB5518" w:rsidP="001202CB">
            <w:pPr>
              <w:tabs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518" w:rsidRPr="002524D0" w:rsidRDefault="00AB5518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B5518" w:rsidRPr="002524D0" w:rsidTr="002B4664">
        <w:trPr>
          <w:gridAfter w:val="1"/>
          <w:wAfter w:w="18" w:type="dxa"/>
          <w:trHeight w:val="369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518" w:rsidRPr="002524D0" w:rsidRDefault="00AB5518" w:rsidP="001202CB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518" w:rsidRPr="002524D0" w:rsidRDefault="00AB5518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518" w:rsidRPr="002524D0" w:rsidRDefault="00AB5518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518" w:rsidRPr="002524D0" w:rsidRDefault="00AB5518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5518" w:rsidRPr="002524D0" w:rsidRDefault="00AB5518" w:rsidP="001202CB">
            <w:pPr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518" w:rsidRPr="002524D0" w:rsidRDefault="00AB5518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518" w:rsidRPr="002524D0" w:rsidRDefault="00AB5518" w:rsidP="001202CB">
            <w:pPr>
              <w:tabs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518" w:rsidRPr="002524D0" w:rsidRDefault="00AB5518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B5518" w:rsidRPr="002524D0" w:rsidTr="002B4664">
        <w:trPr>
          <w:gridAfter w:val="1"/>
          <w:wAfter w:w="18" w:type="dxa"/>
          <w:trHeight w:val="369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518" w:rsidRPr="002524D0" w:rsidRDefault="00AB5518" w:rsidP="001202CB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518" w:rsidRPr="002524D0" w:rsidRDefault="00AB5518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518" w:rsidRPr="002524D0" w:rsidRDefault="00AB5518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518" w:rsidRPr="002524D0" w:rsidRDefault="00AB5518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5518" w:rsidRPr="002524D0" w:rsidRDefault="00AB5518" w:rsidP="001202CB">
            <w:pPr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518" w:rsidRPr="002524D0" w:rsidRDefault="00AB5518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518" w:rsidRPr="002524D0" w:rsidRDefault="00AB5518" w:rsidP="001202CB">
            <w:pPr>
              <w:tabs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518" w:rsidRPr="002524D0" w:rsidRDefault="00AB5518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B5518" w:rsidRPr="002524D0" w:rsidTr="002B4664">
        <w:trPr>
          <w:gridAfter w:val="1"/>
          <w:wAfter w:w="18" w:type="dxa"/>
          <w:trHeight w:val="369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518" w:rsidRPr="002524D0" w:rsidRDefault="00AB5518" w:rsidP="001202CB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518" w:rsidRPr="002524D0" w:rsidRDefault="00AB5518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518" w:rsidRPr="002524D0" w:rsidRDefault="00AB5518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518" w:rsidRPr="002524D0" w:rsidRDefault="00AB5518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5518" w:rsidRPr="002524D0" w:rsidRDefault="00AB5518" w:rsidP="001202CB">
            <w:pPr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518" w:rsidRPr="002524D0" w:rsidRDefault="00AB5518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518" w:rsidRPr="002524D0" w:rsidRDefault="00AB5518" w:rsidP="001202CB">
            <w:pPr>
              <w:tabs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518" w:rsidRPr="002524D0" w:rsidRDefault="00AB5518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B5518" w:rsidRPr="002524D0" w:rsidTr="002B4664">
        <w:trPr>
          <w:gridAfter w:val="1"/>
          <w:wAfter w:w="18" w:type="dxa"/>
          <w:trHeight w:val="369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518" w:rsidRPr="002524D0" w:rsidRDefault="00AB5518" w:rsidP="001202CB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518" w:rsidRPr="002524D0" w:rsidRDefault="00AB5518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518" w:rsidRPr="002524D0" w:rsidRDefault="00AB5518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518" w:rsidRPr="002524D0" w:rsidRDefault="00AB5518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5518" w:rsidRPr="002524D0" w:rsidRDefault="00AB5518" w:rsidP="001202CB">
            <w:pPr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518" w:rsidRPr="002524D0" w:rsidRDefault="00AB5518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518" w:rsidRPr="002524D0" w:rsidRDefault="00AB5518" w:rsidP="001202CB">
            <w:pPr>
              <w:tabs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518" w:rsidRPr="002524D0" w:rsidRDefault="00AB5518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B5518" w:rsidRPr="002524D0" w:rsidTr="002B4664">
        <w:trPr>
          <w:gridAfter w:val="1"/>
          <w:wAfter w:w="18" w:type="dxa"/>
          <w:trHeight w:val="369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518" w:rsidRPr="002524D0" w:rsidRDefault="00AB5518" w:rsidP="001202CB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518" w:rsidRPr="002524D0" w:rsidRDefault="00AB5518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518" w:rsidRPr="002524D0" w:rsidRDefault="00AB5518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518" w:rsidRPr="002524D0" w:rsidRDefault="00AB5518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5518" w:rsidRPr="002524D0" w:rsidRDefault="00AB5518" w:rsidP="001202CB">
            <w:pPr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518" w:rsidRPr="002524D0" w:rsidRDefault="00AB5518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518" w:rsidRPr="002524D0" w:rsidRDefault="00AB5518" w:rsidP="001202CB">
            <w:pPr>
              <w:tabs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518" w:rsidRPr="002524D0" w:rsidRDefault="00AB5518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B5518" w:rsidRPr="002524D0" w:rsidTr="002B4664">
        <w:trPr>
          <w:gridAfter w:val="1"/>
          <w:wAfter w:w="18" w:type="dxa"/>
          <w:trHeight w:val="369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518" w:rsidRPr="002524D0" w:rsidRDefault="00AB5518" w:rsidP="001202CB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518" w:rsidRPr="002524D0" w:rsidRDefault="00AB5518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518" w:rsidRPr="002524D0" w:rsidRDefault="00AB5518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518" w:rsidRPr="002524D0" w:rsidRDefault="00AB5518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5518" w:rsidRPr="002524D0" w:rsidRDefault="00AB5518" w:rsidP="001202CB">
            <w:pPr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518" w:rsidRPr="002524D0" w:rsidRDefault="00AB5518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518" w:rsidRPr="002524D0" w:rsidRDefault="00AB5518" w:rsidP="001202CB">
            <w:pPr>
              <w:tabs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518" w:rsidRPr="002524D0" w:rsidRDefault="00AB5518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B5518" w:rsidRPr="002524D0" w:rsidTr="002B4664">
        <w:trPr>
          <w:gridAfter w:val="2"/>
          <w:wAfter w:w="24" w:type="dxa"/>
          <w:trHeight w:val="369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518" w:rsidRPr="002524D0" w:rsidRDefault="00AB5518" w:rsidP="001202CB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388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5518" w:rsidRPr="002524D0" w:rsidRDefault="00AB5518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AB5518" w:rsidRPr="002524D0" w:rsidTr="002B4664">
        <w:trPr>
          <w:gridAfter w:val="2"/>
          <w:wAfter w:w="24" w:type="dxa"/>
          <w:trHeight w:val="369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518" w:rsidRPr="002524D0" w:rsidRDefault="00AB5518" w:rsidP="001202CB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5518" w:rsidRPr="002524D0" w:rsidRDefault="00AB5518" w:rsidP="001202CB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sz w:val="28"/>
                <w:szCs w:val="28"/>
                <w:cs/>
              </w:rPr>
              <w:t>งวดสามเดือน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5518" w:rsidRPr="002524D0" w:rsidRDefault="00AB5518" w:rsidP="001202CB">
            <w:pPr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B5518" w:rsidRPr="002524D0" w:rsidRDefault="00AB5518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sz w:val="28"/>
                <w:szCs w:val="28"/>
                <w:cs/>
              </w:rPr>
              <w:t>งวดหกเดือน</w:t>
            </w:r>
          </w:p>
        </w:tc>
      </w:tr>
      <w:tr w:rsidR="00AB5518" w:rsidRPr="002524D0" w:rsidTr="002B4664">
        <w:trPr>
          <w:gridAfter w:val="1"/>
          <w:wAfter w:w="18" w:type="dxa"/>
          <w:trHeight w:val="369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518" w:rsidRPr="002524D0" w:rsidRDefault="00AB5518" w:rsidP="001202CB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5518" w:rsidRPr="002524D0" w:rsidRDefault="00AB5518" w:rsidP="001202CB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</w:t>
            </w:r>
            <w:r w:rsidR="002E52A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5518" w:rsidRPr="002524D0" w:rsidRDefault="00AB5518" w:rsidP="001202CB">
            <w:pPr>
              <w:pStyle w:val="BodyText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5518" w:rsidRPr="002524D0" w:rsidRDefault="00AB5518" w:rsidP="001202CB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</w:t>
            </w:r>
            <w:r w:rsidR="002E52A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5518" w:rsidRPr="002524D0" w:rsidRDefault="00AB5518" w:rsidP="001202CB">
            <w:pPr>
              <w:pStyle w:val="BodyText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5518" w:rsidRPr="002524D0" w:rsidRDefault="00AB5518" w:rsidP="001202CB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</w:t>
            </w:r>
            <w:r w:rsidR="002E52A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5518" w:rsidRPr="002524D0" w:rsidRDefault="00AB5518" w:rsidP="001202CB">
            <w:pPr>
              <w:pStyle w:val="BodyText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5518" w:rsidRPr="002524D0" w:rsidRDefault="00AB5518" w:rsidP="001202CB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</w:t>
            </w:r>
            <w:r w:rsidR="002E52AB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AB5518" w:rsidRPr="002524D0" w:rsidTr="002B4664">
        <w:trPr>
          <w:gridAfter w:val="1"/>
          <w:wAfter w:w="18" w:type="dxa"/>
          <w:trHeight w:val="369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518" w:rsidRPr="002524D0" w:rsidRDefault="00AB5518" w:rsidP="001202CB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524D0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518" w:rsidRPr="002524D0" w:rsidRDefault="00AB5518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518" w:rsidRPr="002524D0" w:rsidRDefault="00AB5518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518" w:rsidRPr="002524D0" w:rsidRDefault="00AB5518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5518" w:rsidRPr="002524D0" w:rsidRDefault="00AB5518" w:rsidP="001202CB">
            <w:pPr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518" w:rsidRPr="002524D0" w:rsidRDefault="00AB5518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518" w:rsidRPr="002524D0" w:rsidRDefault="00AB5518" w:rsidP="001202CB">
            <w:pPr>
              <w:tabs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518" w:rsidRPr="002524D0" w:rsidRDefault="00AB5518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B5518" w:rsidRPr="002524D0" w:rsidTr="002B4664">
        <w:trPr>
          <w:gridAfter w:val="1"/>
          <w:wAfter w:w="18" w:type="dxa"/>
          <w:trHeight w:val="369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518" w:rsidRPr="002524D0" w:rsidRDefault="00AB5518" w:rsidP="001202CB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518" w:rsidRPr="002524D0" w:rsidRDefault="00AB5518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518" w:rsidRPr="002524D0" w:rsidRDefault="00AB5518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518" w:rsidRPr="002524D0" w:rsidRDefault="00AB5518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5518" w:rsidRPr="002524D0" w:rsidRDefault="00AB5518" w:rsidP="001202CB">
            <w:pPr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518" w:rsidRPr="002524D0" w:rsidRDefault="00AB5518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518" w:rsidRPr="002524D0" w:rsidRDefault="00AB5518" w:rsidP="001202CB">
            <w:pPr>
              <w:tabs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518" w:rsidRPr="002524D0" w:rsidRDefault="00AB5518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F55FB" w:rsidRPr="002524D0" w:rsidTr="002B4664">
        <w:trPr>
          <w:gridAfter w:val="1"/>
          <w:wAfter w:w="18" w:type="dxa"/>
          <w:trHeight w:val="369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55FB" w:rsidRPr="002524D0" w:rsidRDefault="007F55FB" w:rsidP="001202CB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658E2">
              <w:rPr>
                <w:rFonts w:ascii="Angsana New" w:hAnsi="Angsana New"/>
                <w:sz w:val="28"/>
                <w:szCs w:val="28"/>
                <w:cs/>
              </w:rPr>
              <w:t>บริษ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ัท นิวพลัสนิตติ้ง จำกัด (มหาชน) </w:t>
            </w:r>
            <w:r w:rsidRPr="002524D0">
              <w:rPr>
                <w:rFonts w:ascii="Angsana New" w:hAnsi="Angsana New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55FB" w:rsidRPr="002524D0" w:rsidRDefault="0036178E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592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55FB" w:rsidRPr="002524D0" w:rsidRDefault="007F55FB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55FB" w:rsidRPr="002524D0" w:rsidRDefault="007F55FB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370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55FB" w:rsidRPr="002524D0" w:rsidRDefault="007F55FB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55FB" w:rsidRPr="002524D0" w:rsidRDefault="0036178E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592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55FB" w:rsidRPr="002524D0" w:rsidRDefault="007F55FB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55FB" w:rsidRPr="002524D0" w:rsidRDefault="007F55FB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370</w:t>
            </w:r>
          </w:p>
        </w:tc>
      </w:tr>
      <w:tr w:rsidR="007F55FB" w:rsidRPr="002524D0" w:rsidTr="002B4664">
        <w:trPr>
          <w:gridAfter w:val="1"/>
          <w:wAfter w:w="18" w:type="dxa"/>
          <w:trHeight w:val="369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55FB" w:rsidRPr="002524D0" w:rsidRDefault="007F55FB" w:rsidP="001202CB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55FB" w:rsidRPr="002524D0" w:rsidRDefault="007F55FB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55FB" w:rsidRPr="002524D0" w:rsidRDefault="007F55FB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55FB" w:rsidRPr="002524D0" w:rsidRDefault="007F55FB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55FB" w:rsidRPr="002524D0" w:rsidRDefault="007F55FB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55FB" w:rsidRPr="002524D0" w:rsidRDefault="007F55FB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55FB" w:rsidRPr="002524D0" w:rsidRDefault="007F55FB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55FB" w:rsidRPr="002524D0" w:rsidRDefault="007F55FB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7F55FB" w:rsidRPr="002524D0" w:rsidTr="002B4664">
        <w:trPr>
          <w:gridAfter w:val="1"/>
          <w:wAfter w:w="18" w:type="dxa"/>
          <w:trHeight w:val="369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55FB" w:rsidRPr="002524D0" w:rsidRDefault="007F55FB" w:rsidP="001202CB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55FB" w:rsidRPr="002524D0" w:rsidRDefault="0036178E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1,801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55FB" w:rsidRPr="002524D0" w:rsidRDefault="007F55FB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55FB" w:rsidRPr="002524D0" w:rsidRDefault="007F55FB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801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55FB" w:rsidRPr="002524D0" w:rsidRDefault="007F55FB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55FB" w:rsidRPr="002524D0" w:rsidRDefault="0036178E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1,801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55FB" w:rsidRPr="002524D0" w:rsidRDefault="007F55FB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55FB" w:rsidRPr="002524D0" w:rsidRDefault="007F55FB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801</w:t>
            </w:r>
          </w:p>
        </w:tc>
      </w:tr>
      <w:tr w:rsidR="007F55FB" w:rsidRPr="002524D0" w:rsidTr="002B4664">
        <w:trPr>
          <w:gridAfter w:val="1"/>
          <w:wAfter w:w="18" w:type="dxa"/>
          <w:trHeight w:val="369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55FB" w:rsidRPr="002524D0" w:rsidRDefault="007F55FB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1168"/>
                <w:tab w:val="left" w:pos="1735"/>
                <w:tab w:val="left" w:pos="1877"/>
              </w:tabs>
              <w:ind w:left="885" w:right="-36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55FB" w:rsidRPr="002524D0" w:rsidRDefault="0036178E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55FB" w:rsidRPr="002524D0" w:rsidRDefault="007F55FB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55FB" w:rsidRPr="002524D0" w:rsidRDefault="007F55FB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197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55FB" w:rsidRPr="002524D0" w:rsidRDefault="007F55FB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55FB" w:rsidRPr="002524D0" w:rsidRDefault="0036178E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211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55FB" w:rsidRPr="002524D0" w:rsidRDefault="007F55FB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55FB" w:rsidRPr="002524D0" w:rsidRDefault="007F55FB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197</w:t>
            </w:r>
          </w:p>
        </w:tc>
      </w:tr>
      <w:tr w:rsidR="007F55FB" w:rsidRPr="008C7DC1" w:rsidTr="002B4664">
        <w:trPr>
          <w:gridAfter w:val="1"/>
          <w:wAfter w:w="18" w:type="dxa"/>
          <w:trHeight w:val="369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55FB" w:rsidRPr="002524D0" w:rsidRDefault="007F55FB" w:rsidP="001202CB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sz w:val="28"/>
                <w:szCs w:val="28"/>
                <w:cs/>
              </w:rPr>
              <w:t>บริษัท ไอทีซิตี้ จำกัด (มหาชน)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55FB" w:rsidRPr="002524D0" w:rsidRDefault="0036178E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248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55FB" w:rsidRPr="002524D0" w:rsidRDefault="007F55FB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55FB" w:rsidRPr="002524D0" w:rsidRDefault="007F55FB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637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55FB" w:rsidRPr="002524D0" w:rsidRDefault="007F55FB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55FB" w:rsidRPr="002524D0" w:rsidRDefault="0036178E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248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55FB" w:rsidRPr="002524D0" w:rsidRDefault="007F55FB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55FB" w:rsidRPr="002524D0" w:rsidRDefault="007F55FB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637</w:t>
            </w:r>
          </w:p>
        </w:tc>
      </w:tr>
      <w:tr w:rsidR="007F55FB" w:rsidRPr="008C7DC1" w:rsidTr="002B4664">
        <w:trPr>
          <w:gridAfter w:val="1"/>
          <w:wAfter w:w="18" w:type="dxa"/>
          <w:trHeight w:val="369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55FB" w:rsidRPr="002524D0" w:rsidRDefault="007F55FB" w:rsidP="001202CB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สุพัฒนี </w:t>
            </w:r>
            <w:r w:rsidRPr="002524D0">
              <w:rPr>
                <w:rFonts w:ascii="Angsana New" w:hAnsi="Angsana New"/>
                <w:sz w:val="28"/>
                <w:szCs w:val="28"/>
                <w:cs/>
              </w:rPr>
              <w:t xml:space="preserve">จำกัด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F55FB" w:rsidRPr="002524D0" w:rsidRDefault="0036178E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55FB" w:rsidRPr="002524D0" w:rsidRDefault="007F55FB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decimal" w:pos="917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F55FB" w:rsidRPr="002524D0" w:rsidRDefault="007F55FB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1,488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55FB" w:rsidRPr="00705AEF" w:rsidRDefault="007F55FB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F55FB" w:rsidRPr="002524D0" w:rsidRDefault="0036178E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55FB" w:rsidRPr="00705AEF" w:rsidRDefault="007F55FB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F55FB" w:rsidRPr="002524D0" w:rsidRDefault="007F55FB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1,488</w:t>
            </w:r>
          </w:p>
        </w:tc>
      </w:tr>
      <w:tr w:rsidR="007F55FB" w:rsidRPr="002524D0" w:rsidTr="002B4664">
        <w:trPr>
          <w:gridAfter w:val="1"/>
          <w:wAfter w:w="18" w:type="dxa"/>
          <w:trHeight w:val="369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55FB" w:rsidRPr="002524D0" w:rsidRDefault="007F55FB" w:rsidP="001202CB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7F55FB" w:rsidRPr="00CF3167" w:rsidRDefault="0036178E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2,852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55FB" w:rsidRPr="00CF3167" w:rsidRDefault="007F55FB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7F55FB" w:rsidRPr="00CF3167" w:rsidRDefault="007F55FB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4,493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55FB" w:rsidRPr="00CF3167" w:rsidRDefault="007F55FB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7F55FB" w:rsidRPr="00CF3167" w:rsidRDefault="0036178E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2,852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55FB" w:rsidRPr="00CF3167" w:rsidRDefault="007F55FB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7F55FB" w:rsidRPr="00CF3167" w:rsidRDefault="007F55FB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4,493</w:t>
            </w:r>
          </w:p>
        </w:tc>
      </w:tr>
      <w:tr w:rsidR="007F55FB" w:rsidRPr="00C8551D" w:rsidTr="002B4664">
        <w:trPr>
          <w:trHeight w:hRule="exact" w:val="431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55FB" w:rsidRPr="00C8551D" w:rsidRDefault="007F55FB" w:rsidP="001202CB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spacing w:line="240" w:lineRule="auto"/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41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55FB" w:rsidRPr="00C8551D" w:rsidRDefault="007F55FB" w:rsidP="001202C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F55FB" w:rsidRPr="00C8551D" w:rsidTr="002B4664">
        <w:trPr>
          <w:trHeight w:hRule="exact" w:val="432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55FB" w:rsidRPr="00C8551D" w:rsidRDefault="007F55FB" w:rsidP="001202CB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spacing w:line="240" w:lineRule="auto"/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รายได้อื่น (ค่านายหน้า, ค่าเช่าและอื่น ๆ)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55FB" w:rsidRPr="00C8551D" w:rsidRDefault="007F55FB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55FB" w:rsidRPr="00C8551D" w:rsidRDefault="007F55FB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55FB" w:rsidRPr="00C8551D" w:rsidRDefault="007F55FB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55FB" w:rsidRPr="00C8551D" w:rsidRDefault="007F55FB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55FB" w:rsidRPr="00C8551D" w:rsidRDefault="007F55FB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55FB" w:rsidRPr="00C8551D" w:rsidRDefault="007F55FB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F55FB" w:rsidRPr="00C8551D" w:rsidRDefault="007F55FB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7F55FB" w:rsidRPr="00C8551D" w:rsidTr="002B4664">
        <w:trPr>
          <w:trHeight w:hRule="exact" w:val="432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55FB" w:rsidRPr="00C8551D" w:rsidRDefault="007F55FB" w:rsidP="001202CB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spacing w:line="240" w:lineRule="auto"/>
              <w:ind w:left="601" w:right="-36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55FB" w:rsidRPr="00C8551D" w:rsidRDefault="007F55FB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55FB" w:rsidRPr="00C8551D" w:rsidRDefault="007F55FB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55FB" w:rsidRPr="00C8551D" w:rsidRDefault="007F55FB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55FB" w:rsidRPr="00C8551D" w:rsidRDefault="007F55FB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55FB" w:rsidRPr="00C8551D" w:rsidRDefault="007F55FB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55FB" w:rsidRPr="00C8551D" w:rsidRDefault="007F55FB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F55FB" w:rsidRPr="00C8551D" w:rsidRDefault="007F55FB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2E61E0" w:rsidRPr="00C8551D" w:rsidTr="002B4664">
        <w:trPr>
          <w:trHeight w:hRule="exact" w:val="431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61E0" w:rsidRPr="00C8551D" w:rsidRDefault="002E61E0" w:rsidP="001202CB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spacing w:line="240" w:lineRule="auto"/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บริษ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ัท นิวพลัสนิตติ้ง จำกัด (มหาชน) 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E61E0" w:rsidRPr="00C8551D" w:rsidRDefault="002B4664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66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E61E0" w:rsidRPr="00C8551D" w:rsidRDefault="002E61E0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E61E0" w:rsidRPr="00C8551D" w:rsidRDefault="002E61E0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121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61E0" w:rsidRPr="00C8551D" w:rsidRDefault="002E61E0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E61E0" w:rsidRPr="0036178E" w:rsidRDefault="0036178E" w:rsidP="0036178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36178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</w:t>
            </w:r>
            <w:r w:rsidR="002B466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08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61E0" w:rsidRPr="00C8551D" w:rsidRDefault="002E61E0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E61E0" w:rsidRPr="00F64042" w:rsidRDefault="00F64042" w:rsidP="00F6404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318</w:t>
            </w:r>
          </w:p>
        </w:tc>
      </w:tr>
      <w:tr w:rsidR="002E61E0" w:rsidRPr="00C8551D" w:rsidTr="002B4664">
        <w:trPr>
          <w:trHeight w:hRule="exact" w:val="432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61E0" w:rsidRPr="00C8551D" w:rsidRDefault="002E61E0" w:rsidP="001202CB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spacing w:line="240" w:lineRule="auto"/>
              <w:ind w:left="601" w:right="-36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E61E0" w:rsidRPr="00C8551D" w:rsidRDefault="002E61E0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E61E0" w:rsidRPr="00C8551D" w:rsidRDefault="002E61E0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E61E0" w:rsidRPr="00C8551D" w:rsidRDefault="002E61E0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61E0" w:rsidRPr="00C8551D" w:rsidRDefault="002E61E0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61E0" w:rsidRPr="00C8551D" w:rsidRDefault="002E61E0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61E0" w:rsidRPr="00C8551D" w:rsidRDefault="002E61E0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61E0" w:rsidRPr="00C8551D" w:rsidRDefault="002E61E0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2E61E0" w:rsidRPr="00C8551D" w:rsidTr="002B4664">
        <w:trPr>
          <w:trHeight w:hRule="exact" w:val="432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61E0" w:rsidRPr="00C8551D" w:rsidRDefault="002E61E0" w:rsidP="001202CB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spacing w:line="240" w:lineRule="auto"/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E61E0" w:rsidRPr="00C8551D" w:rsidRDefault="0036178E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36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E61E0" w:rsidRPr="00C8551D" w:rsidRDefault="002E61E0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E61E0" w:rsidRPr="00C8551D" w:rsidRDefault="002E61E0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35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61E0" w:rsidRPr="00C8551D" w:rsidRDefault="002E61E0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E61E0" w:rsidRPr="00C8551D" w:rsidRDefault="0036178E" w:rsidP="0036178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74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61E0" w:rsidRPr="00C8551D" w:rsidRDefault="002E61E0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E61E0" w:rsidRPr="00C8551D" w:rsidRDefault="002E61E0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69</w:t>
            </w:r>
          </w:p>
        </w:tc>
      </w:tr>
      <w:tr w:rsidR="002E61E0" w:rsidRPr="00C8551D" w:rsidTr="002B4664">
        <w:trPr>
          <w:trHeight w:hRule="exact" w:val="432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61E0" w:rsidRPr="00A937AD" w:rsidRDefault="002E61E0" w:rsidP="001202CB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spacing w:line="240" w:lineRule="auto"/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A937AD">
              <w:rPr>
                <w:rFonts w:ascii="Angsana New" w:hAnsi="Angsana New" w:hint="cs"/>
                <w:sz w:val="28"/>
                <w:szCs w:val="28"/>
                <w:cs/>
              </w:rPr>
              <w:t>บริษัท สหพัฒนาอินเตอร์โฮลดิ้ง จำกัด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(มหาชน)</w:t>
            </w:r>
          </w:p>
          <w:p w:rsidR="002E61E0" w:rsidRDefault="002E61E0" w:rsidP="001202CB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spacing w:line="240" w:lineRule="auto"/>
              <w:ind w:left="601"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</w:t>
            </w:r>
          </w:p>
          <w:p w:rsidR="002E61E0" w:rsidRPr="00C8551D" w:rsidRDefault="002E61E0" w:rsidP="001202CB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spacing w:line="240" w:lineRule="auto"/>
              <w:ind w:left="601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มหาชน)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E61E0" w:rsidRPr="00FD5D73" w:rsidRDefault="0036178E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E61E0" w:rsidRPr="00FD5D73" w:rsidRDefault="002E61E0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E61E0" w:rsidRPr="00FD5D73" w:rsidRDefault="002E61E0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D5D7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  <w:p w:rsidR="002E61E0" w:rsidRPr="00FD5D73" w:rsidRDefault="002E61E0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61E0" w:rsidRPr="00C8551D" w:rsidRDefault="002E61E0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E61E0" w:rsidRPr="00A937AD" w:rsidRDefault="0036178E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61E0" w:rsidRPr="00A937AD" w:rsidRDefault="002E61E0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E61E0" w:rsidRPr="00A937AD" w:rsidRDefault="002E61E0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</w:t>
            </w:r>
          </w:p>
        </w:tc>
      </w:tr>
      <w:tr w:rsidR="002E61E0" w:rsidRPr="00C8551D" w:rsidTr="002B4664">
        <w:trPr>
          <w:trHeight w:hRule="exact" w:val="432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61E0" w:rsidRPr="00C8551D" w:rsidRDefault="002E61E0" w:rsidP="001202CB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spacing w:line="240" w:lineRule="auto"/>
              <w:ind w:left="601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E61E0" w:rsidRPr="00C8551D" w:rsidRDefault="002B4664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102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E61E0" w:rsidRPr="00C8551D" w:rsidRDefault="002E61E0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E61E0" w:rsidRPr="00C8551D" w:rsidRDefault="002E61E0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156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61E0" w:rsidRPr="00C8551D" w:rsidRDefault="002E61E0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E61E0" w:rsidRPr="00D946B7" w:rsidRDefault="002B4664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282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61E0" w:rsidRPr="00C8551D" w:rsidRDefault="002E61E0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E61E0" w:rsidRPr="00C8551D" w:rsidRDefault="002E61E0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392</w:t>
            </w:r>
          </w:p>
        </w:tc>
      </w:tr>
      <w:tr w:rsidR="009F0F4A" w:rsidRPr="00C8551D" w:rsidTr="002B4664">
        <w:trPr>
          <w:gridAfter w:val="1"/>
          <w:wAfter w:w="18" w:type="dxa"/>
          <w:trHeight w:val="431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F4A" w:rsidRPr="00C8551D" w:rsidRDefault="009F0F4A" w:rsidP="001202CB">
            <w:pPr>
              <w:tabs>
                <w:tab w:val="clear" w:pos="227"/>
                <w:tab w:val="clear" w:pos="454"/>
                <w:tab w:val="left" w:pos="1310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0F4A" w:rsidRPr="00C8551D" w:rsidRDefault="009F0F4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0F4A" w:rsidRPr="00C8551D" w:rsidRDefault="009F0F4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0F4A" w:rsidRPr="00C8551D" w:rsidRDefault="009F0F4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0F4A" w:rsidRPr="00C8551D" w:rsidRDefault="009F0F4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0F4A" w:rsidRPr="00C8551D" w:rsidRDefault="009F0F4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0F4A" w:rsidRPr="00C8551D" w:rsidRDefault="009F0F4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F4A" w:rsidRPr="00C8551D" w:rsidRDefault="009F0F4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9F0F4A" w:rsidRPr="00C8551D" w:rsidTr="002B4664">
        <w:trPr>
          <w:gridAfter w:val="1"/>
          <w:wAfter w:w="18" w:type="dxa"/>
          <w:trHeight w:val="449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F4A" w:rsidRPr="00C8551D" w:rsidRDefault="009F0F4A" w:rsidP="001202CB">
            <w:pPr>
              <w:tabs>
                <w:tab w:val="clear" w:pos="227"/>
                <w:tab w:val="clear" w:pos="454"/>
                <w:tab w:val="left" w:pos="1310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ค่าใช้จ่ายในการขายและบริหาร</w:t>
            </w:r>
            <w:r w:rsidRPr="00C8551D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(</w:t>
            </w: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ค่าเช่า</w:t>
            </w:r>
            <w:r w:rsidRPr="00C8551D">
              <w:rPr>
                <w:rFonts w:ascii="Angsana New" w:hAnsi="Angsana New"/>
                <w:sz w:val="28"/>
                <w:szCs w:val="28"/>
                <w:u w:val="single"/>
              </w:rPr>
              <w:t>,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0F4A" w:rsidRPr="00C8551D" w:rsidRDefault="009F0F4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0F4A" w:rsidRPr="00C8551D" w:rsidRDefault="009F0F4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0F4A" w:rsidRPr="00C8551D" w:rsidRDefault="009F0F4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0F4A" w:rsidRPr="00C8551D" w:rsidRDefault="009F0F4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0F4A" w:rsidRPr="00C8551D" w:rsidRDefault="009F0F4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0F4A" w:rsidRPr="00C8551D" w:rsidRDefault="009F0F4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F4A" w:rsidRPr="00C8551D" w:rsidRDefault="009F0F4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9F0F4A" w:rsidRPr="00C8551D" w:rsidTr="002B4664">
        <w:trPr>
          <w:gridAfter w:val="1"/>
          <w:wAfter w:w="18" w:type="dxa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F4A" w:rsidRPr="00C8551D" w:rsidRDefault="009F0F4A" w:rsidP="001202CB">
            <w:pPr>
              <w:tabs>
                <w:tab w:val="clear" w:pos="227"/>
                <w:tab w:val="clear" w:pos="454"/>
                <w:tab w:val="clear" w:pos="680"/>
                <w:tab w:val="left" w:pos="318"/>
                <w:tab w:val="left" w:pos="1168"/>
                <w:tab w:val="left" w:pos="1310"/>
              </w:tabs>
              <w:ind w:left="1027" w:right="-36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ค่าบริการดูแลสินค้าและอื่น ๆ)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0F4A" w:rsidRPr="00C8551D" w:rsidRDefault="009F0F4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0F4A" w:rsidRPr="00C8551D" w:rsidRDefault="009F0F4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0F4A" w:rsidRPr="00C8551D" w:rsidRDefault="009F0F4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0F4A" w:rsidRPr="00C8551D" w:rsidRDefault="009F0F4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0F4A" w:rsidRPr="00C8551D" w:rsidRDefault="009F0F4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0F4A" w:rsidRPr="00C8551D" w:rsidRDefault="009F0F4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F4A" w:rsidRPr="00C8551D" w:rsidRDefault="009F0F4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9F0F4A" w:rsidRPr="00C8551D" w:rsidTr="002B4664">
        <w:trPr>
          <w:gridAfter w:val="1"/>
          <w:wAfter w:w="18" w:type="dxa"/>
          <w:trHeight w:hRule="exact" w:val="432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F4A" w:rsidRPr="00C8551D" w:rsidRDefault="009F0F4A" w:rsidP="001202CB">
            <w:pPr>
              <w:tabs>
                <w:tab w:val="clear" w:pos="227"/>
                <w:tab w:val="left" w:pos="1310"/>
              </w:tabs>
              <w:spacing w:line="240" w:lineRule="auto"/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0F4A" w:rsidRPr="00C8551D" w:rsidRDefault="009F0F4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0F4A" w:rsidRPr="00C8551D" w:rsidRDefault="009F0F4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0F4A" w:rsidRPr="00C8551D" w:rsidRDefault="009F0F4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0F4A" w:rsidRPr="00C8551D" w:rsidRDefault="009F0F4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0F4A" w:rsidRPr="00C8551D" w:rsidRDefault="009F0F4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0F4A" w:rsidRPr="00C8551D" w:rsidRDefault="009F0F4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F4A" w:rsidRPr="00C8551D" w:rsidRDefault="009F0F4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F776FA" w:rsidRPr="00C8551D" w:rsidTr="002B4664">
        <w:trPr>
          <w:gridAfter w:val="1"/>
          <w:wAfter w:w="18" w:type="dxa"/>
          <w:trHeight w:hRule="exact" w:val="432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6FA" w:rsidRPr="00C8551D" w:rsidRDefault="00F776FA" w:rsidP="001202CB">
            <w:pPr>
              <w:tabs>
                <w:tab w:val="clear" w:pos="227"/>
                <w:tab w:val="left" w:pos="1310"/>
              </w:tabs>
              <w:spacing w:line="240" w:lineRule="auto"/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บริษัท สหพัฒนพิบูล จำกัด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76FA" w:rsidRPr="00C8551D" w:rsidRDefault="0036178E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461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76FA" w:rsidRPr="00C8551D" w:rsidRDefault="00F776F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76FA" w:rsidRPr="00C8551D" w:rsidRDefault="00F776FA" w:rsidP="00E66E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420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76FA" w:rsidRPr="00C8551D" w:rsidRDefault="00F776F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76FA" w:rsidRPr="00C8551D" w:rsidRDefault="0036178E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922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76FA" w:rsidRPr="00C8551D" w:rsidRDefault="00F776F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6FA" w:rsidRPr="00C8551D" w:rsidRDefault="00F776FA" w:rsidP="00E66E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841</w:t>
            </w:r>
          </w:p>
        </w:tc>
      </w:tr>
      <w:tr w:rsidR="00F776FA" w:rsidRPr="00C8551D" w:rsidTr="002B4664">
        <w:trPr>
          <w:gridAfter w:val="1"/>
          <w:wAfter w:w="18" w:type="dxa"/>
          <w:trHeight w:hRule="exact" w:val="481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6FA" w:rsidRPr="00C8551D" w:rsidRDefault="00F776FA" w:rsidP="001202CB">
            <w:pPr>
              <w:tabs>
                <w:tab w:val="clear" w:pos="227"/>
                <w:tab w:val="clear" w:pos="454"/>
                <w:tab w:val="left" w:pos="601"/>
                <w:tab w:val="left" w:pos="1310"/>
              </w:tabs>
              <w:spacing w:line="240" w:lineRule="auto"/>
              <w:ind w:left="601" w:right="-36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บริษัท เจนศิลป์อินดัสทรี่ จำกัด</w:t>
            </w:r>
            <w:bookmarkStart w:id="0" w:name="_GoBack"/>
            <w:bookmarkEnd w:id="0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76FA" w:rsidRPr="00C8551D" w:rsidRDefault="0036178E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240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76FA" w:rsidRPr="00C8551D" w:rsidRDefault="00F776F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76FA" w:rsidRPr="00C8551D" w:rsidRDefault="00F776F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240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76FA" w:rsidRPr="00C8551D" w:rsidRDefault="00F776F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76FA" w:rsidRPr="00C8551D" w:rsidRDefault="0036178E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480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76FA" w:rsidRPr="00C8551D" w:rsidRDefault="00F776F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6FA" w:rsidRPr="00C8551D" w:rsidRDefault="00F776F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480</w:t>
            </w:r>
          </w:p>
        </w:tc>
      </w:tr>
      <w:tr w:rsidR="00F776FA" w:rsidRPr="00C8551D" w:rsidTr="002B4664">
        <w:trPr>
          <w:gridAfter w:val="1"/>
          <w:wAfter w:w="18" w:type="dxa"/>
          <w:trHeight w:hRule="exact" w:val="481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6FA" w:rsidRPr="00C8551D" w:rsidRDefault="00F776FA" w:rsidP="001202CB">
            <w:pPr>
              <w:tabs>
                <w:tab w:val="clear" w:pos="227"/>
                <w:tab w:val="clear" w:pos="454"/>
                <w:tab w:val="left" w:pos="601"/>
                <w:tab w:val="left" w:pos="1310"/>
              </w:tabs>
              <w:spacing w:line="240" w:lineRule="auto"/>
              <w:ind w:left="601" w:right="-36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0A654F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76FA" w:rsidRPr="00C8551D" w:rsidRDefault="0036178E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832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76FA" w:rsidRPr="00C8551D" w:rsidRDefault="00F776F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76FA" w:rsidRPr="00C8551D" w:rsidRDefault="00F776F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682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76FA" w:rsidRPr="00C8551D" w:rsidRDefault="00F776F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76FA" w:rsidRPr="00C8551D" w:rsidRDefault="0036178E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832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76FA" w:rsidRPr="00C8551D" w:rsidRDefault="00F776F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6FA" w:rsidRPr="00C8551D" w:rsidRDefault="00F776F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922</w:t>
            </w:r>
          </w:p>
        </w:tc>
      </w:tr>
      <w:tr w:rsidR="00F776FA" w:rsidRPr="00B0533E" w:rsidTr="002B4664">
        <w:trPr>
          <w:gridAfter w:val="1"/>
          <w:wAfter w:w="18" w:type="dxa"/>
          <w:trHeight w:hRule="exact" w:val="432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6FA" w:rsidRPr="00B0533E" w:rsidRDefault="00F776FA" w:rsidP="001202CB">
            <w:pPr>
              <w:tabs>
                <w:tab w:val="clear" w:pos="227"/>
                <w:tab w:val="left" w:pos="1310"/>
              </w:tabs>
              <w:spacing w:line="240" w:lineRule="auto"/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B0533E">
              <w:rPr>
                <w:rFonts w:ascii="Angsana New" w:hAnsi="Angsana New" w:hint="cs"/>
                <w:sz w:val="28"/>
                <w:szCs w:val="28"/>
                <w:cs/>
              </w:rPr>
              <w:t>บริษัท โชคชัยพิบูล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76FA" w:rsidRPr="00B0533E" w:rsidRDefault="0036178E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76FA" w:rsidRPr="00B0533E" w:rsidRDefault="00F776F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76FA" w:rsidRPr="00B0533E" w:rsidRDefault="00F776F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125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76FA" w:rsidRPr="00B0533E" w:rsidRDefault="00F776F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76FA" w:rsidRPr="00B0533E" w:rsidRDefault="0036178E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76FA" w:rsidRPr="00B0533E" w:rsidRDefault="00F776F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6FA" w:rsidRPr="00B0533E" w:rsidRDefault="00F776F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249</w:t>
            </w:r>
          </w:p>
        </w:tc>
      </w:tr>
      <w:tr w:rsidR="002B4664" w:rsidRPr="00B0533E" w:rsidTr="002B4664">
        <w:trPr>
          <w:gridAfter w:val="1"/>
          <w:wAfter w:w="18" w:type="dxa"/>
          <w:trHeight w:hRule="exact" w:val="432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664" w:rsidRPr="00B0533E" w:rsidRDefault="002B4664" w:rsidP="001202CB">
            <w:pPr>
              <w:tabs>
                <w:tab w:val="clear" w:pos="227"/>
                <w:tab w:val="left" w:pos="1310"/>
              </w:tabs>
              <w:spacing w:line="240" w:lineRule="auto"/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บริษัท ไทเกอร์ ดิสทริบิวชั่น แอนด์ โลจิสติคส์ จำกัด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B4664" w:rsidRDefault="00F950C7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812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4664" w:rsidRPr="00B0533E" w:rsidRDefault="002B4664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B4664" w:rsidRPr="00613099" w:rsidRDefault="00BC494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4664" w:rsidRPr="00B0533E" w:rsidRDefault="002B4664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B4664" w:rsidRDefault="00F950C7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812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4664" w:rsidRPr="00B0533E" w:rsidRDefault="002B4664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B4664" w:rsidRPr="00613099" w:rsidRDefault="00BC494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F776FA" w:rsidRPr="00C8551D" w:rsidTr="002B4664">
        <w:trPr>
          <w:gridAfter w:val="1"/>
          <w:wAfter w:w="18" w:type="dxa"/>
          <w:trHeight w:hRule="exact" w:val="432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6FA" w:rsidRPr="00C8551D" w:rsidRDefault="00F776FA" w:rsidP="001202CB">
            <w:pPr>
              <w:tabs>
                <w:tab w:val="clear" w:pos="227"/>
                <w:tab w:val="left" w:pos="1310"/>
              </w:tabs>
              <w:spacing w:line="240" w:lineRule="auto"/>
              <w:ind w:left="601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F776FA" w:rsidRPr="00C8551D" w:rsidRDefault="00BC494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36178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F950C7">
              <w:rPr>
                <w:rFonts w:ascii="Angsana New" w:hAnsi="Angsana New"/>
                <w:sz w:val="28"/>
                <w:szCs w:val="28"/>
                <w:lang w:val="en-US"/>
              </w:rPr>
              <w:t>345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76FA" w:rsidRPr="00C8551D" w:rsidRDefault="00F776F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F776FA" w:rsidRPr="00C8551D" w:rsidRDefault="00F776F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467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76FA" w:rsidRPr="00C8551D" w:rsidRDefault="00F776F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F776FA" w:rsidRPr="00C8551D" w:rsidRDefault="00F950C7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36178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046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76FA" w:rsidRPr="00C8551D" w:rsidRDefault="00F776F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776FA" w:rsidRPr="00C8551D" w:rsidRDefault="00F776F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492</w:t>
            </w:r>
          </w:p>
        </w:tc>
      </w:tr>
      <w:tr w:rsidR="003E0357" w:rsidRPr="002524D0" w:rsidTr="002B4664">
        <w:trPr>
          <w:trHeight w:val="369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357" w:rsidRPr="002524D0" w:rsidRDefault="003E0357" w:rsidP="001202CB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412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3E0357" w:rsidRDefault="003E035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E0357" w:rsidRPr="002524D0" w:rsidTr="002B4664">
        <w:trPr>
          <w:gridAfter w:val="3"/>
          <w:wAfter w:w="211" w:type="dxa"/>
          <w:trHeight w:val="369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357" w:rsidRPr="002524D0" w:rsidRDefault="003E0357" w:rsidP="001202CB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387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357" w:rsidRPr="002524D0" w:rsidRDefault="003E035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3E0357" w:rsidRPr="002524D0" w:rsidTr="002B4664">
        <w:trPr>
          <w:gridAfter w:val="3"/>
          <w:wAfter w:w="211" w:type="dxa"/>
          <w:trHeight w:val="369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357" w:rsidRPr="002524D0" w:rsidRDefault="003E0357" w:rsidP="001202CB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5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E0357" w:rsidRPr="002524D0" w:rsidRDefault="003E0357" w:rsidP="001202CB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sz w:val="28"/>
                <w:szCs w:val="28"/>
                <w:cs/>
              </w:rPr>
              <w:t>งวดสามเดือน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0357" w:rsidRPr="002524D0" w:rsidRDefault="003E0357" w:rsidP="001202CB">
            <w:pPr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E0357" w:rsidRPr="002524D0" w:rsidRDefault="003E035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sz w:val="28"/>
                <w:szCs w:val="28"/>
                <w:cs/>
              </w:rPr>
              <w:t>งวดหกเดือน</w:t>
            </w:r>
          </w:p>
        </w:tc>
      </w:tr>
      <w:tr w:rsidR="007A31D1" w:rsidRPr="002524D0" w:rsidTr="002B4664">
        <w:trPr>
          <w:gridAfter w:val="3"/>
          <w:wAfter w:w="211" w:type="dxa"/>
          <w:trHeight w:val="369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357" w:rsidRPr="002524D0" w:rsidRDefault="003E0357" w:rsidP="001202CB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E0357" w:rsidRPr="002524D0" w:rsidRDefault="003E0357" w:rsidP="001202CB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0357" w:rsidRPr="002524D0" w:rsidRDefault="003E0357" w:rsidP="001202CB">
            <w:pPr>
              <w:pStyle w:val="BodyText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E0357" w:rsidRPr="002524D0" w:rsidRDefault="003E0357" w:rsidP="001202CB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E0357" w:rsidRPr="002524D0" w:rsidRDefault="003E0357" w:rsidP="001202CB">
            <w:pPr>
              <w:pStyle w:val="BodyText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357" w:rsidRPr="002524D0" w:rsidRDefault="003E0357" w:rsidP="001202CB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E0357" w:rsidRPr="002524D0" w:rsidRDefault="003E0357" w:rsidP="001202CB">
            <w:pPr>
              <w:pStyle w:val="BodyText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357" w:rsidRPr="002524D0" w:rsidRDefault="003E0357" w:rsidP="001202CB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7A31D1" w:rsidRPr="002524D0" w:rsidTr="002B4664">
        <w:trPr>
          <w:gridAfter w:val="3"/>
          <w:wAfter w:w="211" w:type="dxa"/>
          <w:trHeight w:val="369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283C" w:rsidRPr="00C8551D" w:rsidRDefault="002A283C" w:rsidP="00F0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310"/>
              </w:tabs>
              <w:spacing w:line="240" w:lineRule="auto"/>
              <w:ind w:left="568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C8551D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ค่าตอบแทนผู้บริหารสำคัญ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283C" w:rsidRPr="002524D0" w:rsidRDefault="002A283C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283C" w:rsidRPr="002524D0" w:rsidRDefault="002A283C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283C" w:rsidRPr="002524D0" w:rsidRDefault="002A283C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283C" w:rsidRPr="002524D0" w:rsidRDefault="002A283C" w:rsidP="001202CB">
            <w:pPr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283C" w:rsidRPr="002524D0" w:rsidRDefault="002A283C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283C" w:rsidRPr="002524D0" w:rsidRDefault="002A283C" w:rsidP="001202CB">
            <w:pPr>
              <w:tabs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283C" w:rsidRPr="002524D0" w:rsidRDefault="002A283C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A31D1" w:rsidRPr="002524D0" w:rsidTr="002B4664">
        <w:trPr>
          <w:gridAfter w:val="3"/>
          <w:wAfter w:w="211" w:type="dxa"/>
          <w:trHeight w:val="369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E50" w:rsidRPr="00C8551D" w:rsidRDefault="00E85E50" w:rsidP="00F075C2">
            <w:pPr>
              <w:tabs>
                <w:tab w:val="clear" w:pos="227"/>
                <w:tab w:val="left" w:pos="1310"/>
              </w:tabs>
              <w:spacing w:line="240" w:lineRule="auto"/>
              <w:ind w:left="56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E50" w:rsidRPr="002524D0" w:rsidRDefault="00A43C20" w:rsidP="00A43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3,717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E50" w:rsidRPr="002524D0" w:rsidRDefault="00E85E50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E50" w:rsidRPr="00C8551D" w:rsidRDefault="00E85E50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672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5E50" w:rsidRPr="002524D0" w:rsidRDefault="00E85E50" w:rsidP="001202CB">
            <w:pPr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E50" w:rsidRPr="002524D0" w:rsidRDefault="00A43C20" w:rsidP="00A43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6,761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E50" w:rsidRPr="002524D0" w:rsidRDefault="00E85E50" w:rsidP="001202CB">
            <w:pPr>
              <w:tabs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E50" w:rsidRPr="00C8551D" w:rsidRDefault="00E85E50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339</w:t>
            </w:r>
          </w:p>
        </w:tc>
      </w:tr>
      <w:tr w:rsidR="007A31D1" w:rsidRPr="002524D0" w:rsidTr="002B4664">
        <w:trPr>
          <w:gridAfter w:val="3"/>
          <w:wAfter w:w="211" w:type="dxa"/>
          <w:trHeight w:val="369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E50" w:rsidRPr="00C8551D" w:rsidRDefault="00E85E50" w:rsidP="00F075C2">
            <w:pPr>
              <w:tabs>
                <w:tab w:val="clear" w:pos="227"/>
                <w:tab w:val="left" w:pos="1310"/>
              </w:tabs>
              <w:spacing w:line="240" w:lineRule="auto"/>
              <w:ind w:left="56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E50" w:rsidRPr="002524D0" w:rsidRDefault="00A43C20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92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E50" w:rsidRPr="002524D0" w:rsidRDefault="00E85E50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E50" w:rsidRPr="00C8551D" w:rsidRDefault="00E85E50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66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5E50" w:rsidRPr="002524D0" w:rsidRDefault="00E85E50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E50" w:rsidRPr="002524D0" w:rsidRDefault="00A43C20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172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E50" w:rsidRPr="002524D0" w:rsidRDefault="00E85E50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E50" w:rsidRPr="00C8551D" w:rsidRDefault="00E85E50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131</w:t>
            </w:r>
          </w:p>
        </w:tc>
      </w:tr>
      <w:tr w:rsidR="007A31D1" w:rsidRPr="00CF3167" w:rsidTr="002B4664">
        <w:trPr>
          <w:gridAfter w:val="3"/>
          <w:wAfter w:w="211" w:type="dxa"/>
          <w:trHeight w:val="369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E50" w:rsidRPr="002524D0" w:rsidRDefault="00E85E50" w:rsidP="00F075C2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568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E85E50" w:rsidRPr="00CF3167" w:rsidRDefault="00A43C20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3,809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E50" w:rsidRPr="00CF3167" w:rsidRDefault="00E85E50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E85E50" w:rsidRPr="00C8551D" w:rsidRDefault="00E85E50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738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5E50" w:rsidRPr="00CF3167" w:rsidRDefault="00E85E50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E85E50" w:rsidRPr="00CF3167" w:rsidRDefault="00A43C20" w:rsidP="009D7B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6,93</w:t>
            </w:r>
            <w:r w:rsidR="009D7B8A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E50" w:rsidRPr="00CF3167" w:rsidRDefault="00E85E50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E85E50" w:rsidRPr="00C8551D" w:rsidRDefault="00E85E50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470</w:t>
            </w:r>
          </w:p>
        </w:tc>
      </w:tr>
    </w:tbl>
    <w:p w:rsidR="007B3030" w:rsidRPr="00553B72" w:rsidRDefault="0012600E" w:rsidP="004308E5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t>ลูกหนี้การค้า</w:t>
      </w:r>
      <w:r w:rsidR="004753AE"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t>และลูกหนี้หมุนเวียนอื่น</w:t>
      </w:r>
      <w:r w:rsidR="00EC7F7C"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</w:t>
      </w:r>
      <w:r w:rsidR="00E227D4" w:rsidRPr="00553B72">
        <w:rPr>
          <w:rFonts w:ascii="Angsana New" w:hAnsi="Angsana New"/>
          <w:b/>
          <w:bCs/>
          <w:sz w:val="28"/>
          <w:szCs w:val="28"/>
          <w:lang w:val="en-GB"/>
        </w:rPr>
        <w:t>-</w:t>
      </w:r>
      <w:r w:rsidR="00033513"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สุทธิ</w:t>
      </w:r>
    </w:p>
    <w:tbl>
      <w:tblPr>
        <w:tblW w:w="9647" w:type="dxa"/>
        <w:tblInd w:w="108" w:type="dxa"/>
        <w:tblLook w:val="0000" w:firstRow="0" w:lastRow="0" w:firstColumn="0" w:lastColumn="0" w:noHBand="0" w:noVBand="0"/>
      </w:tblPr>
      <w:tblGrid>
        <w:gridCol w:w="4082"/>
        <w:gridCol w:w="1077"/>
        <w:gridCol w:w="236"/>
        <w:gridCol w:w="1984"/>
        <w:gridCol w:w="284"/>
        <w:gridCol w:w="1984"/>
      </w:tblGrid>
      <w:tr w:rsidR="006E53F1" w:rsidRPr="00553B72" w:rsidTr="005867FF">
        <w:trPr>
          <w:trHeight w:hRule="exact" w:val="432"/>
        </w:trPr>
        <w:tc>
          <w:tcPr>
            <w:tcW w:w="4082" w:type="dxa"/>
            <w:shd w:val="clear" w:color="auto" w:fill="auto"/>
            <w:vAlign w:val="center"/>
          </w:tcPr>
          <w:p w:rsidR="006E53F1" w:rsidRPr="00553B72" w:rsidRDefault="006E53F1" w:rsidP="00793C3C">
            <w:pPr>
              <w:tabs>
                <w:tab w:val="left" w:pos="71"/>
              </w:tabs>
              <w:spacing w:line="240" w:lineRule="auto"/>
              <w:ind w:left="71" w:right="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7" w:type="dxa"/>
          </w:tcPr>
          <w:p w:rsidR="006E53F1" w:rsidRPr="00553B72" w:rsidRDefault="006E53F1" w:rsidP="00793C3C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6E53F1" w:rsidRPr="00553B72" w:rsidRDefault="006E53F1" w:rsidP="00793C3C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  <w:vAlign w:val="bottom"/>
          </w:tcPr>
          <w:p w:rsidR="006E53F1" w:rsidRPr="00553B72" w:rsidRDefault="006E53F1" w:rsidP="00665EE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40568" w:rsidRPr="00840568" w:rsidTr="005867FF">
        <w:trPr>
          <w:trHeight w:hRule="exact" w:val="794"/>
        </w:trPr>
        <w:tc>
          <w:tcPr>
            <w:tcW w:w="4082" w:type="dxa"/>
            <w:shd w:val="clear" w:color="auto" w:fill="auto"/>
            <w:vAlign w:val="center"/>
          </w:tcPr>
          <w:p w:rsidR="00840568" w:rsidRPr="00553B72" w:rsidRDefault="00840568" w:rsidP="00793C3C">
            <w:pPr>
              <w:tabs>
                <w:tab w:val="left" w:pos="71"/>
              </w:tabs>
              <w:spacing w:line="240" w:lineRule="auto"/>
              <w:ind w:left="71" w:right="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7" w:type="dxa"/>
          </w:tcPr>
          <w:p w:rsidR="00840568" w:rsidRPr="00553B72" w:rsidRDefault="00840568" w:rsidP="00793C3C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840568" w:rsidRPr="00553B72" w:rsidRDefault="00840568" w:rsidP="00793C3C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  <w:vAlign w:val="bottom"/>
          </w:tcPr>
          <w:p w:rsidR="00840568" w:rsidRPr="00840568" w:rsidRDefault="00840568" w:rsidP="00665EE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0568">
              <w:rPr>
                <w:rFonts w:ascii="Angsana New" w:hAnsi="Angsana New" w:hint="cs"/>
                <w:sz w:val="28"/>
                <w:szCs w:val="28"/>
                <w:cs/>
              </w:rPr>
              <w:t>งบการเงินที่แสดงเงินลงท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ุนตามวิธีส่วนได้เสีย/</w:t>
            </w:r>
            <w:r w:rsidRPr="0084056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1877" w:rsidRPr="00553B72" w:rsidTr="005867FF">
        <w:trPr>
          <w:trHeight w:hRule="exact" w:val="432"/>
        </w:trPr>
        <w:tc>
          <w:tcPr>
            <w:tcW w:w="4082" w:type="dxa"/>
            <w:shd w:val="clear" w:color="auto" w:fill="auto"/>
            <w:vAlign w:val="center"/>
          </w:tcPr>
          <w:p w:rsidR="00C51877" w:rsidRPr="00553B72" w:rsidRDefault="00C51877" w:rsidP="00C5187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7" w:type="dxa"/>
          </w:tcPr>
          <w:p w:rsidR="00C51877" w:rsidRPr="00553B72" w:rsidRDefault="00C51877" w:rsidP="00C5187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C51877" w:rsidRPr="00553B72" w:rsidRDefault="00C51877" w:rsidP="00C5187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:rsidR="00C51877" w:rsidRPr="00553B72" w:rsidRDefault="00C51877" w:rsidP="00C51877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C51877" w:rsidRPr="00553B72" w:rsidRDefault="00C51877" w:rsidP="00C5187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:rsidR="00C51877" w:rsidRPr="00553B72" w:rsidRDefault="00C51877" w:rsidP="00C51877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C51877" w:rsidRPr="00553B72" w:rsidTr="005867FF">
        <w:trPr>
          <w:trHeight w:hRule="exact" w:val="432"/>
        </w:trPr>
        <w:tc>
          <w:tcPr>
            <w:tcW w:w="4082" w:type="dxa"/>
            <w:shd w:val="clear" w:color="auto" w:fill="auto"/>
            <w:vAlign w:val="center"/>
          </w:tcPr>
          <w:p w:rsidR="00C51877" w:rsidRPr="00553B72" w:rsidRDefault="00C51877" w:rsidP="00C5187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7" w:type="dxa"/>
            <w:vAlign w:val="bottom"/>
          </w:tcPr>
          <w:p w:rsidR="00C51877" w:rsidRPr="00553B72" w:rsidRDefault="00C51877" w:rsidP="00C51877">
            <w:pPr>
              <w:spacing w:line="240" w:lineRule="auto"/>
              <w:ind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36" w:type="dxa"/>
          </w:tcPr>
          <w:p w:rsidR="00C51877" w:rsidRPr="00553B72" w:rsidRDefault="00C51877" w:rsidP="00C5187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:rsidR="00C51877" w:rsidRPr="00553B72" w:rsidRDefault="005E67BD" w:rsidP="00C51877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="00C51877" w:rsidRPr="00553B72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C51877" w:rsidRPr="00553B72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284" w:type="dxa"/>
            <w:vAlign w:val="bottom"/>
          </w:tcPr>
          <w:p w:rsidR="00C51877" w:rsidRPr="00553B72" w:rsidRDefault="00C51877" w:rsidP="00C5187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:rsidR="00C51877" w:rsidRPr="00553B72" w:rsidRDefault="00C51877" w:rsidP="00C51877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53B7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553B72"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</w:tr>
      <w:tr w:rsidR="00C51877" w:rsidRPr="00553B72" w:rsidTr="005867FF">
        <w:trPr>
          <w:trHeight w:hRule="exact" w:val="432"/>
        </w:trPr>
        <w:tc>
          <w:tcPr>
            <w:tcW w:w="4082" w:type="dxa"/>
            <w:shd w:val="clear" w:color="auto" w:fill="auto"/>
            <w:vAlign w:val="bottom"/>
          </w:tcPr>
          <w:p w:rsidR="00C51877" w:rsidRPr="00553B72" w:rsidRDefault="00C51877" w:rsidP="00C51877">
            <w:pPr>
              <w:tabs>
                <w:tab w:val="clear" w:pos="227"/>
                <w:tab w:val="left" w:pos="314"/>
              </w:tabs>
              <w:spacing w:line="240" w:lineRule="auto"/>
              <w:ind w:left="314" w:right="32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:rsidR="00C51877" w:rsidRPr="00553B72" w:rsidRDefault="00C51877" w:rsidP="00C51877">
            <w:pPr>
              <w:tabs>
                <w:tab w:val="decimal" w:pos="972"/>
              </w:tabs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:rsidR="00C51877" w:rsidRPr="00553B72" w:rsidRDefault="00C51877" w:rsidP="00C5187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51877" w:rsidRPr="00553B72" w:rsidRDefault="00C51877" w:rsidP="00C5187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C51877" w:rsidRPr="00553B72" w:rsidRDefault="00C51877" w:rsidP="00C5187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vAlign w:val="bottom"/>
          </w:tcPr>
          <w:p w:rsidR="00C51877" w:rsidRPr="00553B72" w:rsidRDefault="00C51877" w:rsidP="00C5187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C51877" w:rsidRPr="00553B72" w:rsidTr="005867FF">
        <w:trPr>
          <w:trHeight w:hRule="exact" w:val="432"/>
        </w:trPr>
        <w:tc>
          <w:tcPr>
            <w:tcW w:w="4082" w:type="dxa"/>
            <w:shd w:val="clear" w:color="auto" w:fill="auto"/>
            <w:vAlign w:val="bottom"/>
          </w:tcPr>
          <w:p w:rsidR="00C51877" w:rsidRPr="00553B72" w:rsidRDefault="00C51877" w:rsidP="00C51877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C51877" w:rsidRPr="00553B72" w:rsidRDefault="00976BA9" w:rsidP="00C5187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:rsidR="00C51877" w:rsidRPr="00553B72" w:rsidRDefault="00C51877" w:rsidP="00C5187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C51877" w:rsidRPr="00553B72" w:rsidRDefault="007B0E49" w:rsidP="00C51877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284" w:type="dxa"/>
            <w:vAlign w:val="bottom"/>
          </w:tcPr>
          <w:p w:rsidR="00C51877" w:rsidRPr="00553B72" w:rsidRDefault="00C51877" w:rsidP="00C5187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vAlign w:val="bottom"/>
          </w:tcPr>
          <w:p w:rsidR="00C51877" w:rsidRPr="00553B72" w:rsidRDefault="00C51877" w:rsidP="00C51877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45</w:t>
            </w:r>
          </w:p>
        </w:tc>
      </w:tr>
      <w:tr w:rsidR="00C51877" w:rsidRPr="00553B72" w:rsidTr="005867FF">
        <w:trPr>
          <w:trHeight w:hRule="exact" w:val="432"/>
        </w:trPr>
        <w:tc>
          <w:tcPr>
            <w:tcW w:w="4082" w:type="dxa"/>
            <w:shd w:val="clear" w:color="auto" w:fill="auto"/>
            <w:vAlign w:val="bottom"/>
          </w:tcPr>
          <w:p w:rsidR="00C51877" w:rsidRPr="00553B72" w:rsidRDefault="00C51877" w:rsidP="00C51877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077" w:type="dxa"/>
            <w:vAlign w:val="bottom"/>
          </w:tcPr>
          <w:p w:rsidR="00C51877" w:rsidRPr="00553B72" w:rsidRDefault="00C51877" w:rsidP="00C5187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51877" w:rsidRPr="00553B72" w:rsidRDefault="00C51877" w:rsidP="00C5187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1877" w:rsidRPr="00553B72" w:rsidRDefault="007B0E49" w:rsidP="00C51877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135,36</w:t>
            </w:r>
            <w:r w:rsidR="0093277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4" w:type="dxa"/>
            <w:vAlign w:val="bottom"/>
          </w:tcPr>
          <w:p w:rsidR="00C51877" w:rsidRPr="00553B72" w:rsidRDefault="00C51877" w:rsidP="00C5187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:rsidR="00C51877" w:rsidRPr="00553B72" w:rsidRDefault="00C51877" w:rsidP="00C51877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146,162</w:t>
            </w:r>
          </w:p>
        </w:tc>
      </w:tr>
      <w:tr w:rsidR="00C51877" w:rsidRPr="00553B72" w:rsidTr="005867FF">
        <w:trPr>
          <w:trHeight w:hRule="exact" w:val="432"/>
        </w:trPr>
        <w:tc>
          <w:tcPr>
            <w:tcW w:w="4082" w:type="dxa"/>
            <w:shd w:val="clear" w:color="auto" w:fill="auto"/>
            <w:vAlign w:val="bottom"/>
          </w:tcPr>
          <w:p w:rsidR="00C51877" w:rsidRPr="00553B72" w:rsidRDefault="00C51877" w:rsidP="00C51877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77" w:type="dxa"/>
            <w:vAlign w:val="bottom"/>
          </w:tcPr>
          <w:p w:rsidR="00C51877" w:rsidRPr="00553B72" w:rsidRDefault="00C51877" w:rsidP="00C5187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51877" w:rsidRPr="00553B72" w:rsidRDefault="00C51877" w:rsidP="00C5187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51877" w:rsidRPr="00553B72" w:rsidRDefault="007B0E49" w:rsidP="00C51877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135,39</w:t>
            </w:r>
            <w:r w:rsidR="0093277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4" w:type="dxa"/>
            <w:vAlign w:val="bottom"/>
          </w:tcPr>
          <w:p w:rsidR="00C51877" w:rsidRPr="00553B72" w:rsidRDefault="00C51877" w:rsidP="00C5187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:rsidR="00C51877" w:rsidRPr="00553B72" w:rsidRDefault="00C51877" w:rsidP="00C51877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146,207</w:t>
            </w:r>
          </w:p>
        </w:tc>
      </w:tr>
      <w:tr w:rsidR="00C51877" w:rsidRPr="00553B72" w:rsidTr="005867FF">
        <w:trPr>
          <w:trHeight w:hRule="exact" w:val="432"/>
        </w:trPr>
        <w:tc>
          <w:tcPr>
            <w:tcW w:w="4082" w:type="dxa"/>
            <w:shd w:val="clear" w:color="auto" w:fill="auto"/>
            <w:vAlign w:val="bottom"/>
          </w:tcPr>
          <w:p w:rsidR="00C51877" w:rsidRPr="00553B72" w:rsidRDefault="00C51877" w:rsidP="00C51877">
            <w:pPr>
              <w:tabs>
                <w:tab w:val="clear" w:pos="227"/>
                <w:tab w:val="clear" w:pos="454"/>
                <w:tab w:val="left" w:pos="318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553B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553B72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077" w:type="dxa"/>
            <w:vAlign w:val="bottom"/>
          </w:tcPr>
          <w:p w:rsidR="00C51877" w:rsidRPr="00553B72" w:rsidRDefault="00C51877" w:rsidP="00C5187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51877" w:rsidRPr="00553B72" w:rsidRDefault="00C51877" w:rsidP="00C5187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1877" w:rsidRPr="00553B72" w:rsidRDefault="007B0E49" w:rsidP="00C51877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(4,159)</w:t>
            </w:r>
          </w:p>
        </w:tc>
        <w:tc>
          <w:tcPr>
            <w:tcW w:w="284" w:type="dxa"/>
            <w:vAlign w:val="bottom"/>
          </w:tcPr>
          <w:p w:rsidR="00C51877" w:rsidRPr="00553B72" w:rsidRDefault="00C51877" w:rsidP="00C5187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:rsidR="00C51877" w:rsidRPr="00553B72" w:rsidRDefault="00C51877" w:rsidP="00C51877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(5,206)</w:t>
            </w:r>
          </w:p>
        </w:tc>
      </w:tr>
      <w:tr w:rsidR="00C51877" w:rsidRPr="00553B72" w:rsidTr="005867FF">
        <w:trPr>
          <w:trHeight w:hRule="exact" w:val="432"/>
        </w:trPr>
        <w:tc>
          <w:tcPr>
            <w:tcW w:w="4082" w:type="dxa"/>
            <w:shd w:val="clear" w:color="auto" w:fill="auto"/>
            <w:vAlign w:val="bottom"/>
          </w:tcPr>
          <w:p w:rsidR="00C51877" w:rsidRPr="00553B72" w:rsidRDefault="00C51877" w:rsidP="00C51877">
            <w:pPr>
              <w:tabs>
                <w:tab w:val="clear" w:pos="227"/>
                <w:tab w:val="clear" w:pos="454"/>
                <w:tab w:val="left" w:pos="318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077" w:type="dxa"/>
            <w:vAlign w:val="bottom"/>
          </w:tcPr>
          <w:p w:rsidR="00C51877" w:rsidRPr="00553B72" w:rsidRDefault="00C51877" w:rsidP="00C5187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51877" w:rsidRPr="00553B72" w:rsidRDefault="00C51877" w:rsidP="00C5187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51877" w:rsidRPr="00553B72" w:rsidRDefault="007B0E49" w:rsidP="00C51877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131,23</w:t>
            </w:r>
            <w:r w:rsidR="0093277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4" w:type="dxa"/>
            <w:vAlign w:val="bottom"/>
          </w:tcPr>
          <w:p w:rsidR="00C51877" w:rsidRPr="00553B72" w:rsidRDefault="00C51877" w:rsidP="00C5187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1877" w:rsidRPr="00553B72" w:rsidRDefault="00C51877" w:rsidP="00C51877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141,001</w:t>
            </w:r>
          </w:p>
        </w:tc>
      </w:tr>
      <w:tr w:rsidR="00C51877" w:rsidRPr="00553B72" w:rsidTr="005867FF">
        <w:trPr>
          <w:trHeight w:hRule="exact" w:val="432"/>
        </w:trPr>
        <w:tc>
          <w:tcPr>
            <w:tcW w:w="4082" w:type="dxa"/>
            <w:shd w:val="clear" w:color="auto" w:fill="auto"/>
            <w:vAlign w:val="bottom"/>
          </w:tcPr>
          <w:p w:rsidR="00C51877" w:rsidRPr="00553B72" w:rsidRDefault="00C51877" w:rsidP="00C51877">
            <w:pPr>
              <w:tabs>
                <w:tab w:val="clear" w:pos="227"/>
                <w:tab w:val="left" w:pos="318"/>
              </w:tabs>
              <w:spacing w:line="240" w:lineRule="auto"/>
              <w:ind w:left="314" w:right="32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077" w:type="dxa"/>
            <w:vAlign w:val="bottom"/>
          </w:tcPr>
          <w:p w:rsidR="00C51877" w:rsidRPr="00553B72" w:rsidRDefault="00C51877" w:rsidP="00C5187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51877" w:rsidRPr="00553B72" w:rsidRDefault="00C51877" w:rsidP="00C5187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51877" w:rsidRPr="00553B72" w:rsidRDefault="00C51877" w:rsidP="00C5187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C51877" w:rsidRPr="00553B72" w:rsidRDefault="00C51877" w:rsidP="00C5187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:rsidR="00C51877" w:rsidRPr="00553B72" w:rsidRDefault="00C51877" w:rsidP="00C5187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C51877" w:rsidRPr="00553B72" w:rsidTr="005867FF">
        <w:trPr>
          <w:trHeight w:hRule="exact" w:val="432"/>
        </w:trPr>
        <w:tc>
          <w:tcPr>
            <w:tcW w:w="4082" w:type="dxa"/>
            <w:shd w:val="clear" w:color="auto" w:fill="auto"/>
            <w:vAlign w:val="bottom"/>
          </w:tcPr>
          <w:p w:rsidR="00C51877" w:rsidRPr="00553B72" w:rsidRDefault="00C51877" w:rsidP="00C51877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ค่าใช้จ่ายล่วงหน้า</w:t>
            </w:r>
          </w:p>
        </w:tc>
        <w:tc>
          <w:tcPr>
            <w:tcW w:w="1077" w:type="dxa"/>
            <w:vAlign w:val="bottom"/>
          </w:tcPr>
          <w:p w:rsidR="00C51877" w:rsidRPr="00553B72" w:rsidRDefault="00C51877" w:rsidP="00C5187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51877" w:rsidRPr="00553B72" w:rsidRDefault="00C51877" w:rsidP="00C5187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C51877" w:rsidRPr="00553B72" w:rsidRDefault="007B0E49" w:rsidP="00C5187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1,175</w:t>
            </w:r>
          </w:p>
        </w:tc>
        <w:tc>
          <w:tcPr>
            <w:tcW w:w="284" w:type="dxa"/>
            <w:vAlign w:val="bottom"/>
          </w:tcPr>
          <w:p w:rsidR="00C51877" w:rsidRPr="00553B72" w:rsidRDefault="00C51877" w:rsidP="00C5187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vAlign w:val="bottom"/>
          </w:tcPr>
          <w:p w:rsidR="00C51877" w:rsidRPr="00553B72" w:rsidRDefault="00C51877" w:rsidP="00C5187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</w:rPr>
              <w:t>571</w:t>
            </w:r>
          </w:p>
        </w:tc>
      </w:tr>
      <w:tr w:rsidR="00C51877" w:rsidRPr="00553B72" w:rsidTr="005867FF">
        <w:trPr>
          <w:trHeight w:hRule="exact" w:val="432"/>
        </w:trPr>
        <w:tc>
          <w:tcPr>
            <w:tcW w:w="4082" w:type="dxa"/>
            <w:shd w:val="clear" w:color="auto" w:fill="auto"/>
            <w:vAlign w:val="bottom"/>
          </w:tcPr>
          <w:p w:rsidR="00C51877" w:rsidRPr="00553B72" w:rsidRDefault="00C51877" w:rsidP="00C51877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077" w:type="dxa"/>
            <w:vAlign w:val="bottom"/>
          </w:tcPr>
          <w:p w:rsidR="00C51877" w:rsidRPr="00553B72" w:rsidRDefault="00C51877" w:rsidP="00C5187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51877" w:rsidRPr="00553B72" w:rsidRDefault="00C51877" w:rsidP="00C5187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C51877" w:rsidRPr="00553B72" w:rsidRDefault="007B0E49" w:rsidP="00C5187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13,516</w:t>
            </w:r>
          </w:p>
        </w:tc>
        <w:tc>
          <w:tcPr>
            <w:tcW w:w="284" w:type="dxa"/>
            <w:vAlign w:val="bottom"/>
          </w:tcPr>
          <w:p w:rsidR="00C51877" w:rsidRPr="00553B72" w:rsidRDefault="00C51877" w:rsidP="00C5187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vAlign w:val="bottom"/>
          </w:tcPr>
          <w:p w:rsidR="00C51877" w:rsidRPr="00553B72" w:rsidRDefault="00C51877" w:rsidP="00C5187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</w:rPr>
              <w:t>12,508</w:t>
            </w:r>
          </w:p>
        </w:tc>
      </w:tr>
      <w:tr w:rsidR="00C51877" w:rsidRPr="00553B72" w:rsidTr="005867FF">
        <w:trPr>
          <w:trHeight w:hRule="exact" w:val="432"/>
        </w:trPr>
        <w:tc>
          <w:tcPr>
            <w:tcW w:w="4082" w:type="dxa"/>
            <w:shd w:val="clear" w:color="auto" w:fill="auto"/>
            <w:vAlign w:val="bottom"/>
          </w:tcPr>
          <w:p w:rsidR="00C51877" w:rsidRPr="00553B72" w:rsidRDefault="00C51877" w:rsidP="00C51877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077" w:type="dxa"/>
            <w:vAlign w:val="bottom"/>
          </w:tcPr>
          <w:p w:rsidR="00C51877" w:rsidRPr="00553B72" w:rsidRDefault="00C51877" w:rsidP="00C5187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51877" w:rsidRPr="00553B72" w:rsidRDefault="00C51877" w:rsidP="00C5187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C51877" w:rsidRPr="00553B72" w:rsidRDefault="007B0E49" w:rsidP="00C5187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144</w:t>
            </w:r>
          </w:p>
        </w:tc>
        <w:tc>
          <w:tcPr>
            <w:tcW w:w="284" w:type="dxa"/>
            <w:vAlign w:val="bottom"/>
          </w:tcPr>
          <w:p w:rsidR="00C51877" w:rsidRPr="00553B72" w:rsidRDefault="00C51877" w:rsidP="00C5187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vAlign w:val="bottom"/>
          </w:tcPr>
          <w:p w:rsidR="00C51877" w:rsidRPr="00553B72" w:rsidRDefault="00C51877" w:rsidP="00C5187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</w:rPr>
              <w:t>329</w:t>
            </w:r>
          </w:p>
        </w:tc>
      </w:tr>
      <w:tr w:rsidR="00C51877" w:rsidRPr="00553B72" w:rsidTr="005867FF">
        <w:trPr>
          <w:trHeight w:hRule="exact" w:val="432"/>
        </w:trPr>
        <w:tc>
          <w:tcPr>
            <w:tcW w:w="4082" w:type="dxa"/>
            <w:shd w:val="clear" w:color="auto" w:fill="auto"/>
            <w:vAlign w:val="bottom"/>
          </w:tcPr>
          <w:p w:rsidR="00C51877" w:rsidRPr="00553B72" w:rsidRDefault="00C51877" w:rsidP="00C51877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077" w:type="dxa"/>
            <w:vAlign w:val="bottom"/>
          </w:tcPr>
          <w:p w:rsidR="00C51877" w:rsidRPr="00553B72" w:rsidRDefault="00C51877" w:rsidP="00C5187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51877" w:rsidRPr="00553B72" w:rsidRDefault="00C51877" w:rsidP="00C5187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1877" w:rsidRPr="00553B72" w:rsidRDefault="007B0E49" w:rsidP="00C5187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988</w:t>
            </w:r>
          </w:p>
        </w:tc>
        <w:tc>
          <w:tcPr>
            <w:tcW w:w="284" w:type="dxa"/>
            <w:vAlign w:val="bottom"/>
          </w:tcPr>
          <w:p w:rsidR="00C51877" w:rsidRPr="00553B72" w:rsidRDefault="00C51877" w:rsidP="00C5187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:rsidR="00C51877" w:rsidRPr="00553B72" w:rsidRDefault="00C51877" w:rsidP="00C5187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</w:rPr>
              <w:t>1,746</w:t>
            </w:r>
          </w:p>
        </w:tc>
      </w:tr>
      <w:tr w:rsidR="00C51877" w:rsidRPr="00553B72" w:rsidTr="005867FF">
        <w:trPr>
          <w:trHeight w:hRule="exact" w:val="432"/>
        </w:trPr>
        <w:tc>
          <w:tcPr>
            <w:tcW w:w="4082" w:type="dxa"/>
            <w:shd w:val="clear" w:color="auto" w:fill="auto"/>
            <w:vAlign w:val="bottom"/>
          </w:tcPr>
          <w:p w:rsidR="00C51877" w:rsidRPr="00553B72" w:rsidRDefault="00C51877" w:rsidP="00C51877">
            <w:pPr>
              <w:tabs>
                <w:tab w:val="clear" w:pos="227"/>
                <w:tab w:val="left" w:pos="601"/>
              </w:tabs>
              <w:spacing w:line="240" w:lineRule="auto"/>
              <w:ind w:left="460" w:right="32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077" w:type="dxa"/>
            <w:vAlign w:val="bottom"/>
          </w:tcPr>
          <w:p w:rsidR="00C51877" w:rsidRPr="00553B72" w:rsidRDefault="00C51877" w:rsidP="00C5187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51877" w:rsidRPr="00553B72" w:rsidRDefault="00C51877" w:rsidP="00C5187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51877" w:rsidRPr="00553B72" w:rsidRDefault="007B0E49" w:rsidP="00C5187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15,823</w:t>
            </w:r>
          </w:p>
        </w:tc>
        <w:tc>
          <w:tcPr>
            <w:tcW w:w="284" w:type="dxa"/>
            <w:vAlign w:val="bottom"/>
          </w:tcPr>
          <w:p w:rsidR="00C51877" w:rsidRPr="00553B72" w:rsidRDefault="00C51877" w:rsidP="00C5187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1877" w:rsidRPr="00553B72" w:rsidRDefault="00C51877" w:rsidP="00C5187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</w:rPr>
              <w:t>15,154</w:t>
            </w:r>
          </w:p>
        </w:tc>
      </w:tr>
      <w:tr w:rsidR="00C51877" w:rsidRPr="00553B72" w:rsidTr="005867FF">
        <w:trPr>
          <w:trHeight w:hRule="exact" w:val="431"/>
        </w:trPr>
        <w:tc>
          <w:tcPr>
            <w:tcW w:w="4082" w:type="dxa"/>
            <w:shd w:val="clear" w:color="auto" w:fill="auto"/>
            <w:vAlign w:val="bottom"/>
          </w:tcPr>
          <w:p w:rsidR="00C51877" w:rsidRPr="00553B72" w:rsidRDefault="00C51877" w:rsidP="00C51877">
            <w:pPr>
              <w:tabs>
                <w:tab w:val="clear" w:pos="227"/>
                <w:tab w:val="left" w:pos="318"/>
              </w:tabs>
              <w:spacing w:line="240" w:lineRule="auto"/>
              <w:ind w:left="318" w:right="32"/>
              <w:rPr>
                <w:rFonts w:ascii="Angsana New" w:hAnsi="Angsana New"/>
                <w:b/>
                <w:bCs/>
                <w:spacing w:val="-15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bCs/>
                <w:spacing w:val="-15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077" w:type="dxa"/>
            <w:vAlign w:val="bottom"/>
          </w:tcPr>
          <w:p w:rsidR="00C51877" w:rsidRPr="00553B72" w:rsidRDefault="00C51877" w:rsidP="00C5187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51877" w:rsidRPr="00553B72" w:rsidRDefault="00C51877" w:rsidP="00C5187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51877" w:rsidRPr="00553B72" w:rsidRDefault="007B0E49" w:rsidP="00C51877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147,060</w:t>
            </w:r>
          </w:p>
        </w:tc>
        <w:tc>
          <w:tcPr>
            <w:tcW w:w="284" w:type="dxa"/>
            <w:vAlign w:val="bottom"/>
          </w:tcPr>
          <w:p w:rsidR="00C51877" w:rsidRPr="00553B72" w:rsidRDefault="00C51877" w:rsidP="00C5187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51877" w:rsidRPr="00553B72" w:rsidRDefault="00C51877" w:rsidP="00C51877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156,155</w:t>
            </w:r>
          </w:p>
        </w:tc>
      </w:tr>
    </w:tbl>
    <w:p w:rsidR="00A4096F" w:rsidRPr="00553B72" w:rsidRDefault="00A4096F" w:rsidP="00A40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pacing w:val="-2"/>
          <w:sz w:val="28"/>
          <w:szCs w:val="28"/>
          <w:cs/>
        </w:rPr>
      </w:pPr>
    </w:p>
    <w:p w:rsidR="00A4096F" w:rsidRPr="00553B72" w:rsidRDefault="00A4096F" w:rsidP="00A4096F">
      <w:pPr>
        <w:rPr>
          <w:rFonts w:ascii="Angsana New" w:hAnsi="Angsana New"/>
          <w:sz w:val="28"/>
          <w:szCs w:val="28"/>
          <w:cs/>
        </w:rPr>
      </w:pPr>
      <w:r w:rsidRPr="00553B72">
        <w:rPr>
          <w:rFonts w:ascii="Angsana New" w:hAnsi="Angsana New"/>
          <w:sz w:val="28"/>
          <w:szCs w:val="28"/>
          <w:cs/>
        </w:rPr>
        <w:br w:type="page"/>
      </w:r>
    </w:p>
    <w:p w:rsidR="00D127B9" w:rsidRPr="00553B72" w:rsidRDefault="00D127B9" w:rsidP="00246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after="120" w:line="240" w:lineRule="auto"/>
        <w:ind w:left="284"/>
        <w:rPr>
          <w:rFonts w:ascii="Angsana New" w:hAnsi="Angsana New"/>
          <w:sz w:val="28"/>
          <w:szCs w:val="28"/>
          <w:cs/>
        </w:rPr>
      </w:pPr>
      <w:r w:rsidRPr="00553B72">
        <w:rPr>
          <w:rFonts w:ascii="Angsana New" w:hAnsi="Angsana New"/>
          <w:sz w:val="28"/>
          <w:szCs w:val="28"/>
          <w:cs/>
        </w:rPr>
        <w:lastRenderedPageBreak/>
        <w:t>ลูกหนี้การค้า</w:t>
      </w:r>
      <w:r w:rsidR="006C7998" w:rsidRPr="00553B72">
        <w:rPr>
          <w:rFonts w:ascii="Angsana New" w:hAnsi="Angsana New"/>
          <w:sz w:val="28"/>
          <w:szCs w:val="28"/>
          <w:cs/>
        </w:rPr>
        <w:t>และลูกหนี้</w:t>
      </w:r>
      <w:r w:rsidR="00FF0E37">
        <w:rPr>
          <w:rFonts w:ascii="Angsana New" w:hAnsi="Angsana New" w:hint="cs"/>
          <w:sz w:val="28"/>
          <w:szCs w:val="28"/>
          <w:cs/>
        </w:rPr>
        <w:t>บริษัท</w:t>
      </w:r>
      <w:r w:rsidR="006C7998" w:rsidRPr="00553B72">
        <w:rPr>
          <w:rFonts w:ascii="Angsana New" w:hAnsi="Angsana New"/>
          <w:sz w:val="28"/>
          <w:szCs w:val="28"/>
          <w:cs/>
        </w:rPr>
        <w:t>ที่เกี่ยวข้องกัน</w:t>
      </w:r>
      <w:r w:rsidRPr="00553B72">
        <w:rPr>
          <w:rFonts w:ascii="Angsana New" w:hAnsi="Angsana New"/>
          <w:sz w:val="28"/>
          <w:szCs w:val="28"/>
          <w:cs/>
        </w:rPr>
        <w:t xml:space="preserve">แยกตามอายุหนี้ที่ค้างชำระได้ดังนี้ </w:t>
      </w:r>
    </w:p>
    <w:tbl>
      <w:tblPr>
        <w:tblW w:w="9477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969"/>
        <w:gridCol w:w="1020"/>
        <w:gridCol w:w="236"/>
        <w:gridCol w:w="1984"/>
        <w:gridCol w:w="284"/>
        <w:gridCol w:w="1984"/>
      </w:tblGrid>
      <w:tr w:rsidR="00417130" w:rsidRPr="00553B72" w:rsidTr="00165110">
        <w:trPr>
          <w:trHeight w:hRule="exact" w:val="432"/>
        </w:trPr>
        <w:tc>
          <w:tcPr>
            <w:tcW w:w="3969" w:type="dxa"/>
          </w:tcPr>
          <w:p w:rsidR="00417130" w:rsidRPr="00553B72" w:rsidRDefault="00417130" w:rsidP="00793C3C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:rsidR="00417130" w:rsidRPr="00553B72" w:rsidRDefault="00417130" w:rsidP="00793C3C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417130" w:rsidRPr="00553B72" w:rsidRDefault="00417130" w:rsidP="00793C3C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  <w:vAlign w:val="bottom"/>
          </w:tcPr>
          <w:p w:rsidR="00417130" w:rsidRPr="00553B72" w:rsidRDefault="00417130" w:rsidP="00165110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CC545F" w:rsidRPr="00553B72" w:rsidTr="00165110">
        <w:trPr>
          <w:trHeight w:hRule="exact" w:val="794"/>
        </w:trPr>
        <w:tc>
          <w:tcPr>
            <w:tcW w:w="3969" w:type="dxa"/>
          </w:tcPr>
          <w:p w:rsidR="00CC545F" w:rsidRPr="00553B72" w:rsidRDefault="00CC545F" w:rsidP="00793C3C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:rsidR="00CC545F" w:rsidRPr="00553B72" w:rsidRDefault="00CC545F" w:rsidP="00793C3C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CC545F" w:rsidRPr="00553B72" w:rsidRDefault="00CC545F" w:rsidP="00793C3C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  <w:vAlign w:val="bottom"/>
          </w:tcPr>
          <w:p w:rsidR="00CC545F" w:rsidRPr="00553B72" w:rsidRDefault="00CC545F" w:rsidP="00165110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40568">
              <w:rPr>
                <w:rFonts w:ascii="Angsana New" w:hAnsi="Angsana New" w:hint="cs"/>
                <w:sz w:val="28"/>
                <w:szCs w:val="28"/>
                <w:cs/>
              </w:rPr>
              <w:t>งบการเงินที่แสดงเงินลงท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ุนตามวิธีส่วนได้เสีย/</w:t>
            </w:r>
            <w:r w:rsidRPr="0084056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6704" w:rsidRPr="00553B72" w:rsidTr="00165110">
        <w:trPr>
          <w:trHeight w:hRule="exact" w:val="432"/>
        </w:trPr>
        <w:tc>
          <w:tcPr>
            <w:tcW w:w="3969" w:type="dxa"/>
            <w:shd w:val="clear" w:color="auto" w:fill="auto"/>
            <w:vAlign w:val="center"/>
          </w:tcPr>
          <w:p w:rsidR="00FD6704" w:rsidRPr="00553B72" w:rsidRDefault="00FD6704" w:rsidP="00D31030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0" w:type="dxa"/>
          </w:tcPr>
          <w:p w:rsidR="00FD6704" w:rsidRPr="00553B72" w:rsidRDefault="00FD6704" w:rsidP="00D31030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FD6704" w:rsidRPr="00553B72" w:rsidRDefault="00FD6704" w:rsidP="00D31030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:rsidR="00FD6704" w:rsidRPr="00553B72" w:rsidRDefault="00FD6704" w:rsidP="00165110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FD6704" w:rsidRPr="00553B72" w:rsidRDefault="00FD6704" w:rsidP="00165110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:rsidR="00FD6704" w:rsidRPr="00553B72" w:rsidRDefault="00FD6704" w:rsidP="00165110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FD6704" w:rsidRPr="00553B72" w:rsidTr="00165110">
        <w:trPr>
          <w:trHeight w:hRule="exact" w:val="432"/>
        </w:trPr>
        <w:tc>
          <w:tcPr>
            <w:tcW w:w="3969" w:type="dxa"/>
          </w:tcPr>
          <w:p w:rsidR="00FD6704" w:rsidRPr="00553B72" w:rsidRDefault="00FD6704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:rsidR="00FD6704" w:rsidRPr="00553B72" w:rsidRDefault="00FD6704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36" w:type="dxa"/>
          </w:tcPr>
          <w:p w:rsidR="00FD6704" w:rsidRPr="00553B72" w:rsidRDefault="00FD6704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:rsidR="00FD6704" w:rsidRPr="00553B72" w:rsidRDefault="00FD6704" w:rsidP="00165110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553B72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553B72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284" w:type="dxa"/>
            <w:vAlign w:val="bottom"/>
          </w:tcPr>
          <w:p w:rsidR="00FD6704" w:rsidRPr="00553B72" w:rsidRDefault="00FD6704" w:rsidP="00165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:rsidR="00FD6704" w:rsidRPr="00553B72" w:rsidRDefault="00FD6704" w:rsidP="0016511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53B7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553B72"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</w:tr>
      <w:tr w:rsidR="00D31030" w:rsidRPr="00553B72" w:rsidTr="005867FF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31030" w:rsidRPr="00553B72" w:rsidRDefault="00D31030" w:rsidP="00D3103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31030" w:rsidRPr="00553B72" w:rsidRDefault="00D31030" w:rsidP="00D3103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D31030" w:rsidRPr="00553B72" w:rsidTr="00165110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1030" w:rsidRPr="00553B72" w:rsidRDefault="00B66F1F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030" w:rsidRPr="00553B72" w:rsidRDefault="00D31030" w:rsidP="00165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1030" w:rsidRPr="00553B72" w:rsidRDefault="00D31030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45</w:t>
            </w:r>
          </w:p>
        </w:tc>
      </w:tr>
      <w:tr w:rsidR="00D31030" w:rsidRPr="00553B72" w:rsidTr="00165110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030" w:rsidRPr="00553B72" w:rsidRDefault="00976BA9" w:rsidP="00D8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31030" w:rsidRPr="00553B72" w:rsidRDefault="00B66F1F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D31030" w:rsidRPr="00553B72" w:rsidRDefault="00D31030" w:rsidP="00165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31030" w:rsidRPr="00553B72" w:rsidRDefault="00D31030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53B72">
              <w:rPr>
                <w:rFonts w:ascii="Angsana New" w:hAnsi="Angsana New"/>
                <w:sz w:val="28"/>
                <w:szCs w:val="28"/>
                <w:lang w:val="en-US"/>
              </w:rPr>
              <w:t>45</w:t>
            </w:r>
          </w:p>
        </w:tc>
      </w:tr>
      <w:tr w:rsidR="00D31030" w:rsidRPr="00553B72" w:rsidTr="00165110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D31030" w:rsidRPr="00553B72" w:rsidRDefault="00D31030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D31030" w:rsidRPr="00553B72" w:rsidRDefault="00D31030" w:rsidP="00165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D31030" w:rsidRPr="00553B72" w:rsidRDefault="00D31030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</w:tr>
      <w:tr w:rsidR="00D31030" w:rsidRPr="00553B72" w:rsidTr="00165110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บริษัทอื่น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31030" w:rsidRPr="00553B72" w:rsidRDefault="00D31030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D31030" w:rsidRPr="00553B72" w:rsidRDefault="00D31030" w:rsidP="00165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:rsidR="00D31030" w:rsidRPr="00553B72" w:rsidRDefault="00D31030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</w:tr>
      <w:tr w:rsidR="00D31030" w:rsidRPr="00553B72" w:rsidTr="00165110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31030" w:rsidRPr="00553B72" w:rsidRDefault="00B66F1F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110,722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D31030" w:rsidRPr="00553B72" w:rsidRDefault="00D31030" w:rsidP="00165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31030" w:rsidRPr="00553B72" w:rsidRDefault="00D31030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113,964</w:t>
            </w:r>
          </w:p>
        </w:tc>
      </w:tr>
      <w:tr w:rsidR="00D31030" w:rsidRPr="00553B72" w:rsidTr="00165110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31030" w:rsidRPr="00553B72" w:rsidRDefault="00D31030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D31030" w:rsidRPr="00553B72" w:rsidRDefault="00D31030" w:rsidP="00165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31030" w:rsidRPr="00553B72" w:rsidRDefault="00D31030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D31030" w:rsidRPr="00553B72" w:rsidTr="00165110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 xml:space="preserve">    ไม่เกิน </w:t>
            </w:r>
            <w:r w:rsidRPr="00553B72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553B7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31030" w:rsidRPr="00553B72" w:rsidRDefault="00B66F1F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19,498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D31030" w:rsidRPr="00553B72" w:rsidRDefault="00D31030" w:rsidP="00165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31030" w:rsidRPr="00553B72" w:rsidRDefault="00D31030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24,560</w:t>
            </w:r>
          </w:p>
        </w:tc>
      </w:tr>
      <w:tr w:rsidR="00D31030" w:rsidRPr="00553B72" w:rsidTr="00165110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 xml:space="preserve">     มากกว่า </w:t>
            </w:r>
            <w:r w:rsidRPr="00553B72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553B72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553B72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553B7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31030" w:rsidRPr="00553B72" w:rsidRDefault="00B66F1F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98</w:t>
            </w:r>
            <w:r w:rsidR="008F71D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D31030" w:rsidRPr="00553B72" w:rsidRDefault="00D31030" w:rsidP="00165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31030" w:rsidRPr="00553B72" w:rsidRDefault="00D31030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2,433</w:t>
            </w:r>
          </w:p>
        </w:tc>
      </w:tr>
      <w:tr w:rsidR="00D31030" w:rsidRPr="00553B72" w:rsidTr="00165110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 xml:space="preserve">     มากกว่า </w:t>
            </w:r>
            <w:r w:rsidRPr="00553B72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553B72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553B72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553B7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31030" w:rsidRPr="00553B72" w:rsidRDefault="00B66F1F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37</w:t>
            </w:r>
            <w:r w:rsidR="008F71D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D31030" w:rsidRPr="00553B72" w:rsidRDefault="00D31030" w:rsidP="00165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31030" w:rsidRPr="00553B72" w:rsidRDefault="00D31030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1,325</w:t>
            </w:r>
          </w:p>
        </w:tc>
      </w:tr>
      <w:tr w:rsidR="00D31030" w:rsidRPr="00553B72" w:rsidTr="00165110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 xml:space="preserve">     มากกว่า </w:t>
            </w:r>
            <w:r w:rsidRPr="00553B72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553B7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030" w:rsidRPr="00553B72" w:rsidRDefault="00B66F1F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3,78</w:t>
            </w:r>
            <w:r w:rsidR="0093277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D31030" w:rsidRPr="00553B72" w:rsidRDefault="00D31030" w:rsidP="00165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030" w:rsidRPr="00553B72" w:rsidRDefault="00D31030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3,880</w:t>
            </w:r>
          </w:p>
        </w:tc>
      </w:tr>
      <w:tr w:rsidR="00D31030" w:rsidRPr="00553B72" w:rsidTr="00165110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sz w:val="28"/>
                <w:szCs w:val="28"/>
                <w:cs/>
              </w:rPr>
              <w:t>รวม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D31030" w:rsidRPr="00553B72" w:rsidRDefault="00B66F1F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135,36</w:t>
            </w:r>
            <w:r w:rsidR="0093277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D31030" w:rsidRPr="00553B72" w:rsidRDefault="00D31030" w:rsidP="00165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D31030" w:rsidRPr="00553B72" w:rsidRDefault="00D31030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146,162</w:t>
            </w:r>
          </w:p>
        </w:tc>
      </w:tr>
      <w:tr w:rsidR="00D31030" w:rsidRPr="00553B72" w:rsidTr="00165110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หัก</w:t>
            </w:r>
            <w:r w:rsidRPr="00553B72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030" w:rsidRPr="00553B72" w:rsidRDefault="00B66F1F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(4,159)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D31030" w:rsidRPr="00553B72" w:rsidRDefault="00D31030" w:rsidP="00165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030" w:rsidRPr="00553B72" w:rsidRDefault="00D31030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(5,206)</w:t>
            </w:r>
          </w:p>
        </w:tc>
      </w:tr>
      <w:tr w:rsidR="00D31030" w:rsidRPr="00553B72" w:rsidTr="00165110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030" w:rsidRPr="00553B72" w:rsidRDefault="00B66F1F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131,20</w:t>
            </w:r>
            <w:r w:rsidR="00932776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D31030" w:rsidRPr="00553B72" w:rsidRDefault="00D31030" w:rsidP="00165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1030" w:rsidRPr="00553B72" w:rsidRDefault="00D31030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sz w:val="28"/>
                <w:szCs w:val="28"/>
                <w:lang w:val="en-US"/>
              </w:rPr>
              <w:t>140,956</w:t>
            </w:r>
          </w:p>
        </w:tc>
      </w:tr>
      <w:tr w:rsidR="00B81E9A" w:rsidRPr="00553B72" w:rsidTr="00165110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E9A" w:rsidRPr="00553B72" w:rsidRDefault="0095152C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รวมลูกหนี้การค้า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1E9A" w:rsidRPr="00553B72" w:rsidRDefault="00B81E9A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81E9A" w:rsidRPr="00553B72" w:rsidRDefault="00B81E9A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81E9A" w:rsidRDefault="00B66F1F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131,23</w:t>
            </w:r>
            <w:r w:rsidR="00932776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B81E9A" w:rsidRPr="00553B72" w:rsidRDefault="00B81E9A" w:rsidP="00165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81E9A" w:rsidRPr="00553B72" w:rsidRDefault="003334E7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141,001</w:t>
            </w:r>
          </w:p>
        </w:tc>
      </w:tr>
    </w:tbl>
    <w:p w:rsidR="00277882" w:rsidRPr="00553B72" w:rsidRDefault="006C7998" w:rsidP="007B3030">
      <w:pPr>
        <w:pStyle w:val="a4"/>
        <w:widowControl/>
        <w:spacing w:before="240" w:after="120"/>
        <w:ind w:left="284" w:right="0"/>
        <w:jc w:val="thaiDistribute"/>
        <w:rPr>
          <w:rFonts w:ascii="Angsana New" w:hAnsi="Angsana New" w:cs="Angsana New"/>
          <w:cs/>
        </w:rPr>
      </w:pPr>
      <w:r w:rsidRPr="00553B72">
        <w:rPr>
          <w:rFonts w:ascii="Angsana New" w:hAnsi="Angsana New" w:cs="Angsana New"/>
          <w:cs/>
        </w:rPr>
        <w:t>รายการเปลี่ยนแปลงของบัญชี</w:t>
      </w:r>
      <w:r w:rsidR="001D6884" w:rsidRPr="00553B72">
        <w:rPr>
          <w:rFonts w:ascii="Angsana New" w:hAnsi="Angsana New" w:cs="Angsana New"/>
          <w:cs/>
        </w:rPr>
        <w:t>ค่าเผื่อหนี้สงสัยจะสูญ</w:t>
      </w:r>
      <w:r w:rsidRPr="00553B72">
        <w:rPr>
          <w:rFonts w:ascii="Angsana New" w:hAnsi="Angsana New" w:cs="Angsana New"/>
          <w:cs/>
        </w:rPr>
        <w:t xml:space="preserve">ของลูกหนี้การค้า </w:t>
      </w:r>
      <w:r w:rsidR="008D7489" w:rsidRPr="00553B72">
        <w:rPr>
          <w:rFonts w:ascii="Angsana New" w:hAnsi="Angsana New" w:cs="Angsana New"/>
          <w:cs/>
        </w:rPr>
        <w:t xml:space="preserve">ณ </w:t>
      </w:r>
      <w:r w:rsidRPr="00553B72">
        <w:rPr>
          <w:rFonts w:ascii="Angsana New" w:hAnsi="Angsana New" w:cs="Angsana New"/>
          <w:cs/>
        </w:rPr>
        <w:t xml:space="preserve">วันที่ </w:t>
      </w:r>
      <w:r w:rsidR="009F5CF9">
        <w:rPr>
          <w:rFonts w:ascii="Angsana New" w:hAnsi="Angsana New" w:cs="Angsana New"/>
        </w:rPr>
        <w:t>30</w:t>
      </w:r>
      <w:r w:rsidR="00074A1A" w:rsidRPr="00553B72">
        <w:rPr>
          <w:rFonts w:ascii="Angsana New" w:hAnsi="Angsana New" w:cs="Angsana New"/>
        </w:rPr>
        <w:t xml:space="preserve"> </w:t>
      </w:r>
      <w:r w:rsidR="009F5CF9">
        <w:rPr>
          <w:rFonts w:ascii="Angsana New" w:hAnsi="Angsana New" w:cs="Angsana New" w:hint="cs"/>
          <w:cs/>
        </w:rPr>
        <w:t>มิถุนายน</w:t>
      </w:r>
      <w:r w:rsidR="00C41EB0" w:rsidRPr="00553B72">
        <w:rPr>
          <w:rFonts w:ascii="Angsana New" w:hAnsi="Angsana New" w:cs="Angsana New" w:hint="cs"/>
          <w:cs/>
        </w:rPr>
        <w:t xml:space="preserve"> </w:t>
      </w:r>
      <w:r w:rsidR="00C41EB0" w:rsidRPr="00553B72">
        <w:rPr>
          <w:rFonts w:ascii="Angsana New" w:hAnsi="Angsana New" w:cs="Angsana New"/>
        </w:rPr>
        <w:t>2562</w:t>
      </w:r>
      <w:r w:rsidRPr="00553B72">
        <w:rPr>
          <w:rFonts w:ascii="Angsana New" w:hAnsi="Angsana New" w:cs="Angsana New"/>
          <w:cs/>
        </w:rPr>
        <w:t xml:space="preserve"> สรุปได้ดังนี้ </w:t>
      </w:r>
    </w:p>
    <w:tbl>
      <w:tblPr>
        <w:tblW w:w="9439" w:type="dxa"/>
        <w:tblInd w:w="28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450"/>
        <w:gridCol w:w="1134"/>
        <w:gridCol w:w="1871"/>
        <w:gridCol w:w="1984"/>
      </w:tblGrid>
      <w:tr w:rsidR="006C7998" w:rsidRPr="00553B72" w:rsidTr="005867FF">
        <w:trPr>
          <w:cantSplit/>
          <w:trHeight w:hRule="exact" w:val="432"/>
        </w:trPr>
        <w:tc>
          <w:tcPr>
            <w:tcW w:w="4450" w:type="dxa"/>
          </w:tcPr>
          <w:p w:rsidR="006C7998" w:rsidRPr="00553B72" w:rsidRDefault="006C7998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6C7998" w:rsidRPr="00553B72" w:rsidRDefault="006C7998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1" w:type="dxa"/>
          </w:tcPr>
          <w:p w:rsidR="006C7998" w:rsidRPr="00553B72" w:rsidRDefault="006C7998" w:rsidP="00793C3C">
            <w:pPr>
              <w:tabs>
                <w:tab w:val="left" w:pos="3390"/>
              </w:tabs>
              <w:spacing w:line="240" w:lineRule="auto"/>
              <w:ind w:left="4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:rsidR="006C7998" w:rsidRPr="00553B72" w:rsidRDefault="006C7998" w:rsidP="0001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2D7D4D" w:rsidRPr="00553B72" w:rsidTr="00165110">
        <w:trPr>
          <w:cantSplit/>
          <w:trHeight w:hRule="exact" w:val="432"/>
        </w:trPr>
        <w:tc>
          <w:tcPr>
            <w:tcW w:w="4450" w:type="dxa"/>
            <w:vAlign w:val="bottom"/>
          </w:tcPr>
          <w:p w:rsidR="002D7D4D" w:rsidRPr="00553B72" w:rsidRDefault="002D7D4D" w:rsidP="00165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553B72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553B72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="00C41EB0" w:rsidRPr="00553B7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34" w:type="dxa"/>
          </w:tcPr>
          <w:p w:rsidR="002D7D4D" w:rsidRPr="00553B72" w:rsidRDefault="002D7D4D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871" w:type="dxa"/>
          </w:tcPr>
          <w:p w:rsidR="002D7D4D" w:rsidRPr="00553B72" w:rsidRDefault="002D7D4D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D7D4D" w:rsidRPr="00553B72" w:rsidRDefault="00C41EB0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b w:val="0"/>
                <w:sz w:val="28"/>
                <w:szCs w:val="28"/>
                <w:lang w:val="en-US"/>
              </w:rPr>
              <w:t>(5,206)</w:t>
            </w:r>
          </w:p>
        </w:tc>
      </w:tr>
      <w:tr w:rsidR="002D7D4D" w:rsidRPr="00553B72" w:rsidTr="00165110">
        <w:trPr>
          <w:cantSplit/>
          <w:trHeight w:hRule="exact" w:val="432"/>
        </w:trPr>
        <w:tc>
          <w:tcPr>
            <w:tcW w:w="4450" w:type="dxa"/>
            <w:vAlign w:val="bottom"/>
          </w:tcPr>
          <w:p w:rsidR="002D7D4D" w:rsidRPr="00553B72" w:rsidRDefault="002F2172" w:rsidP="00165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หัก</w:t>
            </w:r>
            <w:r w:rsidR="00655A7B" w:rsidRPr="00A92003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ยอดลดลงระหว่าง</w:t>
            </w:r>
            <w:r w:rsidR="00847C05" w:rsidRPr="00A92003">
              <w:rPr>
                <w:rFonts w:ascii="Angsana New" w:hAnsi="Angsana New" w:hint="cs"/>
                <w:b/>
                <w:sz w:val="28"/>
                <w:szCs w:val="28"/>
                <w:cs/>
              </w:rPr>
              <w:t>งวด</w:t>
            </w:r>
          </w:p>
        </w:tc>
        <w:tc>
          <w:tcPr>
            <w:tcW w:w="1134" w:type="dxa"/>
          </w:tcPr>
          <w:p w:rsidR="002D7D4D" w:rsidRPr="00553B72" w:rsidRDefault="002D7D4D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1" w:type="dxa"/>
          </w:tcPr>
          <w:p w:rsidR="002D7D4D" w:rsidRPr="00553B72" w:rsidRDefault="002D7D4D" w:rsidP="00793C3C">
            <w:pPr>
              <w:tabs>
                <w:tab w:val="left" w:pos="3390"/>
              </w:tabs>
              <w:spacing w:line="240" w:lineRule="auto"/>
              <w:ind w:left="426" w:right="70"/>
              <w:jc w:val="right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2D7D4D" w:rsidRPr="00553B72" w:rsidRDefault="00B66F1F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1,047</w:t>
            </w:r>
          </w:p>
        </w:tc>
      </w:tr>
      <w:tr w:rsidR="002D7D4D" w:rsidRPr="00553B72" w:rsidTr="00165110">
        <w:trPr>
          <w:cantSplit/>
          <w:trHeight w:hRule="exact" w:val="432"/>
        </w:trPr>
        <w:tc>
          <w:tcPr>
            <w:tcW w:w="4450" w:type="dxa"/>
            <w:vAlign w:val="bottom"/>
          </w:tcPr>
          <w:p w:rsidR="002D7D4D" w:rsidRPr="00553B72" w:rsidRDefault="002D7D4D" w:rsidP="00165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</w:rPr>
            </w:pPr>
            <w:r w:rsidRPr="00553B72">
              <w:rPr>
                <w:rFonts w:ascii="Angsana New" w:hAnsi="Angsana New"/>
                <w:b/>
                <w:sz w:val="28"/>
                <w:szCs w:val="28"/>
                <w:cs/>
              </w:rPr>
              <w:t>ยอดคงเหลือ ณ วันที่</w:t>
            </w:r>
            <w:r w:rsidRPr="00553B72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Pr="00553B72">
              <w:rPr>
                <w:rFonts w:ascii="Angsana New" w:hAnsi="Angsana New"/>
                <w:bCs/>
                <w:sz w:val="28"/>
                <w:szCs w:val="28"/>
              </w:rPr>
              <w:t>3</w:t>
            </w:r>
            <w:r w:rsidR="000A2649">
              <w:rPr>
                <w:rFonts w:ascii="Angsana New" w:hAnsi="Angsana New"/>
                <w:bCs/>
                <w:sz w:val="28"/>
                <w:szCs w:val="28"/>
              </w:rPr>
              <w:t>0</w:t>
            </w:r>
            <w:r w:rsidRPr="00553B72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="000A2649">
              <w:rPr>
                <w:rFonts w:ascii="Angsana New" w:hAnsi="Angsana New" w:hint="cs"/>
                <w:b/>
                <w:sz w:val="28"/>
                <w:szCs w:val="28"/>
                <w:cs/>
              </w:rPr>
              <w:t>มิถุนายน</w:t>
            </w:r>
            <w:r w:rsidR="00C41EB0" w:rsidRPr="00553B72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</w:t>
            </w:r>
            <w:r w:rsidR="00C41EB0" w:rsidRPr="00553B72">
              <w:rPr>
                <w:rFonts w:ascii="Angsana New" w:hAnsi="Angsana New"/>
                <w:bCs/>
                <w:sz w:val="28"/>
                <w:szCs w:val="28"/>
              </w:rPr>
              <w:t>2562</w:t>
            </w:r>
          </w:p>
        </w:tc>
        <w:tc>
          <w:tcPr>
            <w:tcW w:w="1134" w:type="dxa"/>
          </w:tcPr>
          <w:p w:rsidR="002D7D4D" w:rsidRPr="00553B72" w:rsidRDefault="002D7D4D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871" w:type="dxa"/>
          </w:tcPr>
          <w:p w:rsidR="002D7D4D" w:rsidRPr="00553B72" w:rsidRDefault="002D7D4D" w:rsidP="00793C3C">
            <w:pPr>
              <w:tabs>
                <w:tab w:val="left" w:pos="3390"/>
              </w:tabs>
              <w:spacing w:line="240" w:lineRule="auto"/>
              <w:ind w:left="426" w:right="70"/>
              <w:jc w:val="right"/>
              <w:rPr>
                <w:rFonts w:ascii="Angsana New" w:hAnsi="Angsana New"/>
                <w:b/>
                <w:color w:val="00B0F0"/>
                <w:sz w:val="28"/>
                <w:szCs w:val="28"/>
                <w:cs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D7D4D" w:rsidRPr="00553B72" w:rsidRDefault="00D6523F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sz w:val="28"/>
                <w:szCs w:val="28"/>
                <w:lang w:val="en-US"/>
              </w:rPr>
              <w:t>(</w:t>
            </w:r>
            <w:r w:rsidR="00B66F1F">
              <w:rPr>
                <w:rFonts w:ascii="Angsana New" w:hAnsi="Angsana New"/>
                <w:b w:val="0"/>
                <w:sz w:val="28"/>
                <w:szCs w:val="28"/>
                <w:lang w:val="en-US"/>
              </w:rPr>
              <w:t>4,159</w:t>
            </w:r>
            <w:r>
              <w:rPr>
                <w:rFonts w:ascii="Angsana New" w:hAnsi="Angsana New"/>
                <w:b w:val="0"/>
                <w:sz w:val="28"/>
                <w:szCs w:val="28"/>
                <w:lang w:val="en-US"/>
              </w:rPr>
              <w:t>)</w:t>
            </w:r>
          </w:p>
        </w:tc>
      </w:tr>
    </w:tbl>
    <w:p w:rsidR="006C7B9F" w:rsidRPr="00553B72" w:rsidRDefault="006C7B9F" w:rsidP="00493C9A">
      <w:pPr>
        <w:pStyle w:val="a4"/>
        <w:widowControl/>
        <w:ind w:right="0"/>
        <w:jc w:val="thaiDistribute"/>
        <w:rPr>
          <w:rFonts w:ascii="Angsana New" w:hAnsi="Angsana New" w:cs="Angsana New"/>
          <w:b/>
          <w:bCs/>
        </w:rPr>
      </w:pPr>
    </w:p>
    <w:p w:rsidR="0015423C" w:rsidRPr="00553B72" w:rsidRDefault="0015423C" w:rsidP="00493C9A">
      <w:pPr>
        <w:pStyle w:val="a4"/>
        <w:widowControl/>
        <w:ind w:right="0"/>
        <w:jc w:val="thaiDistribute"/>
        <w:rPr>
          <w:rFonts w:ascii="Angsana New" w:hAnsi="Angsana New" w:cs="Angsana New"/>
          <w:b/>
          <w:bCs/>
        </w:rPr>
      </w:pPr>
    </w:p>
    <w:p w:rsidR="0048180E" w:rsidRPr="00553B72" w:rsidRDefault="0048180E" w:rsidP="00493C9A">
      <w:pPr>
        <w:pStyle w:val="a4"/>
        <w:widowControl/>
        <w:ind w:right="0"/>
        <w:jc w:val="thaiDistribute"/>
        <w:rPr>
          <w:rFonts w:ascii="Angsana New" w:hAnsi="Angsana New" w:cs="Angsana New"/>
          <w:b/>
          <w:bCs/>
        </w:rPr>
      </w:pPr>
    </w:p>
    <w:p w:rsidR="002D7D4D" w:rsidRPr="00553B72" w:rsidRDefault="009D2D95" w:rsidP="007A7B78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ind w:left="0" w:firstLine="0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เงินลงทุน</w:t>
      </w:r>
      <w:r w:rsidR="00AB165F"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ในหลักทรัพย์เผื่อขาย - หุ้นทุน </w:t>
      </w:r>
      <w:r w:rsidR="00AB165F" w:rsidRPr="00553B72">
        <w:rPr>
          <w:rFonts w:ascii="Angsana New" w:hAnsi="Angsana New"/>
          <w:b/>
          <w:bCs/>
          <w:sz w:val="28"/>
          <w:szCs w:val="28"/>
        </w:rPr>
        <w:t>-</w:t>
      </w:r>
      <w:r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สุทธิ</w:t>
      </w:r>
    </w:p>
    <w:tbl>
      <w:tblPr>
        <w:tblW w:w="945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883"/>
        <w:gridCol w:w="1701"/>
        <w:gridCol w:w="236"/>
        <w:gridCol w:w="1701"/>
        <w:gridCol w:w="236"/>
        <w:gridCol w:w="1701"/>
      </w:tblGrid>
      <w:tr w:rsidR="00BA3355" w:rsidRPr="00553B72" w:rsidTr="00165110">
        <w:trPr>
          <w:trHeight w:val="397"/>
        </w:trPr>
        <w:tc>
          <w:tcPr>
            <w:tcW w:w="3883" w:type="dxa"/>
            <w:vAlign w:val="bottom"/>
          </w:tcPr>
          <w:p w:rsidR="00BA3355" w:rsidRPr="00553B72" w:rsidRDefault="00BA3355" w:rsidP="00E27071">
            <w:pPr>
              <w:pStyle w:val="1"/>
              <w:widowControl/>
              <w:ind w:left="142" w:right="0"/>
              <w:rPr>
                <w:rFonts w:ascii="Angsana New" w:hAnsi="Angsana New" w:cs="Angsana New"/>
                <w:color w:val="auto"/>
              </w:rPr>
            </w:pPr>
            <w:r w:rsidRPr="00553B72">
              <w:rPr>
                <w:rFonts w:ascii="Angsana New" w:hAnsi="Angsana New" w:cs="Angsana New"/>
                <w:color w:val="auto"/>
                <w:cs/>
              </w:rPr>
              <w:br w:type="page"/>
            </w:r>
          </w:p>
        </w:tc>
        <w:tc>
          <w:tcPr>
            <w:tcW w:w="5575" w:type="dxa"/>
            <w:gridSpan w:val="5"/>
            <w:tcBorders>
              <w:bottom w:val="single" w:sz="4" w:space="0" w:color="auto"/>
            </w:tcBorders>
            <w:vAlign w:val="bottom"/>
          </w:tcPr>
          <w:p w:rsidR="00BA3355" w:rsidRPr="00553B72" w:rsidRDefault="00BA3355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47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313595" w:rsidRPr="00553B72" w:rsidTr="00165110">
        <w:trPr>
          <w:trHeight w:val="397"/>
        </w:trPr>
        <w:tc>
          <w:tcPr>
            <w:tcW w:w="3883" w:type="dxa"/>
            <w:vAlign w:val="bottom"/>
          </w:tcPr>
          <w:p w:rsidR="00313595" w:rsidRPr="00553B72" w:rsidRDefault="00313595" w:rsidP="00E27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313595" w:rsidRPr="00553B72" w:rsidRDefault="00313595" w:rsidP="001D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313595" w:rsidRPr="00553B72" w:rsidRDefault="00313595" w:rsidP="001D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313595" w:rsidRPr="00553B72" w:rsidRDefault="00313595" w:rsidP="001D6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313595" w:rsidRPr="00553B72" w:rsidRDefault="00313595" w:rsidP="00165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313595" w:rsidRPr="00553B72" w:rsidRDefault="00313595" w:rsidP="00165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3355" w:rsidRPr="00553B72" w:rsidTr="00165110">
        <w:trPr>
          <w:trHeight w:val="397"/>
        </w:trPr>
        <w:tc>
          <w:tcPr>
            <w:tcW w:w="3883" w:type="dxa"/>
            <w:vAlign w:val="bottom"/>
          </w:tcPr>
          <w:p w:rsidR="00BA3355" w:rsidRPr="00553B72" w:rsidRDefault="00BA3355" w:rsidP="00E27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BA3355" w:rsidRPr="00553B72" w:rsidRDefault="00BA3355" w:rsidP="001D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36" w:type="dxa"/>
            <w:vAlign w:val="bottom"/>
          </w:tcPr>
          <w:p w:rsidR="00BA3355" w:rsidRPr="00553B72" w:rsidRDefault="00BA3355" w:rsidP="001D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BA3355" w:rsidRPr="00553B72" w:rsidRDefault="00BA3355" w:rsidP="00E27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36" w:type="dxa"/>
            <w:vAlign w:val="bottom"/>
          </w:tcPr>
          <w:p w:rsidR="00BA3355" w:rsidRPr="00553B72" w:rsidRDefault="00BA3355" w:rsidP="00165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BA3355" w:rsidRPr="00553B72" w:rsidRDefault="00BA3355" w:rsidP="00165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A3355" w:rsidRPr="00553B72" w:rsidTr="00165110">
        <w:trPr>
          <w:trHeight w:val="397"/>
        </w:trPr>
        <w:tc>
          <w:tcPr>
            <w:tcW w:w="3883" w:type="dxa"/>
            <w:vAlign w:val="bottom"/>
          </w:tcPr>
          <w:p w:rsidR="00BA3355" w:rsidRPr="00553B72" w:rsidRDefault="00BA3355" w:rsidP="00E27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A3355" w:rsidRPr="00553B72" w:rsidRDefault="00BA3355" w:rsidP="001D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="0048180E" w:rsidRPr="00553B72">
              <w:rPr>
                <w:rFonts w:ascii="Angsana New" w:hAnsi="Angsana New"/>
                <w:sz w:val="28"/>
                <w:szCs w:val="28"/>
              </w:rPr>
              <w:t>3</w:t>
            </w:r>
            <w:r w:rsidRPr="00553B7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:rsidR="00BA3355" w:rsidRPr="00553B72" w:rsidRDefault="00BA3355" w:rsidP="001D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BA3355" w:rsidRPr="00553B72" w:rsidRDefault="00BA3355" w:rsidP="001D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:rsidR="00BA3355" w:rsidRPr="00553B72" w:rsidRDefault="00BA3355" w:rsidP="00165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BA3355" w:rsidRPr="00553B72" w:rsidRDefault="00BA3355" w:rsidP="00165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3355" w:rsidRPr="00553B72" w:rsidTr="00807D28">
        <w:trPr>
          <w:trHeight w:val="397"/>
        </w:trPr>
        <w:tc>
          <w:tcPr>
            <w:tcW w:w="3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3355" w:rsidRPr="00553B72" w:rsidRDefault="00BA3355" w:rsidP="00E27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3B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B6E31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9D2D95" w:rsidRPr="00553B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DB6E3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="001D6739" w:rsidRPr="00553B7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1D6739" w:rsidRPr="00553B72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3355" w:rsidRPr="00553B72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A3355" w:rsidRPr="00553B72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center"/>
          </w:tcPr>
          <w:p w:rsidR="00BA3355" w:rsidRPr="00553B72" w:rsidRDefault="00BA3355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BA3355" w:rsidRPr="00553B72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center"/>
          </w:tcPr>
          <w:p w:rsidR="00BA3355" w:rsidRPr="00553B72" w:rsidRDefault="00BA3355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875D01" w:rsidRPr="00553B72" w:rsidTr="00165110">
        <w:trPr>
          <w:trHeight w:val="397"/>
        </w:trPr>
        <w:tc>
          <w:tcPr>
            <w:tcW w:w="3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5D01" w:rsidRPr="00553B72" w:rsidRDefault="00875D01" w:rsidP="00875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75D01" w:rsidRPr="00553B72" w:rsidRDefault="001E2C54" w:rsidP="0016511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21,144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5D01" w:rsidRPr="00553B72" w:rsidRDefault="00875D01" w:rsidP="00165110">
            <w:pPr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75D01" w:rsidRPr="00553B72" w:rsidRDefault="001E2C54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16,381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75D01" w:rsidRPr="00553B72" w:rsidRDefault="00875D01" w:rsidP="00165110">
            <w:pPr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75D01" w:rsidRPr="00553B72" w:rsidRDefault="001E2C54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37,525</w:t>
            </w:r>
          </w:p>
        </w:tc>
      </w:tr>
      <w:tr w:rsidR="00875D01" w:rsidRPr="00553B72" w:rsidTr="00165110">
        <w:trPr>
          <w:trHeight w:val="397"/>
        </w:trPr>
        <w:tc>
          <w:tcPr>
            <w:tcW w:w="3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5D01" w:rsidRPr="00553B72" w:rsidRDefault="00875D01" w:rsidP="00875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75D01" w:rsidRPr="00553B72" w:rsidRDefault="002D0E88" w:rsidP="0016511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  <w:r w:rsidR="001E2C54">
              <w:rPr>
                <w:rFonts w:ascii="Angsana New" w:hAnsi="Angsana New"/>
                <w:sz w:val="28"/>
                <w:szCs w:val="28"/>
              </w:rPr>
              <w:t>2,839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5D01" w:rsidRPr="00553B72" w:rsidRDefault="00875D01" w:rsidP="0016511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75D01" w:rsidRPr="00553B72" w:rsidRDefault="001E2C54" w:rsidP="0016511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4,077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5D01" w:rsidRPr="00553B72" w:rsidRDefault="00875D01" w:rsidP="0016511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75D01" w:rsidRPr="00553B72" w:rsidRDefault="001E2C54" w:rsidP="0016511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116,916</w:t>
            </w:r>
          </w:p>
        </w:tc>
      </w:tr>
      <w:tr w:rsidR="00875D01" w:rsidRPr="00553B72" w:rsidTr="00165110">
        <w:trPr>
          <w:trHeight w:val="397"/>
        </w:trPr>
        <w:tc>
          <w:tcPr>
            <w:tcW w:w="3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5D01" w:rsidRPr="00553B72" w:rsidRDefault="00875D01" w:rsidP="00875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75D01" w:rsidRPr="00553B72" w:rsidRDefault="001E2C54" w:rsidP="00165110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133,983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5D01" w:rsidRPr="00553B72" w:rsidRDefault="00875D01" w:rsidP="00165110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75D01" w:rsidRPr="00553B72" w:rsidRDefault="001E2C54" w:rsidP="00165110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20,458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5D01" w:rsidRPr="00553B72" w:rsidRDefault="00875D01" w:rsidP="00165110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75D01" w:rsidRPr="00553B72" w:rsidRDefault="001E2C54" w:rsidP="00165110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154,441</w:t>
            </w:r>
          </w:p>
        </w:tc>
      </w:tr>
      <w:tr w:rsidR="00875D01" w:rsidRPr="00553B72" w:rsidTr="00165110">
        <w:trPr>
          <w:trHeight w:hRule="exact" w:val="283"/>
        </w:trPr>
        <w:tc>
          <w:tcPr>
            <w:tcW w:w="3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5D01" w:rsidRPr="00553B72" w:rsidRDefault="00875D01" w:rsidP="00875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75D01" w:rsidRPr="00553B72" w:rsidRDefault="00875D01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5D01" w:rsidRPr="00553B72" w:rsidRDefault="00875D01" w:rsidP="00165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875D01" w:rsidRPr="00553B72" w:rsidRDefault="00875D01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875D01" w:rsidRPr="00553B72" w:rsidRDefault="00875D01" w:rsidP="00165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875D01" w:rsidRPr="00553B72" w:rsidRDefault="00875D01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875D01" w:rsidRPr="00553B72" w:rsidTr="00165110">
        <w:trPr>
          <w:trHeight w:hRule="exact" w:val="397"/>
        </w:trPr>
        <w:tc>
          <w:tcPr>
            <w:tcW w:w="3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5D01" w:rsidRPr="00553B72" w:rsidRDefault="00875D01" w:rsidP="00875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3B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53B72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553B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553B72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5D01" w:rsidRPr="00553B72" w:rsidRDefault="00875D01" w:rsidP="00165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5D01" w:rsidRPr="00553B72" w:rsidRDefault="00875D01" w:rsidP="00165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:rsidR="00875D01" w:rsidRPr="00553B72" w:rsidRDefault="00875D01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875D01" w:rsidRPr="00553B72" w:rsidRDefault="00875D01" w:rsidP="00165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:rsidR="00875D01" w:rsidRPr="00553B72" w:rsidRDefault="00875D01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875D01" w:rsidRPr="00553B72" w:rsidTr="00165110">
        <w:trPr>
          <w:trHeight w:hRule="exact" w:val="397"/>
        </w:trPr>
        <w:tc>
          <w:tcPr>
            <w:tcW w:w="3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5D01" w:rsidRPr="00553B72" w:rsidRDefault="00875D01" w:rsidP="00875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75D01" w:rsidRPr="00553B72" w:rsidRDefault="00875D01" w:rsidP="0016511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21,144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5D01" w:rsidRPr="00553B72" w:rsidRDefault="00875D01" w:rsidP="00165110">
            <w:pPr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75D01" w:rsidRPr="00553B72" w:rsidRDefault="00875D01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16,381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75D01" w:rsidRPr="00553B72" w:rsidRDefault="00875D01" w:rsidP="00165110">
            <w:pPr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75D01" w:rsidRPr="00553B72" w:rsidRDefault="00875D01" w:rsidP="001651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37,525</w:t>
            </w:r>
          </w:p>
        </w:tc>
      </w:tr>
      <w:tr w:rsidR="00875D01" w:rsidRPr="00553B72" w:rsidTr="00165110">
        <w:trPr>
          <w:trHeight w:hRule="exact" w:val="397"/>
        </w:trPr>
        <w:tc>
          <w:tcPr>
            <w:tcW w:w="3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5D01" w:rsidRPr="00553B72" w:rsidRDefault="00875D01" w:rsidP="00875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75D01" w:rsidRPr="00553B72" w:rsidRDefault="00875D01" w:rsidP="0016511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114,559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5D01" w:rsidRPr="00553B72" w:rsidRDefault="00875D01" w:rsidP="0016511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75D01" w:rsidRPr="00553B72" w:rsidRDefault="00875D01" w:rsidP="0016511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4,729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5D01" w:rsidRPr="00553B72" w:rsidRDefault="00875D01" w:rsidP="0016511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75D01" w:rsidRPr="00553B72" w:rsidRDefault="00875D01" w:rsidP="0016511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119,288</w:t>
            </w:r>
          </w:p>
        </w:tc>
      </w:tr>
      <w:tr w:rsidR="00875D01" w:rsidRPr="00553B72" w:rsidTr="00165110">
        <w:trPr>
          <w:trHeight w:hRule="exact" w:val="397"/>
        </w:trPr>
        <w:tc>
          <w:tcPr>
            <w:tcW w:w="3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5D01" w:rsidRPr="00553B72" w:rsidRDefault="00875D01" w:rsidP="00875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75D01" w:rsidRPr="00553B72" w:rsidRDefault="00875D01" w:rsidP="00165110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3B72">
              <w:rPr>
                <w:rFonts w:ascii="Angsana New" w:hAnsi="Angsana New"/>
                <w:b/>
                <w:bCs/>
                <w:sz w:val="28"/>
                <w:szCs w:val="28"/>
              </w:rPr>
              <w:t>135,703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5D01" w:rsidRPr="00553B72" w:rsidRDefault="00875D01" w:rsidP="00165110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75D01" w:rsidRPr="00553B72" w:rsidRDefault="00875D01" w:rsidP="00165110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3B72">
              <w:rPr>
                <w:rFonts w:ascii="Angsana New" w:hAnsi="Angsana New"/>
                <w:b/>
                <w:bCs/>
                <w:sz w:val="28"/>
                <w:szCs w:val="28"/>
              </w:rPr>
              <w:t>21,110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5D01" w:rsidRPr="00553B72" w:rsidRDefault="00875D01" w:rsidP="00165110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75D01" w:rsidRPr="00553B72" w:rsidRDefault="00875D01" w:rsidP="00165110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3B72">
              <w:rPr>
                <w:rFonts w:ascii="Angsana New" w:hAnsi="Angsana New"/>
                <w:b/>
                <w:bCs/>
                <w:sz w:val="28"/>
                <w:szCs w:val="28"/>
              </w:rPr>
              <w:t>156,813</w:t>
            </w:r>
          </w:p>
        </w:tc>
      </w:tr>
    </w:tbl>
    <w:p w:rsidR="00BA3355" w:rsidRPr="00553B72" w:rsidRDefault="00BA3355" w:rsidP="00082EA7">
      <w:pPr>
        <w:pStyle w:val="a4"/>
        <w:widowControl/>
        <w:ind w:right="0"/>
        <w:jc w:val="thaiDistribute"/>
        <w:rPr>
          <w:rFonts w:ascii="Angsana New" w:hAnsi="Angsana New" w:cs="Angsana New"/>
          <w:b/>
          <w:bCs/>
          <w:cs/>
        </w:rPr>
        <w:sectPr w:rsidR="00BA3355" w:rsidRPr="00553B72" w:rsidSect="00382616">
          <w:headerReference w:type="default" r:id="rId8"/>
          <w:footerReference w:type="default" r:id="rId9"/>
          <w:pgSz w:w="11909" w:h="16834" w:code="9"/>
          <w:pgMar w:top="1440" w:right="851" w:bottom="578" w:left="1440" w:header="1276" w:footer="448" w:gutter="0"/>
          <w:pgNumType w:start="9"/>
          <w:cols w:space="720"/>
          <w:docGrid w:linePitch="245"/>
        </w:sectPr>
      </w:pPr>
    </w:p>
    <w:p w:rsidR="00CD4062" w:rsidRPr="00553B72" w:rsidRDefault="006E3C5E" w:rsidP="00A34A9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120" w:lineRule="auto"/>
        <w:ind w:left="0" w:firstLine="0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เ</w:t>
      </w:r>
      <w:r w:rsidR="000E19AF"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t>งินลงทุนในบริษัทร่วม</w:t>
      </w:r>
      <w:r w:rsidR="009A3FC6"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</w:t>
      </w:r>
      <w:r w:rsidR="00315EE7"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t>-</w:t>
      </w:r>
      <w:r w:rsidR="009A3FC6"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สุทธิ</w:t>
      </w:r>
      <w:r w:rsidR="00124EAF"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</w:t>
      </w:r>
    </w:p>
    <w:tbl>
      <w:tblPr>
        <w:tblW w:w="13841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424"/>
        <w:gridCol w:w="257"/>
        <w:gridCol w:w="1418"/>
        <w:gridCol w:w="283"/>
        <w:gridCol w:w="993"/>
        <w:gridCol w:w="236"/>
        <w:gridCol w:w="993"/>
        <w:gridCol w:w="284"/>
        <w:gridCol w:w="850"/>
        <w:gridCol w:w="284"/>
        <w:gridCol w:w="992"/>
        <w:gridCol w:w="284"/>
        <w:gridCol w:w="992"/>
        <w:gridCol w:w="283"/>
        <w:gridCol w:w="992"/>
        <w:gridCol w:w="284"/>
        <w:gridCol w:w="992"/>
      </w:tblGrid>
      <w:tr w:rsidR="007B231F" w:rsidRPr="00553B72" w:rsidTr="007E2E2A">
        <w:trPr>
          <w:trHeight w:hRule="exact" w:val="432"/>
        </w:trPr>
        <w:tc>
          <w:tcPr>
            <w:tcW w:w="3424" w:type="dxa"/>
          </w:tcPr>
          <w:p w:rsidR="007B231F" w:rsidRPr="00553B72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7" w:type="dxa"/>
          </w:tcPr>
          <w:p w:rsidR="007B231F" w:rsidRPr="00553B72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:rsidR="007B231F" w:rsidRPr="00553B72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:rsidR="007B231F" w:rsidRPr="00553B72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22" w:type="dxa"/>
            <w:gridSpan w:val="3"/>
            <w:vAlign w:val="bottom"/>
          </w:tcPr>
          <w:p w:rsidR="007B231F" w:rsidRPr="00553B72" w:rsidRDefault="0093794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  <w:cs/>
              </w:rPr>
              <w:t>(ร้อยละ)</w:t>
            </w:r>
          </w:p>
        </w:tc>
        <w:tc>
          <w:tcPr>
            <w:tcW w:w="284" w:type="dxa"/>
          </w:tcPr>
          <w:p w:rsidR="007B231F" w:rsidRPr="00553B72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953" w:type="dxa"/>
            <w:gridSpan w:val="9"/>
            <w:tcBorders>
              <w:bottom w:val="single" w:sz="4" w:space="0" w:color="auto"/>
            </w:tcBorders>
            <w:vAlign w:val="bottom"/>
          </w:tcPr>
          <w:p w:rsidR="007B231F" w:rsidRPr="00553B72" w:rsidRDefault="007B231F" w:rsidP="000F18C6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7B231F" w:rsidRPr="00553B72" w:rsidTr="007E2E2A">
        <w:trPr>
          <w:trHeight w:hRule="exact" w:val="432"/>
        </w:trPr>
        <w:tc>
          <w:tcPr>
            <w:tcW w:w="3424" w:type="dxa"/>
          </w:tcPr>
          <w:p w:rsidR="007B231F" w:rsidRPr="00553B72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7" w:type="dxa"/>
          </w:tcPr>
          <w:p w:rsidR="007B231F" w:rsidRPr="00553B72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:rsidR="007B231F" w:rsidRPr="00553B72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:rsidR="007B231F" w:rsidRPr="00553B72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22" w:type="dxa"/>
            <w:gridSpan w:val="3"/>
            <w:tcBorders>
              <w:top w:val="single" w:sz="4" w:space="0" w:color="auto"/>
            </w:tcBorders>
            <w:vAlign w:val="bottom"/>
          </w:tcPr>
          <w:p w:rsidR="007B231F" w:rsidRPr="00553B72" w:rsidRDefault="0093794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  <w:cs/>
              </w:rPr>
              <w:t>สัดส่วน</w:t>
            </w:r>
          </w:p>
        </w:tc>
        <w:tc>
          <w:tcPr>
            <w:tcW w:w="284" w:type="dxa"/>
          </w:tcPr>
          <w:p w:rsidR="007B231F" w:rsidRPr="00553B72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B231F" w:rsidRPr="00553B72" w:rsidRDefault="007B231F" w:rsidP="00493C9A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B231F" w:rsidRPr="00553B72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81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231F" w:rsidRPr="00553B72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  <w:cs/>
              </w:rPr>
              <w:t>เงินลงทุน</w:t>
            </w:r>
          </w:p>
        </w:tc>
      </w:tr>
      <w:tr w:rsidR="007B231F" w:rsidRPr="00553B72" w:rsidTr="007E2E2A">
        <w:trPr>
          <w:trHeight w:hRule="exact" w:val="432"/>
        </w:trPr>
        <w:tc>
          <w:tcPr>
            <w:tcW w:w="3424" w:type="dxa"/>
          </w:tcPr>
          <w:p w:rsidR="007B231F" w:rsidRPr="00553B72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7" w:type="dxa"/>
          </w:tcPr>
          <w:p w:rsidR="007B231F" w:rsidRPr="00553B72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:rsidR="007B231F" w:rsidRPr="00553B72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:rsidR="007B231F" w:rsidRPr="00553B72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22" w:type="dxa"/>
            <w:gridSpan w:val="3"/>
            <w:tcBorders>
              <w:bottom w:val="single" w:sz="4" w:space="0" w:color="auto"/>
            </w:tcBorders>
            <w:vAlign w:val="bottom"/>
          </w:tcPr>
          <w:p w:rsidR="007B231F" w:rsidRPr="00553B72" w:rsidRDefault="0093794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  <w:cs/>
              </w:rPr>
              <w:t>ความเป็นเจ้าของ</w:t>
            </w:r>
          </w:p>
        </w:tc>
        <w:tc>
          <w:tcPr>
            <w:tcW w:w="284" w:type="dxa"/>
          </w:tcPr>
          <w:p w:rsidR="007B231F" w:rsidRPr="00553B72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50" w:type="dxa"/>
          </w:tcPr>
          <w:p w:rsidR="007B231F" w:rsidRPr="00553B72" w:rsidRDefault="007B231F" w:rsidP="00493C9A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4" w:type="dxa"/>
          </w:tcPr>
          <w:p w:rsidR="007B231F" w:rsidRPr="00553B72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231F" w:rsidRPr="00553B72" w:rsidRDefault="007B231F" w:rsidP="007E2E2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  <w:cs/>
              </w:rPr>
              <w:t>วิธีราคาทุน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B231F" w:rsidRPr="00553B72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231F" w:rsidRPr="00553B72" w:rsidRDefault="007B231F" w:rsidP="00165110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  <w:cs/>
              </w:rPr>
              <w:t>วิธีส่วนได้เสีย</w:t>
            </w:r>
          </w:p>
        </w:tc>
      </w:tr>
      <w:tr w:rsidR="00C91848" w:rsidRPr="00553B72" w:rsidTr="007E2E2A">
        <w:trPr>
          <w:trHeight w:hRule="exact" w:val="432"/>
        </w:trPr>
        <w:tc>
          <w:tcPr>
            <w:tcW w:w="3424" w:type="dxa"/>
          </w:tcPr>
          <w:p w:rsidR="00C91848" w:rsidRPr="00553B72" w:rsidRDefault="00C91848" w:rsidP="001C2679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57" w:type="dxa"/>
          </w:tcPr>
          <w:p w:rsidR="00C91848" w:rsidRPr="00553B72" w:rsidRDefault="00C91848" w:rsidP="001C2679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:rsidR="00C91848" w:rsidRPr="00553B72" w:rsidRDefault="00C91848" w:rsidP="001C267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3" w:type="dxa"/>
          </w:tcPr>
          <w:p w:rsidR="00C91848" w:rsidRPr="00553B72" w:rsidRDefault="00C91848" w:rsidP="001C2679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vAlign w:val="bottom"/>
          </w:tcPr>
          <w:p w:rsidR="00C91848" w:rsidRPr="00553B72" w:rsidRDefault="00C91848" w:rsidP="001C2679">
            <w:pPr>
              <w:pStyle w:val="a4"/>
              <w:widowControl/>
              <w:ind w:left="-96" w:right="-72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Pr="00553B72">
              <w:rPr>
                <w:rFonts w:asciiTheme="majorBidi" w:hAnsiTheme="majorBidi" w:cstheme="majorBidi"/>
                <w:cs/>
              </w:rPr>
              <w:t xml:space="preserve"> ม</w:t>
            </w:r>
            <w:r>
              <w:rPr>
                <w:rFonts w:asciiTheme="majorBidi" w:hAnsiTheme="majorBidi" w:cstheme="majorBidi" w:hint="cs"/>
                <w:cs/>
              </w:rPr>
              <w:t>ิถุนายน</w:t>
            </w:r>
          </w:p>
        </w:tc>
        <w:tc>
          <w:tcPr>
            <w:tcW w:w="236" w:type="dxa"/>
            <w:vAlign w:val="bottom"/>
          </w:tcPr>
          <w:p w:rsidR="00C91848" w:rsidRPr="00553B72" w:rsidRDefault="00C91848" w:rsidP="001C2679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vAlign w:val="bottom"/>
          </w:tcPr>
          <w:p w:rsidR="00C91848" w:rsidRPr="00553B72" w:rsidRDefault="00C91848" w:rsidP="001C2679">
            <w:pPr>
              <w:pStyle w:val="a4"/>
              <w:widowControl/>
              <w:ind w:left="-96" w:right="-72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553B72">
              <w:rPr>
                <w:rFonts w:asciiTheme="majorBidi" w:hAnsiTheme="majorBidi" w:cstheme="majorBidi"/>
              </w:rPr>
              <w:t>31</w:t>
            </w:r>
            <w:r w:rsidRPr="00553B72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284" w:type="dxa"/>
          </w:tcPr>
          <w:p w:rsidR="00C91848" w:rsidRPr="00553B72" w:rsidRDefault="00C91848" w:rsidP="001C2679">
            <w:pPr>
              <w:pStyle w:val="a4"/>
              <w:widowControl/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0" w:type="dxa"/>
            <w:vAlign w:val="bottom"/>
          </w:tcPr>
          <w:p w:rsidR="00C91848" w:rsidRPr="00553B72" w:rsidRDefault="00C91848" w:rsidP="001C2679">
            <w:pPr>
              <w:pStyle w:val="a4"/>
              <w:widowControl/>
              <w:ind w:left="-72" w:right="-108"/>
              <w:jc w:val="center"/>
              <w:rPr>
                <w:rFonts w:asciiTheme="majorBidi" w:hAnsiTheme="majorBidi" w:cstheme="majorBidi"/>
                <w:cs/>
              </w:rPr>
            </w:pPr>
            <w:r w:rsidRPr="00553B72">
              <w:rPr>
                <w:rFonts w:asciiTheme="majorBidi" w:hAnsiTheme="majorBidi" w:cstheme="majorBidi"/>
                <w:cs/>
              </w:rPr>
              <w:t>ทุน</w:t>
            </w:r>
          </w:p>
        </w:tc>
        <w:tc>
          <w:tcPr>
            <w:tcW w:w="284" w:type="dxa"/>
            <w:vAlign w:val="bottom"/>
          </w:tcPr>
          <w:p w:rsidR="00C91848" w:rsidRPr="00553B72" w:rsidRDefault="00C91848" w:rsidP="001C2679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:rsidR="00C91848" w:rsidRPr="00553B72" w:rsidRDefault="00C91848" w:rsidP="001202CB">
            <w:pPr>
              <w:pStyle w:val="a4"/>
              <w:widowControl/>
              <w:ind w:left="-96" w:right="-72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Pr="00553B72">
              <w:rPr>
                <w:rFonts w:asciiTheme="majorBidi" w:hAnsiTheme="majorBidi" w:cstheme="majorBidi"/>
                <w:cs/>
              </w:rPr>
              <w:t xml:space="preserve"> ม</w:t>
            </w:r>
            <w:r>
              <w:rPr>
                <w:rFonts w:asciiTheme="majorBidi" w:hAnsiTheme="majorBidi" w:cstheme="majorBidi" w:hint="cs"/>
                <w:cs/>
              </w:rPr>
              <w:t>ิถุนายน</w:t>
            </w:r>
          </w:p>
        </w:tc>
        <w:tc>
          <w:tcPr>
            <w:tcW w:w="284" w:type="dxa"/>
            <w:vAlign w:val="bottom"/>
          </w:tcPr>
          <w:p w:rsidR="00C91848" w:rsidRPr="00553B72" w:rsidRDefault="00C91848" w:rsidP="001C2679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:rsidR="00C91848" w:rsidRPr="00553B72" w:rsidRDefault="00C91848" w:rsidP="001C2679">
            <w:pPr>
              <w:pStyle w:val="a4"/>
              <w:widowControl/>
              <w:ind w:left="-96" w:right="-76"/>
              <w:jc w:val="center"/>
              <w:rPr>
                <w:rFonts w:asciiTheme="majorBidi" w:hAnsiTheme="majorBidi" w:cstheme="majorBidi"/>
                <w:cs/>
              </w:rPr>
            </w:pPr>
            <w:r w:rsidRPr="00553B72">
              <w:rPr>
                <w:rFonts w:asciiTheme="majorBidi" w:hAnsiTheme="majorBidi" w:cstheme="majorBidi"/>
              </w:rPr>
              <w:t>31</w:t>
            </w:r>
            <w:r w:rsidRPr="00553B72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283" w:type="dxa"/>
            <w:vAlign w:val="bottom"/>
          </w:tcPr>
          <w:p w:rsidR="00C91848" w:rsidRPr="00553B72" w:rsidRDefault="00C91848" w:rsidP="001C2679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:rsidR="00C91848" w:rsidRPr="00553B72" w:rsidRDefault="00C91848" w:rsidP="001202CB">
            <w:pPr>
              <w:pStyle w:val="a4"/>
              <w:widowControl/>
              <w:ind w:left="-96" w:right="-72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Pr="00553B72">
              <w:rPr>
                <w:rFonts w:asciiTheme="majorBidi" w:hAnsiTheme="majorBidi" w:cstheme="majorBidi"/>
                <w:cs/>
              </w:rPr>
              <w:t xml:space="preserve"> ม</w:t>
            </w:r>
            <w:r>
              <w:rPr>
                <w:rFonts w:asciiTheme="majorBidi" w:hAnsiTheme="majorBidi" w:cstheme="majorBidi" w:hint="cs"/>
                <w:cs/>
              </w:rPr>
              <w:t>ิถุนายน</w:t>
            </w:r>
          </w:p>
        </w:tc>
        <w:tc>
          <w:tcPr>
            <w:tcW w:w="284" w:type="dxa"/>
            <w:vAlign w:val="bottom"/>
          </w:tcPr>
          <w:p w:rsidR="00C91848" w:rsidRPr="00553B72" w:rsidRDefault="00C91848" w:rsidP="001C2679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:rsidR="00C91848" w:rsidRPr="00553B72" w:rsidRDefault="00C91848" w:rsidP="001C2679">
            <w:pPr>
              <w:pStyle w:val="a4"/>
              <w:widowControl/>
              <w:ind w:left="-104" w:right="-78"/>
              <w:jc w:val="center"/>
              <w:rPr>
                <w:rFonts w:asciiTheme="majorBidi" w:hAnsiTheme="majorBidi" w:cstheme="majorBidi"/>
                <w:cs/>
              </w:rPr>
            </w:pPr>
            <w:r w:rsidRPr="00553B72">
              <w:rPr>
                <w:rFonts w:asciiTheme="majorBidi" w:hAnsiTheme="majorBidi" w:cstheme="majorBidi"/>
              </w:rPr>
              <w:t>31</w:t>
            </w:r>
            <w:r w:rsidRPr="00553B72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</w:tr>
      <w:tr w:rsidR="00C91848" w:rsidRPr="00553B72" w:rsidTr="007E2E2A">
        <w:trPr>
          <w:trHeight w:hRule="exact" w:val="432"/>
        </w:trPr>
        <w:tc>
          <w:tcPr>
            <w:tcW w:w="3424" w:type="dxa"/>
          </w:tcPr>
          <w:p w:rsidR="00C91848" w:rsidRPr="00553B72" w:rsidRDefault="00C91848" w:rsidP="001C2679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57" w:type="dxa"/>
          </w:tcPr>
          <w:p w:rsidR="00C91848" w:rsidRPr="00553B72" w:rsidRDefault="00C91848" w:rsidP="001C2679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C91848" w:rsidRPr="00553B72" w:rsidRDefault="00C91848" w:rsidP="001C267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  <w:cs/>
              </w:rPr>
              <w:t>ประเภทกิจการ</w:t>
            </w:r>
          </w:p>
        </w:tc>
        <w:tc>
          <w:tcPr>
            <w:tcW w:w="283" w:type="dxa"/>
          </w:tcPr>
          <w:p w:rsidR="00C91848" w:rsidRPr="00553B72" w:rsidRDefault="00C91848" w:rsidP="001C2679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C91848" w:rsidRPr="00553B72" w:rsidRDefault="00C91848" w:rsidP="001C267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</w:rPr>
              <w:t>2562</w:t>
            </w:r>
          </w:p>
        </w:tc>
        <w:tc>
          <w:tcPr>
            <w:tcW w:w="236" w:type="dxa"/>
            <w:vAlign w:val="bottom"/>
          </w:tcPr>
          <w:p w:rsidR="00C91848" w:rsidRPr="00553B72" w:rsidRDefault="00C91848" w:rsidP="001C267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C91848" w:rsidRPr="00553B72" w:rsidRDefault="00C91848" w:rsidP="001C267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284" w:type="dxa"/>
          </w:tcPr>
          <w:p w:rsidR="00C91848" w:rsidRPr="00553B72" w:rsidRDefault="00C91848" w:rsidP="001C2679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C91848" w:rsidRPr="00553B72" w:rsidRDefault="00C91848" w:rsidP="001C2679">
            <w:pPr>
              <w:pStyle w:val="a4"/>
              <w:widowControl/>
              <w:ind w:left="-58" w:right="-108"/>
              <w:jc w:val="center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  <w:cs/>
              </w:rPr>
              <w:t>ชำระแล้ว</w:t>
            </w:r>
          </w:p>
        </w:tc>
        <w:tc>
          <w:tcPr>
            <w:tcW w:w="284" w:type="dxa"/>
            <w:vAlign w:val="bottom"/>
          </w:tcPr>
          <w:p w:rsidR="00C91848" w:rsidRPr="00553B72" w:rsidRDefault="00C91848" w:rsidP="001C267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C91848" w:rsidRPr="00553B72" w:rsidRDefault="00C91848" w:rsidP="001202CB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</w:rPr>
              <w:t>2562</w:t>
            </w:r>
          </w:p>
        </w:tc>
        <w:tc>
          <w:tcPr>
            <w:tcW w:w="284" w:type="dxa"/>
            <w:vAlign w:val="bottom"/>
          </w:tcPr>
          <w:p w:rsidR="00C91848" w:rsidRPr="00553B72" w:rsidRDefault="00C91848" w:rsidP="001C267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C91848" w:rsidRPr="00553B72" w:rsidRDefault="00C91848" w:rsidP="001C267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283" w:type="dxa"/>
            <w:vAlign w:val="bottom"/>
          </w:tcPr>
          <w:p w:rsidR="00C91848" w:rsidRPr="00553B72" w:rsidRDefault="00C91848" w:rsidP="001C267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C91848" w:rsidRPr="00553B72" w:rsidRDefault="00C91848" w:rsidP="001202CB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</w:rPr>
              <w:t>2562</w:t>
            </w:r>
          </w:p>
        </w:tc>
        <w:tc>
          <w:tcPr>
            <w:tcW w:w="284" w:type="dxa"/>
            <w:vAlign w:val="bottom"/>
          </w:tcPr>
          <w:p w:rsidR="00C91848" w:rsidRPr="00553B72" w:rsidRDefault="00C91848" w:rsidP="001C267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C91848" w:rsidRPr="00553B72" w:rsidRDefault="00C91848" w:rsidP="00165110">
            <w:pPr>
              <w:pStyle w:val="a4"/>
              <w:widowControl/>
              <w:ind w:left="-104" w:right="-125"/>
              <w:jc w:val="center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</w:rPr>
              <w:t>2561</w:t>
            </w:r>
          </w:p>
        </w:tc>
      </w:tr>
      <w:tr w:rsidR="007E2E2A" w:rsidRPr="00553B72" w:rsidTr="007E2E2A">
        <w:trPr>
          <w:trHeight w:hRule="exact" w:val="432"/>
        </w:trPr>
        <w:tc>
          <w:tcPr>
            <w:tcW w:w="3424" w:type="dxa"/>
          </w:tcPr>
          <w:p w:rsidR="007E2E2A" w:rsidRPr="00553B72" w:rsidRDefault="007E2E2A" w:rsidP="007E2E2A">
            <w:pPr>
              <w:pStyle w:val="a4"/>
              <w:widowControl/>
              <w:ind w:left="138" w:right="0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553B72">
              <w:rPr>
                <w:rFonts w:ascii="Angsana New" w:hAnsi="Angsana New" w:cs="Angsana New"/>
                <w:u w:val="single"/>
                <w:cs/>
              </w:rPr>
              <w:t>บริษัทร่วม</w:t>
            </w:r>
          </w:p>
        </w:tc>
        <w:tc>
          <w:tcPr>
            <w:tcW w:w="257" w:type="dxa"/>
          </w:tcPr>
          <w:p w:rsidR="007E2E2A" w:rsidRPr="00553B72" w:rsidRDefault="007E2E2A" w:rsidP="007E2E2A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E2E2A" w:rsidRPr="00553B72" w:rsidRDefault="007E2E2A" w:rsidP="007E2E2A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:rsidR="007E2E2A" w:rsidRPr="00553B72" w:rsidRDefault="007E2E2A" w:rsidP="007E2E2A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7E2E2A" w:rsidRPr="00553B72" w:rsidRDefault="007E2E2A" w:rsidP="007E2E2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shd w:val="clear" w:color="auto" w:fill="auto"/>
          </w:tcPr>
          <w:p w:rsidR="007E2E2A" w:rsidRPr="00553B72" w:rsidRDefault="007E2E2A" w:rsidP="007E2E2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7E2E2A" w:rsidRPr="00553B72" w:rsidRDefault="007E2E2A" w:rsidP="007E2E2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</w:tcPr>
          <w:p w:rsidR="007E2E2A" w:rsidRPr="00553B72" w:rsidRDefault="007E2E2A" w:rsidP="007E2E2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7E2E2A" w:rsidRPr="00553B72" w:rsidRDefault="007E2E2A" w:rsidP="007E2E2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</w:tcPr>
          <w:p w:rsidR="007E2E2A" w:rsidRPr="00553B72" w:rsidRDefault="007E2E2A" w:rsidP="007E2E2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7E2E2A" w:rsidRPr="00553B72" w:rsidRDefault="007E2E2A" w:rsidP="007E2E2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</w:tcPr>
          <w:p w:rsidR="007E2E2A" w:rsidRPr="00553B72" w:rsidRDefault="007E2E2A" w:rsidP="007E2E2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7E2E2A" w:rsidRPr="00553B72" w:rsidRDefault="007E2E2A" w:rsidP="007E2E2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  <w:shd w:val="clear" w:color="auto" w:fill="auto"/>
          </w:tcPr>
          <w:p w:rsidR="007E2E2A" w:rsidRPr="00553B72" w:rsidRDefault="007E2E2A" w:rsidP="007E2E2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7E2E2A" w:rsidRPr="00553B72" w:rsidRDefault="007E2E2A" w:rsidP="007E2E2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</w:tcPr>
          <w:p w:rsidR="007E2E2A" w:rsidRPr="00553B72" w:rsidRDefault="007E2E2A" w:rsidP="007E2E2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E2E2A" w:rsidRPr="00553B72" w:rsidRDefault="007E2E2A" w:rsidP="007E2E2A">
            <w:pPr>
              <w:pStyle w:val="a4"/>
              <w:widowControl/>
              <w:ind w:left="-104" w:right="0"/>
              <w:jc w:val="center"/>
              <w:rPr>
                <w:rFonts w:ascii="Angsana New" w:hAnsi="Angsana New" w:cs="Angsana New"/>
              </w:rPr>
            </w:pPr>
          </w:p>
        </w:tc>
      </w:tr>
      <w:tr w:rsidR="007E2E2A" w:rsidRPr="00553B72" w:rsidTr="00391718">
        <w:trPr>
          <w:trHeight w:hRule="exact" w:val="432"/>
        </w:trPr>
        <w:tc>
          <w:tcPr>
            <w:tcW w:w="3424" w:type="dxa"/>
          </w:tcPr>
          <w:p w:rsidR="007E2E2A" w:rsidRPr="00553B72" w:rsidRDefault="007E2E2A" w:rsidP="007E2E2A">
            <w:pPr>
              <w:pStyle w:val="a4"/>
              <w:widowControl/>
              <w:ind w:left="456" w:right="-251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บริษัท นิวพลัสนิตติ้ง จำกัด (มหาชน)</w:t>
            </w:r>
          </w:p>
        </w:tc>
        <w:tc>
          <w:tcPr>
            <w:tcW w:w="257" w:type="dxa"/>
          </w:tcPr>
          <w:p w:rsidR="007E2E2A" w:rsidRPr="00553B72" w:rsidRDefault="007E2E2A" w:rsidP="007E2E2A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center"/>
          </w:tcPr>
          <w:p w:rsidR="007E2E2A" w:rsidRPr="00553B72" w:rsidRDefault="007E2E2A" w:rsidP="002F2AD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  <w:cs/>
              </w:rPr>
              <w:t>ผลิตสิ่งทอ</w:t>
            </w:r>
          </w:p>
        </w:tc>
        <w:tc>
          <w:tcPr>
            <w:tcW w:w="283" w:type="dxa"/>
          </w:tcPr>
          <w:p w:rsidR="007E2E2A" w:rsidRPr="00553B72" w:rsidRDefault="007E2E2A" w:rsidP="007E2E2A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E2E2A" w:rsidRPr="00553B72" w:rsidRDefault="00391718" w:rsidP="003B21B0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14.79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</w:rPr>
              <w:t>14.79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</w:rPr>
              <w:t>100,000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E2E2A" w:rsidRPr="00553B72" w:rsidRDefault="00391718" w:rsidP="007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69,932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E2E2A" w:rsidRPr="00553B72" w:rsidRDefault="007E2E2A" w:rsidP="007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69,932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E2E2A" w:rsidRPr="00553B72" w:rsidRDefault="00391718" w:rsidP="007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47,3</w:t>
            </w:r>
            <w:r w:rsidR="00AF1DA7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E2E2A" w:rsidRPr="00553B72" w:rsidRDefault="007E2E2A" w:rsidP="007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46,595</w:t>
            </w:r>
          </w:p>
        </w:tc>
      </w:tr>
      <w:tr w:rsidR="007E2E2A" w:rsidRPr="00553B72" w:rsidTr="00391718">
        <w:trPr>
          <w:trHeight w:hRule="exact" w:val="432"/>
        </w:trPr>
        <w:tc>
          <w:tcPr>
            <w:tcW w:w="3424" w:type="dxa"/>
          </w:tcPr>
          <w:p w:rsidR="007E2E2A" w:rsidRPr="00553B72" w:rsidRDefault="007E2E2A" w:rsidP="007E2E2A">
            <w:pPr>
              <w:pStyle w:val="a4"/>
              <w:widowControl/>
              <w:ind w:left="456" w:right="-461"/>
              <w:jc w:val="thaiDistribute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553B72">
              <w:rPr>
                <w:rFonts w:ascii="Angsana New" w:hAnsi="Angsana New" w:cs="Angsana New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257" w:type="dxa"/>
          </w:tcPr>
          <w:p w:rsidR="007E2E2A" w:rsidRPr="00553B72" w:rsidRDefault="007E2E2A" w:rsidP="007E2E2A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:rsidR="007E2E2A" w:rsidRPr="00553B72" w:rsidRDefault="007E2E2A" w:rsidP="007E2E2A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:rsidR="007E2E2A" w:rsidRPr="00553B72" w:rsidRDefault="007E2E2A" w:rsidP="007E2E2A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2E2A" w:rsidRPr="00553B72" w:rsidRDefault="00391718" w:rsidP="007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(7,456)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2E2A" w:rsidRPr="00553B72" w:rsidRDefault="007E2E2A" w:rsidP="007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(7,619)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2E2A" w:rsidRPr="00553B72" w:rsidRDefault="00391718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left="-104" w:right="0"/>
              <w:jc w:val="right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</w:rPr>
              <w:t>-</w:t>
            </w:r>
          </w:p>
        </w:tc>
      </w:tr>
      <w:tr w:rsidR="007E2E2A" w:rsidRPr="00553B72" w:rsidTr="00391718">
        <w:trPr>
          <w:trHeight w:hRule="exact" w:val="432"/>
        </w:trPr>
        <w:tc>
          <w:tcPr>
            <w:tcW w:w="3424" w:type="dxa"/>
          </w:tcPr>
          <w:p w:rsidR="007E2E2A" w:rsidRPr="00553B72" w:rsidRDefault="007E2E2A" w:rsidP="007E2E2A">
            <w:pPr>
              <w:pStyle w:val="a4"/>
              <w:widowControl/>
              <w:ind w:left="138" w:right="0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553B72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257" w:type="dxa"/>
          </w:tcPr>
          <w:p w:rsidR="007E2E2A" w:rsidRPr="00553B72" w:rsidRDefault="007E2E2A" w:rsidP="007E2E2A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:rsidR="007E2E2A" w:rsidRPr="00553B72" w:rsidRDefault="007E2E2A" w:rsidP="007E2E2A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:rsidR="007E2E2A" w:rsidRPr="00553B72" w:rsidRDefault="007E2E2A" w:rsidP="007E2E2A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E2E2A" w:rsidRPr="00553B72" w:rsidRDefault="00391718" w:rsidP="007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62,476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E2E2A" w:rsidRPr="00553B72" w:rsidRDefault="007E2E2A" w:rsidP="007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3B72">
              <w:rPr>
                <w:rFonts w:ascii="Angsana New" w:hAnsi="Angsana New"/>
                <w:b/>
                <w:bCs/>
                <w:sz w:val="28"/>
                <w:szCs w:val="28"/>
              </w:rPr>
              <w:t>62,313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E2E2A" w:rsidRPr="00553B72" w:rsidRDefault="00AF1DA7" w:rsidP="007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47,390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E2E2A" w:rsidRPr="00553B72" w:rsidRDefault="007E2E2A" w:rsidP="007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3B72">
              <w:rPr>
                <w:rFonts w:ascii="Angsana New" w:hAnsi="Angsana New"/>
                <w:b/>
                <w:bCs/>
                <w:sz w:val="28"/>
                <w:szCs w:val="28"/>
              </w:rPr>
              <w:t>46,595</w:t>
            </w:r>
          </w:p>
        </w:tc>
      </w:tr>
    </w:tbl>
    <w:p w:rsidR="00B76E70" w:rsidRPr="00553B72" w:rsidRDefault="00B76E70" w:rsidP="00AB165F">
      <w:pPr>
        <w:tabs>
          <w:tab w:val="clear" w:pos="227"/>
          <w:tab w:val="clear" w:pos="454"/>
          <w:tab w:val="clear" w:pos="680"/>
          <w:tab w:val="clear" w:pos="907"/>
        </w:tabs>
        <w:spacing w:before="240"/>
        <w:ind w:left="426"/>
        <w:jc w:val="thaiDistribute"/>
        <w:rPr>
          <w:rFonts w:ascii="Angsana New" w:hAnsi="Angsana New"/>
          <w:sz w:val="28"/>
          <w:szCs w:val="28"/>
        </w:rPr>
      </w:pPr>
      <w:r w:rsidRPr="00553B72">
        <w:rPr>
          <w:rFonts w:ascii="Angsana New" w:hAnsi="Angsana New" w:hint="cs"/>
          <w:sz w:val="28"/>
          <w:szCs w:val="28"/>
          <w:cs/>
        </w:rPr>
        <w:t>เงินลงทุนในบริษัทร่วมตามงบการเงินเฉพาะกิจการแสดงตามราคาทุนหักค่าเผื่อการด้อยค่าของเงินลงทุนบริษัทพิจารณามูลค่าที่คาดว่าจะได้รับคืน</w:t>
      </w:r>
      <w:r w:rsidR="00AB165F" w:rsidRPr="00553B72">
        <w:rPr>
          <w:rFonts w:ascii="Angsana New" w:hAnsi="Angsana New" w:hint="cs"/>
          <w:sz w:val="28"/>
          <w:szCs w:val="28"/>
          <w:cs/>
        </w:rPr>
        <w:t>โดยใช้ราคาล่าสุดของบริษัทร่วม</w:t>
      </w:r>
      <w:r w:rsidR="00AB165F" w:rsidRPr="00553B72">
        <w:rPr>
          <w:rFonts w:ascii="Angsana New" w:hAnsi="Angsana New"/>
          <w:sz w:val="28"/>
          <w:szCs w:val="28"/>
        </w:rPr>
        <w:t xml:space="preserve"> </w:t>
      </w:r>
      <w:r w:rsidRPr="00553B72">
        <w:rPr>
          <w:rFonts w:ascii="Angsana New" w:hAnsi="Angsana New" w:hint="cs"/>
          <w:sz w:val="28"/>
          <w:szCs w:val="28"/>
          <w:cs/>
        </w:rPr>
        <w:t xml:space="preserve">ที่มีการซื้อขายในตลาดหลักทรัพย์ฯ ณ วันที่  </w:t>
      </w:r>
      <w:r w:rsidR="000D074F">
        <w:rPr>
          <w:rFonts w:ascii="Angsana New" w:hAnsi="Angsana New"/>
          <w:sz w:val="28"/>
          <w:szCs w:val="28"/>
        </w:rPr>
        <w:t>30</w:t>
      </w:r>
      <w:r w:rsidRPr="00553B72">
        <w:rPr>
          <w:rFonts w:ascii="Angsana New" w:hAnsi="Angsana New"/>
          <w:sz w:val="28"/>
          <w:szCs w:val="28"/>
        </w:rPr>
        <w:t xml:space="preserve"> </w:t>
      </w:r>
      <w:r w:rsidR="000D074F">
        <w:rPr>
          <w:rFonts w:ascii="Angsana New" w:hAnsi="Angsana New" w:hint="cs"/>
          <w:sz w:val="28"/>
          <w:szCs w:val="28"/>
          <w:cs/>
        </w:rPr>
        <w:t>มิถุนายน</w:t>
      </w:r>
      <w:r w:rsidRPr="00553B72">
        <w:rPr>
          <w:rFonts w:ascii="Angsana New" w:hAnsi="Angsana New" w:hint="cs"/>
          <w:sz w:val="28"/>
          <w:szCs w:val="28"/>
          <w:cs/>
        </w:rPr>
        <w:t xml:space="preserve"> </w:t>
      </w:r>
      <w:r w:rsidRPr="00553B72">
        <w:rPr>
          <w:rFonts w:ascii="Angsana New" w:hAnsi="Angsana New"/>
          <w:sz w:val="28"/>
          <w:szCs w:val="28"/>
        </w:rPr>
        <w:t>256</w:t>
      </w:r>
      <w:r w:rsidR="001C2679" w:rsidRPr="00553B72">
        <w:rPr>
          <w:rFonts w:ascii="Angsana New" w:hAnsi="Angsana New"/>
          <w:sz w:val="28"/>
          <w:szCs w:val="28"/>
        </w:rPr>
        <w:t>2</w:t>
      </w:r>
      <w:r w:rsidRPr="00553B72">
        <w:rPr>
          <w:rFonts w:ascii="Angsana New" w:hAnsi="Angsana New"/>
          <w:sz w:val="28"/>
          <w:szCs w:val="28"/>
        </w:rPr>
        <w:t xml:space="preserve"> </w:t>
      </w:r>
      <w:r w:rsidRPr="00553B72">
        <w:rPr>
          <w:rFonts w:ascii="Angsana New" w:hAnsi="Angsana New" w:hint="cs"/>
          <w:sz w:val="28"/>
          <w:szCs w:val="28"/>
          <w:cs/>
        </w:rPr>
        <w:t xml:space="preserve">และ </w:t>
      </w:r>
      <w:r w:rsidR="001C2679" w:rsidRPr="00553B72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1C2679" w:rsidRPr="00553B72">
        <w:rPr>
          <w:rFonts w:ascii="Angsana New" w:hAnsi="Angsana New"/>
          <w:sz w:val="28"/>
          <w:szCs w:val="28"/>
        </w:rPr>
        <w:t xml:space="preserve">31 </w:t>
      </w:r>
      <w:r w:rsidR="001C2679" w:rsidRPr="00553B72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1C2679" w:rsidRPr="00553B72">
        <w:rPr>
          <w:rFonts w:ascii="Angsana New" w:hAnsi="Angsana New"/>
          <w:sz w:val="28"/>
          <w:szCs w:val="28"/>
        </w:rPr>
        <w:t>2561</w:t>
      </w:r>
      <w:r w:rsidRPr="00553B72">
        <w:rPr>
          <w:rFonts w:ascii="Angsana New" w:hAnsi="Angsana New"/>
          <w:sz w:val="28"/>
          <w:szCs w:val="28"/>
        </w:rPr>
        <w:t xml:space="preserve"> </w:t>
      </w:r>
      <w:r w:rsidRPr="00553B72">
        <w:rPr>
          <w:rFonts w:ascii="Angsana New" w:hAnsi="Angsana New" w:hint="cs"/>
          <w:sz w:val="28"/>
          <w:szCs w:val="28"/>
          <w:cs/>
        </w:rPr>
        <w:t>บริษัทบันทึกค่าเผื่อ</w:t>
      </w:r>
      <w:r w:rsidRPr="00391718">
        <w:rPr>
          <w:rFonts w:ascii="Angsana New" w:hAnsi="Angsana New" w:hint="cs"/>
          <w:sz w:val="28"/>
          <w:szCs w:val="28"/>
          <w:cs/>
        </w:rPr>
        <w:t xml:space="preserve">การด้อยค่าของเงินลงทุนในบริษัทร่วม จำนวน </w:t>
      </w:r>
      <w:r w:rsidR="00391718" w:rsidRPr="00391718">
        <w:rPr>
          <w:rFonts w:ascii="Angsana New" w:hAnsi="Angsana New"/>
          <w:sz w:val="28"/>
          <w:szCs w:val="28"/>
        </w:rPr>
        <w:t>7.46</w:t>
      </w:r>
      <w:r w:rsidRPr="00391718">
        <w:rPr>
          <w:rFonts w:ascii="Angsana New" w:hAnsi="Angsana New"/>
          <w:sz w:val="28"/>
          <w:szCs w:val="28"/>
        </w:rPr>
        <w:t xml:space="preserve"> </w:t>
      </w:r>
      <w:r w:rsidRPr="00391718">
        <w:rPr>
          <w:rFonts w:ascii="Angsana New" w:hAnsi="Angsana New" w:hint="cs"/>
          <w:sz w:val="28"/>
          <w:szCs w:val="28"/>
          <w:cs/>
        </w:rPr>
        <w:t xml:space="preserve">ล้านบาท และ </w:t>
      </w:r>
      <w:r w:rsidR="001C2679" w:rsidRPr="00391718">
        <w:rPr>
          <w:rFonts w:ascii="Angsana New" w:hAnsi="Angsana New"/>
          <w:sz w:val="28"/>
          <w:szCs w:val="28"/>
        </w:rPr>
        <w:t xml:space="preserve">7.62 </w:t>
      </w:r>
      <w:r w:rsidRPr="00391718">
        <w:rPr>
          <w:rFonts w:ascii="Angsana New" w:hAnsi="Angsana New" w:hint="cs"/>
          <w:sz w:val="28"/>
          <w:szCs w:val="28"/>
          <w:cs/>
        </w:rPr>
        <w:t>ล้านบาท ตามลำดับ</w:t>
      </w:r>
      <w:r w:rsidR="00E71873" w:rsidRPr="00391718">
        <w:rPr>
          <w:rFonts w:ascii="Angsana New" w:hAnsi="Angsana New"/>
          <w:sz w:val="28"/>
          <w:szCs w:val="28"/>
        </w:rPr>
        <w:t xml:space="preserve"> </w:t>
      </w:r>
      <w:r w:rsidR="00C36A44" w:rsidRPr="00391718">
        <w:rPr>
          <w:rFonts w:ascii="Angsana New" w:hAnsi="Angsana New" w:hint="cs"/>
          <w:sz w:val="28"/>
          <w:szCs w:val="28"/>
          <w:cs/>
        </w:rPr>
        <w:t>ในระหว่างงวด</w:t>
      </w:r>
      <w:r w:rsidRPr="00391718">
        <w:rPr>
          <w:rFonts w:ascii="Angsana New" w:hAnsi="Angsana New"/>
          <w:sz w:val="28"/>
          <w:szCs w:val="28"/>
        </w:rPr>
        <w:t xml:space="preserve"> </w:t>
      </w:r>
      <w:r w:rsidRPr="00391718">
        <w:rPr>
          <w:rFonts w:ascii="Angsana New" w:hAnsi="Angsana New" w:hint="cs"/>
          <w:sz w:val="28"/>
          <w:szCs w:val="28"/>
          <w:cs/>
        </w:rPr>
        <w:t>บริษัทบันทึกการโอนกลับค่าเผื่อการด้อยค่</w:t>
      </w:r>
      <w:r w:rsidR="007412A1" w:rsidRPr="00391718">
        <w:rPr>
          <w:rFonts w:ascii="Angsana New" w:hAnsi="Angsana New" w:hint="cs"/>
          <w:sz w:val="28"/>
          <w:szCs w:val="28"/>
          <w:cs/>
        </w:rPr>
        <w:t>าของเงินลงทุนในบริษัทร่วม จำนวน</w:t>
      </w:r>
      <w:r w:rsidR="008B15B9" w:rsidRPr="00391718">
        <w:rPr>
          <w:rFonts w:ascii="Angsana New" w:hAnsi="Angsana New"/>
          <w:sz w:val="28"/>
          <w:szCs w:val="28"/>
        </w:rPr>
        <w:t xml:space="preserve"> </w:t>
      </w:r>
      <w:r w:rsidR="00391718" w:rsidRPr="00391718">
        <w:rPr>
          <w:rFonts w:ascii="Angsana New" w:hAnsi="Angsana New"/>
          <w:sz w:val="28"/>
          <w:szCs w:val="28"/>
        </w:rPr>
        <w:t>0.16</w:t>
      </w:r>
      <w:r w:rsidRPr="00391718">
        <w:rPr>
          <w:rFonts w:ascii="Angsana New" w:hAnsi="Angsana New"/>
          <w:sz w:val="28"/>
          <w:szCs w:val="28"/>
        </w:rPr>
        <w:t xml:space="preserve"> </w:t>
      </w:r>
      <w:r w:rsidRPr="00391718">
        <w:rPr>
          <w:rFonts w:ascii="Angsana New" w:hAnsi="Angsana New" w:hint="cs"/>
          <w:sz w:val="28"/>
          <w:szCs w:val="28"/>
          <w:cs/>
        </w:rPr>
        <w:t>ล้านบาท เนื่องจากราคาซื้อขายครั้งล่าสุดสูงขึ้นจาก</w:t>
      </w:r>
      <w:r w:rsidRPr="00553B72">
        <w:rPr>
          <w:rFonts w:ascii="Angsana New" w:hAnsi="Angsana New" w:hint="cs"/>
          <w:sz w:val="28"/>
          <w:szCs w:val="28"/>
          <w:cs/>
        </w:rPr>
        <w:t>ปีก่อน</w:t>
      </w:r>
    </w:p>
    <w:p w:rsidR="000E19AF" w:rsidRPr="00553B72" w:rsidRDefault="000E19AF" w:rsidP="008D3AA6">
      <w:pPr>
        <w:spacing w:before="240"/>
        <w:jc w:val="thaiDistribute"/>
        <w:rPr>
          <w:rFonts w:ascii="Angsana New" w:hAnsi="Angsana New"/>
          <w:sz w:val="28"/>
          <w:szCs w:val="28"/>
          <w:cs/>
        </w:rPr>
        <w:sectPr w:rsidR="000E19AF" w:rsidRPr="00553B72" w:rsidSect="008A7A57">
          <w:headerReference w:type="default" r:id="rId10"/>
          <w:footerReference w:type="default" r:id="rId11"/>
          <w:headerReference w:type="first" r:id="rId12"/>
          <w:footerReference w:type="first" r:id="rId13"/>
          <w:pgSz w:w="16834" w:h="11909" w:orient="landscape" w:code="9"/>
          <w:pgMar w:top="1440" w:right="1440" w:bottom="994" w:left="1411" w:header="1282" w:footer="446" w:gutter="0"/>
          <w:cols w:space="720"/>
          <w:docGrid w:linePitch="245"/>
        </w:sectPr>
      </w:pPr>
    </w:p>
    <w:p w:rsidR="008F06D1" w:rsidRPr="00553B72" w:rsidRDefault="008F06D1" w:rsidP="008F06D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:rsidR="008F06D1" w:rsidRPr="00553B72" w:rsidRDefault="008F06D1" w:rsidP="008F06D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:rsidR="008F06D1" w:rsidRPr="00553B72" w:rsidRDefault="008F06D1" w:rsidP="008F06D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:rsidR="008F06D1" w:rsidRPr="00553B72" w:rsidRDefault="008F06D1" w:rsidP="008F06D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:rsidR="008F06D1" w:rsidRPr="00553B72" w:rsidRDefault="008F06D1" w:rsidP="008F06D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:rsidR="008F06D1" w:rsidRPr="00553B72" w:rsidRDefault="008F06D1" w:rsidP="008F06D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:rsidR="008F06D1" w:rsidRPr="00553B72" w:rsidRDefault="008F06D1" w:rsidP="008F06D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:rsidR="008D3AA6" w:rsidRDefault="009A2297" w:rsidP="0006691E">
      <w:pPr>
        <w:pStyle w:val="a"/>
        <w:tabs>
          <w:tab w:val="clear" w:pos="1080"/>
        </w:tabs>
        <w:ind w:left="426"/>
        <w:jc w:val="thaiDistribute"/>
        <w:rPr>
          <w:rFonts w:ascii="Angsana New" w:hAnsi="Angsana New" w:cs="Angsana New"/>
          <w:sz w:val="28"/>
          <w:szCs w:val="28"/>
          <w:highlight w:val="yellow"/>
          <w:lang w:val="en-US"/>
        </w:rPr>
      </w:pPr>
      <w:r w:rsidRPr="00553B72">
        <w:rPr>
          <w:rFonts w:ascii="Angsana New" w:hAnsi="Angsana New" w:cs="Angsana New"/>
          <w:sz w:val="28"/>
          <w:szCs w:val="28"/>
          <w:cs/>
        </w:rPr>
        <w:t>บริษัทบันทึกเงินลงทุนในบริษัทร่วมตามวิธีส่วนได้เสียใน</w:t>
      </w:r>
      <w:r w:rsidRPr="00553B72">
        <w:rPr>
          <w:rFonts w:ascii="Angsana New" w:hAnsi="Angsana New" w:cs="Angsana New"/>
          <w:sz w:val="28"/>
          <w:szCs w:val="28"/>
          <w:cs/>
          <w:lang w:val="en-US"/>
        </w:rPr>
        <w:t>งบการเงิน</w:t>
      </w:r>
      <w:r w:rsidR="0080506B" w:rsidRPr="00553B72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Pr="00553B72">
        <w:rPr>
          <w:rFonts w:ascii="Angsana New" w:hAnsi="Angsana New" w:cs="Angsana New"/>
          <w:sz w:val="28"/>
          <w:szCs w:val="28"/>
          <w:cs/>
        </w:rPr>
        <w:t>ที่</w:t>
      </w:r>
      <w:r w:rsidR="00FD002A" w:rsidRPr="00553B72">
        <w:rPr>
          <w:rFonts w:ascii="Angsana New" w:hAnsi="Angsana New" w:cs="Angsana New"/>
          <w:sz w:val="28"/>
          <w:szCs w:val="28"/>
          <w:cs/>
        </w:rPr>
        <w:t>แสดงเงินลงทุนตามวิธีส่วนได้เสีย</w:t>
      </w:r>
      <w:r w:rsidRPr="00553B72">
        <w:rPr>
          <w:rFonts w:ascii="Angsana New" w:hAnsi="Angsana New" w:cs="Angsana New"/>
          <w:sz w:val="28"/>
          <w:szCs w:val="28"/>
          <w:cs/>
        </w:rPr>
        <w:t>เงินลงทุน</w:t>
      </w:r>
      <w:r w:rsidR="00984F91" w:rsidRPr="00553B72">
        <w:rPr>
          <w:rFonts w:ascii="Angsana New" w:hAnsi="Angsana New" w:cs="Angsana New" w:hint="cs"/>
          <w:color w:val="FFFFFF"/>
          <w:sz w:val="28"/>
          <w:szCs w:val="28"/>
          <w:cs/>
          <w:lang w:val="en-US"/>
        </w:rPr>
        <w:t xml:space="preserve"> </w:t>
      </w:r>
      <w:r w:rsidRPr="00553B72">
        <w:rPr>
          <w:rFonts w:ascii="Angsana New" w:hAnsi="Angsana New" w:cs="Angsana New"/>
          <w:sz w:val="28"/>
          <w:szCs w:val="28"/>
          <w:cs/>
        </w:rPr>
        <w:t>ณ</w:t>
      </w:r>
      <w:r w:rsidR="00984F91" w:rsidRPr="00553B72">
        <w:rPr>
          <w:rFonts w:ascii="Angsana New" w:hAnsi="Angsana New" w:cs="Angsana New" w:hint="cs"/>
          <w:color w:val="FFFFFF"/>
          <w:sz w:val="28"/>
          <w:szCs w:val="28"/>
          <w:cs/>
          <w:lang w:val="en-US"/>
        </w:rPr>
        <w:t xml:space="preserve"> </w:t>
      </w:r>
      <w:r w:rsidRPr="00553B72">
        <w:rPr>
          <w:rFonts w:ascii="Angsana New" w:hAnsi="Angsana New" w:cs="Angsana New"/>
          <w:sz w:val="28"/>
          <w:szCs w:val="28"/>
          <w:cs/>
        </w:rPr>
        <w:t>วันที่</w:t>
      </w:r>
      <w:r w:rsidR="00984F91" w:rsidRPr="00553B72">
        <w:rPr>
          <w:rFonts w:ascii="Angsana New" w:hAnsi="Angsana New" w:cs="Angsana New" w:hint="cs"/>
          <w:color w:val="FFFFFF"/>
          <w:sz w:val="28"/>
          <w:szCs w:val="28"/>
          <w:cs/>
          <w:lang w:val="en-US"/>
        </w:rPr>
        <w:t xml:space="preserve"> </w:t>
      </w:r>
      <w:r w:rsidR="00A24ED0">
        <w:rPr>
          <w:rFonts w:ascii="Angsana New" w:hAnsi="Angsana New" w:cs="Angsana New"/>
          <w:sz w:val="28"/>
          <w:szCs w:val="28"/>
          <w:lang w:val="en-US"/>
        </w:rPr>
        <w:t>30</w:t>
      </w:r>
      <w:r w:rsidR="00FD002A" w:rsidRPr="00553B72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A24ED0">
        <w:rPr>
          <w:rFonts w:ascii="Angsana New" w:hAnsi="Angsana New" w:cs="Angsana New" w:hint="cs"/>
          <w:sz w:val="28"/>
          <w:szCs w:val="28"/>
          <w:cs/>
          <w:lang w:val="en-US"/>
        </w:rPr>
        <w:t>มิถุนายน</w:t>
      </w:r>
      <w:r w:rsidR="0080506B" w:rsidRPr="00553B72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="0080506B" w:rsidRPr="00553B72">
        <w:rPr>
          <w:rFonts w:ascii="Angsana New" w:hAnsi="Angsana New" w:cs="Angsana New"/>
          <w:sz w:val="28"/>
          <w:szCs w:val="28"/>
          <w:lang w:val="en-US"/>
        </w:rPr>
        <w:t>2562</w:t>
      </w:r>
      <w:r w:rsidR="00984F91" w:rsidRPr="00553B72">
        <w:rPr>
          <w:rFonts w:ascii="Angsana New" w:hAnsi="Angsana New" w:cs="Angsana New" w:hint="cs"/>
          <w:color w:val="FFFFFF"/>
          <w:sz w:val="28"/>
          <w:szCs w:val="28"/>
          <w:cs/>
          <w:lang w:val="en-US"/>
        </w:rPr>
        <w:t xml:space="preserve"> </w:t>
      </w:r>
      <w:r w:rsidRPr="00553B72">
        <w:rPr>
          <w:rFonts w:ascii="Angsana New" w:hAnsi="Angsana New" w:cs="Angsana New"/>
          <w:sz w:val="28"/>
          <w:szCs w:val="28"/>
          <w:cs/>
        </w:rPr>
        <w:t>และส่วน</w:t>
      </w:r>
      <w:r w:rsidR="00880DDC" w:rsidRPr="00553B72">
        <w:rPr>
          <w:rFonts w:ascii="Angsana New" w:hAnsi="Angsana New" w:cs="Angsana New"/>
          <w:sz w:val="28"/>
          <w:szCs w:val="28"/>
          <w:cs/>
        </w:rPr>
        <w:t>แบ่งกำไรจากบริษัทร่วมสำหรับ</w:t>
      </w:r>
      <w:r w:rsidR="00764559">
        <w:rPr>
          <w:rFonts w:ascii="Angsana New" w:hAnsi="Angsana New" w:cs="Angsana New"/>
          <w:sz w:val="28"/>
          <w:szCs w:val="28"/>
          <w:cs/>
        </w:rPr>
        <w:t>งวด</w:t>
      </w:r>
      <w:r w:rsidR="00764559">
        <w:rPr>
          <w:rFonts w:ascii="Angsana New" w:hAnsi="Angsana New" w:cs="Angsana New" w:hint="cs"/>
          <w:sz w:val="28"/>
          <w:szCs w:val="28"/>
          <w:cs/>
        </w:rPr>
        <w:t>หก</w:t>
      </w:r>
      <w:r w:rsidR="0080506B" w:rsidRPr="00553B72">
        <w:rPr>
          <w:rFonts w:ascii="Angsana New" w:hAnsi="Angsana New" w:cs="Angsana New"/>
          <w:sz w:val="28"/>
          <w:szCs w:val="28"/>
          <w:cs/>
        </w:rPr>
        <w:t>เดือน</w:t>
      </w:r>
      <w:r w:rsidR="00FD002A" w:rsidRPr="00553B72">
        <w:rPr>
          <w:rFonts w:ascii="Angsana New" w:hAnsi="Angsana New" w:cs="Angsana New"/>
          <w:sz w:val="28"/>
          <w:szCs w:val="28"/>
          <w:cs/>
        </w:rPr>
        <w:t>สิ้นส</w:t>
      </w:r>
      <w:r w:rsidR="00FD002A" w:rsidRPr="00553B72">
        <w:rPr>
          <w:rFonts w:ascii="Angsana New" w:hAnsi="Angsana New" w:cs="Angsana New" w:hint="cs"/>
          <w:sz w:val="28"/>
          <w:szCs w:val="28"/>
          <w:cs/>
        </w:rPr>
        <w:t>ุด</w:t>
      </w:r>
      <w:r w:rsidRPr="00553B72">
        <w:rPr>
          <w:rFonts w:ascii="Angsana New" w:hAnsi="Angsana New" w:cs="Angsana New"/>
          <w:sz w:val="28"/>
          <w:szCs w:val="28"/>
          <w:cs/>
        </w:rPr>
        <w:t>วันที่</w:t>
      </w:r>
      <w:r w:rsidRPr="00553B72">
        <w:rPr>
          <w:rFonts w:ascii="Angsana New" w:hAnsi="Angsana New" w:cs="Angsana New"/>
          <w:color w:val="FFFFFF"/>
          <w:sz w:val="28"/>
          <w:szCs w:val="28"/>
          <w:lang w:val="en-US"/>
        </w:rPr>
        <w:t>-</w:t>
      </w:r>
      <w:r w:rsidR="00764559">
        <w:rPr>
          <w:rFonts w:ascii="Angsana New" w:hAnsi="Angsana New" w:cs="Angsana New"/>
          <w:sz w:val="28"/>
          <w:szCs w:val="28"/>
          <w:lang w:val="en-US"/>
        </w:rPr>
        <w:t>30</w:t>
      </w:r>
      <w:r w:rsidR="00FD002A" w:rsidRPr="00553B72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764559">
        <w:rPr>
          <w:rFonts w:ascii="Angsana New" w:hAnsi="Angsana New" w:cs="Angsana New" w:hint="cs"/>
          <w:sz w:val="28"/>
          <w:szCs w:val="28"/>
          <w:cs/>
          <w:lang w:val="en-US"/>
        </w:rPr>
        <w:t>มิถุนายน</w:t>
      </w:r>
      <w:r w:rsidR="0080506B" w:rsidRPr="00553B72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="0080506B" w:rsidRPr="00553B72">
        <w:rPr>
          <w:rFonts w:ascii="Angsana New" w:hAnsi="Angsana New" w:cs="Angsana New"/>
          <w:sz w:val="28"/>
          <w:szCs w:val="28"/>
          <w:lang w:val="en-US"/>
        </w:rPr>
        <w:t>2562</w:t>
      </w:r>
      <w:r w:rsidR="00FD002A" w:rsidRPr="00553B72">
        <w:rPr>
          <w:rFonts w:ascii="Angsana New" w:hAnsi="Angsana New" w:cs="Angsana New"/>
          <w:color w:val="FFFFFF"/>
          <w:sz w:val="28"/>
          <w:szCs w:val="28"/>
          <w:lang w:val="en-US"/>
        </w:rPr>
        <w:t>_</w:t>
      </w:r>
      <w:r w:rsidR="00FD002A" w:rsidRPr="00553B72">
        <w:rPr>
          <w:rFonts w:ascii="Angsana New" w:hAnsi="Angsana New" w:cs="Angsana New"/>
          <w:sz w:val="28"/>
          <w:szCs w:val="28"/>
          <w:cs/>
        </w:rPr>
        <w:t>ถือตาม</w:t>
      </w:r>
      <w:r w:rsidR="00FD002A" w:rsidRPr="00553B72">
        <w:rPr>
          <w:rFonts w:ascii="Angsana New" w:hAnsi="Angsana New" w:cs="Angsana New"/>
          <w:sz w:val="28"/>
          <w:szCs w:val="28"/>
          <w:cs/>
          <w:lang w:val="en-US"/>
        </w:rPr>
        <w:t>งบการเงิน</w:t>
      </w:r>
      <w:r w:rsidR="00FD002A" w:rsidRPr="00553B72">
        <w:rPr>
          <w:rFonts w:ascii="Angsana New" w:hAnsi="Angsana New" w:cs="Angsana New"/>
          <w:sz w:val="28"/>
          <w:szCs w:val="28"/>
          <w:cs/>
        </w:rPr>
        <w:t>รวม</w:t>
      </w:r>
      <w:r w:rsidR="00764559">
        <w:rPr>
          <w:rFonts w:ascii="Angsana New" w:hAnsi="Angsana New" w:cs="Angsana New"/>
          <w:sz w:val="28"/>
          <w:szCs w:val="28"/>
          <w:cs/>
          <w:lang w:val="en-US"/>
        </w:rPr>
        <w:t>สำหรับงวด</w:t>
      </w:r>
      <w:r w:rsidR="00764559">
        <w:rPr>
          <w:rFonts w:ascii="Angsana New" w:hAnsi="Angsana New" w:cs="Angsana New" w:hint="cs"/>
          <w:sz w:val="28"/>
          <w:szCs w:val="28"/>
          <w:cs/>
          <w:lang w:val="en-US"/>
        </w:rPr>
        <w:t>หก</w:t>
      </w:r>
      <w:r w:rsidR="0080506B" w:rsidRPr="00553B72">
        <w:rPr>
          <w:rFonts w:ascii="Angsana New" w:hAnsi="Angsana New" w:cs="Angsana New"/>
          <w:sz w:val="28"/>
          <w:szCs w:val="28"/>
          <w:cs/>
          <w:lang w:val="en-US"/>
        </w:rPr>
        <w:t>เดือน</w:t>
      </w:r>
      <w:r w:rsidR="00FD002A" w:rsidRPr="00553B72">
        <w:rPr>
          <w:rFonts w:ascii="Angsana New" w:hAnsi="Angsana New" w:cs="Angsana New"/>
          <w:sz w:val="28"/>
          <w:szCs w:val="28"/>
          <w:cs/>
        </w:rPr>
        <w:t>สิ้นสุดวันที่</w:t>
      </w:r>
      <w:r w:rsidR="00FD002A" w:rsidRPr="00553B72">
        <w:rPr>
          <w:rFonts w:ascii="Angsana New" w:hAnsi="Angsana New" w:cs="Angsana New"/>
          <w:color w:val="FFFFFF"/>
          <w:sz w:val="28"/>
          <w:szCs w:val="28"/>
          <w:lang w:val="en-US"/>
        </w:rPr>
        <w:t>-</w:t>
      </w:r>
      <w:r w:rsidR="00764559">
        <w:rPr>
          <w:rFonts w:ascii="Angsana New" w:hAnsi="Angsana New" w:cs="Angsana New"/>
          <w:sz w:val="28"/>
          <w:szCs w:val="28"/>
          <w:lang w:val="en-US"/>
        </w:rPr>
        <w:t>30</w:t>
      </w:r>
      <w:r w:rsidR="00FD002A" w:rsidRPr="00553B72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764559">
        <w:rPr>
          <w:rFonts w:ascii="Angsana New" w:hAnsi="Angsana New" w:cs="Angsana New" w:hint="cs"/>
          <w:sz w:val="28"/>
          <w:szCs w:val="28"/>
          <w:cs/>
          <w:lang w:val="en-US"/>
        </w:rPr>
        <w:t>มิถุนายน</w:t>
      </w:r>
      <w:r w:rsidR="0080506B" w:rsidRPr="00553B72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="0080506B" w:rsidRPr="00553B72">
        <w:rPr>
          <w:rFonts w:ascii="Angsana New" w:hAnsi="Angsana New" w:cs="Angsana New"/>
          <w:sz w:val="28"/>
          <w:szCs w:val="28"/>
          <w:lang w:val="en-US"/>
        </w:rPr>
        <w:t>2562</w:t>
      </w:r>
      <w:r w:rsidRPr="00553B72">
        <w:rPr>
          <w:rFonts w:ascii="Angsana New" w:hAnsi="Angsana New" w:cs="Angsana New"/>
          <w:sz w:val="28"/>
          <w:szCs w:val="28"/>
          <w:cs/>
          <w:lang w:val="en-US"/>
        </w:rPr>
        <w:t xml:space="preserve"> ของบริษัท</w:t>
      </w:r>
      <w:r w:rsidRPr="00553B72">
        <w:rPr>
          <w:rFonts w:ascii="Angsana New" w:hAnsi="Angsana New" w:cs="Angsana New"/>
          <w:color w:val="FFFFFF"/>
          <w:sz w:val="28"/>
          <w:szCs w:val="28"/>
          <w:cs/>
          <w:lang w:val="en-US"/>
        </w:rPr>
        <w:t xml:space="preserve"> </w:t>
      </w:r>
      <w:r w:rsidRPr="00553B72">
        <w:rPr>
          <w:rFonts w:ascii="Angsana New" w:hAnsi="Angsana New" w:cs="Angsana New"/>
          <w:sz w:val="28"/>
          <w:szCs w:val="28"/>
          <w:cs/>
          <w:lang w:val="en-US"/>
        </w:rPr>
        <w:t>นิวพลัสนิตติ้ง</w:t>
      </w:r>
      <w:r w:rsidRPr="00553B72">
        <w:rPr>
          <w:rFonts w:ascii="Angsana New" w:hAnsi="Angsana New" w:cs="Angsana New"/>
          <w:color w:val="FFFFFF"/>
          <w:sz w:val="28"/>
          <w:szCs w:val="28"/>
          <w:cs/>
          <w:lang w:val="en-US"/>
        </w:rPr>
        <w:t xml:space="preserve"> </w:t>
      </w:r>
      <w:r w:rsidRPr="00553B72">
        <w:rPr>
          <w:rFonts w:ascii="Angsana New" w:hAnsi="Angsana New" w:cs="Angsana New"/>
          <w:sz w:val="28"/>
          <w:szCs w:val="28"/>
          <w:cs/>
          <w:lang w:val="en-US"/>
        </w:rPr>
        <w:t>จำกัด(มหาชน) และบริษัทย่อย ซึ่ง</w:t>
      </w:r>
      <w:r w:rsidR="0080506B" w:rsidRPr="00553B72">
        <w:rPr>
          <w:rFonts w:ascii="Angsana New" w:hAnsi="Angsana New" w:cs="Angsana New" w:hint="cs"/>
          <w:sz w:val="28"/>
          <w:szCs w:val="28"/>
          <w:cs/>
          <w:lang w:val="en-US"/>
        </w:rPr>
        <w:t>สอบทาน</w:t>
      </w:r>
      <w:r w:rsidRPr="00553B72">
        <w:rPr>
          <w:rFonts w:ascii="Angsana New" w:hAnsi="Angsana New" w:cs="Angsana New"/>
          <w:sz w:val="28"/>
          <w:szCs w:val="28"/>
          <w:cs/>
          <w:lang w:val="en-US"/>
        </w:rPr>
        <w:t>โดยผู้สอบบัญชีอื่น</w:t>
      </w:r>
      <w:r w:rsidRPr="00553B72">
        <w:rPr>
          <w:rFonts w:ascii="Angsana New" w:hAnsi="Angsana New" w:cs="Angsana New"/>
          <w:color w:val="FFFFFF"/>
          <w:sz w:val="28"/>
          <w:szCs w:val="28"/>
          <w:lang w:val="en-US"/>
        </w:rPr>
        <w:t>_</w:t>
      </w:r>
      <w:r w:rsidRPr="00553B72">
        <w:rPr>
          <w:rFonts w:ascii="Angsana New" w:hAnsi="Angsana New" w:cs="Angsana New"/>
          <w:sz w:val="28"/>
          <w:szCs w:val="28"/>
          <w:cs/>
          <w:lang w:val="en-US"/>
        </w:rPr>
        <w:t xml:space="preserve">มูลค่าตามบัญชีของเงินลงทุนนี้ </w:t>
      </w:r>
      <w:r w:rsidRPr="00553B72">
        <w:rPr>
          <w:rFonts w:ascii="Angsana New" w:hAnsi="Angsana New" w:cs="Angsana New"/>
          <w:color w:val="FFFFFF"/>
          <w:sz w:val="28"/>
          <w:szCs w:val="28"/>
          <w:cs/>
          <w:lang w:val="en-US"/>
        </w:rPr>
        <w:t xml:space="preserve"> </w:t>
      </w:r>
      <w:r w:rsidRPr="00553B72">
        <w:rPr>
          <w:rFonts w:ascii="Angsana New" w:hAnsi="Angsana New" w:cs="Angsana New"/>
          <w:sz w:val="28"/>
          <w:szCs w:val="28"/>
          <w:cs/>
          <w:lang w:val="en-US"/>
        </w:rPr>
        <w:t>ณ วันที่</w:t>
      </w:r>
      <w:r w:rsidRPr="00553B72">
        <w:rPr>
          <w:rFonts w:ascii="Angsana New" w:hAnsi="Angsana New" w:cs="Angsana New"/>
          <w:color w:val="FFFFFF"/>
          <w:sz w:val="28"/>
          <w:szCs w:val="28"/>
          <w:lang w:val="en-US"/>
        </w:rPr>
        <w:t>_</w:t>
      </w:r>
      <w:r w:rsidR="00923FD2">
        <w:rPr>
          <w:rFonts w:ascii="Angsana New" w:hAnsi="Angsana New" w:cs="Angsana New"/>
          <w:sz w:val="28"/>
          <w:szCs w:val="28"/>
          <w:lang w:val="en-US"/>
        </w:rPr>
        <w:t>30</w:t>
      </w:r>
      <w:r w:rsidR="00FD002A" w:rsidRPr="00553B72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923FD2">
        <w:rPr>
          <w:rFonts w:ascii="Angsana New" w:hAnsi="Angsana New" w:cs="Angsana New" w:hint="cs"/>
          <w:sz w:val="28"/>
          <w:szCs w:val="28"/>
          <w:cs/>
          <w:lang w:val="en-US"/>
        </w:rPr>
        <w:t>มิถุนายน</w:t>
      </w:r>
      <w:r w:rsidR="0080506B" w:rsidRPr="00553B72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="0080506B" w:rsidRPr="00553B72">
        <w:rPr>
          <w:rFonts w:ascii="Angsana New" w:hAnsi="Angsana New" w:cs="Angsana New"/>
          <w:sz w:val="28"/>
          <w:szCs w:val="28"/>
          <w:lang w:val="en-US"/>
        </w:rPr>
        <w:t>2562</w:t>
      </w:r>
      <w:r w:rsidRPr="00553B72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AB165F" w:rsidRPr="00553B72">
        <w:rPr>
          <w:rFonts w:ascii="Angsana New" w:hAnsi="Angsana New" w:cs="Angsana New"/>
          <w:sz w:val="28"/>
          <w:szCs w:val="28"/>
          <w:cs/>
          <w:lang w:val="en-US"/>
        </w:rPr>
        <w:t>และ</w:t>
      </w:r>
      <w:r w:rsidRPr="00553B72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80506B" w:rsidRPr="00553B72">
        <w:rPr>
          <w:rFonts w:ascii="Angsana New" w:hAnsi="Angsana New" w:cs="Angsana New" w:hint="cs"/>
          <w:sz w:val="28"/>
          <w:szCs w:val="28"/>
          <w:cs/>
          <w:lang w:val="en-US"/>
        </w:rPr>
        <w:t xml:space="preserve">วันที่ </w:t>
      </w:r>
      <w:r w:rsidR="0080506B" w:rsidRPr="00553B72">
        <w:rPr>
          <w:rFonts w:ascii="Angsana New" w:hAnsi="Angsana New" w:cs="Angsana New"/>
          <w:sz w:val="28"/>
          <w:szCs w:val="28"/>
          <w:lang w:val="en-US"/>
        </w:rPr>
        <w:t xml:space="preserve">31 </w:t>
      </w:r>
      <w:r w:rsidR="0080506B" w:rsidRPr="00553B72">
        <w:rPr>
          <w:rFonts w:ascii="Angsana New" w:hAnsi="Angsana New" w:cs="Angsana New" w:hint="cs"/>
          <w:sz w:val="28"/>
          <w:szCs w:val="28"/>
          <w:cs/>
          <w:lang w:val="en-US"/>
        </w:rPr>
        <w:t xml:space="preserve">ธันวาคม </w:t>
      </w:r>
      <w:r w:rsidRPr="00553B72">
        <w:rPr>
          <w:rFonts w:ascii="Angsana New" w:hAnsi="Angsana New" w:cs="Angsana New"/>
          <w:sz w:val="28"/>
          <w:szCs w:val="28"/>
          <w:lang w:val="en-US"/>
        </w:rPr>
        <w:t>25</w:t>
      </w:r>
      <w:r w:rsidR="0080506B" w:rsidRPr="00553B72">
        <w:rPr>
          <w:rFonts w:ascii="Angsana New" w:hAnsi="Angsana New" w:cs="Angsana New"/>
          <w:sz w:val="28"/>
          <w:szCs w:val="28"/>
          <w:lang w:val="en-US"/>
        </w:rPr>
        <w:t>61</w:t>
      </w:r>
      <w:r w:rsidRPr="00553B72">
        <w:rPr>
          <w:rFonts w:ascii="Angsana New" w:hAnsi="Angsana New" w:cs="Angsana New"/>
          <w:sz w:val="28"/>
          <w:szCs w:val="28"/>
          <w:cs/>
          <w:lang w:val="en-US"/>
        </w:rPr>
        <w:t xml:space="preserve"> มี</w:t>
      </w:r>
      <w:r w:rsidRPr="00EA3C41">
        <w:rPr>
          <w:rFonts w:ascii="Angsana New" w:hAnsi="Angsana New" w:cs="Angsana New"/>
          <w:color w:val="000000" w:themeColor="text1"/>
          <w:sz w:val="28"/>
          <w:szCs w:val="28"/>
          <w:cs/>
          <w:lang w:val="en-US"/>
        </w:rPr>
        <w:t>จำนวน</w:t>
      </w:r>
      <w:r w:rsidR="00EA3C41" w:rsidRPr="00EA3C41">
        <w:rPr>
          <w:rFonts w:ascii="Angsana New" w:hAnsi="Angsana New" w:cs="Angsana New"/>
          <w:color w:val="000000" w:themeColor="text1"/>
          <w:sz w:val="28"/>
          <w:szCs w:val="28"/>
          <w:lang w:val="en-US"/>
        </w:rPr>
        <w:t xml:space="preserve"> </w:t>
      </w:r>
      <w:r w:rsidR="00321A0D">
        <w:rPr>
          <w:rFonts w:ascii="Angsana New" w:hAnsi="Angsana New" w:cs="Angsana New"/>
          <w:color w:val="000000" w:themeColor="text1"/>
          <w:sz w:val="28"/>
          <w:szCs w:val="28"/>
          <w:lang w:val="en-US"/>
        </w:rPr>
        <w:t>47.39</w:t>
      </w:r>
      <w:r w:rsidRPr="00EA3C41">
        <w:rPr>
          <w:rFonts w:ascii="Angsana New" w:hAnsi="Angsana New" w:cs="Angsana New"/>
          <w:sz w:val="28"/>
          <w:szCs w:val="28"/>
          <w:cs/>
          <w:lang w:val="en-US"/>
        </w:rPr>
        <w:t xml:space="preserve"> ล้าน</w:t>
      </w:r>
      <w:r w:rsidRPr="00EA3C41">
        <w:rPr>
          <w:rFonts w:ascii="Angsana New" w:hAnsi="Angsana New" w:cs="Angsana New"/>
          <w:color w:val="000000"/>
          <w:sz w:val="28"/>
          <w:szCs w:val="28"/>
          <w:cs/>
          <w:lang w:val="en-US"/>
        </w:rPr>
        <w:t xml:space="preserve">บาท และ </w:t>
      </w:r>
      <w:r w:rsidR="0080506B" w:rsidRPr="00EA3C41">
        <w:rPr>
          <w:rFonts w:ascii="Angsana New" w:hAnsi="Angsana New" w:cs="Angsana New"/>
          <w:sz w:val="28"/>
          <w:szCs w:val="28"/>
          <w:lang w:val="en-US"/>
        </w:rPr>
        <w:t>46.60</w:t>
      </w:r>
      <w:r w:rsidRPr="00EA3C41">
        <w:rPr>
          <w:rFonts w:ascii="Angsana New" w:hAnsi="Angsana New" w:cs="Angsana New"/>
          <w:color w:val="000000"/>
          <w:sz w:val="28"/>
          <w:szCs w:val="28"/>
          <w:lang w:val="en-US"/>
        </w:rPr>
        <w:t xml:space="preserve"> </w:t>
      </w:r>
      <w:r w:rsidRPr="00EA3C41">
        <w:rPr>
          <w:rFonts w:ascii="Angsana New" w:hAnsi="Angsana New" w:cs="Angsana New"/>
          <w:color w:val="000000"/>
          <w:sz w:val="28"/>
          <w:szCs w:val="28"/>
          <w:cs/>
          <w:lang w:val="en-US"/>
        </w:rPr>
        <w:t xml:space="preserve">ล้านบาท ตามลำดับ </w:t>
      </w:r>
      <w:r w:rsidRPr="00EA3C41">
        <w:rPr>
          <w:rFonts w:ascii="Angsana New" w:hAnsi="Angsana New" w:cs="Angsana New"/>
          <w:sz w:val="28"/>
          <w:szCs w:val="28"/>
          <w:cs/>
          <w:lang w:val="en-US"/>
        </w:rPr>
        <w:t>ส่วนแบ่งกำไร</w:t>
      </w:r>
      <w:r w:rsidR="00247BC6" w:rsidRPr="00EA3C41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จากบริษัทร่วมนี้</w:t>
      </w:r>
      <w:r w:rsidR="00B202D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สำหรับงวด</w:t>
      </w:r>
      <w:r w:rsidR="00B202D0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หก</w:t>
      </w:r>
      <w:r w:rsidR="0080506B" w:rsidRPr="00EA3C41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เดือน</w:t>
      </w:r>
      <w:r w:rsidR="00FD002A" w:rsidRPr="00EA3C41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สิ้นสุด</w:t>
      </w:r>
      <w:r w:rsidRPr="00EA3C41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วันที่ </w:t>
      </w:r>
      <w:r w:rsidR="00B240BE">
        <w:rPr>
          <w:rFonts w:ascii="Angsana New" w:hAnsi="Angsana New" w:cs="Angsana New"/>
          <w:sz w:val="28"/>
          <w:szCs w:val="28"/>
          <w:lang w:val="en-US"/>
        </w:rPr>
        <w:t>30</w:t>
      </w:r>
      <w:r w:rsidR="00FD002A" w:rsidRPr="00EA3C41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B240BE">
        <w:rPr>
          <w:rFonts w:ascii="Angsana New" w:hAnsi="Angsana New" w:cs="Angsana New" w:hint="cs"/>
          <w:sz w:val="28"/>
          <w:szCs w:val="28"/>
          <w:cs/>
          <w:lang w:val="en-US"/>
        </w:rPr>
        <w:t>มิถุนายน</w:t>
      </w:r>
      <w:r w:rsidR="0080506B" w:rsidRPr="00EA3C41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="0080506B" w:rsidRPr="00EA3C41">
        <w:rPr>
          <w:rFonts w:ascii="Angsana New" w:hAnsi="Angsana New" w:cs="Angsana New"/>
          <w:sz w:val="28"/>
          <w:szCs w:val="28"/>
          <w:lang w:val="en-US"/>
        </w:rPr>
        <w:t>2562</w:t>
      </w:r>
      <w:r w:rsidRPr="00553B72">
        <w:rPr>
          <w:rFonts w:ascii="Angsana New" w:hAnsi="Angsana New" w:cs="Angsana New"/>
          <w:sz w:val="28"/>
          <w:szCs w:val="28"/>
          <w:cs/>
          <w:lang w:val="en-US"/>
        </w:rPr>
        <w:t xml:space="preserve"> และ </w:t>
      </w:r>
      <w:r w:rsidRPr="00553B72">
        <w:rPr>
          <w:rFonts w:ascii="Angsana New" w:hAnsi="Angsana New" w:cs="Angsana New"/>
          <w:sz w:val="28"/>
          <w:szCs w:val="28"/>
          <w:lang w:val="en-US"/>
        </w:rPr>
        <w:t>25</w:t>
      </w:r>
      <w:r w:rsidR="000E6766" w:rsidRPr="00553B72">
        <w:rPr>
          <w:rFonts w:ascii="Angsana New" w:hAnsi="Angsana New" w:cs="Angsana New"/>
          <w:sz w:val="28"/>
          <w:szCs w:val="28"/>
          <w:lang w:val="en-US"/>
        </w:rPr>
        <w:t>6</w:t>
      </w:r>
      <w:r w:rsidR="0080506B" w:rsidRPr="00553B72">
        <w:rPr>
          <w:rFonts w:ascii="Angsana New" w:hAnsi="Angsana New" w:cs="Angsana New"/>
          <w:sz w:val="28"/>
          <w:szCs w:val="28"/>
          <w:lang w:val="en-US"/>
        </w:rPr>
        <w:t>1</w:t>
      </w:r>
      <w:r w:rsidRPr="00553B72">
        <w:rPr>
          <w:rFonts w:ascii="Angsana New" w:hAnsi="Angsana New" w:cs="Angsana New"/>
          <w:color w:val="FFFFFF"/>
          <w:spacing w:val="-2"/>
          <w:sz w:val="28"/>
          <w:szCs w:val="28"/>
          <w:lang w:val="en-US"/>
        </w:rPr>
        <w:t>_</w:t>
      </w:r>
      <w:r w:rsidRPr="00553B72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มี</w:t>
      </w:r>
      <w:r w:rsidRPr="00321A0D">
        <w:rPr>
          <w:rFonts w:ascii="Angsana New" w:hAnsi="Angsana New" w:cs="Angsana New"/>
          <w:color w:val="000000" w:themeColor="text1"/>
          <w:spacing w:val="-2"/>
          <w:sz w:val="28"/>
          <w:szCs w:val="28"/>
          <w:cs/>
          <w:lang w:val="en-US"/>
        </w:rPr>
        <w:t>จำนวน</w:t>
      </w:r>
      <w:r w:rsidR="007412A1" w:rsidRPr="00321A0D">
        <w:rPr>
          <w:rFonts w:ascii="Angsana New" w:hAnsi="Angsana New" w:cs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="00321A0D" w:rsidRPr="00321A0D">
        <w:rPr>
          <w:rFonts w:ascii="Angsana New" w:hAnsi="Angsana New" w:cs="Angsana New"/>
          <w:color w:val="000000" w:themeColor="text1"/>
          <w:spacing w:val="-2"/>
          <w:sz w:val="28"/>
          <w:szCs w:val="28"/>
          <w:lang w:val="en-US"/>
        </w:rPr>
        <w:t>0.84</w:t>
      </w:r>
      <w:r w:rsidRPr="00321A0D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 </w:t>
      </w:r>
      <w:r w:rsidRPr="00321A0D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ล้านบาท</w:t>
      </w:r>
      <w:r w:rsidRPr="00EA3C41">
        <w:rPr>
          <w:rFonts w:ascii="Angsana New" w:hAnsi="Angsana New" w:cs="Angsana New"/>
          <w:sz w:val="28"/>
          <w:szCs w:val="28"/>
          <w:cs/>
          <w:lang w:val="en-US"/>
        </w:rPr>
        <w:t xml:space="preserve"> และ </w:t>
      </w:r>
      <w:r w:rsidR="00732BE7" w:rsidRPr="00732BE7">
        <w:rPr>
          <w:rFonts w:ascii="Angsana New" w:hAnsi="Angsana New" w:cs="Angsana New"/>
          <w:sz w:val="28"/>
          <w:szCs w:val="28"/>
          <w:lang w:val="en-US"/>
        </w:rPr>
        <w:t xml:space="preserve">2.08 </w:t>
      </w:r>
      <w:r w:rsidRPr="00553B72">
        <w:rPr>
          <w:rFonts w:ascii="Angsana New" w:hAnsi="Angsana New" w:cs="Angsana New"/>
          <w:sz w:val="28"/>
          <w:szCs w:val="28"/>
          <w:cs/>
          <w:lang w:val="en-US"/>
        </w:rPr>
        <w:t>ล้านบาท ตามลำดั</w:t>
      </w:r>
      <w:r w:rsidRPr="00553B72">
        <w:rPr>
          <w:rFonts w:ascii="Angsana New" w:hAnsi="Angsana New" w:cs="Angsana New" w:hint="cs"/>
          <w:sz w:val="28"/>
          <w:szCs w:val="28"/>
          <w:cs/>
          <w:lang w:val="en-US"/>
        </w:rPr>
        <w:t>บ</w:t>
      </w:r>
    </w:p>
    <w:p w:rsidR="00A8311E" w:rsidRDefault="00A8311E" w:rsidP="0006691E">
      <w:pPr>
        <w:pStyle w:val="a"/>
        <w:tabs>
          <w:tab w:val="clear" w:pos="1080"/>
        </w:tabs>
        <w:spacing w:before="120" w:after="120"/>
        <w:ind w:left="426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B10B0C">
        <w:rPr>
          <w:rFonts w:ascii="Angsana New" w:hAnsi="Angsana New" w:cs="Angsana New"/>
          <w:sz w:val="28"/>
          <w:szCs w:val="28"/>
          <w:cs/>
          <w:lang w:val="en-US"/>
        </w:rPr>
        <w:t>ข้อมูลทางการเงินที่สำคัญของบริษัทร่วม มีดังนี้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284"/>
        <w:gridCol w:w="1984"/>
        <w:gridCol w:w="284"/>
        <w:gridCol w:w="1843"/>
      </w:tblGrid>
      <w:tr w:rsidR="00A8311E" w:rsidRPr="00B10B0C" w:rsidTr="00B8421F">
        <w:trPr>
          <w:trHeight w:val="43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11E" w:rsidRPr="00B10B0C" w:rsidRDefault="00A8311E" w:rsidP="00A8311E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8311E" w:rsidRPr="00B10B0C" w:rsidRDefault="00A8311E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311E" w:rsidRPr="00B10B0C" w:rsidRDefault="00A8311E" w:rsidP="005D11F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1660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B10B0C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A8311E" w:rsidRPr="00B10B0C" w:rsidTr="00012B82">
        <w:trPr>
          <w:trHeight w:val="369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11E" w:rsidRPr="00B10B0C" w:rsidRDefault="00A8311E" w:rsidP="00A8311E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8311E" w:rsidRPr="00B10B0C" w:rsidRDefault="00A8311E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8311E" w:rsidRPr="00B10B0C" w:rsidRDefault="004700AC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8311E" w:rsidRPr="00B10B0C" w:rsidRDefault="00A8311E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8311E" w:rsidRPr="00B10B0C" w:rsidRDefault="004700AC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2561</w:t>
            </w:r>
          </w:p>
        </w:tc>
      </w:tr>
      <w:tr w:rsidR="00A8311E" w:rsidRPr="00B10B0C" w:rsidTr="00012B82">
        <w:trPr>
          <w:trHeight w:val="369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11E" w:rsidRPr="00B10B0C" w:rsidRDefault="00A8311E" w:rsidP="00D73D37">
            <w:pPr>
              <w:ind w:left="46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F63C9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B10B0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5F63C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B10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8311E" w:rsidRPr="00B10B0C" w:rsidRDefault="00A8311E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8311E" w:rsidRPr="00B10B0C" w:rsidRDefault="00A8311E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11E" w:rsidRPr="00B10B0C" w:rsidRDefault="00A8311E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8311E" w:rsidRPr="00B10B0C" w:rsidRDefault="00A8311E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1478E1" w:rsidRPr="00B10B0C" w:rsidTr="00D373F9">
        <w:trPr>
          <w:trHeight w:val="369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78E1" w:rsidRPr="00B10B0C" w:rsidRDefault="001478E1" w:rsidP="0006691E">
            <w:pPr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478E1" w:rsidRPr="00B10B0C" w:rsidRDefault="001478E1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478E1" w:rsidRPr="005A5161" w:rsidRDefault="00D373F9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196,346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78E1" w:rsidRPr="00B10B0C" w:rsidRDefault="001478E1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478E1" w:rsidRPr="005A5161" w:rsidRDefault="001478E1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210,358</w:t>
            </w:r>
          </w:p>
        </w:tc>
      </w:tr>
      <w:tr w:rsidR="001478E1" w:rsidRPr="00B10B0C" w:rsidTr="00D373F9">
        <w:trPr>
          <w:trHeight w:val="369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78E1" w:rsidRPr="00B10B0C" w:rsidRDefault="001478E1" w:rsidP="0006691E">
            <w:pPr>
              <w:ind w:left="460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478E1" w:rsidRPr="00B10B0C" w:rsidRDefault="001478E1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478E1" w:rsidRPr="005A5161" w:rsidRDefault="00D373F9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297,450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78E1" w:rsidRPr="00B10B0C" w:rsidRDefault="001478E1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478E1" w:rsidRPr="005A5161" w:rsidRDefault="001478E1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298,661</w:t>
            </w:r>
          </w:p>
        </w:tc>
      </w:tr>
      <w:tr w:rsidR="001478E1" w:rsidRPr="00B10B0C" w:rsidTr="00D373F9">
        <w:trPr>
          <w:trHeight w:val="369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78E1" w:rsidRPr="00B10B0C" w:rsidRDefault="001478E1" w:rsidP="0006691E">
            <w:pPr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478E1" w:rsidRPr="00B10B0C" w:rsidRDefault="001478E1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478E1" w:rsidRPr="005A5161" w:rsidRDefault="00D373F9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41,229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78E1" w:rsidRPr="00B10B0C" w:rsidRDefault="001478E1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478E1" w:rsidRPr="005A5161" w:rsidRDefault="001478E1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64,936</w:t>
            </w:r>
          </w:p>
        </w:tc>
      </w:tr>
      <w:tr w:rsidR="001478E1" w:rsidRPr="00B10B0C" w:rsidTr="00D373F9">
        <w:trPr>
          <w:trHeight w:val="369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78E1" w:rsidRPr="00B10B0C" w:rsidRDefault="001478E1" w:rsidP="0006691E">
            <w:pPr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478E1" w:rsidRPr="00B10B0C" w:rsidRDefault="001478E1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478E1" w:rsidRPr="005A5161" w:rsidRDefault="00D373F9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30,137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78E1" w:rsidRPr="00B10B0C" w:rsidRDefault="001478E1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478E1" w:rsidRPr="005A5161" w:rsidRDefault="001478E1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22,759</w:t>
            </w:r>
          </w:p>
        </w:tc>
      </w:tr>
    </w:tbl>
    <w:p w:rsidR="001202CB" w:rsidRDefault="001202CB"/>
    <w:tbl>
      <w:tblPr>
        <w:tblpPr w:leftFromText="180" w:rightFromText="180" w:vertAnchor="text" w:horzAnchor="margin" w:tblpX="288" w:tblpY="161"/>
        <w:tblW w:w="9324" w:type="dxa"/>
        <w:tblLayout w:type="fixed"/>
        <w:tblLook w:val="01E0" w:firstRow="1" w:lastRow="1" w:firstColumn="1" w:lastColumn="1" w:noHBand="0" w:noVBand="0"/>
      </w:tblPr>
      <w:tblGrid>
        <w:gridCol w:w="2806"/>
        <w:gridCol w:w="1417"/>
        <w:gridCol w:w="283"/>
        <w:gridCol w:w="1417"/>
        <w:gridCol w:w="283"/>
        <w:gridCol w:w="1417"/>
        <w:gridCol w:w="283"/>
        <w:gridCol w:w="1418"/>
      </w:tblGrid>
      <w:tr w:rsidR="00F54FBF" w:rsidRPr="00C8551D" w:rsidTr="00785244">
        <w:trPr>
          <w:trHeight w:hRule="exact" w:val="369"/>
        </w:trPr>
        <w:tc>
          <w:tcPr>
            <w:tcW w:w="2806" w:type="dxa"/>
            <w:shd w:val="clear" w:color="auto" w:fill="auto"/>
            <w:vAlign w:val="bottom"/>
          </w:tcPr>
          <w:p w:rsidR="00F54FBF" w:rsidRPr="00C8551D" w:rsidRDefault="00F54FBF" w:rsidP="00B37AC3">
            <w:pPr>
              <w:tabs>
                <w:tab w:val="clear" w:pos="227"/>
              </w:tabs>
              <w:spacing w:line="240" w:lineRule="auto"/>
              <w:ind w:left="142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6518" w:type="dxa"/>
            <w:gridSpan w:val="7"/>
            <w:tcBorders>
              <w:bottom w:val="single" w:sz="4" w:space="0" w:color="auto"/>
            </w:tcBorders>
            <w:vAlign w:val="bottom"/>
          </w:tcPr>
          <w:p w:rsidR="00F54FBF" w:rsidRPr="00EF0C29" w:rsidRDefault="00F54FBF" w:rsidP="00785244">
            <w:pPr>
              <w:spacing w:after="20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0C2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54FBF" w:rsidRPr="00C8551D" w:rsidTr="00785244">
        <w:trPr>
          <w:trHeight w:hRule="exact" w:val="369"/>
        </w:trPr>
        <w:tc>
          <w:tcPr>
            <w:tcW w:w="2806" w:type="dxa"/>
            <w:shd w:val="clear" w:color="auto" w:fill="auto"/>
            <w:vAlign w:val="bottom"/>
          </w:tcPr>
          <w:p w:rsidR="00F54FBF" w:rsidRPr="00C8551D" w:rsidRDefault="00F54FBF" w:rsidP="00F54FBF">
            <w:pPr>
              <w:tabs>
                <w:tab w:val="clear" w:pos="227"/>
              </w:tabs>
              <w:spacing w:line="240" w:lineRule="auto"/>
              <w:ind w:left="142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3117" w:type="dxa"/>
            <w:gridSpan w:val="3"/>
            <w:tcBorders>
              <w:top w:val="single" w:sz="4" w:space="0" w:color="auto"/>
            </w:tcBorders>
            <w:vAlign w:val="bottom"/>
          </w:tcPr>
          <w:p w:rsidR="00F54FBF" w:rsidRPr="009E08DE" w:rsidRDefault="00F54FBF" w:rsidP="00785244">
            <w:pPr>
              <w:spacing w:after="20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54FBF" w:rsidRPr="00C8551D" w:rsidRDefault="00F54FBF" w:rsidP="00785244">
            <w:pPr>
              <w:spacing w:before="120" w:line="240" w:lineRule="auto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54FBF" w:rsidRPr="009E08DE" w:rsidRDefault="00F54FBF" w:rsidP="00785244">
            <w:pPr>
              <w:spacing w:after="20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สำหรับงวดหกเดือนสิ้นสุด</w:t>
            </w:r>
          </w:p>
        </w:tc>
      </w:tr>
      <w:tr w:rsidR="00F54FBF" w:rsidRPr="00C8551D" w:rsidTr="00785244">
        <w:trPr>
          <w:trHeight w:hRule="exact" w:val="369"/>
        </w:trPr>
        <w:tc>
          <w:tcPr>
            <w:tcW w:w="2806" w:type="dxa"/>
            <w:shd w:val="clear" w:color="auto" w:fill="auto"/>
            <w:vAlign w:val="bottom"/>
          </w:tcPr>
          <w:p w:rsidR="00F54FBF" w:rsidRPr="00C8551D" w:rsidRDefault="00F54FBF" w:rsidP="00F54FBF">
            <w:pPr>
              <w:tabs>
                <w:tab w:val="clear" w:pos="227"/>
              </w:tabs>
              <w:spacing w:line="240" w:lineRule="auto"/>
              <w:ind w:left="142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3117" w:type="dxa"/>
            <w:gridSpan w:val="3"/>
            <w:tcBorders>
              <w:bottom w:val="single" w:sz="4" w:space="0" w:color="auto"/>
            </w:tcBorders>
            <w:vAlign w:val="bottom"/>
          </w:tcPr>
          <w:p w:rsidR="00F54FBF" w:rsidRPr="00D44BF9" w:rsidRDefault="00F54FBF" w:rsidP="00785244">
            <w:pPr>
              <w:spacing w:after="20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613099">
              <w:rPr>
                <w:rFonts w:ascii="Angsana New" w:hAnsi="Angsana New" w:hint="cs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54FBF" w:rsidRPr="00C8551D" w:rsidRDefault="00F54FBF" w:rsidP="00785244">
            <w:pPr>
              <w:spacing w:before="120" w:line="240" w:lineRule="auto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4FBF" w:rsidRPr="00D44BF9" w:rsidRDefault="00F54FBF" w:rsidP="00785244">
            <w:pPr>
              <w:spacing w:after="20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613099">
              <w:rPr>
                <w:rFonts w:ascii="Angsana New" w:hAnsi="Angsana New" w:hint="cs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F54FBF" w:rsidRPr="00C8551D" w:rsidTr="00785244">
        <w:trPr>
          <w:trHeight w:hRule="exact" w:val="369"/>
        </w:trPr>
        <w:tc>
          <w:tcPr>
            <w:tcW w:w="2806" w:type="dxa"/>
            <w:shd w:val="clear" w:color="auto" w:fill="auto"/>
            <w:vAlign w:val="bottom"/>
          </w:tcPr>
          <w:p w:rsidR="00F54FBF" w:rsidRPr="00C8551D" w:rsidRDefault="00F54FBF" w:rsidP="00F54FBF">
            <w:pPr>
              <w:tabs>
                <w:tab w:val="clear" w:pos="227"/>
              </w:tabs>
              <w:spacing w:line="240" w:lineRule="auto"/>
              <w:ind w:left="142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54FBF" w:rsidRPr="00C8551D" w:rsidRDefault="00F54FBF" w:rsidP="00785244">
            <w:pPr>
              <w:spacing w:after="200" w:line="240" w:lineRule="auto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F54FBF" w:rsidRPr="00C8551D" w:rsidRDefault="00F54FBF" w:rsidP="00785244">
            <w:pPr>
              <w:spacing w:after="20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54FBF" w:rsidRPr="00C8551D" w:rsidRDefault="00F54FBF" w:rsidP="00785244">
            <w:pPr>
              <w:spacing w:after="20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54FBF" w:rsidRPr="00C8551D" w:rsidRDefault="00F54FBF" w:rsidP="00785244">
            <w:pPr>
              <w:spacing w:before="120" w:line="240" w:lineRule="auto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54FBF" w:rsidRPr="00C8551D" w:rsidRDefault="00F54FBF" w:rsidP="00785244">
            <w:pPr>
              <w:spacing w:after="200" w:line="240" w:lineRule="auto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F54FBF" w:rsidRPr="00C8551D" w:rsidRDefault="00F54FBF" w:rsidP="00785244">
            <w:pPr>
              <w:spacing w:after="20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54FBF" w:rsidRPr="00C8551D" w:rsidRDefault="00F54FBF" w:rsidP="00785244">
            <w:pPr>
              <w:spacing w:after="20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F54FBF" w:rsidRPr="00C8551D" w:rsidTr="00785244">
        <w:trPr>
          <w:trHeight w:hRule="exact" w:val="369"/>
        </w:trPr>
        <w:tc>
          <w:tcPr>
            <w:tcW w:w="2806" w:type="dxa"/>
            <w:shd w:val="clear" w:color="auto" w:fill="auto"/>
            <w:vAlign w:val="bottom"/>
          </w:tcPr>
          <w:p w:rsidR="00F54FBF" w:rsidRPr="00C8551D" w:rsidRDefault="00F54FBF" w:rsidP="00F54FBF">
            <w:pPr>
              <w:tabs>
                <w:tab w:val="clear" w:pos="227"/>
              </w:tabs>
              <w:spacing w:line="240" w:lineRule="auto"/>
              <w:ind w:left="142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54FBF" w:rsidRPr="00C8551D" w:rsidRDefault="00F54FBF" w:rsidP="00F54FBF">
            <w:pPr>
              <w:spacing w:before="12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F54FBF" w:rsidRPr="00C8551D" w:rsidRDefault="00F54FBF" w:rsidP="00F54FBF">
            <w:pPr>
              <w:spacing w:before="12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:rsidR="00F54FBF" w:rsidRPr="00C8551D" w:rsidRDefault="00F54FBF" w:rsidP="00F54FBF">
            <w:pPr>
              <w:spacing w:before="12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54FBF" w:rsidRPr="00C8551D" w:rsidRDefault="00F54FBF" w:rsidP="00F54FBF">
            <w:pPr>
              <w:spacing w:before="12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54FBF" w:rsidRPr="00C8551D" w:rsidRDefault="00F54FBF" w:rsidP="00F54FBF">
            <w:pPr>
              <w:spacing w:after="20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F54FBF" w:rsidRPr="00C8551D" w:rsidRDefault="00F54FBF" w:rsidP="00F54FBF">
            <w:pPr>
              <w:spacing w:after="20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54FBF" w:rsidRPr="00C8551D" w:rsidRDefault="00F54FBF" w:rsidP="00785244">
            <w:pPr>
              <w:spacing w:after="20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60E16" w:rsidRPr="00C8551D" w:rsidTr="00785244">
        <w:trPr>
          <w:trHeight w:hRule="exact" w:val="369"/>
        </w:trPr>
        <w:tc>
          <w:tcPr>
            <w:tcW w:w="2806" w:type="dxa"/>
            <w:shd w:val="clear" w:color="auto" w:fill="auto"/>
            <w:vAlign w:val="bottom"/>
          </w:tcPr>
          <w:p w:rsidR="00B60E16" w:rsidRPr="00C8551D" w:rsidRDefault="00B60E16" w:rsidP="00785244">
            <w:pPr>
              <w:tabs>
                <w:tab w:val="clear" w:pos="227"/>
              </w:tabs>
              <w:spacing w:line="240" w:lineRule="auto"/>
              <w:ind w:left="142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B60E16" w:rsidRPr="00372538" w:rsidRDefault="00B60E16" w:rsidP="007852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37253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82,229</w:t>
            </w:r>
          </w:p>
        </w:tc>
        <w:tc>
          <w:tcPr>
            <w:tcW w:w="283" w:type="dxa"/>
            <w:vAlign w:val="bottom"/>
          </w:tcPr>
          <w:p w:rsidR="00B60E16" w:rsidRPr="00C8551D" w:rsidRDefault="00B60E16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B60E16" w:rsidRPr="0080385E" w:rsidRDefault="00B60E16" w:rsidP="007852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0385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92,334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60E16" w:rsidRPr="00C8551D" w:rsidRDefault="00B60E16" w:rsidP="00785244">
            <w:pPr>
              <w:spacing w:before="12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60E16" w:rsidRPr="00725C7D" w:rsidRDefault="00B60E16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174,320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60E16" w:rsidRPr="00725C7D" w:rsidRDefault="00B60E16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60E16" w:rsidRPr="00725C7D" w:rsidRDefault="00B60E16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188,171</w:t>
            </w:r>
          </w:p>
        </w:tc>
      </w:tr>
      <w:tr w:rsidR="00B60E16" w:rsidRPr="00C8551D" w:rsidTr="00785244">
        <w:trPr>
          <w:trHeight w:hRule="exact" w:val="369"/>
        </w:trPr>
        <w:tc>
          <w:tcPr>
            <w:tcW w:w="2806" w:type="dxa"/>
            <w:shd w:val="clear" w:color="auto" w:fill="auto"/>
            <w:vAlign w:val="bottom"/>
          </w:tcPr>
          <w:p w:rsidR="00B60E16" w:rsidRPr="00C8551D" w:rsidRDefault="00B60E16" w:rsidP="00785244">
            <w:pPr>
              <w:tabs>
                <w:tab w:val="clear" w:pos="227"/>
              </w:tabs>
              <w:spacing w:after="200" w:line="240" w:lineRule="auto"/>
              <w:ind w:left="142" w:hanging="392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B60E16" w:rsidRPr="00372538" w:rsidRDefault="00B60E16" w:rsidP="0078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ind w:left="4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:rsidR="00B60E16" w:rsidRPr="00C8551D" w:rsidRDefault="00B60E16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B60E16" w:rsidRPr="0080385E" w:rsidRDefault="00B60E16" w:rsidP="007852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60E16" w:rsidRPr="00C8551D" w:rsidRDefault="00B60E16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60E16" w:rsidRPr="00C8551D" w:rsidRDefault="00B60E16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:rsidR="00B60E16" w:rsidRPr="00C8551D" w:rsidRDefault="00B60E16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60E16" w:rsidRPr="00C8551D" w:rsidRDefault="00B60E16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B60E16" w:rsidRPr="00C8551D" w:rsidTr="00785244">
        <w:trPr>
          <w:trHeight w:hRule="exact" w:val="369"/>
        </w:trPr>
        <w:tc>
          <w:tcPr>
            <w:tcW w:w="2806" w:type="dxa"/>
            <w:shd w:val="clear" w:color="auto" w:fill="auto"/>
            <w:vAlign w:val="bottom"/>
          </w:tcPr>
          <w:p w:rsidR="00B60E16" w:rsidRPr="00C8551D" w:rsidRDefault="00B60E16" w:rsidP="00785244">
            <w:pPr>
              <w:tabs>
                <w:tab w:val="clear" w:pos="227"/>
              </w:tabs>
              <w:spacing w:after="200" w:line="240" w:lineRule="auto"/>
              <w:ind w:left="142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กำไร</w:t>
            </w:r>
          </w:p>
        </w:tc>
        <w:tc>
          <w:tcPr>
            <w:tcW w:w="1417" w:type="dxa"/>
            <w:vAlign w:val="bottom"/>
          </w:tcPr>
          <w:p w:rsidR="00B60E16" w:rsidRPr="00372538" w:rsidRDefault="00B60E16" w:rsidP="007852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37253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(3,653)</w:t>
            </w:r>
          </w:p>
        </w:tc>
        <w:tc>
          <w:tcPr>
            <w:tcW w:w="283" w:type="dxa"/>
            <w:vAlign w:val="bottom"/>
          </w:tcPr>
          <w:p w:rsidR="00B60E16" w:rsidRPr="00C8551D" w:rsidRDefault="00B60E16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B60E16" w:rsidRPr="0080385E" w:rsidRDefault="00B60E16" w:rsidP="007852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0385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9,322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60E16" w:rsidRPr="00C8551D" w:rsidRDefault="00B60E16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60E16" w:rsidRPr="00C8551D" w:rsidRDefault="00B60E16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5,675</w:t>
            </w:r>
          </w:p>
        </w:tc>
        <w:tc>
          <w:tcPr>
            <w:tcW w:w="283" w:type="dxa"/>
            <w:vAlign w:val="bottom"/>
          </w:tcPr>
          <w:p w:rsidR="00B60E16" w:rsidRPr="00C8551D" w:rsidRDefault="00B60E16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60E16" w:rsidRPr="00C8551D" w:rsidRDefault="00B60E16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20,947</w:t>
            </w:r>
          </w:p>
        </w:tc>
      </w:tr>
      <w:tr w:rsidR="00B60E16" w:rsidRPr="00C8551D" w:rsidTr="00785244">
        <w:trPr>
          <w:trHeight w:hRule="exact" w:val="369"/>
        </w:trPr>
        <w:tc>
          <w:tcPr>
            <w:tcW w:w="2806" w:type="dxa"/>
            <w:shd w:val="clear" w:color="auto" w:fill="auto"/>
            <w:vAlign w:val="bottom"/>
          </w:tcPr>
          <w:p w:rsidR="00B60E16" w:rsidRPr="00C8551D" w:rsidRDefault="00B60E16" w:rsidP="00785244">
            <w:pPr>
              <w:tabs>
                <w:tab w:val="clear" w:pos="227"/>
              </w:tabs>
              <w:spacing w:after="200" w:line="240" w:lineRule="auto"/>
              <w:ind w:left="142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B91F87">
              <w:rPr>
                <w:rFonts w:ascii="Angsana New" w:eastAsia="Calibri" w:hAnsi="Angsana New" w:hint="cs"/>
                <w:sz w:val="28"/>
                <w:szCs w:val="28"/>
                <w:cs/>
              </w:rPr>
              <w:t>กำไร(ขาดทุน)เบ็ดเสร็จอื่น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B60E16" w:rsidRPr="00372538" w:rsidRDefault="00B60E16" w:rsidP="007852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37253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(655)</w:t>
            </w:r>
          </w:p>
        </w:tc>
        <w:tc>
          <w:tcPr>
            <w:tcW w:w="283" w:type="dxa"/>
            <w:vAlign w:val="bottom"/>
          </w:tcPr>
          <w:p w:rsidR="00B60E16" w:rsidRPr="00C8551D" w:rsidRDefault="00B60E16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B60E16" w:rsidRPr="0080385E" w:rsidRDefault="00B60E16" w:rsidP="007852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0385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(676)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60E16" w:rsidRPr="00C8551D" w:rsidRDefault="00B60E16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0E16" w:rsidRPr="00C8551D" w:rsidRDefault="00B60E16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(569)</w:t>
            </w:r>
          </w:p>
        </w:tc>
        <w:tc>
          <w:tcPr>
            <w:tcW w:w="283" w:type="dxa"/>
            <w:vAlign w:val="bottom"/>
          </w:tcPr>
          <w:p w:rsidR="00B60E16" w:rsidRPr="00C8551D" w:rsidRDefault="00B60E16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0E16" w:rsidRPr="00C8551D" w:rsidRDefault="00B60E16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(590)</w:t>
            </w:r>
          </w:p>
        </w:tc>
      </w:tr>
      <w:tr w:rsidR="00B60E16" w:rsidRPr="00C8551D" w:rsidTr="00785244">
        <w:trPr>
          <w:trHeight w:hRule="exact" w:val="397"/>
        </w:trPr>
        <w:tc>
          <w:tcPr>
            <w:tcW w:w="2806" w:type="dxa"/>
            <w:shd w:val="clear" w:color="auto" w:fill="auto"/>
            <w:vAlign w:val="bottom"/>
          </w:tcPr>
          <w:p w:rsidR="00B60E16" w:rsidRPr="00B91F87" w:rsidRDefault="00B60E16" w:rsidP="00785244">
            <w:pPr>
              <w:tabs>
                <w:tab w:val="clear" w:pos="227"/>
              </w:tabs>
              <w:spacing w:after="200" w:line="240" w:lineRule="auto"/>
              <w:ind w:left="142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AD0FD4">
              <w:rPr>
                <w:rFonts w:ascii="Angsana New" w:eastAsia="Calibri" w:hAnsi="Angsana New" w:hint="cs"/>
                <w:sz w:val="28"/>
                <w:szCs w:val="28"/>
                <w:cs/>
              </w:rPr>
              <w:t>กำไร(ขาดทุน)เบ็ดเสร็จ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60E16" w:rsidRPr="00372538" w:rsidRDefault="00B60E16" w:rsidP="007852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37253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(4,308)</w:t>
            </w:r>
          </w:p>
        </w:tc>
        <w:tc>
          <w:tcPr>
            <w:tcW w:w="283" w:type="dxa"/>
            <w:vAlign w:val="bottom"/>
          </w:tcPr>
          <w:p w:rsidR="00B60E16" w:rsidRPr="00C8551D" w:rsidRDefault="00B60E16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60E16" w:rsidRPr="0080385E" w:rsidRDefault="00B60E16" w:rsidP="007852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0385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8,646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60E16" w:rsidRPr="00C8551D" w:rsidRDefault="00B60E16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60E16" w:rsidRPr="00C8551D" w:rsidRDefault="00B60E16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5,106</w:t>
            </w:r>
          </w:p>
        </w:tc>
        <w:tc>
          <w:tcPr>
            <w:tcW w:w="283" w:type="dxa"/>
            <w:vAlign w:val="bottom"/>
          </w:tcPr>
          <w:p w:rsidR="00B60E16" w:rsidRPr="00C8551D" w:rsidRDefault="00B60E16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60E16" w:rsidRPr="00C8551D" w:rsidRDefault="00B60E16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20,357</w:t>
            </w:r>
          </w:p>
        </w:tc>
      </w:tr>
    </w:tbl>
    <w:p w:rsidR="00A8311E" w:rsidRDefault="00A8311E" w:rsidP="00A8311E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:rsidR="00A8311E" w:rsidRDefault="00A8311E" w:rsidP="00F54FBF">
      <w:pPr>
        <w:spacing w:after="200" w:line="240" w:lineRule="auto"/>
        <w:jc w:val="right"/>
        <w:rPr>
          <w:rFonts w:ascii="Angsana New" w:hAnsi="Angsana New"/>
          <w:sz w:val="28"/>
          <w:szCs w:val="28"/>
          <w:highlight w:val="yellow"/>
        </w:rPr>
      </w:pPr>
    </w:p>
    <w:p w:rsidR="00D73D37" w:rsidRDefault="00D73D37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highlight w:val="yellow"/>
          <w:lang w:val="en-US"/>
        </w:rPr>
      </w:pPr>
    </w:p>
    <w:p w:rsidR="00D73D37" w:rsidRDefault="00D73D37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highlight w:val="yellow"/>
          <w:lang w:val="en-US"/>
        </w:rPr>
      </w:pPr>
    </w:p>
    <w:p w:rsidR="002B5BE1" w:rsidRDefault="002B5BE1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highlight w:val="yellow"/>
          <w:lang w:val="en-US"/>
        </w:rPr>
      </w:pPr>
    </w:p>
    <w:p w:rsidR="002D54BD" w:rsidRDefault="002D54BD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highlight w:val="yellow"/>
          <w:lang w:val="en-US"/>
        </w:rPr>
      </w:pPr>
    </w:p>
    <w:p w:rsidR="00A8311E" w:rsidRDefault="00A8311E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highlight w:val="yellow"/>
          <w:lang w:val="en-US"/>
        </w:rPr>
      </w:pPr>
    </w:p>
    <w:p w:rsidR="00CD4062" w:rsidRPr="00553B72" w:rsidRDefault="00555BC9" w:rsidP="002C6A5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line="240" w:lineRule="auto"/>
        <w:ind w:left="0" w:firstLine="0"/>
        <w:rPr>
          <w:rFonts w:ascii="Angsana New" w:hAnsi="Angsana New"/>
          <w:sz w:val="28"/>
          <w:szCs w:val="28"/>
          <w:cs/>
        </w:rPr>
      </w:pPr>
      <w:r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เงินลงทุนทั่วไป</w:t>
      </w:r>
      <w:r w:rsidR="004E3F0A"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</w:t>
      </w:r>
      <w:r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t>-</w:t>
      </w:r>
      <w:r w:rsidR="00FE5E2D"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</w:t>
      </w:r>
      <w:r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หุ้นทุน </w:t>
      </w:r>
      <w:r w:rsidR="00F36721" w:rsidRPr="00553B72">
        <w:rPr>
          <w:rFonts w:ascii="Angsana New" w:hAnsi="Angsana New"/>
          <w:b/>
          <w:bCs/>
          <w:sz w:val="28"/>
          <w:szCs w:val="28"/>
          <w:lang w:val="en-GB"/>
        </w:rPr>
        <w:t>-</w:t>
      </w:r>
      <w:r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</w:t>
      </w:r>
      <w:r w:rsidR="00FE5E2D"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t>สุทธิ</w:t>
      </w:r>
    </w:p>
    <w:tbl>
      <w:tblPr>
        <w:tblW w:w="9297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713"/>
        <w:gridCol w:w="1701"/>
        <w:gridCol w:w="236"/>
        <w:gridCol w:w="1703"/>
        <w:gridCol w:w="238"/>
        <w:gridCol w:w="1706"/>
      </w:tblGrid>
      <w:tr w:rsidR="003700A6" w:rsidRPr="00553B72" w:rsidTr="00785244">
        <w:trPr>
          <w:trHeight w:hRule="exact" w:val="432"/>
        </w:trPr>
        <w:tc>
          <w:tcPr>
            <w:tcW w:w="3713" w:type="dxa"/>
            <w:vAlign w:val="bottom"/>
          </w:tcPr>
          <w:p w:rsidR="003700A6" w:rsidRPr="00553B72" w:rsidRDefault="003700A6" w:rsidP="00E65CB0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  <w:r w:rsidRPr="00553B72">
              <w:rPr>
                <w:rFonts w:ascii="Angsana New" w:hAnsi="Angsana New" w:cs="Angsana New"/>
                <w:color w:val="auto"/>
                <w:cs/>
              </w:rPr>
              <w:br w:type="page"/>
            </w:r>
          </w:p>
        </w:tc>
        <w:tc>
          <w:tcPr>
            <w:tcW w:w="5584" w:type="dxa"/>
            <w:gridSpan w:val="5"/>
            <w:tcBorders>
              <w:bottom w:val="single" w:sz="4" w:space="0" w:color="auto"/>
            </w:tcBorders>
            <w:vAlign w:val="bottom"/>
          </w:tcPr>
          <w:p w:rsidR="003700A6" w:rsidRPr="00553B72" w:rsidRDefault="003700A6" w:rsidP="000F18C6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CF1C16" w:rsidRPr="00553B72" w:rsidTr="00785244">
        <w:trPr>
          <w:trHeight w:hRule="exact" w:val="432"/>
        </w:trPr>
        <w:tc>
          <w:tcPr>
            <w:tcW w:w="3713" w:type="dxa"/>
            <w:vAlign w:val="bottom"/>
          </w:tcPr>
          <w:p w:rsidR="00CF1C16" w:rsidRPr="00553B72" w:rsidRDefault="00CF1C16" w:rsidP="00E65CB0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584" w:type="dxa"/>
            <w:gridSpan w:val="5"/>
            <w:tcBorders>
              <w:bottom w:val="single" w:sz="4" w:space="0" w:color="auto"/>
            </w:tcBorders>
            <w:vAlign w:val="bottom"/>
          </w:tcPr>
          <w:p w:rsidR="00CF1C16" w:rsidRPr="00553B72" w:rsidRDefault="00CF1C16" w:rsidP="00CF1C16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40568">
              <w:rPr>
                <w:rFonts w:ascii="Angsana New" w:hAnsi="Angsana New" w:hint="cs"/>
                <w:sz w:val="28"/>
                <w:szCs w:val="28"/>
                <w:cs/>
              </w:rPr>
              <w:t>งบการเงินที่แสดงเงินลงท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ุนตามวิธีส่วนได้เสีย/</w:t>
            </w:r>
            <w:r w:rsidRPr="0084056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0678" w:rsidRPr="00553B72" w:rsidTr="00785244">
        <w:trPr>
          <w:trHeight w:hRule="exact" w:val="432"/>
        </w:trPr>
        <w:tc>
          <w:tcPr>
            <w:tcW w:w="3713" w:type="dxa"/>
            <w:vAlign w:val="bottom"/>
          </w:tcPr>
          <w:p w:rsidR="003700A6" w:rsidRPr="00553B72" w:rsidRDefault="003700A6" w:rsidP="00E6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3700A6" w:rsidRPr="00553B72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3700A6" w:rsidRPr="00553B72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  <w:vAlign w:val="bottom"/>
          </w:tcPr>
          <w:p w:rsidR="003700A6" w:rsidRPr="00553B72" w:rsidRDefault="003700A6" w:rsidP="000F18C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:rsidR="003700A6" w:rsidRPr="00553B72" w:rsidRDefault="003700A6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  <w:vAlign w:val="bottom"/>
          </w:tcPr>
          <w:p w:rsidR="003700A6" w:rsidRPr="00553B72" w:rsidRDefault="003700A6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0678" w:rsidRPr="00553B72" w:rsidTr="00785244">
        <w:trPr>
          <w:trHeight w:hRule="exact" w:val="432"/>
        </w:trPr>
        <w:tc>
          <w:tcPr>
            <w:tcW w:w="3713" w:type="dxa"/>
            <w:vAlign w:val="bottom"/>
          </w:tcPr>
          <w:p w:rsidR="003700A6" w:rsidRPr="00553B72" w:rsidRDefault="003700A6" w:rsidP="00E6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3700A6" w:rsidRPr="00553B72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36" w:type="dxa"/>
            <w:vAlign w:val="bottom"/>
          </w:tcPr>
          <w:p w:rsidR="003700A6" w:rsidRPr="00553B72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3" w:type="dxa"/>
            <w:tcBorders>
              <w:bottom w:val="single" w:sz="4" w:space="0" w:color="auto"/>
            </w:tcBorders>
            <w:vAlign w:val="bottom"/>
          </w:tcPr>
          <w:p w:rsidR="003700A6" w:rsidRPr="00553B72" w:rsidRDefault="003700A6" w:rsidP="0078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38" w:type="dxa"/>
            <w:vAlign w:val="bottom"/>
          </w:tcPr>
          <w:p w:rsidR="003700A6" w:rsidRPr="00553B72" w:rsidRDefault="003700A6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  <w:vAlign w:val="bottom"/>
          </w:tcPr>
          <w:p w:rsidR="003700A6" w:rsidRPr="00553B72" w:rsidRDefault="003700A6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10678" w:rsidRPr="00553B72" w:rsidTr="00785244">
        <w:trPr>
          <w:trHeight w:hRule="exact" w:val="432"/>
        </w:trPr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00A6" w:rsidRPr="00553B72" w:rsidRDefault="003700A6" w:rsidP="00E6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700A6" w:rsidRPr="00553B72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="00B7518C" w:rsidRPr="00553B72">
              <w:rPr>
                <w:rFonts w:ascii="Angsana New" w:hAnsi="Angsana New"/>
                <w:sz w:val="28"/>
                <w:szCs w:val="28"/>
              </w:rPr>
              <w:t>3</w:t>
            </w:r>
            <w:r w:rsidRPr="00553B7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00A6" w:rsidRPr="00553B72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00A6" w:rsidRPr="00553B72" w:rsidRDefault="003700A6" w:rsidP="00B26F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00A6" w:rsidRPr="00553B72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00A6" w:rsidRPr="00553B72" w:rsidRDefault="003700A6" w:rsidP="00B26F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410678" w:rsidRPr="00553B72" w:rsidTr="00785244">
        <w:trPr>
          <w:trHeight w:hRule="exact" w:val="432"/>
        </w:trPr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00A6" w:rsidRPr="00553B72" w:rsidRDefault="00277D5F" w:rsidP="00321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3B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B1036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6A120C" w:rsidRPr="00553B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AB103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="00EB27AC" w:rsidRPr="00553B7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EB27AC" w:rsidRPr="00553B72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700A6" w:rsidRPr="00553B72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700A6" w:rsidRPr="00553B72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nil"/>
              <w:left w:val="nil"/>
              <w:right w:val="nil"/>
            </w:tcBorders>
            <w:vAlign w:val="center"/>
          </w:tcPr>
          <w:p w:rsidR="003700A6" w:rsidRPr="00553B72" w:rsidRDefault="003700A6" w:rsidP="00B26F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:rsidR="003700A6" w:rsidRPr="00553B72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nil"/>
              <w:left w:val="nil"/>
              <w:right w:val="nil"/>
            </w:tcBorders>
            <w:vAlign w:val="center"/>
          </w:tcPr>
          <w:p w:rsidR="003700A6" w:rsidRPr="00553B72" w:rsidRDefault="003700A6" w:rsidP="00B26F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410678" w:rsidRPr="00553B72" w:rsidTr="00785244">
        <w:trPr>
          <w:trHeight w:hRule="exact" w:val="432"/>
        </w:trPr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3AE" w:rsidRPr="00553B72" w:rsidRDefault="004753AE" w:rsidP="00321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3AE" w:rsidRPr="00553B72" w:rsidRDefault="00A06D3D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3AE" w:rsidRPr="00553B72" w:rsidRDefault="004753A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3AE" w:rsidRPr="00553B72" w:rsidRDefault="00A06D3D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16,730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3AE" w:rsidRPr="00553B72" w:rsidRDefault="004753A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3AE" w:rsidRPr="00553B72" w:rsidRDefault="00A06D3D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23,930</w:t>
            </w:r>
          </w:p>
        </w:tc>
      </w:tr>
      <w:tr w:rsidR="00410678" w:rsidRPr="00553B72" w:rsidTr="00785244">
        <w:trPr>
          <w:trHeight w:hRule="exact" w:val="432"/>
        </w:trPr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3AE" w:rsidRPr="00553B72" w:rsidRDefault="004753AE" w:rsidP="00321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753AE" w:rsidRPr="00553B72" w:rsidRDefault="00A06D3D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(1,693)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3AE" w:rsidRPr="00553B72" w:rsidRDefault="004753A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753AE" w:rsidRPr="00553B72" w:rsidRDefault="00A06D3D" w:rsidP="005A7EE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(9,603)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753AE" w:rsidRPr="00553B72" w:rsidRDefault="004753A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753AE" w:rsidRPr="00553B72" w:rsidRDefault="00A06D3D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(11,296)</w:t>
            </w:r>
          </w:p>
        </w:tc>
      </w:tr>
      <w:tr w:rsidR="00410678" w:rsidRPr="00553B72" w:rsidTr="00785244">
        <w:trPr>
          <w:trHeight w:hRule="exact" w:val="432"/>
        </w:trPr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3AE" w:rsidRPr="00553B72" w:rsidRDefault="004753AE" w:rsidP="00321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4753AE" w:rsidRPr="00553B72" w:rsidRDefault="00A06D3D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5,507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3AE" w:rsidRPr="00553B72" w:rsidRDefault="004753A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4753AE" w:rsidRPr="00553B72" w:rsidRDefault="00A06D3D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7,127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3AE" w:rsidRPr="00553B72" w:rsidRDefault="004753A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4753AE" w:rsidRPr="00553B72" w:rsidRDefault="00A06D3D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12,634</w:t>
            </w:r>
          </w:p>
        </w:tc>
      </w:tr>
      <w:tr w:rsidR="00410678" w:rsidRPr="00553B72" w:rsidTr="00785244">
        <w:trPr>
          <w:trHeight w:hRule="exact" w:val="432"/>
        </w:trPr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3AE" w:rsidRPr="00553B72" w:rsidRDefault="004753AE" w:rsidP="00321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3AE" w:rsidRPr="00553B72" w:rsidRDefault="004753A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3AE" w:rsidRPr="00553B72" w:rsidRDefault="004753A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3AE" w:rsidRPr="00553B72" w:rsidRDefault="004753AE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3AE" w:rsidRPr="00553B72" w:rsidRDefault="004753A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3AE" w:rsidRPr="00553B72" w:rsidRDefault="004753AE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B27AC" w:rsidRPr="00553B72" w:rsidTr="00785244">
        <w:trPr>
          <w:trHeight w:hRule="exact" w:val="432"/>
        </w:trPr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7AC" w:rsidRPr="00553B72" w:rsidRDefault="00EB27AC" w:rsidP="00321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3B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53B72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553B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553B72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B27AC" w:rsidRPr="00553B72" w:rsidRDefault="00EB27AC" w:rsidP="00EB2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B27AC" w:rsidRPr="00553B72" w:rsidRDefault="00EB27AC" w:rsidP="00EB2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3" w:type="dxa"/>
            <w:tcBorders>
              <w:left w:val="nil"/>
              <w:right w:val="nil"/>
            </w:tcBorders>
            <w:vAlign w:val="center"/>
          </w:tcPr>
          <w:p w:rsidR="00EB27AC" w:rsidRPr="00553B72" w:rsidRDefault="00EB27AC" w:rsidP="00EB27A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:rsidR="00EB27AC" w:rsidRPr="00553B72" w:rsidRDefault="00EB27AC" w:rsidP="00EB2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left w:val="nil"/>
              <w:right w:val="nil"/>
            </w:tcBorders>
            <w:vAlign w:val="center"/>
          </w:tcPr>
          <w:p w:rsidR="00EB27AC" w:rsidRPr="00553B72" w:rsidRDefault="00EB27AC" w:rsidP="00EB27A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B27AC" w:rsidRPr="00553B72" w:rsidTr="00785244">
        <w:trPr>
          <w:trHeight w:hRule="exact" w:val="432"/>
        </w:trPr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7AC" w:rsidRPr="00553B72" w:rsidRDefault="00EB27AC" w:rsidP="00321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7AC" w:rsidRPr="00412320" w:rsidRDefault="00412320" w:rsidP="0041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7,200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7AC" w:rsidRPr="00553B72" w:rsidRDefault="00EB27AC" w:rsidP="0041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7AC" w:rsidRPr="00412320" w:rsidRDefault="00412320" w:rsidP="0041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16,730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7AC" w:rsidRPr="00553B72" w:rsidRDefault="00EB27AC" w:rsidP="0041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7AC" w:rsidRPr="00412320" w:rsidRDefault="00412320" w:rsidP="0041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23,930</w:t>
            </w:r>
          </w:p>
        </w:tc>
      </w:tr>
      <w:tr w:rsidR="00EB27AC" w:rsidRPr="00553B72" w:rsidTr="00785244">
        <w:trPr>
          <w:trHeight w:hRule="exact" w:val="432"/>
        </w:trPr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7AC" w:rsidRPr="00553B72" w:rsidRDefault="00EB27AC" w:rsidP="00321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B27AC" w:rsidRPr="00553B72" w:rsidRDefault="00EB27AC" w:rsidP="00EB27A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(1,693)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B27AC" w:rsidRPr="00553B72" w:rsidRDefault="00EB27AC" w:rsidP="00EB2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B27AC" w:rsidRPr="00553B72" w:rsidRDefault="00EB27AC" w:rsidP="00EB27A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(9,603)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B27AC" w:rsidRPr="00553B72" w:rsidRDefault="00EB27AC" w:rsidP="00EB2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B27AC" w:rsidRPr="00553B72" w:rsidRDefault="00EB27AC" w:rsidP="00EB27A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(11,296)</w:t>
            </w:r>
          </w:p>
        </w:tc>
      </w:tr>
      <w:tr w:rsidR="00EB27AC" w:rsidRPr="00553B72" w:rsidTr="00785244">
        <w:trPr>
          <w:trHeight w:hRule="exact" w:val="432"/>
        </w:trPr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7AC" w:rsidRPr="00553B72" w:rsidRDefault="00EB27AC" w:rsidP="00321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EB27AC" w:rsidRPr="00553B72" w:rsidRDefault="00EB27AC" w:rsidP="00EB27A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sz w:val="28"/>
                <w:szCs w:val="28"/>
                <w:lang w:val="en-US"/>
              </w:rPr>
              <w:t>5,507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B27AC" w:rsidRPr="00553B72" w:rsidRDefault="00EB27AC" w:rsidP="00EB2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EB27AC" w:rsidRPr="00553B72" w:rsidRDefault="00EB27AC" w:rsidP="00EB27A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53B72">
              <w:rPr>
                <w:rFonts w:ascii="Angsana New" w:hAnsi="Angsana New"/>
                <w:sz w:val="28"/>
                <w:szCs w:val="28"/>
                <w:lang w:val="en-US"/>
              </w:rPr>
              <w:t>7,127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B27AC" w:rsidRPr="00553B72" w:rsidRDefault="00EB27AC" w:rsidP="00EB2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EB27AC" w:rsidRPr="00553B72" w:rsidRDefault="00EB27AC" w:rsidP="00EB27A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sz w:val="28"/>
                <w:szCs w:val="28"/>
                <w:lang w:val="en-US"/>
              </w:rPr>
              <w:t>12,634</w:t>
            </w:r>
          </w:p>
        </w:tc>
      </w:tr>
    </w:tbl>
    <w:p w:rsidR="00674BA9" w:rsidRPr="00553B72" w:rsidRDefault="00674BA9" w:rsidP="00E212C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ที่ดิน อาคาร และอุปกรณ์ - สุทธิ </w:t>
      </w:r>
    </w:p>
    <w:p w:rsidR="006A120C" w:rsidRPr="00553B72" w:rsidRDefault="00323296" w:rsidP="006B24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line="240" w:lineRule="auto"/>
        <w:ind w:left="425"/>
        <w:rPr>
          <w:rFonts w:ascii="Angsana New" w:hAnsi="Angsana New"/>
          <w:b/>
          <w:bCs/>
          <w:sz w:val="28"/>
          <w:szCs w:val="28"/>
          <w:lang w:val="en-GB"/>
        </w:rPr>
      </w:pPr>
      <w:r w:rsidRPr="00553B72">
        <w:rPr>
          <w:rFonts w:ascii="Angsana New" w:hAnsi="Angsana New"/>
          <w:sz w:val="28"/>
          <w:szCs w:val="28"/>
          <w:cs/>
        </w:rPr>
        <w:t>รายการเคลื่อนไหวอย่างย่อสำหรับงวด</w:t>
      </w:r>
      <w:r w:rsidR="00B056ED">
        <w:rPr>
          <w:rFonts w:ascii="Angsana New" w:hAnsi="Angsana New" w:hint="cs"/>
          <w:sz w:val="28"/>
          <w:szCs w:val="28"/>
          <w:cs/>
        </w:rPr>
        <w:t>หก</w:t>
      </w:r>
      <w:r w:rsidRPr="00553B72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B056ED">
        <w:rPr>
          <w:rFonts w:ascii="Angsana New" w:hAnsi="Angsana New"/>
          <w:sz w:val="28"/>
          <w:szCs w:val="28"/>
        </w:rPr>
        <w:t>30</w:t>
      </w:r>
      <w:r w:rsidRPr="00553B72">
        <w:rPr>
          <w:rFonts w:ascii="Angsana New" w:hAnsi="Angsana New"/>
          <w:sz w:val="28"/>
          <w:szCs w:val="28"/>
        </w:rPr>
        <w:t xml:space="preserve"> </w:t>
      </w:r>
      <w:r w:rsidR="00B056ED">
        <w:rPr>
          <w:rFonts w:ascii="Angsana New" w:hAnsi="Angsana New" w:hint="cs"/>
          <w:sz w:val="28"/>
          <w:szCs w:val="28"/>
          <w:cs/>
        </w:rPr>
        <w:t>มิถุนายน</w:t>
      </w:r>
      <w:r w:rsidRPr="00553B72">
        <w:rPr>
          <w:rFonts w:ascii="Angsana New" w:hAnsi="Angsana New" w:hint="cs"/>
          <w:sz w:val="28"/>
          <w:szCs w:val="28"/>
          <w:cs/>
        </w:rPr>
        <w:t xml:space="preserve"> </w:t>
      </w:r>
      <w:r w:rsidRPr="00553B72">
        <w:rPr>
          <w:rFonts w:ascii="Angsana New" w:hAnsi="Angsana New"/>
          <w:sz w:val="28"/>
          <w:szCs w:val="28"/>
        </w:rPr>
        <w:t xml:space="preserve">2562 </w:t>
      </w:r>
      <w:r w:rsidRPr="00553B72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468" w:type="dxa"/>
        <w:tblInd w:w="7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783"/>
        <w:gridCol w:w="3685"/>
      </w:tblGrid>
      <w:tr w:rsidR="00B55CC8" w:rsidRPr="00553B72" w:rsidTr="00785244">
        <w:trPr>
          <w:cantSplit/>
          <w:trHeight w:hRule="exact" w:val="432"/>
        </w:trPr>
        <w:tc>
          <w:tcPr>
            <w:tcW w:w="5783" w:type="dxa"/>
          </w:tcPr>
          <w:p w:rsidR="00B55CC8" w:rsidRPr="00553B72" w:rsidRDefault="00B55CC8" w:rsidP="000C4769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bookmarkStart w:id="1" w:name="_Hlk481766828"/>
          </w:p>
        </w:tc>
        <w:tc>
          <w:tcPr>
            <w:tcW w:w="3685" w:type="dxa"/>
            <w:tcBorders>
              <w:bottom w:val="single" w:sz="4" w:space="0" w:color="auto"/>
            </w:tcBorders>
            <w:vAlign w:val="bottom"/>
          </w:tcPr>
          <w:p w:rsidR="00B55CC8" w:rsidRPr="00553B72" w:rsidRDefault="00B55CC8" w:rsidP="00DA2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55CC8" w:rsidRPr="00553B72" w:rsidTr="00785244">
        <w:trPr>
          <w:cantSplit/>
          <w:trHeight w:hRule="exact" w:val="432"/>
        </w:trPr>
        <w:tc>
          <w:tcPr>
            <w:tcW w:w="5783" w:type="dxa"/>
          </w:tcPr>
          <w:p w:rsidR="00B55CC8" w:rsidRPr="00553B72" w:rsidRDefault="00B55CC8" w:rsidP="000C4769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  <w:vAlign w:val="bottom"/>
          </w:tcPr>
          <w:p w:rsidR="00B55CC8" w:rsidRPr="00553B72" w:rsidRDefault="00B55CC8" w:rsidP="00B55CC8">
            <w:pPr>
              <w:tabs>
                <w:tab w:val="clear" w:pos="227"/>
                <w:tab w:val="clear" w:pos="454"/>
                <w:tab w:val="left" w:pos="339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0568">
              <w:rPr>
                <w:rFonts w:ascii="Angsana New" w:hAnsi="Angsana New" w:hint="cs"/>
                <w:sz w:val="28"/>
                <w:szCs w:val="28"/>
                <w:cs/>
              </w:rPr>
              <w:t>งบการเงินที่แสดงเงินลงท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ุนตามวิธีส่วนได้เสีย</w:t>
            </w:r>
          </w:p>
        </w:tc>
      </w:tr>
      <w:tr w:rsidR="00B55CC8" w:rsidRPr="00553B72" w:rsidTr="00785244">
        <w:trPr>
          <w:cantSplit/>
          <w:trHeight w:hRule="exact" w:val="432"/>
        </w:trPr>
        <w:tc>
          <w:tcPr>
            <w:tcW w:w="5783" w:type="dxa"/>
          </w:tcPr>
          <w:p w:rsidR="00B55CC8" w:rsidRPr="00553B72" w:rsidRDefault="00B55CC8" w:rsidP="000C4769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  <w:vAlign w:val="bottom"/>
          </w:tcPr>
          <w:p w:rsidR="00B55CC8" w:rsidRPr="00840568" w:rsidRDefault="00B55CC8" w:rsidP="00B55CC8">
            <w:pPr>
              <w:tabs>
                <w:tab w:val="clear" w:pos="227"/>
                <w:tab w:val="clear" w:pos="454"/>
                <w:tab w:val="left" w:pos="339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84056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5CC8" w:rsidRPr="00553B72" w:rsidTr="00785244">
        <w:trPr>
          <w:cantSplit/>
          <w:trHeight w:hRule="exact" w:val="432"/>
        </w:trPr>
        <w:tc>
          <w:tcPr>
            <w:tcW w:w="5783" w:type="dxa"/>
          </w:tcPr>
          <w:p w:rsidR="00B55CC8" w:rsidRPr="00553B72" w:rsidRDefault="00B55CC8" w:rsidP="000F08FD">
            <w:pPr>
              <w:tabs>
                <w:tab w:val="clear" w:pos="227"/>
                <w:tab w:val="clear" w:pos="454"/>
                <w:tab w:val="left" w:pos="354"/>
                <w:tab w:val="left" w:pos="3390"/>
              </w:tabs>
              <w:spacing w:line="240" w:lineRule="auto"/>
              <w:ind w:left="35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Pr="00553B72">
              <w:rPr>
                <w:rFonts w:ascii="Angsana New" w:hAnsi="Angsana New"/>
                <w:sz w:val="28"/>
                <w:szCs w:val="28"/>
                <w:lang w:val="en-GB"/>
              </w:rPr>
              <w:t xml:space="preserve">1 </w:t>
            </w:r>
            <w:r w:rsidRPr="00553B7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มกราคม </w:t>
            </w:r>
            <w:r w:rsidRPr="00553B7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55CC8" w:rsidRPr="00553B72" w:rsidRDefault="00B55CC8" w:rsidP="000C476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27,943</w:t>
            </w:r>
          </w:p>
        </w:tc>
      </w:tr>
      <w:tr w:rsidR="00B55CC8" w:rsidRPr="00553B72" w:rsidTr="00785244">
        <w:trPr>
          <w:cantSplit/>
          <w:trHeight w:hRule="exact" w:val="432"/>
        </w:trPr>
        <w:tc>
          <w:tcPr>
            <w:tcW w:w="5783" w:type="dxa"/>
          </w:tcPr>
          <w:p w:rsidR="00B55CC8" w:rsidRPr="00553B72" w:rsidRDefault="00B55CC8" w:rsidP="000F08FD">
            <w:pPr>
              <w:tabs>
                <w:tab w:val="clear" w:pos="454"/>
                <w:tab w:val="left" w:pos="354"/>
                <w:tab w:val="left" w:pos="3390"/>
              </w:tabs>
              <w:spacing w:line="240" w:lineRule="auto"/>
              <w:ind w:left="35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B55CC8" w:rsidRPr="00553B72" w:rsidRDefault="00B55CC8" w:rsidP="000C476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2,998</w:t>
            </w:r>
          </w:p>
        </w:tc>
      </w:tr>
      <w:tr w:rsidR="00B55CC8" w:rsidRPr="00553B72" w:rsidTr="00785244">
        <w:trPr>
          <w:cantSplit/>
          <w:trHeight w:hRule="exact" w:val="432"/>
        </w:trPr>
        <w:tc>
          <w:tcPr>
            <w:tcW w:w="5783" w:type="dxa"/>
          </w:tcPr>
          <w:p w:rsidR="00B55CC8" w:rsidRPr="00553B72" w:rsidRDefault="00B55CC8" w:rsidP="000F08FD">
            <w:pPr>
              <w:tabs>
                <w:tab w:val="clear" w:pos="227"/>
                <w:tab w:val="clear" w:pos="454"/>
                <w:tab w:val="left" w:pos="354"/>
                <w:tab w:val="left" w:pos="3390"/>
              </w:tabs>
              <w:spacing w:line="240" w:lineRule="auto"/>
              <w:ind w:left="35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5CC8" w:rsidRPr="00553B72" w:rsidRDefault="00B55CC8" w:rsidP="000C476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(2,422)</w:t>
            </w:r>
          </w:p>
        </w:tc>
      </w:tr>
      <w:tr w:rsidR="00B55CC8" w:rsidRPr="00553B72" w:rsidTr="00785244">
        <w:trPr>
          <w:cantSplit/>
          <w:trHeight w:hRule="exact" w:val="432"/>
        </w:trPr>
        <w:tc>
          <w:tcPr>
            <w:tcW w:w="5783" w:type="dxa"/>
          </w:tcPr>
          <w:p w:rsidR="00B55CC8" w:rsidRPr="00553B72" w:rsidRDefault="00B55CC8" w:rsidP="000F08FD">
            <w:pPr>
              <w:tabs>
                <w:tab w:val="clear" w:pos="454"/>
                <w:tab w:val="left" w:pos="354"/>
                <w:tab w:val="left" w:pos="3390"/>
              </w:tabs>
              <w:spacing w:line="240" w:lineRule="auto"/>
              <w:ind w:left="35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 xml:space="preserve">ราคาตามบัญชีสุทธิ ณ 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553B72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553B7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53B7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36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55CC8" w:rsidRPr="00553B72" w:rsidRDefault="00B55CC8" w:rsidP="000C476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28,519</w:t>
            </w:r>
          </w:p>
        </w:tc>
      </w:tr>
      <w:bookmarkEnd w:id="1"/>
    </w:tbl>
    <w:p w:rsidR="00E212C4" w:rsidRDefault="00E212C4" w:rsidP="00E212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E212C4" w:rsidRDefault="00E212C4" w:rsidP="00E212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E212C4" w:rsidRDefault="00E212C4" w:rsidP="00E212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9A2297" w:rsidRPr="00553B72" w:rsidRDefault="00A04997" w:rsidP="00A04997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240" w:after="120" w:line="240" w:lineRule="auto"/>
        <w:ind w:left="0" w:firstLine="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en-GB"/>
        </w:rPr>
        <w:lastRenderedPageBreak/>
        <w:t xml:space="preserve"> </w:t>
      </w:r>
      <w:r w:rsidR="00A94DE6"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t>เงินเบิกเกินบัญชีและเงินกู้ยืมระยะสั้นจากสถาบันการเงิน</w:t>
      </w:r>
    </w:p>
    <w:tbl>
      <w:tblPr>
        <w:tblW w:w="933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131"/>
        <w:gridCol w:w="1984"/>
        <w:gridCol w:w="236"/>
        <w:gridCol w:w="1975"/>
        <w:gridCol w:w="9"/>
      </w:tblGrid>
      <w:tr w:rsidR="00A94DE6" w:rsidRPr="00553B72" w:rsidTr="00785244">
        <w:trPr>
          <w:gridAfter w:val="1"/>
          <w:wAfter w:w="9" w:type="dxa"/>
          <w:trHeight w:hRule="exact" w:val="403"/>
        </w:trPr>
        <w:tc>
          <w:tcPr>
            <w:tcW w:w="5131" w:type="dxa"/>
          </w:tcPr>
          <w:p w:rsidR="00A94DE6" w:rsidRPr="00553B72" w:rsidRDefault="00A94DE6" w:rsidP="008B3B3B">
            <w:pPr>
              <w:pStyle w:val="Heading5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95" w:type="dxa"/>
            <w:gridSpan w:val="3"/>
            <w:tcBorders>
              <w:bottom w:val="single" w:sz="4" w:space="0" w:color="auto"/>
            </w:tcBorders>
            <w:vAlign w:val="bottom"/>
          </w:tcPr>
          <w:p w:rsidR="00A94DE6" w:rsidRPr="00553B72" w:rsidRDefault="00A94DE6" w:rsidP="008B3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E7382" w:rsidRPr="00553B72" w:rsidTr="00785244">
        <w:trPr>
          <w:gridAfter w:val="1"/>
          <w:wAfter w:w="9" w:type="dxa"/>
          <w:trHeight w:hRule="exact" w:val="794"/>
        </w:trPr>
        <w:tc>
          <w:tcPr>
            <w:tcW w:w="5131" w:type="dxa"/>
          </w:tcPr>
          <w:p w:rsidR="00FE7382" w:rsidRPr="00553B72" w:rsidRDefault="00FE7382" w:rsidP="008B3B3B">
            <w:pPr>
              <w:pStyle w:val="Heading5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95" w:type="dxa"/>
            <w:gridSpan w:val="3"/>
            <w:tcBorders>
              <w:bottom w:val="single" w:sz="4" w:space="0" w:color="auto"/>
            </w:tcBorders>
            <w:vAlign w:val="bottom"/>
          </w:tcPr>
          <w:p w:rsidR="00785244" w:rsidRDefault="00FE7382" w:rsidP="008B3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0568">
              <w:rPr>
                <w:rFonts w:ascii="Angsana New" w:hAnsi="Angsana New" w:hint="cs"/>
                <w:sz w:val="28"/>
                <w:szCs w:val="28"/>
                <w:cs/>
              </w:rPr>
              <w:t>งบการเงินที่แสดงเงินลงท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ุนตามวิธีส่วนได้เสีย/    </w:t>
            </w:r>
          </w:p>
          <w:p w:rsidR="00FE7382" w:rsidRPr="00553B72" w:rsidRDefault="00FE7382" w:rsidP="008B3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056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757C" w:rsidRPr="00553B72" w:rsidTr="00785244">
        <w:trPr>
          <w:trHeight w:hRule="exact" w:val="403"/>
        </w:trPr>
        <w:tc>
          <w:tcPr>
            <w:tcW w:w="5131" w:type="dxa"/>
          </w:tcPr>
          <w:p w:rsidR="004F757C" w:rsidRPr="00553B72" w:rsidRDefault="004F757C" w:rsidP="004F757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:rsidR="004F757C" w:rsidRPr="00553B72" w:rsidRDefault="004F757C" w:rsidP="004F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  <w:vAlign w:val="bottom"/>
          </w:tcPr>
          <w:p w:rsidR="004F757C" w:rsidRPr="00553B72" w:rsidRDefault="004F757C" w:rsidP="004F757C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40" w:lineRule="auto"/>
              <w:ind w:lef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vAlign w:val="bottom"/>
          </w:tcPr>
          <w:p w:rsidR="004F757C" w:rsidRPr="00553B72" w:rsidRDefault="004F757C" w:rsidP="004F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4F757C" w:rsidRPr="00553B72" w:rsidTr="00785244">
        <w:trPr>
          <w:trHeight w:hRule="exact" w:val="403"/>
        </w:trPr>
        <w:tc>
          <w:tcPr>
            <w:tcW w:w="5131" w:type="dxa"/>
          </w:tcPr>
          <w:p w:rsidR="004F757C" w:rsidRPr="00553B72" w:rsidRDefault="004F757C" w:rsidP="004F757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:rsidR="004F757C" w:rsidRPr="00553B72" w:rsidRDefault="002A03D8" w:rsidP="004F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="004F757C" w:rsidRPr="00553B72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4F757C" w:rsidRPr="00553B7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F757C" w:rsidRPr="00553B7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36" w:type="dxa"/>
            <w:vAlign w:val="bottom"/>
          </w:tcPr>
          <w:p w:rsidR="004F757C" w:rsidRPr="00553B72" w:rsidRDefault="004F757C" w:rsidP="004F757C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40" w:lineRule="auto"/>
              <w:ind w:lef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vAlign w:val="bottom"/>
          </w:tcPr>
          <w:p w:rsidR="004F757C" w:rsidRPr="00553B72" w:rsidRDefault="004F757C" w:rsidP="004F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53B7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553B7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F757C" w:rsidRPr="00553B72" w:rsidTr="00785244">
        <w:trPr>
          <w:trHeight w:hRule="exact" w:val="403"/>
        </w:trPr>
        <w:tc>
          <w:tcPr>
            <w:tcW w:w="5131" w:type="dxa"/>
            <w:vAlign w:val="bottom"/>
          </w:tcPr>
          <w:p w:rsidR="004F757C" w:rsidRPr="00553B72" w:rsidRDefault="004F757C" w:rsidP="00785244">
            <w:pPr>
              <w:pStyle w:val="Heading5"/>
              <w:spacing w:line="240" w:lineRule="auto"/>
              <w:ind w:left="34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เงินเบิกเกินบัญชีธนาคาร </w:t>
            </w:r>
          </w:p>
        </w:tc>
        <w:tc>
          <w:tcPr>
            <w:tcW w:w="1984" w:type="dxa"/>
          </w:tcPr>
          <w:p w:rsidR="004F757C" w:rsidRPr="00553B72" w:rsidRDefault="004F757C" w:rsidP="004F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4F757C" w:rsidRPr="00553B72" w:rsidRDefault="004F757C" w:rsidP="004F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gridSpan w:val="2"/>
          </w:tcPr>
          <w:p w:rsidR="004F757C" w:rsidRPr="00553B72" w:rsidRDefault="004F757C" w:rsidP="004F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F757C" w:rsidRPr="00553B72" w:rsidTr="00785244">
        <w:trPr>
          <w:trHeight w:hRule="exact" w:val="403"/>
        </w:trPr>
        <w:tc>
          <w:tcPr>
            <w:tcW w:w="5131" w:type="dxa"/>
            <w:shd w:val="clear" w:color="auto" w:fill="auto"/>
            <w:vAlign w:val="bottom"/>
          </w:tcPr>
          <w:p w:rsidR="004F757C" w:rsidRPr="00C42ADE" w:rsidRDefault="004F757C" w:rsidP="00785244">
            <w:pPr>
              <w:pStyle w:val="Heading5"/>
              <w:spacing w:line="240" w:lineRule="auto"/>
              <w:ind w:left="421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C42AD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(</w:t>
            </w:r>
            <w:r w:rsidRPr="00C42AD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อัตราดอกเบี้ยร้อยละ </w:t>
            </w:r>
            <w:r w:rsidRPr="00C42ADE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6.87 </w:t>
            </w:r>
            <w:r w:rsidRPr="00C42AD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ถึง</w:t>
            </w:r>
            <w:r w:rsidRPr="00C42ADE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7.75</w:t>
            </w:r>
            <w:r w:rsidRPr="00C42AD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ต่อปี </w:t>
            </w:r>
          </w:p>
        </w:tc>
        <w:tc>
          <w:tcPr>
            <w:tcW w:w="1984" w:type="dxa"/>
            <w:shd w:val="clear" w:color="auto" w:fill="auto"/>
          </w:tcPr>
          <w:p w:rsidR="004F757C" w:rsidRPr="00553B72" w:rsidRDefault="004F757C" w:rsidP="004F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4F757C" w:rsidRPr="00553B72" w:rsidRDefault="004F757C" w:rsidP="004F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gridSpan w:val="2"/>
          </w:tcPr>
          <w:p w:rsidR="004F757C" w:rsidRPr="00553B72" w:rsidRDefault="004F757C" w:rsidP="004F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F757C" w:rsidRPr="00553B72" w:rsidTr="00785244">
        <w:trPr>
          <w:trHeight w:hRule="exact" w:val="403"/>
        </w:trPr>
        <w:tc>
          <w:tcPr>
            <w:tcW w:w="5131" w:type="dxa"/>
            <w:shd w:val="clear" w:color="auto" w:fill="auto"/>
            <w:vAlign w:val="bottom"/>
          </w:tcPr>
          <w:p w:rsidR="004F757C" w:rsidRPr="00C42ADE" w:rsidRDefault="004F757C" w:rsidP="00785244">
            <w:pPr>
              <w:pStyle w:val="Heading5"/>
              <w:spacing w:line="240" w:lineRule="auto"/>
              <w:ind w:left="421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C42AD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ณ วันที่ </w:t>
            </w:r>
            <w:r w:rsidR="00870477" w:rsidRPr="00C42AD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30</w:t>
            </w:r>
            <w:r w:rsidRPr="00C42ADE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="00870477" w:rsidRPr="00C42ADE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มิถุนายน</w:t>
            </w:r>
            <w:r w:rsidRPr="00C42AD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C42AD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2562</w:t>
            </w:r>
            <w:r w:rsidRPr="00C42ADE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C42AD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และร้อยละ </w:t>
            </w:r>
            <w:r w:rsidRPr="00C42AD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6</w:t>
            </w:r>
            <w:r w:rsidRPr="00C42AD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.</w:t>
            </w:r>
            <w:r w:rsidRPr="00C42ADE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87 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F757C" w:rsidRPr="00553B72" w:rsidRDefault="004F757C" w:rsidP="007852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F757C" w:rsidRPr="00553B72" w:rsidRDefault="004F757C" w:rsidP="007852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bottom"/>
          </w:tcPr>
          <w:p w:rsidR="004F757C" w:rsidRPr="00553B72" w:rsidRDefault="004F757C" w:rsidP="007852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4F757C" w:rsidRPr="00553B72" w:rsidTr="00785244">
        <w:trPr>
          <w:trHeight w:hRule="exact" w:val="403"/>
        </w:trPr>
        <w:tc>
          <w:tcPr>
            <w:tcW w:w="5131" w:type="dxa"/>
            <w:shd w:val="clear" w:color="auto" w:fill="auto"/>
            <w:vAlign w:val="bottom"/>
          </w:tcPr>
          <w:p w:rsidR="004F757C" w:rsidRPr="00C42ADE" w:rsidRDefault="004F757C" w:rsidP="00785244">
            <w:pPr>
              <w:pStyle w:val="Heading5"/>
              <w:spacing w:line="240" w:lineRule="auto"/>
              <w:ind w:left="421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C42AD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ถึง </w:t>
            </w:r>
            <w:r w:rsidRPr="00C42AD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7</w:t>
            </w:r>
            <w:r w:rsidRPr="00C42AD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.</w:t>
            </w:r>
            <w:r w:rsidRPr="00C42ADE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75 </w:t>
            </w:r>
            <w:r w:rsidRPr="00C42AD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ต่อปี ณ วันที่</w:t>
            </w:r>
            <w:r w:rsidRPr="00C42ADE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C42AD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31</w:t>
            </w:r>
            <w:r w:rsidRPr="00C42AD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ธันวาคม </w:t>
            </w:r>
            <w:r w:rsidRPr="00C42AD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2561</w:t>
            </w:r>
            <w:r w:rsidRPr="00C42AD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F757C" w:rsidRPr="00553B72" w:rsidRDefault="00C42ADE" w:rsidP="007852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59,797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F757C" w:rsidRPr="00553B72" w:rsidRDefault="004F757C" w:rsidP="007852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bottom"/>
          </w:tcPr>
          <w:p w:rsidR="004F757C" w:rsidRPr="00553B72" w:rsidRDefault="00A713AA" w:rsidP="007852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30,369</w:t>
            </w:r>
          </w:p>
        </w:tc>
      </w:tr>
      <w:tr w:rsidR="004F757C" w:rsidRPr="00553B72" w:rsidTr="00785244">
        <w:trPr>
          <w:trHeight w:hRule="exact" w:val="403"/>
        </w:trPr>
        <w:tc>
          <w:tcPr>
            <w:tcW w:w="5131" w:type="dxa"/>
            <w:shd w:val="clear" w:color="auto" w:fill="auto"/>
            <w:vAlign w:val="bottom"/>
          </w:tcPr>
          <w:p w:rsidR="004F757C" w:rsidRPr="00C42ADE" w:rsidRDefault="004F757C" w:rsidP="00785244">
            <w:pPr>
              <w:pStyle w:val="Heading5"/>
              <w:spacing w:line="240" w:lineRule="auto"/>
              <w:ind w:left="460" w:hanging="426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4F757C" w:rsidRPr="00553B72" w:rsidRDefault="004F757C" w:rsidP="007852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F757C" w:rsidRPr="00553B72" w:rsidRDefault="004F757C" w:rsidP="007852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bottom"/>
          </w:tcPr>
          <w:p w:rsidR="004F757C" w:rsidRPr="00553B72" w:rsidRDefault="004F757C" w:rsidP="007852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4F757C" w:rsidRPr="00553B72" w:rsidTr="00785244">
        <w:trPr>
          <w:trHeight w:hRule="exact" w:val="403"/>
        </w:trPr>
        <w:tc>
          <w:tcPr>
            <w:tcW w:w="5131" w:type="dxa"/>
            <w:shd w:val="clear" w:color="auto" w:fill="auto"/>
            <w:vAlign w:val="bottom"/>
          </w:tcPr>
          <w:p w:rsidR="004F757C" w:rsidRPr="00C42ADE" w:rsidRDefault="004F757C" w:rsidP="00785244">
            <w:pPr>
              <w:pStyle w:val="Heading5"/>
              <w:spacing w:line="240" w:lineRule="auto"/>
              <w:ind w:left="3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C42AD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F757C" w:rsidRPr="00553B72" w:rsidRDefault="004F757C" w:rsidP="007852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F757C" w:rsidRPr="00553B72" w:rsidRDefault="004F757C" w:rsidP="007852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bottom"/>
          </w:tcPr>
          <w:p w:rsidR="004F757C" w:rsidRPr="00553B72" w:rsidRDefault="004F757C" w:rsidP="007852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4F757C" w:rsidRPr="00553B72" w:rsidTr="00785244">
        <w:trPr>
          <w:trHeight w:hRule="exact" w:val="403"/>
        </w:trPr>
        <w:tc>
          <w:tcPr>
            <w:tcW w:w="5131" w:type="dxa"/>
            <w:shd w:val="clear" w:color="auto" w:fill="auto"/>
            <w:vAlign w:val="bottom"/>
          </w:tcPr>
          <w:p w:rsidR="004F757C" w:rsidRPr="00C42ADE" w:rsidRDefault="004F757C" w:rsidP="00785244">
            <w:pPr>
              <w:pStyle w:val="Heading5"/>
              <w:spacing w:line="240" w:lineRule="auto"/>
              <w:ind w:left="421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C42AD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(</w:t>
            </w:r>
            <w:r w:rsidRPr="00C42AD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อัตราดอกเบี้ยร้อยละ</w:t>
            </w:r>
            <w:r w:rsidRPr="00C42ADE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2.30 </w:t>
            </w:r>
            <w:r w:rsidRPr="00C42AD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ถึง</w:t>
            </w:r>
            <w:r w:rsidRPr="00C42ADE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="00D92CA1" w:rsidRPr="00C42AD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2.4</w:t>
            </w:r>
            <w:r w:rsidRPr="00C42AD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0</w:t>
            </w:r>
            <w:r w:rsidRPr="00C42AD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ต่อปี 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F757C" w:rsidRPr="00553B72" w:rsidRDefault="004F757C" w:rsidP="007852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F757C" w:rsidRPr="00553B72" w:rsidRDefault="004F757C" w:rsidP="007852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bottom"/>
          </w:tcPr>
          <w:p w:rsidR="004F757C" w:rsidRPr="00553B72" w:rsidRDefault="004F757C" w:rsidP="007852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4F757C" w:rsidRPr="00553B72" w:rsidTr="00785244">
        <w:trPr>
          <w:trHeight w:hRule="exact" w:val="403"/>
        </w:trPr>
        <w:tc>
          <w:tcPr>
            <w:tcW w:w="5131" w:type="dxa"/>
            <w:shd w:val="clear" w:color="auto" w:fill="auto"/>
            <w:vAlign w:val="bottom"/>
          </w:tcPr>
          <w:p w:rsidR="004F757C" w:rsidRPr="00553B72" w:rsidRDefault="004F757C" w:rsidP="00785244">
            <w:pPr>
              <w:pStyle w:val="Heading5"/>
              <w:spacing w:line="240" w:lineRule="auto"/>
              <w:ind w:left="421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ณ วันที่ </w:t>
            </w:r>
            <w:r w:rsidR="0027574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30</w:t>
            </w: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="00275740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มิถุนายน</w:t>
            </w: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2562 </w:t>
            </w: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และร้อยละ</w:t>
            </w: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2</w:t>
            </w: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.</w:t>
            </w: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F757C" w:rsidRPr="00553B72" w:rsidRDefault="004F757C" w:rsidP="007852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F757C" w:rsidRPr="00553B72" w:rsidRDefault="004F757C" w:rsidP="007852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bottom"/>
          </w:tcPr>
          <w:p w:rsidR="004F757C" w:rsidRPr="00553B72" w:rsidRDefault="004F757C" w:rsidP="007852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A713AA" w:rsidRPr="00553B72" w:rsidTr="00785244">
        <w:trPr>
          <w:trHeight w:hRule="exact" w:val="403"/>
        </w:trPr>
        <w:tc>
          <w:tcPr>
            <w:tcW w:w="5131" w:type="dxa"/>
            <w:shd w:val="clear" w:color="auto" w:fill="auto"/>
            <w:vAlign w:val="bottom"/>
          </w:tcPr>
          <w:p w:rsidR="00A713AA" w:rsidRPr="00553B72" w:rsidRDefault="00A713AA" w:rsidP="00785244">
            <w:pPr>
              <w:pStyle w:val="Heading5"/>
              <w:spacing w:line="240" w:lineRule="auto"/>
              <w:ind w:left="421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ถึง </w:t>
            </w: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</w:t>
            </w: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.</w:t>
            </w: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</w:rPr>
              <w:t>50</w:t>
            </w: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ต่อปี ณ วันที่ </w:t>
            </w: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31 </w:t>
            </w: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ธันวาคม </w:t>
            </w: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2561</w:t>
            </w: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A713AA" w:rsidRPr="00553B72" w:rsidRDefault="00C42ADE" w:rsidP="007852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13AA" w:rsidRPr="00553B72" w:rsidRDefault="00A713AA" w:rsidP="007852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bottom"/>
          </w:tcPr>
          <w:p w:rsidR="00A713AA" w:rsidRPr="00553B72" w:rsidRDefault="00A713AA" w:rsidP="007852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60,000</w:t>
            </w:r>
          </w:p>
        </w:tc>
      </w:tr>
      <w:tr w:rsidR="00A713AA" w:rsidRPr="00553B72" w:rsidTr="00785244">
        <w:trPr>
          <w:trHeight w:hRule="exact" w:val="403"/>
        </w:trPr>
        <w:tc>
          <w:tcPr>
            <w:tcW w:w="5131" w:type="dxa"/>
            <w:shd w:val="clear" w:color="auto" w:fill="auto"/>
            <w:vAlign w:val="bottom"/>
          </w:tcPr>
          <w:p w:rsidR="00A713AA" w:rsidRPr="00553B72" w:rsidRDefault="00A713AA" w:rsidP="00785244">
            <w:pPr>
              <w:pStyle w:val="Heading5"/>
              <w:spacing w:line="240" w:lineRule="auto"/>
              <w:ind w:left="563" w:hanging="529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713AA" w:rsidRPr="00553B72" w:rsidRDefault="00C42ADE" w:rsidP="007852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149,797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13AA" w:rsidRPr="00553B72" w:rsidRDefault="00A713AA" w:rsidP="007852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713AA" w:rsidRPr="00553B72" w:rsidRDefault="00A713AA" w:rsidP="007852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hanging="12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sz w:val="28"/>
                <w:szCs w:val="28"/>
                <w:lang w:val="en-US"/>
              </w:rPr>
              <w:t>90,369</w:t>
            </w:r>
          </w:p>
        </w:tc>
      </w:tr>
    </w:tbl>
    <w:p w:rsidR="004809D2" w:rsidRPr="00B45726" w:rsidRDefault="00A94DE6" w:rsidP="00852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  <w:cs/>
        </w:rPr>
      </w:pPr>
      <w:r w:rsidRPr="000B5DD5">
        <w:rPr>
          <w:rFonts w:ascii="Angsana New" w:hAnsi="Angsana New"/>
          <w:sz w:val="28"/>
          <w:szCs w:val="28"/>
          <w:cs/>
        </w:rPr>
        <w:t xml:space="preserve">ณ วันที่ </w:t>
      </w:r>
      <w:r w:rsidR="008523DC">
        <w:rPr>
          <w:rFonts w:ascii="Angsana New" w:hAnsi="Angsana New"/>
          <w:sz w:val="28"/>
          <w:szCs w:val="28"/>
        </w:rPr>
        <w:t>30</w:t>
      </w:r>
      <w:r w:rsidR="004809D2" w:rsidRPr="000B5DD5">
        <w:rPr>
          <w:rFonts w:ascii="Angsana New" w:hAnsi="Angsana New"/>
          <w:sz w:val="28"/>
          <w:szCs w:val="28"/>
        </w:rPr>
        <w:t xml:space="preserve"> </w:t>
      </w:r>
      <w:r w:rsidR="008523DC">
        <w:rPr>
          <w:rFonts w:ascii="Angsana New" w:hAnsi="Angsana New" w:hint="cs"/>
          <w:sz w:val="28"/>
          <w:szCs w:val="28"/>
          <w:cs/>
        </w:rPr>
        <w:t>มิถุนายน</w:t>
      </w:r>
      <w:r w:rsidR="004F757C" w:rsidRPr="000B5DD5">
        <w:rPr>
          <w:rFonts w:ascii="Angsana New" w:hAnsi="Angsana New" w:hint="cs"/>
          <w:sz w:val="28"/>
          <w:szCs w:val="28"/>
          <w:cs/>
        </w:rPr>
        <w:t xml:space="preserve"> </w:t>
      </w:r>
      <w:r w:rsidR="004F757C" w:rsidRPr="000B5DD5">
        <w:rPr>
          <w:rFonts w:ascii="Angsana New" w:hAnsi="Angsana New"/>
          <w:sz w:val="28"/>
          <w:szCs w:val="28"/>
        </w:rPr>
        <w:t>2562</w:t>
      </w:r>
      <w:r w:rsidRPr="000B5DD5">
        <w:rPr>
          <w:rFonts w:ascii="Angsana New" w:hAnsi="Angsana New"/>
          <w:sz w:val="28"/>
          <w:szCs w:val="28"/>
          <w:cs/>
        </w:rPr>
        <w:t xml:space="preserve"> และ</w:t>
      </w:r>
      <w:r w:rsidR="004F757C" w:rsidRPr="000B5DD5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4F757C" w:rsidRPr="000B5DD5">
        <w:rPr>
          <w:rFonts w:ascii="Angsana New" w:hAnsi="Angsana New"/>
          <w:sz w:val="28"/>
          <w:szCs w:val="28"/>
        </w:rPr>
        <w:t xml:space="preserve">31 </w:t>
      </w:r>
      <w:r w:rsidR="004F757C" w:rsidRPr="000B5DD5">
        <w:rPr>
          <w:rFonts w:ascii="Angsana New" w:hAnsi="Angsana New" w:hint="cs"/>
          <w:sz w:val="28"/>
          <w:szCs w:val="28"/>
          <w:cs/>
        </w:rPr>
        <w:t>ธันวาคม</w:t>
      </w:r>
      <w:r w:rsidRPr="000B5DD5">
        <w:rPr>
          <w:rFonts w:ascii="Angsana New" w:hAnsi="Angsana New"/>
          <w:sz w:val="28"/>
          <w:szCs w:val="28"/>
          <w:cs/>
        </w:rPr>
        <w:t xml:space="preserve"> </w:t>
      </w:r>
      <w:r w:rsidR="004F757C" w:rsidRPr="000B5DD5">
        <w:rPr>
          <w:rFonts w:ascii="Angsana New" w:hAnsi="Angsana New"/>
          <w:sz w:val="28"/>
          <w:szCs w:val="28"/>
        </w:rPr>
        <w:t>2561</w:t>
      </w:r>
      <w:r w:rsidRPr="000B5DD5">
        <w:rPr>
          <w:rFonts w:ascii="Angsana New" w:hAnsi="Angsana New"/>
          <w:sz w:val="28"/>
          <w:szCs w:val="28"/>
          <w:cs/>
        </w:rPr>
        <w:t xml:space="preserve"> บริษัทมีวงเงินเบิกเกินบัญชีและเงินกู้ยืมระยะสั้นจากสถาบันการเงินคงเหลือ</w:t>
      </w:r>
      <w:r w:rsidRPr="00C42ADE">
        <w:rPr>
          <w:rFonts w:ascii="Angsana New" w:hAnsi="Angsana New"/>
          <w:sz w:val="28"/>
          <w:szCs w:val="28"/>
          <w:cs/>
        </w:rPr>
        <w:t xml:space="preserve">จำนวน </w:t>
      </w:r>
      <w:r w:rsidR="00C42ADE" w:rsidRPr="00C42ADE">
        <w:rPr>
          <w:rFonts w:ascii="Angsana New" w:hAnsi="Angsana New"/>
          <w:sz w:val="28"/>
          <w:szCs w:val="28"/>
        </w:rPr>
        <w:t>269</w:t>
      </w:r>
      <w:r w:rsidRPr="00C42ADE">
        <w:rPr>
          <w:rFonts w:ascii="Angsana New" w:hAnsi="Angsana New"/>
          <w:sz w:val="28"/>
          <w:szCs w:val="28"/>
          <w:cs/>
        </w:rPr>
        <w:t xml:space="preserve"> ล้านบาท และ </w:t>
      </w:r>
      <w:r w:rsidR="004F757C" w:rsidRPr="00C42ADE">
        <w:rPr>
          <w:rFonts w:ascii="Angsana New" w:hAnsi="Angsana New"/>
          <w:sz w:val="28"/>
          <w:szCs w:val="28"/>
        </w:rPr>
        <w:t>328</w:t>
      </w:r>
      <w:r w:rsidRPr="00C42ADE">
        <w:rPr>
          <w:rFonts w:ascii="Angsana New" w:hAnsi="Angsana New"/>
          <w:sz w:val="28"/>
          <w:szCs w:val="28"/>
          <w:cs/>
        </w:rPr>
        <w:t xml:space="preserve"> ล้านบาท ตามลำดับ</w:t>
      </w:r>
    </w:p>
    <w:p w:rsidR="002C6A59" w:rsidRPr="00553B72" w:rsidRDefault="002C6A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br w:type="page"/>
      </w:r>
    </w:p>
    <w:p w:rsidR="00A10FC0" w:rsidRPr="00553B72" w:rsidRDefault="0019469C" w:rsidP="00B7518C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 w:firstLine="0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กำไร</w:t>
      </w:r>
      <w:r w:rsidR="00E279FD" w:rsidRPr="00553B72">
        <w:rPr>
          <w:rFonts w:ascii="Angsana New" w:hAnsi="Angsana New"/>
          <w:b/>
          <w:bCs/>
          <w:sz w:val="28"/>
          <w:szCs w:val="28"/>
          <w:lang w:val="en-GB"/>
        </w:rPr>
        <w:t>(</w:t>
      </w:r>
      <w:r w:rsidR="00E279FD" w:rsidRPr="00553B72">
        <w:rPr>
          <w:rFonts w:ascii="Angsana New" w:hAnsi="Angsana New" w:hint="cs"/>
          <w:b/>
          <w:bCs/>
          <w:sz w:val="28"/>
          <w:szCs w:val="28"/>
          <w:cs/>
          <w:lang w:val="en-GB"/>
        </w:rPr>
        <w:t>ขาดทุน)</w:t>
      </w:r>
      <w:r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t>ต่อหุ้นขั้นพื้นฐาน</w:t>
      </w:r>
    </w:p>
    <w:p w:rsidR="0019469C" w:rsidRDefault="00CE6185" w:rsidP="000E5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553B72">
        <w:rPr>
          <w:rFonts w:ascii="Angsana New" w:hAnsi="Angsana New"/>
          <w:sz w:val="28"/>
          <w:szCs w:val="28"/>
          <w:cs/>
        </w:rPr>
        <w:t>กำไร(ขาดทุน)ต่อหุ้นขั้นพื้นฐานสำหรับ</w:t>
      </w:r>
      <w:r w:rsidR="00B7518C" w:rsidRPr="00553B72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0B2F19">
        <w:rPr>
          <w:rFonts w:ascii="Angsana New" w:hAnsi="Angsana New" w:hint="cs"/>
          <w:sz w:val="28"/>
          <w:szCs w:val="28"/>
          <w:cs/>
        </w:rPr>
        <w:t>และหกเดือนสิ้น</w:t>
      </w:r>
      <w:r w:rsidRPr="00553B72">
        <w:rPr>
          <w:rFonts w:ascii="Angsana New" w:hAnsi="Angsana New"/>
          <w:sz w:val="28"/>
          <w:szCs w:val="28"/>
          <w:cs/>
        </w:rPr>
        <w:t xml:space="preserve">สุดวันที่ </w:t>
      </w:r>
      <w:r w:rsidR="000B2F19">
        <w:rPr>
          <w:rFonts w:ascii="Angsana New" w:hAnsi="Angsana New"/>
          <w:sz w:val="28"/>
          <w:szCs w:val="28"/>
        </w:rPr>
        <w:t>30</w:t>
      </w:r>
      <w:r w:rsidRPr="00553B72">
        <w:rPr>
          <w:rFonts w:ascii="Angsana New" w:hAnsi="Angsana New"/>
          <w:sz w:val="28"/>
          <w:szCs w:val="28"/>
        </w:rPr>
        <w:t xml:space="preserve"> </w:t>
      </w:r>
      <w:r w:rsidR="000B2F19">
        <w:rPr>
          <w:rFonts w:ascii="Angsana New" w:hAnsi="Angsana New" w:hint="cs"/>
          <w:sz w:val="28"/>
          <w:szCs w:val="28"/>
          <w:cs/>
        </w:rPr>
        <w:t>มิถุนายน</w:t>
      </w:r>
      <w:r w:rsidR="00B7518C" w:rsidRPr="00553B72">
        <w:rPr>
          <w:rFonts w:ascii="Angsana New" w:hAnsi="Angsana New" w:hint="cs"/>
          <w:sz w:val="28"/>
          <w:szCs w:val="28"/>
          <w:cs/>
        </w:rPr>
        <w:t xml:space="preserve"> </w:t>
      </w:r>
      <w:r w:rsidR="00B7518C" w:rsidRPr="00553B72">
        <w:rPr>
          <w:rFonts w:ascii="Angsana New" w:hAnsi="Angsana New"/>
          <w:sz w:val="28"/>
          <w:szCs w:val="28"/>
        </w:rPr>
        <w:t>2562</w:t>
      </w:r>
      <w:r w:rsidRPr="00553B72">
        <w:rPr>
          <w:rFonts w:ascii="Angsana New" w:hAnsi="Angsana New"/>
          <w:sz w:val="28"/>
          <w:szCs w:val="28"/>
        </w:rPr>
        <w:t xml:space="preserve"> </w:t>
      </w:r>
      <w:r w:rsidRPr="00553B72">
        <w:rPr>
          <w:rFonts w:ascii="Angsana New" w:hAnsi="Angsana New"/>
          <w:sz w:val="28"/>
          <w:szCs w:val="28"/>
          <w:cs/>
        </w:rPr>
        <w:t xml:space="preserve">และ </w:t>
      </w:r>
      <w:r w:rsidR="001D7282" w:rsidRPr="00553B72">
        <w:rPr>
          <w:rFonts w:ascii="Angsana New" w:hAnsi="Angsana New"/>
          <w:sz w:val="28"/>
          <w:szCs w:val="28"/>
        </w:rPr>
        <w:t>256</w:t>
      </w:r>
      <w:r w:rsidR="00B7518C" w:rsidRPr="00553B72">
        <w:rPr>
          <w:rFonts w:ascii="Angsana New" w:hAnsi="Angsana New"/>
          <w:sz w:val="28"/>
          <w:szCs w:val="28"/>
        </w:rPr>
        <w:t>1</w:t>
      </w:r>
      <w:r w:rsidRPr="00553B72">
        <w:rPr>
          <w:rFonts w:ascii="Angsana New" w:hAnsi="Angsana New"/>
          <w:sz w:val="28"/>
          <w:szCs w:val="28"/>
        </w:rPr>
        <w:t xml:space="preserve"> </w:t>
      </w:r>
      <w:r w:rsidR="00B7518C" w:rsidRPr="00553B72">
        <w:rPr>
          <w:rFonts w:ascii="Angsana New" w:hAnsi="Angsana New"/>
          <w:sz w:val="28"/>
          <w:szCs w:val="28"/>
          <w:cs/>
        </w:rPr>
        <w:t>คำนวณจากกำไร(ขาดทุน)สำหรับงวด</w:t>
      </w:r>
      <w:r w:rsidRPr="00553B72">
        <w:rPr>
          <w:rFonts w:ascii="Angsana New" w:hAnsi="Angsana New"/>
          <w:sz w:val="28"/>
          <w:szCs w:val="28"/>
          <w:cs/>
        </w:rPr>
        <w:t>ที่เป็นส่วนของผู้ถือหุ้นสามั</w:t>
      </w:r>
      <w:r w:rsidRPr="00553B72">
        <w:rPr>
          <w:rFonts w:ascii="Angsana New" w:hAnsi="Angsana New" w:hint="cs"/>
          <w:sz w:val="28"/>
          <w:szCs w:val="28"/>
          <w:cs/>
        </w:rPr>
        <w:t>ญ</w:t>
      </w:r>
      <w:r w:rsidRPr="00553B72">
        <w:rPr>
          <w:rFonts w:ascii="Angsana New" w:hAnsi="Angsana New"/>
          <w:sz w:val="28"/>
          <w:szCs w:val="28"/>
          <w:cs/>
        </w:rPr>
        <w:t>ของบริษัทและจำนวนหุ้</w:t>
      </w:r>
      <w:r w:rsidR="00B7518C" w:rsidRPr="00553B72">
        <w:rPr>
          <w:rFonts w:ascii="Angsana New" w:hAnsi="Angsana New"/>
          <w:sz w:val="28"/>
          <w:szCs w:val="28"/>
          <w:cs/>
        </w:rPr>
        <w:t>นสามัญที่ออกจำหน่ายแล้วระหว่างงวด</w:t>
      </w:r>
      <w:r w:rsidRPr="00553B72">
        <w:rPr>
          <w:rFonts w:ascii="Angsana New" w:hAnsi="Angsana New"/>
          <w:sz w:val="28"/>
          <w:szCs w:val="28"/>
          <w:cs/>
        </w:rPr>
        <w:t>ในแต่ละปี โดยแสดงการคำนวณดังนี้</w:t>
      </w:r>
    </w:p>
    <w:tbl>
      <w:tblPr>
        <w:tblpPr w:leftFromText="180" w:rightFromText="180" w:vertAnchor="text" w:horzAnchor="margin" w:tblpX="288" w:tblpY="161"/>
        <w:tblW w:w="9301" w:type="dxa"/>
        <w:tblLook w:val="01E0" w:firstRow="1" w:lastRow="1" w:firstColumn="1" w:lastColumn="1" w:noHBand="0" w:noVBand="0"/>
      </w:tblPr>
      <w:tblGrid>
        <w:gridCol w:w="2778"/>
        <w:gridCol w:w="1414"/>
        <w:gridCol w:w="283"/>
        <w:gridCol w:w="1419"/>
        <w:gridCol w:w="288"/>
        <w:gridCol w:w="1415"/>
        <w:gridCol w:w="284"/>
        <w:gridCol w:w="1420"/>
      </w:tblGrid>
      <w:tr w:rsidR="00D94F98" w:rsidRPr="00C8551D" w:rsidTr="00785244">
        <w:trPr>
          <w:trHeight w:hRule="exact" w:val="432"/>
        </w:trPr>
        <w:tc>
          <w:tcPr>
            <w:tcW w:w="2778" w:type="dxa"/>
            <w:shd w:val="clear" w:color="auto" w:fill="auto"/>
            <w:vAlign w:val="bottom"/>
          </w:tcPr>
          <w:p w:rsidR="00D94F98" w:rsidRPr="00C8551D" w:rsidRDefault="00D94F98" w:rsidP="00255F16">
            <w:pPr>
              <w:tabs>
                <w:tab w:val="clear" w:pos="227"/>
              </w:tabs>
              <w:spacing w:line="240" w:lineRule="auto"/>
              <w:ind w:left="142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6523" w:type="dxa"/>
            <w:gridSpan w:val="7"/>
            <w:tcBorders>
              <w:bottom w:val="single" w:sz="4" w:space="0" w:color="auto"/>
            </w:tcBorders>
            <w:vAlign w:val="bottom"/>
          </w:tcPr>
          <w:p w:rsidR="00D94F98" w:rsidRPr="00C8551D" w:rsidRDefault="00D94F98" w:rsidP="00785244">
            <w:pPr>
              <w:spacing w:line="240" w:lineRule="auto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พันบาท/ พันหุ้น</w:t>
            </w:r>
          </w:p>
        </w:tc>
      </w:tr>
      <w:tr w:rsidR="00D94F98" w:rsidRPr="00C8551D" w:rsidTr="00785244">
        <w:trPr>
          <w:trHeight w:hRule="exact" w:val="432"/>
        </w:trPr>
        <w:tc>
          <w:tcPr>
            <w:tcW w:w="2778" w:type="dxa"/>
            <w:shd w:val="clear" w:color="auto" w:fill="auto"/>
            <w:vAlign w:val="bottom"/>
          </w:tcPr>
          <w:p w:rsidR="00D94F98" w:rsidRPr="00C8551D" w:rsidRDefault="00D94F98" w:rsidP="00255F16">
            <w:pPr>
              <w:tabs>
                <w:tab w:val="clear" w:pos="227"/>
              </w:tabs>
              <w:spacing w:line="240" w:lineRule="auto"/>
              <w:ind w:left="142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3116" w:type="dxa"/>
            <w:gridSpan w:val="3"/>
            <w:tcBorders>
              <w:top w:val="single" w:sz="4" w:space="0" w:color="auto"/>
            </w:tcBorders>
            <w:vAlign w:val="bottom"/>
          </w:tcPr>
          <w:p w:rsidR="00D94F98" w:rsidRPr="00D44BF9" w:rsidRDefault="00D94F98" w:rsidP="00785244">
            <w:pPr>
              <w:spacing w:after="20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4BF9">
              <w:rPr>
                <w:rFonts w:ascii="Angsana New" w:hAnsi="Angsana New" w:hint="cs"/>
                <w:sz w:val="28"/>
                <w:szCs w:val="28"/>
                <w:cs/>
              </w:rPr>
              <w:t>สำหรับสามเดือนสิ้นสุด</w:t>
            </w:r>
          </w:p>
        </w:tc>
        <w:tc>
          <w:tcPr>
            <w:tcW w:w="2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94F98" w:rsidRPr="00C8551D" w:rsidRDefault="00D94F98" w:rsidP="00785244">
            <w:pPr>
              <w:spacing w:before="120" w:line="240" w:lineRule="auto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94F98" w:rsidRPr="009E08DE" w:rsidRDefault="00D94F98" w:rsidP="00785244">
            <w:pPr>
              <w:spacing w:after="20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สำหรับงวดหกเดือนสิ้นสุด</w:t>
            </w:r>
          </w:p>
        </w:tc>
      </w:tr>
      <w:tr w:rsidR="00D94F98" w:rsidRPr="00C8551D" w:rsidTr="00785244">
        <w:trPr>
          <w:trHeight w:hRule="exact" w:val="432"/>
        </w:trPr>
        <w:tc>
          <w:tcPr>
            <w:tcW w:w="2778" w:type="dxa"/>
            <w:shd w:val="clear" w:color="auto" w:fill="auto"/>
            <w:vAlign w:val="bottom"/>
          </w:tcPr>
          <w:p w:rsidR="00D94F98" w:rsidRPr="00C8551D" w:rsidRDefault="00D94F98" w:rsidP="00255F16">
            <w:pPr>
              <w:tabs>
                <w:tab w:val="clear" w:pos="227"/>
              </w:tabs>
              <w:spacing w:line="240" w:lineRule="auto"/>
              <w:ind w:left="142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3116" w:type="dxa"/>
            <w:gridSpan w:val="3"/>
            <w:vAlign w:val="bottom"/>
          </w:tcPr>
          <w:p w:rsidR="00D94F98" w:rsidRPr="00D44BF9" w:rsidRDefault="00D94F98" w:rsidP="00785244">
            <w:pPr>
              <w:spacing w:after="20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4BF9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613099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D44BF9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88" w:type="dxa"/>
            <w:shd w:val="clear" w:color="auto" w:fill="auto"/>
            <w:vAlign w:val="bottom"/>
          </w:tcPr>
          <w:p w:rsidR="00D94F98" w:rsidRPr="00C8551D" w:rsidRDefault="00D94F98" w:rsidP="00785244">
            <w:pPr>
              <w:spacing w:before="120" w:line="240" w:lineRule="auto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4F98" w:rsidRPr="00D44BF9" w:rsidRDefault="00D94F98" w:rsidP="00785244">
            <w:pPr>
              <w:spacing w:after="20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613099">
              <w:rPr>
                <w:rFonts w:ascii="Angsana New" w:hAnsi="Angsana New" w:hint="cs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D94F98" w:rsidRPr="00C8551D" w:rsidTr="00785244">
        <w:trPr>
          <w:trHeight w:hRule="exact" w:val="432"/>
        </w:trPr>
        <w:tc>
          <w:tcPr>
            <w:tcW w:w="2778" w:type="dxa"/>
            <w:shd w:val="clear" w:color="auto" w:fill="auto"/>
            <w:vAlign w:val="bottom"/>
          </w:tcPr>
          <w:p w:rsidR="00D94F98" w:rsidRPr="00C8551D" w:rsidRDefault="00D94F98" w:rsidP="00255F16">
            <w:pPr>
              <w:tabs>
                <w:tab w:val="clear" w:pos="227"/>
              </w:tabs>
              <w:spacing w:line="240" w:lineRule="auto"/>
              <w:ind w:left="142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4F98" w:rsidRPr="00C8551D" w:rsidRDefault="00D94F98" w:rsidP="00785244">
            <w:pPr>
              <w:spacing w:after="200" w:line="240" w:lineRule="auto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D94F98" w:rsidRPr="00C8551D" w:rsidRDefault="00D94F98" w:rsidP="00785244">
            <w:pPr>
              <w:spacing w:after="20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4F98" w:rsidRPr="00C8551D" w:rsidRDefault="00D94F98" w:rsidP="00785244">
            <w:pPr>
              <w:spacing w:after="20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8" w:type="dxa"/>
            <w:shd w:val="clear" w:color="auto" w:fill="auto"/>
            <w:vAlign w:val="bottom"/>
          </w:tcPr>
          <w:p w:rsidR="00D94F98" w:rsidRPr="00C8551D" w:rsidRDefault="00D94F98" w:rsidP="00785244">
            <w:pPr>
              <w:spacing w:before="120" w:line="240" w:lineRule="auto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4F98" w:rsidRPr="00C8551D" w:rsidRDefault="00D94F98" w:rsidP="00785244">
            <w:pPr>
              <w:spacing w:after="200" w:line="240" w:lineRule="auto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D94F98" w:rsidRPr="00C8551D" w:rsidRDefault="00D94F98" w:rsidP="00785244">
            <w:pPr>
              <w:spacing w:after="20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4F98" w:rsidRPr="00C8551D" w:rsidRDefault="00D94F98" w:rsidP="00785244">
            <w:pPr>
              <w:spacing w:after="20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D94F98" w:rsidRPr="00C8551D" w:rsidTr="00785244">
        <w:trPr>
          <w:trHeight w:hRule="exact" w:val="432"/>
        </w:trPr>
        <w:tc>
          <w:tcPr>
            <w:tcW w:w="2778" w:type="dxa"/>
            <w:shd w:val="clear" w:color="auto" w:fill="auto"/>
            <w:vAlign w:val="bottom"/>
          </w:tcPr>
          <w:p w:rsidR="00D94F98" w:rsidRPr="00C8551D" w:rsidRDefault="00D94F98" w:rsidP="00255F16">
            <w:pPr>
              <w:tabs>
                <w:tab w:val="clear" w:pos="227"/>
              </w:tabs>
              <w:spacing w:line="240" w:lineRule="auto"/>
              <w:ind w:left="142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414" w:type="dxa"/>
          </w:tcPr>
          <w:p w:rsidR="00D94F98" w:rsidRPr="00C8551D" w:rsidRDefault="00D94F98" w:rsidP="00255F16">
            <w:pPr>
              <w:spacing w:before="12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D94F98" w:rsidRPr="00C8551D" w:rsidRDefault="00D94F98" w:rsidP="00255F16">
            <w:pPr>
              <w:spacing w:before="12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9" w:type="dxa"/>
          </w:tcPr>
          <w:p w:rsidR="00D94F98" w:rsidRPr="00C8551D" w:rsidRDefault="00D94F98" w:rsidP="00255F16">
            <w:pPr>
              <w:spacing w:before="12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:rsidR="00D94F98" w:rsidRPr="00C8551D" w:rsidRDefault="00D94F98" w:rsidP="00255F16">
            <w:pPr>
              <w:spacing w:before="12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94F98" w:rsidRPr="00C8551D" w:rsidRDefault="00D94F98" w:rsidP="00255F16">
            <w:pPr>
              <w:spacing w:after="20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D94F98" w:rsidRPr="00C8551D" w:rsidRDefault="00D94F98" w:rsidP="00255F16">
            <w:pPr>
              <w:spacing w:after="20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:rsidR="00D94F98" w:rsidRPr="00C8551D" w:rsidRDefault="00D94F98" w:rsidP="00255F16">
            <w:pPr>
              <w:spacing w:after="20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B1023" w:rsidRPr="00C8551D" w:rsidTr="00785244">
        <w:trPr>
          <w:trHeight w:hRule="exact" w:val="432"/>
        </w:trPr>
        <w:tc>
          <w:tcPr>
            <w:tcW w:w="2778" w:type="dxa"/>
            <w:shd w:val="clear" w:color="auto" w:fill="auto"/>
            <w:vAlign w:val="bottom"/>
          </w:tcPr>
          <w:p w:rsidR="008B1023" w:rsidRPr="00C8551D" w:rsidRDefault="008B1023" w:rsidP="00785244">
            <w:pPr>
              <w:tabs>
                <w:tab w:val="clear" w:pos="227"/>
              </w:tabs>
              <w:spacing w:line="240" w:lineRule="auto"/>
              <w:ind w:left="142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  <w:cs/>
              </w:rPr>
              <w:t>กำไร</w:t>
            </w:r>
            <w:r w:rsidR="00255F16">
              <w:rPr>
                <w:rFonts w:ascii="Angsana New" w:eastAsia="Calibri" w:hAnsi="Angsana New" w:hint="cs"/>
                <w:sz w:val="28"/>
                <w:szCs w:val="28"/>
                <w:cs/>
              </w:rPr>
              <w:t>(ขาดทุน)</w:t>
            </w:r>
            <w:r w:rsidRPr="00C8551D">
              <w:rPr>
                <w:rFonts w:ascii="Angsana New" w:eastAsia="Calibri" w:hAnsi="Angsana New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4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B1023" w:rsidRPr="00C8551D" w:rsidRDefault="007B1F6D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(740)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B1023" w:rsidRPr="00C8551D" w:rsidRDefault="008B1023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B1023" w:rsidRPr="00C8551D" w:rsidRDefault="008B1023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3,130</w:t>
            </w:r>
          </w:p>
        </w:tc>
        <w:tc>
          <w:tcPr>
            <w:tcW w:w="288" w:type="dxa"/>
            <w:shd w:val="clear" w:color="auto" w:fill="auto"/>
            <w:vAlign w:val="bottom"/>
          </w:tcPr>
          <w:p w:rsidR="008B1023" w:rsidRPr="00C8551D" w:rsidRDefault="008B1023" w:rsidP="00785244">
            <w:pPr>
              <w:spacing w:before="12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B1023" w:rsidRPr="00725C7D" w:rsidRDefault="007B1F6D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6,845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B1023" w:rsidRPr="00725C7D" w:rsidRDefault="008B1023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B1023" w:rsidRPr="00725C7D" w:rsidRDefault="008B1023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613099">
              <w:rPr>
                <w:rFonts w:ascii="Angsana New" w:eastAsia="Calibri" w:hAnsi="Angsana New"/>
                <w:sz w:val="28"/>
                <w:szCs w:val="28"/>
              </w:rPr>
              <w:t>9</w:t>
            </w:r>
            <w:r w:rsidRPr="00725C7D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613099">
              <w:rPr>
                <w:rFonts w:ascii="Angsana New" w:eastAsia="Calibri" w:hAnsi="Angsana New"/>
                <w:sz w:val="28"/>
                <w:szCs w:val="28"/>
              </w:rPr>
              <w:t>178</w:t>
            </w:r>
          </w:p>
        </w:tc>
      </w:tr>
      <w:tr w:rsidR="008B1023" w:rsidRPr="00C8551D" w:rsidTr="00785244">
        <w:trPr>
          <w:trHeight w:hRule="exact" w:val="340"/>
        </w:trPr>
        <w:tc>
          <w:tcPr>
            <w:tcW w:w="2778" w:type="dxa"/>
            <w:shd w:val="clear" w:color="auto" w:fill="auto"/>
            <w:vAlign w:val="bottom"/>
          </w:tcPr>
          <w:p w:rsidR="008B1023" w:rsidRPr="00C8551D" w:rsidRDefault="008B1023" w:rsidP="00785244">
            <w:pPr>
              <w:tabs>
                <w:tab w:val="clear" w:pos="227"/>
              </w:tabs>
              <w:spacing w:after="200" w:line="240" w:lineRule="auto"/>
              <w:ind w:left="142" w:hanging="392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41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B1023" w:rsidRPr="00C8551D" w:rsidRDefault="008B1023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B1023" w:rsidRPr="00C8551D" w:rsidRDefault="008B1023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B1023" w:rsidRPr="00C8551D" w:rsidRDefault="008B1023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:rsidR="008B1023" w:rsidRPr="00C8551D" w:rsidRDefault="008B1023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B1023" w:rsidRPr="00C8551D" w:rsidRDefault="008B1023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8B1023" w:rsidRPr="00C8551D" w:rsidRDefault="008B1023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B1023" w:rsidRPr="00C8551D" w:rsidRDefault="008B1023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8B1023" w:rsidRPr="00C8551D" w:rsidTr="00785244">
        <w:trPr>
          <w:trHeight w:hRule="exact" w:val="432"/>
        </w:trPr>
        <w:tc>
          <w:tcPr>
            <w:tcW w:w="2778" w:type="dxa"/>
            <w:shd w:val="clear" w:color="auto" w:fill="auto"/>
            <w:vAlign w:val="bottom"/>
          </w:tcPr>
          <w:p w:rsidR="008B1023" w:rsidRPr="00C8551D" w:rsidRDefault="008B1023" w:rsidP="00785244">
            <w:pPr>
              <w:tabs>
                <w:tab w:val="clear" w:pos="227"/>
              </w:tabs>
              <w:spacing w:after="200" w:line="240" w:lineRule="auto"/>
              <w:ind w:left="142"/>
              <w:rPr>
                <w:rFonts w:ascii="Angsana New" w:eastAsia="Calibri" w:hAnsi="Angsana New"/>
                <w:sz w:val="28"/>
                <w:szCs w:val="28"/>
              </w:rPr>
            </w:pPr>
            <w:r w:rsidRPr="00C8551D">
              <w:rPr>
                <w:rFonts w:ascii="Angsana New" w:eastAsia="Calibri" w:hAnsi="Angsana New"/>
                <w:sz w:val="28"/>
                <w:szCs w:val="28"/>
                <w:cs/>
              </w:rPr>
              <w:t xml:space="preserve">จำนวนหุ้นถัวเฉลี่ยถ่วงน้ำหนัก  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1023" w:rsidRPr="00C8551D" w:rsidRDefault="007B1F6D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14,951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B1023" w:rsidRPr="00C8551D" w:rsidRDefault="008B1023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1023" w:rsidRPr="00C8551D" w:rsidRDefault="008B1023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14,951</w:t>
            </w:r>
          </w:p>
        </w:tc>
        <w:tc>
          <w:tcPr>
            <w:tcW w:w="288" w:type="dxa"/>
            <w:shd w:val="clear" w:color="auto" w:fill="auto"/>
            <w:vAlign w:val="bottom"/>
          </w:tcPr>
          <w:p w:rsidR="008B1023" w:rsidRPr="00C8551D" w:rsidRDefault="008B1023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1023" w:rsidRPr="00C8551D" w:rsidRDefault="007B1F6D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14,951</w:t>
            </w:r>
          </w:p>
        </w:tc>
        <w:tc>
          <w:tcPr>
            <w:tcW w:w="284" w:type="dxa"/>
            <w:vAlign w:val="bottom"/>
          </w:tcPr>
          <w:p w:rsidR="008B1023" w:rsidRPr="00C8551D" w:rsidRDefault="008B1023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1023" w:rsidRPr="00C8551D" w:rsidRDefault="008B1023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613099">
              <w:rPr>
                <w:rFonts w:ascii="Angsana New" w:eastAsia="Calibri" w:hAnsi="Angsana New"/>
                <w:sz w:val="28"/>
                <w:szCs w:val="28"/>
              </w:rPr>
              <w:t>14</w:t>
            </w:r>
            <w:r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613099">
              <w:rPr>
                <w:rFonts w:ascii="Angsana New" w:eastAsia="Calibri" w:hAnsi="Angsana New"/>
                <w:sz w:val="28"/>
                <w:szCs w:val="28"/>
              </w:rPr>
              <w:t>951</w:t>
            </w:r>
          </w:p>
        </w:tc>
      </w:tr>
      <w:tr w:rsidR="00785244" w:rsidRPr="00C8551D" w:rsidTr="00785244">
        <w:trPr>
          <w:trHeight w:hRule="exact" w:val="431"/>
        </w:trPr>
        <w:tc>
          <w:tcPr>
            <w:tcW w:w="2778" w:type="dxa"/>
            <w:shd w:val="clear" w:color="auto" w:fill="auto"/>
            <w:vAlign w:val="bottom"/>
          </w:tcPr>
          <w:p w:rsidR="008B1023" w:rsidRPr="00C8551D" w:rsidRDefault="008B1023" w:rsidP="00785244">
            <w:pPr>
              <w:tabs>
                <w:tab w:val="clear" w:pos="227"/>
              </w:tabs>
              <w:spacing w:after="200" w:line="240" w:lineRule="auto"/>
              <w:ind w:left="284" w:hanging="142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  <w:cs/>
              </w:rPr>
              <w:t>กำไร</w:t>
            </w:r>
            <w:r w:rsidR="00255F16">
              <w:rPr>
                <w:rFonts w:ascii="Angsana New" w:eastAsia="Calibri" w:hAnsi="Angsana New" w:hint="cs"/>
                <w:sz w:val="28"/>
                <w:szCs w:val="28"/>
                <w:cs/>
              </w:rPr>
              <w:t>(ขาดทุน)</w:t>
            </w:r>
            <w:r w:rsidRPr="00C8551D">
              <w:rPr>
                <w:rFonts w:ascii="Angsana New" w:eastAsia="Calibri" w:hAnsi="Angsana New"/>
                <w:sz w:val="28"/>
                <w:szCs w:val="28"/>
                <w:cs/>
              </w:rPr>
              <w:t>ต่อหุ้น</w:t>
            </w:r>
            <w:r w:rsidR="00255F16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             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1023" w:rsidRPr="00C8551D" w:rsidRDefault="008B1023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B1023" w:rsidRPr="00C8551D" w:rsidRDefault="008B1023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1023" w:rsidRPr="00C8551D" w:rsidRDefault="008B1023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:rsidR="008B1023" w:rsidRPr="00C8551D" w:rsidRDefault="008B1023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1023" w:rsidRPr="00C8551D" w:rsidRDefault="008B1023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8B1023" w:rsidRPr="00C8551D" w:rsidRDefault="008B1023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1023" w:rsidRPr="00C8551D" w:rsidRDefault="008B1023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255F16" w:rsidRPr="00C8551D" w:rsidTr="00785244">
        <w:trPr>
          <w:trHeight w:hRule="exact" w:val="431"/>
        </w:trPr>
        <w:tc>
          <w:tcPr>
            <w:tcW w:w="2778" w:type="dxa"/>
            <w:shd w:val="clear" w:color="auto" w:fill="auto"/>
            <w:vAlign w:val="bottom"/>
          </w:tcPr>
          <w:p w:rsidR="00255F16" w:rsidRDefault="00255F16" w:rsidP="00785244">
            <w:pPr>
              <w:tabs>
                <w:tab w:val="clear" w:pos="227"/>
              </w:tabs>
              <w:spacing w:after="200" w:line="240" w:lineRule="auto"/>
              <w:ind w:left="284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C8551D">
              <w:rPr>
                <w:rFonts w:ascii="Angsana New" w:eastAsia="Calibri" w:hAnsi="Angsana New"/>
                <w:sz w:val="28"/>
                <w:szCs w:val="28"/>
                <w:cs/>
              </w:rPr>
              <w:t>ขั้นพื้นฐาน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14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55F16" w:rsidRPr="00C8551D" w:rsidRDefault="00255F16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(0.05)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55F16" w:rsidRPr="00C8551D" w:rsidRDefault="00255F16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55F16" w:rsidRPr="00C8551D" w:rsidRDefault="00255F16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0.21</w:t>
            </w:r>
          </w:p>
        </w:tc>
        <w:tc>
          <w:tcPr>
            <w:tcW w:w="288" w:type="dxa"/>
            <w:shd w:val="clear" w:color="auto" w:fill="auto"/>
            <w:vAlign w:val="bottom"/>
          </w:tcPr>
          <w:p w:rsidR="00255F16" w:rsidRPr="00C8551D" w:rsidRDefault="00255F16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55F16" w:rsidRPr="00C8551D" w:rsidRDefault="00255F16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0.46</w:t>
            </w:r>
          </w:p>
        </w:tc>
        <w:tc>
          <w:tcPr>
            <w:tcW w:w="284" w:type="dxa"/>
            <w:vAlign w:val="bottom"/>
          </w:tcPr>
          <w:p w:rsidR="00255F16" w:rsidRPr="00C8551D" w:rsidRDefault="00255F16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55F16" w:rsidRPr="00C8551D" w:rsidRDefault="00255F16" w:rsidP="0078524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613099">
              <w:rPr>
                <w:rFonts w:ascii="Angsana New" w:eastAsia="Calibri" w:hAnsi="Angsana New"/>
                <w:sz w:val="28"/>
                <w:szCs w:val="28"/>
              </w:rPr>
              <w:t>0</w:t>
            </w:r>
            <w:r>
              <w:rPr>
                <w:rFonts w:ascii="Angsana New" w:eastAsia="Calibri" w:hAnsi="Angsana New"/>
                <w:sz w:val="28"/>
                <w:szCs w:val="28"/>
              </w:rPr>
              <w:t>.</w:t>
            </w:r>
            <w:r w:rsidRPr="00613099">
              <w:rPr>
                <w:rFonts w:ascii="Angsana New" w:eastAsia="Calibri" w:hAnsi="Angsana New"/>
                <w:sz w:val="28"/>
                <w:szCs w:val="28"/>
              </w:rPr>
              <w:t>61</w:t>
            </w:r>
          </w:p>
        </w:tc>
      </w:tr>
    </w:tbl>
    <w:p w:rsidR="003D378C" w:rsidRPr="00553B72" w:rsidRDefault="003D378C" w:rsidP="00924E9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553B72">
        <w:rPr>
          <w:rFonts w:ascii="Angsana New" w:hAnsi="Angsana New" w:hint="cs"/>
          <w:b/>
          <w:bCs/>
          <w:sz w:val="28"/>
          <w:szCs w:val="28"/>
          <w:cs/>
          <w:lang w:val="en-GB"/>
        </w:rPr>
        <w:t>กำไรขาดทุนเบ็ดเสร็จอื่น</w:t>
      </w:r>
    </w:p>
    <w:p w:rsidR="003D378C" w:rsidRPr="00553B72" w:rsidRDefault="003D378C" w:rsidP="003D3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both"/>
        <w:rPr>
          <w:rFonts w:ascii="Angsana New" w:hAnsi="Angsana New"/>
          <w:color w:val="000000"/>
          <w:sz w:val="28"/>
          <w:szCs w:val="28"/>
        </w:rPr>
      </w:pPr>
      <w:r w:rsidRPr="00553B72">
        <w:rPr>
          <w:rFonts w:ascii="Angsana New" w:hAnsi="Angsana New"/>
          <w:color w:val="000000"/>
          <w:sz w:val="28"/>
          <w:szCs w:val="28"/>
          <w:cs/>
        </w:rPr>
        <w:t xml:space="preserve">สำหรับงวดสามเดือนสิ้นสุดวันที่ </w:t>
      </w:r>
      <w:r w:rsidR="008E1096">
        <w:rPr>
          <w:rFonts w:ascii="Angsana New" w:hAnsi="Angsana New"/>
          <w:color w:val="000000"/>
          <w:sz w:val="28"/>
          <w:szCs w:val="28"/>
        </w:rPr>
        <w:t>30</w:t>
      </w:r>
      <w:r w:rsidRPr="00553B72">
        <w:rPr>
          <w:rFonts w:ascii="Angsana New" w:hAnsi="Angsana New"/>
          <w:color w:val="000000"/>
          <w:sz w:val="28"/>
          <w:szCs w:val="28"/>
        </w:rPr>
        <w:t xml:space="preserve"> </w:t>
      </w:r>
      <w:r w:rsidR="008E1096">
        <w:rPr>
          <w:rFonts w:ascii="Angsana New" w:hAnsi="Angsana New" w:hint="cs"/>
          <w:color w:val="000000"/>
          <w:sz w:val="28"/>
          <w:szCs w:val="28"/>
          <w:cs/>
        </w:rPr>
        <w:t>มิถุนายน</w:t>
      </w:r>
      <w:r w:rsidRPr="00553B72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553B72">
        <w:rPr>
          <w:rFonts w:ascii="Angsana New" w:hAnsi="Angsana New"/>
          <w:color w:val="000000"/>
          <w:sz w:val="28"/>
          <w:szCs w:val="28"/>
        </w:rPr>
        <w:t xml:space="preserve">2562 </w:t>
      </w:r>
      <w:r w:rsidRPr="00553B72">
        <w:rPr>
          <w:rFonts w:ascii="Angsana New" w:hAnsi="Angsana New" w:hint="cs"/>
          <w:color w:val="000000"/>
          <w:sz w:val="28"/>
          <w:szCs w:val="28"/>
          <w:cs/>
        </w:rPr>
        <w:t xml:space="preserve">และ </w:t>
      </w:r>
      <w:r w:rsidRPr="00553B72">
        <w:rPr>
          <w:rFonts w:ascii="Angsana New" w:hAnsi="Angsana New"/>
          <w:color w:val="000000"/>
          <w:sz w:val="28"/>
          <w:szCs w:val="28"/>
        </w:rPr>
        <w:t>2561</w:t>
      </w:r>
    </w:p>
    <w:tbl>
      <w:tblPr>
        <w:tblW w:w="9638" w:type="dxa"/>
        <w:tblInd w:w="-34" w:type="dxa"/>
        <w:tblLook w:val="04A0" w:firstRow="1" w:lastRow="0" w:firstColumn="1" w:lastColumn="0" w:noHBand="0" w:noVBand="1"/>
      </w:tblPr>
      <w:tblGrid>
        <w:gridCol w:w="4054"/>
        <w:gridCol w:w="1701"/>
        <w:gridCol w:w="238"/>
        <w:gridCol w:w="1701"/>
        <w:gridCol w:w="238"/>
        <w:gridCol w:w="1706"/>
      </w:tblGrid>
      <w:tr w:rsidR="003D378C" w:rsidRPr="00553B72" w:rsidTr="00785244">
        <w:trPr>
          <w:trHeight w:hRule="exact" w:val="432"/>
        </w:trPr>
        <w:tc>
          <w:tcPr>
            <w:tcW w:w="4054" w:type="dxa"/>
          </w:tcPr>
          <w:p w:rsidR="003D378C" w:rsidRPr="00553B72" w:rsidRDefault="003D378C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584" w:type="dxa"/>
            <w:gridSpan w:val="5"/>
            <w:tcBorders>
              <w:bottom w:val="single" w:sz="4" w:space="0" w:color="auto"/>
            </w:tcBorders>
            <w:vAlign w:val="bottom"/>
          </w:tcPr>
          <w:p w:rsidR="003D378C" w:rsidRPr="00553B72" w:rsidRDefault="003D378C" w:rsidP="00DA2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3D378C" w:rsidRPr="00553B72" w:rsidTr="00785244">
        <w:trPr>
          <w:trHeight w:hRule="exact" w:val="432"/>
        </w:trPr>
        <w:tc>
          <w:tcPr>
            <w:tcW w:w="4054" w:type="dxa"/>
          </w:tcPr>
          <w:p w:rsidR="003D378C" w:rsidRPr="00553B72" w:rsidRDefault="003D378C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D378C" w:rsidRPr="00553B72" w:rsidRDefault="003D378C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</w:tcPr>
          <w:p w:rsidR="003D378C" w:rsidRPr="00553B72" w:rsidRDefault="003D378C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D378C" w:rsidRPr="00553B72" w:rsidRDefault="003D378C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:rsidR="003D378C" w:rsidRPr="00553B72" w:rsidRDefault="003D378C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</w:tcPr>
          <w:p w:rsidR="003D378C" w:rsidRPr="00553B72" w:rsidRDefault="003D378C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D378C" w:rsidRPr="00553B72" w:rsidTr="00785244">
        <w:trPr>
          <w:trHeight w:hRule="exact" w:val="432"/>
        </w:trPr>
        <w:tc>
          <w:tcPr>
            <w:tcW w:w="4054" w:type="dxa"/>
          </w:tcPr>
          <w:p w:rsidR="003D378C" w:rsidRPr="00553B72" w:rsidRDefault="003D378C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D378C" w:rsidRPr="00553B72" w:rsidRDefault="003D378C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38" w:type="dxa"/>
          </w:tcPr>
          <w:p w:rsidR="003D378C" w:rsidRPr="00553B72" w:rsidRDefault="003D378C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D378C" w:rsidRPr="00553B72" w:rsidRDefault="003D378C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38" w:type="dxa"/>
          </w:tcPr>
          <w:p w:rsidR="003D378C" w:rsidRPr="00553B72" w:rsidRDefault="003D378C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3D378C" w:rsidRPr="00553B72" w:rsidRDefault="003D378C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3D378C" w:rsidRPr="00553B72" w:rsidTr="00785244">
        <w:trPr>
          <w:trHeight w:hRule="exact" w:val="432"/>
        </w:trPr>
        <w:tc>
          <w:tcPr>
            <w:tcW w:w="4054" w:type="dxa"/>
          </w:tcPr>
          <w:p w:rsidR="003D378C" w:rsidRPr="00553B72" w:rsidRDefault="003D378C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01" w:hanging="141"/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256</w:t>
            </w:r>
            <w:r w:rsidR="00727DB0" w:rsidRPr="00553B72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D378C" w:rsidRPr="00553B72" w:rsidRDefault="003D378C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</w:tcPr>
          <w:p w:rsidR="003D378C" w:rsidRPr="00553B72" w:rsidRDefault="003D378C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D378C" w:rsidRPr="00553B72" w:rsidRDefault="003D378C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</w:tcPr>
          <w:p w:rsidR="003D378C" w:rsidRPr="00553B72" w:rsidRDefault="003D378C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</w:tcPr>
          <w:p w:rsidR="003D378C" w:rsidRPr="00553B72" w:rsidRDefault="003D378C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D378C" w:rsidRPr="00553B72" w:rsidTr="00785244">
        <w:trPr>
          <w:trHeight w:hRule="exact" w:val="432"/>
        </w:trPr>
        <w:tc>
          <w:tcPr>
            <w:tcW w:w="4054" w:type="dxa"/>
          </w:tcPr>
          <w:p w:rsidR="003D378C" w:rsidRPr="00553B72" w:rsidRDefault="003D378C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01" w:hanging="141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1701" w:type="dxa"/>
            <w:vAlign w:val="bottom"/>
          </w:tcPr>
          <w:p w:rsidR="003D378C" w:rsidRPr="00553B72" w:rsidRDefault="003D378C" w:rsidP="00D7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:rsidR="003D378C" w:rsidRPr="00553B72" w:rsidRDefault="003D378C" w:rsidP="00D7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:rsidR="003D378C" w:rsidRPr="00553B72" w:rsidRDefault="003D378C" w:rsidP="00D7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:rsidR="003D378C" w:rsidRPr="00553B72" w:rsidRDefault="003D378C" w:rsidP="00D7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vAlign w:val="bottom"/>
          </w:tcPr>
          <w:p w:rsidR="003D378C" w:rsidRPr="00553B72" w:rsidRDefault="003D378C" w:rsidP="00D7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D378C" w:rsidRPr="00553B72" w:rsidTr="00785244">
        <w:trPr>
          <w:trHeight w:hRule="exact" w:val="432"/>
        </w:trPr>
        <w:tc>
          <w:tcPr>
            <w:tcW w:w="4054" w:type="dxa"/>
          </w:tcPr>
          <w:p w:rsidR="003D378C" w:rsidRPr="00553B72" w:rsidRDefault="003D378C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01" w:hanging="141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  เข้าไว้ในกำไรหรือขาดทุนในภายหลัง</w:t>
            </w:r>
            <w:r w:rsidRPr="00553B7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553B7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:</w:t>
            </w:r>
          </w:p>
          <w:p w:rsidR="003D378C" w:rsidRPr="00553B72" w:rsidRDefault="003D378C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01" w:hanging="141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</w:tcPr>
          <w:p w:rsidR="003D378C" w:rsidRPr="00553B72" w:rsidRDefault="003D378C" w:rsidP="00D7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:rsidR="003D378C" w:rsidRPr="00553B72" w:rsidRDefault="003D378C" w:rsidP="00D7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:rsidR="003D378C" w:rsidRPr="00553B72" w:rsidRDefault="003D378C" w:rsidP="00D7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:rsidR="003D378C" w:rsidRPr="00553B72" w:rsidRDefault="003D378C" w:rsidP="00D7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vAlign w:val="bottom"/>
          </w:tcPr>
          <w:p w:rsidR="003D378C" w:rsidRPr="00553B72" w:rsidRDefault="003D378C" w:rsidP="00D7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D378C" w:rsidRPr="00553B72" w:rsidTr="00785244">
        <w:trPr>
          <w:trHeight w:hRule="exact" w:val="432"/>
        </w:trPr>
        <w:tc>
          <w:tcPr>
            <w:tcW w:w="4054" w:type="dxa"/>
          </w:tcPr>
          <w:p w:rsidR="003D378C" w:rsidRPr="00553B72" w:rsidRDefault="004D0E1E" w:rsidP="003D378C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hanging="141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ผลขาดทุน</w:t>
            </w:r>
            <w:r w:rsidR="003D378C"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จากการวัดมูลค่าเงินลงทุน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D378C" w:rsidRPr="00553B72" w:rsidRDefault="003D378C" w:rsidP="00D70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3D378C" w:rsidRPr="00553B72" w:rsidRDefault="003D378C" w:rsidP="00D70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3D378C" w:rsidRPr="00553B72" w:rsidRDefault="003D378C" w:rsidP="00D70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3D378C" w:rsidRPr="00553B72" w:rsidRDefault="003D378C" w:rsidP="00D70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6" w:type="dxa"/>
            <w:shd w:val="clear" w:color="auto" w:fill="auto"/>
            <w:vAlign w:val="bottom"/>
          </w:tcPr>
          <w:p w:rsidR="003D378C" w:rsidRPr="00553B72" w:rsidRDefault="003D378C" w:rsidP="00D70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3D378C" w:rsidRPr="00553B72" w:rsidTr="00785244">
        <w:trPr>
          <w:trHeight w:hRule="exact" w:val="432"/>
        </w:trPr>
        <w:tc>
          <w:tcPr>
            <w:tcW w:w="4054" w:type="dxa"/>
          </w:tcPr>
          <w:p w:rsidR="003D378C" w:rsidRPr="00553B72" w:rsidRDefault="003D378C" w:rsidP="003D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3" w:hanging="141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</w:t>
            </w:r>
            <w:r w:rsidR="00727DB0"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ในหลักทรัพย์</w:t>
            </w:r>
            <w:r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เผื่อขาย - หุ้นทุน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D378C" w:rsidRPr="00553B72" w:rsidRDefault="00702A92" w:rsidP="00D746C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(1,011)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3D378C" w:rsidRPr="00553B72" w:rsidRDefault="003D378C" w:rsidP="00D746C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3D378C" w:rsidRPr="00553B72" w:rsidRDefault="00702A92" w:rsidP="00D746C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202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3D378C" w:rsidRPr="00553B72" w:rsidRDefault="003D378C" w:rsidP="00D746C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6" w:type="dxa"/>
            <w:shd w:val="clear" w:color="auto" w:fill="auto"/>
            <w:vAlign w:val="bottom"/>
          </w:tcPr>
          <w:p w:rsidR="003D378C" w:rsidRPr="00553B72" w:rsidRDefault="00702A92" w:rsidP="00D746C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(809)</w:t>
            </w:r>
          </w:p>
        </w:tc>
      </w:tr>
      <w:tr w:rsidR="003D378C" w:rsidRPr="00553B72" w:rsidTr="00785244">
        <w:trPr>
          <w:trHeight w:hRule="exact" w:val="432"/>
        </w:trPr>
        <w:tc>
          <w:tcPr>
            <w:tcW w:w="4054" w:type="dxa"/>
          </w:tcPr>
          <w:p w:rsidR="003D378C" w:rsidRPr="00553B72" w:rsidRDefault="003D378C" w:rsidP="004E4FA4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hanging="141"/>
              <w:jc w:val="both"/>
              <w:rPr>
                <w:rFonts w:ascii="Angsana New" w:hAnsi="Angsana New"/>
                <w:color w:val="000000"/>
                <w:spacing w:val="-5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pacing w:val="-5"/>
                <w:sz w:val="28"/>
                <w:szCs w:val="28"/>
                <w:cs/>
              </w:rPr>
              <w:t>ส่วนแบ่ง</w:t>
            </w:r>
            <w:r w:rsidR="004D0E1E">
              <w:rPr>
                <w:rFonts w:ascii="Angsana New" w:hAnsi="Angsana New" w:hint="cs"/>
                <w:color w:val="000000"/>
                <w:spacing w:val="-5"/>
                <w:sz w:val="28"/>
                <w:szCs w:val="28"/>
                <w:cs/>
              </w:rPr>
              <w:t>(</w:t>
            </w:r>
            <w:r w:rsidRPr="00553B72">
              <w:rPr>
                <w:rFonts w:ascii="Angsana New" w:hAnsi="Angsana New"/>
                <w:color w:val="000000"/>
                <w:spacing w:val="-5"/>
                <w:sz w:val="28"/>
                <w:szCs w:val="28"/>
                <w:cs/>
              </w:rPr>
              <w:t>ขาดทุน</w:t>
            </w:r>
            <w:r w:rsidR="004D0E1E">
              <w:rPr>
                <w:rFonts w:ascii="Angsana New" w:hAnsi="Angsana New" w:hint="cs"/>
                <w:color w:val="000000"/>
                <w:spacing w:val="-5"/>
                <w:sz w:val="28"/>
                <w:szCs w:val="28"/>
                <w:cs/>
              </w:rPr>
              <w:t>)</w:t>
            </w:r>
            <w:r w:rsidRPr="00553B72">
              <w:rPr>
                <w:rFonts w:ascii="Angsana New" w:hAnsi="Angsana New"/>
                <w:color w:val="000000"/>
                <w:spacing w:val="-5"/>
                <w:sz w:val="28"/>
                <w:szCs w:val="28"/>
                <w:cs/>
              </w:rPr>
              <w:t>เบ็ดเสร็จอื่นจากบริษัทร่วม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D378C" w:rsidRPr="00553B72" w:rsidRDefault="00736678" w:rsidP="00D746C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702A9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38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3D378C" w:rsidRPr="00553B72" w:rsidRDefault="003D378C" w:rsidP="00D746C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3D378C" w:rsidRPr="00553B72" w:rsidRDefault="00702A92" w:rsidP="00D746C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3D378C" w:rsidRPr="00553B72" w:rsidRDefault="003D378C" w:rsidP="00D746C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6" w:type="dxa"/>
            <w:shd w:val="clear" w:color="auto" w:fill="auto"/>
            <w:vAlign w:val="bottom"/>
          </w:tcPr>
          <w:p w:rsidR="003D378C" w:rsidRPr="00553B72" w:rsidRDefault="00736678" w:rsidP="00D746C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702A9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38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3D378C" w:rsidRPr="00553B72" w:rsidTr="00785244">
        <w:trPr>
          <w:trHeight w:hRule="exact" w:val="432"/>
        </w:trPr>
        <w:tc>
          <w:tcPr>
            <w:tcW w:w="4054" w:type="dxa"/>
          </w:tcPr>
          <w:p w:rsidR="003D378C" w:rsidRPr="00553B72" w:rsidRDefault="004D0E1E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01" w:hanging="141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  <w:r w:rsidR="003D378C"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เบ็ดเสร็จอื่นสำหรับงวด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D378C" w:rsidRPr="00553B72" w:rsidRDefault="00736678" w:rsidP="00D746C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(1,049</w:t>
            </w:r>
            <w:r w:rsidR="00702A9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3D378C" w:rsidRPr="00553B72" w:rsidRDefault="003D378C" w:rsidP="00D746C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D378C" w:rsidRPr="00553B72" w:rsidRDefault="00702A92" w:rsidP="00D746C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202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3D378C" w:rsidRPr="00553B72" w:rsidRDefault="003D378C" w:rsidP="00D746C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D378C" w:rsidRPr="00553B72" w:rsidRDefault="00736678" w:rsidP="00D746C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(847</w:t>
            </w:r>
            <w:r w:rsidR="00702A9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</w:tbl>
    <w:p w:rsidR="003D378C" w:rsidRPr="00553B72" w:rsidRDefault="003D378C">
      <w:pPr>
        <w:rPr>
          <w:sz w:val="28"/>
          <w:szCs w:val="28"/>
        </w:rPr>
      </w:pPr>
    </w:p>
    <w:p w:rsidR="00924E97" w:rsidRPr="00553B72" w:rsidRDefault="00924E97">
      <w:pPr>
        <w:rPr>
          <w:sz w:val="28"/>
          <w:szCs w:val="28"/>
        </w:rPr>
      </w:pPr>
    </w:p>
    <w:p w:rsidR="00924E97" w:rsidRPr="00553B72" w:rsidRDefault="00924E97">
      <w:pPr>
        <w:rPr>
          <w:sz w:val="28"/>
          <w:szCs w:val="28"/>
        </w:rPr>
      </w:pPr>
    </w:p>
    <w:p w:rsidR="00924E97" w:rsidRDefault="00924E97">
      <w:pPr>
        <w:rPr>
          <w:sz w:val="28"/>
          <w:szCs w:val="28"/>
        </w:rPr>
      </w:pPr>
    </w:p>
    <w:tbl>
      <w:tblPr>
        <w:tblW w:w="9638" w:type="dxa"/>
        <w:tblInd w:w="-34" w:type="dxa"/>
        <w:tblLook w:val="04A0" w:firstRow="1" w:lastRow="0" w:firstColumn="1" w:lastColumn="0" w:noHBand="0" w:noVBand="1"/>
      </w:tblPr>
      <w:tblGrid>
        <w:gridCol w:w="4054"/>
        <w:gridCol w:w="1701"/>
        <w:gridCol w:w="238"/>
        <w:gridCol w:w="1701"/>
        <w:gridCol w:w="238"/>
        <w:gridCol w:w="1706"/>
      </w:tblGrid>
      <w:tr w:rsidR="00727DB0" w:rsidRPr="00553B72" w:rsidTr="00BC6439">
        <w:trPr>
          <w:trHeight w:hRule="exact" w:val="432"/>
        </w:trPr>
        <w:tc>
          <w:tcPr>
            <w:tcW w:w="4054" w:type="dxa"/>
          </w:tcPr>
          <w:p w:rsidR="00727DB0" w:rsidRPr="00553B72" w:rsidRDefault="00727DB0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584" w:type="dxa"/>
            <w:gridSpan w:val="5"/>
            <w:tcBorders>
              <w:bottom w:val="single" w:sz="4" w:space="0" w:color="auto"/>
            </w:tcBorders>
            <w:vAlign w:val="bottom"/>
          </w:tcPr>
          <w:p w:rsidR="00727DB0" w:rsidRPr="00553B72" w:rsidRDefault="00727DB0" w:rsidP="00C6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727DB0" w:rsidRPr="00553B72" w:rsidTr="008B572B">
        <w:trPr>
          <w:trHeight w:hRule="exact" w:val="432"/>
        </w:trPr>
        <w:tc>
          <w:tcPr>
            <w:tcW w:w="4054" w:type="dxa"/>
          </w:tcPr>
          <w:p w:rsidR="00727DB0" w:rsidRPr="00553B72" w:rsidRDefault="00727DB0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727DB0" w:rsidRPr="00553B72" w:rsidRDefault="00727DB0" w:rsidP="00C6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:rsidR="00727DB0" w:rsidRPr="00553B72" w:rsidRDefault="00727DB0" w:rsidP="00C6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727DB0" w:rsidRPr="00553B72" w:rsidRDefault="00727DB0" w:rsidP="00C6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:rsidR="00727DB0" w:rsidRPr="00553B72" w:rsidRDefault="00727DB0" w:rsidP="00C6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  <w:vAlign w:val="bottom"/>
          </w:tcPr>
          <w:p w:rsidR="00727DB0" w:rsidRPr="00553B72" w:rsidRDefault="00727DB0" w:rsidP="00C6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27DB0" w:rsidRPr="00553B72" w:rsidTr="008B572B">
        <w:trPr>
          <w:trHeight w:hRule="exact" w:val="432"/>
        </w:trPr>
        <w:tc>
          <w:tcPr>
            <w:tcW w:w="4054" w:type="dxa"/>
          </w:tcPr>
          <w:p w:rsidR="00727DB0" w:rsidRPr="00553B72" w:rsidRDefault="00727DB0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727DB0" w:rsidRPr="00553B72" w:rsidRDefault="00727DB0" w:rsidP="00C6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38" w:type="dxa"/>
            <w:vAlign w:val="bottom"/>
          </w:tcPr>
          <w:p w:rsidR="00727DB0" w:rsidRPr="00553B72" w:rsidRDefault="00727DB0" w:rsidP="00C6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727DB0" w:rsidRPr="00553B72" w:rsidRDefault="00727DB0" w:rsidP="00C6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38" w:type="dxa"/>
            <w:vAlign w:val="bottom"/>
          </w:tcPr>
          <w:p w:rsidR="00727DB0" w:rsidRPr="00553B72" w:rsidRDefault="00727DB0" w:rsidP="00C6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  <w:vAlign w:val="bottom"/>
          </w:tcPr>
          <w:p w:rsidR="00727DB0" w:rsidRPr="00553B72" w:rsidRDefault="00727DB0" w:rsidP="00C6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727DB0" w:rsidRPr="00553B72" w:rsidTr="008B572B">
        <w:trPr>
          <w:trHeight w:hRule="exact" w:val="432"/>
        </w:trPr>
        <w:tc>
          <w:tcPr>
            <w:tcW w:w="4054" w:type="dxa"/>
            <w:vAlign w:val="bottom"/>
          </w:tcPr>
          <w:p w:rsidR="00727DB0" w:rsidRPr="00553B72" w:rsidRDefault="00727DB0" w:rsidP="00C6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01" w:hanging="141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2561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27DB0" w:rsidRPr="00553B72" w:rsidRDefault="00727DB0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</w:tcPr>
          <w:p w:rsidR="00727DB0" w:rsidRPr="00553B72" w:rsidRDefault="00727DB0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27DB0" w:rsidRPr="00553B72" w:rsidRDefault="00727DB0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</w:tcPr>
          <w:p w:rsidR="00727DB0" w:rsidRPr="00553B72" w:rsidRDefault="00727DB0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</w:tcPr>
          <w:p w:rsidR="00727DB0" w:rsidRPr="00553B72" w:rsidRDefault="00727DB0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27DB0" w:rsidRPr="00553B72" w:rsidTr="008B572B">
        <w:trPr>
          <w:trHeight w:hRule="exact" w:val="432"/>
        </w:trPr>
        <w:tc>
          <w:tcPr>
            <w:tcW w:w="4054" w:type="dxa"/>
            <w:vAlign w:val="bottom"/>
          </w:tcPr>
          <w:p w:rsidR="00727DB0" w:rsidRPr="00553B72" w:rsidRDefault="00727DB0" w:rsidP="00C6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01" w:hanging="14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1701" w:type="dxa"/>
          </w:tcPr>
          <w:p w:rsidR="00727DB0" w:rsidRPr="00553B72" w:rsidRDefault="00727DB0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</w:tcPr>
          <w:p w:rsidR="00727DB0" w:rsidRPr="00553B72" w:rsidRDefault="00727DB0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727DB0" w:rsidRPr="00553B72" w:rsidRDefault="00727DB0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</w:tcPr>
          <w:p w:rsidR="00727DB0" w:rsidRPr="00553B72" w:rsidRDefault="00727DB0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</w:tcPr>
          <w:p w:rsidR="00727DB0" w:rsidRPr="00553B72" w:rsidRDefault="00727DB0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27DB0" w:rsidRPr="00553B72" w:rsidTr="008B572B">
        <w:trPr>
          <w:trHeight w:hRule="exact" w:val="432"/>
        </w:trPr>
        <w:tc>
          <w:tcPr>
            <w:tcW w:w="4054" w:type="dxa"/>
            <w:vAlign w:val="bottom"/>
          </w:tcPr>
          <w:p w:rsidR="00727DB0" w:rsidRPr="00553B72" w:rsidRDefault="00727DB0" w:rsidP="00C6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01" w:hanging="14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  เข้าไว้ในกำไรหรือขาดทุนในภายหลัง</w:t>
            </w:r>
            <w:r w:rsidRPr="00553B7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553B7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:</w:t>
            </w:r>
          </w:p>
          <w:p w:rsidR="00727DB0" w:rsidRPr="00553B72" w:rsidRDefault="00727DB0" w:rsidP="00C6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01" w:hanging="141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:rsidR="00727DB0" w:rsidRPr="00553B72" w:rsidRDefault="00727DB0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</w:tcPr>
          <w:p w:rsidR="00727DB0" w:rsidRPr="00553B72" w:rsidRDefault="00727DB0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727DB0" w:rsidRPr="00553B72" w:rsidRDefault="00727DB0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</w:tcPr>
          <w:p w:rsidR="00727DB0" w:rsidRPr="00553B72" w:rsidRDefault="00727DB0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</w:tcPr>
          <w:p w:rsidR="00727DB0" w:rsidRPr="00553B72" w:rsidRDefault="00727DB0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27DB0" w:rsidRPr="00553B72" w:rsidTr="008B572B">
        <w:trPr>
          <w:trHeight w:hRule="exact" w:val="432"/>
        </w:trPr>
        <w:tc>
          <w:tcPr>
            <w:tcW w:w="4054" w:type="dxa"/>
            <w:vAlign w:val="bottom"/>
          </w:tcPr>
          <w:p w:rsidR="00727DB0" w:rsidRPr="00553B72" w:rsidRDefault="00F15596" w:rsidP="00C659D3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hanging="14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559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</w:t>
            </w:r>
            <w:r w:rsidR="0052334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F1559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ขาดทุน</w:t>
            </w:r>
            <w:r w:rsidR="0052334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  <w:r w:rsidRPr="00F1559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จากการวัดมูลค่าเงินลงทุน</w:t>
            </w:r>
          </w:p>
        </w:tc>
        <w:tc>
          <w:tcPr>
            <w:tcW w:w="1701" w:type="dxa"/>
            <w:shd w:val="clear" w:color="auto" w:fill="auto"/>
          </w:tcPr>
          <w:p w:rsidR="00727DB0" w:rsidRPr="00553B72" w:rsidRDefault="00727DB0" w:rsidP="004E4FA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:rsidR="00727DB0" w:rsidRPr="00553B72" w:rsidRDefault="00727DB0" w:rsidP="004E4FA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727DB0" w:rsidRPr="00553B72" w:rsidRDefault="00727DB0" w:rsidP="004E4FA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:rsidR="00727DB0" w:rsidRPr="00553B72" w:rsidRDefault="00727DB0" w:rsidP="004E4FA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6" w:type="dxa"/>
            <w:shd w:val="clear" w:color="auto" w:fill="auto"/>
          </w:tcPr>
          <w:p w:rsidR="00727DB0" w:rsidRPr="00553B72" w:rsidRDefault="00727DB0" w:rsidP="004E4FA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331A51" w:rsidRPr="00553B72" w:rsidTr="008B572B">
        <w:trPr>
          <w:trHeight w:hRule="exact" w:val="432"/>
        </w:trPr>
        <w:tc>
          <w:tcPr>
            <w:tcW w:w="4054" w:type="dxa"/>
            <w:vAlign w:val="bottom"/>
          </w:tcPr>
          <w:p w:rsidR="00331A51" w:rsidRPr="00553B72" w:rsidRDefault="00331A51" w:rsidP="00C6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3" w:hanging="14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ในหลักทรัพย์เผื่อขาย - หุ้นทุน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31A51" w:rsidRPr="00C8551D" w:rsidRDefault="00331A51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center" w:pos="684"/>
                <w:tab w:val="right" w:pos="1344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ab/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ab/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759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331A51" w:rsidRPr="00553B72" w:rsidRDefault="00331A51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331A51" w:rsidRPr="00C8551D" w:rsidRDefault="00331A51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152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331A51" w:rsidRPr="00553B72" w:rsidRDefault="00331A51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6" w:type="dxa"/>
            <w:shd w:val="clear" w:color="auto" w:fill="auto"/>
            <w:vAlign w:val="bottom"/>
          </w:tcPr>
          <w:p w:rsidR="00331A51" w:rsidRPr="00C8551D" w:rsidRDefault="00331A51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607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331A51" w:rsidRPr="00553B72" w:rsidTr="008B572B">
        <w:trPr>
          <w:trHeight w:hRule="exact" w:val="432"/>
        </w:trPr>
        <w:tc>
          <w:tcPr>
            <w:tcW w:w="4054" w:type="dxa"/>
            <w:vAlign w:val="bottom"/>
          </w:tcPr>
          <w:p w:rsidR="00331A51" w:rsidRPr="00553B72" w:rsidRDefault="00331A51" w:rsidP="00C659D3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hanging="14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348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</w:t>
            </w:r>
            <w:r w:rsidR="0052334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72348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ขาดทุน</w:t>
            </w:r>
            <w:r w:rsidR="0052334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  <w:r w:rsidRPr="0072348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จากการวัดมูลค่าเงินลงทุน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31A51" w:rsidRPr="00C8551D" w:rsidRDefault="00331A51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331A51" w:rsidRPr="00553B72" w:rsidRDefault="00331A51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331A51" w:rsidRPr="00C8551D" w:rsidRDefault="00331A51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331A51" w:rsidRPr="00553B72" w:rsidRDefault="00331A51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6" w:type="dxa"/>
            <w:shd w:val="clear" w:color="auto" w:fill="auto"/>
            <w:vAlign w:val="bottom"/>
          </w:tcPr>
          <w:p w:rsidR="00331A51" w:rsidRPr="00C8551D" w:rsidRDefault="00331A51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331A51" w:rsidRPr="00553B72" w:rsidTr="008B572B">
        <w:trPr>
          <w:trHeight w:hRule="exact" w:val="432"/>
        </w:trPr>
        <w:tc>
          <w:tcPr>
            <w:tcW w:w="4054" w:type="dxa"/>
            <w:vAlign w:val="bottom"/>
          </w:tcPr>
          <w:p w:rsidR="00331A51" w:rsidRPr="00553B72" w:rsidRDefault="00331A51" w:rsidP="00C6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hanging="14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 ในหลักทรัพย์หุ้นกู้แปลงสภาพ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31A51" w:rsidRDefault="00331A51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,461)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331A51" w:rsidRPr="00553B72" w:rsidRDefault="00331A51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331A51" w:rsidRDefault="00331A51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292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331A51" w:rsidRPr="00553B72" w:rsidRDefault="00331A51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6" w:type="dxa"/>
            <w:shd w:val="clear" w:color="auto" w:fill="auto"/>
            <w:vAlign w:val="bottom"/>
          </w:tcPr>
          <w:p w:rsidR="00331A51" w:rsidRDefault="00331A51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,169)</w:t>
            </w:r>
          </w:p>
        </w:tc>
      </w:tr>
      <w:tr w:rsidR="00331A51" w:rsidRPr="00553B72" w:rsidTr="008B572B">
        <w:trPr>
          <w:trHeight w:hRule="exact" w:val="432"/>
        </w:trPr>
        <w:tc>
          <w:tcPr>
            <w:tcW w:w="4054" w:type="dxa"/>
            <w:vAlign w:val="bottom"/>
          </w:tcPr>
          <w:p w:rsidR="00331A51" w:rsidRPr="00553B72" w:rsidRDefault="00331A51" w:rsidP="00C659D3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hanging="141"/>
              <w:rPr>
                <w:rFonts w:ascii="Angsana New" w:hAnsi="Angsana New"/>
                <w:color w:val="000000"/>
                <w:spacing w:val="-5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pacing w:val="-5"/>
                <w:sz w:val="28"/>
                <w:szCs w:val="28"/>
                <w:cs/>
              </w:rPr>
              <w:t>ส่วนแบ่ง</w:t>
            </w:r>
            <w:r w:rsidR="00523346">
              <w:rPr>
                <w:rFonts w:ascii="Angsana New" w:hAnsi="Angsana New" w:hint="cs"/>
                <w:color w:val="000000"/>
                <w:spacing w:val="-5"/>
                <w:sz w:val="28"/>
                <w:szCs w:val="28"/>
                <w:cs/>
              </w:rPr>
              <w:t>(</w:t>
            </w:r>
            <w:r w:rsidRPr="00553B72">
              <w:rPr>
                <w:rFonts w:ascii="Angsana New" w:hAnsi="Angsana New"/>
                <w:color w:val="000000"/>
                <w:spacing w:val="-5"/>
                <w:sz w:val="28"/>
                <w:szCs w:val="28"/>
                <w:cs/>
              </w:rPr>
              <w:t>ขาดทุน</w:t>
            </w:r>
            <w:r w:rsidR="00523346">
              <w:rPr>
                <w:rFonts w:ascii="Angsana New" w:hAnsi="Angsana New" w:hint="cs"/>
                <w:color w:val="000000"/>
                <w:spacing w:val="-5"/>
                <w:sz w:val="28"/>
                <w:szCs w:val="28"/>
                <w:cs/>
              </w:rPr>
              <w:t>)</w:t>
            </w:r>
            <w:r w:rsidRPr="00553B72">
              <w:rPr>
                <w:rFonts w:ascii="Angsana New" w:hAnsi="Angsana New"/>
                <w:color w:val="000000"/>
                <w:spacing w:val="-5"/>
                <w:sz w:val="28"/>
                <w:szCs w:val="28"/>
                <w:cs/>
              </w:rPr>
              <w:t>เบ็ดเสร็จอื่นจากบริษัทร่วม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31A51" w:rsidRPr="00C8551D" w:rsidRDefault="00331A51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100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331A51" w:rsidRPr="00553B72" w:rsidRDefault="00331A51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331A51" w:rsidRPr="00C8551D" w:rsidRDefault="00331A51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331A51" w:rsidRPr="00553B72" w:rsidRDefault="00331A51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6" w:type="dxa"/>
            <w:shd w:val="clear" w:color="auto" w:fill="auto"/>
            <w:vAlign w:val="bottom"/>
          </w:tcPr>
          <w:p w:rsidR="00331A51" w:rsidRPr="00C8551D" w:rsidRDefault="00331A51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100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331A51" w:rsidRPr="00553B72" w:rsidTr="008B572B">
        <w:trPr>
          <w:trHeight w:hRule="exact" w:val="432"/>
        </w:trPr>
        <w:tc>
          <w:tcPr>
            <w:tcW w:w="4054" w:type="dxa"/>
            <w:vAlign w:val="bottom"/>
          </w:tcPr>
          <w:p w:rsidR="00331A51" w:rsidRPr="00553B72" w:rsidRDefault="00974771" w:rsidP="00C6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01" w:hanging="14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(ขาดทุน)</w:t>
            </w:r>
            <w:r w:rsidR="00331A51"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เบ็ดเสร็จอื่นสำหรับงวด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31A51" w:rsidRPr="00C8551D" w:rsidRDefault="00331A51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(2,320)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331A51" w:rsidRPr="00553B72" w:rsidRDefault="00331A51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31A51" w:rsidRPr="00C8551D" w:rsidRDefault="00331A51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center" w:pos="613"/>
                <w:tab w:val="right" w:pos="120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ab/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ab/>
              <w:t>444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331A51" w:rsidRPr="00553B72" w:rsidRDefault="00331A51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31A51" w:rsidRPr="00C8551D" w:rsidRDefault="00331A51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(1,876)</w:t>
            </w:r>
          </w:p>
        </w:tc>
      </w:tr>
    </w:tbl>
    <w:p w:rsidR="00AF7C70" w:rsidRPr="00553B72" w:rsidRDefault="00AF7C70" w:rsidP="00686F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5"/>
        <w:jc w:val="both"/>
        <w:rPr>
          <w:rFonts w:ascii="Angsana New" w:hAnsi="Angsana New"/>
          <w:color w:val="000000"/>
          <w:sz w:val="28"/>
          <w:szCs w:val="28"/>
        </w:rPr>
      </w:pPr>
      <w:r>
        <w:rPr>
          <w:rFonts w:ascii="Angsana New" w:hAnsi="Angsana New"/>
          <w:color w:val="000000"/>
          <w:sz w:val="28"/>
          <w:szCs w:val="28"/>
          <w:cs/>
        </w:rPr>
        <w:t>สำหรับงวด</w:t>
      </w:r>
      <w:r>
        <w:rPr>
          <w:rFonts w:ascii="Angsana New" w:hAnsi="Angsana New" w:hint="cs"/>
          <w:color w:val="000000"/>
          <w:sz w:val="28"/>
          <w:szCs w:val="28"/>
          <w:cs/>
        </w:rPr>
        <w:t>หก</w:t>
      </w:r>
      <w:r w:rsidRPr="00553B72">
        <w:rPr>
          <w:rFonts w:ascii="Angsana New" w:hAnsi="Angsana New"/>
          <w:color w:val="000000"/>
          <w:sz w:val="28"/>
          <w:szCs w:val="28"/>
          <w:cs/>
        </w:rPr>
        <w:t xml:space="preserve">เดือนสิ้นสุดวันที่ </w:t>
      </w:r>
      <w:r>
        <w:rPr>
          <w:rFonts w:ascii="Angsana New" w:hAnsi="Angsana New"/>
          <w:color w:val="000000"/>
          <w:sz w:val="28"/>
          <w:szCs w:val="28"/>
        </w:rPr>
        <w:t>30</w:t>
      </w:r>
      <w:r w:rsidRPr="00553B72">
        <w:rPr>
          <w:rFonts w:ascii="Angsana New" w:hAnsi="Angsana New"/>
          <w:color w:val="000000"/>
          <w:sz w:val="28"/>
          <w:szCs w:val="28"/>
        </w:rPr>
        <w:t xml:space="preserve"> </w:t>
      </w:r>
      <w:r>
        <w:rPr>
          <w:rFonts w:ascii="Angsana New" w:hAnsi="Angsana New" w:hint="cs"/>
          <w:color w:val="000000"/>
          <w:sz w:val="28"/>
          <w:szCs w:val="28"/>
          <w:cs/>
        </w:rPr>
        <w:t>มิถุนายน</w:t>
      </w:r>
      <w:r w:rsidRPr="00553B72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553B72">
        <w:rPr>
          <w:rFonts w:ascii="Angsana New" w:hAnsi="Angsana New"/>
          <w:color w:val="000000"/>
          <w:sz w:val="28"/>
          <w:szCs w:val="28"/>
        </w:rPr>
        <w:t xml:space="preserve">2562 </w:t>
      </w:r>
      <w:r w:rsidRPr="00553B72">
        <w:rPr>
          <w:rFonts w:ascii="Angsana New" w:hAnsi="Angsana New" w:hint="cs"/>
          <w:color w:val="000000"/>
          <w:sz w:val="28"/>
          <w:szCs w:val="28"/>
          <w:cs/>
        </w:rPr>
        <w:t xml:space="preserve">และ </w:t>
      </w:r>
      <w:r w:rsidRPr="00553B72">
        <w:rPr>
          <w:rFonts w:ascii="Angsana New" w:hAnsi="Angsana New"/>
          <w:color w:val="000000"/>
          <w:sz w:val="28"/>
          <w:szCs w:val="28"/>
        </w:rPr>
        <w:t>2561</w:t>
      </w:r>
    </w:p>
    <w:tbl>
      <w:tblPr>
        <w:tblW w:w="9638" w:type="dxa"/>
        <w:tblInd w:w="-34" w:type="dxa"/>
        <w:tblLook w:val="04A0" w:firstRow="1" w:lastRow="0" w:firstColumn="1" w:lastColumn="0" w:noHBand="0" w:noVBand="1"/>
      </w:tblPr>
      <w:tblGrid>
        <w:gridCol w:w="4054"/>
        <w:gridCol w:w="1701"/>
        <w:gridCol w:w="238"/>
        <w:gridCol w:w="1701"/>
        <w:gridCol w:w="238"/>
        <w:gridCol w:w="1706"/>
      </w:tblGrid>
      <w:tr w:rsidR="00686FBB" w:rsidRPr="00553B72" w:rsidTr="00C659D3">
        <w:trPr>
          <w:trHeight w:hRule="exact" w:val="432"/>
        </w:trPr>
        <w:tc>
          <w:tcPr>
            <w:tcW w:w="4054" w:type="dxa"/>
          </w:tcPr>
          <w:p w:rsidR="00686FBB" w:rsidRPr="00553B72" w:rsidRDefault="00686FBB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584" w:type="dxa"/>
            <w:gridSpan w:val="5"/>
            <w:tcBorders>
              <w:bottom w:val="single" w:sz="4" w:space="0" w:color="auto"/>
            </w:tcBorders>
            <w:vAlign w:val="bottom"/>
          </w:tcPr>
          <w:p w:rsidR="00686FBB" w:rsidRPr="00553B72" w:rsidRDefault="00686FBB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686FBB" w:rsidRPr="00553B72" w:rsidTr="00C659D3">
        <w:trPr>
          <w:trHeight w:hRule="exact" w:val="432"/>
        </w:trPr>
        <w:tc>
          <w:tcPr>
            <w:tcW w:w="4054" w:type="dxa"/>
          </w:tcPr>
          <w:p w:rsidR="00686FBB" w:rsidRPr="00553B72" w:rsidRDefault="00686FBB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86FBB" w:rsidRPr="00553B72" w:rsidRDefault="00686FBB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</w:tcPr>
          <w:p w:rsidR="00686FBB" w:rsidRPr="00553B72" w:rsidRDefault="00686FBB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86FBB" w:rsidRPr="00553B72" w:rsidRDefault="00686FBB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:rsidR="00686FBB" w:rsidRPr="00553B72" w:rsidRDefault="00686FBB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</w:tcPr>
          <w:p w:rsidR="00686FBB" w:rsidRPr="00553B72" w:rsidRDefault="00686FBB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86FBB" w:rsidRPr="00553B72" w:rsidTr="00C659D3">
        <w:trPr>
          <w:trHeight w:hRule="exact" w:val="432"/>
        </w:trPr>
        <w:tc>
          <w:tcPr>
            <w:tcW w:w="4054" w:type="dxa"/>
          </w:tcPr>
          <w:p w:rsidR="00686FBB" w:rsidRPr="00553B72" w:rsidRDefault="00686FBB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86FBB" w:rsidRPr="00553B72" w:rsidRDefault="00686FBB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38" w:type="dxa"/>
          </w:tcPr>
          <w:p w:rsidR="00686FBB" w:rsidRPr="00553B72" w:rsidRDefault="00686FBB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86FBB" w:rsidRPr="00553B72" w:rsidRDefault="00686FBB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38" w:type="dxa"/>
          </w:tcPr>
          <w:p w:rsidR="00686FBB" w:rsidRPr="00553B72" w:rsidRDefault="00686FBB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686FBB" w:rsidRPr="00553B72" w:rsidRDefault="00686FBB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686FBB" w:rsidRPr="00553B72" w:rsidTr="00C659D3">
        <w:trPr>
          <w:trHeight w:hRule="exact" w:val="432"/>
        </w:trPr>
        <w:tc>
          <w:tcPr>
            <w:tcW w:w="4054" w:type="dxa"/>
            <w:vAlign w:val="bottom"/>
          </w:tcPr>
          <w:p w:rsidR="00686FBB" w:rsidRPr="00553B72" w:rsidRDefault="00686FBB" w:rsidP="00C6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01" w:hanging="141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2562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86FBB" w:rsidRPr="00553B72" w:rsidRDefault="00686FBB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</w:tcPr>
          <w:p w:rsidR="00686FBB" w:rsidRPr="00553B72" w:rsidRDefault="00686FBB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86FBB" w:rsidRPr="00553B72" w:rsidRDefault="00686FBB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</w:tcPr>
          <w:p w:rsidR="00686FBB" w:rsidRPr="00553B72" w:rsidRDefault="00686FBB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</w:tcPr>
          <w:p w:rsidR="00686FBB" w:rsidRPr="00553B72" w:rsidRDefault="00686FBB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86FBB" w:rsidRPr="00553B72" w:rsidTr="00C659D3">
        <w:trPr>
          <w:trHeight w:hRule="exact" w:val="432"/>
        </w:trPr>
        <w:tc>
          <w:tcPr>
            <w:tcW w:w="4054" w:type="dxa"/>
            <w:vAlign w:val="bottom"/>
          </w:tcPr>
          <w:p w:rsidR="00686FBB" w:rsidRPr="00553B72" w:rsidRDefault="00686FBB" w:rsidP="00C6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01" w:hanging="14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1701" w:type="dxa"/>
            <w:vAlign w:val="bottom"/>
          </w:tcPr>
          <w:p w:rsidR="00686FBB" w:rsidRPr="00553B72" w:rsidRDefault="00686FBB" w:rsidP="00C6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:rsidR="00686FBB" w:rsidRPr="00553B72" w:rsidRDefault="00686FBB" w:rsidP="00C6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:rsidR="00686FBB" w:rsidRPr="00553B72" w:rsidRDefault="00686FBB" w:rsidP="00C6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:rsidR="00686FBB" w:rsidRPr="00553B72" w:rsidRDefault="00686FBB" w:rsidP="00C6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vAlign w:val="bottom"/>
          </w:tcPr>
          <w:p w:rsidR="00686FBB" w:rsidRPr="00553B72" w:rsidRDefault="00686FBB" w:rsidP="00C6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86FBB" w:rsidRPr="00553B72" w:rsidTr="00C659D3">
        <w:trPr>
          <w:trHeight w:hRule="exact" w:val="432"/>
        </w:trPr>
        <w:tc>
          <w:tcPr>
            <w:tcW w:w="4054" w:type="dxa"/>
            <w:vAlign w:val="bottom"/>
          </w:tcPr>
          <w:p w:rsidR="00686FBB" w:rsidRPr="00553B72" w:rsidRDefault="00686FBB" w:rsidP="00C6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01" w:hanging="14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  เข้าไว้ในกำไรหรือขาดทุนในภายหลัง</w:t>
            </w:r>
            <w:r w:rsidRPr="00553B7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553B7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:</w:t>
            </w:r>
          </w:p>
          <w:p w:rsidR="00686FBB" w:rsidRPr="00553B72" w:rsidRDefault="00686FBB" w:rsidP="00C6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01" w:hanging="141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</w:tcPr>
          <w:p w:rsidR="00686FBB" w:rsidRPr="00553B72" w:rsidRDefault="00686FBB" w:rsidP="00C6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:rsidR="00686FBB" w:rsidRPr="00553B72" w:rsidRDefault="00686FBB" w:rsidP="00C6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:rsidR="00686FBB" w:rsidRPr="00553B72" w:rsidRDefault="00686FBB" w:rsidP="00C6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:rsidR="00686FBB" w:rsidRPr="00553B72" w:rsidRDefault="00686FBB" w:rsidP="00C6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vAlign w:val="bottom"/>
          </w:tcPr>
          <w:p w:rsidR="00686FBB" w:rsidRPr="00553B72" w:rsidRDefault="00686FBB" w:rsidP="00C6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86FBB" w:rsidRPr="00553B72" w:rsidTr="00C659D3">
        <w:trPr>
          <w:trHeight w:hRule="exact" w:val="432"/>
        </w:trPr>
        <w:tc>
          <w:tcPr>
            <w:tcW w:w="4054" w:type="dxa"/>
            <w:vAlign w:val="bottom"/>
          </w:tcPr>
          <w:p w:rsidR="00686FBB" w:rsidRPr="00553B72" w:rsidRDefault="00523346" w:rsidP="00C659D3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hanging="14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ผล(ขาดทุน)</w:t>
            </w:r>
            <w:r w:rsidR="00686FBB"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จากการวัดมูลค่าเงินลงทุน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86FBB" w:rsidRPr="00553B72" w:rsidRDefault="00686FBB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686FBB" w:rsidRPr="00553B72" w:rsidRDefault="00686FBB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686FBB" w:rsidRPr="00553B72" w:rsidRDefault="00686FBB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686FBB" w:rsidRPr="00553B72" w:rsidRDefault="00686FBB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6" w:type="dxa"/>
            <w:shd w:val="clear" w:color="auto" w:fill="auto"/>
            <w:vAlign w:val="bottom"/>
          </w:tcPr>
          <w:p w:rsidR="00686FBB" w:rsidRPr="00553B72" w:rsidRDefault="00686FBB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686FBB" w:rsidRPr="00553B72" w:rsidTr="00C659D3">
        <w:trPr>
          <w:trHeight w:hRule="exact" w:val="432"/>
        </w:trPr>
        <w:tc>
          <w:tcPr>
            <w:tcW w:w="4054" w:type="dxa"/>
            <w:vAlign w:val="bottom"/>
          </w:tcPr>
          <w:p w:rsidR="00686FBB" w:rsidRPr="00553B72" w:rsidRDefault="00686FBB" w:rsidP="00C6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3" w:hanging="14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ในหลักทรัพย์เผื่อขาย - หุ้นทุน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86FBB" w:rsidRPr="00553B72" w:rsidRDefault="00702A92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(2,372)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686FBB" w:rsidRPr="00553B72" w:rsidRDefault="00686FBB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686FBB" w:rsidRPr="00553B72" w:rsidRDefault="00702A92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474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686FBB" w:rsidRPr="00553B72" w:rsidRDefault="00686FBB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6" w:type="dxa"/>
            <w:shd w:val="clear" w:color="auto" w:fill="auto"/>
            <w:vAlign w:val="bottom"/>
          </w:tcPr>
          <w:p w:rsidR="00686FBB" w:rsidRPr="00553B72" w:rsidRDefault="00702A92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(1,898)</w:t>
            </w:r>
          </w:p>
        </w:tc>
      </w:tr>
      <w:tr w:rsidR="00686FBB" w:rsidRPr="00553B72" w:rsidTr="00C659D3">
        <w:trPr>
          <w:trHeight w:hRule="exact" w:val="432"/>
        </w:trPr>
        <w:tc>
          <w:tcPr>
            <w:tcW w:w="4054" w:type="dxa"/>
            <w:vAlign w:val="bottom"/>
          </w:tcPr>
          <w:p w:rsidR="00686FBB" w:rsidRPr="00553B72" w:rsidRDefault="00686FBB" w:rsidP="00C659D3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hanging="141"/>
              <w:rPr>
                <w:rFonts w:ascii="Angsana New" w:hAnsi="Angsana New"/>
                <w:color w:val="000000"/>
                <w:spacing w:val="-5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pacing w:val="-5"/>
                <w:sz w:val="28"/>
                <w:szCs w:val="28"/>
                <w:cs/>
              </w:rPr>
              <w:t>ส่วนแบ่ง</w:t>
            </w:r>
            <w:r w:rsidR="00523346">
              <w:rPr>
                <w:rFonts w:ascii="Angsana New" w:hAnsi="Angsana New" w:hint="cs"/>
                <w:color w:val="000000"/>
                <w:spacing w:val="-5"/>
                <w:sz w:val="28"/>
                <w:szCs w:val="28"/>
                <w:cs/>
              </w:rPr>
              <w:t>(</w:t>
            </w:r>
            <w:r w:rsidRPr="00553B72">
              <w:rPr>
                <w:rFonts w:ascii="Angsana New" w:hAnsi="Angsana New"/>
                <w:color w:val="000000"/>
                <w:spacing w:val="-5"/>
                <w:sz w:val="28"/>
                <w:szCs w:val="28"/>
                <w:cs/>
              </w:rPr>
              <w:t>ขาดทุน</w:t>
            </w:r>
            <w:r w:rsidR="00523346">
              <w:rPr>
                <w:rFonts w:ascii="Angsana New" w:hAnsi="Angsana New" w:hint="cs"/>
                <w:color w:val="000000"/>
                <w:spacing w:val="-5"/>
                <w:sz w:val="28"/>
                <w:szCs w:val="28"/>
                <w:cs/>
              </w:rPr>
              <w:t>)</w:t>
            </w:r>
            <w:r w:rsidRPr="00553B72">
              <w:rPr>
                <w:rFonts w:ascii="Angsana New" w:hAnsi="Angsana New"/>
                <w:color w:val="000000"/>
                <w:spacing w:val="-5"/>
                <w:sz w:val="28"/>
                <w:szCs w:val="28"/>
                <w:cs/>
              </w:rPr>
              <w:t>เบ็ดเสร็จอื่นจากบริษัทร่วม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86FBB" w:rsidRPr="00553B72" w:rsidRDefault="005F07AB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702A9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84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686FBB" w:rsidRPr="00553B72" w:rsidRDefault="00686FBB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686FBB" w:rsidRPr="00553B72" w:rsidRDefault="00702A92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686FBB" w:rsidRPr="00553B72" w:rsidRDefault="00686FBB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6" w:type="dxa"/>
            <w:shd w:val="clear" w:color="auto" w:fill="auto"/>
            <w:vAlign w:val="bottom"/>
          </w:tcPr>
          <w:p w:rsidR="00686FBB" w:rsidRPr="00553B72" w:rsidRDefault="005F07AB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702A9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84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686FBB" w:rsidRPr="00553B72" w:rsidTr="00C659D3">
        <w:trPr>
          <w:trHeight w:hRule="exact" w:val="432"/>
        </w:trPr>
        <w:tc>
          <w:tcPr>
            <w:tcW w:w="4054" w:type="dxa"/>
            <w:vAlign w:val="bottom"/>
          </w:tcPr>
          <w:p w:rsidR="00686FBB" w:rsidRPr="00553B72" w:rsidRDefault="00DC5AFA" w:rsidP="00C6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01" w:hanging="14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(ขาดทุน)</w:t>
            </w:r>
            <w:r w:rsidR="00686FBB"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เบ็ดเสร็จอื่นสำหรับงวด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86FBB" w:rsidRPr="00553B72" w:rsidRDefault="005F07AB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(2,456</w:t>
            </w:r>
            <w:r w:rsidR="00702A9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686FBB" w:rsidRPr="00553B72" w:rsidRDefault="00686FBB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86FBB" w:rsidRPr="00553B72" w:rsidRDefault="00702A92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474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686FBB" w:rsidRPr="00553B72" w:rsidRDefault="00686FBB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86FBB" w:rsidRPr="00553B72" w:rsidRDefault="005F07AB" w:rsidP="00C6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(1,982</w:t>
            </w:r>
            <w:r w:rsidR="00702A9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</w:tbl>
    <w:p w:rsidR="00AF7C70" w:rsidRPr="00447286" w:rsidRDefault="00AF7C70" w:rsidP="00AF7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</w:rPr>
      </w:pPr>
    </w:p>
    <w:p w:rsidR="00AF7C70" w:rsidRDefault="00AF7C70" w:rsidP="00AF7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</w:p>
    <w:p w:rsidR="00AF7C70" w:rsidRDefault="00AF7C70" w:rsidP="00AF7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</w:p>
    <w:p w:rsidR="00AF7C70" w:rsidRDefault="00AF7C70" w:rsidP="00AF7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</w:p>
    <w:tbl>
      <w:tblPr>
        <w:tblW w:w="9638" w:type="dxa"/>
        <w:tblInd w:w="-34" w:type="dxa"/>
        <w:tblLook w:val="04A0" w:firstRow="1" w:lastRow="0" w:firstColumn="1" w:lastColumn="0" w:noHBand="0" w:noVBand="1"/>
      </w:tblPr>
      <w:tblGrid>
        <w:gridCol w:w="4054"/>
        <w:gridCol w:w="1701"/>
        <w:gridCol w:w="238"/>
        <w:gridCol w:w="1701"/>
        <w:gridCol w:w="238"/>
        <w:gridCol w:w="1706"/>
      </w:tblGrid>
      <w:tr w:rsidR="006952D7" w:rsidRPr="00553B72" w:rsidTr="008B572B">
        <w:trPr>
          <w:trHeight w:hRule="exact" w:val="432"/>
        </w:trPr>
        <w:tc>
          <w:tcPr>
            <w:tcW w:w="4054" w:type="dxa"/>
          </w:tcPr>
          <w:p w:rsidR="006952D7" w:rsidRPr="00553B72" w:rsidRDefault="006952D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584" w:type="dxa"/>
            <w:gridSpan w:val="5"/>
            <w:tcBorders>
              <w:bottom w:val="single" w:sz="4" w:space="0" w:color="auto"/>
            </w:tcBorders>
            <w:vAlign w:val="bottom"/>
          </w:tcPr>
          <w:p w:rsidR="006952D7" w:rsidRPr="00553B72" w:rsidRDefault="006952D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6952D7" w:rsidRPr="00553B72" w:rsidTr="008B572B">
        <w:trPr>
          <w:trHeight w:hRule="exact" w:val="432"/>
        </w:trPr>
        <w:tc>
          <w:tcPr>
            <w:tcW w:w="4054" w:type="dxa"/>
          </w:tcPr>
          <w:p w:rsidR="006952D7" w:rsidRPr="00553B72" w:rsidRDefault="006952D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952D7" w:rsidRPr="00553B72" w:rsidRDefault="006952D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</w:tcPr>
          <w:p w:rsidR="006952D7" w:rsidRPr="00553B72" w:rsidRDefault="006952D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952D7" w:rsidRPr="00553B72" w:rsidRDefault="006952D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:rsidR="006952D7" w:rsidRPr="00553B72" w:rsidRDefault="006952D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952D7" w:rsidRPr="00553B72" w:rsidRDefault="006952D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952D7" w:rsidRPr="00553B72" w:rsidTr="008B572B">
        <w:trPr>
          <w:trHeight w:hRule="exact" w:val="432"/>
        </w:trPr>
        <w:tc>
          <w:tcPr>
            <w:tcW w:w="4054" w:type="dxa"/>
          </w:tcPr>
          <w:p w:rsidR="006952D7" w:rsidRPr="00553B72" w:rsidRDefault="006952D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952D7" w:rsidRPr="00553B72" w:rsidRDefault="006952D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38" w:type="dxa"/>
          </w:tcPr>
          <w:p w:rsidR="006952D7" w:rsidRPr="00553B72" w:rsidRDefault="006952D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952D7" w:rsidRPr="00553B72" w:rsidRDefault="006952D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38" w:type="dxa"/>
          </w:tcPr>
          <w:p w:rsidR="006952D7" w:rsidRPr="00553B72" w:rsidRDefault="006952D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952D7" w:rsidRPr="00553B72" w:rsidRDefault="006952D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6952D7" w:rsidRPr="00553B72" w:rsidTr="008B572B">
        <w:trPr>
          <w:trHeight w:hRule="exact" w:val="432"/>
        </w:trPr>
        <w:tc>
          <w:tcPr>
            <w:tcW w:w="4054" w:type="dxa"/>
          </w:tcPr>
          <w:p w:rsidR="006952D7" w:rsidRPr="00553B72" w:rsidRDefault="006952D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01" w:hanging="141"/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2561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952D7" w:rsidRPr="00553B72" w:rsidRDefault="006952D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</w:tcPr>
          <w:p w:rsidR="006952D7" w:rsidRPr="00553B72" w:rsidRDefault="006952D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952D7" w:rsidRPr="00553B72" w:rsidRDefault="006952D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</w:tcPr>
          <w:p w:rsidR="006952D7" w:rsidRPr="00553B72" w:rsidRDefault="006952D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952D7" w:rsidRPr="00553B72" w:rsidRDefault="006952D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952D7" w:rsidRPr="00553B72" w:rsidTr="008B572B">
        <w:trPr>
          <w:trHeight w:hRule="exact" w:val="432"/>
        </w:trPr>
        <w:tc>
          <w:tcPr>
            <w:tcW w:w="4054" w:type="dxa"/>
          </w:tcPr>
          <w:p w:rsidR="006952D7" w:rsidRPr="00553B72" w:rsidRDefault="006952D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01" w:hanging="141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1701" w:type="dxa"/>
          </w:tcPr>
          <w:p w:rsidR="006952D7" w:rsidRPr="00553B72" w:rsidRDefault="006952D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</w:tcPr>
          <w:p w:rsidR="006952D7" w:rsidRPr="00553B72" w:rsidRDefault="006952D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6952D7" w:rsidRPr="00553B72" w:rsidRDefault="006952D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</w:tcPr>
          <w:p w:rsidR="006952D7" w:rsidRPr="00553B72" w:rsidRDefault="006952D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6952D7" w:rsidRPr="00553B72" w:rsidRDefault="006952D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952D7" w:rsidRPr="00553B72" w:rsidTr="008B572B">
        <w:trPr>
          <w:trHeight w:hRule="exact" w:val="432"/>
        </w:trPr>
        <w:tc>
          <w:tcPr>
            <w:tcW w:w="4054" w:type="dxa"/>
          </w:tcPr>
          <w:p w:rsidR="006952D7" w:rsidRPr="00553B72" w:rsidRDefault="006952D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01" w:hanging="141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  เข้าไว้ในกำไรหรือขาดทุนในภายหลัง</w:t>
            </w:r>
            <w:r w:rsidRPr="00553B7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553B7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:</w:t>
            </w:r>
          </w:p>
          <w:p w:rsidR="006952D7" w:rsidRPr="00553B72" w:rsidRDefault="006952D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01" w:hanging="141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:rsidR="006952D7" w:rsidRPr="00553B72" w:rsidRDefault="006952D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</w:tcPr>
          <w:p w:rsidR="006952D7" w:rsidRPr="00553B72" w:rsidRDefault="006952D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6952D7" w:rsidRPr="00553B72" w:rsidRDefault="006952D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</w:tcPr>
          <w:p w:rsidR="006952D7" w:rsidRPr="00553B72" w:rsidRDefault="006952D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6952D7" w:rsidRPr="00553B72" w:rsidRDefault="006952D7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952D7" w:rsidRPr="00553B72" w:rsidTr="008B572B">
        <w:trPr>
          <w:trHeight w:hRule="exact" w:val="432"/>
        </w:trPr>
        <w:tc>
          <w:tcPr>
            <w:tcW w:w="4054" w:type="dxa"/>
          </w:tcPr>
          <w:p w:rsidR="006952D7" w:rsidRPr="00553B72" w:rsidRDefault="006952D7" w:rsidP="001202CB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hanging="141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559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</w:t>
            </w:r>
            <w:r w:rsidR="00E9422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F1559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ขาดทุน</w:t>
            </w:r>
            <w:r w:rsidR="00E9422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  <w:r w:rsidRPr="00F1559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จากการวัดมูลค่าเงินลงทุน</w:t>
            </w:r>
          </w:p>
        </w:tc>
        <w:tc>
          <w:tcPr>
            <w:tcW w:w="1701" w:type="dxa"/>
            <w:shd w:val="clear" w:color="auto" w:fill="auto"/>
          </w:tcPr>
          <w:p w:rsidR="006952D7" w:rsidRPr="00553B72" w:rsidRDefault="006952D7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:rsidR="006952D7" w:rsidRPr="00553B72" w:rsidRDefault="006952D7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6952D7" w:rsidRPr="00553B72" w:rsidRDefault="006952D7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:rsidR="006952D7" w:rsidRPr="00553B72" w:rsidRDefault="006952D7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6952D7" w:rsidRPr="00553B72" w:rsidRDefault="006952D7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6179CA" w:rsidRPr="00553B72" w:rsidTr="008B572B">
        <w:trPr>
          <w:trHeight w:hRule="exact" w:val="432"/>
        </w:trPr>
        <w:tc>
          <w:tcPr>
            <w:tcW w:w="4054" w:type="dxa"/>
          </w:tcPr>
          <w:p w:rsidR="006179CA" w:rsidRPr="00553B72" w:rsidRDefault="006179CA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3" w:hanging="141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ในหลักทรัพย์เผื่อขาย - หุ้นทุน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179CA" w:rsidRPr="00C8551D" w:rsidRDefault="006179C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670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:rsidR="006179CA" w:rsidRPr="00553B72" w:rsidRDefault="006179C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179CA" w:rsidRPr="00C8551D" w:rsidRDefault="006179C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934</w:t>
            </w:r>
          </w:p>
        </w:tc>
        <w:tc>
          <w:tcPr>
            <w:tcW w:w="238" w:type="dxa"/>
            <w:shd w:val="clear" w:color="auto" w:fill="auto"/>
          </w:tcPr>
          <w:p w:rsidR="006179CA" w:rsidRPr="00553B72" w:rsidRDefault="006179C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179CA" w:rsidRPr="00C8551D" w:rsidRDefault="006179C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736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179CA" w:rsidRPr="00553B72" w:rsidTr="008B572B">
        <w:trPr>
          <w:trHeight w:hRule="exact" w:val="432"/>
        </w:trPr>
        <w:tc>
          <w:tcPr>
            <w:tcW w:w="4054" w:type="dxa"/>
          </w:tcPr>
          <w:p w:rsidR="006179CA" w:rsidRPr="00553B72" w:rsidRDefault="00E94226" w:rsidP="001202CB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hanging="141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ผล(ขาดทุน)</w:t>
            </w:r>
            <w:r w:rsidR="006179CA" w:rsidRPr="0072348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จากการวัดมูลค่าเงินลงทุน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179CA" w:rsidRDefault="006179C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:rsidR="006179CA" w:rsidRPr="00553B72" w:rsidRDefault="006179C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179CA" w:rsidRPr="009E08DE" w:rsidRDefault="006179C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:rsidR="006179CA" w:rsidRPr="00553B72" w:rsidRDefault="006179C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179CA" w:rsidRDefault="006179C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6179CA" w:rsidRPr="00553B72" w:rsidTr="008B572B">
        <w:trPr>
          <w:trHeight w:hRule="exact" w:val="432"/>
        </w:trPr>
        <w:tc>
          <w:tcPr>
            <w:tcW w:w="4054" w:type="dxa"/>
          </w:tcPr>
          <w:p w:rsidR="006179CA" w:rsidRPr="00553B72" w:rsidRDefault="006179CA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hanging="141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 ในหลักทรัพย์หุ้นกู้แปลงสภาพ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179CA" w:rsidRDefault="006179C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1,534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:rsidR="006179CA" w:rsidRPr="00553B72" w:rsidRDefault="006179C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179CA" w:rsidRPr="009E08DE" w:rsidRDefault="006179C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307</w:t>
            </w:r>
          </w:p>
        </w:tc>
        <w:tc>
          <w:tcPr>
            <w:tcW w:w="238" w:type="dxa"/>
            <w:shd w:val="clear" w:color="auto" w:fill="auto"/>
          </w:tcPr>
          <w:p w:rsidR="006179CA" w:rsidRPr="00553B72" w:rsidRDefault="006179C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179CA" w:rsidRDefault="006179C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1,227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179CA" w:rsidRPr="00553B72" w:rsidTr="008B572B">
        <w:trPr>
          <w:trHeight w:hRule="exact" w:val="432"/>
        </w:trPr>
        <w:tc>
          <w:tcPr>
            <w:tcW w:w="4054" w:type="dxa"/>
          </w:tcPr>
          <w:p w:rsidR="006179CA" w:rsidRPr="00553B72" w:rsidRDefault="006179CA" w:rsidP="001202CB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hanging="141"/>
              <w:jc w:val="both"/>
              <w:rPr>
                <w:rFonts w:ascii="Angsana New" w:hAnsi="Angsana New"/>
                <w:color w:val="000000"/>
                <w:spacing w:val="-5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pacing w:val="-5"/>
                <w:sz w:val="28"/>
                <w:szCs w:val="28"/>
                <w:cs/>
              </w:rPr>
              <w:t>ส่วนแบ่ง</w:t>
            </w:r>
            <w:r w:rsidR="00E94226">
              <w:rPr>
                <w:rFonts w:ascii="Angsana New" w:hAnsi="Angsana New" w:hint="cs"/>
                <w:color w:val="000000"/>
                <w:spacing w:val="-5"/>
                <w:sz w:val="28"/>
                <w:szCs w:val="28"/>
                <w:cs/>
              </w:rPr>
              <w:t>(</w:t>
            </w:r>
            <w:r w:rsidRPr="00553B72">
              <w:rPr>
                <w:rFonts w:ascii="Angsana New" w:hAnsi="Angsana New"/>
                <w:color w:val="000000"/>
                <w:spacing w:val="-5"/>
                <w:sz w:val="28"/>
                <w:szCs w:val="28"/>
                <w:cs/>
              </w:rPr>
              <w:t>ขาดทุน</w:t>
            </w:r>
            <w:r w:rsidR="00E94226">
              <w:rPr>
                <w:rFonts w:ascii="Angsana New" w:hAnsi="Angsana New" w:hint="cs"/>
                <w:color w:val="000000"/>
                <w:spacing w:val="-5"/>
                <w:sz w:val="28"/>
                <w:szCs w:val="28"/>
                <w:cs/>
              </w:rPr>
              <w:t>)</w:t>
            </w:r>
            <w:r w:rsidRPr="00553B72">
              <w:rPr>
                <w:rFonts w:ascii="Angsana New" w:hAnsi="Angsana New"/>
                <w:color w:val="000000"/>
                <w:spacing w:val="-5"/>
                <w:sz w:val="28"/>
                <w:szCs w:val="28"/>
                <w:cs/>
              </w:rPr>
              <w:t>เบ็ดเสร็จอื่นจากบริษัทร่วม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179CA" w:rsidRPr="004C4E51" w:rsidRDefault="006179C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87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:rsidR="006179CA" w:rsidRPr="00553B72" w:rsidRDefault="006179C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179CA" w:rsidRPr="00C8551D" w:rsidRDefault="006179C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6179CA" w:rsidRPr="00553B72" w:rsidRDefault="006179C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179CA" w:rsidRPr="00C8551D" w:rsidRDefault="006179C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87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6179CA" w:rsidRPr="00553B72" w:rsidTr="008B572B">
        <w:trPr>
          <w:trHeight w:hRule="exact" w:val="432"/>
        </w:trPr>
        <w:tc>
          <w:tcPr>
            <w:tcW w:w="4054" w:type="dxa"/>
          </w:tcPr>
          <w:p w:rsidR="006179CA" w:rsidRPr="00553B72" w:rsidRDefault="006179CA" w:rsidP="0012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01" w:hanging="141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="004D3E8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(ขาดทุน)</w:t>
            </w:r>
            <w:r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เบ็ดเสร็จอื่นสำหรับงวด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179CA" w:rsidRPr="00C8551D" w:rsidRDefault="006179C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6,291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:rsidR="006179CA" w:rsidRPr="00553B72" w:rsidRDefault="006179C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179CA" w:rsidRPr="00C8551D" w:rsidRDefault="006179C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1,241</w:t>
            </w:r>
          </w:p>
        </w:tc>
        <w:tc>
          <w:tcPr>
            <w:tcW w:w="238" w:type="dxa"/>
            <w:shd w:val="clear" w:color="auto" w:fill="auto"/>
          </w:tcPr>
          <w:p w:rsidR="006179CA" w:rsidRPr="00553B72" w:rsidRDefault="006179C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179CA" w:rsidRPr="00C8551D" w:rsidRDefault="006179CA" w:rsidP="001202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(5,050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</w:tbl>
    <w:p w:rsidR="00D344D5" w:rsidRDefault="00B6235B" w:rsidP="00AF7C7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553B72">
        <w:rPr>
          <w:rFonts w:ascii="Angsana New" w:hAnsi="Angsana New"/>
          <w:b/>
          <w:bCs/>
          <w:sz w:val="28"/>
          <w:szCs w:val="28"/>
          <w:cs/>
        </w:rPr>
        <w:t>ข้อมูล</w:t>
      </w:r>
      <w:r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t>ทางการเงินจำแนกตามส่วนงาน</w:t>
      </w:r>
    </w:p>
    <w:p w:rsidR="006535B5" w:rsidRPr="006535B5" w:rsidRDefault="006535B5" w:rsidP="00653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line="240" w:lineRule="auto"/>
        <w:ind w:left="425"/>
        <w:rPr>
          <w:rFonts w:ascii="Angsana New" w:hAnsi="Angsana New"/>
          <w:sz w:val="28"/>
          <w:szCs w:val="28"/>
          <w:lang w:val="en-GB"/>
        </w:rPr>
      </w:pPr>
      <w:r w:rsidRPr="006535B5">
        <w:rPr>
          <w:rFonts w:ascii="Angsana New" w:hAnsi="Angsana New" w:hint="cs"/>
          <w:sz w:val="28"/>
          <w:szCs w:val="28"/>
          <w:cs/>
          <w:lang w:val="en-GB"/>
        </w:rPr>
        <w:t>ประกอบด้วย</w:t>
      </w:r>
    </w:p>
    <w:tbl>
      <w:tblPr>
        <w:tblW w:w="922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883"/>
        <w:gridCol w:w="1157"/>
        <w:gridCol w:w="238"/>
        <w:gridCol w:w="1154"/>
        <w:gridCol w:w="236"/>
        <w:gridCol w:w="1157"/>
        <w:gridCol w:w="238"/>
        <w:gridCol w:w="1149"/>
        <w:gridCol w:w="8"/>
      </w:tblGrid>
      <w:tr w:rsidR="00D344D5" w:rsidRPr="00553B72" w:rsidTr="008B572B">
        <w:trPr>
          <w:gridAfter w:val="1"/>
          <w:wAfter w:w="8" w:type="dxa"/>
          <w:trHeight w:val="431"/>
        </w:trPr>
        <w:tc>
          <w:tcPr>
            <w:tcW w:w="3883" w:type="dxa"/>
          </w:tcPr>
          <w:p w:rsidR="00D344D5" w:rsidRPr="00553B72" w:rsidRDefault="00D344D5" w:rsidP="000A7CA7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329" w:type="dxa"/>
            <w:gridSpan w:val="7"/>
            <w:tcBorders>
              <w:bottom w:val="single" w:sz="4" w:space="0" w:color="auto"/>
            </w:tcBorders>
            <w:vAlign w:val="bottom"/>
          </w:tcPr>
          <w:p w:rsidR="00D344D5" w:rsidRPr="00553B72" w:rsidRDefault="00CB7106" w:rsidP="00C659D3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 w:hint="cs"/>
                <w:cs/>
              </w:rPr>
              <w:t>พันบาท</w:t>
            </w:r>
          </w:p>
        </w:tc>
      </w:tr>
      <w:tr w:rsidR="00CB7106" w:rsidRPr="00553B72" w:rsidTr="008B572B">
        <w:trPr>
          <w:gridAfter w:val="1"/>
          <w:wAfter w:w="8" w:type="dxa"/>
          <w:trHeight w:val="431"/>
        </w:trPr>
        <w:tc>
          <w:tcPr>
            <w:tcW w:w="3883" w:type="dxa"/>
          </w:tcPr>
          <w:p w:rsidR="00CB7106" w:rsidRPr="00553B72" w:rsidRDefault="00CB7106" w:rsidP="000A7CA7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329" w:type="dxa"/>
            <w:gridSpan w:val="7"/>
            <w:tcBorders>
              <w:bottom w:val="single" w:sz="4" w:space="0" w:color="auto"/>
            </w:tcBorders>
            <w:vAlign w:val="bottom"/>
          </w:tcPr>
          <w:p w:rsidR="00CB7106" w:rsidRPr="00553B72" w:rsidRDefault="00CB7106" w:rsidP="00C659D3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344D5" w:rsidRPr="00553B72" w:rsidTr="008B572B">
        <w:trPr>
          <w:trHeight w:val="431"/>
        </w:trPr>
        <w:tc>
          <w:tcPr>
            <w:tcW w:w="3883" w:type="dxa"/>
          </w:tcPr>
          <w:p w:rsidR="00D344D5" w:rsidRPr="00553B72" w:rsidRDefault="00D344D5" w:rsidP="000A7CA7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:rsidR="00D344D5" w:rsidRPr="00553B72" w:rsidRDefault="00D344D5" w:rsidP="00C659D3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38" w:type="dxa"/>
            <w:vAlign w:val="bottom"/>
          </w:tcPr>
          <w:p w:rsidR="00D344D5" w:rsidRPr="00553B72" w:rsidRDefault="00D344D5" w:rsidP="00C659D3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vAlign w:val="bottom"/>
          </w:tcPr>
          <w:p w:rsidR="00D344D5" w:rsidRPr="00553B72" w:rsidRDefault="00D344D5" w:rsidP="00C659D3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  <w:vAlign w:val="bottom"/>
          </w:tcPr>
          <w:p w:rsidR="00D344D5" w:rsidRPr="00553B72" w:rsidRDefault="00D344D5" w:rsidP="00C659D3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:rsidR="00D344D5" w:rsidRPr="00553B72" w:rsidRDefault="00D344D5" w:rsidP="00C659D3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238" w:type="dxa"/>
            <w:vAlign w:val="bottom"/>
          </w:tcPr>
          <w:p w:rsidR="00D344D5" w:rsidRPr="00553B72" w:rsidRDefault="00D344D5" w:rsidP="00C659D3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7" w:type="dxa"/>
            <w:gridSpan w:val="2"/>
            <w:tcBorders>
              <w:bottom w:val="single" w:sz="4" w:space="0" w:color="auto"/>
            </w:tcBorders>
            <w:vAlign w:val="bottom"/>
          </w:tcPr>
          <w:p w:rsidR="00D344D5" w:rsidRPr="00553B72" w:rsidRDefault="00D344D5" w:rsidP="00C659D3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D70C30" w:rsidRPr="00553B72" w:rsidTr="008B572B">
        <w:trPr>
          <w:trHeight w:val="431"/>
        </w:trPr>
        <w:tc>
          <w:tcPr>
            <w:tcW w:w="5040" w:type="dxa"/>
            <w:gridSpan w:val="2"/>
            <w:vAlign w:val="bottom"/>
          </w:tcPr>
          <w:p w:rsidR="00D70C30" w:rsidRPr="00EC66EF" w:rsidRDefault="00D70C30" w:rsidP="00C659D3">
            <w:pPr>
              <w:pStyle w:val="BodyText"/>
              <w:spacing w:after="0"/>
              <w:ind w:left="34" w:right="126"/>
              <w:rPr>
                <w:rFonts w:ascii="Angsana New" w:hAnsi="Angsana New"/>
                <w:sz w:val="28"/>
                <w:szCs w:val="28"/>
              </w:rPr>
            </w:pPr>
            <w:r w:rsidRPr="00EC66E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สำหรับงวดสามเดือนสิ้นสุดวันที่ </w:t>
            </w:r>
            <w:r w:rsidR="00626186">
              <w:rPr>
                <w:rFonts w:ascii="Angsana New" w:hAnsi="Angsana New"/>
                <w:sz w:val="28"/>
                <w:szCs w:val="28"/>
                <w:u w:val="single"/>
              </w:rPr>
              <w:t>30</w:t>
            </w:r>
            <w:r w:rsidRPr="00EC66EF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="0062618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มิถุนายน</w:t>
            </w:r>
            <w:r w:rsidRPr="00EC66E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</w:t>
            </w:r>
            <w:r w:rsidRPr="00EC66EF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238" w:type="dxa"/>
          </w:tcPr>
          <w:p w:rsidR="00D70C30" w:rsidRPr="00553B72" w:rsidRDefault="00D70C30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:rsidR="00D70C30" w:rsidRPr="00553B72" w:rsidRDefault="00D70C30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D70C30" w:rsidRPr="00553B72" w:rsidRDefault="00D70C30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</w:tcPr>
          <w:p w:rsidR="00D70C30" w:rsidRPr="00553B72" w:rsidRDefault="00D70C30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:rsidR="00D70C30" w:rsidRPr="00553B72" w:rsidRDefault="00D70C30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</w:tcPr>
          <w:p w:rsidR="00D70C30" w:rsidRPr="00553B72" w:rsidRDefault="00D70C30" w:rsidP="000A7CA7">
            <w:pPr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1789" w:rsidRPr="00553B72" w:rsidTr="008B572B">
        <w:trPr>
          <w:trHeight w:val="431"/>
        </w:trPr>
        <w:tc>
          <w:tcPr>
            <w:tcW w:w="3883" w:type="dxa"/>
            <w:vAlign w:val="bottom"/>
          </w:tcPr>
          <w:p w:rsidR="00251789" w:rsidRPr="00553B72" w:rsidRDefault="00251789" w:rsidP="00C659D3">
            <w:pPr>
              <w:pStyle w:val="a4"/>
              <w:widowControl/>
              <w:ind w:left="34" w:right="0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1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789">
              <w:rPr>
                <w:rFonts w:ascii="Angsana New" w:hAnsi="Angsana New"/>
                <w:sz w:val="28"/>
                <w:szCs w:val="28"/>
              </w:rPr>
              <w:t>106,668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789">
              <w:rPr>
                <w:rFonts w:ascii="Angsana New" w:hAnsi="Angsana New"/>
                <w:sz w:val="28"/>
                <w:szCs w:val="28"/>
              </w:rPr>
              <w:t>19,151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51789" w:rsidRPr="00251789" w:rsidRDefault="002F3222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31,247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51789" w:rsidRPr="00251789" w:rsidRDefault="002F3222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157,066</w:t>
            </w:r>
          </w:p>
        </w:tc>
      </w:tr>
      <w:tr w:rsidR="00251789" w:rsidRPr="00553B72" w:rsidTr="008B572B">
        <w:trPr>
          <w:trHeight w:val="431"/>
        </w:trPr>
        <w:tc>
          <w:tcPr>
            <w:tcW w:w="3883" w:type="dxa"/>
            <w:vAlign w:val="bottom"/>
          </w:tcPr>
          <w:p w:rsidR="00251789" w:rsidRPr="00553B72" w:rsidRDefault="00251789" w:rsidP="00C659D3">
            <w:pPr>
              <w:pStyle w:val="a4"/>
              <w:widowControl/>
              <w:ind w:left="34" w:right="0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1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789">
              <w:rPr>
                <w:rFonts w:ascii="Angsana New" w:hAnsi="Angsana New"/>
                <w:sz w:val="28"/>
                <w:szCs w:val="28"/>
              </w:rPr>
              <w:t>40,708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789">
              <w:rPr>
                <w:rFonts w:ascii="Angsana New" w:hAnsi="Angsana New"/>
                <w:sz w:val="28"/>
                <w:szCs w:val="28"/>
              </w:rPr>
              <w:t>3,034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789">
              <w:rPr>
                <w:rFonts w:ascii="Angsana New" w:hAnsi="Angsana New"/>
                <w:sz w:val="28"/>
                <w:szCs w:val="28"/>
              </w:rPr>
              <w:t>11,46</w:t>
            </w:r>
            <w:r w:rsidR="002F322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789">
              <w:rPr>
                <w:rFonts w:ascii="Angsana New" w:hAnsi="Angsana New"/>
                <w:sz w:val="28"/>
                <w:szCs w:val="28"/>
              </w:rPr>
              <w:t>55,20</w:t>
            </w:r>
            <w:r w:rsidR="002F3222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251789" w:rsidRPr="00553B72" w:rsidTr="008B572B">
        <w:trPr>
          <w:trHeight w:val="431"/>
        </w:trPr>
        <w:tc>
          <w:tcPr>
            <w:tcW w:w="3883" w:type="dxa"/>
            <w:vAlign w:val="bottom"/>
          </w:tcPr>
          <w:p w:rsidR="00251789" w:rsidRPr="00553B72" w:rsidRDefault="00251789" w:rsidP="00C659D3">
            <w:pPr>
              <w:pStyle w:val="a4"/>
              <w:widowControl/>
              <w:ind w:left="34" w:right="0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รายได้อื่น ๆ ที่ไม่ได้ปันส่วน</w:t>
            </w:r>
          </w:p>
        </w:tc>
        <w:tc>
          <w:tcPr>
            <w:tcW w:w="115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789">
              <w:rPr>
                <w:rFonts w:ascii="Angsana New" w:hAnsi="Angsana New"/>
                <w:sz w:val="28"/>
                <w:szCs w:val="28"/>
              </w:rPr>
              <w:t>4,594</w:t>
            </w:r>
          </w:p>
        </w:tc>
      </w:tr>
      <w:tr w:rsidR="00251789" w:rsidRPr="00553B72" w:rsidTr="008B572B">
        <w:trPr>
          <w:trHeight w:val="431"/>
        </w:trPr>
        <w:tc>
          <w:tcPr>
            <w:tcW w:w="3883" w:type="dxa"/>
            <w:vAlign w:val="bottom"/>
          </w:tcPr>
          <w:p w:rsidR="00251789" w:rsidRPr="00AE4F1F" w:rsidRDefault="00251789" w:rsidP="00C659D3">
            <w:pPr>
              <w:pStyle w:val="a4"/>
              <w:widowControl/>
              <w:ind w:left="34" w:right="0"/>
              <w:rPr>
                <w:rFonts w:ascii="Angsana New" w:hAnsi="Angsana New" w:cs="Angsana New"/>
                <w:cs/>
              </w:rPr>
            </w:pPr>
            <w:r w:rsidRPr="00AE4F1F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157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789">
              <w:rPr>
                <w:rFonts w:ascii="Angsana New" w:hAnsi="Angsana New"/>
                <w:sz w:val="28"/>
                <w:szCs w:val="28"/>
              </w:rPr>
              <w:t>(59,939)</w:t>
            </w:r>
          </w:p>
        </w:tc>
      </w:tr>
      <w:tr w:rsidR="00251789" w:rsidRPr="00553B72" w:rsidTr="008B572B">
        <w:trPr>
          <w:trHeight w:val="431"/>
        </w:trPr>
        <w:tc>
          <w:tcPr>
            <w:tcW w:w="3883" w:type="dxa"/>
            <w:vAlign w:val="bottom"/>
          </w:tcPr>
          <w:p w:rsidR="00251789" w:rsidRPr="00553B72" w:rsidRDefault="00251789" w:rsidP="00C659D3">
            <w:pPr>
              <w:pStyle w:val="a4"/>
              <w:widowControl/>
              <w:ind w:left="34" w:right="0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157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789">
              <w:rPr>
                <w:rFonts w:ascii="Angsana New" w:hAnsi="Angsana New"/>
                <w:sz w:val="28"/>
                <w:szCs w:val="28"/>
              </w:rPr>
              <w:t>(1,262)</w:t>
            </w:r>
          </w:p>
        </w:tc>
      </w:tr>
      <w:tr w:rsidR="00251789" w:rsidRPr="00553B72" w:rsidTr="008B572B">
        <w:trPr>
          <w:trHeight w:val="431"/>
        </w:trPr>
        <w:tc>
          <w:tcPr>
            <w:tcW w:w="3883" w:type="dxa"/>
            <w:vAlign w:val="bottom"/>
          </w:tcPr>
          <w:p w:rsidR="00251789" w:rsidRPr="00553B72" w:rsidRDefault="00251789" w:rsidP="00C659D3">
            <w:pPr>
              <w:pStyle w:val="a4"/>
              <w:widowControl/>
              <w:ind w:left="34" w:right="0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ส่วนแบ่งกำไรจากบริษัทร่วม</w:t>
            </w:r>
          </w:p>
        </w:tc>
        <w:tc>
          <w:tcPr>
            <w:tcW w:w="1157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789">
              <w:rPr>
                <w:rFonts w:ascii="Angsana New" w:hAnsi="Angsana New"/>
                <w:sz w:val="28"/>
                <w:szCs w:val="28"/>
              </w:rPr>
              <w:t>216</w:t>
            </w:r>
          </w:p>
        </w:tc>
      </w:tr>
      <w:tr w:rsidR="00251789" w:rsidRPr="00553B72" w:rsidTr="008B572B">
        <w:trPr>
          <w:trHeight w:val="431"/>
        </w:trPr>
        <w:tc>
          <w:tcPr>
            <w:tcW w:w="3883" w:type="dxa"/>
            <w:vAlign w:val="bottom"/>
          </w:tcPr>
          <w:p w:rsidR="00251789" w:rsidRPr="00553B72" w:rsidRDefault="00251789" w:rsidP="00C659D3">
            <w:pPr>
              <w:pStyle w:val="a4"/>
              <w:widowControl/>
              <w:ind w:left="34" w:right="0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ค่าใช้จ่ายภาษีเงินได้ที่ไม่ได้ปันส่วน</w:t>
            </w:r>
          </w:p>
        </w:tc>
        <w:tc>
          <w:tcPr>
            <w:tcW w:w="1157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789">
              <w:rPr>
                <w:rFonts w:ascii="Angsana New" w:hAnsi="Angsana New"/>
                <w:sz w:val="28"/>
                <w:szCs w:val="28"/>
              </w:rPr>
              <w:t>1,066</w:t>
            </w:r>
          </w:p>
        </w:tc>
      </w:tr>
      <w:tr w:rsidR="00251789" w:rsidRPr="00553B72" w:rsidTr="008B572B">
        <w:trPr>
          <w:trHeight w:val="431"/>
        </w:trPr>
        <w:tc>
          <w:tcPr>
            <w:tcW w:w="3883" w:type="dxa"/>
            <w:vAlign w:val="bottom"/>
          </w:tcPr>
          <w:p w:rsidR="00251789" w:rsidRPr="00553B72" w:rsidRDefault="00E94226" w:rsidP="00C659D3">
            <w:pPr>
              <w:pStyle w:val="a4"/>
              <w:widowControl/>
              <w:ind w:left="34" w:right="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(ขาดทุน)</w:t>
            </w:r>
            <w:r w:rsidR="00251789" w:rsidRPr="00553B72">
              <w:rPr>
                <w:rFonts w:ascii="Angsana New" w:hAnsi="Angsana New" w:cs="Angsana New"/>
                <w:cs/>
              </w:rPr>
              <w:t>สำหรับ</w:t>
            </w:r>
            <w:r w:rsidR="00251789" w:rsidRPr="00553B72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157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51789" w:rsidRPr="00251789" w:rsidRDefault="00251789" w:rsidP="00C659D3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789">
              <w:rPr>
                <w:rFonts w:ascii="Angsana New" w:hAnsi="Angsana New"/>
                <w:sz w:val="28"/>
                <w:szCs w:val="28"/>
              </w:rPr>
              <w:t>(121)</w:t>
            </w:r>
          </w:p>
        </w:tc>
      </w:tr>
    </w:tbl>
    <w:p w:rsidR="0074484C" w:rsidRPr="00553B72" w:rsidRDefault="0074484C">
      <w:pPr>
        <w:rPr>
          <w:sz w:val="28"/>
          <w:szCs w:val="28"/>
        </w:rPr>
      </w:pPr>
    </w:p>
    <w:p w:rsidR="00924E97" w:rsidRPr="00553B72" w:rsidRDefault="00924E97">
      <w:pPr>
        <w:rPr>
          <w:sz w:val="28"/>
          <w:szCs w:val="28"/>
        </w:rPr>
      </w:pPr>
    </w:p>
    <w:p w:rsidR="00924E97" w:rsidRPr="00553B72" w:rsidRDefault="00924E97">
      <w:pPr>
        <w:rPr>
          <w:sz w:val="28"/>
          <w:szCs w:val="28"/>
        </w:rPr>
      </w:pPr>
    </w:p>
    <w:tbl>
      <w:tblPr>
        <w:tblW w:w="921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883"/>
        <w:gridCol w:w="6"/>
        <w:gridCol w:w="1150"/>
        <w:gridCol w:w="6"/>
        <w:gridCol w:w="232"/>
        <w:gridCol w:w="6"/>
        <w:gridCol w:w="1151"/>
        <w:gridCol w:w="6"/>
        <w:gridCol w:w="233"/>
        <w:gridCol w:w="6"/>
        <w:gridCol w:w="1151"/>
        <w:gridCol w:w="6"/>
        <w:gridCol w:w="232"/>
        <w:gridCol w:w="6"/>
        <w:gridCol w:w="1140"/>
      </w:tblGrid>
      <w:tr w:rsidR="00510361" w:rsidRPr="00553B72" w:rsidTr="008B572B">
        <w:tc>
          <w:tcPr>
            <w:tcW w:w="3889" w:type="dxa"/>
            <w:gridSpan w:val="2"/>
            <w:vAlign w:val="bottom"/>
          </w:tcPr>
          <w:p w:rsidR="00510361" w:rsidRPr="00553B72" w:rsidRDefault="00510361" w:rsidP="00510361">
            <w:pPr>
              <w:pStyle w:val="BodyText"/>
              <w:spacing w:after="0"/>
              <w:ind w:left="-74" w:right="126"/>
              <w:rPr>
                <w:rFonts w:ascii="Angsana New" w:hAnsi="Angsana New"/>
                <w:spacing w:val="-20"/>
                <w:sz w:val="28"/>
                <w:szCs w:val="28"/>
              </w:rPr>
            </w:pPr>
          </w:p>
        </w:tc>
        <w:tc>
          <w:tcPr>
            <w:tcW w:w="5325" w:type="dxa"/>
            <w:gridSpan w:val="13"/>
            <w:tcBorders>
              <w:bottom w:val="single" w:sz="4" w:space="0" w:color="auto"/>
            </w:tcBorders>
            <w:vAlign w:val="bottom"/>
          </w:tcPr>
          <w:p w:rsidR="00510361" w:rsidRPr="00553B72" w:rsidRDefault="00510361" w:rsidP="008B572B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 w:hint="cs"/>
                <w:cs/>
              </w:rPr>
              <w:t>พันบาท</w:t>
            </w:r>
          </w:p>
        </w:tc>
      </w:tr>
      <w:tr w:rsidR="00510361" w:rsidRPr="00553B72" w:rsidTr="008B572B">
        <w:tc>
          <w:tcPr>
            <w:tcW w:w="3889" w:type="dxa"/>
            <w:gridSpan w:val="2"/>
            <w:vAlign w:val="bottom"/>
          </w:tcPr>
          <w:p w:rsidR="00510361" w:rsidRPr="00553B72" w:rsidRDefault="00510361" w:rsidP="00510361">
            <w:pPr>
              <w:pStyle w:val="BodyText"/>
              <w:spacing w:after="0"/>
              <w:ind w:left="-74" w:right="126"/>
              <w:rPr>
                <w:rFonts w:ascii="Angsana New" w:hAnsi="Angsana New"/>
                <w:spacing w:val="-20"/>
                <w:sz w:val="28"/>
                <w:szCs w:val="28"/>
              </w:rPr>
            </w:pPr>
          </w:p>
        </w:tc>
        <w:tc>
          <w:tcPr>
            <w:tcW w:w="5325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10361" w:rsidRPr="00553B72" w:rsidRDefault="00510361" w:rsidP="008B572B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10361" w:rsidRPr="00553B72" w:rsidTr="008B572B">
        <w:trPr>
          <w:trHeight w:val="431"/>
        </w:trPr>
        <w:tc>
          <w:tcPr>
            <w:tcW w:w="3889" w:type="dxa"/>
            <w:gridSpan w:val="2"/>
            <w:vAlign w:val="bottom"/>
          </w:tcPr>
          <w:p w:rsidR="00510361" w:rsidRPr="00553B72" w:rsidRDefault="00510361" w:rsidP="00510361">
            <w:pPr>
              <w:pStyle w:val="BodyText"/>
              <w:spacing w:after="0"/>
              <w:ind w:left="-74" w:right="126"/>
              <w:rPr>
                <w:rFonts w:ascii="Angsana New" w:hAnsi="Angsana New"/>
                <w:spacing w:val="-20"/>
                <w:sz w:val="28"/>
                <w:szCs w:val="28"/>
                <w:u w:val="single"/>
                <w:cs/>
              </w:rPr>
            </w:pPr>
          </w:p>
        </w:tc>
        <w:tc>
          <w:tcPr>
            <w:tcW w:w="11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10361" w:rsidRPr="00553B72" w:rsidRDefault="00510361" w:rsidP="0051036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38" w:type="dxa"/>
            <w:gridSpan w:val="2"/>
            <w:tcBorders>
              <w:top w:val="single" w:sz="4" w:space="0" w:color="auto"/>
            </w:tcBorders>
            <w:vAlign w:val="bottom"/>
          </w:tcPr>
          <w:p w:rsidR="00510361" w:rsidRPr="00553B72" w:rsidRDefault="00510361" w:rsidP="0051036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10361" w:rsidRPr="00553B72" w:rsidRDefault="00510361" w:rsidP="00510361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9" w:type="dxa"/>
            <w:gridSpan w:val="2"/>
            <w:tcBorders>
              <w:top w:val="single" w:sz="4" w:space="0" w:color="auto"/>
            </w:tcBorders>
            <w:vAlign w:val="bottom"/>
          </w:tcPr>
          <w:p w:rsidR="00510361" w:rsidRPr="00553B72" w:rsidRDefault="00510361" w:rsidP="0051036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10361" w:rsidRPr="00553B72" w:rsidRDefault="00510361" w:rsidP="0051036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238" w:type="dxa"/>
            <w:gridSpan w:val="2"/>
            <w:tcBorders>
              <w:top w:val="single" w:sz="4" w:space="0" w:color="auto"/>
            </w:tcBorders>
            <w:vAlign w:val="bottom"/>
          </w:tcPr>
          <w:p w:rsidR="00510361" w:rsidRPr="00553B72" w:rsidRDefault="00510361" w:rsidP="0051036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10361" w:rsidRPr="00553B72" w:rsidRDefault="00510361" w:rsidP="0051036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510361" w:rsidRPr="00553B72" w:rsidTr="008B572B">
        <w:tc>
          <w:tcPr>
            <w:tcW w:w="5045" w:type="dxa"/>
            <w:gridSpan w:val="4"/>
            <w:vAlign w:val="bottom"/>
          </w:tcPr>
          <w:p w:rsidR="00510361" w:rsidRPr="00EC66EF" w:rsidRDefault="00510361" w:rsidP="00510361">
            <w:pPr>
              <w:pStyle w:val="BodyText"/>
              <w:spacing w:after="0"/>
              <w:ind w:left="-74"/>
              <w:rPr>
                <w:rFonts w:ascii="Angsana New" w:hAnsi="Angsana New"/>
                <w:sz w:val="28"/>
                <w:szCs w:val="28"/>
              </w:rPr>
            </w:pPr>
            <w:r w:rsidRPr="00EC66E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สำหรับงวดสามเดือนสิ้นสุดวันที่ </w:t>
            </w:r>
            <w:r w:rsidR="009156E4">
              <w:rPr>
                <w:rFonts w:ascii="Angsana New" w:hAnsi="Angsana New"/>
                <w:sz w:val="28"/>
                <w:szCs w:val="28"/>
                <w:u w:val="single"/>
              </w:rPr>
              <w:t>30</w:t>
            </w:r>
            <w:r w:rsidRPr="00EC66EF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="009156E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มิถุนายน</w:t>
            </w:r>
            <w:r w:rsidRPr="00EC66E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</w:t>
            </w:r>
            <w:r w:rsidRPr="00EC66EF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238" w:type="dxa"/>
            <w:gridSpan w:val="2"/>
          </w:tcPr>
          <w:p w:rsidR="00510361" w:rsidRPr="00553B72" w:rsidRDefault="00510361" w:rsidP="00510361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</w:tcPr>
          <w:p w:rsidR="00510361" w:rsidRPr="00553B72" w:rsidRDefault="00510361" w:rsidP="00510361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gridSpan w:val="2"/>
          </w:tcPr>
          <w:p w:rsidR="00510361" w:rsidRPr="00553B72" w:rsidRDefault="00510361" w:rsidP="00510361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</w:tcPr>
          <w:p w:rsidR="00510361" w:rsidRPr="00553B72" w:rsidRDefault="00510361" w:rsidP="00510361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gridSpan w:val="2"/>
          </w:tcPr>
          <w:p w:rsidR="00510361" w:rsidRPr="00553B72" w:rsidRDefault="00510361" w:rsidP="00510361">
            <w:pPr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</w:tcPr>
          <w:p w:rsidR="00510361" w:rsidRPr="00553B72" w:rsidRDefault="00510361" w:rsidP="00510361">
            <w:pPr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4EDF" w:rsidRPr="00553B72" w:rsidTr="008B572B">
        <w:tc>
          <w:tcPr>
            <w:tcW w:w="3883" w:type="dxa"/>
            <w:vAlign w:val="bottom"/>
          </w:tcPr>
          <w:p w:rsidR="00364EDF" w:rsidRPr="00553B72" w:rsidRDefault="00364EDF" w:rsidP="00364EDF">
            <w:pPr>
              <w:pStyle w:val="a4"/>
              <w:widowControl/>
              <w:ind w:left="-74" w:right="0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156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64EDF" w:rsidRPr="00C8551D" w:rsidRDefault="00364EDF" w:rsidP="00364ED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99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086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64EDF" w:rsidRPr="00C8551D" w:rsidRDefault="00364EDF" w:rsidP="00364ED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15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843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64EDF" w:rsidRPr="00C8551D" w:rsidRDefault="00364EDF" w:rsidP="00364ED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29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488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64EDF" w:rsidRPr="00C8551D" w:rsidRDefault="00364EDF" w:rsidP="00364ED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144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417</w:t>
            </w:r>
          </w:p>
        </w:tc>
      </w:tr>
      <w:tr w:rsidR="00364EDF" w:rsidRPr="00553B72" w:rsidTr="008B572B">
        <w:tc>
          <w:tcPr>
            <w:tcW w:w="3883" w:type="dxa"/>
            <w:vAlign w:val="bottom"/>
          </w:tcPr>
          <w:p w:rsidR="00364EDF" w:rsidRPr="00553B72" w:rsidRDefault="00364EDF" w:rsidP="00364EDF">
            <w:pPr>
              <w:pStyle w:val="a4"/>
              <w:widowControl/>
              <w:ind w:left="-74" w:right="0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156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64EDF" w:rsidRPr="00C8551D" w:rsidRDefault="00364EDF" w:rsidP="00364ED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29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543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64EDF" w:rsidRPr="00C8551D" w:rsidRDefault="00364EDF" w:rsidP="00364ED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401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64EDF" w:rsidRPr="00C8551D" w:rsidRDefault="00364EDF" w:rsidP="00364ED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11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435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364EDF" w:rsidRPr="00C8551D" w:rsidRDefault="00364EDF" w:rsidP="00364ED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44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379</w:t>
            </w:r>
          </w:p>
        </w:tc>
      </w:tr>
      <w:tr w:rsidR="00364EDF" w:rsidRPr="00553B72" w:rsidTr="008B572B">
        <w:tc>
          <w:tcPr>
            <w:tcW w:w="3883" w:type="dxa"/>
            <w:vAlign w:val="bottom"/>
          </w:tcPr>
          <w:p w:rsidR="00364EDF" w:rsidRPr="00553B72" w:rsidRDefault="00364EDF" w:rsidP="00364EDF">
            <w:pPr>
              <w:pStyle w:val="a4"/>
              <w:widowControl/>
              <w:ind w:left="-74" w:right="0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รายได้อื่น ๆ ที่ไม่ได้ปันส่วน</w:t>
            </w:r>
          </w:p>
        </w:tc>
        <w:tc>
          <w:tcPr>
            <w:tcW w:w="1156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ind w:left="-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364EDF" w:rsidRPr="00C8551D" w:rsidRDefault="00364EDF" w:rsidP="00364ED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476</w:t>
            </w:r>
          </w:p>
        </w:tc>
      </w:tr>
      <w:tr w:rsidR="00364EDF" w:rsidRPr="00553B72" w:rsidTr="008B572B">
        <w:tc>
          <w:tcPr>
            <w:tcW w:w="3883" w:type="dxa"/>
            <w:vAlign w:val="bottom"/>
          </w:tcPr>
          <w:p w:rsidR="00364EDF" w:rsidRPr="00553B72" w:rsidRDefault="00364EDF" w:rsidP="00364EDF">
            <w:pPr>
              <w:pStyle w:val="a4"/>
              <w:widowControl/>
              <w:ind w:left="-74" w:right="0"/>
              <w:rPr>
                <w:rFonts w:ascii="Angsana New" w:hAnsi="Angsana New" w:cs="Angsana New"/>
                <w:spacing w:val="-20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156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ind w:left="-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364EDF" w:rsidRPr="00C8551D" w:rsidRDefault="00364EDF" w:rsidP="00364ED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49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014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364EDF" w:rsidRPr="00553B72" w:rsidTr="008B572B">
        <w:tc>
          <w:tcPr>
            <w:tcW w:w="3883" w:type="dxa"/>
            <w:vAlign w:val="bottom"/>
          </w:tcPr>
          <w:p w:rsidR="00364EDF" w:rsidRPr="00553B72" w:rsidRDefault="00364EDF" w:rsidP="00364EDF">
            <w:pPr>
              <w:pStyle w:val="a4"/>
              <w:widowControl/>
              <w:ind w:left="-74" w:right="0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156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ind w:left="-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364EDF" w:rsidRPr="00C8551D" w:rsidRDefault="00364EDF" w:rsidP="00364ED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541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364EDF" w:rsidRPr="00553B72" w:rsidTr="008B572B">
        <w:tc>
          <w:tcPr>
            <w:tcW w:w="3883" w:type="dxa"/>
            <w:vAlign w:val="bottom"/>
          </w:tcPr>
          <w:p w:rsidR="00364EDF" w:rsidRPr="00553B72" w:rsidRDefault="00364EDF" w:rsidP="00364EDF">
            <w:pPr>
              <w:pStyle w:val="a4"/>
              <w:widowControl/>
              <w:ind w:left="-74" w:right="0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ส่วนแบ่งกำไรจากบริษัทร่วม</w:t>
            </w:r>
          </w:p>
        </w:tc>
        <w:tc>
          <w:tcPr>
            <w:tcW w:w="1156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ind w:left="-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364EDF" w:rsidRPr="00C8551D" w:rsidRDefault="00364EDF" w:rsidP="00364ED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146</w:t>
            </w:r>
          </w:p>
        </w:tc>
      </w:tr>
      <w:tr w:rsidR="00364EDF" w:rsidRPr="00553B72" w:rsidTr="008B572B">
        <w:tc>
          <w:tcPr>
            <w:tcW w:w="3883" w:type="dxa"/>
            <w:vAlign w:val="bottom"/>
          </w:tcPr>
          <w:p w:rsidR="00364EDF" w:rsidRPr="00553B72" w:rsidRDefault="00364EDF" w:rsidP="00364EDF">
            <w:pPr>
              <w:pStyle w:val="a4"/>
              <w:widowControl/>
              <w:ind w:left="-74" w:right="0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ค่าใช้จ่ายภาษีเงินได้ที่ไม่ได้ปันส่วน</w:t>
            </w:r>
          </w:p>
        </w:tc>
        <w:tc>
          <w:tcPr>
            <w:tcW w:w="1156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ind w:left="-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4EDF" w:rsidRPr="00C8551D" w:rsidRDefault="00364EDF" w:rsidP="00364ED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857</w:t>
            </w:r>
          </w:p>
        </w:tc>
      </w:tr>
      <w:tr w:rsidR="00364EDF" w:rsidRPr="00553B72" w:rsidTr="008B572B">
        <w:tc>
          <w:tcPr>
            <w:tcW w:w="3883" w:type="dxa"/>
            <w:vAlign w:val="bottom"/>
          </w:tcPr>
          <w:p w:rsidR="00364EDF" w:rsidRPr="00553B72" w:rsidRDefault="00364EDF" w:rsidP="00364EDF">
            <w:pPr>
              <w:pStyle w:val="a4"/>
              <w:widowControl/>
              <w:ind w:left="-74" w:right="0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กำไรสำหรับ</w:t>
            </w:r>
            <w:r w:rsidRPr="00553B72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156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ind w:left="-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:rsidR="00364EDF" w:rsidRPr="00553B72" w:rsidRDefault="00364EDF" w:rsidP="00364EDF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64EDF" w:rsidRPr="00C8551D" w:rsidRDefault="00364EDF" w:rsidP="00364ED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303</w:t>
            </w:r>
          </w:p>
        </w:tc>
      </w:tr>
    </w:tbl>
    <w:p w:rsidR="0074484C" w:rsidRDefault="0074484C">
      <w:pPr>
        <w:rPr>
          <w:sz w:val="28"/>
          <w:szCs w:val="28"/>
        </w:rPr>
      </w:pPr>
    </w:p>
    <w:tbl>
      <w:tblPr>
        <w:tblW w:w="922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883"/>
        <w:gridCol w:w="1157"/>
        <w:gridCol w:w="238"/>
        <w:gridCol w:w="1154"/>
        <w:gridCol w:w="236"/>
        <w:gridCol w:w="1157"/>
        <w:gridCol w:w="238"/>
        <w:gridCol w:w="1149"/>
        <w:gridCol w:w="8"/>
      </w:tblGrid>
      <w:tr w:rsidR="00BF39B0" w:rsidRPr="00553B72" w:rsidTr="008B572B">
        <w:trPr>
          <w:gridAfter w:val="1"/>
          <w:wAfter w:w="8" w:type="dxa"/>
          <w:trHeight w:val="431"/>
        </w:trPr>
        <w:tc>
          <w:tcPr>
            <w:tcW w:w="3883" w:type="dxa"/>
          </w:tcPr>
          <w:p w:rsidR="00BF39B0" w:rsidRPr="00553B72" w:rsidRDefault="00BF39B0" w:rsidP="001202CB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329" w:type="dxa"/>
            <w:gridSpan w:val="7"/>
            <w:tcBorders>
              <w:bottom w:val="single" w:sz="4" w:space="0" w:color="auto"/>
            </w:tcBorders>
            <w:vAlign w:val="bottom"/>
          </w:tcPr>
          <w:p w:rsidR="00BF39B0" w:rsidRPr="00553B72" w:rsidRDefault="00BF39B0" w:rsidP="008B572B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 w:hint="cs"/>
                <w:cs/>
              </w:rPr>
              <w:t>พันบาท</w:t>
            </w:r>
          </w:p>
        </w:tc>
      </w:tr>
      <w:tr w:rsidR="00BF39B0" w:rsidRPr="00553B72" w:rsidTr="008B572B">
        <w:trPr>
          <w:gridAfter w:val="1"/>
          <w:wAfter w:w="8" w:type="dxa"/>
          <w:trHeight w:val="431"/>
        </w:trPr>
        <w:tc>
          <w:tcPr>
            <w:tcW w:w="3883" w:type="dxa"/>
          </w:tcPr>
          <w:p w:rsidR="00BF39B0" w:rsidRPr="00553B72" w:rsidRDefault="00BF39B0" w:rsidP="001202CB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329" w:type="dxa"/>
            <w:gridSpan w:val="7"/>
            <w:tcBorders>
              <w:bottom w:val="single" w:sz="4" w:space="0" w:color="auto"/>
            </w:tcBorders>
            <w:vAlign w:val="bottom"/>
          </w:tcPr>
          <w:p w:rsidR="00BF39B0" w:rsidRPr="00553B72" w:rsidRDefault="00BF39B0" w:rsidP="008B572B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F39B0" w:rsidRPr="00553B72" w:rsidTr="008B572B">
        <w:trPr>
          <w:trHeight w:val="431"/>
        </w:trPr>
        <w:tc>
          <w:tcPr>
            <w:tcW w:w="3883" w:type="dxa"/>
          </w:tcPr>
          <w:p w:rsidR="00BF39B0" w:rsidRPr="00553B72" w:rsidRDefault="00BF39B0" w:rsidP="001202CB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:rsidR="00BF39B0" w:rsidRPr="00553B72" w:rsidRDefault="00BF39B0" w:rsidP="008B572B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38" w:type="dxa"/>
            <w:vAlign w:val="bottom"/>
          </w:tcPr>
          <w:p w:rsidR="00BF39B0" w:rsidRPr="00553B72" w:rsidRDefault="00BF39B0" w:rsidP="008B572B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vAlign w:val="bottom"/>
          </w:tcPr>
          <w:p w:rsidR="00BF39B0" w:rsidRPr="00553B72" w:rsidRDefault="00BF39B0" w:rsidP="008B572B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  <w:vAlign w:val="bottom"/>
          </w:tcPr>
          <w:p w:rsidR="00BF39B0" w:rsidRPr="00553B72" w:rsidRDefault="00BF39B0" w:rsidP="008B572B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:rsidR="00BF39B0" w:rsidRPr="00553B72" w:rsidRDefault="00BF39B0" w:rsidP="008B572B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238" w:type="dxa"/>
            <w:vAlign w:val="bottom"/>
          </w:tcPr>
          <w:p w:rsidR="00BF39B0" w:rsidRPr="00553B72" w:rsidRDefault="00BF39B0" w:rsidP="008B572B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7" w:type="dxa"/>
            <w:gridSpan w:val="2"/>
            <w:tcBorders>
              <w:bottom w:val="single" w:sz="4" w:space="0" w:color="auto"/>
            </w:tcBorders>
            <w:vAlign w:val="bottom"/>
          </w:tcPr>
          <w:p w:rsidR="00BF39B0" w:rsidRPr="00553B72" w:rsidRDefault="00BF39B0" w:rsidP="008B572B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BF39B0" w:rsidRPr="00553B72" w:rsidTr="008B572B">
        <w:trPr>
          <w:trHeight w:val="431"/>
        </w:trPr>
        <w:tc>
          <w:tcPr>
            <w:tcW w:w="5040" w:type="dxa"/>
            <w:gridSpan w:val="2"/>
            <w:vAlign w:val="bottom"/>
          </w:tcPr>
          <w:p w:rsidR="00BF39B0" w:rsidRPr="00EC66EF" w:rsidRDefault="000B2B12" w:rsidP="001202CB">
            <w:pPr>
              <w:pStyle w:val="BodyText"/>
              <w:spacing w:after="0"/>
              <w:ind w:left="-74" w:right="1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สำหรับงวดหก</w:t>
            </w:r>
            <w:r w:rsidR="00BF39B0" w:rsidRPr="00EC66E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เดือนสิ้นสุดวันที่ </w:t>
            </w:r>
            <w:r w:rsidR="00BF39B0">
              <w:rPr>
                <w:rFonts w:ascii="Angsana New" w:hAnsi="Angsana New"/>
                <w:sz w:val="28"/>
                <w:szCs w:val="28"/>
                <w:u w:val="single"/>
              </w:rPr>
              <w:t>30</w:t>
            </w:r>
            <w:r w:rsidR="00BF39B0" w:rsidRPr="00EC66EF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="00BF39B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มิถุนายน</w:t>
            </w:r>
            <w:r w:rsidR="00BF39B0" w:rsidRPr="00EC66E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</w:t>
            </w:r>
            <w:r w:rsidR="00BF39B0" w:rsidRPr="00EC66EF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238" w:type="dxa"/>
          </w:tcPr>
          <w:p w:rsidR="00BF39B0" w:rsidRPr="00553B72" w:rsidRDefault="00BF39B0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:rsidR="00BF39B0" w:rsidRPr="00553B72" w:rsidRDefault="00BF39B0" w:rsidP="001202CB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BF39B0" w:rsidRPr="00553B72" w:rsidRDefault="00BF39B0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</w:tcPr>
          <w:p w:rsidR="00BF39B0" w:rsidRPr="00553B72" w:rsidRDefault="00BF39B0" w:rsidP="001202CB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:rsidR="00BF39B0" w:rsidRPr="00553B72" w:rsidRDefault="00BF39B0" w:rsidP="001202CB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</w:tcPr>
          <w:p w:rsidR="00BF39B0" w:rsidRPr="00553B72" w:rsidRDefault="00BF39B0" w:rsidP="001202CB">
            <w:pPr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39B0" w:rsidRPr="00553B72" w:rsidTr="008B572B">
        <w:trPr>
          <w:trHeight w:val="431"/>
        </w:trPr>
        <w:tc>
          <w:tcPr>
            <w:tcW w:w="3883" w:type="dxa"/>
            <w:vAlign w:val="bottom"/>
          </w:tcPr>
          <w:p w:rsidR="00BF39B0" w:rsidRPr="00553B72" w:rsidRDefault="00BF39B0" w:rsidP="001202CB">
            <w:pPr>
              <w:pStyle w:val="a4"/>
              <w:widowControl/>
              <w:ind w:left="-74" w:right="0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1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F39B0" w:rsidRPr="009674A8" w:rsidRDefault="00ED5ACC" w:rsidP="001202CB">
            <w:pPr>
              <w:pStyle w:val="BodyText"/>
              <w:spacing w:after="0"/>
              <w:ind w:left="-7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211,240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F39B0" w:rsidRPr="009674A8" w:rsidRDefault="00ED5ACC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35,581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F39B0" w:rsidRPr="009674A8" w:rsidRDefault="00ED5ACC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65,46</w:t>
            </w:r>
            <w:r w:rsidR="0016405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F39B0" w:rsidRPr="009674A8" w:rsidRDefault="00ED5ACC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312,285</w:t>
            </w:r>
          </w:p>
        </w:tc>
      </w:tr>
      <w:tr w:rsidR="00BF39B0" w:rsidRPr="00553B72" w:rsidTr="008B572B">
        <w:trPr>
          <w:trHeight w:val="431"/>
        </w:trPr>
        <w:tc>
          <w:tcPr>
            <w:tcW w:w="3883" w:type="dxa"/>
            <w:vAlign w:val="bottom"/>
          </w:tcPr>
          <w:p w:rsidR="00BF39B0" w:rsidRPr="00553B72" w:rsidRDefault="00BF39B0" w:rsidP="001202CB">
            <w:pPr>
              <w:pStyle w:val="a4"/>
              <w:widowControl/>
              <w:ind w:left="-74" w:right="0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1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F39B0" w:rsidRPr="009674A8" w:rsidRDefault="00ED5ACC" w:rsidP="001202CB">
            <w:pPr>
              <w:pStyle w:val="BodyText"/>
              <w:spacing w:after="0"/>
              <w:ind w:left="-7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79,136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F39B0" w:rsidRPr="009674A8" w:rsidRDefault="00ED5ACC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6,085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F39B0" w:rsidRPr="009674A8" w:rsidRDefault="00ED5ACC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27,34</w:t>
            </w:r>
            <w:r w:rsidR="00C6723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shd w:val="clear" w:color="auto" w:fill="auto"/>
            <w:vAlign w:val="bottom"/>
          </w:tcPr>
          <w:p w:rsidR="00BF39B0" w:rsidRPr="009674A8" w:rsidRDefault="00ED5ACC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112,56</w:t>
            </w:r>
            <w:r w:rsidR="00C67230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BF39B0" w:rsidRPr="00553B72" w:rsidTr="008B572B">
        <w:trPr>
          <w:trHeight w:val="431"/>
        </w:trPr>
        <w:tc>
          <w:tcPr>
            <w:tcW w:w="3883" w:type="dxa"/>
            <w:vAlign w:val="bottom"/>
          </w:tcPr>
          <w:p w:rsidR="00BF39B0" w:rsidRPr="00553B72" w:rsidRDefault="00BF39B0" w:rsidP="001202CB">
            <w:pPr>
              <w:pStyle w:val="a4"/>
              <w:widowControl/>
              <w:ind w:left="-74" w:right="0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รายได้อื่น ๆ ที่ไม่ได้ปันส่วน</w:t>
            </w:r>
          </w:p>
        </w:tc>
        <w:tc>
          <w:tcPr>
            <w:tcW w:w="115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ind w:left="-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shd w:val="clear" w:color="auto" w:fill="auto"/>
            <w:vAlign w:val="bottom"/>
          </w:tcPr>
          <w:p w:rsidR="00BF39B0" w:rsidRPr="009674A8" w:rsidRDefault="00ED5ACC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6,167</w:t>
            </w:r>
          </w:p>
        </w:tc>
      </w:tr>
      <w:tr w:rsidR="00BF39B0" w:rsidRPr="00553B72" w:rsidTr="008B572B">
        <w:trPr>
          <w:trHeight w:val="431"/>
        </w:trPr>
        <w:tc>
          <w:tcPr>
            <w:tcW w:w="3883" w:type="dxa"/>
            <w:vAlign w:val="bottom"/>
          </w:tcPr>
          <w:p w:rsidR="00BF39B0" w:rsidRPr="00AE4F1F" w:rsidRDefault="00BF39B0" w:rsidP="001202CB">
            <w:pPr>
              <w:pStyle w:val="a4"/>
              <w:widowControl/>
              <w:ind w:left="-74" w:right="0"/>
              <w:rPr>
                <w:rFonts w:ascii="Angsana New" w:hAnsi="Angsana New" w:cs="Angsana New"/>
                <w:cs/>
              </w:rPr>
            </w:pPr>
            <w:r w:rsidRPr="00AE4F1F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157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ind w:left="-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shd w:val="clear" w:color="auto" w:fill="auto"/>
            <w:vAlign w:val="bottom"/>
          </w:tcPr>
          <w:p w:rsidR="00BF39B0" w:rsidRPr="009674A8" w:rsidRDefault="00ED5ACC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(109,695)</w:t>
            </w:r>
          </w:p>
        </w:tc>
      </w:tr>
      <w:tr w:rsidR="00BF39B0" w:rsidRPr="00553B72" w:rsidTr="008B572B">
        <w:trPr>
          <w:trHeight w:val="431"/>
        </w:trPr>
        <w:tc>
          <w:tcPr>
            <w:tcW w:w="3883" w:type="dxa"/>
            <w:vAlign w:val="bottom"/>
          </w:tcPr>
          <w:p w:rsidR="00BF39B0" w:rsidRPr="00553B72" w:rsidRDefault="00BF39B0" w:rsidP="001202CB">
            <w:pPr>
              <w:pStyle w:val="a4"/>
              <w:widowControl/>
              <w:ind w:left="-74" w:right="0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157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ind w:left="-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shd w:val="clear" w:color="auto" w:fill="auto"/>
            <w:vAlign w:val="bottom"/>
          </w:tcPr>
          <w:p w:rsidR="00BF39B0" w:rsidRPr="009674A8" w:rsidRDefault="00ED5ACC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(2,202)</w:t>
            </w:r>
          </w:p>
        </w:tc>
      </w:tr>
      <w:tr w:rsidR="00BF39B0" w:rsidRPr="00553B72" w:rsidTr="008B572B">
        <w:trPr>
          <w:trHeight w:val="431"/>
        </w:trPr>
        <w:tc>
          <w:tcPr>
            <w:tcW w:w="3883" w:type="dxa"/>
            <w:vAlign w:val="bottom"/>
          </w:tcPr>
          <w:p w:rsidR="00BF39B0" w:rsidRPr="00553B72" w:rsidRDefault="00BF39B0" w:rsidP="001202CB">
            <w:pPr>
              <w:pStyle w:val="a4"/>
              <w:widowControl/>
              <w:ind w:left="-74" w:right="0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ส่วนแบ่งกำไรจากบริษัทร่วม</w:t>
            </w:r>
          </w:p>
        </w:tc>
        <w:tc>
          <w:tcPr>
            <w:tcW w:w="1157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ind w:left="-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shd w:val="clear" w:color="auto" w:fill="auto"/>
            <w:vAlign w:val="bottom"/>
          </w:tcPr>
          <w:p w:rsidR="00BF39B0" w:rsidRPr="009674A8" w:rsidRDefault="00ED5ACC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1,470</w:t>
            </w:r>
          </w:p>
        </w:tc>
      </w:tr>
      <w:tr w:rsidR="00BF39B0" w:rsidRPr="00553B72" w:rsidTr="008B572B">
        <w:trPr>
          <w:trHeight w:val="431"/>
        </w:trPr>
        <w:tc>
          <w:tcPr>
            <w:tcW w:w="3883" w:type="dxa"/>
            <w:vAlign w:val="bottom"/>
          </w:tcPr>
          <w:p w:rsidR="00BF39B0" w:rsidRPr="00553B72" w:rsidRDefault="00BF39B0" w:rsidP="001202CB">
            <w:pPr>
              <w:pStyle w:val="a4"/>
              <w:widowControl/>
              <w:ind w:left="-74" w:right="0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ค่าใช้จ่ายภาษีเงินได้ที่ไม่ได้ปันส่วน</w:t>
            </w:r>
          </w:p>
        </w:tc>
        <w:tc>
          <w:tcPr>
            <w:tcW w:w="1157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ind w:left="-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39B0" w:rsidRPr="009674A8" w:rsidRDefault="00ED5ACC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(698)</w:t>
            </w:r>
          </w:p>
        </w:tc>
      </w:tr>
      <w:tr w:rsidR="00BF39B0" w:rsidRPr="00553B72" w:rsidTr="008B572B">
        <w:trPr>
          <w:trHeight w:val="431"/>
        </w:trPr>
        <w:tc>
          <w:tcPr>
            <w:tcW w:w="3883" w:type="dxa"/>
            <w:vAlign w:val="bottom"/>
          </w:tcPr>
          <w:p w:rsidR="00BF39B0" w:rsidRPr="00553B72" w:rsidRDefault="00BF39B0" w:rsidP="001202CB">
            <w:pPr>
              <w:pStyle w:val="a4"/>
              <w:widowControl/>
              <w:ind w:left="-74" w:right="0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กำไรสำหรับ</w:t>
            </w:r>
            <w:r w:rsidRPr="00553B72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157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ind w:left="-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BF39B0" w:rsidRPr="009674A8" w:rsidRDefault="00BF39B0" w:rsidP="001202CB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F39B0" w:rsidRPr="009674A8" w:rsidRDefault="00ED5ACC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7,607</w:t>
            </w:r>
          </w:p>
        </w:tc>
      </w:tr>
    </w:tbl>
    <w:p w:rsidR="00BF39B0" w:rsidRDefault="00BF39B0">
      <w:pPr>
        <w:rPr>
          <w:sz w:val="28"/>
          <w:szCs w:val="28"/>
        </w:rPr>
      </w:pPr>
    </w:p>
    <w:p w:rsidR="006535B5" w:rsidRDefault="006535B5">
      <w:pPr>
        <w:rPr>
          <w:sz w:val="28"/>
          <w:szCs w:val="28"/>
        </w:rPr>
      </w:pPr>
    </w:p>
    <w:p w:rsidR="00292E8B" w:rsidRDefault="00292E8B">
      <w:pPr>
        <w:rPr>
          <w:sz w:val="28"/>
          <w:szCs w:val="28"/>
        </w:rPr>
      </w:pPr>
    </w:p>
    <w:p w:rsidR="00292E8B" w:rsidRDefault="00292E8B">
      <w:pPr>
        <w:rPr>
          <w:sz w:val="28"/>
          <w:szCs w:val="28"/>
        </w:rPr>
      </w:pPr>
    </w:p>
    <w:p w:rsidR="00292E8B" w:rsidRDefault="00292E8B">
      <w:pPr>
        <w:rPr>
          <w:sz w:val="28"/>
          <w:szCs w:val="28"/>
        </w:rPr>
      </w:pPr>
    </w:p>
    <w:p w:rsidR="00C023E1" w:rsidRDefault="00C023E1">
      <w:pPr>
        <w:rPr>
          <w:sz w:val="28"/>
          <w:szCs w:val="28"/>
        </w:rPr>
      </w:pPr>
    </w:p>
    <w:p w:rsidR="006535B5" w:rsidRDefault="006535B5">
      <w:pPr>
        <w:rPr>
          <w:sz w:val="28"/>
          <w:szCs w:val="28"/>
        </w:rPr>
      </w:pPr>
    </w:p>
    <w:tbl>
      <w:tblPr>
        <w:tblW w:w="922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883"/>
        <w:gridCol w:w="1157"/>
        <w:gridCol w:w="238"/>
        <w:gridCol w:w="1157"/>
        <w:gridCol w:w="239"/>
        <w:gridCol w:w="1157"/>
        <w:gridCol w:w="238"/>
        <w:gridCol w:w="1157"/>
      </w:tblGrid>
      <w:tr w:rsidR="00292E8B" w:rsidRPr="00553B72" w:rsidTr="008B572B">
        <w:tc>
          <w:tcPr>
            <w:tcW w:w="3883" w:type="dxa"/>
            <w:vAlign w:val="bottom"/>
          </w:tcPr>
          <w:p w:rsidR="00292E8B" w:rsidRPr="00553B72" w:rsidRDefault="00292E8B" w:rsidP="001202CB">
            <w:pPr>
              <w:pStyle w:val="BodyText"/>
              <w:spacing w:after="0"/>
              <w:ind w:left="-74" w:right="126"/>
              <w:rPr>
                <w:rFonts w:ascii="Angsana New" w:hAnsi="Angsana New"/>
                <w:spacing w:val="-20"/>
                <w:sz w:val="28"/>
                <w:szCs w:val="28"/>
              </w:rPr>
            </w:pPr>
          </w:p>
        </w:tc>
        <w:tc>
          <w:tcPr>
            <w:tcW w:w="5343" w:type="dxa"/>
            <w:gridSpan w:val="7"/>
            <w:tcBorders>
              <w:bottom w:val="single" w:sz="4" w:space="0" w:color="auto"/>
            </w:tcBorders>
            <w:vAlign w:val="bottom"/>
          </w:tcPr>
          <w:p w:rsidR="00292E8B" w:rsidRPr="00553B72" w:rsidRDefault="00292E8B" w:rsidP="008B572B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 w:hint="cs"/>
                <w:cs/>
              </w:rPr>
              <w:t>พันบาท</w:t>
            </w:r>
          </w:p>
        </w:tc>
      </w:tr>
      <w:tr w:rsidR="00292E8B" w:rsidRPr="00553B72" w:rsidTr="008B572B">
        <w:tc>
          <w:tcPr>
            <w:tcW w:w="3883" w:type="dxa"/>
            <w:vAlign w:val="bottom"/>
          </w:tcPr>
          <w:p w:rsidR="00292E8B" w:rsidRPr="00553B72" w:rsidRDefault="00292E8B" w:rsidP="001202CB">
            <w:pPr>
              <w:pStyle w:val="BodyText"/>
              <w:spacing w:after="0"/>
              <w:ind w:left="-74" w:right="126"/>
              <w:rPr>
                <w:rFonts w:ascii="Angsana New" w:hAnsi="Angsana New"/>
                <w:spacing w:val="-20"/>
                <w:sz w:val="28"/>
                <w:szCs w:val="28"/>
              </w:rPr>
            </w:pPr>
          </w:p>
        </w:tc>
        <w:tc>
          <w:tcPr>
            <w:tcW w:w="534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92E8B" w:rsidRPr="00553B72" w:rsidRDefault="00292E8B" w:rsidP="008B572B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92E8B" w:rsidRPr="00553B72" w:rsidTr="008B572B">
        <w:trPr>
          <w:trHeight w:val="431"/>
        </w:trPr>
        <w:tc>
          <w:tcPr>
            <w:tcW w:w="3883" w:type="dxa"/>
            <w:vAlign w:val="bottom"/>
          </w:tcPr>
          <w:p w:rsidR="00292E8B" w:rsidRPr="00553B72" w:rsidRDefault="00292E8B" w:rsidP="001202CB">
            <w:pPr>
              <w:pStyle w:val="BodyText"/>
              <w:spacing w:after="0"/>
              <w:ind w:left="-74" w:right="126"/>
              <w:rPr>
                <w:rFonts w:ascii="Angsana New" w:hAnsi="Angsana New"/>
                <w:spacing w:val="-20"/>
                <w:sz w:val="28"/>
                <w:szCs w:val="28"/>
                <w:u w:val="single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92E8B" w:rsidRPr="00553B72" w:rsidRDefault="00292E8B" w:rsidP="008B572B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:rsidR="00292E8B" w:rsidRPr="00553B72" w:rsidRDefault="00292E8B" w:rsidP="008B572B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92E8B" w:rsidRPr="00553B72" w:rsidRDefault="00292E8B" w:rsidP="008B572B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:rsidR="00292E8B" w:rsidRPr="00553B72" w:rsidRDefault="00292E8B" w:rsidP="008B572B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92E8B" w:rsidRPr="00553B72" w:rsidRDefault="00292E8B" w:rsidP="008B572B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:rsidR="00292E8B" w:rsidRPr="00553B72" w:rsidRDefault="00292E8B" w:rsidP="008B572B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92E8B" w:rsidRPr="00553B72" w:rsidRDefault="00292E8B" w:rsidP="008B572B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292E8B" w:rsidRPr="00553B72" w:rsidTr="008B572B">
        <w:tc>
          <w:tcPr>
            <w:tcW w:w="5040" w:type="dxa"/>
            <w:gridSpan w:val="2"/>
            <w:vAlign w:val="bottom"/>
          </w:tcPr>
          <w:p w:rsidR="00292E8B" w:rsidRPr="00EC66EF" w:rsidRDefault="00292E8B" w:rsidP="001202CB">
            <w:pPr>
              <w:pStyle w:val="BodyText"/>
              <w:spacing w:after="0"/>
              <w:ind w:left="-7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สำหรับงวดหก</w:t>
            </w:r>
            <w:r w:rsidRPr="00EC66E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30</w:t>
            </w:r>
            <w:r w:rsidRPr="00EC66EF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มิถุนายน</w:t>
            </w:r>
            <w:r w:rsidRPr="00EC66E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</w:t>
            </w:r>
            <w:r w:rsidRPr="00EC66EF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238" w:type="dxa"/>
          </w:tcPr>
          <w:p w:rsidR="00292E8B" w:rsidRPr="00553B72" w:rsidRDefault="00292E8B" w:rsidP="001202CB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</w:tcPr>
          <w:p w:rsidR="00292E8B" w:rsidRPr="00553B72" w:rsidRDefault="00292E8B" w:rsidP="001202C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:rsidR="00292E8B" w:rsidRPr="00553B72" w:rsidRDefault="00292E8B" w:rsidP="001202CB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</w:tcPr>
          <w:p w:rsidR="00292E8B" w:rsidRPr="00553B72" w:rsidRDefault="00292E8B" w:rsidP="001202CB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:rsidR="00292E8B" w:rsidRPr="00553B72" w:rsidRDefault="00292E8B" w:rsidP="001202CB">
            <w:pPr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</w:tcPr>
          <w:p w:rsidR="00292E8B" w:rsidRPr="00553B72" w:rsidRDefault="00292E8B" w:rsidP="001202CB">
            <w:pPr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B1224" w:rsidRPr="00553B72" w:rsidTr="008B572B">
        <w:tc>
          <w:tcPr>
            <w:tcW w:w="3883" w:type="dxa"/>
            <w:vAlign w:val="bottom"/>
          </w:tcPr>
          <w:p w:rsidR="00BB1224" w:rsidRPr="00553B72" w:rsidRDefault="00BB1224" w:rsidP="00BB1224">
            <w:pPr>
              <w:pStyle w:val="a4"/>
              <w:widowControl/>
              <w:ind w:left="-74" w:right="0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B1224" w:rsidRPr="00C8551D" w:rsidRDefault="00BB1224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227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344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BB1224" w:rsidRPr="00C8551D" w:rsidRDefault="00BB1224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B1224" w:rsidRPr="00C8551D" w:rsidRDefault="00BB1224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33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188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B1224" w:rsidRPr="00C8551D" w:rsidRDefault="00BB1224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B1224" w:rsidRPr="00C8551D" w:rsidRDefault="00BB1224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53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526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BB1224" w:rsidRPr="00C8551D" w:rsidRDefault="00BB1224" w:rsidP="00BB122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B1224" w:rsidRPr="00C8551D" w:rsidRDefault="00BB1224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314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058</w:t>
            </w:r>
          </w:p>
        </w:tc>
      </w:tr>
      <w:tr w:rsidR="00BB1224" w:rsidRPr="00553B72" w:rsidTr="008B572B">
        <w:tc>
          <w:tcPr>
            <w:tcW w:w="3883" w:type="dxa"/>
            <w:vAlign w:val="bottom"/>
          </w:tcPr>
          <w:p w:rsidR="00BB1224" w:rsidRPr="00553B72" w:rsidRDefault="00BB1224" w:rsidP="00BB1224">
            <w:pPr>
              <w:pStyle w:val="a4"/>
              <w:widowControl/>
              <w:ind w:left="-74" w:right="0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B1224" w:rsidRPr="00C8551D" w:rsidRDefault="00BB1224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72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142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BB1224" w:rsidRPr="00C8551D" w:rsidRDefault="00BB1224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B1224" w:rsidRPr="00C8551D" w:rsidRDefault="00BB1224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282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B1224" w:rsidRPr="00C8551D" w:rsidRDefault="00BB1224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B1224" w:rsidRPr="00C8551D" w:rsidRDefault="00BB1224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20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682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BB1224" w:rsidRPr="00C8551D" w:rsidRDefault="00BB1224" w:rsidP="00BB122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BB1224" w:rsidRPr="00C8551D" w:rsidRDefault="00BB1224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99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106</w:t>
            </w:r>
          </w:p>
        </w:tc>
      </w:tr>
      <w:tr w:rsidR="00D67A66" w:rsidRPr="00553B72" w:rsidTr="008B572B">
        <w:tc>
          <w:tcPr>
            <w:tcW w:w="3883" w:type="dxa"/>
            <w:vAlign w:val="bottom"/>
          </w:tcPr>
          <w:p w:rsidR="00D67A66" w:rsidRPr="00553B72" w:rsidRDefault="00D67A66" w:rsidP="00D67A66">
            <w:pPr>
              <w:pStyle w:val="a4"/>
              <w:widowControl/>
              <w:ind w:left="-74" w:right="0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รายได้อื่น ๆ ที่ไม่ได้ปันส่วน</w:t>
            </w:r>
          </w:p>
        </w:tc>
        <w:tc>
          <w:tcPr>
            <w:tcW w:w="115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67A66" w:rsidRPr="00553B72" w:rsidRDefault="00D67A66" w:rsidP="008B572B">
            <w:pPr>
              <w:pStyle w:val="BodyText"/>
              <w:spacing w:after="0"/>
              <w:ind w:left="-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D67A66" w:rsidRPr="00553B72" w:rsidRDefault="00D67A66" w:rsidP="008B572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67A66" w:rsidRPr="00553B72" w:rsidRDefault="00D67A66" w:rsidP="008B572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D67A66" w:rsidRPr="00553B72" w:rsidRDefault="00D67A66" w:rsidP="008B572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67A66" w:rsidRPr="00553B72" w:rsidRDefault="00D67A66" w:rsidP="008B572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D67A66" w:rsidRPr="00553B72" w:rsidRDefault="00D67A66" w:rsidP="00D67A66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D67A66" w:rsidRPr="00C8551D" w:rsidRDefault="00D67A66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140</w:t>
            </w:r>
          </w:p>
        </w:tc>
      </w:tr>
      <w:tr w:rsidR="00D67A66" w:rsidRPr="00553B72" w:rsidTr="008B572B">
        <w:tc>
          <w:tcPr>
            <w:tcW w:w="3883" w:type="dxa"/>
            <w:vAlign w:val="bottom"/>
          </w:tcPr>
          <w:p w:rsidR="00D67A66" w:rsidRPr="00553B72" w:rsidRDefault="00D67A66" w:rsidP="00D67A66">
            <w:pPr>
              <w:pStyle w:val="a4"/>
              <w:widowControl/>
              <w:ind w:left="-74" w:right="0"/>
              <w:rPr>
                <w:rFonts w:ascii="Angsana New" w:hAnsi="Angsana New" w:cs="Angsana New"/>
                <w:spacing w:val="-20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156" w:type="dxa"/>
            <w:shd w:val="clear" w:color="auto" w:fill="auto"/>
            <w:vAlign w:val="bottom"/>
          </w:tcPr>
          <w:p w:rsidR="00D67A66" w:rsidRPr="00553B72" w:rsidRDefault="00D67A66" w:rsidP="008B572B">
            <w:pPr>
              <w:pStyle w:val="BodyText"/>
              <w:spacing w:after="0"/>
              <w:ind w:left="-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D67A66" w:rsidRPr="00553B72" w:rsidRDefault="00D67A66" w:rsidP="008B572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D67A66" w:rsidRPr="00553B72" w:rsidRDefault="00D67A66" w:rsidP="008B572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D67A66" w:rsidRPr="00553B72" w:rsidRDefault="00D67A66" w:rsidP="008B572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D67A66" w:rsidRPr="00553B72" w:rsidRDefault="00D67A66" w:rsidP="008B572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D67A66" w:rsidRPr="00553B72" w:rsidRDefault="00D67A66" w:rsidP="00D67A66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D67A66" w:rsidRPr="00C8551D" w:rsidRDefault="00D67A66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98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143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D67A66" w:rsidRPr="00553B72" w:rsidTr="008B572B">
        <w:tc>
          <w:tcPr>
            <w:tcW w:w="3883" w:type="dxa"/>
            <w:vAlign w:val="bottom"/>
          </w:tcPr>
          <w:p w:rsidR="00D67A66" w:rsidRPr="00553B72" w:rsidRDefault="00D67A66" w:rsidP="00D67A66">
            <w:pPr>
              <w:pStyle w:val="a4"/>
              <w:widowControl/>
              <w:ind w:left="-74" w:right="0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156" w:type="dxa"/>
            <w:shd w:val="clear" w:color="auto" w:fill="auto"/>
            <w:vAlign w:val="bottom"/>
          </w:tcPr>
          <w:p w:rsidR="00D67A66" w:rsidRPr="00553B72" w:rsidRDefault="00D67A66" w:rsidP="008B572B">
            <w:pPr>
              <w:pStyle w:val="BodyText"/>
              <w:spacing w:after="0"/>
              <w:ind w:left="-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D67A66" w:rsidRPr="00553B72" w:rsidRDefault="00D67A66" w:rsidP="008B572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D67A66" w:rsidRPr="00553B72" w:rsidRDefault="00D67A66" w:rsidP="008B572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D67A66" w:rsidRPr="00553B72" w:rsidRDefault="00D67A66" w:rsidP="008B572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D67A66" w:rsidRPr="00553B72" w:rsidRDefault="00D67A66" w:rsidP="008B572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D67A66" w:rsidRPr="00553B72" w:rsidRDefault="00D67A66" w:rsidP="00D67A66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D67A66" w:rsidRPr="00C8551D" w:rsidRDefault="00D67A66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143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D67A66" w:rsidRPr="00553B72" w:rsidTr="008B572B">
        <w:tc>
          <w:tcPr>
            <w:tcW w:w="3883" w:type="dxa"/>
            <w:vAlign w:val="bottom"/>
          </w:tcPr>
          <w:p w:rsidR="00D67A66" w:rsidRPr="00553B72" w:rsidRDefault="00D67A66" w:rsidP="00D67A66">
            <w:pPr>
              <w:pStyle w:val="a4"/>
              <w:widowControl/>
              <w:ind w:left="-74" w:right="0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ส่วนแบ่งกำไรจากบริษัทร่วม</w:t>
            </w:r>
          </w:p>
        </w:tc>
        <w:tc>
          <w:tcPr>
            <w:tcW w:w="1156" w:type="dxa"/>
            <w:shd w:val="clear" w:color="auto" w:fill="auto"/>
            <w:vAlign w:val="bottom"/>
          </w:tcPr>
          <w:p w:rsidR="00D67A66" w:rsidRPr="00553B72" w:rsidRDefault="00D67A66" w:rsidP="008B572B">
            <w:pPr>
              <w:pStyle w:val="BodyText"/>
              <w:spacing w:after="0"/>
              <w:ind w:left="-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D67A66" w:rsidRPr="00553B72" w:rsidRDefault="00D67A66" w:rsidP="008B572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D67A66" w:rsidRPr="00553B72" w:rsidRDefault="00D67A66" w:rsidP="008B572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D67A66" w:rsidRPr="00553B72" w:rsidRDefault="00D67A66" w:rsidP="008B572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D67A66" w:rsidRPr="00553B72" w:rsidRDefault="00D67A66" w:rsidP="008B572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D67A66" w:rsidRPr="00553B72" w:rsidRDefault="00D67A66" w:rsidP="00D67A66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D67A66" w:rsidRPr="00C8551D" w:rsidRDefault="00D67A66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081</w:t>
            </w:r>
          </w:p>
        </w:tc>
      </w:tr>
      <w:tr w:rsidR="00D67A66" w:rsidRPr="00553B72" w:rsidTr="008B572B">
        <w:tc>
          <w:tcPr>
            <w:tcW w:w="3883" w:type="dxa"/>
            <w:vAlign w:val="bottom"/>
          </w:tcPr>
          <w:p w:rsidR="00D67A66" w:rsidRPr="00553B72" w:rsidRDefault="00D67A66" w:rsidP="00D67A66">
            <w:pPr>
              <w:pStyle w:val="a4"/>
              <w:widowControl/>
              <w:ind w:left="-74" w:right="0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ค่าใช้จ่ายภาษีเงินได้ที่ไม่ได้ปันส่วน</w:t>
            </w:r>
          </w:p>
        </w:tc>
        <w:tc>
          <w:tcPr>
            <w:tcW w:w="1156" w:type="dxa"/>
            <w:shd w:val="clear" w:color="auto" w:fill="auto"/>
            <w:vAlign w:val="bottom"/>
          </w:tcPr>
          <w:p w:rsidR="00D67A66" w:rsidRPr="00553B72" w:rsidRDefault="00D67A66" w:rsidP="008B572B">
            <w:pPr>
              <w:pStyle w:val="BodyText"/>
              <w:spacing w:after="0"/>
              <w:ind w:left="-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D67A66" w:rsidRPr="00553B72" w:rsidRDefault="00D67A66" w:rsidP="008B572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D67A66" w:rsidRPr="00553B72" w:rsidRDefault="00D67A66" w:rsidP="008B572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D67A66" w:rsidRPr="00553B72" w:rsidRDefault="00D67A66" w:rsidP="008B572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D67A66" w:rsidRPr="00553B72" w:rsidRDefault="00D67A66" w:rsidP="008B572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D67A66" w:rsidRPr="00553B72" w:rsidRDefault="00D67A66" w:rsidP="00D67A66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67A66" w:rsidRPr="00C8551D" w:rsidRDefault="00D67A66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269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D67A66" w:rsidRPr="00553B72" w:rsidTr="008B572B">
        <w:tc>
          <w:tcPr>
            <w:tcW w:w="3883" w:type="dxa"/>
            <w:vAlign w:val="bottom"/>
          </w:tcPr>
          <w:p w:rsidR="00D67A66" w:rsidRPr="00553B72" w:rsidRDefault="00D67A66" w:rsidP="00D67A66">
            <w:pPr>
              <w:pStyle w:val="a4"/>
              <w:widowControl/>
              <w:ind w:left="-74" w:right="0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กำไรสำหรับ</w:t>
            </w:r>
            <w:r w:rsidRPr="00553B72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156" w:type="dxa"/>
            <w:shd w:val="clear" w:color="auto" w:fill="auto"/>
            <w:vAlign w:val="bottom"/>
          </w:tcPr>
          <w:p w:rsidR="00D67A66" w:rsidRPr="00553B72" w:rsidRDefault="00D67A66" w:rsidP="008B572B">
            <w:pPr>
              <w:pStyle w:val="BodyText"/>
              <w:spacing w:after="0"/>
              <w:ind w:left="-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D67A66" w:rsidRPr="00553B72" w:rsidRDefault="00D67A66" w:rsidP="008B572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D67A66" w:rsidRPr="00553B72" w:rsidRDefault="00D67A66" w:rsidP="008B572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D67A66" w:rsidRPr="00553B72" w:rsidRDefault="00D67A66" w:rsidP="008B572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D67A66" w:rsidRPr="00553B72" w:rsidRDefault="00D67A66" w:rsidP="008B572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D67A66" w:rsidRPr="00553B72" w:rsidRDefault="00D67A66" w:rsidP="00D67A66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67A66" w:rsidRPr="00C8551D" w:rsidRDefault="00D67A66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772</w:t>
            </w:r>
          </w:p>
        </w:tc>
      </w:tr>
    </w:tbl>
    <w:p w:rsidR="006535B5" w:rsidRPr="00553B72" w:rsidRDefault="006535B5">
      <w:pPr>
        <w:rPr>
          <w:sz w:val="28"/>
          <w:szCs w:val="28"/>
        </w:rPr>
      </w:pPr>
    </w:p>
    <w:tbl>
      <w:tblPr>
        <w:tblW w:w="922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883"/>
        <w:gridCol w:w="1157"/>
        <w:gridCol w:w="238"/>
        <w:gridCol w:w="1154"/>
        <w:gridCol w:w="236"/>
        <w:gridCol w:w="1157"/>
        <w:gridCol w:w="238"/>
        <w:gridCol w:w="1157"/>
      </w:tblGrid>
      <w:tr w:rsidR="0074484C" w:rsidRPr="00553B72" w:rsidTr="008B572B">
        <w:trPr>
          <w:trHeight w:val="431"/>
        </w:trPr>
        <w:tc>
          <w:tcPr>
            <w:tcW w:w="3883" w:type="dxa"/>
          </w:tcPr>
          <w:p w:rsidR="0074484C" w:rsidRPr="00553B72" w:rsidRDefault="00C72017" w:rsidP="00D83CA4">
            <w:pPr>
              <w:pStyle w:val="a4"/>
              <w:widowControl/>
              <w:ind w:left="-74" w:right="0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สินทรัพย์ถาวร</w:t>
            </w:r>
            <w:r w:rsidR="0074484C" w:rsidRPr="00553B72">
              <w:rPr>
                <w:rFonts w:ascii="Angsana New" w:hAnsi="Angsana New" w:cs="Angsana New"/>
                <w:cs/>
              </w:rPr>
              <w:t>ไม่ได้ปันส่วน</w:t>
            </w:r>
          </w:p>
        </w:tc>
        <w:tc>
          <w:tcPr>
            <w:tcW w:w="1157" w:type="dxa"/>
            <w:shd w:val="clear" w:color="auto" w:fill="auto"/>
            <w:vAlign w:val="bottom"/>
          </w:tcPr>
          <w:p w:rsidR="0074484C" w:rsidRPr="00553B72" w:rsidRDefault="0074484C" w:rsidP="004E4FA4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74484C" w:rsidRPr="00553B72" w:rsidRDefault="0074484C" w:rsidP="004E4FA4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74484C" w:rsidRPr="00553B72" w:rsidRDefault="0074484C" w:rsidP="004E4FA4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4484C" w:rsidRPr="00553B72" w:rsidRDefault="0074484C" w:rsidP="004E4FA4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74484C" w:rsidRPr="00553B72" w:rsidRDefault="0074484C" w:rsidP="004E4FA4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74484C" w:rsidRPr="00553B72" w:rsidRDefault="0074484C" w:rsidP="004E4FA4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74484C" w:rsidRPr="00553B72" w:rsidRDefault="0074484C" w:rsidP="004E4FA4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484C" w:rsidRPr="00553B72" w:rsidTr="008B572B">
        <w:trPr>
          <w:trHeight w:val="431"/>
        </w:trPr>
        <w:tc>
          <w:tcPr>
            <w:tcW w:w="3883" w:type="dxa"/>
          </w:tcPr>
          <w:p w:rsidR="0074484C" w:rsidRPr="00553B72" w:rsidRDefault="0074484C" w:rsidP="00E373C0">
            <w:pPr>
              <w:pStyle w:val="a4"/>
              <w:widowControl/>
              <w:ind w:left="-216" w:right="0"/>
              <w:jc w:val="thaiDistribute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  <w:cs/>
              </w:rPr>
              <w:t xml:space="preserve">   ณ วันที่ </w:t>
            </w:r>
            <w:r w:rsidR="00D06A71">
              <w:rPr>
                <w:rFonts w:ascii="Angsana New" w:hAnsi="Angsana New" w:cs="Angsana New"/>
              </w:rPr>
              <w:t>30</w:t>
            </w:r>
            <w:r w:rsidRPr="00553B72">
              <w:rPr>
                <w:rFonts w:ascii="Angsana New" w:hAnsi="Angsana New" w:cs="Angsana New"/>
              </w:rPr>
              <w:t xml:space="preserve"> </w:t>
            </w:r>
            <w:r w:rsidR="00D06A71">
              <w:rPr>
                <w:rFonts w:ascii="Angsana New" w:hAnsi="Angsana New" w:cs="Angsana New" w:hint="cs"/>
                <w:cs/>
              </w:rPr>
              <w:t>มิถุนายน</w:t>
            </w:r>
            <w:r w:rsidRPr="00553B72">
              <w:rPr>
                <w:rFonts w:ascii="Angsana New" w:hAnsi="Angsana New" w:cs="Angsana New" w:hint="cs"/>
                <w:cs/>
              </w:rPr>
              <w:t xml:space="preserve"> </w:t>
            </w:r>
            <w:r w:rsidRPr="00553B72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57" w:type="dxa"/>
            <w:shd w:val="clear" w:color="auto" w:fill="auto"/>
            <w:vAlign w:val="bottom"/>
          </w:tcPr>
          <w:p w:rsidR="0074484C" w:rsidRPr="00553B72" w:rsidRDefault="0074484C" w:rsidP="004E4FA4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74484C" w:rsidRPr="00553B72" w:rsidRDefault="0074484C" w:rsidP="004E4FA4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74484C" w:rsidRPr="00553B72" w:rsidRDefault="0074484C" w:rsidP="004E4FA4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4484C" w:rsidRPr="00553B72" w:rsidRDefault="0074484C" w:rsidP="004E4FA4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74484C" w:rsidRPr="00553B72" w:rsidRDefault="0074484C" w:rsidP="004E4FA4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74484C" w:rsidRPr="00553B72" w:rsidRDefault="0074484C" w:rsidP="004E4FA4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4484C" w:rsidRPr="00B45726" w:rsidRDefault="008D4474" w:rsidP="004E4FA4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28,519</w:t>
            </w:r>
          </w:p>
        </w:tc>
      </w:tr>
      <w:tr w:rsidR="0074484C" w:rsidRPr="00553B72" w:rsidTr="008B572B">
        <w:trPr>
          <w:trHeight w:val="431"/>
        </w:trPr>
        <w:tc>
          <w:tcPr>
            <w:tcW w:w="3883" w:type="dxa"/>
          </w:tcPr>
          <w:p w:rsidR="0074484C" w:rsidRPr="00553B72" w:rsidRDefault="0074484C" w:rsidP="00E373C0">
            <w:pPr>
              <w:pStyle w:val="a4"/>
              <w:widowControl/>
              <w:ind w:left="-216" w:right="0"/>
              <w:jc w:val="thaiDistribute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  <w:cs/>
              </w:rPr>
              <w:t xml:space="preserve">   ณ วันที่ </w:t>
            </w:r>
            <w:r w:rsidRPr="00553B72">
              <w:rPr>
                <w:rFonts w:ascii="Angsana New" w:hAnsi="Angsana New" w:cs="Angsana New"/>
              </w:rPr>
              <w:t xml:space="preserve">31 </w:t>
            </w:r>
            <w:r w:rsidRPr="00553B7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553B7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157" w:type="dxa"/>
            <w:shd w:val="clear" w:color="auto" w:fill="auto"/>
            <w:vAlign w:val="bottom"/>
          </w:tcPr>
          <w:p w:rsidR="0074484C" w:rsidRPr="00553B72" w:rsidRDefault="0074484C" w:rsidP="004E4FA4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74484C" w:rsidRPr="00553B72" w:rsidRDefault="0074484C" w:rsidP="004E4FA4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74484C" w:rsidRPr="00553B72" w:rsidRDefault="0074484C" w:rsidP="004E4FA4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4484C" w:rsidRPr="00553B72" w:rsidRDefault="0074484C" w:rsidP="004E4FA4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74484C" w:rsidRPr="00553B72" w:rsidRDefault="0074484C" w:rsidP="004E4FA4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74484C" w:rsidRPr="00553B72" w:rsidRDefault="0074484C" w:rsidP="004E4FA4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4484C" w:rsidRPr="00B45726" w:rsidRDefault="00B45726" w:rsidP="004E4FA4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5726">
              <w:rPr>
                <w:rFonts w:ascii="Angsana New" w:hAnsi="Angsana New"/>
                <w:sz w:val="28"/>
                <w:szCs w:val="28"/>
              </w:rPr>
              <w:t>27,943</w:t>
            </w:r>
          </w:p>
        </w:tc>
      </w:tr>
    </w:tbl>
    <w:p w:rsidR="0007338D" w:rsidRPr="00553B72" w:rsidRDefault="0007338D" w:rsidP="002157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rPr>
          <w:rFonts w:ascii="Angsana New" w:hAnsi="Angsana New"/>
          <w:sz w:val="28"/>
          <w:szCs w:val="28"/>
        </w:rPr>
      </w:pPr>
      <w:r w:rsidRPr="00553B72">
        <w:rPr>
          <w:rFonts w:ascii="Angsana New" w:hAnsi="Angsana New"/>
          <w:sz w:val="28"/>
          <w:szCs w:val="28"/>
          <w:cs/>
        </w:rPr>
        <w:t>ย</w:t>
      </w:r>
      <w:r w:rsidR="00B7355B" w:rsidRPr="00553B72">
        <w:rPr>
          <w:rFonts w:ascii="Angsana New" w:hAnsi="Angsana New"/>
          <w:sz w:val="28"/>
          <w:szCs w:val="28"/>
          <w:cs/>
        </w:rPr>
        <w:t>อดขายให้ลูกค้ารายใหญ่ในระหว่างงวดสามเดือน</w:t>
      </w:r>
      <w:r w:rsidRPr="00553B72">
        <w:rPr>
          <w:rFonts w:ascii="Angsana New" w:hAnsi="Angsana New"/>
          <w:sz w:val="28"/>
          <w:szCs w:val="28"/>
          <w:cs/>
        </w:rPr>
        <w:t>สิ้นสุดวันที่</w:t>
      </w:r>
      <w:r w:rsidRPr="00553B72">
        <w:rPr>
          <w:rFonts w:ascii="Angsana New" w:hAnsi="Angsana New"/>
          <w:color w:val="FFFFFF"/>
          <w:sz w:val="28"/>
          <w:szCs w:val="28"/>
        </w:rPr>
        <w:t>_</w:t>
      </w:r>
      <w:r w:rsidRPr="00553B72">
        <w:rPr>
          <w:rFonts w:ascii="Angsana New" w:hAnsi="Angsana New"/>
          <w:sz w:val="28"/>
          <w:szCs w:val="28"/>
        </w:rPr>
        <w:t>3</w:t>
      </w:r>
      <w:r w:rsidR="00DF5491">
        <w:rPr>
          <w:rFonts w:ascii="Angsana New" w:hAnsi="Angsana New"/>
          <w:sz w:val="28"/>
          <w:szCs w:val="28"/>
        </w:rPr>
        <w:t>0</w:t>
      </w:r>
      <w:r w:rsidRPr="00553B72">
        <w:rPr>
          <w:rFonts w:ascii="Angsana New" w:hAnsi="Angsana New"/>
          <w:color w:val="FFFFFF"/>
          <w:sz w:val="28"/>
          <w:szCs w:val="28"/>
        </w:rPr>
        <w:t>_</w:t>
      </w:r>
      <w:r w:rsidR="00B7355B" w:rsidRPr="00553B72">
        <w:rPr>
          <w:rFonts w:ascii="Angsana New" w:hAnsi="Angsana New" w:hint="cs"/>
          <w:sz w:val="28"/>
          <w:szCs w:val="28"/>
          <w:cs/>
        </w:rPr>
        <w:t>ม</w:t>
      </w:r>
      <w:r w:rsidR="00DF5491">
        <w:rPr>
          <w:rFonts w:ascii="Angsana New" w:hAnsi="Angsana New" w:hint="cs"/>
          <w:sz w:val="28"/>
          <w:szCs w:val="28"/>
          <w:cs/>
        </w:rPr>
        <w:t>ิถุนายน</w:t>
      </w:r>
      <w:r w:rsidRPr="00553B72">
        <w:rPr>
          <w:rFonts w:ascii="Angsana New" w:hAnsi="Angsana New"/>
          <w:color w:val="FFFFFF"/>
          <w:sz w:val="28"/>
          <w:szCs w:val="28"/>
        </w:rPr>
        <w:t>_</w:t>
      </w:r>
      <w:r w:rsidRPr="00553B72">
        <w:rPr>
          <w:rFonts w:ascii="Angsana New" w:hAnsi="Angsana New"/>
          <w:sz w:val="28"/>
          <w:szCs w:val="28"/>
        </w:rPr>
        <w:t>256</w:t>
      </w:r>
      <w:r w:rsidR="00B7355B" w:rsidRPr="00553B72">
        <w:rPr>
          <w:rFonts w:ascii="Angsana New" w:hAnsi="Angsana New"/>
          <w:sz w:val="28"/>
          <w:szCs w:val="28"/>
        </w:rPr>
        <w:t>2</w:t>
      </w:r>
      <w:r w:rsidRPr="00553B72">
        <w:rPr>
          <w:rFonts w:ascii="Angsana New" w:hAnsi="Angsana New"/>
          <w:color w:val="FFFFFF"/>
          <w:sz w:val="28"/>
          <w:szCs w:val="28"/>
        </w:rPr>
        <w:t>_</w:t>
      </w:r>
      <w:r w:rsidRPr="00553B72">
        <w:rPr>
          <w:rFonts w:ascii="Angsana New" w:hAnsi="Angsana New"/>
          <w:sz w:val="28"/>
          <w:szCs w:val="28"/>
          <w:cs/>
        </w:rPr>
        <w:t>และ</w:t>
      </w:r>
      <w:r w:rsidRPr="00553B72">
        <w:rPr>
          <w:rFonts w:ascii="Angsana New" w:hAnsi="Angsana New"/>
          <w:sz w:val="28"/>
          <w:szCs w:val="28"/>
        </w:rPr>
        <w:t xml:space="preserve"> </w:t>
      </w:r>
      <w:r w:rsidR="00B7355B" w:rsidRPr="00553B72">
        <w:rPr>
          <w:rFonts w:ascii="Angsana New" w:hAnsi="Angsana New"/>
          <w:sz w:val="28"/>
          <w:szCs w:val="28"/>
        </w:rPr>
        <w:t>2561</w:t>
      </w:r>
      <w:r w:rsidRPr="00553B72">
        <w:rPr>
          <w:rFonts w:ascii="Angsana New" w:hAnsi="Angsana New"/>
          <w:sz w:val="28"/>
          <w:szCs w:val="28"/>
        </w:rPr>
        <w:t xml:space="preserve"> </w:t>
      </w:r>
      <w:r w:rsidRPr="00553B72">
        <w:rPr>
          <w:rFonts w:ascii="Angsana New" w:hAnsi="Angsana New"/>
          <w:sz w:val="28"/>
          <w:szCs w:val="28"/>
          <w:cs/>
        </w:rPr>
        <w:t>มี</w:t>
      </w:r>
      <w:r w:rsidRPr="00984DDE">
        <w:rPr>
          <w:rFonts w:ascii="Angsana New" w:hAnsi="Angsana New"/>
          <w:sz w:val="28"/>
          <w:szCs w:val="28"/>
          <w:cs/>
        </w:rPr>
        <w:t>จำนวน</w:t>
      </w:r>
      <w:r w:rsidRPr="00984DDE">
        <w:rPr>
          <w:rFonts w:ascii="Angsana New" w:hAnsi="Angsana New"/>
          <w:sz w:val="28"/>
          <w:szCs w:val="28"/>
        </w:rPr>
        <w:t xml:space="preserve"> </w:t>
      </w:r>
      <w:r w:rsidR="00984DDE" w:rsidRPr="00984DDE">
        <w:rPr>
          <w:rFonts w:ascii="Angsana New" w:hAnsi="Angsana New"/>
          <w:sz w:val="28"/>
          <w:szCs w:val="28"/>
        </w:rPr>
        <w:t>28.06</w:t>
      </w:r>
      <w:r w:rsidR="00FF4C8A" w:rsidRPr="00553B72">
        <w:rPr>
          <w:rFonts w:ascii="Angsana New" w:hAnsi="Angsana New"/>
          <w:sz w:val="28"/>
          <w:szCs w:val="28"/>
        </w:rPr>
        <w:t xml:space="preserve"> </w:t>
      </w:r>
      <w:r w:rsidRPr="00553B72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="00DF5491" w:rsidRPr="00DF5491">
        <w:rPr>
          <w:rFonts w:ascii="Angsana New" w:hAnsi="Angsana New"/>
          <w:spacing w:val="4"/>
          <w:sz w:val="28"/>
          <w:szCs w:val="28"/>
        </w:rPr>
        <w:t>25.71</w:t>
      </w:r>
      <w:r w:rsidR="00DF5491" w:rsidRPr="00DF5491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553B72">
        <w:rPr>
          <w:rFonts w:ascii="Angsana New" w:hAnsi="Angsana New"/>
          <w:sz w:val="28"/>
          <w:szCs w:val="28"/>
          <w:cs/>
        </w:rPr>
        <w:t>ล้านบาท ตามลำดับ</w:t>
      </w:r>
      <w:r w:rsidR="000B5B69">
        <w:rPr>
          <w:rFonts w:ascii="Angsana New" w:hAnsi="Angsana New"/>
          <w:sz w:val="28"/>
          <w:szCs w:val="28"/>
        </w:rPr>
        <w:t xml:space="preserve"> </w:t>
      </w:r>
      <w:r w:rsidR="000B5B69" w:rsidRPr="000B5B69">
        <w:rPr>
          <w:rFonts w:ascii="Angsana New" w:hAnsi="Angsana New"/>
          <w:spacing w:val="6"/>
          <w:sz w:val="28"/>
          <w:szCs w:val="28"/>
          <w:cs/>
        </w:rPr>
        <w:t xml:space="preserve">ยอดขายให้ลูกค้ารายใหญ่ในระหว่างงวดหกเดือนสิ้นสุดวันที่ </w:t>
      </w:r>
      <w:r w:rsidR="000B5B69" w:rsidRPr="000B5B69">
        <w:rPr>
          <w:rFonts w:ascii="Angsana New" w:hAnsi="Angsana New"/>
          <w:spacing w:val="6"/>
          <w:sz w:val="28"/>
          <w:szCs w:val="28"/>
        </w:rPr>
        <w:t xml:space="preserve">30 </w:t>
      </w:r>
      <w:r w:rsidR="000B5B69" w:rsidRPr="000B5B69">
        <w:rPr>
          <w:rFonts w:ascii="Angsana New" w:hAnsi="Angsana New"/>
          <w:spacing w:val="6"/>
          <w:sz w:val="28"/>
          <w:szCs w:val="28"/>
          <w:cs/>
        </w:rPr>
        <w:t xml:space="preserve">มิถุนายน </w:t>
      </w:r>
      <w:r w:rsidR="002F55B2">
        <w:rPr>
          <w:rFonts w:ascii="Angsana New" w:hAnsi="Angsana New"/>
          <w:spacing w:val="6"/>
          <w:sz w:val="28"/>
          <w:szCs w:val="28"/>
        </w:rPr>
        <w:t>2562</w:t>
      </w:r>
      <w:r w:rsidR="000B5B69" w:rsidRPr="000B5B69">
        <w:rPr>
          <w:rFonts w:ascii="Angsana New" w:hAnsi="Angsana New"/>
          <w:spacing w:val="6"/>
          <w:sz w:val="28"/>
          <w:szCs w:val="28"/>
          <w:cs/>
        </w:rPr>
        <w:t xml:space="preserve"> และ</w:t>
      </w:r>
      <w:r w:rsidR="002F55B2">
        <w:rPr>
          <w:rFonts w:ascii="Angsana New" w:hAnsi="Angsana New"/>
          <w:spacing w:val="6"/>
          <w:sz w:val="28"/>
          <w:szCs w:val="28"/>
        </w:rPr>
        <w:t xml:space="preserve"> </w:t>
      </w:r>
      <w:r w:rsidR="000B5B69" w:rsidRPr="000B5B69">
        <w:rPr>
          <w:rFonts w:ascii="Angsana New" w:hAnsi="Angsana New"/>
          <w:spacing w:val="6"/>
          <w:sz w:val="28"/>
          <w:szCs w:val="28"/>
        </w:rPr>
        <w:t>256</w:t>
      </w:r>
      <w:r w:rsidR="002F55B2">
        <w:rPr>
          <w:rFonts w:ascii="Angsana New" w:hAnsi="Angsana New"/>
          <w:spacing w:val="6"/>
          <w:sz w:val="28"/>
          <w:szCs w:val="28"/>
        </w:rPr>
        <w:t>1</w:t>
      </w:r>
      <w:r w:rsidR="000B5B69" w:rsidRPr="000B5B69">
        <w:rPr>
          <w:rFonts w:ascii="Angsana New" w:hAnsi="Angsana New"/>
          <w:sz w:val="28"/>
          <w:szCs w:val="28"/>
          <w:cs/>
        </w:rPr>
        <w:t xml:space="preserve"> มีจำนวน </w:t>
      </w:r>
      <w:r w:rsidR="00984DDE">
        <w:rPr>
          <w:rFonts w:ascii="Angsana New" w:hAnsi="Angsana New"/>
          <w:sz w:val="28"/>
          <w:szCs w:val="28"/>
        </w:rPr>
        <w:t xml:space="preserve">55.28 </w:t>
      </w:r>
      <w:r w:rsidR="000B5B69" w:rsidRPr="000B5B69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="002F55B2" w:rsidRPr="002F55B2">
        <w:rPr>
          <w:rFonts w:ascii="Angsana New" w:hAnsi="Angsana New"/>
          <w:sz w:val="28"/>
          <w:szCs w:val="28"/>
        </w:rPr>
        <w:t>56.86</w:t>
      </w:r>
      <w:r w:rsidR="002F55B2" w:rsidRPr="002F55B2">
        <w:rPr>
          <w:rFonts w:ascii="Angsana New" w:hAnsi="Angsana New"/>
          <w:sz w:val="28"/>
          <w:szCs w:val="28"/>
          <w:cs/>
        </w:rPr>
        <w:t xml:space="preserve"> </w:t>
      </w:r>
      <w:r w:rsidR="000B5B69" w:rsidRPr="000B5B69">
        <w:rPr>
          <w:rFonts w:ascii="Angsana New" w:hAnsi="Angsana New"/>
          <w:sz w:val="28"/>
          <w:szCs w:val="28"/>
          <w:cs/>
        </w:rPr>
        <w:t>ล้านบาท ตามลำดับ</w:t>
      </w:r>
    </w:p>
    <w:p w:rsidR="00B6235B" w:rsidRDefault="00B6235B" w:rsidP="002157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84"/>
        <w:rPr>
          <w:rFonts w:ascii="Angsana New" w:hAnsi="Angsana New"/>
          <w:sz w:val="28"/>
          <w:szCs w:val="28"/>
        </w:rPr>
      </w:pPr>
      <w:r w:rsidRPr="00553B72">
        <w:rPr>
          <w:rFonts w:ascii="Angsana New" w:hAnsi="Angsana New"/>
          <w:sz w:val="28"/>
          <w:szCs w:val="28"/>
          <w:cs/>
        </w:rPr>
        <w:t>ยอดขายทางภูมิศาสตร์สำหรับ</w:t>
      </w:r>
      <w:r w:rsidR="00B7355B" w:rsidRPr="00553B72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FC5980">
        <w:rPr>
          <w:rFonts w:ascii="Angsana New" w:hAnsi="Angsana New" w:hint="cs"/>
          <w:sz w:val="28"/>
          <w:szCs w:val="28"/>
          <w:cs/>
        </w:rPr>
        <w:t>และหกเดือน</w:t>
      </w:r>
      <w:r w:rsidRPr="00553B72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FC5980">
        <w:rPr>
          <w:rFonts w:ascii="Angsana New" w:hAnsi="Angsana New"/>
          <w:sz w:val="28"/>
          <w:szCs w:val="28"/>
        </w:rPr>
        <w:t>30</w:t>
      </w:r>
      <w:r w:rsidR="00FC5980">
        <w:rPr>
          <w:rFonts w:ascii="Angsana New" w:hAnsi="Angsana New"/>
          <w:sz w:val="28"/>
          <w:szCs w:val="28"/>
          <w:cs/>
        </w:rPr>
        <w:t xml:space="preserve"> ม</w:t>
      </w:r>
      <w:r w:rsidR="00FC5980">
        <w:rPr>
          <w:rFonts w:ascii="Angsana New" w:hAnsi="Angsana New" w:hint="cs"/>
          <w:sz w:val="28"/>
          <w:szCs w:val="28"/>
          <w:cs/>
        </w:rPr>
        <w:t>ิถุนายน</w:t>
      </w:r>
      <w:r w:rsidR="005B388A" w:rsidRPr="00553B72">
        <w:rPr>
          <w:rFonts w:ascii="Angsana New" w:hAnsi="Angsana New"/>
          <w:sz w:val="28"/>
          <w:szCs w:val="28"/>
          <w:cs/>
        </w:rPr>
        <w:t xml:space="preserve"> </w:t>
      </w:r>
      <w:r w:rsidR="00613099" w:rsidRPr="00553B72">
        <w:rPr>
          <w:rFonts w:ascii="Angsana New" w:hAnsi="Angsana New"/>
          <w:sz w:val="28"/>
          <w:szCs w:val="28"/>
        </w:rPr>
        <w:t>256</w:t>
      </w:r>
      <w:r w:rsidR="00B7355B" w:rsidRPr="00553B72">
        <w:rPr>
          <w:rFonts w:ascii="Angsana New" w:hAnsi="Angsana New"/>
          <w:sz w:val="28"/>
          <w:szCs w:val="28"/>
        </w:rPr>
        <w:t>2</w:t>
      </w:r>
      <w:r w:rsidR="00B81610" w:rsidRPr="00553B72">
        <w:rPr>
          <w:rFonts w:ascii="Angsana New" w:hAnsi="Angsana New"/>
          <w:color w:val="FFFFFF"/>
          <w:sz w:val="28"/>
          <w:szCs w:val="28"/>
        </w:rPr>
        <w:t>_</w:t>
      </w:r>
      <w:r w:rsidR="00B81610" w:rsidRPr="00553B72">
        <w:rPr>
          <w:rFonts w:ascii="Angsana New" w:hAnsi="Angsana New"/>
          <w:sz w:val="28"/>
          <w:szCs w:val="28"/>
          <w:cs/>
        </w:rPr>
        <w:t>และ</w:t>
      </w:r>
      <w:r w:rsidR="005B388A" w:rsidRPr="00553B72">
        <w:rPr>
          <w:rFonts w:ascii="Angsana New" w:hAnsi="Angsana New"/>
          <w:sz w:val="28"/>
          <w:szCs w:val="28"/>
        </w:rPr>
        <w:t xml:space="preserve"> </w:t>
      </w:r>
      <w:r w:rsidR="00B7355B" w:rsidRPr="00553B72">
        <w:rPr>
          <w:rFonts w:ascii="Angsana New" w:hAnsi="Angsana New"/>
          <w:sz w:val="28"/>
          <w:szCs w:val="28"/>
        </w:rPr>
        <w:t>2561</w:t>
      </w:r>
      <w:r w:rsidR="00B81610" w:rsidRPr="00553B72">
        <w:rPr>
          <w:rFonts w:ascii="Angsana New" w:hAnsi="Angsana New"/>
          <w:sz w:val="28"/>
          <w:szCs w:val="28"/>
          <w:cs/>
        </w:rPr>
        <w:t xml:space="preserve"> </w:t>
      </w:r>
      <w:r w:rsidRPr="00553B72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35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1418"/>
        <w:gridCol w:w="283"/>
        <w:gridCol w:w="1418"/>
        <w:gridCol w:w="283"/>
        <w:gridCol w:w="1418"/>
      </w:tblGrid>
      <w:tr w:rsidR="00F56267" w:rsidRPr="00C8551D" w:rsidTr="008B572B">
        <w:trPr>
          <w:trHeight w:hRule="exact" w:val="391"/>
        </w:trPr>
        <w:tc>
          <w:tcPr>
            <w:tcW w:w="2835" w:type="dxa"/>
          </w:tcPr>
          <w:p w:rsidR="00F56267" w:rsidRPr="00C8551D" w:rsidRDefault="00F56267" w:rsidP="001202CB">
            <w:pPr>
              <w:pStyle w:val="Heading5"/>
              <w:spacing w:line="240" w:lineRule="auto"/>
              <w:ind w:left="14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7"/>
            <w:tcBorders>
              <w:bottom w:val="single" w:sz="4" w:space="0" w:color="auto"/>
            </w:tcBorders>
            <w:vAlign w:val="bottom"/>
          </w:tcPr>
          <w:p w:rsidR="00F56267" w:rsidRPr="00C8551D" w:rsidRDefault="00F56267" w:rsidP="008B5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56267" w:rsidRPr="00C8551D" w:rsidTr="008B572B">
        <w:trPr>
          <w:trHeight w:hRule="exact" w:val="391"/>
        </w:trPr>
        <w:tc>
          <w:tcPr>
            <w:tcW w:w="2835" w:type="dxa"/>
          </w:tcPr>
          <w:p w:rsidR="00F56267" w:rsidRPr="00C8551D" w:rsidRDefault="00F56267" w:rsidP="001202CB">
            <w:pPr>
              <w:pStyle w:val="Heading5"/>
              <w:spacing w:line="240" w:lineRule="auto"/>
              <w:ind w:left="14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56267" w:rsidRPr="00C8551D" w:rsidRDefault="00F56267" w:rsidP="008B5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งวดสามเดือน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F56267" w:rsidRPr="00C8551D" w:rsidRDefault="00F56267" w:rsidP="008B5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56267" w:rsidRPr="00C8551D" w:rsidRDefault="00F56267" w:rsidP="008B5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งวดหกเดือน</w:t>
            </w:r>
          </w:p>
        </w:tc>
      </w:tr>
      <w:tr w:rsidR="00F56267" w:rsidRPr="00C8551D" w:rsidTr="008B572B">
        <w:trPr>
          <w:trHeight w:hRule="exact" w:val="391"/>
        </w:trPr>
        <w:tc>
          <w:tcPr>
            <w:tcW w:w="2835" w:type="dxa"/>
          </w:tcPr>
          <w:p w:rsidR="00F56267" w:rsidRPr="00C8551D" w:rsidRDefault="00F56267" w:rsidP="001202CB">
            <w:pPr>
              <w:spacing w:line="240" w:lineRule="auto"/>
              <w:ind w:left="14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56267" w:rsidRPr="00C8551D" w:rsidRDefault="00F56267" w:rsidP="008B572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F56267" w:rsidRPr="00C8551D" w:rsidRDefault="00F56267" w:rsidP="008B572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56267" w:rsidRPr="00C8551D" w:rsidRDefault="00F56267" w:rsidP="008B572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3" w:type="dxa"/>
            <w:vAlign w:val="bottom"/>
          </w:tcPr>
          <w:p w:rsidR="00F56267" w:rsidRPr="00C8551D" w:rsidRDefault="00F56267" w:rsidP="008B572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56267" w:rsidRPr="00C8551D" w:rsidRDefault="00F56267" w:rsidP="008B572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F56267" w:rsidRPr="00C8551D" w:rsidRDefault="00F56267" w:rsidP="008B572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56267" w:rsidRPr="00C8551D" w:rsidRDefault="00F56267" w:rsidP="008B572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F56267" w:rsidRPr="00C8551D" w:rsidTr="008B572B">
        <w:trPr>
          <w:trHeight w:hRule="exact" w:val="391"/>
        </w:trPr>
        <w:tc>
          <w:tcPr>
            <w:tcW w:w="2835" w:type="dxa"/>
            <w:vAlign w:val="bottom"/>
          </w:tcPr>
          <w:p w:rsidR="00F56267" w:rsidRPr="00C8551D" w:rsidRDefault="00F56267" w:rsidP="008B572B">
            <w:pPr>
              <w:pStyle w:val="Heading5"/>
              <w:spacing w:line="240" w:lineRule="auto"/>
              <w:ind w:left="14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ขายในประเทศ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56267" w:rsidRPr="00C8551D" w:rsidRDefault="00F149DB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154,639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56267" w:rsidRPr="00C8551D" w:rsidRDefault="00F56267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56267" w:rsidRPr="00C8551D" w:rsidRDefault="00F56267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140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186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56267" w:rsidRPr="00C8551D" w:rsidRDefault="00F56267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56267" w:rsidRPr="00C8551D" w:rsidRDefault="00F149DB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306,391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56267" w:rsidRPr="00C8551D" w:rsidRDefault="00F56267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56267" w:rsidRPr="00C8551D" w:rsidRDefault="00F56267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304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98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</w:t>
            </w:r>
          </w:p>
        </w:tc>
      </w:tr>
      <w:tr w:rsidR="00F56267" w:rsidRPr="00C8551D" w:rsidTr="008B572B">
        <w:trPr>
          <w:trHeight w:hRule="exact" w:val="391"/>
        </w:trPr>
        <w:tc>
          <w:tcPr>
            <w:tcW w:w="2835" w:type="dxa"/>
            <w:vAlign w:val="bottom"/>
          </w:tcPr>
          <w:p w:rsidR="00F56267" w:rsidRPr="00C8551D" w:rsidRDefault="00F56267" w:rsidP="008B572B">
            <w:pPr>
              <w:pStyle w:val="Heading5"/>
              <w:spacing w:line="240" w:lineRule="auto"/>
              <w:ind w:left="14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ขายต่างประเทศ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6267" w:rsidRPr="00C8551D" w:rsidRDefault="00F149DB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2,427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56267" w:rsidRPr="00C8551D" w:rsidRDefault="00F56267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6267" w:rsidRPr="00C8551D" w:rsidRDefault="00F56267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231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56267" w:rsidRPr="00C8551D" w:rsidRDefault="00F56267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6267" w:rsidRPr="00C8551D" w:rsidRDefault="00F149DB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5,894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56267" w:rsidRPr="00C8551D" w:rsidRDefault="00F56267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6267" w:rsidRPr="00C8551D" w:rsidRDefault="00F56267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078</w:t>
            </w:r>
          </w:p>
        </w:tc>
      </w:tr>
      <w:tr w:rsidR="00F56267" w:rsidRPr="00C8551D" w:rsidTr="008B572B">
        <w:trPr>
          <w:trHeight w:hRule="exact" w:val="391"/>
        </w:trPr>
        <w:tc>
          <w:tcPr>
            <w:tcW w:w="2835" w:type="dxa"/>
            <w:vAlign w:val="bottom"/>
          </w:tcPr>
          <w:p w:rsidR="00F56267" w:rsidRPr="00C8551D" w:rsidRDefault="00F56267" w:rsidP="008B572B">
            <w:pPr>
              <w:pStyle w:val="Heading5"/>
              <w:spacing w:line="240" w:lineRule="auto"/>
              <w:ind w:left="142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56267" w:rsidRPr="00C8551D" w:rsidRDefault="00F149DB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157,066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56267" w:rsidRPr="00C8551D" w:rsidRDefault="00F56267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56267" w:rsidRPr="00C8551D" w:rsidRDefault="00F56267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144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417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56267" w:rsidRPr="00C8551D" w:rsidRDefault="00F56267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56267" w:rsidRPr="00C8551D" w:rsidRDefault="00F149DB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312,285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56267" w:rsidRPr="00C8551D" w:rsidRDefault="00F56267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56267" w:rsidRPr="00C8551D" w:rsidRDefault="00F56267" w:rsidP="008B572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314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05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</w:tbl>
    <w:p w:rsidR="00F56267" w:rsidRDefault="00F56267" w:rsidP="002157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84"/>
        <w:rPr>
          <w:rFonts w:ascii="Angsana New" w:hAnsi="Angsana New"/>
          <w:sz w:val="28"/>
          <w:szCs w:val="28"/>
        </w:rPr>
      </w:pPr>
    </w:p>
    <w:p w:rsidR="00F56267" w:rsidRPr="00553B72" w:rsidRDefault="00F56267" w:rsidP="002157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84"/>
        <w:rPr>
          <w:rFonts w:ascii="Angsana New" w:hAnsi="Angsana New"/>
          <w:sz w:val="28"/>
          <w:szCs w:val="28"/>
        </w:rPr>
      </w:pPr>
    </w:p>
    <w:p w:rsidR="00924E97" w:rsidRPr="00553B72" w:rsidRDefault="00924E97" w:rsidP="00924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rPr>
          <w:rFonts w:ascii="Angsana New" w:hAnsi="Angsana New"/>
          <w:b/>
          <w:bCs/>
          <w:sz w:val="28"/>
          <w:szCs w:val="28"/>
          <w:cs/>
          <w:lang w:val="en-GB"/>
        </w:rPr>
      </w:pPr>
    </w:p>
    <w:p w:rsidR="00924E97" w:rsidRPr="00553B72" w:rsidRDefault="00924E97" w:rsidP="00924E97">
      <w:pPr>
        <w:rPr>
          <w:sz w:val="28"/>
          <w:szCs w:val="28"/>
          <w:cs/>
          <w:lang w:val="en-GB"/>
        </w:rPr>
      </w:pPr>
      <w:r w:rsidRPr="00553B72">
        <w:rPr>
          <w:sz w:val="28"/>
          <w:szCs w:val="28"/>
          <w:cs/>
          <w:lang w:val="en-GB"/>
        </w:rPr>
        <w:br w:type="page"/>
      </w:r>
    </w:p>
    <w:p w:rsidR="000F0239" w:rsidRPr="00553B72" w:rsidRDefault="00B6235B" w:rsidP="00DF2B9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ind w:left="426" w:hanging="426"/>
        <w:rPr>
          <w:rFonts w:ascii="Angsana New" w:hAnsi="Angsana New"/>
          <w:b/>
          <w:bCs/>
          <w:sz w:val="28"/>
          <w:szCs w:val="28"/>
          <w:cs/>
        </w:rPr>
      </w:pPr>
      <w:r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ภาระผูกพัน</w:t>
      </w:r>
      <w:r w:rsidR="007548AD"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t>และหนี้สินที่อาจเกิดขึ้น</w:t>
      </w:r>
    </w:p>
    <w:p w:rsidR="00B6235B" w:rsidRPr="00553B72" w:rsidRDefault="00B6235B" w:rsidP="00DF2B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553B72">
        <w:rPr>
          <w:rFonts w:ascii="Angsana New" w:hAnsi="Angsana New"/>
          <w:sz w:val="28"/>
          <w:szCs w:val="28"/>
          <w:cs/>
        </w:rPr>
        <w:t xml:space="preserve">ณ วันที่ </w:t>
      </w:r>
      <w:r w:rsidR="000557EE">
        <w:rPr>
          <w:rFonts w:ascii="Angsana New" w:hAnsi="Angsana New"/>
          <w:sz w:val="28"/>
          <w:szCs w:val="28"/>
        </w:rPr>
        <w:t>30</w:t>
      </w:r>
      <w:r w:rsidR="00410678" w:rsidRPr="00553B72">
        <w:rPr>
          <w:rFonts w:ascii="Angsana New" w:hAnsi="Angsana New"/>
          <w:sz w:val="28"/>
          <w:szCs w:val="28"/>
        </w:rPr>
        <w:t xml:space="preserve"> </w:t>
      </w:r>
      <w:r w:rsidR="000557EE">
        <w:rPr>
          <w:rFonts w:ascii="Angsana New" w:hAnsi="Angsana New" w:hint="cs"/>
          <w:sz w:val="28"/>
          <w:szCs w:val="28"/>
          <w:cs/>
        </w:rPr>
        <w:t>มิถุนายน</w:t>
      </w:r>
      <w:r w:rsidR="004F5131" w:rsidRPr="00553B72">
        <w:rPr>
          <w:rFonts w:ascii="Angsana New" w:hAnsi="Angsana New" w:hint="cs"/>
          <w:sz w:val="28"/>
          <w:szCs w:val="28"/>
          <w:cs/>
        </w:rPr>
        <w:t xml:space="preserve"> </w:t>
      </w:r>
      <w:r w:rsidR="004F5131" w:rsidRPr="00553B72">
        <w:rPr>
          <w:rFonts w:ascii="Angsana New" w:hAnsi="Angsana New"/>
          <w:sz w:val="28"/>
          <w:szCs w:val="28"/>
        </w:rPr>
        <w:t>2562</w:t>
      </w:r>
      <w:r w:rsidRPr="00553B72">
        <w:rPr>
          <w:rFonts w:ascii="Angsana New" w:hAnsi="Angsana New"/>
          <w:sz w:val="28"/>
          <w:szCs w:val="28"/>
          <w:cs/>
        </w:rPr>
        <w:t xml:space="preserve"> บริษัทมีภาระผูกพันภายใต้สัญญาเช่ารถยนต์ อาคารและอุปกรณ์ ดังนี้</w:t>
      </w:r>
    </w:p>
    <w:tbl>
      <w:tblPr>
        <w:tblW w:w="9298" w:type="dxa"/>
        <w:tblInd w:w="284" w:type="dxa"/>
        <w:tblLook w:val="04A0" w:firstRow="1" w:lastRow="0" w:firstColumn="1" w:lastColumn="0" w:noHBand="0" w:noVBand="1"/>
      </w:tblPr>
      <w:tblGrid>
        <w:gridCol w:w="7030"/>
        <w:gridCol w:w="284"/>
        <w:gridCol w:w="1984"/>
      </w:tblGrid>
      <w:tr w:rsidR="00B6235B" w:rsidRPr="00553B72" w:rsidTr="004F4B68">
        <w:trPr>
          <w:trHeight w:hRule="exact" w:val="432"/>
        </w:trPr>
        <w:tc>
          <w:tcPr>
            <w:tcW w:w="7030" w:type="dxa"/>
          </w:tcPr>
          <w:p w:rsidR="00B6235B" w:rsidRPr="00553B72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:rsidR="00B6235B" w:rsidRPr="00553B72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:rsidR="00B6235B" w:rsidRPr="00553B72" w:rsidRDefault="00B6235B" w:rsidP="004E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6235B" w:rsidRPr="00553B72" w:rsidTr="004F4B68">
        <w:trPr>
          <w:trHeight w:hRule="exact" w:val="432"/>
        </w:trPr>
        <w:tc>
          <w:tcPr>
            <w:tcW w:w="7030" w:type="dxa"/>
          </w:tcPr>
          <w:p w:rsidR="00B6235B" w:rsidRPr="00553B72" w:rsidRDefault="00B6235B" w:rsidP="006B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ครบกำหนดชำระภายในหนึ่งปี</w:t>
            </w:r>
          </w:p>
        </w:tc>
        <w:tc>
          <w:tcPr>
            <w:tcW w:w="284" w:type="dxa"/>
          </w:tcPr>
          <w:p w:rsidR="00B6235B" w:rsidRPr="00553B72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B6235B" w:rsidRPr="00553B72" w:rsidRDefault="00A13FAC" w:rsidP="00D74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9,129</w:t>
            </w:r>
          </w:p>
        </w:tc>
      </w:tr>
      <w:tr w:rsidR="00B6235B" w:rsidRPr="00553B72" w:rsidTr="004F4B68">
        <w:trPr>
          <w:trHeight w:hRule="exact" w:val="432"/>
        </w:trPr>
        <w:tc>
          <w:tcPr>
            <w:tcW w:w="7030" w:type="dxa"/>
          </w:tcPr>
          <w:p w:rsidR="00B6235B" w:rsidRPr="00553B72" w:rsidRDefault="00B6235B" w:rsidP="006B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284" w:type="dxa"/>
          </w:tcPr>
          <w:p w:rsidR="00B6235B" w:rsidRPr="00553B72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B6235B" w:rsidRPr="00553B72" w:rsidRDefault="00A13FAC" w:rsidP="00D74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11,358</w:t>
            </w:r>
          </w:p>
        </w:tc>
      </w:tr>
      <w:tr w:rsidR="00B6235B" w:rsidRPr="00553B72" w:rsidTr="004F4B68">
        <w:trPr>
          <w:trHeight w:hRule="exact" w:val="432"/>
        </w:trPr>
        <w:tc>
          <w:tcPr>
            <w:tcW w:w="7030" w:type="dxa"/>
          </w:tcPr>
          <w:p w:rsidR="00B6235B" w:rsidRPr="00553B72" w:rsidRDefault="00B6235B" w:rsidP="006B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ครบกำหนดชำระหลังจากห้าปี</w:t>
            </w:r>
          </w:p>
        </w:tc>
        <w:tc>
          <w:tcPr>
            <w:tcW w:w="284" w:type="dxa"/>
          </w:tcPr>
          <w:p w:rsidR="00B6235B" w:rsidRPr="00553B72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235B" w:rsidRPr="00553B72" w:rsidRDefault="00A13FAC" w:rsidP="00D74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959</w:t>
            </w:r>
          </w:p>
        </w:tc>
      </w:tr>
      <w:tr w:rsidR="00B6235B" w:rsidRPr="00553B72" w:rsidTr="004F4B68">
        <w:trPr>
          <w:trHeight w:hRule="exact" w:val="432"/>
        </w:trPr>
        <w:tc>
          <w:tcPr>
            <w:tcW w:w="7030" w:type="dxa"/>
          </w:tcPr>
          <w:p w:rsidR="00B6235B" w:rsidRPr="00553B72" w:rsidRDefault="00B6235B" w:rsidP="006B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:rsidR="00B6235B" w:rsidRPr="00553B72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6235B" w:rsidRPr="00553B72" w:rsidRDefault="00A13FAC" w:rsidP="00D74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21,446</w:t>
            </w:r>
          </w:p>
        </w:tc>
      </w:tr>
    </w:tbl>
    <w:p w:rsidR="004F5131" w:rsidRPr="00553B72" w:rsidRDefault="00F41B94" w:rsidP="00DF2B9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เงินปันผลจ่าย</w:t>
      </w:r>
    </w:p>
    <w:p w:rsidR="00B5738A" w:rsidRPr="00B5738A" w:rsidRDefault="00B5738A" w:rsidP="00B5738A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:rsidR="00B5738A" w:rsidRPr="00B5738A" w:rsidRDefault="00B5738A" w:rsidP="00B5738A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:rsidR="00B5738A" w:rsidRPr="00B5738A" w:rsidRDefault="00B5738A" w:rsidP="00B5738A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:rsidR="00B5738A" w:rsidRPr="00B5738A" w:rsidRDefault="00B5738A" w:rsidP="00B5738A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:rsidR="00B5738A" w:rsidRPr="00B5738A" w:rsidRDefault="00B5738A" w:rsidP="00B5738A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:rsidR="00B5738A" w:rsidRPr="00B5738A" w:rsidRDefault="00B5738A" w:rsidP="00B5738A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:rsidR="00B5738A" w:rsidRPr="00B5738A" w:rsidRDefault="00B5738A" w:rsidP="00B5738A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:rsidR="00B5738A" w:rsidRPr="00B5738A" w:rsidRDefault="00B5738A" w:rsidP="00B5738A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:rsidR="00B5738A" w:rsidRPr="00B5738A" w:rsidRDefault="00B5738A" w:rsidP="00B5738A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:rsidR="00B5738A" w:rsidRPr="00B5738A" w:rsidRDefault="00B5738A" w:rsidP="00B5738A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:rsidR="00B5738A" w:rsidRPr="00B5738A" w:rsidRDefault="00B5738A" w:rsidP="00B5738A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:rsidR="00B5738A" w:rsidRPr="00B5738A" w:rsidRDefault="00B5738A" w:rsidP="00B5738A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:rsidR="00B5738A" w:rsidRPr="00B5738A" w:rsidRDefault="00B5738A" w:rsidP="00B5738A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:rsidR="00B5738A" w:rsidRPr="00B5738A" w:rsidRDefault="00B5738A" w:rsidP="00B5738A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:rsidR="004F5131" w:rsidRPr="006948F6" w:rsidRDefault="004F5131" w:rsidP="00CF1E76">
      <w:pPr>
        <w:pStyle w:val="ListParagraph"/>
        <w:numPr>
          <w:ilvl w:val="1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before="120" w:line="240" w:lineRule="auto"/>
        <w:ind w:left="850" w:hanging="425"/>
        <w:jc w:val="thaiDistribute"/>
        <w:rPr>
          <w:rFonts w:ascii="Angsana New" w:hAnsi="Angsana New"/>
          <w:sz w:val="28"/>
          <w:szCs w:val="28"/>
        </w:rPr>
      </w:pPr>
      <w:r w:rsidRPr="006948F6">
        <w:rPr>
          <w:rFonts w:ascii="Angsana New" w:hAnsi="Angsana New" w:hint="cs"/>
          <w:sz w:val="28"/>
          <w:szCs w:val="28"/>
          <w:cs/>
        </w:rPr>
        <w:t>ในการประชุมผู้ถือหุ</w:t>
      </w:r>
      <w:r w:rsidR="00492513">
        <w:rPr>
          <w:rFonts w:ascii="Angsana New" w:hAnsi="Angsana New" w:hint="cs"/>
          <w:sz w:val="28"/>
          <w:szCs w:val="28"/>
          <w:cs/>
        </w:rPr>
        <w:t>้น เมื่อ</w:t>
      </w:r>
      <w:r w:rsidRPr="006948F6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8046A6" w:rsidRPr="006948F6">
        <w:rPr>
          <w:rFonts w:ascii="Angsana New" w:hAnsi="Angsana New"/>
          <w:sz w:val="28"/>
          <w:szCs w:val="28"/>
        </w:rPr>
        <w:t>23</w:t>
      </w:r>
      <w:r w:rsidRPr="006948F6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Pr="006948F6">
        <w:rPr>
          <w:rFonts w:ascii="Angsana New" w:hAnsi="Angsana New"/>
          <w:sz w:val="28"/>
          <w:szCs w:val="28"/>
        </w:rPr>
        <w:t>256</w:t>
      </w:r>
      <w:r w:rsidR="008046A6" w:rsidRPr="006948F6">
        <w:rPr>
          <w:rFonts w:ascii="Angsana New" w:hAnsi="Angsana New"/>
          <w:sz w:val="28"/>
          <w:szCs w:val="28"/>
        </w:rPr>
        <w:t>2</w:t>
      </w:r>
      <w:r w:rsidRPr="006948F6">
        <w:rPr>
          <w:rFonts w:ascii="Angsana New" w:hAnsi="Angsana New"/>
          <w:sz w:val="28"/>
          <w:szCs w:val="28"/>
        </w:rPr>
        <w:t xml:space="preserve"> </w:t>
      </w:r>
      <w:r w:rsidRPr="006948F6">
        <w:rPr>
          <w:rFonts w:ascii="Angsana New" w:hAnsi="Angsana New" w:hint="cs"/>
          <w:sz w:val="28"/>
          <w:szCs w:val="28"/>
          <w:cs/>
        </w:rPr>
        <w:t xml:space="preserve">ผู้ถือหุ้นมีมติอนุมัติการจัดสรรกำไรสะสม ณ วันที่ </w:t>
      </w:r>
      <w:r w:rsidRPr="006948F6">
        <w:rPr>
          <w:rFonts w:ascii="Angsana New" w:hAnsi="Angsana New"/>
          <w:sz w:val="28"/>
          <w:szCs w:val="28"/>
        </w:rPr>
        <w:t xml:space="preserve">31 </w:t>
      </w:r>
      <w:r w:rsidRPr="006948F6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8046A6" w:rsidRPr="006948F6">
        <w:rPr>
          <w:rFonts w:ascii="Angsana New" w:hAnsi="Angsana New"/>
          <w:sz w:val="28"/>
          <w:szCs w:val="28"/>
        </w:rPr>
        <w:t>2561</w:t>
      </w:r>
      <w:r w:rsidRPr="006948F6">
        <w:rPr>
          <w:rFonts w:ascii="Angsana New" w:hAnsi="Angsana New"/>
          <w:sz w:val="28"/>
          <w:szCs w:val="28"/>
        </w:rPr>
        <w:t xml:space="preserve"> </w:t>
      </w:r>
      <w:r w:rsidRPr="006948F6">
        <w:rPr>
          <w:rFonts w:ascii="Angsana New" w:hAnsi="Angsana New" w:hint="cs"/>
          <w:sz w:val="28"/>
          <w:szCs w:val="28"/>
          <w:cs/>
        </w:rPr>
        <w:t xml:space="preserve">เป็นเงินปันผลในอัตราหุ้นละ </w:t>
      </w:r>
      <w:r w:rsidRPr="006948F6">
        <w:rPr>
          <w:rFonts w:ascii="Angsana New" w:hAnsi="Angsana New"/>
          <w:sz w:val="28"/>
          <w:szCs w:val="28"/>
        </w:rPr>
        <w:t>0</w:t>
      </w:r>
      <w:r w:rsidRPr="006948F6">
        <w:rPr>
          <w:rFonts w:ascii="Angsana New" w:hAnsi="Angsana New"/>
          <w:sz w:val="28"/>
          <w:szCs w:val="28"/>
          <w:cs/>
        </w:rPr>
        <w:t>.</w:t>
      </w:r>
      <w:r w:rsidR="008046A6" w:rsidRPr="006948F6">
        <w:rPr>
          <w:rFonts w:ascii="Angsana New" w:hAnsi="Angsana New"/>
          <w:sz w:val="28"/>
          <w:szCs w:val="28"/>
        </w:rPr>
        <w:t>35</w:t>
      </w:r>
      <w:r w:rsidRPr="006948F6">
        <w:rPr>
          <w:rFonts w:ascii="Angsana New" w:hAnsi="Angsana New" w:hint="cs"/>
          <w:sz w:val="28"/>
          <w:szCs w:val="28"/>
          <w:cs/>
        </w:rPr>
        <w:t xml:space="preserve"> จำนวน </w:t>
      </w:r>
      <w:r w:rsidRPr="006948F6">
        <w:rPr>
          <w:rFonts w:ascii="Angsana New" w:hAnsi="Angsana New"/>
          <w:sz w:val="28"/>
          <w:szCs w:val="28"/>
        </w:rPr>
        <w:t xml:space="preserve">14,951,000 </w:t>
      </w:r>
      <w:r w:rsidRPr="006948F6">
        <w:rPr>
          <w:rFonts w:ascii="Angsana New" w:hAnsi="Angsana New" w:hint="cs"/>
          <w:sz w:val="28"/>
          <w:szCs w:val="28"/>
          <w:cs/>
        </w:rPr>
        <w:t>หุ้น เป็นจำนวนเงิน</w:t>
      </w:r>
      <w:r w:rsidR="008046A6" w:rsidRPr="006948F6">
        <w:rPr>
          <w:rFonts w:ascii="Angsana New" w:hAnsi="Angsana New"/>
          <w:sz w:val="28"/>
          <w:szCs w:val="28"/>
        </w:rPr>
        <w:t xml:space="preserve"> 5.23</w:t>
      </w:r>
      <w:r w:rsidRPr="006948F6">
        <w:rPr>
          <w:rFonts w:ascii="Angsana New" w:hAnsi="Angsana New"/>
          <w:sz w:val="28"/>
          <w:szCs w:val="28"/>
        </w:rPr>
        <w:t xml:space="preserve"> </w:t>
      </w:r>
      <w:r w:rsidRPr="006948F6">
        <w:rPr>
          <w:rFonts w:ascii="Angsana New" w:hAnsi="Angsana New" w:hint="cs"/>
          <w:sz w:val="28"/>
          <w:szCs w:val="28"/>
          <w:cs/>
        </w:rPr>
        <w:t>ล้านบาท</w:t>
      </w:r>
      <w:r w:rsidRPr="006948F6">
        <w:rPr>
          <w:rFonts w:ascii="Angsana New" w:hAnsi="Angsana New"/>
          <w:sz w:val="28"/>
          <w:szCs w:val="28"/>
          <w:cs/>
        </w:rPr>
        <w:t xml:space="preserve"> </w:t>
      </w:r>
      <w:r w:rsidRPr="006948F6">
        <w:rPr>
          <w:rFonts w:ascii="Angsana New" w:hAnsi="Angsana New" w:hint="cs"/>
          <w:sz w:val="28"/>
          <w:szCs w:val="28"/>
          <w:cs/>
        </w:rPr>
        <w:t xml:space="preserve">และกำหนดจ่ายเงินปันผลในวันที่ </w:t>
      </w:r>
      <w:r w:rsidR="008046A6" w:rsidRPr="006948F6">
        <w:rPr>
          <w:rFonts w:ascii="Angsana New" w:hAnsi="Angsana New"/>
          <w:sz w:val="28"/>
          <w:szCs w:val="28"/>
        </w:rPr>
        <w:t>22</w:t>
      </w:r>
      <w:r w:rsidRPr="006948F6">
        <w:rPr>
          <w:rFonts w:ascii="Angsana New" w:hAnsi="Angsana New"/>
          <w:sz w:val="28"/>
          <w:szCs w:val="28"/>
        </w:rPr>
        <w:t xml:space="preserve"> </w:t>
      </w:r>
      <w:r w:rsidRPr="006948F6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="008046A6" w:rsidRPr="006948F6">
        <w:rPr>
          <w:rFonts w:ascii="Angsana New" w:hAnsi="Angsana New"/>
          <w:sz w:val="28"/>
          <w:szCs w:val="28"/>
        </w:rPr>
        <w:t>2562</w:t>
      </w:r>
    </w:p>
    <w:p w:rsidR="003E3AEF" w:rsidRPr="006948F6" w:rsidRDefault="00492513" w:rsidP="009B360E">
      <w:pPr>
        <w:pStyle w:val="ListParagraph"/>
        <w:numPr>
          <w:ilvl w:val="1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ในการประชุมผู้ถือหุ้น เมื่อ</w:t>
      </w:r>
      <w:r w:rsidR="003E3AEF" w:rsidRPr="006948F6">
        <w:rPr>
          <w:rFonts w:ascii="Angsana New" w:hAnsi="Angsana New"/>
          <w:sz w:val="28"/>
          <w:szCs w:val="28"/>
          <w:cs/>
        </w:rPr>
        <w:t xml:space="preserve">วันที่ </w:t>
      </w:r>
      <w:r w:rsidR="003E3AEF" w:rsidRPr="006948F6">
        <w:rPr>
          <w:rFonts w:ascii="Angsana New" w:hAnsi="Angsana New"/>
          <w:sz w:val="28"/>
          <w:szCs w:val="28"/>
        </w:rPr>
        <w:t xml:space="preserve">24 </w:t>
      </w:r>
      <w:r w:rsidR="003E3AEF" w:rsidRPr="006948F6">
        <w:rPr>
          <w:rFonts w:ascii="Angsana New" w:hAnsi="Angsana New"/>
          <w:sz w:val="28"/>
          <w:szCs w:val="28"/>
          <w:cs/>
        </w:rPr>
        <w:t xml:space="preserve">เมษายน </w:t>
      </w:r>
      <w:r w:rsidR="003E3AEF" w:rsidRPr="006948F6">
        <w:rPr>
          <w:rFonts w:ascii="Angsana New" w:hAnsi="Angsana New"/>
          <w:sz w:val="28"/>
          <w:szCs w:val="28"/>
        </w:rPr>
        <w:t xml:space="preserve">2561 </w:t>
      </w:r>
      <w:r w:rsidR="003E3AEF" w:rsidRPr="006948F6">
        <w:rPr>
          <w:rFonts w:ascii="Angsana New" w:hAnsi="Angsana New"/>
          <w:sz w:val="28"/>
          <w:szCs w:val="28"/>
          <w:cs/>
        </w:rPr>
        <w:t xml:space="preserve">ผู้ถือหุ้นมีมติอนุมัติการจัดสรรกำไรสะสม ณ วันที่ </w:t>
      </w:r>
      <w:r w:rsidR="003E3AEF" w:rsidRPr="006948F6">
        <w:rPr>
          <w:rFonts w:ascii="Angsana New" w:hAnsi="Angsana New"/>
          <w:sz w:val="28"/>
          <w:szCs w:val="28"/>
        </w:rPr>
        <w:t xml:space="preserve">31 </w:t>
      </w:r>
      <w:r w:rsidR="003E3AEF" w:rsidRPr="006948F6">
        <w:rPr>
          <w:rFonts w:ascii="Angsana New" w:hAnsi="Angsana New"/>
          <w:sz w:val="28"/>
          <w:szCs w:val="28"/>
          <w:cs/>
        </w:rPr>
        <w:t xml:space="preserve">ธันวาคม </w:t>
      </w:r>
      <w:r w:rsidR="003E3AEF" w:rsidRPr="006948F6">
        <w:rPr>
          <w:rFonts w:ascii="Angsana New" w:hAnsi="Angsana New"/>
          <w:sz w:val="28"/>
          <w:szCs w:val="28"/>
        </w:rPr>
        <w:t xml:space="preserve">2560 </w:t>
      </w:r>
      <w:r w:rsidR="003E3AEF" w:rsidRPr="006948F6">
        <w:rPr>
          <w:rFonts w:ascii="Angsana New" w:hAnsi="Angsana New"/>
          <w:sz w:val="28"/>
          <w:szCs w:val="28"/>
          <w:cs/>
        </w:rPr>
        <w:t xml:space="preserve">เป็นเงินปันผลในอัตราหุ้นละ </w:t>
      </w:r>
      <w:r w:rsidR="003E3AEF" w:rsidRPr="006948F6">
        <w:rPr>
          <w:rFonts w:ascii="Angsana New" w:hAnsi="Angsana New"/>
          <w:sz w:val="28"/>
          <w:szCs w:val="28"/>
        </w:rPr>
        <w:t xml:space="preserve">0.30 </w:t>
      </w:r>
      <w:r w:rsidR="003E3AEF" w:rsidRPr="006948F6">
        <w:rPr>
          <w:rFonts w:ascii="Angsana New" w:hAnsi="Angsana New"/>
          <w:sz w:val="28"/>
          <w:szCs w:val="28"/>
          <w:cs/>
        </w:rPr>
        <w:t xml:space="preserve">จำนวน </w:t>
      </w:r>
      <w:r w:rsidR="003E3AEF" w:rsidRPr="006948F6">
        <w:rPr>
          <w:rFonts w:ascii="Angsana New" w:hAnsi="Angsana New"/>
          <w:sz w:val="28"/>
          <w:szCs w:val="28"/>
        </w:rPr>
        <w:t xml:space="preserve">14,951,000 </w:t>
      </w:r>
      <w:r w:rsidR="003E3AEF" w:rsidRPr="006948F6">
        <w:rPr>
          <w:rFonts w:ascii="Angsana New" w:hAnsi="Angsana New"/>
          <w:sz w:val="28"/>
          <w:szCs w:val="28"/>
          <w:cs/>
        </w:rPr>
        <w:t xml:space="preserve">หุ้น เป็นจำนวนเงิน </w:t>
      </w:r>
      <w:r w:rsidR="003E3AEF" w:rsidRPr="006948F6">
        <w:rPr>
          <w:rFonts w:ascii="Angsana New" w:hAnsi="Angsana New"/>
          <w:sz w:val="28"/>
          <w:szCs w:val="28"/>
        </w:rPr>
        <w:t xml:space="preserve">4.49 </w:t>
      </w:r>
      <w:r w:rsidR="003E3AEF" w:rsidRPr="006948F6">
        <w:rPr>
          <w:rFonts w:ascii="Angsana New" w:hAnsi="Angsana New"/>
          <w:sz w:val="28"/>
          <w:szCs w:val="28"/>
          <w:cs/>
        </w:rPr>
        <w:t>ล้านบาท แล</w:t>
      </w:r>
      <w:r w:rsidR="007758D6" w:rsidRPr="006948F6">
        <w:rPr>
          <w:rFonts w:ascii="Angsana New" w:hAnsi="Angsana New"/>
          <w:sz w:val="28"/>
          <w:szCs w:val="28"/>
          <w:cs/>
        </w:rPr>
        <w:t>ะกำหนดจ่ายเงินปันผลในวันที่</w:t>
      </w:r>
      <w:r w:rsidR="007758D6" w:rsidRPr="006948F6">
        <w:rPr>
          <w:rFonts w:ascii="Angsana New" w:hAnsi="Angsana New"/>
          <w:sz w:val="28"/>
          <w:szCs w:val="28"/>
        </w:rPr>
        <w:t xml:space="preserve"> </w:t>
      </w:r>
      <w:r w:rsidR="003E3AEF" w:rsidRPr="006948F6">
        <w:rPr>
          <w:rFonts w:ascii="Angsana New" w:hAnsi="Angsana New"/>
          <w:sz w:val="28"/>
          <w:szCs w:val="28"/>
        </w:rPr>
        <w:t xml:space="preserve">21 </w:t>
      </w:r>
      <w:r w:rsidR="003E3AEF" w:rsidRPr="006948F6">
        <w:rPr>
          <w:rFonts w:ascii="Angsana New" w:hAnsi="Angsana New"/>
          <w:sz w:val="28"/>
          <w:szCs w:val="28"/>
          <w:cs/>
        </w:rPr>
        <w:t xml:space="preserve">พฤษภาคม </w:t>
      </w:r>
      <w:r w:rsidR="003E3AEF" w:rsidRPr="006948F6">
        <w:rPr>
          <w:rFonts w:ascii="Angsana New" w:hAnsi="Angsana New"/>
          <w:sz w:val="28"/>
          <w:szCs w:val="28"/>
        </w:rPr>
        <w:t>2561</w:t>
      </w:r>
    </w:p>
    <w:p w:rsidR="00B5738A" w:rsidRPr="0064405D" w:rsidRDefault="00B5738A" w:rsidP="00CF1E76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line="240" w:lineRule="auto"/>
        <w:jc w:val="thaiDistribute"/>
        <w:rPr>
          <w:rFonts w:ascii="Angsana New" w:hAnsi="Angsana New"/>
          <w:vanish/>
          <w:sz w:val="28"/>
          <w:szCs w:val="28"/>
          <w:highlight w:val="yellow"/>
          <w:cs/>
          <w:lang w:val="en-GB"/>
        </w:rPr>
      </w:pPr>
    </w:p>
    <w:p w:rsidR="00B5738A" w:rsidRPr="0064405D" w:rsidRDefault="00B5738A" w:rsidP="00CF1E76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line="240" w:lineRule="auto"/>
        <w:jc w:val="thaiDistribute"/>
        <w:rPr>
          <w:rFonts w:ascii="Angsana New" w:hAnsi="Angsana New"/>
          <w:vanish/>
          <w:sz w:val="28"/>
          <w:szCs w:val="28"/>
          <w:highlight w:val="yellow"/>
          <w:cs/>
          <w:lang w:val="en-GB"/>
        </w:rPr>
      </w:pPr>
    </w:p>
    <w:p w:rsidR="00B5738A" w:rsidRPr="0064405D" w:rsidRDefault="00B5738A" w:rsidP="00CF1E76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line="240" w:lineRule="auto"/>
        <w:jc w:val="thaiDistribute"/>
        <w:rPr>
          <w:rFonts w:ascii="Angsana New" w:hAnsi="Angsana New"/>
          <w:vanish/>
          <w:sz w:val="28"/>
          <w:szCs w:val="28"/>
          <w:highlight w:val="yellow"/>
          <w:cs/>
          <w:lang w:val="en-GB"/>
        </w:rPr>
      </w:pPr>
    </w:p>
    <w:p w:rsidR="00B5738A" w:rsidRPr="0064405D" w:rsidRDefault="00B5738A" w:rsidP="00CF1E76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line="240" w:lineRule="auto"/>
        <w:jc w:val="thaiDistribute"/>
        <w:rPr>
          <w:rFonts w:ascii="Angsana New" w:hAnsi="Angsana New"/>
          <w:vanish/>
          <w:sz w:val="28"/>
          <w:szCs w:val="28"/>
          <w:highlight w:val="yellow"/>
          <w:cs/>
          <w:lang w:val="en-GB"/>
        </w:rPr>
      </w:pPr>
    </w:p>
    <w:p w:rsidR="00B5738A" w:rsidRPr="0064405D" w:rsidRDefault="00B5738A" w:rsidP="00CF1E76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line="240" w:lineRule="auto"/>
        <w:jc w:val="thaiDistribute"/>
        <w:rPr>
          <w:rFonts w:ascii="Angsana New" w:hAnsi="Angsana New"/>
          <w:vanish/>
          <w:sz w:val="28"/>
          <w:szCs w:val="28"/>
          <w:highlight w:val="yellow"/>
          <w:cs/>
          <w:lang w:val="en-GB"/>
        </w:rPr>
      </w:pPr>
    </w:p>
    <w:p w:rsidR="00B5738A" w:rsidRPr="0064405D" w:rsidRDefault="00B5738A" w:rsidP="00CF1E76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line="240" w:lineRule="auto"/>
        <w:jc w:val="thaiDistribute"/>
        <w:rPr>
          <w:rFonts w:ascii="Angsana New" w:hAnsi="Angsana New"/>
          <w:vanish/>
          <w:sz w:val="28"/>
          <w:szCs w:val="28"/>
          <w:highlight w:val="yellow"/>
          <w:cs/>
          <w:lang w:val="en-GB"/>
        </w:rPr>
      </w:pPr>
    </w:p>
    <w:p w:rsidR="00B5738A" w:rsidRPr="0064405D" w:rsidRDefault="00B5738A" w:rsidP="00CF1E76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line="240" w:lineRule="auto"/>
        <w:jc w:val="thaiDistribute"/>
        <w:rPr>
          <w:rFonts w:ascii="Angsana New" w:hAnsi="Angsana New"/>
          <w:vanish/>
          <w:sz w:val="28"/>
          <w:szCs w:val="28"/>
          <w:highlight w:val="yellow"/>
          <w:cs/>
          <w:lang w:val="en-GB"/>
        </w:rPr>
      </w:pPr>
    </w:p>
    <w:p w:rsidR="00B5738A" w:rsidRPr="0064405D" w:rsidRDefault="00B5738A" w:rsidP="00CF1E76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line="240" w:lineRule="auto"/>
        <w:jc w:val="thaiDistribute"/>
        <w:rPr>
          <w:rFonts w:ascii="Angsana New" w:hAnsi="Angsana New"/>
          <w:vanish/>
          <w:sz w:val="28"/>
          <w:szCs w:val="28"/>
          <w:highlight w:val="yellow"/>
          <w:cs/>
          <w:lang w:val="en-GB"/>
        </w:rPr>
      </w:pPr>
    </w:p>
    <w:p w:rsidR="00B5738A" w:rsidRPr="0064405D" w:rsidRDefault="00B5738A" w:rsidP="00CF1E76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line="240" w:lineRule="auto"/>
        <w:jc w:val="thaiDistribute"/>
        <w:rPr>
          <w:rFonts w:ascii="Angsana New" w:hAnsi="Angsana New"/>
          <w:vanish/>
          <w:sz w:val="28"/>
          <w:szCs w:val="28"/>
          <w:highlight w:val="yellow"/>
          <w:cs/>
          <w:lang w:val="en-GB"/>
        </w:rPr>
      </w:pPr>
    </w:p>
    <w:p w:rsidR="00B5738A" w:rsidRPr="0064405D" w:rsidRDefault="00B5738A" w:rsidP="00CF1E76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line="240" w:lineRule="auto"/>
        <w:jc w:val="thaiDistribute"/>
        <w:rPr>
          <w:rFonts w:ascii="Angsana New" w:hAnsi="Angsana New"/>
          <w:vanish/>
          <w:sz w:val="28"/>
          <w:szCs w:val="28"/>
          <w:highlight w:val="yellow"/>
          <w:cs/>
          <w:lang w:val="en-GB"/>
        </w:rPr>
      </w:pPr>
    </w:p>
    <w:p w:rsidR="00B5738A" w:rsidRPr="0064405D" w:rsidRDefault="00B5738A" w:rsidP="00CF1E76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line="240" w:lineRule="auto"/>
        <w:jc w:val="thaiDistribute"/>
        <w:rPr>
          <w:rFonts w:ascii="Angsana New" w:hAnsi="Angsana New"/>
          <w:vanish/>
          <w:sz w:val="28"/>
          <w:szCs w:val="28"/>
          <w:highlight w:val="yellow"/>
          <w:cs/>
          <w:lang w:val="en-GB"/>
        </w:rPr>
      </w:pPr>
    </w:p>
    <w:p w:rsidR="00B5738A" w:rsidRPr="0064405D" w:rsidRDefault="00B5738A" w:rsidP="00CF1E76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line="240" w:lineRule="auto"/>
        <w:jc w:val="thaiDistribute"/>
        <w:rPr>
          <w:rFonts w:ascii="Angsana New" w:hAnsi="Angsana New"/>
          <w:vanish/>
          <w:sz w:val="28"/>
          <w:szCs w:val="28"/>
          <w:highlight w:val="yellow"/>
          <w:cs/>
          <w:lang w:val="en-GB"/>
        </w:rPr>
      </w:pPr>
    </w:p>
    <w:p w:rsidR="00B5738A" w:rsidRPr="0064405D" w:rsidRDefault="00B5738A" w:rsidP="00CF1E76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line="240" w:lineRule="auto"/>
        <w:jc w:val="thaiDistribute"/>
        <w:rPr>
          <w:rFonts w:ascii="Angsana New" w:hAnsi="Angsana New"/>
          <w:vanish/>
          <w:sz w:val="28"/>
          <w:szCs w:val="28"/>
          <w:highlight w:val="yellow"/>
          <w:cs/>
          <w:lang w:val="en-GB"/>
        </w:rPr>
      </w:pPr>
    </w:p>
    <w:p w:rsidR="00B5738A" w:rsidRPr="0064405D" w:rsidRDefault="00B5738A" w:rsidP="00CF1E76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line="240" w:lineRule="auto"/>
        <w:jc w:val="thaiDistribute"/>
        <w:rPr>
          <w:rFonts w:ascii="Angsana New" w:hAnsi="Angsana New"/>
          <w:vanish/>
          <w:sz w:val="28"/>
          <w:szCs w:val="28"/>
          <w:highlight w:val="yellow"/>
          <w:cs/>
          <w:lang w:val="en-GB"/>
        </w:rPr>
      </w:pPr>
    </w:p>
    <w:p w:rsidR="00B5738A" w:rsidRPr="0064405D" w:rsidRDefault="00B5738A" w:rsidP="00CF1E76">
      <w:pPr>
        <w:pStyle w:val="ListParagraph"/>
        <w:numPr>
          <w:ilvl w:val="1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line="240" w:lineRule="auto"/>
        <w:jc w:val="thaiDistribute"/>
        <w:rPr>
          <w:rFonts w:ascii="Angsana New" w:hAnsi="Angsana New"/>
          <w:vanish/>
          <w:sz w:val="28"/>
          <w:szCs w:val="28"/>
          <w:highlight w:val="yellow"/>
          <w:cs/>
          <w:lang w:val="en-GB"/>
        </w:rPr>
      </w:pPr>
    </w:p>
    <w:p w:rsidR="002F092C" w:rsidRPr="002F092C" w:rsidRDefault="00492513" w:rsidP="002F092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t>ประมาณการ</w:t>
      </w:r>
      <w:r>
        <w:rPr>
          <w:rFonts w:ascii="Angsana New" w:hAnsi="Angsana New" w:hint="cs"/>
          <w:b/>
          <w:bCs/>
          <w:sz w:val="28"/>
          <w:szCs w:val="28"/>
          <w:cs/>
        </w:rPr>
        <w:t>หนี้สินผลประโยชน์พนักงาน</w:t>
      </w:r>
    </w:p>
    <w:p w:rsidR="002F092C" w:rsidRPr="002F092C" w:rsidRDefault="002F092C" w:rsidP="002F0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A1CE1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AA1CE1">
        <w:rPr>
          <w:rFonts w:ascii="Angsana New" w:hAnsi="Angsana New"/>
          <w:sz w:val="28"/>
          <w:szCs w:val="28"/>
        </w:rPr>
        <w:t>5</w:t>
      </w:r>
      <w:r w:rsidRPr="00AA1CE1">
        <w:rPr>
          <w:rFonts w:ascii="Angsana New" w:hAnsi="Angsana New"/>
          <w:sz w:val="28"/>
          <w:szCs w:val="28"/>
          <w:cs/>
        </w:rPr>
        <w:t xml:space="preserve"> เมษายน </w:t>
      </w:r>
      <w:r w:rsidRPr="00AA1CE1">
        <w:rPr>
          <w:rFonts w:ascii="Angsana New" w:hAnsi="Angsana New"/>
          <w:sz w:val="28"/>
          <w:szCs w:val="28"/>
        </w:rPr>
        <w:t>2562</w:t>
      </w:r>
      <w:r w:rsidRPr="00AA1CE1">
        <w:rPr>
          <w:rFonts w:ascii="Angsana New" w:hAnsi="Angsana New"/>
          <w:sz w:val="28"/>
          <w:szCs w:val="28"/>
          <w:cs/>
        </w:rPr>
        <w:t xml:space="preserve"> พระราชบัญญัติคุ้มครองแรงงาน (ฉบับที่ </w:t>
      </w:r>
      <w:r w:rsidRPr="00AA1CE1">
        <w:rPr>
          <w:rFonts w:ascii="Angsana New" w:hAnsi="Angsana New"/>
          <w:sz w:val="28"/>
          <w:szCs w:val="28"/>
        </w:rPr>
        <w:t>7</w:t>
      </w:r>
      <w:r w:rsidRPr="00AA1CE1">
        <w:rPr>
          <w:rFonts w:ascii="Angsana New" w:hAnsi="Angsana New"/>
          <w:sz w:val="28"/>
          <w:szCs w:val="28"/>
          <w:cs/>
        </w:rPr>
        <w:t xml:space="preserve">) พ.ศ. </w:t>
      </w:r>
      <w:r w:rsidRPr="00AA1CE1">
        <w:rPr>
          <w:rFonts w:ascii="Angsana New" w:hAnsi="Angsana New"/>
          <w:sz w:val="28"/>
          <w:szCs w:val="28"/>
        </w:rPr>
        <w:t>2562</w:t>
      </w:r>
      <w:r w:rsidRPr="00AA1CE1">
        <w:rPr>
          <w:rFonts w:ascii="Angsana New" w:hAnsi="Angsana New"/>
          <w:sz w:val="28"/>
          <w:szCs w:val="28"/>
          <w:cs/>
        </w:rPr>
        <w:t xml:space="preserve">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AA1CE1">
        <w:rPr>
          <w:rFonts w:ascii="Angsana New" w:hAnsi="Angsana New"/>
          <w:sz w:val="28"/>
          <w:szCs w:val="28"/>
        </w:rPr>
        <w:t>20</w:t>
      </w:r>
      <w:r w:rsidRPr="00AA1CE1">
        <w:rPr>
          <w:rFonts w:ascii="Angsana New" w:hAnsi="Angsana New"/>
          <w:sz w:val="28"/>
          <w:szCs w:val="28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AA1CE1">
        <w:rPr>
          <w:rFonts w:ascii="Angsana New" w:hAnsi="Angsana New"/>
          <w:sz w:val="28"/>
          <w:szCs w:val="28"/>
        </w:rPr>
        <w:t>400</w:t>
      </w:r>
      <w:r w:rsidR="004A2D75">
        <w:rPr>
          <w:rFonts w:ascii="Angsana New" w:hAnsi="Angsana New"/>
          <w:sz w:val="28"/>
          <w:szCs w:val="28"/>
          <w:cs/>
        </w:rPr>
        <w:t xml:space="preserve"> วัน</w:t>
      </w:r>
      <w:r w:rsidRPr="00AA1CE1">
        <w:rPr>
          <w:rFonts w:ascii="Angsana New" w:hAnsi="Angsana New"/>
          <w:sz w:val="28"/>
          <w:szCs w:val="28"/>
          <w:cs/>
        </w:rPr>
        <w:t xml:space="preserve">นั้นได้ประกาศลงในราชกิจจานุเบกษาเป็นที่เรียบร้อยแล้ว โดยกฎหมายดังกล่าวจะมีผลบังคับใช้ตั้งแต่วันที่ </w:t>
      </w:r>
      <w:r w:rsidRPr="00AA1CE1">
        <w:rPr>
          <w:rFonts w:ascii="Angsana New" w:hAnsi="Angsana New"/>
          <w:sz w:val="28"/>
          <w:szCs w:val="28"/>
        </w:rPr>
        <w:t>5</w:t>
      </w:r>
      <w:r w:rsidRPr="00AA1CE1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AA1CE1">
        <w:rPr>
          <w:rFonts w:ascii="Angsana New" w:hAnsi="Angsana New"/>
          <w:sz w:val="28"/>
          <w:szCs w:val="28"/>
        </w:rPr>
        <w:t>2562</w:t>
      </w:r>
      <w:r w:rsidRPr="00AA1CE1">
        <w:rPr>
          <w:rFonts w:ascii="Angsana New" w:hAnsi="Angsana New"/>
          <w:sz w:val="28"/>
          <w:szCs w:val="28"/>
          <w:cs/>
        </w:rPr>
        <w:t xml:space="preserve"> เป็นต้นไป ซึ่งการเปลี่ยนแปลงดังกล่าวถือเป็นการแก้ไขโครงการสำหรับโครงการผลประโยชน์หลังออกจากงานบริษัทจะบันทึกผลกระทบจากการเปลี่ยนแปลงดังกล่าวโดยรับรู้ต้นทุนบริการในอดีตเป็</w:t>
      </w:r>
      <w:r w:rsidR="004A2D75">
        <w:rPr>
          <w:rFonts w:ascii="Angsana New" w:hAnsi="Angsana New"/>
          <w:sz w:val="28"/>
          <w:szCs w:val="28"/>
          <w:cs/>
        </w:rPr>
        <w:t>นค่าใช้จ่ายทันทีในงบกำไรขาดทุนสำหรับงวด</w:t>
      </w:r>
      <w:r w:rsidRPr="00AA1CE1">
        <w:rPr>
          <w:rFonts w:ascii="Angsana New" w:hAnsi="Angsana New"/>
          <w:sz w:val="28"/>
          <w:szCs w:val="28"/>
          <w:cs/>
        </w:rPr>
        <w:t xml:space="preserve">จำนวน </w:t>
      </w:r>
      <w:r>
        <w:rPr>
          <w:rFonts w:ascii="Angsana New" w:hAnsi="Angsana New"/>
          <w:sz w:val="28"/>
          <w:szCs w:val="28"/>
        </w:rPr>
        <w:t>7.82</w:t>
      </w:r>
      <w:r w:rsidRPr="00AA1CE1">
        <w:rPr>
          <w:rFonts w:ascii="Angsana New" w:hAnsi="Angsana New"/>
          <w:sz w:val="28"/>
          <w:szCs w:val="28"/>
          <w:cs/>
        </w:rPr>
        <w:t xml:space="preserve"> ล้านบาท</w:t>
      </w:r>
    </w:p>
    <w:p w:rsidR="00AC4FEA" w:rsidRPr="00553B72" w:rsidRDefault="000F47BB" w:rsidP="00DF2B9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ind w:left="426" w:hanging="426"/>
        <w:rPr>
          <w:rFonts w:asciiTheme="majorBidi" w:hAnsiTheme="majorBidi" w:cstheme="majorBidi"/>
          <w:b/>
          <w:bCs/>
          <w:sz w:val="28"/>
          <w:szCs w:val="28"/>
        </w:rPr>
      </w:pPr>
      <w:r w:rsidRPr="00553B72">
        <w:rPr>
          <w:rFonts w:ascii="Angsana New" w:hAnsi="Angsana New"/>
          <w:b/>
          <w:bCs/>
          <w:sz w:val="28"/>
          <w:szCs w:val="28"/>
          <w:cs/>
        </w:rPr>
        <w:t>การอนุมัติ</w:t>
      </w:r>
      <w:r w:rsidR="00AC4FEA" w:rsidRPr="00553B72">
        <w:rPr>
          <w:rFonts w:ascii="Angsana New" w:hAnsi="Angsana New" w:hint="cs"/>
          <w:b/>
          <w:bCs/>
          <w:sz w:val="28"/>
          <w:szCs w:val="28"/>
          <w:cs/>
        </w:rPr>
        <w:t>ข้อมูลทางการเงินระหว่างกาล</w:t>
      </w:r>
    </w:p>
    <w:p w:rsidR="00AC4FEA" w:rsidRPr="00553B72" w:rsidRDefault="00AC4FEA" w:rsidP="00DF2B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5"/>
        <w:rPr>
          <w:rFonts w:asciiTheme="majorBidi" w:hAnsiTheme="majorBidi" w:cstheme="majorBidi"/>
          <w:b/>
          <w:bCs/>
          <w:sz w:val="28"/>
          <w:szCs w:val="28"/>
        </w:rPr>
      </w:pPr>
      <w:r w:rsidRPr="00553B72">
        <w:rPr>
          <w:rFonts w:ascii="Angsana New" w:hAnsi="Angsana New"/>
          <w:sz w:val="28"/>
          <w:szCs w:val="28"/>
          <w:cs/>
        </w:rPr>
        <w:t>ข้อมูลทางการเงินระหว่างกาลนี้ได้รับการอนุมัติให้ออกโดยกรรมการของบริษัทเมื่อ</w:t>
      </w:r>
      <w:r w:rsidRPr="008046A6">
        <w:rPr>
          <w:rFonts w:ascii="Angsana New" w:hAnsi="Angsana New"/>
          <w:sz w:val="28"/>
          <w:szCs w:val="28"/>
          <w:cs/>
        </w:rPr>
        <w:t>วัน</w:t>
      </w:r>
      <w:r w:rsidRPr="00927C02">
        <w:rPr>
          <w:rFonts w:ascii="Angsana New" w:hAnsi="Angsana New"/>
          <w:sz w:val="28"/>
          <w:szCs w:val="28"/>
          <w:cs/>
        </w:rPr>
        <w:t xml:space="preserve">ที่ </w:t>
      </w:r>
      <w:r w:rsidR="00927C02" w:rsidRPr="00927C02">
        <w:rPr>
          <w:rFonts w:ascii="Angsana New" w:hAnsi="Angsana New"/>
          <w:sz w:val="28"/>
          <w:szCs w:val="28"/>
        </w:rPr>
        <w:t>9</w:t>
      </w:r>
      <w:r w:rsidRPr="00927C02">
        <w:rPr>
          <w:rFonts w:ascii="Angsana New" w:hAnsi="Angsana New"/>
          <w:sz w:val="28"/>
          <w:szCs w:val="28"/>
          <w:cs/>
        </w:rPr>
        <w:t xml:space="preserve"> </w:t>
      </w:r>
      <w:r w:rsidR="00491193" w:rsidRPr="00927C02">
        <w:rPr>
          <w:rFonts w:ascii="Angsana New" w:hAnsi="Angsana New" w:hint="cs"/>
          <w:sz w:val="28"/>
          <w:szCs w:val="28"/>
          <w:cs/>
        </w:rPr>
        <w:t>สิงห</w:t>
      </w:r>
      <w:r w:rsidRPr="00927C02">
        <w:rPr>
          <w:rFonts w:ascii="Angsana New" w:hAnsi="Angsana New" w:hint="cs"/>
          <w:sz w:val="28"/>
          <w:szCs w:val="28"/>
          <w:cs/>
        </w:rPr>
        <w:t xml:space="preserve">าคม </w:t>
      </w:r>
      <w:r w:rsidRPr="00927C02">
        <w:rPr>
          <w:rFonts w:ascii="Angsana New" w:hAnsi="Angsana New"/>
          <w:sz w:val="28"/>
          <w:szCs w:val="28"/>
        </w:rPr>
        <w:t>2562</w:t>
      </w:r>
    </w:p>
    <w:p w:rsidR="0027487F" w:rsidRPr="00553B72" w:rsidRDefault="0027487F" w:rsidP="00AC4F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sectPr w:rsidR="0027487F" w:rsidRPr="00553B72" w:rsidSect="005F63D6">
      <w:headerReference w:type="default" r:id="rId14"/>
      <w:footerReference w:type="default" r:id="rId15"/>
      <w:pgSz w:w="11909" w:h="16834" w:code="9"/>
      <w:pgMar w:top="1440" w:right="994" w:bottom="576" w:left="1440" w:header="1276" w:footer="448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6CDB" w:rsidRDefault="006B6CDB">
      <w:r>
        <w:separator/>
      </w:r>
    </w:p>
  </w:endnote>
  <w:endnote w:type="continuationSeparator" w:id="0">
    <w:p w:rsidR="006B6CDB" w:rsidRDefault="006B6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altName w:val="Cordia New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5CC8" w:rsidRPr="00B70E51" w:rsidRDefault="00B55CC8">
    <w:pPr>
      <w:pStyle w:val="Footer"/>
      <w:jc w:val="right"/>
      <w:rPr>
        <w:rFonts w:ascii="Angsana New" w:hAnsi="Angsana New"/>
        <w:sz w:val="28"/>
        <w:szCs w:val="28"/>
      </w:rPr>
    </w:pPr>
    <w:r w:rsidRPr="003A7940">
      <w:rPr>
        <w:rFonts w:ascii="Angsana New" w:hAnsi="Angsana New" w:hint="cs"/>
        <w:sz w:val="32"/>
        <w:szCs w:val="32"/>
        <w:cs/>
      </w:rPr>
      <w:t xml:space="preserve">  </w:t>
    </w:r>
    <w:r w:rsidRPr="00B70E51">
      <w:rPr>
        <w:rFonts w:ascii="Angsana New" w:hAnsi="Angsana New"/>
        <w:sz w:val="28"/>
        <w:szCs w:val="28"/>
      </w:rPr>
      <w:fldChar w:fldCharType="begin"/>
    </w:r>
    <w:r w:rsidRPr="00B70E51">
      <w:rPr>
        <w:rFonts w:ascii="Angsana New" w:hAnsi="Angsana New"/>
        <w:sz w:val="28"/>
        <w:szCs w:val="28"/>
      </w:rPr>
      <w:instrText xml:space="preserve"> PAGE   \</w:instrText>
    </w:r>
    <w:r w:rsidRPr="00B70E51">
      <w:rPr>
        <w:rFonts w:ascii="Angsana New" w:hAnsi="Angsana New"/>
        <w:sz w:val="28"/>
        <w:szCs w:val="28"/>
        <w:cs/>
      </w:rPr>
      <w:instrText xml:space="preserve">* </w:instrText>
    </w:r>
    <w:r w:rsidRPr="00B70E51">
      <w:rPr>
        <w:rFonts w:ascii="Angsana New" w:hAnsi="Angsana New"/>
        <w:sz w:val="28"/>
        <w:szCs w:val="28"/>
      </w:rPr>
      <w:instrText xml:space="preserve">MERGEFORMAT </w:instrText>
    </w:r>
    <w:r w:rsidRPr="00B70E51">
      <w:rPr>
        <w:rFonts w:ascii="Angsana New" w:hAnsi="Angsana New"/>
        <w:sz w:val="28"/>
        <w:szCs w:val="28"/>
      </w:rPr>
      <w:fldChar w:fldCharType="separate"/>
    </w:r>
    <w:r w:rsidR="00D946B7">
      <w:rPr>
        <w:rFonts w:ascii="Angsana New" w:hAnsi="Angsana New"/>
        <w:noProof/>
        <w:sz w:val="28"/>
        <w:szCs w:val="28"/>
      </w:rPr>
      <w:t>20</w:t>
    </w:r>
    <w:r w:rsidRPr="00B70E51">
      <w:rPr>
        <w:rFonts w:ascii="Angsana New" w:hAnsi="Angsana New"/>
        <w:sz w:val="28"/>
        <w:szCs w:val="28"/>
      </w:rPr>
      <w:fldChar w:fldCharType="end"/>
    </w:r>
  </w:p>
  <w:p w:rsidR="00B55CC8" w:rsidRDefault="00B55CC8" w:rsidP="00706AC4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5CC8" w:rsidRPr="00C91024" w:rsidRDefault="00B55CC8" w:rsidP="00C91024">
    <w:pPr>
      <w:pStyle w:val="Footer"/>
      <w:jc w:val="right"/>
      <w:rPr>
        <w:rFonts w:ascii="Angsana New" w:hAnsi="Angsana New"/>
        <w:sz w:val="28"/>
        <w:szCs w:val="28"/>
      </w:rPr>
    </w:pPr>
    <w:r w:rsidRPr="00C91024">
      <w:rPr>
        <w:rFonts w:ascii="Angsana New" w:hAnsi="Angsana New"/>
        <w:sz w:val="28"/>
        <w:szCs w:val="28"/>
      </w:rPr>
      <w:fldChar w:fldCharType="begin"/>
    </w:r>
    <w:r w:rsidRPr="00C91024">
      <w:rPr>
        <w:rFonts w:ascii="Angsana New" w:hAnsi="Angsana New"/>
        <w:sz w:val="28"/>
        <w:szCs w:val="28"/>
      </w:rPr>
      <w:instrText xml:space="preserve"> PAGE   \</w:instrText>
    </w:r>
    <w:r w:rsidRPr="00C91024">
      <w:rPr>
        <w:rFonts w:ascii="Angsana New" w:hAnsi="Angsana New"/>
        <w:sz w:val="28"/>
        <w:szCs w:val="28"/>
        <w:cs/>
      </w:rPr>
      <w:instrText xml:space="preserve">* </w:instrText>
    </w:r>
    <w:r w:rsidRPr="00C91024">
      <w:rPr>
        <w:rFonts w:ascii="Angsana New" w:hAnsi="Angsana New"/>
        <w:sz w:val="28"/>
        <w:szCs w:val="28"/>
      </w:rPr>
      <w:instrText xml:space="preserve">MERGEFORMAT </w:instrText>
    </w:r>
    <w:r w:rsidRPr="00C91024">
      <w:rPr>
        <w:rFonts w:ascii="Angsana New" w:hAnsi="Angsana New"/>
        <w:sz w:val="28"/>
        <w:szCs w:val="28"/>
      </w:rPr>
      <w:fldChar w:fldCharType="separate"/>
    </w:r>
    <w:r w:rsidR="00D946B7">
      <w:rPr>
        <w:rFonts w:ascii="Angsana New" w:hAnsi="Angsana New"/>
        <w:noProof/>
        <w:sz w:val="28"/>
        <w:szCs w:val="28"/>
      </w:rPr>
      <w:t>21</w:t>
    </w:r>
    <w:r w:rsidRPr="00C91024">
      <w:rPr>
        <w:rFonts w:ascii="Angsana New" w:hAnsi="Angsana New"/>
        <w:noProof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5CC8" w:rsidRPr="00A20434" w:rsidRDefault="00B55CC8">
    <w:pPr>
      <w:pStyle w:val="Footer"/>
      <w:jc w:val="right"/>
      <w:rPr>
        <w:rFonts w:ascii="Angsana New" w:hAnsi="Angsana New"/>
        <w:sz w:val="30"/>
        <w:szCs w:val="30"/>
      </w:rPr>
    </w:pPr>
    <w:r w:rsidRPr="00A20434">
      <w:rPr>
        <w:rFonts w:ascii="Angsana New" w:hAnsi="Angsana New"/>
        <w:sz w:val="30"/>
        <w:szCs w:val="30"/>
      </w:rPr>
      <w:fldChar w:fldCharType="begin"/>
    </w:r>
    <w:r w:rsidRPr="00A20434">
      <w:rPr>
        <w:rFonts w:ascii="Angsana New" w:hAnsi="Angsana New"/>
        <w:sz w:val="30"/>
        <w:szCs w:val="30"/>
      </w:rPr>
      <w:instrText xml:space="preserve"> PAGE   \</w:instrText>
    </w:r>
    <w:r w:rsidRPr="00A20434">
      <w:rPr>
        <w:rFonts w:ascii="Angsana New" w:hAnsi="Angsana New"/>
        <w:sz w:val="30"/>
        <w:szCs w:val="30"/>
        <w:cs/>
      </w:rPr>
      <w:instrText xml:space="preserve">* </w:instrText>
    </w:r>
    <w:r w:rsidRPr="00A20434">
      <w:rPr>
        <w:rFonts w:ascii="Angsana New" w:hAnsi="Angsana New"/>
        <w:sz w:val="30"/>
        <w:szCs w:val="30"/>
      </w:rPr>
      <w:instrText xml:space="preserve">MERGEFORMAT </w:instrText>
    </w:r>
    <w:r w:rsidRPr="00A20434">
      <w:rPr>
        <w:rFonts w:ascii="Angsana New" w:hAnsi="Angsana New"/>
        <w:sz w:val="30"/>
        <w:szCs w:val="30"/>
      </w:rPr>
      <w:fldChar w:fldCharType="separate"/>
    </w:r>
    <w:r w:rsidRPr="00613099">
      <w:rPr>
        <w:rFonts w:ascii="Angsana New" w:hAnsi="Angsana New"/>
        <w:noProof/>
        <w:sz w:val="30"/>
        <w:szCs w:val="30"/>
      </w:rPr>
      <w:t>21</w:t>
    </w:r>
    <w:r w:rsidRPr="00A20434">
      <w:rPr>
        <w:rFonts w:ascii="Angsana New" w:hAnsi="Angsana New"/>
        <w:sz w:val="30"/>
        <w:szCs w:val="30"/>
      </w:rPr>
      <w:fldChar w:fldCharType="end"/>
    </w:r>
  </w:p>
  <w:p w:rsidR="00B55CC8" w:rsidRPr="0017742A" w:rsidRDefault="00B55CC8">
    <w:pPr>
      <w:pStyle w:val="Foo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5CC8" w:rsidRPr="00B70E51" w:rsidRDefault="00B55CC8">
    <w:pPr>
      <w:pStyle w:val="Footer"/>
      <w:jc w:val="right"/>
      <w:rPr>
        <w:rFonts w:ascii="Angsana New" w:hAnsi="Angsana New"/>
        <w:sz w:val="28"/>
        <w:szCs w:val="28"/>
      </w:rPr>
    </w:pPr>
    <w:r w:rsidRPr="00B70E51">
      <w:rPr>
        <w:rFonts w:ascii="Angsana New" w:hAnsi="Angsana New"/>
        <w:noProof/>
        <w:sz w:val="28"/>
        <w:szCs w:val="28"/>
      </w:rPr>
      <w:fldChar w:fldCharType="begin"/>
    </w:r>
    <w:r w:rsidRPr="00B70E51">
      <w:rPr>
        <w:rFonts w:ascii="Angsana New" w:hAnsi="Angsana New"/>
        <w:noProof/>
        <w:sz w:val="28"/>
        <w:szCs w:val="28"/>
      </w:rPr>
      <w:instrText xml:space="preserve"> PAGE   \</w:instrText>
    </w:r>
    <w:r w:rsidRPr="00B70E51">
      <w:rPr>
        <w:rFonts w:ascii="Angsana New" w:hAnsi="Angsana New"/>
        <w:noProof/>
        <w:sz w:val="28"/>
        <w:szCs w:val="28"/>
        <w:cs/>
      </w:rPr>
      <w:instrText xml:space="preserve">* </w:instrText>
    </w:r>
    <w:r w:rsidRPr="00B70E51">
      <w:rPr>
        <w:rFonts w:ascii="Angsana New" w:hAnsi="Angsana New"/>
        <w:noProof/>
        <w:sz w:val="28"/>
        <w:szCs w:val="28"/>
      </w:rPr>
      <w:instrText xml:space="preserve">MERGEFORMAT </w:instrText>
    </w:r>
    <w:r w:rsidRPr="00B70E51">
      <w:rPr>
        <w:rFonts w:ascii="Angsana New" w:hAnsi="Angsana New"/>
        <w:noProof/>
        <w:sz w:val="28"/>
        <w:szCs w:val="28"/>
      </w:rPr>
      <w:fldChar w:fldCharType="separate"/>
    </w:r>
    <w:r w:rsidR="00D946B7">
      <w:rPr>
        <w:rFonts w:ascii="Angsana New" w:hAnsi="Angsana New"/>
        <w:noProof/>
        <w:sz w:val="28"/>
        <w:szCs w:val="28"/>
      </w:rPr>
      <w:t>29</w:t>
    </w:r>
    <w:r w:rsidRPr="00B70E51">
      <w:rPr>
        <w:rFonts w:ascii="Angsana New" w:hAnsi="Angsana New"/>
        <w:noProof/>
        <w:sz w:val="28"/>
        <w:szCs w:val="28"/>
      </w:rPr>
      <w:fldChar w:fldCharType="end"/>
    </w:r>
  </w:p>
  <w:p w:rsidR="00B55CC8" w:rsidRPr="008A28CE" w:rsidRDefault="00B55CC8" w:rsidP="000E5E83">
    <w:pPr>
      <w:tabs>
        <w:tab w:val="clear" w:pos="6322"/>
        <w:tab w:val="left" w:pos="6311"/>
      </w:tabs>
      <w:ind w:right="360"/>
      <w:rPr>
        <w:rFonts w:ascii="Angsana New" w:hAnsi="Angsana New"/>
        <w:b/>
        <w:bCs/>
        <w:sz w:val="30"/>
        <w:szCs w:val="30"/>
      </w:rPr>
    </w:pP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6CDB" w:rsidRDefault="006B6CDB">
      <w:r>
        <w:separator/>
      </w:r>
    </w:p>
  </w:footnote>
  <w:footnote w:type="continuationSeparator" w:id="0">
    <w:p w:rsidR="006B6CDB" w:rsidRDefault="006B6C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5CC8" w:rsidRPr="00CF16C6" w:rsidRDefault="00B55CC8" w:rsidP="00CF16C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655"/>
      </w:tabs>
      <w:spacing w:line="240" w:lineRule="auto"/>
      <w:ind w:right="-21"/>
      <w:rPr>
        <w:rFonts w:ascii="Angsana New" w:hAnsi="Angsana New"/>
        <w:b/>
        <w:bCs/>
        <w:sz w:val="28"/>
        <w:szCs w:val="28"/>
        <w:cs/>
      </w:rPr>
    </w:pPr>
    <w:r w:rsidRPr="00CF16C6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CF16C6">
      <w:rPr>
        <w:rFonts w:ascii="Angsana New" w:hAnsi="Angsana New" w:hint="cs"/>
        <w:b/>
        <w:bCs/>
        <w:sz w:val="28"/>
        <w:szCs w:val="28"/>
        <w:cs/>
      </w:rPr>
      <w:t>นิวซิตี้ (กรุงเทพฯ)</w:t>
    </w:r>
    <w:r w:rsidRPr="00CF16C6">
      <w:rPr>
        <w:rFonts w:ascii="Angsana New" w:hAnsi="Angsana New"/>
        <w:b/>
        <w:bCs/>
        <w:sz w:val="28"/>
        <w:szCs w:val="28"/>
        <w:cs/>
      </w:rPr>
      <w:t xml:space="preserve"> จำกัด (มหาชน) </w:t>
    </w:r>
    <w:r w:rsidRPr="00CF16C6">
      <w:rPr>
        <w:rFonts w:ascii="Angsana New" w:hAnsi="Angsana New"/>
        <w:b/>
        <w:bCs/>
        <w:sz w:val="28"/>
        <w:szCs w:val="28"/>
        <w:cs/>
      </w:rPr>
      <w:tab/>
    </w:r>
    <w:r w:rsidRPr="00CF16C6">
      <w:rPr>
        <w:rFonts w:ascii="Angsana New" w:hAnsi="Angsana New" w:hint="cs"/>
        <w:b/>
        <w:bCs/>
        <w:sz w:val="28"/>
        <w:szCs w:val="28"/>
        <w:cs/>
      </w:rPr>
      <w:t xml:space="preserve">  </w:t>
    </w:r>
    <w:r>
      <w:rPr>
        <w:rFonts w:ascii="Angsana New" w:hAnsi="Angsana New" w:hint="cs"/>
        <w:b/>
        <w:bCs/>
        <w:sz w:val="28"/>
        <w:szCs w:val="28"/>
        <w:cs/>
      </w:rPr>
      <w:t xml:space="preserve">      </w:t>
    </w:r>
    <w:r w:rsidRPr="00CF16C6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CF16C6">
      <w:rPr>
        <w:rFonts w:ascii="Angsana New" w:hAnsi="Angsana New"/>
        <w:b/>
        <w:bCs/>
        <w:sz w:val="28"/>
        <w:szCs w:val="28"/>
        <w:cs/>
      </w:rPr>
      <w:t>“ยังไม่ได้ตรวจสอบ”</w:t>
    </w:r>
  </w:p>
  <w:p w:rsidR="00B55CC8" w:rsidRPr="00CF16C6" w:rsidRDefault="00B55CC8" w:rsidP="00DC6D1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28"/>
        <w:szCs w:val="28"/>
        <w:cs/>
      </w:rPr>
    </w:pPr>
    <w:r w:rsidRPr="00CF16C6">
      <w:rPr>
        <w:rFonts w:ascii="Angsana New" w:hAnsi="Angsana New"/>
        <w:b/>
        <w:bCs/>
        <w:sz w:val="28"/>
        <w:szCs w:val="28"/>
        <w:cs/>
      </w:rPr>
      <w:t>หมายเหตุประกอบงบการเงิน</w:t>
    </w:r>
    <w:r w:rsidRPr="00CF16C6">
      <w:rPr>
        <w:rFonts w:ascii="Angsana New" w:hAnsi="Angsana New" w:hint="cs"/>
        <w:b/>
        <w:bCs/>
        <w:sz w:val="28"/>
        <w:szCs w:val="28"/>
        <w:cs/>
      </w:rPr>
      <w:t>ระหว่างกาล</w:t>
    </w:r>
    <w:r w:rsidRPr="00CF16C6">
      <w:rPr>
        <w:rFonts w:ascii="Angsana New" w:hAnsi="Angsana New"/>
        <w:b/>
        <w:bCs/>
        <w:sz w:val="28"/>
        <w:szCs w:val="28"/>
        <w:cs/>
      </w:rPr>
      <w:t xml:space="preserve">                                                                                        </w:t>
    </w:r>
    <w:r w:rsidRPr="00CF16C6">
      <w:rPr>
        <w:rFonts w:ascii="Angsana New" w:hAnsi="Angsana New" w:hint="cs"/>
        <w:b/>
        <w:bCs/>
        <w:sz w:val="28"/>
        <w:szCs w:val="28"/>
        <w:cs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 xml:space="preserve">                          </w:t>
    </w:r>
    <w:r w:rsidRPr="00CF16C6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CF16C6">
      <w:rPr>
        <w:rFonts w:ascii="Angsana New" w:hAnsi="Angsana New"/>
        <w:b/>
        <w:bCs/>
        <w:sz w:val="28"/>
        <w:szCs w:val="28"/>
        <w:cs/>
      </w:rPr>
      <w:t>“สอบทานแล้ว”</w:t>
    </w:r>
  </w:p>
  <w:p w:rsidR="00B55CC8" w:rsidRPr="00CF16C6" w:rsidRDefault="00B55CC8" w:rsidP="00DC6D1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8"/>
        <w:szCs w:val="28"/>
      </w:rPr>
    </w:pPr>
    <w:r w:rsidRPr="00CF16C6">
      <w:rPr>
        <w:rFonts w:ascii="Angsana New" w:hAnsi="Angsana New" w:hint="cs"/>
        <w:b/>
        <w:bCs/>
        <w:sz w:val="28"/>
        <w:szCs w:val="28"/>
        <w:cs/>
      </w:rPr>
      <w:t xml:space="preserve">ณ </w:t>
    </w:r>
    <w:r w:rsidRPr="00CF16C6">
      <w:rPr>
        <w:rFonts w:ascii="Angsana New" w:hAnsi="Angsana New"/>
        <w:b/>
        <w:bCs/>
        <w:sz w:val="28"/>
        <w:szCs w:val="28"/>
        <w:cs/>
      </w:rPr>
      <w:t xml:space="preserve">วันที่ </w:t>
    </w:r>
    <w:r>
      <w:rPr>
        <w:rFonts w:ascii="Angsana New" w:hAnsi="Angsana New"/>
        <w:b/>
        <w:bCs/>
        <w:sz w:val="28"/>
        <w:szCs w:val="28"/>
      </w:rPr>
      <w:t>30</w:t>
    </w:r>
    <w:r w:rsidRPr="00CF16C6">
      <w:rPr>
        <w:rFonts w:ascii="Angsana New" w:hAnsi="Angsana New"/>
        <w:b/>
        <w:bCs/>
        <w:sz w:val="28"/>
        <w:szCs w:val="28"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>มิถุนายน</w:t>
    </w:r>
    <w:r w:rsidRPr="00CF16C6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CF16C6">
      <w:rPr>
        <w:rFonts w:ascii="Angsana New" w:hAnsi="Angsana New"/>
        <w:b/>
        <w:bCs/>
        <w:sz w:val="28"/>
        <w:szCs w:val="28"/>
      </w:rPr>
      <w:t>2562</w:t>
    </w:r>
  </w:p>
  <w:p w:rsidR="00B55CC8" w:rsidRPr="00225770" w:rsidRDefault="00B55CC8" w:rsidP="00DC6D1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5CC8" w:rsidRPr="00DB37FD" w:rsidRDefault="00B55CC8" w:rsidP="00E65C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655"/>
      </w:tabs>
      <w:spacing w:line="240" w:lineRule="auto"/>
      <w:ind w:right="-51"/>
      <w:rPr>
        <w:rFonts w:ascii="Angsana New" w:hAnsi="Angsana New"/>
        <w:b/>
        <w:bCs/>
        <w:sz w:val="28"/>
        <w:szCs w:val="28"/>
        <w:cs/>
      </w:rPr>
    </w:pPr>
    <w:r w:rsidRPr="00DB37FD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DB37FD">
      <w:rPr>
        <w:rFonts w:ascii="Angsana New" w:hAnsi="Angsana New" w:hint="cs"/>
        <w:b/>
        <w:bCs/>
        <w:sz w:val="28"/>
        <w:szCs w:val="28"/>
        <w:cs/>
      </w:rPr>
      <w:t>นิวซิตี้ (กรุงเทพฯ)</w:t>
    </w:r>
    <w:r w:rsidRPr="00DB37FD">
      <w:rPr>
        <w:rFonts w:ascii="Angsana New" w:hAnsi="Angsana New"/>
        <w:b/>
        <w:bCs/>
        <w:sz w:val="28"/>
        <w:szCs w:val="28"/>
        <w:cs/>
      </w:rPr>
      <w:t xml:space="preserve"> จำกัด (มหาชน) </w:t>
    </w:r>
    <w:r w:rsidRPr="00DB37FD">
      <w:rPr>
        <w:rFonts w:ascii="Angsana New" w:hAnsi="Angsana New"/>
        <w:b/>
        <w:bCs/>
        <w:sz w:val="28"/>
        <w:szCs w:val="28"/>
        <w:cs/>
      </w:rPr>
      <w:tab/>
    </w:r>
    <w:r w:rsidRPr="00DB37FD">
      <w:rPr>
        <w:rFonts w:ascii="Angsana New" w:hAnsi="Angsana New" w:hint="cs"/>
        <w:b/>
        <w:bCs/>
        <w:sz w:val="28"/>
        <w:szCs w:val="28"/>
        <w:cs/>
      </w:rPr>
      <w:t xml:space="preserve">                                                       </w:t>
    </w:r>
    <w:r>
      <w:rPr>
        <w:rFonts w:ascii="Angsana New" w:hAnsi="Angsana New"/>
        <w:b/>
        <w:bCs/>
        <w:sz w:val="28"/>
        <w:szCs w:val="28"/>
        <w:cs/>
      </w:rPr>
      <w:tab/>
    </w:r>
    <w:r w:rsidRPr="00DB37FD">
      <w:rPr>
        <w:rFonts w:ascii="Angsana New" w:hAnsi="Angsana New" w:hint="cs"/>
        <w:b/>
        <w:bCs/>
        <w:sz w:val="28"/>
        <w:szCs w:val="28"/>
        <w:cs/>
      </w:rPr>
      <w:t xml:space="preserve">                                </w:t>
    </w:r>
    <w:r>
      <w:rPr>
        <w:rFonts w:ascii="Angsana New" w:hAnsi="Angsana New" w:hint="cs"/>
        <w:b/>
        <w:bCs/>
        <w:sz w:val="28"/>
        <w:szCs w:val="28"/>
        <w:cs/>
      </w:rPr>
      <w:t xml:space="preserve">        </w:t>
    </w:r>
    <w:r w:rsidRPr="00DB37FD">
      <w:rPr>
        <w:rFonts w:ascii="Angsana New" w:hAnsi="Angsana New"/>
        <w:b/>
        <w:bCs/>
        <w:sz w:val="28"/>
        <w:szCs w:val="28"/>
        <w:cs/>
      </w:rPr>
      <w:t>“ยังไม่ได้ตรวจสอบ”</w:t>
    </w:r>
  </w:p>
  <w:p w:rsidR="00B55CC8" w:rsidRPr="00DB37FD" w:rsidRDefault="00B55CC8" w:rsidP="00E65C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right="-51" w:firstLine="1530"/>
      <w:rPr>
        <w:rFonts w:ascii="Angsana New" w:hAnsi="Angsana New"/>
        <w:b/>
        <w:bCs/>
        <w:sz w:val="28"/>
        <w:szCs w:val="28"/>
        <w:cs/>
      </w:rPr>
    </w:pPr>
    <w:r w:rsidRPr="00DB37FD">
      <w:rPr>
        <w:rFonts w:ascii="Angsana New" w:hAnsi="Angsana New"/>
        <w:b/>
        <w:bCs/>
        <w:sz w:val="28"/>
        <w:szCs w:val="28"/>
        <w:cs/>
      </w:rPr>
      <w:t>หมายเหตุประกอบงบการเงิน</w:t>
    </w:r>
    <w:r w:rsidRPr="00DB37FD">
      <w:rPr>
        <w:rFonts w:ascii="Angsana New" w:hAnsi="Angsana New" w:hint="cs"/>
        <w:b/>
        <w:bCs/>
        <w:sz w:val="28"/>
        <w:szCs w:val="28"/>
        <w:cs/>
      </w:rPr>
      <w:t>ระหว่างกาล</w:t>
    </w:r>
    <w:r w:rsidRPr="00DB37FD">
      <w:rPr>
        <w:rFonts w:ascii="Angsana New" w:hAnsi="Angsana New"/>
        <w:b/>
        <w:bCs/>
        <w:sz w:val="28"/>
        <w:szCs w:val="28"/>
        <w:cs/>
      </w:rPr>
      <w:t xml:space="preserve">                                                                                        </w:t>
    </w:r>
    <w:r w:rsidRPr="00DB37FD">
      <w:rPr>
        <w:rFonts w:ascii="Angsana New" w:hAnsi="Angsana New" w:hint="cs"/>
        <w:b/>
        <w:bCs/>
        <w:sz w:val="28"/>
        <w:szCs w:val="28"/>
        <w:cs/>
      </w:rPr>
      <w:t xml:space="preserve">                                                                                      </w:t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 w:hint="cs"/>
        <w:b/>
        <w:bCs/>
        <w:sz w:val="28"/>
        <w:szCs w:val="28"/>
        <w:cs/>
      </w:rPr>
      <w:t xml:space="preserve">  </w:t>
    </w:r>
    <w:r w:rsidRPr="00DB37FD">
      <w:rPr>
        <w:rFonts w:ascii="Angsana New" w:hAnsi="Angsana New"/>
        <w:b/>
        <w:bCs/>
        <w:sz w:val="28"/>
        <w:szCs w:val="28"/>
        <w:cs/>
      </w:rPr>
      <w:t>“สอบทานแล้ว”</w:t>
    </w:r>
  </w:p>
  <w:p w:rsidR="00B55CC8" w:rsidRPr="00DB37FD" w:rsidRDefault="00B55CC8" w:rsidP="00E65C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8"/>
        <w:szCs w:val="28"/>
      </w:rPr>
    </w:pPr>
    <w:r w:rsidRPr="00DB37FD">
      <w:rPr>
        <w:rFonts w:ascii="Angsana New" w:hAnsi="Angsana New" w:hint="cs"/>
        <w:b/>
        <w:bCs/>
        <w:sz w:val="28"/>
        <w:szCs w:val="28"/>
        <w:cs/>
      </w:rPr>
      <w:t xml:space="preserve">ณ </w:t>
    </w:r>
    <w:r w:rsidRPr="00DB37FD">
      <w:rPr>
        <w:rFonts w:ascii="Angsana New" w:hAnsi="Angsana New"/>
        <w:b/>
        <w:bCs/>
        <w:sz w:val="28"/>
        <w:szCs w:val="28"/>
        <w:cs/>
      </w:rPr>
      <w:t xml:space="preserve">วันที่ </w:t>
    </w:r>
    <w:r>
      <w:rPr>
        <w:rFonts w:ascii="Angsana New" w:hAnsi="Angsana New"/>
        <w:b/>
        <w:bCs/>
        <w:sz w:val="28"/>
        <w:szCs w:val="28"/>
      </w:rPr>
      <w:t>30</w:t>
    </w:r>
    <w:r w:rsidRPr="00DB37FD">
      <w:rPr>
        <w:rFonts w:ascii="Angsana New" w:hAnsi="Angsana New"/>
        <w:b/>
        <w:bCs/>
        <w:sz w:val="28"/>
        <w:szCs w:val="28"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>มิถุนายน</w:t>
    </w:r>
    <w:r w:rsidRPr="00DB37FD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DB37FD">
      <w:rPr>
        <w:rFonts w:ascii="Angsana New" w:hAnsi="Angsana New"/>
        <w:b/>
        <w:bCs/>
        <w:sz w:val="28"/>
        <w:szCs w:val="28"/>
      </w:rPr>
      <w:t>2562</w:t>
    </w:r>
  </w:p>
  <w:p w:rsidR="00B55CC8" w:rsidRPr="00637127" w:rsidRDefault="00B55C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5CC8" w:rsidRDefault="00B55CC8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นิวซิตี้</w:t>
    </w:r>
    <w:r w:rsidRPr="006E14CC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>
      <w:rPr>
        <w:rFonts w:ascii="Angsana New" w:hAnsi="Angsana New"/>
        <w:b/>
        <w:bCs/>
        <w:sz w:val="34"/>
        <w:szCs w:val="34"/>
        <w:cs/>
      </w:rPr>
      <w:tab/>
    </w:r>
  </w:p>
  <w:p w:rsidR="00B55CC8" w:rsidRPr="0093624F" w:rsidRDefault="00B55CC8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/>
        <w:b/>
        <w:bCs/>
        <w:sz w:val="32"/>
        <w:szCs w:val="32"/>
        <w:cs/>
      </w:rPr>
      <w:t xml:space="preserve"> </w:t>
    </w:r>
  </w:p>
  <w:p w:rsidR="00B55CC8" w:rsidRDefault="00B55CC8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61309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613099">
      <w:rPr>
        <w:rFonts w:ascii="Angsana New" w:hAnsi="Angsana New"/>
        <w:b/>
        <w:bCs/>
        <w:sz w:val="32"/>
        <w:szCs w:val="32"/>
      </w:rPr>
      <w:t>2553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และ </w:t>
    </w:r>
    <w:r w:rsidRPr="00613099">
      <w:rPr>
        <w:rFonts w:ascii="Angsana New" w:hAnsi="Angsana New"/>
        <w:b/>
        <w:bCs/>
        <w:sz w:val="32"/>
        <w:szCs w:val="32"/>
      </w:rPr>
      <w:t>2552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(สอบทานแล้ว)</w:t>
    </w:r>
  </w:p>
  <w:p w:rsidR="00B55CC8" w:rsidRDefault="00B55CC8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 w:rsidRPr="0061309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Pr="00613099">
      <w:rPr>
        <w:rFonts w:ascii="Angsana New" w:hAnsi="Angsana New"/>
        <w:b/>
        <w:bCs/>
        <w:sz w:val="32"/>
        <w:szCs w:val="32"/>
      </w:rPr>
      <w:t>2552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(ตรวจสอบแล้ว)</w:t>
    </w:r>
  </w:p>
  <w:p w:rsidR="00B55CC8" w:rsidRPr="0093624F" w:rsidRDefault="00B55CC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5CC8" w:rsidRPr="00B70E51" w:rsidRDefault="00B55CC8" w:rsidP="00E65C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655"/>
      </w:tabs>
      <w:spacing w:line="240" w:lineRule="auto"/>
      <w:ind w:right="-23"/>
      <w:rPr>
        <w:rFonts w:ascii="Angsana New" w:hAnsi="Angsana New"/>
        <w:b/>
        <w:bCs/>
        <w:sz w:val="28"/>
        <w:szCs w:val="28"/>
        <w:cs/>
      </w:rPr>
    </w:pPr>
    <w:r w:rsidRPr="00B70E51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B70E51">
      <w:rPr>
        <w:rFonts w:ascii="Angsana New" w:hAnsi="Angsana New" w:hint="cs"/>
        <w:b/>
        <w:bCs/>
        <w:sz w:val="28"/>
        <w:szCs w:val="28"/>
        <w:cs/>
      </w:rPr>
      <w:t>นิวซิตี้ (กรุงเทพฯ)</w:t>
    </w:r>
    <w:r w:rsidRPr="00B70E51">
      <w:rPr>
        <w:rFonts w:ascii="Angsana New" w:hAnsi="Angsana New"/>
        <w:b/>
        <w:bCs/>
        <w:sz w:val="28"/>
        <w:szCs w:val="28"/>
        <w:cs/>
      </w:rPr>
      <w:t xml:space="preserve"> จำกัด (มหาชน) </w:t>
    </w:r>
    <w:r w:rsidRPr="00B70E51"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 w:hint="cs"/>
        <w:b/>
        <w:bCs/>
        <w:sz w:val="28"/>
        <w:szCs w:val="28"/>
        <w:cs/>
      </w:rPr>
      <w:t xml:space="preserve">  </w:t>
    </w:r>
    <w:r w:rsidRPr="00B70E51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B70E51">
      <w:rPr>
        <w:rFonts w:ascii="Angsana New" w:hAnsi="Angsana New"/>
        <w:b/>
        <w:bCs/>
        <w:sz w:val="28"/>
        <w:szCs w:val="28"/>
        <w:cs/>
      </w:rPr>
      <w:t>“ยังไม่ได้ตรวจสอบ”</w:t>
    </w:r>
  </w:p>
  <w:p w:rsidR="00B55CC8" w:rsidRPr="00B70E51" w:rsidRDefault="00B55CC8" w:rsidP="00E65C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28"/>
        <w:szCs w:val="28"/>
        <w:cs/>
      </w:rPr>
    </w:pPr>
    <w:r w:rsidRPr="00B70E51">
      <w:rPr>
        <w:rFonts w:ascii="Angsana New" w:hAnsi="Angsana New"/>
        <w:b/>
        <w:bCs/>
        <w:sz w:val="28"/>
        <w:szCs w:val="28"/>
        <w:cs/>
      </w:rPr>
      <w:t>หมายเหตุประกอบงบการเงิน</w:t>
    </w:r>
    <w:r w:rsidRPr="00B70E51">
      <w:rPr>
        <w:rFonts w:ascii="Angsana New" w:hAnsi="Angsana New" w:hint="cs"/>
        <w:b/>
        <w:bCs/>
        <w:sz w:val="28"/>
        <w:szCs w:val="28"/>
        <w:cs/>
      </w:rPr>
      <w:t>ระหว่างกาล</w:t>
    </w:r>
    <w:r w:rsidRPr="00B70E51">
      <w:rPr>
        <w:rFonts w:ascii="Angsana New" w:hAnsi="Angsana New"/>
        <w:b/>
        <w:bCs/>
        <w:sz w:val="28"/>
        <w:szCs w:val="28"/>
        <w:cs/>
      </w:rPr>
      <w:t xml:space="preserve">                                                                          </w:t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 w:hint="cs"/>
        <w:b/>
        <w:bCs/>
        <w:sz w:val="28"/>
        <w:szCs w:val="28"/>
        <w:cs/>
      </w:rPr>
      <w:t xml:space="preserve">            </w:t>
    </w:r>
    <w:r w:rsidRPr="00B70E51">
      <w:rPr>
        <w:rFonts w:ascii="Angsana New" w:hAnsi="Angsana New"/>
        <w:b/>
        <w:bCs/>
        <w:sz w:val="28"/>
        <w:szCs w:val="28"/>
        <w:cs/>
      </w:rPr>
      <w:t xml:space="preserve">              “สอบทานแล้ว”</w:t>
    </w:r>
  </w:p>
  <w:p w:rsidR="00B55CC8" w:rsidRPr="00B70E51" w:rsidRDefault="00B55CC8" w:rsidP="00E65C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8"/>
        <w:szCs w:val="28"/>
      </w:rPr>
    </w:pPr>
    <w:r w:rsidRPr="00B70E51">
      <w:rPr>
        <w:rFonts w:ascii="Angsana New" w:hAnsi="Angsana New" w:hint="cs"/>
        <w:b/>
        <w:bCs/>
        <w:sz w:val="28"/>
        <w:szCs w:val="28"/>
        <w:cs/>
      </w:rPr>
      <w:t xml:space="preserve">ณ </w:t>
    </w:r>
    <w:r w:rsidRPr="00B70E51">
      <w:rPr>
        <w:rFonts w:ascii="Angsana New" w:hAnsi="Angsana New"/>
        <w:b/>
        <w:bCs/>
        <w:sz w:val="28"/>
        <w:szCs w:val="28"/>
        <w:cs/>
      </w:rPr>
      <w:t xml:space="preserve">วันที่ </w:t>
    </w:r>
    <w:r>
      <w:rPr>
        <w:rFonts w:ascii="Angsana New" w:hAnsi="Angsana New"/>
        <w:b/>
        <w:bCs/>
        <w:sz w:val="28"/>
        <w:szCs w:val="28"/>
      </w:rPr>
      <w:t>30</w:t>
    </w:r>
    <w:r w:rsidRPr="00B70E51">
      <w:rPr>
        <w:rFonts w:ascii="Angsana New" w:hAnsi="Angsana New"/>
        <w:b/>
        <w:bCs/>
        <w:sz w:val="28"/>
        <w:szCs w:val="28"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>มิถุนายน</w:t>
    </w:r>
    <w:r w:rsidRPr="00B70E51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B70E51">
      <w:rPr>
        <w:rFonts w:ascii="Angsana New" w:hAnsi="Angsana New"/>
        <w:b/>
        <w:bCs/>
        <w:sz w:val="28"/>
        <w:szCs w:val="28"/>
      </w:rPr>
      <w:t>2562</w:t>
    </w:r>
  </w:p>
  <w:p w:rsidR="00B55CC8" w:rsidRPr="00637127" w:rsidRDefault="00B55C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18F7FC5"/>
    <w:multiLevelType w:val="hybridMultilevel"/>
    <w:tmpl w:val="BFA6F572"/>
    <w:lvl w:ilvl="0" w:tplc="8BA6C56E">
      <w:numFmt w:val="bullet"/>
      <w:lvlText w:val="-"/>
      <w:lvlJc w:val="left"/>
      <w:pPr>
        <w:ind w:left="163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1" w15:restartNumberingAfterBreak="0">
    <w:nsid w:val="02424CF8"/>
    <w:multiLevelType w:val="multilevel"/>
    <w:tmpl w:val="0FEAFD42"/>
    <w:lvl w:ilvl="0">
      <w:start w:val="2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6" w:hanging="3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2" w15:restartNumberingAfterBreak="0">
    <w:nsid w:val="072D7B39"/>
    <w:multiLevelType w:val="multilevel"/>
    <w:tmpl w:val="6EAC4A3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3" w15:restartNumberingAfterBreak="0">
    <w:nsid w:val="0770013E"/>
    <w:multiLevelType w:val="multilevel"/>
    <w:tmpl w:val="58D8BF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085B4D69"/>
    <w:multiLevelType w:val="hybridMultilevel"/>
    <w:tmpl w:val="42B6A434"/>
    <w:lvl w:ilvl="0" w:tplc="2F564840">
      <w:numFmt w:val="bullet"/>
      <w:lvlText w:val="-"/>
      <w:lvlJc w:val="left"/>
      <w:pPr>
        <w:ind w:left="20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5" w15:restartNumberingAfterBreak="0">
    <w:nsid w:val="0F8D3789"/>
    <w:multiLevelType w:val="hybridMultilevel"/>
    <w:tmpl w:val="FDC29B08"/>
    <w:lvl w:ilvl="0" w:tplc="38882EAC">
      <w:start w:val="1"/>
      <w:numFmt w:val="thaiLett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0FCD7025"/>
    <w:multiLevelType w:val="hybridMultilevel"/>
    <w:tmpl w:val="143CB60A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7" w15:restartNumberingAfterBreak="0">
    <w:nsid w:val="16BA1234"/>
    <w:multiLevelType w:val="multilevel"/>
    <w:tmpl w:val="5C6AB89E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1BFF44EF"/>
    <w:multiLevelType w:val="multilevel"/>
    <w:tmpl w:val="4A9CCD2A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1525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75" w:hanging="1440"/>
      </w:pPr>
      <w:rPr>
        <w:rFonts w:hint="default"/>
      </w:rPr>
    </w:lvl>
  </w:abstractNum>
  <w:abstractNum w:abstractNumId="19" w15:restartNumberingAfterBreak="0">
    <w:nsid w:val="1D947A84"/>
    <w:multiLevelType w:val="hybridMultilevel"/>
    <w:tmpl w:val="5BB8FF14"/>
    <w:lvl w:ilvl="0" w:tplc="9558D26E"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23A81C72"/>
    <w:multiLevelType w:val="multilevel"/>
    <w:tmpl w:val="7C5076D4"/>
    <w:numStyleLink w:val="Style1"/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67508B1"/>
    <w:multiLevelType w:val="multilevel"/>
    <w:tmpl w:val="909E95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27CE36BF"/>
    <w:multiLevelType w:val="multilevel"/>
    <w:tmpl w:val="4030C1B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"/>
      <w:lvlJc w:val="left"/>
      <w:pPr>
        <w:tabs>
          <w:tab w:val="num" w:pos="864"/>
        </w:tabs>
        <w:ind w:left="86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4" w15:restartNumberingAfterBreak="0">
    <w:nsid w:val="281017CD"/>
    <w:multiLevelType w:val="hybridMultilevel"/>
    <w:tmpl w:val="1B46BF66"/>
    <w:lvl w:ilvl="0" w:tplc="627EE60C"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5" w15:restartNumberingAfterBreak="0">
    <w:nsid w:val="298B03E4"/>
    <w:multiLevelType w:val="multilevel"/>
    <w:tmpl w:val="7C5076D4"/>
    <w:styleLink w:val="Style1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 w:val="0"/>
        <w:bCs w:val="0"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38FA1261"/>
    <w:multiLevelType w:val="hybridMultilevel"/>
    <w:tmpl w:val="0FD4B3AC"/>
    <w:lvl w:ilvl="0" w:tplc="05F84114"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30" w15:restartNumberingAfterBreak="0">
    <w:nsid w:val="47566F1E"/>
    <w:multiLevelType w:val="multilevel"/>
    <w:tmpl w:val="27A2C01C"/>
    <w:lvl w:ilvl="0">
      <w:start w:val="1"/>
      <w:numFmt w:val="decimal"/>
      <w:lvlText w:val="%1."/>
      <w:lvlJc w:val="left"/>
      <w:pPr>
        <w:ind w:left="1495" w:hanging="360"/>
      </w:pPr>
      <w:rPr>
        <w:b/>
        <w:bCs/>
      </w:rPr>
    </w:lvl>
    <w:lvl w:ilvl="1">
      <w:start w:val="2"/>
      <w:numFmt w:val="decimal"/>
      <w:isLgl/>
      <w:lvlText w:val="%1.%2"/>
      <w:lvlJc w:val="left"/>
      <w:pPr>
        <w:ind w:left="1525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75" w:hanging="1440"/>
      </w:pPr>
      <w:rPr>
        <w:rFonts w:hint="default"/>
      </w:rPr>
    </w:lvl>
  </w:abstractNum>
  <w:abstractNum w:abstractNumId="31" w15:restartNumberingAfterBreak="0">
    <w:nsid w:val="4A50290F"/>
    <w:multiLevelType w:val="multilevel"/>
    <w:tmpl w:val="9970F42A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32" w15:restartNumberingAfterBreak="0">
    <w:nsid w:val="4E333E08"/>
    <w:multiLevelType w:val="hybridMultilevel"/>
    <w:tmpl w:val="D2A46ED8"/>
    <w:lvl w:ilvl="0" w:tplc="55366756">
      <w:start w:val="4"/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3" w15:restartNumberingAfterBreak="0">
    <w:nsid w:val="519B6B65"/>
    <w:multiLevelType w:val="hybridMultilevel"/>
    <w:tmpl w:val="AF4EBA4E"/>
    <w:lvl w:ilvl="0" w:tplc="68FAD40E">
      <w:numFmt w:val="bullet"/>
      <w:lvlText w:val="-"/>
      <w:lvlJc w:val="left"/>
      <w:pPr>
        <w:ind w:left="177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4" w15:restartNumberingAfterBreak="0">
    <w:nsid w:val="5E4E2AAB"/>
    <w:multiLevelType w:val="hybridMultilevel"/>
    <w:tmpl w:val="0952DADA"/>
    <w:lvl w:ilvl="0" w:tplc="DFF41820">
      <w:numFmt w:val="bullet"/>
      <w:lvlText w:val="-"/>
      <w:lvlJc w:val="left"/>
      <w:pPr>
        <w:ind w:left="20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35" w15:restartNumberingAfterBreak="0">
    <w:nsid w:val="5F6A2A11"/>
    <w:multiLevelType w:val="multilevel"/>
    <w:tmpl w:val="188ABDCE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lvlText w:val="%1.%2"/>
      <w:lvlJc w:val="left"/>
      <w:pPr>
        <w:ind w:left="1644" w:hanging="432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0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72" w:hanging="1440"/>
      </w:pPr>
      <w:rPr>
        <w:rFonts w:hint="default"/>
      </w:rPr>
    </w:lvl>
  </w:abstractNum>
  <w:abstractNum w:abstractNumId="36" w15:restartNumberingAfterBreak="0">
    <w:nsid w:val="60957D60"/>
    <w:multiLevelType w:val="multilevel"/>
    <w:tmpl w:val="8C04F9FC"/>
    <w:lvl w:ilvl="0">
      <w:start w:val="2"/>
      <w:numFmt w:val="decimal"/>
      <w:lvlText w:val="%1."/>
      <w:lvlJc w:val="left"/>
      <w:pPr>
        <w:ind w:left="1495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525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75" w:hanging="1440"/>
      </w:pPr>
      <w:rPr>
        <w:rFonts w:hint="default"/>
      </w:rPr>
    </w:lvl>
  </w:abstractNum>
  <w:abstractNum w:abstractNumId="37" w15:restartNumberingAfterBreak="0">
    <w:nsid w:val="6252246B"/>
    <w:multiLevelType w:val="multilevel"/>
    <w:tmpl w:val="6E94B0C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asciiTheme="majorBidi" w:hAnsiTheme="majorBidi" w:cstheme="majorBidi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8" w15:restartNumberingAfterBreak="0">
    <w:nsid w:val="656F2D2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66BC0F5F"/>
    <w:multiLevelType w:val="multilevel"/>
    <w:tmpl w:val="17DA4F7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9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6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6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2" w:hanging="1440"/>
      </w:pPr>
      <w:rPr>
        <w:rFonts w:hint="default"/>
      </w:rPr>
    </w:lvl>
  </w:abstractNum>
  <w:abstractNum w:abstractNumId="41" w15:restartNumberingAfterBreak="0">
    <w:nsid w:val="6B5603F1"/>
    <w:multiLevelType w:val="hybridMultilevel"/>
    <w:tmpl w:val="7606510E"/>
    <w:lvl w:ilvl="0" w:tplc="08E0F5E8"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42" w15:restartNumberingAfterBreak="0">
    <w:nsid w:val="73932E97"/>
    <w:multiLevelType w:val="multilevel"/>
    <w:tmpl w:val="051E9716"/>
    <w:lvl w:ilvl="0">
      <w:start w:val="3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6" w:hanging="3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43" w15:restartNumberingAfterBreak="0">
    <w:nsid w:val="73AD71FC"/>
    <w:multiLevelType w:val="hybridMultilevel"/>
    <w:tmpl w:val="B4E68D3E"/>
    <w:lvl w:ilvl="0" w:tplc="693EE182"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44" w15:restartNumberingAfterBreak="0">
    <w:nsid w:val="76D21FD8"/>
    <w:multiLevelType w:val="hybridMultilevel"/>
    <w:tmpl w:val="94FCF00E"/>
    <w:lvl w:ilvl="0" w:tplc="2F564840">
      <w:numFmt w:val="bullet"/>
      <w:lvlText w:val="-"/>
      <w:lvlJc w:val="left"/>
      <w:pPr>
        <w:ind w:left="20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45" w15:restartNumberingAfterBreak="0">
    <w:nsid w:val="7992164C"/>
    <w:multiLevelType w:val="hybridMultilevel"/>
    <w:tmpl w:val="7EB08E2A"/>
    <w:lvl w:ilvl="0" w:tplc="472003AE"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46" w15:restartNumberingAfterBreak="0">
    <w:nsid w:val="7E997999"/>
    <w:multiLevelType w:val="hybridMultilevel"/>
    <w:tmpl w:val="4CC0EF6A"/>
    <w:lvl w:ilvl="0" w:tplc="2F564840">
      <w:numFmt w:val="bullet"/>
      <w:lvlText w:val="-"/>
      <w:lvlJc w:val="left"/>
      <w:pPr>
        <w:ind w:left="447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8"/>
  </w:num>
  <w:num w:numId="12">
    <w:abstractNumId w:val="21"/>
  </w:num>
  <w:num w:numId="13">
    <w:abstractNumId w:val="39"/>
  </w:num>
  <w:num w:numId="14">
    <w:abstractNumId w:val="26"/>
  </w:num>
  <w:num w:numId="15">
    <w:abstractNumId w:val="29"/>
  </w:num>
  <w:num w:numId="16">
    <w:abstractNumId w:val="46"/>
  </w:num>
  <w:num w:numId="17">
    <w:abstractNumId w:val="18"/>
  </w:num>
  <w:num w:numId="18">
    <w:abstractNumId w:val="36"/>
  </w:num>
  <w:num w:numId="19">
    <w:abstractNumId w:val="40"/>
  </w:num>
  <w:num w:numId="20">
    <w:abstractNumId w:val="17"/>
  </w:num>
  <w:num w:numId="21">
    <w:abstractNumId w:val="32"/>
  </w:num>
  <w:num w:numId="22">
    <w:abstractNumId w:val="14"/>
  </w:num>
  <w:num w:numId="23">
    <w:abstractNumId w:val="16"/>
  </w:num>
  <w:num w:numId="24">
    <w:abstractNumId w:val="44"/>
  </w:num>
  <w:num w:numId="25">
    <w:abstractNumId w:val="45"/>
  </w:num>
  <w:num w:numId="26">
    <w:abstractNumId w:val="41"/>
  </w:num>
  <w:num w:numId="27">
    <w:abstractNumId w:val="24"/>
  </w:num>
  <w:num w:numId="28">
    <w:abstractNumId w:val="43"/>
  </w:num>
  <w:num w:numId="29">
    <w:abstractNumId w:val="34"/>
  </w:num>
  <w:num w:numId="30">
    <w:abstractNumId w:val="33"/>
  </w:num>
  <w:num w:numId="31">
    <w:abstractNumId w:val="19"/>
  </w:num>
  <w:num w:numId="32">
    <w:abstractNumId w:val="27"/>
  </w:num>
  <w:num w:numId="33">
    <w:abstractNumId w:val="10"/>
  </w:num>
  <w:num w:numId="34">
    <w:abstractNumId w:val="31"/>
  </w:num>
  <w:num w:numId="35">
    <w:abstractNumId w:val="15"/>
  </w:num>
  <w:num w:numId="36">
    <w:abstractNumId w:val="35"/>
  </w:num>
  <w:num w:numId="37">
    <w:abstractNumId w:val="12"/>
  </w:num>
  <w:num w:numId="38">
    <w:abstractNumId w:val="42"/>
  </w:num>
  <w:num w:numId="39">
    <w:abstractNumId w:val="37"/>
  </w:num>
  <w:num w:numId="40">
    <w:abstractNumId w:val="11"/>
  </w:num>
  <w:num w:numId="41">
    <w:abstractNumId w:val="30"/>
  </w:num>
  <w:num w:numId="42">
    <w:abstractNumId w:val="20"/>
    <w:lvlOverride w:ilvl="2">
      <w:lvl w:ilvl="2">
        <w:start w:val="1"/>
        <w:numFmt w:val="decimal"/>
        <w:lvlText w:val="%1.%2.%3"/>
        <w:lvlJc w:val="left"/>
        <w:pPr>
          <w:ind w:left="2989" w:hanging="720"/>
        </w:pPr>
        <w:rPr>
          <w:rFonts w:hint="default"/>
          <w:lang w:bidi="th-TH"/>
        </w:rPr>
      </w:lvl>
    </w:lvlOverride>
  </w:num>
  <w:num w:numId="43">
    <w:abstractNumId w:val="25"/>
  </w:num>
  <w:num w:numId="44">
    <w:abstractNumId w:val="38"/>
  </w:num>
  <w:num w:numId="45">
    <w:abstractNumId w:val="22"/>
  </w:num>
  <w:num w:numId="46">
    <w:abstractNumId w:val="13"/>
  </w:num>
  <w:num w:numId="47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02A6"/>
    <w:rsid w:val="000001AB"/>
    <w:rsid w:val="000002E5"/>
    <w:rsid w:val="00000409"/>
    <w:rsid w:val="0000048D"/>
    <w:rsid w:val="00000F5D"/>
    <w:rsid w:val="00001017"/>
    <w:rsid w:val="00001476"/>
    <w:rsid w:val="0000168E"/>
    <w:rsid w:val="00001E43"/>
    <w:rsid w:val="000023BC"/>
    <w:rsid w:val="00002518"/>
    <w:rsid w:val="00002F31"/>
    <w:rsid w:val="00004863"/>
    <w:rsid w:val="00004F84"/>
    <w:rsid w:val="00004F93"/>
    <w:rsid w:val="000052BE"/>
    <w:rsid w:val="0000567C"/>
    <w:rsid w:val="00005F80"/>
    <w:rsid w:val="00006131"/>
    <w:rsid w:val="00006503"/>
    <w:rsid w:val="00006B5B"/>
    <w:rsid w:val="0000740C"/>
    <w:rsid w:val="000077F7"/>
    <w:rsid w:val="00010251"/>
    <w:rsid w:val="000106F1"/>
    <w:rsid w:val="000114F7"/>
    <w:rsid w:val="0001157B"/>
    <w:rsid w:val="000118FF"/>
    <w:rsid w:val="00012139"/>
    <w:rsid w:val="00012B82"/>
    <w:rsid w:val="0001316F"/>
    <w:rsid w:val="00013586"/>
    <w:rsid w:val="00013B52"/>
    <w:rsid w:val="00014556"/>
    <w:rsid w:val="00014620"/>
    <w:rsid w:val="00014B40"/>
    <w:rsid w:val="00014D18"/>
    <w:rsid w:val="000151B1"/>
    <w:rsid w:val="00015810"/>
    <w:rsid w:val="000159C2"/>
    <w:rsid w:val="00015EE7"/>
    <w:rsid w:val="00016895"/>
    <w:rsid w:val="00016D45"/>
    <w:rsid w:val="00016E9B"/>
    <w:rsid w:val="00016FAB"/>
    <w:rsid w:val="000179D5"/>
    <w:rsid w:val="00020190"/>
    <w:rsid w:val="00020904"/>
    <w:rsid w:val="00020E5D"/>
    <w:rsid w:val="00021538"/>
    <w:rsid w:val="00021642"/>
    <w:rsid w:val="0002172F"/>
    <w:rsid w:val="000217E7"/>
    <w:rsid w:val="00021949"/>
    <w:rsid w:val="00021D81"/>
    <w:rsid w:val="0002214A"/>
    <w:rsid w:val="000225DA"/>
    <w:rsid w:val="00022D89"/>
    <w:rsid w:val="00022E2D"/>
    <w:rsid w:val="00022FFC"/>
    <w:rsid w:val="00023525"/>
    <w:rsid w:val="00023552"/>
    <w:rsid w:val="000241D5"/>
    <w:rsid w:val="000246A7"/>
    <w:rsid w:val="000247BD"/>
    <w:rsid w:val="000252F0"/>
    <w:rsid w:val="00025CA1"/>
    <w:rsid w:val="00026514"/>
    <w:rsid w:val="00026931"/>
    <w:rsid w:val="00027939"/>
    <w:rsid w:val="000307A3"/>
    <w:rsid w:val="00031329"/>
    <w:rsid w:val="000314CA"/>
    <w:rsid w:val="00031B51"/>
    <w:rsid w:val="00033513"/>
    <w:rsid w:val="00033B7A"/>
    <w:rsid w:val="00033C02"/>
    <w:rsid w:val="000341A0"/>
    <w:rsid w:val="0003452F"/>
    <w:rsid w:val="000348A9"/>
    <w:rsid w:val="000348FC"/>
    <w:rsid w:val="00034E89"/>
    <w:rsid w:val="0003514E"/>
    <w:rsid w:val="00035CED"/>
    <w:rsid w:val="00035E84"/>
    <w:rsid w:val="00036402"/>
    <w:rsid w:val="00036C01"/>
    <w:rsid w:val="00037962"/>
    <w:rsid w:val="0004017B"/>
    <w:rsid w:val="000402B4"/>
    <w:rsid w:val="000402D7"/>
    <w:rsid w:val="00041677"/>
    <w:rsid w:val="000416D5"/>
    <w:rsid w:val="00042006"/>
    <w:rsid w:val="000429E6"/>
    <w:rsid w:val="00042DE6"/>
    <w:rsid w:val="00043419"/>
    <w:rsid w:val="0004358E"/>
    <w:rsid w:val="00043980"/>
    <w:rsid w:val="00043BA7"/>
    <w:rsid w:val="00045A88"/>
    <w:rsid w:val="00046847"/>
    <w:rsid w:val="00047226"/>
    <w:rsid w:val="00047FD9"/>
    <w:rsid w:val="000502C9"/>
    <w:rsid w:val="00050571"/>
    <w:rsid w:val="00051138"/>
    <w:rsid w:val="00051F65"/>
    <w:rsid w:val="00052AE3"/>
    <w:rsid w:val="000533E0"/>
    <w:rsid w:val="000536C7"/>
    <w:rsid w:val="00054134"/>
    <w:rsid w:val="000549BC"/>
    <w:rsid w:val="00054CFF"/>
    <w:rsid w:val="000550CF"/>
    <w:rsid w:val="000557EE"/>
    <w:rsid w:val="00056B95"/>
    <w:rsid w:val="00056C13"/>
    <w:rsid w:val="00057B6E"/>
    <w:rsid w:val="00057E28"/>
    <w:rsid w:val="00057ED5"/>
    <w:rsid w:val="00057FFC"/>
    <w:rsid w:val="0006118B"/>
    <w:rsid w:val="00061521"/>
    <w:rsid w:val="00061D22"/>
    <w:rsid w:val="00062A77"/>
    <w:rsid w:val="00062E8F"/>
    <w:rsid w:val="00063B7F"/>
    <w:rsid w:val="00063C1D"/>
    <w:rsid w:val="000640FF"/>
    <w:rsid w:val="00065110"/>
    <w:rsid w:val="00065864"/>
    <w:rsid w:val="00065A9F"/>
    <w:rsid w:val="00065E3D"/>
    <w:rsid w:val="0006691E"/>
    <w:rsid w:val="00066D53"/>
    <w:rsid w:val="00067262"/>
    <w:rsid w:val="000707D3"/>
    <w:rsid w:val="00070A26"/>
    <w:rsid w:val="000715EA"/>
    <w:rsid w:val="00071E32"/>
    <w:rsid w:val="00072019"/>
    <w:rsid w:val="00072F48"/>
    <w:rsid w:val="00073338"/>
    <w:rsid w:val="0007338D"/>
    <w:rsid w:val="000747D9"/>
    <w:rsid w:val="00074A1A"/>
    <w:rsid w:val="000754ED"/>
    <w:rsid w:val="00075E79"/>
    <w:rsid w:val="00076676"/>
    <w:rsid w:val="000768AA"/>
    <w:rsid w:val="00076CAA"/>
    <w:rsid w:val="00076F9C"/>
    <w:rsid w:val="00077EAB"/>
    <w:rsid w:val="00080337"/>
    <w:rsid w:val="000807DD"/>
    <w:rsid w:val="00081F8F"/>
    <w:rsid w:val="00082EA7"/>
    <w:rsid w:val="00083451"/>
    <w:rsid w:val="0008355A"/>
    <w:rsid w:val="00083EA8"/>
    <w:rsid w:val="00084DCA"/>
    <w:rsid w:val="00084F29"/>
    <w:rsid w:val="000854D8"/>
    <w:rsid w:val="00085B18"/>
    <w:rsid w:val="00090399"/>
    <w:rsid w:val="00090B69"/>
    <w:rsid w:val="0009130A"/>
    <w:rsid w:val="00091F28"/>
    <w:rsid w:val="0009203B"/>
    <w:rsid w:val="0009248E"/>
    <w:rsid w:val="00092C95"/>
    <w:rsid w:val="00092CFB"/>
    <w:rsid w:val="00094094"/>
    <w:rsid w:val="000940DA"/>
    <w:rsid w:val="0009446D"/>
    <w:rsid w:val="00094E26"/>
    <w:rsid w:val="00095357"/>
    <w:rsid w:val="000957EE"/>
    <w:rsid w:val="00096CDF"/>
    <w:rsid w:val="00096D4B"/>
    <w:rsid w:val="000978A4"/>
    <w:rsid w:val="00097BE1"/>
    <w:rsid w:val="000A01E8"/>
    <w:rsid w:val="000A0459"/>
    <w:rsid w:val="000A113F"/>
    <w:rsid w:val="000A137B"/>
    <w:rsid w:val="000A17E0"/>
    <w:rsid w:val="000A2623"/>
    <w:rsid w:val="000A2649"/>
    <w:rsid w:val="000A26C4"/>
    <w:rsid w:val="000A2C20"/>
    <w:rsid w:val="000A2FAF"/>
    <w:rsid w:val="000A3938"/>
    <w:rsid w:val="000A4D80"/>
    <w:rsid w:val="000A5491"/>
    <w:rsid w:val="000A54F1"/>
    <w:rsid w:val="000A567D"/>
    <w:rsid w:val="000A5684"/>
    <w:rsid w:val="000A654F"/>
    <w:rsid w:val="000A7CA7"/>
    <w:rsid w:val="000B06C4"/>
    <w:rsid w:val="000B0951"/>
    <w:rsid w:val="000B11EB"/>
    <w:rsid w:val="000B1813"/>
    <w:rsid w:val="000B19E3"/>
    <w:rsid w:val="000B2AC6"/>
    <w:rsid w:val="000B2B12"/>
    <w:rsid w:val="000B2F19"/>
    <w:rsid w:val="000B3D0C"/>
    <w:rsid w:val="000B407A"/>
    <w:rsid w:val="000B40F1"/>
    <w:rsid w:val="000B43C0"/>
    <w:rsid w:val="000B4893"/>
    <w:rsid w:val="000B4DCD"/>
    <w:rsid w:val="000B5392"/>
    <w:rsid w:val="000B5AB3"/>
    <w:rsid w:val="000B5B69"/>
    <w:rsid w:val="000B5CFC"/>
    <w:rsid w:val="000B5DD5"/>
    <w:rsid w:val="000B63F6"/>
    <w:rsid w:val="000B7A6B"/>
    <w:rsid w:val="000B7C10"/>
    <w:rsid w:val="000B7C4F"/>
    <w:rsid w:val="000B7FE4"/>
    <w:rsid w:val="000C16AE"/>
    <w:rsid w:val="000C1831"/>
    <w:rsid w:val="000C1B64"/>
    <w:rsid w:val="000C1C26"/>
    <w:rsid w:val="000C1DC8"/>
    <w:rsid w:val="000C25E2"/>
    <w:rsid w:val="000C26A2"/>
    <w:rsid w:val="000C2D87"/>
    <w:rsid w:val="000C4769"/>
    <w:rsid w:val="000C4ADB"/>
    <w:rsid w:val="000C50AC"/>
    <w:rsid w:val="000C52D7"/>
    <w:rsid w:val="000C64B5"/>
    <w:rsid w:val="000C6E61"/>
    <w:rsid w:val="000D021F"/>
    <w:rsid w:val="000D04A3"/>
    <w:rsid w:val="000D069A"/>
    <w:rsid w:val="000D0708"/>
    <w:rsid w:val="000D074F"/>
    <w:rsid w:val="000D08E9"/>
    <w:rsid w:val="000D0FC6"/>
    <w:rsid w:val="000D1226"/>
    <w:rsid w:val="000D1D35"/>
    <w:rsid w:val="000D2110"/>
    <w:rsid w:val="000D28A3"/>
    <w:rsid w:val="000D32C6"/>
    <w:rsid w:val="000D38DE"/>
    <w:rsid w:val="000D399F"/>
    <w:rsid w:val="000D3AB4"/>
    <w:rsid w:val="000D4340"/>
    <w:rsid w:val="000D450B"/>
    <w:rsid w:val="000D5DCC"/>
    <w:rsid w:val="000D6394"/>
    <w:rsid w:val="000D70A1"/>
    <w:rsid w:val="000D7735"/>
    <w:rsid w:val="000E01DA"/>
    <w:rsid w:val="000E02A2"/>
    <w:rsid w:val="000E0428"/>
    <w:rsid w:val="000E05A7"/>
    <w:rsid w:val="000E0657"/>
    <w:rsid w:val="000E0AE0"/>
    <w:rsid w:val="000E0F3E"/>
    <w:rsid w:val="000E18C6"/>
    <w:rsid w:val="000E1919"/>
    <w:rsid w:val="000E19AF"/>
    <w:rsid w:val="000E1B4D"/>
    <w:rsid w:val="000E32B1"/>
    <w:rsid w:val="000E38F9"/>
    <w:rsid w:val="000E40D7"/>
    <w:rsid w:val="000E4714"/>
    <w:rsid w:val="000E4D43"/>
    <w:rsid w:val="000E4DAD"/>
    <w:rsid w:val="000E50CD"/>
    <w:rsid w:val="000E5611"/>
    <w:rsid w:val="000E594F"/>
    <w:rsid w:val="000E5A00"/>
    <w:rsid w:val="000E5AE3"/>
    <w:rsid w:val="000E5D3F"/>
    <w:rsid w:val="000E5E83"/>
    <w:rsid w:val="000E6645"/>
    <w:rsid w:val="000E6766"/>
    <w:rsid w:val="000E6DD7"/>
    <w:rsid w:val="000E6E4F"/>
    <w:rsid w:val="000E6EEE"/>
    <w:rsid w:val="000E728A"/>
    <w:rsid w:val="000E7C22"/>
    <w:rsid w:val="000F0239"/>
    <w:rsid w:val="000F08FD"/>
    <w:rsid w:val="000F09F4"/>
    <w:rsid w:val="000F0C89"/>
    <w:rsid w:val="000F18C6"/>
    <w:rsid w:val="000F1D48"/>
    <w:rsid w:val="000F2433"/>
    <w:rsid w:val="000F3D51"/>
    <w:rsid w:val="000F47BB"/>
    <w:rsid w:val="000F6A55"/>
    <w:rsid w:val="000F6B04"/>
    <w:rsid w:val="000F72E8"/>
    <w:rsid w:val="000F785B"/>
    <w:rsid w:val="00101F50"/>
    <w:rsid w:val="00102997"/>
    <w:rsid w:val="00103515"/>
    <w:rsid w:val="001037EB"/>
    <w:rsid w:val="00103A00"/>
    <w:rsid w:val="00103B64"/>
    <w:rsid w:val="001040C8"/>
    <w:rsid w:val="00104138"/>
    <w:rsid w:val="001045A1"/>
    <w:rsid w:val="00105A84"/>
    <w:rsid w:val="00105B30"/>
    <w:rsid w:val="00105B97"/>
    <w:rsid w:val="001061B1"/>
    <w:rsid w:val="00106E3C"/>
    <w:rsid w:val="00106E75"/>
    <w:rsid w:val="00106EFA"/>
    <w:rsid w:val="00110BE3"/>
    <w:rsid w:val="00113FF5"/>
    <w:rsid w:val="001140A2"/>
    <w:rsid w:val="00114123"/>
    <w:rsid w:val="001151EB"/>
    <w:rsid w:val="00115270"/>
    <w:rsid w:val="00116163"/>
    <w:rsid w:val="00116A93"/>
    <w:rsid w:val="00116C19"/>
    <w:rsid w:val="0011710F"/>
    <w:rsid w:val="001178FE"/>
    <w:rsid w:val="00117C7F"/>
    <w:rsid w:val="00120160"/>
    <w:rsid w:val="001202CB"/>
    <w:rsid w:val="00120554"/>
    <w:rsid w:val="00121410"/>
    <w:rsid w:val="001214D8"/>
    <w:rsid w:val="001219A6"/>
    <w:rsid w:val="00122156"/>
    <w:rsid w:val="00122A02"/>
    <w:rsid w:val="00122BDD"/>
    <w:rsid w:val="00122CAF"/>
    <w:rsid w:val="0012321E"/>
    <w:rsid w:val="0012350E"/>
    <w:rsid w:val="00124EAF"/>
    <w:rsid w:val="0012507C"/>
    <w:rsid w:val="001259B5"/>
    <w:rsid w:val="0012600E"/>
    <w:rsid w:val="00126BEF"/>
    <w:rsid w:val="00126D41"/>
    <w:rsid w:val="00127401"/>
    <w:rsid w:val="001302E1"/>
    <w:rsid w:val="00130301"/>
    <w:rsid w:val="001308F0"/>
    <w:rsid w:val="00130AFA"/>
    <w:rsid w:val="00130C5A"/>
    <w:rsid w:val="00132681"/>
    <w:rsid w:val="001326AC"/>
    <w:rsid w:val="00132D1A"/>
    <w:rsid w:val="0013396F"/>
    <w:rsid w:val="00133D8E"/>
    <w:rsid w:val="0013477E"/>
    <w:rsid w:val="00134913"/>
    <w:rsid w:val="00134FE8"/>
    <w:rsid w:val="001350E4"/>
    <w:rsid w:val="00135BAB"/>
    <w:rsid w:val="00136681"/>
    <w:rsid w:val="00136CAA"/>
    <w:rsid w:val="00137961"/>
    <w:rsid w:val="00137A8D"/>
    <w:rsid w:val="00137EA4"/>
    <w:rsid w:val="00140016"/>
    <w:rsid w:val="00141633"/>
    <w:rsid w:val="00141AA6"/>
    <w:rsid w:val="00141F84"/>
    <w:rsid w:val="00141FDD"/>
    <w:rsid w:val="00143871"/>
    <w:rsid w:val="001438B9"/>
    <w:rsid w:val="0014471B"/>
    <w:rsid w:val="001450FA"/>
    <w:rsid w:val="00145701"/>
    <w:rsid w:val="001458BC"/>
    <w:rsid w:val="00145BD8"/>
    <w:rsid w:val="00146246"/>
    <w:rsid w:val="001466C8"/>
    <w:rsid w:val="00146A4F"/>
    <w:rsid w:val="00146FE5"/>
    <w:rsid w:val="001473CB"/>
    <w:rsid w:val="001478E1"/>
    <w:rsid w:val="00147B5A"/>
    <w:rsid w:val="00147F2A"/>
    <w:rsid w:val="00147F33"/>
    <w:rsid w:val="00147F4B"/>
    <w:rsid w:val="00150A3D"/>
    <w:rsid w:val="00151B07"/>
    <w:rsid w:val="00151C7D"/>
    <w:rsid w:val="00151FF8"/>
    <w:rsid w:val="001523ED"/>
    <w:rsid w:val="00152670"/>
    <w:rsid w:val="00152A95"/>
    <w:rsid w:val="00152C52"/>
    <w:rsid w:val="00153123"/>
    <w:rsid w:val="00153225"/>
    <w:rsid w:val="00153277"/>
    <w:rsid w:val="00153AEA"/>
    <w:rsid w:val="00153FBD"/>
    <w:rsid w:val="0015423C"/>
    <w:rsid w:val="0015492A"/>
    <w:rsid w:val="001565DC"/>
    <w:rsid w:val="001566C1"/>
    <w:rsid w:val="001567BB"/>
    <w:rsid w:val="001568FE"/>
    <w:rsid w:val="00156CF4"/>
    <w:rsid w:val="00157463"/>
    <w:rsid w:val="00157AE4"/>
    <w:rsid w:val="001603CB"/>
    <w:rsid w:val="001604CE"/>
    <w:rsid w:val="001607E8"/>
    <w:rsid w:val="00161041"/>
    <w:rsid w:val="001613B4"/>
    <w:rsid w:val="00161497"/>
    <w:rsid w:val="00161B8C"/>
    <w:rsid w:val="00161E51"/>
    <w:rsid w:val="001620A0"/>
    <w:rsid w:val="001623FE"/>
    <w:rsid w:val="001638AD"/>
    <w:rsid w:val="00163CAD"/>
    <w:rsid w:val="00163D6A"/>
    <w:rsid w:val="00164051"/>
    <w:rsid w:val="00164731"/>
    <w:rsid w:val="00164F79"/>
    <w:rsid w:val="00165110"/>
    <w:rsid w:val="00166604"/>
    <w:rsid w:val="00166B3B"/>
    <w:rsid w:val="00166BCA"/>
    <w:rsid w:val="00167662"/>
    <w:rsid w:val="001679A4"/>
    <w:rsid w:val="00170654"/>
    <w:rsid w:val="001708FD"/>
    <w:rsid w:val="00170DE0"/>
    <w:rsid w:val="001729B9"/>
    <w:rsid w:val="00172D30"/>
    <w:rsid w:val="00172DC6"/>
    <w:rsid w:val="0017319E"/>
    <w:rsid w:val="001738B3"/>
    <w:rsid w:val="00173CBC"/>
    <w:rsid w:val="001752AE"/>
    <w:rsid w:val="001753F5"/>
    <w:rsid w:val="00175F93"/>
    <w:rsid w:val="001764DF"/>
    <w:rsid w:val="001768A2"/>
    <w:rsid w:val="00176E33"/>
    <w:rsid w:val="001770CD"/>
    <w:rsid w:val="001771E2"/>
    <w:rsid w:val="0017742A"/>
    <w:rsid w:val="0018146F"/>
    <w:rsid w:val="00181A68"/>
    <w:rsid w:val="001824EB"/>
    <w:rsid w:val="0018254E"/>
    <w:rsid w:val="001831A3"/>
    <w:rsid w:val="001835AD"/>
    <w:rsid w:val="0018367C"/>
    <w:rsid w:val="0018372C"/>
    <w:rsid w:val="00183B8F"/>
    <w:rsid w:val="00183F50"/>
    <w:rsid w:val="00184090"/>
    <w:rsid w:val="00184342"/>
    <w:rsid w:val="0018448D"/>
    <w:rsid w:val="001848A4"/>
    <w:rsid w:val="001862EA"/>
    <w:rsid w:val="00186598"/>
    <w:rsid w:val="001865F7"/>
    <w:rsid w:val="0018664B"/>
    <w:rsid w:val="0018669A"/>
    <w:rsid w:val="00186E63"/>
    <w:rsid w:val="00187187"/>
    <w:rsid w:val="00187EC7"/>
    <w:rsid w:val="001916F0"/>
    <w:rsid w:val="00191750"/>
    <w:rsid w:val="001918E6"/>
    <w:rsid w:val="00191C2C"/>
    <w:rsid w:val="001920E1"/>
    <w:rsid w:val="001924AF"/>
    <w:rsid w:val="00192A1A"/>
    <w:rsid w:val="00192CED"/>
    <w:rsid w:val="00193079"/>
    <w:rsid w:val="00193BE9"/>
    <w:rsid w:val="00194309"/>
    <w:rsid w:val="0019469C"/>
    <w:rsid w:val="00194A96"/>
    <w:rsid w:val="00194AEB"/>
    <w:rsid w:val="00195E3A"/>
    <w:rsid w:val="00195E52"/>
    <w:rsid w:val="0019637A"/>
    <w:rsid w:val="001965DB"/>
    <w:rsid w:val="001967F9"/>
    <w:rsid w:val="00196C4A"/>
    <w:rsid w:val="00196D49"/>
    <w:rsid w:val="00196EC5"/>
    <w:rsid w:val="0019712A"/>
    <w:rsid w:val="001978F5"/>
    <w:rsid w:val="0019796D"/>
    <w:rsid w:val="00197B17"/>
    <w:rsid w:val="00197BDC"/>
    <w:rsid w:val="001A0D65"/>
    <w:rsid w:val="001A0DE5"/>
    <w:rsid w:val="001A0F90"/>
    <w:rsid w:val="001A12AB"/>
    <w:rsid w:val="001A1B02"/>
    <w:rsid w:val="001A1CD4"/>
    <w:rsid w:val="001A2011"/>
    <w:rsid w:val="001A25BB"/>
    <w:rsid w:val="001A25DC"/>
    <w:rsid w:val="001A281F"/>
    <w:rsid w:val="001A2874"/>
    <w:rsid w:val="001A3301"/>
    <w:rsid w:val="001A3AB7"/>
    <w:rsid w:val="001A3E16"/>
    <w:rsid w:val="001A41C3"/>
    <w:rsid w:val="001A4300"/>
    <w:rsid w:val="001A5543"/>
    <w:rsid w:val="001A6828"/>
    <w:rsid w:val="001A6B72"/>
    <w:rsid w:val="001A6D2C"/>
    <w:rsid w:val="001A7A78"/>
    <w:rsid w:val="001A7AD7"/>
    <w:rsid w:val="001A7C1B"/>
    <w:rsid w:val="001A7C5A"/>
    <w:rsid w:val="001A7D49"/>
    <w:rsid w:val="001A7FB4"/>
    <w:rsid w:val="001B0806"/>
    <w:rsid w:val="001B0C1A"/>
    <w:rsid w:val="001B0C9A"/>
    <w:rsid w:val="001B0E0F"/>
    <w:rsid w:val="001B11FF"/>
    <w:rsid w:val="001B142F"/>
    <w:rsid w:val="001B3063"/>
    <w:rsid w:val="001B3626"/>
    <w:rsid w:val="001B3889"/>
    <w:rsid w:val="001B389F"/>
    <w:rsid w:val="001B3C77"/>
    <w:rsid w:val="001B51A7"/>
    <w:rsid w:val="001B5A1E"/>
    <w:rsid w:val="001B5C0A"/>
    <w:rsid w:val="001B6D6C"/>
    <w:rsid w:val="001B6F04"/>
    <w:rsid w:val="001B71EA"/>
    <w:rsid w:val="001B79B0"/>
    <w:rsid w:val="001B7A0E"/>
    <w:rsid w:val="001B7BF4"/>
    <w:rsid w:val="001C0976"/>
    <w:rsid w:val="001C1531"/>
    <w:rsid w:val="001C234B"/>
    <w:rsid w:val="001C25F4"/>
    <w:rsid w:val="001C2679"/>
    <w:rsid w:val="001C2718"/>
    <w:rsid w:val="001C2E07"/>
    <w:rsid w:val="001C2F0E"/>
    <w:rsid w:val="001C36B0"/>
    <w:rsid w:val="001C3B17"/>
    <w:rsid w:val="001C3BD9"/>
    <w:rsid w:val="001C528C"/>
    <w:rsid w:val="001C5D1A"/>
    <w:rsid w:val="001C6340"/>
    <w:rsid w:val="001C6D39"/>
    <w:rsid w:val="001C6F8B"/>
    <w:rsid w:val="001C7BFF"/>
    <w:rsid w:val="001C7F52"/>
    <w:rsid w:val="001D02CA"/>
    <w:rsid w:val="001D04C9"/>
    <w:rsid w:val="001D059E"/>
    <w:rsid w:val="001D13FE"/>
    <w:rsid w:val="001D2CB7"/>
    <w:rsid w:val="001D301D"/>
    <w:rsid w:val="001D31AF"/>
    <w:rsid w:val="001D3882"/>
    <w:rsid w:val="001D3CD4"/>
    <w:rsid w:val="001D5372"/>
    <w:rsid w:val="001D57F9"/>
    <w:rsid w:val="001D600B"/>
    <w:rsid w:val="001D654D"/>
    <w:rsid w:val="001D6739"/>
    <w:rsid w:val="001D6884"/>
    <w:rsid w:val="001D7282"/>
    <w:rsid w:val="001E0DA7"/>
    <w:rsid w:val="001E155E"/>
    <w:rsid w:val="001E1639"/>
    <w:rsid w:val="001E1A94"/>
    <w:rsid w:val="001E23F7"/>
    <w:rsid w:val="001E293B"/>
    <w:rsid w:val="001E2BFA"/>
    <w:rsid w:val="001E2C54"/>
    <w:rsid w:val="001E39DF"/>
    <w:rsid w:val="001E462E"/>
    <w:rsid w:val="001E4A60"/>
    <w:rsid w:val="001E4A84"/>
    <w:rsid w:val="001E50EA"/>
    <w:rsid w:val="001E5851"/>
    <w:rsid w:val="001E5CD5"/>
    <w:rsid w:val="001E6BB6"/>
    <w:rsid w:val="001F0386"/>
    <w:rsid w:val="001F0B05"/>
    <w:rsid w:val="001F0BA0"/>
    <w:rsid w:val="001F0CBA"/>
    <w:rsid w:val="001F1063"/>
    <w:rsid w:val="001F14D3"/>
    <w:rsid w:val="001F15AB"/>
    <w:rsid w:val="001F173B"/>
    <w:rsid w:val="001F17B0"/>
    <w:rsid w:val="001F17C4"/>
    <w:rsid w:val="001F193D"/>
    <w:rsid w:val="001F1944"/>
    <w:rsid w:val="001F22F4"/>
    <w:rsid w:val="001F23FA"/>
    <w:rsid w:val="001F442C"/>
    <w:rsid w:val="001F45A4"/>
    <w:rsid w:val="001F4634"/>
    <w:rsid w:val="001F4683"/>
    <w:rsid w:val="001F4B3B"/>
    <w:rsid w:val="001F4CB9"/>
    <w:rsid w:val="001F5013"/>
    <w:rsid w:val="001F5337"/>
    <w:rsid w:val="001F53FD"/>
    <w:rsid w:val="001F63F4"/>
    <w:rsid w:val="001F66DD"/>
    <w:rsid w:val="001F66E5"/>
    <w:rsid w:val="001F6E58"/>
    <w:rsid w:val="001F74EB"/>
    <w:rsid w:val="001F7B6A"/>
    <w:rsid w:val="002001D7"/>
    <w:rsid w:val="00200643"/>
    <w:rsid w:val="0020066D"/>
    <w:rsid w:val="00200AE9"/>
    <w:rsid w:val="00201051"/>
    <w:rsid w:val="002012AB"/>
    <w:rsid w:val="00201A44"/>
    <w:rsid w:val="00202A09"/>
    <w:rsid w:val="002040DE"/>
    <w:rsid w:val="00204AB5"/>
    <w:rsid w:val="00204C65"/>
    <w:rsid w:val="002069B4"/>
    <w:rsid w:val="00207669"/>
    <w:rsid w:val="002079E1"/>
    <w:rsid w:val="00211067"/>
    <w:rsid w:val="00211E53"/>
    <w:rsid w:val="00212180"/>
    <w:rsid w:val="00212730"/>
    <w:rsid w:val="00212908"/>
    <w:rsid w:val="00212D95"/>
    <w:rsid w:val="00212FF5"/>
    <w:rsid w:val="002136EA"/>
    <w:rsid w:val="00214A4A"/>
    <w:rsid w:val="00214C7C"/>
    <w:rsid w:val="002155C1"/>
    <w:rsid w:val="0021572F"/>
    <w:rsid w:val="002157E3"/>
    <w:rsid w:val="002161E9"/>
    <w:rsid w:val="00216684"/>
    <w:rsid w:val="002167B2"/>
    <w:rsid w:val="00216C6B"/>
    <w:rsid w:val="00216DA4"/>
    <w:rsid w:val="002171D3"/>
    <w:rsid w:val="00217298"/>
    <w:rsid w:val="00217FF3"/>
    <w:rsid w:val="00220135"/>
    <w:rsid w:val="002201CF"/>
    <w:rsid w:val="002209EB"/>
    <w:rsid w:val="00221050"/>
    <w:rsid w:val="00221AB8"/>
    <w:rsid w:val="00221DEF"/>
    <w:rsid w:val="002220CC"/>
    <w:rsid w:val="00222BE8"/>
    <w:rsid w:val="00223005"/>
    <w:rsid w:val="002247EB"/>
    <w:rsid w:val="00224CB6"/>
    <w:rsid w:val="00225770"/>
    <w:rsid w:val="00226CFF"/>
    <w:rsid w:val="002304C4"/>
    <w:rsid w:val="00230E24"/>
    <w:rsid w:val="0023140F"/>
    <w:rsid w:val="00231723"/>
    <w:rsid w:val="00231CA1"/>
    <w:rsid w:val="002327C0"/>
    <w:rsid w:val="00232DF1"/>
    <w:rsid w:val="00233318"/>
    <w:rsid w:val="0023353D"/>
    <w:rsid w:val="0023355F"/>
    <w:rsid w:val="002342E4"/>
    <w:rsid w:val="002347C9"/>
    <w:rsid w:val="00234B91"/>
    <w:rsid w:val="00235DC3"/>
    <w:rsid w:val="00236ABD"/>
    <w:rsid w:val="00236B72"/>
    <w:rsid w:val="00236DD2"/>
    <w:rsid w:val="00237406"/>
    <w:rsid w:val="002412F3"/>
    <w:rsid w:val="002419B0"/>
    <w:rsid w:val="002422C1"/>
    <w:rsid w:val="0024294A"/>
    <w:rsid w:val="00243C90"/>
    <w:rsid w:val="00243F3B"/>
    <w:rsid w:val="00244C2F"/>
    <w:rsid w:val="00244D73"/>
    <w:rsid w:val="00245F89"/>
    <w:rsid w:val="00246520"/>
    <w:rsid w:val="00246AAC"/>
    <w:rsid w:val="00246AE1"/>
    <w:rsid w:val="0024744F"/>
    <w:rsid w:val="0024771D"/>
    <w:rsid w:val="002477DA"/>
    <w:rsid w:val="00247B98"/>
    <w:rsid w:val="00247BC6"/>
    <w:rsid w:val="00250254"/>
    <w:rsid w:val="002502EA"/>
    <w:rsid w:val="0025145C"/>
    <w:rsid w:val="00251789"/>
    <w:rsid w:val="0025178F"/>
    <w:rsid w:val="002524D0"/>
    <w:rsid w:val="00252F0B"/>
    <w:rsid w:val="00253443"/>
    <w:rsid w:val="00253715"/>
    <w:rsid w:val="00253A05"/>
    <w:rsid w:val="00253F1E"/>
    <w:rsid w:val="00255085"/>
    <w:rsid w:val="00255592"/>
    <w:rsid w:val="00255F16"/>
    <w:rsid w:val="00256683"/>
    <w:rsid w:val="00260239"/>
    <w:rsid w:val="00260704"/>
    <w:rsid w:val="00260B2A"/>
    <w:rsid w:val="002615FB"/>
    <w:rsid w:val="002620E8"/>
    <w:rsid w:val="00262366"/>
    <w:rsid w:val="002623A4"/>
    <w:rsid w:val="00262A21"/>
    <w:rsid w:val="0026339F"/>
    <w:rsid w:val="002670DA"/>
    <w:rsid w:val="002672DB"/>
    <w:rsid w:val="00267327"/>
    <w:rsid w:val="0026739D"/>
    <w:rsid w:val="002674D6"/>
    <w:rsid w:val="002674D8"/>
    <w:rsid w:val="00271545"/>
    <w:rsid w:val="00272284"/>
    <w:rsid w:val="00272B3B"/>
    <w:rsid w:val="00273AE5"/>
    <w:rsid w:val="00274268"/>
    <w:rsid w:val="002746A7"/>
    <w:rsid w:val="0027487F"/>
    <w:rsid w:val="002754FF"/>
    <w:rsid w:val="00275740"/>
    <w:rsid w:val="00275C86"/>
    <w:rsid w:val="00276495"/>
    <w:rsid w:val="00276989"/>
    <w:rsid w:val="00276AF6"/>
    <w:rsid w:val="00277227"/>
    <w:rsid w:val="00277882"/>
    <w:rsid w:val="00277907"/>
    <w:rsid w:val="00277D5F"/>
    <w:rsid w:val="00280019"/>
    <w:rsid w:val="00280659"/>
    <w:rsid w:val="0028088E"/>
    <w:rsid w:val="00280DE9"/>
    <w:rsid w:val="002823B4"/>
    <w:rsid w:val="00282E8B"/>
    <w:rsid w:val="002834D4"/>
    <w:rsid w:val="00283830"/>
    <w:rsid w:val="002839EE"/>
    <w:rsid w:val="00284A17"/>
    <w:rsid w:val="00284F8D"/>
    <w:rsid w:val="00286090"/>
    <w:rsid w:val="00286DD9"/>
    <w:rsid w:val="0028733F"/>
    <w:rsid w:val="002900B8"/>
    <w:rsid w:val="00290B5E"/>
    <w:rsid w:val="00290C98"/>
    <w:rsid w:val="00290FD1"/>
    <w:rsid w:val="00290FE3"/>
    <w:rsid w:val="00291B35"/>
    <w:rsid w:val="00291FD2"/>
    <w:rsid w:val="00292E8B"/>
    <w:rsid w:val="00293855"/>
    <w:rsid w:val="002941D6"/>
    <w:rsid w:val="0029465C"/>
    <w:rsid w:val="002948F6"/>
    <w:rsid w:val="00294DCE"/>
    <w:rsid w:val="00294FB6"/>
    <w:rsid w:val="002959F9"/>
    <w:rsid w:val="00295B10"/>
    <w:rsid w:val="002966A5"/>
    <w:rsid w:val="00297DE8"/>
    <w:rsid w:val="00297EE9"/>
    <w:rsid w:val="002A01DA"/>
    <w:rsid w:val="002A03A6"/>
    <w:rsid w:val="002A03D8"/>
    <w:rsid w:val="002A059E"/>
    <w:rsid w:val="002A0D98"/>
    <w:rsid w:val="002A0E17"/>
    <w:rsid w:val="002A1910"/>
    <w:rsid w:val="002A283C"/>
    <w:rsid w:val="002A2FDF"/>
    <w:rsid w:val="002A3622"/>
    <w:rsid w:val="002A3853"/>
    <w:rsid w:val="002A39C8"/>
    <w:rsid w:val="002A3B24"/>
    <w:rsid w:val="002A3DF7"/>
    <w:rsid w:val="002A429F"/>
    <w:rsid w:val="002A4A25"/>
    <w:rsid w:val="002A5042"/>
    <w:rsid w:val="002A5781"/>
    <w:rsid w:val="002A664B"/>
    <w:rsid w:val="002A6890"/>
    <w:rsid w:val="002A706B"/>
    <w:rsid w:val="002A7F05"/>
    <w:rsid w:val="002B093F"/>
    <w:rsid w:val="002B1670"/>
    <w:rsid w:val="002B1AAB"/>
    <w:rsid w:val="002B1E23"/>
    <w:rsid w:val="002B252A"/>
    <w:rsid w:val="002B28A9"/>
    <w:rsid w:val="002B2B08"/>
    <w:rsid w:val="002B2E96"/>
    <w:rsid w:val="002B2F7D"/>
    <w:rsid w:val="002B2F89"/>
    <w:rsid w:val="002B3431"/>
    <w:rsid w:val="002B4664"/>
    <w:rsid w:val="002B5182"/>
    <w:rsid w:val="002B57FD"/>
    <w:rsid w:val="002B5BE1"/>
    <w:rsid w:val="002B6336"/>
    <w:rsid w:val="002B6388"/>
    <w:rsid w:val="002B7904"/>
    <w:rsid w:val="002B7DA3"/>
    <w:rsid w:val="002C03BC"/>
    <w:rsid w:val="002C1BA4"/>
    <w:rsid w:val="002C201C"/>
    <w:rsid w:val="002C24B7"/>
    <w:rsid w:val="002C26D3"/>
    <w:rsid w:val="002C288D"/>
    <w:rsid w:val="002C3319"/>
    <w:rsid w:val="002C3552"/>
    <w:rsid w:val="002C3E1F"/>
    <w:rsid w:val="002C4224"/>
    <w:rsid w:val="002C46ED"/>
    <w:rsid w:val="002C6A59"/>
    <w:rsid w:val="002C6C35"/>
    <w:rsid w:val="002C7613"/>
    <w:rsid w:val="002C7F22"/>
    <w:rsid w:val="002D086D"/>
    <w:rsid w:val="002D0E88"/>
    <w:rsid w:val="002D1042"/>
    <w:rsid w:val="002D1346"/>
    <w:rsid w:val="002D1979"/>
    <w:rsid w:val="002D2250"/>
    <w:rsid w:val="002D2A42"/>
    <w:rsid w:val="002D30B0"/>
    <w:rsid w:val="002D3CA1"/>
    <w:rsid w:val="002D42D6"/>
    <w:rsid w:val="002D4BE8"/>
    <w:rsid w:val="002D54BD"/>
    <w:rsid w:val="002D54BE"/>
    <w:rsid w:val="002D55DA"/>
    <w:rsid w:val="002D55F5"/>
    <w:rsid w:val="002D5F9F"/>
    <w:rsid w:val="002D71A3"/>
    <w:rsid w:val="002D78A8"/>
    <w:rsid w:val="002D7903"/>
    <w:rsid w:val="002D7926"/>
    <w:rsid w:val="002D7D4D"/>
    <w:rsid w:val="002E0046"/>
    <w:rsid w:val="002E016B"/>
    <w:rsid w:val="002E02A0"/>
    <w:rsid w:val="002E06CD"/>
    <w:rsid w:val="002E06D4"/>
    <w:rsid w:val="002E215C"/>
    <w:rsid w:val="002E256A"/>
    <w:rsid w:val="002E25B0"/>
    <w:rsid w:val="002E2FAB"/>
    <w:rsid w:val="002E35CE"/>
    <w:rsid w:val="002E4093"/>
    <w:rsid w:val="002E515E"/>
    <w:rsid w:val="002E5235"/>
    <w:rsid w:val="002E52AB"/>
    <w:rsid w:val="002E61E0"/>
    <w:rsid w:val="002E6249"/>
    <w:rsid w:val="002E6E23"/>
    <w:rsid w:val="002E702B"/>
    <w:rsid w:val="002E791B"/>
    <w:rsid w:val="002F065B"/>
    <w:rsid w:val="002F092C"/>
    <w:rsid w:val="002F0ED8"/>
    <w:rsid w:val="002F1C40"/>
    <w:rsid w:val="002F1FA3"/>
    <w:rsid w:val="002F2172"/>
    <w:rsid w:val="002F2822"/>
    <w:rsid w:val="002F2AD9"/>
    <w:rsid w:val="002F2F41"/>
    <w:rsid w:val="002F3048"/>
    <w:rsid w:val="002F3222"/>
    <w:rsid w:val="002F372D"/>
    <w:rsid w:val="002F3A67"/>
    <w:rsid w:val="002F3B9D"/>
    <w:rsid w:val="002F42AA"/>
    <w:rsid w:val="002F5230"/>
    <w:rsid w:val="002F5425"/>
    <w:rsid w:val="002F55B2"/>
    <w:rsid w:val="002F590B"/>
    <w:rsid w:val="002F59B5"/>
    <w:rsid w:val="002F5DBC"/>
    <w:rsid w:val="002F5DDC"/>
    <w:rsid w:val="002F7A70"/>
    <w:rsid w:val="002F7A99"/>
    <w:rsid w:val="002F7B23"/>
    <w:rsid w:val="002F7F2B"/>
    <w:rsid w:val="0030027F"/>
    <w:rsid w:val="003005CC"/>
    <w:rsid w:val="003008B8"/>
    <w:rsid w:val="00300F4D"/>
    <w:rsid w:val="00301159"/>
    <w:rsid w:val="00301712"/>
    <w:rsid w:val="00301F99"/>
    <w:rsid w:val="0030252D"/>
    <w:rsid w:val="00302916"/>
    <w:rsid w:val="00302DA3"/>
    <w:rsid w:val="0030300F"/>
    <w:rsid w:val="0030314F"/>
    <w:rsid w:val="00304296"/>
    <w:rsid w:val="0030448B"/>
    <w:rsid w:val="003045A8"/>
    <w:rsid w:val="0030673C"/>
    <w:rsid w:val="003067EC"/>
    <w:rsid w:val="0030688D"/>
    <w:rsid w:val="0030790F"/>
    <w:rsid w:val="003116F3"/>
    <w:rsid w:val="00312260"/>
    <w:rsid w:val="003124CD"/>
    <w:rsid w:val="00312B73"/>
    <w:rsid w:val="00313595"/>
    <w:rsid w:val="003139F7"/>
    <w:rsid w:val="00313A77"/>
    <w:rsid w:val="003140E4"/>
    <w:rsid w:val="0031492A"/>
    <w:rsid w:val="00314956"/>
    <w:rsid w:val="00314C77"/>
    <w:rsid w:val="00315297"/>
    <w:rsid w:val="0031553B"/>
    <w:rsid w:val="00315EE7"/>
    <w:rsid w:val="00317BD8"/>
    <w:rsid w:val="00317F2D"/>
    <w:rsid w:val="00320048"/>
    <w:rsid w:val="003202DB"/>
    <w:rsid w:val="00320B30"/>
    <w:rsid w:val="003213B5"/>
    <w:rsid w:val="00321A0D"/>
    <w:rsid w:val="00321A26"/>
    <w:rsid w:val="00323296"/>
    <w:rsid w:val="00323777"/>
    <w:rsid w:val="00323AA7"/>
    <w:rsid w:val="0032440D"/>
    <w:rsid w:val="003244E0"/>
    <w:rsid w:val="00325A1B"/>
    <w:rsid w:val="003261F0"/>
    <w:rsid w:val="0032711E"/>
    <w:rsid w:val="00327D5D"/>
    <w:rsid w:val="003305BF"/>
    <w:rsid w:val="0033068E"/>
    <w:rsid w:val="00330E63"/>
    <w:rsid w:val="00331A51"/>
    <w:rsid w:val="00331C14"/>
    <w:rsid w:val="00331ECE"/>
    <w:rsid w:val="00332DD4"/>
    <w:rsid w:val="00333226"/>
    <w:rsid w:val="0033336A"/>
    <w:rsid w:val="003334E7"/>
    <w:rsid w:val="00333EAE"/>
    <w:rsid w:val="00334DDC"/>
    <w:rsid w:val="00335110"/>
    <w:rsid w:val="0033602A"/>
    <w:rsid w:val="003362C5"/>
    <w:rsid w:val="00336A38"/>
    <w:rsid w:val="0033708A"/>
    <w:rsid w:val="003371F8"/>
    <w:rsid w:val="00337206"/>
    <w:rsid w:val="00337466"/>
    <w:rsid w:val="0033766C"/>
    <w:rsid w:val="0034013C"/>
    <w:rsid w:val="003402C9"/>
    <w:rsid w:val="00340A4D"/>
    <w:rsid w:val="00340BDA"/>
    <w:rsid w:val="0034158F"/>
    <w:rsid w:val="00342488"/>
    <w:rsid w:val="00343AAC"/>
    <w:rsid w:val="0034464C"/>
    <w:rsid w:val="00344807"/>
    <w:rsid w:val="00345A5F"/>
    <w:rsid w:val="003470C6"/>
    <w:rsid w:val="003473EA"/>
    <w:rsid w:val="00347440"/>
    <w:rsid w:val="003478BA"/>
    <w:rsid w:val="00347C78"/>
    <w:rsid w:val="00347C89"/>
    <w:rsid w:val="003500D5"/>
    <w:rsid w:val="003512A3"/>
    <w:rsid w:val="003512D4"/>
    <w:rsid w:val="0035168F"/>
    <w:rsid w:val="00352368"/>
    <w:rsid w:val="00352652"/>
    <w:rsid w:val="00352C66"/>
    <w:rsid w:val="00352D1F"/>
    <w:rsid w:val="00353217"/>
    <w:rsid w:val="0035354C"/>
    <w:rsid w:val="003535EB"/>
    <w:rsid w:val="003541CE"/>
    <w:rsid w:val="00355DD8"/>
    <w:rsid w:val="00355F06"/>
    <w:rsid w:val="003560B5"/>
    <w:rsid w:val="00356468"/>
    <w:rsid w:val="0035705E"/>
    <w:rsid w:val="003606AB"/>
    <w:rsid w:val="003613C9"/>
    <w:rsid w:val="0036178E"/>
    <w:rsid w:val="00361A0C"/>
    <w:rsid w:val="00361EB9"/>
    <w:rsid w:val="00361ED2"/>
    <w:rsid w:val="00362C0F"/>
    <w:rsid w:val="00362F5D"/>
    <w:rsid w:val="00362FEA"/>
    <w:rsid w:val="00363A77"/>
    <w:rsid w:val="00363E03"/>
    <w:rsid w:val="00364A10"/>
    <w:rsid w:val="00364EDF"/>
    <w:rsid w:val="003656A8"/>
    <w:rsid w:val="00365D22"/>
    <w:rsid w:val="003667DA"/>
    <w:rsid w:val="00366B83"/>
    <w:rsid w:val="003674AE"/>
    <w:rsid w:val="00367C33"/>
    <w:rsid w:val="003700A6"/>
    <w:rsid w:val="00371284"/>
    <w:rsid w:val="003714E2"/>
    <w:rsid w:val="003716E9"/>
    <w:rsid w:val="00371718"/>
    <w:rsid w:val="003724FA"/>
    <w:rsid w:val="00372502"/>
    <w:rsid w:val="00372699"/>
    <w:rsid w:val="00372711"/>
    <w:rsid w:val="00372893"/>
    <w:rsid w:val="00372A81"/>
    <w:rsid w:val="00372DC4"/>
    <w:rsid w:val="00373DF8"/>
    <w:rsid w:val="00374004"/>
    <w:rsid w:val="00374229"/>
    <w:rsid w:val="00374826"/>
    <w:rsid w:val="00374DAC"/>
    <w:rsid w:val="00375F2D"/>
    <w:rsid w:val="00375FDE"/>
    <w:rsid w:val="0037656C"/>
    <w:rsid w:val="003802E8"/>
    <w:rsid w:val="00381001"/>
    <w:rsid w:val="003810B3"/>
    <w:rsid w:val="0038122A"/>
    <w:rsid w:val="003813F1"/>
    <w:rsid w:val="00382489"/>
    <w:rsid w:val="00382585"/>
    <w:rsid w:val="00382616"/>
    <w:rsid w:val="00382B98"/>
    <w:rsid w:val="003831FC"/>
    <w:rsid w:val="00383495"/>
    <w:rsid w:val="00383BF1"/>
    <w:rsid w:val="00383CAA"/>
    <w:rsid w:val="003840A4"/>
    <w:rsid w:val="003848DF"/>
    <w:rsid w:val="00384FAB"/>
    <w:rsid w:val="003853EF"/>
    <w:rsid w:val="003855EE"/>
    <w:rsid w:val="00385EF0"/>
    <w:rsid w:val="00386F96"/>
    <w:rsid w:val="00387068"/>
    <w:rsid w:val="003873D6"/>
    <w:rsid w:val="00390686"/>
    <w:rsid w:val="00390B29"/>
    <w:rsid w:val="003912DD"/>
    <w:rsid w:val="003913F1"/>
    <w:rsid w:val="003915D5"/>
    <w:rsid w:val="00391718"/>
    <w:rsid w:val="0039172D"/>
    <w:rsid w:val="00391E70"/>
    <w:rsid w:val="00392259"/>
    <w:rsid w:val="0039274D"/>
    <w:rsid w:val="00392C11"/>
    <w:rsid w:val="00393555"/>
    <w:rsid w:val="00393D73"/>
    <w:rsid w:val="0039490E"/>
    <w:rsid w:val="00395031"/>
    <w:rsid w:val="003958AA"/>
    <w:rsid w:val="00395FF2"/>
    <w:rsid w:val="00396A53"/>
    <w:rsid w:val="003970B8"/>
    <w:rsid w:val="0039734B"/>
    <w:rsid w:val="00397756"/>
    <w:rsid w:val="00397EBB"/>
    <w:rsid w:val="003A0AC9"/>
    <w:rsid w:val="003A2430"/>
    <w:rsid w:val="003A24C5"/>
    <w:rsid w:val="003A3375"/>
    <w:rsid w:val="003A3859"/>
    <w:rsid w:val="003A3A8D"/>
    <w:rsid w:val="003A4091"/>
    <w:rsid w:val="003A4908"/>
    <w:rsid w:val="003A4D30"/>
    <w:rsid w:val="003A502A"/>
    <w:rsid w:val="003A5BA8"/>
    <w:rsid w:val="003A6110"/>
    <w:rsid w:val="003A64C1"/>
    <w:rsid w:val="003A6941"/>
    <w:rsid w:val="003A736F"/>
    <w:rsid w:val="003A75C4"/>
    <w:rsid w:val="003A7940"/>
    <w:rsid w:val="003A7A26"/>
    <w:rsid w:val="003B003F"/>
    <w:rsid w:val="003B0934"/>
    <w:rsid w:val="003B1CD8"/>
    <w:rsid w:val="003B21B0"/>
    <w:rsid w:val="003B30FB"/>
    <w:rsid w:val="003B35F4"/>
    <w:rsid w:val="003B37E8"/>
    <w:rsid w:val="003B4A96"/>
    <w:rsid w:val="003B4C3B"/>
    <w:rsid w:val="003B58D4"/>
    <w:rsid w:val="003B7BD3"/>
    <w:rsid w:val="003B7C28"/>
    <w:rsid w:val="003C0763"/>
    <w:rsid w:val="003C1220"/>
    <w:rsid w:val="003C14AB"/>
    <w:rsid w:val="003C17BF"/>
    <w:rsid w:val="003C18EA"/>
    <w:rsid w:val="003C1B03"/>
    <w:rsid w:val="003C27D3"/>
    <w:rsid w:val="003C3001"/>
    <w:rsid w:val="003C3C54"/>
    <w:rsid w:val="003C448B"/>
    <w:rsid w:val="003C496A"/>
    <w:rsid w:val="003C4A17"/>
    <w:rsid w:val="003C5176"/>
    <w:rsid w:val="003C6ADC"/>
    <w:rsid w:val="003C6BC1"/>
    <w:rsid w:val="003C7D42"/>
    <w:rsid w:val="003D0D03"/>
    <w:rsid w:val="003D32E2"/>
    <w:rsid w:val="003D377D"/>
    <w:rsid w:val="003D378C"/>
    <w:rsid w:val="003D3B9C"/>
    <w:rsid w:val="003D3FE9"/>
    <w:rsid w:val="003D4955"/>
    <w:rsid w:val="003D4C28"/>
    <w:rsid w:val="003D4FA3"/>
    <w:rsid w:val="003D686B"/>
    <w:rsid w:val="003D708E"/>
    <w:rsid w:val="003D784A"/>
    <w:rsid w:val="003D7D1B"/>
    <w:rsid w:val="003E0357"/>
    <w:rsid w:val="003E0755"/>
    <w:rsid w:val="003E13DB"/>
    <w:rsid w:val="003E14D0"/>
    <w:rsid w:val="003E1511"/>
    <w:rsid w:val="003E15D6"/>
    <w:rsid w:val="003E165D"/>
    <w:rsid w:val="003E16CB"/>
    <w:rsid w:val="003E257C"/>
    <w:rsid w:val="003E2CD2"/>
    <w:rsid w:val="003E398F"/>
    <w:rsid w:val="003E3AEF"/>
    <w:rsid w:val="003E44CC"/>
    <w:rsid w:val="003E4CE1"/>
    <w:rsid w:val="003E53F0"/>
    <w:rsid w:val="003E543B"/>
    <w:rsid w:val="003E5C9C"/>
    <w:rsid w:val="003E60BF"/>
    <w:rsid w:val="003E663C"/>
    <w:rsid w:val="003E683C"/>
    <w:rsid w:val="003E6DE3"/>
    <w:rsid w:val="003E7667"/>
    <w:rsid w:val="003E7941"/>
    <w:rsid w:val="003E7CC9"/>
    <w:rsid w:val="003F0B28"/>
    <w:rsid w:val="003F19C7"/>
    <w:rsid w:val="003F1AB7"/>
    <w:rsid w:val="003F1C6A"/>
    <w:rsid w:val="003F1C9D"/>
    <w:rsid w:val="003F1E86"/>
    <w:rsid w:val="003F2501"/>
    <w:rsid w:val="003F3011"/>
    <w:rsid w:val="003F3234"/>
    <w:rsid w:val="003F38FE"/>
    <w:rsid w:val="003F448F"/>
    <w:rsid w:val="003F45FA"/>
    <w:rsid w:val="003F49BA"/>
    <w:rsid w:val="003F614C"/>
    <w:rsid w:val="003F6592"/>
    <w:rsid w:val="003F6CDE"/>
    <w:rsid w:val="003F7956"/>
    <w:rsid w:val="004005C6"/>
    <w:rsid w:val="00400C94"/>
    <w:rsid w:val="00400D0C"/>
    <w:rsid w:val="0040200F"/>
    <w:rsid w:val="004020FB"/>
    <w:rsid w:val="00402416"/>
    <w:rsid w:val="00402A62"/>
    <w:rsid w:val="00402EDE"/>
    <w:rsid w:val="00403253"/>
    <w:rsid w:val="00403795"/>
    <w:rsid w:val="00404126"/>
    <w:rsid w:val="004046F4"/>
    <w:rsid w:val="0040494D"/>
    <w:rsid w:val="004054F7"/>
    <w:rsid w:val="00405658"/>
    <w:rsid w:val="004056C8"/>
    <w:rsid w:val="00405996"/>
    <w:rsid w:val="00405D37"/>
    <w:rsid w:val="004063FD"/>
    <w:rsid w:val="00406683"/>
    <w:rsid w:val="00410678"/>
    <w:rsid w:val="00410BDD"/>
    <w:rsid w:val="00411363"/>
    <w:rsid w:val="00412126"/>
    <w:rsid w:val="00412320"/>
    <w:rsid w:val="0041265F"/>
    <w:rsid w:val="004127A4"/>
    <w:rsid w:val="00412B9F"/>
    <w:rsid w:val="004139FC"/>
    <w:rsid w:val="004144D1"/>
    <w:rsid w:val="00415588"/>
    <w:rsid w:val="004156EC"/>
    <w:rsid w:val="004158F6"/>
    <w:rsid w:val="00415F84"/>
    <w:rsid w:val="004163C6"/>
    <w:rsid w:val="00416508"/>
    <w:rsid w:val="00417130"/>
    <w:rsid w:val="0042011C"/>
    <w:rsid w:val="00420665"/>
    <w:rsid w:val="00420672"/>
    <w:rsid w:val="00421187"/>
    <w:rsid w:val="00421C7D"/>
    <w:rsid w:val="00421C94"/>
    <w:rsid w:val="00421FB2"/>
    <w:rsid w:val="0042259E"/>
    <w:rsid w:val="00422EC5"/>
    <w:rsid w:val="0042330F"/>
    <w:rsid w:val="00423557"/>
    <w:rsid w:val="0042388B"/>
    <w:rsid w:val="00424911"/>
    <w:rsid w:val="00425066"/>
    <w:rsid w:val="00426243"/>
    <w:rsid w:val="00427601"/>
    <w:rsid w:val="004277DF"/>
    <w:rsid w:val="00427F4A"/>
    <w:rsid w:val="004302A6"/>
    <w:rsid w:val="004302E0"/>
    <w:rsid w:val="00430421"/>
    <w:rsid w:val="004308E5"/>
    <w:rsid w:val="0043096D"/>
    <w:rsid w:val="004314B5"/>
    <w:rsid w:val="00432999"/>
    <w:rsid w:val="00432B4E"/>
    <w:rsid w:val="0043371B"/>
    <w:rsid w:val="00433883"/>
    <w:rsid w:val="00433996"/>
    <w:rsid w:val="00433DEB"/>
    <w:rsid w:val="004342E2"/>
    <w:rsid w:val="00435137"/>
    <w:rsid w:val="00435E36"/>
    <w:rsid w:val="00436DB3"/>
    <w:rsid w:val="00437740"/>
    <w:rsid w:val="004379B2"/>
    <w:rsid w:val="00437D83"/>
    <w:rsid w:val="00437FB6"/>
    <w:rsid w:val="00441AB0"/>
    <w:rsid w:val="00442204"/>
    <w:rsid w:val="00442A97"/>
    <w:rsid w:val="00442E68"/>
    <w:rsid w:val="00442E7E"/>
    <w:rsid w:val="004438B5"/>
    <w:rsid w:val="00443E2B"/>
    <w:rsid w:val="0044409C"/>
    <w:rsid w:val="004445CF"/>
    <w:rsid w:val="004446C2"/>
    <w:rsid w:val="00445080"/>
    <w:rsid w:val="00445CD8"/>
    <w:rsid w:val="00446004"/>
    <w:rsid w:val="004464AB"/>
    <w:rsid w:val="00446947"/>
    <w:rsid w:val="00447286"/>
    <w:rsid w:val="00447503"/>
    <w:rsid w:val="00447F58"/>
    <w:rsid w:val="00450613"/>
    <w:rsid w:val="00450A77"/>
    <w:rsid w:val="004511E5"/>
    <w:rsid w:val="00451B2F"/>
    <w:rsid w:val="004527F8"/>
    <w:rsid w:val="004529F1"/>
    <w:rsid w:val="00452A70"/>
    <w:rsid w:val="00452DF6"/>
    <w:rsid w:val="00453B1C"/>
    <w:rsid w:val="0045423E"/>
    <w:rsid w:val="004547DF"/>
    <w:rsid w:val="004558D7"/>
    <w:rsid w:val="00456A7E"/>
    <w:rsid w:val="00456DA4"/>
    <w:rsid w:val="00456FE2"/>
    <w:rsid w:val="00457762"/>
    <w:rsid w:val="00457908"/>
    <w:rsid w:val="00457940"/>
    <w:rsid w:val="004601C0"/>
    <w:rsid w:val="0046054C"/>
    <w:rsid w:val="00460802"/>
    <w:rsid w:val="004615DF"/>
    <w:rsid w:val="00461D00"/>
    <w:rsid w:val="00462E44"/>
    <w:rsid w:val="00462FCF"/>
    <w:rsid w:val="0046345B"/>
    <w:rsid w:val="0046354E"/>
    <w:rsid w:val="00463E97"/>
    <w:rsid w:val="004640D1"/>
    <w:rsid w:val="004642A3"/>
    <w:rsid w:val="00464A30"/>
    <w:rsid w:val="0046514E"/>
    <w:rsid w:val="004656D1"/>
    <w:rsid w:val="00465A77"/>
    <w:rsid w:val="00465DF3"/>
    <w:rsid w:val="00466905"/>
    <w:rsid w:val="004669BC"/>
    <w:rsid w:val="00467753"/>
    <w:rsid w:val="00467E90"/>
    <w:rsid w:val="004700AC"/>
    <w:rsid w:val="00470B75"/>
    <w:rsid w:val="0047111D"/>
    <w:rsid w:val="0047177D"/>
    <w:rsid w:val="00471CC7"/>
    <w:rsid w:val="00471E18"/>
    <w:rsid w:val="0047209C"/>
    <w:rsid w:val="00472680"/>
    <w:rsid w:val="00473494"/>
    <w:rsid w:val="00473522"/>
    <w:rsid w:val="0047378F"/>
    <w:rsid w:val="00473835"/>
    <w:rsid w:val="00473D5E"/>
    <w:rsid w:val="00473E22"/>
    <w:rsid w:val="00474264"/>
    <w:rsid w:val="0047446C"/>
    <w:rsid w:val="00474F20"/>
    <w:rsid w:val="004752B2"/>
    <w:rsid w:val="004753AE"/>
    <w:rsid w:val="00475D59"/>
    <w:rsid w:val="004763D0"/>
    <w:rsid w:val="00476549"/>
    <w:rsid w:val="00476F5E"/>
    <w:rsid w:val="0047790D"/>
    <w:rsid w:val="00480263"/>
    <w:rsid w:val="0048065F"/>
    <w:rsid w:val="004809D2"/>
    <w:rsid w:val="00480BA4"/>
    <w:rsid w:val="00481784"/>
    <w:rsid w:val="0048180E"/>
    <w:rsid w:val="00481C88"/>
    <w:rsid w:val="00482B89"/>
    <w:rsid w:val="00482D80"/>
    <w:rsid w:val="00482DC9"/>
    <w:rsid w:val="00482DFF"/>
    <w:rsid w:val="004847AC"/>
    <w:rsid w:val="004847E4"/>
    <w:rsid w:val="004849D1"/>
    <w:rsid w:val="00485B07"/>
    <w:rsid w:val="00485E46"/>
    <w:rsid w:val="00485F06"/>
    <w:rsid w:val="00486455"/>
    <w:rsid w:val="004866CE"/>
    <w:rsid w:val="0048682A"/>
    <w:rsid w:val="004878C9"/>
    <w:rsid w:val="00490404"/>
    <w:rsid w:val="00490474"/>
    <w:rsid w:val="00490AEB"/>
    <w:rsid w:val="00490F9B"/>
    <w:rsid w:val="00491193"/>
    <w:rsid w:val="0049174F"/>
    <w:rsid w:val="00492513"/>
    <w:rsid w:val="00492D54"/>
    <w:rsid w:val="00493253"/>
    <w:rsid w:val="00493479"/>
    <w:rsid w:val="00493C0A"/>
    <w:rsid w:val="00493C66"/>
    <w:rsid w:val="00493C9A"/>
    <w:rsid w:val="00493F02"/>
    <w:rsid w:val="004943B7"/>
    <w:rsid w:val="00495039"/>
    <w:rsid w:val="0049506C"/>
    <w:rsid w:val="004957E9"/>
    <w:rsid w:val="00495AE5"/>
    <w:rsid w:val="00496115"/>
    <w:rsid w:val="00497D70"/>
    <w:rsid w:val="004A0829"/>
    <w:rsid w:val="004A17F7"/>
    <w:rsid w:val="004A1FDD"/>
    <w:rsid w:val="004A22FE"/>
    <w:rsid w:val="004A2CE1"/>
    <w:rsid w:val="004A2D75"/>
    <w:rsid w:val="004A2F78"/>
    <w:rsid w:val="004A30F1"/>
    <w:rsid w:val="004A3933"/>
    <w:rsid w:val="004A3FD4"/>
    <w:rsid w:val="004A40E8"/>
    <w:rsid w:val="004A45B5"/>
    <w:rsid w:val="004A635F"/>
    <w:rsid w:val="004A67B6"/>
    <w:rsid w:val="004A6FCA"/>
    <w:rsid w:val="004A71F3"/>
    <w:rsid w:val="004A762B"/>
    <w:rsid w:val="004A79CB"/>
    <w:rsid w:val="004A7E74"/>
    <w:rsid w:val="004B07A7"/>
    <w:rsid w:val="004B0DA8"/>
    <w:rsid w:val="004B1BD0"/>
    <w:rsid w:val="004B22ED"/>
    <w:rsid w:val="004B268B"/>
    <w:rsid w:val="004B3472"/>
    <w:rsid w:val="004B35D8"/>
    <w:rsid w:val="004B3952"/>
    <w:rsid w:val="004B3C69"/>
    <w:rsid w:val="004B481F"/>
    <w:rsid w:val="004B4853"/>
    <w:rsid w:val="004B4D26"/>
    <w:rsid w:val="004B4EA2"/>
    <w:rsid w:val="004B5030"/>
    <w:rsid w:val="004B5205"/>
    <w:rsid w:val="004B52CE"/>
    <w:rsid w:val="004B5991"/>
    <w:rsid w:val="004B68E2"/>
    <w:rsid w:val="004B7EBD"/>
    <w:rsid w:val="004B7F7E"/>
    <w:rsid w:val="004C0540"/>
    <w:rsid w:val="004C12A9"/>
    <w:rsid w:val="004C1ECE"/>
    <w:rsid w:val="004C2EDA"/>
    <w:rsid w:val="004C37DF"/>
    <w:rsid w:val="004C3D4F"/>
    <w:rsid w:val="004C40B6"/>
    <w:rsid w:val="004C4BBD"/>
    <w:rsid w:val="004C4D6A"/>
    <w:rsid w:val="004C4E51"/>
    <w:rsid w:val="004C54C0"/>
    <w:rsid w:val="004C6452"/>
    <w:rsid w:val="004C6A36"/>
    <w:rsid w:val="004D05BE"/>
    <w:rsid w:val="004D0755"/>
    <w:rsid w:val="004D0E1E"/>
    <w:rsid w:val="004D0F21"/>
    <w:rsid w:val="004D1D71"/>
    <w:rsid w:val="004D205C"/>
    <w:rsid w:val="004D253D"/>
    <w:rsid w:val="004D2663"/>
    <w:rsid w:val="004D2734"/>
    <w:rsid w:val="004D2CF9"/>
    <w:rsid w:val="004D2FDC"/>
    <w:rsid w:val="004D356C"/>
    <w:rsid w:val="004D37EB"/>
    <w:rsid w:val="004D3CA0"/>
    <w:rsid w:val="004D3E8F"/>
    <w:rsid w:val="004D4BB3"/>
    <w:rsid w:val="004D4CAD"/>
    <w:rsid w:val="004D535F"/>
    <w:rsid w:val="004D63AC"/>
    <w:rsid w:val="004D6C16"/>
    <w:rsid w:val="004D72CB"/>
    <w:rsid w:val="004D7C88"/>
    <w:rsid w:val="004E06CA"/>
    <w:rsid w:val="004E088D"/>
    <w:rsid w:val="004E0ED3"/>
    <w:rsid w:val="004E2256"/>
    <w:rsid w:val="004E319C"/>
    <w:rsid w:val="004E3F0A"/>
    <w:rsid w:val="004E4C60"/>
    <w:rsid w:val="004E4FA4"/>
    <w:rsid w:val="004E51BF"/>
    <w:rsid w:val="004E6090"/>
    <w:rsid w:val="004E624D"/>
    <w:rsid w:val="004E70E9"/>
    <w:rsid w:val="004E7119"/>
    <w:rsid w:val="004E7490"/>
    <w:rsid w:val="004E759C"/>
    <w:rsid w:val="004E76B6"/>
    <w:rsid w:val="004E7B09"/>
    <w:rsid w:val="004F0371"/>
    <w:rsid w:val="004F049B"/>
    <w:rsid w:val="004F0F5B"/>
    <w:rsid w:val="004F1495"/>
    <w:rsid w:val="004F153F"/>
    <w:rsid w:val="004F17F8"/>
    <w:rsid w:val="004F1D5D"/>
    <w:rsid w:val="004F2EDC"/>
    <w:rsid w:val="004F307F"/>
    <w:rsid w:val="004F401A"/>
    <w:rsid w:val="004F4776"/>
    <w:rsid w:val="004F4B68"/>
    <w:rsid w:val="004F5131"/>
    <w:rsid w:val="004F54AF"/>
    <w:rsid w:val="004F6453"/>
    <w:rsid w:val="004F71AC"/>
    <w:rsid w:val="004F72E6"/>
    <w:rsid w:val="004F757C"/>
    <w:rsid w:val="004F7A38"/>
    <w:rsid w:val="004F7D83"/>
    <w:rsid w:val="004F7E7B"/>
    <w:rsid w:val="0050001F"/>
    <w:rsid w:val="005004FC"/>
    <w:rsid w:val="00501F50"/>
    <w:rsid w:val="005020AA"/>
    <w:rsid w:val="00502F68"/>
    <w:rsid w:val="005039A1"/>
    <w:rsid w:val="00505421"/>
    <w:rsid w:val="005054E5"/>
    <w:rsid w:val="005066BF"/>
    <w:rsid w:val="00510361"/>
    <w:rsid w:val="0051110E"/>
    <w:rsid w:val="0051145F"/>
    <w:rsid w:val="0051155A"/>
    <w:rsid w:val="00511569"/>
    <w:rsid w:val="00511AA9"/>
    <w:rsid w:val="00511F52"/>
    <w:rsid w:val="005120F0"/>
    <w:rsid w:val="005123F9"/>
    <w:rsid w:val="00512480"/>
    <w:rsid w:val="00513893"/>
    <w:rsid w:val="0051404F"/>
    <w:rsid w:val="00514110"/>
    <w:rsid w:val="005148D7"/>
    <w:rsid w:val="00514984"/>
    <w:rsid w:val="00514B23"/>
    <w:rsid w:val="00515E23"/>
    <w:rsid w:val="00516304"/>
    <w:rsid w:val="005168E7"/>
    <w:rsid w:val="005177C3"/>
    <w:rsid w:val="00520516"/>
    <w:rsid w:val="00520A7E"/>
    <w:rsid w:val="005210EC"/>
    <w:rsid w:val="00521A02"/>
    <w:rsid w:val="00522A35"/>
    <w:rsid w:val="00522CC0"/>
    <w:rsid w:val="00523346"/>
    <w:rsid w:val="00524538"/>
    <w:rsid w:val="005256DB"/>
    <w:rsid w:val="00526759"/>
    <w:rsid w:val="00526875"/>
    <w:rsid w:val="0052712B"/>
    <w:rsid w:val="00527449"/>
    <w:rsid w:val="00530235"/>
    <w:rsid w:val="005303F3"/>
    <w:rsid w:val="00530EF4"/>
    <w:rsid w:val="00531C09"/>
    <w:rsid w:val="00531DAE"/>
    <w:rsid w:val="005324B0"/>
    <w:rsid w:val="0053395F"/>
    <w:rsid w:val="0053396A"/>
    <w:rsid w:val="00533C78"/>
    <w:rsid w:val="00534208"/>
    <w:rsid w:val="005348FC"/>
    <w:rsid w:val="00534C97"/>
    <w:rsid w:val="00535B48"/>
    <w:rsid w:val="00535B80"/>
    <w:rsid w:val="00535C08"/>
    <w:rsid w:val="005360F7"/>
    <w:rsid w:val="00536C58"/>
    <w:rsid w:val="005371F0"/>
    <w:rsid w:val="0053775B"/>
    <w:rsid w:val="00537E64"/>
    <w:rsid w:val="00537F1E"/>
    <w:rsid w:val="005404C5"/>
    <w:rsid w:val="00540A5C"/>
    <w:rsid w:val="00540AAF"/>
    <w:rsid w:val="00541F97"/>
    <w:rsid w:val="00542DB0"/>
    <w:rsid w:val="0054394F"/>
    <w:rsid w:val="00544084"/>
    <w:rsid w:val="00545286"/>
    <w:rsid w:val="005457FC"/>
    <w:rsid w:val="0054612D"/>
    <w:rsid w:val="0054621F"/>
    <w:rsid w:val="0054633D"/>
    <w:rsid w:val="00546382"/>
    <w:rsid w:val="00546E21"/>
    <w:rsid w:val="00547137"/>
    <w:rsid w:val="0054726F"/>
    <w:rsid w:val="005476B5"/>
    <w:rsid w:val="00547E32"/>
    <w:rsid w:val="0055096E"/>
    <w:rsid w:val="0055117D"/>
    <w:rsid w:val="00552219"/>
    <w:rsid w:val="005524C1"/>
    <w:rsid w:val="00552721"/>
    <w:rsid w:val="00552CD9"/>
    <w:rsid w:val="00552E51"/>
    <w:rsid w:val="005534FF"/>
    <w:rsid w:val="0055366F"/>
    <w:rsid w:val="00553807"/>
    <w:rsid w:val="00553A9D"/>
    <w:rsid w:val="00553B72"/>
    <w:rsid w:val="005548FC"/>
    <w:rsid w:val="00554FC8"/>
    <w:rsid w:val="00555B77"/>
    <w:rsid w:val="00555BC9"/>
    <w:rsid w:val="00555EFB"/>
    <w:rsid w:val="00555FA8"/>
    <w:rsid w:val="00557939"/>
    <w:rsid w:val="00557CE0"/>
    <w:rsid w:val="005603AC"/>
    <w:rsid w:val="005606CD"/>
    <w:rsid w:val="005606D4"/>
    <w:rsid w:val="0056227C"/>
    <w:rsid w:val="005630EC"/>
    <w:rsid w:val="0056355F"/>
    <w:rsid w:val="00563B6C"/>
    <w:rsid w:val="00564F61"/>
    <w:rsid w:val="005658D5"/>
    <w:rsid w:val="005668B8"/>
    <w:rsid w:val="00567807"/>
    <w:rsid w:val="005679D4"/>
    <w:rsid w:val="00570609"/>
    <w:rsid w:val="00570AF3"/>
    <w:rsid w:val="00570FD5"/>
    <w:rsid w:val="0057208D"/>
    <w:rsid w:val="00572806"/>
    <w:rsid w:val="00572A30"/>
    <w:rsid w:val="00572F53"/>
    <w:rsid w:val="0057374A"/>
    <w:rsid w:val="00573AC0"/>
    <w:rsid w:val="005743D9"/>
    <w:rsid w:val="00574B5C"/>
    <w:rsid w:val="00574E77"/>
    <w:rsid w:val="00575521"/>
    <w:rsid w:val="005758A7"/>
    <w:rsid w:val="005761A3"/>
    <w:rsid w:val="00576D6F"/>
    <w:rsid w:val="00576F64"/>
    <w:rsid w:val="00577779"/>
    <w:rsid w:val="0058008E"/>
    <w:rsid w:val="0058256B"/>
    <w:rsid w:val="00582AED"/>
    <w:rsid w:val="00583774"/>
    <w:rsid w:val="00583862"/>
    <w:rsid w:val="0058389E"/>
    <w:rsid w:val="005838BA"/>
    <w:rsid w:val="00583B35"/>
    <w:rsid w:val="0058404C"/>
    <w:rsid w:val="0058421C"/>
    <w:rsid w:val="00584755"/>
    <w:rsid w:val="0058513F"/>
    <w:rsid w:val="00585196"/>
    <w:rsid w:val="0058530F"/>
    <w:rsid w:val="005855FF"/>
    <w:rsid w:val="0058615A"/>
    <w:rsid w:val="005867FF"/>
    <w:rsid w:val="0058686B"/>
    <w:rsid w:val="00586E1B"/>
    <w:rsid w:val="0058734B"/>
    <w:rsid w:val="0059034A"/>
    <w:rsid w:val="0059242D"/>
    <w:rsid w:val="005931CA"/>
    <w:rsid w:val="005934E7"/>
    <w:rsid w:val="00594112"/>
    <w:rsid w:val="00594382"/>
    <w:rsid w:val="005944A4"/>
    <w:rsid w:val="00594822"/>
    <w:rsid w:val="00594AA1"/>
    <w:rsid w:val="005957ED"/>
    <w:rsid w:val="0059673A"/>
    <w:rsid w:val="00596C89"/>
    <w:rsid w:val="0059743F"/>
    <w:rsid w:val="005976C9"/>
    <w:rsid w:val="005A0784"/>
    <w:rsid w:val="005A0A78"/>
    <w:rsid w:val="005A0B28"/>
    <w:rsid w:val="005A1ACD"/>
    <w:rsid w:val="005A28C5"/>
    <w:rsid w:val="005A2DDC"/>
    <w:rsid w:val="005A332E"/>
    <w:rsid w:val="005A3708"/>
    <w:rsid w:val="005A3B76"/>
    <w:rsid w:val="005A3C71"/>
    <w:rsid w:val="005A3F8C"/>
    <w:rsid w:val="005A4395"/>
    <w:rsid w:val="005A4A65"/>
    <w:rsid w:val="005A4F2E"/>
    <w:rsid w:val="005A517A"/>
    <w:rsid w:val="005A5F3D"/>
    <w:rsid w:val="005A6105"/>
    <w:rsid w:val="005A6463"/>
    <w:rsid w:val="005A65B1"/>
    <w:rsid w:val="005A7278"/>
    <w:rsid w:val="005A7355"/>
    <w:rsid w:val="005A74C4"/>
    <w:rsid w:val="005A7EED"/>
    <w:rsid w:val="005B011B"/>
    <w:rsid w:val="005B0B64"/>
    <w:rsid w:val="005B0E60"/>
    <w:rsid w:val="005B0EB0"/>
    <w:rsid w:val="005B1A4B"/>
    <w:rsid w:val="005B1BD8"/>
    <w:rsid w:val="005B35E9"/>
    <w:rsid w:val="005B388A"/>
    <w:rsid w:val="005B3CC2"/>
    <w:rsid w:val="005B3D03"/>
    <w:rsid w:val="005B424B"/>
    <w:rsid w:val="005B49F3"/>
    <w:rsid w:val="005B53E7"/>
    <w:rsid w:val="005B56C4"/>
    <w:rsid w:val="005B59BD"/>
    <w:rsid w:val="005B63D5"/>
    <w:rsid w:val="005B6896"/>
    <w:rsid w:val="005B6C09"/>
    <w:rsid w:val="005B6F3C"/>
    <w:rsid w:val="005B73D1"/>
    <w:rsid w:val="005B765B"/>
    <w:rsid w:val="005B789F"/>
    <w:rsid w:val="005C0135"/>
    <w:rsid w:val="005C0540"/>
    <w:rsid w:val="005C0C0E"/>
    <w:rsid w:val="005C0EDC"/>
    <w:rsid w:val="005C0F40"/>
    <w:rsid w:val="005C1C2C"/>
    <w:rsid w:val="005C27B0"/>
    <w:rsid w:val="005C31AB"/>
    <w:rsid w:val="005C321B"/>
    <w:rsid w:val="005C3464"/>
    <w:rsid w:val="005C3694"/>
    <w:rsid w:val="005C373F"/>
    <w:rsid w:val="005C37C1"/>
    <w:rsid w:val="005C38F8"/>
    <w:rsid w:val="005C3934"/>
    <w:rsid w:val="005C39A8"/>
    <w:rsid w:val="005C4CD4"/>
    <w:rsid w:val="005C4D74"/>
    <w:rsid w:val="005C67E8"/>
    <w:rsid w:val="005C6B19"/>
    <w:rsid w:val="005C7754"/>
    <w:rsid w:val="005C7C20"/>
    <w:rsid w:val="005C7CF4"/>
    <w:rsid w:val="005D0692"/>
    <w:rsid w:val="005D0930"/>
    <w:rsid w:val="005D11F3"/>
    <w:rsid w:val="005D17A5"/>
    <w:rsid w:val="005D1841"/>
    <w:rsid w:val="005D2524"/>
    <w:rsid w:val="005D4837"/>
    <w:rsid w:val="005D4BBE"/>
    <w:rsid w:val="005D668B"/>
    <w:rsid w:val="005D6C21"/>
    <w:rsid w:val="005D7CD8"/>
    <w:rsid w:val="005E0228"/>
    <w:rsid w:val="005E0451"/>
    <w:rsid w:val="005E0730"/>
    <w:rsid w:val="005E0FE7"/>
    <w:rsid w:val="005E1610"/>
    <w:rsid w:val="005E30A1"/>
    <w:rsid w:val="005E40F5"/>
    <w:rsid w:val="005E4241"/>
    <w:rsid w:val="005E4B60"/>
    <w:rsid w:val="005E4BCB"/>
    <w:rsid w:val="005E4D75"/>
    <w:rsid w:val="005E4D88"/>
    <w:rsid w:val="005E5DBD"/>
    <w:rsid w:val="005E6186"/>
    <w:rsid w:val="005E67BD"/>
    <w:rsid w:val="005E702C"/>
    <w:rsid w:val="005E71C5"/>
    <w:rsid w:val="005E7875"/>
    <w:rsid w:val="005E7995"/>
    <w:rsid w:val="005F06FF"/>
    <w:rsid w:val="005F07AB"/>
    <w:rsid w:val="005F0D69"/>
    <w:rsid w:val="005F0FE5"/>
    <w:rsid w:val="005F10E9"/>
    <w:rsid w:val="005F2E15"/>
    <w:rsid w:val="005F3116"/>
    <w:rsid w:val="005F3E2F"/>
    <w:rsid w:val="005F411D"/>
    <w:rsid w:val="005F47D0"/>
    <w:rsid w:val="005F4EC4"/>
    <w:rsid w:val="005F5BD8"/>
    <w:rsid w:val="005F63C9"/>
    <w:rsid w:val="005F63D6"/>
    <w:rsid w:val="005F717F"/>
    <w:rsid w:val="005F79DD"/>
    <w:rsid w:val="005F7CE8"/>
    <w:rsid w:val="006001FD"/>
    <w:rsid w:val="006003AA"/>
    <w:rsid w:val="0060138B"/>
    <w:rsid w:val="006016A6"/>
    <w:rsid w:val="00601991"/>
    <w:rsid w:val="00602053"/>
    <w:rsid w:val="00602445"/>
    <w:rsid w:val="00602495"/>
    <w:rsid w:val="00603630"/>
    <w:rsid w:val="00603884"/>
    <w:rsid w:val="00603B0E"/>
    <w:rsid w:val="006046D4"/>
    <w:rsid w:val="0060478A"/>
    <w:rsid w:val="00604A65"/>
    <w:rsid w:val="00606104"/>
    <w:rsid w:val="006066F4"/>
    <w:rsid w:val="00606F1E"/>
    <w:rsid w:val="0060757A"/>
    <w:rsid w:val="006079FB"/>
    <w:rsid w:val="00607E8B"/>
    <w:rsid w:val="006102E5"/>
    <w:rsid w:val="006105F6"/>
    <w:rsid w:val="0061097C"/>
    <w:rsid w:val="00610FC5"/>
    <w:rsid w:val="00611089"/>
    <w:rsid w:val="00612661"/>
    <w:rsid w:val="00613099"/>
    <w:rsid w:val="00613219"/>
    <w:rsid w:val="006136F8"/>
    <w:rsid w:val="00614CE4"/>
    <w:rsid w:val="0061608E"/>
    <w:rsid w:val="00616D8A"/>
    <w:rsid w:val="0061747F"/>
    <w:rsid w:val="00617558"/>
    <w:rsid w:val="00617776"/>
    <w:rsid w:val="006179CA"/>
    <w:rsid w:val="00620C9C"/>
    <w:rsid w:val="006216A8"/>
    <w:rsid w:val="00621A6D"/>
    <w:rsid w:val="00621D2B"/>
    <w:rsid w:val="0062230E"/>
    <w:rsid w:val="0062299C"/>
    <w:rsid w:val="00622F7A"/>
    <w:rsid w:val="006232DB"/>
    <w:rsid w:val="00623775"/>
    <w:rsid w:val="006242C1"/>
    <w:rsid w:val="006244F2"/>
    <w:rsid w:val="00624CDD"/>
    <w:rsid w:val="00624F3B"/>
    <w:rsid w:val="0062547D"/>
    <w:rsid w:val="00626186"/>
    <w:rsid w:val="006267CF"/>
    <w:rsid w:val="00626DC5"/>
    <w:rsid w:val="00627CBF"/>
    <w:rsid w:val="00631600"/>
    <w:rsid w:val="00632B7F"/>
    <w:rsid w:val="006330C1"/>
    <w:rsid w:val="00633D2F"/>
    <w:rsid w:val="00634E04"/>
    <w:rsid w:val="00635097"/>
    <w:rsid w:val="006357A2"/>
    <w:rsid w:val="006365C2"/>
    <w:rsid w:val="0063701E"/>
    <w:rsid w:val="00637127"/>
    <w:rsid w:val="0063747C"/>
    <w:rsid w:val="00640028"/>
    <w:rsid w:val="00640138"/>
    <w:rsid w:val="006401A2"/>
    <w:rsid w:val="006405B8"/>
    <w:rsid w:val="00642129"/>
    <w:rsid w:val="00642D66"/>
    <w:rsid w:val="00642DCA"/>
    <w:rsid w:val="0064386A"/>
    <w:rsid w:val="0064405D"/>
    <w:rsid w:val="006448AB"/>
    <w:rsid w:val="00644BA2"/>
    <w:rsid w:val="00644CAB"/>
    <w:rsid w:val="00645019"/>
    <w:rsid w:val="00645DDA"/>
    <w:rsid w:val="00646F62"/>
    <w:rsid w:val="006476EA"/>
    <w:rsid w:val="00647A33"/>
    <w:rsid w:val="00647C03"/>
    <w:rsid w:val="00647CE2"/>
    <w:rsid w:val="00651BE5"/>
    <w:rsid w:val="00652243"/>
    <w:rsid w:val="00652254"/>
    <w:rsid w:val="006535B5"/>
    <w:rsid w:val="00653756"/>
    <w:rsid w:val="00653983"/>
    <w:rsid w:val="00653C75"/>
    <w:rsid w:val="0065403B"/>
    <w:rsid w:val="00654CE6"/>
    <w:rsid w:val="00655000"/>
    <w:rsid w:val="00655A7B"/>
    <w:rsid w:val="00655AC5"/>
    <w:rsid w:val="00656928"/>
    <w:rsid w:val="00656DB4"/>
    <w:rsid w:val="00656DCC"/>
    <w:rsid w:val="00656DCE"/>
    <w:rsid w:val="00657356"/>
    <w:rsid w:val="0065750B"/>
    <w:rsid w:val="0065775C"/>
    <w:rsid w:val="00660574"/>
    <w:rsid w:val="0066178E"/>
    <w:rsid w:val="00661A2A"/>
    <w:rsid w:val="00661A81"/>
    <w:rsid w:val="0066229C"/>
    <w:rsid w:val="006624C7"/>
    <w:rsid w:val="00662562"/>
    <w:rsid w:val="00662BFE"/>
    <w:rsid w:val="006632D1"/>
    <w:rsid w:val="00663CC1"/>
    <w:rsid w:val="00663CD7"/>
    <w:rsid w:val="00663F22"/>
    <w:rsid w:val="006640FC"/>
    <w:rsid w:val="00664389"/>
    <w:rsid w:val="00664BD1"/>
    <w:rsid w:val="00665850"/>
    <w:rsid w:val="006659D0"/>
    <w:rsid w:val="00665EE2"/>
    <w:rsid w:val="006669A8"/>
    <w:rsid w:val="00666E5C"/>
    <w:rsid w:val="0066782C"/>
    <w:rsid w:val="00667859"/>
    <w:rsid w:val="00667C62"/>
    <w:rsid w:val="00667D40"/>
    <w:rsid w:val="00670BF1"/>
    <w:rsid w:val="00670F8E"/>
    <w:rsid w:val="00671673"/>
    <w:rsid w:val="00671897"/>
    <w:rsid w:val="00671C87"/>
    <w:rsid w:val="00671CCD"/>
    <w:rsid w:val="006726A8"/>
    <w:rsid w:val="006726DF"/>
    <w:rsid w:val="0067371A"/>
    <w:rsid w:val="00674101"/>
    <w:rsid w:val="00674BA9"/>
    <w:rsid w:val="00674BE3"/>
    <w:rsid w:val="0067563C"/>
    <w:rsid w:val="00675D98"/>
    <w:rsid w:val="00676C9D"/>
    <w:rsid w:val="006770BE"/>
    <w:rsid w:val="006775BD"/>
    <w:rsid w:val="006806A9"/>
    <w:rsid w:val="006812B9"/>
    <w:rsid w:val="00681F0D"/>
    <w:rsid w:val="006844C9"/>
    <w:rsid w:val="00684A5A"/>
    <w:rsid w:val="0068542B"/>
    <w:rsid w:val="00685ECE"/>
    <w:rsid w:val="006863EC"/>
    <w:rsid w:val="00686E0E"/>
    <w:rsid w:val="00686EC4"/>
    <w:rsid w:val="00686EF8"/>
    <w:rsid w:val="00686FBB"/>
    <w:rsid w:val="00690FA1"/>
    <w:rsid w:val="00691D15"/>
    <w:rsid w:val="00691F24"/>
    <w:rsid w:val="0069237A"/>
    <w:rsid w:val="0069257A"/>
    <w:rsid w:val="00692F70"/>
    <w:rsid w:val="00692FC0"/>
    <w:rsid w:val="00693283"/>
    <w:rsid w:val="00693B60"/>
    <w:rsid w:val="006943DF"/>
    <w:rsid w:val="0069442C"/>
    <w:rsid w:val="006946F7"/>
    <w:rsid w:val="006948F6"/>
    <w:rsid w:val="00694D7C"/>
    <w:rsid w:val="00694E93"/>
    <w:rsid w:val="00694EC9"/>
    <w:rsid w:val="0069504E"/>
    <w:rsid w:val="006952B0"/>
    <w:rsid w:val="006952D7"/>
    <w:rsid w:val="006953D6"/>
    <w:rsid w:val="00695EB6"/>
    <w:rsid w:val="00695EF9"/>
    <w:rsid w:val="00695F96"/>
    <w:rsid w:val="0069641E"/>
    <w:rsid w:val="0069656D"/>
    <w:rsid w:val="006968D0"/>
    <w:rsid w:val="00696EB6"/>
    <w:rsid w:val="006974DE"/>
    <w:rsid w:val="00697C40"/>
    <w:rsid w:val="00697D9A"/>
    <w:rsid w:val="006A020E"/>
    <w:rsid w:val="006A120C"/>
    <w:rsid w:val="006A1605"/>
    <w:rsid w:val="006A1FD1"/>
    <w:rsid w:val="006A2137"/>
    <w:rsid w:val="006A21C1"/>
    <w:rsid w:val="006A30A8"/>
    <w:rsid w:val="006A324D"/>
    <w:rsid w:val="006A3F59"/>
    <w:rsid w:val="006A43B9"/>
    <w:rsid w:val="006A45AE"/>
    <w:rsid w:val="006A60F9"/>
    <w:rsid w:val="006A6186"/>
    <w:rsid w:val="006A6294"/>
    <w:rsid w:val="006A661F"/>
    <w:rsid w:val="006A78F6"/>
    <w:rsid w:val="006B177C"/>
    <w:rsid w:val="006B22C0"/>
    <w:rsid w:val="006B24E9"/>
    <w:rsid w:val="006B2874"/>
    <w:rsid w:val="006B2B15"/>
    <w:rsid w:val="006B349C"/>
    <w:rsid w:val="006B404D"/>
    <w:rsid w:val="006B4B0B"/>
    <w:rsid w:val="006B535D"/>
    <w:rsid w:val="006B5E11"/>
    <w:rsid w:val="006B5E72"/>
    <w:rsid w:val="006B5FBC"/>
    <w:rsid w:val="006B68E6"/>
    <w:rsid w:val="006B68EB"/>
    <w:rsid w:val="006B6CDB"/>
    <w:rsid w:val="006B7101"/>
    <w:rsid w:val="006B7435"/>
    <w:rsid w:val="006C0621"/>
    <w:rsid w:val="006C1640"/>
    <w:rsid w:val="006C23A5"/>
    <w:rsid w:val="006C2827"/>
    <w:rsid w:val="006C3EA4"/>
    <w:rsid w:val="006C516A"/>
    <w:rsid w:val="006C6F8A"/>
    <w:rsid w:val="006C7998"/>
    <w:rsid w:val="006C7B9F"/>
    <w:rsid w:val="006D02B0"/>
    <w:rsid w:val="006D0620"/>
    <w:rsid w:val="006D1115"/>
    <w:rsid w:val="006D1AB6"/>
    <w:rsid w:val="006D3248"/>
    <w:rsid w:val="006D388B"/>
    <w:rsid w:val="006D3921"/>
    <w:rsid w:val="006D39F2"/>
    <w:rsid w:val="006D3BF1"/>
    <w:rsid w:val="006D4494"/>
    <w:rsid w:val="006D4759"/>
    <w:rsid w:val="006D4FA0"/>
    <w:rsid w:val="006D562A"/>
    <w:rsid w:val="006D5946"/>
    <w:rsid w:val="006D5B98"/>
    <w:rsid w:val="006D5D1B"/>
    <w:rsid w:val="006D62F3"/>
    <w:rsid w:val="006D6B0F"/>
    <w:rsid w:val="006D709F"/>
    <w:rsid w:val="006E060A"/>
    <w:rsid w:val="006E14CC"/>
    <w:rsid w:val="006E1D17"/>
    <w:rsid w:val="006E28DD"/>
    <w:rsid w:val="006E29E9"/>
    <w:rsid w:val="006E323D"/>
    <w:rsid w:val="006E3589"/>
    <w:rsid w:val="006E3C5E"/>
    <w:rsid w:val="006E3D85"/>
    <w:rsid w:val="006E487C"/>
    <w:rsid w:val="006E4CE1"/>
    <w:rsid w:val="006E4E29"/>
    <w:rsid w:val="006E4ECA"/>
    <w:rsid w:val="006E539B"/>
    <w:rsid w:val="006E53F1"/>
    <w:rsid w:val="006E5465"/>
    <w:rsid w:val="006E57B9"/>
    <w:rsid w:val="006E58DC"/>
    <w:rsid w:val="006E6565"/>
    <w:rsid w:val="006E7D81"/>
    <w:rsid w:val="006F005D"/>
    <w:rsid w:val="006F01AF"/>
    <w:rsid w:val="006F065D"/>
    <w:rsid w:val="006F1017"/>
    <w:rsid w:val="006F103F"/>
    <w:rsid w:val="006F1E38"/>
    <w:rsid w:val="006F1FDD"/>
    <w:rsid w:val="006F20DE"/>
    <w:rsid w:val="006F23D0"/>
    <w:rsid w:val="006F32A7"/>
    <w:rsid w:val="006F3440"/>
    <w:rsid w:val="006F3695"/>
    <w:rsid w:val="006F3EE2"/>
    <w:rsid w:val="006F40C7"/>
    <w:rsid w:val="006F425F"/>
    <w:rsid w:val="006F4982"/>
    <w:rsid w:val="006F4C3E"/>
    <w:rsid w:val="006F4C56"/>
    <w:rsid w:val="006F4D56"/>
    <w:rsid w:val="006F5CC5"/>
    <w:rsid w:val="006F7640"/>
    <w:rsid w:val="006F7BEB"/>
    <w:rsid w:val="006F7E82"/>
    <w:rsid w:val="00700078"/>
    <w:rsid w:val="00700242"/>
    <w:rsid w:val="00700895"/>
    <w:rsid w:val="00700CD6"/>
    <w:rsid w:val="0070124D"/>
    <w:rsid w:val="0070126A"/>
    <w:rsid w:val="007012BF"/>
    <w:rsid w:val="007014A1"/>
    <w:rsid w:val="007015B1"/>
    <w:rsid w:val="00701C6C"/>
    <w:rsid w:val="0070285C"/>
    <w:rsid w:val="00702A92"/>
    <w:rsid w:val="00703164"/>
    <w:rsid w:val="007032F2"/>
    <w:rsid w:val="00704049"/>
    <w:rsid w:val="007042B3"/>
    <w:rsid w:val="0070532F"/>
    <w:rsid w:val="00705AEF"/>
    <w:rsid w:val="00705FFC"/>
    <w:rsid w:val="00706AC4"/>
    <w:rsid w:val="00706B2F"/>
    <w:rsid w:val="00706B8D"/>
    <w:rsid w:val="0070712B"/>
    <w:rsid w:val="0070752C"/>
    <w:rsid w:val="0070788F"/>
    <w:rsid w:val="00707BCA"/>
    <w:rsid w:val="00711641"/>
    <w:rsid w:val="007122F8"/>
    <w:rsid w:val="007125AD"/>
    <w:rsid w:val="0071263D"/>
    <w:rsid w:val="00713E38"/>
    <w:rsid w:val="00714BB4"/>
    <w:rsid w:val="00714D48"/>
    <w:rsid w:val="00714EC9"/>
    <w:rsid w:val="00714F0A"/>
    <w:rsid w:val="0071531B"/>
    <w:rsid w:val="00715668"/>
    <w:rsid w:val="007159ED"/>
    <w:rsid w:val="00715E2F"/>
    <w:rsid w:val="00715FA2"/>
    <w:rsid w:val="0071630D"/>
    <w:rsid w:val="00716FEF"/>
    <w:rsid w:val="007173F8"/>
    <w:rsid w:val="00717C35"/>
    <w:rsid w:val="00717EC5"/>
    <w:rsid w:val="007201A3"/>
    <w:rsid w:val="00721AEF"/>
    <w:rsid w:val="00721C9C"/>
    <w:rsid w:val="00721D53"/>
    <w:rsid w:val="00721DDF"/>
    <w:rsid w:val="00722033"/>
    <w:rsid w:val="0072348B"/>
    <w:rsid w:val="007234BF"/>
    <w:rsid w:val="00723C45"/>
    <w:rsid w:val="00723FF3"/>
    <w:rsid w:val="007241A4"/>
    <w:rsid w:val="00724496"/>
    <w:rsid w:val="00725C7D"/>
    <w:rsid w:val="00725CDC"/>
    <w:rsid w:val="00726115"/>
    <w:rsid w:val="007261D6"/>
    <w:rsid w:val="0072634F"/>
    <w:rsid w:val="00726E8F"/>
    <w:rsid w:val="00727347"/>
    <w:rsid w:val="00727597"/>
    <w:rsid w:val="00727DB0"/>
    <w:rsid w:val="0073064E"/>
    <w:rsid w:val="00730B42"/>
    <w:rsid w:val="00730D5C"/>
    <w:rsid w:val="00730EAC"/>
    <w:rsid w:val="007311E9"/>
    <w:rsid w:val="00731C2E"/>
    <w:rsid w:val="007325A9"/>
    <w:rsid w:val="00732BE7"/>
    <w:rsid w:val="00733232"/>
    <w:rsid w:val="00733277"/>
    <w:rsid w:val="0073333C"/>
    <w:rsid w:val="00734AE9"/>
    <w:rsid w:val="00734E36"/>
    <w:rsid w:val="00734EF1"/>
    <w:rsid w:val="00734F4A"/>
    <w:rsid w:val="00735001"/>
    <w:rsid w:val="007351B4"/>
    <w:rsid w:val="007356A6"/>
    <w:rsid w:val="00735F3C"/>
    <w:rsid w:val="00735FAF"/>
    <w:rsid w:val="00736678"/>
    <w:rsid w:val="007367D3"/>
    <w:rsid w:val="007369AC"/>
    <w:rsid w:val="007369C3"/>
    <w:rsid w:val="00736AC6"/>
    <w:rsid w:val="00737A58"/>
    <w:rsid w:val="00737B6C"/>
    <w:rsid w:val="0074046A"/>
    <w:rsid w:val="007405C5"/>
    <w:rsid w:val="00740EDC"/>
    <w:rsid w:val="007412A1"/>
    <w:rsid w:val="007422C5"/>
    <w:rsid w:val="007430E5"/>
    <w:rsid w:val="0074321B"/>
    <w:rsid w:val="00744096"/>
    <w:rsid w:val="0074484C"/>
    <w:rsid w:val="007449D9"/>
    <w:rsid w:val="007450B8"/>
    <w:rsid w:val="00745F00"/>
    <w:rsid w:val="007460D4"/>
    <w:rsid w:val="007461BF"/>
    <w:rsid w:val="0074695F"/>
    <w:rsid w:val="007473D1"/>
    <w:rsid w:val="007476D5"/>
    <w:rsid w:val="00747856"/>
    <w:rsid w:val="00747AC6"/>
    <w:rsid w:val="00747CC9"/>
    <w:rsid w:val="00751AFC"/>
    <w:rsid w:val="0075347A"/>
    <w:rsid w:val="007548AD"/>
    <w:rsid w:val="007550DD"/>
    <w:rsid w:val="0075511C"/>
    <w:rsid w:val="00755B59"/>
    <w:rsid w:val="00755CF9"/>
    <w:rsid w:val="00755F50"/>
    <w:rsid w:val="00756CCA"/>
    <w:rsid w:val="00756D09"/>
    <w:rsid w:val="00757163"/>
    <w:rsid w:val="00757B9D"/>
    <w:rsid w:val="00760149"/>
    <w:rsid w:val="00760570"/>
    <w:rsid w:val="00760CC5"/>
    <w:rsid w:val="00761051"/>
    <w:rsid w:val="007618E8"/>
    <w:rsid w:val="0076367F"/>
    <w:rsid w:val="00764559"/>
    <w:rsid w:val="00764C0C"/>
    <w:rsid w:val="00764DF0"/>
    <w:rsid w:val="00766BF5"/>
    <w:rsid w:val="00766C1A"/>
    <w:rsid w:val="007714FA"/>
    <w:rsid w:val="007719BB"/>
    <w:rsid w:val="00773D19"/>
    <w:rsid w:val="007748F8"/>
    <w:rsid w:val="0077531B"/>
    <w:rsid w:val="0077551C"/>
    <w:rsid w:val="007758D6"/>
    <w:rsid w:val="00775F7D"/>
    <w:rsid w:val="00776BBC"/>
    <w:rsid w:val="00776C67"/>
    <w:rsid w:val="00776E2B"/>
    <w:rsid w:val="00776F7D"/>
    <w:rsid w:val="0077765C"/>
    <w:rsid w:val="00780F59"/>
    <w:rsid w:val="007810EF"/>
    <w:rsid w:val="007813FA"/>
    <w:rsid w:val="00781AD3"/>
    <w:rsid w:val="00781B0D"/>
    <w:rsid w:val="0078259D"/>
    <w:rsid w:val="00782FA0"/>
    <w:rsid w:val="00783127"/>
    <w:rsid w:val="00783152"/>
    <w:rsid w:val="0078343C"/>
    <w:rsid w:val="007836F0"/>
    <w:rsid w:val="00783B38"/>
    <w:rsid w:val="00784E4F"/>
    <w:rsid w:val="00785244"/>
    <w:rsid w:val="007858F2"/>
    <w:rsid w:val="00785C0A"/>
    <w:rsid w:val="0078646E"/>
    <w:rsid w:val="00786655"/>
    <w:rsid w:val="00787D02"/>
    <w:rsid w:val="00787E51"/>
    <w:rsid w:val="00790A00"/>
    <w:rsid w:val="00791099"/>
    <w:rsid w:val="00791744"/>
    <w:rsid w:val="007919E2"/>
    <w:rsid w:val="00792EAB"/>
    <w:rsid w:val="00793727"/>
    <w:rsid w:val="0079372C"/>
    <w:rsid w:val="00793C3C"/>
    <w:rsid w:val="0079562B"/>
    <w:rsid w:val="00795EEC"/>
    <w:rsid w:val="00795FFF"/>
    <w:rsid w:val="00796B82"/>
    <w:rsid w:val="00796F68"/>
    <w:rsid w:val="0079753E"/>
    <w:rsid w:val="00797B09"/>
    <w:rsid w:val="00797C1B"/>
    <w:rsid w:val="007A0FB5"/>
    <w:rsid w:val="007A125B"/>
    <w:rsid w:val="007A1882"/>
    <w:rsid w:val="007A1C19"/>
    <w:rsid w:val="007A202C"/>
    <w:rsid w:val="007A21B2"/>
    <w:rsid w:val="007A3092"/>
    <w:rsid w:val="007A31D1"/>
    <w:rsid w:val="007A321A"/>
    <w:rsid w:val="007A3299"/>
    <w:rsid w:val="007A3600"/>
    <w:rsid w:val="007A3D2F"/>
    <w:rsid w:val="007A425B"/>
    <w:rsid w:val="007A4505"/>
    <w:rsid w:val="007A4779"/>
    <w:rsid w:val="007A4E8D"/>
    <w:rsid w:val="007A51C2"/>
    <w:rsid w:val="007A68CB"/>
    <w:rsid w:val="007A69B7"/>
    <w:rsid w:val="007A6CE1"/>
    <w:rsid w:val="007A745F"/>
    <w:rsid w:val="007A757C"/>
    <w:rsid w:val="007A7B78"/>
    <w:rsid w:val="007B08E9"/>
    <w:rsid w:val="007B0E49"/>
    <w:rsid w:val="007B103D"/>
    <w:rsid w:val="007B1DFB"/>
    <w:rsid w:val="007B1F6D"/>
    <w:rsid w:val="007B231F"/>
    <w:rsid w:val="007B2CCA"/>
    <w:rsid w:val="007B3030"/>
    <w:rsid w:val="007B46D6"/>
    <w:rsid w:val="007B4C2A"/>
    <w:rsid w:val="007B549C"/>
    <w:rsid w:val="007B64A0"/>
    <w:rsid w:val="007B6580"/>
    <w:rsid w:val="007B6948"/>
    <w:rsid w:val="007B72B3"/>
    <w:rsid w:val="007B784F"/>
    <w:rsid w:val="007C3534"/>
    <w:rsid w:val="007C4027"/>
    <w:rsid w:val="007C4BA8"/>
    <w:rsid w:val="007C5060"/>
    <w:rsid w:val="007C51A4"/>
    <w:rsid w:val="007C5584"/>
    <w:rsid w:val="007C5BBB"/>
    <w:rsid w:val="007C77D4"/>
    <w:rsid w:val="007C7FF8"/>
    <w:rsid w:val="007D0BC1"/>
    <w:rsid w:val="007D0CE9"/>
    <w:rsid w:val="007D1B5D"/>
    <w:rsid w:val="007D1F6A"/>
    <w:rsid w:val="007D2B4C"/>
    <w:rsid w:val="007D2CE5"/>
    <w:rsid w:val="007D2FC0"/>
    <w:rsid w:val="007D3AE9"/>
    <w:rsid w:val="007D40BE"/>
    <w:rsid w:val="007D48F3"/>
    <w:rsid w:val="007D4B36"/>
    <w:rsid w:val="007D5204"/>
    <w:rsid w:val="007D76E7"/>
    <w:rsid w:val="007D7CD4"/>
    <w:rsid w:val="007D7E95"/>
    <w:rsid w:val="007E02AB"/>
    <w:rsid w:val="007E0663"/>
    <w:rsid w:val="007E06C7"/>
    <w:rsid w:val="007E0F91"/>
    <w:rsid w:val="007E1FDC"/>
    <w:rsid w:val="007E2322"/>
    <w:rsid w:val="007E2E2A"/>
    <w:rsid w:val="007E3A07"/>
    <w:rsid w:val="007E4866"/>
    <w:rsid w:val="007E6711"/>
    <w:rsid w:val="007E6E94"/>
    <w:rsid w:val="007E7A4A"/>
    <w:rsid w:val="007E7F32"/>
    <w:rsid w:val="007F0663"/>
    <w:rsid w:val="007F07E3"/>
    <w:rsid w:val="007F118B"/>
    <w:rsid w:val="007F148A"/>
    <w:rsid w:val="007F17FC"/>
    <w:rsid w:val="007F23BF"/>
    <w:rsid w:val="007F42F8"/>
    <w:rsid w:val="007F4F44"/>
    <w:rsid w:val="007F5114"/>
    <w:rsid w:val="007F53BB"/>
    <w:rsid w:val="007F5467"/>
    <w:rsid w:val="007F55FB"/>
    <w:rsid w:val="007F57E2"/>
    <w:rsid w:val="007F789F"/>
    <w:rsid w:val="007F796D"/>
    <w:rsid w:val="007F7E96"/>
    <w:rsid w:val="0080045B"/>
    <w:rsid w:val="00800C9C"/>
    <w:rsid w:val="00800F16"/>
    <w:rsid w:val="00800FA1"/>
    <w:rsid w:val="00801EFF"/>
    <w:rsid w:val="008020F2"/>
    <w:rsid w:val="008038E5"/>
    <w:rsid w:val="00803DFC"/>
    <w:rsid w:val="008046A6"/>
    <w:rsid w:val="0080506B"/>
    <w:rsid w:val="00805128"/>
    <w:rsid w:val="008051A6"/>
    <w:rsid w:val="008053CD"/>
    <w:rsid w:val="00805714"/>
    <w:rsid w:val="00805C5A"/>
    <w:rsid w:val="00807429"/>
    <w:rsid w:val="008076AD"/>
    <w:rsid w:val="008079BF"/>
    <w:rsid w:val="00807D28"/>
    <w:rsid w:val="0081014A"/>
    <w:rsid w:val="00811574"/>
    <w:rsid w:val="00811610"/>
    <w:rsid w:val="00811642"/>
    <w:rsid w:val="00812376"/>
    <w:rsid w:val="008128DE"/>
    <w:rsid w:val="00813273"/>
    <w:rsid w:val="0081376F"/>
    <w:rsid w:val="00813872"/>
    <w:rsid w:val="00813CF9"/>
    <w:rsid w:val="00813E8D"/>
    <w:rsid w:val="00814CB5"/>
    <w:rsid w:val="00815C90"/>
    <w:rsid w:val="008161DC"/>
    <w:rsid w:val="008169DE"/>
    <w:rsid w:val="00816CD4"/>
    <w:rsid w:val="008177C5"/>
    <w:rsid w:val="00817B25"/>
    <w:rsid w:val="00817DE5"/>
    <w:rsid w:val="00817DF2"/>
    <w:rsid w:val="00817EC7"/>
    <w:rsid w:val="008204DE"/>
    <w:rsid w:val="008207ED"/>
    <w:rsid w:val="008209CC"/>
    <w:rsid w:val="008217F2"/>
    <w:rsid w:val="00821A89"/>
    <w:rsid w:val="00821E81"/>
    <w:rsid w:val="00822C8A"/>
    <w:rsid w:val="0082302A"/>
    <w:rsid w:val="0082399A"/>
    <w:rsid w:val="008245A2"/>
    <w:rsid w:val="00824C84"/>
    <w:rsid w:val="00825A37"/>
    <w:rsid w:val="008266B3"/>
    <w:rsid w:val="00826868"/>
    <w:rsid w:val="00826BDF"/>
    <w:rsid w:val="00826FF6"/>
    <w:rsid w:val="00827082"/>
    <w:rsid w:val="008302BC"/>
    <w:rsid w:val="008308C3"/>
    <w:rsid w:val="008316FE"/>
    <w:rsid w:val="00831E4C"/>
    <w:rsid w:val="008320EA"/>
    <w:rsid w:val="00832175"/>
    <w:rsid w:val="008341D8"/>
    <w:rsid w:val="00834565"/>
    <w:rsid w:val="00834923"/>
    <w:rsid w:val="008358D6"/>
    <w:rsid w:val="00835B44"/>
    <w:rsid w:val="00835B75"/>
    <w:rsid w:val="0083626C"/>
    <w:rsid w:val="008366C9"/>
    <w:rsid w:val="00836B52"/>
    <w:rsid w:val="008372AA"/>
    <w:rsid w:val="00837832"/>
    <w:rsid w:val="00837AF8"/>
    <w:rsid w:val="00840568"/>
    <w:rsid w:val="00840985"/>
    <w:rsid w:val="00840A75"/>
    <w:rsid w:val="00840BE3"/>
    <w:rsid w:val="00841287"/>
    <w:rsid w:val="0084156C"/>
    <w:rsid w:val="00841E36"/>
    <w:rsid w:val="00841F6D"/>
    <w:rsid w:val="00842284"/>
    <w:rsid w:val="0084273F"/>
    <w:rsid w:val="00842F53"/>
    <w:rsid w:val="00843240"/>
    <w:rsid w:val="00843374"/>
    <w:rsid w:val="00843F68"/>
    <w:rsid w:val="00844796"/>
    <w:rsid w:val="00844C3A"/>
    <w:rsid w:val="008451F8"/>
    <w:rsid w:val="0084580A"/>
    <w:rsid w:val="00845F35"/>
    <w:rsid w:val="008460E1"/>
    <w:rsid w:val="00846173"/>
    <w:rsid w:val="008461F7"/>
    <w:rsid w:val="008466C5"/>
    <w:rsid w:val="00847C05"/>
    <w:rsid w:val="00847D79"/>
    <w:rsid w:val="00850398"/>
    <w:rsid w:val="00850CB0"/>
    <w:rsid w:val="00851065"/>
    <w:rsid w:val="00851BEC"/>
    <w:rsid w:val="00851D09"/>
    <w:rsid w:val="00851F60"/>
    <w:rsid w:val="008523DC"/>
    <w:rsid w:val="00852C2C"/>
    <w:rsid w:val="00853538"/>
    <w:rsid w:val="00853C01"/>
    <w:rsid w:val="00853C52"/>
    <w:rsid w:val="00854011"/>
    <w:rsid w:val="00854687"/>
    <w:rsid w:val="00854D4B"/>
    <w:rsid w:val="00855207"/>
    <w:rsid w:val="0085587E"/>
    <w:rsid w:val="00855EF4"/>
    <w:rsid w:val="008562E3"/>
    <w:rsid w:val="0085639C"/>
    <w:rsid w:val="008569B9"/>
    <w:rsid w:val="008577CE"/>
    <w:rsid w:val="0086064B"/>
    <w:rsid w:val="00860686"/>
    <w:rsid w:val="00860B20"/>
    <w:rsid w:val="00861C5F"/>
    <w:rsid w:val="00861F8C"/>
    <w:rsid w:val="0086232D"/>
    <w:rsid w:val="0086379F"/>
    <w:rsid w:val="008645A5"/>
    <w:rsid w:val="00865317"/>
    <w:rsid w:val="0086562F"/>
    <w:rsid w:val="008657FD"/>
    <w:rsid w:val="008659E6"/>
    <w:rsid w:val="008665EC"/>
    <w:rsid w:val="00866BBA"/>
    <w:rsid w:val="00866CF1"/>
    <w:rsid w:val="00870477"/>
    <w:rsid w:val="00870EA2"/>
    <w:rsid w:val="0087248F"/>
    <w:rsid w:val="0087317D"/>
    <w:rsid w:val="008733A9"/>
    <w:rsid w:val="00873742"/>
    <w:rsid w:val="00873C51"/>
    <w:rsid w:val="0087402E"/>
    <w:rsid w:val="00874092"/>
    <w:rsid w:val="0087425B"/>
    <w:rsid w:val="008742EA"/>
    <w:rsid w:val="00874925"/>
    <w:rsid w:val="00875AC5"/>
    <w:rsid w:val="00875D01"/>
    <w:rsid w:val="00876026"/>
    <w:rsid w:val="00876692"/>
    <w:rsid w:val="0087680D"/>
    <w:rsid w:val="00877228"/>
    <w:rsid w:val="00877B3D"/>
    <w:rsid w:val="00877D23"/>
    <w:rsid w:val="00880DDC"/>
    <w:rsid w:val="008818B9"/>
    <w:rsid w:val="00881ED7"/>
    <w:rsid w:val="00882436"/>
    <w:rsid w:val="00882F78"/>
    <w:rsid w:val="00883020"/>
    <w:rsid w:val="0088325F"/>
    <w:rsid w:val="008832FE"/>
    <w:rsid w:val="00883734"/>
    <w:rsid w:val="008837DF"/>
    <w:rsid w:val="00883E6C"/>
    <w:rsid w:val="008846A9"/>
    <w:rsid w:val="00884A85"/>
    <w:rsid w:val="00884C6F"/>
    <w:rsid w:val="00884DFF"/>
    <w:rsid w:val="00884E04"/>
    <w:rsid w:val="00885119"/>
    <w:rsid w:val="008852C1"/>
    <w:rsid w:val="00885358"/>
    <w:rsid w:val="00885EE2"/>
    <w:rsid w:val="0088601B"/>
    <w:rsid w:val="00886A24"/>
    <w:rsid w:val="00886A32"/>
    <w:rsid w:val="0088703B"/>
    <w:rsid w:val="0088714E"/>
    <w:rsid w:val="00887D7B"/>
    <w:rsid w:val="00890365"/>
    <w:rsid w:val="00890C8A"/>
    <w:rsid w:val="00890CAF"/>
    <w:rsid w:val="008929E5"/>
    <w:rsid w:val="00892E4B"/>
    <w:rsid w:val="00893AB0"/>
    <w:rsid w:val="008940B4"/>
    <w:rsid w:val="00894B41"/>
    <w:rsid w:val="00896F06"/>
    <w:rsid w:val="00897214"/>
    <w:rsid w:val="008A0491"/>
    <w:rsid w:val="008A2761"/>
    <w:rsid w:val="008A28CE"/>
    <w:rsid w:val="008A293F"/>
    <w:rsid w:val="008A31F0"/>
    <w:rsid w:val="008A3421"/>
    <w:rsid w:val="008A3619"/>
    <w:rsid w:val="008A3843"/>
    <w:rsid w:val="008A3E44"/>
    <w:rsid w:val="008A43EA"/>
    <w:rsid w:val="008A46E7"/>
    <w:rsid w:val="008A50F0"/>
    <w:rsid w:val="008A5215"/>
    <w:rsid w:val="008A6898"/>
    <w:rsid w:val="008A7A57"/>
    <w:rsid w:val="008A7B90"/>
    <w:rsid w:val="008A7F00"/>
    <w:rsid w:val="008B1023"/>
    <w:rsid w:val="008B15B9"/>
    <w:rsid w:val="008B1871"/>
    <w:rsid w:val="008B1B0B"/>
    <w:rsid w:val="008B3B3B"/>
    <w:rsid w:val="008B4482"/>
    <w:rsid w:val="008B4679"/>
    <w:rsid w:val="008B4BE8"/>
    <w:rsid w:val="008B572B"/>
    <w:rsid w:val="008B6A48"/>
    <w:rsid w:val="008B6E6E"/>
    <w:rsid w:val="008B6F83"/>
    <w:rsid w:val="008C0133"/>
    <w:rsid w:val="008C06F7"/>
    <w:rsid w:val="008C10BB"/>
    <w:rsid w:val="008C12FB"/>
    <w:rsid w:val="008C164A"/>
    <w:rsid w:val="008C168B"/>
    <w:rsid w:val="008C1F86"/>
    <w:rsid w:val="008C2246"/>
    <w:rsid w:val="008C251A"/>
    <w:rsid w:val="008C2622"/>
    <w:rsid w:val="008C2632"/>
    <w:rsid w:val="008C2BDE"/>
    <w:rsid w:val="008C423E"/>
    <w:rsid w:val="008C53C0"/>
    <w:rsid w:val="008C573B"/>
    <w:rsid w:val="008C664B"/>
    <w:rsid w:val="008C6D47"/>
    <w:rsid w:val="008C6D61"/>
    <w:rsid w:val="008C754E"/>
    <w:rsid w:val="008C754F"/>
    <w:rsid w:val="008C7901"/>
    <w:rsid w:val="008C7A4C"/>
    <w:rsid w:val="008C7DC1"/>
    <w:rsid w:val="008D0CA0"/>
    <w:rsid w:val="008D1284"/>
    <w:rsid w:val="008D191A"/>
    <w:rsid w:val="008D1F28"/>
    <w:rsid w:val="008D22E9"/>
    <w:rsid w:val="008D2540"/>
    <w:rsid w:val="008D2D3A"/>
    <w:rsid w:val="008D39E1"/>
    <w:rsid w:val="008D3AA6"/>
    <w:rsid w:val="008D3CDB"/>
    <w:rsid w:val="008D42F6"/>
    <w:rsid w:val="008D4385"/>
    <w:rsid w:val="008D4474"/>
    <w:rsid w:val="008D4836"/>
    <w:rsid w:val="008D53E8"/>
    <w:rsid w:val="008D5569"/>
    <w:rsid w:val="008D6019"/>
    <w:rsid w:val="008D62B8"/>
    <w:rsid w:val="008D65C1"/>
    <w:rsid w:val="008D6F24"/>
    <w:rsid w:val="008D7489"/>
    <w:rsid w:val="008D7866"/>
    <w:rsid w:val="008D78BB"/>
    <w:rsid w:val="008D7B74"/>
    <w:rsid w:val="008E1096"/>
    <w:rsid w:val="008E1E49"/>
    <w:rsid w:val="008E23EA"/>
    <w:rsid w:val="008E245E"/>
    <w:rsid w:val="008E29BA"/>
    <w:rsid w:val="008E3202"/>
    <w:rsid w:val="008E42FF"/>
    <w:rsid w:val="008E4889"/>
    <w:rsid w:val="008E5A42"/>
    <w:rsid w:val="008E5CC1"/>
    <w:rsid w:val="008E5D8E"/>
    <w:rsid w:val="008E5FEB"/>
    <w:rsid w:val="008E628A"/>
    <w:rsid w:val="008E6B91"/>
    <w:rsid w:val="008E7741"/>
    <w:rsid w:val="008E785B"/>
    <w:rsid w:val="008F0072"/>
    <w:rsid w:val="008F06D1"/>
    <w:rsid w:val="008F09A1"/>
    <w:rsid w:val="008F17BC"/>
    <w:rsid w:val="008F1F4C"/>
    <w:rsid w:val="008F252F"/>
    <w:rsid w:val="008F3466"/>
    <w:rsid w:val="008F3EB7"/>
    <w:rsid w:val="008F41B5"/>
    <w:rsid w:val="008F53A7"/>
    <w:rsid w:val="008F54C8"/>
    <w:rsid w:val="008F5726"/>
    <w:rsid w:val="008F582E"/>
    <w:rsid w:val="008F5C62"/>
    <w:rsid w:val="008F62D9"/>
    <w:rsid w:val="008F64A5"/>
    <w:rsid w:val="008F674F"/>
    <w:rsid w:val="008F6791"/>
    <w:rsid w:val="008F6A70"/>
    <w:rsid w:val="008F71D4"/>
    <w:rsid w:val="008F71D5"/>
    <w:rsid w:val="008F759E"/>
    <w:rsid w:val="008F76BB"/>
    <w:rsid w:val="008F7975"/>
    <w:rsid w:val="008F798B"/>
    <w:rsid w:val="008F7C81"/>
    <w:rsid w:val="00900A57"/>
    <w:rsid w:val="00900EDC"/>
    <w:rsid w:val="00901442"/>
    <w:rsid w:val="009016AD"/>
    <w:rsid w:val="00901AFA"/>
    <w:rsid w:val="00901EE4"/>
    <w:rsid w:val="0090275D"/>
    <w:rsid w:val="00903EBD"/>
    <w:rsid w:val="00903F05"/>
    <w:rsid w:val="0090451A"/>
    <w:rsid w:val="00904AA7"/>
    <w:rsid w:val="00904C27"/>
    <w:rsid w:val="00904E87"/>
    <w:rsid w:val="009055F4"/>
    <w:rsid w:val="009056C2"/>
    <w:rsid w:val="00905794"/>
    <w:rsid w:val="00905EA1"/>
    <w:rsid w:val="0090653E"/>
    <w:rsid w:val="00906E9F"/>
    <w:rsid w:val="00907C82"/>
    <w:rsid w:val="00907E3E"/>
    <w:rsid w:val="00907EA8"/>
    <w:rsid w:val="009102F7"/>
    <w:rsid w:val="009103FF"/>
    <w:rsid w:val="00910DAF"/>
    <w:rsid w:val="00911215"/>
    <w:rsid w:val="009118C5"/>
    <w:rsid w:val="00912007"/>
    <w:rsid w:val="009122EE"/>
    <w:rsid w:val="009124C0"/>
    <w:rsid w:val="00912740"/>
    <w:rsid w:val="009129DD"/>
    <w:rsid w:val="0091302D"/>
    <w:rsid w:val="009135ED"/>
    <w:rsid w:val="0091370A"/>
    <w:rsid w:val="00913894"/>
    <w:rsid w:val="00913FAE"/>
    <w:rsid w:val="00915546"/>
    <w:rsid w:val="009156E4"/>
    <w:rsid w:val="00915B75"/>
    <w:rsid w:val="009172E1"/>
    <w:rsid w:val="00917E1B"/>
    <w:rsid w:val="00920CA6"/>
    <w:rsid w:val="009211F5"/>
    <w:rsid w:val="009219B3"/>
    <w:rsid w:val="00921AD2"/>
    <w:rsid w:val="00922FBE"/>
    <w:rsid w:val="00923CD9"/>
    <w:rsid w:val="00923FD2"/>
    <w:rsid w:val="0092413C"/>
    <w:rsid w:val="00924B26"/>
    <w:rsid w:val="00924E97"/>
    <w:rsid w:val="009252E7"/>
    <w:rsid w:val="0092562E"/>
    <w:rsid w:val="009263C3"/>
    <w:rsid w:val="00926535"/>
    <w:rsid w:val="0092740F"/>
    <w:rsid w:val="00927740"/>
    <w:rsid w:val="009279C0"/>
    <w:rsid w:val="009279E6"/>
    <w:rsid w:val="00927C02"/>
    <w:rsid w:val="00927C6F"/>
    <w:rsid w:val="00930996"/>
    <w:rsid w:val="00930C4E"/>
    <w:rsid w:val="00931482"/>
    <w:rsid w:val="0093165E"/>
    <w:rsid w:val="00932346"/>
    <w:rsid w:val="00932776"/>
    <w:rsid w:val="009331C6"/>
    <w:rsid w:val="0093323E"/>
    <w:rsid w:val="00933A5F"/>
    <w:rsid w:val="00934C47"/>
    <w:rsid w:val="00934D62"/>
    <w:rsid w:val="00936237"/>
    <w:rsid w:val="0093624F"/>
    <w:rsid w:val="00936A25"/>
    <w:rsid w:val="00936A9B"/>
    <w:rsid w:val="00936ABA"/>
    <w:rsid w:val="00936ADC"/>
    <w:rsid w:val="0093719B"/>
    <w:rsid w:val="0093794F"/>
    <w:rsid w:val="009403DB"/>
    <w:rsid w:val="00940FAD"/>
    <w:rsid w:val="009419C5"/>
    <w:rsid w:val="00941A61"/>
    <w:rsid w:val="009422E8"/>
    <w:rsid w:val="00942614"/>
    <w:rsid w:val="00942914"/>
    <w:rsid w:val="00943037"/>
    <w:rsid w:val="00944215"/>
    <w:rsid w:val="0094466D"/>
    <w:rsid w:val="009447C1"/>
    <w:rsid w:val="00944B48"/>
    <w:rsid w:val="00944F91"/>
    <w:rsid w:val="00945259"/>
    <w:rsid w:val="00945A20"/>
    <w:rsid w:val="0094606B"/>
    <w:rsid w:val="00946682"/>
    <w:rsid w:val="00946E2C"/>
    <w:rsid w:val="0095152C"/>
    <w:rsid w:val="00951A75"/>
    <w:rsid w:val="00952A10"/>
    <w:rsid w:val="00954126"/>
    <w:rsid w:val="00954749"/>
    <w:rsid w:val="00954930"/>
    <w:rsid w:val="0095493D"/>
    <w:rsid w:val="00954A51"/>
    <w:rsid w:val="00954F57"/>
    <w:rsid w:val="00955D6B"/>
    <w:rsid w:val="00955F24"/>
    <w:rsid w:val="009573A7"/>
    <w:rsid w:val="00960C14"/>
    <w:rsid w:val="00960D10"/>
    <w:rsid w:val="00961106"/>
    <w:rsid w:val="009611E7"/>
    <w:rsid w:val="009627BF"/>
    <w:rsid w:val="0096293A"/>
    <w:rsid w:val="00963705"/>
    <w:rsid w:val="009638A5"/>
    <w:rsid w:val="00963AEC"/>
    <w:rsid w:val="00963E38"/>
    <w:rsid w:val="00964ADB"/>
    <w:rsid w:val="00964E46"/>
    <w:rsid w:val="00965D7B"/>
    <w:rsid w:val="0096644D"/>
    <w:rsid w:val="00966579"/>
    <w:rsid w:val="009668D0"/>
    <w:rsid w:val="009669DC"/>
    <w:rsid w:val="009674A8"/>
    <w:rsid w:val="00967715"/>
    <w:rsid w:val="00967A21"/>
    <w:rsid w:val="00971688"/>
    <w:rsid w:val="0097225C"/>
    <w:rsid w:val="0097231D"/>
    <w:rsid w:val="00973683"/>
    <w:rsid w:val="00974771"/>
    <w:rsid w:val="00974811"/>
    <w:rsid w:val="00975468"/>
    <w:rsid w:val="0097556F"/>
    <w:rsid w:val="009757F1"/>
    <w:rsid w:val="0097600F"/>
    <w:rsid w:val="0097619A"/>
    <w:rsid w:val="009761CB"/>
    <w:rsid w:val="00976AD6"/>
    <w:rsid w:val="00976BA9"/>
    <w:rsid w:val="00976CEB"/>
    <w:rsid w:val="0098050B"/>
    <w:rsid w:val="00980578"/>
    <w:rsid w:val="00980AEA"/>
    <w:rsid w:val="00980D8D"/>
    <w:rsid w:val="00981B3E"/>
    <w:rsid w:val="009820BC"/>
    <w:rsid w:val="00982845"/>
    <w:rsid w:val="00982D3A"/>
    <w:rsid w:val="00983643"/>
    <w:rsid w:val="00983757"/>
    <w:rsid w:val="0098397D"/>
    <w:rsid w:val="00983D9F"/>
    <w:rsid w:val="009847EA"/>
    <w:rsid w:val="00984DDE"/>
    <w:rsid w:val="00984F91"/>
    <w:rsid w:val="00984FE1"/>
    <w:rsid w:val="00987EE1"/>
    <w:rsid w:val="0099177E"/>
    <w:rsid w:val="00991B86"/>
    <w:rsid w:val="00991E36"/>
    <w:rsid w:val="0099247B"/>
    <w:rsid w:val="00993390"/>
    <w:rsid w:val="00993887"/>
    <w:rsid w:val="00994171"/>
    <w:rsid w:val="00995239"/>
    <w:rsid w:val="009955F6"/>
    <w:rsid w:val="0099567C"/>
    <w:rsid w:val="009966A5"/>
    <w:rsid w:val="00996890"/>
    <w:rsid w:val="009970A9"/>
    <w:rsid w:val="00997FDB"/>
    <w:rsid w:val="009A03FF"/>
    <w:rsid w:val="009A10BA"/>
    <w:rsid w:val="009A15F0"/>
    <w:rsid w:val="009A1EA7"/>
    <w:rsid w:val="009A2047"/>
    <w:rsid w:val="009A2126"/>
    <w:rsid w:val="009A2297"/>
    <w:rsid w:val="009A24BA"/>
    <w:rsid w:val="009A270C"/>
    <w:rsid w:val="009A28F6"/>
    <w:rsid w:val="009A298A"/>
    <w:rsid w:val="009A2F75"/>
    <w:rsid w:val="009A3222"/>
    <w:rsid w:val="009A3A6A"/>
    <w:rsid w:val="009A3F46"/>
    <w:rsid w:val="009A3F67"/>
    <w:rsid w:val="009A3FC6"/>
    <w:rsid w:val="009A42CB"/>
    <w:rsid w:val="009A44AD"/>
    <w:rsid w:val="009A50DF"/>
    <w:rsid w:val="009A514D"/>
    <w:rsid w:val="009A5339"/>
    <w:rsid w:val="009A57E0"/>
    <w:rsid w:val="009A5FED"/>
    <w:rsid w:val="009A6B9E"/>
    <w:rsid w:val="009A6D19"/>
    <w:rsid w:val="009A70BA"/>
    <w:rsid w:val="009B0349"/>
    <w:rsid w:val="009B04A4"/>
    <w:rsid w:val="009B0C94"/>
    <w:rsid w:val="009B115F"/>
    <w:rsid w:val="009B2481"/>
    <w:rsid w:val="009B2921"/>
    <w:rsid w:val="009B2ADB"/>
    <w:rsid w:val="009B3447"/>
    <w:rsid w:val="009B360E"/>
    <w:rsid w:val="009B38DD"/>
    <w:rsid w:val="009B4C2A"/>
    <w:rsid w:val="009B5957"/>
    <w:rsid w:val="009B5E2E"/>
    <w:rsid w:val="009B60E3"/>
    <w:rsid w:val="009B7266"/>
    <w:rsid w:val="009B750B"/>
    <w:rsid w:val="009B75D9"/>
    <w:rsid w:val="009B7611"/>
    <w:rsid w:val="009C08CC"/>
    <w:rsid w:val="009C1B07"/>
    <w:rsid w:val="009C20D2"/>
    <w:rsid w:val="009C2155"/>
    <w:rsid w:val="009C277F"/>
    <w:rsid w:val="009C3690"/>
    <w:rsid w:val="009C3A7A"/>
    <w:rsid w:val="009C3F74"/>
    <w:rsid w:val="009C529A"/>
    <w:rsid w:val="009C7BBF"/>
    <w:rsid w:val="009D0916"/>
    <w:rsid w:val="009D0E80"/>
    <w:rsid w:val="009D145A"/>
    <w:rsid w:val="009D190A"/>
    <w:rsid w:val="009D25D4"/>
    <w:rsid w:val="009D2BEC"/>
    <w:rsid w:val="009D2D95"/>
    <w:rsid w:val="009D335F"/>
    <w:rsid w:val="009D575B"/>
    <w:rsid w:val="009D5AAF"/>
    <w:rsid w:val="009D6266"/>
    <w:rsid w:val="009D664D"/>
    <w:rsid w:val="009D6C68"/>
    <w:rsid w:val="009D6F12"/>
    <w:rsid w:val="009D74BB"/>
    <w:rsid w:val="009D7567"/>
    <w:rsid w:val="009D7B8A"/>
    <w:rsid w:val="009E0231"/>
    <w:rsid w:val="009E08DE"/>
    <w:rsid w:val="009E1B39"/>
    <w:rsid w:val="009E2BA7"/>
    <w:rsid w:val="009E3AAC"/>
    <w:rsid w:val="009E3EF0"/>
    <w:rsid w:val="009E408B"/>
    <w:rsid w:val="009E43C8"/>
    <w:rsid w:val="009E563F"/>
    <w:rsid w:val="009E5B43"/>
    <w:rsid w:val="009E5FCD"/>
    <w:rsid w:val="009E635E"/>
    <w:rsid w:val="009E700B"/>
    <w:rsid w:val="009E7806"/>
    <w:rsid w:val="009E7823"/>
    <w:rsid w:val="009E7AE3"/>
    <w:rsid w:val="009F0009"/>
    <w:rsid w:val="009F02E7"/>
    <w:rsid w:val="009F044D"/>
    <w:rsid w:val="009F06B2"/>
    <w:rsid w:val="009F078A"/>
    <w:rsid w:val="009F08D0"/>
    <w:rsid w:val="009F08FB"/>
    <w:rsid w:val="009F0F4A"/>
    <w:rsid w:val="009F223E"/>
    <w:rsid w:val="009F42D1"/>
    <w:rsid w:val="009F435F"/>
    <w:rsid w:val="009F4413"/>
    <w:rsid w:val="009F4B66"/>
    <w:rsid w:val="009F5CF9"/>
    <w:rsid w:val="009F5F9E"/>
    <w:rsid w:val="009F6239"/>
    <w:rsid w:val="009F6288"/>
    <w:rsid w:val="009F67F6"/>
    <w:rsid w:val="009F68CC"/>
    <w:rsid w:val="009F6EE9"/>
    <w:rsid w:val="009F7FD9"/>
    <w:rsid w:val="00A00347"/>
    <w:rsid w:val="00A01C57"/>
    <w:rsid w:val="00A02248"/>
    <w:rsid w:val="00A02355"/>
    <w:rsid w:val="00A0372A"/>
    <w:rsid w:val="00A040F1"/>
    <w:rsid w:val="00A04997"/>
    <w:rsid w:val="00A04C5D"/>
    <w:rsid w:val="00A04DBE"/>
    <w:rsid w:val="00A05B2D"/>
    <w:rsid w:val="00A06567"/>
    <w:rsid w:val="00A069E5"/>
    <w:rsid w:val="00A06D3D"/>
    <w:rsid w:val="00A07A5D"/>
    <w:rsid w:val="00A10264"/>
    <w:rsid w:val="00A1077C"/>
    <w:rsid w:val="00A10EAA"/>
    <w:rsid w:val="00A10FC0"/>
    <w:rsid w:val="00A11483"/>
    <w:rsid w:val="00A126B9"/>
    <w:rsid w:val="00A129DB"/>
    <w:rsid w:val="00A1315A"/>
    <w:rsid w:val="00A133E8"/>
    <w:rsid w:val="00A133F2"/>
    <w:rsid w:val="00A13547"/>
    <w:rsid w:val="00A13774"/>
    <w:rsid w:val="00A13B24"/>
    <w:rsid w:val="00A13F38"/>
    <w:rsid w:val="00A13FAC"/>
    <w:rsid w:val="00A14928"/>
    <w:rsid w:val="00A14A74"/>
    <w:rsid w:val="00A157BF"/>
    <w:rsid w:val="00A1723A"/>
    <w:rsid w:val="00A17648"/>
    <w:rsid w:val="00A176F6"/>
    <w:rsid w:val="00A179EB"/>
    <w:rsid w:val="00A202BC"/>
    <w:rsid w:val="00A20434"/>
    <w:rsid w:val="00A21806"/>
    <w:rsid w:val="00A21BE5"/>
    <w:rsid w:val="00A22E2D"/>
    <w:rsid w:val="00A22EE4"/>
    <w:rsid w:val="00A2399A"/>
    <w:rsid w:val="00A23D5F"/>
    <w:rsid w:val="00A24031"/>
    <w:rsid w:val="00A24CA5"/>
    <w:rsid w:val="00A24ED0"/>
    <w:rsid w:val="00A2510E"/>
    <w:rsid w:val="00A254F1"/>
    <w:rsid w:val="00A25C9A"/>
    <w:rsid w:val="00A25E08"/>
    <w:rsid w:val="00A26AAF"/>
    <w:rsid w:val="00A26BE4"/>
    <w:rsid w:val="00A26FD5"/>
    <w:rsid w:val="00A27822"/>
    <w:rsid w:val="00A2789E"/>
    <w:rsid w:val="00A27F42"/>
    <w:rsid w:val="00A27F6D"/>
    <w:rsid w:val="00A30BCC"/>
    <w:rsid w:val="00A30CBE"/>
    <w:rsid w:val="00A310FA"/>
    <w:rsid w:val="00A31D12"/>
    <w:rsid w:val="00A32BBC"/>
    <w:rsid w:val="00A3399E"/>
    <w:rsid w:val="00A33A7A"/>
    <w:rsid w:val="00A34751"/>
    <w:rsid w:val="00A34A96"/>
    <w:rsid w:val="00A356F8"/>
    <w:rsid w:val="00A36089"/>
    <w:rsid w:val="00A361DF"/>
    <w:rsid w:val="00A36398"/>
    <w:rsid w:val="00A36800"/>
    <w:rsid w:val="00A3723C"/>
    <w:rsid w:val="00A374C4"/>
    <w:rsid w:val="00A40848"/>
    <w:rsid w:val="00A408F4"/>
    <w:rsid w:val="00A4096F"/>
    <w:rsid w:val="00A40D0C"/>
    <w:rsid w:val="00A4102C"/>
    <w:rsid w:val="00A411C1"/>
    <w:rsid w:val="00A415CD"/>
    <w:rsid w:val="00A417B0"/>
    <w:rsid w:val="00A41D7B"/>
    <w:rsid w:val="00A41E4E"/>
    <w:rsid w:val="00A430EF"/>
    <w:rsid w:val="00A434B3"/>
    <w:rsid w:val="00A43674"/>
    <w:rsid w:val="00A436B0"/>
    <w:rsid w:val="00A43B5C"/>
    <w:rsid w:val="00A43C20"/>
    <w:rsid w:val="00A446B0"/>
    <w:rsid w:val="00A455D4"/>
    <w:rsid w:val="00A46ED0"/>
    <w:rsid w:val="00A47E3A"/>
    <w:rsid w:val="00A5087F"/>
    <w:rsid w:val="00A5161F"/>
    <w:rsid w:val="00A5256A"/>
    <w:rsid w:val="00A52F5E"/>
    <w:rsid w:val="00A54DAE"/>
    <w:rsid w:val="00A55D20"/>
    <w:rsid w:val="00A5634E"/>
    <w:rsid w:val="00A56EDF"/>
    <w:rsid w:val="00A57098"/>
    <w:rsid w:val="00A572D3"/>
    <w:rsid w:val="00A610E8"/>
    <w:rsid w:val="00A61AFF"/>
    <w:rsid w:val="00A6227D"/>
    <w:rsid w:val="00A62A5E"/>
    <w:rsid w:val="00A62E10"/>
    <w:rsid w:val="00A63541"/>
    <w:rsid w:val="00A635A4"/>
    <w:rsid w:val="00A63620"/>
    <w:rsid w:val="00A63A26"/>
    <w:rsid w:val="00A645B2"/>
    <w:rsid w:val="00A6595B"/>
    <w:rsid w:val="00A66003"/>
    <w:rsid w:val="00A66939"/>
    <w:rsid w:val="00A66BB0"/>
    <w:rsid w:val="00A66DAB"/>
    <w:rsid w:val="00A67B54"/>
    <w:rsid w:val="00A7018B"/>
    <w:rsid w:val="00A70B73"/>
    <w:rsid w:val="00A713AA"/>
    <w:rsid w:val="00A71839"/>
    <w:rsid w:val="00A71F36"/>
    <w:rsid w:val="00A727A5"/>
    <w:rsid w:val="00A74585"/>
    <w:rsid w:val="00A74BBF"/>
    <w:rsid w:val="00A74DB2"/>
    <w:rsid w:val="00A756BF"/>
    <w:rsid w:val="00A75A86"/>
    <w:rsid w:val="00A76BEB"/>
    <w:rsid w:val="00A76E20"/>
    <w:rsid w:val="00A76F89"/>
    <w:rsid w:val="00A77F62"/>
    <w:rsid w:val="00A800B1"/>
    <w:rsid w:val="00A806E8"/>
    <w:rsid w:val="00A80803"/>
    <w:rsid w:val="00A8262B"/>
    <w:rsid w:val="00A82AF4"/>
    <w:rsid w:val="00A82B52"/>
    <w:rsid w:val="00A82D44"/>
    <w:rsid w:val="00A8311E"/>
    <w:rsid w:val="00A8420D"/>
    <w:rsid w:val="00A84273"/>
    <w:rsid w:val="00A846A7"/>
    <w:rsid w:val="00A84F43"/>
    <w:rsid w:val="00A85146"/>
    <w:rsid w:val="00A855D1"/>
    <w:rsid w:val="00A85F38"/>
    <w:rsid w:val="00A8605A"/>
    <w:rsid w:val="00A87249"/>
    <w:rsid w:val="00A87756"/>
    <w:rsid w:val="00A90358"/>
    <w:rsid w:val="00A91450"/>
    <w:rsid w:val="00A91C0C"/>
    <w:rsid w:val="00A92003"/>
    <w:rsid w:val="00A9219F"/>
    <w:rsid w:val="00A937AD"/>
    <w:rsid w:val="00A93AB8"/>
    <w:rsid w:val="00A94DE6"/>
    <w:rsid w:val="00A94E15"/>
    <w:rsid w:val="00A94E7F"/>
    <w:rsid w:val="00A95626"/>
    <w:rsid w:val="00A95E74"/>
    <w:rsid w:val="00A960F5"/>
    <w:rsid w:val="00A9647C"/>
    <w:rsid w:val="00A966CA"/>
    <w:rsid w:val="00A966FB"/>
    <w:rsid w:val="00A96D35"/>
    <w:rsid w:val="00A971AA"/>
    <w:rsid w:val="00A9781C"/>
    <w:rsid w:val="00A97F7E"/>
    <w:rsid w:val="00AA04BB"/>
    <w:rsid w:val="00AA05D8"/>
    <w:rsid w:val="00AA07B6"/>
    <w:rsid w:val="00AA1232"/>
    <w:rsid w:val="00AA191F"/>
    <w:rsid w:val="00AA1CE1"/>
    <w:rsid w:val="00AA1FB3"/>
    <w:rsid w:val="00AA295C"/>
    <w:rsid w:val="00AA2ABD"/>
    <w:rsid w:val="00AA2CD0"/>
    <w:rsid w:val="00AA2D55"/>
    <w:rsid w:val="00AA2E1B"/>
    <w:rsid w:val="00AA359B"/>
    <w:rsid w:val="00AA3761"/>
    <w:rsid w:val="00AA3AF8"/>
    <w:rsid w:val="00AA5555"/>
    <w:rsid w:val="00AA69F8"/>
    <w:rsid w:val="00AA72A1"/>
    <w:rsid w:val="00AB00EA"/>
    <w:rsid w:val="00AB0306"/>
    <w:rsid w:val="00AB0644"/>
    <w:rsid w:val="00AB1036"/>
    <w:rsid w:val="00AB165F"/>
    <w:rsid w:val="00AB19B3"/>
    <w:rsid w:val="00AB1C74"/>
    <w:rsid w:val="00AB1DB2"/>
    <w:rsid w:val="00AB2560"/>
    <w:rsid w:val="00AB2813"/>
    <w:rsid w:val="00AB293E"/>
    <w:rsid w:val="00AB2B88"/>
    <w:rsid w:val="00AB486D"/>
    <w:rsid w:val="00AB4BC3"/>
    <w:rsid w:val="00AB5518"/>
    <w:rsid w:val="00AB575D"/>
    <w:rsid w:val="00AB61D9"/>
    <w:rsid w:val="00AB755A"/>
    <w:rsid w:val="00AC04B0"/>
    <w:rsid w:val="00AC0DD4"/>
    <w:rsid w:val="00AC0F6B"/>
    <w:rsid w:val="00AC1A69"/>
    <w:rsid w:val="00AC1BDA"/>
    <w:rsid w:val="00AC1D5A"/>
    <w:rsid w:val="00AC3084"/>
    <w:rsid w:val="00AC417E"/>
    <w:rsid w:val="00AC4881"/>
    <w:rsid w:val="00AC4B63"/>
    <w:rsid w:val="00AC4F09"/>
    <w:rsid w:val="00AC4FEA"/>
    <w:rsid w:val="00AC53E6"/>
    <w:rsid w:val="00AC7DA9"/>
    <w:rsid w:val="00AC7F57"/>
    <w:rsid w:val="00AD03EE"/>
    <w:rsid w:val="00AD0FD4"/>
    <w:rsid w:val="00AD14AD"/>
    <w:rsid w:val="00AD1A2C"/>
    <w:rsid w:val="00AD31D8"/>
    <w:rsid w:val="00AD3C7A"/>
    <w:rsid w:val="00AD4165"/>
    <w:rsid w:val="00AD45F2"/>
    <w:rsid w:val="00AD4890"/>
    <w:rsid w:val="00AD4B2D"/>
    <w:rsid w:val="00AD57B9"/>
    <w:rsid w:val="00AD5C7F"/>
    <w:rsid w:val="00AD696E"/>
    <w:rsid w:val="00AD6A9C"/>
    <w:rsid w:val="00AD73F6"/>
    <w:rsid w:val="00AD7EA2"/>
    <w:rsid w:val="00AE097E"/>
    <w:rsid w:val="00AE0D46"/>
    <w:rsid w:val="00AE1F9B"/>
    <w:rsid w:val="00AE321E"/>
    <w:rsid w:val="00AE346B"/>
    <w:rsid w:val="00AE36F5"/>
    <w:rsid w:val="00AE39AC"/>
    <w:rsid w:val="00AE3E04"/>
    <w:rsid w:val="00AE46CF"/>
    <w:rsid w:val="00AE4B0D"/>
    <w:rsid w:val="00AE4F1F"/>
    <w:rsid w:val="00AE51B1"/>
    <w:rsid w:val="00AE56C9"/>
    <w:rsid w:val="00AE586B"/>
    <w:rsid w:val="00AE65BF"/>
    <w:rsid w:val="00AE72EC"/>
    <w:rsid w:val="00AE73A0"/>
    <w:rsid w:val="00AE7AF0"/>
    <w:rsid w:val="00AE7F15"/>
    <w:rsid w:val="00AF0B3A"/>
    <w:rsid w:val="00AF1930"/>
    <w:rsid w:val="00AF1AED"/>
    <w:rsid w:val="00AF1DA7"/>
    <w:rsid w:val="00AF2634"/>
    <w:rsid w:val="00AF32C4"/>
    <w:rsid w:val="00AF6012"/>
    <w:rsid w:val="00AF65AE"/>
    <w:rsid w:val="00AF6610"/>
    <w:rsid w:val="00AF6BFA"/>
    <w:rsid w:val="00AF7131"/>
    <w:rsid w:val="00AF77A0"/>
    <w:rsid w:val="00AF7C70"/>
    <w:rsid w:val="00AF7CF7"/>
    <w:rsid w:val="00AF7E79"/>
    <w:rsid w:val="00B008CB"/>
    <w:rsid w:val="00B00A15"/>
    <w:rsid w:val="00B00A4C"/>
    <w:rsid w:val="00B00BD3"/>
    <w:rsid w:val="00B0109C"/>
    <w:rsid w:val="00B022F4"/>
    <w:rsid w:val="00B03036"/>
    <w:rsid w:val="00B03DDF"/>
    <w:rsid w:val="00B05019"/>
    <w:rsid w:val="00B05171"/>
    <w:rsid w:val="00B052D4"/>
    <w:rsid w:val="00B0533E"/>
    <w:rsid w:val="00B053D1"/>
    <w:rsid w:val="00B056ED"/>
    <w:rsid w:val="00B0579D"/>
    <w:rsid w:val="00B06864"/>
    <w:rsid w:val="00B06F0C"/>
    <w:rsid w:val="00B10198"/>
    <w:rsid w:val="00B10988"/>
    <w:rsid w:val="00B117F4"/>
    <w:rsid w:val="00B118D9"/>
    <w:rsid w:val="00B11D86"/>
    <w:rsid w:val="00B11E19"/>
    <w:rsid w:val="00B12744"/>
    <w:rsid w:val="00B13294"/>
    <w:rsid w:val="00B13775"/>
    <w:rsid w:val="00B15040"/>
    <w:rsid w:val="00B156D5"/>
    <w:rsid w:val="00B1672F"/>
    <w:rsid w:val="00B169CF"/>
    <w:rsid w:val="00B17BD4"/>
    <w:rsid w:val="00B202D0"/>
    <w:rsid w:val="00B20E5D"/>
    <w:rsid w:val="00B21A92"/>
    <w:rsid w:val="00B22215"/>
    <w:rsid w:val="00B22362"/>
    <w:rsid w:val="00B223E4"/>
    <w:rsid w:val="00B22721"/>
    <w:rsid w:val="00B23044"/>
    <w:rsid w:val="00B233E7"/>
    <w:rsid w:val="00B23BAA"/>
    <w:rsid w:val="00B23BB2"/>
    <w:rsid w:val="00B23C18"/>
    <w:rsid w:val="00B23C7E"/>
    <w:rsid w:val="00B23CAA"/>
    <w:rsid w:val="00B240BE"/>
    <w:rsid w:val="00B24372"/>
    <w:rsid w:val="00B2478A"/>
    <w:rsid w:val="00B2505C"/>
    <w:rsid w:val="00B251A5"/>
    <w:rsid w:val="00B25279"/>
    <w:rsid w:val="00B25410"/>
    <w:rsid w:val="00B25BD3"/>
    <w:rsid w:val="00B2636F"/>
    <w:rsid w:val="00B263D6"/>
    <w:rsid w:val="00B26EA3"/>
    <w:rsid w:val="00B26FF6"/>
    <w:rsid w:val="00B27404"/>
    <w:rsid w:val="00B27E80"/>
    <w:rsid w:val="00B27F4B"/>
    <w:rsid w:val="00B30099"/>
    <w:rsid w:val="00B3015E"/>
    <w:rsid w:val="00B30163"/>
    <w:rsid w:val="00B30302"/>
    <w:rsid w:val="00B3089A"/>
    <w:rsid w:val="00B30C81"/>
    <w:rsid w:val="00B30CBD"/>
    <w:rsid w:val="00B3121B"/>
    <w:rsid w:val="00B3162C"/>
    <w:rsid w:val="00B32401"/>
    <w:rsid w:val="00B32841"/>
    <w:rsid w:val="00B32E3E"/>
    <w:rsid w:val="00B33C39"/>
    <w:rsid w:val="00B33CED"/>
    <w:rsid w:val="00B33D24"/>
    <w:rsid w:val="00B33D94"/>
    <w:rsid w:val="00B33FCD"/>
    <w:rsid w:val="00B3475E"/>
    <w:rsid w:val="00B35000"/>
    <w:rsid w:val="00B36BD7"/>
    <w:rsid w:val="00B36D15"/>
    <w:rsid w:val="00B36D62"/>
    <w:rsid w:val="00B37645"/>
    <w:rsid w:val="00B37AC3"/>
    <w:rsid w:val="00B403C1"/>
    <w:rsid w:val="00B40488"/>
    <w:rsid w:val="00B41599"/>
    <w:rsid w:val="00B416AC"/>
    <w:rsid w:val="00B41866"/>
    <w:rsid w:val="00B41A12"/>
    <w:rsid w:val="00B41A83"/>
    <w:rsid w:val="00B43447"/>
    <w:rsid w:val="00B435E8"/>
    <w:rsid w:val="00B43CC9"/>
    <w:rsid w:val="00B45726"/>
    <w:rsid w:val="00B460E6"/>
    <w:rsid w:val="00B46C98"/>
    <w:rsid w:val="00B47C94"/>
    <w:rsid w:val="00B505D5"/>
    <w:rsid w:val="00B515E4"/>
    <w:rsid w:val="00B527A0"/>
    <w:rsid w:val="00B5286A"/>
    <w:rsid w:val="00B53549"/>
    <w:rsid w:val="00B54F82"/>
    <w:rsid w:val="00B555F4"/>
    <w:rsid w:val="00B55CC8"/>
    <w:rsid w:val="00B55CFC"/>
    <w:rsid w:val="00B5724F"/>
    <w:rsid w:val="00B5738A"/>
    <w:rsid w:val="00B57468"/>
    <w:rsid w:val="00B5786A"/>
    <w:rsid w:val="00B57B08"/>
    <w:rsid w:val="00B57DE9"/>
    <w:rsid w:val="00B57DF9"/>
    <w:rsid w:val="00B57E1E"/>
    <w:rsid w:val="00B605DD"/>
    <w:rsid w:val="00B6080B"/>
    <w:rsid w:val="00B6081B"/>
    <w:rsid w:val="00B60E16"/>
    <w:rsid w:val="00B613B2"/>
    <w:rsid w:val="00B61808"/>
    <w:rsid w:val="00B61A42"/>
    <w:rsid w:val="00B61D29"/>
    <w:rsid w:val="00B61F1C"/>
    <w:rsid w:val="00B6235B"/>
    <w:rsid w:val="00B62A43"/>
    <w:rsid w:val="00B62E83"/>
    <w:rsid w:val="00B62F5F"/>
    <w:rsid w:val="00B63A28"/>
    <w:rsid w:val="00B63DCC"/>
    <w:rsid w:val="00B64A57"/>
    <w:rsid w:val="00B6538B"/>
    <w:rsid w:val="00B655C5"/>
    <w:rsid w:val="00B65AAF"/>
    <w:rsid w:val="00B664CB"/>
    <w:rsid w:val="00B66F1F"/>
    <w:rsid w:val="00B67062"/>
    <w:rsid w:val="00B6788C"/>
    <w:rsid w:val="00B67F59"/>
    <w:rsid w:val="00B70E51"/>
    <w:rsid w:val="00B70FF9"/>
    <w:rsid w:val="00B710A6"/>
    <w:rsid w:val="00B71629"/>
    <w:rsid w:val="00B71A29"/>
    <w:rsid w:val="00B71C84"/>
    <w:rsid w:val="00B7200C"/>
    <w:rsid w:val="00B72955"/>
    <w:rsid w:val="00B72F5B"/>
    <w:rsid w:val="00B7355B"/>
    <w:rsid w:val="00B74F08"/>
    <w:rsid w:val="00B7510E"/>
    <w:rsid w:val="00B7518C"/>
    <w:rsid w:val="00B75255"/>
    <w:rsid w:val="00B75FC3"/>
    <w:rsid w:val="00B763E8"/>
    <w:rsid w:val="00B76E70"/>
    <w:rsid w:val="00B7707F"/>
    <w:rsid w:val="00B77352"/>
    <w:rsid w:val="00B77422"/>
    <w:rsid w:val="00B8016A"/>
    <w:rsid w:val="00B8085C"/>
    <w:rsid w:val="00B8088D"/>
    <w:rsid w:val="00B80987"/>
    <w:rsid w:val="00B812C9"/>
    <w:rsid w:val="00B81610"/>
    <w:rsid w:val="00B81620"/>
    <w:rsid w:val="00B81E9A"/>
    <w:rsid w:val="00B820C3"/>
    <w:rsid w:val="00B82173"/>
    <w:rsid w:val="00B828ED"/>
    <w:rsid w:val="00B82C0B"/>
    <w:rsid w:val="00B8315E"/>
    <w:rsid w:val="00B83281"/>
    <w:rsid w:val="00B8421F"/>
    <w:rsid w:val="00B84766"/>
    <w:rsid w:val="00B849F8"/>
    <w:rsid w:val="00B85362"/>
    <w:rsid w:val="00B854C1"/>
    <w:rsid w:val="00B8669B"/>
    <w:rsid w:val="00B86DE7"/>
    <w:rsid w:val="00B87438"/>
    <w:rsid w:val="00B902D9"/>
    <w:rsid w:val="00B91006"/>
    <w:rsid w:val="00B91D77"/>
    <w:rsid w:val="00B91F4E"/>
    <w:rsid w:val="00B91F87"/>
    <w:rsid w:val="00B922F3"/>
    <w:rsid w:val="00B923A1"/>
    <w:rsid w:val="00B931AB"/>
    <w:rsid w:val="00B93292"/>
    <w:rsid w:val="00B9372E"/>
    <w:rsid w:val="00B93FB8"/>
    <w:rsid w:val="00B94626"/>
    <w:rsid w:val="00B94CD0"/>
    <w:rsid w:val="00B94DCE"/>
    <w:rsid w:val="00B94F5F"/>
    <w:rsid w:val="00B95A31"/>
    <w:rsid w:val="00B96E2D"/>
    <w:rsid w:val="00B96F1A"/>
    <w:rsid w:val="00BA0B24"/>
    <w:rsid w:val="00BA0B4E"/>
    <w:rsid w:val="00BA1076"/>
    <w:rsid w:val="00BA1453"/>
    <w:rsid w:val="00BA1D9F"/>
    <w:rsid w:val="00BA21F5"/>
    <w:rsid w:val="00BA26A9"/>
    <w:rsid w:val="00BA3355"/>
    <w:rsid w:val="00BA3C29"/>
    <w:rsid w:val="00BA4692"/>
    <w:rsid w:val="00BA5A62"/>
    <w:rsid w:val="00BA5B7C"/>
    <w:rsid w:val="00BA6570"/>
    <w:rsid w:val="00BA726F"/>
    <w:rsid w:val="00BA7AA9"/>
    <w:rsid w:val="00BB0601"/>
    <w:rsid w:val="00BB097F"/>
    <w:rsid w:val="00BB0BA2"/>
    <w:rsid w:val="00BB0C23"/>
    <w:rsid w:val="00BB1224"/>
    <w:rsid w:val="00BB18FE"/>
    <w:rsid w:val="00BB22AC"/>
    <w:rsid w:val="00BB3B59"/>
    <w:rsid w:val="00BB433C"/>
    <w:rsid w:val="00BB5319"/>
    <w:rsid w:val="00BB542D"/>
    <w:rsid w:val="00BB5AC1"/>
    <w:rsid w:val="00BB5B99"/>
    <w:rsid w:val="00BB6498"/>
    <w:rsid w:val="00BB70C1"/>
    <w:rsid w:val="00BC1786"/>
    <w:rsid w:val="00BC1E0C"/>
    <w:rsid w:val="00BC1EF1"/>
    <w:rsid w:val="00BC3548"/>
    <w:rsid w:val="00BC367E"/>
    <w:rsid w:val="00BC4711"/>
    <w:rsid w:val="00BC494A"/>
    <w:rsid w:val="00BC5C6D"/>
    <w:rsid w:val="00BC6439"/>
    <w:rsid w:val="00BC7814"/>
    <w:rsid w:val="00BC7C48"/>
    <w:rsid w:val="00BD00AF"/>
    <w:rsid w:val="00BD026B"/>
    <w:rsid w:val="00BD0378"/>
    <w:rsid w:val="00BD0AE8"/>
    <w:rsid w:val="00BD0D2B"/>
    <w:rsid w:val="00BD121D"/>
    <w:rsid w:val="00BD2A17"/>
    <w:rsid w:val="00BD2C70"/>
    <w:rsid w:val="00BD3342"/>
    <w:rsid w:val="00BD3636"/>
    <w:rsid w:val="00BD3750"/>
    <w:rsid w:val="00BD3F9A"/>
    <w:rsid w:val="00BD408D"/>
    <w:rsid w:val="00BD4180"/>
    <w:rsid w:val="00BD4383"/>
    <w:rsid w:val="00BD4781"/>
    <w:rsid w:val="00BD4934"/>
    <w:rsid w:val="00BD4C08"/>
    <w:rsid w:val="00BD4EA6"/>
    <w:rsid w:val="00BD50AC"/>
    <w:rsid w:val="00BD50C8"/>
    <w:rsid w:val="00BD5914"/>
    <w:rsid w:val="00BD5D2A"/>
    <w:rsid w:val="00BD6000"/>
    <w:rsid w:val="00BD6076"/>
    <w:rsid w:val="00BD6B32"/>
    <w:rsid w:val="00BD6D16"/>
    <w:rsid w:val="00BD734E"/>
    <w:rsid w:val="00BD767E"/>
    <w:rsid w:val="00BD7817"/>
    <w:rsid w:val="00BD7CBD"/>
    <w:rsid w:val="00BD7E70"/>
    <w:rsid w:val="00BE041E"/>
    <w:rsid w:val="00BE0B93"/>
    <w:rsid w:val="00BE1583"/>
    <w:rsid w:val="00BE1726"/>
    <w:rsid w:val="00BE22E8"/>
    <w:rsid w:val="00BE284D"/>
    <w:rsid w:val="00BE2B2E"/>
    <w:rsid w:val="00BE2E3D"/>
    <w:rsid w:val="00BE32B5"/>
    <w:rsid w:val="00BE3E0E"/>
    <w:rsid w:val="00BE470F"/>
    <w:rsid w:val="00BE4C5C"/>
    <w:rsid w:val="00BE52EB"/>
    <w:rsid w:val="00BE5BDF"/>
    <w:rsid w:val="00BE6016"/>
    <w:rsid w:val="00BE6041"/>
    <w:rsid w:val="00BE66DF"/>
    <w:rsid w:val="00BE6749"/>
    <w:rsid w:val="00BE6F37"/>
    <w:rsid w:val="00BE7C9C"/>
    <w:rsid w:val="00BF0D12"/>
    <w:rsid w:val="00BF24E5"/>
    <w:rsid w:val="00BF2C99"/>
    <w:rsid w:val="00BF2E76"/>
    <w:rsid w:val="00BF31D1"/>
    <w:rsid w:val="00BF39B0"/>
    <w:rsid w:val="00BF3B90"/>
    <w:rsid w:val="00BF3E87"/>
    <w:rsid w:val="00BF46AE"/>
    <w:rsid w:val="00BF55B4"/>
    <w:rsid w:val="00BF55CE"/>
    <w:rsid w:val="00BF5ABF"/>
    <w:rsid w:val="00BF606A"/>
    <w:rsid w:val="00BF6133"/>
    <w:rsid w:val="00BF6441"/>
    <w:rsid w:val="00BF6A94"/>
    <w:rsid w:val="00BF6EBD"/>
    <w:rsid w:val="00BF78F3"/>
    <w:rsid w:val="00C00528"/>
    <w:rsid w:val="00C00DC3"/>
    <w:rsid w:val="00C013DE"/>
    <w:rsid w:val="00C01A77"/>
    <w:rsid w:val="00C01B32"/>
    <w:rsid w:val="00C01B6B"/>
    <w:rsid w:val="00C02253"/>
    <w:rsid w:val="00C0238C"/>
    <w:rsid w:val="00C023E1"/>
    <w:rsid w:val="00C025F5"/>
    <w:rsid w:val="00C02B8F"/>
    <w:rsid w:val="00C032F1"/>
    <w:rsid w:val="00C03B39"/>
    <w:rsid w:val="00C03F1D"/>
    <w:rsid w:val="00C0449E"/>
    <w:rsid w:val="00C0464C"/>
    <w:rsid w:val="00C049FD"/>
    <w:rsid w:val="00C05BD2"/>
    <w:rsid w:val="00C06206"/>
    <w:rsid w:val="00C076CF"/>
    <w:rsid w:val="00C077CD"/>
    <w:rsid w:val="00C10024"/>
    <w:rsid w:val="00C100DB"/>
    <w:rsid w:val="00C103B2"/>
    <w:rsid w:val="00C103F4"/>
    <w:rsid w:val="00C10A2F"/>
    <w:rsid w:val="00C11928"/>
    <w:rsid w:val="00C11CF3"/>
    <w:rsid w:val="00C120B2"/>
    <w:rsid w:val="00C12A93"/>
    <w:rsid w:val="00C12EC2"/>
    <w:rsid w:val="00C1351D"/>
    <w:rsid w:val="00C143EC"/>
    <w:rsid w:val="00C14C40"/>
    <w:rsid w:val="00C14C58"/>
    <w:rsid w:val="00C14CD8"/>
    <w:rsid w:val="00C14CF6"/>
    <w:rsid w:val="00C15B68"/>
    <w:rsid w:val="00C1624F"/>
    <w:rsid w:val="00C16410"/>
    <w:rsid w:val="00C1681E"/>
    <w:rsid w:val="00C17B05"/>
    <w:rsid w:val="00C200C3"/>
    <w:rsid w:val="00C20218"/>
    <w:rsid w:val="00C202BB"/>
    <w:rsid w:val="00C20385"/>
    <w:rsid w:val="00C208B5"/>
    <w:rsid w:val="00C2177A"/>
    <w:rsid w:val="00C219FE"/>
    <w:rsid w:val="00C21AF5"/>
    <w:rsid w:val="00C21E57"/>
    <w:rsid w:val="00C2229C"/>
    <w:rsid w:val="00C22551"/>
    <w:rsid w:val="00C22EEF"/>
    <w:rsid w:val="00C22F61"/>
    <w:rsid w:val="00C23042"/>
    <w:rsid w:val="00C23101"/>
    <w:rsid w:val="00C23588"/>
    <w:rsid w:val="00C23923"/>
    <w:rsid w:val="00C23940"/>
    <w:rsid w:val="00C2457E"/>
    <w:rsid w:val="00C24F6D"/>
    <w:rsid w:val="00C24FC3"/>
    <w:rsid w:val="00C25288"/>
    <w:rsid w:val="00C25AFB"/>
    <w:rsid w:val="00C2610F"/>
    <w:rsid w:val="00C26741"/>
    <w:rsid w:val="00C26D7C"/>
    <w:rsid w:val="00C26E76"/>
    <w:rsid w:val="00C276FA"/>
    <w:rsid w:val="00C277BC"/>
    <w:rsid w:val="00C300B4"/>
    <w:rsid w:val="00C307D3"/>
    <w:rsid w:val="00C30AE0"/>
    <w:rsid w:val="00C32AFF"/>
    <w:rsid w:val="00C33097"/>
    <w:rsid w:val="00C3316B"/>
    <w:rsid w:val="00C343CE"/>
    <w:rsid w:val="00C34BB4"/>
    <w:rsid w:val="00C34BF9"/>
    <w:rsid w:val="00C35082"/>
    <w:rsid w:val="00C357AA"/>
    <w:rsid w:val="00C35DDE"/>
    <w:rsid w:val="00C36A44"/>
    <w:rsid w:val="00C3746F"/>
    <w:rsid w:val="00C37BE1"/>
    <w:rsid w:val="00C37DD4"/>
    <w:rsid w:val="00C4163F"/>
    <w:rsid w:val="00C41AB0"/>
    <w:rsid w:val="00C41D4B"/>
    <w:rsid w:val="00C41EB0"/>
    <w:rsid w:val="00C4258D"/>
    <w:rsid w:val="00C42628"/>
    <w:rsid w:val="00C42ADE"/>
    <w:rsid w:val="00C433CE"/>
    <w:rsid w:val="00C43894"/>
    <w:rsid w:val="00C442F1"/>
    <w:rsid w:val="00C44A68"/>
    <w:rsid w:val="00C44D0F"/>
    <w:rsid w:val="00C45EFB"/>
    <w:rsid w:val="00C461F4"/>
    <w:rsid w:val="00C47385"/>
    <w:rsid w:val="00C4752B"/>
    <w:rsid w:val="00C479AC"/>
    <w:rsid w:val="00C479CB"/>
    <w:rsid w:val="00C47BBE"/>
    <w:rsid w:val="00C50830"/>
    <w:rsid w:val="00C51410"/>
    <w:rsid w:val="00C51684"/>
    <w:rsid w:val="00C51877"/>
    <w:rsid w:val="00C518E3"/>
    <w:rsid w:val="00C521D7"/>
    <w:rsid w:val="00C52AD5"/>
    <w:rsid w:val="00C533C7"/>
    <w:rsid w:val="00C537A9"/>
    <w:rsid w:val="00C53F56"/>
    <w:rsid w:val="00C5475B"/>
    <w:rsid w:val="00C5482F"/>
    <w:rsid w:val="00C5562C"/>
    <w:rsid w:val="00C556F3"/>
    <w:rsid w:val="00C55700"/>
    <w:rsid w:val="00C55F49"/>
    <w:rsid w:val="00C56465"/>
    <w:rsid w:val="00C56636"/>
    <w:rsid w:val="00C60041"/>
    <w:rsid w:val="00C60E59"/>
    <w:rsid w:val="00C61ADC"/>
    <w:rsid w:val="00C6263A"/>
    <w:rsid w:val="00C62B7E"/>
    <w:rsid w:val="00C62E09"/>
    <w:rsid w:val="00C62EBD"/>
    <w:rsid w:val="00C6333D"/>
    <w:rsid w:val="00C63DEF"/>
    <w:rsid w:val="00C64216"/>
    <w:rsid w:val="00C648EC"/>
    <w:rsid w:val="00C64D65"/>
    <w:rsid w:val="00C658E2"/>
    <w:rsid w:val="00C659D3"/>
    <w:rsid w:val="00C66705"/>
    <w:rsid w:val="00C66CF3"/>
    <w:rsid w:val="00C67230"/>
    <w:rsid w:val="00C6772C"/>
    <w:rsid w:val="00C677E6"/>
    <w:rsid w:val="00C704A0"/>
    <w:rsid w:val="00C705D3"/>
    <w:rsid w:val="00C70C56"/>
    <w:rsid w:val="00C70DB5"/>
    <w:rsid w:val="00C70DF0"/>
    <w:rsid w:val="00C71117"/>
    <w:rsid w:val="00C7142D"/>
    <w:rsid w:val="00C71480"/>
    <w:rsid w:val="00C71E91"/>
    <w:rsid w:val="00C72017"/>
    <w:rsid w:val="00C72105"/>
    <w:rsid w:val="00C72C11"/>
    <w:rsid w:val="00C72D48"/>
    <w:rsid w:val="00C72F09"/>
    <w:rsid w:val="00C73234"/>
    <w:rsid w:val="00C73295"/>
    <w:rsid w:val="00C741F6"/>
    <w:rsid w:val="00C74265"/>
    <w:rsid w:val="00C74A36"/>
    <w:rsid w:val="00C750CB"/>
    <w:rsid w:val="00C75587"/>
    <w:rsid w:val="00C75887"/>
    <w:rsid w:val="00C75A99"/>
    <w:rsid w:val="00C76E2F"/>
    <w:rsid w:val="00C77D52"/>
    <w:rsid w:val="00C80313"/>
    <w:rsid w:val="00C80D93"/>
    <w:rsid w:val="00C80F1D"/>
    <w:rsid w:val="00C81906"/>
    <w:rsid w:val="00C8190B"/>
    <w:rsid w:val="00C819AD"/>
    <w:rsid w:val="00C82924"/>
    <w:rsid w:val="00C82CA5"/>
    <w:rsid w:val="00C8301A"/>
    <w:rsid w:val="00C835B4"/>
    <w:rsid w:val="00C8372D"/>
    <w:rsid w:val="00C84E83"/>
    <w:rsid w:val="00C84EA8"/>
    <w:rsid w:val="00C84EC4"/>
    <w:rsid w:val="00C85507"/>
    <w:rsid w:val="00C8551D"/>
    <w:rsid w:val="00C85718"/>
    <w:rsid w:val="00C86042"/>
    <w:rsid w:val="00C8607B"/>
    <w:rsid w:val="00C861FB"/>
    <w:rsid w:val="00C863E7"/>
    <w:rsid w:val="00C87B31"/>
    <w:rsid w:val="00C87B62"/>
    <w:rsid w:val="00C87ED3"/>
    <w:rsid w:val="00C90175"/>
    <w:rsid w:val="00C91024"/>
    <w:rsid w:val="00C91848"/>
    <w:rsid w:val="00C92EA5"/>
    <w:rsid w:val="00C94391"/>
    <w:rsid w:val="00C94EED"/>
    <w:rsid w:val="00C9547F"/>
    <w:rsid w:val="00C96961"/>
    <w:rsid w:val="00CA0AF3"/>
    <w:rsid w:val="00CA0E7F"/>
    <w:rsid w:val="00CA1936"/>
    <w:rsid w:val="00CA24C3"/>
    <w:rsid w:val="00CA3132"/>
    <w:rsid w:val="00CA4424"/>
    <w:rsid w:val="00CA601D"/>
    <w:rsid w:val="00CA629F"/>
    <w:rsid w:val="00CA6321"/>
    <w:rsid w:val="00CA6722"/>
    <w:rsid w:val="00CA767D"/>
    <w:rsid w:val="00CB0380"/>
    <w:rsid w:val="00CB06B2"/>
    <w:rsid w:val="00CB0C07"/>
    <w:rsid w:val="00CB1072"/>
    <w:rsid w:val="00CB166B"/>
    <w:rsid w:val="00CB4025"/>
    <w:rsid w:val="00CB58C1"/>
    <w:rsid w:val="00CB5F03"/>
    <w:rsid w:val="00CB5F87"/>
    <w:rsid w:val="00CB6AE1"/>
    <w:rsid w:val="00CB7106"/>
    <w:rsid w:val="00CC0722"/>
    <w:rsid w:val="00CC0AF0"/>
    <w:rsid w:val="00CC1338"/>
    <w:rsid w:val="00CC180F"/>
    <w:rsid w:val="00CC213F"/>
    <w:rsid w:val="00CC2217"/>
    <w:rsid w:val="00CC3437"/>
    <w:rsid w:val="00CC4F5B"/>
    <w:rsid w:val="00CC4FBD"/>
    <w:rsid w:val="00CC506C"/>
    <w:rsid w:val="00CC545F"/>
    <w:rsid w:val="00CC592B"/>
    <w:rsid w:val="00CC5ECE"/>
    <w:rsid w:val="00CC606D"/>
    <w:rsid w:val="00CC6141"/>
    <w:rsid w:val="00CC7150"/>
    <w:rsid w:val="00CC764B"/>
    <w:rsid w:val="00CC7E72"/>
    <w:rsid w:val="00CD0B21"/>
    <w:rsid w:val="00CD0ED1"/>
    <w:rsid w:val="00CD1546"/>
    <w:rsid w:val="00CD1DD2"/>
    <w:rsid w:val="00CD2E24"/>
    <w:rsid w:val="00CD3218"/>
    <w:rsid w:val="00CD33CA"/>
    <w:rsid w:val="00CD37CF"/>
    <w:rsid w:val="00CD4062"/>
    <w:rsid w:val="00CD456B"/>
    <w:rsid w:val="00CD498F"/>
    <w:rsid w:val="00CD52C6"/>
    <w:rsid w:val="00CD5CE3"/>
    <w:rsid w:val="00CD5D5C"/>
    <w:rsid w:val="00CD5DE9"/>
    <w:rsid w:val="00CD6172"/>
    <w:rsid w:val="00CD65F1"/>
    <w:rsid w:val="00CD67DC"/>
    <w:rsid w:val="00CD67E1"/>
    <w:rsid w:val="00CD77F2"/>
    <w:rsid w:val="00CD7A27"/>
    <w:rsid w:val="00CD7BE2"/>
    <w:rsid w:val="00CE1140"/>
    <w:rsid w:val="00CE17B4"/>
    <w:rsid w:val="00CE1A7F"/>
    <w:rsid w:val="00CE1C27"/>
    <w:rsid w:val="00CE1DD7"/>
    <w:rsid w:val="00CE2269"/>
    <w:rsid w:val="00CE245A"/>
    <w:rsid w:val="00CE24DC"/>
    <w:rsid w:val="00CE345B"/>
    <w:rsid w:val="00CE383A"/>
    <w:rsid w:val="00CE6185"/>
    <w:rsid w:val="00CE6488"/>
    <w:rsid w:val="00CE6C00"/>
    <w:rsid w:val="00CF0AAF"/>
    <w:rsid w:val="00CF0E1A"/>
    <w:rsid w:val="00CF0FFD"/>
    <w:rsid w:val="00CF118B"/>
    <w:rsid w:val="00CF1286"/>
    <w:rsid w:val="00CF1312"/>
    <w:rsid w:val="00CF16C6"/>
    <w:rsid w:val="00CF1C16"/>
    <w:rsid w:val="00CF1E76"/>
    <w:rsid w:val="00CF26E0"/>
    <w:rsid w:val="00CF2797"/>
    <w:rsid w:val="00CF29E5"/>
    <w:rsid w:val="00CF2CEA"/>
    <w:rsid w:val="00CF2DDC"/>
    <w:rsid w:val="00CF3167"/>
    <w:rsid w:val="00CF3AF7"/>
    <w:rsid w:val="00CF3BD9"/>
    <w:rsid w:val="00CF4645"/>
    <w:rsid w:val="00CF590B"/>
    <w:rsid w:val="00CF5C92"/>
    <w:rsid w:val="00CF5CDA"/>
    <w:rsid w:val="00CF65CD"/>
    <w:rsid w:val="00CF6BCF"/>
    <w:rsid w:val="00CF779D"/>
    <w:rsid w:val="00CF79A8"/>
    <w:rsid w:val="00D0122A"/>
    <w:rsid w:val="00D01B31"/>
    <w:rsid w:val="00D02D87"/>
    <w:rsid w:val="00D0306F"/>
    <w:rsid w:val="00D0348E"/>
    <w:rsid w:val="00D03CD0"/>
    <w:rsid w:val="00D043C5"/>
    <w:rsid w:val="00D05043"/>
    <w:rsid w:val="00D050CD"/>
    <w:rsid w:val="00D05BB2"/>
    <w:rsid w:val="00D05D82"/>
    <w:rsid w:val="00D06012"/>
    <w:rsid w:val="00D0612B"/>
    <w:rsid w:val="00D063EA"/>
    <w:rsid w:val="00D06A02"/>
    <w:rsid w:val="00D06A71"/>
    <w:rsid w:val="00D06B9D"/>
    <w:rsid w:val="00D06C1C"/>
    <w:rsid w:val="00D07326"/>
    <w:rsid w:val="00D0734E"/>
    <w:rsid w:val="00D0760E"/>
    <w:rsid w:val="00D07C27"/>
    <w:rsid w:val="00D07C5F"/>
    <w:rsid w:val="00D11346"/>
    <w:rsid w:val="00D11E57"/>
    <w:rsid w:val="00D122CF"/>
    <w:rsid w:val="00D127B9"/>
    <w:rsid w:val="00D1289E"/>
    <w:rsid w:val="00D13134"/>
    <w:rsid w:val="00D1349C"/>
    <w:rsid w:val="00D13713"/>
    <w:rsid w:val="00D13CC3"/>
    <w:rsid w:val="00D15544"/>
    <w:rsid w:val="00D15754"/>
    <w:rsid w:val="00D15AF2"/>
    <w:rsid w:val="00D1639B"/>
    <w:rsid w:val="00D16B03"/>
    <w:rsid w:val="00D171B7"/>
    <w:rsid w:val="00D174F3"/>
    <w:rsid w:val="00D17A74"/>
    <w:rsid w:val="00D17ED4"/>
    <w:rsid w:val="00D20019"/>
    <w:rsid w:val="00D2040A"/>
    <w:rsid w:val="00D20CCC"/>
    <w:rsid w:val="00D20E67"/>
    <w:rsid w:val="00D216A0"/>
    <w:rsid w:val="00D21761"/>
    <w:rsid w:val="00D218A5"/>
    <w:rsid w:val="00D21B46"/>
    <w:rsid w:val="00D220DA"/>
    <w:rsid w:val="00D22184"/>
    <w:rsid w:val="00D225AC"/>
    <w:rsid w:val="00D2284A"/>
    <w:rsid w:val="00D22915"/>
    <w:rsid w:val="00D22A62"/>
    <w:rsid w:val="00D22EF1"/>
    <w:rsid w:val="00D2313D"/>
    <w:rsid w:val="00D23242"/>
    <w:rsid w:val="00D233E2"/>
    <w:rsid w:val="00D24FB3"/>
    <w:rsid w:val="00D2561A"/>
    <w:rsid w:val="00D268EC"/>
    <w:rsid w:val="00D3046A"/>
    <w:rsid w:val="00D3068D"/>
    <w:rsid w:val="00D30817"/>
    <w:rsid w:val="00D30B51"/>
    <w:rsid w:val="00D30EB0"/>
    <w:rsid w:val="00D31030"/>
    <w:rsid w:val="00D312D1"/>
    <w:rsid w:val="00D31878"/>
    <w:rsid w:val="00D319B9"/>
    <w:rsid w:val="00D321C2"/>
    <w:rsid w:val="00D3245F"/>
    <w:rsid w:val="00D32ED4"/>
    <w:rsid w:val="00D33778"/>
    <w:rsid w:val="00D33892"/>
    <w:rsid w:val="00D33FDE"/>
    <w:rsid w:val="00D340A2"/>
    <w:rsid w:val="00D342EE"/>
    <w:rsid w:val="00D344D5"/>
    <w:rsid w:val="00D34722"/>
    <w:rsid w:val="00D347CB"/>
    <w:rsid w:val="00D34A22"/>
    <w:rsid w:val="00D34D05"/>
    <w:rsid w:val="00D36488"/>
    <w:rsid w:val="00D36C0D"/>
    <w:rsid w:val="00D371B8"/>
    <w:rsid w:val="00D373F9"/>
    <w:rsid w:val="00D37605"/>
    <w:rsid w:val="00D40579"/>
    <w:rsid w:val="00D40588"/>
    <w:rsid w:val="00D40B6C"/>
    <w:rsid w:val="00D412DB"/>
    <w:rsid w:val="00D415C0"/>
    <w:rsid w:val="00D4161F"/>
    <w:rsid w:val="00D418B8"/>
    <w:rsid w:val="00D41CDE"/>
    <w:rsid w:val="00D41EF5"/>
    <w:rsid w:val="00D424E8"/>
    <w:rsid w:val="00D42CA9"/>
    <w:rsid w:val="00D4324D"/>
    <w:rsid w:val="00D43D8D"/>
    <w:rsid w:val="00D444C4"/>
    <w:rsid w:val="00D44804"/>
    <w:rsid w:val="00D449F1"/>
    <w:rsid w:val="00D44A51"/>
    <w:rsid w:val="00D44BF9"/>
    <w:rsid w:val="00D451A0"/>
    <w:rsid w:val="00D4564F"/>
    <w:rsid w:val="00D45E66"/>
    <w:rsid w:val="00D46681"/>
    <w:rsid w:val="00D47200"/>
    <w:rsid w:val="00D47A2B"/>
    <w:rsid w:val="00D504C7"/>
    <w:rsid w:val="00D51A19"/>
    <w:rsid w:val="00D51B32"/>
    <w:rsid w:val="00D51BF3"/>
    <w:rsid w:val="00D52216"/>
    <w:rsid w:val="00D5227C"/>
    <w:rsid w:val="00D522D9"/>
    <w:rsid w:val="00D535A6"/>
    <w:rsid w:val="00D53F21"/>
    <w:rsid w:val="00D54F1A"/>
    <w:rsid w:val="00D55830"/>
    <w:rsid w:val="00D56530"/>
    <w:rsid w:val="00D567F1"/>
    <w:rsid w:val="00D615BF"/>
    <w:rsid w:val="00D61629"/>
    <w:rsid w:val="00D618F1"/>
    <w:rsid w:val="00D643EE"/>
    <w:rsid w:val="00D64934"/>
    <w:rsid w:val="00D649C1"/>
    <w:rsid w:val="00D64D0A"/>
    <w:rsid w:val="00D6523F"/>
    <w:rsid w:val="00D66A74"/>
    <w:rsid w:val="00D679C3"/>
    <w:rsid w:val="00D67A66"/>
    <w:rsid w:val="00D67D57"/>
    <w:rsid w:val="00D67E6D"/>
    <w:rsid w:val="00D709D3"/>
    <w:rsid w:val="00D70C30"/>
    <w:rsid w:val="00D717F4"/>
    <w:rsid w:val="00D719BA"/>
    <w:rsid w:val="00D72B5F"/>
    <w:rsid w:val="00D72C2F"/>
    <w:rsid w:val="00D72D4B"/>
    <w:rsid w:val="00D72E69"/>
    <w:rsid w:val="00D733E8"/>
    <w:rsid w:val="00D738C1"/>
    <w:rsid w:val="00D73A49"/>
    <w:rsid w:val="00D73D37"/>
    <w:rsid w:val="00D74239"/>
    <w:rsid w:val="00D746C9"/>
    <w:rsid w:val="00D75721"/>
    <w:rsid w:val="00D75B93"/>
    <w:rsid w:val="00D75C5A"/>
    <w:rsid w:val="00D767EA"/>
    <w:rsid w:val="00D77137"/>
    <w:rsid w:val="00D80263"/>
    <w:rsid w:val="00D8077B"/>
    <w:rsid w:val="00D807B5"/>
    <w:rsid w:val="00D807C8"/>
    <w:rsid w:val="00D8146A"/>
    <w:rsid w:val="00D81699"/>
    <w:rsid w:val="00D81B9B"/>
    <w:rsid w:val="00D81F26"/>
    <w:rsid w:val="00D8207E"/>
    <w:rsid w:val="00D83175"/>
    <w:rsid w:val="00D83595"/>
    <w:rsid w:val="00D839B7"/>
    <w:rsid w:val="00D83CA4"/>
    <w:rsid w:val="00D83CAD"/>
    <w:rsid w:val="00D8429C"/>
    <w:rsid w:val="00D8455A"/>
    <w:rsid w:val="00D8478D"/>
    <w:rsid w:val="00D84840"/>
    <w:rsid w:val="00D856F6"/>
    <w:rsid w:val="00D859E2"/>
    <w:rsid w:val="00D85E4F"/>
    <w:rsid w:val="00D8678E"/>
    <w:rsid w:val="00D86933"/>
    <w:rsid w:val="00D8701B"/>
    <w:rsid w:val="00D870D5"/>
    <w:rsid w:val="00D877AB"/>
    <w:rsid w:val="00D87E84"/>
    <w:rsid w:val="00D900EA"/>
    <w:rsid w:val="00D90850"/>
    <w:rsid w:val="00D91060"/>
    <w:rsid w:val="00D920EE"/>
    <w:rsid w:val="00D9247A"/>
    <w:rsid w:val="00D927F8"/>
    <w:rsid w:val="00D92CA1"/>
    <w:rsid w:val="00D933AC"/>
    <w:rsid w:val="00D93FE6"/>
    <w:rsid w:val="00D94052"/>
    <w:rsid w:val="00D946B7"/>
    <w:rsid w:val="00D947C7"/>
    <w:rsid w:val="00D94AAE"/>
    <w:rsid w:val="00D94F98"/>
    <w:rsid w:val="00D950D9"/>
    <w:rsid w:val="00D95527"/>
    <w:rsid w:val="00D966B1"/>
    <w:rsid w:val="00D97241"/>
    <w:rsid w:val="00D9783F"/>
    <w:rsid w:val="00D97A36"/>
    <w:rsid w:val="00D97AAD"/>
    <w:rsid w:val="00D97B9E"/>
    <w:rsid w:val="00DA078C"/>
    <w:rsid w:val="00DA0C27"/>
    <w:rsid w:val="00DA10D2"/>
    <w:rsid w:val="00DA12E7"/>
    <w:rsid w:val="00DA1560"/>
    <w:rsid w:val="00DA1801"/>
    <w:rsid w:val="00DA268F"/>
    <w:rsid w:val="00DA2A3C"/>
    <w:rsid w:val="00DA2C74"/>
    <w:rsid w:val="00DA30C4"/>
    <w:rsid w:val="00DA326F"/>
    <w:rsid w:val="00DA3C35"/>
    <w:rsid w:val="00DA3C4F"/>
    <w:rsid w:val="00DA4644"/>
    <w:rsid w:val="00DA4711"/>
    <w:rsid w:val="00DA4932"/>
    <w:rsid w:val="00DA5241"/>
    <w:rsid w:val="00DA5DB9"/>
    <w:rsid w:val="00DA5EB7"/>
    <w:rsid w:val="00DA60F3"/>
    <w:rsid w:val="00DA615C"/>
    <w:rsid w:val="00DA6D34"/>
    <w:rsid w:val="00DA7395"/>
    <w:rsid w:val="00DA73B7"/>
    <w:rsid w:val="00DA75C8"/>
    <w:rsid w:val="00DB0052"/>
    <w:rsid w:val="00DB1498"/>
    <w:rsid w:val="00DB1C3A"/>
    <w:rsid w:val="00DB1D93"/>
    <w:rsid w:val="00DB2054"/>
    <w:rsid w:val="00DB2814"/>
    <w:rsid w:val="00DB2BEB"/>
    <w:rsid w:val="00DB31B0"/>
    <w:rsid w:val="00DB37FD"/>
    <w:rsid w:val="00DB3E8A"/>
    <w:rsid w:val="00DB4361"/>
    <w:rsid w:val="00DB4948"/>
    <w:rsid w:val="00DB4B15"/>
    <w:rsid w:val="00DB4E38"/>
    <w:rsid w:val="00DB5812"/>
    <w:rsid w:val="00DB59DE"/>
    <w:rsid w:val="00DB5E0D"/>
    <w:rsid w:val="00DB677D"/>
    <w:rsid w:val="00DB6E31"/>
    <w:rsid w:val="00DC00DB"/>
    <w:rsid w:val="00DC12A6"/>
    <w:rsid w:val="00DC19CB"/>
    <w:rsid w:val="00DC1AD3"/>
    <w:rsid w:val="00DC2A57"/>
    <w:rsid w:val="00DC3571"/>
    <w:rsid w:val="00DC44FF"/>
    <w:rsid w:val="00DC49BC"/>
    <w:rsid w:val="00DC4B21"/>
    <w:rsid w:val="00DC4D24"/>
    <w:rsid w:val="00DC5AFA"/>
    <w:rsid w:val="00DC5E57"/>
    <w:rsid w:val="00DC6D16"/>
    <w:rsid w:val="00DC7871"/>
    <w:rsid w:val="00DD04E4"/>
    <w:rsid w:val="00DD0AC3"/>
    <w:rsid w:val="00DD0C6F"/>
    <w:rsid w:val="00DD114A"/>
    <w:rsid w:val="00DD13A4"/>
    <w:rsid w:val="00DD182C"/>
    <w:rsid w:val="00DD2810"/>
    <w:rsid w:val="00DD2871"/>
    <w:rsid w:val="00DD2A17"/>
    <w:rsid w:val="00DD40D5"/>
    <w:rsid w:val="00DD4381"/>
    <w:rsid w:val="00DD43B7"/>
    <w:rsid w:val="00DD46FA"/>
    <w:rsid w:val="00DD5002"/>
    <w:rsid w:val="00DD530B"/>
    <w:rsid w:val="00DD590C"/>
    <w:rsid w:val="00DD5C5E"/>
    <w:rsid w:val="00DD62E0"/>
    <w:rsid w:val="00DD641A"/>
    <w:rsid w:val="00DD6CF3"/>
    <w:rsid w:val="00DD730C"/>
    <w:rsid w:val="00DD76BA"/>
    <w:rsid w:val="00DD7D13"/>
    <w:rsid w:val="00DE036D"/>
    <w:rsid w:val="00DE0477"/>
    <w:rsid w:val="00DE1A48"/>
    <w:rsid w:val="00DE1BDC"/>
    <w:rsid w:val="00DE4807"/>
    <w:rsid w:val="00DE4AFA"/>
    <w:rsid w:val="00DE6E8F"/>
    <w:rsid w:val="00DE7E3D"/>
    <w:rsid w:val="00DE7EDD"/>
    <w:rsid w:val="00DE7F8B"/>
    <w:rsid w:val="00DF00E4"/>
    <w:rsid w:val="00DF03C0"/>
    <w:rsid w:val="00DF0757"/>
    <w:rsid w:val="00DF1094"/>
    <w:rsid w:val="00DF1AD5"/>
    <w:rsid w:val="00DF207D"/>
    <w:rsid w:val="00DF2B9A"/>
    <w:rsid w:val="00DF326E"/>
    <w:rsid w:val="00DF339D"/>
    <w:rsid w:val="00DF46CE"/>
    <w:rsid w:val="00DF4AC8"/>
    <w:rsid w:val="00DF4B1E"/>
    <w:rsid w:val="00DF51FC"/>
    <w:rsid w:val="00DF5236"/>
    <w:rsid w:val="00DF5491"/>
    <w:rsid w:val="00DF54D0"/>
    <w:rsid w:val="00DF5571"/>
    <w:rsid w:val="00DF60F3"/>
    <w:rsid w:val="00DF65D7"/>
    <w:rsid w:val="00DF6A62"/>
    <w:rsid w:val="00DF7602"/>
    <w:rsid w:val="00DF798E"/>
    <w:rsid w:val="00E002F0"/>
    <w:rsid w:val="00E0034D"/>
    <w:rsid w:val="00E007BE"/>
    <w:rsid w:val="00E0083B"/>
    <w:rsid w:val="00E01217"/>
    <w:rsid w:val="00E01DC3"/>
    <w:rsid w:val="00E0233E"/>
    <w:rsid w:val="00E02A92"/>
    <w:rsid w:val="00E02C1D"/>
    <w:rsid w:val="00E03BCE"/>
    <w:rsid w:val="00E046F5"/>
    <w:rsid w:val="00E05052"/>
    <w:rsid w:val="00E0577F"/>
    <w:rsid w:val="00E05D07"/>
    <w:rsid w:val="00E06648"/>
    <w:rsid w:val="00E0766A"/>
    <w:rsid w:val="00E07B64"/>
    <w:rsid w:val="00E07D84"/>
    <w:rsid w:val="00E1127E"/>
    <w:rsid w:val="00E11DEB"/>
    <w:rsid w:val="00E12490"/>
    <w:rsid w:val="00E1287F"/>
    <w:rsid w:val="00E139CD"/>
    <w:rsid w:val="00E13D4F"/>
    <w:rsid w:val="00E1426E"/>
    <w:rsid w:val="00E14D16"/>
    <w:rsid w:val="00E16056"/>
    <w:rsid w:val="00E161C7"/>
    <w:rsid w:val="00E16BB7"/>
    <w:rsid w:val="00E16BC4"/>
    <w:rsid w:val="00E16E7F"/>
    <w:rsid w:val="00E17286"/>
    <w:rsid w:val="00E20C14"/>
    <w:rsid w:val="00E212C4"/>
    <w:rsid w:val="00E2235B"/>
    <w:rsid w:val="00E2252F"/>
    <w:rsid w:val="00E227D4"/>
    <w:rsid w:val="00E232D3"/>
    <w:rsid w:val="00E246EE"/>
    <w:rsid w:val="00E2483A"/>
    <w:rsid w:val="00E24F3F"/>
    <w:rsid w:val="00E253A6"/>
    <w:rsid w:val="00E262B3"/>
    <w:rsid w:val="00E27071"/>
    <w:rsid w:val="00E27091"/>
    <w:rsid w:val="00E27809"/>
    <w:rsid w:val="00E279FD"/>
    <w:rsid w:val="00E3013D"/>
    <w:rsid w:val="00E30604"/>
    <w:rsid w:val="00E3084A"/>
    <w:rsid w:val="00E30D84"/>
    <w:rsid w:val="00E310AB"/>
    <w:rsid w:val="00E315D4"/>
    <w:rsid w:val="00E31B7A"/>
    <w:rsid w:val="00E3289E"/>
    <w:rsid w:val="00E32B34"/>
    <w:rsid w:val="00E3387D"/>
    <w:rsid w:val="00E3397D"/>
    <w:rsid w:val="00E34230"/>
    <w:rsid w:val="00E344E5"/>
    <w:rsid w:val="00E34DBC"/>
    <w:rsid w:val="00E352BA"/>
    <w:rsid w:val="00E35335"/>
    <w:rsid w:val="00E359E3"/>
    <w:rsid w:val="00E35FD7"/>
    <w:rsid w:val="00E36493"/>
    <w:rsid w:val="00E364B3"/>
    <w:rsid w:val="00E36C42"/>
    <w:rsid w:val="00E36D78"/>
    <w:rsid w:val="00E373C0"/>
    <w:rsid w:val="00E40097"/>
    <w:rsid w:val="00E40BB5"/>
    <w:rsid w:val="00E41145"/>
    <w:rsid w:val="00E418F9"/>
    <w:rsid w:val="00E4222A"/>
    <w:rsid w:val="00E423DF"/>
    <w:rsid w:val="00E4248A"/>
    <w:rsid w:val="00E432A6"/>
    <w:rsid w:val="00E45175"/>
    <w:rsid w:val="00E458C4"/>
    <w:rsid w:val="00E45CDC"/>
    <w:rsid w:val="00E47BF0"/>
    <w:rsid w:val="00E50348"/>
    <w:rsid w:val="00E50423"/>
    <w:rsid w:val="00E506B5"/>
    <w:rsid w:val="00E50B52"/>
    <w:rsid w:val="00E5147A"/>
    <w:rsid w:val="00E516E8"/>
    <w:rsid w:val="00E517E6"/>
    <w:rsid w:val="00E522A3"/>
    <w:rsid w:val="00E52C80"/>
    <w:rsid w:val="00E52F34"/>
    <w:rsid w:val="00E53A9F"/>
    <w:rsid w:val="00E543BB"/>
    <w:rsid w:val="00E54543"/>
    <w:rsid w:val="00E549CD"/>
    <w:rsid w:val="00E549D3"/>
    <w:rsid w:val="00E5569B"/>
    <w:rsid w:val="00E55D11"/>
    <w:rsid w:val="00E561B4"/>
    <w:rsid w:val="00E56357"/>
    <w:rsid w:val="00E56C78"/>
    <w:rsid w:val="00E5709A"/>
    <w:rsid w:val="00E5765C"/>
    <w:rsid w:val="00E57C36"/>
    <w:rsid w:val="00E57D31"/>
    <w:rsid w:val="00E57D6C"/>
    <w:rsid w:val="00E60E99"/>
    <w:rsid w:val="00E61510"/>
    <w:rsid w:val="00E61F58"/>
    <w:rsid w:val="00E6206C"/>
    <w:rsid w:val="00E621B3"/>
    <w:rsid w:val="00E62362"/>
    <w:rsid w:val="00E63092"/>
    <w:rsid w:val="00E63336"/>
    <w:rsid w:val="00E63A34"/>
    <w:rsid w:val="00E65376"/>
    <w:rsid w:val="00E65CB0"/>
    <w:rsid w:val="00E66EBC"/>
    <w:rsid w:val="00E67790"/>
    <w:rsid w:val="00E7090B"/>
    <w:rsid w:val="00E71873"/>
    <w:rsid w:val="00E71937"/>
    <w:rsid w:val="00E72619"/>
    <w:rsid w:val="00E72824"/>
    <w:rsid w:val="00E72C93"/>
    <w:rsid w:val="00E74CD4"/>
    <w:rsid w:val="00E750AF"/>
    <w:rsid w:val="00E75820"/>
    <w:rsid w:val="00E75C26"/>
    <w:rsid w:val="00E75C67"/>
    <w:rsid w:val="00E76CB6"/>
    <w:rsid w:val="00E76CC8"/>
    <w:rsid w:val="00E77D5E"/>
    <w:rsid w:val="00E800E6"/>
    <w:rsid w:val="00E801F8"/>
    <w:rsid w:val="00E8025F"/>
    <w:rsid w:val="00E8034E"/>
    <w:rsid w:val="00E80E5D"/>
    <w:rsid w:val="00E815C3"/>
    <w:rsid w:val="00E82154"/>
    <w:rsid w:val="00E82C4D"/>
    <w:rsid w:val="00E83255"/>
    <w:rsid w:val="00E835E6"/>
    <w:rsid w:val="00E84871"/>
    <w:rsid w:val="00E84A49"/>
    <w:rsid w:val="00E8530C"/>
    <w:rsid w:val="00E85E50"/>
    <w:rsid w:val="00E86D10"/>
    <w:rsid w:val="00E87469"/>
    <w:rsid w:val="00E8756C"/>
    <w:rsid w:val="00E87595"/>
    <w:rsid w:val="00E91239"/>
    <w:rsid w:val="00E91DB7"/>
    <w:rsid w:val="00E92B5B"/>
    <w:rsid w:val="00E9387E"/>
    <w:rsid w:val="00E94226"/>
    <w:rsid w:val="00E94454"/>
    <w:rsid w:val="00E95BC6"/>
    <w:rsid w:val="00E95F4F"/>
    <w:rsid w:val="00E963A9"/>
    <w:rsid w:val="00E965FC"/>
    <w:rsid w:val="00E97B7C"/>
    <w:rsid w:val="00EA0341"/>
    <w:rsid w:val="00EA0652"/>
    <w:rsid w:val="00EA0ED4"/>
    <w:rsid w:val="00EA12FF"/>
    <w:rsid w:val="00EA17D9"/>
    <w:rsid w:val="00EA2318"/>
    <w:rsid w:val="00EA2E65"/>
    <w:rsid w:val="00EA2F8A"/>
    <w:rsid w:val="00EA343E"/>
    <w:rsid w:val="00EA397A"/>
    <w:rsid w:val="00EA3C41"/>
    <w:rsid w:val="00EA4819"/>
    <w:rsid w:val="00EA4B09"/>
    <w:rsid w:val="00EA4D4A"/>
    <w:rsid w:val="00EA4DE6"/>
    <w:rsid w:val="00EA5062"/>
    <w:rsid w:val="00EA66BC"/>
    <w:rsid w:val="00EA6732"/>
    <w:rsid w:val="00EA6852"/>
    <w:rsid w:val="00EA6BBC"/>
    <w:rsid w:val="00EA6F7C"/>
    <w:rsid w:val="00EA7915"/>
    <w:rsid w:val="00EB02F1"/>
    <w:rsid w:val="00EB05F9"/>
    <w:rsid w:val="00EB0E8D"/>
    <w:rsid w:val="00EB136B"/>
    <w:rsid w:val="00EB15D1"/>
    <w:rsid w:val="00EB1965"/>
    <w:rsid w:val="00EB216C"/>
    <w:rsid w:val="00EB2595"/>
    <w:rsid w:val="00EB2624"/>
    <w:rsid w:val="00EB267E"/>
    <w:rsid w:val="00EB27AC"/>
    <w:rsid w:val="00EB2E9F"/>
    <w:rsid w:val="00EB3040"/>
    <w:rsid w:val="00EB311E"/>
    <w:rsid w:val="00EB4198"/>
    <w:rsid w:val="00EB4A84"/>
    <w:rsid w:val="00EB4FE5"/>
    <w:rsid w:val="00EB5DFC"/>
    <w:rsid w:val="00EB6213"/>
    <w:rsid w:val="00EB64F2"/>
    <w:rsid w:val="00EB681D"/>
    <w:rsid w:val="00EB7F6A"/>
    <w:rsid w:val="00EC00BC"/>
    <w:rsid w:val="00EC016F"/>
    <w:rsid w:val="00EC0430"/>
    <w:rsid w:val="00EC1B76"/>
    <w:rsid w:val="00EC1CF7"/>
    <w:rsid w:val="00EC203F"/>
    <w:rsid w:val="00EC2283"/>
    <w:rsid w:val="00EC2D82"/>
    <w:rsid w:val="00EC3619"/>
    <w:rsid w:val="00EC36C9"/>
    <w:rsid w:val="00EC4AFF"/>
    <w:rsid w:val="00EC4C99"/>
    <w:rsid w:val="00EC5575"/>
    <w:rsid w:val="00EC5FD1"/>
    <w:rsid w:val="00EC66EF"/>
    <w:rsid w:val="00EC6D75"/>
    <w:rsid w:val="00EC79D1"/>
    <w:rsid w:val="00EC7DC4"/>
    <w:rsid w:val="00EC7F7C"/>
    <w:rsid w:val="00ED0806"/>
    <w:rsid w:val="00ED0B6D"/>
    <w:rsid w:val="00ED1406"/>
    <w:rsid w:val="00ED1C16"/>
    <w:rsid w:val="00ED201F"/>
    <w:rsid w:val="00ED26A6"/>
    <w:rsid w:val="00ED35B0"/>
    <w:rsid w:val="00ED3698"/>
    <w:rsid w:val="00ED374A"/>
    <w:rsid w:val="00ED376F"/>
    <w:rsid w:val="00ED4813"/>
    <w:rsid w:val="00ED51E9"/>
    <w:rsid w:val="00ED5ACC"/>
    <w:rsid w:val="00ED5E78"/>
    <w:rsid w:val="00ED6DEA"/>
    <w:rsid w:val="00ED7006"/>
    <w:rsid w:val="00EE12C4"/>
    <w:rsid w:val="00EE14D2"/>
    <w:rsid w:val="00EE16A0"/>
    <w:rsid w:val="00EE1C9E"/>
    <w:rsid w:val="00EE1CC9"/>
    <w:rsid w:val="00EE28D9"/>
    <w:rsid w:val="00EE2A4A"/>
    <w:rsid w:val="00EE3042"/>
    <w:rsid w:val="00EE3CB4"/>
    <w:rsid w:val="00EE41E9"/>
    <w:rsid w:val="00EE4271"/>
    <w:rsid w:val="00EE4677"/>
    <w:rsid w:val="00EE4E11"/>
    <w:rsid w:val="00EE4E80"/>
    <w:rsid w:val="00EE5754"/>
    <w:rsid w:val="00EE61FC"/>
    <w:rsid w:val="00EE6C5C"/>
    <w:rsid w:val="00EE6C7C"/>
    <w:rsid w:val="00EE6FCF"/>
    <w:rsid w:val="00EE71AE"/>
    <w:rsid w:val="00EF0C29"/>
    <w:rsid w:val="00EF0E95"/>
    <w:rsid w:val="00EF0ED3"/>
    <w:rsid w:val="00EF1041"/>
    <w:rsid w:val="00EF2462"/>
    <w:rsid w:val="00EF35D3"/>
    <w:rsid w:val="00EF3BB7"/>
    <w:rsid w:val="00EF43A4"/>
    <w:rsid w:val="00EF4C90"/>
    <w:rsid w:val="00EF508B"/>
    <w:rsid w:val="00EF5263"/>
    <w:rsid w:val="00EF52DF"/>
    <w:rsid w:val="00EF5F77"/>
    <w:rsid w:val="00EF633B"/>
    <w:rsid w:val="00EF6EC5"/>
    <w:rsid w:val="00EF6FEE"/>
    <w:rsid w:val="00EF7317"/>
    <w:rsid w:val="00EF758E"/>
    <w:rsid w:val="00EF75E7"/>
    <w:rsid w:val="00EF7727"/>
    <w:rsid w:val="00F00C26"/>
    <w:rsid w:val="00F01647"/>
    <w:rsid w:val="00F022EE"/>
    <w:rsid w:val="00F02957"/>
    <w:rsid w:val="00F02DD6"/>
    <w:rsid w:val="00F02F2D"/>
    <w:rsid w:val="00F0380A"/>
    <w:rsid w:val="00F03CAE"/>
    <w:rsid w:val="00F0409E"/>
    <w:rsid w:val="00F041D4"/>
    <w:rsid w:val="00F04B15"/>
    <w:rsid w:val="00F05282"/>
    <w:rsid w:val="00F05C8F"/>
    <w:rsid w:val="00F075C2"/>
    <w:rsid w:val="00F07804"/>
    <w:rsid w:val="00F10A2A"/>
    <w:rsid w:val="00F10FD3"/>
    <w:rsid w:val="00F11969"/>
    <w:rsid w:val="00F13B25"/>
    <w:rsid w:val="00F14247"/>
    <w:rsid w:val="00F149DB"/>
    <w:rsid w:val="00F15596"/>
    <w:rsid w:val="00F160A3"/>
    <w:rsid w:val="00F16370"/>
    <w:rsid w:val="00F165F4"/>
    <w:rsid w:val="00F1689B"/>
    <w:rsid w:val="00F17222"/>
    <w:rsid w:val="00F17AF1"/>
    <w:rsid w:val="00F17D87"/>
    <w:rsid w:val="00F2053F"/>
    <w:rsid w:val="00F2153E"/>
    <w:rsid w:val="00F219A8"/>
    <w:rsid w:val="00F21D69"/>
    <w:rsid w:val="00F21FFF"/>
    <w:rsid w:val="00F22ED9"/>
    <w:rsid w:val="00F22FE5"/>
    <w:rsid w:val="00F23317"/>
    <w:rsid w:val="00F241C1"/>
    <w:rsid w:val="00F24964"/>
    <w:rsid w:val="00F24D4A"/>
    <w:rsid w:val="00F2524E"/>
    <w:rsid w:val="00F253AE"/>
    <w:rsid w:val="00F25773"/>
    <w:rsid w:val="00F2608C"/>
    <w:rsid w:val="00F265C6"/>
    <w:rsid w:val="00F278A1"/>
    <w:rsid w:val="00F27F80"/>
    <w:rsid w:val="00F30092"/>
    <w:rsid w:val="00F30B60"/>
    <w:rsid w:val="00F310C1"/>
    <w:rsid w:val="00F320CA"/>
    <w:rsid w:val="00F32AC6"/>
    <w:rsid w:val="00F32EC5"/>
    <w:rsid w:val="00F33244"/>
    <w:rsid w:val="00F33763"/>
    <w:rsid w:val="00F33A3F"/>
    <w:rsid w:val="00F33AB4"/>
    <w:rsid w:val="00F35A00"/>
    <w:rsid w:val="00F36552"/>
    <w:rsid w:val="00F36721"/>
    <w:rsid w:val="00F36B0F"/>
    <w:rsid w:val="00F37032"/>
    <w:rsid w:val="00F378FE"/>
    <w:rsid w:val="00F37A73"/>
    <w:rsid w:val="00F412F9"/>
    <w:rsid w:val="00F419E8"/>
    <w:rsid w:val="00F41A3D"/>
    <w:rsid w:val="00F41B94"/>
    <w:rsid w:val="00F42A5C"/>
    <w:rsid w:val="00F42D47"/>
    <w:rsid w:val="00F432ED"/>
    <w:rsid w:val="00F43752"/>
    <w:rsid w:val="00F43C68"/>
    <w:rsid w:val="00F45077"/>
    <w:rsid w:val="00F4594B"/>
    <w:rsid w:val="00F45C16"/>
    <w:rsid w:val="00F45F42"/>
    <w:rsid w:val="00F46DB2"/>
    <w:rsid w:val="00F4738F"/>
    <w:rsid w:val="00F478E7"/>
    <w:rsid w:val="00F51ABE"/>
    <w:rsid w:val="00F51F09"/>
    <w:rsid w:val="00F5255D"/>
    <w:rsid w:val="00F52C80"/>
    <w:rsid w:val="00F53730"/>
    <w:rsid w:val="00F540E2"/>
    <w:rsid w:val="00F54561"/>
    <w:rsid w:val="00F545AA"/>
    <w:rsid w:val="00F546C1"/>
    <w:rsid w:val="00F54AD9"/>
    <w:rsid w:val="00F54FBF"/>
    <w:rsid w:val="00F550B0"/>
    <w:rsid w:val="00F55520"/>
    <w:rsid w:val="00F55E78"/>
    <w:rsid w:val="00F5607B"/>
    <w:rsid w:val="00F56267"/>
    <w:rsid w:val="00F5670E"/>
    <w:rsid w:val="00F56D2A"/>
    <w:rsid w:val="00F57111"/>
    <w:rsid w:val="00F5754F"/>
    <w:rsid w:val="00F57C73"/>
    <w:rsid w:val="00F57F7D"/>
    <w:rsid w:val="00F60348"/>
    <w:rsid w:val="00F61140"/>
    <w:rsid w:val="00F61909"/>
    <w:rsid w:val="00F620CB"/>
    <w:rsid w:val="00F62718"/>
    <w:rsid w:val="00F64042"/>
    <w:rsid w:val="00F64E41"/>
    <w:rsid w:val="00F654FD"/>
    <w:rsid w:val="00F65797"/>
    <w:rsid w:val="00F65EAA"/>
    <w:rsid w:val="00F66340"/>
    <w:rsid w:val="00F6695C"/>
    <w:rsid w:val="00F66F65"/>
    <w:rsid w:val="00F6747B"/>
    <w:rsid w:val="00F67D2D"/>
    <w:rsid w:val="00F7009C"/>
    <w:rsid w:val="00F705AD"/>
    <w:rsid w:val="00F70E32"/>
    <w:rsid w:val="00F710BB"/>
    <w:rsid w:val="00F719B7"/>
    <w:rsid w:val="00F72711"/>
    <w:rsid w:val="00F733DD"/>
    <w:rsid w:val="00F7385C"/>
    <w:rsid w:val="00F74022"/>
    <w:rsid w:val="00F74097"/>
    <w:rsid w:val="00F740A9"/>
    <w:rsid w:val="00F745BD"/>
    <w:rsid w:val="00F74747"/>
    <w:rsid w:val="00F747F8"/>
    <w:rsid w:val="00F74A2F"/>
    <w:rsid w:val="00F74E3A"/>
    <w:rsid w:val="00F750EA"/>
    <w:rsid w:val="00F751DE"/>
    <w:rsid w:val="00F75694"/>
    <w:rsid w:val="00F757CD"/>
    <w:rsid w:val="00F76C8E"/>
    <w:rsid w:val="00F76D03"/>
    <w:rsid w:val="00F76F49"/>
    <w:rsid w:val="00F76FBC"/>
    <w:rsid w:val="00F776FA"/>
    <w:rsid w:val="00F77A41"/>
    <w:rsid w:val="00F77D30"/>
    <w:rsid w:val="00F80BE2"/>
    <w:rsid w:val="00F814CD"/>
    <w:rsid w:val="00F8156B"/>
    <w:rsid w:val="00F820E0"/>
    <w:rsid w:val="00F8285C"/>
    <w:rsid w:val="00F83319"/>
    <w:rsid w:val="00F8375B"/>
    <w:rsid w:val="00F83E32"/>
    <w:rsid w:val="00F84A9A"/>
    <w:rsid w:val="00F84BA1"/>
    <w:rsid w:val="00F84D80"/>
    <w:rsid w:val="00F85063"/>
    <w:rsid w:val="00F85707"/>
    <w:rsid w:val="00F867E4"/>
    <w:rsid w:val="00F869E9"/>
    <w:rsid w:val="00F8720B"/>
    <w:rsid w:val="00F87AB5"/>
    <w:rsid w:val="00F902B0"/>
    <w:rsid w:val="00F902CC"/>
    <w:rsid w:val="00F905D1"/>
    <w:rsid w:val="00F90A70"/>
    <w:rsid w:val="00F913DA"/>
    <w:rsid w:val="00F9181E"/>
    <w:rsid w:val="00F922A5"/>
    <w:rsid w:val="00F92EDC"/>
    <w:rsid w:val="00F92FCB"/>
    <w:rsid w:val="00F93279"/>
    <w:rsid w:val="00F934AC"/>
    <w:rsid w:val="00F93628"/>
    <w:rsid w:val="00F93665"/>
    <w:rsid w:val="00F93DB3"/>
    <w:rsid w:val="00F93FB2"/>
    <w:rsid w:val="00F94725"/>
    <w:rsid w:val="00F95002"/>
    <w:rsid w:val="00F950C7"/>
    <w:rsid w:val="00F95251"/>
    <w:rsid w:val="00F95A6D"/>
    <w:rsid w:val="00F95B73"/>
    <w:rsid w:val="00F95D55"/>
    <w:rsid w:val="00F95FB7"/>
    <w:rsid w:val="00F96FD3"/>
    <w:rsid w:val="00F97843"/>
    <w:rsid w:val="00F97993"/>
    <w:rsid w:val="00F97A99"/>
    <w:rsid w:val="00F97CF6"/>
    <w:rsid w:val="00FA052D"/>
    <w:rsid w:val="00FA065E"/>
    <w:rsid w:val="00FA0A84"/>
    <w:rsid w:val="00FA0DCF"/>
    <w:rsid w:val="00FA158A"/>
    <w:rsid w:val="00FA1D33"/>
    <w:rsid w:val="00FA2131"/>
    <w:rsid w:val="00FA283F"/>
    <w:rsid w:val="00FA302D"/>
    <w:rsid w:val="00FA40E6"/>
    <w:rsid w:val="00FA428A"/>
    <w:rsid w:val="00FA4523"/>
    <w:rsid w:val="00FA4C3C"/>
    <w:rsid w:val="00FA4C44"/>
    <w:rsid w:val="00FA53EB"/>
    <w:rsid w:val="00FA5656"/>
    <w:rsid w:val="00FA5E5C"/>
    <w:rsid w:val="00FA601D"/>
    <w:rsid w:val="00FA66DB"/>
    <w:rsid w:val="00FA6835"/>
    <w:rsid w:val="00FA6F2D"/>
    <w:rsid w:val="00FA775B"/>
    <w:rsid w:val="00FA7A0A"/>
    <w:rsid w:val="00FA7C1B"/>
    <w:rsid w:val="00FA7F18"/>
    <w:rsid w:val="00FB05EB"/>
    <w:rsid w:val="00FB0EF6"/>
    <w:rsid w:val="00FB1778"/>
    <w:rsid w:val="00FB1855"/>
    <w:rsid w:val="00FB1B28"/>
    <w:rsid w:val="00FB2723"/>
    <w:rsid w:val="00FB2CFD"/>
    <w:rsid w:val="00FB3154"/>
    <w:rsid w:val="00FB3CEC"/>
    <w:rsid w:val="00FB3D2F"/>
    <w:rsid w:val="00FB4336"/>
    <w:rsid w:val="00FB44D8"/>
    <w:rsid w:val="00FB5C63"/>
    <w:rsid w:val="00FB5D30"/>
    <w:rsid w:val="00FB5EDC"/>
    <w:rsid w:val="00FB6432"/>
    <w:rsid w:val="00FB6518"/>
    <w:rsid w:val="00FB683C"/>
    <w:rsid w:val="00FB6F2B"/>
    <w:rsid w:val="00FB7284"/>
    <w:rsid w:val="00FB7C5F"/>
    <w:rsid w:val="00FC0681"/>
    <w:rsid w:val="00FC09C1"/>
    <w:rsid w:val="00FC1234"/>
    <w:rsid w:val="00FC186A"/>
    <w:rsid w:val="00FC2BB4"/>
    <w:rsid w:val="00FC302B"/>
    <w:rsid w:val="00FC3231"/>
    <w:rsid w:val="00FC351A"/>
    <w:rsid w:val="00FC3C2E"/>
    <w:rsid w:val="00FC50A9"/>
    <w:rsid w:val="00FC5385"/>
    <w:rsid w:val="00FC5980"/>
    <w:rsid w:val="00FC5CD5"/>
    <w:rsid w:val="00FC6823"/>
    <w:rsid w:val="00FC72C0"/>
    <w:rsid w:val="00FD002A"/>
    <w:rsid w:val="00FD009D"/>
    <w:rsid w:val="00FD02F6"/>
    <w:rsid w:val="00FD1187"/>
    <w:rsid w:val="00FD163C"/>
    <w:rsid w:val="00FD18E4"/>
    <w:rsid w:val="00FD1AA1"/>
    <w:rsid w:val="00FD1ACC"/>
    <w:rsid w:val="00FD1DB5"/>
    <w:rsid w:val="00FD1F4E"/>
    <w:rsid w:val="00FD28F6"/>
    <w:rsid w:val="00FD2E2C"/>
    <w:rsid w:val="00FD46E4"/>
    <w:rsid w:val="00FD59DB"/>
    <w:rsid w:val="00FD5D73"/>
    <w:rsid w:val="00FD5DC4"/>
    <w:rsid w:val="00FD5E84"/>
    <w:rsid w:val="00FD62C7"/>
    <w:rsid w:val="00FD65D3"/>
    <w:rsid w:val="00FD6704"/>
    <w:rsid w:val="00FD6AFF"/>
    <w:rsid w:val="00FD702B"/>
    <w:rsid w:val="00FD71F2"/>
    <w:rsid w:val="00FD793C"/>
    <w:rsid w:val="00FD7ED5"/>
    <w:rsid w:val="00FE00A8"/>
    <w:rsid w:val="00FE052E"/>
    <w:rsid w:val="00FE0ABC"/>
    <w:rsid w:val="00FE2B00"/>
    <w:rsid w:val="00FE2F1E"/>
    <w:rsid w:val="00FE30D1"/>
    <w:rsid w:val="00FE46E4"/>
    <w:rsid w:val="00FE5E2D"/>
    <w:rsid w:val="00FE60AA"/>
    <w:rsid w:val="00FE67C2"/>
    <w:rsid w:val="00FE6D92"/>
    <w:rsid w:val="00FE6DF7"/>
    <w:rsid w:val="00FE70ED"/>
    <w:rsid w:val="00FE7382"/>
    <w:rsid w:val="00FE7B72"/>
    <w:rsid w:val="00FF04CE"/>
    <w:rsid w:val="00FF08AE"/>
    <w:rsid w:val="00FF0E37"/>
    <w:rsid w:val="00FF16BA"/>
    <w:rsid w:val="00FF3146"/>
    <w:rsid w:val="00FF3A54"/>
    <w:rsid w:val="00FF3F09"/>
    <w:rsid w:val="00FF4428"/>
    <w:rsid w:val="00FF4AAD"/>
    <w:rsid w:val="00FF4C8A"/>
    <w:rsid w:val="00FF5390"/>
    <w:rsid w:val="00FF5C4E"/>
    <w:rsid w:val="00FF649D"/>
    <w:rsid w:val="00FF668B"/>
    <w:rsid w:val="00FF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988FD57"/>
  <w15:docId w15:val="{86CDD126-4727-4AA9-A935-0700F0B23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43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CE1C27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CE1C2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E1C27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CE1C27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CE1C27"/>
    <w:rPr>
      <w:b/>
      <w:bCs/>
    </w:rPr>
  </w:style>
  <w:style w:type="paragraph" w:styleId="ListBullet">
    <w:name w:val="List Bullet"/>
    <w:basedOn w:val="Normal"/>
    <w:rsid w:val="00CE1C2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CE1C2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CE1C2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CE1C2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CE1C2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CE1C2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CE1C2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CE1C27"/>
    <w:pPr>
      <w:ind w:left="284"/>
    </w:pPr>
  </w:style>
  <w:style w:type="paragraph" w:customStyle="1" w:styleId="AAFrameAddress">
    <w:name w:val="AA Frame Address"/>
    <w:basedOn w:val="Heading1"/>
    <w:rsid w:val="00CE1C2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E1C2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CE1C2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CE1C2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E1C2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E1C2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E1C27"/>
    <w:pPr>
      <w:ind w:left="851" w:hanging="284"/>
    </w:pPr>
  </w:style>
  <w:style w:type="paragraph" w:styleId="Index4">
    <w:name w:val="index 4"/>
    <w:basedOn w:val="Normal"/>
    <w:next w:val="Normal"/>
    <w:semiHidden/>
    <w:rsid w:val="00CE1C27"/>
    <w:pPr>
      <w:ind w:left="1135" w:hanging="284"/>
    </w:pPr>
  </w:style>
  <w:style w:type="paragraph" w:styleId="Index6">
    <w:name w:val="index 6"/>
    <w:basedOn w:val="Normal"/>
    <w:next w:val="Normal"/>
    <w:semiHidden/>
    <w:rsid w:val="00CE1C27"/>
    <w:pPr>
      <w:ind w:left="1702" w:hanging="284"/>
    </w:pPr>
  </w:style>
  <w:style w:type="paragraph" w:styleId="Index5">
    <w:name w:val="index 5"/>
    <w:basedOn w:val="Normal"/>
    <w:next w:val="Normal"/>
    <w:semiHidden/>
    <w:rsid w:val="00CE1C27"/>
    <w:pPr>
      <w:ind w:left="1418" w:hanging="284"/>
    </w:pPr>
  </w:style>
  <w:style w:type="paragraph" w:styleId="Index7">
    <w:name w:val="index 7"/>
    <w:basedOn w:val="Normal"/>
    <w:next w:val="Normal"/>
    <w:semiHidden/>
    <w:rsid w:val="00CE1C27"/>
    <w:pPr>
      <w:ind w:left="1985" w:hanging="284"/>
    </w:pPr>
  </w:style>
  <w:style w:type="paragraph" w:styleId="Index8">
    <w:name w:val="index 8"/>
    <w:basedOn w:val="Normal"/>
    <w:next w:val="Normal"/>
    <w:semiHidden/>
    <w:rsid w:val="00CE1C27"/>
    <w:pPr>
      <w:ind w:left="2269" w:hanging="284"/>
    </w:pPr>
  </w:style>
  <w:style w:type="paragraph" w:styleId="Index9">
    <w:name w:val="index 9"/>
    <w:basedOn w:val="Normal"/>
    <w:next w:val="Normal"/>
    <w:semiHidden/>
    <w:rsid w:val="00CE1C27"/>
    <w:pPr>
      <w:ind w:left="2552" w:hanging="284"/>
    </w:pPr>
  </w:style>
  <w:style w:type="paragraph" w:styleId="TOC2">
    <w:name w:val="toc 2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E1C27"/>
    <w:pPr>
      <w:ind w:left="851"/>
    </w:pPr>
  </w:style>
  <w:style w:type="paragraph" w:styleId="TOC5">
    <w:name w:val="toc 5"/>
    <w:basedOn w:val="Normal"/>
    <w:next w:val="Normal"/>
    <w:semiHidden/>
    <w:rsid w:val="00CE1C27"/>
    <w:pPr>
      <w:ind w:left="1134"/>
    </w:pPr>
  </w:style>
  <w:style w:type="paragraph" w:styleId="TOC6">
    <w:name w:val="toc 6"/>
    <w:basedOn w:val="Normal"/>
    <w:next w:val="Normal"/>
    <w:semiHidden/>
    <w:rsid w:val="00CE1C27"/>
    <w:pPr>
      <w:ind w:left="1418"/>
    </w:pPr>
  </w:style>
  <w:style w:type="paragraph" w:styleId="TOC7">
    <w:name w:val="toc 7"/>
    <w:basedOn w:val="Normal"/>
    <w:next w:val="Normal"/>
    <w:semiHidden/>
    <w:rsid w:val="00CE1C27"/>
    <w:pPr>
      <w:ind w:left="1701"/>
    </w:pPr>
  </w:style>
  <w:style w:type="paragraph" w:styleId="TOC8">
    <w:name w:val="toc 8"/>
    <w:basedOn w:val="Normal"/>
    <w:next w:val="Normal"/>
    <w:semiHidden/>
    <w:rsid w:val="00CE1C27"/>
    <w:pPr>
      <w:ind w:left="1985"/>
    </w:pPr>
  </w:style>
  <w:style w:type="paragraph" w:styleId="TOC9">
    <w:name w:val="toc 9"/>
    <w:basedOn w:val="Normal"/>
    <w:next w:val="Normal"/>
    <w:semiHidden/>
    <w:rsid w:val="00CE1C27"/>
    <w:pPr>
      <w:ind w:left="2268"/>
    </w:pPr>
  </w:style>
  <w:style w:type="paragraph" w:styleId="TableofFigures">
    <w:name w:val="table of figures"/>
    <w:basedOn w:val="Normal"/>
    <w:next w:val="Normal"/>
    <w:semiHidden/>
    <w:rsid w:val="00CE1C27"/>
    <w:pPr>
      <w:ind w:left="567" w:hanging="567"/>
    </w:pPr>
  </w:style>
  <w:style w:type="paragraph" w:styleId="ListBullet5">
    <w:name w:val="List Bullet 5"/>
    <w:basedOn w:val="Normal"/>
    <w:rsid w:val="00CE1C2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CE1C27"/>
    <w:pPr>
      <w:spacing w:after="120"/>
    </w:pPr>
  </w:style>
  <w:style w:type="paragraph" w:styleId="BodyTextFirstIndent">
    <w:name w:val="Body Text First Indent"/>
    <w:basedOn w:val="BodyText"/>
    <w:rsid w:val="00CE1C27"/>
    <w:pPr>
      <w:ind w:firstLine="284"/>
    </w:pPr>
  </w:style>
  <w:style w:type="paragraph" w:styleId="BodyTextIndent">
    <w:name w:val="Body Text Indent"/>
    <w:basedOn w:val="Normal"/>
    <w:rsid w:val="00CE1C27"/>
    <w:pPr>
      <w:spacing w:after="120"/>
      <w:ind w:left="283"/>
    </w:pPr>
  </w:style>
  <w:style w:type="paragraph" w:styleId="BodyTextFirstIndent2">
    <w:name w:val="Body Text First Indent 2"/>
    <w:basedOn w:val="BodyTextIndent"/>
    <w:rsid w:val="00CE1C27"/>
    <w:pPr>
      <w:ind w:left="284" w:firstLine="284"/>
    </w:pPr>
  </w:style>
  <w:style w:type="character" w:styleId="Strong">
    <w:name w:val="Strong"/>
    <w:qFormat/>
    <w:rsid w:val="00CE1C27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CE1C2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E1C2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E1C27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CE1C2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CE1C2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E1C2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E1C27"/>
    <w:pPr>
      <w:framePr w:h="1054" w:wrap="around" w:y="5920"/>
    </w:pPr>
  </w:style>
  <w:style w:type="paragraph" w:customStyle="1" w:styleId="ReportHeading3">
    <w:name w:val="ReportHeading3"/>
    <w:basedOn w:val="ReportHeading2"/>
    <w:rsid w:val="00CE1C27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ahoma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E1C2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CE1C2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E1C2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E1C2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E1C2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E1C2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ahoma"/>
      <w:sz w:val="30"/>
      <w:szCs w:val="30"/>
      <w:lang w:val="th-TH"/>
    </w:rPr>
  </w:style>
  <w:style w:type="character" w:styleId="PageNumber">
    <w:name w:val="page number"/>
    <w:basedOn w:val="DefaultParagraphFont"/>
    <w:rsid w:val="00CE1C27"/>
  </w:style>
  <w:style w:type="paragraph" w:customStyle="1" w:styleId="3">
    <w:name w:val="?????3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paragraph" w:customStyle="1" w:styleId="a1">
    <w:name w:val="ºÇ¡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ahoma"/>
      <w:sz w:val="28"/>
      <w:szCs w:val="28"/>
      <w:lang w:val="th-TH"/>
    </w:rPr>
  </w:style>
  <w:style w:type="paragraph" w:styleId="BodyText2">
    <w:name w:val="Body Tex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CE1C27"/>
    <w:pPr>
      <w:jc w:val="both"/>
    </w:pPr>
    <w:rPr>
      <w:sz w:val="32"/>
      <w:szCs w:val="32"/>
    </w:rPr>
  </w:style>
  <w:style w:type="paragraph" w:customStyle="1" w:styleId="xl24">
    <w:name w:val="xl24"/>
    <w:basedOn w:val="Normal"/>
    <w:rsid w:val="0001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a3">
    <w:name w:val="???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CE1C27"/>
    <w:rPr>
      <w:rFonts w:ascii="Tahoma" w:hAnsi="Tahoma" w:cs="Tahoma"/>
      <w:sz w:val="16"/>
      <w:szCs w:val="16"/>
    </w:rPr>
  </w:style>
  <w:style w:type="paragraph" w:customStyle="1" w:styleId="xl26">
    <w:name w:val="xl26"/>
    <w:basedOn w:val="Normal"/>
    <w:rsid w:val="00016FA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a4">
    <w:name w:val="เนื้อเรื่อง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1">
    <w:name w:val="เนื้อเรื่อง1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table" w:styleId="TableGrid">
    <w:name w:val="Table Grid"/>
    <w:basedOn w:val="TableNormal"/>
    <w:rsid w:val="00FA6F2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??"/>
    <w:basedOn w:val="Normal"/>
    <w:rsid w:val="009118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???????? E"/>
    <w:basedOn w:val="Normal"/>
    <w:rsid w:val="00D171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Char">
    <w:name w:val="Char"/>
    <w:basedOn w:val="Normal"/>
    <w:rsid w:val="00EE6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A20434"/>
    <w:rPr>
      <w:rFonts w:ascii="Arial" w:hAnsi="Arial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450A77"/>
    <w:pPr>
      <w:ind w:left="720"/>
    </w:pPr>
    <w:rPr>
      <w:szCs w:val="22"/>
    </w:rPr>
  </w:style>
  <w:style w:type="paragraph" w:styleId="NoSpacing">
    <w:name w:val="No Spacing"/>
    <w:uiPriority w:val="1"/>
    <w:qFormat/>
    <w:rsid w:val="00B30C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character" w:customStyle="1" w:styleId="Heading8Char">
    <w:name w:val="Heading 8 Char"/>
    <w:link w:val="Heading8"/>
    <w:rsid w:val="00427F4A"/>
    <w:rPr>
      <w:b/>
      <w:bCs/>
      <w:sz w:val="30"/>
      <w:szCs w:val="30"/>
    </w:rPr>
  </w:style>
  <w:style w:type="paragraph" w:customStyle="1" w:styleId="acctfourfigures">
    <w:name w:val="acct four figures"/>
    <w:aliases w:val="a4"/>
    <w:basedOn w:val="Normal"/>
    <w:rsid w:val="00427F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D0122A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uiPriority w:val="99"/>
    <w:rsid w:val="007C5BBB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B17BD4"/>
    <w:rPr>
      <w:rFonts w:ascii="Arial" w:hAnsi="Arial"/>
      <w:sz w:val="32"/>
      <w:szCs w:val="32"/>
    </w:rPr>
  </w:style>
  <w:style w:type="paragraph" w:customStyle="1" w:styleId="AccPolicyHeading">
    <w:name w:val="Acc Policy Heading"/>
    <w:basedOn w:val="BodyText"/>
    <w:link w:val="AccPolicyHeadingChar"/>
    <w:autoRedefine/>
    <w:rsid w:val="00906E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sz w:val="31"/>
      <w:szCs w:val="31"/>
    </w:rPr>
  </w:style>
  <w:style w:type="character" w:customStyle="1" w:styleId="AccPolicyHeadingChar">
    <w:name w:val="Acc Policy Heading Char"/>
    <w:link w:val="AccPolicyHeading"/>
    <w:rsid w:val="00906E9F"/>
    <w:rPr>
      <w:rFonts w:ascii="Angsana New" w:hAnsi="Angsana New"/>
      <w:b/>
      <w:bCs/>
      <w:sz w:val="31"/>
      <w:szCs w:val="31"/>
    </w:rPr>
  </w:style>
  <w:style w:type="paragraph" w:styleId="BlockText">
    <w:name w:val="Block Text"/>
    <w:basedOn w:val="Normal"/>
    <w:rsid w:val="003370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character" w:styleId="LineNumber">
    <w:name w:val="line number"/>
    <w:rsid w:val="001A41C3"/>
  </w:style>
  <w:style w:type="character" w:customStyle="1" w:styleId="ListParagraphChar">
    <w:name w:val="List Paragraph Char"/>
    <w:link w:val="ListParagraph"/>
    <w:uiPriority w:val="34"/>
    <w:rsid w:val="002A3853"/>
    <w:rPr>
      <w:rFonts w:ascii="Arial" w:hAnsi="Arial"/>
      <w:sz w:val="18"/>
      <w:szCs w:val="22"/>
    </w:rPr>
  </w:style>
  <w:style w:type="numbering" w:customStyle="1" w:styleId="Style1">
    <w:name w:val="Style1"/>
    <w:uiPriority w:val="99"/>
    <w:rsid w:val="002A3853"/>
    <w:pPr>
      <w:numPr>
        <w:numId w:val="4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2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C7CA7-1927-4848-9BAE-6EFDE7969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896</TotalTime>
  <Pages>22</Pages>
  <Words>3578</Words>
  <Characters>20400</Characters>
  <Application>Microsoft Office Word</Application>
  <DocSecurity>0</DocSecurity>
  <Lines>170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>Microsoft Corporation</Company>
  <LinksUpToDate>false</LinksUpToDate>
  <CharactersWithSpaces>23931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AA</dc:creator>
  <cp:keywords/>
  <dc:description/>
  <cp:lastModifiedBy>Asus</cp:lastModifiedBy>
  <cp:revision>523</cp:revision>
  <cp:lastPrinted>2019-08-06T11:25:00Z</cp:lastPrinted>
  <dcterms:created xsi:type="dcterms:W3CDTF">2019-03-01T08:23:00Z</dcterms:created>
  <dcterms:modified xsi:type="dcterms:W3CDTF">2019-08-07T03:14:00Z</dcterms:modified>
</cp:coreProperties>
</file>