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5EBD" w:rsidRPr="006E64D9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0"/>
          <w:szCs w:val="50"/>
          <w:lang w:val="en-US"/>
        </w:rPr>
      </w:pPr>
    </w:p>
    <w:p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:rsidR="00F35EBD" w:rsidRPr="00D36B78" w:rsidRDefault="004E23EF" w:rsidP="00A21FD9">
      <w:pPr>
        <w:pStyle w:val="BlockText"/>
        <w:tabs>
          <w:tab w:val="center" w:pos="4824"/>
        </w:tabs>
        <w:spacing w:before="0" w:line="240" w:lineRule="atLeast"/>
        <w:ind w:left="0" w:right="-43" w:firstLine="0"/>
        <w:rPr>
          <w:rFonts w:ascii="Angsana New" w:hAnsi="Angsana New" w:cs="Angsana New"/>
          <w:b/>
          <w:bCs/>
          <w:sz w:val="52"/>
          <w:szCs w:val="52"/>
          <w:cs/>
        </w:rPr>
      </w:pPr>
      <w:r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 </w:t>
      </w:r>
      <w:r w:rsidR="00A21FD9">
        <w:rPr>
          <w:rFonts w:ascii="Angsana New" w:hAnsi="Angsana New" w:cs="Angsana New"/>
          <w:b/>
          <w:bCs/>
          <w:sz w:val="52"/>
          <w:szCs w:val="52"/>
          <w:cs/>
        </w:rPr>
        <w:tab/>
      </w:r>
    </w:p>
    <w:p w:rsidR="00F35EBD" w:rsidRPr="00D36B78" w:rsidRDefault="00F35EBD" w:rsidP="00F35EBD">
      <w:pPr>
        <w:pStyle w:val="BlockText"/>
        <w:spacing w:before="0" w:line="240" w:lineRule="atLeast"/>
        <w:ind w:left="0" w:right="-43" w:firstLine="0"/>
        <w:rPr>
          <w:rFonts w:ascii="Angsana New" w:hAnsi="Angsana New" w:cs="Angsana New"/>
          <w:b/>
          <w:bCs/>
          <w:sz w:val="52"/>
          <w:szCs w:val="52"/>
          <w:cs/>
        </w:rPr>
      </w:pPr>
    </w:p>
    <w:p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D36B78">
        <w:rPr>
          <w:rFonts w:ascii="Angsana New" w:hAnsi="Angsana New" w:cs="Angsana New"/>
          <w:b/>
          <w:bCs/>
          <w:sz w:val="52"/>
          <w:szCs w:val="52"/>
          <w:cs/>
        </w:rPr>
        <w:t>บริษัท เสริมสุข จำกัด (มหาชน) และบริษัทย่อย</w:t>
      </w:r>
    </w:p>
    <w:p w:rsidR="00F35EBD" w:rsidRPr="00D36B78" w:rsidRDefault="00F35EBD" w:rsidP="00F35EBD">
      <w:pPr>
        <w:ind w:right="-43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:rsidR="00B70FCC" w:rsidRPr="00356084" w:rsidRDefault="00B70FCC" w:rsidP="00B70FCC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356084">
        <w:rPr>
          <w:rFonts w:ascii="Angsana New" w:hAnsi="Angsana New" w:cs="Angsana New"/>
          <w:sz w:val="32"/>
          <w:szCs w:val="32"/>
          <w:u w:val="none"/>
          <w:cs/>
        </w:rPr>
        <w:t>งบการเงินระหว่าง</w:t>
      </w:r>
      <w:r w:rsidRPr="00E5629D">
        <w:rPr>
          <w:rFonts w:ascii="Angsana New" w:hAnsi="Angsana New" w:cs="Angsana New"/>
          <w:sz w:val="32"/>
          <w:szCs w:val="32"/>
          <w:u w:val="none"/>
          <w:cs/>
        </w:rPr>
        <w:t>กาล</w:t>
      </w:r>
      <w:r w:rsidR="001126F0" w:rsidRPr="00E5629D">
        <w:rPr>
          <w:rFonts w:ascii="Angsana New" w:hAnsi="Angsana New" w:cs="Angsana New"/>
          <w:sz w:val="32"/>
          <w:szCs w:val="32"/>
          <w:u w:val="none"/>
          <w:cs/>
        </w:rPr>
        <w:t>แบบย่อ</w:t>
      </w:r>
      <w:r w:rsidRPr="00356084">
        <w:rPr>
          <w:rFonts w:ascii="Angsana New" w:hAnsi="Angsana New" w:cs="Angsana New"/>
          <w:sz w:val="32"/>
          <w:szCs w:val="32"/>
          <w:u w:val="none"/>
          <w:cs/>
        </w:rPr>
        <w:t xml:space="preserve"> </w:t>
      </w:r>
    </w:p>
    <w:p w:rsidR="00FF0B06" w:rsidRDefault="00B70FCC" w:rsidP="00B70FCC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356084">
        <w:rPr>
          <w:rFonts w:ascii="Angsana New" w:hAnsi="Angsana New" w:cs="Angsana New"/>
          <w:sz w:val="32"/>
          <w:szCs w:val="32"/>
          <w:u w:val="none"/>
          <w:cs/>
        </w:rPr>
        <w:t xml:space="preserve">สำหรับงวดสามเดือนและเก้าเดือนสิ้นสุดวันที่ </w:t>
      </w:r>
      <w:r w:rsidRPr="00356084">
        <w:rPr>
          <w:rFonts w:ascii="Angsana New" w:hAnsi="Angsana New" w:cs="Angsana New"/>
          <w:sz w:val="32"/>
          <w:szCs w:val="32"/>
          <w:u w:val="none"/>
        </w:rPr>
        <w:t>30</w:t>
      </w:r>
      <w:r w:rsidRPr="00356084">
        <w:rPr>
          <w:rFonts w:ascii="Angsana New" w:hAnsi="Angsana New" w:cs="Angsana New"/>
          <w:sz w:val="32"/>
          <w:szCs w:val="32"/>
          <w:u w:val="none"/>
          <w:cs/>
        </w:rPr>
        <w:t xml:space="preserve"> มิถุนายน</w:t>
      </w:r>
      <w:r w:rsidR="00FF0B06">
        <w:rPr>
          <w:rFonts w:ascii="Angsana New" w:hAnsi="Angsana New" w:cs="Angsana New" w:hint="cs"/>
          <w:sz w:val="32"/>
          <w:szCs w:val="32"/>
          <w:u w:val="none"/>
          <w:cs/>
        </w:rPr>
        <w:t xml:space="preserve"> </w:t>
      </w:r>
      <w:r w:rsidR="005E08B3">
        <w:rPr>
          <w:rFonts w:ascii="Angsana New" w:hAnsi="Angsana New" w:cs="Angsana New"/>
          <w:sz w:val="32"/>
          <w:szCs w:val="32"/>
          <w:u w:val="none"/>
        </w:rPr>
        <w:t>256</w:t>
      </w:r>
      <w:r w:rsidR="0043323E">
        <w:rPr>
          <w:rFonts w:ascii="Angsana New" w:hAnsi="Angsana New" w:cs="Angsana New"/>
          <w:sz w:val="32"/>
          <w:szCs w:val="32"/>
          <w:u w:val="none"/>
        </w:rPr>
        <w:t>2</w:t>
      </w:r>
    </w:p>
    <w:p w:rsidR="00F35EBD" w:rsidRPr="00D36B78" w:rsidRDefault="00F35EBD" w:rsidP="00FF0B06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D36B78">
        <w:rPr>
          <w:rFonts w:ascii="Angsana New" w:hAnsi="Angsana New" w:cs="Angsana New"/>
          <w:sz w:val="32"/>
          <w:szCs w:val="32"/>
          <w:u w:val="none"/>
          <w:cs/>
        </w:rPr>
        <w:t>และ</w:t>
      </w:r>
    </w:p>
    <w:p w:rsidR="00F35EBD" w:rsidRPr="00D36B78" w:rsidRDefault="001126F0" w:rsidP="00F35EBD">
      <w:pPr>
        <w:pStyle w:val="Title"/>
        <w:ind w:left="0" w:right="-40"/>
        <w:rPr>
          <w:rFonts w:ascii="Angsana New" w:hAnsi="Angsana New" w:cs="Angsana New"/>
          <w:b/>
          <w:bCs/>
          <w:sz w:val="32"/>
          <w:szCs w:val="32"/>
        </w:rPr>
      </w:pPr>
      <w:r w:rsidRPr="001126F0">
        <w:rPr>
          <w:rFonts w:ascii="Angsana New" w:hAnsi="Angsana New" w:cs="Angsana New"/>
          <w:sz w:val="32"/>
          <w:szCs w:val="32"/>
          <w:u w:val="none"/>
          <w:cs/>
        </w:rPr>
        <w:t>รายงานการสอบทานของผู้สอบบัญชีรับอนุญาต</w:t>
      </w:r>
    </w:p>
    <w:p w:rsidR="00F35EBD" w:rsidRPr="00D36B78" w:rsidRDefault="00F35EBD" w:rsidP="004C766E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sectPr w:rsidR="00F35EBD" w:rsidRPr="00D36B78" w:rsidSect="0047456A">
          <w:footerReference w:type="default" r:id="rId8"/>
          <w:headerReference w:type="first" r:id="rId9"/>
          <w:footerReference w:type="first" r:id="rId10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docGrid w:linePitch="245"/>
        </w:sectPr>
      </w:pPr>
    </w:p>
    <w:p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  <w:r w:rsidRPr="00D36B78">
        <w:rPr>
          <w:rFonts w:ascii="Angsana New" w:hAnsi="Angsana New"/>
          <w:cs/>
        </w:rPr>
        <w:t>รายงาน</w:t>
      </w:r>
      <w:r w:rsidRPr="00D36B78">
        <w:rPr>
          <w:rFonts w:ascii="Angsana New" w:hAnsi="Angsana New"/>
          <w:cs/>
          <w:lang w:val="th-TH"/>
        </w:rPr>
        <w:t>การสอบทาน</w:t>
      </w:r>
      <w:r w:rsidRPr="00D36B78">
        <w:rPr>
          <w:rFonts w:ascii="Angsana New" w:hAnsi="Angsana New"/>
          <w:cs/>
        </w:rPr>
        <w:t>ข้อมูลทางการเงินระหว่างกาล</w:t>
      </w:r>
      <w:r w:rsidR="001126F0" w:rsidRPr="00E5629D">
        <w:rPr>
          <w:rFonts w:ascii="Angsana New" w:hAnsi="Angsana New"/>
          <w:cs/>
        </w:rPr>
        <w:t>แบบย่อ</w:t>
      </w:r>
      <w:r w:rsidRPr="00D36B78">
        <w:rPr>
          <w:rFonts w:ascii="Angsana New" w:hAnsi="Angsana New"/>
          <w:cs/>
          <w:lang w:val="th-TH"/>
        </w:rPr>
        <w:t>โดย</w:t>
      </w:r>
      <w:r w:rsidRPr="00D36B78">
        <w:rPr>
          <w:rFonts w:ascii="Angsana New" w:hAnsi="Angsana New"/>
          <w:cs/>
        </w:rPr>
        <w:t>ผู้สอบบัญชีรับอนุญาต</w:t>
      </w:r>
    </w:p>
    <w:p w:rsidR="00F35EBD" w:rsidRPr="00D36B78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35EBD" w:rsidRPr="00D36B78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36B78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D36B78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Pr="00D36B7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D36B78">
        <w:rPr>
          <w:rFonts w:ascii="Angsana New" w:hAnsi="Angsana New"/>
          <w:b/>
          <w:bCs/>
          <w:sz w:val="30"/>
          <w:szCs w:val="30"/>
          <w:cs/>
          <w:lang w:val="th-TH"/>
        </w:rPr>
        <w:t>เสริมสุข จำกัด (มหาชน)</w:t>
      </w:r>
    </w:p>
    <w:p w:rsidR="00F35EBD" w:rsidRPr="00D36B78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B70FCC" w:rsidRPr="00D36B78" w:rsidRDefault="00B70FCC" w:rsidP="00B7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930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D36B78">
        <w:rPr>
          <w:rFonts w:ascii="Angsana New" w:hAnsi="Angsana New"/>
          <w:spacing w:val="-4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D36B78">
        <w:rPr>
          <w:rFonts w:ascii="Angsana New" w:hAnsi="Angsana New"/>
          <w:color w:val="FFFFFF"/>
          <w:spacing w:val="-4"/>
          <w:sz w:val="30"/>
          <w:szCs w:val="30"/>
        </w:rPr>
        <w:t>.</w:t>
      </w:r>
      <w:r w:rsidRPr="00D36B78">
        <w:rPr>
          <w:rFonts w:ascii="Angsana New" w:hAnsi="Angsana New"/>
          <w:spacing w:val="-4"/>
          <w:sz w:val="30"/>
          <w:szCs w:val="30"/>
          <w:cs/>
        </w:rPr>
        <w:t>ณ</w:t>
      </w:r>
      <w:r w:rsidRPr="00D36B78">
        <w:rPr>
          <w:rFonts w:ascii="Angsana New" w:hAnsi="Angsana New"/>
          <w:color w:val="FFFFFF"/>
          <w:spacing w:val="-4"/>
          <w:sz w:val="30"/>
          <w:szCs w:val="30"/>
        </w:rPr>
        <w:t>.</w:t>
      </w:r>
      <w:r w:rsidRPr="00D36B78">
        <w:rPr>
          <w:rFonts w:ascii="Angsana New" w:hAnsi="Angsana New"/>
          <w:spacing w:val="-4"/>
          <w:sz w:val="30"/>
          <w:szCs w:val="30"/>
          <w:cs/>
        </w:rPr>
        <w:t>วันที่</w:t>
      </w:r>
      <w:r w:rsidRPr="00D36B78">
        <w:rPr>
          <w:rFonts w:ascii="Angsana New" w:hAnsi="Angsana New"/>
          <w:color w:val="FFFFFF"/>
          <w:spacing w:val="-4"/>
          <w:sz w:val="30"/>
          <w:szCs w:val="30"/>
        </w:rPr>
        <w:t>.</w:t>
      </w:r>
      <w:r w:rsidRPr="00D36B78">
        <w:rPr>
          <w:rFonts w:ascii="Angsana New" w:hAnsi="Angsana New"/>
          <w:spacing w:val="-4"/>
          <w:sz w:val="30"/>
          <w:szCs w:val="30"/>
          <w:cs/>
        </w:rPr>
        <w:t>3</w:t>
      </w:r>
      <w:r>
        <w:rPr>
          <w:rFonts w:ascii="Angsana New" w:hAnsi="Angsana New"/>
          <w:spacing w:val="-4"/>
          <w:sz w:val="30"/>
          <w:szCs w:val="30"/>
        </w:rPr>
        <w:t>0</w:t>
      </w:r>
      <w:r w:rsidRPr="00D36B7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D36B7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36B78">
        <w:rPr>
          <w:rFonts w:ascii="Angsana New" w:hAnsi="Angsana New"/>
          <w:spacing w:val="-4"/>
          <w:sz w:val="30"/>
          <w:szCs w:val="30"/>
        </w:rPr>
        <w:t>25</w:t>
      </w:r>
      <w:r>
        <w:rPr>
          <w:rFonts w:ascii="Angsana New" w:hAnsi="Angsana New"/>
          <w:spacing w:val="-4"/>
          <w:sz w:val="30"/>
          <w:szCs w:val="30"/>
        </w:rPr>
        <w:t>6</w:t>
      </w:r>
      <w:r w:rsidR="00FE43BE">
        <w:rPr>
          <w:rFonts w:ascii="Angsana New" w:hAnsi="Angsana New"/>
          <w:spacing w:val="-4"/>
          <w:sz w:val="30"/>
          <w:szCs w:val="30"/>
        </w:rPr>
        <w:t>2</w:t>
      </w:r>
      <w:r w:rsidRPr="00D36B78">
        <w:rPr>
          <w:rFonts w:ascii="Angsana New" w:hAnsi="Angsana New"/>
          <w:spacing w:val="-4"/>
          <w:sz w:val="30"/>
          <w:szCs w:val="30"/>
        </w:rPr>
        <w:t xml:space="preserve"> </w:t>
      </w:r>
      <w:r w:rsidRPr="00D36B78">
        <w:rPr>
          <w:rFonts w:ascii="Angsana New" w:hAnsi="Angsana New"/>
          <w:spacing w:val="-4"/>
          <w:sz w:val="30"/>
          <w:szCs w:val="30"/>
          <w:cs/>
        </w:rPr>
        <w:t>งบกำไรขาดทุนเบ็ดเสร็จรวมและงบกำไรขาดทุนเบ็ดเสร็จเฉพาะ</w:t>
      </w:r>
      <w:r w:rsidRPr="00D36B78">
        <w:rPr>
          <w:rFonts w:ascii="Angsana New" w:hAnsi="Angsana New"/>
          <w:spacing w:val="-8"/>
          <w:sz w:val="30"/>
          <w:szCs w:val="30"/>
          <w:cs/>
        </w:rPr>
        <w:t>กิจการ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>
        <w:rPr>
          <w:rFonts w:ascii="Angsana New" w:hAnsi="Angsana New"/>
          <w:spacing w:val="-8"/>
          <w:sz w:val="30"/>
          <w:szCs w:val="30"/>
        </w:rPr>
        <w:t>3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0 มิถุนายน </w:t>
      </w:r>
      <w:r>
        <w:rPr>
          <w:rFonts w:ascii="Angsana New" w:hAnsi="Angsana New"/>
          <w:spacing w:val="-8"/>
          <w:sz w:val="30"/>
          <w:szCs w:val="30"/>
        </w:rPr>
        <w:t>256</w:t>
      </w:r>
      <w:r w:rsidR="00FE43BE">
        <w:rPr>
          <w:rFonts w:ascii="Angsana New" w:hAnsi="Angsana New"/>
          <w:spacing w:val="-8"/>
          <w:sz w:val="30"/>
          <w:szCs w:val="30"/>
        </w:rPr>
        <w:t>2</w:t>
      </w:r>
      <w:r w:rsidRPr="00D36B7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363CC9">
        <w:rPr>
          <w:rFonts w:ascii="Angsana New" w:hAnsi="Angsana New"/>
          <w:spacing w:val="-12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363CC9">
        <w:rPr>
          <w:rFonts w:ascii="Angsana New" w:hAnsi="Angsana New"/>
          <w:spacing w:val="-12"/>
          <w:sz w:val="30"/>
          <w:szCs w:val="30"/>
        </w:rPr>
        <w:t xml:space="preserve"> </w:t>
      </w:r>
      <w:r w:rsidRPr="00363CC9">
        <w:rPr>
          <w:rFonts w:ascii="Angsana New" w:hAnsi="Angsana New"/>
          <w:spacing w:val="-12"/>
          <w:sz w:val="30"/>
          <w:szCs w:val="30"/>
          <w:cs/>
        </w:rPr>
        <w:t>และ</w:t>
      </w:r>
      <w:r>
        <w:rPr>
          <w:rFonts w:ascii="Angsana New" w:hAnsi="Angsana New"/>
          <w:spacing w:val="-12"/>
          <w:sz w:val="30"/>
          <w:szCs w:val="30"/>
        </w:rPr>
        <w:br/>
      </w:r>
      <w:r w:rsidRPr="00363CC9">
        <w:rPr>
          <w:rFonts w:ascii="Angsana New" w:hAnsi="Angsana New"/>
          <w:spacing w:val="-4"/>
          <w:sz w:val="30"/>
          <w:szCs w:val="30"/>
          <w:cs/>
        </w:rPr>
        <w:t>งบกระแสเงินสดรวม</w:t>
      </w:r>
      <w:r w:rsidRPr="00D36B78">
        <w:rPr>
          <w:rFonts w:ascii="Angsana New" w:hAnsi="Angsana New"/>
          <w:spacing w:val="-4"/>
          <w:sz w:val="30"/>
          <w:szCs w:val="30"/>
          <w:cs/>
        </w:rPr>
        <w:t>และงบกระแสเงินสดเฉพาะกิจการ</w:t>
      </w:r>
      <w:r w:rsidRPr="00D36B78">
        <w:rPr>
          <w:rFonts w:ascii="Angsana New" w:hAnsi="Angsana New"/>
          <w:color w:val="FFFFFF"/>
          <w:spacing w:val="-4"/>
          <w:sz w:val="30"/>
          <w:szCs w:val="30"/>
        </w:rPr>
        <w:t>.</w:t>
      </w:r>
      <w:r w:rsidRPr="00D36B78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D36B78">
        <w:rPr>
          <w:rFonts w:ascii="Angsana New" w:hAnsi="Angsana New"/>
          <w:spacing w:val="-4"/>
          <w:sz w:val="30"/>
          <w:szCs w:val="30"/>
          <w:cs/>
        </w:rPr>
        <w:t>เดือนสิ้นสุด</w:t>
      </w:r>
      <w:r w:rsidRPr="00D36B78">
        <w:rPr>
          <w:rFonts w:ascii="Angsana New" w:hAnsi="Angsana New"/>
          <w:spacing w:val="-8"/>
          <w:sz w:val="30"/>
          <w:szCs w:val="30"/>
          <w:cs/>
        </w:rPr>
        <w:t xml:space="preserve">วันที่ </w:t>
      </w:r>
      <w:r w:rsidRPr="00D36B78">
        <w:rPr>
          <w:rFonts w:ascii="Angsana New" w:hAnsi="Angsana New"/>
          <w:spacing w:val="-4"/>
          <w:sz w:val="30"/>
          <w:szCs w:val="30"/>
          <w:cs/>
        </w:rPr>
        <w:t>3</w:t>
      </w:r>
      <w:r>
        <w:rPr>
          <w:rFonts w:ascii="Angsana New" w:hAnsi="Angsana New" w:hint="cs"/>
          <w:spacing w:val="-4"/>
          <w:sz w:val="30"/>
          <w:szCs w:val="30"/>
          <w:cs/>
        </w:rPr>
        <w:t>0</w:t>
      </w:r>
      <w:r w:rsidRPr="00D36B7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D36B7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</w:t>
      </w:r>
      <w:r w:rsidR="00FE43BE">
        <w:rPr>
          <w:rFonts w:ascii="Angsana New" w:hAnsi="Angsana New"/>
          <w:spacing w:val="-4"/>
          <w:sz w:val="30"/>
          <w:szCs w:val="30"/>
        </w:rPr>
        <w:t>2</w:t>
      </w:r>
      <w:r w:rsidRPr="00D36B78">
        <w:rPr>
          <w:rFonts w:ascii="Angsana New" w:hAnsi="Angsana New"/>
          <w:spacing w:val="-4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เสริมสุข จำกัด </w:t>
      </w:r>
      <w:r w:rsidRPr="00D36B78">
        <w:rPr>
          <w:rFonts w:ascii="Angsana New" w:hAnsi="Angsana New"/>
          <w:spacing w:val="-2"/>
          <w:sz w:val="30"/>
          <w:szCs w:val="30"/>
          <w:cs/>
        </w:rPr>
        <w:t>(มหาชน) และบริษัทย่อย</w:t>
      </w:r>
      <w:r w:rsidRPr="00D36B78">
        <w:rPr>
          <w:rFonts w:ascii="Angsana New" w:hAnsi="Angsana New"/>
          <w:color w:val="FFFFFF"/>
          <w:spacing w:val="-2"/>
          <w:sz w:val="30"/>
          <w:szCs w:val="30"/>
        </w:rPr>
        <w:t>.</w:t>
      </w:r>
      <w:r w:rsidRPr="00D36B78">
        <w:rPr>
          <w:rFonts w:ascii="Angsana New" w:hAnsi="Angsana New"/>
          <w:spacing w:val="-2"/>
          <w:sz w:val="30"/>
          <w:szCs w:val="30"/>
          <w:cs/>
        </w:rPr>
        <w:t>และของเฉพาะบริษัท เสริมสุข จำกัด (มหาชน) ตามลำดับ ซึ่งผู้บริหาร</w:t>
      </w:r>
      <w:r w:rsidRPr="00D36B78">
        <w:rPr>
          <w:rFonts w:ascii="Angsana New" w:hAnsi="Angsana New"/>
          <w:spacing w:val="-4"/>
          <w:sz w:val="30"/>
          <w:szCs w:val="30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36B78">
        <w:rPr>
          <w:rFonts w:ascii="Angsana New" w:hAnsi="Angsana New"/>
          <w:spacing w:val="-4"/>
          <w:sz w:val="30"/>
          <w:szCs w:val="30"/>
        </w:rPr>
        <w:t>34</w:t>
      </w:r>
      <w:r w:rsidRPr="00D36B78">
        <w:rPr>
          <w:rFonts w:ascii="Angsana New" w:hAnsi="Angsana New"/>
          <w:spacing w:val="-4"/>
          <w:sz w:val="30"/>
          <w:szCs w:val="30"/>
          <w:cs/>
        </w:rPr>
        <w:t xml:space="preserve"> เรื่อง</w:t>
      </w:r>
      <w:r w:rsidR="002809A1">
        <w:rPr>
          <w:rFonts w:ascii="Angsana New" w:hAnsi="Angsana New" w:hint="cs"/>
          <w:spacing w:val="-4"/>
          <w:sz w:val="30"/>
          <w:szCs w:val="30"/>
          <w:cs/>
        </w:rPr>
        <w:t>การรายงานทาง</w:t>
      </w:r>
      <w:r w:rsidRPr="00D36B78">
        <w:rPr>
          <w:rFonts w:ascii="Angsana New" w:hAnsi="Angsana New"/>
          <w:spacing w:val="-4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D36B78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:rsidR="00B70FCC" w:rsidRPr="00D36B78" w:rsidRDefault="00B70FCC" w:rsidP="00B7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B70FCC" w:rsidRPr="00D36B78" w:rsidRDefault="00B70FCC" w:rsidP="00B70F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B70FCC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รหัส</w:t>
      </w:r>
      <w:r w:rsidRPr="00D36B78">
        <w:rPr>
          <w:rFonts w:ascii="Angsana New" w:hAnsi="Angsana New"/>
          <w:sz w:val="30"/>
          <w:szCs w:val="30"/>
        </w:rPr>
        <w:t xml:space="preserve"> 2410 “</w:t>
      </w:r>
      <w:r w:rsidRPr="00D36B7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36B78">
        <w:rPr>
          <w:rFonts w:ascii="Angsana New" w:hAnsi="Angsana New"/>
          <w:sz w:val="30"/>
          <w:szCs w:val="30"/>
        </w:rPr>
        <w:t>”</w:t>
      </w:r>
      <w:r w:rsidRPr="00D36B78">
        <w:rPr>
          <w:rFonts w:ascii="Angsana New" w:hAnsi="Angsana New"/>
          <w:sz w:val="30"/>
          <w:szCs w:val="30"/>
          <w:cs/>
        </w:rPr>
        <w:t xml:space="preserve"> การสอบทานดังกล่าว</w:t>
      </w:r>
      <w:r w:rsidRPr="00D36B78">
        <w:rPr>
          <w:rFonts w:ascii="Angsana New" w:hAnsi="Angsana New"/>
          <w:spacing w:val="-8"/>
          <w:sz w:val="30"/>
          <w:szCs w:val="30"/>
          <w:cs/>
        </w:rPr>
        <w:t>ประกอบด้วย</w:t>
      </w:r>
      <w:r w:rsidRPr="00D36B78">
        <w:rPr>
          <w:rFonts w:ascii="Angsana New" w:hAnsi="Angsana New"/>
          <w:spacing w:val="-24"/>
          <w:sz w:val="30"/>
          <w:szCs w:val="30"/>
        </w:rPr>
        <w:t xml:space="preserve"> </w:t>
      </w:r>
      <w:r w:rsidRPr="00D36B78">
        <w:rPr>
          <w:rFonts w:ascii="Angsana New" w:hAnsi="Angsana New"/>
          <w:spacing w:val="-8"/>
          <w:sz w:val="30"/>
          <w:szCs w:val="30"/>
          <w:cs/>
        </w:rPr>
        <w:t>การ</w:t>
      </w:r>
      <w:r w:rsidRPr="00D36B78">
        <w:rPr>
          <w:rFonts w:ascii="Angsana New" w:hAnsi="Angsana New"/>
          <w:sz w:val="30"/>
          <w:szCs w:val="30"/>
          <w:cs/>
        </w:rPr>
        <w:t>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D36B78">
        <w:rPr>
          <w:rFonts w:ascii="Angsana New" w:hAnsi="Angsana New"/>
          <w:sz w:val="30"/>
          <w:szCs w:val="30"/>
          <w:cs/>
        </w:rPr>
        <w:br w:type="textWrapping" w:clear="all"/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:rsidR="00B70FCC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E1614" w:rsidRDefault="008E1614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8E1614" w:rsidSect="0047456A"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245"/>
        </w:sectPr>
      </w:pPr>
    </w:p>
    <w:p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70FCC" w:rsidRPr="00D36B78" w:rsidRDefault="00B70FCC" w:rsidP="00B7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B70FCC" w:rsidRPr="00D36B78" w:rsidRDefault="00B70FCC" w:rsidP="00B70F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F0B06">
        <w:rPr>
          <w:rFonts w:ascii="Angsana New" w:hAnsi="Angsana New"/>
          <w:spacing w:val="-8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</w:t>
      </w:r>
      <w:bookmarkStart w:id="0" w:name="_GoBack"/>
      <w:bookmarkEnd w:id="0"/>
      <w:r w:rsidRPr="00FF0B06">
        <w:rPr>
          <w:rFonts w:ascii="Angsana New" w:hAnsi="Angsana New"/>
          <w:spacing w:val="-8"/>
          <w:sz w:val="30"/>
          <w:szCs w:val="30"/>
          <w:cs/>
        </w:rPr>
        <w:t xml:space="preserve">ะหว่างกาลดังกล่าว ไม่ได้จัดทำขึ้นตามมาตรฐานการบัญชี ฉบับที่ </w:t>
      </w:r>
      <w:r w:rsidRPr="00FF0B06">
        <w:rPr>
          <w:rFonts w:ascii="Angsana New" w:hAnsi="Angsana New"/>
          <w:spacing w:val="-8"/>
          <w:sz w:val="30"/>
          <w:szCs w:val="30"/>
        </w:rPr>
        <w:t>34</w:t>
      </w:r>
      <w:r>
        <w:rPr>
          <w:rFonts w:ascii="Angsana New" w:hAnsi="Angsana New"/>
          <w:sz w:val="30"/>
          <w:szCs w:val="30"/>
        </w:rPr>
        <w:br/>
      </w:r>
      <w:r w:rsidR="002809A1">
        <w:rPr>
          <w:rFonts w:ascii="Angsana New" w:hAnsi="Angsana New"/>
          <w:sz w:val="30"/>
          <w:szCs w:val="30"/>
          <w:cs/>
        </w:rPr>
        <w:t xml:space="preserve">เรื่อง </w:t>
      </w:r>
      <w:r w:rsidR="002809A1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D36B78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B70FCC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B70FCC" w:rsidRPr="00D36B78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สุรีย์รัตน์ ทองอรุณแสง</w:t>
      </w:r>
      <w:r w:rsidRPr="00D36B78">
        <w:rPr>
          <w:rFonts w:ascii="Angsana New" w:hAnsi="Angsana New"/>
          <w:sz w:val="30"/>
          <w:szCs w:val="30"/>
          <w:cs/>
        </w:rPr>
        <w:t>)</w:t>
      </w:r>
    </w:p>
    <w:p w:rsidR="00B70FCC" w:rsidRPr="00D36B78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B70FCC" w:rsidRPr="00D36B78" w:rsidRDefault="00B70FCC" w:rsidP="00B70FCC">
      <w:pPr>
        <w:spacing w:line="240" w:lineRule="auto"/>
        <w:rPr>
          <w:rFonts w:ascii="Angsana New" w:hAnsi="Angsana New"/>
          <w:sz w:val="30"/>
          <w:szCs w:val="30"/>
          <w:shd w:val="clear" w:color="auto" w:fill="E0E0E0"/>
          <w:cs/>
        </w:rPr>
      </w:pPr>
      <w:r w:rsidRPr="00D36B78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4409</w:t>
      </w:r>
    </w:p>
    <w:p w:rsidR="00B70FCC" w:rsidRPr="00D36B78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</w:p>
    <w:p w:rsidR="00B70FCC" w:rsidRPr="00D36B78" w:rsidRDefault="00B70FCC" w:rsidP="00B70FCC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B70FCC" w:rsidRPr="00D36B78" w:rsidRDefault="00B70FCC" w:rsidP="00B70FCC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6E07AE" w:rsidRPr="00D36B78" w:rsidRDefault="00832EA4" w:rsidP="00B70FCC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 w:rsidR="00B70FCC">
        <w:rPr>
          <w:rFonts w:ascii="Angsana New" w:hAnsi="Angsana New"/>
          <w:sz w:val="30"/>
          <w:szCs w:val="30"/>
        </w:rPr>
        <w:t xml:space="preserve"> </w:t>
      </w:r>
      <w:r w:rsidR="00B70FCC">
        <w:rPr>
          <w:rFonts w:ascii="Angsana New" w:hAnsi="Angsana New" w:hint="cs"/>
          <w:sz w:val="30"/>
          <w:szCs w:val="30"/>
          <w:cs/>
        </w:rPr>
        <w:t>สิงหาคม</w:t>
      </w:r>
      <w:r w:rsidR="00B457AF">
        <w:rPr>
          <w:rFonts w:ascii="Angsana New" w:hAnsi="Angsana New" w:hint="cs"/>
          <w:sz w:val="30"/>
          <w:szCs w:val="30"/>
          <w:cs/>
        </w:rPr>
        <w:t xml:space="preserve"> </w:t>
      </w:r>
      <w:r w:rsidR="005E08B3">
        <w:rPr>
          <w:rFonts w:ascii="Angsana New" w:hAnsi="Angsana New"/>
          <w:sz w:val="30"/>
          <w:szCs w:val="30"/>
          <w:cs/>
        </w:rPr>
        <w:t>256</w:t>
      </w:r>
      <w:r w:rsidR="0043323E">
        <w:rPr>
          <w:rFonts w:ascii="Angsana New" w:hAnsi="Angsana New"/>
          <w:sz w:val="30"/>
          <w:szCs w:val="30"/>
        </w:rPr>
        <w:t>2</w:t>
      </w:r>
    </w:p>
    <w:p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sectPr w:rsidR="006E07AE" w:rsidRPr="00D36B78" w:rsidSect="008E1614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9" w:h="16834" w:code="9"/>
      <w:pgMar w:top="691" w:right="1019" w:bottom="576" w:left="1152" w:header="720" w:footer="720" w:gutter="0"/>
      <w:paperSrc w:first="15" w:other="15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13DC" w:rsidRDefault="00E413DC" w:rsidP="004956B4">
      <w:r>
        <w:separator/>
      </w:r>
    </w:p>
  </w:endnote>
  <w:endnote w:type="continuationSeparator" w:id="0">
    <w:p w:rsidR="00E413DC" w:rsidRDefault="00E413DC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3DDB" w:rsidRPr="00E31D6D" w:rsidRDefault="006A3DDB" w:rsidP="00E31D6D">
    <w:pPr>
      <w:pStyle w:val="Footer"/>
      <w:tabs>
        <w:tab w:val="clear" w:pos="4678"/>
      </w:tabs>
      <w:rPr>
        <w:caps/>
        <w:noProof/>
        <w:color w:val="5B9BD5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3DDB" w:rsidRPr="00E31D6D" w:rsidRDefault="006A3DDB" w:rsidP="00E31D6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right="360"/>
      <w:jc w:val="center"/>
      <w:rPr>
        <w:rFonts w:ascii="Angsana New" w:hAnsi="Angsana New"/>
        <w:i/>
        <w:iCs/>
        <w:sz w:val="30"/>
        <w:szCs w:val="30"/>
        <w:lang w:val="pt-BR"/>
      </w:rPr>
    </w:pPr>
    <w:r w:rsidRPr="00E31D6D">
      <w:rPr>
        <w:rStyle w:val="PageNumber"/>
        <w:rFonts w:ascii="Angsana New" w:hAnsi="Angsana New" w:cs="Angsana New"/>
        <w:sz w:val="30"/>
        <w:szCs w:val="3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3DDB" w:rsidRPr="00D36B78" w:rsidRDefault="006A3DDB" w:rsidP="00E80C07">
    <w:pPr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3DDB" w:rsidRPr="00E31D6D" w:rsidRDefault="006A3DDB" w:rsidP="00E31D6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right="360"/>
      <w:jc w:val="center"/>
      <w:rPr>
        <w:rFonts w:ascii="Angsana New" w:hAnsi="Angsana New"/>
        <w:i/>
        <w:iCs/>
        <w:sz w:val="30"/>
        <w:szCs w:val="30"/>
        <w:lang w:val="pt-BR"/>
      </w:rPr>
    </w:pPr>
    <w:r w:rsidRPr="00E31D6D">
      <w:rPr>
        <w:rStyle w:val="PageNumber"/>
        <w:rFonts w:ascii="Angsana New" w:hAnsi="Angsana New" w:cs="Angsana New"/>
        <w:sz w:val="30"/>
        <w:szCs w:val="30"/>
      </w:rPr>
      <w:t>1</w:t>
    </w:r>
    <w:r>
      <w:rPr>
        <w:rStyle w:val="PageNumber"/>
        <w:rFonts w:ascii="Angsana New" w:hAnsi="Angsana New" w:cs="Angsana New"/>
        <w:sz w:val="30"/>
        <w:szCs w:val="30"/>
      </w:rPr>
      <w:t>3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3DDB" w:rsidRPr="0047456A" w:rsidRDefault="006A3DDB" w:rsidP="0047456A">
    <w:pPr>
      <w:pStyle w:val="Footer"/>
      <w:jc w:val="center"/>
      <w:rPr>
        <w:rFonts w:ascii="Angsana New" w:hAnsi="Angsana New"/>
        <w:sz w:val="30"/>
        <w:szCs w:val="30"/>
      </w:rPr>
    </w:pPr>
    <w:r w:rsidRPr="0047456A">
      <w:rPr>
        <w:rFonts w:ascii="Angsana New" w:hAnsi="Angsana New"/>
        <w:sz w:val="30"/>
        <w:szCs w:val="30"/>
      </w:rPr>
      <w:fldChar w:fldCharType="begin"/>
    </w:r>
    <w:r w:rsidRPr="0047456A">
      <w:rPr>
        <w:rFonts w:ascii="Angsana New" w:hAnsi="Angsana New"/>
        <w:sz w:val="30"/>
        <w:szCs w:val="30"/>
      </w:rPr>
      <w:instrText xml:space="preserve"> PAGE   \* MERGEFORMAT </w:instrText>
    </w:r>
    <w:r w:rsidRPr="0047456A">
      <w:rPr>
        <w:rFonts w:ascii="Angsana New" w:hAnsi="Angsana New"/>
        <w:sz w:val="30"/>
        <w:szCs w:val="30"/>
      </w:rPr>
      <w:fldChar w:fldCharType="separate"/>
    </w:r>
    <w:r w:rsidR="004D2A31">
      <w:rPr>
        <w:rFonts w:ascii="Angsana New" w:hAnsi="Angsana New"/>
        <w:noProof/>
        <w:sz w:val="30"/>
        <w:szCs w:val="30"/>
      </w:rPr>
      <w:t>42</w:t>
    </w:r>
    <w:r w:rsidRPr="0047456A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3DDB" w:rsidRDefault="006A3DDB" w:rsidP="003758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</w:pPr>
    <w:r>
      <w:tab/>
    </w:r>
    <w:r w:rsidRPr="003C6472">
      <w:rPr>
        <w:rFonts w:ascii="Angsana New" w:hAnsi="Angsana New"/>
        <w:sz w:val="30"/>
        <w:szCs w:val="30"/>
      </w:rPr>
      <w:fldChar w:fldCharType="begin"/>
    </w:r>
    <w:r w:rsidRPr="003C6472">
      <w:rPr>
        <w:rFonts w:ascii="Angsana New" w:hAnsi="Angsana New"/>
        <w:sz w:val="30"/>
        <w:szCs w:val="30"/>
      </w:rPr>
      <w:instrText xml:space="preserve"> PAGE   \* MERGEFORMAT </w:instrText>
    </w:r>
    <w:r w:rsidRPr="003C6472">
      <w:rPr>
        <w:rFonts w:ascii="Angsana New" w:hAnsi="Angsana New"/>
        <w:sz w:val="30"/>
        <w:szCs w:val="30"/>
      </w:rPr>
      <w:fldChar w:fldCharType="separate"/>
    </w:r>
    <w:r w:rsidR="004D2A31">
      <w:rPr>
        <w:rFonts w:ascii="Angsana New" w:hAnsi="Angsana New"/>
        <w:noProof/>
        <w:sz w:val="30"/>
        <w:szCs w:val="30"/>
      </w:rPr>
      <w:t>43</w:t>
    </w:r>
    <w:r w:rsidRPr="003C6472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3DDB" w:rsidRPr="00907A32" w:rsidRDefault="006A3DDB" w:rsidP="00036FFD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pt-BR"/>
      </w:rPr>
    </w:pPr>
    <w:r w:rsidRPr="003D799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99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4D2A31">
      <w:rPr>
        <w:rStyle w:val="PageNumber"/>
        <w:rFonts w:ascii="Angsana New" w:hAnsi="Angsana New" w:cs="Angsana New"/>
        <w:noProof/>
        <w:sz w:val="30"/>
        <w:szCs w:val="30"/>
      </w:rPr>
      <w:t>27</w: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6A3DDB" w:rsidRPr="00907A32" w:rsidRDefault="006A3DDB" w:rsidP="00CE3A2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13DC" w:rsidRDefault="00E413DC" w:rsidP="004956B4">
      <w:r>
        <w:separator/>
      </w:r>
    </w:p>
  </w:footnote>
  <w:footnote w:type="continuationSeparator" w:id="0">
    <w:p w:rsidR="00E413DC" w:rsidRDefault="00E413DC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3DDB" w:rsidRPr="00C70EC6" w:rsidRDefault="006A3DDB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:rsidR="006A3DDB" w:rsidRPr="00C70EC6" w:rsidRDefault="006A3DDB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6A3DDB" w:rsidRDefault="006A3DDB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งวดสามเดือนและหกเดือนและหกเดือนสิ้นสุดวันที่ 30 มิถุนายน </w:t>
    </w:r>
    <w:r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 w:hint="cs"/>
        <w:b/>
        <w:bCs/>
        <w:sz w:val="32"/>
        <w:szCs w:val="32"/>
        <w:cs/>
      </w:rPr>
      <w:t>4</w:t>
    </w:r>
    <w:r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:rsidR="006A3DDB" w:rsidRDefault="006A3DDB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3DDB" w:rsidRPr="009B072F" w:rsidRDefault="006A3DDB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:rsidR="006A3DDB" w:rsidRPr="009B072F" w:rsidRDefault="006A3DDB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6A3DDB" w:rsidRDefault="006A3DDB" w:rsidP="00B46D6D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งวดสามเดือนและเก้าเดือนสิ้นสุดวันที่ 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มิถุนายน 25</w:t>
    </w:r>
    <w:r>
      <w:rPr>
        <w:rFonts w:ascii="Angsana New" w:hAnsi="Angsana New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:rsidR="006A3DDB" w:rsidRDefault="006A3DDB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3DDB" w:rsidRPr="009B072F" w:rsidRDefault="006A3DDB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:rsidR="006A3DDB" w:rsidRPr="009B072F" w:rsidRDefault="006A3DDB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6A3DDB" w:rsidRDefault="006A3DDB" w:rsidP="00E80C07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งวดสามเดือนและเก้าเดือนสิ้นสุดวันที่ 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มิถุนายน 25</w:t>
    </w:r>
    <w:r>
      <w:rPr>
        <w:rFonts w:ascii="Angsana New" w:hAnsi="Angsana New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:rsidR="006A3DDB" w:rsidRDefault="006A3DDB" w:rsidP="004914D4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1614" w:rsidRDefault="008E1614" w:rsidP="00550AD0">
    <w:pPr>
      <w:pStyle w:val="Header"/>
      <w:rPr>
        <w:rFonts w:ascii="Angsana New" w:hAnsi="Angsana New"/>
        <w:b/>
        <w:bCs/>
        <w:sz w:val="32"/>
        <w:szCs w:val="32"/>
      </w:rPr>
    </w:pPr>
  </w:p>
  <w:p w:rsidR="008E1614" w:rsidRDefault="008E1614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4176868"/>
    <w:multiLevelType w:val="hybridMultilevel"/>
    <w:tmpl w:val="C2E43A5A"/>
    <w:lvl w:ilvl="0" w:tplc="B7C6D09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8306B"/>
    <w:multiLevelType w:val="hybridMultilevel"/>
    <w:tmpl w:val="5100E8FA"/>
    <w:lvl w:ilvl="0" w:tplc="F79476E8">
      <w:start w:val="7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DCA79BE"/>
    <w:multiLevelType w:val="hybridMultilevel"/>
    <w:tmpl w:val="6A2A48C2"/>
    <w:lvl w:ilvl="0" w:tplc="7FEA9F8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520605"/>
    <w:multiLevelType w:val="hybridMultilevel"/>
    <w:tmpl w:val="CFF473B0"/>
    <w:lvl w:ilvl="0" w:tplc="A9968416">
      <w:start w:val="8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329E24F1"/>
    <w:multiLevelType w:val="hybridMultilevel"/>
    <w:tmpl w:val="4A16AA78"/>
    <w:lvl w:ilvl="0" w:tplc="B2FCECCE">
      <w:start w:val="6"/>
      <w:numFmt w:val="bullet"/>
      <w:lvlText w:val="-"/>
      <w:lvlJc w:val="left"/>
      <w:pPr>
        <w:ind w:left="11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41410E71"/>
    <w:multiLevelType w:val="hybridMultilevel"/>
    <w:tmpl w:val="984625A0"/>
    <w:lvl w:ilvl="0" w:tplc="F2D20988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F400EA7"/>
    <w:multiLevelType w:val="hybridMultilevel"/>
    <w:tmpl w:val="A672F9C8"/>
    <w:lvl w:ilvl="0" w:tplc="5E765AD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58822A7C"/>
    <w:multiLevelType w:val="hybridMultilevel"/>
    <w:tmpl w:val="BA3AF5B2"/>
    <w:lvl w:ilvl="0" w:tplc="E2767248">
      <w:start w:val="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9B4281D"/>
    <w:multiLevelType w:val="hybridMultilevel"/>
    <w:tmpl w:val="6D2823C6"/>
    <w:lvl w:ilvl="0" w:tplc="DE668F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C950B47"/>
    <w:multiLevelType w:val="hybridMultilevel"/>
    <w:tmpl w:val="A82C4CC0"/>
    <w:lvl w:ilvl="0" w:tplc="DF625238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607EA"/>
    <w:multiLevelType w:val="hybridMultilevel"/>
    <w:tmpl w:val="9016FEF8"/>
    <w:lvl w:ilvl="0" w:tplc="54B4DCBA">
      <w:start w:val="4"/>
      <w:numFmt w:val="decimal"/>
      <w:lvlText w:val="%1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3468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3558" w:hanging="360"/>
      </w:pPr>
    </w:lvl>
    <w:lvl w:ilvl="2" w:tplc="0409001B" w:tentative="1">
      <w:start w:val="1"/>
      <w:numFmt w:val="lowerRoman"/>
      <w:lvlText w:val="%3."/>
      <w:lvlJc w:val="right"/>
      <w:pPr>
        <w:ind w:left="4278" w:hanging="180"/>
      </w:pPr>
    </w:lvl>
    <w:lvl w:ilvl="3" w:tplc="0409000F" w:tentative="1">
      <w:start w:val="1"/>
      <w:numFmt w:val="decimal"/>
      <w:lvlText w:val="%4."/>
      <w:lvlJc w:val="left"/>
      <w:pPr>
        <w:ind w:left="4998" w:hanging="360"/>
      </w:pPr>
    </w:lvl>
    <w:lvl w:ilvl="4" w:tplc="04090019" w:tentative="1">
      <w:start w:val="1"/>
      <w:numFmt w:val="lowerLetter"/>
      <w:lvlText w:val="%5."/>
      <w:lvlJc w:val="left"/>
      <w:pPr>
        <w:ind w:left="5718" w:hanging="360"/>
      </w:pPr>
    </w:lvl>
    <w:lvl w:ilvl="5" w:tplc="0409001B" w:tentative="1">
      <w:start w:val="1"/>
      <w:numFmt w:val="lowerRoman"/>
      <w:lvlText w:val="%6."/>
      <w:lvlJc w:val="right"/>
      <w:pPr>
        <w:ind w:left="6438" w:hanging="180"/>
      </w:pPr>
    </w:lvl>
    <w:lvl w:ilvl="6" w:tplc="0409000F" w:tentative="1">
      <w:start w:val="1"/>
      <w:numFmt w:val="decimal"/>
      <w:lvlText w:val="%7."/>
      <w:lvlJc w:val="left"/>
      <w:pPr>
        <w:ind w:left="7158" w:hanging="360"/>
      </w:pPr>
    </w:lvl>
    <w:lvl w:ilvl="7" w:tplc="04090019" w:tentative="1">
      <w:start w:val="1"/>
      <w:numFmt w:val="lowerLetter"/>
      <w:lvlText w:val="%8."/>
      <w:lvlJc w:val="left"/>
      <w:pPr>
        <w:ind w:left="7878" w:hanging="360"/>
      </w:pPr>
    </w:lvl>
    <w:lvl w:ilvl="8" w:tplc="0409001B" w:tentative="1">
      <w:start w:val="1"/>
      <w:numFmt w:val="lowerRoman"/>
      <w:lvlText w:val="%9."/>
      <w:lvlJc w:val="right"/>
      <w:pPr>
        <w:ind w:left="8598" w:hanging="180"/>
      </w:pPr>
    </w:lvl>
  </w:abstractNum>
  <w:abstractNum w:abstractNumId="1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8"/>
  </w:num>
  <w:num w:numId="4">
    <w:abstractNumId w:val="17"/>
  </w:num>
  <w:num w:numId="5">
    <w:abstractNumId w:val="15"/>
  </w:num>
  <w:num w:numId="6">
    <w:abstractNumId w:val="2"/>
  </w:num>
  <w:num w:numId="7">
    <w:abstractNumId w:val="16"/>
  </w:num>
  <w:num w:numId="8">
    <w:abstractNumId w:val="6"/>
  </w:num>
  <w:num w:numId="9">
    <w:abstractNumId w:val="8"/>
  </w:num>
  <w:num w:numId="10">
    <w:abstractNumId w:val="13"/>
  </w:num>
  <w:num w:numId="11">
    <w:abstractNumId w:val="12"/>
  </w:num>
  <w:num w:numId="12">
    <w:abstractNumId w:val="5"/>
  </w:num>
  <w:num w:numId="13">
    <w:abstractNumId w:val="4"/>
  </w:num>
  <w:num w:numId="14">
    <w:abstractNumId w:val="10"/>
  </w:num>
  <w:num w:numId="15">
    <w:abstractNumId w:val="14"/>
  </w:num>
  <w:num w:numId="16">
    <w:abstractNumId w:val="0"/>
  </w:num>
  <w:num w:numId="17">
    <w:abstractNumId w:val="1"/>
  </w:num>
  <w:num w:numId="18">
    <w:abstractNumId w:val="9"/>
  </w:num>
  <w:num w:numId="19">
    <w:abstractNumId w:val="3"/>
  </w:num>
  <w:num w:numId="20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evenAndOddHeaders/>
  <w:drawingGridHorizontalSpacing w:val="90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＀＀噦噦Ɉ̄᠀;䩦噦噦弾Ȧ怀鉦᳍㘾○$$圛圜㠀ȣ!＀＀噦噧ɐȀ᠀즚噦噧큜ȴ/怀尀輳㘾⛇̳̳圜圝㠀ȣ!＀＀噦噧ʓ̀᠀;㰀噦噧큜_x000a_ɯ怀頀&quot;᳍㘾⫒$$圝圞㠀ȣ!＀＀噦噦ʙȀ᠀즙噦噦큜ɽ2怀憚#죌䱧⯎ͻͻ圞圦㠀ȣ!＀＀噧噧ˢ̄᠀&gt;疚噧噧弾ʻ怀휳&amp;က㘾〡圦圧㠀ȣ!＀＀噦噧˥Ȁ᠀_x000a_볍噦噧큜ˈ,怀鐀'烍㘾ㄍ̍̍圧在㠀ȣ!＀＀噦噦̖̀᠀8ᶙ噦噦큜̀怀놚*က㘾㓲在圩㠀ȣ!＀＀噧噦̪Ȁ᠀볍噧噦큜̎*怀湦+嬴㘾㗞˲˲圩圯㠀ȣ!＀＀噦噦̀͜᠀6ࠀ噦噦큜̿怀⸹.ู燇ꖖ㦨圯地㠀ȣ!＀＀ูͨ耀 耀ู"/>
  </w:docVars>
  <w:rsids>
    <w:rsidRoot w:val="00127299"/>
    <w:rsid w:val="00000130"/>
    <w:rsid w:val="0000031C"/>
    <w:rsid w:val="000003C4"/>
    <w:rsid w:val="000006F3"/>
    <w:rsid w:val="00000CAC"/>
    <w:rsid w:val="000010EA"/>
    <w:rsid w:val="000014D6"/>
    <w:rsid w:val="000019C7"/>
    <w:rsid w:val="000019E4"/>
    <w:rsid w:val="000020B3"/>
    <w:rsid w:val="000022DE"/>
    <w:rsid w:val="00002354"/>
    <w:rsid w:val="0000249C"/>
    <w:rsid w:val="000024DF"/>
    <w:rsid w:val="00002750"/>
    <w:rsid w:val="00002A90"/>
    <w:rsid w:val="00002B92"/>
    <w:rsid w:val="00002FAD"/>
    <w:rsid w:val="000039E8"/>
    <w:rsid w:val="00003D69"/>
    <w:rsid w:val="00004537"/>
    <w:rsid w:val="000047E3"/>
    <w:rsid w:val="00004B3E"/>
    <w:rsid w:val="00004D8D"/>
    <w:rsid w:val="000056A6"/>
    <w:rsid w:val="00005C4A"/>
    <w:rsid w:val="000065DC"/>
    <w:rsid w:val="00006750"/>
    <w:rsid w:val="00007791"/>
    <w:rsid w:val="000077D3"/>
    <w:rsid w:val="00007A87"/>
    <w:rsid w:val="00010663"/>
    <w:rsid w:val="0001120F"/>
    <w:rsid w:val="00011380"/>
    <w:rsid w:val="000118E9"/>
    <w:rsid w:val="000119AB"/>
    <w:rsid w:val="000124DD"/>
    <w:rsid w:val="0001283B"/>
    <w:rsid w:val="00012C38"/>
    <w:rsid w:val="00013521"/>
    <w:rsid w:val="00013A4F"/>
    <w:rsid w:val="00013B9C"/>
    <w:rsid w:val="00013C69"/>
    <w:rsid w:val="00013E01"/>
    <w:rsid w:val="00013E4D"/>
    <w:rsid w:val="00013ED5"/>
    <w:rsid w:val="0001402F"/>
    <w:rsid w:val="00014446"/>
    <w:rsid w:val="000145D6"/>
    <w:rsid w:val="000146FD"/>
    <w:rsid w:val="000149CE"/>
    <w:rsid w:val="00014EEE"/>
    <w:rsid w:val="00014F52"/>
    <w:rsid w:val="00015528"/>
    <w:rsid w:val="00016071"/>
    <w:rsid w:val="00016586"/>
    <w:rsid w:val="00016789"/>
    <w:rsid w:val="000167E8"/>
    <w:rsid w:val="000167EA"/>
    <w:rsid w:val="00016845"/>
    <w:rsid w:val="0001698B"/>
    <w:rsid w:val="00016B90"/>
    <w:rsid w:val="00017199"/>
    <w:rsid w:val="000176A6"/>
    <w:rsid w:val="000176AF"/>
    <w:rsid w:val="00017707"/>
    <w:rsid w:val="00017739"/>
    <w:rsid w:val="00017AAB"/>
    <w:rsid w:val="000200D1"/>
    <w:rsid w:val="00020220"/>
    <w:rsid w:val="00020EBB"/>
    <w:rsid w:val="000210C1"/>
    <w:rsid w:val="0002120F"/>
    <w:rsid w:val="00021210"/>
    <w:rsid w:val="000213F2"/>
    <w:rsid w:val="00021713"/>
    <w:rsid w:val="00021A9E"/>
    <w:rsid w:val="00021B44"/>
    <w:rsid w:val="00021E09"/>
    <w:rsid w:val="00021E20"/>
    <w:rsid w:val="000221F0"/>
    <w:rsid w:val="000228EA"/>
    <w:rsid w:val="00022D3B"/>
    <w:rsid w:val="00022D62"/>
    <w:rsid w:val="0002371F"/>
    <w:rsid w:val="00023765"/>
    <w:rsid w:val="00023ACA"/>
    <w:rsid w:val="00023E11"/>
    <w:rsid w:val="0002441F"/>
    <w:rsid w:val="0002445D"/>
    <w:rsid w:val="00024520"/>
    <w:rsid w:val="00024872"/>
    <w:rsid w:val="0002497B"/>
    <w:rsid w:val="00024FD0"/>
    <w:rsid w:val="000251C5"/>
    <w:rsid w:val="000256FA"/>
    <w:rsid w:val="000257EC"/>
    <w:rsid w:val="0002586B"/>
    <w:rsid w:val="00025A8E"/>
    <w:rsid w:val="00026079"/>
    <w:rsid w:val="000262CA"/>
    <w:rsid w:val="00026482"/>
    <w:rsid w:val="0002667F"/>
    <w:rsid w:val="0002713C"/>
    <w:rsid w:val="0002744B"/>
    <w:rsid w:val="00027808"/>
    <w:rsid w:val="00027C98"/>
    <w:rsid w:val="00027DE5"/>
    <w:rsid w:val="00027EE7"/>
    <w:rsid w:val="00027FAB"/>
    <w:rsid w:val="00030246"/>
    <w:rsid w:val="000302E6"/>
    <w:rsid w:val="0003075D"/>
    <w:rsid w:val="00030A73"/>
    <w:rsid w:val="000311EE"/>
    <w:rsid w:val="0003173F"/>
    <w:rsid w:val="00031C7B"/>
    <w:rsid w:val="00032092"/>
    <w:rsid w:val="000320C5"/>
    <w:rsid w:val="000325D8"/>
    <w:rsid w:val="00032E92"/>
    <w:rsid w:val="0003328B"/>
    <w:rsid w:val="0003333C"/>
    <w:rsid w:val="000336D9"/>
    <w:rsid w:val="000337A7"/>
    <w:rsid w:val="00033890"/>
    <w:rsid w:val="000339B8"/>
    <w:rsid w:val="00033C33"/>
    <w:rsid w:val="00033D46"/>
    <w:rsid w:val="0003413D"/>
    <w:rsid w:val="000343A7"/>
    <w:rsid w:val="000346A4"/>
    <w:rsid w:val="00034910"/>
    <w:rsid w:val="00034AFA"/>
    <w:rsid w:val="000354A8"/>
    <w:rsid w:val="00035623"/>
    <w:rsid w:val="00035793"/>
    <w:rsid w:val="00035AA5"/>
    <w:rsid w:val="00035D45"/>
    <w:rsid w:val="00035EC0"/>
    <w:rsid w:val="00036FFD"/>
    <w:rsid w:val="000372E2"/>
    <w:rsid w:val="00037439"/>
    <w:rsid w:val="000375FC"/>
    <w:rsid w:val="00037B04"/>
    <w:rsid w:val="00037CED"/>
    <w:rsid w:val="00037EC7"/>
    <w:rsid w:val="00037FB8"/>
    <w:rsid w:val="0004002E"/>
    <w:rsid w:val="0004027E"/>
    <w:rsid w:val="00040A86"/>
    <w:rsid w:val="00040AAF"/>
    <w:rsid w:val="000412DA"/>
    <w:rsid w:val="000414CB"/>
    <w:rsid w:val="0004172A"/>
    <w:rsid w:val="000418C5"/>
    <w:rsid w:val="00041DB2"/>
    <w:rsid w:val="00042453"/>
    <w:rsid w:val="00042747"/>
    <w:rsid w:val="0004283B"/>
    <w:rsid w:val="00042BB1"/>
    <w:rsid w:val="00042E53"/>
    <w:rsid w:val="00043284"/>
    <w:rsid w:val="000432DD"/>
    <w:rsid w:val="0004342C"/>
    <w:rsid w:val="000438CD"/>
    <w:rsid w:val="000439D8"/>
    <w:rsid w:val="00043D22"/>
    <w:rsid w:val="00043E57"/>
    <w:rsid w:val="0004410A"/>
    <w:rsid w:val="0004424B"/>
    <w:rsid w:val="00044319"/>
    <w:rsid w:val="00044545"/>
    <w:rsid w:val="00044643"/>
    <w:rsid w:val="000449CB"/>
    <w:rsid w:val="00044CDE"/>
    <w:rsid w:val="00045815"/>
    <w:rsid w:val="0004613D"/>
    <w:rsid w:val="00046490"/>
    <w:rsid w:val="0004693B"/>
    <w:rsid w:val="00046A1D"/>
    <w:rsid w:val="00046AFE"/>
    <w:rsid w:val="00046E1C"/>
    <w:rsid w:val="000470BC"/>
    <w:rsid w:val="00047A50"/>
    <w:rsid w:val="00047A87"/>
    <w:rsid w:val="00047ABA"/>
    <w:rsid w:val="00047E37"/>
    <w:rsid w:val="0005024B"/>
    <w:rsid w:val="0005056A"/>
    <w:rsid w:val="0005056D"/>
    <w:rsid w:val="00050644"/>
    <w:rsid w:val="000508D6"/>
    <w:rsid w:val="00050A51"/>
    <w:rsid w:val="00050EDF"/>
    <w:rsid w:val="00051468"/>
    <w:rsid w:val="00051932"/>
    <w:rsid w:val="00052201"/>
    <w:rsid w:val="0005250D"/>
    <w:rsid w:val="00052567"/>
    <w:rsid w:val="00052870"/>
    <w:rsid w:val="00052A3A"/>
    <w:rsid w:val="0005317C"/>
    <w:rsid w:val="00053BE3"/>
    <w:rsid w:val="00054C24"/>
    <w:rsid w:val="00054E4D"/>
    <w:rsid w:val="000552E9"/>
    <w:rsid w:val="000558A5"/>
    <w:rsid w:val="00055960"/>
    <w:rsid w:val="00055D63"/>
    <w:rsid w:val="0005619C"/>
    <w:rsid w:val="000563DD"/>
    <w:rsid w:val="00056B25"/>
    <w:rsid w:val="00056BA3"/>
    <w:rsid w:val="00056BAE"/>
    <w:rsid w:val="00056FF1"/>
    <w:rsid w:val="000574DA"/>
    <w:rsid w:val="000578B9"/>
    <w:rsid w:val="00057AF4"/>
    <w:rsid w:val="000600D0"/>
    <w:rsid w:val="000601D4"/>
    <w:rsid w:val="0006029F"/>
    <w:rsid w:val="000606F8"/>
    <w:rsid w:val="000609F6"/>
    <w:rsid w:val="00060AFC"/>
    <w:rsid w:val="00060B2A"/>
    <w:rsid w:val="00060C07"/>
    <w:rsid w:val="000613AC"/>
    <w:rsid w:val="00061642"/>
    <w:rsid w:val="000616A9"/>
    <w:rsid w:val="000619AA"/>
    <w:rsid w:val="00061C46"/>
    <w:rsid w:val="000622B0"/>
    <w:rsid w:val="0006246B"/>
    <w:rsid w:val="0006283F"/>
    <w:rsid w:val="00062C6D"/>
    <w:rsid w:val="00062FD4"/>
    <w:rsid w:val="0006335C"/>
    <w:rsid w:val="00063361"/>
    <w:rsid w:val="00063DEB"/>
    <w:rsid w:val="00064063"/>
    <w:rsid w:val="000646A7"/>
    <w:rsid w:val="00064795"/>
    <w:rsid w:val="000649B4"/>
    <w:rsid w:val="00064BE2"/>
    <w:rsid w:val="00065107"/>
    <w:rsid w:val="000656E1"/>
    <w:rsid w:val="000658D8"/>
    <w:rsid w:val="00065C80"/>
    <w:rsid w:val="00065EE6"/>
    <w:rsid w:val="00065F7D"/>
    <w:rsid w:val="00065FC7"/>
    <w:rsid w:val="000663C4"/>
    <w:rsid w:val="000669A7"/>
    <w:rsid w:val="00066B77"/>
    <w:rsid w:val="00066BC8"/>
    <w:rsid w:val="00066CB5"/>
    <w:rsid w:val="0006713A"/>
    <w:rsid w:val="00067B88"/>
    <w:rsid w:val="00067D22"/>
    <w:rsid w:val="0007005B"/>
    <w:rsid w:val="00070279"/>
    <w:rsid w:val="0007042E"/>
    <w:rsid w:val="00070515"/>
    <w:rsid w:val="000705E6"/>
    <w:rsid w:val="00070654"/>
    <w:rsid w:val="0007098E"/>
    <w:rsid w:val="00070A62"/>
    <w:rsid w:val="000712E5"/>
    <w:rsid w:val="000720B6"/>
    <w:rsid w:val="0007247D"/>
    <w:rsid w:val="000727A8"/>
    <w:rsid w:val="000727BD"/>
    <w:rsid w:val="00072A17"/>
    <w:rsid w:val="00072DB5"/>
    <w:rsid w:val="00072F76"/>
    <w:rsid w:val="000730CF"/>
    <w:rsid w:val="000731B6"/>
    <w:rsid w:val="00073C0F"/>
    <w:rsid w:val="00073E31"/>
    <w:rsid w:val="00073F06"/>
    <w:rsid w:val="00073F91"/>
    <w:rsid w:val="0007414F"/>
    <w:rsid w:val="000744DA"/>
    <w:rsid w:val="000744FA"/>
    <w:rsid w:val="00074576"/>
    <w:rsid w:val="00074680"/>
    <w:rsid w:val="00074C03"/>
    <w:rsid w:val="00074D60"/>
    <w:rsid w:val="00074FB1"/>
    <w:rsid w:val="0007509B"/>
    <w:rsid w:val="000751B4"/>
    <w:rsid w:val="000754D3"/>
    <w:rsid w:val="000756BC"/>
    <w:rsid w:val="000757A0"/>
    <w:rsid w:val="00075A1C"/>
    <w:rsid w:val="0007630B"/>
    <w:rsid w:val="00076912"/>
    <w:rsid w:val="00076F71"/>
    <w:rsid w:val="000775FE"/>
    <w:rsid w:val="000779D2"/>
    <w:rsid w:val="000803C6"/>
    <w:rsid w:val="00080464"/>
    <w:rsid w:val="00080555"/>
    <w:rsid w:val="000806A5"/>
    <w:rsid w:val="00080736"/>
    <w:rsid w:val="00080998"/>
    <w:rsid w:val="00080CAC"/>
    <w:rsid w:val="00080E2D"/>
    <w:rsid w:val="00081195"/>
    <w:rsid w:val="00081715"/>
    <w:rsid w:val="00081CC6"/>
    <w:rsid w:val="00081DCF"/>
    <w:rsid w:val="000822A2"/>
    <w:rsid w:val="0008233C"/>
    <w:rsid w:val="000824EB"/>
    <w:rsid w:val="00082510"/>
    <w:rsid w:val="0008281E"/>
    <w:rsid w:val="00082957"/>
    <w:rsid w:val="00082EDC"/>
    <w:rsid w:val="00082F02"/>
    <w:rsid w:val="00083534"/>
    <w:rsid w:val="0008356D"/>
    <w:rsid w:val="0008388B"/>
    <w:rsid w:val="00083BAF"/>
    <w:rsid w:val="00083BC5"/>
    <w:rsid w:val="00083F31"/>
    <w:rsid w:val="000844BF"/>
    <w:rsid w:val="00084805"/>
    <w:rsid w:val="00084823"/>
    <w:rsid w:val="0008506C"/>
    <w:rsid w:val="00085D6B"/>
    <w:rsid w:val="00085F28"/>
    <w:rsid w:val="00085FA2"/>
    <w:rsid w:val="0008618C"/>
    <w:rsid w:val="00086241"/>
    <w:rsid w:val="00086581"/>
    <w:rsid w:val="00086B9D"/>
    <w:rsid w:val="00086C57"/>
    <w:rsid w:val="0008797A"/>
    <w:rsid w:val="00087C83"/>
    <w:rsid w:val="00087C9A"/>
    <w:rsid w:val="00090298"/>
    <w:rsid w:val="0009051F"/>
    <w:rsid w:val="000910C6"/>
    <w:rsid w:val="00091125"/>
    <w:rsid w:val="00091828"/>
    <w:rsid w:val="00091D9A"/>
    <w:rsid w:val="00091FEA"/>
    <w:rsid w:val="00092CD3"/>
    <w:rsid w:val="00092E4A"/>
    <w:rsid w:val="00092EE3"/>
    <w:rsid w:val="00093053"/>
    <w:rsid w:val="00093330"/>
    <w:rsid w:val="000933BE"/>
    <w:rsid w:val="00093404"/>
    <w:rsid w:val="0009353C"/>
    <w:rsid w:val="00093785"/>
    <w:rsid w:val="000938AF"/>
    <w:rsid w:val="00093BDF"/>
    <w:rsid w:val="0009448C"/>
    <w:rsid w:val="00095168"/>
    <w:rsid w:val="000951B3"/>
    <w:rsid w:val="00095521"/>
    <w:rsid w:val="00095695"/>
    <w:rsid w:val="00095755"/>
    <w:rsid w:val="000966C6"/>
    <w:rsid w:val="00096D73"/>
    <w:rsid w:val="00096DF5"/>
    <w:rsid w:val="000973E8"/>
    <w:rsid w:val="00097415"/>
    <w:rsid w:val="000974DB"/>
    <w:rsid w:val="0009756E"/>
    <w:rsid w:val="00097D29"/>
    <w:rsid w:val="00097EFB"/>
    <w:rsid w:val="000A0666"/>
    <w:rsid w:val="000A0B25"/>
    <w:rsid w:val="000A120F"/>
    <w:rsid w:val="000A1275"/>
    <w:rsid w:val="000A1422"/>
    <w:rsid w:val="000A155D"/>
    <w:rsid w:val="000A1775"/>
    <w:rsid w:val="000A1895"/>
    <w:rsid w:val="000A1B6A"/>
    <w:rsid w:val="000A1C43"/>
    <w:rsid w:val="000A1DB1"/>
    <w:rsid w:val="000A1DC5"/>
    <w:rsid w:val="000A20AB"/>
    <w:rsid w:val="000A29E5"/>
    <w:rsid w:val="000A35D5"/>
    <w:rsid w:val="000A3AF1"/>
    <w:rsid w:val="000A3CF4"/>
    <w:rsid w:val="000A418E"/>
    <w:rsid w:val="000A4274"/>
    <w:rsid w:val="000A439B"/>
    <w:rsid w:val="000A4A6D"/>
    <w:rsid w:val="000A4ECA"/>
    <w:rsid w:val="000A5908"/>
    <w:rsid w:val="000A5A19"/>
    <w:rsid w:val="000A5AF4"/>
    <w:rsid w:val="000A5D56"/>
    <w:rsid w:val="000A6442"/>
    <w:rsid w:val="000A660D"/>
    <w:rsid w:val="000A684D"/>
    <w:rsid w:val="000A693F"/>
    <w:rsid w:val="000A6997"/>
    <w:rsid w:val="000A6C35"/>
    <w:rsid w:val="000A6C3B"/>
    <w:rsid w:val="000A7765"/>
    <w:rsid w:val="000A7C2F"/>
    <w:rsid w:val="000B082D"/>
    <w:rsid w:val="000B0CB2"/>
    <w:rsid w:val="000B0E74"/>
    <w:rsid w:val="000B109A"/>
    <w:rsid w:val="000B115B"/>
    <w:rsid w:val="000B1403"/>
    <w:rsid w:val="000B148E"/>
    <w:rsid w:val="000B1B44"/>
    <w:rsid w:val="000B1D27"/>
    <w:rsid w:val="000B26C9"/>
    <w:rsid w:val="000B282D"/>
    <w:rsid w:val="000B28B8"/>
    <w:rsid w:val="000B2D00"/>
    <w:rsid w:val="000B3728"/>
    <w:rsid w:val="000B3843"/>
    <w:rsid w:val="000B39F1"/>
    <w:rsid w:val="000B3A1B"/>
    <w:rsid w:val="000B3B36"/>
    <w:rsid w:val="000B3FF1"/>
    <w:rsid w:val="000B42B3"/>
    <w:rsid w:val="000B42FF"/>
    <w:rsid w:val="000B4368"/>
    <w:rsid w:val="000B43CB"/>
    <w:rsid w:val="000B4A51"/>
    <w:rsid w:val="000B506F"/>
    <w:rsid w:val="000B508A"/>
    <w:rsid w:val="000B55C0"/>
    <w:rsid w:val="000B592D"/>
    <w:rsid w:val="000B5CE2"/>
    <w:rsid w:val="000B5DF4"/>
    <w:rsid w:val="000B6925"/>
    <w:rsid w:val="000B6EB2"/>
    <w:rsid w:val="000B74E0"/>
    <w:rsid w:val="000B77D7"/>
    <w:rsid w:val="000B78AD"/>
    <w:rsid w:val="000B7A60"/>
    <w:rsid w:val="000B7B4F"/>
    <w:rsid w:val="000B7FFE"/>
    <w:rsid w:val="000C0428"/>
    <w:rsid w:val="000C0657"/>
    <w:rsid w:val="000C0946"/>
    <w:rsid w:val="000C12AC"/>
    <w:rsid w:val="000C12F1"/>
    <w:rsid w:val="000C1706"/>
    <w:rsid w:val="000C17F9"/>
    <w:rsid w:val="000C1AF2"/>
    <w:rsid w:val="000C260A"/>
    <w:rsid w:val="000C2C6F"/>
    <w:rsid w:val="000C399C"/>
    <w:rsid w:val="000C3D53"/>
    <w:rsid w:val="000C3DDB"/>
    <w:rsid w:val="000C3E35"/>
    <w:rsid w:val="000C4154"/>
    <w:rsid w:val="000C42D3"/>
    <w:rsid w:val="000C4928"/>
    <w:rsid w:val="000C4A50"/>
    <w:rsid w:val="000C4D6B"/>
    <w:rsid w:val="000C4E30"/>
    <w:rsid w:val="000C5270"/>
    <w:rsid w:val="000C5841"/>
    <w:rsid w:val="000C5D04"/>
    <w:rsid w:val="000C5F80"/>
    <w:rsid w:val="000C6002"/>
    <w:rsid w:val="000C6248"/>
    <w:rsid w:val="000C666D"/>
    <w:rsid w:val="000C684B"/>
    <w:rsid w:val="000C6C8B"/>
    <w:rsid w:val="000C6CD8"/>
    <w:rsid w:val="000C6D34"/>
    <w:rsid w:val="000C773B"/>
    <w:rsid w:val="000C7A2F"/>
    <w:rsid w:val="000C7C1D"/>
    <w:rsid w:val="000C7D2D"/>
    <w:rsid w:val="000D010E"/>
    <w:rsid w:val="000D0113"/>
    <w:rsid w:val="000D0753"/>
    <w:rsid w:val="000D0947"/>
    <w:rsid w:val="000D0FA2"/>
    <w:rsid w:val="000D1095"/>
    <w:rsid w:val="000D111A"/>
    <w:rsid w:val="000D1AB9"/>
    <w:rsid w:val="000D1B71"/>
    <w:rsid w:val="000D1C59"/>
    <w:rsid w:val="000D1C67"/>
    <w:rsid w:val="000D1CEF"/>
    <w:rsid w:val="000D1EEA"/>
    <w:rsid w:val="000D2350"/>
    <w:rsid w:val="000D2530"/>
    <w:rsid w:val="000D2E37"/>
    <w:rsid w:val="000D3039"/>
    <w:rsid w:val="000D41FB"/>
    <w:rsid w:val="000D42B6"/>
    <w:rsid w:val="000D4B30"/>
    <w:rsid w:val="000D4CBE"/>
    <w:rsid w:val="000D4E70"/>
    <w:rsid w:val="000D50EC"/>
    <w:rsid w:val="000D54AE"/>
    <w:rsid w:val="000D58E7"/>
    <w:rsid w:val="000D5A22"/>
    <w:rsid w:val="000D5B99"/>
    <w:rsid w:val="000D626E"/>
    <w:rsid w:val="000D68BE"/>
    <w:rsid w:val="000D6CAA"/>
    <w:rsid w:val="000D6CD1"/>
    <w:rsid w:val="000D6CF8"/>
    <w:rsid w:val="000D6DD3"/>
    <w:rsid w:val="000D6ECC"/>
    <w:rsid w:val="000D7014"/>
    <w:rsid w:val="000D70CA"/>
    <w:rsid w:val="000D77C7"/>
    <w:rsid w:val="000D79DC"/>
    <w:rsid w:val="000E030A"/>
    <w:rsid w:val="000E03EF"/>
    <w:rsid w:val="000E066E"/>
    <w:rsid w:val="000E0726"/>
    <w:rsid w:val="000E0B79"/>
    <w:rsid w:val="000E1055"/>
    <w:rsid w:val="000E113B"/>
    <w:rsid w:val="000E11D7"/>
    <w:rsid w:val="000E16DA"/>
    <w:rsid w:val="000E1821"/>
    <w:rsid w:val="000E1A80"/>
    <w:rsid w:val="000E1D58"/>
    <w:rsid w:val="000E1E4D"/>
    <w:rsid w:val="000E1EDA"/>
    <w:rsid w:val="000E2091"/>
    <w:rsid w:val="000E2213"/>
    <w:rsid w:val="000E34DA"/>
    <w:rsid w:val="000E3653"/>
    <w:rsid w:val="000E3C19"/>
    <w:rsid w:val="000E3E2D"/>
    <w:rsid w:val="000E4063"/>
    <w:rsid w:val="000E406C"/>
    <w:rsid w:val="000E4235"/>
    <w:rsid w:val="000E424E"/>
    <w:rsid w:val="000E4AE8"/>
    <w:rsid w:val="000E4D89"/>
    <w:rsid w:val="000E4FD1"/>
    <w:rsid w:val="000E520E"/>
    <w:rsid w:val="000E5292"/>
    <w:rsid w:val="000E5CB7"/>
    <w:rsid w:val="000E6A34"/>
    <w:rsid w:val="000E6BE4"/>
    <w:rsid w:val="000E6C52"/>
    <w:rsid w:val="000E6CEA"/>
    <w:rsid w:val="000E70B3"/>
    <w:rsid w:val="000E720F"/>
    <w:rsid w:val="000E74E0"/>
    <w:rsid w:val="000E7715"/>
    <w:rsid w:val="000E7D53"/>
    <w:rsid w:val="000E7E13"/>
    <w:rsid w:val="000E7E2D"/>
    <w:rsid w:val="000E7F16"/>
    <w:rsid w:val="000E7F94"/>
    <w:rsid w:val="000F0208"/>
    <w:rsid w:val="000F0634"/>
    <w:rsid w:val="000F07BA"/>
    <w:rsid w:val="000F08D5"/>
    <w:rsid w:val="000F09C8"/>
    <w:rsid w:val="000F0AB1"/>
    <w:rsid w:val="000F0B06"/>
    <w:rsid w:val="000F152E"/>
    <w:rsid w:val="000F1A4C"/>
    <w:rsid w:val="000F1CC7"/>
    <w:rsid w:val="000F20F7"/>
    <w:rsid w:val="000F2315"/>
    <w:rsid w:val="000F25DA"/>
    <w:rsid w:val="000F27F6"/>
    <w:rsid w:val="000F2890"/>
    <w:rsid w:val="000F35FB"/>
    <w:rsid w:val="000F38E9"/>
    <w:rsid w:val="000F39DE"/>
    <w:rsid w:val="000F3B41"/>
    <w:rsid w:val="000F4792"/>
    <w:rsid w:val="000F496F"/>
    <w:rsid w:val="000F50C7"/>
    <w:rsid w:val="000F53AA"/>
    <w:rsid w:val="000F58FD"/>
    <w:rsid w:val="000F59A1"/>
    <w:rsid w:val="000F5A1C"/>
    <w:rsid w:val="000F6042"/>
    <w:rsid w:val="000F612C"/>
    <w:rsid w:val="000F6219"/>
    <w:rsid w:val="000F664D"/>
    <w:rsid w:val="000F6D39"/>
    <w:rsid w:val="000F7082"/>
    <w:rsid w:val="000F7616"/>
    <w:rsid w:val="000F77B1"/>
    <w:rsid w:val="000F7C37"/>
    <w:rsid w:val="000F7DCA"/>
    <w:rsid w:val="000F7F6A"/>
    <w:rsid w:val="0010012B"/>
    <w:rsid w:val="0010065E"/>
    <w:rsid w:val="00100D9B"/>
    <w:rsid w:val="00100DBB"/>
    <w:rsid w:val="00100E75"/>
    <w:rsid w:val="00101128"/>
    <w:rsid w:val="0010188B"/>
    <w:rsid w:val="00101D7E"/>
    <w:rsid w:val="00101E08"/>
    <w:rsid w:val="00102042"/>
    <w:rsid w:val="00102668"/>
    <w:rsid w:val="00102A12"/>
    <w:rsid w:val="00103019"/>
    <w:rsid w:val="0010305C"/>
    <w:rsid w:val="0010306F"/>
    <w:rsid w:val="001030B2"/>
    <w:rsid w:val="00103625"/>
    <w:rsid w:val="00103743"/>
    <w:rsid w:val="00103920"/>
    <w:rsid w:val="00103DD9"/>
    <w:rsid w:val="0010401D"/>
    <w:rsid w:val="001042AA"/>
    <w:rsid w:val="00104A46"/>
    <w:rsid w:val="00105057"/>
    <w:rsid w:val="0010554E"/>
    <w:rsid w:val="001056F5"/>
    <w:rsid w:val="00105758"/>
    <w:rsid w:val="00105CB6"/>
    <w:rsid w:val="00105E01"/>
    <w:rsid w:val="00106660"/>
    <w:rsid w:val="00106B21"/>
    <w:rsid w:val="00107193"/>
    <w:rsid w:val="0010750C"/>
    <w:rsid w:val="001077C4"/>
    <w:rsid w:val="00107C76"/>
    <w:rsid w:val="00107CE9"/>
    <w:rsid w:val="00110103"/>
    <w:rsid w:val="00110224"/>
    <w:rsid w:val="001104E0"/>
    <w:rsid w:val="001107D8"/>
    <w:rsid w:val="001109A9"/>
    <w:rsid w:val="00110E1B"/>
    <w:rsid w:val="00111829"/>
    <w:rsid w:val="0011241C"/>
    <w:rsid w:val="001126F0"/>
    <w:rsid w:val="00112D40"/>
    <w:rsid w:val="0011355E"/>
    <w:rsid w:val="0011355F"/>
    <w:rsid w:val="0011372E"/>
    <w:rsid w:val="00113B30"/>
    <w:rsid w:val="00113C2C"/>
    <w:rsid w:val="00113C4E"/>
    <w:rsid w:val="00113CE4"/>
    <w:rsid w:val="0011407B"/>
    <w:rsid w:val="001145AD"/>
    <w:rsid w:val="00114C5D"/>
    <w:rsid w:val="001160B1"/>
    <w:rsid w:val="0011617A"/>
    <w:rsid w:val="0011630E"/>
    <w:rsid w:val="001164A4"/>
    <w:rsid w:val="0011683D"/>
    <w:rsid w:val="0011714E"/>
    <w:rsid w:val="00117B4D"/>
    <w:rsid w:val="00120302"/>
    <w:rsid w:val="0012055B"/>
    <w:rsid w:val="00120577"/>
    <w:rsid w:val="00120A8C"/>
    <w:rsid w:val="0012108A"/>
    <w:rsid w:val="001215BC"/>
    <w:rsid w:val="001216D8"/>
    <w:rsid w:val="00121725"/>
    <w:rsid w:val="00121ABD"/>
    <w:rsid w:val="00121D17"/>
    <w:rsid w:val="00121F80"/>
    <w:rsid w:val="00122346"/>
    <w:rsid w:val="0012235F"/>
    <w:rsid w:val="00122BDD"/>
    <w:rsid w:val="00123645"/>
    <w:rsid w:val="00123B1A"/>
    <w:rsid w:val="00124162"/>
    <w:rsid w:val="0012429C"/>
    <w:rsid w:val="001242C1"/>
    <w:rsid w:val="00124480"/>
    <w:rsid w:val="001245F3"/>
    <w:rsid w:val="00124623"/>
    <w:rsid w:val="00124724"/>
    <w:rsid w:val="00124CEC"/>
    <w:rsid w:val="00125186"/>
    <w:rsid w:val="001254A8"/>
    <w:rsid w:val="001257FF"/>
    <w:rsid w:val="00125C23"/>
    <w:rsid w:val="00125DE2"/>
    <w:rsid w:val="001261CD"/>
    <w:rsid w:val="00126382"/>
    <w:rsid w:val="00126C10"/>
    <w:rsid w:val="00126CD8"/>
    <w:rsid w:val="00126FEB"/>
    <w:rsid w:val="00127299"/>
    <w:rsid w:val="00127496"/>
    <w:rsid w:val="001274BC"/>
    <w:rsid w:val="0012751C"/>
    <w:rsid w:val="0012753C"/>
    <w:rsid w:val="00127829"/>
    <w:rsid w:val="001300C1"/>
    <w:rsid w:val="00130305"/>
    <w:rsid w:val="00130989"/>
    <w:rsid w:val="00130E5F"/>
    <w:rsid w:val="00130F68"/>
    <w:rsid w:val="00131590"/>
    <w:rsid w:val="001317E9"/>
    <w:rsid w:val="00131DD2"/>
    <w:rsid w:val="00132190"/>
    <w:rsid w:val="001323EA"/>
    <w:rsid w:val="00132B3D"/>
    <w:rsid w:val="001337ED"/>
    <w:rsid w:val="00133BC2"/>
    <w:rsid w:val="00133C24"/>
    <w:rsid w:val="00133E26"/>
    <w:rsid w:val="001346B9"/>
    <w:rsid w:val="001349A0"/>
    <w:rsid w:val="00134A52"/>
    <w:rsid w:val="00134B64"/>
    <w:rsid w:val="00134BC2"/>
    <w:rsid w:val="001350A1"/>
    <w:rsid w:val="001352D1"/>
    <w:rsid w:val="001355F5"/>
    <w:rsid w:val="00135613"/>
    <w:rsid w:val="00135B18"/>
    <w:rsid w:val="00135D8D"/>
    <w:rsid w:val="00135E61"/>
    <w:rsid w:val="001360B5"/>
    <w:rsid w:val="00136174"/>
    <w:rsid w:val="0013618E"/>
    <w:rsid w:val="001363A8"/>
    <w:rsid w:val="0013660D"/>
    <w:rsid w:val="00136974"/>
    <w:rsid w:val="00136A30"/>
    <w:rsid w:val="00136A73"/>
    <w:rsid w:val="00137929"/>
    <w:rsid w:val="001405D1"/>
    <w:rsid w:val="0014099E"/>
    <w:rsid w:val="00140B58"/>
    <w:rsid w:val="00140C2A"/>
    <w:rsid w:val="00140CFA"/>
    <w:rsid w:val="00140FB7"/>
    <w:rsid w:val="001411EF"/>
    <w:rsid w:val="00141250"/>
    <w:rsid w:val="001416B6"/>
    <w:rsid w:val="001417F3"/>
    <w:rsid w:val="001419F5"/>
    <w:rsid w:val="00141A05"/>
    <w:rsid w:val="00141DC8"/>
    <w:rsid w:val="0014215F"/>
    <w:rsid w:val="00142180"/>
    <w:rsid w:val="0014257B"/>
    <w:rsid w:val="00142DD2"/>
    <w:rsid w:val="00143179"/>
    <w:rsid w:val="00143230"/>
    <w:rsid w:val="00143907"/>
    <w:rsid w:val="00143F4D"/>
    <w:rsid w:val="001440FF"/>
    <w:rsid w:val="0014422D"/>
    <w:rsid w:val="00144B23"/>
    <w:rsid w:val="00144C05"/>
    <w:rsid w:val="00144DA2"/>
    <w:rsid w:val="001451E7"/>
    <w:rsid w:val="001459BF"/>
    <w:rsid w:val="00145CB4"/>
    <w:rsid w:val="001467DF"/>
    <w:rsid w:val="001469DB"/>
    <w:rsid w:val="001472BD"/>
    <w:rsid w:val="001476C9"/>
    <w:rsid w:val="00147821"/>
    <w:rsid w:val="00147854"/>
    <w:rsid w:val="0014793C"/>
    <w:rsid w:val="00147988"/>
    <w:rsid w:val="00147BA3"/>
    <w:rsid w:val="00147E79"/>
    <w:rsid w:val="00147EBE"/>
    <w:rsid w:val="001502E6"/>
    <w:rsid w:val="0015053F"/>
    <w:rsid w:val="00150A2B"/>
    <w:rsid w:val="00150A47"/>
    <w:rsid w:val="00150A68"/>
    <w:rsid w:val="00150D23"/>
    <w:rsid w:val="00151937"/>
    <w:rsid w:val="00151B4C"/>
    <w:rsid w:val="00151E19"/>
    <w:rsid w:val="00151FC3"/>
    <w:rsid w:val="0015208A"/>
    <w:rsid w:val="0015210D"/>
    <w:rsid w:val="0015220B"/>
    <w:rsid w:val="0015220E"/>
    <w:rsid w:val="00152276"/>
    <w:rsid w:val="001523EE"/>
    <w:rsid w:val="001524B5"/>
    <w:rsid w:val="00152528"/>
    <w:rsid w:val="0015259A"/>
    <w:rsid w:val="00152880"/>
    <w:rsid w:val="00152A3E"/>
    <w:rsid w:val="00152B69"/>
    <w:rsid w:val="0015309D"/>
    <w:rsid w:val="001530BF"/>
    <w:rsid w:val="00153335"/>
    <w:rsid w:val="001538E8"/>
    <w:rsid w:val="00153B72"/>
    <w:rsid w:val="00153C2E"/>
    <w:rsid w:val="00153D25"/>
    <w:rsid w:val="00153EA3"/>
    <w:rsid w:val="00153EF8"/>
    <w:rsid w:val="00154016"/>
    <w:rsid w:val="001540EB"/>
    <w:rsid w:val="00154421"/>
    <w:rsid w:val="00154505"/>
    <w:rsid w:val="00154693"/>
    <w:rsid w:val="00154855"/>
    <w:rsid w:val="00155048"/>
    <w:rsid w:val="0015524E"/>
    <w:rsid w:val="00155536"/>
    <w:rsid w:val="0015588B"/>
    <w:rsid w:val="001560CB"/>
    <w:rsid w:val="001561C0"/>
    <w:rsid w:val="00156481"/>
    <w:rsid w:val="00156C81"/>
    <w:rsid w:val="001571A2"/>
    <w:rsid w:val="001574BE"/>
    <w:rsid w:val="0015761F"/>
    <w:rsid w:val="00157F14"/>
    <w:rsid w:val="00160938"/>
    <w:rsid w:val="00160F70"/>
    <w:rsid w:val="00160FCF"/>
    <w:rsid w:val="00161A6D"/>
    <w:rsid w:val="00161A84"/>
    <w:rsid w:val="00161AB0"/>
    <w:rsid w:val="00161E33"/>
    <w:rsid w:val="001620C9"/>
    <w:rsid w:val="001622D7"/>
    <w:rsid w:val="00162308"/>
    <w:rsid w:val="00162670"/>
    <w:rsid w:val="00162BF7"/>
    <w:rsid w:val="00162D7D"/>
    <w:rsid w:val="00162FE8"/>
    <w:rsid w:val="0016311E"/>
    <w:rsid w:val="0016367C"/>
    <w:rsid w:val="00164028"/>
    <w:rsid w:val="001643BB"/>
    <w:rsid w:val="001643F9"/>
    <w:rsid w:val="00164696"/>
    <w:rsid w:val="001646A8"/>
    <w:rsid w:val="00164758"/>
    <w:rsid w:val="00164772"/>
    <w:rsid w:val="00164A6C"/>
    <w:rsid w:val="00164EA4"/>
    <w:rsid w:val="00164FDE"/>
    <w:rsid w:val="00165480"/>
    <w:rsid w:val="00165B15"/>
    <w:rsid w:val="00166089"/>
    <w:rsid w:val="001661CB"/>
    <w:rsid w:val="00166969"/>
    <w:rsid w:val="0016711F"/>
    <w:rsid w:val="00167312"/>
    <w:rsid w:val="00167A25"/>
    <w:rsid w:val="00167B94"/>
    <w:rsid w:val="00167E4A"/>
    <w:rsid w:val="0017096B"/>
    <w:rsid w:val="001712BA"/>
    <w:rsid w:val="001717D9"/>
    <w:rsid w:val="00171BB4"/>
    <w:rsid w:val="00171D05"/>
    <w:rsid w:val="001720CD"/>
    <w:rsid w:val="00172840"/>
    <w:rsid w:val="00172B9E"/>
    <w:rsid w:val="00173250"/>
    <w:rsid w:val="001734F8"/>
    <w:rsid w:val="0017358A"/>
    <w:rsid w:val="00173A4A"/>
    <w:rsid w:val="00173AE5"/>
    <w:rsid w:val="0017469C"/>
    <w:rsid w:val="001747C0"/>
    <w:rsid w:val="00174890"/>
    <w:rsid w:val="001749CD"/>
    <w:rsid w:val="001753AC"/>
    <w:rsid w:val="00175778"/>
    <w:rsid w:val="00176128"/>
    <w:rsid w:val="001762F1"/>
    <w:rsid w:val="00176312"/>
    <w:rsid w:val="001765E5"/>
    <w:rsid w:val="00176711"/>
    <w:rsid w:val="001768F0"/>
    <w:rsid w:val="001777DF"/>
    <w:rsid w:val="001805DF"/>
    <w:rsid w:val="001808C6"/>
    <w:rsid w:val="00180BF0"/>
    <w:rsid w:val="00180EEB"/>
    <w:rsid w:val="00181251"/>
    <w:rsid w:val="0018159A"/>
    <w:rsid w:val="00181609"/>
    <w:rsid w:val="00181AAC"/>
    <w:rsid w:val="00181DDF"/>
    <w:rsid w:val="00182000"/>
    <w:rsid w:val="00182238"/>
    <w:rsid w:val="0018231E"/>
    <w:rsid w:val="00182344"/>
    <w:rsid w:val="00182422"/>
    <w:rsid w:val="001829C5"/>
    <w:rsid w:val="00183138"/>
    <w:rsid w:val="0018316F"/>
    <w:rsid w:val="001833FE"/>
    <w:rsid w:val="00183A2C"/>
    <w:rsid w:val="00184104"/>
    <w:rsid w:val="00184878"/>
    <w:rsid w:val="00184AB6"/>
    <w:rsid w:val="00184BC0"/>
    <w:rsid w:val="00184FD3"/>
    <w:rsid w:val="001851A8"/>
    <w:rsid w:val="0018539B"/>
    <w:rsid w:val="001853F3"/>
    <w:rsid w:val="0018607E"/>
    <w:rsid w:val="001865EB"/>
    <w:rsid w:val="0018689C"/>
    <w:rsid w:val="00186B0E"/>
    <w:rsid w:val="00186D69"/>
    <w:rsid w:val="001875DC"/>
    <w:rsid w:val="00187630"/>
    <w:rsid w:val="00187892"/>
    <w:rsid w:val="001879BF"/>
    <w:rsid w:val="00187BD2"/>
    <w:rsid w:val="00190300"/>
    <w:rsid w:val="001908C0"/>
    <w:rsid w:val="00190DEA"/>
    <w:rsid w:val="00191438"/>
    <w:rsid w:val="001916CA"/>
    <w:rsid w:val="001919BF"/>
    <w:rsid w:val="00191B63"/>
    <w:rsid w:val="00191B8A"/>
    <w:rsid w:val="00192018"/>
    <w:rsid w:val="00192190"/>
    <w:rsid w:val="001928BC"/>
    <w:rsid w:val="00192AA6"/>
    <w:rsid w:val="00192CA0"/>
    <w:rsid w:val="00192D1F"/>
    <w:rsid w:val="00192E37"/>
    <w:rsid w:val="00193264"/>
    <w:rsid w:val="001934BF"/>
    <w:rsid w:val="00194039"/>
    <w:rsid w:val="001941DB"/>
    <w:rsid w:val="0019421C"/>
    <w:rsid w:val="00194490"/>
    <w:rsid w:val="00194757"/>
    <w:rsid w:val="00194BD3"/>
    <w:rsid w:val="00194BF2"/>
    <w:rsid w:val="00194EB5"/>
    <w:rsid w:val="001955F1"/>
    <w:rsid w:val="00195BBD"/>
    <w:rsid w:val="00195CA7"/>
    <w:rsid w:val="00195ED5"/>
    <w:rsid w:val="00196172"/>
    <w:rsid w:val="00196E40"/>
    <w:rsid w:val="00196F38"/>
    <w:rsid w:val="00196F74"/>
    <w:rsid w:val="00197AF6"/>
    <w:rsid w:val="00197C0F"/>
    <w:rsid w:val="00197E25"/>
    <w:rsid w:val="00197EC9"/>
    <w:rsid w:val="00197FF4"/>
    <w:rsid w:val="001A0111"/>
    <w:rsid w:val="001A0865"/>
    <w:rsid w:val="001A0F04"/>
    <w:rsid w:val="001A1649"/>
    <w:rsid w:val="001A1825"/>
    <w:rsid w:val="001A1FF6"/>
    <w:rsid w:val="001A2197"/>
    <w:rsid w:val="001A2787"/>
    <w:rsid w:val="001A27FB"/>
    <w:rsid w:val="001A297A"/>
    <w:rsid w:val="001A2DEC"/>
    <w:rsid w:val="001A31DD"/>
    <w:rsid w:val="001A324D"/>
    <w:rsid w:val="001A3305"/>
    <w:rsid w:val="001A37D0"/>
    <w:rsid w:val="001A382E"/>
    <w:rsid w:val="001A3B06"/>
    <w:rsid w:val="001A3D3F"/>
    <w:rsid w:val="001A3E02"/>
    <w:rsid w:val="001A3F0D"/>
    <w:rsid w:val="001A4079"/>
    <w:rsid w:val="001A495B"/>
    <w:rsid w:val="001A4B20"/>
    <w:rsid w:val="001A4B4E"/>
    <w:rsid w:val="001A507C"/>
    <w:rsid w:val="001A5088"/>
    <w:rsid w:val="001A5867"/>
    <w:rsid w:val="001A5999"/>
    <w:rsid w:val="001A5DB4"/>
    <w:rsid w:val="001A630F"/>
    <w:rsid w:val="001A652C"/>
    <w:rsid w:val="001A68E9"/>
    <w:rsid w:val="001A69DB"/>
    <w:rsid w:val="001A6A03"/>
    <w:rsid w:val="001A6E9F"/>
    <w:rsid w:val="001A713D"/>
    <w:rsid w:val="001A7422"/>
    <w:rsid w:val="001A75F9"/>
    <w:rsid w:val="001A7AFB"/>
    <w:rsid w:val="001B064A"/>
    <w:rsid w:val="001B0ABD"/>
    <w:rsid w:val="001B0E2F"/>
    <w:rsid w:val="001B0EBA"/>
    <w:rsid w:val="001B17F5"/>
    <w:rsid w:val="001B1C98"/>
    <w:rsid w:val="001B1D1C"/>
    <w:rsid w:val="001B1EE8"/>
    <w:rsid w:val="001B2245"/>
    <w:rsid w:val="001B298C"/>
    <w:rsid w:val="001B2D6E"/>
    <w:rsid w:val="001B2E65"/>
    <w:rsid w:val="001B32DD"/>
    <w:rsid w:val="001B355B"/>
    <w:rsid w:val="001B3DA7"/>
    <w:rsid w:val="001B3DAD"/>
    <w:rsid w:val="001B4023"/>
    <w:rsid w:val="001B425C"/>
    <w:rsid w:val="001B4547"/>
    <w:rsid w:val="001B4989"/>
    <w:rsid w:val="001B4D95"/>
    <w:rsid w:val="001B4F1E"/>
    <w:rsid w:val="001B4F61"/>
    <w:rsid w:val="001B559F"/>
    <w:rsid w:val="001B57CB"/>
    <w:rsid w:val="001B58BF"/>
    <w:rsid w:val="001B58E5"/>
    <w:rsid w:val="001B5AD8"/>
    <w:rsid w:val="001B5B9E"/>
    <w:rsid w:val="001B61B3"/>
    <w:rsid w:val="001B6335"/>
    <w:rsid w:val="001B6651"/>
    <w:rsid w:val="001B6A5C"/>
    <w:rsid w:val="001B6D24"/>
    <w:rsid w:val="001B7350"/>
    <w:rsid w:val="001C00B7"/>
    <w:rsid w:val="001C06C6"/>
    <w:rsid w:val="001C0819"/>
    <w:rsid w:val="001C0A55"/>
    <w:rsid w:val="001C16DA"/>
    <w:rsid w:val="001C17AF"/>
    <w:rsid w:val="001C18BC"/>
    <w:rsid w:val="001C19C3"/>
    <w:rsid w:val="001C19EF"/>
    <w:rsid w:val="001C1B3C"/>
    <w:rsid w:val="001C2353"/>
    <w:rsid w:val="001C24E1"/>
    <w:rsid w:val="001C28B2"/>
    <w:rsid w:val="001C2C51"/>
    <w:rsid w:val="001C2D53"/>
    <w:rsid w:val="001C3353"/>
    <w:rsid w:val="001C34A6"/>
    <w:rsid w:val="001C35BA"/>
    <w:rsid w:val="001C3622"/>
    <w:rsid w:val="001C3674"/>
    <w:rsid w:val="001C3945"/>
    <w:rsid w:val="001C3DB1"/>
    <w:rsid w:val="001C3FEE"/>
    <w:rsid w:val="001C4052"/>
    <w:rsid w:val="001C47FD"/>
    <w:rsid w:val="001C4913"/>
    <w:rsid w:val="001C4EB3"/>
    <w:rsid w:val="001C52F3"/>
    <w:rsid w:val="001C5434"/>
    <w:rsid w:val="001C5531"/>
    <w:rsid w:val="001C5543"/>
    <w:rsid w:val="001C55FC"/>
    <w:rsid w:val="001C5A9A"/>
    <w:rsid w:val="001C5E1B"/>
    <w:rsid w:val="001C6218"/>
    <w:rsid w:val="001C6F8A"/>
    <w:rsid w:val="001C729A"/>
    <w:rsid w:val="001C7419"/>
    <w:rsid w:val="001C7CB7"/>
    <w:rsid w:val="001C7DDA"/>
    <w:rsid w:val="001D035A"/>
    <w:rsid w:val="001D0465"/>
    <w:rsid w:val="001D06A6"/>
    <w:rsid w:val="001D09D1"/>
    <w:rsid w:val="001D0D1C"/>
    <w:rsid w:val="001D0FC5"/>
    <w:rsid w:val="001D12FD"/>
    <w:rsid w:val="001D177F"/>
    <w:rsid w:val="001D1CDA"/>
    <w:rsid w:val="001D1D4E"/>
    <w:rsid w:val="001D1D96"/>
    <w:rsid w:val="001D2534"/>
    <w:rsid w:val="001D29F1"/>
    <w:rsid w:val="001D2D73"/>
    <w:rsid w:val="001D318B"/>
    <w:rsid w:val="001D354A"/>
    <w:rsid w:val="001D3EA2"/>
    <w:rsid w:val="001D4291"/>
    <w:rsid w:val="001D45D5"/>
    <w:rsid w:val="001D48A7"/>
    <w:rsid w:val="001D49C4"/>
    <w:rsid w:val="001D49D4"/>
    <w:rsid w:val="001D4A9E"/>
    <w:rsid w:val="001D4D7E"/>
    <w:rsid w:val="001D4DF8"/>
    <w:rsid w:val="001D4ED1"/>
    <w:rsid w:val="001D5064"/>
    <w:rsid w:val="001D54B9"/>
    <w:rsid w:val="001D5755"/>
    <w:rsid w:val="001D59DB"/>
    <w:rsid w:val="001D5FCE"/>
    <w:rsid w:val="001D6087"/>
    <w:rsid w:val="001D61A1"/>
    <w:rsid w:val="001D6351"/>
    <w:rsid w:val="001D6378"/>
    <w:rsid w:val="001D657E"/>
    <w:rsid w:val="001D6833"/>
    <w:rsid w:val="001D686E"/>
    <w:rsid w:val="001D6954"/>
    <w:rsid w:val="001D6D85"/>
    <w:rsid w:val="001D7310"/>
    <w:rsid w:val="001D73B3"/>
    <w:rsid w:val="001D73DA"/>
    <w:rsid w:val="001D7580"/>
    <w:rsid w:val="001D7728"/>
    <w:rsid w:val="001D7781"/>
    <w:rsid w:val="001D7A16"/>
    <w:rsid w:val="001D7CDB"/>
    <w:rsid w:val="001E00D6"/>
    <w:rsid w:val="001E00F7"/>
    <w:rsid w:val="001E062D"/>
    <w:rsid w:val="001E07B6"/>
    <w:rsid w:val="001E14A5"/>
    <w:rsid w:val="001E1C75"/>
    <w:rsid w:val="001E2171"/>
    <w:rsid w:val="001E225E"/>
    <w:rsid w:val="001E2B35"/>
    <w:rsid w:val="001E2B3B"/>
    <w:rsid w:val="001E2DC8"/>
    <w:rsid w:val="001E30E3"/>
    <w:rsid w:val="001E33E9"/>
    <w:rsid w:val="001E3685"/>
    <w:rsid w:val="001E3760"/>
    <w:rsid w:val="001E3EF0"/>
    <w:rsid w:val="001E46BE"/>
    <w:rsid w:val="001E5223"/>
    <w:rsid w:val="001E5B8B"/>
    <w:rsid w:val="001E5CA3"/>
    <w:rsid w:val="001E5CF3"/>
    <w:rsid w:val="001E62D2"/>
    <w:rsid w:val="001E6484"/>
    <w:rsid w:val="001E663A"/>
    <w:rsid w:val="001E66E6"/>
    <w:rsid w:val="001E6792"/>
    <w:rsid w:val="001E6808"/>
    <w:rsid w:val="001E68F1"/>
    <w:rsid w:val="001E742F"/>
    <w:rsid w:val="001E75DB"/>
    <w:rsid w:val="001E761E"/>
    <w:rsid w:val="001E789C"/>
    <w:rsid w:val="001E7AFD"/>
    <w:rsid w:val="001E7F32"/>
    <w:rsid w:val="001F029F"/>
    <w:rsid w:val="001F078C"/>
    <w:rsid w:val="001F07BB"/>
    <w:rsid w:val="001F0A09"/>
    <w:rsid w:val="001F0A42"/>
    <w:rsid w:val="001F0F23"/>
    <w:rsid w:val="001F117D"/>
    <w:rsid w:val="001F1A1A"/>
    <w:rsid w:val="001F22E2"/>
    <w:rsid w:val="001F23FD"/>
    <w:rsid w:val="001F25E3"/>
    <w:rsid w:val="001F2860"/>
    <w:rsid w:val="001F2F67"/>
    <w:rsid w:val="001F31BB"/>
    <w:rsid w:val="001F352B"/>
    <w:rsid w:val="001F37BA"/>
    <w:rsid w:val="001F3BA0"/>
    <w:rsid w:val="001F426F"/>
    <w:rsid w:val="001F482D"/>
    <w:rsid w:val="001F48C5"/>
    <w:rsid w:val="001F51C7"/>
    <w:rsid w:val="001F53B4"/>
    <w:rsid w:val="001F53E7"/>
    <w:rsid w:val="001F5486"/>
    <w:rsid w:val="001F5521"/>
    <w:rsid w:val="001F5C62"/>
    <w:rsid w:val="001F5F99"/>
    <w:rsid w:val="001F64A6"/>
    <w:rsid w:val="001F6677"/>
    <w:rsid w:val="001F6861"/>
    <w:rsid w:val="001F720F"/>
    <w:rsid w:val="001F74F5"/>
    <w:rsid w:val="001F76A2"/>
    <w:rsid w:val="001F7BC7"/>
    <w:rsid w:val="00200494"/>
    <w:rsid w:val="0020063C"/>
    <w:rsid w:val="002006A9"/>
    <w:rsid w:val="00200C25"/>
    <w:rsid w:val="00200F34"/>
    <w:rsid w:val="00201199"/>
    <w:rsid w:val="0020149B"/>
    <w:rsid w:val="0020178D"/>
    <w:rsid w:val="002018CA"/>
    <w:rsid w:val="00201C30"/>
    <w:rsid w:val="00201D33"/>
    <w:rsid w:val="00201D49"/>
    <w:rsid w:val="00202369"/>
    <w:rsid w:val="002026A1"/>
    <w:rsid w:val="002026A2"/>
    <w:rsid w:val="0020296C"/>
    <w:rsid w:val="0020353C"/>
    <w:rsid w:val="0020370A"/>
    <w:rsid w:val="00204550"/>
    <w:rsid w:val="00204B00"/>
    <w:rsid w:val="00204B6D"/>
    <w:rsid w:val="00204D9D"/>
    <w:rsid w:val="00204F7F"/>
    <w:rsid w:val="0020553A"/>
    <w:rsid w:val="00205B17"/>
    <w:rsid w:val="00205BEB"/>
    <w:rsid w:val="00205D88"/>
    <w:rsid w:val="002060AD"/>
    <w:rsid w:val="00206419"/>
    <w:rsid w:val="00206741"/>
    <w:rsid w:val="00206744"/>
    <w:rsid w:val="00206775"/>
    <w:rsid w:val="00206ABC"/>
    <w:rsid w:val="00206CCD"/>
    <w:rsid w:val="00206E0A"/>
    <w:rsid w:val="00207036"/>
    <w:rsid w:val="00207358"/>
    <w:rsid w:val="00207723"/>
    <w:rsid w:val="00207B67"/>
    <w:rsid w:val="002100C2"/>
    <w:rsid w:val="0021056F"/>
    <w:rsid w:val="00210C85"/>
    <w:rsid w:val="00210ED3"/>
    <w:rsid w:val="0021142B"/>
    <w:rsid w:val="002118FC"/>
    <w:rsid w:val="00211981"/>
    <w:rsid w:val="00212368"/>
    <w:rsid w:val="002124F0"/>
    <w:rsid w:val="00212790"/>
    <w:rsid w:val="00212945"/>
    <w:rsid w:val="00212ABB"/>
    <w:rsid w:val="00212F0F"/>
    <w:rsid w:val="00212F3A"/>
    <w:rsid w:val="00213228"/>
    <w:rsid w:val="00213F7A"/>
    <w:rsid w:val="00214872"/>
    <w:rsid w:val="002148EB"/>
    <w:rsid w:val="0021493A"/>
    <w:rsid w:val="00214D4E"/>
    <w:rsid w:val="002157BA"/>
    <w:rsid w:val="00215C46"/>
    <w:rsid w:val="00215EA4"/>
    <w:rsid w:val="00216231"/>
    <w:rsid w:val="00216305"/>
    <w:rsid w:val="0021715C"/>
    <w:rsid w:val="00217231"/>
    <w:rsid w:val="002173F4"/>
    <w:rsid w:val="002174E8"/>
    <w:rsid w:val="002175D6"/>
    <w:rsid w:val="002178AF"/>
    <w:rsid w:val="00217C1E"/>
    <w:rsid w:val="00217E10"/>
    <w:rsid w:val="002201B6"/>
    <w:rsid w:val="002202CD"/>
    <w:rsid w:val="00220626"/>
    <w:rsid w:val="002206D8"/>
    <w:rsid w:val="00220D40"/>
    <w:rsid w:val="00220E71"/>
    <w:rsid w:val="00221191"/>
    <w:rsid w:val="0022128B"/>
    <w:rsid w:val="002214E6"/>
    <w:rsid w:val="00221639"/>
    <w:rsid w:val="0022172A"/>
    <w:rsid w:val="00221929"/>
    <w:rsid w:val="00221DB1"/>
    <w:rsid w:val="002224B6"/>
    <w:rsid w:val="002224F5"/>
    <w:rsid w:val="00222534"/>
    <w:rsid w:val="0022260B"/>
    <w:rsid w:val="00222A21"/>
    <w:rsid w:val="00222A7F"/>
    <w:rsid w:val="00223920"/>
    <w:rsid w:val="00224239"/>
    <w:rsid w:val="002243D9"/>
    <w:rsid w:val="002247CA"/>
    <w:rsid w:val="002249B1"/>
    <w:rsid w:val="00224ED1"/>
    <w:rsid w:val="00225043"/>
    <w:rsid w:val="002250D4"/>
    <w:rsid w:val="00225A19"/>
    <w:rsid w:val="00225E0F"/>
    <w:rsid w:val="00225E9C"/>
    <w:rsid w:val="00225FC7"/>
    <w:rsid w:val="002265CF"/>
    <w:rsid w:val="002268E4"/>
    <w:rsid w:val="00226BCF"/>
    <w:rsid w:val="00226F80"/>
    <w:rsid w:val="002270A5"/>
    <w:rsid w:val="002270D4"/>
    <w:rsid w:val="002272B5"/>
    <w:rsid w:val="002272BC"/>
    <w:rsid w:val="00227A4E"/>
    <w:rsid w:val="00227EF6"/>
    <w:rsid w:val="00227F70"/>
    <w:rsid w:val="00227FE4"/>
    <w:rsid w:val="00230ABA"/>
    <w:rsid w:val="00230AF4"/>
    <w:rsid w:val="002311AE"/>
    <w:rsid w:val="00231204"/>
    <w:rsid w:val="00231242"/>
    <w:rsid w:val="00231E04"/>
    <w:rsid w:val="002322AC"/>
    <w:rsid w:val="00232966"/>
    <w:rsid w:val="00232F14"/>
    <w:rsid w:val="00233208"/>
    <w:rsid w:val="0023343B"/>
    <w:rsid w:val="00233594"/>
    <w:rsid w:val="00233ABB"/>
    <w:rsid w:val="00234100"/>
    <w:rsid w:val="00234E29"/>
    <w:rsid w:val="0023540B"/>
    <w:rsid w:val="0023558C"/>
    <w:rsid w:val="0023597C"/>
    <w:rsid w:val="00235B0A"/>
    <w:rsid w:val="00235E3D"/>
    <w:rsid w:val="00235E43"/>
    <w:rsid w:val="0023625D"/>
    <w:rsid w:val="00236B65"/>
    <w:rsid w:val="00236F24"/>
    <w:rsid w:val="00237055"/>
    <w:rsid w:val="00237364"/>
    <w:rsid w:val="00237670"/>
    <w:rsid w:val="002377A9"/>
    <w:rsid w:val="00237B37"/>
    <w:rsid w:val="00237CE8"/>
    <w:rsid w:val="00240130"/>
    <w:rsid w:val="00240217"/>
    <w:rsid w:val="002403BF"/>
    <w:rsid w:val="0024057D"/>
    <w:rsid w:val="00240791"/>
    <w:rsid w:val="00240C21"/>
    <w:rsid w:val="00241504"/>
    <w:rsid w:val="00241682"/>
    <w:rsid w:val="002416D6"/>
    <w:rsid w:val="00241727"/>
    <w:rsid w:val="002417F3"/>
    <w:rsid w:val="002421C8"/>
    <w:rsid w:val="0024254E"/>
    <w:rsid w:val="002425D7"/>
    <w:rsid w:val="00242D61"/>
    <w:rsid w:val="00242E50"/>
    <w:rsid w:val="00243662"/>
    <w:rsid w:val="002436C3"/>
    <w:rsid w:val="00243BF4"/>
    <w:rsid w:val="00243EBF"/>
    <w:rsid w:val="002443EA"/>
    <w:rsid w:val="00244627"/>
    <w:rsid w:val="00244739"/>
    <w:rsid w:val="0024479F"/>
    <w:rsid w:val="00244ACF"/>
    <w:rsid w:val="00244D6C"/>
    <w:rsid w:val="00244FD7"/>
    <w:rsid w:val="00245535"/>
    <w:rsid w:val="00245B37"/>
    <w:rsid w:val="00246221"/>
    <w:rsid w:val="0024645F"/>
    <w:rsid w:val="00246493"/>
    <w:rsid w:val="00246662"/>
    <w:rsid w:val="002467CF"/>
    <w:rsid w:val="002469AE"/>
    <w:rsid w:val="00246B1B"/>
    <w:rsid w:val="00247363"/>
    <w:rsid w:val="002473D1"/>
    <w:rsid w:val="00247CE0"/>
    <w:rsid w:val="00247D4E"/>
    <w:rsid w:val="00247F9F"/>
    <w:rsid w:val="00250388"/>
    <w:rsid w:val="0025087B"/>
    <w:rsid w:val="0025093B"/>
    <w:rsid w:val="00251201"/>
    <w:rsid w:val="00251312"/>
    <w:rsid w:val="00251A3C"/>
    <w:rsid w:val="0025200B"/>
    <w:rsid w:val="002520C5"/>
    <w:rsid w:val="00252109"/>
    <w:rsid w:val="00252A35"/>
    <w:rsid w:val="00252A5D"/>
    <w:rsid w:val="0025315E"/>
    <w:rsid w:val="0025332E"/>
    <w:rsid w:val="002533BD"/>
    <w:rsid w:val="002535DB"/>
    <w:rsid w:val="00253C0F"/>
    <w:rsid w:val="00254451"/>
    <w:rsid w:val="00254B41"/>
    <w:rsid w:val="00254E80"/>
    <w:rsid w:val="00254F13"/>
    <w:rsid w:val="0025583C"/>
    <w:rsid w:val="00255F11"/>
    <w:rsid w:val="00256276"/>
    <w:rsid w:val="002562F4"/>
    <w:rsid w:val="002563F8"/>
    <w:rsid w:val="0025642E"/>
    <w:rsid w:val="002565A1"/>
    <w:rsid w:val="00256821"/>
    <w:rsid w:val="00256A01"/>
    <w:rsid w:val="002570C6"/>
    <w:rsid w:val="00257211"/>
    <w:rsid w:val="002572E8"/>
    <w:rsid w:val="002578B7"/>
    <w:rsid w:val="00257A35"/>
    <w:rsid w:val="00257E2F"/>
    <w:rsid w:val="002606A4"/>
    <w:rsid w:val="00260E6A"/>
    <w:rsid w:val="002611CC"/>
    <w:rsid w:val="00261324"/>
    <w:rsid w:val="002613B5"/>
    <w:rsid w:val="002616E3"/>
    <w:rsid w:val="00261F1B"/>
    <w:rsid w:val="00262831"/>
    <w:rsid w:val="00262FFD"/>
    <w:rsid w:val="0026339D"/>
    <w:rsid w:val="0026349A"/>
    <w:rsid w:val="002638D7"/>
    <w:rsid w:val="00263B87"/>
    <w:rsid w:val="00264AE0"/>
    <w:rsid w:val="00264F1F"/>
    <w:rsid w:val="00264F21"/>
    <w:rsid w:val="002659BD"/>
    <w:rsid w:val="00265A63"/>
    <w:rsid w:val="00266376"/>
    <w:rsid w:val="0026651A"/>
    <w:rsid w:val="00266A67"/>
    <w:rsid w:val="00266C70"/>
    <w:rsid w:val="00266D0C"/>
    <w:rsid w:val="00267077"/>
    <w:rsid w:val="00267232"/>
    <w:rsid w:val="002672BF"/>
    <w:rsid w:val="002701C3"/>
    <w:rsid w:val="002705FF"/>
    <w:rsid w:val="00270ECA"/>
    <w:rsid w:val="002710FC"/>
    <w:rsid w:val="00271550"/>
    <w:rsid w:val="0027188B"/>
    <w:rsid w:val="00271B33"/>
    <w:rsid w:val="00272060"/>
    <w:rsid w:val="00272084"/>
    <w:rsid w:val="0027208A"/>
    <w:rsid w:val="0027261F"/>
    <w:rsid w:val="00272A3D"/>
    <w:rsid w:val="00272D32"/>
    <w:rsid w:val="00273D16"/>
    <w:rsid w:val="00274322"/>
    <w:rsid w:val="002749B7"/>
    <w:rsid w:val="00274EE5"/>
    <w:rsid w:val="00275011"/>
    <w:rsid w:val="0027529E"/>
    <w:rsid w:val="002752AE"/>
    <w:rsid w:val="002755CB"/>
    <w:rsid w:val="0027560D"/>
    <w:rsid w:val="002757D6"/>
    <w:rsid w:val="00275F32"/>
    <w:rsid w:val="00275F65"/>
    <w:rsid w:val="002761F1"/>
    <w:rsid w:val="0027631E"/>
    <w:rsid w:val="00276CD0"/>
    <w:rsid w:val="002770CE"/>
    <w:rsid w:val="0027727C"/>
    <w:rsid w:val="00277BD7"/>
    <w:rsid w:val="00277EEC"/>
    <w:rsid w:val="00280535"/>
    <w:rsid w:val="002805F4"/>
    <w:rsid w:val="002809A1"/>
    <w:rsid w:val="00281447"/>
    <w:rsid w:val="002815D0"/>
    <w:rsid w:val="00281682"/>
    <w:rsid w:val="002816B2"/>
    <w:rsid w:val="00281BFA"/>
    <w:rsid w:val="00281EC1"/>
    <w:rsid w:val="00282003"/>
    <w:rsid w:val="002822FC"/>
    <w:rsid w:val="0028234B"/>
    <w:rsid w:val="002824DE"/>
    <w:rsid w:val="002826FF"/>
    <w:rsid w:val="002827CC"/>
    <w:rsid w:val="00282859"/>
    <w:rsid w:val="00282F89"/>
    <w:rsid w:val="00283026"/>
    <w:rsid w:val="00283376"/>
    <w:rsid w:val="002833A1"/>
    <w:rsid w:val="00283765"/>
    <w:rsid w:val="00283DE8"/>
    <w:rsid w:val="0028570F"/>
    <w:rsid w:val="00285B7A"/>
    <w:rsid w:val="00285F68"/>
    <w:rsid w:val="002862A4"/>
    <w:rsid w:val="00286694"/>
    <w:rsid w:val="00286747"/>
    <w:rsid w:val="00286E4B"/>
    <w:rsid w:val="002870FC"/>
    <w:rsid w:val="00287590"/>
    <w:rsid w:val="00287F1D"/>
    <w:rsid w:val="002900C0"/>
    <w:rsid w:val="00290917"/>
    <w:rsid w:val="00291520"/>
    <w:rsid w:val="00291C43"/>
    <w:rsid w:val="00292489"/>
    <w:rsid w:val="002927CE"/>
    <w:rsid w:val="0029293F"/>
    <w:rsid w:val="00292E9E"/>
    <w:rsid w:val="00292F4D"/>
    <w:rsid w:val="0029320F"/>
    <w:rsid w:val="00293260"/>
    <w:rsid w:val="00293476"/>
    <w:rsid w:val="00293613"/>
    <w:rsid w:val="00293942"/>
    <w:rsid w:val="00293CB5"/>
    <w:rsid w:val="002941DF"/>
    <w:rsid w:val="002942F8"/>
    <w:rsid w:val="00294766"/>
    <w:rsid w:val="00294BB1"/>
    <w:rsid w:val="00294BEA"/>
    <w:rsid w:val="002955A5"/>
    <w:rsid w:val="00295629"/>
    <w:rsid w:val="00295912"/>
    <w:rsid w:val="00295F99"/>
    <w:rsid w:val="00296704"/>
    <w:rsid w:val="00296871"/>
    <w:rsid w:val="00296A07"/>
    <w:rsid w:val="00297070"/>
    <w:rsid w:val="002976EE"/>
    <w:rsid w:val="0029775E"/>
    <w:rsid w:val="00297808"/>
    <w:rsid w:val="00297A03"/>
    <w:rsid w:val="00297A41"/>
    <w:rsid w:val="00297DEA"/>
    <w:rsid w:val="002A0180"/>
    <w:rsid w:val="002A0233"/>
    <w:rsid w:val="002A09D9"/>
    <w:rsid w:val="002A1906"/>
    <w:rsid w:val="002A1F16"/>
    <w:rsid w:val="002A21DE"/>
    <w:rsid w:val="002A2264"/>
    <w:rsid w:val="002A22E6"/>
    <w:rsid w:val="002A25FA"/>
    <w:rsid w:val="002A28C0"/>
    <w:rsid w:val="002A2930"/>
    <w:rsid w:val="002A2990"/>
    <w:rsid w:val="002A2E6C"/>
    <w:rsid w:val="002A2FC1"/>
    <w:rsid w:val="002A3172"/>
    <w:rsid w:val="002A3567"/>
    <w:rsid w:val="002A3570"/>
    <w:rsid w:val="002A389E"/>
    <w:rsid w:val="002A3A79"/>
    <w:rsid w:val="002A3B00"/>
    <w:rsid w:val="002A3B4E"/>
    <w:rsid w:val="002A42C6"/>
    <w:rsid w:val="002A471D"/>
    <w:rsid w:val="002A4EB1"/>
    <w:rsid w:val="002A5368"/>
    <w:rsid w:val="002A5DDC"/>
    <w:rsid w:val="002A60A3"/>
    <w:rsid w:val="002A6151"/>
    <w:rsid w:val="002A66DE"/>
    <w:rsid w:val="002A713D"/>
    <w:rsid w:val="002A7247"/>
    <w:rsid w:val="002A77C6"/>
    <w:rsid w:val="002A7A9A"/>
    <w:rsid w:val="002A7D6A"/>
    <w:rsid w:val="002A7E54"/>
    <w:rsid w:val="002A7ECA"/>
    <w:rsid w:val="002A7ED7"/>
    <w:rsid w:val="002B148C"/>
    <w:rsid w:val="002B16D7"/>
    <w:rsid w:val="002B196C"/>
    <w:rsid w:val="002B1B2F"/>
    <w:rsid w:val="002B1ECB"/>
    <w:rsid w:val="002B2221"/>
    <w:rsid w:val="002B22AC"/>
    <w:rsid w:val="002B287C"/>
    <w:rsid w:val="002B28AB"/>
    <w:rsid w:val="002B2915"/>
    <w:rsid w:val="002B3030"/>
    <w:rsid w:val="002B3333"/>
    <w:rsid w:val="002B44F4"/>
    <w:rsid w:val="002B4875"/>
    <w:rsid w:val="002B4964"/>
    <w:rsid w:val="002B4C0E"/>
    <w:rsid w:val="002B56FA"/>
    <w:rsid w:val="002B5796"/>
    <w:rsid w:val="002B586D"/>
    <w:rsid w:val="002B5AAD"/>
    <w:rsid w:val="002B617D"/>
    <w:rsid w:val="002B659A"/>
    <w:rsid w:val="002B6932"/>
    <w:rsid w:val="002B6ACD"/>
    <w:rsid w:val="002B6E57"/>
    <w:rsid w:val="002B6F1C"/>
    <w:rsid w:val="002B73CC"/>
    <w:rsid w:val="002B7802"/>
    <w:rsid w:val="002B7C62"/>
    <w:rsid w:val="002B7FFC"/>
    <w:rsid w:val="002C0080"/>
    <w:rsid w:val="002C0149"/>
    <w:rsid w:val="002C01DF"/>
    <w:rsid w:val="002C047F"/>
    <w:rsid w:val="002C0526"/>
    <w:rsid w:val="002C0569"/>
    <w:rsid w:val="002C074C"/>
    <w:rsid w:val="002C0791"/>
    <w:rsid w:val="002C080A"/>
    <w:rsid w:val="002C08B0"/>
    <w:rsid w:val="002C090E"/>
    <w:rsid w:val="002C13BE"/>
    <w:rsid w:val="002C1736"/>
    <w:rsid w:val="002C1C78"/>
    <w:rsid w:val="002C24E9"/>
    <w:rsid w:val="002C2B3A"/>
    <w:rsid w:val="002C3237"/>
    <w:rsid w:val="002C36EB"/>
    <w:rsid w:val="002C381E"/>
    <w:rsid w:val="002C3A1D"/>
    <w:rsid w:val="002C3AF9"/>
    <w:rsid w:val="002C3C06"/>
    <w:rsid w:val="002C3C38"/>
    <w:rsid w:val="002C3CE0"/>
    <w:rsid w:val="002C40ED"/>
    <w:rsid w:val="002C414C"/>
    <w:rsid w:val="002C41B2"/>
    <w:rsid w:val="002C423B"/>
    <w:rsid w:val="002C473C"/>
    <w:rsid w:val="002C4BB6"/>
    <w:rsid w:val="002C4C31"/>
    <w:rsid w:val="002C4DF7"/>
    <w:rsid w:val="002C4E5C"/>
    <w:rsid w:val="002C4EF5"/>
    <w:rsid w:val="002C5854"/>
    <w:rsid w:val="002C5A16"/>
    <w:rsid w:val="002C5B15"/>
    <w:rsid w:val="002C5C8B"/>
    <w:rsid w:val="002C5EB7"/>
    <w:rsid w:val="002C5F70"/>
    <w:rsid w:val="002C6087"/>
    <w:rsid w:val="002C6572"/>
    <w:rsid w:val="002C65AF"/>
    <w:rsid w:val="002C6B10"/>
    <w:rsid w:val="002C6E81"/>
    <w:rsid w:val="002C79A6"/>
    <w:rsid w:val="002C7A85"/>
    <w:rsid w:val="002C7C09"/>
    <w:rsid w:val="002C7FBB"/>
    <w:rsid w:val="002D043F"/>
    <w:rsid w:val="002D05D6"/>
    <w:rsid w:val="002D083B"/>
    <w:rsid w:val="002D17D5"/>
    <w:rsid w:val="002D1927"/>
    <w:rsid w:val="002D1A51"/>
    <w:rsid w:val="002D1EDB"/>
    <w:rsid w:val="002D213A"/>
    <w:rsid w:val="002D2868"/>
    <w:rsid w:val="002D2876"/>
    <w:rsid w:val="002D2926"/>
    <w:rsid w:val="002D2DC3"/>
    <w:rsid w:val="002D3445"/>
    <w:rsid w:val="002D38C5"/>
    <w:rsid w:val="002D3EC2"/>
    <w:rsid w:val="002D3F8B"/>
    <w:rsid w:val="002D4009"/>
    <w:rsid w:val="002D48CF"/>
    <w:rsid w:val="002D4A46"/>
    <w:rsid w:val="002D4CCE"/>
    <w:rsid w:val="002D50E9"/>
    <w:rsid w:val="002D51A0"/>
    <w:rsid w:val="002D52FD"/>
    <w:rsid w:val="002D58F3"/>
    <w:rsid w:val="002D642B"/>
    <w:rsid w:val="002D7170"/>
    <w:rsid w:val="002D7230"/>
    <w:rsid w:val="002D74CC"/>
    <w:rsid w:val="002D758A"/>
    <w:rsid w:val="002D759D"/>
    <w:rsid w:val="002D7813"/>
    <w:rsid w:val="002E0137"/>
    <w:rsid w:val="002E0304"/>
    <w:rsid w:val="002E0620"/>
    <w:rsid w:val="002E06A7"/>
    <w:rsid w:val="002E06B4"/>
    <w:rsid w:val="002E0DF1"/>
    <w:rsid w:val="002E0E28"/>
    <w:rsid w:val="002E0E9F"/>
    <w:rsid w:val="002E10AB"/>
    <w:rsid w:val="002E10D2"/>
    <w:rsid w:val="002E1216"/>
    <w:rsid w:val="002E1370"/>
    <w:rsid w:val="002E1644"/>
    <w:rsid w:val="002E195A"/>
    <w:rsid w:val="002E19F9"/>
    <w:rsid w:val="002E1D36"/>
    <w:rsid w:val="002E1F53"/>
    <w:rsid w:val="002E2301"/>
    <w:rsid w:val="002E2520"/>
    <w:rsid w:val="002E2783"/>
    <w:rsid w:val="002E2A3A"/>
    <w:rsid w:val="002E2BC3"/>
    <w:rsid w:val="002E2F65"/>
    <w:rsid w:val="002E30E6"/>
    <w:rsid w:val="002E31D8"/>
    <w:rsid w:val="002E340A"/>
    <w:rsid w:val="002E39AD"/>
    <w:rsid w:val="002E3A78"/>
    <w:rsid w:val="002E4341"/>
    <w:rsid w:val="002E4C45"/>
    <w:rsid w:val="002E4DC2"/>
    <w:rsid w:val="002E514E"/>
    <w:rsid w:val="002E595B"/>
    <w:rsid w:val="002E613B"/>
    <w:rsid w:val="002E679D"/>
    <w:rsid w:val="002E6FB9"/>
    <w:rsid w:val="002E702D"/>
    <w:rsid w:val="002E717C"/>
    <w:rsid w:val="002E75D0"/>
    <w:rsid w:val="002E765B"/>
    <w:rsid w:val="002E776B"/>
    <w:rsid w:val="002E7A2B"/>
    <w:rsid w:val="002F0316"/>
    <w:rsid w:val="002F0CBA"/>
    <w:rsid w:val="002F0F43"/>
    <w:rsid w:val="002F12D3"/>
    <w:rsid w:val="002F1CD1"/>
    <w:rsid w:val="002F1CEC"/>
    <w:rsid w:val="002F255F"/>
    <w:rsid w:val="002F2C06"/>
    <w:rsid w:val="002F3A6C"/>
    <w:rsid w:val="002F3B9D"/>
    <w:rsid w:val="002F3C29"/>
    <w:rsid w:val="002F3C8E"/>
    <w:rsid w:val="002F41FD"/>
    <w:rsid w:val="002F4277"/>
    <w:rsid w:val="002F48E1"/>
    <w:rsid w:val="002F498B"/>
    <w:rsid w:val="002F4ACF"/>
    <w:rsid w:val="002F4FAE"/>
    <w:rsid w:val="002F4FEF"/>
    <w:rsid w:val="002F541E"/>
    <w:rsid w:val="002F57DB"/>
    <w:rsid w:val="002F5F66"/>
    <w:rsid w:val="002F5FF9"/>
    <w:rsid w:val="002F61BB"/>
    <w:rsid w:val="002F629C"/>
    <w:rsid w:val="002F6366"/>
    <w:rsid w:val="002F63E8"/>
    <w:rsid w:val="002F68D2"/>
    <w:rsid w:val="002F6DE7"/>
    <w:rsid w:val="002F6E68"/>
    <w:rsid w:val="002F6EB3"/>
    <w:rsid w:val="002F6FD2"/>
    <w:rsid w:val="002F749E"/>
    <w:rsid w:val="002F79CF"/>
    <w:rsid w:val="002F7A26"/>
    <w:rsid w:val="002F7D01"/>
    <w:rsid w:val="00300014"/>
    <w:rsid w:val="003000B9"/>
    <w:rsid w:val="00300121"/>
    <w:rsid w:val="00300D67"/>
    <w:rsid w:val="00301A71"/>
    <w:rsid w:val="00302038"/>
    <w:rsid w:val="0030208F"/>
    <w:rsid w:val="00302A0B"/>
    <w:rsid w:val="00302AE4"/>
    <w:rsid w:val="00302D45"/>
    <w:rsid w:val="00302D6C"/>
    <w:rsid w:val="00303070"/>
    <w:rsid w:val="003036FB"/>
    <w:rsid w:val="00303E7E"/>
    <w:rsid w:val="00303F2B"/>
    <w:rsid w:val="003040AD"/>
    <w:rsid w:val="0030423B"/>
    <w:rsid w:val="003042B7"/>
    <w:rsid w:val="003043BE"/>
    <w:rsid w:val="003043EC"/>
    <w:rsid w:val="0030442D"/>
    <w:rsid w:val="00305033"/>
    <w:rsid w:val="00305519"/>
    <w:rsid w:val="003057D6"/>
    <w:rsid w:val="00305961"/>
    <w:rsid w:val="00305A77"/>
    <w:rsid w:val="00305D1A"/>
    <w:rsid w:val="00305EFF"/>
    <w:rsid w:val="003065F9"/>
    <w:rsid w:val="00306CFA"/>
    <w:rsid w:val="003073D9"/>
    <w:rsid w:val="00307B68"/>
    <w:rsid w:val="00307DBF"/>
    <w:rsid w:val="00307DFC"/>
    <w:rsid w:val="00310003"/>
    <w:rsid w:val="00310360"/>
    <w:rsid w:val="003104D8"/>
    <w:rsid w:val="0031062C"/>
    <w:rsid w:val="00310931"/>
    <w:rsid w:val="003109CF"/>
    <w:rsid w:val="003109FE"/>
    <w:rsid w:val="0031116D"/>
    <w:rsid w:val="003115E8"/>
    <w:rsid w:val="003116B7"/>
    <w:rsid w:val="00311703"/>
    <w:rsid w:val="0031198F"/>
    <w:rsid w:val="0031209B"/>
    <w:rsid w:val="00312286"/>
    <w:rsid w:val="00312347"/>
    <w:rsid w:val="00312349"/>
    <w:rsid w:val="00312876"/>
    <w:rsid w:val="00312B5D"/>
    <w:rsid w:val="00312ED9"/>
    <w:rsid w:val="0031333C"/>
    <w:rsid w:val="00313B91"/>
    <w:rsid w:val="00313EC1"/>
    <w:rsid w:val="00314BDB"/>
    <w:rsid w:val="00314FC3"/>
    <w:rsid w:val="003158B3"/>
    <w:rsid w:val="00315991"/>
    <w:rsid w:val="00317213"/>
    <w:rsid w:val="0031725E"/>
    <w:rsid w:val="00317580"/>
    <w:rsid w:val="00317668"/>
    <w:rsid w:val="003176FD"/>
    <w:rsid w:val="00317735"/>
    <w:rsid w:val="00320067"/>
    <w:rsid w:val="00320526"/>
    <w:rsid w:val="00320782"/>
    <w:rsid w:val="00320F6B"/>
    <w:rsid w:val="00320FE3"/>
    <w:rsid w:val="00321245"/>
    <w:rsid w:val="0032162E"/>
    <w:rsid w:val="003221F2"/>
    <w:rsid w:val="003223A1"/>
    <w:rsid w:val="003235D1"/>
    <w:rsid w:val="003235EA"/>
    <w:rsid w:val="00323734"/>
    <w:rsid w:val="00323D5D"/>
    <w:rsid w:val="003245A3"/>
    <w:rsid w:val="0032481D"/>
    <w:rsid w:val="00324909"/>
    <w:rsid w:val="00325339"/>
    <w:rsid w:val="003254F4"/>
    <w:rsid w:val="0032561E"/>
    <w:rsid w:val="00325B33"/>
    <w:rsid w:val="00325B38"/>
    <w:rsid w:val="00325C25"/>
    <w:rsid w:val="0032651B"/>
    <w:rsid w:val="0032679C"/>
    <w:rsid w:val="00326874"/>
    <w:rsid w:val="00326932"/>
    <w:rsid w:val="00326BC2"/>
    <w:rsid w:val="003271F2"/>
    <w:rsid w:val="003273A6"/>
    <w:rsid w:val="003275E0"/>
    <w:rsid w:val="00327A0D"/>
    <w:rsid w:val="003304B8"/>
    <w:rsid w:val="003305D4"/>
    <w:rsid w:val="00330CD1"/>
    <w:rsid w:val="00330E5B"/>
    <w:rsid w:val="003312D2"/>
    <w:rsid w:val="00331328"/>
    <w:rsid w:val="00331436"/>
    <w:rsid w:val="003319FF"/>
    <w:rsid w:val="00331E9D"/>
    <w:rsid w:val="00332275"/>
    <w:rsid w:val="003323CB"/>
    <w:rsid w:val="003325ED"/>
    <w:rsid w:val="00332627"/>
    <w:rsid w:val="00332F63"/>
    <w:rsid w:val="00333703"/>
    <w:rsid w:val="00334216"/>
    <w:rsid w:val="0033460D"/>
    <w:rsid w:val="00334AB8"/>
    <w:rsid w:val="00334C48"/>
    <w:rsid w:val="0033536A"/>
    <w:rsid w:val="003359B5"/>
    <w:rsid w:val="00335F55"/>
    <w:rsid w:val="003368B1"/>
    <w:rsid w:val="00336A3B"/>
    <w:rsid w:val="00336A50"/>
    <w:rsid w:val="00336BEE"/>
    <w:rsid w:val="00336E0F"/>
    <w:rsid w:val="00336EFA"/>
    <w:rsid w:val="003374B7"/>
    <w:rsid w:val="003378C0"/>
    <w:rsid w:val="00337BB4"/>
    <w:rsid w:val="00340319"/>
    <w:rsid w:val="00340C66"/>
    <w:rsid w:val="00340E56"/>
    <w:rsid w:val="00341313"/>
    <w:rsid w:val="0034189D"/>
    <w:rsid w:val="00342083"/>
    <w:rsid w:val="00342096"/>
    <w:rsid w:val="00342580"/>
    <w:rsid w:val="0034283D"/>
    <w:rsid w:val="00342E74"/>
    <w:rsid w:val="00343151"/>
    <w:rsid w:val="00343389"/>
    <w:rsid w:val="003440E2"/>
    <w:rsid w:val="0034431D"/>
    <w:rsid w:val="00344350"/>
    <w:rsid w:val="003445A4"/>
    <w:rsid w:val="00344669"/>
    <w:rsid w:val="00344735"/>
    <w:rsid w:val="00344A1E"/>
    <w:rsid w:val="0034580A"/>
    <w:rsid w:val="00345A0C"/>
    <w:rsid w:val="00345A14"/>
    <w:rsid w:val="00345C56"/>
    <w:rsid w:val="003461AA"/>
    <w:rsid w:val="00346AB9"/>
    <w:rsid w:val="00346AF2"/>
    <w:rsid w:val="003475C6"/>
    <w:rsid w:val="003478ED"/>
    <w:rsid w:val="00347F2C"/>
    <w:rsid w:val="003502C8"/>
    <w:rsid w:val="00350687"/>
    <w:rsid w:val="0035091E"/>
    <w:rsid w:val="00350C3B"/>
    <w:rsid w:val="00350DE0"/>
    <w:rsid w:val="00350FA3"/>
    <w:rsid w:val="0035128B"/>
    <w:rsid w:val="00351406"/>
    <w:rsid w:val="003515BC"/>
    <w:rsid w:val="0035176A"/>
    <w:rsid w:val="00351EFF"/>
    <w:rsid w:val="003520EF"/>
    <w:rsid w:val="00352109"/>
    <w:rsid w:val="003526F2"/>
    <w:rsid w:val="0035279E"/>
    <w:rsid w:val="00352D03"/>
    <w:rsid w:val="00353180"/>
    <w:rsid w:val="0035341A"/>
    <w:rsid w:val="00353570"/>
    <w:rsid w:val="00353788"/>
    <w:rsid w:val="003539F8"/>
    <w:rsid w:val="00353B7A"/>
    <w:rsid w:val="00353DEB"/>
    <w:rsid w:val="00354218"/>
    <w:rsid w:val="0035454A"/>
    <w:rsid w:val="003559DB"/>
    <w:rsid w:val="00355BAB"/>
    <w:rsid w:val="00355EAD"/>
    <w:rsid w:val="00356479"/>
    <w:rsid w:val="00356871"/>
    <w:rsid w:val="003569DF"/>
    <w:rsid w:val="00356A46"/>
    <w:rsid w:val="00357A7B"/>
    <w:rsid w:val="00357C07"/>
    <w:rsid w:val="003602DF"/>
    <w:rsid w:val="00360561"/>
    <w:rsid w:val="003607DD"/>
    <w:rsid w:val="0036091D"/>
    <w:rsid w:val="003614BE"/>
    <w:rsid w:val="00361836"/>
    <w:rsid w:val="00361875"/>
    <w:rsid w:val="00361BDE"/>
    <w:rsid w:val="00361F00"/>
    <w:rsid w:val="0036201C"/>
    <w:rsid w:val="00362219"/>
    <w:rsid w:val="00362566"/>
    <w:rsid w:val="00362D5B"/>
    <w:rsid w:val="00362FAB"/>
    <w:rsid w:val="00363044"/>
    <w:rsid w:val="003631C4"/>
    <w:rsid w:val="0036350A"/>
    <w:rsid w:val="00363BA0"/>
    <w:rsid w:val="00363CC9"/>
    <w:rsid w:val="0036401B"/>
    <w:rsid w:val="003645D4"/>
    <w:rsid w:val="0036495D"/>
    <w:rsid w:val="00364D11"/>
    <w:rsid w:val="00364ED8"/>
    <w:rsid w:val="00365C44"/>
    <w:rsid w:val="00365DC9"/>
    <w:rsid w:val="00365F9B"/>
    <w:rsid w:val="00366136"/>
    <w:rsid w:val="003661B8"/>
    <w:rsid w:val="00366203"/>
    <w:rsid w:val="00366220"/>
    <w:rsid w:val="00366272"/>
    <w:rsid w:val="0036699E"/>
    <w:rsid w:val="003669B1"/>
    <w:rsid w:val="00366AD7"/>
    <w:rsid w:val="00366E7F"/>
    <w:rsid w:val="00367077"/>
    <w:rsid w:val="003676EE"/>
    <w:rsid w:val="003679D4"/>
    <w:rsid w:val="003679DE"/>
    <w:rsid w:val="00370261"/>
    <w:rsid w:val="003702E3"/>
    <w:rsid w:val="003708A3"/>
    <w:rsid w:val="00370B46"/>
    <w:rsid w:val="00370B94"/>
    <w:rsid w:val="00370BB9"/>
    <w:rsid w:val="00371936"/>
    <w:rsid w:val="00371E70"/>
    <w:rsid w:val="003721E1"/>
    <w:rsid w:val="003722B5"/>
    <w:rsid w:val="00372736"/>
    <w:rsid w:val="00372DFF"/>
    <w:rsid w:val="00373294"/>
    <w:rsid w:val="0037331E"/>
    <w:rsid w:val="0037353A"/>
    <w:rsid w:val="00373CC5"/>
    <w:rsid w:val="00373CCC"/>
    <w:rsid w:val="003743E0"/>
    <w:rsid w:val="00374957"/>
    <w:rsid w:val="00374A94"/>
    <w:rsid w:val="00374EFE"/>
    <w:rsid w:val="00374FCF"/>
    <w:rsid w:val="003750E7"/>
    <w:rsid w:val="00375896"/>
    <w:rsid w:val="00375AE2"/>
    <w:rsid w:val="00375E13"/>
    <w:rsid w:val="00375E41"/>
    <w:rsid w:val="003762E5"/>
    <w:rsid w:val="0037656A"/>
    <w:rsid w:val="00376B43"/>
    <w:rsid w:val="00376D3C"/>
    <w:rsid w:val="00376E4E"/>
    <w:rsid w:val="003771BD"/>
    <w:rsid w:val="003778B1"/>
    <w:rsid w:val="00377A05"/>
    <w:rsid w:val="00380170"/>
    <w:rsid w:val="0038030A"/>
    <w:rsid w:val="003810B0"/>
    <w:rsid w:val="00381168"/>
    <w:rsid w:val="00381259"/>
    <w:rsid w:val="003814D8"/>
    <w:rsid w:val="00381B6F"/>
    <w:rsid w:val="00381BCD"/>
    <w:rsid w:val="00381D06"/>
    <w:rsid w:val="0038203A"/>
    <w:rsid w:val="003821BA"/>
    <w:rsid w:val="00382515"/>
    <w:rsid w:val="0038266E"/>
    <w:rsid w:val="003827D1"/>
    <w:rsid w:val="00382AE1"/>
    <w:rsid w:val="00382BCE"/>
    <w:rsid w:val="00382CD0"/>
    <w:rsid w:val="00382E53"/>
    <w:rsid w:val="003832DD"/>
    <w:rsid w:val="00383360"/>
    <w:rsid w:val="0038341D"/>
    <w:rsid w:val="00383651"/>
    <w:rsid w:val="0038415D"/>
    <w:rsid w:val="003841CF"/>
    <w:rsid w:val="00384A69"/>
    <w:rsid w:val="00384AB3"/>
    <w:rsid w:val="0038527B"/>
    <w:rsid w:val="0038589E"/>
    <w:rsid w:val="00385EE0"/>
    <w:rsid w:val="0038636C"/>
    <w:rsid w:val="00387152"/>
    <w:rsid w:val="00387314"/>
    <w:rsid w:val="003877EE"/>
    <w:rsid w:val="00387D97"/>
    <w:rsid w:val="00387E41"/>
    <w:rsid w:val="003901F6"/>
    <w:rsid w:val="003903B8"/>
    <w:rsid w:val="0039051B"/>
    <w:rsid w:val="00390899"/>
    <w:rsid w:val="00390CFB"/>
    <w:rsid w:val="003910E9"/>
    <w:rsid w:val="003913F7"/>
    <w:rsid w:val="0039168E"/>
    <w:rsid w:val="003917FD"/>
    <w:rsid w:val="00391853"/>
    <w:rsid w:val="00391C50"/>
    <w:rsid w:val="00391D5F"/>
    <w:rsid w:val="00391D76"/>
    <w:rsid w:val="00391FA3"/>
    <w:rsid w:val="00392950"/>
    <w:rsid w:val="00392FF4"/>
    <w:rsid w:val="0039323E"/>
    <w:rsid w:val="003934C0"/>
    <w:rsid w:val="00393615"/>
    <w:rsid w:val="003937D8"/>
    <w:rsid w:val="00393A51"/>
    <w:rsid w:val="00393C72"/>
    <w:rsid w:val="00393DD1"/>
    <w:rsid w:val="00394189"/>
    <w:rsid w:val="00394211"/>
    <w:rsid w:val="003942BE"/>
    <w:rsid w:val="003942CA"/>
    <w:rsid w:val="003943ED"/>
    <w:rsid w:val="00394413"/>
    <w:rsid w:val="003944F1"/>
    <w:rsid w:val="0039497A"/>
    <w:rsid w:val="0039505B"/>
    <w:rsid w:val="0039506E"/>
    <w:rsid w:val="00395836"/>
    <w:rsid w:val="003958B2"/>
    <w:rsid w:val="0039590B"/>
    <w:rsid w:val="00395C75"/>
    <w:rsid w:val="00395DE4"/>
    <w:rsid w:val="00396153"/>
    <w:rsid w:val="00396224"/>
    <w:rsid w:val="00396A60"/>
    <w:rsid w:val="00397004"/>
    <w:rsid w:val="003970DF"/>
    <w:rsid w:val="003974D1"/>
    <w:rsid w:val="003979E6"/>
    <w:rsid w:val="00397F91"/>
    <w:rsid w:val="003A08A0"/>
    <w:rsid w:val="003A0E37"/>
    <w:rsid w:val="003A122B"/>
    <w:rsid w:val="003A14DF"/>
    <w:rsid w:val="003A1569"/>
    <w:rsid w:val="003A16C3"/>
    <w:rsid w:val="003A1713"/>
    <w:rsid w:val="003A28CB"/>
    <w:rsid w:val="003A2BDF"/>
    <w:rsid w:val="003A2EDF"/>
    <w:rsid w:val="003A3037"/>
    <w:rsid w:val="003A345A"/>
    <w:rsid w:val="003A36EC"/>
    <w:rsid w:val="003A3D0C"/>
    <w:rsid w:val="003A3FB3"/>
    <w:rsid w:val="003A427F"/>
    <w:rsid w:val="003A442E"/>
    <w:rsid w:val="003A4DBF"/>
    <w:rsid w:val="003A568D"/>
    <w:rsid w:val="003A608D"/>
    <w:rsid w:val="003A6294"/>
    <w:rsid w:val="003A63F1"/>
    <w:rsid w:val="003A6D75"/>
    <w:rsid w:val="003A6F50"/>
    <w:rsid w:val="003A7034"/>
    <w:rsid w:val="003A719A"/>
    <w:rsid w:val="003A7381"/>
    <w:rsid w:val="003B0045"/>
    <w:rsid w:val="003B0244"/>
    <w:rsid w:val="003B0989"/>
    <w:rsid w:val="003B09B3"/>
    <w:rsid w:val="003B0EBF"/>
    <w:rsid w:val="003B0F8D"/>
    <w:rsid w:val="003B1087"/>
    <w:rsid w:val="003B1196"/>
    <w:rsid w:val="003B18E3"/>
    <w:rsid w:val="003B1F43"/>
    <w:rsid w:val="003B22FF"/>
    <w:rsid w:val="003B25F8"/>
    <w:rsid w:val="003B2BF2"/>
    <w:rsid w:val="003B2D8C"/>
    <w:rsid w:val="003B2E87"/>
    <w:rsid w:val="003B324A"/>
    <w:rsid w:val="003B327B"/>
    <w:rsid w:val="003B376F"/>
    <w:rsid w:val="003B3854"/>
    <w:rsid w:val="003B387E"/>
    <w:rsid w:val="003B3C3A"/>
    <w:rsid w:val="003B3F8F"/>
    <w:rsid w:val="003B434A"/>
    <w:rsid w:val="003B4613"/>
    <w:rsid w:val="003B4856"/>
    <w:rsid w:val="003B4B8B"/>
    <w:rsid w:val="003B4E8C"/>
    <w:rsid w:val="003B510B"/>
    <w:rsid w:val="003B51A3"/>
    <w:rsid w:val="003B5332"/>
    <w:rsid w:val="003B53B2"/>
    <w:rsid w:val="003B5A24"/>
    <w:rsid w:val="003B604A"/>
    <w:rsid w:val="003B61E9"/>
    <w:rsid w:val="003B6F37"/>
    <w:rsid w:val="003B7082"/>
    <w:rsid w:val="003B76E4"/>
    <w:rsid w:val="003B7F30"/>
    <w:rsid w:val="003C000E"/>
    <w:rsid w:val="003C02EC"/>
    <w:rsid w:val="003C0304"/>
    <w:rsid w:val="003C03E9"/>
    <w:rsid w:val="003C04BD"/>
    <w:rsid w:val="003C0936"/>
    <w:rsid w:val="003C09E0"/>
    <w:rsid w:val="003C0B30"/>
    <w:rsid w:val="003C0D2D"/>
    <w:rsid w:val="003C0F0F"/>
    <w:rsid w:val="003C1063"/>
    <w:rsid w:val="003C13AD"/>
    <w:rsid w:val="003C1609"/>
    <w:rsid w:val="003C2180"/>
    <w:rsid w:val="003C23E7"/>
    <w:rsid w:val="003C2AA4"/>
    <w:rsid w:val="003C2CCB"/>
    <w:rsid w:val="003C2DD3"/>
    <w:rsid w:val="003C2EB8"/>
    <w:rsid w:val="003C2FCF"/>
    <w:rsid w:val="003C3023"/>
    <w:rsid w:val="003C3340"/>
    <w:rsid w:val="003C33DB"/>
    <w:rsid w:val="003C3590"/>
    <w:rsid w:val="003C37EA"/>
    <w:rsid w:val="003C3CC7"/>
    <w:rsid w:val="003C40C4"/>
    <w:rsid w:val="003C47F2"/>
    <w:rsid w:val="003C487C"/>
    <w:rsid w:val="003C4AAE"/>
    <w:rsid w:val="003C4CD3"/>
    <w:rsid w:val="003C4E3E"/>
    <w:rsid w:val="003C4EE7"/>
    <w:rsid w:val="003C50B0"/>
    <w:rsid w:val="003C5247"/>
    <w:rsid w:val="003C5436"/>
    <w:rsid w:val="003C5891"/>
    <w:rsid w:val="003C5A2A"/>
    <w:rsid w:val="003C5A7E"/>
    <w:rsid w:val="003C5DB2"/>
    <w:rsid w:val="003C60DC"/>
    <w:rsid w:val="003C612C"/>
    <w:rsid w:val="003C615C"/>
    <w:rsid w:val="003C6240"/>
    <w:rsid w:val="003C6472"/>
    <w:rsid w:val="003C66EF"/>
    <w:rsid w:val="003C6A03"/>
    <w:rsid w:val="003C7187"/>
    <w:rsid w:val="003C725E"/>
    <w:rsid w:val="003C7C9E"/>
    <w:rsid w:val="003C7D47"/>
    <w:rsid w:val="003D011B"/>
    <w:rsid w:val="003D04D1"/>
    <w:rsid w:val="003D0824"/>
    <w:rsid w:val="003D178A"/>
    <w:rsid w:val="003D1994"/>
    <w:rsid w:val="003D1C75"/>
    <w:rsid w:val="003D2229"/>
    <w:rsid w:val="003D22DA"/>
    <w:rsid w:val="003D2626"/>
    <w:rsid w:val="003D2A34"/>
    <w:rsid w:val="003D2EBC"/>
    <w:rsid w:val="003D313D"/>
    <w:rsid w:val="003D344E"/>
    <w:rsid w:val="003D37E4"/>
    <w:rsid w:val="003D3C44"/>
    <w:rsid w:val="003D3D16"/>
    <w:rsid w:val="003D4068"/>
    <w:rsid w:val="003D4264"/>
    <w:rsid w:val="003D429A"/>
    <w:rsid w:val="003D5070"/>
    <w:rsid w:val="003D6C3B"/>
    <w:rsid w:val="003D799D"/>
    <w:rsid w:val="003D7A25"/>
    <w:rsid w:val="003D7D4A"/>
    <w:rsid w:val="003E0289"/>
    <w:rsid w:val="003E03FE"/>
    <w:rsid w:val="003E05C5"/>
    <w:rsid w:val="003E08B9"/>
    <w:rsid w:val="003E0AE6"/>
    <w:rsid w:val="003E0B8C"/>
    <w:rsid w:val="003E150E"/>
    <w:rsid w:val="003E154A"/>
    <w:rsid w:val="003E177F"/>
    <w:rsid w:val="003E1D30"/>
    <w:rsid w:val="003E1D45"/>
    <w:rsid w:val="003E1EDD"/>
    <w:rsid w:val="003E200C"/>
    <w:rsid w:val="003E2019"/>
    <w:rsid w:val="003E245C"/>
    <w:rsid w:val="003E2473"/>
    <w:rsid w:val="003E2972"/>
    <w:rsid w:val="003E2D2B"/>
    <w:rsid w:val="003E3048"/>
    <w:rsid w:val="003E3075"/>
    <w:rsid w:val="003E3532"/>
    <w:rsid w:val="003E3803"/>
    <w:rsid w:val="003E3B49"/>
    <w:rsid w:val="003E3CC6"/>
    <w:rsid w:val="003E415D"/>
    <w:rsid w:val="003E418B"/>
    <w:rsid w:val="003E428F"/>
    <w:rsid w:val="003E4728"/>
    <w:rsid w:val="003E4836"/>
    <w:rsid w:val="003E4CCA"/>
    <w:rsid w:val="003E4D03"/>
    <w:rsid w:val="003E4D55"/>
    <w:rsid w:val="003E51CC"/>
    <w:rsid w:val="003E578C"/>
    <w:rsid w:val="003E58F8"/>
    <w:rsid w:val="003E5B80"/>
    <w:rsid w:val="003E62C8"/>
    <w:rsid w:val="003E684F"/>
    <w:rsid w:val="003E6AC2"/>
    <w:rsid w:val="003E6B9C"/>
    <w:rsid w:val="003E6BB1"/>
    <w:rsid w:val="003E6D72"/>
    <w:rsid w:val="003E6F80"/>
    <w:rsid w:val="003E75DF"/>
    <w:rsid w:val="003E76DE"/>
    <w:rsid w:val="003E7722"/>
    <w:rsid w:val="003E7EE0"/>
    <w:rsid w:val="003F0373"/>
    <w:rsid w:val="003F0784"/>
    <w:rsid w:val="003F0BA3"/>
    <w:rsid w:val="003F0BB6"/>
    <w:rsid w:val="003F0F0F"/>
    <w:rsid w:val="003F1979"/>
    <w:rsid w:val="003F1B58"/>
    <w:rsid w:val="003F23C5"/>
    <w:rsid w:val="003F288C"/>
    <w:rsid w:val="003F2BF4"/>
    <w:rsid w:val="003F2FCE"/>
    <w:rsid w:val="003F3069"/>
    <w:rsid w:val="003F3587"/>
    <w:rsid w:val="003F3A4A"/>
    <w:rsid w:val="003F4691"/>
    <w:rsid w:val="003F49C4"/>
    <w:rsid w:val="003F5651"/>
    <w:rsid w:val="003F5777"/>
    <w:rsid w:val="003F59CE"/>
    <w:rsid w:val="003F60E5"/>
    <w:rsid w:val="003F66A5"/>
    <w:rsid w:val="003F68DE"/>
    <w:rsid w:val="003F7A0A"/>
    <w:rsid w:val="00400265"/>
    <w:rsid w:val="0040054D"/>
    <w:rsid w:val="004006C0"/>
    <w:rsid w:val="00400AFF"/>
    <w:rsid w:val="00400DD7"/>
    <w:rsid w:val="00401741"/>
    <w:rsid w:val="004017E1"/>
    <w:rsid w:val="004019E2"/>
    <w:rsid w:val="00401EE8"/>
    <w:rsid w:val="004023B1"/>
    <w:rsid w:val="0040244C"/>
    <w:rsid w:val="00402D2C"/>
    <w:rsid w:val="004034B0"/>
    <w:rsid w:val="00403526"/>
    <w:rsid w:val="0040353F"/>
    <w:rsid w:val="00403755"/>
    <w:rsid w:val="0040378C"/>
    <w:rsid w:val="00403CDA"/>
    <w:rsid w:val="00403D9E"/>
    <w:rsid w:val="00403DEF"/>
    <w:rsid w:val="004042FA"/>
    <w:rsid w:val="00404E56"/>
    <w:rsid w:val="00404EEB"/>
    <w:rsid w:val="0040510B"/>
    <w:rsid w:val="0040563D"/>
    <w:rsid w:val="0040587B"/>
    <w:rsid w:val="00405AE8"/>
    <w:rsid w:val="00405D84"/>
    <w:rsid w:val="00405DAB"/>
    <w:rsid w:val="00406175"/>
    <w:rsid w:val="00406615"/>
    <w:rsid w:val="004067FF"/>
    <w:rsid w:val="00406BF1"/>
    <w:rsid w:val="004071B1"/>
    <w:rsid w:val="004073DC"/>
    <w:rsid w:val="004075B5"/>
    <w:rsid w:val="0041007D"/>
    <w:rsid w:val="004100ED"/>
    <w:rsid w:val="004105B3"/>
    <w:rsid w:val="00410AEA"/>
    <w:rsid w:val="00410EA8"/>
    <w:rsid w:val="00411337"/>
    <w:rsid w:val="004115DA"/>
    <w:rsid w:val="00411A2B"/>
    <w:rsid w:val="00411E52"/>
    <w:rsid w:val="004120F8"/>
    <w:rsid w:val="00412448"/>
    <w:rsid w:val="00412795"/>
    <w:rsid w:val="00412A53"/>
    <w:rsid w:val="00413052"/>
    <w:rsid w:val="004130C9"/>
    <w:rsid w:val="0041369C"/>
    <w:rsid w:val="00413A8F"/>
    <w:rsid w:val="00413B14"/>
    <w:rsid w:val="004143AB"/>
    <w:rsid w:val="0041442B"/>
    <w:rsid w:val="00414946"/>
    <w:rsid w:val="004149D7"/>
    <w:rsid w:val="00414A63"/>
    <w:rsid w:val="00414B4C"/>
    <w:rsid w:val="00414BC4"/>
    <w:rsid w:val="00414C4D"/>
    <w:rsid w:val="00414E53"/>
    <w:rsid w:val="00414E66"/>
    <w:rsid w:val="00414FC6"/>
    <w:rsid w:val="00415292"/>
    <w:rsid w:val="00415C27"/>
    <w:rsid w:val="004161F3"/>
    <w:rsid w:val="00416CD0"/>
    <w:rsid w:val="0041705B"/>
    <w:rsid w:val="00417236"/>
    <w:rsid w:val="0041740F"/>
    <w:rsid w:val="00417670"/>
    <w:rsid w:val="004178BF"/>
    <w:rsid w:val="00417EFE"/>
    <w:rsid w:val="0042087B"/>
    <w:rsid w:val="00420DB8"/>
    <w:rsid w:val="00420EC2"/>
    <w:rsid w:val="00421580"/>
    <w:rsid w:val="004218B3"/>
    <w:rsid w:val="00421AE0"/>
    <w:rsid w:val="00421C6A"/>
    <w:rsid w:val="00421E2C"/>
    <w:rsid w:val="00421F03"/>
    <w:rsid w:val="00422003"/>
    <w:rsid w:val="00422330"/>
    <w:rsid w:val="004223F4"/>
    <w:rsid w:val="004227B6"/>
    <w:rsid w:val="0042343D"/>
    <w:rsid w:val="00424564"/>
    <w:rsid w:val="004245F8"/>
    <w:rsid w:val="00424A1B"/>
    <w:rsid w:val="00424A93"/>
    <w:rsid w:val="00425061"/>
    <w:rsid w:val="00425079"/>
    <w:rsid w:val="0042596E"/>
    <w:rsid w:val="00425AA3"/>
    <w:rsid w:val="00425D48"/>
    <w:rsid w:val="004263F6"/>
    <w:rsid w:val="004266B1"/>
    <w:rsid w:val="00426B8A"/>
    <w:rsid w:val="00426C6A"/>
    <w:rsid w:val="00426E5B"/>
    <w:rsid w:val="00426F9E"/>
    <w:rsid w:val="00427613"/>
    <w:rsid w:val="004276D3"/>
    <w:rsid w:val="004278C7"/>
    <w:rsid w:val="004278D7"/>
    <w:rsid w:val="00427CF3"/>
    <w:rsid w:val="00427D03"/>
    <w:rsid w:val="00427D7E"/>
    <w:rsid w:val="00430042"/>
    <w:rsid w:val="00430132"/>
    <w:rsid w:val="004314EE"/>
    <w:rsid w:val="00431611"/>
    <w:rsid w:val="00431A4B"/>
    <w:rsid w:val="00431BA7"/>
    <w:rsid w:val="00432406"/>
    <w:rsid w:val="00432822"/>
    <w:rsid w:val="00432A08"/>
    <w:rsid w:val="00432AAE"/>
    <w:rsid w:val="00432CB0"/>
    <w:rsid w:val="0043323E"/>
    <w:rsid w:val="004334F1"/>
    <w:rsid w:val="0043369A"/>
    <w:rsid w:val="00433A29"/>
    <w:rsid w:val="00433BEE"/>
    <w:rsid w:val="00433E1E"/>
    <w:rsid w:val="0043479A"/>
    <w:rsid w:val="00434A9A"/>
    <w:rsid w:val="00434E48"/>
    <w:rsid w:val="0043515E"/>
    <w:rsid w:val="004354CF"/>
    <w:rsid w:val="004357A0"/>
    <w:rsid w:val="00435C9F"/>
    <w:rsid w:val="00435D42"/>
    <w:rsid w:val="00435FCF"/>
    <w:rsid w:val="00436049"/>
    <w:rsid w:val="004362F2"/>
    <w:rsid w:val="00436575"/>
    <w:rsid w:val="00437083"/>
    <w:rsid w:val="0043714A"/>
    <w:rsid w:val="004379CE"/>
    <w:rsid w:val="00437B65"/>
    <w:rsid w:val="00437C85"/>
    <w:rsid w:val="00437D24"/>
    <w:rsid w:val="00440008"/>
    <w:rsid w:val="00440145"/>
    <w:rsid w:val="004405BF"/>
    <w:rsid w:val="004407C6"/>
    <w:rsid w:val="004407D8"/>
    <w:rsid w:val="0044081C"/>
    <w:rsid w:val="00440D77"/>
    <w:rsid w:val="00440F36"/>
    <w:rsid w:val="0044127C"/>
    <w:rsid w:val="00441885"/>
    <w:rsid w:val="0044194F"/>
    <w:rsid w:val="00441A51"/>
    <w:rsid w:val="004421AA"/>
    <w:rsid w:val="004422C0"/>
    <w:rsid w:val="004422D7"/>
    <w:rsid w:val="00442BE0"/>
    <w:rsid w:val="00442D9C"/>
    <w:rsid w:val="00442E6D"/>
    <w:rsid w:val="0044329B"/>
    <w:rsid w:val="004433FE"/>
    <w:rsid w:val="00443712"/>
    <w:rsid w:val="004438C1"/>
    <w:rsid w:val="00443FED"/>
    <w:rsid w:val="00444068"/>
    <w:rsid w:val="00444156"/>
    <w:rsid w:val="00444199"/>
    <w:rsid w:val="00444554"/>
    <w:rsid w:val="00444E0F"/>
    <w:rsid w:val="0044542A"/>
    <w:rsid w:val="004454C0"/>
    <w:rsid w:val="00445660"/>
    <w:rsid w:val="00445694"/>
    <w:rsid w:val="00445A08"/>
    <w:rsid w:val="00445B3A"/>
    <w:rsid w:val="004464C3"/>
    <w:rsid w:val="00446619"/>
    <w:rsid w:val="00446978"/>
    <w:rsid w:val="00446A2C"/>
    <w:rsid w:val="00446FAC"/>
    <w:rsid w:val="004478B7"/>
    <w:rsid w:val="004478C5"/>
    <w:rsid w:val="00447A76"/>
    <w:rsid w:val="00447E1E"/>
    <w:rsid w:val="0045015C"/>
    <w:rsid w:val="00450BD6"/>
    <w:rsid w:val="00450C53"/>
    <w:rsid w:val="00450CF6"/>
    <w:rsid w:val="00450D0C"/>
    <w:rsid w:val="004511B6"/>
    <w:rsid w:val="00451325"/>
    <w:rsid w:val="0045140B"/>
    <w:rsid w:val="00451433"/>
    <w:rsid w:val="00451990"/>
    <w:rsid w:val="004519DB"/>
    <w:rsid w:val="004519DF"/>
    <w:rsid w:val="004529D6"/>
    <w:rsid w:val="00452C6F"/>
    <w:rsid w:val="00452E73"/>
    <w:rsid w:val="00453298"/>
    <w:rsid w:val="00453484"/>
    <w:rsid w:val="004540ED"/>
    <w:rsid w:val="0045416F"/>
    <w:rsid w:val="0045444F"/>
    <w:rsid w:val="00454B71"/>
    <w:rsid w:val="00454F72"/>
    <w:rsid w:val="00454FCD"/>
    <w:rsid w:val="0045536C"/>
    <w:rsid w:val="00455788"/>
    <w:rsid w:val="00455E5A"/>
    <w:rsid w:val="00456053"/>
    <w:rsid w:val="004562F2"/>
    <w:rsid w:val="00456A93"/>
    <w:rsid w:val="00456C89"/>
    <w:rsid w:val="00456CD3"/>
    <w:rsid w:val="00457225"/>
    <w:rsid w:val="004575C8"/>
    <w:rsid w:val="00457A02"/>
    <w:rsid w:val="00460BD9"/>
    <w:rsid w:val="00460EA6"/>
    <w:rsid w:val="00461D7D"/>
    <w:rsid w:val="00462214"/>
    <w:rsid w:val="00462282"/>
    <w:rsid w:val="00462F64"/>
    <w:rsid w:val="004630E2"/>
    <w:rsid w:val="00463A9C"/>
    <w:rsid w:val="00463DB3"/>
    <w:rsid w:val="00463F0D"/>
    <w:rsid w:val="0046407A"/>
    <w:rsid w:val="004642F9"/>
    <w:rsid w:val="00464352"/>
    <w:rsid w:val="004643F2"/>
    <w:rsid w:val="00464C86"/>
    <w:rsid w:val="00464E85"/>
    <w:rsid w:val="004653F5"/>
    <w:rsid w:val="00465482"/>
    <w:rsid w:val="00465699"/>
    <w:rsid w:val="004657C8"/>
    <w:rsid w:val="00465B16"/>
    <w:rsid w:val="00465C66"/>
    <w:rsid w:val="00465FC0"/>
    <w:rsid w:val="00466032"/>
    <w:rsid w:val="004667EF"/>
    <w:rsid w:val="00466855"/>
    <w:rsid w:val="00466A5B"/>
    <w:rsid w:val="00466DA9"/>
    <w:rsid w:val="00467072"/>
    <w:rsid w:val="0046708D"/>
    <w:rsid w:val="00467183"/>
    <w:rsid w:val="004674B5"/>
    <w:rsid w:val="00467763"/>
    <w:rsid w:val="00467FC0"/>
    <w:rsid w:val="004701BC"/>
    <w:rsid w:val="004701E2"/>
    <w:rsid w:val="00470463"/>
    <w:rsid w:val="004704AB"/>
    <w:rsid w:val="00470822"/>
    <w:rsid w:val="00470F2B"/>
    <w:rsid w:val="00471343"/>
    <w:rsid w:val="00471AF1"/>
    <w:rsid w:val="00471B79"/>
    <w:rsid w:val="00471C9B"/>
    <w:rsid w:val="00471D52"/>
    <w:rsid w:val="00471EBC"/>
    <w:rsid w:val="004723BC"/>
    <w:rsid w:val="00472779"/>
    <w:rsid w:val="004727FA"/>
    <w:rsid w:val="004728B6"/>
    <w:rsid w:val="00472B9F"/>
    <w:rsid w:val="00472D91"/>
    <w:rsid w:val="00472E2C"/>
    <w:rsid w:val="0047369F"/>
    <w:rsid w:val="004736A8"/>
    <w:rsid w:val="00473929"/>
    <w:rsid w:val="00473AF8"/>
    <w:rsid w:val="00473D37"/>
    <w:rsid w:val="00474310"/>
    <w:rsid w:val="0047434D"/>
    <w:rsid w:val="0047456A"/>
    <w:rsid w:val="00474B36"/>
    <w:rsid w:val="0047532B"/>
    <w:rsid w:val="004755FA"/>
    <w:rsid w:val="00475794"/>
    <w:rsid w:val="00475987"/>
    <w:rsid w:val="00475A69"/>
    <w:rsid w:val="00476A4B"/>
    <w:rsid w:val="00476BFA"/>
    <w:rsid w:val="00476C89"/>
    <w:rsid w:val="00476EC1"/>
    <w:rsid w:val="00476F35"/>
    <w:rsid w:val="004771FD"/>
    <w:rsid w:val="004778B2"/>
    <w:rsid w:val="00477C25"/>
    <w:rsid w:val="0048000C"/>
    <w:rsid w:val="0048015E"/>
    <w:rsid w:val="00480E51"/>
    <w:rsid w:val="0048130D"/>
    <w:rsid w:val="00481699"/>
    <w:rsid w:val="004817C6"/>
    <w:rsid w:val="004818D9"/>
    <w:rsid w:val="00481A6C"/>
    <w:rsid w:val="00481CB2"/>
    <w:rsid w:val="00481D0E"/>
    <w:rsid w:val="0048207C"/>
    <w:rsid w:val="004820D3"/>
    <w:rsid w:val="004822DD"/>
    <w:rsid w:val="004824A9"/>
    <w:rsid w:val="0048251C"/>
    <w:rsid w:val="00482557"/>
    <w:rsid w:val="004829A5"/>
    <w:rsid w:val="00482BE5"/>
    <w:rsid w:val="00482C0C"/>
    <w:rsid w:val="00482D28"/>
    <w:rsid w:val="00482F7A"/>
    <w:rsid w:val="004830AE"/>
    <w:rsid w:val="004836ED"/>
    <w:rsid w:val="00483C84"/>
    <w:rsid w:val="004842DB"/>
    <w:rsid w:val="00484349"/>
    <w:rsid w:val="004844A9"/>
    <w:rsid w:val="0048473C"/>
    <w:rsid w:val="00484F64"/>
    <w:rsid w:val="00485152"/>
    <w:rsid w:val="0048531E"/>
    <w:rsid w:val="004855FA"/>
    <w:rsid w:val="0048566F"/>
    <w:rsid w:val="00485A2E"/>
    <w:rsid w:val="00485C9A"/>
    <w:rsid w:val="00485DC4"/>
    <w:rsid w:val="0048621B"/>
    <w:rsid w:val="004864AE"/>
    <w:rsid w:val="004868CF"/>
    <w:rsid w:val="00486C9C"/>
    <w:rsid w:val="0048723A"/>
    <w:rsid w:val="0048751C"/>
    <w:rsid w:val="0048764B"/>
    <w:rsid w:val="004877BA"/>
    <w:rsid w:val="00487822"/>
    <w:rsid w:val="00487BFF"/>
    <w:rsid w:val="00487E94"/>
    <w:rsid w:val="00487E9A"/>
    <w:rsid w:val="00487F27"/>
    <w:rsid w:val="004900DB"/>
    <w:rsid w:val="0049064C"/>
    <w:rsid w:val="004906F0"/>
    <w:rsid w:val="00490964"/>
    <w:rsid w:val="00490973"/>
    <w:rsid w:val="00490A14"/>
    <w:rsid w:val="00490B04"/>
    <w:rsid w:val="00490C0B"/>
    <w:rsid w:val="00490EF6"/>
    <w:rsid w:val="004914D4"/>
    <w:rsid w:val="00491515"/>
    <w:rsid w:val="00491A01"/>
    <w:rsid w:val="00491C6D"/>
    <w:rsid w:val="00491CDF"/>
    <w:rsid w:val="00491FE7"/>
    <w:rsid w:val="00492583"/>
    <w:rsid w:val="004925D8"/>
    <w:rsid w:val="00492BE7"/>
    <w:rsid w:val="00492BF1"/>
    <w:rsid w:val="00493353"/>
    <w:rsid w:val="0049360E"/>
    <w:rsid w:val="00493B4A"/>
    <w:rsid w:val="00493C94"/>
    <w:rsid w:val="00493D73"/>
    <w:rsid w:val="00493EF6"/>
    <w:rsid w:val="004940C8"/>
    <w:rsid w:val="00494454"/>
    <w:rsid w:val="0049469F"/>
    <w:rsid w:val="004947AF"/>
    <w:rsid w:val="00494B18"/>
    <w:rsid w:val="00494BD7"/>
    <w:rsid w:val="004951DE"/>
    <w:rsid w:val="004952A0"/>
    <w:rsid w:val="004952BD"/>
    <w:rsid w:val="004956B4"/>
    <w:rsid w:val="00495F30"/>
    <w:rsid w:val="004960AD"/>
    <w:rsid w:val="0049628D"/>
    <w:rsid w:val="004966FA"/>
    <w:rsid w:val="00496746"/>
    <w:rsid w:val="00496891"/>
    <w:rsid w:val="004974D1"/>
    <w:rsid w:val="00497E72"/>
    <w:rsid w:val="004A0A84"/>
    <w:rsid w:val="004A0EB1"/>
    <w:rsid w:val="004A13EF"/>
    <w:rsid w:val="004A1935"/>
    <w:rsid w:val="004A2445"/>
    <w:rsid w:val="004A25C1"/>
    <w:rsid w:val="004A27BC"/>
    <w:rsid w:val="004A2A27"/>
    <w:rsid w:val="004A2BBA"/>
    <w:rsid w:val="004A2C0D"/>
    <w:rsid w:val="004A2D03"/>
    <w:rsid w:val="004A2EEE"/>
    <w:rsid w:val="004A2FE1"/>
    <w:rsid w:val="004A3050"/>
    <w:rsid w:val="004A3865"/>
    <w:rsid w:val="004A3983"/>
    <w:rsid w:val="004A3B82"/>
    <w:rsid w:val="004A3B8B"/>
    <w:rsid w:val="004A40B9"/>
    <w:rsid w:val="004A4248"/>
    <w:rsid w:val="004A439E"/>
    <w:rsid w:val="004A4701"/>
    <w:rsid w:val="004A4768"/>
    <w:rsid w:val="004A48B7"/>
    <w:rsid w:val="004A4C6F"/>
    <w:rsid w:val="004A4D26"/>
    <w:rsid w:val="004A4DAA"/>
    <w:rsid w:val="004A558D"/>
    <w:rsid w:val="004A5B13"/>
    <w:rsid w:val="004A5C13"/>
    <w:rsid w:val="004A6A2E"/>
    <w:rsid w:val="004A6A4C"/>
    <w:rsid w:val="004A6A7D"/>
    <w:rsid w:val="004A6D4C"/>
    <w:rsid w:val="004A7568"/>
    <w:rsid w:val="004A7A1E"/>
    <w:rsid w:val="004B0060"/>
    <w:rsid w:val="004B053A"/>
    <w:rsid w:val="004B0BFB"/>
    <w:rsid w:val="004B0DFB"/>
    <w:rsid w:val="004B1982"/>
    <w:rsid w:val="004B1C63"/>
    <w:rsid w:val="004B1DDA"/>
    <w:rsid w:val="004B1DDF"/>
    <w:rsid w:val="004B1FA9"/>
    <w:rsid w:val="004B2665"/>
    <w:rsid w:val="004B26F1"/>
    <w:rsid w:val="004B2D3A"/>
    <w:rsid w:val="004B2DF3"/>
    <w:rsid w:val="004B3153"/>
    <w:rsid w:val="004B342B"/>
    <w:rsid w:val="004B3480"/>
    <w:rsid w:val="004B373B"/>
    <w:rsid w:val="004B39BE"/>
    <w:rsid w:val="004B3E66"/>
    <w:rsid w:val="004B430F"/>
    <w:rsid w:val="004B439F"/>
    <w:rsid w:val="004B45ED"/>
    <w:rsid w:val="004B4836"/>
    <w:rsid w:val="004B48C7"/>
    <w:rsid w:val="004B49B9"/>
    <w:rsid w:val="004B4A3A"/>
    <w:rsid w:val="004B511C"/>
    <w:rsid w:val="004B512B"/>
    <w:rsid w:val="004B562C"/>
    <w:rsid w:val="004B5638"/>
    <w:rsid w:val="004B591B"/>
    <w:rsid w:val="004B5CD8"/>
    <w:rsid w:val="004B5EE8"/>
    <w:rsid w:val="004B5F35"/>
    <w:rsid w:val="004B60C8"/>
    <w:rsid w:val="004B6479"/>
    <w:rsid w:val="004B6EED"/>
    <w:rsid w:val="004B7068"/>
    <w:rsid w:val="004B7654"/>
    <w:rsid w:val="004B78A2"/>
    <w:rsid w:val="004B7A5E"/>
    <w:rsid w:val="004B7A91"/>
    <w:rsid w:val="004B7FCD"/>
    <w:rsid w:val="004C04F9"/>
    <w:rsid w:val="004C08E6"/>
    <w:rsid w:val="004C1367"/>
    <w:rsid w:val="004C150F"/>
    <w:rsid w:val="004C169D"/>
    <w:rsid w:val="004C1763"/>
    <w:rsid w:val="004C1874"/>
    <w:rsid w:val="004C18C3"/>
    <w:rsid w:val="004C1CA0"/>
    <w:rsid w:val="004C1D60"/>
    <w:rsid w:val="004C1D81"/>
    <w:rsid w:val="004C1DA2"/>
    <w:rsid w:val="004C2424"/>
    <w:rsid w:val="004C25E4"/>
    <w:rsid w:val="004C2F16"/>
    <w:rsid w:val="004C32A2"/>
    <w:rsid w:val="004C365C"/>
    <w:rsid w:val="004C3AAF"/>
    <w:rsid w:val="004C3BCE"/>
    <w:rsid w:val="004C3EE2"/>
    <w:rsid w:val="004C44E4"/>
    <w:rsid w:val="004C4685"/>
    <w:rsid w:val="004C4A7A"/>
    <w:rsid w:val="004C4A8B"/>
    <w:rsid w:val="004C5B33"/>
    <w:rsid w:val="004C5C8D"/>
    <w:rsid w:val="004C5F5B"/>
    <w:rsid w:val="004C6040"/>
    <w:rsid w:val="004C6070"/>
    <w:rsid w:val="004C62CF"/>
    <w:rsid w:val="004C6AE8"/>
    <w:rsid w:val="004C6C05"/>
    <w:rsid w:val="004C6D3E"/>
    <w:rsid w:val="004C6F60"/>
    <w:rsid w:val="004C6FD2"/>
    <w:rsid w:val="004C713F"/>
    <w:rsid w:val="004C724C"/>
    <w:rsid w:val="004C766E"/>
    <w:rsid w:val="004C76F6"/>
    <w:rsid w:val="004D0152"/>
    <w:rsid w:val="004D0615"/>
    <w:rsid w:val="004D0723"/>
    <w:rsid w:val="004D089B"/>
    <w:rsid w:val="004D0ACB"/>
    <w:rsid w:val="004D0C92"/>
    <w:rsid w:val="004D0CB1"/>
    <w:rsid w:val="004D1143"/>
    <w:rsid w:val="004D1152"/>
    <w:rsid w:val="004D14CB"/>
    <w:rsid w:val="004D150D"/>
    <w:rsid w:val="004D1894"/>
    <w:rsid w:val="004D18AB"/>
    <w:rsid w:val="004D18E3"/>
    <w:rsid w:val="004D1A0C"/>
    <w:rsid w:val="004D1D1E"/>
    <w:rsid w:val="004D1EE6"/>
    <w:rsid w:val="004D21EA"/>
    <w:rsid w:val="004D24C9"/>
    <w:rsid w:val="004D2570"/>
    <w:rsid w:val="004D29B5"/>
    <w:rsid w:val="004D2A24"/>
    <w:rsid w:val="004D2A31"/>
    <w:rsid w:val="004D2A9F"/>
    <w:rsid w:val="004D304C"/>
    <w:rsid w:val="004D3AFE"/>
    <w:rsid w:val="004D3B30"/>
    <w:rsid w:val="004D3BA5"/>
    <w:rsid w:val="004D3FB8"/>
    <w:rsid w:val="004D4092"/>
    <w:rsid w:val="004D4BBC"/>
    <w:rsid w:val="004D4DDA"/>
    <w:rsid w:val="004D5169"/>
    <w:rsid w:val="004D55C9"/>
    <w:rsid w:val="004D5D72"/>
    <w:rsid w:val="004D6427"/>
    <w:rsid w:val="004D657D"/>
    <w:rsid w:val="004D6B45"/>
    <w:rsid w:val="004D6B5D"/>
    <w:rsid w:val="004D6F95"/>
    <w:rsid w:val="004D6FA7"/>
    <w:rsid w:val="004D7AC0"/>
    <w:rsid w:val="004D7E20"/>
    <w:rsid w:val="004E0293"/>
    <w:rsid w:val="004E0313"/>
    <w:rsid w:val="004E03DC"/>
    <w:rsid w:val="004E0507"/>
    <w:rsid w:val="004E09C7"/>
    <w:rsid w:val="004E0EDB"/>
    <w:rsid w:val="004E132E"/>
    <w:rsid w:val="004E1366"/>
    <w:rsid w:val="004E16B7"/>
    <w:rsid w:val="004E1B44"/>
    <w:rsid w:val="004E1EE7"/>
    <w:rsid w:val="004E224E"/>
    <w:rsid w:val="004E23EF"/>
    <w:rsid w:val="004E27FA"/>
    <w:rsid w:val="004E287E"/>
    <w:rsid w:val="004E2A67"/>
    <w:rsid w:val="004E2BC2"/>
    <w:rsid w:val="004E2CA4"/>
    <w:rsid w:val="004E3034"/>
    <w:rsid w:val="004E3472"/>
    <w:rsid w:val="004E35FA"/>
    <w:rsid w:val="004E38C5"/>
    <w:rsid w:val="004E3A39"/>
    <w:rsid w:val="004E3CB7"/>
    <w:rsid w:val="004E3D6A"/>
    <w:rsid w:val="004E3E28"/>
    <w:rsid w:val="004E3F50"/>
    <w:rsid w:val="004E3FE0"/>
    <w:rsid w:val="004E4091"/>
    <w:rsid w:val="004E40BE"/>
    <w:rsid w:val="004E4143"/>
    <w:rsid w:val="004E4387"/>
    <w:rsid w:val="004E4AE8"/>
    <w:rsid w:val="004E4D26"/>
    <w:rsid w:val="004E4E1F"/>
    <w:rsid w:val="004E4F3C"/>
    <w:rsid w:val="004E5164"/>
    <w:rsid w:val="004E5950"/>
    <w:rsid w:val="004E5CB8"/>
    <w:rsid w:val="004E5D31"/>
    <w:rsid w:val="004E6156"/>
    <w:rsid w:val="004E6530"/>
    <w:rsid w:val="004E65C5"/>
    <w:rsid w:val="004E6BE4"/>
    <w:rsid w:val="004E6F46"/>
    <w:rsid w:val="004E722A"/>
    <w:rsid w:val="004E72F8"/>
    <w:rsid w:val="004E76BA"/>
    <w:rsid w:val="004E7BC9"/>
    <w:rsid w:val="004E7D4D"/>
    <w:rsid w:val="004E7D6B"/>
    <w:rsid w:val="004E7E22"/>
    <w:rsid w:val="004F0134"/>
    <w:rsid w:val="004F0390"/>
    <w:rsid w:val="004F0C18"/>
    <w:rsid w:val="004F0CC7"/>
    <w:rsid w:val="004F0EB6"/>
    <w:rsid w:val="004F16B6"/>
    <w:rsid w:val="004F1CCA"/>
    <w:rsid w:val="004F1E2D"/>
    <w:rsid w:val="004F26F9"/>
    <w:rsid w:val="004F273F"/>
    <w:rsid w:val="004F2A88"/>
    <w:rsid w:val="004F2C9F"/>
    <w:rsid w:val="004F2D7B"/>
    <w:rsid w:val="004F30D6"/>
    <w:rsid w:val="004F3141"/>
    <w:rsid w:val="004F3248"/>
    <w:rsid w:val="004F3A09"/>
    <w:rsid w:val="004F3A98"/>
    <w:rsid w:val="004F41B0"/>
    <w:rsid w:val="004F4586"/>
    <w:rsid w:val="004F45B7"/>
    <w:rsid w:val="004F4656"/>
    <w:rsid w:val="004F48B1"/>
    <w:rsid w:val="004F55C9"/>
    <w:rsid w:val="004F565B"/>
    <w:rsid w:val="004F5895"/>
    <w:rsid w:val="004F5D58"/>
    <w:rsid w:val="004F6172"/>
    <w:rsid w:val="004F6F67"/>
    <w:rsid w:val="004F7C29"/>
    <w:rsid w:val="004F7D98"/>
    <w:rsid w:val="004F7FD1"/>
    <w:rsid w:val="005001BE"/>
    <w:rsid w:val="005004B8"/>
    <w:rsid w:val="00500587"/>
    <w:rsid w:val="00500701"/>
    <w:rsid w:val="0050086A"/>
    <w:rsid w:val="005008CD"/>
    <w:rsid w:val="00500C53"/>
    <w:rsid w:val="00500D88"/>
    <w:rsid w:val="00500F96"/>
    <w:rsid w:val="0050175C"/>
    <w:rsid w:val="00501914"/>
    <w:rsid w:val="00501976"/>
    <w:rsid w:val="00501AD3"/>
    <w:rsid w:val="00501FD1"/>
    <w:rsid w:val="005020EC"/>
    <w:rsid w:val="005022D5"/>
    <w:rsid w:val="005024D0"/>
    <w:rsid w:val="0050296F"/>
    <w:rsid w:val="00502A2E"/>
    <w:rsid w:val="00503700"/>
    <w:rsid w:val="005039E2"/>
    <w:rsid w:val="00503AD0"/>
    <w:rsid w:val="00503C1F"/>
    <w:rsid w:val="00503C4D"/>
    <w:rsid w:val="00503E81"/>
    <w:rsid w:val="00504677"/>
    <w:rsid w:val="005048F8"/>
    <w:rsid w:val="0050508C"/>
    <w:rsid w:val="0050575B"/>
    <w:rsid w:val="00507044"/>
    <w:rsid w:val="005071FB"/>
    <w:rsid w:val="00507B8E"/>
    <w:rsid w:val="005100B1"/>
    <w:rsid w:val="0051018C"/>
    <w:rsid w:val="005112A5"/>
    <w:rsid w:val="005116F8"/>
    <w:rsid w:val="005117AB"/>
    <w:rsid w:val="005117B2"/>
    <w:rsid w:val="00511896"/>
    <w:rsid w:val="00511AF3"/>
    <w:rsid w:val="00511F5A"/>
    <w:rsid w:val="005120AC"/>
    <w:rsid w:val="00512124"/>
    <w:rsid w:val="005124B3"/>
    <w:rsid w:val="00512AA3"/>
    <w:rsid w:val="00512B92"/>
    <w:rsid w:val="0051331E"/>
    <w:rsid w:val="00513584"/>
    <w:rsid w:val="005136BF"/>
    <w:rsid w:val="005137DC"/>
    <w:rsid w:val="00513D0E"/>
    <w:rsid w:val="00513DC6"/>
    <w:rsid w:val="00513EE9"/>
    <w:rsid w:val="00514464"/>
    <w:rsid w:val="00514776"/>
    <w:rsid w:val="005148AB"/>
    <w:rsid w:val="00514AE9"/>
    <w:rsid w:val="00514FB8"/>
    <w:rsid w:val="005159C3"/>
    <w:rsid w:val="00515FAC"/>
    <w:rsid w:val="005166AB"/>
    <w:rsid w:val="005167F2"/>
    <w:rsid w:val="0051680B"/>
    <w:rsid w:val="00516FA0"/>
    <w:rsid w:val="0051737A"/>
    <w:rsid w:val="005173AA"/>
    <w:rsid w:val="005176E9"/>
    <w:rsid w:val="005177A5"/>
    <w:rsid w:val="00517839"/>
    <w:rsid w:val="00520466"/>
    <w:rsid w:val="005210A3"/>
    <w:rsid w:val="005213E6"/>
    <w:rsid w:val="0052147D"/>
    <w:rsid w:val="005214C3"/>
    <w:rsid w:val="00521934"/>
    <w:rsid w:val="00521984"/>
    <w:rsid w:val="00521BCD"/>
    <w:rsid w:val="0052218E"/>
    <w:rsid w:val="005222BA"/>
    <w:rsid w:val="00522397"/>
    <w:rsid w:val="00522536"/>
    <w:rsid w:val="005226A2"/>
    <w:rsid w:val="00522BDA"/>
    <w:rsid w:val="00522C41"/>
    <w:rsid w:val="00522E08"/>
    <w:rsid w:val="00522FA9"/>
    <w:rsid w:val="005232CA"/>
    <w:rsid w:val="0052363C"/>
    <w:rsid w:val="00523C96"/>
    <w:rsid w:val="00523EE5"/>
    <w:rsid w:val="00523FA6"/>
    <w:rsid w:val="0052413B"/>
    <w:rsid w:val="0052417C"/>
    <w:rsid w:val="00525254"/>
    <w:rsid w:val="00525300"/>
    <w:rsid w:val="00525312"/>
    <w:rsid w:val="00525382"/>
    <w:rsid w:val="0052571D"/>
    <w:rsid w:val="00525A5E"/>
    <w:rsid w:val="00525F33"/>
    <w:rsid w:val="005261BD"/>
    <w:rsid w:val="0052632B"/>
    <w:rsid w:val="0052639A"/>
    <w:rsid w:val="00526829"/>
    <w:rsid w:val="0052685F"/>
    <w:rsid w:val="005269E0"/>
    <w:rsid w:val="00526EBA"/>
    <w:rsid w:val="005270E8"/>
    <w:rsid w:val="00527439"/>
    <w:rsid w:val="005274B8"/>
    <w:rsid w:val="005275CE"/>
    <w:rsid w:val="00527770"/>
    <w:rsid w:val="00527A47"/>
    <w:rsid w:val="005300D7"/>
    <w:rsid w:val="0053017A"/>
    <w:rsid w:val="00530304"/>
    <w:rsid w:val="00530383"/>
    <w:rsid w:val="00530427"/>
    <w:rsid w:val="00530A28"/>
    <w:rsid w:val="00530DDA"/>
    <w:rsid w:val="00530ED3"/>
    <w:rsid w:val="00530EE3"/>
    <w:rsid w:val="005310A2"/>
    <w:rsid w:val="00531541"/>
    <w:rsid w:val="00532066"/>
    <w:rsid w:val="005320CF"/>
    <w:rsid w:val="005320EF"/>
    <w:rsid w:val="005324C8"/>
    <w:rsid w:val="005329C5"/>
    <w:rsid w:val="00532A6B"/>
    <w:rsid w:val="00532C28"/>
    <w:rsid w:val="00532F30"/>
    <w:rsid w:val="005334AD"/>
    <w:rsid w:val="00533A13"/>
    <w:rsid w:val="00533A9E"/>
    <w:rsid w:val="00534214"/>
    <w:rsid w:val="005343C5"/>
    <w:rsid w:val="00534761"/>
    <w:rsid w:val="005347EE"/>
    <w:rsid w:val="00534851"/>
    <w:rsid w:val="00534B62"/>
    <w:rsid w:val="00535D69"/>
    <w:rsid w:val="00536098"/>
    <w:rsid w:val="00536101"/>
    <w:rsid w:val="0053640B"/>
    <w:rsid w:val="005364DB"/>
    <w:rsid w:val="005364F4"/>
    <w:rsid w:val="005365C1"/>
    <w:rsid w:val="00536BD6"/>
    <w:rsid w:val="00536C67"/>
    <w:rsid w:val="00537510"/>
    <w:rsid w:val="00537B8E"/>
    <w:rsid w:val="00537F5F"/>
    <w:rsid w:val="005401BB"/>
    <w:rsid w:val="00540A15"/>
    <w:rsid w:val="00540C1A"/>
    <w:rsid w:val="00540E58"/>
    <w:rsid w:val="00541113"/>
    <w:rsid w:val="005413BD"/>
    <w:rsid w:val="005416DE"/>
    <w:rsid w:val="00541AD8"/>
    <w:rsid w:val="00541D63"/>
    <w:rsid w:val="005422EE"/>
    <w:rsid w:val="00542C68"/>
    <w:rsid w:val="005432D3"/>
    <w:rsid w:val="0054363E"/>
    <w:rsid w:val="00543834"/>
    <w:rsid w:val="00543875"/>
    <w:rsid w:val="00543AE6"/>
    <w:rsid w:val="00543C6A"/>
    <w:rsid w:val="00543F02"/>
    <w:rsid w:val="00543F4B"/>
    <w:rsid w:val="0054424D"/>
    <w:rsid w:val="0054450E"/>
    <w:rsid w:val="00544714"/>
    <w:rsid w:val="00544810"/>
    <w:rsid w:val="00544862"/>
    <w:rsid w:val="00544AA2"/>
    <w:rsid w:val="00544BD4"/>
    <w:rsid w:val="005450AF"/>
    <w:rsid w:val="0054516B"/>
    <w:rsid w:val="00545213"/>
    <w:rsid w:val="00545645"/>
    <w:rsid w:val="00545765"/>
    <w:rsid w:val="00545992"/>
    <w:rsid w:val="00545CE7"/>
    <w:rsid w:val="00545EF3"/>
    <w:rsid w:val="00546094"/>
    <w:rsid w:val="005463B4"/>
    <w:rsid w:val="005465B8"/>
    <w:rsid w:val="00546714"/>
    <w:rsid w:val="00546A63"/>
    <w:rsid w:val="00546F31"/>
    <w:rsid w:val="00547136"/>
    <w:rsid w:val="00547468"/>
    <w:rsid w:val="0054779E"/>
    <w:rsid w:val="00547D37"/>
    <w:rsid w:val="00547E59"/>
    <w:rsid w:val="005509C8"/>
    <w:rsid w:val="00550AD0"/>
    <w:rsid w:val="00551232"/>
    <w:rsid w:val="005515AC"/>
    <w:rsid w:val="00551DD8"/>
    <w:rsid w:val="00552381"/>
    <w:rsid w:val="00552DBF"/>
    <w:rsid w:val="00552F51"/>
    <w:rsid w:val="0055329F"/>
    <w:rsid w:val="005533CE"/>
    <w:rsid w:val="00553584"/>
    <w:rsid w:val="0055375C"/>
    <w:rsid w:val="00553D54"/>
    <w:rsid w:val="0055436F"/>
    <w:rsid w:val="0055499D"/>
    <w:rsid w:val="00554CCF"/>
    <w:rsid w:val="00554E53"/>
    <w:rsid w:val="005551C7"/>
    <w:rsid w:val="005551FE"/>
    <w:rsid w:val="00555231"/>
    <w:rsid w:val="00555241"/>
    <w:rsid w:val="005553DE"/>
    <w:rsid w:val="005556F3"/>
    <w:rsid w:val="00555991"/>
    <w:rsid w:val="0055599F"/>
    <w:rsid w:val="00556045"/>
    <w:rsid w:val="005564EE"/>
    <w:rsid w:val="005565E7"/>
    <w:rsid w:val="0055660F"/>
    <w:rsid w:val="00556893"/>
    <w:rsid w:val="00556AB0"/>
    <w:rsid w:val="00556F01"/>
    <w:rsid w:val="00557F74"/>
    <w:rsid w:val="0056023C"/>
    <w:rsid w:val="005609A2"/>
    <w:rsid w:val="00560B5F"/>
    <w:rsid w:val="00560EC9"/>
    <w:rsid w:val="00560F6A"/>
    <w:rsid w:val="00561985"/>
    <w:rsid w:val="005619D1"/>
    <w:rsid w:val="00561D5E"/>
    <w:rsid w:val="00562329"/>
    <w:rsid w:val="00562488"/>
    <w:rsid w:val="005624B5"/>
    <w:rsid w:val="005625A8"/>
    <w:rsid w:val="0056287A"/>
    <w:rsid w:val="00562C09"/>
    <w:rsid w:val="00562CCF"/>
    <w:rsid w:val="0056319E"/>
    <w:rsid w:val="0056392D"/>
    <w:rsid w:val="0056396A"/>
    <w:rsid w:val="00564C4B"/>
    <w:rsid w:val="00564FC2"/>
    <w:rsid w:val="00565023"/>
    <w:rsid w:val="0056502B"/>
    <w:rsid w:val="00565073"/>
    <w:rsid w:val="00565287"/>
    <w:rsid w:val="0056547E"/>
    <w:rsid w:val="0056591B"/>
    <w:rsid w:val="00565ED4"/>
    <w:rsid w:val="00566B7E"/>
    <w:rsid w:val="00566EC6"/>
    <w:rsid w:val="00567361"/>
    <w:rsid w:val="0056769F"/>
    <w:rsid w:val="00567D81"/>
    <w:rsid w:val="0057019F"/>
    <w:rsid w:val="0057049E"/>
    <w:rsid w:val="005704BD"/>
    <w:rsid w:val="00570742"/>
    <w:rsid w:val="00570A25"/>
    <w:rsid w:val="00570C29"/>
    <w:rsid w:val="0057183F"/>
    <w:rsid w:val="00571935"/>
    <w:rsid w:val="00571FBC"/>
    <w:rsid w:val="00572095"/>
    <w:rsid w:val="0057228E"/>
    <w:rsid w:val="00572712"/>
    <w:rsid w:val="00572B29"/>
    <w:rsid w:val="00572B46"/>
    <w:rsid w:val="00572E75"/>
    <w:rsid w:val="0057339A"/>
    <w:rsid w:val="005739D7"/>
    <w:rsid w:val="00573A71"/>
    <w:rsid w:val="00573A7B"/>
    <w:rsid w:val="00573C51"/>
    <w:rsid w:val="00573D83"/>
    <w:rsid w:val="00573D9D"/>
    <w:rsid w:val="00574114"/>
    <w:rsid w:val="00574A36"/>
    <w:rsid w:val="00574C1D"/>
    <w:rsid w:val="00574CA4"/>
    <w:rsid w:val="00575250"/>
    <w:rsid w:val="005754D8"/>
    <w:rsid w:val="005761C3"/>
    <w:rsid w:val="0057635E"/>
    <w:rsid w:val="0057641A"/>
    <w:rsid w:val="005764DD"/>
    <w:rsid w:val="0057669A"/>
    <w:rsid w:val="005766C1"/>
    <w:rsid w:val="00576755"/>
    <w:rsid w:val="00576A75"/>
    <w:rsid w:val="00576D81"/>
    <w:rsid w:val="00577623"/>
    <w:rsid w:val="00577FE5"/>
    <w:rsid w:val="0058000D"/>
    <w:rsid w:val="0058011C"/>
    <w:rsid w:val="00580824"/>
    <w:rsid w:val="00580F65"/>
    <w:rsid w:val="00581018"/>
    <w:rsid w:val="005812F8"/>
    <w:rsid w:val="0058153D"/>
    <w:rsid w:val="00581558"/>
    <w:rsid w:val="00581E3F"/>
    <w:rsid w:val="00582899"/>
    <w:rsid w:val="00582F4F"/>
    <w:rsid w:val="00582F89"/>
    <w:rsid w:val="0058318E"/>
    <w:rsid w:val="005831E7"/>
    <w:rsid w:val="005833CC"/>
    <w:rsid w:val="00583440"/>
    <w:rsid w:val="00583483"/>
    <w:rsid w:val="00583736"/>
    <w:rsid w:val="00583FB4"/>
    <w:rsid w:val="005848A2"/>
    <w:rsid w:val="005849DC"/>
    <w:rsid w:val="00584B06"/>
    <w:rsid w:val="00584C42"/>
    <w:rsid w:val="00584D7E"/>
    <w:rsid w:val="00584EEC"/>
    <w:rsid w:val="00585400"/>
    <w:rsid w:val="00585428"/>
    <w:rsid w:val="00585800"/>
    <w:rsid w:val="00585BE3"/>
    <w:rsid w:val="00586375"/>
    <w:rsid w:val="00586766"/>
    <w:rsid w:val="005867C4"/>
    <w:rsid w:val="00586D11"/>
    <w:rsid w:val="005871F4"/>
    <w:rsid w:val="00587C23"/>
    <w:rsid w:val="00587FB5"/>
    <w:rsid w:val="005904E5"/>
    <w:rsid w:val="005906BA"/>
    <w:rsid w:val="0059072B"/>
    <w:rsid w:val="00591059"/>
    <w:rsid w:val="00591240"/>
    <w:rsid w:val="00591359"/>
    <w:rsid w:val="0059180D"/>
    <w:rsid w:val="005919E5"/>
    <w:rsid w:val="00591D6F"/>
    <w:rsid w:val="00591F7A"/>
    <w:rsid w:val="005925D9"/>
    <w:rsid w:val="00592863"/>
    <w:rsid w:val="00592A31"/>
    <w:rsid w:val="00592B90"/>
    <w:rsid w:val="00592BAC"/>
    <w:rsid w:val="00592EB1"/>
    <w:rsid w:val="00593562"/>
    <w:rsid w:val="00593601"/>
    <w:rsid w:val="00593784"/>
    <w:rsid w:val="005937C5"/>
    <w:rsid w:val="00593BA5"/>
    <w:rsid w:val="00594812"/>
    <w:rsid w:val="00595862"/>
    <w:rsid w:val="00595CBD"/>
    <w:rsid w:val="00595DC4"/>
    <w:rsid w:val="0059601C"/>
    <w:rsid w:val="005967BB"/>
    <w:rsid w:val="00597267"/>
    <w:rsid w:val="00597720"/>
    <w:rsid w:val="00597B6B"/>
    <w:rsid w:val="00597C09"/>
    <w:rsid w:val="005A0105"/>
    <w:rsid w:val="005A01BB"/>
    <w:rsid w:val="005A0238"/>
    <w:rsid w:val="005A0566"/>
    <w:rsid w:val="005A0720"/>
    <w:rsid w:val="005A09D5"/>
    <w:rsid w:val="005A0CE1"/>
    <w:rsid w:val="005A104F"/>
    <w:rsid w:val="005A13FF"/>
    <w:rsid w:val="005A1416"/>
    <w:rsid w:val="005A20D7"/>
    <w:rsid w:val="005A2133"/>
    <w:rsid w:val="005A230D"/>
    <w:rsid w:val="005A2839"/>
    <w:rsid w:val="005A284D"/>
    <w:rsid w:val="005A3040"/>
    <w:rsid w:val="005A3D9C"/>
    <w:rsid w:val="005A3EDF"/>
    <w:rsid w:val="005A40F9"/>
    <w:rsid w:val="005A43DE"/>
    <w:rsid w:val="005A4411"/>
    <w:rsid w:val="005A47F4"/>
    <w:rsid w:val="005A497D"/>
    <w:rsid w:val="005A4BED"/>
    <w:rsid w:val="005A4C46"/>
    <w:rsid w:val="005A54F5"/>
    <w:rsid w:val="005A5924"/>
    <w:rsid w:val="005A6162"/>
    <w:rsid w:val="005A639B"/>
    <w:rsid w:val="005A645C"/>
    <w:rsid w:val="005A6759"/>
    <w:rsid w:val="005A683B"/>
    <w:rsid w:val="005A68FF"/>
    <w:rsid w:val="005A6E2E"/>
    <w:rsid w:val="005A6FCC"/>
    <w:rsid w:val="005A72ED"/>
    <w:rsid w:val="005A76C0"/>
    <w:rsid w:val="005A7EA0"/>
    <w:rsid w:val="005B0492"/>
    <w:rsid w:val="005B0969"/>
    <w:rsid w:val="005B09F3"/>
    <w:rsid w:val="005B0BAF"/>
    <w:rsid w:val="005B0C48"/>
    <w:rsid w:val="005B1058"/>
    <w:rsid w:val="005B14F9"/>
    <w:rsid w:val="005B1737"/>
    <w:rsid w:val="005B17E1"/>
    <w:rsid w:val="005B1B5E"/>
    <w:rsid w:val="005B1B76"/>
    <w:rsid w:val="005B1CF4"/>
    <w:rsid w:val="005B1D3B"/>
    <w:rsid w:val="005B1E45"/>
    <w:rsid w:val="005B1E4E"/>
    <w:rsid w:val="005B1ED3"/>
    <w:rsid w:val="005B206E"/>
    <w:rsid w:val="005B2210"/>
    <w:rsid w:val="005B2764"/>
    <w:rsid w:val="005B3048"/>
    <w:rsid w:val="005B3584"/>
    <w:rsid w:val="005B3824"/>
    <w:rsid w:val="005B3835"/>
    <w:rsid w:val="005B390F"/>
    <w:rsid w:val="005B3953"/>
    <w:rsid w:val="005B3987"/>
    <w:rsid w:val="005B39DA"/>
    <w:rsid w:val="005B3E10"/>
    <w:rsid w:val="005B3FCD"/>
    <w:rsid w:val="005B4495"/>
    <w:rsid w:val="005B4882"/>
    <w:rsid w:val="005B536F"/>
    <w:rsid w:val="005B56FC"/>
    <w:rsid w:val="005B577C"/>
    <w:rsid w:val="005B59D8"/>
    <w:rsid w:val="005B5BF4"/>
    <w:rsid w:val="005B62D9"/>
    <w:rsid w:val="005B6329"/>
    <w:rsid w:val="005B7365"/>
    <w:rsid w:val="005B73E3"/>
    <w:rsid w:val="005B7BD8"/>
    <w:rsid w:val="005C0217"/>
    <w:rsid w:val="005C03F1"/>
    <w:rsid w:val="005C0BE0"/>
    <w:rsid w:val="005C0D6D"/>
    <w:rsid w:val="005C136D"/>
    <w:rsid w:val="005C186F"/>
    <w:rsid w:val="005C1CB9"/>
    <w:rsid w:val="005C1D37"/>
    <w:rsid w:val="005C1D8B"/>
    <w:rsid w:val="005C2078"/>
    <w:rsid w:val="005C215A"/>
    <w:rsid w:val="005C21AE"/>
    <w:rsid w:val="005C2CC2"/>
    <w:rsid w:val="005C2F4A"/>
    <w:rsid w:val="005C31B6"/>
    <w:rsid w:val="005C3807"/>
    <w:rsid w:val="005C3E3C"/>
    <w:rsid w:val="005C471F"/>
    <w:rsid w:val="005C4CFF"/>
    <w:rsid w:val="005C4EAC"/>
    <w:rsid w:val="005C4FAC"/>
    <w:rsid w:val="005C58D2"/>
    <w:rsid w:val="005C59DE"/>
    <w:rsid w:val="005C5B21"/>
    <w:rsid w:val="005C5BF2"/>
    <w:rsid w:val="005C6045"/>
    <w:rsid w:val="005C6105"/>
    <w:rsid w:val="005C61AB"/>
    <w:rsid w:val="005C63BC"/>
    <w:rsid w:val="005C63EC"/>
    <w:rsid w:val="005C6433"/>
    <w:rsid w:val="005C65A2"/>
    <w:rsid w:val="005C68D0"/>
    <w:rsid w:val="005C6B77"/>
    <w:rsid w:val="005C7537"/>
    <w:rsid w:val="005C7589"/>
    <w:rsid w:val="005C7933"/>
    <w:rsid w:val="005C7D60"/>
    <w:rsid w:val="005C7EDB"/>
    <w:rsid w:val="005C7F91"/>
    <w:rsid w:val="005D03BB"/>
    <w:rsid w:val="005D049A"/>
    <w:rsid w:val="005D0726"/>
    <w:rsid w:val="005D09B2"/>
    <w:rsid w:val="005D0E39"/>
    <w:rsid w:val="005D1393"/>
    <w:rsid w:val="005D16D6"/>
    <w:rsid w:val="005D18B1"/>
    <w:rsid w:val="005D1B97"/>
    <w:rsid w:val="005D1D18"/>
    <w:rsid w:val="005D24AB"/>
    <w:rsid w:val="005D2783"/>
    <w:rsid w:val="005D2B92"/>
    <w:rsid w:val="005D3129"/>
    <w:rsid w:val="005D335A"/>
    <w:rsid w:val="005D33E9"/>
    <w:rsid w:val="005D3689"/>
    <w:rsid w:val="005D36D5"/>
    <w:rsid w:val="005D446B"/>
    <w:rsid w:val="005D477B"/>
    <w:rsid w:val="005D49CD"/>
    <w:rsid w:val="005D4CAD"/>
    <w:rsid w:val="005D5A89"/>
    <w:rsid w:val="005D60BE"/>
    <w:rsid w:val="005D65B6"/>
    <w:rsid w:val="005D6776"/>
    <w:rsid w:val="005D6999"/>
    <w:rsid w:val="005D6B34"/>
    <w:rsid w:val="005D6C7D"/>
    <w:rsid w:val="005D7EE1"/>
    <w:rsid w:val="005D7EF9"/>
    <w:rsid w:val="005E01C4"/>
    <w:rsid w:val="005E02DD"/>
    <w:rsid w:val="005E0680"/>
    <w:rsid w:val="005E07B6"/>
    <w:rsid w:val="005E08B3"/>
    <w:rsid w:val="005E0D85"/>
    <w:rsid w:val="005E105A"/>
    <w:rsid w:val="005E1561"/>
    <w:rsid w:val="005E1B62"/>
    <w:rsid w:val="005E1CB4"/>
    <w:rsid w:val="005E1E65"/>
    <w:rsid w:val="005E1E9C"/>
    <w:rsid w:val="005E2779"/>
    <w:rsid w:val="005E2ECC"/>
    <w:rsid w:val="005E2F87"/>
    <w:rsid w:val="005E2FE4"/>
    <w:rsid w:val="005E3D00"/>
    <w:rsid w:val="005E4176"/>
    <w:rsid w:val="005E41EF"/>
    <w:rsid w:val="005E443D"/>
    <w:rsid w:val="005E4679"/>
    <w:rsid w:val="005E49E1"/>
    <w:rsid w:val="005E4ADB"/>
    <w:rsid w:val="005E4B67"/>
    <w:rsid w:val="005E519D"/>
    <w:rsid w:val="005E52A4"/>
    <w:rsid w:val="005E56B7"/>
    <w:rsid w:val="005E59F3"/>
    <w:rsid w:val="005E5AD0"/>
    <w:rsid w:val="005E6224"/>
    <w:rsid w:val="005E6ABE"/>
    <w:rsid w:val="005E6F90"/>
    <w:rsid w:val="005E7015"/>
    <w:rsid w:val="005E7C1D"/>
    <w:rsid w:val="005E7C9F"/>
    <w:rsid w:val="005E7DCB"/>
    <w:rsid w:val="005E7DFC"/>
    <w:rsid w:val="005E7E22"/>
    <w:rsid w:val="005E7E6E"/>
    <w:rsid w:val="005F025E"/>
    <w:rsid w:val="005F083E"/>
    <w:rsid w:val="005F0AC8"/>
    <w:rsid w:val="005F0D63"/>
    <w:rsid w:val="005F0E5E"/>
    <w:rsid w:val="005F0EBD"/>
    <w:rsid w:val="005F10CB"/>
    <w:rsid w:val="005F1110"/>
    <w:rsid w:val="005F13A1"/>
    <w:rsid w:val="005F15F0"/>
    <w:rsid w:val="005F18CA"/>
    <w:rsid w:val="005F27D3"/>
    <w:rsid w:val="005F2A46"/>
    <w:rsid w:val="005F3214"/>
    <w:rsid w:val="005F37F9"/>
    <w:rsid w:val="005F3870"/>
    <w:rsid w:val="005F3A5B"/>
    <w:rsid w:val="005F3AFE"/>
    <w:rsid w:val="005F3B1E"/>
    <w:rsid w:val="005F3B4B"/>
    <w:rsid w:val="005F473E"/>
    <w:rsid w:val="005F4861"/>
    <w:rsid w:val="005F4AC3"/>
    <w:rsid w:val="005F4EF0"/>
    <w:rsid w:val="005F51AD"/>
    <w:rsid w:val="005F5324"/>
    <w:rsid w:val="005F53A7"/>
    <w:rsid w:val="005F53BF"/>
    <w:rsid w:val="005F54DB"/>
    <w:rsid w:val="005F5618"/>
    <w:rsid w:val="005F5A6F"/>
    <w:rsid w:val="005F5A78"/>
    <w:rsid w:val="005F5DDD"/>
    <w:rsid w:val="005F6554"/>
    <w:rsid w:val="005F69D3"/>
    <w:rsid w:val="005F6A2E"/>
    <w:rsid w:val="005F6DE6"/>
    <w:rsid w:val="005F6FF5"/>
    <w:rsid w:val="005F705A"/>
    <w:rsid w:val="005F757A"/>
    <w:rsid w:val="005F7909"/>
    <w:rsid w:val="005F797C"/>
    <w:rsid w:val="005F7AE8"/>
    <w:rsid w:val="005F7B22"/>
    <w:rsid w:val="005F7C5C"/>
    <w:rsid w:val="005F7E90"/>
    <w:rsid w:val="00600225"/>
    <w:rsid w:val="00600681"/>
    <w:rsid w:val="0060084C"/>
    <w:rsid w:val="00600B8C"/>
    <w:rsid w:val="00600E67"/>
    <w:rsid w:val="00601C1E"/>
    <w:rsid w:val="00601E2A"/>
    <w:rsid w:val="0060239D"/>
    <w:rsid w:val="006026DC"/>
    <w:rsid w:val="00602828"/>
    <w:rsid w:val="006029B7"/>
    <w:rsid w:val="00602DF2"/>
    <w:rsid w:val="006030D0"/>
    <w:rsid w:val="0060321E"/>
    <w:rsid w:val="006034CB"/>
    <w:rsid w:val="00603B55"/>
    <w:rsid w:val="00603C1D"/>
    <w:rsid w:val="00603C2C"/>
    <w:rsid w:val="00603DDD"/>
    <w:rsid w:val="0060443C"/>
    <w:rsid w:val="00604450"/>
    <w:rsid w:val="00604790"/>
    <w:rsid w:val="00604BC5"/>
    <w:rsid w:val="00604EB0"/>
    <w:rsid w:val="00605270"/>
    <w:rsid w:val="0060581B"/>
    <w:rsid w:val="00605A96"/>
    <w:rsid w:val="00605CD6"/>
    <w:rsid w:val="00605DE1"/>
    <w:rsid w:val="006060FA"/>
    <w:rsid w:val="0060628F"/>
    <w:rsid w:val="006064FE"/>
    <w:rsid w:val="00606923"/>
    <w:rsid w:val="006069EA"/>
    <w:rsid w:val="00606CAE"/>
    <w:rsid w:val="0060793A"/>
    <w:rsid w:val="00607A46"/>
    <w:rsid w:val="00607B87"/>
    <w:rsid w:val="00607DAC"/>
    <w:rsid w:val="00607F3E"/>
    <w:rsid w:val="00610358"/>
    <w:rsid w:val="006106B0"/>
    <w:rsid w:val="00610746"/>
    <w:rsid w:val="00610B10"/>
    <w:rsid w:val="00610B8B"/>
    <w:rsid w:val="00610EB9"/>
    <w:rsid w:val="0061114D"/>
    <w:rsid w:val="00611727"/>
    <w:rsid w:val="00611F5C"/>
    <w:rsid w:val="006122CA"/>
    <w:rsid w:val="00612365"/>
    <w:rsid w:val="0061299C"/>
    <w:rsid w:val="00612EE0"/>
    <w:rsid w:val="00613413"/>
    <w:rsid w:val="00613537"/>
    <w:rsid w:val="0061490C"/>
    <w:rsid w:val="00614944"/>
    <w:rsid w:val="00614F92"/>
    <w:rsid w:val="0061530C"/>
    <w:rsid w:val="006157A5"/>
    <w:rsid w:val="00615837"/>
    <w:rsid w:val="00615CCE"/>
    <w:rsid w:val="00615EED"/>
    <w:rsid w:val="006161A7"/>
    <w:rsid w:val="006167E8"/>
    <w:rsid w:val="00616B01"/>
    <w:rsid w:val="00617530"/>
    <w:rsid w:val="0061769F"/>
    <w:rsid w:val="00617DB9"/>
    <w:rsid w:val="00617E55"/>
    <w:rsid w:val="00617EC6"/>
    <w:rsid w:val="00620195"/>
    <w:rsid w:val="006202AD"/>
    <w:rsid w:val="00620CF1"/>
    <w:rsid w:val="00620D0D"/>
    <w:rsid w:val="00620F59"/>
    <w:rsid w:val="00621437"/>
    <w:rsid w:val="00621972"/>
    <w:rsid w:val="00621DC8"/>
    <w:rsid w:val="00621DE4"/>
    <w:rsid w:val="006222B0"/>
    <w:rsid w:val="006222DB"/>
    <w:rsid w:val="006223FD"/>
    <w:rsid w:val="00622988"/>
    <w:rsid w:val="006229E3"/>
    <w:rsid w:val="00622CA3"/>
    <w:rsid w:val="006232E5"/>
    <w:rsid w:val="006236E0"/>
    <w:rsid w:val="0062387C"/>
    <w:rsid w:val="00623A3B"/>
    <w:rsid w:val="00623D4E"/>
    <w:rsid w:val="00623F40"/>
    <w:rsid w:val="00623FAB"/>
    <w:rsid w:val="00624A8C"/>
    <w:rsid w:val="00624BFD"/>
    <w:rsid w:val="00624EA0"/>
    <w:rsid w:val="006250F5"/>
    <w:rsid w:val="00625352"/>
    <w:rsid w:val="006255BF"/>
    <w:rsid w:val="006256F1"/>
    <w:rsid w:val="006256F8"/>
    <w:rsid w:val="00625EB4"/>
    <w:rsid w:val="00626AF8"/>
    <w:rsid w:val="00626C61"/>
    <w:rsid w:val="00627326"/>
    <w:rsid w:val="00627612"/>
    <w:rsid w:val="00627AEC"/>
    <w:rsid w:val="00627EC7"/>
    <w:rsid w:val="00630201"/>
    <w:rsid w:val="00630645"/>
    <w:rsid w:val="00630903"/>
    <w:rsid w:val="0063093D"/>
    <w:rsid w:val="00630D7C"/>
    <w:rsid w:val="0063101B"/>
    <w:rsid w:val="00631250"/>
    <w:rsid w:val="006318EA"/>
    <w:rsid w:val="00631AB1"/>
    <w:rsid w:val="00631B49"/>
    <w:rsid w:val="00631C22"/>
    <w:rsid w:val="00631C61"/>
    <w:rsid w:val="00631FC0"/>
    <w:rsid w:val="006321F8"/>
    <w:rsid w:val="00632647"/>
    <w:rsid w:val="00632A9F"/>
    <w:rsid w:val="00632B25"/>
    <w:rsid w:val="00632B79"/>
    <w:rsid w:val="00632C6E"/>
    <w:rsid w:val="00632D19"/>
    <w:rsid w:val="00632D67"/>
    <w:rsid w:val="00632EA4"/>
    <w:rsid w:val="00632FD0"/>
    <w:rsid w:val="00633009"/>
    <w:rsid w:val="006333EF"/>
    <w:rsid w:val="00633797"/>
    <w:rsid w:val="00633A83"/>
    <w:rsid w:val="00633A96"/>
    <w:rsid w:val="00633BFA"/>
    <w:rsid w:val="006340A4"/>
    <w:rsid w:val="00634219"/>
    <w:rsid w:val="006343B3"/>
    <w:rsid w:val="00634866"/>
    <w:rsid w:val="00634900"/>
    <w:rsid w:val="00634D3C"/>
    <w:rsid w:val="00634F92"/>
    <w:rsid w:val="006350A0"/>
    <w:rsid w:val="006350CA"/>
    <w:rsid w:val="006352E6"/>
    <w:rsid w:val="006355C4"/>
    <w:rsid w:val="006356AF"/>
    <w:rsid w:val="00635ACB"/>
    <w:rsid w:val="006361BA"/>
    <w:rsid w:val="00636264"/>
    <w:rsid w:val="00636288"/>
    <w:rsid w:val="00636C6C"/>
    <w:rsid w:val="00636EB3"/>
    <w:rsid w:val="00637696"/>
    <w:rsid w:val="006376A1"/>
    <w:rsid w:val="00637803"/>
    <w:rsid w:val="00637C85"/>
    <w:rsid w:val="0064014C"/>
    <w:rsid w:val="006402C0"/>
    <w:rsid w:val="00640322"/>
    <w:rsid w:val="006403AA"/>
    <w:rsid w:val="0064049D"/>
    <w:rsid w:val="00640563"/>
    <w:rsid w:val="00641612"/>
    <w:rsid w:val="00641973"/>
    <w:rsid w:val="00641D33"/>
    <w:rsid w:val="00641DA3"/>
    <w:rsid w:val="00642280"/>
    <w:rsid w:val="006424B8"/>
    <w:rsid w:val="006425CB"/>
    <w:rsid w:val="0064274D"/>
    <w:rsid w:val="00642887"/>
    <w:rsid w:val="00642CD5"/>
    <w:rsid w:val="0064336F"/>
    <w:rsid w:val="00643404"/>
    <w:rsid w:val="006437F5"/>
    <w:rsid w:val="00643C11"/>
    <w:rsid w:val="006442F9"/>
    <w:rsid w:val="00644CE6"/>
    <w:rsid w:val="00644FE4"/>
    <w:rsid w:val="0064598C"/>
    <w:rsid w:val="00645DF9"/>
    <w:rsid w:val="006460E7"/>
    <w:rsid w:val="006467CB"/>
    <w:rsid w:val="00646813"/>
    <w:rsid w:val="0064688E"/>
    <w:rsid w:val="00646C89"/>
    <w:rsid w:val="00646DA4"/>
    <w:rsid w:val="00647076"/>
    <w:rsid w:val="006470F7"/>
    <w:rsid w:val="0064753A"/>
    <w:rsid w:val="0064796E"/>
    <w:rsid w:val="006479BC"/>
    <w:rsid w:val="00647E7E"/>
    <w:rsid w:val="00650467"/>
    <w:rsid w:val="006508AA"/>
    <w:rsid w:val="006508B4"/>
    <w:rsid w:val="00650C4C"/>
    <w:rsid w:val="0065105F"/>
    <w:rsid w:val="006515E5"/>
    <w:rsid w:val="00651982"/>
    <w:rsid w:val="00652150"/>
    <w:rsid w:val="006523F7"/>
    <w:rsid w:val="00652EA8"/>
    <w:rsid w:val="006536E7"/>
    <w:rsid w:val="00653D59"/>
    <w:rsid w:val="0065417B"/>
    <w:rsid w:val="006541AA"/>
    <w:rsid w:val="0065468E"/>
    <w:rsid w:val="006548F7"/>
    <w:rsid w:val="00654F1A"/>
    <w:rsid w:val="0065531C"/>
    <w:rsid w:val="0065561F"/>
    <w:rsid w:val="0065579E"/>
    <w:rsid w:val="006557A8"/>
    <w:rsid w:val="00655F0D"/>
    <w:rsid w:val="00656332"/>
    <w:rsid w:val="006569D8"/>
    <w:rsid w:val="00656CAF"/>
    <w:rsid w:val="00656FF8"/>
    <w:rsid w:val="006574DC"/>
    <w:rsid w:val="0065764B"/>
    <w:rsid w:val="00657757"/>
    <w:rsid w:val="00657944"/>
    <w:rsid w:val="00657982"/>
    <w:rsid w:val="00657BF5"/>
    <w:rsid w:val="006600DE"/>
    <w:rsid w:val="0066111E"/>
    <w:rsid w:val="00661184"/>
    <w:rsid w:val="006612C3"/>
    <w:rsid w:val="00661760"/>
    <w:rsid w:val="0066185E"/>
    <w:rsid w:val="00661BAA"/>
    <w:rsid w:val="00661BD2"/>
    <w:rsid w:val="006623FB"/>
    <w:rsid w:val="0066258C"/>
    <w:rsid w:val="006628D5"/>
    <w:rsid w:val="00662F0F"/>
    <w:rsid w:val="006631D6"/>
    <w:rsid w:val="0066323B"/>
    <w:rsid w:val="006634AE"/>
    <w:rsid w:val="00663CCB"/>
    <w:rsid w:val="00664069"/>
    <w:rsid w:val="00664999"/>
    <w:rsid w:val="006649D8"/>
    <w:rsid w:val="006649E2"/>
    <w:rsid w:val="00664CB8"/>
    <w:rsid w:val="00665179"/>
    <w:rsid w:val="006651DC"/>
    <w:rsid w:val="006653FE"/>
    <w:rsid w:val="00665764"/>
    <w:rsid w:val="0066594D"/>
    <w:rsid w:val="00665D09"/>
    <w:rsid w:val="00665FB6"/>
    <w:rsid w:val="006662BA"/>
    <w:rsid w:val="006669F7"/>
    <w:rsid w:val="00666A7D"/>
    <w:rsid w:val="00666C0B"/>
    <w:rsid w:val="00666C38"/>
    <w:rsid w:val="00666D6B"/>
    <w:rsid w:val="00666E4D"/>
    <w:rsid w:val="0066707F"/>
    <w:rsid w:val="00667286"/>
    <w:rsid w:val="006673EE"/>
    <w:rsid w:val="0066750A"/>
    <w:rsid w:val="00667BA4"/>
    <w:rsid w:val="00667BD7"/>
    <w:rsid w:val="00667FEB"/>
    <w:rsid w:val="006704E3"/>
    <w:rsid w:val="00670820"/>
    <w:rsid w:val="00670AB4"/>
    <w:rsid w:val="00670C01"/>
    <w:rsid w:val="00670F16"/>
    <w:rsid w:val="00671066"/>
    <w:rsid w:val="006716B8"/>
    <w:rsid w:val="00671749"/>
    <w:rsid w:val="00671954"/>
    <w:rsid w:val="00671B4C"/>
    <w:rsid w:val="00671D07"/>
    <w:rsid w:val="006720B7"/>
    <w:rsid w:val="0067227F"/>
    <w:rsid w:val="00672DB1"/>
    <w:rsid w:val="00672F40"/>
    <w:rsid w:val="00673285"/>
    <w:rsid w:val="006732F8"/>
    <w:rsid w:val="00673A33"/>
    <w:rsid w:val="00674D7F"/>
    <w:rsid w:val="00675231"/>
    <w:rsid w:val="0067561E"/>
    <w:rsid w:val="0067575C"/>
    <w:rsid w:val="00675887"/>
    <w:rsid w:val="00675B22"/>
    <w:rsid w:val="00675BC5"/>
    <w:rsid w:val="00675C04"/>
    <w:rsid w:val="00676399"/>
    <w:rsid w:val="00676481"/>
    <w:rsid w:val="006764D9"/>
    <w:rsid w:val="00676582"/>
    <w:rsid w:val="0067674F"/>
    <w:rsid w:val="006767A4"/>
    <w:rsid w:val="00676833"/>
    <w:rsid w:val="00676C8F"/>
    <w:rsid w:val="006774BB"/>
    <w:rsid w:val="006800FA"/>
    <w:rsid w:val="00680F38"/>
    <w:rsid w:val="00681547"/>
    <w:rsid w:val="0068187A"/>
    <w:rsid w:val="00681A91"/>
    <w:rsid w:val="00681D85"/>
    <w:rsid w:val="0068253E"/>
    <w:rsid w:val="006825E5"/>
    <w:rsid w:val="006825F9"/>
    <w:rsid w:val="0068266E"/>
    <w:rsid w:val="0068267B"/>
    <w:rsid w:val="006827BC"/>
    <w:rsid w:val="00682B6E"/>
    <w:rsid w:val="00682DFD"/>
    <w:rsid w:val="00683131"/>
    <w:rsid w:val="006834BA"/>
    <w:rsid w:val="00683D5E"/>
    <w:rsid w:val="00684088"/>
    <w:rsid w:val="0068430F"/>
    <w:rsid w:val="006843A3"/>
    <w:rsid w:val="006845A9"/>
    <w:rsid w:val="00684749"/>
    <w:rsid w:val="00684A26"/>
    <w:rsid w:val="00684A7A"/>
    <w:rsid w:val="00684D28"/>
    <w:rsid w:val="00684DA8"/>
    <w:rsid w:val="00684FB0"/>
    <w:rsid w:val="006850BF"/>
    <w:rsid w:val="0068526A"/>
    <w:rsid w:val="00685402"/>
    <w:rsid w:val="00685444"/>
    <w:rsid w:val="00685666"/>
    <w:rsid w:val="0068594B"/>
    <w:rsid w:val="00685B85"/>
    <w:rsid w:val="00685F26"/>
    <w:rsid w:val="0068608C"/>
    <w:rsid w:val="006865C6"/>
    <w:rsid w:val="00686751"/>
    <w:rsid w:val="006867D8"/>
    <w:rsid w:val="006868C6"/>
    <w:rsid w:val="006869F2"/>
    <w:rsid w:val="006875D3"/>
    <w:rsid w:val="006877E8"/>
    <w:rsid w:val="00687F9C"/>
    <w:rsid w:val="00690BAC"/>
    <w:rsid w:val="00691093"/>
    <w:rsid w:val="00691396"/>
    <w:rsid w:val="00691425"/>
    <w:rsid w:val="00691992"/>
    <w:rsid w:val="00691C3F"/>
    <w:rsid w:val="00692122"/>
    <w:rsid w:val="006926DC"/>
    <w:rsid w:val="00692EEF"/>
    <w:rsid w:val="0069386C"/>
    <w:rsid w:val="00693DC0"/>
    <w:rsid w:val="00694492"/>
    <w:rsid w:val="00694A80"/>
    <w:rsid w:val="00694C0B"/>
    <w:rsid w:val="00694EF9"/>
    <w:rsid w:val="0069568E"/>
    <w:rsid w:val="00695BD1"/>
    <w:rsid w:val="00695FCE"/>
    <w:rsid w:val="00696A9E"/>
    <w:rsid w:val="00696BD6"/>
    <w:rsid w:val="00696E8B"/>
    <w:rsid w:val="00696EE6"/>
    <w:rsid w:val="0069727E"/>
    <w:rsid w:val="006972C9"/>
    <w:rsid w:val="00697775"/>
    <w:rsid w:val="00697CF7"/>
    <w:rsid w:val="00697E85"/>
    <w:rsid w:val="006A0290"/>
    <w:rsid w:val="006A0D26"/>
    <w:rsid w:val="006A0EA0"/>
    <w:rsid w:val="006A100C"/>
    <w:rsid w:val="006A1373"/>
    <w:rsid w:val="006A1414"/>
    <w:rsid w:val="006A161D"/>
    <w:rsid w:val="006A18AE"/>
    <w:rsid w:val="006A195C"/>
    <w:rsid w:val="006A1A82"/>
    <w:rsid w:val="006A1E96"/>
    <w:rsid w:val="006A297B"/>
    <w:rsid w:val="006A2CCB"/>
    <w:rsid w:val="006A3107"/>
    <w:rsid w:val="006A3153"/>
    <w:rsid w:val="006A3616"/>
    <w:rsid w:val="006A39E0"/>
    <w:rsid w:val="006A3C00"/>
    <w:rsid w:val="006A3CBB"/>
    <w:rsid w:val="006A3DDB"/>
    <w:rsid w:val="006A465E"/>
    <w:rsid w:val="006A47F7"/>
    <w:rsid w:val="006A48AB"/>
    <w:rsid w:val="006A4C4E"/>
    <w:rsid w:val="006A52C8"/>
    <w:rsid w:val="006A5430"/>
    <w:rsid w:val="006A5B09"/>
    <w:rsid w:val="006A5D78"/>
    <w:rsid w:val="006A6002"/>
    <w:rsid w:val="006A6047"/>
    <w:rsid w:val="006A61D5"/>
    <w:rsid w:val="006A6BAA"/>
    <w:rsid w:val="006A6FDA"/>
    <w:rsid w:val="006A7052"/>
    <w:rsid w:val="006A7188"/>
    <w:rsid w:val="006A7322"/>
    <w:rsid w:val="006A77E4"/>
    <w:rsid w:val="006A79BB"/>
    <w:rsid w:val="006A7A1A"/>
    <w:rsid w:val="006A7A45"/>
    <w:rsid w:val="006A7D05"/>
    <w:rsid w:val="006B0991"/>
    <w:rsid w:val="006B0CA5"/>
    <w:rsid w:val="006B1061"/>
    <w:rsid w:val="006B147D"/>
    <w:rsid w:val="006B154C"/>
    <w:rsid w:val="006B2043"/>
    <w:rsid w:val="006B208D"/>
    <w:rsid w:val="006B2160"/>
    <w:rsid w:val="006B2168"/>
    <w:rsid w:val="006B2218"/>
    <w:rsid w:val="006B2351"/>
    <w:rsid w:val="006B2B83"/>
    <w:rsid w:val="006B2C2F"/>
    <w:rsid w:val="006B2D1E"/>
    <w:rsid w:val="006B381B"/>
    <w:rsid w:val="006B3E2A"/>
    <w:rsid w:val="006B406B"/>
    <w:rsid w:val="006B466B"/>
    <w:rsid w:val="006B53F0"/>
    <w:rsid w:val="006B55E3"/>
    <w:rsid w:val="006B55EC"/>
    <w:rsid w:val="006B57EF"/>
    <w:rsid w:val="006B607B"/>
    <w:rsid w:val="006B6203"/>
    <w:rsid w:val="006B6294"/>
    <w:rsid w:val="006B6599"/>
    <w:rsid w:val="006B664A"/>
    <w:rsid w:val="006B6A43"/>
    <w:rsid w:val="006B6EA3"/>
    <w:rsid w:val="006B759D"/>
    <w:rsid w:val="006B76C3"/>
    <w:rsid w:val="006B7740"/>
    <w:rsid w:val="006B7759"/>
    <w:rsid w:val="006B7C23"/>
    <w:rsid w:val="006B7C95"/>
    <w:rsid w:val="006B7EC1"/>
    <w:rsid w:val="006B7F65"/>
    <w:rsid w:val="006C0ACA"/>
    <w:rsid w:val="006C1109"/>
    <w:rsid w:val="006C110B"/>
    <w:rsid w:val="006C1378"/>
    <w:rsid w:val="006C16D9"/>
    <w:rsid w:val="006C176E"/>
    <w:rsid w:val="006C18F4"/>
    <w:rsid w:val="006C1B1C"/>
    <w:rsid w:val="006C222E"/>
    <w:rsid w:val="006C2239"/>
    <w:rsid w:val="006C2342"/>
    <w:rsid w:val="006C24D9"/>
    <w:rsid w:val="006C2BEC"/>
    <w:rsid w:val="006C2D34"/>
    <w:rsid w:val="006C313C"/>
    <w:rsid w:val="006C3EFB"/>
    <w:rsid w:val="006C4059"/>
    <w:rsid w:val="006C4580"/>
    <w:rsid w:val="006C4F78"/>
    <w:rsid w:val="006C4FB9"/>
    <w:rsid w:val="006C519D"/>
    <w:rsid w:val="006C543B"/>
    <w:rsid w:val="006C5444"/>
    <w:rsid w:val="006C568A"/>
    <w:rsid w:val="006C5965"/>
    <w:rsid w:val="006C5A78"/>
    <w:rsid w:val="006C5B9F"/>
    <w:rsid w:val="006C5C8A"/>
    <w:rsid w:val="006C5CC9"/>
    <w:rsid w:val="006C61C4"/>
    <w:rsid w:val="006C6362"/>
    <w:rsid w:val="006C64C4"/>
    <w:rsid w:val="006C6E42"/>
    <w:rsid w:val="006C79D8"/>
    <w:rsid w:val="006C7E01"/>
    <w:rsid w:val="006D0369"/>
    <w:rsid w:val="006D0D54"/>
    <w:rsid w:val="006D10CE"/>
    <w:rsid w:val="006D1942"/>
    <w:rsid w:val="006D1A79"/>
    <w:rsid w:val="006D1CB4"/>
    <w:rsid w:val="006D1D61"/>
    <w:rsid w:val="006D1DDA"/>
    <w:rsid w:val="006D1E0D"/>
    <w:rsid w:val="006D2419"/>
    <w:rsid w:val="006D24A1"/>
    <w:rsid w:val="006D258B"/>
    <w:rsid w:val="006D25F5"/>
    <w:rsid w:val="006D28E7"/>
    <w:rsid w:val="006D3105"/>
    <w:rsid w:val="006D32E6"/>
    <w:rsid w:val="006D34BD"/>
    <w:rsid w:val="006D3D9B"/>
    <w:rsid w:val="006D44C2"/>
    <w:rsid w:val="006D457A"/>
    <w:rsid w:val="006D47AA"/>
    <w:rsid w:val="006D47F0"/>
    <w:rsid w:val="006D4E68"/>
    <w:rsid w:val="006D523D"/>
    <w:rsid w:val="006D5417"/>
    <w:rsid w:val="006D559C"/>
    <w:rsid w:val="006D5873"/>
    <w:rsid w:val="006D5F33"/>
    <w:rsid w:val="006D64A4"/>
    <w:rsid w:val="006D69F9"/>
    <w:rsid w:val="006D6F06"/>
    <w:rsid w:val="006D70AD"/>
    <w:rsid w:val="006D7262"/>
    <w:rsid w:val="006D75AD"/>
    <w:rsid w:val="006D782B"/>
    <w:rsid w:val="006D799D"/>
    <w:rsid w:val="006D7D98"/>
    <w:rsid w:val="006D7FD3"/>
    <w:rsid w:val="006E005A"/>
    <w:rsid w:val="006E0138"/>
    <w:rsid w:val="006E07AE"/>
    <w:rsid w:val="006E0B6F"/>
    <w:rsid w:val="006E0D9C"/>
    <w:rsid w:val="006E13F8"/>
    <w:rsid w:val="006E15DE"/>
    <w:rsid w:val="006E1764"/>
    <w:rsid w:val="006E1BF9"/>
    <w:rsid w:val="006E1F13"/>
    <w:rsid w:val="006E2991"/>
    <w:rsid w:val="006E3573"/>
    <w:rsid w:val="006E3587"/>
    <w:rsid w:val="006E365B"/>
    <w:rsid w:val="006E36DC"/>
    <w:rsid w:val="006E3782"/>
    <w:rsid w:val="006E37C0"/>
    <w:rsid w:val="006E3F38"/>
    <w:rsid w:val="006E3FA9"/>
    <w:rsid w:val="006E47FF"/>
    <w:rsid w:val="006E4E32"/>
    <w:rsid w:val="006E5137"/>
    <w:rsid w:val="006E5ACF"/>
    <w:rsid w:val="006E5F30"/>
    <w:rsid w:val="006E64D9"/>
    <w:rsid w:val="006E663F"/>
    <w:rsid w:val="006E67D1"/>
    <w:rsid w:val="006E6CF0"/>
    <w:rsid w:val="006E6D2C"/>
    <w:rsid w:val="006E6F8A"/>
    <w:rsid w:val="006E73A6"/>
    <w:rsid w:val="006E73CA"/>
    <w:rsid w:val="006E76A7"/>
    <w:rsid w:val="006E7A5A"/>
    <w:rsid w:val="006E7B2C"/>
    <w:rsid w:val="006E7CA4"/>
    <w:rsid w:val="006E7EC7"/>
    <w:rsid w:val="006F0157"/>
    <w:rsid w:val="006F072B"/>
    <w:rsid w:val="006F0BB4"/>
    <w:rsid w:val="006F0E26"/>
    <w:rsid w:val="006F1A30"/>
    <w:rsid w:val="006F1DA0"/>
    <w:rsid w:val="006F1F82"/>
    <w:rsid w:val="006F20DD"/>
    <w:rsid w:val="006F25CE"/>
    <w:rsid w:val="006F2757"/>
    <w:rsid w:val="006F2A82"/>
    <w:rsid w:val="006F2BD0"/>
    <w:rsid w:val="006F2CEA"/>
    <w:rsid w:val="006F3421"/>
    <w:rsid w:val="006F357A"/>
    <w:rsid w:val="006F36A0"/>
    <w:rsid w:val="006F3BDE"/>
    <w:rsid w:val="006F3F87"/>
    <w:rsid w:val="006F407C"/>
    <w:rsid w:val="006F4326"/>
    <w:rsid w:val="006F464E"/>
    <w:rsid w:val="006F4D03"/>
    <w:rsid w:val="006F5358"/>
    <w:rsid w:val="006F5699"/>
    <w:rsid w:val="006F6595"/>
    <w:rsid w:val="006F6885"/>
    <w:rsid w:val="006F7030"/>
    <w:rsid w:val="006F70F6"/>
    <w:rsid w:val="006F72A2"/>
    <w:rsid w:val="006F7B62"/>
    <w:rsid w:val="006F7B82"/>
    <w:rsid w:val="006F7CEC"/>
    <w:rsid w:val="006F7D6A"/>
    <w:rsid w:val="006F7E7C"/>
    <w:rsid w:val="006F7E7E"/>
    <w:rsid w:val="007006E2"/>
    <w:rsid w:val="0070080C"/>
    <w:rsid w:val="00700BCF"/>
    <w:rsid w:val="007016BB"/>
    <w:rsid w:val="00701AAF"/>
    <w:rsid w:val="00701B95"/>
    <w:rsid w:val="00701E2E"/>
    <w:rsid w:val="0070213A"/>
    <w:rsid w:val="007024E1"/>
    <w:rsid w:val="0070269F"/>
    <w:rsid w:val="0070277F"/>
    <w:rsid w:val="0070328B"/>
    <w:rsid w:val="0070391B"/>
    <w:rsid w:val="00703D9B"/>
    <w:rsid w:val="0070471C"/>
    <w:rsid w:val="007048F6"/>
    <w:rsid w:val="007049D9"/>
    <w:rsid w:val="00704B33"/>
    <w:rsid w:val="00704F7C"/>
    <w:rsid w:val="0070520D"/>
    <w:rsid w:val="00705349"/>
    <w:rsid w:val="007053DC"/>
    <w:rsid w:val="00705A77"/>
    <w:rsid w:val="00705ACF"/>
    <w:rsid w:val="007060A9"/>
    <w:rsid w:val="0070633D"/>
    <w:rsid w:val="00706539"/>
    <w:rsid w:val="00706B72"/>
    <w:rsid w:val="00706BE6"/>
    <w:rsid w:val="00706CC0"/>
    <w:rsid w:val="00706F9E"/>
    <w:rsid w:val="0070745D"/>
    <w:rsid w:val="007078B8"/>
    <w:rsid w:val="0070794F"/>
    <w:rsid w:val="00707EF6"/>
    <w:rsid w:val="007104DC"/>
    <w:rsid w:val="007109E3"/>
    <w:rsid w:val="00710EAC"/>
    <w:rsid w:val="00710FE5"/>
    <w:rsid w:val="007110C8"/>
    <w:rsid w:val="00711137"/>
    <w:rsid w:val="007111F2"/>
    <w:rsid w:val="00711226"/>
    <w:rsid w:val="0071126D"/>
    <w:rsid w:val="00711445"/>
    <w:rsid w:val="00711B0E"/>
    <w:rsid w:val="00711D27"/>
    <w:rsid w:val="0071212E"/>
    <w:rsid w:val="007121AB"/>
    <w:rsid w:val="00712968"/>
    <w:rsid w:val="00712A40"/>
    <w:rsid w:val="007133F9"/>
    <w:rsid w:val="0071374D"/>
    <w:rsid w:val="00713F44"/>
    <w:rsid w:val="007142C7"/>
    <w:rsid w:val="0071463E"/>
    <w:rsid w:val="0071498E"/>
    <w:rsid w:val="00714F3E"/>
    <w:rsid w:val="007153B9"/>
    <w:rsid w:val="007153D7"/>
    <w:rsid w:val="00715816"/>
    <w:rsid w:val="00715862"/>
    <w:rsid w:val="00715AF0"/>
    <w:rsid w:val="00715CD0"/>
    <w:rsid w:val="00715D4D"/>
    <w:rsid w:val="00716006"/>
    <w:rsid w:val="0071609E"/>
    <w:rsid w:val="0071641B"/>
    <w:rsid w:val="0071654B"/>
    <w:rsid w:val="007165E0"/>
    <w:rsid w:val="00716B98"/>
    <w:rsid w:val="00716BFB"/>
    <w:rsid w:val="00716F29"/>
    <w:rsid w:val="0071715E"/>
    <w:rsid w:val="0071775D"/>
    <w:rsid w:val="007177DF"/>
    <w:rsid w:val="00717806"/>
    <w:rsid w:val="0071796E"/>
    <w:rsid w:val="007201ED"/>
    <w:rsid w:val="0072073C"/>
    <w:rsid w:val="00720A43"/>
    <w:rsid w:val="00721C9E"/>
    <w:rsid w:val="00721E36"/>
    <w:rsid w:val="00722117"/>
    <w:rsid w:val="007222AA"/>
    <w:rsid w:val="00722481"/>
    <w:rsid w:val="007225F9"/>
    <w:rsid w:val="00722A5E"/>
    <w:rsid w:val="00722A80"/>
    <w:rsid w:val="00722A82"/>
    <w:rsid w:val="007234CC"/>
    <w:rsid w:val="007237D5"/>
    <w:rsid w:val="00723911"/>
    <w:rsid w:val="0072443E"/>
    <w:rsid w:val="00724E68"/>
    <w:rsid w:val="007250B8"/>
    <w:rsid w:val="00725B18"/>
    <w:rsid w:val="00725BF0"/>
    <w:rsid w:val="00726401"/>
    <w:rsid w:val="007264BF"/>
    <w:rsid w:val="00726720"/>
    <w:rsid w:val="00726744"/>
    <w:rsid w:val="0072676B"/>
    <w:rsid w:val="00726848"/>
    <w:rsid w:val="0072699D"/>
    <w:rsid w:val="00726CD0"/>
    <w:rsid w:val="00726CD5"/>
    <w:rsid w:val="00727000"/>
    <w:rsid w:val="007275BA"/>
    <w:rsid w:val="00727924"/>
    <w:rsid w:val="00727A36"/>
    <w:rsid w:val="00727F3C"/>
    <w:rsid w:val="00727F48"/>
    <w:rsid w:val="007301B2"/>
    <w:rsid w:val="00730597"/>
    <w:rsid w:val="00730F52"/>
    <w:rsid w:val="00731803"/>
    <w:rsid w:val="00731D02"/>
    <w:rsid w:val="00731D60"/>
    <w:rsid w:val="00731FCE"/>
    <w:rsid w:val="00731FE4"/>
    <w:rsid w:val="0073247D"/>
    <w:rsid w:val="00732B12"/>
    <w:rsid w:val="00732BCD"/>
    <w:rsid w:val="00732E88"/>
    <w:rsid w:val="0073319F"/>
    <w:rsid w:val="00733C6D"/>
    <w:rsid w:val="00734028"/>
    <w:rsid w:val="007344CC"/>
    <w:rsid w:val="0073454E"/>
    <w:rsid w:val="00734574"/>
    <w:rsid w:val="00734738"/>
    <w:rsid w:val="007347D7"/>
    <w:rsid w:val="00734D45"/>
    <w:rsid w:val="0073556C"/>
    <w:rsid w:val="007357A3"/>
    <w:rsid w:val="00735875"/>
    <w:rsid w:val="007358AD"/>
    <w:rsid w:val="007359AD"/>
    <w:rsid w:val="00735B4B"/>
    <w:rsid w:val="00735DCE"/>
    <w:rsid w:val="00735F6F"/>
    <w:rsid w:val="007365D1"/>
    <w:rsid w:val="00736FAE"/>
    <w:rsid w:val="0073722D"/>
    <w:rsid w:val="007373BE"/>
    <w:rsid w:val="00737613"/>
    <w:rsid w:val="00737A7A"/>
    <w:rsid w:val="00737EB0"/>
    <w:rsid w:val="00740407"/>
    <w:rsid w:val="00740C97"/>
    <w:rsid w:val="00741AD2"/>
    <w:rsid w:val="00741D15"/>
    <w:rsid w:val="0074250E"/>
    <w:rsid w:val="00742FB5"/>
    <w:rsid w:val="00743050"/>
    <w:rsid w:val="0074305A"/>
    <w:rsid w:val="00743340"/>
    <w:rsid w:val="007433E9"/>
    <w:rsid w:val="007437AD"/>
    <w:rsid w:val="00743D56"/>
    <w:rsid w:val="00743E7F"/>
    <w:rsid w:val="00744154"/>
    <w:rsid w:val="007441EF"/>
    <w:rsid w:val="007442EB"/>
    <w:rsid w:val="00744DDF"/>
    <w:rsid w:val="00744F6F"/>
    <w:rsid w:val="00744F96"/>
    <w:rsid w:val="0074510B"/>
    <w:rsid w:val="00745336"/>
    <w:rsid w:val="00745757"/>
    <w:rsid w:val="007457DC"/>
    <w:rsid w:val="00745C3B"/>
    <w:rsid w:val="00745C69"/>
    <w:rsid w:val="00745D39"/>
    <w:rsid w:val="00746380"/>
    <w:rsid w:val="007464EC"/>
    <w:rsid w:val="0074698F"/>
    <w:rsid w:val="00746C57"/>
    <w:rsid w:val="00746E0B"/>
    <w:rsid w:val="00746F91"/>
    <w:rsid w:val="0074709A"/>
    <w:rsid w:val="007477D4"/>
    <w:rsid w:val="007478C8"/>
    <w:rsid w:val="00747A2E"/>
    <w:rsid w:val="00747D11"/>
    <w:rsid w:val="00747E83"/>
    <w:rsid w:val="00750E38"/>
    <w:rsid w:val="00750F5A"/>
    <w:rsid w:val="007511C5"/>
    <w:rsid w:val="007518D7"/>
    <w:rsid w:val="00751DFB"/>
    <w:rsid w:val="00751F30"/>
    <w:rsid w:val="00752619"/>
    <w:rsid w:val="007527CC"/>
    <w:rsid w:val="007527CF"/>
    <w:rsid w:val="007527F6"/>
    <w:rsid w:val="007528FD"/>
    <w:rsid w:val="0075294E"/>
    <w:rsid w:val="00752BB5"/>
    <w:rsid w:val="00752C09"/>
    <w:rsid w:val="00752F03"/>
    <w:rsid w:val="00752F50"/>
    <w:rsid w:val="0075313F"/>
    <w:rsid w:val="007537E6"/>
    <w:rsid w:val="00753A92"/>
    <w:rsid w:val="00753DD1"/>
    <w:rsid w:val="00754083"/>
    <w:rsid w:val="0075414C"/>
    <w:rsid w:val="0075431F"/>
    <w:rsid w:val="00754743"/>
    <w:rsid w:val="00754AE0"/>
    <w:rsid w:val="00755063"/>
    <w:rsid w:val="00755132"/>
    <w:rsid w:val="00755523"/>
    <w:rsid w:val="00755F1C"/>
    <w:rsid w:val="0075688E"/>
    <w:rsid w:val="0075689E"/>
    <w:rsid w:val="007568E5"/>
    <w:rsid w:val="0075711D"/>
    <w:rsid w:val="0075721B"/>
    <w:rsid w:val="00757462"/>
    <w:rsid w:val="00757696"/>
    <w:rsid w:val="0075793F"/>
    <w:rsid w:val="00757B59"/>
    <w:rsid w:val="00757EA0"/>
    <w:rsid w:val="007604E0"/>
    <w:rsid w:val="00760867"/>
    <w:rsid w:val="00760E42"/>
    <w:rsid w:val="00760F5D"/>
    <w:rsid w:val="0076130F"/>
    <w:rsid w:val="0076134D"/>
    <w:rsid w:val="007616A9"/>
    <w:rsid w:val="00761FDD"/>
    <w:rsid w:val="00762159"/>
    <w:rsid w:val="00762206"/>
    <w:rsid w:val="0076231A"/>
    <w:rsid w:val="007624EB"/>
    <w:rsid w:val="00762740"/>
    <w:rsid w:val="00763010"/>
    <w:rsid w:val="007634C2"/>
    <w:rsid w:val="0076376E"/>
    <w:rsid w:val="00763935"/>
    <w:rsid w:val="00763FE5"/>
    <w:rsid w:val="0076405F"/>
    <w:rsid w:val="007645BE"/>
    <w:rsid w:val="007646A4"/>
    <w:rsid w:val="00764F71"/>
    <w:rsid w:val="0076516E"/>
    <w:rsid w:val="00765309"/>
    <w:rsid w:val="00765909"/>
    <w:rsid w:val="0076596F"/>
    <w:rsid w:val="00765DB3"/>
    <w:rsid w:val="00765EEC"/>
    <w:rsid w:val="00765FFD"/>
    <w:rsid w:val="007660C0"/>
    <w:rsid w:val="0076650B"/>
    <w:rsid w:val="0076651F"/>
    <w:rsid w:val="00766BA6"/>
    <w:rsid w:val="007675A9"/>
    <w:rsid w:val="00767670"/>
    <w:rsid w:val="00770225"/>
    <w:rsid w:val="0077084A"/>
    <w:rsid w:val="00770925"/>
    <w:rsid w:val="00770CFD"/>
    <w:rsid w:val="00770EB5"/>
    <w:rsid w:val="00771278"/>
    <w:rsid w:val="007712CB"/>
    <w:rsid w:val="007713A3"/>
    <w:rsid w:val="0077148C"/>
    <w:rsid w:val="00771E0A"/>
    <w:rsid w:val="007726DC"/>
    <w:rsid w:val="00772896"/>
    <w:rsid w:val="00772901"/>
    <w:rsid w:val="00773023"/>
    <w:rsid w:val="007730F3"/>
    <w:rsid w:val="007737FD"/>
    <w:rsid w:val="00773BC9"/>
    <w:rsid w:val="007746F5"/>
    <w:rsid w:val="00774775"/>
    <w:rsid w:val="00774A00"/>
    <w:rsid w:val="00774B9E"/>
    <w:rsid w:val="007751F6"/>
    <w:rsid w:val="00775297"/>
    <w:rsid w:val="007753A2"/>
    <w:rsid w:val="007753AB"/>
    <w:rsid w:val="0077585B"/>
    <w:rsid w:val="00775BA3"/>
    <w:rsid w:val="007760CE"/>
    <w:rsid w:val="0077647E"/>
    <w:rsid w:val="0077671F"/>
    <w:rsid w:val="00776825"/>
    <w:rsid w:val="00776CE9"/>
    <w:rsid w:val="00776F7E"/>
    <w:rsid w:val="0077722D"/>
    <w:rsid w:val="00777350"/>
    <w:rsid w:val="00777623"/>
    <w:rsid w:val="007776FD"/>
    <w:rsid w:val="0077776E"/>
    <w:rsid w:val="00780005"/>
    <w:rsid w:val="00780075"/>
    <w:rsid w:val="007807A3"/>
    <w:rsid w:val="0078090D"/>
    <w:rsid w:val="00780AAB"/>
    <w:rsid w:val="00780DED"/>
    <w:rsid w:val="00780E83"/>
    <w:rsid w:val="00781637"/>
    <w:rsid w:val="00781B91"/>
    <w:rsid w:val="00781E3C"/>
    <w:rsid w:val="00781ECE"/>
    <w:rsid w:val="00781F83"/>
    <w:rsid w:val="00781FEB"/>
    <w:rsid w:val="00782292"/>
    <w:rsid w:val="00782CEC"/>
    <w:rsid w:val="0078300A"/>
    <w:rsid w:val="007837EA"/>
    <w:rsid w:val="00783FD2"/>
    <w:rsid w:val="00783FF8"/>
    <w:rsid w:val="007841B4"/>
    <w:rsid w:val="0078444C"/>
    <w:rsid w:val="00784B28"/>
    <w:rsid w:val="00784D07"/>
    <w:rsid w:val="00784DA5"/>
    <w:rsid w:val="00784F65"/>
    <w:rsid w:val="0078511B"/>
    <w:rsid w:val="0078564A"/>
    <w:rsid w:val="007857BE"/>
    <w:rsid w:val="0078596D"/>
    <w:rsid w:val="00785ACA"/>
    <w:rsid w:val="00786149"/>
    <w:rsid w:val="00786179"/>
    <w:rsid w:val="00786F49"/>
    <w:rsid w:val="00787C45"/>
    <w:rsid w:val="00790215"/>
    <w:rsid w:val="00790949"/>
    <w:rsid w:val="00790D51"/>
    <w:rsid w:val="00790DBF"/>
    <w:rsid w:val="0079107F"/>
    <w:rsid w:val="0079132E"/>
    <w:rsid w:val="007913B0"/>
    <w:rsid w:val="007915C9"/>
    <w:rsid w:val="00791B09"/>
    <w:rsid w:val="00791B11"/>
    <w:rsid w:val="00791E66"/>
    <w:rsid w:val="00791EA4"/>
    <w:rsid w:val="0079205C"/>
    <w:rsid w:val="0079258A"/>
    <w:rsid w:val="00793579"/>
    <w:rsid w:val="007936E7"/>
    <w:rsid w:val="0079415A"/>
    <w:rsid w:val="007942E3"/>
    <w:rsid w:val="007943B2"/>
    <w:rsid w:val="00794723"/>
    <w:rsid w:val="00795B85"/>
    <w:rsid w:val="007969A2"/>
    <w:rsid w:val="00796D9B"/>
    <w:rsid w:val="00797AD6"/>
    <w:rsid w:val="00797BAD"/>
    <w:rsid w:val="007A09CC"/>
    <w:rsid w:val="007A0C44"/>
    <w:rsid w:val="007A12BA"/>
    <w:rsid w:val="007A1D86"/>
    <w:rsid w:val="007A1DBA"/>
    <w:rsid w:val="007A1F17"/>
    <w:rsid w:val="007A2E8C"/>
    <w:rsid w:val="007A2F88"/>
    <w:rsid w:val="007A3547"/>
    <w:rsid w:val="007A35D9"/>
    <w:rsid w:val="007A3AB4"/>
    <w:rsid w:val="007A4605"/>
    <w:rsid w:val="007A4B77"/>
    <w:rsid w:val="007A4C96"/>
    <w:rsid w:val="007A5148"/>
    <w:rsid w:val="007A51CD"/>
    <w:rsid w:val="007A52D9"/>
    <w:rsid w:val="007A5476"/>
    <w:rsid w:val="007A57F9"/>
    <w:rsid w:val="007A5A96"/>
    <w:rsid w:val="007A5CE2"/>
    <w:rsid w:val="007A5F8E"/>
    <w:rsid w:val="007A600E"/>
    <w:rsid w:val="007A63B1"/>
    <w:rsid w:val="007A6550"/>
    <w:rsid w:val="007A6AC7"/>
    <w:rsid w:val="007A6D8A"/>
    <w:rsid w:val="007A71CF"/>
    <w:rsid w:val="007A723C"/>
    <w:rsid w:val="007A7CA8"/>
    <w:rsid w:val="007B00A5"/>
    <w:rsid w:val="007B00EB"/>
    <w:rsid w:val="007B0159"/>
    <w:rsid w:val="007B09EE"/>
    <w:rsid w:val="007B1693"/>
    <w:rsid w:val="007B1A9B"/>
    <w:rsid w:val="007B1D9A"/>
    <w:rsid w:val="007B1EDB"/>
    <w:rsid w:val="007B210E"/>
    <w:rsid w:val="007B231A"/>
    <w:rsid w:val="007B233E"/>
    <w:rsid w:val="007B2A35"/>
    <w:rsid w:val="007B3741"/>
    <w:rsid w:val="007B393A"/>
    <w:rsid w:val="007B3C76"/>
    <w:rsid w:val="007B3D64"/>
    <w:rsid w:val="007B409E"/>
    <w:rsid w:val="007B449A"/>
    <w:rsid w:val="007B4A45"/>
    <w:rsid w:val="007B4C13"/>
    <w:rsid w:val="007B4C22"/>
    <w:rsid w:val="007B4D53"/>
    <w:rsid w:val="007B501B"/>
    <w:rsid w:val="007B50ED"/>
    <w:rsid w:val="007B5726"/>
    <w:rsid w:val="007B6258"/>
    <w:rsid w:val="007B6A30"/>
    <w:rsid w:val="007B6CBD"/>
    <w:rsid w:val="007B7279"/>
    <w:rsid w:val="007B7C4C"/>
    <w:rsid w:val="007B7C9C"/>
    <w:rsid w:val="007B7FD8"/>
    <w:rsid w:val="007C089C"/>
    <w:rsid w:val="007C08EF"/>
    <w:rsid w:val="007C0BFF"/>
    <w:rsid w:val="007C0C2C"/>
    <w:rsid w:val="007C11C2"/>
    <w:rsid w:val="007C12B6"/>
    <w:rsid w:val="007C2103"/>
    <w:rsid w:val="007C2621"/>
    <w:rsid w:val="007C2872"/>
    <w:rsid w:val="007C28D2"/>
    <w:rsid w:val="007C2AE5"/>
    <w:rsid w:val="007C2B0D"/>
    <w:rsid w:val="007C2DFA"/>
    <w:rsid w:val="007C3070"/>
    <w:rsid w:val="007C34EE"/>
    <w:rsid w:val="007C387C"/>
    <w:rsid w:val="007C3A06"/>
    <w:rsid w:val="007C3BFE"/>
    <w:rsid w:val="007C4232"/>
    <w:rsid w:val="007C4664"/>
    <w:rsid w:val="007C4C62"/>
    <w:rsid w:val="007C5007"/>
    <w:rsid w:val="007C533A"/>
    <w:rsid w:val="007C536A"/>
    <w:rsid w:val="007C589A"/>
    <w:rsid w:val="007C5BF4"/>
    <w:rsid w:val="007C5C3F"/>
    <w:rsid w:val="007C6042"/>
    <w:rsid w:val="007C618B"/>
    <w:rsid w:val="007C697F"/>
    <w:rsid w:val="007C6A56"/>
    <w:rsid w:val="007C6C60"/>
    <w:rsid w:val="007C6EA1"/>
    <w:rsid w:val="007C78D4"/>
    <w:rsid w:val="007C7BF9"/>
    <w:rsid w:val="007C7F3D"/>
    <w:rsid w:val="007D01E0"/>
    <w:rsid w:val="007D081B"/>
    <w:rsid w:val="007D0A53"/>
    <w:rsid w:val="007D0DDE"/>
    <w:rsid w:val="007D0E17"/>
    <w:rsid w:val="007D0F22"/>
    <w:rsid w:val="007D0F47"/>
    <w:rsid w:val="007D0F4E"/>
    <w:rsid w:val="007D1371"/>
    <w:rsid w:val="007D13EE"/>
    <w:rsid w:val="007D144B"/>
    <w:rsid w:val="007D1482"/>
    <w:rsid w:val="007D2014"/>
    <w:rsid w:val="007D2100"/>
    <w:rsid w:val="007D22FB"/>
    <w:rsid w:val="007D2455"/>
    <w:rsid w:val="007D2810"/>
    <w:rsid w:val="007D28B8"/>
    <w:rsid w:val="007D2A09"/>
    <w:rsid w:val="007D2B6C"/>
    <w:rsid w:val="007D2BA5"/>
    <w:rsid w:val="007D2E63"/>
    <w:rsid w:val="007D3CA3"/>
    <w:rsid w:val="007D430A"/>
    <w:rsid w:val="007D4A90"/>
    <w:rsid w:val="007D4D92"/>
    <w:rsid w:val="007D5530"/>
    <w:rsid w:val="007D5809"/>
    <w:rsid w:val="007D59C0"/>
    <w:rsid w:val="007D5C18"/>
    <w:rsid w:val="007D5F02"/>
    <w:rsid w:val="007D60A4"/>
    <w:rsid w:val="007D60BC"/>
    <w:rsid w:val="007D6244"/>
    <w:rsid w:val="007D7165"/>
    <w:rsid w:val="007E0331"/>
    <w:rsid w:val="007E08F1"/>
    <w:rsid w:val="007E0CA0"/>
    <w:rsid w:val="007E19C8"/>
    <w:rsid w:val="007E22B3"/>
    <w:rsid w:val="007E2350"/>
    <w:rsid w:val="007E23AD"/>
    <w:rsid w:val="007E2474"/>
    <w:rsid w:val="007E26AE"/>
    <w:rsid w:val="007E2CD9"/>
    <w:rsid w:val="007E2E42"/>
    <w:rsid w:val="007E3091"/>
    <w:rsid w:val="007E30BA"/>
    <w:rsid w:val="007E30F6"/>
    <w:rsid w:val="007E38AF"/>
    <w:rsid w:val="007E3CF7"/>
    <w:rsid w:val="007E408E"/>
    <w:rsid w:val="007E5070"/>
    <w:rsid w:val="007E5226"/>
    <w:rsid w:val="007E58D5"/>
    <w:rsid w:val="007E59BB"/>
    <w:rsid w:val="007E5A6D"/>
    <w:rsid w:val="007E5C54"/>
    <w:rsid w:val="007E5D6A"/>
    <w:rsid w:val="007E5E7F"/>
    <w:rsid w:val="007E5F7A"/>
    <w:rsid w:val="007E63E6"/>
    <w:rsid w:val="007E63F7"/>
    <w:rsid w:val="007E6719"/>
    <w:rsid w:val="007E70C7"/>
    <w:rsid w:val="007E72B2"/>
    <w:rsid w:val="007E7510"/>
    <w:rsid w:val="007E78A0"/>
    <w:rsid w:val="007E790F"/>
    <w:rsid w:val="007F0980"/>
    <w:rsid w:val="007F0FCB"/>
    <w:rsid w:val="007F1174"/>
    <w:rsid w:val="007F17EB"/>
    <w:rsid w:val="007F2245"/>
    <w:rsid w:val="007F2605"/>
    <w:rsid w:val="007F2B55"/>
    <w:rsid w:val="007F2DC1"/>
    <w:rsid w:val="007F2E83"/>
    <w:rsid w:val="007F301B"/>
    <w:rsid w:val="007F303E"/>
    <w:rsid w:val="007F34A9"/>
    <w:rsid w:val="007F3615"/>
    <w:rsid w:val="007F3E9F"/>
    <w:rsid w:val="007F4237"/>
    <w:rsid w:val="007F4A0D"/>
    <w:rsid w:val="007F4CCF"/>
    <w:rsid w:val="007F552C"/>
    <w:rsid w:val="007F55E3"/>
    <w:rsid w:val="007F561D"/>
    <w:rsid w:val="007F5669"/>
    <w:rsid w:val="007F63A2"/>
    <w:rsid w:val="007F63D7"/>
    <w:rsid w:val="007F7046"/>
    <w:rsid w:val="007F74F2"/>
    <w:rsid w:val="007F75D5"/>
    <w:rsid w:val="007F76C2"/>
    <w:rsid w:val="007F7A6A"/>
    <w:rsid w:val="007F7FFB"/>
    <w:rsid w:val="00800182"/>
    <w:rsid w:val="0080036A"/>
    <w:rsid w:val="008008A7"/>
    <w:rsid w:val="0080095C"/>
    <w:rsid w:val="00800DCF"/>
    <w:rsid w:val="008010A8"/>
    <w:rsid w:val="008013A6"/>
    <w:rsid w:val="008016AC"/>
    <w:rsid w:val="00801FFF"/>
    <w:rsid w:val="00802130"/>
    <w:rsid w:val="00802973"/>
    <w:rsid w:val="00802E2F"/>
    <w:rsid w:val="008033F0"/>
    <w:rsid w:val="008036D3"/>
    <w:rsid w:val="00804172"/>
    <w:rsid w:val="0080454B"/>
    <w:rsid w:val="00804C0C"/>
    <w:rsid w:val="0080522B"/>
    <w:rsid w:val="008052D9"/>
    <w:rsid w:val="00805616"/>
    <w:rsid w:val="00805649"/>
    <w:rsid w:val="008056E4"/>
    <w:rsid w:val="0080693B"/>
    <w:rsid w:val="008069CF"/>
    <w:rsid w:val="00806AD2"/>
    <w:rsid w:val="00806B98"/>
    <w:rsid w:val="00806E22"/>
    <w:rsid w:val="00807607"/>
    <w:rsid w:val="008077D7"/>
    <w:rsid w:val="008078D8"/>
    <w:rsid w:val="00810A38"/>
    <w:rsid w:val="00810E45"/>
    <w:rsid w:val="00811416"/>
    <w:rsid w:val="0081147F"/>
    <w:rsid w:val="00811576"/>
    <w:rsid w:val="0081169B"/>
    <w:rsid w:val="00811891"/>
    <w:rsid w:val="008119D5"/>
    <w:rsid w:val="00812267"/>
    <w:rsid w:val="008122C2"/>
    <w:rsid w:val="00812759"/>
    <w:rsid w:val="008128D1"/>
    <w:rsid w:val="00812B82"/>
    <w:rsid w:val="00812DD9"/>
    <w:rsid w:val="008140BB"/>
    <w:rsid w:val="0081430A"/>
    <w:rsid w:val="008143E3"/>
    <w:rsid w:val="00814408"/>
    <w:rsid w:val="00814881"/>
    <w:rsid w:val="00814922"/>
    <w:rsid w:val="008149FE"/>
    <w:rsid w:val="00814FE2"/>
    <w:rsid w:val="0081511C"/>
    <w:rsid w:val="0081513E"/>
    <w:rsid w:val="00815451"/>
    <w:rsid w:val="00815557"/>
    <w:rsid w:val="00815EAF"/>
    <w:rsid w:val="0081602D"/>
    <w:rsid w:val="0081607E"/>
    <w:rsid w:val="00816522"/>
    <w:rsid w:val="00816669"/>
    <w:rsid w:val="00816865"/>
    <w:rsid w:val="008168B8"/>
    <w:rsid w:val="00816A8D"/>
    <w:rsid w:val="00817402"/>
    <w:rsid w:val="008177A7"/>
    <w:rsid w:val="00817B23"/>
    <w:rsid w:val="008200C1"/>
    <w:rsid w:val="00820F5B"/>
    <w:rsid w:val="008212F0"/>
    <w:rsid w:val="00821C35"/>
    <w:rsid w:val="00821FC0"/>
    <w:rsid w:val="00822405"/>
    <w:rsid w:val="0082247A"/>
    <w:rsid w:val="008226A4"/>
    <w:rsid w:val="00822E25"/>
    <w:rsid w:val="008230B8"/>
    <w:rsid w:val="00823200"/>
    <w:rsid w:val="0082333E"/>
    <w:rsid w:val="00823572"/>
    <w:rsid w:val="0082389B"/>
    <w:rsid w:val="00823BF6"/>
    <w:rsid w:val="00823DE6"/>
    <w:rsid w:val="008241C0"/>
    <w:rsid w:val="00824A20"/>
    <w:rsid w:val="00824BDF"/>
    <w:rsid w:val="00825011"/>
    <w:rsid w:val="008250BB"/>
    <w:rsid w:val="0082520B"/>
    <w:rsid w:val="00825215"/>
    <w:rsid w:val="00825369"/>
    <w:rsid w:val="00825978"/>
    <w:rsid w:val="00825B1E"/>
    <w:rsid w:val="00825CB7"/>
    <w:rsid w:val="00825CD2"/>
    <w:rsid w:val="00825ECA"/>
    <w:rsid w:val="00826038"/>
    <w:rsid w:val="0082638B"/>
    <w:rsid w:val="00826713"/>
    <w:rsid w:val="00826987"/>
    <w:rsid w:val="00826A05"/>
    <w:rsid w:val="0082726B"/>
    <w:rsid w:val="008277CB"/>
    <w:rsid w:val="008279F0"/>
    <w:rsid w:val="008300A4"/>
    <w:rsid w:val="008307E7"/>
    <w:rsid w:val="0083094A"/>
    <w:rsid w:val="00830F04"/>
    <w:rsid w:val="0083108E"/>
    <w:rsid w:val="008310F1"/>
    <w:rsid w:val="00831B50"/>
    <w:rsid w:val="00831C93"/>
    <w:rsid w:val="00831DC6"/>
    <w:rsid w:val="00832624"/>
    <w:rsid w:val="0083299D"/>
    <w:rsid w:val="00832EA4"/>
    <w:rsid w:val="00833076"/>
    <w:rsid w:val="008335E4"/>
    <w:rsid w:val="00833A0C"/>
    <w:rsid w:val="00833A12"/>
    <w:rsid w:val="00833AC0"/>
    <w:rsid w:val="00833BB7"/>
    <w:rsid w:val="00833E7E"/>
    <w:rsid w:val="00834205"/>
    <w:rsid w:val="008343E9"/>
    <w:rsid w:val="008344A7"/>
    <w:rsid w:val="008344F9"/>
    <w:rsid w:val="0083459D"/>
    <w:rsid w:val="0083461B"/>
    <w:rsid w:val="00834676"/>
    <w:rsid w:val="008349E8"/>
    <w:rsid w:val="00834D32"/>
    <w:rsid w:val="00834DA6"/>
    <w:rsid w:val="008353A3"/>
    <w:rsid w:val="008354EA"/>
    <w:rsid w:val="00835748"/>
    <w:rsid w:val="00835A89"/>
    <w:rsid w:val="00835ACB"/>
    <w:rsid w:val="00835B02"/>
    <w:rsid w:val="00835EF2"/>
    <w:rsid w:val="00836552"/>
    <w:rsid w:val="00836E2B"/>
    <w:rsid w:val="00836FC8"/>
    <w:rsid w:val="008372A3"/>
    <w:rsid w:val="00837593"/>
    <w:rsid w:val="008376B5"/>
    <w:rsid w:val="0083775D"/>
    <w:rsid w:val="00837A8D"/>
    <w:rsid w:val="00837EE5"/>
    <w:rsid w:val="008405FF"/>
    <w:rsid w:val="008408F6"/>
    <w:rsid w:val="00840946"/>
    <w:rsid w:val="00840C4A"/>
    <w:rsid w:val="00840D54"/>
    <w:rsid w:val="00840FA1"/>
    <w:rsid w:val="00840FDF"/>
    <w:rsid w:val="0084130C"/>
    <w:rsid w:val="008413C0"/>
    <w:rsid w:val="00841443"/>
    <w:rsid w:val="00841E6F"/>
    <w:rsid w:val="008421AC"/>
    <w:rsid w:val="008425AB"/>
    <w:rsid w:val="00842E3F"/>
    <w:rsid w:val="00842F20"/>
    <w:rsid w:val="00842FD0"/>
    <w:rsid w:val="00843724"/>
    <w:rsid w:val="0084383E"/>
    <w:rsid w:val="00843A48"/>
    <w:rsid w:val="00843C61"/>
    <w:rsid w:val="00843FC8"/>
    <w:rsid w:val="00844359"/>
    <w:rsid w:val="0084442D"/>
    <w:rsid w:val="008446A2"/>
    <w:rsid w:val="0084483B"/>
    <w:rsid w:val="0084495A"/>
    <w:rsid w:val="00844C23"/>
    <w:rsid w:val="00845295"/>
    <w:rsid w:val="00845780"/>
    <w:rsid w:val="00845D66"/>
    <w:rsid w:val="00845E17"/>
    <w:rsid w:val="0084609C"/>
    <w:rsid w:val="0084621B"/>
    <w:rsid w:val="0084684C"/>
    <w:rsid w:val="00846BE7"/>
    <w:rsid w:val="00846C46"/>
    <w:rsid w:val="00846E57"/>
    <w:rsid w:val="00846FA4"/>
    <w:rsid w:val="00847243"/>
    <w:rsid w:val="00847359"/>
    <w:rsid w:val="008473F2"/>
    <w:rsid w:val="00847E32"/>
    <w:rsid w:val="00847EB7"/>
    <w:rsid w:val="00850BC4"/>
    <w:rsid w:val="00850BC8"/>
    <w:rsid w:val="00850E1F"/>
    <w:rsid w:val="0085178F"/>
    <w:rsid w:val="0085198A"/>
    <w:rsid w:val="00851E27"/>
    <w:rsid w:val="00851F25"/>
    <w:rsid w:val="008526ED"/>
    <w:rsid w:val="008527EA"/>
    <w:rsid w:val="00852903"/>
    <w:rsid w:val="00852C77"/>
    <w:rsid w:val="008532A4"/>
    <w:rsid w:val="00853743"/>
    <w:rsid w:val="00853C6F"/>
    <w:rsid w:val="00853F43"/>
    <w:rsid w:val="00853FCD"/>
    <w:rsid w:val="00854200"/>
    <w:rsid w:val="00854543"/>
    <w:rsid w:val="00854577"/>
    <w:rsid w:val="0085460D"/>
    <w:rsid w:val="00854B5C"/>
    <w:rsid w:val="00855542"/>
    <w:rsid w:val="0085595D"/>
    <w:rsid w:val="00855B55"/>
    <w:rsid w:val="00855B6E"/>
    <w:rsid w:val="008561DF"/>
    <w:rsid w:val="0085691B"/>
    <w:rsid w:val="008569E5"/>
    <w:rsid w:val="0085773F"/>
    <w:rsid w:val="00857BFC"/>
    <w:rsid w:val="00857DF0"/>
    <w:rsid w:val="008600AB"/>
    <w:rsid w:val="00860109"/>
    <w:rsid w:val="008601E9"/>
    <w:rsid w:val="00860319"/>
    <w:rsid w:val="008608FA"/>
    <w:rsid w:val="00860991"/>
    <w:rsid w:val="00860B4E"/>
    <w:rsid w:val="00860BB8"/>
    <w:rsid w:val="00860D9F"/>
    <w:rsid w:val="00860DCD"/>
    <w:rsid w:val="00860EC7"/>
    <w:rsid w:val="00860FA1"/>
    <w:rsid w:val="008610D9"/>
    <w:rsid w:val="0086112C"/>
    <w:rsid w:val="00861553"/>
    <w:rsid w:val="00861717"/>
    <w:rsid w:val="00861812"/>
    <w:rsid w:val="0086195F"/>
    <w:rsid w:val="008619CC"/>
    <w:rsid w:val="00861A3B"/>
    <w:rsid w:val="00861A64"/>
    <w:rsid w:val="00861DD4"/>
    <w:rsid w:val="00862677"/>
    <w:rsid w:val="00862840"/>
    <w:rsid w:val="00863099"/>
    <w:rsid w:val="008631C2"/>
    <w:rsid w:val="00863428"/>
    <w:rsid w:val="00863782"/>
    <w:rsid w:val="008637D4"/>
    <w:rsid w:val="008638BB"/>
    <w:rsid w:val="00863F5F"/>
    <w:rsid w:val="00864044"/>
    <w:rsid w:val="00864106"/>
    <w:rsid w:val="00864130"/>
    <w:rsid w:val="00864184"/>
    <w:rsid w:val="00864188"/>
    <w:rsid w:val="008644EC"/>
    <w:rsid w:val="00864560"/>
    <w:rsid w:val="00864649"/>
    <w:rsid w:val="008647BA"/>
    <w:rsid w:val="008648B3"/>
    <w:rsid w:val="00864965"/>
    <w:rsid w:val="00864A91"/>
    <w:rsid w:val="008658A4"/>
    <w:rsid w:val="00865DF8"/>
    <w:rsid w:val="00865F63"/>
    <w:rsid w:val="00865FAA"/>
    <w:rsid w:val="0086612E"/>
    <w:rsid w:val="00866160"/>
    <w:rsid w:val="00866367"/>
    <w:rsid w:val="008664EA"/>
    <w:rsid w:val="00866785"/>
    <w:rsid w:val="00866C58"/>
    <w:rsid w:val="00866D57"/>
    <w:rsid w:val="0086727A"/>
    <w:rsid w:val="00867AC2"/>
    <w:rsid w:val="008701AF"/>
    <w:rsid w:val="00870516"/>
    <w:rsid w:val="008707B4"/>
    <w:rsid w:val="008709BB"/>
    <w:rsid w:val="00870B0B"/>
    <w:rsid w:val="00870CE6"/>
    <w:rsid w:val="00871101"/>
    <w:rsid w:val="0087116F"/>
    <w:rsid w:val="0087146A"/>
    <w:rsid w:val="00871AD7"/>
    <w:rsid w:val="008720AC"/>
    <w:rsid w:val="008720CB"/>
    <w:rsid w:val="00872323"/>
    <w:rsid w:val="00872936"/>
    <w:rsid w:val="00872B0E"/>
    <w:rsid w:val="00872CAC"/>
    <w:rsid w:val="00872EC0"/>
    <w:rsid w:val="0087308C"/>
    <w:rsid w:val="008733C2"/>
    <w:rsid w:val="008737CC"/>
    <w:rsid w:val="0087388F"/>
    <w:rsid w:val="0087402D"/>
    <w:rsid w:val="00874771"/>
    <w:rsid w:val="00874E03"/>
    <w:rsid w:val="00874F60"/>
    <w:rsid w:val="00875065"/>
    <w:rsid w:val="00875229"/>
    <w:rsid w:val="00875431"/>
    <w:rsid w:val="00875992"/>
    <w:rsid w:val="008759AF"/>
    <w:rsid w:val="008759C3"/>
    <w:rsid w:val="00875C3C"/>
    <w:rsid w:val="00875D05"/>
    <w:rsid w:val="00875E1B"/>
    <w:rsid w:val="00875F67"/>
    <w:rsid w:val="00876197"/>
    <w:rsid w:val="008762CF"/>
    <w:rsid w:val="0087654C"/>
    <w:rsid w:val="008765C4"/>
    <w:rsid w:val="00876B66"/>
    <w:rsid w:val="00876E5E"/>
    <w:rsid w:val="0087725D"/>
    <w:rsid w:val="00877341"/>
    <w:rsid w:val="00877F1B"/>
    <w:rsid w:val="00880388"/>
    <w:rsid w:val="0088051B"/>
    <w:rsid w:val="00880E04"/>
    <w:rsid w:val="0088119C"/>
    <w:rsid w:val="0088129E"/>
    <w:rsid w:val="008814A5"/>
    <w:rsid w:val="008818F1"/>
    <w:rsid w:val="00881B22"/>
    <w:rsid w:val="00882A32"/>
    <w:rsid w:val="00882CA8"/>
    <w:rsid w:val="008831AD"/>
    <w:rsid w:val="008836D0"/>
    <w:rsid w:val="00883815"/>
    <w:rsid w:val="00883D95"/>
    <w:rsid w:val="00883DBC"/>
    <w:rsid w:val="00884422"/>
    <w:rsid w:val="0088475A"/>
    <w:rsid w:val="008847BE"/>
    <w:rsid w:val="00884B94"/>
    <w:rsid w:val="00885109"/>
    <w:rsid w:val="0088529B"/>
    <w:rsid w:val="008859FF"/>
    <w:rsid w:val="00885A9D"/>
    <w:rsid w:val="00886032"/>
    <w:rsid w:val="00886216"/>
    <w:rsid w:val="008867FC"/>
    <w:rsid w:val="00886A8C"/>
    <w:rsid w:val="008874D6"/>
    <w:rsid w:val="00887746"/>
    <w:rsid w:val="0088777D"/>
    <w:rsid w:val="00887AFD"/>
    <w:rsid w:val="00887E0B"/>
    <w:rsid w:val="00887F54"/>
    <w:rsid w:val="00890137"/>
    <w:rsid w:val="00890148"/>
    <w:rsid w:val="00890588"/>
    <w:rsid w:val="008906AF"/>
    <w:rsid w:val="00890C64"/>
    <w:rsid w:val="00890C87"/>
    <w:rsid w:val="00890C89"/>
    <w:rsid w:val="00891212"/>
    <w:rsid w:val="0089129A"/>
    <w:rsid w:val="0089139B"/>
    <w:rsid w:val="00891431"/>
    <w:rsid w:val="0089150E"/>
    <w:rsid w:val="008915C9"/>
    <w:rsid w:val="00891A23"/>
    <w:rsid w:val="00891C10"/>
    <w:rsid w:val="00891D30"/>
    <w:rsid w:val="0089201F"/>
    <w:rsid w:val="0089225D"/>
    <w:rsid w:val="00893848"/>
    <w:rsid w:val="0089390C"/>
    <w:rsid w:val="008939B9"/>
    <w:rsid w:val="00894043"/>
    <w:rsid w:val="00894263"/>
    <w:rsid w:val="0089455A"/>
    <w:rsid w:val="008948D4"/>
    <w:rsid w:val="00894BA7"/>
    <w:rsid w:val="00894CC9"/>
    <w:rsid w:val="00895564"/>
    <w:rsid w:val="00895AE4"/>
    <w:rsid w:val="00895B0F"/>
    <w:rsid w:val="00895B16"/>
    <w:rsid w:val="00895B7F"/>
    <w:rsid w:val="00895CDF"/>
    <w:rsid w:val="00895DBA"/>
    <w:rsid w:val="00896379"/>
    <w:rsid w:val="0089641A"/>
    <w:rsid w:val="008966B5"/>
    <w:rsid w:val="0089682A"/>
    <w:rsid w:val="00897324"/>
    <w:rsid w:val="00897685"/>
    <w:rsid w:val="0089768E"/>
    <w:rsid w:val="0089787D"/>
    <w:rsid w:val="008979C6"/>
    <w:rsid w:val="00897F2C"/>
    <w:rsid w:val="008A0561"/>
    <w:rsid w:val="008A06C6"/>
    <w:rsid w:val="008A07DE"/>
    <w:rsid w:val="008A083A"/>
    <w:rsid w:val="008A0EA9"/>
    <w:rsid w:val="008A106C"/>
    <w:rsid w:val="008A1100"/>
    <w:rsid w:val="008A158D"/>
    <w:rsid w:val="008A164C"/>
    <w:rsid w:val="008A1D3D"/>
    <w:rsid w:val="008A22E5"/>
    <w:rsid w:val="008A2417"/>
    <w:rsid w:val="008A2AF4"/>
    <w:rsid w:val="008A2BA0"/>
    <w:rsid w:val="008A2BF5"/>
    <w:rsid w:val="008A2F5A"/>
    <w:rsid w:val="008A31BD"/>
    <w:rsid w:val="008A37B4"/>
    <w:rsid w:val="008A3BAF"/>
    <w:rsid w:val="008A44CD"/>
    <w:rsid w:val="008A4A2C"/>
    <w:rsid w:val="008A5109"/>
    <w:rsid w:val="008A5EED"/>
    <w:rsid w:val="008A5FFC"/>
    <w:rsid w:val="008A6126"/>
    <w:rsid w:val="008A61DD"/>
    <w:rsid w:val="008A624C"/>
    <w:rsid w:val="008A67BC"/>
    <w:rsid w:val="008A6FFB"/>
    <w:rsid w:val="008A7197"/>
    <w:rsid w:val="008A71FD"/>
    <w:rsid w:val="008A74EA"/>
    <w:rsid w:val="008A75F5"/>
    <w:rsid w:val="008A79EB"/>
    <w:rsid w:val="008A79F8"/>
    <w:rsid w:val="008A7A30"/>
    <w:rsid w:val="008A7BEB"/>
    <w:rsid w:val="008B0033"/>
    <w:rsid w:val="008B026D"/>
    <w:rsid w:val="008B05F6"/>
    <w:rsid w:val="008B0A04"/>
    <w:rsid w:val="008B0DF7"/>
    <w:rsid w:val="008B0EA7"/>
    <w:rsid w:val="008B1347"/>
    <w:rsid w:val="008B17B2"/>
    <w:rsid w:val="008B18E6"/>
    <w:rsid w:val="008B2691"/>
    <w:rsid w:val="008B2E28"/>
    <w:rsid w:val="008B30D8"/>
    <w:rsid w:val="008B3466"/>
    <w:rsid w:val="008B353D"/>
    <w:rsid w:val="008B35E3"/>
    <w:rsid w:val="008B3B42"/>
    <w:rsid w:val="008B4978"/>
    <w:rsid w:val="008B59AC"/>
    <w:rsid w:val="008B5C5A"/>
    <w:rsid w:val="008B5EF2"/>
    <w:rsid w:val="008B6054"/>
    <w:rsid w:val="008B61C0"/>
    <w:rsid w:val="008B6585"/>
    <w:rsid w:val="008B6DA7"/>
    <w:rsid w:val="008B6E31"/>
    <w:rsid w:val="008B6E98"/>
    <w:rsid w:val="008B6F17"/>
    <w:rsid w:val="008B6F23"/>
    <w:rsid w:val="008B6F98"/>
    <w:rsid w:val="008B709C"/>
    <w:rsid w:val="008B717B"/>
    <w:rsid w:val="008B71C5"/>
    <w:rsid w:val="008B7424"/>
    <w:rsid w:val="008B7716"/>
    <w:rsid w:val="008B781D"/>
    <w:rsid w:val="008B7851"/>
    <w:rsid w:val="008B7AA0"/>
    <w:rsid w:val="008B7C69"/>
    <w:rsid w:val="008B7E72"/>
    <w:rsid w:val="008C00F6"/>
    <w:rsid w:val="008C02A7"/>
    <w:rsid w:val="008C03B1"/>
    <w:rsid w:val="008C040E"/>
    <w:rsid w:val="008C05CC"/>
    <w:rsid w:val="008C0769"/>
    <w:rsid w:val="008C08EB"/>
    <w:rsid w:val="008C0CEE"/>
    <w:rsid w:val="008C1377"/>
    <w:rsid w:val="008C1814"/>
    <w:rsid w:val="008C1996"/>
    <w:rsid w:val="008C2103"/>
    <w:rsid w:val="008C24EF"/>
    <w:rsid w:val="008C257C"/>
    <w:rsid w:val="008C25C0"/>
    <w:rsid w:val="008C2FE2"/>
    <w:rsid w:val="008C392A"/>
    <w:rsid w:val="008C3E9B"/>
    <w:rsid w:val="008C3F87"/>
    <w:rsid w:val="008C461F"/>
    <w:rsid w:val="008C4951"/>
    <w:rsid w:val="008C4B29"/>
    <w:rsid w:val="008C4D75"/>
    <w:rsid w:val="008C5813"/>
    <w:rsid w:val="008C5D8D"/>
    <w:rsid w:val="008C645E"/>
    <w:rsid w:val="008C69C0"/>
    <w:rsid w:val="008C6CAB"/>
    <w:rsid w:val="008C6F51"/>
    <w:rsid w:val="008C6FA0"/>
    <w:rsid w:val="008C700D"/>
    <w:rsid w:val="008C7317"/>
    <w:rsid w:val="008C73C6"/>
    <w:rsid w:val="008C7489"/>
    <w:rsid w:val="008C74B8"/>
    <w:rsid w:val="008C7A5A"/>
    <w:rsid w:val="008C7AE5"/>
    <w:rsid w:val="008D0444"/>
    <w:rsid w:val="008D0840"/>
    <w:rsid w:val="008D1122"/>
    <w:rsid w:val="008D1513"/>
    <w:rsid w:val="008D1575"/>
    <w:rsid w:val="008D158B"/>
    <w:rsid w:val="008D1BBB"/>
    <w:rsid w:val="008D215A"/>
    <w:rsid w:val="008D2380"/>
    <w:rsid w:val="008D2B83"/>
    <w:rsid w:val="008D32B6"/>
    <w:rsid w:val="008D3376"/>
    <w:rsid w:val="008D3427"/>
    <w:rsid w:val="008D35F1"/>
    <w:rsid w:val="008D3692"/>
    <w:rsid w:val="008D3CAD"/>
    <w:rsid w:val="008D4357"/>
    <w:rsid w:val="008D44B0"/>
    <w:rsid w:val="008D4B9D"/>
    <w:rsid w:val="008D4CAA"/>
    <w:rsid w:val="008D522A"/>
    <w:rsid w:val="008D52B2"/>
    <w:rsid w:val="008D537C"/>
    <w:rsid w:val="008D5747"/>
    <w:rsid w:val="008D5A81"/>
    <w:rsid w:val="008D5C5D"/>
    <w:rsid w:val="008D5CEA"/>
    <w:rsid w:val="008D65B1"/>
    <w:rsid w:val="008D6679"/>
    <w:rsid w:val="008D66EC"/>
    <w:rsid w:val="008D6D18"/>
    <w:rsid w:val="008D6F1B"/>
    <w:rsid w:val="008D75EF"/>
    <w:rsid w:val="008D78FE"/>
    <w:rsid w:val="008D7A4E"/>
    <w:rsid w:val="008D7B60"/>
    <w:rsid w:val="008D7C34"/>
    <w:rsid w:val="008D7F46"/>
    <w:rsid w:val="008E01FD"/>
    <w:rsid w:val="008E03F5"/>
    <w:rsid w:val="008E086B"/>
    <w:rsid w:val="008E0C3D"/>
    <w:rsid w:val="008E0F18"/>
    <w:rsid w:val="008E1614"/>
    <w:rsid w:val="008E1739"/>
    <w:rsid w:val="008E1B88"/>
    <w:rsid w:val="008E1F93"/>
    <w:rsid w:val="008E279E"/>
    <w:rsid w:val="008E2978"/>
    <w:rsid w:val="008E3027"/>
    <w:rsid w:val="008E33AF"/>
    <w:rsid w:val="008E3444"/>
    <w:rsid w:val="008E363D"/>
    <w:rsid w:val="008E38CC"/>
    <w:rsid w:val="008E3932"/>
    <w:rsid w:val="008E3BB9"/>
    <w:rsid w:val="008E3BEB"/>
    <w:rsid w:val="008E3C4C"/>
    <w:rsid w:val="008E3CA4"/>
    <w:rsid w:val="008E40C1"/>
    <w:rsid w:val="008E4625"/>
    <w:rsid w:val="008E4F5A"/>
    <w:rsid w:val="008E5672"/>
    <w:rsid w:val="008E5A00"/>
    <w:rsid w:val="008E5A79"/>
    <w:rsid w:val="008E5C38"/>
    <w:rsid w:val="008E5C7A"/>
    <w:rsid w:val="008E5E15"/>
    <w:rsid w:val="008E5E32"/>
    <w:rsid w:val="008E5FBA"/>
    <w:rsid w:val="008E6D43"/>
    <w:rsid w:val="008E6FA7"/>
    <w:rsid w:val="008E6FEF"/>
    <w:rsid w:val="008E7161"/>
    <w:rsid w:val="008E7228"/>
    <w:rsid w:val="008E7470"/>
    <w:rsid w:val="008E7659"/>
    <w:rsid w:val="008E7666"/>
    <w:rsid w:val="008E7BF7"/>
    <w:rsid w:val="008F072D"/>
    <w:rsid w:val="008F0865"/>
    <w:rsid w:val="008F12E3"/>
    <w:rsid w:val="008F16D6"/>
    <w:rsid w:val="008F199C"/>
    <w:rsid w:val="008F1C53"/>
    <w:rsid w:val="008F1F07"/>
    <w:rsid w:val="008F1F46"/>
    <w:rsid w:val="008F2051"/>
    <w:rsid w:val="008F22BB"/>
    <w:rsid w:val="008F27CD"/>
    <w:rsid w:val="008F297B"/>
    <w:rsid w:val="008F2D83"/>
    <w:rsid w:val="008F2F2F"/>
    <w:rsid w:val="008F3070"/>
    <w:rsid w:val="008F3335"/>
    <w:rsid w:val="008F341F"/>
    <w:rsid w:val="008F3ADF"/>
    <w:rsid w:val="008F3C74"/>
    <w:rsid w:val="008F3DC2"/>
    <w:rsid w:val="008F407D"/>
    <w:rsid w:val="008F4303"/>
    <w:rsid w:val="008F4AD3"/>
    <w:rsid w:val="008F4B64"/>
    <w:rsid w:val="008F54A1"/>
    <w:rsid w:val="008F562A"/>
    <w:rsid w:val="008F5963"/>
    <w:rsid w:val="008F59D5"/>
    <w:rsid w:val="008F5B88"/>
    <w:rsid w:val="008F616A"/>
    <w:rsid w:val="008F6722"/>
    <w:rsid w:val="008F67AD"/>
    <w:rsid w:val="008F685A"/>
    <w:rsid w:val="008F6F3C"/>
    <w:rsid w:val="008F731A"/>
    <w:rsid w:val="008F749E"/>
    <w:rsid w:val="008F7D6C"/>
    <w:rsid w:val="0090020F"/>
    <w:rsid w:val="009008A8"/>
    <w:rsid w:val="009011AA"/>
    <w:rsid w:val="00901429"/>
    <w:rsid w:val="009014B2"/>
    <w:rsid w:val="00901CEE"/>
    <w:rsid w:val="00901D32"/>
    <w:rsid w:val="00901E79"/>
    <w:rsid w:val="00902368"/>
    <w:rsid w:val="00902477"/>
    <w:rsid w:val="009028A6"/>
    <w:rsid w:val="009028C4"/>
    <w:rsid w:val="00903057"/>
    <w:rsid w:val="009030CE"/>
    <w:rsid w:val="00903627"/>
    <w:rsid w:val="009037C3"/>
    <w:rsid w:val="00903836"/>
    <w:rsid w:val="00903C5E"/>
    <w:rsid w:val="00903D7B"/>
    <w:rsid w:val="00903E1E"/>
    <w:rsid w:val="009041B6"/>
    <w:rsid w:val="00904430"/>
    <w:rsid w:val="0090462A"/>
    <w:rsid w:val="00904889"/>
    <w:rsid w:val="009048C9"/>
    <w:rsid w:val="00904CF5"/>
    <w:rsid w:val="00904DC3"/>
    <w:rsid w:val="009050B0"/>
    <w:rsid w:val="00905119"/>
    <w:rsid w:val="00905357"/>
    <w:rsid w:val="009056F4"/>
    <w:rsid w:val="00905718"/>
    <w:rsid w:val="00905A9D"/>
    <w:rsid w:val="0090614E"/>
    <w:rsid w:val="00906F85"/>
    <w:rsid w:val="00906F89"/>
    <w:rsid w:val="00907069"/>
    <w:rsid w:val="00907169"/>
    <w:rsid w:val="009072F6"/>
    <w:rsid w:val="009079E1"/>
    <w:rsid w:val="00907A32"/>
    <w:rsid w:val="00910083"/>
    <w:rsid w:val="0091031F"/>
    <w:rsid w:val="0091081E"/>
    <w:rsid w:val="00910E88"/>
    <w:rsid w:val="009113A5"/>
    <w:rsid w:val="00911814"/>
    <w:rsid w:val="00911950"/>
    <w:rsid w:val="00911985"/>
    <w:rsid w:val="0091198D"/>
    <w:rsid w:val="00911D6F"/>
    <w:rsid w:val="00912999"/>
    <w:rsid w:val="009130B3"/>
    <w:rsid w:val="00913A4F"/>
    <w:rsid w:val="00913BEC"/>
    <w:rsid w:val="00913D49"/>
    <w:rsid w:val="00913E47"/>
    <w:rsid w:val="00913ED1"/>
    <w:rsid w:val="00914035"/>
    <w:rsid w:val="009140EF"/>
    <w:rsid w:val="00914267"/>
    <w:rsid w:val="00914BE4"/>
    <w:rsid w:val="00914C98"/>
    <w:rsid w:val="00914D11"/>
    <w:rsid w:val="00914DFA"/>
    <w:rsid w:val="00914E54"/>
    <w:rsid w:val="009153DF"/>
    <w:rsid w:val="00915674"/>
    <w:rsid w:val="00915770"/>
    <w:rsid w:val="009157A4"/>
    <w:rsid w:val="009157CD"/>
    <w:rsid w:val="009168FE"/>
    <w:rsid w:val="0091698F"/>
    <w:rsid w:val="00916AA7"/>
    <w:rsid w:val="009170EC"/>
    <w:rsid w:val="0091741D"/>
    <w:rsid w:val="009177C7"/>
    <w:rsid w:val="0091792B"/>
    <w:rsid w:val="00917FDA"/>
    <w:rsid w:val="00920B18"/>
    <w:rsid w:val="00920EC8"/>
    <w:rsid w:val="009216E6"/>
    <w:rsid w:val="00921EF8"/>
    <w:rsid w:val="00922379"/>
    <w:rsid w:val="009223F4"/>
    <w:rsid w:val="00923155"/>
    <w:rsid w:val="00923452"/>
    <w:rsid w:val="00923521"/>
    <w:rsid w:val="00923BD1"/>
    <w:rsid w:val="00923FEE"/>
    <w:rsid w:val="00924501"/>
    <w:rsid w:val="0092468C"/>
    <w:rsid w:val="009246A7"/>
    <w:rsid w:val="00924DC0"/>
    <w:rsid w:val="0092532E"/>
    <w:rsid w:val="009253AD"/>
    <w:rsid w:val="00925699"/>
    <w:rsid w:val="00925D77"/>
    <w:rsid w:val="00925FA4"/>
    <w:rsid w:val="0092603D"/>
    <w:rsid w:val="009271BA"/>
    <w:rsid w:val="00927876"/>
    <w:rsid w:val="00927A5F"/>
    <w:rsid w:val="00927A67"/>
    <w:rsid w:val="00927BD3"/>
    <w:rsid w:val="009306CF"/>
    <w:rsid w:val="00930A00"/>
    <w:rsid w:val="00930BB4"/>
    <w:rsid w:val="009312EE"/>
    <w:rsid w:val="009312F2"/>
    <w:rsid w:val="0093136D"/>
    <w:rsid w:val="0093155B"/>
    <w:rsid w:val="0093192A"/>
    <w:rsid w:val="00931CFB"/>
    <w:rsid w:val="0093206A"/>
    <w:rsid w:val="009320DD"/>
    <w:rsid w:val="00932587"/>
    <w:rsid w:val="00932867"/>
    <w:rsid w:val="00932C4B"/>
    <w:rsid w:val="00932F29"/>
    <w:rsid w:val="00933115"/>
    <w:rsid w:val="0093317D"/>
    <w:rsid w:val="00933732"/>
    <w:rsid w:val="00933B28"/>
    <w:rsid w:val="00933DD7"/>
    <w:rsid w:val="00933F6A"/>
    <w:rsid w:val="0093409F"/>
    <w:rsid w:val="0093437A"/>
    <w:rsid w:val="00934972"/>
    <w:rsid w:val="00934A72"/>
    <w:rsid w:val="00934B75"/>
    <w:rsid w:val="0093519D"/>
    <w:rsid w:val="0093537C"/>
    <w:rsid w:val="0093539E"/>
    <w:rsid w:val="009354C4"/>
    <w:rsid w:val="009357B4"/>
    <w:rsid w:val="0093584B"/>
    <w:rsid w:val="009359C9"/>
    <w:rsid w:val="00935DDA"/>
    <w:rsid w:val="0093606D"/>
    <w:rsid w:val="009368F1"/>
    <w:rsid w:val="00937264"/>
    <w:rsid w:val="0093745A"/>
    <w:rsid w:val="009374FA"/>
    <w:rsid w:val="00937A4F"/>
    <w:rsid w:val="00937AAD"/>
    <w:rsid w:val="00937E76"/>
    <w:rsid w:val="009400BB"/>
    <w:rsid w:val="00941012"/>
    <w:rsid w:val="009410EB"/>
    <w:rsid w:val="009419FD"/>
    <w:rsid w:val="00941A78"/>
    <w:rsid w:val="00941A84"/>
    <w:rsid w:val="00941E2B"/>
    <w:rsid w:val="009423D1"/>
    <w:rsid w:val="0094278F"/>
    <w:rsid w:val="00942DC2"/>
    <w:rsid w:val="0094306B"/>
    <w:rsid w:val="00943076"/>
    <w:rsid w:val="00943BB2"/>
    <w:rsid w:val="00943BD2"/>
    <w:rsid w:val="00944623"/>
    <w:rsid w:val="009446A4"/>
    <w:rsid w:val="00944710"/>
    <w:rsid w:val="00944766"/>
    <w:rsid w:val="009453BC"/>
    <w:rsid w:val="009456F2"/>
    <w:rsid w:val="00945AC7"/>
    <w:rsid w:val="00945ECB"/>
    <w:rsid w:val="0094631D"/>
    <w:rsid w:val="009466AE"/>
    <w:rsid w:val="00946B90"/>
    <w:rsid w:val="00947034"/>
    <w:rsid w:val="0094712C"/>
    <w:rsid w:val="0094733C"/>
    <w:rsid w:val="00947402"/>
    <w:rsid w:val="0094743A"/>
    <w:rsid w:val="00947B02"/>
    <w:rsid w:val="00947C8C"/>
    <w:rsid w:val="00950462"/>
    <w:rsid w:val="0095104F"/>
    <w:rsid w:val="009517B5"/>
    <w:rsid w:val="0095219B"/>
    <w:rsid w:val="0095240C"/>
    <w:rsid w:val="009526B5"/>
    <w:rsid w:val="00952933"/>
    <w:rsid w:val="00952A5D"/>
    <w:rsid w:val="00952D3D"/>
    <w:rsid w:val="00952D9C"/>
    <w:rsid w:val="00952E0D"/>
    <w:rsid w:val="0095344A"/>
    <w:rsid w:val="009536D0"/>
    <w:rsid w:val="009538B0"/>
    <w:rsid w:val="009539D0"/>
    <w:rsid w:val="009539D3"/>
    <w:rsid w:val="009542A0"/>
    <w:rsid w:val="00954412"/>
    <w:rsid w:val="0095471C"/>
    <w:rsid w:val="00954AB5"/>
    <w:rsid w:val="0095501F"/>
    <w:rsid w:val="009550EF"/>
    <w:rsid w:val="009551EE"/>
    <w:rsid w:val="009552AC"/>
    <w:rsid w:val="00956543"/>
    <w:rsid w:val="00956F68"/>
    <w:rsid w:val="00956F6A"/>
    <w:rsid w:val="009570DC"/>
    <w:rsid w:val="009574F7"/>
    <w:rsid w:val="00957D91"/>
    <w:rsid w:val="00957EC1"/>
    <w:rsid w:val="00957FF6"/>
    <w:rsid w:val="00960800"/>
    <w:rsid w:val="00961115"/>
    <w:rsid w:val="0096111C"/>
    <w:rsid w:val="009616B4"/>
    <w:rsid w:val="009619E7"/>
    <w:rsid w:val="00961D52"/>
    <w:rsid w:val="00962223"/>
    <w:rsid w:val="00962DC7"/>
    <w:rsid w:val="00962F5B"/>
    <w:rsid w:val="0096304D"/>
    <w:rsid w:val="0096393B"/>
    <w:rsid w:val="0096400F"/>
    <w:rsid w:val="009641C2"/>
    <w:rsid w:val="00964410"/>
    <w:rsid w:val="0096494D"/>
    <w:rsid w:val="0096496B"/>
    <w:rsid w:val="00964CA6"/>
    <w:rsid w:val="00964CBE"/>
    <w:rsid w:val="0096598A"/>
    <w:rsid w:val="00965A94"/>
    <w:rsid w:val="00965AA9"/>
    <w:rsid w:val="00965D93"/>
    <w:rsid w:val="009660A0"/>
    <w:rsid w:val="009661DC"/>
    <w:rsid w:val="00966324"/>
    <w:rsid w:val="009665F9"/>
    <w:rsid w:val="009667C5"/>
    <w:rsid w:val="009667F7"/>
    <w:rsid w:val="00966A25"/>
    <w:rsid w:val="00966E47"/>
    <w:rsid w:val="00967122"/>
    <w:rsid w:val="009672C9"/>
    <w:rsid w:val="00967957"/>
    <w:rsid w:val="00967DF3"/>
    <w:rsid w:val="00970605"/>
    <w:rsid w:val="00970DE4"/>
    <w:rsid w:val="00970E88"/>
    <w:rsid w:val="00971270"/>
    <w:rsid w:val="0097144B"/>
    <w:rsid w:val="00971A53"/>
    <w:rsid w:val="00971E03"/>
    <w:rsid w:val="00972246"/>
    <w:rsid w:val="00972C35"/>
    <w:rsid w:val="0097363E"/>
    <w:rsid w:val="00973789"/>
    <w:rsid w:val="0097388C"/>
    <w:rsid w:val="00973B6F"/>
    <w:rsid w:val="009743B1"/>
    <w:rsid w:val="00974B76"/>
    <w:rsid w:val="00974CEC"/>
    <w:rsid w:val="00974E99"/>
    <w:rsid w:val="00974EB9"/>
    <w:rsid w:val="00974F2D"/>
    <w:rsid w:val="00974FC5"/>
    <w:rsid w:val="009751B7"/>
    <w:rsid w:val="00975404"/>
    <w:rsid w:val="00975A22"/>
    <w:rsid w:val="00975BE4"/>
    <w:rsid w:val="00975D19"/>
    <w:rsid w:val="009760C7"/>
    <w:rsid w:val="00976493"/>
    <w:rsid w:val="00976713"/>
    <w:rsid w:val="0097680E"/>
    <w:rsid w:val="00976FB0"/>
    <w:rsid w:val="009771A6"/>
    <w:rsid w:val="00977C1C"/>
    <w:rsid w:val="00977EDC"/>
    <w:rsid w:val="0098044D"/>
    <w:rsid w:val="00980669"/>
    <w:rsid w:val="0098105B"/>
    <w:rsid w:val="009815DA"/>
    <w:rsid w:val="00981E7A"/>
    <w:rsid w:val="00981F64"/>
    <w:rsid w:val="009820C7"/>
    <w:rsid w:val="0098224F"/>
    <w:rsid w:val="00982540"/>
    <w:rsid w:val="0098260C"/>
    <w:rsid w:val="00982FF4"/>
    <w:rsid w:val="009831B3"/>
    <w:rsid w:val="00983265"/>
    <w:rsid w:val="00983961"/>
    <w:rsid w:val="00983A6A"/>
    <w:rsid w:val="009841DE"/>
    <w:rsid w:val="00984204"/>
    <w:rsid w:val="009842BD"/>
    <w:rsid w:val="0098437C"/>
    <w:rsid w:val="009843D2"/>
    <w:rsid w:val="0098467B"/>
    <w:rsid w:val="0098495A"/>
    <w:rsid w:val="00984DFE"/>
    <w:rsid w:val="00985752"/>
    <w:rsid w:val="00985E0D"/>
    <w:rsid w:val="00985E29"/>
    <w:rsid w:val="009860E6"/>
    <w:rsid w:val="009869C9"/>
    <w:rsid w:val="00986E50"/>
    <w:rsid w:val="00986E93"/>
    <w:rsid w:val="00987A36"/>
    <w:rsid w:val="00987C4C"/>
    <w:rsid w:val="00987C9C"/>
    <w:rsid w:val="00987CEC"/>
    <w:rsid w:val="0099035C"/>
    <w:rsid w:val="0099060A"/>
    <w:rsid w:val="00990658"/>
    <w:rsid w:val="0099072D"/>
    <w:rsid w:val="00990838"/>
    <w:rsid w:val="00990DCC"/>
    <w:rsid w:val="00990E8B"/>
    <w:rsid w:val="0099113F"/>
    <w:rsid w:val="009912BD"/>
    <w:rsid w:val="00991310"/>
    <w:rsid w:val="00991585"/>
    <w:rsid w:val="00992728"/>
    <w:rsid w:val="009929E3"/>
    <w:rsid w:val="00992D26"/>
    <w:rsid w:val="00992D80"/>
    <w:rsid w:val="00993374"/>
    <w:rsid w:val="009934FE"/>
    <w:rsid w:val="00993AB5"/>
    <w:rsid w:val="00993B09"/>
    <w:rsid w:val="00993B85"/>
    <w:rsid w:val="00994562"/>
    <w:rsid w:val="00994857"/>
    <w:rsid w:val="00994A34"/>
    <w:rsid w:val="00994D80"/>
    <w:rsid w:val="00994DFE"/>
    <w:rsid w:val="00994F78"/>
    <w:rsid w:val="00994FDF"/>
    <w:rsid w:val="0099503F"/>
    <w:rsid w:val="00995121"/>
    <w:rsid w:val="00995619"/>
    <w:rsid w:val="00995790"/>
    <w:rsid w:val="00995892"/>
    <w:rsid w:val="009958DC"/>
    <w:rsid w:val="00995CD9"/>
    <w:rsid w:val="00996264"/>
    <w:rsid w:val="00996311"/>
    <w:rsid w:val="00996530"/>
    <w:rsid w:val="0099657C"/>
    <w:rsid w:val="0099691E"/>
    <w:rsid w:val="00996970"/>
    <w:rsid w:val="009969B2"/>
    <w:rsid w:val="00996AC0"/>
    <w:rsid w:val="00996C08"/>
    <w:rsid w:val="00996C7B"/>
    <w:rsid w:val="009970F8"/>
    <w:rsid w:val="009973CC"/>
    <w:rsid w:val="00997A14"/>
    <w:rsid w:val="00997FC1"/>
    <w:rsid w:val="009A022F"/>
    <w:rsid w:val="009A06AE"/>
    <w:rsid w:val="009A0943"/>
    <w:rsid w:val="009A098A"/>
    <w:rsid w:val="009A0F60"/>
    <w:rsid w:val="009A1190"/>
    <w:rsid w:val="009A1299"/>
    <w:rsid w:val="009A12D3"/>
    <w:rsid w:val="009A1746"/>
    <w:rsid w:val="009A1B83"/>
    <w:rsid w:val="009A1E1F"/>
    <w:rsid w:val="009A1ED0"/>
    <w:rsid w:val="009A1F7B"/>
    <w:rsid w:val="009A2436"/>
    <w:rsid w:val="009A25B0"/>
    <w:rsid w:val="009A2780"/>
    <w:rsid w:val="009A3389"/>
    <w:rsid w:val="009A3653"/>
    <w:rsid w:val="009A3694"/>
    <w:rsid w:val="009A3EB3"/>
    <w:rsid w:val="009A49DC"/>
    <w:rsid w:val="009A4E02"/>
    <w:rsid w:val="009A4EA8"/>
    <w:rsid w:val="009A4F2F"/>
    <w:rsid w:val="009A515F"/>
    <w:rsid w:val="009A5804"/>
    <w:rsid w:val="009A5CC1"/>
    <w:rsid w:val="009A6800"/>
    <w:rsid w:val="009A6B81"/>
    <w:rsid w:val="009A6B8B"/>
    <w:rsid w:val="009A6D3C"/>
    <w:rsid w:val="009A6F5D"/>
    <w:rsid w:val="009B0286"/>
    <w:rsid w:val="009B0316"/>
    <w:rsid w:val="009B06BA"/>
    <w:rsid w:val="009B072F"/>
    <w:rsid w:val="009B0A4B"/>
    <w:rsid w:val="009B14B8"/>
    <w:rsid w:val="009B16AC"/>
    <w:rsid w:val="009B16FC"/>
    <w:rsid w:val="009B1993"/>
    <w:rsid w:val="009B1BE0"/>
    <w:rsid w:val="009B1C48"/>
    <w:rsid w:val="009B1E56"/>
    <w:rsid w:val="009B203A"/>
    <w:rsid w:val="009B233A"/>
    <w:rsid w:val="009B27D1"/>
    <w:rsid w:val="009B29F5"/>
    <w:rsid w:val="009B2C45"/>
    <w:rsid w:val="009B2F4B"/>
    <w:rsid w:val="009B2F56"/>
    <w:rsid w:val="009B35CD"/>
    <w:rsid w:val="009B3731"/>
    <w:rsid w:val="009B3816"/>
    <w:rsid w:val="009B3D68"/>
    <w:rsid w:val="009B3FA1"/>
    <w:rsid w:val="009B471B"/>
    <w:rsid w:val="009B47C3"/>
    <w:rsid w:val="009B4E27"/>
    <w:rsid w:val="009B525A"/>
    <w:rsid w:val="009B5A61"/>
    <w:rsid w:val="009B5D90"/>
    <w:rsid w:val="009B5DE4"/>
    <w:rsid w:val="009B6152"/>
    <w:rsid w:val="009B6669"/>
    <w:rsid w:val="009B6725"/>
    <w:rsid w:val="009B6EE5"/>
    <w:rsid w:val="009B7047"/>
    <w:rsid w:val="009B7183"/>
    <w:rsid w:val="009B741D"/>
    <w:rsid w:val="009B75A4"/>
    <w:rsid w:val="009B76F8"/>
    <w:rsid w:val="009B7A82"/>
    <w:rsid w:val="009B7B7E"/>
    <w:rsid w:val="009C014D"/>
    <w:rsid w:val="009C0376"/>
    <w:rsid w:val="009C0B33"/>
    <w:rsid w:val="009C0B78"/>
    <w:rsid w:val="009C0BAB"/>
    <w:rsid w:val="009C0C6B"/>
    <w:rsid w:val="009C0DC6"/>
    <w:rsid w:val="009C1234"/>
    <w:rsid w:val="009C161B"/>
    <w:rsid w:val="009C1706"/>
    <w:rsid w:val="009C1B92"/>
    <w:rsid w:val="009C2099"/>
    <w:rsid w:val="009C2595"/>
    <w:rsid w:val="009C295B"/>
    <w:rsid w:val="009C2D6A"/>
    <w:rsid w:val="009C34AB"/>
    <w:rsid w:val="009C3A0D"/>
    <w:rsid w:val="009C421D"/>
    <w:rsid w:val="009C4ACB"/>
    <w:rsid w:val="009C5556"/>
    <w:rsid w:val="009C58D4"/>
    <w:rsid w:val="009C59A5"/>
    <w:rsid w:val="009C59D1"/>
    <w:rsid w:val="009C647A"/>
    <w:rsid w:val="009C68DD"/>
    <w:rsid w:val="009C6C24"/>
    <w:rsid w:val="009C6D0D"/>
    <w:rsid w:val="009C707E"/>
    <w:rsid w:val="009C73D1"/>
    <w:rsid w:val="009C7676"/>
    <w:rsid w:val="009C7723"/>
    <w:rsid w:val="009C78E7"/>
    <w:rsid w:val="009C7BAB"/>
    <w:rsid w:val="009D03AA"/>
    <w:rsid w:val="009D07D8"/>
    <w:rsid w:val="009D1AD5"/>
    <w:rsid w:val="009D2016"/>
    <w:rsid w:val="009D211D"/>
    <w:rsid w:val="009D23B9"/>
    <w:rsid w:val="009D299C"/>
    <w:rsid w:val="009D2C73"/>
    <w:rsid w:val="009D2E4A"/>
    <w:rsid w:val="009D2F45"/>
    <w:rsid w:val="009D3213"/>
    <w:rsid w:val="009D32A0"/>
    <w:rsid w:val="009D3745"/>
    <w:rsid w:val="009D37A8"/>
    <w:rsid w:val="009D385E"/>
    <w:rsid w:val="009D387D"/>
    <w:rsid w:val="009D3D02"/>
    <w:rsid w:val="009D3D82"/>
    <w:rsid w:val="009D3DA6"/>
    <w:rsid w:val="009D3DA8"/>
    <w:rsid w:val="009D3E17"/>
    <w:rsid w:val="009D42D2"/>
    <w:rsid w:val="009D4603"/>
    <w:rsid w:val="009D463D"/>
    <w:rsid w:val="009D478B"/>
    <w:rsid w:val="009D4A37"/>
    <w:rsid w:val="009D4BC7"/>
    <w:rsid w:val="009D4CF0"/>
    <w:rsid w:val="009D506B"/>
    <w:rsid w:val="009D5138"/>
    <w:rsid w:val="009D52BC"/>
    <w:rsid w:val="009D56F3"/>
    <w:rsid w:val="009D5727"/>
    <w:rsid w:val="009D605C"/>
    <w:rsid w:val="009D6083"/>
    <w:rsid w:val="009D60C4"/>
    <w:rsid w:val="009D67E5"/>
    <w:rsid w:val="009D69BE"/>
    <w:rsid w:val="009D700D"/>
    <w:rsid w:val="009D702E"/>
    <w:rsid w:val="009D7571"/>
    <w:rsid w:val="009D7D82"/>
    <w:rsid w:val="009D7F56"/>
    <w:rsid w:val="009E002D"/>
    <w:rsid w:val="009E0494"/>
    <w:rsid w:val="009E08D7"/>
    <w:rsid w:val="009E09A9"/>
    <w:rsid w:val="009E0BB9"/>
    <w:rsid w:val="009E0BF0"/>
    <w:rsid w:val="009E0D85"/>
    <w:rsid w:val="009E0E8E"/>
    <w:rsid w:val="009E180D"/>
    <w:rsid w:val="009E199A"/>
    <w:rsid w:val="009E19D1"/>
    <w:rsid w:val="009E1DB4"/>
    <w:rsid w:val="009E225B"/>
    <w:rsid w:val="009E2E16"/>
    <w:rsid w:val="009E390E"/>
    <w:rsid w:val="009E3B03"/>
    <w:rsid w:val="009E3B57"/>
    <w:rsid w:val="009E3FE0"/>
    <w:rsid w:val="009E41C7"/>
    <w:rsid w:val="009E4566"/>
    <w:rsid w:val="009E4C43"/>
    <w:rsid w:val="009E56FD"/>
    <w:rsid w:val="009E5B15"/>
    <w:rsid w:val="009E5DBC"/>
    <w:rsid w:val="009E60A9"/>
    <w:rsid w:val="009E64F5"/>
    <w:rsid w:val="009E65EC"/>
    <w:rsid w:val="009E6B5E"/>
    <w:rsid w:val="009E6EC3"/>
    <w:rsid w:val="009E6F26"/>
    <w:rsid w:val="009E727E"/>
    <w:rsid w:val="009E7D83"/>
    <w:rsid w:val="009E7DFB"/>
    <w:rsid w:val="009E7FE9"/>
    <w:rsid w:val="009F0CD9"/>
    <w:rsid w:val="009F1229"/>
    <w:rsid w:val="009F14B1"/>
    <w:rsid w:val="009F1538"/>
    <w:rsid w:val="009F169F"/>
    <w:rsid w:val="009F1A19"/>
    <w:rsid w:val="009F1BFC"/>
    <w:rsid w:val="009F1D15"/>
    <w:rsid w:val="009F2110"/>
    <w:rsid w:val="009F255C"/>
    <w:rsid w:val="009F290E"/>
    <w:rsid w:val="009F2B80"/>
    <w:rsid w:val="009F30AE"/>
    <w:rsid w:val="009F3778"/>
    <w:rsid w:val="009F3BDD"/>
    <w:rsid w:val="009F3F13"/>
    <w:rsid w:val="009F3F3B"/>
    <w:rsid w:val="009F3F9D"/>
    <w:rsid w:val="009F3FE3"/>
    <w:rsid w:val="009F411F"/>
    <w:rsid w:val="009F4230"/>
    <w:rsid w:val="009F4618"/>
    <w:rsid w:val="009F463A"/>
    <w:rsid w:val="009F4699"/>
    <w:rsid w:val="009F47AE"/>
    <w:rsid w:val="009F49F0"/>
    <w:rsid w:val="009F4BCB"/>
    <w:rsid w:val="009F4BD9"/>
    <w:rsid w:val="009F4FEF"/>
    <w:rsid w:val="009F51F9"/>
    <w:rsid w:val="009F5269"/>
    <w:rsid w:val="009F52A0"/>
    <w:rsid w:val="009F5395"/>
    <w:rsid w:val="009F5448"/>
    <w:rsid w:val="009F59E5"/>
    <w:rsid w:val="009F5B93"/>
    <w:rsid w:val="009F6983"/>
    <w:rsid w:val="009F6985"/>
    <w:rsid w:val="009F6F5E"/>
    <w:rsid w:val="009F7456"/>
    <w:rsid w:val="009F7A1E"/>
    <w:rsid w:val="009F7EAA"/>
    <w:rsid w:val="00A00544"/>
    <w:rsid w:val="00A0083B"/>
    <w:rsid w:val="00A00DB7"/>
    <w:rsid w:val="00A00F51"/>
    <w:rsid w:val="00A01081"/>
    <w:rsid w:val="00A0127B"/>
    <w:rsid w:val="00A01428"/>
    <w:rsid w:val="00A01468"/>
    <w:rsid w:val="00A015A1"/>
    <w:rsid w:val="00A01ADA"/>
    <w:rsid w:val="00A01AFA"/>
    <w:rsid w:val="00A0228B"/>
    <w:rsid w:val="00A024D0"/>
    <w:rsid w:val="00A02757"/>
    <w:rsid w:val="00A02DC7"/>
    <w:rsid w:val="00A03123"/>
    <w:rsid w:val="00A03468"/>
    <w:rsid w:val="00A03473"/>
    <w:rsid w:val="00A03A0A"/>
    <w:rsid w:val="00A03B27"/>
    <w:rsid w:val="00A03C1B"/>
    <w:rsid w:val="00A03DFE"/>
    <w:rsid w:val="00A03FCB"/>
    <w:rsid w:val="00A0424C"/>
    <w:rsid w:val="00A0497D"/>
    <w:rsid w:val="00A04BC4"/>
    <w:rsid w:val="00A04D8D"/>
    <w:rsid w:val="00A04F14"/>
    <w:rsid w:val="00A050A0"/>
    <w:rsid w:val="00A0525D"/>
    <w:rsid w:val="00A05B08"/>
    <w:rsid w:val="00A05B4D"/>
    <w:rsid w:val="00A05E7D"/>
    <w:rsid w:val="00A05F01"/>
    <w:rsid w:val="00A05FD0"/>
    <w:rsid w:val="00A06747"/>
    <w:rsid w:val="00A06C79"/>
    <w:rsid w:val="00A06E9B"/>
    <w:rsid w:val="00A06EDC"/>
    <w:rsid w:val="00A06F8E"/>
    <w:rsid w:val="00A07B3D"/>
    <w:rsid w:val="00A1003A"/>
    <w:rsid w:val="00A10042"/>
    <w:rsid w:val="00A1038C"/>
    <w:rsid w:val="00A10B21"/>
    <w:rsid w:val="00A10E77"/>
    <w:rsid w:val="00A11393"/>
    <w:rsid w:val="00A11A15"/>
    <w:rsid w:val="00A11C48"/>
    <w:rsid w:val="00A120F7"/>
    <w:rsid w:val="00A124F6"/>
    <w:rsid w:val="00A12675"/>
    <w:rsid w:val="00A1274D"/>
    <w:rsid w:val="00A1277A"/>
    <w:rsid w:val="00A12869"/>
    <w:rsid w:val="00A12AB4"/>
    <w:rsid w:val="00A133CA"/>
    <w:rsid w:val="00A13527"/>
    <w:rsid w:val="00A1373E"/>
    <w:rsid w:val="00A13796"/>
    <w:rsid w:val="00A138B9"/>
    <w:rsid w:val="00A13E15"/>
    <w:rsid w:val="00A1469A"/>
    <w:rsid w:val="00A14746"/>
    <w:rsid w:val="00A14AC1"/>
    <w:rsid w:val="00A14C19"/>
    <w:rsid w:val="00A15F2F"/>
    <w:rsid w:val="00A16481"/>
    <w:rsid w:val="00A1698E"/>
    <w:rsid w:val="00A16EAF"/>
    <w:rsid w:val="00A16FBE"/>
    <w:rsid w:val="00A17506"/>
    <w:rsid w:val="00A1798D"/>
    <w:rsid w:val="00A179D7"/>
    <w:rsid w:val="00A17BB9"/>
    <w:rsid w:val="00A17C68"/>
    <w:rsid w:val="00A17C99"/>
    <w:rsid w:val="00A17D4D"/>
    <w:rsid w:val="00A2076E"/>
    <w:rsid w:val="00A20A2E"/>
    <w:rsid w:val="00A20E91"/>
    <w:rsid w:val="00A20F34"/>
    <w:rsid w:val="00A21854"/>
    <w:rsid w:val="00A21FD9"/>
    <w:rsid w:val="00A22143"/>
    <w:rsid w:val="00A2224F"/>
    <w:rsid w:val="00A22255"/>
    <w:rsid w:val="00A227FE"/>
    <w:rsid w:val="00A22822"/>
    <w:rsid w:val="00A228B1"/>
    <w:rsid w:val="00A22929"/>
    <w:rsid w:val="00A22D61"/>
    <w:rsid w:val="00A23002"/>
    <w:rsid w:val="00A2301C"/>
    <w:rsid w:val="00A2305E"/>
    <w:rsid w:val="00A237EC"/>
    <w:rsid w:val="00A2389C"/>
    <w:rsid w:val="00A23BC8"/>
    <w:rsid w:val="00A23CEB"/>
    <w:rsid w:val="00A2445C"/>
    <w:rsid w:val="00A249C4"/>
    <w:rsid w:val="00A24F86"/>
    <w:rsid w:val="00A2505F"/>
    <w:rsid w:val="00A256ED"/>
    <w:rsid w:val="00A2584C"/>
    <w:rsid w:val="00A25B60"/>
    <w:rsid w:val="00A25DC8"/>
    <w:rsid w:val="00A260B6"/>
    <w:rsid w:val="00A26316"/>
    <w:rsid w:val="00A267A5"/>
    <w:rsid w:val="00A26C58"/>
    <w:rsid w:val="00A26E10"/>
    <w:rsid w:val="00A2765E"/>
    <w:rsid w:val="00A27BF1"/>
    <w:rsid w:val="00A27E29"/>
    <w:rsid w:val="00A27F70"/>
    <w:rsid w:val="00A30118"/>
    <w:rsid w:val="00A30330"/>
    <w:rsid w:val="00A306E9"/>
    <w:rsid w:val="00A30776"/>
    <w:rsid w:val="00A30998"/>
    <w:rsid w:val="00A30D0D"/>
    <w:rsid w:val="00A30DCB"/>
    <w:rsid w:val="00A30EB7"/>
    <w:rsid w:val="00A314EB"/>
    <w:rsid w:val="00A31C00"/>
    <w:rsid w:val="00A328CB"/>
    <w:rsid w:val="00A32A38"/>
    <w:rsid w:val="00A32D5B"/>
    <w:rsid w:val="00A32FD8"/>
    <w:rsid w:val="00A334C1"/>
    <w:rsid w:val="00A3369E"/>
    <w:rsid w:val="00A33B92"/>
    <w:rsid w:val="00A33D70"/>
    <w:rsid w:val="00A33E00"/>
    <w:rsid w:val="00A33EA3"/>
    <w:rsid w:val="00A341AE"/>
    <w:rsid w:val="00A345EB"/>
    <w:rsid w:val="00A34AB8"/>
    <w:rsid w:val="00A34ADF"/>
    <w:rsid w:val="00A34C02"/>
    <w:rsid w:val="00A34E4A"/>
    <w:rsid w:val="00A34F4B"/>
    <w:rsid w:val="00A35293"/>
    <w:rsid w:val="00A358B4"/>
    <w:rsid w:val="00A35B03"/>
    <w:rsid w:val="00A35CCE"/>
    <w:rsid w:val="00A3606D"/>
    <w:rsid w:val="00A36585"/>
    <w:rsid w:val="00A366B4"/>
    <w:rsid w:val="00A36752"/>
    <w:rsid w:val="00A36B50"/>
    <w:rsid w:val="00A36C3E"/>
    <w:rsid w:val="00A37054"/>
    <w:rsid w:val="00A37062"/>
    <w:rsid w:val="00A37211"/>
    <w:rsid w:val="00A3730E"/>
    <w:rsid w:val="00A37337"/>
    <w:rsid w:val="00A37450"/>
    <w:rsid w:val="00A3751A"/>
    <w:rsid w:val="00A378A9"/>
    <w:rsid w:val="00A37A9A"/>
    <w:rsid w:val="00A37CDF"/>
    <w:rsid w:val="00A4071E"/>
    <w:rsid w:val="00A40DA7"/>
    <w:rsid w:val="00A40E67"/>
    <w:rsid w:val="00A41800"/>
    <w:rsid w:val="00A41A28"/>
    <w:rsid w:val="00A41EB7"/>
    <w:rsid w:val="00A4230F"/>
    <w:rsid w:val="00A42904"/>
    <w:rsid w:val="00A42910"/>
    <w:rsid w:val="00A42B9F"/>
    <w:rsid w:val="00A42E43"/>
    <w:rsid w:val="00A42F9B"/>
    <w:rsid w:val="00A42FB0"/>
    <w:rsid w:val="00A4331D"/>
    <w:rsid w:val="00A43C1F"/>
    <w:rsid w:val="00A440B9"/>
    <w:rsid w:val="00A44231"/>
    <w:rsid w:val="00A4434D"/>
    <w:rsid w:val="00A443C2"/>
    <w:rsid w:val="00A44909"/>
    <w:rsid w:val="00A449CB"/>
    <w:rsid w:val="00A449FC"/>
    <w:rsid w:val="00A44A59"/>
    <w:rsid w:val="00A44AD8"/>
    <w:rsid w:val="00A44B86"/>
    <w:rsid w:val="00A44D2C"/>
    <w:rsid w:val="00A44E43"/>
    <w:rsid w:val="00A45086"/>
    <w:rsid w:val="00A45518"/>
    <w:rsid w:val="00A45DDE"/>
    <w:rsid w:val="00A4644B"/>
    <w:rsid w:val="00A464BF"/>
    <w:rsid w:val="00A46957"/>
    <w:rsid w:val="00A46D05"/>
    <w:rsid w:val="00A46D1D"/>
    <w:rsid w:val="00A46E25"/>
    <w:rsid w:val="00A46FA1"/>
    <w:rsid w:val="00A47BA3"/>
    <w:rsid w:val="00A50A41"/>
    <w:rsid w:val="00A50DDB"/>
    <w:rsid w:val="00A5112B"/>
    <w:rsid w:val="00A513F2"/>
    <w:rsid w:val="00A51528"/>
    <w:rsid w:val="00A517F9"/>
    <w:rsid w:val="00A5185A"/>
    <w:rsid w:val="00A51D2B"/>
    <w:rsid w:val="00A51EF8"/>
    <w:rsid w:val="00A51F3C"/>
    <w:rsid w:val="00A51F78"/>
    <w:rsid w:val="00A52371"/>
    <w:rsid w:val="00A52620"/>
    <w:rsid w:val="00A5294F"/>
    <w:rsid w:val="00A52E58"/>
    <w:rsid w:val="00A531F3"/>
    <w:rsid w:val="00A5322A"/>
    <w:rsid w:val="00A53473"/>
    <w:rsid w:val="00A541A0"/>
    <w:rsid w:val="00A543C9"/>
    <w:rsid w:val="00A544BD"/>
    <w:rsid w:val="00A54542"/>
    <w:rsid w:val="00A54962"/>
    <w:rsid w:val="00A54A50"/>
    <w:rsid w:val="00A54B90"/>
    <w:rsid w:val="00A54F46"/>
    <w:rsid w:val="00A54F9E"/>
    <w:rsid w:val="00A5520F"/>
    <w:rsid w:val="00A55E60"/>
    <w:rsid w:val="00A5654E"/>
    <w:rsid w:val="00A5656F"/>
    <w:rsid w:val="00A565E4"/>
    <w:rsid w:val="00A568DA"/>
    <w:rsid w:val="00A56D14"/>
    <w:rsid w:val="00A5717A"/>
    <w:rsid w:val="00A57224"/>
    <w:rsid w:val="00A57613"/>
    <w:rsid w:val="00A57736"/>
    <w:rsid w:val="00A57C08"/>
    <w:rsid w:val="00A60039"/>
    <w:rsid w:val="00A601D0"/>
    <w:rsid w:val="00A602FF"/>
    <w:rsid w:val="00A606DB"/>
    <w:rsid w:val="00A60AD0"/>
    <w:rsid w:val="00A60BCC"/>
    <w:rsid w:val="00A60D82"/>
    <w:rsid w:val="00A61B95"/>
    <w:rsid w:val="00A62117"/>
    <w:rsid w:val="00A621C0"/>
    <w:rsid w:val="00A622F5"/>
    <w:rsid w:val="00A62A33"/>
    <w:rsid w:val="00A631D4"/>
    <w:rsid w:val="00A637D4"/>
    <w:rsid w:val="00A63AF3"/>
    <w:rsid w:val="00A64041"/>
    <w:rsid w:val="00A64082"/>
    <w:rsid w:val="00A643E5"/>
    <w:rsid w:val="00A64468"/>
    <w:rsid w:val="00A6498A"/>
    <w:rsid w:val="00A64B68"/>
    <w:rsid w:val="00A64E87"/>
    <w:rsid w:val="00A65058"/>
    <w:rsid w:val="00A65197"/>
    <w:rsid w:val="00A65A0B"/>
    <w:rsid w:val="00A65E0C"/>
    <w:rsid w:val="00A66081"/>
    <w:rsid w:val="00A66640"/>
    <w:rsid w:val="00A66A66"/>
    <w:rsid w:val="00A66E8F"/>
    <w:rsid w:val="00A66F9E"/>
    <w:rsid w:val="00A67B87"/>
    <w:rsid w:val="00A7013A"/>
    <w:rsid w:val="00A7054B"/>
    <w:rsid w:val="00A70A11"/>
    <w:rsid w:val="00A7118F"/>
    <w:rsid w:val="00A718D7"/>
    <w:rsid w:val="00A71A85"/>
    <w:rsid w:val="00A71D1D"/>
    <w:rsid w:val="00A71EC5"/>
    <w:rsid w:val="00A7243B"/>
    <w:rsid w:val="00A72836"/>
    <w:rsid w:val="00A729D9"/>
    <w:rsid w:val="00A72BDA"/>
    <w:rsid w:val="00A72DDC"/>
    <w:rsid w:val="00A72E63"/>
    <w:rsid w:val="00A746EC"/>
    <w:rsid w:val="00A74909"/>
    <w:rsid w:val="00A749A8"/>
    <w:rsid w:val="00A74B64"/>
    <w:rsid w:val="00A74ED2"/>
    <w:rsid w:val="00A75382"/>
    <w:rsid w:val="00A75482"/>
    <w:rsid w:val="00A75700"/>
    <w:rsid w:val="00A75773"/>
    <w:rsid w:val="00A76E84"/>
    <w:rsid w:val="00A770B5"/>
    <w:rsid w:val="00A77120"/>
    <w:rsid w:val="00A77200"/>
    <w:rsid w:val="00A7746F"/>
    <w:rsid w:val="00A77630"/>
    <w:rsid w:val="00A779D8"/>
    <w:rsid w:val="00A77BAF"/>
    <w:rsid w:val="00A77D4A"/>
    <w:rsid w:val="00A77EC4"/>
    <w:rsid w:val="00A80209"/>
    <w:rsid w:val="00A803B8"/>
    <w:rsid w:val="00A807B8"/>
    <w:rsid w:val="00A80A48"/>
    <w:rsid w:val="00A80CE0"/>
    <w:rsid w:val="00A8133B"/>
    <w:rsid w:val="00A81605"/>
    <w:rsid w:val="00A81820"/>
    <w:rsid w:val="00A81EFE"/>
    <w:rsid w:val="00A825D4"/>
    <w:rsid w:val="00A82852"/>
    <w:rsid w:val="00A82ACA"/>
    <w:rsid w:val="00A8330D"/>
    <w:rsid w:val="00A834C7"/>
    <w:rsid w:val="00A834E3"/>
    <w:rsid w:val="00A83B68"/>
    <w:rsid w:val="00A843B3"/>
    <w:rsid w:val="00A843B6"/>
    <w:rsid w:val="00A849D2"/>
    <w:rsid w:val="00A849F6"/>
    <w:rsid w:val="00A849FD"/>
    <w:rsid w:val="00A84B77"/>
    <w:rsid w:val="00A84FBF"/>
    <w:rsid w:val="00A852D2"/>
    <w:rsid w:val="00A8574E"/>
    <w:rsid w:val="00A85BA5"/>
    <w:rsid w:val="00A86200"/>
    <w:rsid w:val="00A86526"/>
    <w:rsid w:val="00A86A7D"/>
    <w:rsid w:val="00A86C97"/>
    <w:rsid w:val="00A8782A"/>
    <w:rsid w:val="00A8797D"/>
    <w:rsid w:val="00A879EE"/>
    <w:rsid w:val="00A90145"/>
    <w:rsid w:val="00A902DA"/>
    <w:rsid w:val="00A90906"/>
    <w:rsid w:val="00A90B16"/>
    <w:rsid w:val="00A90F19"/>
    <w:rsid w:val="00A911F7"/>
    <w:rsid w:val="00A9135A"/>
    <w:rsid w:val="00A91529"/>
    <w:rsid w:val="00A916C6"/>
    <w:rsid w:val="00A9219C"/>
    <w:rsid w:val="00A92214"/>
    <w:rsid w:val="00A9290E"/>
    <w:rsid w:val="00A9295F"/>
    <w:rsid w:val="00A92B02"/>
    <w:rsid w:val="00A92F2F"/>
    <w:rsid w:val="00A93387"/>
    <w:rsid w:val="00A933A5"/>
    <w:rsid w:val="00A933D6"/>
    <w:rsid w:val="00A938C2"/>
    <w:rsid w:val="00A939A0"/>
    <w:rsid w:val="00A93C9F"/>
    <w:rsid w:val="00A93DE4"/>
    <w:rsid w:val="00A9429C"/>
    <w:rsid w:val="00A949C8"/>
    <w:rsid w:val="00A94F2A"/>
    <w:rsid w:val="00A94FC5"/>
    <w:rsid w:val="00A951E8"/>
    <w:rsid w:val="00A952AB"/>
    <w:rsid w:val="00A95DEF"/>
    <w:rsid w:val="00A95E1B"/>
    <w:rsid w:val="00A95E7F"/>
    <w:rsid w:val="00A95F22"/>
    <w:rsid w:val="00A961D4"/>
    <w:rsid w:val="00A966E9"/>
    <w:rsid w:val="00A96842"/>
    <w:rsid w:val="00A96B80"/>
    <w:rsid w:val="00A96CA9"/>
    <w:rsid w:val="00A96D5A"/>
    <w:rsid w:val="00A96EF0"/>
    <w:rsid w:val="00A970F6"/>
    <w:rsid w:val="00A9710C"/>
    <w:rsid w:val="00A971F1"/>
    <w:rsid w:val="00A97625"/>
    <w:rsid w:val="00A9766C"/>
    <w:rsid w:val="00A97795"/>
    <w:rsid w:val="00A97CCA"/>
    <w:rsid w:val="00AA01D0"/>
    <w:rsid w:val="00AA0346"/>
    <w:rsid w:val="00AA05F9"/>
    <w:rsid w:val="00AA0610"/>
    <w:rsid w:val="00AA0F08"/>
    <w:rsid w:val="00AA10E6"/>
    <w:rsid w:val="00AA1674"/>
    <w:rsid w:val="00AA1831"/>
    <w:rsid w:val="00AA1BD9"/>
    <w:rsid w:val="00AA1D32"/>
    <w:rsid w:val="00AA1E45"/>
    <w:rsid w:val="00AA1FD4"/>
    <w:rsid w:val="00AA2DC7"/>
    <w:rsid w:val="00AA30E4"/>
    <w:rsid w:val="00AA33B5"/>
    <w:rsid w:val="00AA361B"/>
    <w:rsid w:val="00AA3D15"/>
    <w:rsid w:val="00AA419F"/>
    <w:rsid w:val="00AA4AEF"/>
    <w:rsid w:val="00AA4CC6"/>
    <w:rsid w:val="00AA55EE"/>
    <w:rsid w:val="00AA5BDC"/>
    <w:rsid w:val="00AA5D08"/>
    <w:rsid w:val="00AA6136"/>
    <w:rsid w:val="00AA62EF"/>
    <w:rsid w:val="00AA6594"/>
    <w:rsid w:val="00AA66D9"/>
    <w:rsid w:val="00AA67EC"/>
    <w:rsid w:val="00AA737A"/>
    <w:rsid w:val="00AA74CB"/>
    <w:rsid w:val="00AA7648"/>
    <w:rsid w:val="00AA79A3"/>
    <w:rsid w:val="00AA7C8B"/>
    <w:rsid w:val="00AA7EE1"/>
    <w:rsid w:val="00AB00D5"/>
    <w:rsid w:val="00AB049B"/>
    <w:rsid w:val="00AB04D3"/>
    <w:rsid w:val="00AB06F0"/>
    <w:rsid w:val="00AB0F21"/>
    <w:rsid w:val="00AB1002"/>
    <w:rsid w:val="00AB1405"/>
    <w:rsid w:val="00AB16EF"/>
    <w:rsid w:val="00AB1BA9"/>
    <w:rsid w:val="00AB1CC2"/>
    <w:rsid w:val="00AB23A3"/>
    <w:rsid w:val="00AB2495"/>
    <w:rsid w:val="00AB2FDD"/>
    <w:rsid w:val="00AB3133"/>
    <w:rsid w:val="00AB3142"/>
    <w:rsid w:val="00AB3304"/>
    <w:rsid w:val="00AB3847"/>
    <w:rsid w:val="00AB3BB8"/>
    <w:rsid w:val="00AB3C4F"/>
    <w:rsid w:val="00AB3E0A"/>
    <w:rsid w:val="00AB4274"/>
    <w:rsid w:val="00AB449E"/>
    <w:rsid w:val="00AB460B"/>
    <w:rsid w:val="00AB4A0A"/>
    <w:rsid w:val="00AB4CA7"/>
    <w:rsid w:val="00AB4F93"/>
    <w:rsid w:val="00AB5637"/>
    <w:rsid w:val="00AB5A5D"/>
    <w:rsid w:val="00AB5B61"/>
    <w:rsid w:val="00AB6016"/>
    <w:rsid w:val="00AB60FF"/>
    <w:rsid w:val="00AB62DC"/>
    <w:rsid w:val="00AB648B"/>
    <w:rsid w:val="00AB65BE"/>
    <w:rsid w:val="00AB6906"/>
    <w:rsid w:val="00AB6955"/>
    <w:rsid w:val="00AB6CAE"/>
    <w:rsid w:val="00AB713D"/>
    <w:rsid w:val="00AB745C"/>
    <w:rsid w:val="00AB7C9A"/>
    <w:rsid w:val="00AB7EF6"/>
    <w:rsid w:val="00AC06FB"/>
    <w:rsid w:val="00AC09DC"/>
    <w:rsid w:val="00AC101F"/>
    <w:rsid w:val="00AC1199"/>
    <w:rsid w:val="00AC11D5"/>
    <w:rsid w:val="00AC2333"/>
    <w:rsid w:val="00AC2B03"/>
    <w:rsid w:val="00AC3075"/>
    <w:rsid w:val="00AC37A5"/>
    <w:rsid w:val="00AC3FDF"/>
    <w:rsid w:val="00AC41DA"/>
    <w:rsid w:val="00AC422D"/>
    <w:rsid w:val="00AC4ACA"/>
    <w:rsid w:val="00AC4BD2"/>
    <w:rsid w:val="00AC4C1E"/>
    <w:rsid w:val="00AC5247"/>
    <w:rsid w:val="00AC5492"/>
    <w:rsid w:val="00AC55CC"/>
    <w:rsid w:val="00AC55FD"/>
    <w:rsid w:val="00AC5A7F"/>
    <w:rsid w:val="00AC5BA7"/>
    <w:rsid w:val="00AC5C58"/>
    <w:rsid w:val="00AC5E06"/>
    <w:rsid w:val="00AC5FD1"/>
    <w:rsid w:val="00AC5FDA"/>
    <w:rsid w:val="00AC604C"/>
    <w:rsid w:val="00AC60BB"/>
    <w:rsid w:val="00AC60F7"/>
    <w:rsid w:val="00AC67B7"/>
    <w:rsid w:val="00AC67E8"/>
    <w:rsid w:val="00AC6D32"/>
    <w:rsid w:val="00AC70CA"/>
    <w:rsid w:val="00AC7189"/>
    <w:rsid w:val="00AC7BAA"/>
    <w:rsid w:val="00AC7D97"/>
    <w:rsid w:val="00AD02A7"/>
    <w:rsid w:val="00AD03C8"/>
    <w:rsid w:val="00AD055D"/>
    <w:rsid w:val="00AD075B"/>
    <w:rsid w:val="00AD0A65"/>
    <w:rsid w:val="00AD0C0C"/>
    <w:rsid w:val="00AD143B"/>
    <w:rsid w:val="00AD1606"/>
    <w:rsid w:val="00AD18E9"/>
    <w:rsid w:val="00AD1D41"/>
    <w:rsid w:val="00AD1D7E"/>
    <w:rsid w:val="00AD2487"/>
    <w:rsid w:val="00AD2583"/>
    <w:rsid w:val="00AD27DE"/>
    <w:rsid w:val="00AD2A85"/>
    <w:rsid w:val="00AD2C30"/>
    <w:rsid w:val="00AD2F12"/>
    <w:rsid w:val="00AD32CB"/>
    <w:rsid w:val="00AD3E49"/>
    <w:rsid w:val="00AD4562"/>
    <w:rsid w:val="00AD463F"/>
    <w:rsid w:val="00AD496F"/>
    <w:rsid w:val="00AD4C6E"/>
    <w:rsid w:val="00AD50CF"/>
    <w:rsid w:val="00AD5353"/>
    <w:rsid w:val="00AD5429"/>
    <w:rsid w:val="00AD5993"/>
    <w:rsid w:val="00AD5C08"/>
    <w:rsid w:val="00AD6256"/>
    <w:rsid w:val="00AD625C"/>
    <w:rsid w:val="00AD6946"/>
    <w:rsid w:val="00AD6F99"/>
    <w:rsid w:val="00AD72D4"/>
    <w:rsid w:val="00AD72D7"/>
    <w:rsid w:val="00AE0108"/>
    <w:rsid w:val="00AE026B"/>
    <w:rsid w:val="00AE0962"/>
    <w:rsid w:val="00AE0971"/>
    <w:rsid w:val="00AE0CD2"/>
    <w:rsid w:val="00AE0FE4"/>
    <w:rsid w:val="00AE10D8"/>
    <w:rsid w:val="00AE14EF"/>
    <w:rsid w:val="00AE18D6"/>
    <w:rsid w:val="00AE199A"/>
    <w:rsid w:val="00AE1F37"/>
    <w:rsid w:val="00AE200E"/>
    <w:rsid w:val="00AE2033"/>
    <w:rsid w:val="00AE225A"/>
    <w:rsid w:val="00AE2440"/>
    <w:rsid w:val="00AE25A5"/>
    <w:rsid w:val="00AE262E"/>
    <w:rsid w:val="00AE26FB"/>
    <w:rsid w:val="00AE286D"/>
    <w:rsid w:val="00AE28BD"/>
    <w:rsid w:val="00AE2DBA"/>
    <w:rsid w:val="00AE324C"/>
    <w:rsid w:val="00AE3661"/>
    <w:rsid w:val="00AE3D49"/>
    <w:rsid w:val="00AE3FB6"/>
    <w:rsid w:val="00AE3FFD"/>
    <w:rsid w:val="00AE5455"/>
    <w:rsid w:val="00AE592A"/>
    <w:rsid w:val="00AE5A43"/>
    <w:rsid w:val="00AE60D7"/>
    <w:rsid w:val="00AE60FD"/>
    <w:rsid w:val="00AE622D"/>
    <w:rsid w:val="00AE625B"/>
    <w:rsid w:val="00AE6412"/>
    <w:rsid w:val="00AE65F2"/>
    <w:rsid w:val="00AE6BA8"/>
    <w:rsid w:val="00AE7E1B"/>
    <w:rsid w:val="00AF0146"/>
    <w:rsid w:val="00AF0183"/>
    <w:rsid w:val="00AF022B"/>
    <w:rsid w:val="00AF0820"/>
    <w:rsid w:val="00AF0BE8"/>
    <w:rsid w:val="00AF0C10"/>
    <w:rsid w:val="00AF1028"/>
    <w:rsid w:val="00AF1248"/>
    <w:rsid w:val="00AF134B"/>
    <w:rsid w:val="00AF153D"/>
    <w:rsid w:val="00AF16B7"/>
    <w:rsid w:val="00AF1707"/>
    <w:rsid w:val="00AF2142"/>
    <w:rsid w:val="00AF2E4C"/>
    <w:rsid w:val="00AF30B9"/>
    <w:rsid w:val="00AF32CA"/>
    <w:rsid w:val="00AF3835"/>
    <w:rsid w:val="00AF38DC"/>
    <w:rsid w:val="00AF3A4B"/>
    <w:rsid w:val="00AF3D5F"/>
    <w:rsid w:val="00AF3DA1"/>
    <w:rsid w:val="00AF4277"/>
    <w:rsid w:val="00AF44D2"/>
    <w:rsid w:val="00AF47DB"/>
    <w:rsid w:val="00AF4B5F"/>
    <w:rsid w:val="00AF4E42"/>
    <w:rsid w:val="00AF4EB7"/>
    <w:rsid w:val="00AF5380"/>
    <w:rsid w:val="00AF539E"/>
    <w:rsid w:val="00AF5435"/>
    <w:rsid w:val="00AF5B9F"/>
    <w:rsid w:val="00AF63E6"/>
    <w:rsid w:val="00AF66FC"/>
    <w:rsid w:val="00AF6BE3"/>
    <w:rsid w:val="00AF75D3"/>
    <w:rsid w:val="00AF7807"/>
    <w:rsid w:val="00AF7903"/>
    <w:rsid w:val="00AF7FFD"/>
    <w:rsid w:val="00B00484"/>
    <w:rsid w:val="00B0066A"/>
    <w:rsid w:val="00B00A3E"/>
    <w:rsid w:val="00B01BDD"/>
    <w:rsid w:val="00B01CBE"/>
    <w:rsid w:val="00B0209D"/>
    <w:rsid w:val="00B02466"/>
    <w:rsid w:val="00B026B7"/>
    <w:rsid w:val="00B026CE"/>
    <w:rsid w:val="00B029A4"/>
    <w:rsid w:val="00B03387"/>
    <w:rsid w:val="00B037FE"/>
    <w:rsid w:val="00B03C65"/>
    <w:rsid w:val="00B03C82"/>
    <w:rsid w:val="00B0410D"/>
    <w:rsid w:val="00B041BA"/>
    <w:rsid w:val="00B042FD"/>
    <w:rsid w:val="00B048B1"/>
    <w:rsid w:val="00B04997"/>
    <w:rsid w:val="00B051FF"/>
    <w:rsid w:val="00B054D2"/>
    <w:rsid w:val="00B05845"/>
    <w:rsid w:val="00B058D1"/>
    <w:rsid w:val="00B05995"/>
    <w:rsid w:val="00B06320"/>
    <w:rsid w:val="00B06463"/>
    <w:rsid w:val="00B06473"/>
    <w:rsid w:val="00B0658C"/>
    <w:rsid w:val="00B065F1"/>
    <w:rsid w:val="00B06704"/>
    <w:rsid w:val="00B067E8"/>
    <w:rsid w:val="00B06F85"/>
    <w:rsid w:val="00B07421"/>
    <w:rsid w:val="00B076ED"/>
    <w:rsid w:val="00B07E47"/>
    <w:rsid w:val="00B1039A"/>
    <w:rsid w:val="00B10838"/>
    <w:rsid w:val="00B10C88"/>
    <w:rsid w:val="00B10E60"/>
    <w:rsid w:val="00B11068"/>
    <w:rsid w:val="00B1137B"/>
    <w:rsid w:val="00B1179E"/>
    <w:rsid w:val="00B11A6A"/>
    <w:rsid w:val="00B11C45"/>
    <w:rsid w:val="00B11D7F"/>
    <w:rsid w:val="00B11EC0"/>
    <w:rsid w:val="00B121A6"/>
    <w:rsid w:val="00B121B2"/>
    <w:rsid w:val="00B124DB"/>
    <w:rsid w:val="00B12603"/>
    <w:rsid w:val="00B12649"/>
    <w:rsid w:val="00B12830"/>
    <w:rsid w:val="00B12897"/>
    <w:rsid w:val="00B12EB4"/>
    <w:rsid w:val="00B12EC2"/>
    <w:rsid w:val="00B12F0E"/>
    <w:rsid w:val="00B12FB7"/>
    <w:rsid w:val="00B130A9"/>
    <w:rsid w:val="00B131EA"/>
    <w:rsid w:val="00B13609"/>
    <w:rsid w:val="00B1375B"/>
    <w:rsid w:val="00B13B6F"/>
    <w:rsid w:val="00B13D85"/>
    <w:rsid w:val="00B141C6"/>
    <w:rsid w:val="00B142A1"/>
    <w:rsid w:val="00B144E0"/>
    <w:rsid w:val="00B14581"/>
    <w:rsid w:val="00B148C8"/>
    <w:rsid w:val="00B14A60"/>
    <w:rsid w:val="00B14E31"/>
    <w:rsid w:val="00B14E39"/>
    <w:rsid w:val="00B155AC"/>
    <w:rsid w:val="00B1561A"/>
    <w:rsid w:val="00B157E6"/>
    <w:rsid w:val="00B1584D"/>
    <w:rsid w:val="00B15E55"/>
    <w:rsid w:val="00B15ECF"/>
    <w:rsid w:val="00B160FF"/>
    <w:rsid w:val="00B17E4E"/>
    <w:rsid w:val="00B17EB2"/>
    <w:rsid w:val="00B17F36"/>
    <w:rsid w:val="00B20235"/>
    <w:rsid w:val="00B20281"/>
    <w:rsid w:val="00B205B2"/>
    <w:rsid w:val="00B2072C"/>
    <w:rsid w:val="00B20876"/>
    <w:rsid w:val="00B20D89"/>
    <w:rsid w:val="00B20EBC"/>
    <w:rsid w:val="00B20F3D"/>
    <w:rsid w:val="00B20FD3"/>
    <w:rsid w:val="00B21334"/>
    <w:rsid w:val="00B216C4"/>
    <w:rsid w:val="00B216EA"/>
    <w:rsid w:val="00B21D01"/>
    <w:rsid w:val="00B21E37"/>
    <w:rsid w:val="00B2226E"/>
    <w:rsid w:val="00B2231D"/>
    <w:rsid w:val="00B223A5"/>
    <w:rsid w:val="00B22A73"/>
    <w:rsid w:val="00B2362A"/>
    <w:rsid w:val="00B2375A"/>
    <w:rsid w:val="00B23827"/>
    <w:rsid w:val="00B23C2A"/>
    <w:rsid w:val="00B23D27"/>
    <w:rsid w:val="00B2429C"/>
    <w:rsid w:val="00B247A1"/>
    <w:rsid w:val="00B24EEB"/>
    <w:rsid w:val="00B24F1F"/>
    <w:rsid w:val="00B25231"/>
    <w:rsid w:val="00B25AFE"/>
    <w:rsid w:val="00B26411"/>
    <w:rsid w:val="00B269C2"/>
    <w:rsid w:val="00B26F1D"/>
    <w:rsid w:val="00B270D8"/>
    <w:rsid w:val="00B2737A"/>
    <w:rsid w:val="00B27B69"/>
    <w:rsid w:val="00B30737"/>
    <w:rsid w:val="00B309B1"/>
    <w:rsid w:val="00B30A93"/>
    <w:rsid w:val="00B30ADA"/>
    <w:rsid w:val="00B30B99"/>
    <w:rsid w:val="00B30C52"/>
    <w:rsid w:val="00B30CD1"/>
    <w:rsid w:val="00B30E9D"/>
    <w:rsid w:val="00B30EF6"/>
    <w:rsid w:val="00B31019"/>
    <w:rsid w:val="00B31898"/>
    <w:rsid w:val="00B31F06"/>
    <w:rsid w:val="00B32531"/>
    <w:rsid w:val="00B32A1F"/>
    <w:rsid w:val="00B32D47"/>
    <w:rsid w:val="00B32F06"/>
    <w:rsid w:val="00B331FB"/>
    <w:rsid w:val="00B33260"/>
    <w:rsid w:val="00B33325"/>
    <w:rsid w:val="00B337FE"/>
    <w:rsid w:val="00B339BF"/>
    <w:rsid w:val="00B33A2D"/>
    <w:rsid w:val="00B33D10"/>
    <w:rsid w:val="00B345A7"/>
    <w:rsid w:val="00B346B0"/>
    <w:rsid w:val="00B346E9"/>
    <w:rsid w:val="00B34A21"/>
    <w:rsid w:val="00B34B24"/>
    <w:rsid w:val="00B34BD0"/>
    <w:rsid w:val="00B34CF1"/>
    <w:rsid w:val="00B3514F"/>
    <w:rsid w:val="00B35150"/>
    <w:rsid w:val="00B3524B"/>
    <w:rsid w:val="00B352A5"/>
    <w:rsid w:val="00B353B6"/>
    <w:rsid w:val="00B3576E"/>
    <w:rsid w:val="00B35B72"/>
    <w:rsid w:val="00B35C51"/>
    <w:rsid w:val="00B36133"/>
    <w:rsid w:val="00B36680"/>
    <w:rsid w:val="00B3723A"/>
    <w:rsid w:val="00B37276"/>
    <w:rsid w:val="00B377EA"/>
    <w:rsid w:val="00B37E60"/>
    <w:rsid w:val="00B40402"/>
    <w:rsid w:val="00B404BD"/>
    <w:rsid w:val="00B40892"/>
    <w:rsid w:val="00B40D9B"/>
    <w:rsid w:val="00B40F67"/>
    <w:rsid w:val="00B41007"/>
    <w:rsid w:val="00B4148B"/>
    <w:rsid w:val="00B41AD1"/>
    <w:rsid w:val="00B41F94"/>
    <w:rsid w:val="00B42B75"/>
    <w:rsid w:val="00B42E5E"/>
    <w:rsid w:val="00B43084"/>
    <w:rsid w:val="00B430C7"/>
    <w:rsid w:val="00B431E1"/>
    <w:rsid w:val="00B43536"/>
    <w:rsid w:val="00B43664"/>
    <w:rsid w:val="00B438F4"/>
    <w:rsid w:val="00B43C6A"/>
    <w:rsid w:val="00B43C6D"/>
    <w:rsid w:val="00B43D3B"/>
    <w:rsid w:val="00B43DE3"/>
    <w:rsid w:val="00B44072"/>
    <w:rsid w:val="00B448B0"/>
    <w:rsid w:val="00B44B18"/>
    <w:rsid w:val="00B44C6A"/>
    <w:rsid w:val="00B44CD5"/>
    <w:rsid w:val="00B44DBB"/>
    <w:rsid w:val="00B44ED4"/>
    <w:rsid w:val="00B44ED7"/>
    <w:rsid w:val="00B44F07"/>
    <w:rsid w:val="00B4502E"/>
    <w:rsid w:val="00B452B4"/>
    <w:rsid w:val="00B45577"/>
    <w:rsid w:val="00B457AF"/>
    <w:rsid w:val="00B459E9"/>
    <w:rsid w:val="00B45C00"/>
    <w:rsid w:val="00B45F17"/>
    <w:rsid w:val="00B46A14"/>
    <w:rsid w:val="00B46B98"/>
    <w:rsid w:val="00B46CFC"/>
    <w:rsid w:val="00B46D6D"/>
    <w:rsid w:val="00B4741F"/>
    <w:rsid w:val="00B4798C"/>
    <w:rsid w:val="00B47B39"/>
    <w:rsid w:val="00B47B6D"/>
    <w:rsid w:val="00B47BFA"/>
    <w:rsid w:val="00B47C2A"/>
    <w:rsid w:val="00B47CD5"/>
    <w:rsid w:val="00B5020B"/>
    <w:rsid w:val="00B506A6"/>
    <w:rsid w:val="00B50E74"/>
    <w:rsid w:val="00B510A7"/>
    <w:rsid w:val="00B51187"/>
    <w:rsid w:val="00B513E1"/>
    <w:rsid w:val="00B517A8"/>
    <w:rsid w:val="00B51AAD"/>
    <w:rsid w:val="00B52877"/>
    <w:rsid w:val="00B529D7"/>
    <w:rsid w:val="00B52E44"/>
    <w:rsid w:val="00B52F0F"/>
    <w:rsid w:val="00B53143"/>
    <w:rsid w:val="00B536BA"/>
    <w:rsid w:val="00B53CF6"/>
    <w:rsid w:val="00B54180"/>
    <w:rsid w:val="00B5424B"/>
    <w:rsid w:val="00B543D2"/>
    <w:rsid w:val="00B5447A"/>
    <w:rsid w:val="00B544F0"/>
    <w:rsid w:val="00B55B30"/>
    <w:rsid w:val="00B55B6A"/>
    <w:rsid w:val="00B55D33"/>
    <w:rsid w:val="00B55E12"/>
    <w:rsid w:val="00B56141"/>
    <w:rsid w:val="00B56541"/>
    <w:rsid w:val="00B56646"/>
    <w:rsid w:val="00B567EF"/>
    <w:rsid w:val="00B572D8"/>
    <w:rsid w:val="00B57974"/>
    <w:rsid w:val="00B57F48"/>
    <w:rsid w:val="00B6080A"/>
    <w:rsid w:val="00B61B03"/>
    <w:rsid w:val="00B61D51"/>
    <w:rsid w:val="00B61DDB"/>
    <w:rsid w:val="00B62243"/>
    <w:rsid w:val="00B62606"/>
    <w:rsid w:val="00B62759"/>
    <w:rsid w:val="00B628C8"/>
    <w:rsid w:val="00B62BAA"/>
    <w:rsid w:val="00B62D23"/>
    <w:rsid w:val="00B62D62"/>
    <w:rsid w:val="00B62E95"/>
    <w:rsid w:val="00B62FD2"/>
    <w:rsid w:val="00B634B3"/>
    <w:rsid w:val="00B637D9"/>
    <w:rsid w:val="00B6390F"/>
    <w:rsid w:val="00B63A3C"/>
    <w:rsid w:val="00B63CA9"/>
    <w:rsid w:val="00B63CBB"/>
    <w:rsid w:val="00B647D1"/>
    <w:rsid w:val="00B64C9B"/>
    <w:rsid w:val="00B657EE"/>
    <w:rsid w:val="00B65913"/>
    <w:rsid w:val="00B65BB0"/>
    <w:rsid w:val="00B662B8"/>
    <w:rsid w:val="00B67235"/>
    <w:rsid w:val="00B673DB"/>
    <w:rsid w:val="00B6745F"/>
    <w:rsid w:val="00B676D1"/>
    <w:rsid w:val="00B6778F"/>
    <w:rsid w:val="00B67B8C"/>
    <w:rsid w:val="00B67F45"/>
    <w:rsid w:val="00B703F6"/>
    <w:rsid w:val="00B70450"/>
    <w:rsid w:val="00B7048D"/>
    <w:rsid w:val="00B70648"/>
    <w:rsid w:val="00B70FCC"/>
    <w:rsid w:val="00B710B7"/>
    <w:rsid w:val="00B71116"/>
    <w:rsid w:val="00B714C8"/>
    <w:rsid w:val="00B715C0"/>
    <w:rsid w:val="00B71647"/>
    <w:rsid w:val="00B71888"/>
    <w:rsid w:val="00B71924"/>
    <w:rsid w:val="00B71B15"/>
    <w:rsid w:val="00B72319"/>
    <w:rsid w:val="00B7286C"/>
    <w:rsid w:val="00B72870"/>
    <w:rsid w:val="00B72B82"/>
    <w:rsid w:val="00B72BC1"/>
    <w:rsid w:val="00B72BE9"/>
    <w:rsid w:val="00B72C80"/>
    <w:rsid w:val="00B72EC8"/>
    <w:rsid w:val="00B7351B"/>
    <w:rsid w:val="00B73564"/>
    <w:rsid w:val="00B738A6"/>
    <w:rsid w:val="00B73908"/>
    <w:rsid w:val="00B739D2"/>
    <w:rsid w:val="00B73BF5"/>
    <w:rsid w:val="00B73CA3"/>
    <w:rsid w:val="00B7402B"/>
    <w:rsid w:val="00B740EF"/>
    <w:rsid w:val="00B7476D"/>
    <w:rsid w:val="00B74A77"/>
    <w:rsid w:val="00B758AA"/>
    <w:rsid w:val="00B76068"/>
    <w:rsid w:val="00B762F7"/>
    <w:rsid w:val="00B763ED"/>
    <w:rsid w:val="00B7660D"/>
    <w:rsid w:val="00B76DEF"/>
    <w:rsid w:val="00B774B2"/>
    <w:rsid w:val="00B77696"/>
    <w:rsid w:val="00B776B8"/>
    <w:rsid w:val="00B7771A"/>
    <w:rsid w:val="00B77C1D"/>
    <w:rsid w:val="00B77C3E"/>
    <w:rsid w:val="00B77C69"/>
    <w:rsid w:val="00B77DCB"/>
    <w:rsid w:val="00B77FD4"/>
    <w:rsid w:val="00B80252"/>
    <w:rsid w:val="00B80F3F"/>
    <w:rsid w:val="00B813D1"/>
    <w:rsid w:val="00B813E8"/>
    <w:rsid w:val="00B8173B"/>
    <w:rsid w:val="00B817A8"/>
    <w:rsid w:val="00B81BAC"/>
    <w:rsid w:val="00B81E16"/>
    <w:rsid w:val="00B81EA3"/>
    <w:rsid w:val="00B81EA8"/>
    <w:rsid w:val="00B824AA"/>
    <w:rsid w:val="00B82788"/>
    <w:rsid w:val="00B82D5E"/>
    <w:rsid w:val="00B8322A"/>
    <w:rsid w:val="00B83257"/>
    <w:rsid w:val="00B832CC"/>
    <w:rsid w:val="00B84376"/>
    <w:rsid w:val="00B848FD"/>
    <w:rsid w:val="00B8503F"/>
    <w:rsid w:val="00B85414"/>
    <w:rsid w:val="00B85868"/>
    <w:rsid w:val="00B876C0"/>
    <w:rsid w:val="00B90062"/>
    <w:rsid w:val="00B900C9"/>
    <w:rsid w:val="00B9016C"/>
    <w:rsid w:val="00B902ED"/>
    <w:rsid w:val="00B90706"/>
    <w:rsid w:val="00B907C1"/>
    <w:rsid w:val="00B90BF6"/>
    <w:rsid w:val="00B90C5F"/>
    <w:rsid w:val="00B9104B"/>
    <w:rsid w:val="00B91509"/>
    <w:rsid w:val="00B91802"/>
    <w:rsid w:val="00B919A9"/>
    <w:rsid w:val="00B91FBE"/>
    <w:rsid w:val="00B9208C"/>
    <w:rsid w:val="00B9258C"/>
    <w:rsid w:val="00B92B35"/>
    <w:rsid w:val="00B92CA9"/>
    <w:rsid w:val="00B93334"/>
    <w:rsid w:val="00B93AF1"/>
    <w:rsid w:val="00B93E24"/>
    <w:rsid w:val="00B9435B"/>
    <w:rsid w:val="00B94838"/>
    <w:rsid w:val="00B94B25"/>
    <w:rsid w:val="00B94F56"/>
    <w:rsid w:val="00B94F91"/>
    <w:rsid w:val="00B950CD"/>
    <w:rsid w:val="00B9690C"/>
    <w:rsid w:val="00B974B4"/>
    <w:rsid w:val="00B975C0"/>
    <w:rsid w:val="00B977A6"/>
    <w:rsid w:val="00B977C7"/>
    <w:rsid w:val="00B97CD8"/>
    <w:rsid w:val="00B97F23"/>
    <w:rsid w:val="00BA0154"/>
    <w:rsid w:val="00BA0CCC"/>
    <w:rsid w:val="00BA11B7"/>
    <w:rsid w:val="00BA1840"/>
    <w:rsid w:val="00BA196C"/>
    <w:rsid w:val="00BA1983"/>
    <w:rsid w:val="00BA1F00"/>
    <w:rsid w:val="00BA20BB"/>
    <w:rsid w:val="00BA215D"/>
    <w:rsid w:val="00BA2384"/>
    <w:rsid w:val="00BA2FDD"/>
    <w:rsid w:val="00BA3019"/>
    <w:rsid w:val="00BA3312"/>
    <w:rsid w:val="00BA34C4"/>
    <w:rsid w:val="00BA3D96"/>
    <w:rsid w:val="00BA411A"/>
    <w:rsid w:val="00BA41F0"/>
    <w:rsid w:val="00BA445D"/>
    <w:rsid w:val="00BA460A"/>
    <w:rsid w:val="00BA4728"/>
    <w:rsid w:val="00BA486C"/>
    <w:rsid w:val="00BA4C1B"/>
    <w:rsid w:val="00BA4E5E"/>
    <w:rsid w:val="00BA4F2C"/>
    <w:rsid w:val="00BA5399"/>
    <w:rsid w:val="00BA59B2"/>
    <w:rsid w:val="00BA6164"/>
    <w:rsid w:val="00BA6846"/>
    <w:rsid w:val="00BA6EA2"/>
    <w:rsid w:val="00BA72C5"/>
    <w:rsid w:val="00BA76EB"/>
    <w:rsid w:val="00BA76F4"/>
    <w:rsid w:val="00BA7729"/>
    <w:rsid w:val="00BA7813"/>
    <w:rsid w:val="00BA7861"/>
    <w:rsid w:val="00BA791C"/>
    <w:rsid w:val="00BA7DB8"/>
    <w:rsid w:val="00BA7EC5"/>
    <w:rsid w:val="00BA7F5F"/>
    <w:rsid w:val="00BB005F"/>
    <w:rsid w:val="00BB01B2"/>
    <w:rsid w:val="00BB01CC"/>
    <w:rsid w:val="00BB02BA"/>
    <w:rsid w:val="00BB0A3D"/>
    <w:rsid w:val="00BB0A8D"/>
    <w:rsid w:val="00BB0B32"/>
    <w:rsid w:val="00BB0E98"/>
    <w:rsid w:val="00BB0F09"/>
    <w:rsid w:val="00BB1017"/>
    <w:rsid w:val="00BB10D1"/>
    <w:rsid w:val="00BB1274"/>
    <w:rsid w:val="00BB127B"/>
    <w:rsid w:val="00BB12B8"/>
    <w:rsid w:val="00BB17FF"/>
    <w:rsid w:val="00BB18C1"/>
    <w:rsid w:val="00BB2299"/>
    <w:rsid w:val="00BB2337"/>
    <w:rsid w:val="00BB30EB"/>
    <w:rsid w:val="00BB33E4"/>
    <w:rsid w:val="00BB3451"/>
    <w:rsid w:val="00BB351A"/>
    <w:rsid w:val="00BB381B"/>
    <w:rsid w:val="00BB38C3"/>
    <w:rsid w:val="00BB3DE2"/>
    <w:rsid w:val="00BB4278"/>
    <w:rsid w:val="00BB44E0"/>
    <w:rsid w:val="00BB45DA"/>
    <w:rsid w:val="00BB4B71"/>
    <w:rsid w:val="00BB4C4A"/>
    <w:rsid w:val="00BB5E3E"/>
    <w:rsid w:val="00BB5FEF"/>
    <w:rsid w:val="00BB65ED"/>
    <w:rsid w:val="00BB6625"/>
    <w:rsid w:val="00BB67DA"/>
    <w:rsid w:val="00BB685F"/>
    <w:rsid w:val="00BB6E5F"/>
    <w:rsid w:val="00BB6FF8"/>
    <w:rsid w:val="00BB7046"/>
    <w:rsid w:val="00BB7080"/>
    <w:rsid w:val="00BB7516"/>
    <w:rsid w:val="00BB758C"/>
    <w:rsid w:val="00BB75CC"/>
    <w:rsid w:val="00BB7651"/>
    <w:rsid w:val="00BB790E"/>
    <w:rsid w:val="00BC0313"/>
    <w:rsid w:val="00BC0428"/>
    <w:rsid w:val="00BC062D"/>
    <w:rsid w:val="00BC0BD2"/>
    <w:rsid w:val="00BC0C05"/>
    <w:rsid w:val="00BC0DEE"/>
    <w:rsid w:val="00BC0F1D"/>
    <w:rsid w:val="00BC0F8F"/>
    <w:rsid w:val="00BC106C"/>
    <w:rsid w:val="00BC11DB"/>
    <w:rsid w:val="00BC1286"/>
    <w:rsid w:val="00BC1518"/>
    <w:rsid w:val="00BC15DD"/>
    <w:rsid w:val="00BC16AE"/>
    <w:rsid w:val="00BC1A51"/>
    <w:rsid w:val="00BC251C"/>
    <w:rsid w:val="00BC2EF3"/>
    <w:rsid w:val="00BC2FDC"/>
    <w:rsid w:val="00BC30F3"/>
    <w:rsid w:val="00BC3210"/>
    <w:rsid w:val="00BC39D7"/>
    <w:rsid w:val="00BC39F7"/>
    <w:rsid w:val="00BC3CF3"/>
    <w:rsid w:val="00BC3F23"/>
    <w:rsid w:val="00BC4977"/>
    <w:rsid w:val="00BC4B74"/>
    <w:rsid w:val="00BC4C8B"/>
    <w:rsid w:val="00BC4CBE"/>
    <w:rsid w:val="00BC5207"/>
    <w:rsid w:val="00BC54CA"/>
    <w:rsid w:val="00BC54FD"/>
    <w:rsid w:val="00BC5E87"/>
    <w:rsid w:val="00BC61D8"/>
    <w:rsid w:val="00BC65FD"/>
    <w:rsid w:val="00BC6705"/>
    <w:rsid w:val="00BC68FD"/>
    <w:rsid w:val="00BC6A8C"/>
    <w:rsid w:val="00BC7014"/>
    <w:rsid w:val="00BC74D8"/>
    <w:rsid w:val="00BC79E0"/>
    <w:rsid w:val="00BC7ACF"/>
    <w:rsid w:val="00BC7B36"/>
    <w:rsid w:val="00BD012F"/>
    <w:rsid w:val="00BD0140"/>
    <w:rsid w:val="00BD0507"/>
    <w:rsid w:val="00BD075C"/>
    <w:rsid w:val="00BD07A1"/>
    <w:rsid w:val="00BD0A7A"/>
    <w:rsid w:val="00BD0B11"/>
    <w:rsid w:val="00BD0B47"/>
    <w:rsid w:val="00BD0BB7"/>
    <w:rsid w:val="00BD0E37"/>
    <w:rsid w:val="00BD1095"/>
    <w:rsid w:val="00BD2076"/>
    <w:rsid w:val="00BD276B"/>
    <w:rsid w:val="00BD27AB"/>
    <w:rsid w:val="00BD2813"/>
    <w:rsid w:val="00BD2A1B"/>
    <w:rsid w:val="00BD2FF4"/>
    <w:rsid w:val="00BD31D9"/>
    <w:rsid w:val="00BD3548"/>
    <w:rsid w:val="00BD366A"/>
    <w:rsid w:val="00BD3E7D"/>
    <w:rsid w:val="00BD4177"/>
    <w:rsid w:val="00BD4401"/>
    <w:rsid w:val="00BD4A77"/>
    <w:rsid w:val="00BD4B7C"/>
    <w:rsid w:val="00BD4ED4"/>
    <w:rsid w:val="00BD507F"/>
    <w:rsid w:val="00BD5118"/>
    <w:rsid w:val="00BD54C7"/>
    <w:rsid w:val="00BD56DA"/>
    <w:rsid w:val="00BD635F"/>
    <w:rsid w:val="00BD6371"/>
    <w:rsid w:val="00BD64CA"/>
    <w:rsid w:val="00BD688C"/>
    <w:rsid w:val="00BD71C7"/>
    <w:rsid w:val="00BD740A"/>
    <w:rsid w:val="00BD7742"/>
    <w:rsid w:val="00BD7A07"/>
    <w:rsid w:val="00BD7B61"/>
    <w:rsid w:val="00BD7BB1"/>
    <w:rsid w:val="00BD7F27"/>
    <w:rsid w:val="00BE039C"/>
    <w:rsid w:val="00BE0554"/>
    <w:rsid w:val="00BE146D"/>
    <w:rsid w:val="00BE1573"/>
    <w:rsid w:val="00BE19B3"/>
    <w:rsid w:val="00BE1D84"/>
    <w:rsid w:val="00BE1E1A"/>
    <w:rsid w:val="00BE1E6B"/>
    <w:rsid w:val="00BE1E7B"/>
    <w:rsid w:val="00BE1F62"/>
    <w:rsid w:val="00BE2217"/>
    <w:rsid w:val="00BE234C"/>
    <w:rsid w:val="00BE23F6"/>
    <w:rsid w:val="00BE240A"/>
    <w:rsid w:val="00BE2415"/>
    <w:rsid w:val="00BE24B1"/>
    <w:rsid w:val="00BE27AC"/>
    <w:rsid w:val="00BE30EA"/>
    <w:rsid w:val="00BE316D"/>
    <w:rsid w:val="00BE36E5"/>
    <w:rsid w:val="00BE376B"/>
    <w:rsid w:val="00BE390D"/>
    <w:rsid w:val="00BE3D31"/>
    <w:rsid w:val="00BE3FD8"/>
    <w:rsid w:val="00BE4368"/>
    <w:rsid w:val="00BE46A7"/>
    <w:rsid w:val="00BE4BD4"/>
    <w:rsid w:val="00BE5196"/>
    <w:rsid w:val="00BE5326"/>
    <w:rsid w:val="00BE5741"/>
    <w:rsid w:val="00BE6680"/>
    <w:rsid w:val="00BE6DC7"/>
    <w:rsid w:val="00BE6F60"/>
    <w:rsid w:val="00BE70FA"/>
    <w:rsid w:val="00BE7125"/>
    <w:rsid w:val="00BE7173"/>
    <w:rsid w:val="00BE721F"/>
    <w:rsid w:val="00BE753B"/>
    <w:rsid w:val="00BE7599"/>
    <w:rsid w:val="00BE783F"/>
    <w:rsid w:val="00BE799A"/>
    <w:rsid w:val="00BE7E0C"/>
    <w:rsid w:val="00BF05F1"/>
    <w:rsid w:val="00BF0D6B"/>
    <w:rsid w:val="00BF0F82"/>
    <w:rsid w:val="00BF1C94"/>
    <w:rsid w:val="00BF1E40"/>
    <w:rsid w:val="00BF2D4A"/>
    <w:rsid w:val="00BF2E59"/>
    <w:rsid w:val="00BF2FC2"/>
    <w:rsid w:val="00BF334D"/>
    <w:rsid w:val="00BF397C"/>
    <w:rsid w:val="00BF40DC"/>
    <w:rsid w:val="00BF4474"/>
    <w:rsid w:val="00BF460F"/>
    <w:rsid w:val="00BF4AE3"/>
    <w:rsid w:val="00BF4B8E"/>
    <w:rsid w:val="00BF4BB4"/>
    <w:rsid w:val="00BF502C"/>
    <w:rsid w:val="00BF51AB"/>
    <w:rsid w:val="00BF51C2"/>
    <w:rsid w:val="00BF5309"/>
    <w:rsid w:val="00BF549F"/>
    <w:rsid w:val="00BF54A6"/>
    <w:rsid w:val="00BF5AD8"/>
    <w:rsid w:val="00BF5B0C"/>
    <w:rsid w:val="00BF5E06"/>
    <w:rsid w:val="00BF607D"/>
    <w:rsid w:val="00BF60FD"/>
    <w:rsid w:val="00BF6190"/>
    <w:rsid w:val="00BF6315"/>
    <w:rsid w:val="00BF638E"/>
    <w:rsid w:val="00BF68F6"/>
    <w:rsid w:val="00BF6C41"/>
    <w:rsid w:val="00BF6D9D"/>
    <w:rsid w:val="00BF72BE"/>
    <w:rsid w:val="00BF73B3"/>
    <w:rsid w:val="00C005E3"/>
    <w:rsid w:val="00C00694"/>
    <w:rsid w:val="00C00771"/>
    <w:rsid w:val="00C0171B"/>
    <w:rsid w:val="00C01A2D"/>
    <w:rsid w:val="00C01BD0"/>
    <w:rsid w:val="00C01DA1"/>
    <w:rsid w:val="00C01EFC"/>
    <w:rsid w:val="00C0213A"/>
    <w:rsid w:val="00C02147"/>
    <w:rsid w:val="00C02365"/>
    <w:rsid w:val="00C02419"/>
    <w:rsid w:val="00C02605"/>
    <w:rsid w:val="00C02746"/>
    <w:rsid w:val="00C027AE"/>
    <w:rsid w:val="00C02CA6"/>
    <w:rsid w:val="00C02D6C"/>
    <w:rsid w:val="00C031F0"/>
    <w:rsid w:val="00C03215"/>
    <w:rsid w:val="00C032BA"/>
    <w:rsid w:val="00C03362"/>
    <w:rsid w:val="00C033B6"/>
    <w:rsid w:val="00C0375F"/>
    <w:rsid w:val="00C03A86"/>
    <w:rsid w:val="00C03D0E"/>
    <w:rsid w:val="00C03E17"/>
    <w:rsid w:val="00C03E1B"/>
    <w:rsid w:val="00C043C5"/>
    <w:rsid w:val="00C04C1E"/>
    <w:rsid w:val="00C0505F"/>
    <w:rsid w:val="00C051AF"/>
    <w:rsid w:val="00C05B8E"/>
    <w:rsid w:val="00C06060"/>
    <w:rsid w:val="00C063D8"/>
    <w:rsid w:val="00C06755"/>
    <w:rsid w:val="00C069DD"/>
    <w:rsid w:val="00C071E4"/>
    <w:rsid w:val="00C07346"/>
    <w:rsid w:val="00C073FB"/>
    <w:rsid w:val="00C074BA"/>
    <w:rsid w:val="00C07DA1"/>
    <w:rsid w:val="00C07F10"/>
    <w:rsid w:val="00C1007C"/>
    <w:rsid w:val="00C10223"/>
    <w:rsid w:val="00C109BE"/>
    <w:rsid w:val="00C10AA6"/>
    <w:rsid w:val="00C10C1E"/>
    <w:rsid w:val="00C10D0E"/>
    <w:rsid w:val="00C10F58"/>
    <w:rsid w:val="00C1212E"/>
    <w:rsid w:val="00C122F4"/>
    <w:rsid w:val="00C1238E"/>
    <w:rsid w:val="00C12959"/>
    <w:rsid w:val="00C12AE9"/>
    <w:rsid w:val="00C12DD6"/>
    <w:rsid w:val="00C13781"/>
    <w:rsid w:val="00C13EB9"/>
    <w:rsid w:val="00C13FE4"/>
    <w:rsid w:val="00C14010"/>
    <w:rsid w:val="00C140D8"/>
    <w:rsid w:val="00C144A7"/>
    <w:rsid w:val="00C15013"/>
    <w:rsid w:val="00C1548C"/>
    <w:rsid w:val="00C155EE"/>
    <w:rsid w:val="00C156B7"/>
    <w:rsid w:val="00C15771"/>
    <w:rsid w:val="00C15B04"/>
    <w:rsid w:val="00C15C7C"/>
    <w:rsid w:val="00C163C0"/>
    <w:rsid w:val="00C16658"/>
    <w:rsid w:val="00C16C28"/>
    <w:rsid w:val="00C16E53"/>
    <w:rsid w:val="00C16EAE"/>
    <w:rsid w:val="00C171F8"/>
    <w:rsid w:val="00C17261"/>
    <w:rsid w:val="00C1769C"/>
    <w:rsid w:val="00C202FB"/>
    <w:rsid w:val="00C20645"/>
    <w:rsid w:val="00C21154"/>
    <w:rsid w:val="00C2118C"/>
    <w:rsid w:val="00C2148A"/>
    <w:rsid w:val="00C2162F"/>
    <w:rsid w:val="00C21662"/>
    <w:rsid w:val="00C2173E"/>
    <w:rsid w:val="00C21B1A"/>
    <w:rsid w:val="00C21D2D"/>
    <w:rsid w:val="00C21EE4"/>
    <w:rsid w:val="00C221E1"/>
    <w:rsid w:val="00C22504"/>
    <w:rsid w:val="00C22C85"/>
    <w:rsid w:val="00C23990"/>
    <w:rsid w:val="00C2490B"/>
    <w:rsid w:val="00C24EF3"/>
    <w:rsid w:val="00C25229"/>
    <w:rsid w:val="00C2566E"/>
    <w:rsid w:val="00C256DF"/>
    <w:rsid w:val="00C25B36"/>
    <w:rsid w:val="00C267EF"/>
    <w:rsid w:val="00C27021"/>
    <w:rsid w:val="00C27382"/>
    <w:rsid w:val="00C27AE6"/>
    <w:rsid w:val="00C30356"/>
    <w:rsid w:val="00C303A4"/>
    <w:rsid w:val="00C30767"/>
    <w:rsid w:val="00C3076A"/>
    <w:rsid w:val="00C309B2"/>
    <w:rsid w:val="00C30E71"/>
    <w:rsid w:val="00C31384"/>
    <w:rsid w:val="00C31963"/>
    <w:rsid w:val="00C3301E"/>
    <w:rsid w:val="00C33F2F"/>
    <w:rsid w:val="00C34008"/>
    <w:rsid w:val="00C3431C"/>
    <w:rsid w:val="00C34634"/>
    <w:rsid w:val="00C34C3C"/>
    <w:rsid w:val="00C34E91"/>
    <w:rsid w:val="00C353C7"/>
    <w:rsid w:val="00C354F6"/>
    <w:rsid w:val="00C36012"/>
    <w:rsid w:val="00C36350"/>
    <w:rsid w:val="00C3641A"/>
    <w:rsid w:val="00C3667D"/>
    <w:rsid w:val="00C36ED4"/>
    <w:rsid w:val="00C378E7"/>
    <w:rsid w:val="00C37915"/>
    <w:rsid w:val="00C37CAA"/>
    <w:rsid w:val="00C37F6F"/>
    <w:rsid w:val="00C400E7"/>
    <w:rsid w:val="00C4029B"/>
    <w:rsid w:val="00C4050F"/>
    <w:rsid w:val="00C40778"/>
    <w:rsid w:val="00C40AB7"/>
    <w:rsid w:val="00C40B4F"/>
    <w:rsid w:val="00C40DB2"/>
    <w:rsid w:val="00C40EAA"/>
    <w:rsid w:val="00C411AB"/>
    <w:rsid w:val="00C41216"/>
    <w:rsid w:val="00C41479"/>
    <w:rsid w:val="00C4163A"/>
    <w:rsid w:val="00C41BE1"/>
    <w:rsid w:val="00C4217B"/>
    <w:rsid w:val="00C42351"/>
    <w:rsid w:val="00C4259A"/>
    <w:rsid w:val="00C42895"/>
    <w:rsid w:val="00C42CB4"/>
    <w:rsid w:val="00C435A2"/>
    <w:rsid w:val="00C440FD"/>
    <w:rsid w:val="00C44A95"/>
    <w:rsid w:val="00C4519B"/>
    <w:rsid w:val="00C456B7"/>
    <w:rsid w:val="00C45870"/>
    <w:rsid w:val="00C45C6C"/>
    <w:rsid w:val="00C45E40"/>
    <w:rsid w:val="00C45FB1"/>
    <w:rsid w:val="00C46093"/>
    <w:rsid w:val="00C461C5"/>
    <w:rsid w:val="00C461CA"/>
    <w:rsid w:val="00C4628C"/>
    <w:rsid w:val="00C46430"/>
    <w:rsid w:val="00C46C6B"/>
    <w:rsid w:val="00C4706E"/>
    <w:rsid w:val="00C47248"/>
    <w:rsid w:val="00C47542"/>
    <w:rsid w:val="00C47742"/>
    <w:rsid w:val="00C50CC9"/>
    <w:rsid w:val="00C50D0E"/>
    <w:rsid w:val="00C50D12"/>
    <w:rsid w:val="00C50D2A"/>
    <w:rsid w:val="00C50DC5"/>
    <w:rsid w:val="00C51207"/>
    <w:rsid w:val="00C51909"/>
    <w:rsid w:val="00C51DA5"/>
    <w:rsid w:val="00C51DD8"/>
    <w:rsid w:val="00C51F0B"/>
    <w:rsid w:val="00C52110"/>
    <w:rsid w:val="00C5240A"/>
    <w:rsid w:val="00C52586"/>
    <w:rsid w:val="00C529B5"/>
    <w:rsid w:val="00C52BB4"/>
    <w:rsid w:val="00C52E72"/>
    <w:rsid w:val="00C530DF"/>
    <w:rsid w:val="00C531C5"/>
    <w:rsid w:val="00C533A7"/>
    <w:rsid w:val="00C537FF"/>
    <w:rsid w:val="00C53882"/>
    <w:rsid w:val="00C53B97"/>
    <w:rsid w:val="00C53F78"/>
    <w:rsid w:val="00C5435D"/>
    <w:rsid w:val="00C54727"/>
    <w:rsid w:val="00C54B75"/>
    <w:rsid w:val="00C54FDD"/>
    <w:rsid w:val="00C5556E"/>
    <w:rsid w:val="00C55863"/>
    <w:rsid w:val="00C5592E"/>
    <w:rsid w:val="00C56A31"/>
    <w:rsid w:val="00C56DBB"/>
    <w:rsid w:val="00C56E97"/>
    <w:rsid w:val="00C56F4D"/>
    <w:rsid w:val="00C56FC1"/>
    <w:rsid w:val="00C574EB"/>
    <w:rsid w:val="00C576EF"/>
    <w:rsid w:val="00C57B1B"/>
    <w:rsid w:val="00C57B4F"/>
    <w:rsid w:val="00C57CBC"/>
    <w:rsid w:val="00C57D9A"/>
    <w:rsid w:val="00C60117"/>
    <w:rsid w:val="00C6068F"/>
    <w:rsid w:val="00C606C9"/>
    <w:rsid w:val="00C60BF9"/>
    <w:rsid w:val="00C610EB"/>
    <w:rsid w:val="00C61278"/>
    <w:rsid w:val="00C613FB"/>
    <w:rsid w:val="00C61B84"/>
    <w:rsid w:val="00C61C53"/>
    <w:rsid w:val="00C61CEF"/>
    <w:rsid w:val="00C61F81"/>
    <w:rsid w:val="00C62406"/>
    <w:rsid w:val="00C62776"/>
    <w:rsid w:val="00C62792"/>
    <w:rsid w:val="00C62858"/>
    <w:rsid w:val="00C62AFB"/>
    <w:rsid w:val="00C62B70"/>
    <w:rsid w:val="00C63488"/>
    <w:rsid w:val="00C64054"/>
    <w:rsid w:val="00C64344"/>
    <w:rsid w:val="00C64402"/>
    <w:rsid w:val="00C6451E"/>
    <w:rsid w:val="00C64900"/>
    <w:rsid w:val="00C64AB9"/>
    <w:rsid w:val="00C65767"/>
    <w:rsid w:val="00C65AFF"/>
    <w:rsid w:val="00C65F1B"/>
    <w:rsid w:val="00C66270"/>
    <w:rsid w:val="00C66297"/>
    <w:rsid w:val="00C66CAA"/>
    <w:rsid w:val="00C66D54"/>
    <w:rsid w:val="00C67022"/>
    <w:rsid w:val="00C671BE"/>
    <w:rsid w:val="00C672C6"/>
    <w:rsid w:val="00C67556"/>
    <w:rsid w:val="00C676AE"/>
    <w:rsid w:val="00C707C6"/>
    <w:rsid w:val="00C708A4"/>
    <w:rsid w:val="00C70B3D"/>
    <w:rsid w:val="00C70E0B"/>
    <w:rsid w:val="00C70EC6"/>
    <w:rsid w:val="00C70FF6"/>
    <w:rsid w:val="00C71262"/>
    <w:rsid w:val="00C71883"/>
    <w:rsid w:val="00C71931"/>
    <w:rsid w:val="00C719D3"/>
    <w:rsid w:val="00C71A4C"/>
    <w:rsid w:val="00C71CC8"/>
    <w:rsid w:val="00C72343"/>
    <w:rsid w:val="00C7245A"/>
    <w:rsid w:val="00C72819"/>
    <w:rsid w:val="00C72C1F"/>
    <w:rsid w:val="00C72DA8"/>
    <w:rsid w:val="00C732A8"/>
    <w:rsid w:val="00C7369D"/>
    <w:rsid w:val="00C73DEF"/>
    <w:rsid w:val="00C73F0D"/>
    <w:rsid w:val="00C74179"/>
    <w:rsid w:val="00C74353"/>
    <w:rsid w:val="00C74805"/>
    <w:rsid w:val="00C74AF9"/>
    <w:rsid w:val="00C74CAF"/>
    <w:rsid w:val="00C759CE"/>
    <w:rsid w:val="00C75A26"/>
    <w:rsid w:val="00C75E02"/>
    <w:rsid w:val="00C75F03"/>
    <w:rsid w:val="00C761AD"/>
    <w:rsid w:val="00C76218"/>
    <w:rsid w:val="00C76977"/>
    <w:rsid w:val="00C77020"/>
    <w:rsid w:val="00C7715D"/>
    <w:rsid w:val="00C77319"/>
    <w:rsid w:val="00C77433"/>
    <w:rsid w:val="00C77580"/>
    <w:rsid w:val="00C77938"/>
    <w:rsid w:val="00C77A0A"/>
    <w:rsid w:val="00C77D7F"/>
    <w:rsid w:val="00C77E9B"/>
    <w:rsid w:val="00C77F92"/>
    <w:rsid w:val="00C802E2"/>
    <w:rsid w:val="00C80C09"/>
    <w:rsid w:val="00C80DE3"/>
    <w:rsid w:val="00C80FC5"/>
    <w:rsid w:val="00C814E7"/>
    <w:rsid w:val="00C81AC2"/>
    <w:rsid w:val="00C81EA7"/>
    <w:rsid w:val="00C822B9"/>
    <w:rsid w:val="00C8242B"/>
    <w:rsid w:val="00C82634"/>
    <w:rsid w:val="00C82FA3"/>
    <w:rsid w:val="00C82FCB"/>
    <w:rsid w:val="00C8324B"/>
    <w:rsid w:val="00C83300"/>
    <w:rsid w:val="00C83331"/>
    <w:rsid w:val="00C835E4"/>
    <w:rsid w:val="00C83FDD"/>
    <w:rsid w:val="00C84089"/>
    <w:rsid w:val="00C84606"/>
    <w:rsid w:val="00C84889"/>
    <w:rsid w:val="00C848EF"/>
    <w:rsid w:val="00C84DD6"/>
    <w:rsid w:val="00C8529C"/>
    <w:rsid w:val="00C854D5"/>
    <w:rsid w:val="00C85B18"/>
    <w:rsid w:val="00C85FCF"/>
    <w:rsid w:val="00C8638E"/>
    <w:rsid w:val="00C863CE"/>
    <w:rsid w:val="00C867BA"/>
    <w:rsid w:val="00C86E4F"/>
    <w:rsid w:val="00C870CB"/>
    <w:rsid w:val="00C875B7"/>
    <w:rsid w:val="00C87DB1"/>
    <w:rsid w:val="00C87E2F"/>
    <w:rsid w:val="00C9011D"/>
    <w:rsid w:val="00C9036E"/>
    <w:rsid w:val="00C906AF"/>
    <w:rsid w:val="00C90832"/>
    <w:rsid w:val="00C9099E"/>
    <w:rsid w:val="00C90B6A"/>
    <w:rsid w:val="00C90C83"/>
    <w:rsid w:val="00C910E5"/>
    <w:rsid w:val="00C911AF"/>
    <w:rsid w:val="00C91584"/>
    <w:rsid w:val="00C919B5"/>
    <w:rsid w:val="00C91A05"/>
    <w:rsid w:val="00C91D65"/>
    <w:rsid w:val="00C91E15"/>
    <w:rsid w:val="00C922CD"/>
    <w:rsid w:val="00C92320"/>
    <w:rsid w:val="00C92701"/>
    <w:rsid w:val="00C9284E"/>
    <w:rsid w:val="00C92851"/>
    <w:rsid w:val="00C92BA7"/>
    <w:rsid w:val="00C92CBB"/>
    <w:rsid w:val="00C92F81"/>
    <w:rsid w:val="00C92FFD"/>
    <w:rsid w:val="00C930D8"/>
    <w:rsid w:val="00C9358E"/>
    <w:rsid w:val="00C93C17"/>
    <w:rsid w:val="00C9415F"/>
    <w:rsid w:val="00C94570"/>
    <w:rsid w:val="00C94645"/>
    <w:rsid w:val="00C946A6"/>
    <w:rsid w:val="00C946A8"/>
    <w:rsid w:val="00C9490A"/>
    <w:rsid w:val="00C94B07"/>
    <w:rsid w:val="00C94B82"/>
    <w:rsid w:val="00C95438"/>
    <w:rsid w:val="00C95B07"/>
    <w:rsid w:val="00C95B7A"/>
    <w:rsid w:val="00C95BCF"/>
    <w:rsid w:val="00C95CBF"/>
    <w:rsid w:val="00C95CC0"/>
    <w:rsid w:val="00C9604F"/>
    <w:rsid w:val="00C964C7"/>
    <w:rsid w:val="00C9690B"/>
    <w:rsid w:val="00C969AB"/>
    <w:rsid w:val="00C96AE1"/>
    <w:rsid w:val="00C96E27"/>
    <w:rsid w:val="00C97218"/>
    <w:rsid w:val="00C97250"/>
    <w:rsid w:val="00C97453"/>
    <w:rsid w:val="00C975EC"/>
    <w:rsid w:val="00C97764"/>
    <w:rsid w:val="00C97A24"/>
    <w:rsid w:val="00C97B7C"/>
    <w:rsid w:val="00CA0188"/>
    <w:rsid w:val="00CA020D"/>
    <w:rsid w:val="00CA076C"/>
    <w:rsid w:val="00CA07E8"/>
    <w:rsid w:val="00CA0D70"/>
    <w:rsid w:val="00CA0D8B"/>
    <w:rsid w:val="00CA16AA"/>
    <w:rsid w:val="00CA1A9E"/>
    <w:rsid w:val="00CA21BF"/>
    <w:rsid w:val="00CA260C"/>
    <w:rsid w:val="00CA2AC1"/>
    <w:rsid w:val="00CA2B1C"/>
    <w:rsid w:val="00CA2C9B"/>
    <w:rsid w:val="00CA2EFD"/>
    <w:rsid w:val="00CA301B"/>
    <w:rsid w:val="00CA30F2"/>
    <w:rsid w:val="00CA32D1"/>
    <w:rsid w:val="00CA3451"/>
    <w:rsid w:val="00CA35E4"/>
    <w:rsid w:val="00CA3BF9"/>
    <w:rsid w:val="00CA3EE4"/>
    <w:rsid w:val="00CA429A"/>
    <w:rsid w:val="00CA46FC"/>
    <w:rsid w:val="00CA4A3D"/>
    <w:rsid w:val="00CA4D70"/>
    <w:rsid w:val="00CA4DCF"/>
    <w:rsid w:val="00CA4F81"/>
    <w:rsid w:val="00CA507E"/>
    <w:rsid w:val="00CA5817"/>
    <w:rsid w:val="00CA591F"/>
    <w:rsid w:val="00CA5B01"/>
    <w:rsid w:val="00CA5B63"/>
    <w:rsid w:val="00CA63FE"/>
    <w:rsid w:val="00CA6510"/>
    <w:rsid w:val="00CA6705"/>
    <w:rsid w:val="00CA6755"/>
    <w:rsid w:val="00CA6AE2"/>
    <w:rsid w:val="00CA6B35"/>
    <w:rsid w:val="00CA6EB3"/>
    <w:rsid w:val="00CA79B5"/>
    <w:rsid w:val="00CA7A92"/>
    <w:rsid w:val="00CA7EF8"/>
    <w:rsid w:val="00CA7F5B"/>
    <w:rsid w:val="00CA7F77"/>
    <w:rsid w:val="00CB0231"/>
    <w:rsid w:val="00CB09D0"/>
    <w:rsid w:val="00CB110D"/>
    <w:rsid w:val="00CB11BD"/>
    <w:rsid w:val="00CB1BF7"/>
    <w:rsid w:val="00CB1E66"/>
    <w:rsid w:val="00CB23D3"/>
    <w:rsid w:val="00CB25FB"/>
    <w:rsid w:val="00CB2D79"/>
    <w:rsid w:val="00CB2D87"/>
    <w:rsid w:val="00CB2EC1"/>
    <w:rsid w:val="00CB2FA0"/>
    <w:rsid w:val="00CB3023"/>
    <w:rsid w:val="00CB304D"/>
    <w:rsid w:val="00CB3AE1"/>
    <w:rsid w:val="00CB3C29"/>
    <w:rsid w:val="00CB3E97"/>
    <w:rsid w:val="00CB414E"/>
    <w:rsid w:val="00CB43F0"/>
    <w:rsid w:val="00CB4496"/>
    <w:rsid w:val="00CB477A"/>
    <w:rsid w:val="00CB480A"/>
    <w:rsid w:val="00CB5040"/>
    <w:rsid w:val="00CB51A6"/>
    <w:rsid w:val="00CB51CD"/>
    <w:rsid w:val="00CB57EB"/>
    <w:rsid w:val="00CB58E7"/>
    <w:rsid w:val="00CB5D8D"/>
    <w:rsid w:val="00CB5F62"/>
    <w:rsid w:val="00CB64D4"/>
    <w:rsid w:val="00CB650E"/>
    <w:rsid w:val="00CB665A"/>
    <w:rsid w:val="00CB71AD"/>
    <w:rsid w:val="00CC0431"/>
    <w:rsid w:val="00CC0CC4"/>
    <w:rsid w:val="00CC0CE9"/>
    <w:rsid w:val="00CC0E54"/>
    <w:rsid w:val="00CC0F61"/>
    <w:rsid w:val="00CC11AE"/>
    <w:rsid w:val="00CC11F1"/>
    <w:rsid w:val="00CC159D"/>
    <w:rsid w:val="00CC15D7"/>
    <w:rsid w:val="00CC1BC4"/>
    <w:rsid w:val="00CC1EEB"/>
    <w:rsid w:val="00CC1F9C"/>
    <w:rsid w:val="00CC27B2"/>
    <w:rsid w:val="00CC2975"/>
    <w:rsid w:val="00CC2D36"/>
    <w:rsid w:val="00CC33D2"/>
    <w:rsid w:val="00CC35A4"/>
    <w:rsid w:val="00CC385C"/>
    <w:rsid w:val="00CC3BED"/>
    <w:rsid w:val="00CC4591"/>
    <w:rsid w:val="00CC475F"/>
    <w:rsid w:val="00CC498C"/>
    <w:rsid w:val="00CC4ACD"/>
    <w:rsid w:val="00CC4AE5"/>
    <w:rsid w:val="00CC4CFA"/>
    <w:rsid w:val="00CC5165"/>
    <w:rsid w:val="00CC52E6"/>
    <w:rsid w:val="00CC5576"/>
    <w:rsid w:val="00CC6065"/>
    <w:rsid w:val="00CC6246"/>
    <w:rsid w:val="00CC6335"/>
    <w:rsid w:val="00CC63CD"/>
    <w:rsid w:val="00CC651F"/>
    <w:rsid w:val="00CC68C1"/>
    <w:rsid w:val="00CC6DE7"/>
    <w:rsid w:val="00CC7027"/>
    <w:rsid w:val="00CC7970"/>
    <w:rsid w:val="00CC7993"/>
    <w:rsid w:val="00CC7D41"/>
    <w:rsid w:val="00CC7DD6"/>
    <w:rsid w:val="00CD0027"/>
    <w:rsid w:val="00CD0400"/>
    <w:rsid w:val="00CD04A7"/>
    <w:rsid w:val="00CD05E5"/>
    <w:rsid w:val="00CD061B"/>
    <w:rsid w:val="00CD063C"/>
    <w:rsid w:val="00CD08BA"/>
    <w:rsid w:val="00CD08CF"/>
    <w:rsid w:val="00CD1001"/>
    <w:rsid w:val="00CD105B"/>
    <w:rsid w:val="00CD1369"/>
    <w:rsid w:val="00CD19A5"/>
    <w:rsid w:val="00CD1A63"/>
    <w:rsid w:val="00CD1BC4"/>
    <w:rsid w:val="00CD2819"/>
    <w:rsid w:val="00CD30FD"/>
    <w:rsid w:val="00CD3678"/>
    <w:rsid w:val="00CD3B22"/>
    <w:rsid w:val="00CD3F4E"/>
    <w:rsid w:val="00CD4091"/>
    <w:rsid w:val="00CD465F"/>
    <w:rsid w:val="00CD4D3B"/>
    <w:rsid w:val="00CD5236"/>
    <w:rsid w:val="00CD5484"/>
    <w:rsid w:val="00CD5748"/>
    <w:rsid w:val="00CD5A76"/>
    <w:rsid w:val="00CD5EF1"/>
    <w:rsid w:val="00CD604B"/>
    <w:rsid w:val="00CD6400"/>
    <w:rsid w:val="00CD640F"/>
    <w:rsid w:val="00CD6A53"/>
    <w:rsid w:val="00CD6E03"/>
    <w:rsid w:val="00CD6FA3"/>
    <w:rsid w:val="00CD72BF"/>
    <w:rsid w:val="00CD7367"/>
    <w:rsid w:val="00CD7577"/>
    <w:rsid w:val="00CD7F90"/>
    <w:rsid w:val="00CE03C1"/>
    <w:rsid w:val="00CE0953"/>
    <w:rsid w:val="00CE0CC6"/>
    <w:rsid w:val="00CE0F03"/>
    <w:rsid w:val="00CE10CE"/>
    <w:rsid w:val="00CE134F"/>
    <w:rsid w:val="00CE16FF"/>
    <w:rsid w:val="00CE1717"/>
    <w:rsid w:val="00CE205F"/>
    <w:rsid w:val="00CE2274"/>
    <w:rsid w:val="00CE25A7"/>
    <w:rsid w:val="00CE26AE"/>
    <w:rsid w:val="00CE3388"/>
    <w:rsid w:val="00CE33E2"/>
    <w:rsid w:val="00CE3494"/>
    <w:rsid w:val="00CE3A28"/>
    <w:rsid w:val="00CE3BA9"/>
    <w:rsid w:val="00CE4225"/>
    <w:rsid w:val="00CE4654"/>
    <w:rsid w:val="00CE51D8"/>
    <w:rsid w:val="00CE5509"/>
    <w:rsid w:val="00CE58EB"/>
    <w:rsid w:val="00CE5933"/>
    <w:rsid w:val="00CE5A0A"/>
    <w:rsid w:val="00CE60F1"/>
    <w:rsid w:val="00CE64B6"/>
    <w:rsid w:val="00CE65BC"/>
    <w:rsid w:val="00CE65F8"/>
    <w:rsid w:val="00CE6BB3"/>
    <w:rsid w:val="00CE70DD"/>
    <w:rsid w:val="00CE7525"/>
    <w:rsid w:val="00CE7839"/>
    <w:rsid w:val="00CE79DA"/>
    <w:rsid w:val="00CE7AD4"/>
    <w:rsid w:val="00CE7E5A"/>
    <w:rsid w:val="00CF03A6"/>
    <w:rsid w:val="00CF14BE"/>
    <w:rsid w:val="00CF1522"/>
    <w:rsid w:val="00CF1FD7"/>
    <w:rsid w:val="00CF2087"/>
    <w:rsid w:val="00CF2308"/>
    <w:rsid w:val="00CF24EC"/>
    <w:rsid w:val="00CF2863"/>
    <w:rsid w:val="00CF2959"/>
    <w:rsid w:val="00CF35F4"/>
    <w:rsid w:val="00CF3BDE"/>
    <w:rsid w:val="00CF3DB7"/>
    <w:rsid w:val="00CF3EF2"/>
    <w:rsid w:val="00CF437A"/>
    <w:rsid w:val="00CF4404"/>
    <w:rsid w:val="00CF4484"/>
    <w:rsid w:val="00CF4508"/>
    <w:rsid w:val="00CF49F6"/>
    <w:rsid w:val="00CF4FB8"/>
    <w:rsid w:val="00CF514E"/>
    <w:rsid w:val="00CF5C81"/>
    <w:rsid w:val="00CF5D67"/>
    <w:rsid w:val="00CF5E8B"/>
    <w:rsid w:val="00CF5ECF"/>
    <w:rsid w:val="00CF6454"/>
    <w:rsid w:val="00CF6506"/>
    <w:rsid w:val="00CF65C1"/>
    <w:rsid w:val="00CF6AC1"/>
    <w:rsid w:val="00CF6EC0"/>
    <w:rsid w:val="00CF6EC8"/>
    <w:rsid w:val="00CF71DD"/>
    <w:rsid w:val="00CF72FA"/>
    <w:rsid w:val="00D00AF1"/>
    <w:rsid w:val="00D01076"/>
    <w:rsid w:val="00D01ADB"/>
    <w:rsid w:val="00D02000"/>
    <w:rsid w:val="00D02031"/>
    <w:rsid w:val="00D02094"/>
    <w:rsid w:val="00D0244C"/>
    <w:rsid w:val="00D026ED"/>
    <w:rsid w:val="00D02A6D"/>
    <w:rsid w:val="00D02D20"/>
    <w:rsid w:val="00D041E5"/>
    <w:rsid w:val="00D0462F"/>
    <w:rsid w:val="00D04A74"/>
    <w:rsid w:val="00D04BA3"/>
    <w:rsid w:val="00D05245"/>
    <w:rsid w:val="00D0542C"/>
    <w:rsid w:val="00D05605"/>
    <w:rsid w:val="00D05929"/>
    <w:rsid w:val="00D059B4"/>
    <w:rsid w:val="00D05A3F"/>
    <w:rsid w:val="00D05A88"/>
    <w:rsid w:val="00D05CE2"/>
    <w:rsid w:val="00D05EA4"/>
    <w:rsid w:val="00D05F1C"/>
    <w:rsid w:val="00D05F39"/>
    <w:rsid w:val="00D067FD"/>
    <w:rsid w:val="00D06B43"/>
    <w:rsid w:val="00D06D3B"/>
    <w:rsid w:val="00D0777B"/>
    <w:rsid w:val="00D079C1"/>
    <w:rsid w:val="00D10073"/>
    <w:rsid w:val="00D101BD"/>
    <w:rsid w:val="00D10A8B"/>
    <w:rsid w:val="00D1109E"/>
    <w:rsid w:val="00D11326"/>
    <w:rsid w:val="00D1143A"/>
    <w:rsid w:val="00D114C1"/>
    <w:rsid w:val="00D1187E"/>
    <w:rsid w:val="00D11BB6"/>
    <w:rsid w:val="00D1225A"/>
    <w:rsid w:val="00D12595"/>
    <w:rsid w:val="00D12AA6"/>
    <w:rsid w:val="00D12E44"/>
    <w:rsid w:val="00D1329F"/>
    <w:rsid w:val="00D132C8"/>
    <w:rsid w:val="00D136AE"/>
    <w:rsid w:val="00D1378D"/>
    <w:rsid w:val="00D13E5C"/>
    <w:rsid w:val="00D13F36"/>
    <w:rsid w:val="00D13FA4"/>
    <w:rsid w:val="00D141C5"/>
    <w:rsid w:val="00D142AE"/>
    <w:rsid w:val="00D14948"/>
    <w:rsid w:val="00D14D8F"/>
    <w:rsid w:val="00D14F93"/>
    <w:rsid w:val="00D15372"/>
    <w:rsid w:val="00D1572D"/>
    <w:rsid w:val="00D1574E"/>
    <w:rsid w:val="00D15939"/>
    <w:rsid w:val="00D16548"/>
    <w:rsid w:val="00D16661"/>
    <w:rsid w:val="00D16957"/>
    <w:rsid w:val="00D16ABD"/>
    <w:rsid w:val="00D16BB6"/>
    <w:rsid w:val="00D17A30"/>
    <w:rsid w:val="00D17B19"/>
    <w:rsid w:val="00D17D2F"/>
    <w:rsid w:val="00D17FBF"/>
    <w:rsid w:val="00D200D1"/>
    <w:rsid w:val="00D201F9"/>
    <w:rsid w:val="00D203D4"/>
    <w:rsid w:val="00D2045E"/>
    <w:rsid w:val="00D20AED"/>
    <w:rsid w:val="00D20E6D"/>
    <w:rsid w:val="00D21116"/>
    <w:rsid w:val="00D21184"/>
    <w:rsid w:val="00D21881"/>
    <w:rsid w:val="00D21C26"/>
    <w:rsid w:val="00D21E10"/>
    <w:rsid w:val="00D21FB4"/>
    <w:rsid w:val="00D2245E"/>
    <w:rsid w:val="00D225A3"/>
    <w:rsid w:val="00D22C41"/>
    <w:rsid w:val="00D23061"/>
    <w:rsid w:val="00D23245"/>
    <w:rsid w:val="00D233E4"/>
    <w:rsid w:val="00D2342F"/>
    <w:rsid w:val="00D244B0"/>
    <w:rsid w:val="00D24578"/>
    <w:rsid w:val="00D24696"/>
    <w:rsid w:val="00D247CD"/>
    <w:rsid w:val="00D247D4"/>
    <w:rsid w:val="00D24982"/>
    <w:rsid w:val="00D24C58"/>
    <w:rsid w:val="00D2505D"/>
    <w:rsid w:val="00D25144"/>
    <w:rsid w:val="00D25BCD"/>
    <w:rsid w:val="00D26410"/>
    <w:rsid w:val="00D26926"/>
    <w:rsid w:val="00D269AB"/>
    <w:rsid w:val="00D26EFB"/>
    <w:rsid w:val="00D27269"/>
    <w:rsid w:val="00D27480"/>
    <w:rsid w:val="00D27516"/>
    <w:rsid w:val="00D27687"/>
    <w:rsid w:val="00D304A6"/>
    <w:rsid w:val="00D3128A"/>
    <w:rsid w:val="00D3198E"/>
    <w:rsid w:val="00D3274B"/>
    <w:rsid w:val="00D32817"/>
    <w:rsid w:val="00D32858"/>
    <w:rsid w:val="00D3285F"/>
    <w:rsid w:val="00D32AC4"/>
    <w:rsid w:val="00D32BF9"/>
    <w:rsid w:val="00D32D41"/>
    <w:rsid w:val="00D33029"/>
    <w:rsid w:val="00D33CF1"/>
    <w:rsid w:val="00D346A1"/>
    <w:rsid w:val="00D3480E"/>
    <w:rsid w:val="00D34F39"/>
    <w:rsid w:val="00D351A8"/>
    <w:rsid w:val="00D351F6"/>
    <w:rsid w:val="00D35480"/>
    <w:rsid w:val="00D35810"/>
    <w:rsid w:val="00D35D39"/>
    <w:rsid w:val="00D35FF1"/>
    <w:rsid w:val="00D36329"/>
    <w:rsid w:val="00D369E1"/>
    <w:rsid w:val="00D36B78"/>
    <w:rsid w:val="00D36EF5"/>
    <w:rsid w:val="00D37368"/>
    <w:rsid w:val="00D3737E"/>
    <w:rsid w:val="00D37613"/>
    <w:rsid w:val="00D37692"/>
    <w:rsid w:val="00D379B8"/>
    <w:rsid w:val="00D400EC"/>
    <w:rsid w:val="00D400F3"/>
    <w:rsid w:val="00D402FE"/>
    <w:rsid w:val="00D40397"/>
    <w:rsid w:val="00D404FD"/>
    <w:rsid w:val="00D4067B"/>
    <w:rsid w:val="00D41925"/>
    <w:rsid w:val="00D42341"/>
    <w:rsid w:val="00D426DE"/>
    <w:rsid w:val="00D426FB"/>
    <w:rsid w:val="00D42767"/>
    <w:rsid w:val="00D42F26"/>
    <w:rsid w:val="00D431BF"/>
    <w:rsid w:val="00D433A9"/>
    <w:rsid w:val="00D43967"/>
    <w:rsid w:val="00D44017"/>
    <w:rsid w:val="00D441AE"/>
    <w:rsid w:val="00D444FA"/>
    <w:rsid w:val="00D44943"/>
    <w:rsid w:val="00D44A88"/>
    <w:rsid w:val="00D44B33"/>
    <w:rsid w:val="00D44C13"/>
    <w:rsid w:val="00D44C66"/>
    <w:rsid w:val="00D4504D"/>
    <w:rsid w:val="00D4505D"/>
    <w:rsid w:val="00D451F9"/>
    <w:rsid w:val="00D4567F"/>
    <w:rsid w:val="00D4570D"/>
    <w:rsid w:val="00D45889"/>
    <w:rsid w:val="00D45920"/>
    <w:rsid w:val="00D45BED"/>
    <w:rsid w:val="00D45D50"/>
    <w:rsid w:val="00D460DA"/>
    <w:rsid w:val="00D463F5"/>
    <w:rsid w:val="00D4645E"/>
    <w:rsid w:val="00D464F2"/>
    <w:rsid w:val="00D465D2"/>
    <w:rsid w:val="00D469C2"/>
    <w:rsid w:val="00D469C5"/>
    <w:rsid w:val="00D46A30"/>
    <w:rsid w:val="00D46A9F"/>
    <w:rsid w:val="00D46D9C"/>
    <w:rsid w:val="00D46E65"/>
    <w:rsid w:val="00D4719B"/>
    <w:rsid w:val="00D472D1"/>
    <w:rsid w:val="00D47578"/>
    <w:rsid w:val="00D47CB6"/>
    <w:rsid w:val="00D50003"/>
    <w:rsid w:val="00D50176"/>
    <w:rsid w:val="00D501C2"/>
    <w:rsid w:val="00D505A7"/>
    <w:rsid w:val="00D507AB"/>
    <w:rsid w:val="00D51044"/>
    <w:rsid w:val="00D510E3"/>
    <w:rsid w:val="00D51B41"/>
    <w:rsid w:val="00D51B82"/>
    <w:rsid w:val="00D52606"/>
    <w:rsid w:val="00D52B23"/>
    <w:rsid w:val="00D52BBF"/>
    <w:rsid w:val="00D52CB7"/>
    <w:rsid w:val="00D52E7D"/>
    <w:rsid w:val="00D530E9"/>
    <w:rsid w:val="00D53523"/>
    <w:rsid w:val="00D53CA7"/>
    <w:rsid w:val="00D53FDE"/>
    <w:rsid w:val="00D54104"/>
    <w:rsid w:val="00D543C3"/>
    <w:rsid w:val="00D54614"/>
    <w:rsid w:val="00D54DB0"/>
    <w:rsid w:val="00D550F7"/>
    <w:rsid w:val="00D551CB"/>
    <w:rsid w:val="00D552A0"/>
    <w:rsid w:val="00D553DE"/>
    <w:rsid w:val="00D554D8"/>
    <w:rsid w:val="00D5616F"/>
    <w:rsid w:val="00D561E3"/>
    <w:rsid w:val="00D56236"/>
    <w:rsid w:val="00D563F0"/>
    <w:rsid w:val="00D5662B"/>
    <w:rsid w:val="00D568E5"/>
    <w:rsid w:val="00D56957"/>
    <w:rsid w:val="00D56985"/>
    <w:rsid w:val="00D56A5D"/>
    <w:rsid w:val="00D56A6B"/>
    <w:rsid w:val="00D56E3D"/>
    <w:rsid w:val="00D56E82"/>
    <w:rsid w:val="00D572B0"/>
    <w:rsid w:val="00D601A6"/>
    <w:rsid w:val="00D60459"/>
    <w:rsid w:val="00D60503"/>
    <w:rsid w:val="00D6074A"/>
    <w:rsid w:val="00D60BE4"/>
    <w:rsid w:val="00D61414"/>
    <w:rsid w:val="00D614A6"/>
    <w:rsid w:val="00D61B0D"/>
    <w:rsid w:val="00D61E45"/>
    <w:rsid w:val="00D6231C"/>
    <w:rsid w:val="00D6263F"/>
    <w:rsid w:val="00D6270E"/>
    <w:rsid w:val="00D629A2"/>
    <w:rsid w:val="00D62CDC"/>
    <w:rsid w:val="00D62FEB"/>
    <w:rsid w:val="00D6361B"/>
    <w:rsid w:val="00D63882"/>
    <w:rsid w:val="00D63911"/>
    <w:rsid w:val="00D63B32"/>
    <w:rsid w:val="00D63B40"/>
    <w:rsid w:val="00D63B93"/>
    <w:rsid w:val="00D643F8"/>
    <w:rsid w:val="00D64A89"/>
    <w:rsid w:val="00D64CC6"/>
    <w:rsid w:val="00D64DCD"/>
    <w:rsid w:val="00D64EA9"/>
    <w:rsid w:val="00D653A1"/>
    <w:rsid w:val="00D65516"/>
    <w:rsid w:val="00D65D94"/>
    <w:rsid w:val="00D65EA9"/>
    <w:rsid w:val="00D65FF0"/>
    <w:rsid w:val="00D666A6"/>
    <w:rsid w:val="00D6676F"/>
    <w:rsid w:val="00D66890"/>
    <w:rsid w:val="00D66C15"/>
    <w:rsid w:val="00D66DEB"/>
    <w:rsid w:val="00D67574"/>
    <w:rsid w:val="00D67B25"/>
    <w:rsid w:val="00D704EB"/>
    <w:rsid w:val="00D707D2"/>
    <w:rsid w:val="00D7087D"/>
    <w:rsid w:val="00D70D07"/>
    <w:rsid w:val="00D710C9"/>
    <w:rsid w:val="00D710F2"/>
    <w:rsid w:val="00D715EE"/>
    <w:rsid w:val="00D7205E"/>
    <w:rsid w:val="00D72528"/>
    <w:rsid w:val="00D728C7"/>
    <w:rsid w:val="00D72A67"/>
    <w:rsid w:val="00D72EFE"/>
    <w:rsid w:val="00D731D3"/>
    <w:rsid w:val="00D73208"/>
    <w:rsid w:val="00D733EF"/>
    <w:rsid w:val="00D73508"/>
    <w:rsid w:val="00D7393F"/>
    <w:rsid w:val="00D73ABD"/>
    <w:rsid w:val="00D740AC"/>
    <w:rsid w:val="00D7418F"/>
    <w:rsid w:val="00D741CA"/>
    <w:rsid w:val="00D74208"/>
    <w:rsid w:val="00D742A1"/>
    <w:rsid w:val="00D744C7"/>
    <w:rsid w:val="00D74563"/>
    <w:rsid w:val="00D7490D"/>
    <w:rsid w:val="00D74A83"/>
    <w:rsid w:val="00D74E47"/>
    <w:rsid w:val="00D75088"/>
    <w:rsid w:val="00D75350"/>
    <w:rsid w:val="00D75359"/>
    <w:rsid w:val="00D75623"/>
    <w:rsid w:val="00D75668"/>
    <w:rsid w:val="00D75807"/>
    <w:rsid w:val="00D75C1F"/>
    <w:rsid w:val="00D75C83"/>
    <w:rsid w:val="00D75F72"/>
    <w:rsid w:val="00D762BC"/>
    <w:rsid w:val="00D76882"/>
    <w:rsid w:val="00D769D2"/>
    <w:rsid w:val="00D76BA8"/>
    <w:rsid w:val="00D76C44"/>
    <w:rsid w:val="00D76D4E"/>
    <w:rsid w:val="00D76DF0"/>
    <w:rsid w:val="00D778C8"/>
    <w:rsid w:val="00D77AEE"/>
    <w:rsid w:val="00D77C35"/>
    <w:rsid w:val="00D77E56"/>
    <w:rsid w:val="00D803B5"/>
    <w:rsid w:val="00D807F0"/>
    <w:rsid w:val="00D80B3C"/>
    <w:rsid w:val="00D80B95"/>
    <w:rsid w:val="00D80EB6"/>
    <w:rsid w:val="00D80EF2"/>
    <w:rsid w:val="00D80F90"/>
    <w:rsid w:val="00D8106E"/>
    <w:rsid w:val="00D813AA"/>
    <w:rsid w:val="00D813EC"/>
    <w:rsid w:val="00D81541"/>
    <w:rsid w:val="00D81543"/>
    <w:rsid w:val="00D8170F"/>
    <w:rsid w:val="00D81869"/>
    <w:rsid w:val="00D81BE8"/>
    <w:rsid w:val="00D81DE9"/>
    <w:rsid w:val="00D825F9"/>
    <w:rsid w:val="00D82B49"/>
    <w:rsid w:val="00D82F96"/>
    <w:rsid w:val="00D83962"/>
    <w:rsid w:val="00D83EB5"/>
    <w:rsid w:val="00D83FAA"/>
    <w:rsid w:val="00D83FF5"/>
    <w:rsid w:val="00D84653"/>
    <w:rsid w:val="00D85097"/>
    <w:rsid w:val="00D8517B"/>
    <w:rsid w:val="00D851F3"/>
    <w:rsid w:val="00D85612"/>
    <w:rsid w:val="00D85933"/>
    <w:rsid w:val="00D85A58"/>
    <w:rsid w:val="00D86639"/>
    <w:rsid w:val="00D8672C"/>
    <w:rsid w:val="00D86826"/>
    <w:rsid w:val="00D86A84"/>
    <w:rsid w:val="00D87265"/>
    <w:rsid w:val="00D87465"/>
    <w:rsid w:val="00D87BA2"/>
    <w:rsid w:val="00D90055"/>
    <w:rsid w:val="00D90336"/>
    <w:rsid w:val="00D90750"/>
    <w:rsid w:val="00D909CF"/>
    <w:rsid w:val="00D90B2C"/>
    <w:rsid w:val="00D90BB2"/>
    <w:rsid w:val="00D90D98"/>
    <w:rsid w:val="00D90DC6"/>
    <w:rsid w:val="00D913F3"/>
    <w:rsid w:val="00D9147C"/>
    <w:rsid w:val="00D9197F"/>
    <w:rsid w:val="00D91EFA"/>
    <w:rsid w:val="00D920FB"/>
    <w:rsid w:val="00D929D7"/>
    <w:rsid w:val="00D92C74"/>
    <w:rsid w:val="00D92EE5"/>
    <w:rsid w:val="00D93917"/>
    <w:rsid w:val="00D93E45"/>
    <w:rsid w:val="00D9400C"/>
    <w:rsid w:val="00D9437E"/>
    <w:rsid w:val="00D944EA"/>
    <w:rsid w:val="00D94744"/>
    <w:rsid w:val="00D94D04"/>
    <w:rsid w:val="00D9511D"/>
    <w:rsid w:val="00D95D57"/>
    <w:rsid w:val="00D96788"/>
    <w:rsid w:val="00D96FF1"/>
    <w:rsid w:val="00D970FB"/>
    <w:rsid w:val="00D97469"/>
    <w:rsid w:val="00D9790F"/>
    <w:rsid w:val="00D97A06"/>
    <w:rsid w:val="00D97D74"/>
    <w:rsid w:val="00D97ECF"/>
    <w:rsid w:val="00D97FD0"/>
    <w:rsid w:val="00DA0238"/>
    <w:rsid w:val="00DA0852"/>
    <w:rsid w:val="00DA0ECE"/>
    <w:rsid w:val="00DA0F39"/>
    <w:rsid w:val="00DA10FC"/>
    <w:rsid w:val="00DA121F"/>
    <w:rsid w:val="00DA1A09"/>
    <w:rsid w:val="00DA1A56"/>
    <w:rsid w:val="00DA1B02"/>
    <w:rsid w:val="00DA1C3E"/>
    <w:rsid w:val="00DA26A3"/>
    <w:rsid w:val="00DA287F"/>
    <w:rsid w:val="00DA28FE"/>
    <w:rsid w:val="00DA2F7D"/>
    <w:rsid w:val="00DA333B"/>
    <w:rsid w:val="00DA3465"/>
    <w:rsid w:val="00DA3958"/>
    <w:rsid w:val="00DA3A77"/>
    <w:rsid w:val="00DA3E10"/>
    <w:rsid w:val="00DA3E42"/>
    <w:rsid w:val="00DA3F93"/>
    <w:rsid w:val="00DA4626"/>
    <w:rsid w:val="00DA53D3"/>
    <w:rsid w:val="00DA55E2"/>
    <w:rsid w:val="00DA5A53"/>
    <w:rsid w:val="00DA5E8D"/>
    <w:rsid w:val="00DA5FBC"/>
    <w:rsid w:val="00DA6595"/>
    <w:rsid w:val="00DA667C"/>
    <w:rsid w:val="00DA6847"/>
    <w:rsid w:val="00DA6A80"/>
    <w:rsid w:val="00DA6B79"/>
    <w:rsid w:val="00DA6C6C"/>
    <w:rsid w:val="00DA6D69"/>
    <w:rsid w:val="00DA6F6B"/>
    <w:rsid w:val="00DA70DA"/>
    <w:rsid w:val="00DA70F1"/>
    <w:rsid w:val="00DA734B"/>
    <w:rsid w:val="00DA7407"/>
    <w:rsid w:val="00DA7AF0"/>
    <w:rsid w:val="00DA7D08"/>
    <w:rsid w:val="00DB0651"/>
    <w:rsid w:val="00DB07F3"/>
    <w:rsid w:val="00DB093F"/>
    <w:rsid w:val="00DB0B9C"/>
    <w:rsid w:val="00DB0C4A"/>
    <w:rsid w:val="00DB0DB1"/>
    <w:rsid w:val="00DB0E76"/>
    <w:rsid w:val="00DB0F57"/>
    <w:rsid w:val="00DB0FB5"/>
    <w:rsid w:val="00DB16C8"/>
    <w:rsid w:val="00DB1A0F"/>
    <w:rsid w:val="00DB1EE9"/>
    <w:rsid w:val="00DB234B"/>
    <w:rsid w:val="00DB3C20"/>
    <w:rsid w:val="00DB4525"/>
    <w:rsid w:val="00DB48D9"/>
    <w:rsid w:val="00DB49DA"/>
    <w:rsid w:val="00DB4A68"/>
    <w:rsid w:val="00DB4A6E"/>
    <w:rsid w:val="00DB5108"/>
    <w:rsid w:val="00DB51C7"/>
    <w:rsid w:val="00DB5514"/>
    <w:rsid w:val="00DB5B31"/>
    <w:rsid w:val="00DB5CF0"/>
    <w:rsid w:val="00DB5F3E"/>
    <w:rsid w:val="00DB61D8"/>
    <w:rsid w:val="00DB6300"/>
    <w:rsid w:val="00DB63CE"/>
    <w:rsid w:val="00DB6AA8"/>
    <w:rsid w:val="00DB6BB8"/>
    <w:rsid w:val="00DB6EA2"/>
    <w:rsid w:val="00DB6FDD"/>
    <w:rsid w:val="00DB71C2"/>
    <w:rsid w:val="00DB738B"/>
    <w:rsid w:val="00DB7454"/>
    <w:rsid w:val="00DB793C"/>
    <w:rsid w:val="00DB7CEB"/>
    <w:rsid w:val="00DB7ED2"/>
    <w:rsid w:val="00DB7F86"/>
    <w:rsid w:val="00DC054E"/>
    <w:rsid w:val="00DC05A7"/>
    <w:rsid w:val="00DC0696"/>
    <w:rsid w:val="00DC0E4C"/>
    <w:rsid w:val="00DC1807"/>
    <w:rsid w:val="00DC1E8D"/>
    <w:rsid w:val="00DC205A"/>
    <w:rsid w:val="00DC24C1"/>
    <w:rsid w:val="00DC24F2"/>
    <w:rsid w:val="00DC26EE"/>
    <w:rsid w:val="00DC276C"/>
    <w:rsid w:val="00DC2B51"/>
    <w:rsid w:val="00DC2BE6"/>
    <w:rsid w:val="00DC2E39"/>
    <w:rsid w:val="00DC31D4"/>
    <w:rsid w:val="00DC3211"/>
    <w:rsid w:val="00DC3509"/>
    <w:rsid w:val="00DC3A51"/>
    <w:rsid w:val="00DC3C84"/>
    <w:rsid w:val="00DC3D00"/>
    <w:rsid w:val="00DC4044"/>
    <w:rsid w:val="00DC4948"/>
    <w:rsid w:val="00DC4AED"/>
    <w:rsid w:val="00DC4C8D"/>
    <w:rsid w:val="00DC5227"/>
    <w:rsid w:val="00DC5534"/>
    <w:rsid w:val="00DC56A7"/>
    <w:rsid w:val="00DC5965"/>
    <w:rsid w:val="00DC5AF7"/>
    <w:rsid w:val="00DC5B42"/>
    <w:rsid w:val="00DC6393"/>
    <w:rsid w:val="00DC67C0"/>
    <w:rsid w:val="00DC6CFA"/>
    <w:rsid w:val="00DC6D2C"/>
    <w:rsid w:val="00DC6F51"/>
    <w:rsid w:val="00DC778E"/>
    <w:rsid w:val="00DC77E7"/>
    <w:rsid w:val="00DC7B65"/>
    <w:rsid w:val="00DD05C3"/>
    <w:rsid w:val="00DD06D0"/>
    <w:rsid w:val="00DD0894"/>
    <w:rsid w:val="00DD0D78"/>
    <w:rsid w:val="00DD1284"/>
    <w:rsid w:val="00DD220D"/>
    <w:rsid w:val="00DD2D7E"/>
    <w:rsid w:val="00DD43BD"/>
    <w:rsid w:val="00DD4B39"/>
    <w:rsid w:val="00DD4BEA"/>
    <w:rsid w:val="00DD5104"/>
    <w:rsid w:val="00DD5255"/>
    <w:rsid w:val="00DD56A3"/>
    <w:rsid w:val="00DD5A1D"/>
    <w:rsid w:val="00DD5AED"/>
    <w:rsid w:val="00DD5B80"/>
    <w:rsid w:val="00DD5C36"/>
    <w:rsid w:val="00DD5E07"/>
    <w:rsid w:val="00DD5EFC"/>
    <w:rsid w:val="00DD60DC"/>
    <w:rsid w:val="00DD610F"/>
    <w:rsid w:val="00DD636F"/>
    <w:rsid w:val="00DD63C4"/>
    <w:rsid w:val="00DD6624"/>
    <w:rsid w:val="00DD6667"/>
    <w:rsid w:val="00DD6BDD"/>
    <w:rsid w:val="00DD6EA2"/>
    <w:rsid w:val="00DD6EEF"/>
    <w:rsid w:val="00DD7A41"/>
    <w:rsid w:val="00DD7CD2"/>
    <w:rsid w:val="00DE0065"/>
    <w:rsid w:val="00DE061F"/>
    <w:rsid w:val="00DE106F"/>
    <w:rsid w:val="00DE12FD"/>
    <w:rsid w:val="00DE153F"/>
    <w:rsid w:val="00DE154B"/>
    <w:rsid w:val="00DE1902"/>
    <w:rsid w:val="00DE1F08"/>
    <w:rsid w:val="00DE1FDE"/>
    <w:rsid w:val="00DE24D7"/>
    <w:rsid w:val="00DE27BB"/>
    <w:rsid w:val="00DE2D5D"/>
    <w:rsid w:val="00DE30A6"/>
    <w:rsid w:val="00DE39E8"/>
    <w:rsid w:val="00DE3DF6"/>
    <w:rsid w:val="00DE3FD1"/>
    <w:rsid w:val="00DE41AB"/>
    <w:rsid w:val="00DE45A8"/>
    <w:rsid w:val="00DE482B"/>
    <w:rsid w:val="00DE4EB9"/>
    <w:rsid w:val="00DE5395"/>
    <w:rsid w:val="00DE552C"/>
    <w:rsid w:val="00DE5A02"/>
    <w:rsid w:val="00DE5CFA"/>
    <w:rsid w:val="00DE603F"/>
    <w:rsid w:val="00DE6166"/>
    <w:rsid w:val="00DE6272"/>
    <w:rsid w:val="00DE633A"/>
    <w:rsid w:val="00DE66A4"/>
    <w:rsid w:val="00DE66E3"/>
    <w:rsid w:val="00DE6B17"/>
    <w:rsid w:val="00DE6C3C"/>
    <w:rsid w:val="00DE6F7B"/>
    <w:rsid w:val="00DE7825"/>
    <w:rsid w:val="00DE7875"/>
    <w:rsid w:val="00DE7886"/>
    <w:rsid w:val="00DE78EC"/>
    <w:rsid w:val="00DE7981"/>
    <w:rsid w:val="00DE7A90"/>
    <w:rsid w:val="00DE7E8B"/>
    <w:rsid w:val="00DF0213"/>
    <w:rsid w:val="00DF03B7"/>
    <w:rsid w:val="00DF047B"/>
    <w:rsid w:val="00DF0720"/>
    <w:rsid w:val="00DF0D68"/>
    <w:rsid w:val="00DF15CA"/>
    <w:rsid w:val="00DF1DCB"/>
    <w:rsid w:val="00DF2130"/>
    <w:rsid w:val="00DF231D"/>
    <w:rsid w:val="00DF2365"/>
    <w:rsid w:val="00DF2C3D"/>
    <w:rsid w:val="00DF30F2"/>
    <w:rsid w:val="00DF3562"/>
    <w:rsid w:val="00DF35E2"/>
    <w:rsid w:val="00DF3C7B"/>
    <w:rsid w:val="00DF3E94"/>
    <w:rsid w:val="00DF3EA7"/>
    <w:rsid w:val="00DF443A"/>
    <w:rsid w:val="00DF46F2"/>
    <w:rsid w:val="00DF4B70"/>
    <w:rsid w:val="00DF565D"/>
    <w:rsid w:val="00DF5D1B"/>
    <w:rsid w:val="00DF5DA6"/>
    <w:rsid w:val="00DF5E84"/>
    <w:rsid w:val="00DF63EF"/>
    <w:rsid w:val="00DF65B3"/>
    <w:rsid w:val="00DF6A2C"/>
    <w:rsid w:val="00DF6C52"/>
    <w:rsid w:val="00DF7546"/>
    <w:rsid w:val="00DF7F88"/>
    <w:rsid w:val="00E0004A"/>
    <w:rsid w:val="00E005A3"/>
    <w:rsid w:val="00E0079A"/>
    <w:rsid w:val="00E0089F"/>
    <w:rsid w:val="00E00974"/>
    <w:rsid w:val="00E00B8C"/>
    <w:rsid w:val="00E015FF"/>
    <w:rsid w:val="00E017D4"/>
    <w:rsid w:val="00E01C62"/>
    <w:rsid w:val="00E01DCD"/>
    <w:rsid w:val="00E01F03"/>
    <w:rsid w:val="00E020A5"/>
    <w:rsid w:val="00E021C3"/>
    <w:rsid w:val="00E02752"/>
    <w:rsid w:val="00E028F6"/>
    <w:rsid w:val="00E02D41"/>
    <w:rsid w:val="00E02E9B"/>
    <w:rsid w:val="00E034CD"/>
    <w:rsid w:val="00E03632"/>
    <w:rsid w:val="00E037A5"/>
    <w:rsid w:val="00E038E0"/>
    <w:rsid w:val="00E04923"/>
    <w:rsid w:val="00E04CDF"/>
    <w:rsid w:val="00E04DDC"/>
    <w:rsid w:val="00E0551F"/>
    <w:rsid w:val="00E0599A"/>
    <w:rsid w:val="00E060D7"/>
    <w:rsid w:val="00E06BED"/>
    <w:rsid w:val="00E06CD8"/>
    <w:rsid w:val="00E06CDF"/>
    <w:rsid w:val="00E06E92"/>
    <w:rsid w:val="00E07118"/>
    <w:rsid w:val="00E07864"/>
    <w:rsid w:val="00E07916"/>
    <w:rsid w:val="00E07ABD"/>
    <w:rsid w:val="00E07CFC"/>
    <w:rsid w:val="00E100B6"/>
    <w:rsid w:val="00E10A8A"/>
    <w:rsid w:val="00E10B27"/>
    <w:rsid w:val="00E10DC5"/>
    <w:rsid w:val="00E110ED"/>
    <w:rsid w:val="00E11980"/>
    <w:rsid w:val="00E119B7"/>
    <w:rsid w:val="00E11BFA"/>
    <w:rsid w:val="00E126A2"/>
    <w:rsid w:val="00E12893"/>
    <w:rsid w:val="00E12A48"/>
    <w:rsid w:val="00E12AB8"/>
    <w:rsid w:val="00E12FD2"/>
    <w:rsid w:val="00E1331E"/>
    <w:rsid w:val="00E13402"/>
    <w:rsid w:val="00E13953"/>
    <w:rsid w:val="00E1395E"/>
    <w:rsid w:val="00E13E01"/>
    <w:rsid w:val="00E149DB"/>
    <w:rsid w:val="00E14CE2"/>
    <w:rsid w:val="00E158DB"/>
    <w:rsid w:val="00E15B9B"/>
    <w:rsid w:val="00E15E62"/>
    <w:rsid w:val="00E15FA8"/>
    <w:rsid w:val="00E15FF1"/>
    <w:rsid w:val="00E16356"/>
    <w:rsid w:val="00E16795"/>
    <w:rsid w:val="00E169B0"/>
    <w:rsid w:val="00E16A82"/>
    <w:rsid w:val="00E16ABF"/>
    <w:rsid w:val="00E16FDC"/>
    <w:rsid w:val="00E17CA2"/>
    <w:rsid w:val="00E17ED7"/>
    <w:rsid w:val="00E20174"/>
    <w:rsid w:val="00E201CC"/>
    <w:rsid w:val="00E203F9"/>
    <w:rsid w:val="00E204BE"/>
    <w:rsid w:val="00E20787"/>
    <w:rsid w:val="00E207A5"/>
    <w:rsid w:val="00E2080C"/>
    <w:rsid w:val="00E209F4"/>
    <w:rsid w:val="00E21593"/>
    <w:rsid w:val="00E21642"/>
    <w:rsid w:val="00E21860"/>
    <w:rsid w:val="00E22CDC"/>
    <w:rsid w:val="00E22FFD"/>
    <w:rsid w:val="00E23011"/>
    <w:rsid w:val="00E2302E"/>
    <w:rsid w:val="00E23463"/>
    <w:rsid w:val="00E23869"/>
    <w:rsid w:val="00E250C8"/>
    <w:rsid w:val="00E252D1"/>
    <w:rsid w:val="00E253AB"/>
    <w:rsid w:val="00E25AAF"/>
    <w:rsid w:val="00E25D41"/>
    <w:rsid w:val="00E25E6F"/>
    <w:rsid w:val="00E262E7"/>
    <w:rsid w:val="00E26321"/>
    <w:rsid w:val="00E26FB1"/>
    <w:rsid w:val="00E27583"/>
    <w:rsid w:val="00E278AE"/>
    <w:rsid w:val="00E300AF"/>
    <w:rsid w:val="00E3066E"/>
    <w:rsid w:val="00E309E6"/>
    <w:rsid w:val="00E309F9"/>
    <w:rsid w:val="00E30D08"/>
    <w:rsid w:val="00E30E13"/>
    <w:rsid w:val="00E310AF"/>
    <w:rsid w:val="00E3117E"/>
    <w:rsid w:val="00E3144F"/>
    <w:rsid w:val="00E3158B"/>
    <w:rsid w:val="00E31B4C"/>
    <w:rsid w:val="00E31D6D"/>
    <w:rsid w:val="00E32141"/>
    <w:rsid w:val="00E32246"/>
    <w:rsid w:val="00E3231D"/>
    <w:rsid w:val="00E326DB"/>
    <w:rsid w:val="00E32710"/>
    <w:rsid w:val="00E32813"/>
    <w:rsid w:val="00E329EC"/>
    <w:rsid w:val="00E32C4D"/>
    <w:rsid w:val="00E32E66"/>
    <w:rsid w:val="00E33115"/>
    <w:rsid w:val="00E33168"/>
    <w:rsid w:val="00E3327E"/>
    <w:rsid w:val="00E33409"/>
    <w:rsid w:val="00E33617"/>
    <w:rsid w:val="00E33869"/>
    <w:rsid w:val="00E33A0A"/>
    <w:rsid w:val="00E33F6A"/>
    <w:rsid w:val="00E340CE"/>
    <w:rsid w:val="00E343DC"/>
    <w:rsid w:val="00E34551"/>
    <w:rsid w:val="00E34597"/>
    <w:rsid w:val="00E345FB"/>
    <w:rsid w:val="00E34770"/>
    <w:rsid w:val="00E34B13"/>
    <w:rsid w:val="00E3504C"/>
    <w:rsid w:val="00E350DD"/>
    <w:rsid w:val="00E35920"/>
    <w:rsid w:val="00E361B7"/>
    <w:rsid w:val="00E369EB"/>
    <w:rsid w:val="00E36D53"/>
    <w:rsid w:val="00E36D9D"/>
    <w:rsid w:val="00E371FB"/>
    <w:rsid w:val="00E3748C"/>
    <w:rsid w:val="00E37BBF"/>
    <w:rsid w:val="00E40200"/>
    <w:rsid w:val="00E413DC"/>
    <w:rsid w:val="00E41B66"/>
    <w:rsid w:val="00E41BA5"/>
    <w:rsid w:val="00E41BA9"/>
    <w:rsid w:val="00E42556"/>
    <w:rsid w:val="00E42959"/>
    <w:rsid w:val="00E42C84"/>
    <w:rsid w:val="00E42DA4"/>
    <w:rsid w:val="00E42EA7"/>
    <w:rsid w:val="00E4334C"/>
    <w:rsid w:val="00E43C5A"/>
    <w:rsid w:val="00E43DAF"/>
    <w:rsid w:val="00E4410A"/>
    <w:rsid w:val="00E44248"/>
    <w:rsid w:val="00E446F7"/>
    <w:rsid w:val="00E449C9"/>
    <w:rsid w:val="00E44BCB"/>
    <w:rsid w:val="00E45623"/>
    <w:rsid w:val="00E458D7"/>
    <w:rsid w:val="00E45E19"/>
    <w:rsid w:val="00E460E8"/>
    <w:rsid w:val="00E46154"/>
    <w:rsid w:val="00E46D33"/>
    <w:rsid w:val="00E46D71"/>
    <w:rsid w:val="00E471EF"/>
    <w:rsid w:val="00E47673"/>
    <w:rsid w:val="00E47D5D"/>
    <w:rsid w:val="00E47D91"/>
    <w:rsid w:val="00E47DD8"/>
    <w:rsid w:val="00E50018"/>
    <w:rsid w:val="00E501DE"/>
    <w:rsid w:val="00E50440"/>
    <w:rsid w:val="00E5055C"/>
    <w:rsid w:val="00E505F1"/>
    <w:rsid w:val="00E5093C"/>
    <w:rsid w:val="00E50E79"/>
    <w:rsid w:val="00E5114C"/>
    <w:rsid w:val="00E514E3"/>
    <w:rsid w:val="00E517B9"/>
    <w:rsid w:val="00E51D33"/>
    <w:rsid w:val="00E51D6C"/>
    <w:rsid w:val="00E529BB"/>
    <w:rsid w:val="00E529EB"/>
    <w:rsid w:val="00E52A88"/>
    <w:rsid w:val="00E52C63"/>
    <w:rsid w:val="00E533CA"/>
    <w:rsid w:val="00E53469"/>
    <w:rsid w:val="00E5361C"/>
    <w:rsid w:val="00E53AE4"/>
    <w:rsid w:val="00E53C29"/>
    <w:rsid w:val="00E53CF5"/>
    <w:rsid w:val="00E54229"/>
    <w:rsid w:val="00E549B9"/>
    <w:rsid w:val="00E54BF8"/>
    <w:rsid w:val="00E54D2E"/>
    <w:rsid w:val="00E55122"/>
    <w:rsid w:val="00E55192"/>
    <w:rsid w:val="00E55B29"/>
    <w:rsid w:val="00E5629D"/>
    <w:rsid w:val="00E5647D"/>
    <w:rsid w:val="00E56624"/>
    <w:rsid w:val="00E569FA"/>
    <w:rsid w:val="00E56F27"/>
    <w:rsid w:val="00E5708A"/>
    <w:rsid w:val="00E57292"/>
    <w:rsid w:val="00E5788B"/>
    <w:rsid w:val="00E57B42"/>
    <w:rsid w:val="00E57BA7"/>
    <w:rsid w:val="00E57FEF"/>
    <w:rsid w:val="00E60448"/>
    <w:rsid w:val="00E605DA"/>
    <w:rsid w:val="00E60643"/>
    <w:rsid w:val="00E60754"/>
    <w:rsid w:val="00E60C97"/>
    <w:rsid w:val="00E60E03"/>
    <w:rsid w:val="00E60FA4"/>
    <w:rsid w:val="00E61116"/>
    <w:rsid w:val="00E61189"/>
    <w:rsid w:val="00E61301"/>
    <w:rsid w:val="00E61378"/>
    <w:rsid w:val="00E6164F"/>
    <w:rsid w:val="00E61C43"/>
    <w:rsid w:val="00E62022"/>
    <w:rsid w:val="00E62194"/>
    <w:rsid w:val="00E622FA"/>
    <w:rsid w:val="00E62397"/>
    <w:rsid w:val="00E6299D"/>
    <w:rsid w:val="00E629F8"/>
    <w:rsid w:val="00E62C9E"/>
    <w:rsid w:val="00E633BA"/>
    <w:rsid w:val="00E6344F"/>
    <w:rsid w:val="00E637E0"/>
    <w:rsid w:val="00E6385E"/>
    <w:rsid w:val="00E639DA"/>
    <w:rsid w:val="00E6439A"/>
    <w:rsid w:val="00E64585"/>
    <w:rsid w:val="00E64B23"/>
    <w:rsid w:val="00E64B93"/>
    <w:rsid w:val="00E64EB4"/>
    <w:rsid w:val="00E64F06"/>
    <w:rsid w:val="00E64F40"/>
    <w:rsid w:val="00E65178"/>
    <w:rsid w:val="00E653EF"/>
    <w:rsid w:val="00E65582"/>
    <w:rsid w:val="00E65DA6"/>
    <w:rsid w:val="00E66109"/>
    <w:rsid w:val="00E66338"/>
    <w:rsid w:val="00E666F0"/>
    <w:rsid w:val="00E6679A"/>
    <w:rsid w:val="00E66913"/>
    <w:rsid w:val="00E6692D"/>
    <w:rsid w:val="00E66AAC"/>
    <w:rsid w:val="00E6718E"/>
    <w:rsid w:val="00E67BBF"/>
    <w:rsid w:val="00E67BC6"/>
    <w:rsid w:val="00E67F47"/>
    <w:rsid w:val="00E700F6"/>
    <w:rsid w:val="00E702F1"/>
    <w:rsid w:val="00E7053D"/>
    <w:rsid w:val="00E7076D"/>
    <w:rsid w:val="00E70779"/>
    <w:rsid w:val="00E7079E"/>
    <w:rsid w:val="00E708E6"/>
    <w:rsid w:val="00E70FA9"/>
    <w:rsid w:val="00E71049"/>
    <w:rsid w:val="00E716C2"/>
    <w:rsid w:val="00E71B72"/>
    <w:rsid w:val="00E71BDC"/>
    <w:rsid w:val="00E721B3"/>
    <w:rsid w:val="00E722DD"/>
    <w:rsid w:val="00E72A64"/>
    <w:rsid w:val="00E72DB8"/>
    <w:rsid w:val="00E72F56"/>
    <w:rsid w:val="00E72FF0"/>
    <w:rsid w:val="00E73034"/>
    <w:rsid w:val="00E740C4"/>
    <w:rsid w:val="00E74236"/>
    <w:rsid w:val="00E74944"/>
    <w:rsid w:val="00E7497E"/>
    <w:rsid w:val="00E74F07"/>
    <w:rsid w:val="00E752C0"/>
    <w:rsid w:val="00E752EE"/>
    <w:rsid w:val="00E754BD"/>
    <w:rsid w:val="00E75555"/>
    <w:rsid w:val="00E75588"/>
    <w:rsid w:val="00E75C82"/>
    <w:rsid w:val="00E75EDF"/>
    <w:rsid w:val="00E76695"/>
    <w:rsid w:val="00E76A41"/>
    <w:rsid w:val="00E76C3B"/>
    <w:rsid w:val="00E76F50"/>
    <w:rsid w:val="00E77354"/>
    <w:rsid w:val="00E773E7"/>
    <w:rsid w:val="00E77579"/>
    <w:rsid w:val="00E77CCA"/>
    <w:rsid w:val="00E77E71"/>
    <w:rsid w:val="00E805B6"/>
    <w:rsid w:val="00E80758"/>
    <w:rsid w:val="00E80838"/>
    <w:rsid w:val="00E80C07"/>
    <w:rsid w:val="00E80C1A"/>
    <w:rsid w:val="00E81132"/>
    <w:rsid w:val="00E81223"/>
    <w:rsid w:val="00E81844"/>
    <w:rsid w:val="00E81E0E"/>
    <w:rsid w:val="00E82244"/>
    <w:rsid w:val="00E82557"/>
    <w:rsid w:val="00E8257C"/>
    <w:rsid w:val="00E828E1"/>
    <w:rsid w:val="00E83010"/>
    <w:rsid w:val="00E83400"/>
    <w:rsid w:val="00E8381A"/>
    <w:rsid w:val="00E83E70"/>
    <w:rsid w:val="00E84058"/>
    <w:rsid w:val="00E842C5"/>
    <w:rsid w:val="00E84923"/>
    <w:rsid w:val="00E84AE8"/>
    <w:rsid w:val="00E84DE7"/>
    <w:rsid w:val="00E85254"/>
    <w:rsid w:val="00E85689"/>
    <w:rsid w:val="00E8594A"/>
    <w:rsid w:val="00E85999"/>
    <w:rsid w:val="00E85A3E"/>
    <w:rsid w:val="00E85EE4"/>
    <w:rsid w:val="00E85F0A"/>
    <w:rsid w:val="00E86510"/>
    <w:rsid w:val="00E86815"/>
    <w:rsid w:val="00E869D6"/>
    <w:rsid w:val="00E86A31"/>
    <w:rsid w:val="00E86F85"/>
    <w:rsid w:val="00E87072"/>
    <w:rsid w:val="00E870FF"/>
    <w:rsid w:val="00E873FB"/>
    <w:rsid w:val="00E87531"/>
    <w:rsid w:val="00E875FE"/>
    <w:rsid w:val="00E87771"/>
    <w:rsid w:val="00E87A3F"/>
    <w:rsid w:val="00E87A63"/>
    <w:rsid w:val="00E90F33"/>
    <w:rsid w:val="00E911A3"/>
    <w:rsid w:val="00E91B7D"/>
    <w:rsid w:val="00E91C43"/>
    <w:rsid w:val="00E91DCC"/>
    <w:rsid w:val="00E92405"/>
    <w:rsid w:val="00E92552"/>
    <w:rsid w:val="00E92775"/>
    <w:rsid w:val="00E92891"/>
    <w:rsid w:val="00E92A61"/>
    <w:rsid w:val="00E92E03"/>
    <w:rsid w:val="00E93561"/>
    <w:rsid w:val="00E93754"/>
    <w:rsid w:val="00E93BF1"/>
    <w:rsid w:val="00E94615"/>
    <w:rsid w:val="00E9467F"/>
    <w:rsid w:val="00E94A3D"/>
    <w:rsid w:val="00E95160"/>
    <w:rsid w:val="00E9536C"/>
    <w:rsid w:val="00E95918"/>
    <w:rsid w:val="00E95A64"/>
    <w:rsid w:val="00E95ABC"/>
    <w:rsid w:val="00E95DAB"/>
    <w:rsid w:val="00E95F64"/>
    <w:rsid w:val="00E96662"/>
    <w:rsid w:val="00E96D6F"/>
    <w:rsid w:val="00E96F4E"/>
    <w:rsid w:val="00E97215"/>
    <w:rsid w:val="00E972D2"/>
    <w:rsid w:val="00E97378"/>
    <w:rsid w:val="00E9749C"/>
    <w:rsid w:val="00E974DD"/>
    <w:rsid w:val="00E976F0"/>
    <w:rsid w:val="00E97715"/>
    <w:rsid w:val="00E978BB"/>
    <w:rsid w:val="00E97F10"/>
    <w:rsid w:val="00EA10E7"/>
    <w:rsid w:val="00EA13E3"/>
    <w:rsid w:val="00EA15AC"/>
    <w:rsid w:val="00EA1DAA"/>
    <w:rsid w:val="00EA1F34"/>
    <w:rsid w:val="00EA20BA"/>
    <w:rsid w:val="00EA2213"/>
    <w:rsid w:val="00EA2218"/>
    <w:rsid w:val="00EA26CA"/>
    <w:rsid w:val="00EA2C73"/>
    <w:rsid w:val="00EA2E74"/>
    <w:rsid w:val="00EA347D"/>
    <w:rsid w:val="00EA3536"/>
    <w:rsid w:val="00EA3A73"/>
    <w:rsid w:val="00EA3B63"/>
    <w:rsid w:val="00EA4166"/>
    <w:rsid w:val="00EA4365"/>
    <w:rsid w:val="00EA4707"/>
    <w:rsid w:val="00EA473F"/>
    <w:rsid w:val="00EA49B6"/>
    <w:rsid w:val="00EA4B46"/>
    <w:rsid w:val="00EA560D"/>
    <w:rsid w:val="00EA5ACF"/>
    <w:rsid w:val="00EA5DD3"/>
    <w:rsid w:val="00EA5DDD"/>
    <w:rsid w:val="00EA5EFE"/>
    <w:rsid w:val="00EA5F53"/>
    <w:rsid w:val="00EA6427"/>
    <w:rsid w:val="00EA6D60"/>
    <w:rsid w:val="00EA6E70"/>
    <w:rsid w:val="00EA73CE"/>
    <w:rsid w:val="00EA74D1"/>
    <w:rsid w:val="00EA798E"/>
    <w:rsid w:val="00EA7C04"/>
    <w:rsid w:val="00EB02C0"/>
    <w:rsid w:val="00EB10EB"/>
    <w:rsid w:val="00EB10F1"/>
    <w:rsid w:val="00EB1CC8"/>
    <w:rsid w:val="00EB1E2E"/>
    <w:rsid w:val="00EB1FC9"/>
    <w:rsid w:val="00EB2138"/>
    <w:rsid w:val="00EB22CE"/>
    <w:rsid w:val="00EB2FBF"/>
    <w:rsid w:val="00EB3179"/>
    <w:rsid w:val="00EB340B"/>
    <w:rsid w:val="00EB3443"/>
    <w:rsid w:val="00EB36D4"/>
    <w:rsid w:val="00EB36F1"/>
    <w:rsid w:val="00EB3BAB"/>
    <w:rsid w:val="00EB4163"/>
    <w:rsid w:val="00EB4214"/>
    <w:rsid w:val="00EB4291"/>
    <w:rsid w:val="00EB4C32"/>
    <w:rsid w:val="00EB4CC4"/>
    <w:rsid w:val="00EB4D3C"/>
    <w:rsid w:val="00EB5141"/>
    <w:rsid w:val="00EB6291"/>
    <w:rsid w:val="00EB6685"/>
    <w:rsid w:val="00EB6BA3"/>
    <w:rsid w:val="00EB6DFB"/>
    <w:rsid w:val="00EB7372"/>
    <w:rsid w:val="00EB73ED"/>
    <w:rsid w:val="00EB75D8"/>
    <w:rsid w:val="00EB7794"/>
    <w:rsid w:val="00EB7C3C"/>
    <w:rsid w:val="00EC01D2"/>
    <w:rsid w:val="00EC0315"/>
    <w:rsid w:val="00EC0502"/>
    <w:rsid w:val="00EC0735"/>
    <w:rsid w:val="00EC14AF"/>
    <w:rsid w:val="00EC15FD"/>
    <w:rsid w:val="00EC1950"/>
    <w:rsid w:val="00EC1C88"/>
    <w:rsid w:val="00EC1DB0"/>
    <w:rsid w:val="00EC2B32"/>
    <w:rsid w:val="00EC314B"/>
    <w:rsid w:val="00EC318F"/>
    <w:rsid w:val="00EC3995"/>
    <w:rsid w:val="00EC3EFC"/>
    <w:rsid w:val="00EC425D"/>
    <w:rsid w:val="00EC42C3"/>
    <w:rsid w:val="00EC4382"/>
    <w:rsid w:val="00EC485F"/>
    <w:rsid w:val="00EC4B4D"/>
    <w:rsid w:val="00EC4C82"/>
    <w:rsid w:val="00EC4F56"/>
    <w:rsid w:val="00EC52CB"/>
    <w:rsid w:val="00EC5CE4"/>
    <w:rsid w:val="00EC5E45"/>
    <w:rsid w:val="00EC5EE7"/>
    <w:rsid w:val="00EC6145"/>
    <w:rsid w:val="00EC6149"/>
    <w:rsid w:val="00EC6509"/>
    <w:rsid w:val="00EC6600"/>
    <w:rsid w:val="00EC6EA0"/>
    <w:rsid w:val="00EC7355"/>
    <w:rsid w:val="00EC7382"/>
    <w:rsid w:val="00EC741F"/>
    <w:rsid w:val="00EC7BF5"/>
    <w:rsid w:val="00ED0176"/>
    <w:rsid w:val="00ED0391"/>
    <w:rsid w:val="00ED0534"/>
    <w:rsid w:val="00ED06EA"/>
    <w:rsid w:val="00ED07E7"/>
    <w:rsid w:val="00ED0842"/>
    <w:rsid w:val="00ED0847"/>
    <w:rsid w:val="00ED0E67"/>
    <w:rsid w:val="00ED1483"/>
    <w:rsid w:val="00ED18C9"/>
    <w:rsid w:val="00ED2238"/>
    <w:rsid w:val="00ED2358"/>
    <w:rsid w:val="00ED23B7"/>
    <w:rsid w:val="00ED26D2"/>
    <w:rsid w:val="00ED2823"/>
    <w:rsid w:val="00ED2B2A"/>
    <w:rsid w:val="00ED2FA3"/>
    <w:rsid w:val="00ED2FF2"/>
    <w:rsid w:val="00ED3BBD"/>
    <w:rsid w:val="00ED3E8C"/>
    <w:rsid w:val="00ED3F93"/>
    <w:rsid w:val="00ED4144"/>
    <w:rsid w:val="00ED4659"/>
    <w:rsid w:val="00ED49AA"/>
    <w:rsid w:val="00ED4A3F"/>
    <w:rsid w:val="00ED4D54"/>
    <w:rsid w:val="00ED4F08"/>
    <w:rsid w:val="00ED542E"/>
    <w:rsid w:val="00ED59A9"/>
    <w:rsid w:val="00ED62C2"/>
    <w:rsid w:val="00ED64A0"/>
    <w:rsid w:val="00ED6B8A"/>
    <w:rsid w:val="00ED6F1E"/>
    <w:rsid w:val="00ED7382"/>
    <w:rsid w:val="00ED7384"/>
    <w:rsid w:val="00EE1235"/>
    <w:rsid w:val="00EE13D6"/>
    <w:rsid w:val="00EE1797"/>
    <w:rsid w:val="00EE1E0F"/>
    <w:rsid w:val="00EE2947"/>
    <w:rsid w:val="00EE29F8"/>
    <w:rsid w:val="00EE30DC"/>
    <w:rsid w:val="00EE3280"/>
    <w:rsid w:val="00EE362D"/>
    <w:rsid w:val="00EE36D7"/>
    <w:rsid w:val="00EE3ABB"/>
    <w:rsid w:val="00EE3B8D"/>
    <w:rsid w:val="00EE3C38"/>
    <w:rsid w:val="00EE3C85"/>
    <w:rsid w:val="00EE3FBB"/>
    <w:rsid w:val="00EE43BE"/>
    <w:rsid w:val="00EE4D7F"/>
    <w:rsid w:val="00EE53CA"/>
    <w:rsid w:val="00EE55C4"/>
    <w:rsid w:val="00EE58BD"/>
    <w:rsid w:val="00EE5AEC"/>
    <w:rsid w:val="00EE5D28"/>
    <w:rsid w:val="00EE5EB4"/>
    <w:rsid w:val="00EE678D"/>
    <w:rsid w:val="00EE6868"/>
    <w:rsid w:val="00EE71B4"/>
    <w:rsid w:val="00EE7844"/>
    <w:rsid w:val="00EE7A40"/>
    <w:rsid w:val="00EE7AD8"/>
    <w:rsid w:val="00EF00D2"/>
    <w:rsid w:val="00EF0180"/>
    <w:rsid w:val="00EF01D8"/>
    <w:rsid w:val="00EF01E6"/>
    <w:rsid w:val="00EF06FB"/>
    <w:rsid w:val="00EF0E3D"/>
    <w:rsid w:val="00EF10A6"/>
    <w:rsid w:val="00EF1451"/>
    <w:rsid w:val="00EF1847"/>
    <w:rsid w:val="00EF1A22"/>
    <w:rsid w:val="00EF1C5D"/>
    <w:rsid w:val="00EF20EC"/>
    <w:rsid w:val="00EF2296"/>
    <w:rsid w:val="00EF24DA"/>
    <w:rsid w:val="00EF2855"/>
    <w:rsid w:val="00EF2A92"/>
    <w:rsid w:val="00EF2A97"/>
    <w:rsid w:val="00EF2FFC"/>
    <w:rsid w:val="00EF363E"/>
    <w:rsid w:val="00EF38D2"/>
    <w:rsid w:val="00EF3CAA"/>
    <w:rsid w:val="00EF44B1"/>
    <w:rsid w:val="00EF4B02"/>
    <w:rsid w:val="00EF4CF3"/>
    <w:rsid w:val="00EF58E6"/>
    <w:rsid w:val="00EF5978"/>
    <w:rsid w:val="00EF6177"/>
    <w:rsid w:val="00EF6432"/>
    <w:rsid w:val="00EF65AA"/>
    <w:rsid w:val="00EF681E"/>
    <w:rsid w:val="00EF6B86"/>
    <w:rsid w:val="00EF6E3E"/>
    <w:rsid w:val="00EF70FC"/>
    <w:rsid w:val="00EF7135"/>
    <w:rsid w:val="00EF73FE"/>
    <w:rsid w:val="00F00D4E"/>
    <w:rsid w:val="00F014DA"/>
    <w:rsid w:val="00F02A40"/>
    <w:rsid w:val="00F02C06"/>
    <w:rsid w:val="00F02F16"/>
    <w:rsid w:val="00F02F52"/>
    <w:rsid w:val="00F0351A"/>
    <w:rsid w:val="00F03638"/>
    <w:rsid w:val="00F039D2"/>
    <w:rsid w:val="00F03DCF"/>
    <w:rsid w:val="00F041EF"/>
    <w:rsid w:val="00F0476B"/>
    <w:rsid w:val="00F04B5B"/>
    <w:rsid w:val="00F04EE5"/>
    <w:rsid w:val="00F0520F"/>
    <w:rsid w:val="00F05263"/>
    <w:rsid w:val="00F0583B"/>
    <w:rsid w:val="00F05AE0"/>
    <w:rsid w:val="00F05B62"/>
    <w:rsid w:val="00F05BE3"/>
    <w:rsid w:val="00F05DD2"/>
    <w:rsid w:val="00F063F1"/>
    <w:rsid w:val="00F067E2"/>
    <w:rsid w:val="00F068CC"/>
    <w:rsid w:val="00F069BF"/>
    <w:rsid w:val="00F07647"/>
    <w:rsid w:val="00F0765A"/>
    <w:rsid w:val="00F07B9F"/>
    <w:rsid w:val="00F07BC4"/>
    <w:rsid w:val="00F07EDE"/>
    <w:rsid w:val="00F07FA9"/>
    <w:rsid w:val="00F10131"/>
    <w:rsid w:val="00F10207"/>
    <w:rsid w:val="00F105B2"/>
    <w:rsid w:val="00F105F3"/>
    <w:rsid w:val="00F1060B"/>
    <w:rsid w:val="00F10FAC"/>
    <w:rsid w:val="00F112D4"/>
    <w:rsid w:val="00F113A4"/>
    <w:rsid w:val="00F113B9"/>
    <w:rsid w:val="00F1194A"/>
    <w:rsid w:val="00F11A23"/>
    <w:rsid w:val="00F11C21"/>
    <w:rsid w:val="00F12157"/>
    <w:rsid w:val="00F125D3"/>
    <w:rsid w:val="00F12887"/>
    <w:rsid w:val="00F12ED6"/>
    <w:rsid w:val="00F12ED7"/>
    <w:rsid w:val="00F1301F"/>
    <w:rsid w:val="00F133A1"/>
    <w:rsid w:val="00F135F4"/>
    <w:rsid w:val="00F137E5"/>
    <w:rsid w:val="00F13BA7"/>
    <w:rsid w:val="00F13DAB"/>
    <w:rsid w:val="00F1426A"/>
    <w:rsid w:val="00F14320"/>
    <w:rsid w:val="00F1440C"/>
    <w:rsid w:val="00F14488"/>
    <w:rsid w:val="00F14605"/>
    <w:rsid w:val="00F147EF"/>
    <w:rsid w:val="00F150D1"/>
    <w:rsid w:val="00F151F2"/>
    <w:rsid w:val="00F15345"/>
    <w:rsid w:val="00F155FC"/>
    <w:rsid w:val="00F15C94"/>
    <w:rsid w:val="00F15D7D"/>
    <w:rsid w:val="00F16376"/>
    <w:rsid w:val="00F165A0"/>
    <w:rsid w:val="00F16683"/>
    <w:rsid w:val="00F16CDA"/>
    <w:rsid w:val="00F16DCC"/>
    <w:rsid w:val="00F16EA0"/>
    <w:rsid w:val="00F17308"/>
    <w:rsid w:val="00F17C41"/>
    <w:rsid w:val="00F17D92"/>
    <w:rsid w:val="00F20622"/>
    <w:rsid w:val="00F20AC3"/>
    <w:rsid w:val="00F2127F"/>
    <w:rsid w:val="00F2129E"/>
    <w:rsid w:val="00F212DE"/>
    <w:rsid w:val="00F215A3"/>
    <w:rsid w:val="00F21644"/>
    <w:rsid w:val="00F21BB3"/>
    <w:rsid w:val="00F21C32"/>
    <w:rsid w:val="00F21F46"/>
    <w:rsid w:val="00F22172"/>
    <w:rsid w:val="00F221E6"/>
    <w:rsid w:val="00F223F7"/>
    <w:rsid w:val="00F22FD9"/>
    <w:rsid w:val="00F234D2"/>
    <w:rsid w:val="00F2372A"/>
    <w:rsid w:val="00F23906"/>
    <w:rsid w:val="00F23943"/>
    <w:rsid w:val="00F23C6D"/>
    <w:rsid w:val="00F23FAC"/>
    <w:rsid w:val="00F2410A"/>
    <w:rsid w:val="00F2429A"/>
    <w:rsid w:val="00F243DA"/>
    <w:rsid w:val="00F246B4"/>
    <w:rsid w:val="00F24868"/>
    <w:rsid w:val="00F24980"/>
    <w:rsid w:val="00F249C4"/>
    <w:rsid w:val="00F24EA4"/>
    <w:rsid w:val="00F24F4A"/>
    <w:rsid w:val="00F251F7"/>
    <w:rsid w:val="00F252FE"/>
    <w:rsid w:val="00F254E0"/>
    <w:rsid w:val="00F25507"/>
    <w:rsid w:val="00F25511"/>
    <w:rsid w:val="00F25695"/>
    <w:rsid w:val="00F25CBD"/>
    <w:rsid w:val="00F2625B"/>
    <w:rsid w:val="00F2656D"/>
    <w:rsid w:val="00F267FE"/>
    <w:rsid w:val="00F2704B"/>
    <w:rsid w:val="00F2743B"/>
    <w:rsid w:val="00F27896"/>
    <w:rsid w:val="00F27A72"/>
    <w:rsid w:val="00F305D5"/>
    <w:rsid w:val="00F305FB"/>
    <w:rsid w:val="00F30743"/>
    <w:rsid w:val="00F3095A"/>
    <w:rsid w:val="00F30ADE"/>
    <w:rsid w:val="00F30B82"/>
    <w:rsid w:val="00F30F99"/>
    <w:rsid w:val="00F3146F"/>
    <w:rsid w:val="00F31524"/>
    <w:rsid w:val="00F31851"/>
    <w:rsid w:val="00F31D83"/>
    <w:rsid w:val="00F31F4E"/>
    <w:rsid w:val="00F31FEA"/>
    <w:rsid w:val="00F323A6"/>
    <w:rsid w:val="00F3279E"/>
    <w:rsid w:val="00F32835"/>
    <w:rsid w:val="00F32AC6"/>
    <w:rsid w:val="00F32DFB"/>
    <w:rsid w:val="00F3311D"/>
    <w:rsid w:val="00F33228"/>
    <w:rsid w:val="00F33B63"/>
    <w:rsid w:val="00F347BC"/>
    <w:rsid w:val="00F34AE5"/>
    <w:rsid w:val="00F34BAD"/>
    <w:rsid w:val="00F359F3"/>
    <w:rsid w:val="00F35A0A"/>
    <w:rsid w:val="00F35CAD"/>
    <w:rsid w:val="00F35EBD"/>
    <w:rsid w:val="00F3668F"/>
    <w:rsid w:val="00F36FB6"/>
    <w:rsid w:val="00F371A4"/>
    <w:rsid w:val="00F372E6"/>
    <w:rsid w:val="00F373A0"/>
    <w:rsid w:val="00F376B1"/>
    <w:rsid w:val="00F378FF"/>
    <w:rsid w:val="00F37D69"/>
    <w:rsid w:val="00F37EE0"/>
    <w:rsid w:val="00F40602"/>
    <w:rsid w:val="00F40C93"/>
    <w:rsid w:val="00F40CB7"/>
    <w:rsid w:val="00F415EF"/>
    <w:rsid w:val="00F41840"/>
    <w:rsid w:val="00F41C0F"/>
    <w:rsid w:val="00F41EE6"/>
    <w:rsid w:val="00F421A9"/>
    <w:rsid w:val="00F42368"/>
    <w:rsid w:val="00F423CD"/>
    <w:rsid w:val="00F426E8"/>
    <w:rsid w:val="00F42C20"/>
    <w:rsid w:val="00F42CA7"/>
    <w:rsid w:val="00F42CD7"/>
    <w:rsid w:val="00F42F54"/>
    <w:rsid w:val="00F42FF3"/>
    <w:rsid w:val="00F43CE1"/>
    <w:rsid w:val="00F442D1"/>
    <w:rsid w:val="00F44300"/>
    <w:rsid w:val="00F44674"/>
    <w:rsid w:val="00F4470E"/>
    <w:rsid w:val="00F44890"/>
    <w:rsid w:val="00F44D88"/>
    <w:rsid w:val="00F44DFE"/>
    <w:rsid w:val="00F44EF8"/>
    <w:rsid w:val="00F44FBF"/>
    <w:rsid w:val="00F454A9"/>
    <w:rsid w:val="00F45B44"/>
    <w:rsid w:val="00F45C80"/>
    <w:rsid w:val="00F4655A"/>
    <w:rsid w:val="00F46BE1"/>
    <w:rsid w:val="00F470B7"/>
    <w:rsid w:val="00F4741D"/>
    <w:rsid w:val="00F474C2"/>
    <w:rsid w:val="00F4763F"/>
    <w:rsid w:val="00F478F7"/>
    <w:rsid w:val="00F478FB"/>
    <w:rsid w:val="00F47B9C"/>
    <w:rsid w:val="00F47F70"/>
    <w:rsid w:val="00F501DE"/>
    <w:rsid w:val="00F50382"/>
    <w:rsid w:val="00F506AA"/>
    <w:rsid w:val="00F50A8A"/>
    <w:rsid w:val="00F50C13"/>
    <w:rsid w:val="00F50C2D"/>
    <w:rsid w:val="00F50D08"/>
    <w:rsid w:val="00F518D5"/>
    <w:rsid w:val="00F51A60"/>
    <w:rsid w:val="00F51E04"/>
    <w:rsid w:val="00F527BA"/>
    <w:rsid w:val="00F52813"/>
    <w:rsid w:val="00F52857"/>
    <w:rsid w:val="00F52A44"/>
    <w:rsid w:val="00F53274"/>
    <w:rsid w:val="00F53878"/>
    <w:rsid w:val="00F53937"/>
    <w:rsid w:val="00F53BA0"/>
    <w:rsid w:val="00F54CFF"/>
    <w:rsid w:val="00F550F4"/>
    <w:rsid w:val="00F55276"/>
    <w:rsid w:val="00F553CA"/>
    <w:rsid w:val="00F556A8"/>
    <w:rsid w:val="00F55A4D"/>
    <w:rsid w:val="00F55CDF"/>
    <w:rsid w:val="00F55D9A"/>
    <w:rsid w:val="00F56259"/>
    <w:rsid w:val="00F563A2"/>
    <w:rsid w:val="00F566BF"/>
    <w:rsid w:val="00F566CC"/>
    <w:rsid w:val="00F56713"/>
    <w:rsid w:val="00F568C4"/>
    <w:rsid w:val="00F56A0E"/>
    <w:rsid w:val="00F56E43"/>
    <w:rsid w:val="00F5703B"/>
    <w:rsid w:val="00F5718B"/>
    <w:rsid w:val="00F574B2"/>
    <w:rsid w:val="00F57523"/>
    <w:rsid w:val="00F57AE9"/>
    <w:rsid w:val="00F6037A"/>
    <w:rsid w:val="00F6063F"/>
    <w:rsid w:val="00F608D9"/>
    <w:rsid w:val="00F60E4A"/>
    <w:rsid w:val="00F610D6"/>
    <w:rsid w:val="00F6115A"/>
    <w:rsid w:val="00F61432"/>
    <w:rsid w:val="00F61496"/>
    <w:rsid w:val="00F6152A"/>
    <w:rsid w:val="00F61692"/>
    <w:rsid w:val="00F61965"/>
    <w:rsid w:val="00F61983"/>
    <w:rsid w:val="00F619B1"/>
    <w:rsid w:val="00F61C51"/>
    <w:rsid w:val="00F61CEB"/>
    <w:rsid w:val="00F61F0A"/>
    <w:rsid w:val="00F61FAC"/>
    <w:rsid w:val="00F62083"/>
    <w:rsid w:val="00F621ED"/>
    <w:rsid w:val="00F6242D"/>
    <w:rsid w:val="00F624A1"/>
    <w:rsid w:val="00F62511"/>
    <w:rsid w:val="00F630F7"/>
    <w:rsid w:val="00F638AD"/>
    <w:rsid w:val="00F63AA8"/>
    <w:rsid w:val="00F641CA"/>
    <w:rsid w:val="00F649B1"/>
    <w:rsid w:val="00F64A14"/>
    <w:rsid w:val="00F64F2F"/>
    <w:rsid w:val="00F64F9D"/>
    <w:rsid w:val="00F657FF"/>
    <w:rsid w:val="00F65DD1"/>
    <w:rsid w:val="00F664FE"/>
    <w:rsid w:val="00F66569"/>
    <w:rsid w:val="00F667C6"/>
    <w:rsid w:val="00F669F2"/>
    <w:rsid w:val="00F66AC8"/>
    <w:rsid w:val="00F66B87"/>
    <w:rsid w:val="00F66D01"/>
    <w:rsid w:val="00F66E4D"/>
    <w:rsid w:val="00F67524"/>
    <w:rsid w:val="00F67AFA"/>
    <w:rsid w:val="00F67EB6"/>
    <w:rsid w:val="00F70230"/>
    <w:rsid w:val="00F703BF"/>
    <w:rsid w:val="00F7072D"/>
    <w:rsid w:val="00F709C4"/>
    <w:rsid w:val="00F710FA"/>
    <w:rsid w:val="00F713D0"/>
    <w:rsid w:val="00F71875"/>
    <w:rsid w:val="00F71F41"/>
    <w:rsid w:val="00F72326"/>
    <w:rsid w:val="00F7235B"/>
    <w:rsid w:val="00F7246A"/>
    <w:rsid w:val="00F7269D"/>
    <w:rsid w:val="00F72727"/>
    <w:rsid w:val="00F72B48"/>
    <w:rsid w:val="00F72FBB"/>
    <w:rsid w:val="00F7337B"/>
    <w:rsid w:val="00F7380D"/>
    <w:rsid w:val="00F73897"/>
    <w:rsid w:val="00F73C2E"/>
    <w:rsid w:val="00F73CC6"/>
    <w:rsid w:val="00F74180"/>
    <w:rsid w:val="00F7418D"/>
    <w:rsid w:val="00F74885"/>
    <w:rsid w:val="00F748F8"/>
    <w:rsid w:val="00F750B8"/>
    <w:rsid w:val="00F75172"/>
    <w:rsid w:val="00F751D3"/>
    <w:rsid w:val="00F7521C"/>
    <w:rsid w:val="00F75AEE"/>
    <w:rsid w:val="00F75EE9"/>
    <w:rsid w:val="00F762BD"/>
    <w:rsid w:val="00F762CF"/>
    <w:rsid w:val="00F76439"/>
    <w:rsid w:val="00F76C9D"/>
    <w:rsid w:val="00F77185"/>
    <w:rsid w:val="00F77757"/>
    <w:rsid w:val="00F777C4"/>
    <w:rsid w:val="00F77BE8"/>
    <w:rsid w:val="00F77FF7"/>
    <w:rsid w:val="00F80153"/>
    <w:rsid w:val="00F80711"/>
    <w:rsid w:val="00F807DE"/>
    <w:rsid w:val="00F80C44"/>
    <w:rsid w:val="00F81923"/>
    <w:rsid w:val="00F81B75"/>
    <w:rsid w:val="00F8202C"/>
    <w:rsid w:val="00F82AFD"/>
    <w:rsid w:val="00F833F2"/>
    <w:rsid w:val="00F8351E"/>
    <w:rsid w:val="00F835DA"/>
    <w:rsid w:val="00F83A2E"/>
    <w:rsid w:val="00F83BBD"/>
    <w:rsid w:val="00F83C3D"/>
    <w:rsid w:val="00F84014"/>
    <w:rsid w:val="00F84521"/>
    <w:rsid w:val="00F8490C"/>
    <w:rsid w:val="00F84B14"/>
    <w:rsid w:val="00F8583B"/>
    <w:rsid w:val="00F85B26"/>
    <w:rsid w:val="00F85F70"/>
    <w:rsid w:val="00F8626D"/>
    <w:rsid w:val="00F867CC"/>
    <w:rsid w:val="00F86BD1"/>
    <w:rsid w:val="00F86C20"/>
    <w:rsid w:val="00F86C71"/>
    <w:rsid w:val="00F86CF3"/>
    <w:rsid w:val="00F872E6"/>
    <w:rsid w:val="00F872F8"/>
    <w:rsid w:val="00F87780"/>
    <w:rsid w:val="00F87846"/>
    <w:rsid w:val="00F87870"/>
    <w:rsid w:val="00F878C6"/>
    <w:rsid w:val="00F878E4"/>
    <w:rsid w:val="00F9020A"/>
    <w:rsid w:val="00F90804"/>
    <w:rsid w:val="00F9097C"/>
    <w:rsid w:val="00F90B0D"/>
    <w:rsid w:val="00F9104F"/>
    <w:rsid w:val="00F91AEE"/>
    <w:rsid w:val="00F9260D"/>
    <w:rsid w:val="00F9265F"/>
    <w:rsid w:val="00F92F5F"/>
    <w:rsid w:val="00F9309B"/>
    <w:rsid w:val="00F930A9"/>
    <w:rsid w:val="00F93134"/>
    <w:rsid w:val="00F9318D"/>
    <w:rsid w:val="00F93528"/>
    <w:rsid w:val="00F93C4C"/>
    <w:rsid w:val="00F94063"/>
    <w:rsid w:val="00F943D8"/>
    <w:rsid w:val="00F94574"/>
    <w:rsid w:val="00F94A21"/>
    <w:rsid w:val="00F94CFA"/>
    <w:rsid w:val="00F95577"/>
    <w:rsid w:val="00F95963"/>
    <w:rsid w:val="00F95DD4"/>
    <w:rsid w:val="00F95DD7"/>
    <w:rsid w:val="00F95FE9"/>
    <w:rsid w:val="00F960D6"/>
    <w:rsid w:val="00F965F1"/>
    <w:rsid w:val="00F96662"/>
    <w:rsid w:val="00F9688A"/>
    <w:rsid w:val="00F96B1E"/>
    <w:rsid w:val="00F97181"/>
    <w:rsid w:val="00F975D2"/>
    <w:rsid w:val="00F978BB"/>
    <w:rsid w:val="00F97A9A"/>
    <w:rsid w:val="00F97EE0"/>
    <w:rsid w:val="00F97FF2"/>
    <w:rsid w:val="00FA073F"/>
    <w:rsid w:val="00FA0969"/>
    <w:rsid w:val="00FA0C3C"/>
    <w:rsid w:val="00FA0FD1"/>
    <w:rsid w:val="00FA181F"/>
    <w:rsid w:val="00FA1988"/>
    <w:rsid w:val="00FA1FF3"/>
    <w:rsid w:val="00FA207B"/>
    <w:rsid w:val="00FA2268"/>
    <w:rsid w:val="00FA2482"/>
    <w:rsid w:val="00FA2946"/>
    <w:rsid w:val="00FA2B88"/>
    <w:rsid w:val="00FA2C6A"/>
    <w:rsid w:val="00FA2DB5"/>
    <w:rsid w:val="00FA31A9"/>
    <w:rsid w:val="00FA33F7"/>
    <w:rsid w:val="00FA3A6F"/>
    <w:rsid w:val="00FA4059"/>
    <w:rsid w:val="00FA422B"/>
    <w:rsid w:val="00FA4CE4"/>
    <w:rsid w:val="00FA4D8B"/>
    <w:rsid w:val="00FA4F1A"/>
    <w:rsid w:val="00FA5062"/>
    <w:rsid w:val="00FA57E1"/>
    <w:rsid w:val="00FA585C"/>
    <w:rsid w:val="00FA5ADF"/>
    <w:rsid w:val="00FA5C29"/>
    <w:rsid w:val="00FA6306"/>
    <w:rsid w:val="00FA6313"/>
    <w:rsid w:val="00FA6474"/>
    <w:rsid w:val="00FA653D"/>
    <w:rsid w:val="00FA6821"/>
    <w:rsid w:val="00FA68DF"/>
    <w:rsid w:val="00FA6AF2"/>
    <w:rsid w:val="00FA6F0F"/>
    <w:rsid w:val="00FA6FB1"/>
    <w:rsid w:val="00FA788C"/>
    <w:rsid w:val="00FA7A4D"/>
    <w:rsid w:val="00FA7F55"/>
    <w:rsid w:val="00FB015D"/>
    <w:rsid w:val="00FB020F"/>
    <w:rsid w:val="00FB02C9"/>
    <w:rsid w:val="00FB0556"/>
    <w:rsid w:val="00FB0B45"/>
    <w:rsid w:val="00FB0D75"/>
    <w:rsid w:val="00FB100F"/>
    <w:rsid w:val="00FB10BB"/>
    <w:rsid w:val="00FB1707"/>
    <w:rsid w:val="00FB193B"/>
    <w:rsid w:val="00FB1A50"/>
    <w:rsid w:val="00FB1A7B"/>
    <w:rsid w:val="00FB1F24"/>
    <w:rsid w:val="00FB2723"/>
    <w:rsid w:val="00FB2A2A"/>
    <w:rsid w:val="00FB2EEF"/>
    <w:rsid w:val="00FB346C"/>
    <w:rsid w:val="00FB35A2"/>
    <w:rsid w:val="00FB361C"/>
    <w:rsid w:val="00FB3A2B"/>
    <w:rsid w:val="00FB4AAB"/>
    <w:rsid w:val="00FB565E"/>
    <w:rsid w:val="00FB57E2"/>
    <w:rsid w:val="00FB591E"/>
    <w:rsid w:val="00FB5B09"/>
    <w:rsid w:val="00FB5B61"/>
    <w:rsid w:val="00FB6CCD"/>
    <w:rsid w:val="00FB7D0C"/>
    <w:rsid w:val="00FC1529"/>
    <w:rsid w:val="00FC16EE"/>
    <w:rsid w:val="00FC1E21"/>
    <w:rsid w:val="00FC1F93"/>
    <w:rsid w:val="00FC213C"/>
    <w:rsid w:val="00FC2AF7"/>
    <w:rsid w:val="00FC31D9"/>
    <w:rsid w:val="00FC31F4"/>
    <w:rsid w:val="00FC3B90"/>
    <w:rsid w:val="00FC3DF2"/>
    <w:rsid w:val="00FC3F90"/>
    <w:rsid w:val="00FC4059"/>
    <w:rsid w:val="00FC4315"/>
    <w:rsid w:val="00FC4500"/>
    <w:rsid w:val="00FC4506"/>
    <w:rsid w:val="00FC46FF"/>
    <w:rsid w:val="00FC4928"/>
    <w:rsid w:val="00FC4D9E"/>
    <w:rsid w:val="00FC4E56"/>
    <w:rsid w:val="00FC4FB8"/>
    <w:rsid w:val="00FC59DF"/>
    <w:rsid w:val="00FC5A01"/>
    <w:rsid w:val="00FC5A4A"/>
    <w:rsid w:val="00FC5DB2"/>
    <w:rsid w:val="00FC6804"/>
    <w:rsid w:val="00FC6ACD"/>
    <w:rsid w:val="00FC7186"/>
    <w:rsid w:val="00FC744D"/>
    <w:rsid w:val="00FC7640"/>
    <w:rsid w:val="00FC7790"/>
    <w:rsid w:val="00FC7831"/>
    <w:rsid w:val="00FC7DF0"/>
    <w:rsid w:val="00FC7FA6"/>
    <w:rsid w:val="00FD0226"/>
    <w:rsid w:val="00FD0745"/>
    <w:rsid w:val="00FD0844"/>
    <w:rsid w:val="00FD0B49"/>
    <w:rsid w:val="00FD0DF0"/>
    <w:rsid w:val="00FD1455"/>
    <w:rsid w:val="00FD1A61"/>
    <w:rsid w:val="00FD1B95"/>
    <w:rsid w:val="00FD1CAF"/>
    <w:rsid w:val="00FD1FD4"/>
    <w:rsid w:val="00FD21F5"/>
    <w:rsid w:val="00FD22D2"/>
    <w:rsid w:val="00FD24B6"/>
    <w:rsid w:val="00FD24C2"/>
    <w:rsid w:val="00FD2538"/>
    <w:rsid w:val="00FD254B"/>
    <w:rsid w:val="00FD2573"/>
    <w:rsid w:val="00FD2608"/>
    <w:rsid w:val="00FD2A4B"/>
    <w:rsid w:val="00FD2C49"/>
    <w:rsid w:val="00FD48AE"/>
    <w:rsid w:val="00FD49C4"/>
    <w:rsid w:val="00FD4B6A"/>
    <w:rsid w:val="00FD4EBF"/>
    <w:rsid w:val="00FD4EFD"/>
    <w:rsid w:val="00FD5026"/>
    <w:rsid w:val="00FD507B"/>
    <w:rsid w:val="00FD5184"/>
    <w:rsid w:val="00FD5598"/>
    <w:rsid w:val="00FD56CC"/>
    <w:rsid w:val="00FD56F5"/>
    <w:rsid w:val="00FD5D18"/>
    <w:rsid w:val="00FD607F"/>
    <w:rsid w:val="00FD612A"/>
    <w:rsid w:val="00FD6268"/>
    <w:rsid w:val="00FD6337"/>
    <w:rsid w:val="00FD6F25"/>
    <w:rsid w:val="00FD70D1"/>
    <w:rsid w:val="00FD75B1"/>
    <w:rsid w:val="00FD7615"/>
    <w:rsid w:val="00FD78DD"/>
    <w:rsid w:val="00FE0189"/>
    <w:rsid w:val="00FE023E"/>
    <w:rsid w:val="00FE0339"/>
    <w:rsid w:val="00FE0EBF"/>
    <w:rsid w:val="00FE14AC"/>
    <w:rsid w:val="00FE15BB"/>
    <w:rsid w:val="00FE190D"/>
    <w:rsid w:val="00FE1922"/>
    <w:rsid w:val="00FE1940"/>
    <w:rsid w:val="00FE1F6F"/>
    <w:rsid w:val="00FE2113"/>
    <w:rsid w:val="00FE28D2"/>
    <w:rsid w:val="00FE28EE"/>
    <w:rsid w:val="00FE2C03"/>
    <w:rsid w:val="00FE2D8A"/>
    <w:rsid w:val="00FE319F"/>
    <w:rsid w:val="00FE3273"/>
    <w:rsid w:val="00FE36D4"/>
    <w:rsid w:val="00FE3C5E"/>
    <w:rsid w:val="00FE4333"/>
    <w:rsid w:val="00FE43BE"/>
    <w:rsid w:val="00FE5076"/>
    <w:rsid w:val="00FE5A53"/>
    <w:rsid w:val="00FE5AB7"/>
    <w:rsid w:val="00FE5C59"/>
    <w:rsid w:val="00FE62AA"/>
    <w:rsid w:val="00FE6A24"/>
    <w:rsid w:val="00FE6AB9"/>
    <w:rsid w:val="00FE6C19"/>
    <w:rsid w:val="00FE700E"/>
    <w:rsid w:val="00FE7A78"/>
    <w:rsid w:val="00FE7ACF"/>
    <w:rsid w:val="00FE7AFD"/>
    <w:rsid w:val="00FE7CF2"/>
    <w:rsid w:val="00FF059C"/>
    <w:rsid w:val="00FF0627"/>
    <w:rsid w:val="00FF0B06"/>
    <w:rsid w:val="00FF0D31"/>
    <w:rsid w:val="00FF135F"/>
    <w:rsid w:val="00FF142E"/>
    <w:rsid w:val="00FF170B"/>
    <w:rsid w:val="00FF17A4"/>
    <w:rsid w:val="00FF17BB"/>
    <w:rsid w:val="00FF1CFB"/>
    <w:rsid w:val="00FF1D87"/>
    <w:rsid w:val="00FF209F"/>
    <w:rsid w:val="00FF24B1"/>
    <w:rsid w:val="00FF28BF"/>
    <w:rsid w:val="00FF2C51"/>
    <w:rsid w:val="00FF3933"/>
    <w:rsid w:val="00FF3B9C"/>
    <w:rsid w:val="00FF4126"/>
    <w:rsid w:val="00FF4218"/>
    <w:rsid w:val="00FF4AEB"/>
    <w:rsid w:val="00FF509B"/>
    <w:rsid w:val="00FF5216"/>
    <w:rsid w:val="00FF52B1"/>
    <w:rsid w:val="00FF58AF"/>
    <w:rsid w:val="00FF5A10"/>
    <w:rsid w:val="00FF5A1D"/>
    <w:rsid w:val="00FF5CD4"/>
    <w:rsid w:val="00FF776D"/>
    <w:rsid w:val="00FF78DA"/>
    <w:rsid w:val="00FF7C06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A8D50E1"/>
  <w15:chartTrackingRefBased/>
  <w15:docId w15:val="{6CF41DB3-F59B-4633-92D1-6C2090D2F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uiPriority="99" w:qFormat="1"/>
    <w:lsdException w:name="heading 2" w:locked="1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1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locked="1" w:uiPriority="99" w:qFormat="1"/>
    <w:lsdException w:name="Emphasis" w:lock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68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F3A6C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F3A6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F3A6C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uiPriority w:val="99"/>
    <w:locked/>
    <w:rsid w:val="00EF617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EF6177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F6177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EF6177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EF617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EF617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F3A6C"/>
    <w:rPr>
      <w:rFonts w:cs="Times New Roman"/>
      <w:b/>
      <w:bCs/>
    </w:rPr>
  </w:style>
  <w:style w:type="paragraph" w:styleId="ListBullet">
    <w:name w:val="List Bullet"/>
    <w:basedOn w:val="Normal"/>
    <w:rsid w:val="002F3A6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F3A6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F3A6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F3A6C"/>
    <w:pPr>
      <w:ind w:left="284"/>
    </w:pPr>
  </w:style>
  <w:style w:type="paragraph" w:customStyle="1" w:styleId="AAFrameAddress">
    <w:name w:val="AA Frame Address"/>
    <w:basedOn w:val="Heading1"/>
    <w:uiPriority w:val="99"/>
    <w:rsid w:val="002F3A6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F3A6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F3A6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2F3A6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F3A6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F3A6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F3A6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F3A6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F3A6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F3A6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F3A6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F3A6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F3A6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F3A6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F3A6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F3A6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F3A6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F3A6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F3A6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F3A6C"/>
    <w:pPr>
      <w:ind w:left="567" w:hanging="567"/>
    </w:pPr>
  </w:style>
  <w:style w:type="paragraph" w:styleId="ListBullet5">
    <w:name w:val="List Bullet 5"/>
    <w:basedOn w:val="Normal"/>
    <w:uiPriority w:val="99"/>
    <w:rsid w:val="002F3A6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2F3A6C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uiPriority w:val="99"/>
    <w:locked/>
    <w:rsid w:val="00EF6177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EF6177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F3A6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EF617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F3A6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F617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F3A6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F3A6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F3A6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F3A6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F3A6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F3A6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F3A6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F3A6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2F3A6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F3A6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F3A6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F3A6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F3A6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EF6177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F6177"/>
    <w:rPr>
      <w:rFonts w:cs="EucrosiaUPC"/>
      <w:sz w:val="30"/>
      <w:szCs w:val="30"/>
    </w:rPr>
  </w:style>
  <w:style w:type="character" w:styleId="PageNumber">
    <w:name w:val="page number"/>
    <w:uiPriority w:val="99"/>
    <w:rsid w:val="002F3A6C"/>
    <w:rPr>
      <w:rFonts w:cs="Times New Roman"/>
    </w:rPr>
  </w:style>
  <w:style w:type="paragraph" w:customStyle="1" w:styleId="ASSETS">
    <w:name w:val="ASSETS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EF6177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F6177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E27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2E2783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EF6177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EF6177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EF6177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EF6177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link w:val="TitleChar"/>
    <w:qFormat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paragraph" w:styleId="BodyTextIndent3">
    <w:name w:val="Body Text Indent 3"/>
    <w:basedOn w:val="Normal"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rFonts w:ascii="Cordia New" w:hAnsi="Cordia New" w:cs="Cordia New"/>
      <w:sz w:val="16"/>
      <w:szCs w:val="16"/>
    </w:rPr>
  </w:style>
  <w:style w:type="paragraph" w:styleId="ListParagraph">
    <w:name w:val="List Paragraph"/>
    <w:basedOn w:val="Normal"/>
    <w:uiPriority w:val="34"/>
    <w:qFormat/>
    <w:rsid w:val="0012108A"/>
    <w:pPr>
      <w:ind w:left="720"/>
      <w:contextualSpacing/>
    </w:pPr>
    <w:rPr>
      <w:szCs w:val="22"/>
    </w:rPr>
  </w:style>
  <w:style w:type="character" w:customStyle="1" w:styleId="shorttext1">
    <w:name w:val="short_text1"/>
    <w:uiPriority w:val="99"/>
    <w:rsid w:val="00EF6177"/>
    <w:rPr>
      <w:rFonts w:cs="Times New Roman"/>
      <w:sz w:val="29"/>
      <w:szCs w:val="29"/>
    </w:rPr>
  </w:style>
  <w:style w:type="character" w:customStyle="1" w:styleId="hps">
    <w:name w:val="hps"/>
    <w:uiPriority w:val="99"/>
    <w:rsid w:val="00EF6177"/>
    <w:rPr>
      <w:rFonts w:cs="Times New Roman"/>
    </w:rPr>
  </w:style>
  <w:style w:type="character" w:customStyle="1" w:styleId="gt-icon-text1">
    <w:name w:val="gt-icon-text1"/>
    <w:uiPriority w:val="99"/>
    <w:rsid w:val="00EF6177"/>
    <w:rPr>
      <w:rFonts w:cs="Times New Roman"/>
    </w:rPr>
  </w:style>
  <w:style w:type="character" w:customStyle="1" w:styleId="shorttext">
    <w:name w:val="short_text"/>
    <w:uiPriority w:val="99"/>
    <w:rsid w:val="00EF6177"/>
    <w:rPr>
      <w:rFonts w:cs="Times New Roman"/>
    </w:rPr>
  </w:style>
  <w:style w:type="paragraph" w:customStyle="1" w:styleId="Default">
    <w:name w:val="Default"/>
    <w:rsid w:val="00EF617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F617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F61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F6177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F617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F617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17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F617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F6177"/>
    <w:rPr>
      <w:rFonts w:ascii="Arial" w:hAnsi="Arial"/>
      <w:b/>
      <w:bCs/>
      <w:szCs w:val="25"/>
    </w:rPr>
  </w:style>
  <w:style w:type="character" w:customStyle="1" w:styleId="textgreen">
    <w:name w:val="textgreen"/>
    <w:basedOn w:val="DefaultParagraphFont"/>
    <w:rsid w:val="00E46154"/>
  </w:style>
  <w:style w:type="paragraph" w:styleId="NormalWeb">
    <w:name w:val="Normal (Web)"/>
    <w:basedOn w:val="Normal"/>
    <w:uiPriority w:val="99"/>
    <w:unhideWhenUsed/>
    <w:rsid w:val="00E060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อักขระ อักขระ1"/>
    <w:basedOn w:val="Normal"/>
    <w:rsid w:val="00D851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60" w:after="160" w:line="240" w:lineRule="exact"/>
    </w:pPr>
    <w:rPr>
      <w:rFonts w:ascii="Verdana" w:hAnsi="Verdana" w:cs="Times New Roman"/>
      <w:color w:val="FF00FF"/>
      <w:sz w:val="20"/>
      <w:szCs w:val="20"/>
      <w:lang w:bidi="ar-SA"/>
    </w:rPr>
  </w:style>
  <w:style w:type="character" w:customStyle="1" w:styleId="TitleChar">
    <w:name w:val="Title Char"/>
    <w:link w:val="Title"/>
    <w:locked/>
    <w:rsid w:val="00F35EBD"/>
    <w:rPr>
      <w:rFonts w:ascii="Cordia New" w:hAnsi="Cordia New" w:cs="Cordia New"/>
      <w:sz w:val="24"/>
      <w:szCs w:val="24"/>
      <w:u w:val="single"/>
    </w:rPr>
  </w:style>
  <w:style w:type="character" w:styleId="Hyperlink">
    <w:name w:val="Hyperlink"/>
    <w:uiPriority w:val="99"/>
    <w:semiHidden/>
    <w:unhideWhenUsed/>
    <w:rsid w:val="00F61C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2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3181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4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9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3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11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94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2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6DE83-C5B3-428F-B507-BAA744C9B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409</Words>
  <Characters>1600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หาดทิพย์ จำกัด (มหาชน)</vt:lpstr>
      <vt:lpstr>บริษัท หาดทิพย์ จำกัด (มหาชน)</vt:lpstr>
    </vt:vector>
  </TitlesOfParts>
  <Company>KPMG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Somjai, Nigonyanont</cp:lastModifiedBy>
  <cp:revision>3</cp:revision>
  <cp:lastPrinted>2019-08-02T10:33:00Z</cp:lastPrinted>
  <dcterms:created xsi:type="dcterms:W3CDTF">2019-08-05T09:32:00Z</dcterms:created>
  <dcterms:modified xsi:type="dcterms:W3CDTF">2019-08-05T09:39:00Z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