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8D9" w:rsidRPr="00D36B78" w:rsidRDefault="004818D9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D36B78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4818D9" w:rsidRPr="00D36B78" w:rsidRDefault="004818D9" w:rsidP="007753A2">
      <w:pPr>
        <w:pStyle w:val="IndexHeading1"/>
        <w:spacing w:after="0" w:line="240" w:lineRule="auto"/>
        <w:ind w:left="1260" w:right="-43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142180" w:rsidRPr="00D36B78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142180" w:rsidRPr="00D36B78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142180" w:rsidRPr="00D36B78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:rsidR="00142180" w:rsidRPr="00D36B78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142180" w:rsidRDefault="00142180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142180" w:rsidRPr="00D36B78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:rsidR="00142180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142180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E5629D" w:rsidRPr="00E64F40" w:rsidRDefault="00E64F40" w:rsidP="00E5629D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E64F40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ต้นทุนบริการในอดีตสำหรับ</w:t>
      </w:r>
      <w:r w:rsidR="00E5629D" w:rsidRPr="00E64F40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ผลประโยชน์</w:t>
      </w:r>
      <w:r w:rsidRPr="00E64F40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ระยะยาวของ</w:t>
      </w:r>
      <w:r w:rsidR="00E5629D" w:rsidRPr="00E64F40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พนักงาน</w:t>
      </w:r>
      <w:r w:rsidRPr="00E64F40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จากการปรับปรุงพระราชบัญญัติคุ้มครองแรงงาน</w:t>
      </w:r>
    </w:p>
    <w:p w:rsidR="00142180" w:rsidRPr="00D36B78" w:rsidRDefault="004F48B1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142180" w:rsidRPr="00D36B78" w:rsidRDefault="004C169D" w:rsidP="001126F0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142180" w:rsidRPr="00D36B78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142180" w:rsidRPr="00D36B78" w:rsidRDefault="0081513E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142180" w:rsidRPr="00D36B78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142180" w:rsidRDefault="000B7B4F" w:rsidP="009E6EC3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:rsidR="00D24C58" w:rsidRDefault="00D24C58" w:rsidP="00D24C58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43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</w:t>
      </w:r>
      <w:r w:rsidR="00262831">
        <w:rPr>
          <w:rFonts w:ascii="Angsana New" w:hAnsi="Angsana New" w:cs="Angsana New" w:hint="cs"/>
          <w:sz w:val="30"/>
          <w:szCs w:val="30"/>
          <w:cs/>
          <w:lang w:bidi="th-TH"/>
        </w:rPr>
        <w:t>ร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รายงานทางการเงินที่ยังไม่ได้ใช้</w:t>
      </w:r>
    </w:p>
    <w:p w:rsidR="00D24C58" w:rsidRDefault="00D24C58" w:rsidP="00D24C58">
      <w:pPr>
        <w:pStyle w:val="IndexHeading1"/>
        <w:tabs>
          <w:tab w:val="left" w:pos="1170"/>
        </w:tabs>
        <w:spacing w:after="0" w:line="240" w:lineRule="auto"/>
        <w:ind w:left="1276" w:right="-43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4818D9" w:rsidRPr="00D36B78" w:rsidRDefault="006E005A" w:rsidP="0045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br w:type="page"/>
      </w:r>
      <w:r w:rsidR="001126F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126F0" w:rsidRPr="00E5629D">
        <w:rPr>
          <w:rFonts w:ascii="Angsana New" w:hAnsi="Angsana New"/>
          <w:sz w:val="30"/>
          <w:szCs w:val="30"/>
          <w:cs/>
        </w:rPr>
        <w:t>แบบย่อ</w:t>
      </w:r>
      <w:r w:rsidR="001126F0">
        <w:rPr>
          <w:rFonts w:ascii="Angsana New" w:hAnsi="Angsana New" w:hint="cs"/>
          <w:sz w:val="30"/>
          <w:szCs w:val="30"/>
          <w:cs/>
        </w:rPr>
        <w:t>เ</w:t>
      </w:r>
      <w:r w:rsidR="004818D9" w:rsidRPr="00D36B78">
        <w:rPr>
          <w:rFonts w:ascii="Angsana New" w:hAnsi="Angsana New"/>
          <w:sz w:val="30"/>
          <w:szCs w:val="30"/>
          <w:cs/>
        </w:rPr>
        <w:t>ป็นส่วนหนึ่งของงบการเงิน</w:t>
      </w:r>
      <w:r w:rsidR="00097415" w:rsidRPr="00D36B78">
        <w:rPr>
          <w:rFonts w:ascii="Angsana New" w:hAnsi="Angsana New"/>
          <w:sz w:val="30"/>
          <w:szCs w:val="30"/>
          <w:cs/>
        </w:rPr>
        <w:t>ระหว่างกาล</w:t>
      </w:r>
      <w:r w:rsidR="004818D9" w:rsidRPr="00D36B78">
        <w:rPr>
          <w:rFonts w:ascii="Angsana New" w:hAnsi="Angsana New"/>
          <w:sz w:val="30"/>
          <w:szCs w:val="30"/>
          <w:cs/>
        </w:rPr>
        <w:t>นี้</w:t>
      </w:r>
    </w:p>
    <w:p w:rsidR="00866160" w:rsidRPr="00D36B78" w:rsidRDefault="00866160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4818D9" w:rsidRPr="001A27FB" w:rsidRDefault="004818D9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D36B7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101E08" w:rsidRPr="00D36B78">
        <w:rPr>
          <w:rFonts w:ascii="Angsana New" w:hAnsi="Angsana New"/>
          <w:sz w:val="30"/>
          <w:szCs w:val="30"/>
          <w:cs/>
        </w:rPr>
        <w:t>คณะ</w:t>
      </w:r>
      <w:r w:rsidRPr="00D36B78">
        <w:rPr>
          <w:rFonts w:ascii="Angsana New" w:hAnsi="Angsana New"/>
          <w:sz w:val="30"/>
          <w:szCs w:val="30"/>
          <w:cs/>
        </w:rPr>
        <w:t>กรรมการเมื่อ</w:t>
      </w:r>
      <w:r w:rsidR="001E6792" w:rsidRPr="00D36B78">
        <w:rPr>
          <w:rFonts w:ascii="Angsana New" w:hAnsi="Angsana New"/>
          <w:sz w:val="30"/>
          <w:szCs w:val="30"/>
          <w:cs/>
        </w:rPr>
        <w:t>วันที่</w:t>
      </w:r>
      <w:r w:rsidR="0071654B" w:rsidRPr="00D36B78">
        <w:rPr>
          <w:rFonts w:ascii="Angsana New" w:hAnsi="Angsana New"/>
          <w:sz w:val="30"/>
          <w:szCs w:val="30"/>
          <w:cs/>
        </w:rPr>
        <w:t xml:space="preserve"> </w:t>
      </w:r>
      <w:r w:rsidR="00E5629D">
        <w:rPr>
          <w:rFonts w:ascii="Angsana New" w:hAnsi="Angsana New"/>
          <w:sz w:val="30"/>
          <w:szCs w:val="30"/>
        </w:rPr>
        <w:t>9</w:t>
      </w:r>
      <w:r w:rsidR="00C051AF">
        <w:rPr>
          <w:rFonts w:ascii="Angsana New" w:hAnsi="Angsana New"/>
          <w:sz w:val="30"/>
          <w:szCs w:val="30"/>
        </w:rPr>
        <w:t xml:space="preserve"> </w:t>
      </w:r>
      <w:r w:rsidR="00C051AF">
        <w:rPr>
          <w:rFonts w:ascii="Angsana New" w:hAnsi="Angsana New" w:hint="cs"/>
          <w:sz w:val="30"/>
          <w:szCs w:val="30"/>
          <w:cs/>
        </w:rPr>
        <w:t>สิงหาคม</w:t>
      </w:r>
      <w:r w:rsidR="00C051AF">
        <w:rPr>
          <w:rFonts w:ascii="Angsana New" w:hAnsi="Angsana New"/>
          <w:sz w:val="30"/>
          <w:szCs w:val="30"/>
        </w:rPr>
        <w:t xml:space="preserve"> </w:t>
      </w:r>
      <w:r w:rsidR="001A27FB">
        <w:rPr>
          <w:rFonts w:ascii="Angsana New" w:hAnsi="Angsana New"/>
          <w:sz w:val="30"/>
          <w:szCs w:val="30"/>
        </w:rPr>
        <w:t>2562</w:t>
      </w:r>
    </w:p>
    <w:p w:rsidR="004818D9" w:rsidRPr="00D36B78" w:rsidRDefault="004818D9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4818D9" w:rsidRPr="00D36B78" w:rsidRDefault="004818D9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36B78">
        <w:rPr>
          <w:rFonts w:ascii="Angsana New" w:hAnsi="Angsana New"/>
          <w:b/>
          <w:bCs/>
          <w:sz w:val="30"/>
          <w:szCs w:val="30"/>
        </w:rPr>
        <w:t>1</w:t>
      </w:r>
      <w:r w:rsidRPr="00D36B78">
        <w:rPr>
          <w:rFonts w:ascii="Angsana New" w:hAnsi="Angsana New"/>
          <w:b/>
          <w:bCs/>
          <w:sz w:val="30"/>
          <w:szCs w:val="30"/>
        </w:rPr>
        <w:tab/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4818D9" w:rsidRPr="00D36B78" w:rsidRDefault="004818D9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:rsidR="00E5629D" w:rsidRDefault="0040378C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บริษัทและบริษัทย่อย </w:t>
      </w:r>
      <w:r w:rsidRPr="00D36B78">
        <w:rPr>
          <w:rFonts w:ascii="Angsana New" w:hAnsi="Angsana New"/>
          <w:sz w:val="30"/>
          <w:szCs w:val="30"/>
        </w:rPr>
        <w:t>“</w:t>
      </w:r>
      <w:r w:rsidR="001561C0" w:rsidRPr="00D36B78">
        <w:rPr>
          <w:rFonts w:ascii="Angsana New" w:hAnsi="Angsana New"/>
          <w:sz w:val="30"/>
          <w:szCs w:val="30"/>
          <w:cs/>
        </w:rPr>
        <w:t>กลุ่ม</w:t>
      </w:r>
      <w:r w:rsidR="004818D9" w:rsidRPr="00D36B78">
        <w:rPr>
          <w:rFonts w:ascii="Angsana New" w:hAnsi="Angsana New"/>
          <w:sz w:val="30"/>
          <w:szCs w:val="30"/>
          <w:cs/>
        </w:rPr>
        <w:t>บริษัท</w:t>
      </w:r>
      <w:r w:rsidRPr="00D36B78">
        <w:rPr>
          <w:rFonts w:ascii="Angsana New" w:hAnsi="Angsana New"/>
          <w:sz w:val="30"/>
          <w:szCs w:val="30"/>
        </w:rPr>
        <w:t xml:space="preserve">” </w:t>
      </w:r>
      <w:r w:rsidR="004818D9" w:rsidRPr="00D36B78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ดำเนินธุรกิจหลักเกี่ยวกับการผลิตและจำหน่ายเ</w:t>
      </w:r>
      <w:r w:rsidR="00875C3C" w:rsidRPr="00D36B78">
        <w:rPr>
          <w:rFonts w:ascii="Angsana New" w:hAnsi="Angsana New"/>
          <w:sz w:val="30"/>
          <w:szCs w:val="30"/>
          <w:cs/>
        </w:rPr>
        <w:t xml:space="preserve">ครื่องดื่มน้ำอัดลม น้ำดื่ม </w:t>
      </w:r>
      <w:r w:rsidR="00B73908" w:rsidRPr="00D36B78">
        <w:rPr>
          <w:rFonts w:ascii="Angsana New" w:hAnsi="Angsana New"/>
          <w:sz w:val="30"/>
          <w:szCs w:val="30"/>
        </w:rPr>
        <w:br/>
      </w:r>
      <w:r w:rsidR="00875C3C" w:rsidRPr="00D36B78">
        <w:rPr>
          <w:rFonts w:ascii="Angsana New" w:hAnsi="Angsana New"/>
          <w:sz w:val="30"/>
          <w:szCs w:val="30"/>
          <w:cs/>
        </w:rPr>
        <w:t>โซดา</w:t>
      </w:r>
      <w:r w:rsidR="004818D9" w:rsidRPr="00D36B78">
        <w:rPr>
          <w:rFonts w:ascii="Angsana New" w:hAnsi="Angsana New"/>
          <w:sz w:val="30"/>
          <w:szCs w:val="30"/>
          <w:cs/>
        </w:rPr>
        <w:t>และเครื่องดื่มชนิดอื่น</w:t>
      </w:r>
      <w:r w:rsidR="004818D9" w:rsidRPr="00D36B78">
        <w:rPr>
          <w:rFonts w:ascii="Angsana New" w:hAnsi="Angsana New"/>
          <w:sz w:val="30"/>
          <w:szCs w:val="30"/>
        </w:rPr>
        <w:t xml:space="preserve"> </w:t>
      </w:r>
      <w:r w:rsidR="004818D9" w:rsidRPr="00D36B78">
        <w:rPr>
          <w:rFonts w:ascii="Angsana New" w:hAnsi="Angsana New"/>
          <w:sz w:val="30"/>
          <w:szCs w:val="30"/>
          <w:cs/>
        </w:rPr>
        <w:t>รวมถึง</w:t>
      </w:r>
      <w:r w:rsidR="004818D9" w:rsidRPr="00D36B78">
        <w:rPr>
          <w:rFonts w:ascii="Angsana New" w:hAnsi="Angsana New"/>
          <w:spacing w:val="-2"/>
          <w:sz w:val="30"/>
          <w:szCs w:val="30"/>
          <w:cs/>
        </w:rPr>
        <w:t>เป็นผู้จำหน่ายเครื่องดื่มบำรุงกำลัง</w:t>
      </w:r>
      <w:r w:rsidR="00866160" w:rsidRPr="00D36B78">
        <w:rPr>
          <w:rFonts w:ascii="Angsana New" w:hAnsi="Angsana New"/>
          <w:spacing w:val="-2"/>
          <w:sz w:val="30"/>
          <w:szCs w:val="30"/>
          <w:cs/>
        </w:rPr>
        <w:t>และชา</w:t>
      </w:r>
      <w:r w:rsidR="00994A34" w:rsidRPr="00D36B78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:rsidR="00FB2EEF" w:rsidRDefault="00FB2EEF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4818D9" w:rsidRPr="00D36B78" w:rsidRDefault="004818D9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36B78">
        <w:rPr>
          <w:rFonts w:ascii="Angsana New" w:hAnsi="Angsana New"/>
          <w:b/>
          <w:bCs/>
          <w:sz w:val="30"/>
          <w:szCs w:val="30"/>
          <w:cs/>
        </w:rPr>
        <w:t>2</w:t>
      </w:r>
      <w:r w:rsidRPr="00D36B78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097415" w:rsidRPr="00D36B7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12108A" w:rsidRPr="00D36B78" w:rsidRDefault="0012108A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2108A" w:rsidRPr="00D36B78" w:rsidRDefault="0012108A" w:rsidP="00D25B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(ก)</w:t>
      </w:r>
      <w:r w:rsidRPr="00D36B78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4818D9" w:rsidRPr="00D36B78" w:rsidRDefault="004818D9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:rsidR="005F2A46" w:rsidRDefault="004818D9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pacing w:val="6"/>
          <w:sz w:val="30"/>
          <w:szCs w:val="30"/>
          <w:cs/>
        </w:rPr>
        <w:t>งบการเงินระหว่างกาลนี้</w:t>
      </w:r>
      <w:r w:rsidR="001126F0" w:rsidRPr="00E5629D">
        <w:rPr>
          <w:rFonts w:ascii="Angsana New" w:hAnsi="Angsana New"/>
          <w:spacing w:val="6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Pr="00E5629D">
        <w:rPr>
          <w:rFonts w:ascii="Angsana New" w:hAnsi="Angsana New"/>
          <w:sz w:val="30"/>
          <w:szCs w:val="30"/>
          <w:cs/>
        </w:rPr>
        <w:t xml:space="preserve"> </w:t>
      </w:r>
      <w:r w:rsidR="001126F0" w:rsidRPr="00E5629D">
        <w:rPr>
          <w:rFonts w:ascii="Angsana New" w:hAnsi="Angsana New"/>
          <w:sz w:val="30"/>
          <w:szCs w:val="30"/>
          <w:cs/>
        </w:rPr>
        <w:t>ตามมาตรฐาน</w:t>
      </w:r>
      <w:r w:rsidR="001126F0" w:rsidRPr="001126F0">
        <w:rPr>
          <w:rFonts w:ascii="Angsana New" w:hAnsi="Angsana New"/>
          <w:sz w:val="30"/>
          <w:szCs w:val="30"/>
          <w:cs/>
        </w:rPr>
        <w:t xml:space="preserve">การบัญชี ฉบับที่ 34 เรื่อง </w:t>
      </w:r>
      <w:r w:rsidR="001126F0" w:rsidRPr="002809A1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="001126F0" w:rsidRPr="001126F0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1126F0" w:rsidRPr="00D36B78" w:rsidRDefault="001126F0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4818D9" w:rsidRPr="00D36B78" w:rsidRDefault="004818D9" w:rsidP="00B62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3625D">
        <w:rPr>
          <w:rFonts w:ascii="Angsana New" w:hAnsi="Angsana New"/>
          <w:spacing w:val="6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</w:t>
      </w:r>
      <w:r w:rsidR="007675A9" w:rsidRPr="0023625D">
        <w:rPr>
          <w:rFonts w:ascii="Angsana New" w:hAnsi="Angsana New"/>
          <w:spacing w:val="6"/>
          <w:sz w:val="30"/>
          <w:szCs w:val="30"/>
          <w:cs/>
        </w:rPr>
        <w:t>บการเงินสำหรั</w:t>
      </w:r>
      <w:r w:rsidR="004C169D" w:rsidRPr="0023625D">
        <w:rPr>
          <w:rFonts w:ascii="Angsana New" w:hAnsi="Angsana New"/>
          <w:spacing w:val="6"/>
          <w:sz w:val="30"/>
          <w:szCs w:val="30"/>
          <w:cs/>
        </w:rPr>
        <w:t>บ</w:t>
      </w:r>
      <w:r w:rsidR="0023625D" w:rsidRPr="0023625D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="007675A9" w:rsidRPr="0023625D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FB2EEF">
        <w:rPr>
          <w:rFonts w:ascii="Angsana New" w:hAnsi="Angsana New"/>
          <w:sz w:val="30"/>
          <w:szCs w:val="30"/>
        </w:rPr>
        <w:t>3</w:t>
      </w:r>
      <w:r w:rsidR="007675A9" w:rsidRPr="0023625D">
        <w:rPr>
          <w:rFonts w:ascii="Angsana New" w:hAnsi="Angsana New"/>
          <w:spacing w:val="6"/>
          <w:sz w:val="30"/>
          <w:szCs w:val="30"/>
        </w:rPr>
        <w:t>0</w:t>
      </w:r>
      <w:r w:rsidR="007675A9" w:rsidRPr="0023625D">
        <w:rPr>
          <w:rFonts w:ascii="Angsana New" w:hAnsi="Angsana New"/>
          <w:spacing w:val="6"/>
          <w:sz w:val="30"/>
          <w:szCs w:val="30"/>
          <w:cs/>
        </w:rPr>
        <w:t xml:space="preserve"> กันยายน</w:t>
      </w:r>
      <w:r w:rsidRPr="0023625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E93754" w:rsidRPr="0023625D">
        <w:rPr>
          <w:rFonts w:ascii="Angsana New" w:hAnsi="Angsana New"/>
          <w:spacing w:val="6"/>
          <w:sz w:val="30"/>
          <w:szCs w:val="30"/>
          <w:cs/>
        </w:rPr>
        <w:t>25</w:t>
      </w:r>
      <w:r w:rsidR="00E93754" w:rsidRPr="0023625D">
        <w:rPr>
          <w:rFonts w:ascii="Angsana New" w:hAnsi="Angsana New"/>
          <w:spacing w:val="6"/>
          <w:sz w:val="30"/>
          <w:szCs w:val="30"/>
        </w:rPr>
        <w:t>6</w:t>
      </w:r>
      <w:r w:rsidR="0043323E">
        <w:rPr>
          <w:rFonts w:ascii="Angsana New" w:hAnsi="Angsana New"/>
          <w:spacing w:val="6"/>
          <w:sz w:val="30"/>
          <w:szCs w:val="30"/>
        </w:rPr>
        <w:t>1</w:t>
      </w:r>
      <w:r w:rsidR="00BF460F" w:rsidRPr="00D36B78">
        <w:rPr>
          <w:rFonts w:ascii="Angsana New" w:hAnsi="Angsana New"/>
          <w:sz w:val="30"/>
          <w:szCs w:val="30"/>
          <w:cs/>
        </w:rPr>
        <w:t xml:space="preserve"> </w:t>
      </w:r>
      <w:r w:rsidR="004C5C8D">
        <w:rPr>
          <w:rFonts w:ascii="Angsana New" w:hAnsi="Angsana New"/>
          <w:sz w:val="30"/>
          <w:szCs w:val="30"/>
        </w:rPr>
        <w:br/>
      </w:r>
      <w:r w:rsidR="004E287E" w:rsidRPr="00D36B78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</w:t>
      </w:r>
      <w:r w:rsidRPr="00D36B78">
        <w:rPr>
          <w:rFonts w:ascii="Angsana New" w:hAnsi="Angsana New"/>
          <w:sz w:val="30"/>
          <w:szCs w:val="30"/>
          <w:cs/>
        </w:rPr>
        <w:t>เน้นการให้ข้อมูลที่</w:t>
      </w:r>
      <w:r w:rsidR="004E287E" w:rsidRPr="0023625D">
        <w:rPr>
          <w:rFonts w:ascii="Angsana New" w:hAnsi="Angsana New"/>
          <w:spacing w:val="6"/>
          <w:sz w:val="30"/>
          <w:szCs w:val="30"/>
          <w:cs/>
        </w:rPr>
        <w:t>เกี่ยวกับ</w:t>
      </w:r>
      <w:r w:rsidRPr="0023625D">
        <w:rPr>
          <w:rFonts w:ascii="Angsana New" w:hAnsi="Angsana New"/>
          <w:spacing w:val="6"/>
          <w:sz w:val="30"/>
          <w:szCs w:val="30"/>
          <w:cs/>
        </w:rPr>
        <w:t>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4E287E" w:rsidRPr="00D36B78">
        <w:rPr>
          <w:rFonts w:ascii="Angsana New" w:hAnsi="Angsana New"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ดังนั้น</w:t>
      </w:r>
      <w:r w:rsidRPr="00D36B78">
        <w:rPr>
          <w:rFonts w:ascii="Angsana New" w:hAnsi="Angsana New"/>
          <w:spacing w:val="6"/>
          <w:sz w:val="30"/>
          <w:szCs w:val="30"/>
          <w:cs/>
        </w:rPr>
        <w:t>การอ่านงบการเงินระหว่างกาลนี้จึงควรอ่านควบคู่กับงบการเงิน</w:t>
      </w:r>
      <w:r w:rsidR="004E287E" w:rsidRPr="00D36B78">
        <w:rPr>
          <w:rFonts w:ascii="Angsana New" w:hAnsi="Angsana New"/>
          <w:spacing w:val="6"/>
          <w:sz w:val="30"/>
          <w:szCs w:val="30"/>
          <w:cs/>
        </w:rPr>
        <w:t>ของบริษัทและบริษัทย่อย</w:t>
      </w:r>
      <w:r w:rsidR="004C169D" w:rsidRPr="00D36B78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="0023625D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Pr="00D36B78">
        <w:rPr>
          <w:rFonts w:ascii="Angsana New" w:hAnsi="Angsana New"/>
          <w:spacing w:val="6"/>
          <w:sz w:val="30"/>
          <w:szCs w:val="30"/>
          <w:cs/>
        </w:rPr>
        <w:t>สิ้นสุดวันที่</w:t>
      </w:r>
      <w:r w:rsidR="00F014DA" w:rsidRPr="00D36B78">
        <w:rPr>
          <w:rFonts w:ascii="Angsana New" w:hAnsi="Angsana New"/>
          <w:spacing w:val="24"/>
          <w:sz w:val="30"/>
          <w:szCs w:val="30"/>
        </w:rPr>
        <w:t xml:space="preserve"> </w:t>
      </w:r>
      <w:r w:rsidR="00FB2EEF">
        <w:rPr>
          <w:rFonts w:ascii="Angsana New" w:hAnsi="Angsana New"/>
          <w:sz w:val="30"/>
          <w:szCs w:val="30"/>
        </w:rPr>
        <w:t>3</w:t>
      </w:r>
      <w:r w:rsidR="00FB2EEF" w:rsidRPr="0023625D">
        <w:rPr>
          <w:rFonts w:ascii="Angsana New" w:hAnsi="Angsana New"/>
          <w:spacing w:val="6"/>
          <w:sz w:val="30"/>
          <w:szCs w:val="30"/>
        </w:rPr>
        <w:t>0</w:t>
      </w:r>
      <w:r w:rsidR="00E93754">
        <w:rPr>
          <w:rFonts w:ascii="Angsana New" w:hAnsi="Angsana New"/>
          <w:sz w:val="30"/>
          <w:szCs w:val="30"/>
          <w:cs/>
        </w:rPr>
        <w:t xml:space="preserve"> กันยายน </w:t>
      </w:r>
      <w:r w:rsidR="00FB2EEF">
        <w:rPr>
          <w:rFonts w:ascii="Angsana New" w:hAnsi="Angsana New"/>
          <w:sz w:val="30"/>
          <w:szCs w:val="30"/>
        </w:rPr>
        <w:t>25</w:t>
      </w:r>
      <w:r w:rsidR="00E93754">
        <w:rPr>
          <w:rFonts w:ascii="Angsana New" w:hAnsi="Angsana New"/>
          <w:sz w:val="30"/>
          <w:szCs w:val="30"/>
        </w:rPr>
        <w:t>6</w:t>
      </w:r>
      <w:r w:rsidR="0043323E">
        <w:rPr>
          <w:rFonts w:ascii="Angsana New" w:hAnsi="Angsana New"/>
          <w:sz w:val="30"/>
          <w:szCs w:val="30"/>
        </w:rPr>
        <w:t>1</w:t>
      </w:r>
    </w:p>
    <w:p w:rsidR="00634D3C" w:rsidRPr="00D36B78" w:rsidRDefault="00634D3C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12108A" w:rsidRPr="00D36B78" w:rsidRDefault="0012108A" w:rsidP="00D25B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(</w:t>
      </w:r>
      <w:r w:rsidR="00E5629D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D36B78">
        <w:rPr>
          <w:rFonts w:ascii="Angsana New" w:hAnsi="Angsana New"/>
          <w:i/>
          <w:iCs/>
          <w:sz w:val="30"/>
          <w:szCs w:val="30"/>
          <w:cs/>
        </w:rPr>
        <w:t>)</w:t>
      </w:r>
      <w:r w:rsidRPr="00D36B78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1126F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F30D6" w:rsidRPr="00D36B78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  <w:r w:rsidR="001126F0" w:rsidRPr="001126F0">
        <w:rPr>
          <w:rFonts w:ascii="Angsana New" w:hAnsi="Angsana New"/>
          <w:i/>
          <w:iCs/>
          <w:sz w:val="30"/>
          <w:szCs w:val="30"/>
          <w:cs/>
        </w:rPr>
        <w:t>และนโยบายการบัญชี</w:t>
      </w:r>
    </w:p>
    <w:p w:rsidR="0012108A" w:rsidRPr="00D36B78" w:rsidRDefault="0012108A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A33F7" w:rsidRDefault="00F748F8" w:rsidP="00FA3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748F8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="00FB2EEF">
        <w:rPr>
          <w:rFonts w:ascii="Angsana New" w:hAnsi="Angsana New"/>
          <w:sz w:val="30"/>
          <w:szCs w:val="30"/>
        </w:rPr>
        <w:t>3</w:t>
      </w:r>
      <w:r w:rsidR="00FB2EEF" w:rsidRPr="0023625D">
        <w:rPr>
          <w:rFonts w:ascii="Angsana New" w:hAnsi="Angsana New"/>
          <w:spacing w:val="6"/>
          <w:sz w:val="30"/>
          <w:szCs w:val="30"/>
        </w:rPr>
        <w:t>0</w:t>
      </w:r>
      <w:r w:rsidRPr="00F748F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F748F8">
        <w:rPr>
          <w:rFonts w:ascii="Angsana New" w:hAnsi="Angsana New"/>
          <w:sz w:val="30"/>
          <w:szCs w:val="30"/>
          <w:cs/>
        </w:rPr>
        <w:t xml:space="preserve"> 256</w:t>
      </w:r>
      <w:r w:rsidR="00712A40">
        <w:rPr>
          <w:rFonts w:ascii="Angsana New" w:hAnsi="Angsana New"/>
          <w:sz w:val="30"/>
          <w:szCs w:val="30"/>
        </w:rPr>
        <w:t>1</w:t>
      </w:r>
      <w:r w:rsidRPr="00F748F8">
        <w:rPr>
          <w:rFonts w:ascii="Angsana New" w:hAnsi="Angsana New"/>
          <w:sz w:val="30"/>
          <w:szCs w:val="30"/>
          <w:cs/>
        </w:rPr>
        <w:t xml:space="preserve"> </w:t>
      </w:r>
      <w:r w:rsidR="00027808">
        <w:rPr>
          <w:rFonts w:ascii="Angsana New" w:hAnsi="Angsana New" w:hint="cs"/>
          <w:sz w:val="30"/>
          <w:szCs w:val="30"/>
          <w:cs/>
        </w:rPr>
        <w:t>ซึ่งรวมถึง</w:t>
      </w:r>
    </w:p>
    <w:p w:rsidR="00027808" w:rsidRDefault="00027808" w:rsidP="00FA3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027808" w:rsidRPr="00027808" w:rsidRDefault="00027808" w:rsidP="00FA3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>การใช้ประโยชน์จากผลขาดทุนทางภาษียกไป</w:t>
      </w:r>
    </w:p>
    <w:p w:rsidR="00FA33F7" w:rsidRDefault="00FA33F7" w:rsidP="00FA3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C51F0B" w:rsidRPr="00D36B78" w:rsidRDefault="00E31B4C" w:rsidP="00C51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="00E5629D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="00C51F0B" w:rsidRPr="00D36B78">
        <w:rPr>
          <w:rFonts w:ascii="Angsana New" w:hAnsi="Angsana New"/>
          <w:i/>
          <w:iCs/>
          <w:sz w:val="30"/>
          <w:szCs w:val="30"/>
          <w:cs/>
        </w:rPr>
        <w:t>)</w:t>
      </w:r>
      <w:r w:rsidR="00C51F0B" w:rsidRPr="00D36B78">
        <w:rPr>
          <w:rFonts w:ascii="Angsana New" w:hAnsi="Angsana New"/>
          <w:i/>
          <w:iCs/>
          <w:sz w:val="30"/>
          <w:szCs w:val="30"/>
          <w:cs/>
        </w:rPr>
        <w:tab/>
      </w:r>
      <w:r w:rsidR="00083BC5" w:rsidRPr="00D36B78">
        <w:rPr>
          <w:rFonts w:ascii="Angsana New" w:hAnsi="Angsana New"/>
          <w:i/>
          <w:iCs/>
          <w:sz w:val="30"/>
          <w:szCs w:val="30"/>
          <w:cs/>
        </w:rPr>
        <w:t>ฐานะการเงินและแผนการดำเนินงาน</w:t>
      </w:r>
    </w:p>
    <w:p w:rsidR="00C51F0B" w:rsidRPr="00D36B78" w:rsidRDefault="00C51F0B" w:rsidP="00C51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51F0B" w:rsidRPr="00535D69" w:rsidRDefault="0027208A" w:rsidP="00535D69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535D69">
        <w:rPr>
          <w:rFonts w:ascii="Angsana New" w:hAnsi="Angsana New" w:cs="Angsana New"/>
          <w:sz w:val="30"/>
          <w:szCs w:val="30"/>
          <w:cs/>
        </w:rPr>
        <w:t>กล</w:t>
      </w:r>
      <w:r w:rsidR="00A16EAF">
        <w:rPr>
          <w:rFonts w:ascii="Angsana New" w:hAnsi="Angsana New" w:cs="Angsana New"/>
          <w:sz w:val="30"/>
          <w:szCs w:val="30"/>
          <w:cs/>
        </w:rPr>
        <w:t>ุ่มบริษัทแสดงผลขาดทุนสุทธิจำนวน</w:t>
      </w:r>
      <w:r w:rsidR="00A16EAF">
        <w:rPr>
          <w:rFonts w:ascii="Angsana New" w:hAnsi="Angsana New" w:cs="Angsana New"/>
          <w:sz w:val="30"/>
          <w:szCs w:val="30"/>
        </w:rPr>
        <w:t>159.15</w:t>
      </w:r>
      <w:r w:rsidRPr="00535D69">
        <w:rPr>
          <w:rFonts w:ascii="Angsana New" w:hAnsi="Angsana New" w:cs="Angsana New"/>
          <w:sz w:val="30"/>
          <w:szCs w:val="30"/>
        </w:rPr>
        <w:t xml:space="preserve"> </w:t>
      </w:r>
      <w:r w:rsidRPr="00535D69">
        <w:rPr>
          <w:rFonts w:ascii="Angsana New" w:hAnsi="Angsana New" w:cs="Angsana New"/>
          <w:sz w:val="30"/>
          <w:szCs w:val="30"/>
          <w:cs/>
        </w:rPr>
        <w:t>ล้านบาท 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เก้า</w:t>
      </w:r>
      <w:r w:rsidRPr="00535D69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535D69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535D69">
        <w:rPr>
          <w:rFonts w:ascii="Angsana New" w:hAnsi="Angsana New" w:cs="Angsana New"/>
          <w:color w:val="FFFFFF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  <w:cs/>
        </w:rPr>
        <w:t>มิถ</w:t>
      </w:r>
      <w:r>
        <w:rPr>
          <w:rFonts w:ascii="Angsana New" w:hAnsi="Angsana New" w:cs="Angsana New" w:hint="cs"/>
          <w:sz w:val="30"/>
          <w:szCs w:val="30"/>
          <w:cs/>
        </w:rPr>
        <w:t>ุนายน</w:t>
      </w:r>
      <w:r w:rsidRPr="00535D6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2562</w:t>
      </w:r>
      <w:r w:rsidRPr="00535D6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i/>
          <w:iCs/>
          <w:sz w:val="30"/>
          <w:szCs w:val="30"/>
        </w:rPr>
        <w:t>(2561</w:t>
      </w:r>
      <w:r w:rsidRPr="00535D69">
        <w:rPr>
          <w:rFonts w:ascii="Angsana New" w:hAnsi="Angsana New" w:cs="Angsana New"/>
          <w:i/>
          <w:iCs/>
          <w:sz w:val="30"/>
          <w:szCs w:val="30"/>
        </w:rPr>
        <w:t>:</w:t>
      </w:r>
      <w:r w:rsidRPr="00535D6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i/>
          <w:iCs/>
          <w:sz w:val="30"/>
          <w:szCs w:val="30"/>
        </w:rPr>
        <w:t>259.53</w:t>
      </w:r>
      <w:r w:rsidRPr="00535D69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  <w:r w:rsidRPr="00535D69">
        <w:rPr>
          <w:rFonts w:ascii="Angsana New" w:hAnsi="Angsana New" w:cs="Angsana New"/>
          <w:sz w:val="30"/>
          <w:szCs w:val="30"/>
          <w:cs/>
        </w:rPr>
        <w:t xml:space="preserve"> </w:t>
      </w:r>
      <w:r w:rsidR="00A16EAF">
        <w:rPr>
          <w:rFonts w:ascii="Angsana New" w:hAnsi="Angsana New" w:cs="Angsana New"/>
          <w:sz w:val="30"/>
          <w:szCs w:val="30"/>
          <w:cs/>
        </w:rPr>
        <w:t>และบริษัทแสดงผลขาดทุนสุทธิจำนวน</w:t>
      </w:r>
      <w:r w:rsidR="008D66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6EAF">
        <w:rPr>
          <w:rFonts w:ascii="Angsana New" w:hAnsi="Angsana New" w:cs="Angsana New"/>
          <w:sz w:val="30"/>
          <w:szCs w:val="30"/>
        </w:rPr>
        <w:t>242.52</w:t>
      </w:r>
      <w:r w:rsidRPr="00535D69">
        <w:rPr>
          <w:rFonts w:ascii="Angsana New" w:hAnsi="Angsana New" w:cs="Angsana New"/>
          <w:sz w:val="30"/>
          <w:szCs w:val="30"/>
          <w:cs/>
        </w:rPr>
        <w:t xml:space="preserve"> ล้านบาท สำหรับงวด</w:t>
      </w:r>
      <w:r>
        <w:rPr>
          <w:rFonts w:ascii="Angsana New" w:hAnsi="Angsana New" w:cs="Angsana New"/>
          <w:sz w:val="30"/>
          <w:szCs w:val="30"/>
          <w:cs/>
        </w:rPr>
        <w:t>เก้าเดือนสิ้นสุด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35D69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535D69">
        <w:rPr>
          <w:rFonts w:ascii="Angsana New" w:hAnsi="Angsana New" w:cs="Angsana New"/>
          <w:color w:val="FFFFFF"/>
          <w:sz w:val="30"/>
          <w:szCs w:val="30"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535D6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2562</w:t>
      </w:r>
      <w:r w:rsidRPr="00535D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535D69">
        <w:rPr>
          <w:rFonts w:ascii="Angsana New" w:hAnsi="Angsana New" w:cs="Angsana New"/>
          <w:i/>
          <w:iCs/>
          <w:sz w:val="30"/>
          <w:szCs w:val="30"/>
        </w:rPr>
        <w:t>(25</w:t>
      </w:r>
      <w:r>
        <w:rPr>
          <w:rFonts w:ascii="Angsana New" w:hAnsi="Angsana New" w:cs="Angsana New"/>
          <w:i/>
          <w:iCs/>
          <w:sz w:val="30"/>
          <w:szCs w:val="30"/>
        </w:rPr>
        <w:t>61</w:t>
      </w:r>
      <w:r w:rsidRPr="00535D69">
        <w:rPr>
          <w:rFonts w:ascii="Angsana New" w:hAnsi="Angsana New" w:cs="Angsana New"/>
          <w:i/>
          <w:iCs/>
          <w:sz w:val="30"/>
          <w:szCs w:val="30"/>
        </w:rPr>
        <w:t>:</w:t>
      </w:r>
      <w:r w:rsidRPr="00535D6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i/>
          <w:iCs/>
          <w:sz w:val="30"/>
          <w:szCs w:val="30"/>
        </w:rPr>
        <w:t>255.03</w:t>
      </w:r>
      <w:r w:rsidRPr="00535D69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  <w:r w:rsidRPr="00535D6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และบริษัทมีขาดทุนสะสมจำนวน </w:t>
      </w:r>
      <w:r w:rsidR="00A16EAF">
        <w:rPr>
          <w:rFonts w:ascii="Angsana New" w:hAnsi="Angsana New" w:cs="Angsana New"/>
          <w:sz w:val="30"/>
          <w:szCs w:val="30"/>
        </w:rPr>
        <w:t>728.42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ณ วันที่ </w:t>
      </w:r>
      <w:r>
        <w:rPr>
          <w:rFonts w:ascii="Angsana New" w:hAnsi="Angsana New" w:cs="Angsana New"/>
          <w:sz w:val="30"/>
          <w:szCs w:val="30"/>
        </w:rPr>
        <w:br/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4D7F">
        <w:rPr>
          <w:rFonts w:ascii="Angsana New" w:hAnsi="Angsana New" w:cs="Angsana New"/>
          <w:i/>
          <w:iCs/>
          <w:sz w:val="30"/>
          <w:szCs w:val="30"/>
        </w:rPr>
        <w:t xml:space="preserve">(30 </w:t>
      </w:r>
      <w:r w:rsidRPr="00EE4D7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กันยายน </w:t>
      </w:r>
      <w:r w:rsidRPr="00EE4D7F">
        <w:rPr>
          <w:rFonts w:ascii="Angsana New" w:hAnsi="Angsana New" w:cs="Angsana New"/>
          <w:i/>
          <w:iCs/>
          <w:sz w:val="30"/>
          <w:szCs w:val="30"/>
        </w:rPr>
        <w:t>256</w:t>
      </w:r>
      <w:r>
        <w:rPr>
          <w:rFonts w:ascii="Angsana New" w:hAnsi="Angsana New" w:cs="Angsana New"/>
          <w:i/>
          <w:iCs/>
          <w:sz w:val="30"/>
          <w:szCs w:val="30"/>
        </w:rPr>
        <w:t>1</w:t>
      </w:r>
      <w:r w:rsidRPr="00EE4D7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9F3778">
        <w:rPr>
          <w:rFonts w:ascii="Angsana New" w:hAnsi="Angsana New" w:cs="Angsana New"/>
          <w:i/>
          <w:iCs/>
          <w:sz w:val="30"/>
          <w:szCs w:val="30"/>
        </w:rPr>
        <w:t>464.20</w:t>
      </w:r>
      <w:r w:rsidRPr="00EE4D7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E4D7F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EE4D7F">
        <w:rPr>
          <w:rFonts w:ascii="Angsana New" w:hAnsi="Angsana New" w:cs="Angsana New"/>
          <w:i/>
          <w:iCs/>
          <w:sz w:val="30"/>
          <w:szCs w:val="30"/>
        </w:rPr>
        <w:t>)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35D69">
        <w:rPr>
          <w:rFonts w:ascii="Angsana New" w:hAnsi="Angsana New" w:cs="Angsana New"/>
          <w:sz w:val="30"/>
          <w:szCs w:val="30"/>
          <w:cs/>
        </w:rPr>
        <w:t>ณ วันเดียวกัน หนี้สินหมุนเวียน</w:t>
      </w:r>
      <w:r w:rsidRPr="00392B45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C57671">
        <w:rPr>
          <w:rFonts w:ascii="Angsana New" w:hAnsi="Angsana New" w:cs="Angsana New"/>
          <w:spacing w:val="-6"/>
          <w:sz w:val="30"/>
          <w:szCs w:val="30"/>
          <w:cs/>
        </w:rPr>
        <w:t xml:space="preserve">สูงกว่าสินทรัพย์หมุนเวียนจำนวน </w:t>
      </w:r>
      <w:r w:rsidR="00A16EAF">
        <w:rPr>
          <w:rFonts w:ascii="Angsana New" w:hAnsi="Angsana New" w:cs="Angsana New"/>
          <w:spacing w:val="-6"/>
          <w:sz w:val="30"/>
          <w:szCs w:val="30"/>
        </w:rPr>
        <w:t>69.95</w:t>
      </w:r>
      <w:r w:rsidRPr="00C57671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</w:t>
      </w:r>
      <w:r w:rsidR="009F3778">
        <w:rPr>
          <w:rFonts w:ascii="Angsana New" w:hAnsi="Angsana New" w:cs="Angsana New" w:hint="cs"/>
          <w:spacing w:val="-6"/>
          <w:sz w:val="30"/>
          <w:szCs w:val="30"/>
          <w:cs/>
        </w:rPr>
        <w:t>บาท</w:t>
      </w:r>
      <w:r w:rsidRPr="00C57671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C57671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(30 </w:t>
      </w:r>
      <w:r w:rsidRPr="00C57671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กันยายน </w:t>
      </w:r>
      <w:r w:rsidRPr="00C57671">
        <w:rPr>
          <w:rFonts w:ascii="Angsana New" w:hAnsi="Angsana New" w:cs="Angsana New"/>
          <w:i/>
          <w:iCs/>
          <w:spacing w:val="-6"/>
          <w:sz w:val="30"/>
          <w:szCs w:val="30"/>
        </w:rPr>
        <w:t>256</w:t>
      </w:r>
      <w:r>
        <w:rPr>
          <w:rFonts w:ascii="Angsana New" w:hAnsi="Angsana New" w:cs="Angsana New"/>
          <w:i/>
          <w:iCs/>
          <w:spacing w:val="-6"/>
          <w:sz w:val="30"/>
          <w:szCs w:val="30"/>
        </w:rPr>
        <w:t>1</w:t>
      </w:r>
      <w:r w:rsidRPr="00C57671">
        <w:rPr>
          <w:rFonts w:ascii="Angsana New" w:hAnsi="Angsana New" w:cs="Angsana New"/>
          <w:i/>
          <w:iCs/>
          <w:spacing w:val="-6"/>
          <w:sz w:val="30"/>
          <w:szCs w:val="30"/>
        </w:rPr>
        <w:t>:</w:t>
      </w:r>
      <w:r w:rsidRPr="00C57671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 xml:space="preserve"> </w:t>
      </w:r>
      <w:r w:rsidR="009F3778">
        <w:rPr>
          <w:rFonts w:ascii="Angsana New" w:hAnsi="Angsana New" w:cs="Angsana New"/>
          <w:i/>
          <w:iCs/>
          <w:spacing w:val="-6"/>
          <w:sz w:val="30"/>
          <w:szCs w:val="30"/>
        </w:rPr>
        <w:t>252.47</w:t>
      </w:r>
      <w:r w:rsidRPr="00C57671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Pr="00C57671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ล้านบาท</w:t>
      </w:r>
      <w:r w:rsidRPr="00392B45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C51F0B" w:rsidRPr="00535D69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C51F0B" w:rsidRPr="00D36B78" w:rsidRDefault="00C51F0B" w:rsidP="00C51F0B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:rsidR="00CF72FA" w:rsidRPr="00D36B78" w:rsidRDefault="00C51F0B" w:rsidP="00CF72FA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D36B78">
        <w:rPr>
          <w:rFonts w:ascii="Angsana New" w:hAnsi="Angsana New" w:cs="Angsana New"/>
          <w:sz w:val="30"/>
          <w:szCs w:val="30"/>
          <w:cs/>
        </w:rPr>
        <w:t>ผู้บริหารของ</w:t>
      </w:r>
      <w:r w:rsidR="00522536" w:rsidRPr="00D36B78">
        <w:rPr>
          <w:rFonts w:ascii="Angsana New" w:hAnsi="Angsana New" w:cs="Angsana New"/>
          <w:sz w:val="30"/>
          <w:szCs w:val="30"/>
          <w:cs/>
        </w:rPr>
        <w:t>กลุ่ม</w:t>
      </w:r>
      <w:r w:rsidRPr="00D36B78">
        <w:rPr>
          <w:rFonts w:ascii="Angsana New" w:hAnsi="Angsana New" w:cs="Angsana New"/>
          <w:sz w:val="30"/>
          <w:szCs w:val="30"/>
          <w:cs/>
        </w:rPr>
        <w:t>บริษัทได้พิจารณาอย่างละเอียดรอบคอบถึงฐานะการเงินและสภาพคล่องของกลุ่มบริษัทและ</w:t>
      </w:r>
      <w:r w:rsidRPr="00B346B0">
        <w:rPr>
          <w:rFonts w:ascii="Angsana New" w:hAnsi="Angsana New" w:cs="Angsana New"/>
          <w:spacing w:val="4"/>
          <w:sz w:val="30"/>
          <w:szCs w:val="30"/>
          <w:cs/>
        </w:rPr>
        <w:t>บริษัท โดยมีแผนงานบริหารจัดการเพื่อผลักดันการเพิ่มประสิทธิภาพการกระจายสินค้า การขายอย่างเป็นระบบ</w:t>
      </w:r>
      <w:r w:rsidRPr="00D36B78">
        <w:rPr>
          <w:rFonts w:ascii="Angsana New" w:hAnsi="Angsana New" w:cs="Angsana New"/>
          <w:sz w:val="30"/>
          <w:szCs w:val="30"/>
          <w:cs/>
        </w:rPr>
        <w:t xml:space="preserve"> โดยใช้เทคโนโลยีสมัยให</w:t>
      </w:r>
      <w:r w:rsidR="000C260A" w:rsidRPr="00D36B78">
        <w:rPr>
          <w:rFonts w:ascii="Angsana New" w:hAnsi="Angsana New" w:cs="Angsana New"/>
          <w:sz w:val="30"/>
          <w:szCs w:val="30"/>
          <w:cs/>
        </w:rPr>
        <w:t>ม่ในการสนับสนุนงานขาย เพื่อให้คร</w:t>
      </w:r>
      <w:r w:rsidRPr="00D36B78">
        <w:rPr>
          <w:rFonts w:ascii="Angsana New" w:hAnsi="Angsana New" w:cs="Angsana New"/>
          <w:sz w:val="30"/>
          <w:szCs w:val="30"/>
          <w:cs/>
        </w:rPr>
        <w:t>อบคลุมร้านค้าเป้าหมายได้อย่างมีประสิทธิผลทั้งด้านรายได้และความหลากหลายของผลิตภัณฑ์ในกลุ่มร้านค้าปัจจุบันและร้านค้าใหม่ รวมทั้งมีแผนงานและมาตรการควบคุมค่าใช้จ่ายให้มีการประหยัดทั้งในส่วนของค่าใช้จ่ายด้านการผลิตที่มีการลดต้นทุนอย่างต่อเนื่อง ด้านการบริหารจัดการการขนส่ง และค่าใช้จ่ายบริหารอื่นๆ เพื่อปรับปรุงฐา</w:t>
      </w:r>
      <w:r w:rsidR="00B12F0E" w:rsidRPr="00D36B78">
        <w:rPr>
          <w:rFonts w:ascii="Angsana New" w:hAnsi="Angsana New" w:cs="Angsana New"/>
          <w:sz w:val="30"/>
          <w:szCs w:val="30"/>
          <w:cs/>
        </w:rPr>
        <w:t>นะการเงิน สภาพคล่อง กระแสเงินสด</w:t>
      </w:r>
      <w:r w:rsidRPr="00D36B78">
        <w:rPr>
          <w:rFonts w:ascii="Angsana New" w:hAnsi="Angsana New" w:cs="Angsana New"/>
          <w:sz w:val="30"/>
          <w:szCs w:val="30"/>
          <w:cs/>
        </w:rPr>
        <w:t>และผลการดำเนินงานของ</w:t>
      </w:r>
      <w:r w:rsidR="0040378C" w:rsidRPr="00D36B78">
        <w:rPr>
          <w:rFonts w:ascii="Angsana New" w:hAnsi="Angsana New" w:cs="Angsana New"/>
          <w:sz w:val="30"/>
          <w:szCs w:val="30"/>
          <w:cs/>
        </w:rPr>
        <w:t>กลุ่ม</w:t>
      </w:r>
      <w:r w:rsidRPr="00D36B78">
        <w:rPr>
          <w:rFonts w:ascii="Angsana New" w:hAnsi="Angsana New" w:cs="Angsana New"/>
          <w:sz w:val="30"/>
          <w:szCs w:val="30"/>
          <w:cs/>
        </w:rPr>
        <w:t>บริษัทให้ดีขึ้นต่อเนื่อง</w:t>
      </w:r>
    </w:p>
    <w:p w:rsidR="00CF72FA" w:rsidRPr="00D36B78" w:rsidRDefault="00CF72FA" w:rsidP="00CF72FA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:rsidR="00C51F0B" w:rsidRDefault="00C51F0B" w:rsidP="00CF72FA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B346B0">
        <w:rPr>
          <w:rFonts w:ascii="Angsana New" w:hAnsi="Angsana New" w:cs="Angsana New"/>
          <w:spacing w:val="-6"/>
          <w:sz w:val="30"/>
          <w:szCs w:val="30"/>
          <w:cs/>
        </w:rPr>
        <w:t>อีกทั้งกลุ่มบริษัทไม่มีเงินกู้จากสถาบันการเงินและมีวงเงินสินเชื่อที่ยังมิได้เบิกใช้</w:t>
      </w:r>
      <w:r w:rsidR="0010188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จำนวน </w:t>
      </w:r>
      <w:r w:rsidR="0010188B">
        <w:rPr>
          <w:rFonts w:ascii="Angsana New" w:hAnsi="Angsana New" w:cs="Angsana New"/>
          <w:spacing w:val="-6"/>
          <w:sz w:val="30"/>
          <w:szCs w:val="30"/>
        </w:rPr>
        <w:t xml:space="preserve">3,690 </w:t>
      </w:r>
      <w:r w:rsidR="0010188B">
        <w:rPr>
          <w:rFonts w:ascii="Angsana New" w:hAnsi="Angsana New" w:cs="Angsana New" w:hint="cs"/>
          <w:spacing w:val="-6"/>
          <w:sz w:val="30"/>
          <w:szCs w:val="30"/>
          <w:cs/>
        </w:rPr>
        <w:t>ล้านบาท ซึ่ง</w:t>
      </w:r>
      <w:r w:rsidRPr="00B346B0">
        <w:rPr>
          <w:rFonts w:ascii="Angsana New" w:hAnsi="Angsana New" w:cs="Angsana New"/>
          <w:spacing w:val="-6"/>
          <w:sz w:val="30"/>
          <w:szCs w:val="30"/>
          <w:cs/>
        </w:rPr>
        <w:t>เพียงพอต่อการชำระหนี้สินระยะสั้น</w:t>
      </w:r>
      <w:r w:rsidRPr="00D36B78">
        <w:rPr>
          <w:rFonts w:ascii="Angsana New" w:hAnsi="Angsana New" w:cs="Angsana New"/>
          <w:sz w:val="30"/>
          <w:szCs w:val="30"/>
          <w:cs/>
        </w:rPr>
        <w:t xml:space="preserve"> ฝ่ายบริหารเชื่อว่</w:t>
      </w:r>
      <w:r w:rsidR="004C169D" w:rsidRPr="00D36B78">
        <w:rPr>
          <w:rFonts w:ascii="Angsana New" w:hAnsi="Angsana New" w:cs="Angsana New"/>
          <w:sz w:val="30"/>
          <w:szCs w:val="30"/>
          <w:cs/>
        </w:rPr>
        <w:t>าการจัดทำงบการเงินตามข้อสมมติ</w:t>
      </w:r>
      <w:r w:rsidRPr="00D36B78">
        <w:rPr>
          <w:rFonts w:ascii="Angsana New" w:hAnsi="Angsana New" w:cs="Angsana New"/>
          <w:sz w:val="30"/>
          <w:szCs w:val="30"/>
          <w:cs/>
        </w:rPr>
        <w:t xml:space="preserve">ทางบัญชีที่ว่ากลุ่มบริษัทจะดำเนินงานอย่างต่อเนื่องต่อไปมีความเหมาะสม </w:t>
      </w:r>
    </w:p>
    <w:p w:rsidR="00B7660D" w:rsidRPr="00D36B78" w:rsidRDefault="00B7660D" w:rsidP="00CF72FA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:rsidR="001712BA" w:rsidRPr="00D36B78" w:rsidRDefault="00476F35" w:rsidP="001D3EA2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bCs/>
          <w:sz w:val="30"/>
          <w:szCs w:val="30"/>
          <w:cs/>
        </w:rPr>
        <w:t>3</w:t>
      </w:r>
      <w:r w:rsidRPr="00D36B78">
        <w:rPr>
          <w:rFonts w:ascii="Angsana New" w:hAnsi="Angsana New"/>
          <w:bCs/>
          <w:sz w:val="30"/>
          <w:szCs w:val="30"/>
          <w:cs/>
        </w:rPr>
        <w:tab/>
      </w:r>
      <w:r w:rsidR="001712BA" w:rsidRPr="00D36B78">
        <w:rPr>
          <w:rFonts w:ascii="Angsana New" w:hAnsi="Angsana New"/>
          <w:bCs/>
          <w:sz w:val="30"/>
          <w:szCs w:val="30"/>
          <w:cs/>
        </w:rPr>
        <w:t>การดำเนินงานที่เป็นไปตามฤดูกาล</w:t>
      </w:r>
    </w:p>
    <w:p w:rsidR="001712BA" w:rsidRPr="00D913F3" w:rsidRDefault="001712BA" w:rsidP="001712BA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1712BA" w:rsidRPr="00D36B78" w:rsidRDefault="001712BA" w:rsidP="00934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D36B78"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</w:t>
      </w:r>
      <w:r w:rsidR="002A2930" w:rsidRPr="00D36B78">
        <w:rPr>
          <w:rFonts w:ascii="Angsana New" w:hAnsi="Angsana New"/>
          <w:sz w:val="30"/>
          <w:szCs w:val="30"/>
          <w:cs/>
        </w:rPr>
        <w:t>องดื่ม</w:t>
      </w:r>
      <w:r w:rsidRPr="00D36B78">
        <w:rPr>
          <w:rFonts w:ascii="Angsana New" w:hAnsi="Angsana New"/>
          <w:sz w:val="30"/>
          <w:szCs w:val="30"/>
          <w:cs/>
        </w:rPr>
        <w:t>เป็นไป</w:t>
      </w:r>
      <w:r w:rsidR="0081511C" w:rsidRPr="00D36B78">
        <w:rPr>
          <w:rFonts w:ascii="Angsana New" w:hAnsi="Angsana New"/>
          <w:sz w:val="30"/>
          <w:szCs w:val="30"/>
          <w:cs/>
        </w:rPr>
        <w:t>ตามฤดูกาล</w:t>
      </w:r>
      <w:r w:rsidR="0081511C" w:rsidRPr="00D36B78">
        <w:rPr>
          <w:rFonts w:ascii="Angsana New" w:hAnsi="Angsana New"/>
          <w:color w:val="FFFFFF"/>
          <w:sz w:val="30"/>
          <w:szCs w:val="30"/>
        </w:rPr>
        <w:t>.</w:t>
      </w:r>
      <w:r w:rsidRPr="00D36B78">
        <w:rPr>
          <w:rFonts w:ascii="Angsana New" w:hAnsi="Angsana New"/>
          <w:spacing w:val="-2"/>
          <w:sz w:val="30"/>
          <w:szCs w:val="30"/>
          <w:cs/>
        </w:rPr>
        <w:t>รายได้</w:t>
      </w:r>
      <w:r w:rsidR="008647BA" w:rsidRPr="00D36B78">
        <w:rPr>
          <w:rFonts w:ascii="Angsana New" w:hAnsi="Angsana New"/>
          <w:color w:val="FFFFFF"/>
          <w:spacing w:val="-2"/>
          <w:sz w:val="30"/>
          <w:szCs w:val="30"/>
        </w:rPr>
        <w:t>.</w:t>
      </w:r>
      <w:r w:rsidR="0081511C" w:rsidRPr="00D36B78">
        <w:rPr>
          <w:rFonts w:ascii="Angsana New" w:hAnsi="Angsana New"/>
          <w:color w:val="FFFFFF"/>
          <w:spacing w:val="-2"/>
          <w:sz w:val="30"/>
          <w:szCs w:val="30"/>
        </w:rPr>
        <w:t>.</w:t>
      </w:r>
      <w:r w:rsidRPr="00D36B78">
        <w:rPr>
          <w:rFonts w:ascii="Angsana New" w:hAnsi="Angsana New"/>
          <w:sz w:val="30"/>
          <w:szCs w:val="30"/>
          <w:cs/>
        </w:rPr>
        <w:t>จากการขาย</w:t>
      </w:r>
      <w:r w:rsidR="00875C3C" w:rsidRPr="00D36B78">
        <w:rPr>
          <w:rFonts w:ascii="Angsana New" w:hAnsi="Angsana New"/>
          <w:sz w:val="30"/>
          <w:szCs w:val="30"/>
          <w:cs/>
        </w:rPr>
        <w:t>และรายจ่าย</w:t>
      </w:r>
      <w:r w:rsidRPr="00D36B78">
        <w:rPr>
          <w:rFonts w:ascii="Angsana New" w:hAnsi="Angsana New"/>
          <w:sz w:val="30"/>
          <w:szCs w:val="30"/>
          <w:cs/>
        </w:rPr>
        <w:t>ส่วนใหญ่โดยปกติเกิดในช่วงฤดูร้อน</w:t>
      </w:r>
      <w:r w:rsidR="004357A0" w:rsidRPr="00D36B78">
        <w:rPr>
          <w:rFonts w:ascii="Angsana New" w:hAnsi="Angsana New"/>
          <w:sz w:val="30"/>
          <w:szCs w:val="30"/>
          <w:cs/>
        </w:rPr>
        <w:t xml:space="preserve"> </w:t>
      </w:r>
    </w:p>
    <w:p w:rsidR="00632B25" w:rsidRPr="00D913F3" w:rsidRDefault="00632B25" w:rsidP="000A5908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b/>
          <w:sz w:val="28"/>
          <w:szCs w:val="28"/>
        </w:rPr>
      </w:pPr>
    </w:p>
    <w:p w:rsidR="004818D9" w:rsidRPr="00D36B78" w:rsidRDefault="000A5908" w:rsidP="000A5908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  <w:cs/>
        </w:rPr>
      </w:pPr>
      <w:r w:rsidRPr="000A5908">
        <w:rPr>
          <w:rFonts w:ascii="Angsana New" w:hAnsi="Angsana New"/>
          <w:b/>
          <w:sz w:val="30"/>
          <w:szCs w:val="30"/>
        </w:rPr>
        <w:t>4</w:t>
      </w:r>
      <w:r w:rsidRPr="000A5908">
        <w:rPr>
          <w:rFonts w:ascii="Angsana New" w:hAnsi="Angsana New"/>
          <w:b/>
          <w:sz w:val="30"/>
          <w:szCs w:val="30"/>
        </w:rPr>
        <w:tab/>
      </w:r>
      <w:r w:rsidR="004818D9" w:rsidRPr="000A590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4818D9" w:rsidRPr="00D913F3" w:rsidRDefault="004818D9" w:rsidP="003245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  <w:highlight w:val="yellow"/>
        </w:rPr>
      </w:pPr>
    </w:p>
    <w:p w:rsidR="006161A7" w:rsidRPr="006B6094" w:rsidRDefault="006161A7" w:rsidP="00616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6094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รายการที่สำคัญกับบุคคลหรือกิจการที่เกี่ยวข้องกันสำหรับงวดสามเดือนและเก้าเดือนสิ้นสุดวันที่ </w:t>
      </w:r>
      <w:r w:rsidR="00A17D4D">
        <w:rPr>
          <w:rFonts w:ascii="Angsana New" w:hAnsi="Angsana New"/>
          <w:sz w:val="30"/>
          <w:szCs w:val="30"/>
        </w:rPr>
        <w:t>3</w:t>
      </w:r>
      <w:r w:rsidR="00A17D4D" w:rsidRPr="0023625D">
        <w:rPr>
          <w:rFonts w:ascii="Angsana New" w:hAnsi="Angsana New"/>
          <w:spacing w:val="6"/>
          <w:sz w:val="30"/>
          <w:szCs w:val="30"/>
        </w:rPr>
        <w:t>0</w:t>
      </w:r>
      <w:r w:rsidRPr="006B6094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A17D4D">
        <w:rPr>
          <w:rFonts w:ascii="Angsana New" w:hAnsi="Angsana New"/>
          <w:sz w:val="30"/>
          <w:szCs w:val="30"/>
        </w:rPr>
        <w:t>2562</w:t>
      </w:r>
      <w:r w:rsidRPr="006B6094">
        <w:rPr>
          <w:rFonts w:ascii="Angsana New" w:hAnsi="Angsana New"/>
          <w:sz w:val="30"/>
          <w:szCs w:val="30"/>
          <w:cs/>
        </w:rPr>
        <w:t xml:space="preserve"> และ </w:t>
      </w:r>
      <w:r w:rsidRPr="006B6094">
        <w:rPr>
          <w:rFonts w:ascii="Angsana New" w:hAnsi="Angsana New"/>
          <w:sz w:val="30"/>
          <w:szCs w:val="30"/>
        </w:rPr>
        <w:t>25</w:t>
      </w:r>
      <w:r w:rsidRPr="006B6094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1</w:t>
      </w:r>
      <w:r w:rsidRPr="006B6094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6161A7" w:rsidRPr="006161A7" w:rsidRDefault="00E5629D" w:rsidP="00616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344" w:type="dxa"/>
        <w:tblInd w:w="558" w:type="dxa"/>
        <w:tblLook w:val="01E0" w:firstRow="1" w:lastRow="1" w:firstColumn="1" w:lastColumn="1" w:noHBand="0" w:noVBand="0"/>
      </w:tblPr>
      <w:tblGrid>
        <w:gridCol w:w="3753"/>
        <w:gridCol w:w="1165"/>
        <w:gridCol w:w="243"/>
        <w:gridCol w:w="20"/>
        <w:gridCol w:w="1249"/>
        <w:gridCol w:w="261"/>
        <w:gridCol w:w="1158"/>
        <w:gridCol w:w="239"/>
        <w:gridCol w:w="1256"/>
      </w:tblGrid>
      <w:tr w:rsidR="006161A7" w:rsidRPr="00356084" w:rsidTr="00B46D6D">
        <w:trPr>
          <w:tblHeader/>
        </w:trPr>
        <w:tc>
          <w:tcPr>
            <w:tcW w:w="3753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7" w:type="dxa"/>
            <w:gridSpan w:val="4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3" w:type="dxa"/>
            <w:gridSpan w:val="3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1A7" w:rsidRPr="00356084" w:rsidTr="00B46D6D">
        <w:trPr>
          <w:tblHeader/>
        </w:trPr>
        <w:tc>
          <w:tcPr>
            <w:tcW w:w="3753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165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56084">
              <w:rPr>
                <w:rFonts w:ascii="Angsana New" w:hAnsi="Angsana New"/>
                <w:sz w:val="30"/>
                <w:szCs w:val="30"/>
              </w:rPr>
              <w:t>6</w:t>
            </w:r>
            <w:r w:rsidR="00C411A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3" w:type="dxa"/>
            <w:gridSpan w:val="2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411A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56084">
              <w:rPr>
                <w:rFonts w:ascii="Angsana New" w:hAnsi="Angsana New"/>
                <w:sz w:val="30"/>
                <w:szCs w:val="30"/>
              </w:rPr>
              <w:t>6</w:t>
            </w:r>
            <w:r w:rsidR="00C411A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411A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161A7" w:rsidRPr="00356084" w:rsidTr="00B46D6D">
        <w:trPr>
          <w:tblHeader/>
        </w:trPr>
        <w:tc>
          <w:tcPr>
            <w:tcW w:w="3753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1" w:type="dxa"/>
            <w:gridSpan w:val="8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61A7" w:rsidRPr="00356084" w:rsidTr="00B46D6D">
        <w:trPr>
          <w:trHeight w:val="425"/>
        </w:trPr>
        <w:tc>
          <w:tcPr>
            <w:tcW w:w="3753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6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65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64,486</w:t>
            </w: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55,166</w:t>
            </w: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AC6D32" w:rsidP="00AC6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65" w:type="dxa"/>
          </w:tcPr>
          <w:p w:rsidR="00AC6D32" w:rsidRDefault="00AC6D32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AC6D32" w:rsidRDefault="00AC6D32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AC6D32" w:rsidRDefault="00AC6D32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10,423</w:t>
            </w: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AC6D32" w:rsidRDefault="00AC6D32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9,345</w:t>
            </w: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5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966</w:t>
            </w: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5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65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254,506</w:t>
            </w:r>
          </w:p>
        </w:tc>
        <w:tc>
          <w:tcPr>
            <w:tcW w:w="263" w:type="dxa"/>
            <w:gridSpan w:val="2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235,665</w:t>
            </w: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254,506</w:t>
            </w: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235,665</w:t>
            </w: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5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2,626</w:t>
            </w:r>
          </w:p>
        </w:tc>
        <w:tc>
          <w:tcPr>
            <w:tcW w:w="263" w:type="dxa"/>
            <w:gridSpan w:val="2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1,616</w:t>
            </w: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2,626</w:t>
            </w: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1,616</w:t>
            </w: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716BFB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65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29</w:t>
            </w:r>
          </w:p>
        </w:tc>
        <w:tc>
          <w:tcPr>
            <w:tcW w:w="263" w:type="dxa"/>
            <w:gridSpan w:val="2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215</w:t>
            </w: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29</w:t>
            </w: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215</w:t>
            </w:r>
          </w:p>
        </w:tc>
      </w:tr>
      <w:tr w:rsidR="00E034CD" w:rsidRPr="00356084" w:rsidTr="00B46D6D">
        <w:tc>
          <w:tcPr>
            <w:tcW w:w="3753" w:type="dxa"/>
          </w:tcPr>
          <w:p w:rsidR="00E034CD" w:rsidRPr="00C411AB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65" w:type="dxa"/>
          </w:tcPr>
          <w:p w:rsidR="00E034CD" w:rsidRPr="00C411AB" w:rsidRDefault="00E034CD" w:rsidP="00E034CD">
            <w:pPr>
              <w:jc w:val="right"/>
              <w:rPr>
                <w:rFonts w:ascii="Angsana New" w:hAnsi="Angsana New"/>
                <w:color w:val="0D0D0D"/>
                <w:sz w:val="16"/>
                <w:szCs w:val="16"/>
              </w:rPr>
            </w:pPr>
          </w:p>
        </w:tc>
        <w:tc>
          <w:tcPr>
            <w:tcW w:w="263" w:type="dxa"/>
            <w:gridSpan w:val="2"/>
          </w:tcPr>
          <w:p w:rsidR="00E034CD" w:rsidRPr="00C411AB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9" w:type="dxa"/>
          </w:tcPr>
          <w:p w:rsidR="00E034CD" w:rsidRPr="00C411AB" w:rsidRDefault="00E034CD" w:rsidP="00E034CD">
            <w:pPr>
              <w:jc w:val="right"/>
              <w:rPr>
                <w:rFonts w:ascii="Angsana New" w:hAnsi="Angsana New"/>
                <w:color w:val="0D0D0D"/>
                <w:sz w:val="16"/>
                <w:szCs w:val="16"/>
              </w:rPr>
            </w:pPr>
          </w:p>
        </w:tc>
        <w:tc>
          <w:tcPr>
            <w:tcW w:w="261" w:type="dxa"/>
          </w:tcPr>
          <w:p w:rsidR="00E034CD" w:rsidRPr="00C411AB" w:rsidRDefault="00E034CD" w:rsidP="00E034CD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8" w:type="dxa"/>
          </w:tcPr>
          <w:p w:rsidR="00E034CD" w:rsidRPr="00C411AB" w:rsidRDefault="00E034CD" w:rsidP="00E034CD">
            <w:pPr>
              <w:jc w:val="right"/>
              <w:rPr>
                <w:rFonts w:ascii="Angsana New" w:hAnsi="Angsana New"/>
                <w:color w:val="0D0D0D"/>
                <w:sz w:val="16"/>
                <w:szCs w:val="16"/>
              </w:rPr>
            </w:pPr>
          </w:p>
        </w:tc>
        <w:tc>
          <w:tcPr>
            <w:tcW w:w="239" w:type="dxa"/>
          </w:tcPr>
          <w:p w:rsidR="00E034CD" w:rsidRPr="00C411AB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6" w:type="dxa"/>
          </w:tcPr>
          <w:p w:rsidR="00E034CD" w:rsidRPr="00C411AB" w:rsidRDefault="00E034CD" w:rsidP="00E034CD">
            <w:pPr>
              <w:jc w:val="right"/>
              <w:rPr>
                <w:rFonts w:ascii="Angsana New" w:hAnsi="Angsana New"/>
                <w:color w:val="0D0D0D"/>
                <w:sz w:val="16"/>
                <w:szCs w:val="16"/>
              </w:rPr>
            </w:pP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5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356084" w:rsidRDefault="00E034CD" w:rsidP="00E034CD">
            <w:pPr>
              <w:tabs>
                <w:tab w:val="decimal" w:pos="6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65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E034CD" w:rsidRPr="00356084" w:rsidRDefault="00E034CD" w:rsidP="00E034CD">
            <w:pPr>
              <w:tabs>
                <w:tab w:val="decimal" w:pos="6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356084" w:rsidRDefault="00E034CD" w:rsidP="00E034CD">
            <w:pPr>
              <w:tabs>
                <w:tab w:val="decimal" w:pos="62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56B7" w:rsidRPr="00356084" w:rsidTr="00B46D6D">
        <w:tc>
          <w:tcPr>
            <w:tcW w:w="3753" w:type="dxa"/>
          </w:tcPr>
          <w:p w:rsidR="00C156B7" w:rsidRPr="00356084" w:rsidRDefault="00C156B7" w:rsidP="00C15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165" w:type="dxa"/>
            <w:shd w:val="clear" w:color="auto" w:fill="auto"/>
          </w:tcPr>
          <w:p w:rsidR="00C156B7" w:rsidRPr="00356084" w:rsidRDefault="00C156B7" w:rsidP="00C156B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C156B7" w:rsidRPr="00356084" w:rsidRDefault="00C156B7" w:rsidP="00C15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:rsidR="00C156B7" w:rsidRPr="00356084" w:rsidRDefault="00C156B7" w:rsidP="00C156B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61" w:type="dxa"/>
            <w:shd w:val="clear" w:color="auto" w:fill="auto"/>
          </w:tcPr>
          <w:p w:rsidR="00C156B7" w:rsidRPr="00356084" w:rsidRDefault="00C156B7" w:rsidP="00C15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C156B7" w:rsidRPr="00356084" w:rsidRDefault="00C156B7" w:rsidP="00C156B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239" w:type="dxa"/>
          </w:tcPr>
          <w:p w:rsidR="00C156B7" w:rsidRPr="00356084" w:rsidRDefault="00C156B7" w:rsidP="00C15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C156B7" w:rsidRPr="00356084" w:rsidRDefault="00C156B7" w:rsidP="00C156B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</w:tr>
      <w:tr w:rsidR="00C156B7" w:rsidRPr="00356084" w:rsidTr="00B46D6D">
        <w:tc>
          <w:tcPr>
            <w:tcW w:w="3753" w:type="dxa"/>
          </w:tcPr>
          <w:p w:rsidR="00C156B7" w:rsidRPr="00356084" w:rsidRDefault="00C156B7" w:rsidP="00C15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65" w:type="dxa"/>
            <w:shd w:val="clear" w:color="auto" w:fill="auto"/>
          </w:tcPr>
          <w:p w:rsidR="00C156B7" w:rsidRPr="00356084" w:rsidRDefault="00C156B7" w:rsidP="00C156B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C156B7" w:rsidRPr="00356084" w:rsidRDefault="00C156B7" w:rsidP="00C15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:rsidR="00C156B7" w:rsidRPr="00356084" w:rsidRDefault="00C156B7" w:rsidP="00C156B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1" w:type="dxa"/>
            <w:shd w:val="clear" w:color="auto" w:fill="auto"/>
          </w:tcPr>
          <w:p w:rsidR="00C156B7" w:rsidRPr="00356084" w:rsidRDefault="00C156B7" w:rsidP="00C15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C156B7" w:rsidRPr="00356084" w:rsidRDefault="00C156B7" w:rsidP="00C156B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:rsidR="00C156B7" w:rsidRPr="00356084" w:rsidRDefault="00C156B7" w:rsidP="00C15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C156B7" w:rsidRPr="00356084" w:rsidRDefault="00C156B7" w:rsidP="00C156B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156B7" w:rsidRPr="00356084" w:rsidTr="00B46D6D">
        <w:tc>
          <w:tcPr>
            <w:tcW w:w="3753" w:type="dxa"/>
          </w:tcPr>
          <w:p w:rsidR="00C156B7" w:rsidRPr="00356084" w:rsidRDefault="00C156B7" w:rsidP="00C15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ab/>
              <w:t>ค่าตอบแทนกรรมการ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:rsidR="00C156B7" w:rsidRPr="00356084" w:rsidRDefault="00C156B7" w:rsidP="00C156B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1,901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C156B7" w:rsidRPr="00356084" w:rsidRDefault="00C156B7" w:rsidP="00C15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:rsidR="00C156B7" w:rsidRPr="00356084" w:rsidRDefault="00C156B7" w:rsidP="00C156B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2,305</w:t>
            </w:r>
          </w:p>
        </w:tc>
        <w:tc>
          <w:tcPr>
            <w:tcW w:w="261" w:type="dxa"/>
            <w:shd w:val="clear" w:color="auto" w:fill="auto"/>
          </w:tcPr>
          <w:p w:rsidR="00C156B7" w:rsidRPr="00356084" w:rsidRDefault="00C156B7" w:rsidP="00C15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:rsidR="00C156B7" w:rsidRPr="00356084" w:rsidRDefault="00C156B7" w:rsidP="00C156B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1,901</w:t>
            </w:r>
          </w:p>
        </w:tc>
        <w:tc>
          <w:tcPr>
            <w:tcW w:w="239" w:type="dxa"/>
          </w:tcPr>
          <w:p w:rsidR="00C156B7" w:rsidRPr="00356084" w:rsidRDefault="00C156B7" w:rsidP="00C15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:rsidR="00C156B7" w:rsidRPr="00356084" w:rsidRDefault="00C156B7" w:rsidP="00C156B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2,305</w:t>
            </w:r>
          </w:p>
        </w:tc>
      </w:tr>
      <w:tr w:rsidR="00C156B7" w:rsidRPr="00356084" w:rsidTr="00B46D6D">
        <w:tc>
          <w:tcPr>
            <w:tcW w:w="3753" w:type="dxa"/>
          </w:tcPr>
          <w:p w:rsidR="00C156B7" w:rsidRPr="00356084" w:rsidRDefault="00C156B7" w:rsidP="00C15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56B7" w:rsidRPr="00356084" w:rsidRDefault="00C156B7" w:rsidP="00C156B7">
            <w:pPr>
              <w:tabs>
                <w:tab w:val="clear" w:pos="907"/>
                <w:tab w:val="left" w:pos="71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3,064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C156B7" w:rsidRPr="00356084" w:rsidRDefault="00C156B7" w:rsidP="00C15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56B7" w:rsidRPr="00356084" w:rsidRDefault="00C156B7" w:rsidP="00C156B7">
            <w:pPr>
              <w:tabs>
                <w:tab w:val="clear" w:pos="907"/>
                <w:tab w:val="left" w:pos="71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3,034</w:t>
            </w:r>
          </w:p>
        </w:tc>
        <w:tc>
          <w:tcPr>
            <w:tcW w:w="261" w:type="dxa"/>
            <w:shd w:val="clear" w:color="auto" w:fill="auto"/>
          </w:tcPr>
          <w:p w:rsidR="00C156B7" w:rsidRPr="00356084" w:rsidRDefault="00C156B7" w:rsidP="00C15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56B7" w:rsidRPr="00356084" w:rsidRDefault="00C156B7" w:rsidP="00C156B7">
            <w:pPr>
              <w:tabs>
                <w:tab w:val="clear" w:pos="907"/>
                <w:tab w:val="left" w:pos="71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3,064</w:t>
            </w:r>
          </w:p>
        </w:tc>
        <w:tc>
          <w:tcPr>
            <w:tcW w:w="239" w:type="dxa"/>
          </w:tcPr>
          <w:p w:rsidR="00C156B7" w:rsidRPr="00356084" w:rsidRDefault="00C156B7" w:rsidP="00C15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C156B7" w:rsidRPr="00356084" w:rsidRDefault="00C156B7" w:rsidP="00C156B7">
            <w:pPr>
              <w:tabs>
                <w:tab w:val="clear" w:pos="907"/>
                <w:tab w:val="left" w:pos="71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3,034</w:t>
            </w:r>
          </w:p>
        </w:tc>
      </w:tr>
      <w:tr w:rsidR="00E034CD" w:rsidRPr="00356084" w:rsidTr="00B46D6D">
        <w:trPr>
          <w:trHeight w:hRule="exact" w:val="259"/>
        </w:trPr>
        <w:tc>
          <w:tcPr>
            <w:tcW w:w="375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5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4CD" w:rsidRPr="00356084" w:rsidTr="00B46D6D">
        <w:tc>
          <w:tcPr>
            <w:tcW w:w="3753" w:type="dxa"/>
          </w:tcPr>
          <w:p w:rsidR="00E034CD" w:rsidRPr="00782197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65" w:type="dxa"/>
          </w:tcPr>
          <w:p w:rsidR="00E034CD" w:rsidRPr="00782197" w:rsidRDefault="00CA63FE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1,224,365</w:t>
            </w:r>
          </w:p>
        </w:tc>
        <w:tc>
          <w:tcPr>
            <w:tcW w:w="243" w:type="dxa"/>
          </w:tcPr>
          <w:p w:rsidR="00E034CD" w:rsidRPr="00782197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E034CD" w:rsidRPr="00782197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</w:rPr>
              <w:t>1,041,129</w:t>
            </w:r>
          </w:p>
        </w:tc>
        <w:tc>
          <w:tcPr>
            <w:tcW w:w="261" w:type="dxa"/>
          </w:tcPr>
          <w:p w:rsidR="00E034CD" w:rsidRPr="00782197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782197" w:rsidRDefault="00CA63FE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1,197,349</w:t>
            </w:r>
          </w:p>
        </w:tc>
        <w:tc>
          <w:tcPr>
            <w:tcW w:w="239" w:type="dxa"/>
          </w:tcPr>
          <w:p w:rsidR="00E034CD" w:rsidRPr="00782197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782197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</w:rPr>
              <w:t>1,041,129</w:t>
            </w:r>
          </w:p>
        </w:tc>
      </w:tr>
      <w:tr w:rsidR="00E034CD" w:rsidRPr="00356084" w:rsidTr="00B46D6D">
        <w:tc>
          <w:tcPr>
            <w:tcW w:w="3753" w:type="dxa"/>
          </w:tcPr>
          <w:p w:rsidR="00E034CD" w:rsidRPr="00782197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2197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65" w:type="dxa"/>
          </w:tcPr>
          <w:p w:rsidR="00E034CD" w:rsidRPr="00782197" w:rsidRDefault="00935DDA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</w:t>
            </w:r>
            <w:r w:rsidR="005F3A5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:rsidR="00E034CD" w:rsidRPr="00782197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E034CD" w:rsidRPr="00782197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</w:rPr>
              <w:t>2,854</w:t>
            </w:r>
          </w:p>
        </w:tc>
        <w:tc>
          <w:tcPr>
            <w:tcW w:w="261" w:type="dxa"/>
          </w:tcPr>
          <w:p w:rsidR="00E034CD" w:rsidRPr="00782197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782197" w:rsidRDefault="00935DDA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</w:t>
            </w:r>
            <w:r w:rsidR="005F3A5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:rsidR="00E034CD" w:rsidRPr="00782197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782197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</w:rPr>
              <w:t>2,854</w:t>
            </w: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5" w:type="dxa"/>
          </w:tcPr>
          <w:p w:rsidR="00E034CD" w:rsidRPr="00356084" w:rsidRDefault="00925699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7,575</w:t>
            </w:r>
          </w:p>
        </w:tc>
        <w:tc>
          <w:tcPr>
            <w:tcW w:w="24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13,534</w:t>
            </w: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356084" w:rsidRDefault="00935DDA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7,575</w:t>
            </w: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13,534</w:t>
            </w: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165" w:type="dxa"/>
          </w:tcPr>
          <w:p w:rsidR="00E034CD" w:rsidRPr="00356084" w:rsidRDefault="00925699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913,524</w:t>
            </w:r>
          </w:p>
        </w:tc>
        <w:tc>
          <w:tcPr>
            <w:tcW w:w="24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756,903</w:t>
            </w: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356084" w:rsidRDefault="00925699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883,773</w:t>
            </w: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739,800</w:t>
            </w: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165" w:type="dxa"/>
            <w:shd w:val="clear" w:color="auto" w:fill="FFFFFF"/>
          </w:tcPr>
          <w:p w:rsidR="00E034CD" w:rsidRPr="00356084" w:rsidRDefault="00925699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112,533</w:t>
            </w:r>
          </w:p>
        </w:tc>
        <w:tc>
          <w:tcPr>
            <w:tcW w:w="24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143,419</w:t>
            </w: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FFFFFF"/>
          </w:tcPr>
          <w:p w:rsidR="00E034CD" w:rsidRPr="00356084" w:rsidRDefault="00925699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112,533</w:t>
            </w: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143,419</w:t>
            </w: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716BFB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65" w:type="dxa"/>
          </w:tcPr>
          <w:p w:rsidR="00E034CD" w:rsidRPr="00356084" w:rsidRDefault="00925699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112,742</w:t>
            </w:r>
          </w:p>
        </w:tc>
        <w:tc>
          <w:tcPr>
            <w:tcW w:w="24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143,147</w:t>
            </w: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356084" w:rsidRDefault="00925699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112,742</w:t>
            </w: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143,147</w:t>
            </w:r>
          </w:p>
        </w:tc>
      </w:tr>
      <w:tr w:rsidR="00E034CD" w:rsidRPr="00356084" w:rsidTr="00B46D6D">
        <w:tc>
          <w:tcPr>
            <w:tcW w:w="375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65" w:type="dxa"/>
          </w:tcPr>
          <w:p w:rsidR="00E034CD" w:rsidRPr="00356084" w:rsidRDefault="00CA63FE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</w:t>
            </w:r>
            <w:r w:rsidR="00925699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43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35,283</w:t>
            </w:r>
          </w:p>
        </w:tc>
        <w:tc>
          <w:tcPr>
            <w:tcW w:w="261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E034CD" w:rsidRPr="00356084" w:rsidRDefault="00925699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30,682</w:t>
            </w:r>
          </w:p>
        </w:tc>
        <w:tc>
          <w:tcPr>
            <w:tcW w:w="239" w:type="dxa"/>
          </w:tcPr>
          <w:p w:rsidR="00E034CD" w:rsidRPr="00356084" w:rsidRDefault="00E034CD" w:rsidP="00E0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E034CD" w:rsidRPr="00356084" w:rsidRDefault="00E034CD" w:rsidP="00E034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35,123</w:t>
            </w:r>
          </w:p>
        </w:tc>
      </w:tr>
    </w:tbl>
    <w:p w:rsidR="00E5629D" w:rsidRDefault="00E5629D" w:rsidP="006161A7">
      <w:pPr>
        <w:rPr>
          <w:rFonts w:ascii="Angsana New" w:hAnsi="Angsana New"/>
          <w:sz w:val="28"/>
          <w:szCs w:val="28"/>
        </w:rPr>
      </w:pPr>
    </w:p>
    <w:p w:rsidR="00E5629D" w:rsidRDefault="00E5629D" w:rsidP="006161A7">
      <w:pPr>
        <w:rPr>
          <w:rFonts w:ascii="Angsana New" w:hAnsi="Angsana New"/>
          <w:sz w:val="28"/>
          <w:szCs w:val="28"/>
        </w:rPr>
      </w:pPr>
    </w:p>
    <w:p w:rsidR="00E5629D" w:rsidRDefault="00E5629D" w:rsidP="006161A7">
      <w:pPr>
        <w:rPr>
          <w:rFonts w:ascii="Angsana New" w:hAnsi="Angsana New"/>
          <w:sz w:val="28"/>
          <w:szCs w:val="28"/>
        </w:rPr>
      </w:pPr>
    </w:p>
    <w:tbl>
      <w:tblPr>
        <w:tblW w:w="9470" w:type="dxa"/>
        <w:tblInd w:w="558" w:type="dxa"/>
        <w:tblLook w:val="01E0" w:firstRow="1" w:lastRow="1" w:firstColumn="1" w:lastColumn="1" w:noHBand="0" w:noVBand="0"/>
      </w:tblPr>
      <w:tblGrid>
        <w:gridCol w:w="3776"/>
        <w:gridCol w:w="1129"/>
        <w:gridCol w:w="258"/>
        <w:gridCol w:w="1217"/>
        <w:gridCol w:w="258"/>
        <w:gridCol w:w="1124"/>
        <w:gridCol w:w="237"/>
        <w:gridCol w:w="1234"/>
        <w:gridCol w:w="237"/>
      </w:tblGrid>
      <w:tr w:rsidR="006161A7" w:rsidRPr="00356084" w:rsidTr="00F41C0F">
        <w:trPr>
          <w:gridAfter w:val="1"/>
          <w:wAfter w:w="237" w:type="dxa"/>
          <w:tblHeader/>
        </w:trPr>
        <w:tc>
          <w:tcPr>
            <w:tcW w:w="3776" w:type="dxa"/>
          </w:tcPr>
          <w:p w:rsidR="006161A7" w:rsidRPr="00356084" w:rsidRDefault="00E5629D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  <w:r w:rsidR="006161A7">
              <w:br w:type="page"/>
            </w:r>
          </w:p>
        </w:tc>
        <w:tc>
          <w:tcPr>
            <w:tcW w:w="2604" w:type="dxa"/>
            <w:gridSpan w:val="3"/>
          </w:tcPr>
          <w:p w:rsidR="006161A7" w:rsidRPr="00994906" w:rsidRDefault="006161A7" w:rsidP="00B46D6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4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</w:tcPr>
          <w:p w:rsidR="006161A7" w:rsidRPr="00994906" w:rsidRDefault="006161A7" w:rsidP="00B46D6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:rsidR="006161A7" w:rsidRPr="00994906" w:rsidRDefault="006161A7" w:rsidP="00B46D6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4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1A7" w:rsidRPr="00356084" w:rsidTr="00F41C0F">
        <w:trPr>
          <w:gridAfter w:val="1"/>
          <w:wAfter w:w="237" w:type="dxa"/>
          <w:tblHeader/>
        </w:trPr>
        <w:tc>
          <w:tcPr>
            <w:tcW w:w="3776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129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56084">
              <w:rPr>
                <w:rFonts w:ascii="Angsana New" w:hAnsi="Angsana New"/>
                <w:sz w:val="30"/>
                <w:szCs w:val="30"/>
              </w:rPr>
              <w:t>6</w:t>
            </w:r>
            <w:r w:rsidR="00C411A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8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411A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8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56084">
              <w:rPr>
                <w:rFonts w:ascii="Angsana New" w:hAnsi="Angsana New"/>
                <w:sz w:val="30"/>
                <w:szCs w:val="30"/>
              </w:rPr>
              <w:t>6</w:t>
            </w:r>
            <w:r w:rsidR="00C411A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411A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161A7" w:rsidRPr="00356084" w:rsidTr="00F41C0F">
        <w:trPr>
          <w:gridAfter w:val="1"/>
          <w:wAfter w:w="237" w:type="dxa"/>
          <w:trHeight w:hRule="exact" w:val="360"/>
          <w:tblHeader/>
        </w:trPr>
        <w:tc>
          <w:tcPr>
            <w:tcW w:w="3776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7" w:type="dxa"/>
            <w:gridSpan w:val="7"/>
          </w:tcPr>
          <w:p w:rsidR="006161A7" w:rsidRPr="00356084" w:rsidRDefault="006161A7" w:rsidP="00B46D6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61A7" w:rsidRPr="00356084" w:rsidTr="00F41C0F">
        <w:trPr>
          <w:gridAfter w:val="1"/>
          <w:wAfter w:w="237" w:type="dxa"/>
          <w:trHeight w:val="425"/>
        </w:trPr>
        <w:tc>
          <w:tcPr>
            <w:tcW w:w="3776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9" w:type="dxa"/>
          </w:tcPr>
          <w:p w:rsidR="006161A7" w:rsidRPr="00356084" w:rsidRDefault="006161A7" w:rsidP="00B46D6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6161A7" w:rsidRPr="00356084" w:rsidRDefault="006161A7" w:rsidP="00B46D6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6161A7" w:rsidRPr="00356084" w:rsidRDefault="006161A7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6161A7" w:rsidRPr="00356084" w:rsidRDefault="006161A7" w:rsidP="00B46D6D">
            <w:pPr>
              <w:tabs>
                <w:tab w:val="decimal" w:pos="62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5699" w:rsidRPr="00356084" w:rsidTr="00F41C0F">
        <w:tc>
          <w:tcPr>
            <w:tcW w:w="3776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9" w:type="dxa"/>
          </w:tcPr>
          <w:p w:rsidR="00925699" w:rsidRPr="00356084" w:rsidRDefault="00925699" w:rsidP="00925699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8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5699" w:rsidRPr="00356084" w:rsidRDefault="00925699" w:rsidP="00925699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FFFFFF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14,997</w:t>
            </w: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5699" w:rsidRPr="00356084" w:rsidTr="00F41C0F">
        <w:tc>
          <w:tcPr>
            <w:tcW w:w="3776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29" w:type="dxa"/>
          </w:tcPr>
          <w:p w:rsidR="00925699" w:rsidRPr="00356084" w:rsidRDefault="00925699" w:rsidP="00925699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8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5699" w:rsidRPr="00356084" w:rsidRDefault="00925699" w:rsidP="00925699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FFFFFF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189,531</w:t>
            </w: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297,642</w:t>
            </w: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5699" w:rsidRPr="00356084" w:rsidTr="00F41C0F">
        <w:tc>
          <w:tcPr>
            <w:tcW w:w="3776" w:type="dxa"/>
          </w:tcPr>
          <w:p w:rsidR="00925699" w:rsidRPr="00356084" w:rsidRDefault="0086195F" w:rsidP="00861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="00925699"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="00925699"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29" w:type="dxa"/>
          </w:tcPr>
          <w:p w:rsidR="002809A1" w:rsidRDefault="002809A1" w:rsidP="00925699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25699" w:rsidRPr="00356084" w:rsidRDefault="00925699" w:rsidP="00925699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8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2809A1" w:rsidRDefault="002809A1" w:rsidP="00925699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25699" w:rsidRPr="00356084" w:rsidRDefault="00925699" w:rsidP="00925699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FFFFFF"/>
          </w:tcPr>
          <w:p w:rsidR="002809A1" w:rsidRDefault="002809A1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29,668</w:t>
            </w: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2809A1" w:rsidRDefault="002809A1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29,800</w:t>
            </w: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5699" w:rsidRPr="00356084" w:rsidTr="00F41C0F">
        <w:tc>
          <w:tcPr>
            <w:tcW w:w="3776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29" w:type="dxa"/>
          </w:tcPr>
          <w:p w:rsidR="00925699" w:rsidRPr="00356084" w:rsidRDefault="00925699" w:rsidP="00925699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8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5699" w:rsidRPr="00356084" w:rsidRDefault="00925699" w:rsidP="00925699">
            <w:pPr>
              <w:tabs>
                <w:tab w:val="clear" w:pos="907"/>
                <w:tab w:val="left" w:pos="628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FFFFFF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2,898</w:t>
            </w: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2,898</w:t>
            </w: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5699" w:rsidRPr="000C67DF" w:rsidTr="00F41C0F">
        <w:trPr>
          <w:gridAfter w:val="1"/>
          <w:wAfter w:w="237" w:type="dxa"/>
          <w:trHeight w:hRule="exact" w:val="80"/>
        </w:trPr>
        <w:tc>
          <w:tcPr>
            <w:tcW w:w="3776" w:type="dxa"/>
          </w:tcPr>
          <w:p w:rsidR="00925699" w:rsidRPr="000C67DF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6"/>
              <w:jc w:val="thaiDistribute"/>
              <w:rPr>
                <w:rFonts w:ascii="Angsana New" w:hAnsi="Angsana New"/>
                <w:b/>
                <w:bCs/>
                <w:sz w:val="48"/>
                <w:szCs w:val="48"/>
                <w:cs/>
              </w:rPr>
            </w:pPr>
          </w:p>
        </w:tc>
        <w:tc>
          <w:tcPr>
            <w:tcW w:w="1129" w:type="dxa"/>
          </w:tcPr>
          <w:p w:rsidR="00925699" w:rsidRPr="000C67DF" w:rsidRDefault="00925699" w:rsidP="00925699">
            <w:pPr>
              <w:jc w:val="right"/>
              <w:rPr>
                <w:rFonts w:ascii="Angsana New" w:hAnsi="Angsana New"/>
                <w:sz w:val="48"/>
                <w:szCs w:val="48"/>
              </w:rPr>
            </w:pPr>
          </w:p>
        </w:tc>
        <w:tc>
          <w:tcPr>
            <w:tcW w:w="258" w:type="dxa"/>
          </w:tcPr>
          <w:p w:rsidR="00925699" w:rsidRPr="000C67DF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48"/>
                <w:szCs w:val="48"/>
              </w:rPr>
            </w:pPr>
          </w:p>
        </w:tc>
        <w:tc>
          <w:tcPr>
            <w:tcW w:w="1217" w:type="dxa"/>
          </w:tcPr>
          <w:p w:rsidR="00925699" w:rsidRPr="000C67DF" w:rsidRDefault="00925699" w:rsidP="00925699">
            <w:pPr>
              <w:jc w:val="right"/>
              <w:rPr>
                <w:rFonts w:ascii="Angsana New" w:hAnsi="Angsana New"/>
                <w:sz w:val="48"/>
                <w:szCs w:val="48"/>
              </w:rPr>
            </w:pPr>
          </w:p>
        </w:tc>
        <w:tc>
          <w:tcPr>
            <w:tcW w:w="258" w:type="dxa"/>
          </w:tcPr>
          <w:p w:rsidR="00925699" w:rsidRPr="000C67DF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48"/>
                <w:szCs w:val="48"/>
              </w:rPr>
            </w:pPr>
          </w:p>
        </w:tc>
        <w:tc>
          <w:tcPr>
            <w:tcW w:w="1124" w:type="dxa"/>
          </w:tcPr>
          <w:p w:rsidR="00925699" w:rsidRPr="000C67DF" w:rsidRDefault="00925699" w:rsidP="00925699">
            <w:pPr>
              <w:jc w:val="right"/>
              <w:rPr>
                <w:rFonts w:ascii="Angsana New" w:hAnsi="Angsana New"/>
                <w:sz w:val="48"/>
                <w:szCs w:val="48"/>
              </w:rPr>
            </w:pPr>
          </w:p>
        </w:tc>
        <w:tc>
          <w:tcPr>
            <w:tcW w:w="237" w:type="dxa"/>
          </w:tcPr>
          <w:p w:rsidR="00925699" w:rsidRPr="000C67DF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48"/>
                <w:szCs w:val="48"/>
              </w:rPr>
            </w:pPr>
          </w:p>
        </w:tc>
        <w:tc>
          <w:tcPr>
            <w:tcW w:w="1234" w:type="dxa"/>
          </w:tcPr>
          <w:p w:rsidR="00925699" w:rsidRPr="000C67DF" w:rsidRDefault="00925699" w:rsidP="00925699">
            <w:pPr>
              <w:jc w:val="right"/>
              <w:rPr>
                <w:rFonts w:ascii="Angsana New" w:hAnsi="Angsana New"/>
                <w:sz w:val="48"/>
                <w:szCs w:val="48"/>
              </w:rPr>
            </w:pPr>
          </w:p>
        </w:tc>
      </w:tr>
      <w:tr w:rsidR="00925699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9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5699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29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5699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29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727,965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656,614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727,965</w:t>
            </w: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656,614</w:t>
            </w:r>
          </w:p>
        </w:tc>
      </w:tr>
      <w:tr w:rsidR="00925699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D0D0D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D0D0D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29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39,000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97,500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39,000</w:t>
            </w: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97,500</w:t>
            </w:r>
          </w:p>
        </w:tc>
      </w:tr>
      <w:tr w:rsidR="00925699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29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4,574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4,246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4,574</w:t>
            </w: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4,246</w:t>
            </w:r>
          </w:p>
        </w:tc>
      </w:tr>
      <w:tr w:rsidR="00925699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925699" w:rsidRPr="00356084" w:rsidRDefault="00855B55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</w:t>
            </w:r>
            <w:r w:rsidR="00B131EA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129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418</w:t>
            </w:r>
          </w:p>
        </w:tc>
      </w:tr>
      <w:tr w:rsidR="00925699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</w:tcPr>
          <w:p w:rsidR="00925699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925699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5699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29" w:type="dxa"/>
          </w:tcPr>
          <w:p w:rsidR="00925699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925699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5699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29" w:type="dxa"/>
          </w:tcPr>
          <w:p w:rsidR="00925699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925699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F46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A54F46" w:rsidRPr="00AC3A5E" w:rsidRDefault="00A54F46" w:rsidP="00A5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A5E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129" w:type="dxa"/>
          </w:tcPr>
          <w:p w:rsidR="00A54F46" w:rsidRDefault="00A54F46" w:rsidP="00A54F4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2,614</w:t>
            </w:r>
          </w:p>
        </w:tc>
        <w:tc>
          <w:tcPr>
            <w:tcW w:w="258" w:type="dxa"/>
          </w:tcPr>
          <w:p w:rsidR="00A54F46" w:rsidRPr="00356084" w:rsidRDefault="00A54F46" w:rsidP="00A5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A54F46" w:rsidRPr="00AC3A5E" w:rsidRDefault="00A54F46" w:rsidP="00A54F4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A5E">
              <w:rPr>
                <w:rFonts w:ascii="Angsana New" w:hAnsi="Angsana New"/>
                <w:sz w:val="30"/>
                <w:szCs w:val="30"/>
              </w:rPr>
              <w:t>2,181</w:t>
            </w:r>
          </w:p>
        </w:tc>
        <w:tc>
          <w:tcPr>
            <w:tcW w:w="258" w:type="dxa"/>
          </w:tcPr>
          <w:p w:rsidR="00A54F46" w:rsidRPr="00356084" w:rsidRDefault="00A54F46" w:rsidP="00A5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A54F46" w:rsidRDefault="00A54F46" w:rsidP="00A54F4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2,614</w:t>
            </w:r>
          </w:p>
        </w:tc>
        <w:tc>
          <w:tcPr>
            <w:tcW w:w="237" w:type="dxa"/>
          </w:tcPr>
          <w:p w:rsidR="00A54F46" w:rsidRPr="00356084" w:rsidRDefault="00A54F46" w:rsidP="00A5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A54F46" w:rsidRPr="00AC3A5E" w:rsidRDefault="00A54F46" w:rsidP="00A54F4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A5E">
              <w:rPr>
                <w:rFonts w:ascii="Angsana New" w:hAnsi="Angsana New"/>
                <w:sz w:val="30"/>
                <w:szCs w:val="30"/>
              </w:rPr>
              <w:t>2,181</w:t>
            </w:r>
          </w:p>
        </w:tc>
      </w:tr>
      <w:tr w:rsidR="00A54F46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A54F46" w:rsidRPr="00AC3A5E" w:rsidRDefault="00A54F46" w:rsidP="00A5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29" w:type="dxa"/>
          </w:tcPr>
          <w:p w:rsidR="00A54F46" w:rsidRDefault="00A54F46" w:rsidP="00A54F4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8" w:type="dxa"/>
          </w:tcPr>
          <w:p w:rsidR="00A54F46" w:rsidRPr="00356084" w:rsidRDefault="00A54F46" w:rsidP="00A5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A54F46" w:rsidRPr="00AC3A5E" w:rsidRDefault="00A54F46" w:rsidP="00A54F4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8" w:type="dxa"/>
          </w:tcPr>
          <w:p w:rsidR="00A54F46" w:rsidRPr="00356084" w:rsidRDefault="00A54F46" w:rsidP="00A5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A54F46" w:rsidRDefault="00A54F46" w:rsidP="00A54F4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:rsidR="00A54F46" w:rsidRPr="00356084" w:rsidRDefault="00A54F46" w:rsidP="00A5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A54F46" w:rsidRPr="00AC3A5E" w:rsidRDefault="00A54F46" w:rsidP="00A54F4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54F46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A54F46" w:rsidRPr="00AC3A5E" w:rsidRDefault="00A54F46" w:rsidP="00A5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A5E">
              <w:rPr>
                <w:rFonts w:ascii="Angsana New" w:hAnsi="Angsana New"/>
                <w:sz w:val="30"/>
                <w:szCs w:val="30"/>
                <w:cs/>
              </w:rPr>
              <w:tab/>
              <w:t>ค่าตอบแทนกรรมการ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A54F46" w:rsidRDefault="00A54F46" w:rsidP="00A54F4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5,841</w:t>
            </w:r>
          </w:p>
        </w:tc>
        <w:tc>
          <w:tcPr>
            <w:tcW w:w="258" w:type="dxa"/>
          </w:tcPr>
          <w:p w:rsidR="00A54F46" w:rsidRPr="00356084" w:rsidRDefault="00A54F46" w:rsidP="00A5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A54F46" w:rsidRPr="00AC3A5E" w:rsidRDefault="00A54F46" w:rsidP="00A54F4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A5E">
              <w:rPr>
                <w:rFonts w:ascii="Angsana New" w:hAnsi="Angsana New"/>
                <w:sz w:val="30"/>
                <w:szCs w:val="30"/>
              </w:rPr>
              <w:t>6,155</w:t>
            </w:r>
          </w:p>
        </w:tc>
        <w:tc>
          <w:tcPr>
            <w:tcW w:w="258" w:type="dxa"/>
          </w:tcPr>
          <w:p w:rsidR="00A54F46" w:rsidRPr="00356084" w:rsidRDefault="00A54F46" w:rsidP="00A5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A54F46" w:rsidRDefault="00A54F46" w:rsidP="00A54F4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5,841</w:t>
            </w:r>
          </w:p>
        </w:tc>
        <w:tc>
          <w:tcPr>
            <w:tcW w:w="237" w:type="dxa"/>
          </w:tcPr>
          <w:p w:rsidR="00A54F46" w:rsidRPr="00356084" w:rsidRDefault="00A54F46" w:rsidP="00A5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A54F46" w:rsidRPr="00AC3A5E" w:rsidRDefault="00A54F46" w:rsidP="00A54F4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A5E">
              <w:rPr>
                <w:rFonts w:ascii="Angsana New" w:hAnsi="Angsana New"/>
                <w:sz w:val="30"/>
                <w:szCs w:val="30"/>
              </w:rPr>
              <w:t>6,155</w:t>
            </w:r>
          </w:p>
        </w:tc>
      </w:tr>
      <w:tr w:rsidR="00A54F46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A54F46" w:rsidRPr="00AC3A5E" w:rsidRDefault="00A54F46" w:rsidP="00A5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A5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C3A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:rsidR="00A54F46" w:rsidRPr="005C6433" w:rsidRDefault="00A54F46" w:rsidP="00A54F4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6433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461</w:t>
            </w:r>
          </w:p>
        </w:tc>
        <w:tc>
          <w:tcPr>
            <w:tcW w:w="258" w:type="dxa"/>
          </w:tcPr>
          <w:p w:rsidR="00A54F46" w:rsidRPr="00356084" w:rsidRDefault="00A54F46" w:rsidP="00A5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:rsidR="00A54F46" w:rsidRPr="00AC3A5E" w:rsidRDefault="00A54F46" w:rsidP="00A54F4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8,341</w:t>
            </w:r>
          </w:p>
        </w:tc>
        <w:tc>
          <w:tcPr>
            <w:tcW w:w="258" w:type="dxa"/>
          </w:tcPr>
          <w:p w:rsidR="00A54F46" w:rsidRPr="00356084" w:rsidRDefault="00A54F46" w:rsidP="00A5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:rsidR="00A54F46" w:rsidRPr="005C6433" w:rsidRDefault="00A54F46" w:rsidP="00A54F4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6433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461</w:t>
            </w:r>
          </w:p>
        </w:tc>
        <w:tc>
          <w:tcPr>
            <w:tcW w:w="237" w:type="dxa"/>
          </w:tcPr>
          <w:p w:rsidR="00A54F46" w:rsidRPr="00356084" w:rsidRDefault="00A54F46" w:rsidP="00A5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:rsidR="00A54F46" w:rsidRPr="00AC3A5E" w:rsidRDefault="00A54F46" w:rsidP="00A54F4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A5E">
              <w:rPr>
                <w:rFonts w:ascii="Angsana New" w:hAnsi="Angsana New"/>
                <w:b/>
                <w:bCs/>
                <w:sz w:val="30"/>
                <w:szCs w:val="30"/>
              </w:rPr>
              <w:t>8,3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</w:p>
        </w:tc>
      </w:tr>
      <w:tr w:rsidR="00925699" w:rsidRPr="00356084" w:rsidTr="00F41C0F">
        <w:trPr>
          <w:gridAfter w:val="1"/>
          <w:wAfter w:w="237" w:type="dxa"/>
        </w:trPr>
        <w:tc>
          <w:tcPr>
            <w:tcW w:w="3776" w:type="dxa"/>
          </w:tcPr>
          <w:p w:rsidR="00925699" w:rsidRPr="007568E5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:rsidR="00925699" w:rsidRPr="007568E5" w:rsidRDefault="00925699" w:rsidP="00925699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8" w:type="dxa"/>
          </w:tcPr>
          <w:p w:rsidR="00925699" w:rsidRPr="007568E5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:rsidR="00925699" w:rsidRPr="007568E5" w:rsidRDefault="00925699" w:rsidP="00925699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8" w:type="dxa"/>
          </w:tcPr>
          <w:p w:rsidR="00925699" w:rsidRPr="007568E5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</w:tcPr>
          <w:p w:rsidR="00925699" w:rsidRPr="007568E5" w:rsidRDefault="00925699" w:rsidP="00925699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:rsidR="00925699" w:rsidRPr="007568E5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</w:tcPr>
          <w:p w:rsidR="00925699" w:rsidRPr="007568E5" w:rsidRDefault="00925699" w:rsidP="00925699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25699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9" w:type="dxa"/>
          </w:tcPr>
          <w:p w:rsidR="00925699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925699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5699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925699" w:rsidRPr="00782197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9" w:type="dxa"/>
          </w:tcPr>
          <w:p w:rsidR="00925699" w:rsidRDefault="005C6433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3,247,4</w:t>
            </w:r>
            <w:r w:rsidR="00CF4404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5699" w:rsidRPr="00782197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</w:rPr>
              <w:t>2,944,496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925699" w:rsidRDefault="00CF4404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3,194,590</w:t>
            </w: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925699" w:rsidRPr="00782197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2,940</w:t>
            </w:r>
            <w:r w:rsidRPr="00782197">
              <w:rPr>
                <w:rFonts w:ascii="Angsana New" w:hAnsi="Angsana New"/>
                <w:sz w:val="30"/>
                <w:szCs w:val="30"/>
              </w:rPr>
              <w:t>,448</w:t>
            </w:r>
          </w:p>
        </w:tc>
      </w:tr>
      <w:tr w:rsidR="00925699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925699" w:rsidRPr="00782197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2197">
              <w:rPr>
                <w:rFonts w:ascii="Angsana New" w:hAnsi="Angsana New"/>
                <w:color w:val="0D0D0D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29" w:type="dxa"/>
          </w:tcPr>
          <w:p w:rsidR="00925699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</w:rPr>
              <w:t>4,441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5699" w:rsidRPr="00782197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</w:rPr>
              <w:t>4,441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925699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</w:rPr>
              <w:t>4,441</w:t>
            </w: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925699" w:rsidRPr="00782197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</w:rPr>
              <w:t>4,441</w:t>
            </w:r>
          </w:p>
        </w:tc>
      </w:tr>
      <w:tr w:rsidR="00925699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29" w:type="dxa"/>
          </w:tcPr>
          <w:p w:rsidR="00925699" w:rsidRDefault="005C6433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28,634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29,601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925699" w:rsidRDefault="00CF4404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28,63</w:t>
            </w:r>
            <w:r w:rsidR="005C643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29,601</w:t>
            </w:r>
          </w:p>
        </w:tc>
      </w:tr>
      <w:tr w:rsidR="00925699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129" w:type="dxa"/>
          </w:tcPr>
          <w:p w:rsidR="00925699" w:rsidRDefault="005C6433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2,595,986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5699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2,361,952</w:t>
            </w:r>
          </w:p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925699" w:rsidRDefault="005C6433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2,524,989</w:t>
            </w: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2,312,064</w:t>
            </w:r>
          </w:p>
        </w:tc>
      </w:tr>
      <w:tr w:rsidR="00925699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129" w:type="dxa"/>
          </w:tcPr>
          <w:p w:rsidR="00925699" w:rsidRDefault="005C6433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337,528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431,005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925699" w:rsidRDefault="005C6433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337,528</w:t>
            </w: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431,005</w:t>
            </w:r>
          </w:p>
        </w:tc>
      </w:tr>
      <w:tr w:rsidR="00925699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925699" w:rsidRPr="00356084" w:rsidRDefault="00855B55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</w:t>
            </w:r>
            <w:r w:rsidR="00B131EA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129" w:type="dxa"/>
          </w:tcPr>
          <w:p w:rsidR="00925699" w:rsidRDefault="005C6433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305,207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349,891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925699" w:rsidRDefault="005C6433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305,207</w:t>
            </w: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349,891</w:t>
            </w:r>
          </w:p>
        </w:tc>
      </w:tr>
      <w:tr w:rsidR="00925699" w:rsidRPr="00356084" w:rsidTr="00F41C0F">
        <w:trPr>
          <w:gridAfter w:val="1"/>
          <w:wAfter w:w="237" w:type="dxa"/>
          <w:trHeight w:hRule="exact" w:val="360"/>
        </w:trPr>
        <w:tc>
          <w:tcPr>
            <w:tcW w:w="3776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29" w:type="dxa"/>
          </w:tcPr>
          <w:p w:rsidR="00925699" w:rsidRDefault="005C6433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88,783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98,387</w:t>
            </w:r>
          </w:p>
        </w:tc>
        <w:tc>
          <w:tcPr>
            <w:tcW w:w="258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925699" w:rsidRDefault="005C6433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88,241</w:t>
            </w:r>
          </w:p>
        </w:tc>
        <w:tc>
          <w:tcPr>
            <w:tcW w:w="237" w:type="dxa"/>
          </w:tcPr>
          <w:p w:rsidR="00925699" w:rsidRPr="00356084" w:rsidRDefault="00925699" w:rsidP="0092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:rsidR="00925699" w:rsidRPr="00356084" w:rsidRDefault="00925699" w:rsidP="009256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97,900</w:t>
            </w:r>
          </w:p>
        </w:tc>
      </w:tr>
    </w:tbl>
    <w:p w:rsidR="00C122F4" w:rsidRDefault="00C122F4" w:rsidP="00841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600B8C" w:rsidRPr="00D36B78" w:rsidRDefault="00C122F4" w:rsidP="00C1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600B8C" w:rsidRPr="00D36B78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3374B7" w:rsidRPr="006B6094">
        <w:rPr>
          <w:rFonts w:ascii="Angsana New" w:hAnsi="Angsana New"/>
          <w:sz w:val="30"/>
          <w:szCs w:val="30"/>
          <w:cs/>
        </w:rPr>
        <w:t>30 มิถุนายน</w:t>
      </w:r>
      <w:r w:rsidR="00DC24F2" w:rsidRPr="00D36B78">
        <w:rPr>
          <w:rFonts w:ascii="Angsana New" w:hAnsi="Angsana New"/>
          <w:sz w:val="30"/>
          <w:szCs w:val="30"/>
          <w:cs/>
        </w:rPr>
        <w:t xml:space="preserve"> </w:t>
      </w:r>
      <w:r w:rsidR="001B6D24">
        <w:rPr>
          <w:rFonts w:ascii="Angsana New" w:hAnsi="Angsana New"/>
          <w:sz w:val="30"/>
          <w:szCs w:val="30"/>
        </w:rPr>
        <w:t>256</w:t>
      </w:r>
      <w:r w:rsidR="003F0F0F">
        <w:rPr>
          <w:rFonts w:ascii="Angsana New" w:hAnsi="Angsana New"/>
          <w:sz w:val="30"/>
          <w:szCs w:val="30"/>
        </w:rPr>
        <w:t>2</w:t>
      </w:r>
      <w:r w:rsidR="0006029F" w:rsidRPr="00D36B78">
        <w:rPr>
          <w:rFonts w:ascii="Angsana New" w:hAnsi="Angsana New"/>
          <w:sz w:val="30"/>
          <w:szCs w:val="30"/>
        </w:rPr>
        <w:t xml:space="preserve"> </w:t>
      </w:r>
      <w:r w:rsidR="00600B8C" w:rsidRPr="00D36B78">
        <w:rPr>
          <w:rFonts w:ascii="Angsana New" w:hAnsi="Angsana New"/>
          <w:sz w:val="30"/>
          <w:szCs w:val="30"/>
          <w:cs/>
        </w:rPr>
        <w:t xml:space="preserve">และ </w:t>
      </w:r>
      <w:r w:rsidR="00122BDD" w:rsidRPr="00D36B78">
        <w:rPr>
          <w:rFonts w:ascii="Angsana New" w:hAnsi="Angsana New"/>
          <w:sz w:val="30"/>
          <w:szCs w:val="30"/>
        </w:rPr>
        <w:t>30</w:t>
      </w:r>
      <w:r w:rsidR="00600B8C" w:rsidRPr="00D36B78">
        <w:rPr>
          <w:rFonts w:ascii="Angsana New" w:hAnsi="Angsana New"/>
          <w:sz w:val="30"/>
          <w:szCs w:val="30"/>
          <w:cs/>
        </w:rPr>
        <w:t xml:space="preserve"> </w:t>
      </w:r>
      <w:r w:rsidR="00122BDD" w:rsidRPr="00D36B78">
        <w:rPr>
          <w:rFonts w:ascii="Angsana New" w:hAnsi="Angsana New"/>
          <w:sz w:val="30"/>
          <w:szCs w:val="30"/>
          <w:cs/>
        </w:rPr>
        <w:t>กันยายน</w:t>
      </w:r>
      <w:r w:rsidR="00600B8C" w:rsidRPr="00D36B78">
        <w:rPr>
          <w:rFonts w:ascii="Angsana New" w:hAnsi="Angsana New"/>
          <w:sz w:val="30"/>
          <w:szCs w:val="30"/>
          <w:cs/>
        </w:rPr>
        <w:t xml:space="preserve"> </w:t>
      </w:r>
      <w:r w:rsidR="0006029F" w:rsidRPr="00D36B78">
        <w:rPr>
          <w:rFonts w:ascii="Angsana New" w:hAnsi="Angsana New"/>
          <w:sz w:val="30"/>
          <w:szCs w:val="30"/>
          <w:cs/>
        </w:rPr>
        <w:t>25</w:t>
      </w:r>
      <w:r w:rsidR="001B6D24">
        <w:rPr>
          <w:rFonts w:ascii="Angsana New" w:hAnsi="Angsana New"/>
          <w:sz w:val="30"/>
          <w:szCs w:val="30"/>
        </w:rPr>
        <w:t>6</w:t>
      </w:r>
      <w:r w:rsidR="003F0F0F">
        <w:rPr>
          <w:rFonts w:ascii="Angsana New" w:hAnsi="Angsana New"/>
          <w:sz w:val="30"/>
          <w:szCs w:val="30"/>
        </w:rPr>
        <w:t>1</w:t>
      </w:r>
      <w:r w:rsidR="003A719A" w:rsidRPr="00D36B78">
        <w:rPr>
          <w:rFonts w:ascii="Angsana New" w:hAnsi="Angsana New"/>
          <w:sz w:val="30"/>
          <w:szCs w:val="30"/>
          <w:cs/>
        </w:rPr>
        <w:t xml:space="preserve"> </w:t>
      </w:r>
      <w:r w:rsidR="00600B8C" w:rsidRPr="00D36B78">
        <w:rPr>
          <w:rFonts w:ascii="Angsana New" w:hAnsi="Angsana New"/>
          <w:sz w:val="30"/>
          <w:szCs w:val="30"/>
          <w:cs/>
        </w:rPr>
        <w:t>มีดังนี้</w:t>
      </w:r>
    </w:p>
    <w:p w:rsidR="001D2534" w:rsidRPr="00414E66" w:rsidRDefault="001D2534" w:rsidP="0060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493" w:type="dxa"/>
        <w:tblLayout w:type="fixed"/>
        <w:tblLook w:val="0000" w:firstRow="0" w:lastRow="0" w:firstColumn="0" w:lastColumn="0" w:noHBand="0" w:noVBand="0"/>
      </w:tblPr>
      <w:tblGrid>
        <w:gridCol w:w="3717"/>
        <w:gridCol w:w="1277"/>
        <w:gridCol w:w="271"/>
        <w:gridCol w:w="1170"/>
        <w:gridCol w:w="269"/>
        <w:gridCol w:w="1168"/>
        <w:gridCol w:w="271"/>
        <w:gridCol w:w="1262"/>
      </w:tblGrid>
      <w:tr w:rsidR="00600B8C" w:rsidRPr="00D36B78" w:rsidTr="00E82557">
        <w:trPr>
          <w:trHeight w:hRule="exact" w:val="374"/>
          <w:tblHeader/>
        </w:trPr>
        <w:tc>
          <w:tcPr>
            <w:tcW w:w="1976" w:type="pct"/>
          </w:tcPr>
          <w:p w:rsidR="00600B8C" w:rsidRPr="00D36B78" w:rsidRDefault="00600B8C" w:rsidP="0024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45" w:type="pct"/>
            <w:gridSpan w:val="3"/>
          </w:tcPr>
          <w:p w:rsidR="00600B8C" w:rsidRPr="00D36B78" w:rsidRDefault="00600B8C" w:rsidP="00244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:rsidR="00600B8C" w:rsidRPr="00D36B78" w:rsidRDefault="00600B8C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pct"/>
            <w:gridSpan w:val="3"/>
          </w:tcPr>
          <w:p w:rsidR="00600B8C" w:rsidRPr="00D36B78" w:rsidRDefault="00600B8C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24F2" w:rsidRPr="00D36B78" w:rsidTr="00E82557">
        <w:trPr>
          <w:trHeight w:hRule="exact" w:val="374"/>
          <w:tblHeader/>
        </w:trPr>
        <w:tc>
          <w:tcPr>
            <w:tcW w:w="1976" w:type="pct"/>
          </w:tcPr>
          <w:p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DC24F2" w:rsidRPr="003374B7" w:rsidRDefault="003374B7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" w:type="pct"/>
          </w:tcPr>
          <w:p w:rsidR="00DC24F2" w:rsidRPr="003374B7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DC24F2" w:rsidRPr="003374B7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3374B7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3" w:type="pct"/>
          </w:tcPr>
          <w:p w:rsidR="00DC24F2" w:rsidRPr="003374B7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DC24F2" w:rsidRPr="003374B7" w:rsidRDefault="003374B7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" w:type="pct"/>
          </w:tcPr>
          <w:p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D36B7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3F0F0F" w:rsidRPr="00D36B78" w:rsidTr="00E82557">
        <w:trPr>
          <w:trHeight w:hRule="exact" w:val="374"/>
          <w:tblHeader/>
        </w:trPr>
        <w:tc>
          <w:tcPr>
            <w:tcW w:w="1976" w:type="pct"/>
          </w:tcPr>
          <w:p w:rsidR="003F0F0F" w:rsidRPr="00D36B78" w:rsidRDefault="003F0F0F" w:rsidP="003F0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79" w:type="pct"/>
          </w:tcPr>
          <w:p w:rsidR="003F0F0F" w:rsidRPr="00D36B78" w:rsidRDefault="003F0F0F" w:rsidP="003F0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4" w:type="pct"/>
          </w:tcPr>
          <w:p w:rsidR="003F0F0F" w:rsidRPr="00D36B78" w:rsidRDefault="003F0F0F" w:rsidP="003F0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3F0F0F" w:rsidRPr="00D36B78" w:rsidRDefault="003F0F0F" w:rsidP="003F0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3" w:type="pct"/>
          </w:tcPr>
          <w:p w:rsidR="003F0F0F" w:rsidRPr="00D36B78" w:rsidRDefault="003F0F0F" w:rsidP="003F0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3F0F0F" w:rsidRPr="00D36B78" w:rsidRDefault="003F0F0F" w:rsidP="003F0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4" w:type="pct"/>
          </w:tcPr>
          <w:p w:rsidR="003F0F0F" w:rsidRPr="00D36B78" w:rsidRDefault="003F0F0F" w:rsidP="003F0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:rsidR="003F0F0F" w:rsidRPr="00D36B78" w:rsidRDefault="003F0F0F" w:rsidP="003F0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06029F" w:rsidRPr="00D36B78" w:rsidTr="00E82557">
        <w:trPr>
          <w:trHeight w:hRule="exact" w:val="374"/>
          <w:tblHeader/>
        </w:trPr>
        <w:tc>
          <w:tcPr>
            <w:tcW w:w="1976" w:type="pct"/>
          </w:tcPr>
          <w:p w:rsidR="0006029F" w:rsidRPr="00D36B78" w:rsidRDefault="0006029F" w:rsidP="00060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24" w:type="pct"/>
            <w:gridSpan w:val="7"/>
          </w:tcPr>
          <w:p w:rsidR="0006029F" w:rsidRPr="00D36B78" w:rsidRDefault="0006029F" w:rsidP="0006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3678" w:rsidRPr="00D36B78" w:rsidTr="00E82557">
        <w:trPr>
          <w:trHeight w:hRule="exact" w:val="374"/>
          <w:tblHeader/>
        </w:trPr>
        <w:tc>
          <w:tcPr>
            <w:tcW w:w="1976" w:type="pct"/>
          </w:tcPr>
          <w:p w:rsidR="00CD3678" w:rsidRPr="00D36B78" w:rsidRDefault="00CD3678" w:rsidP="00CD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79" w:type="pct"/>
          </w:tcPr>
          <w:p w:rsidR="00CD3678" w:rsidRPr="00D36B78" w:rsidRDefault="00B76DEF" w:rsidP="00B9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4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144" w:type="pct"/>
          </w:tcPr>
          <w:p w:rsidR="00CD3678" w:rsidRPr="00D36B78" w:rsidRDefault="00CD3678" w:rsidP="00AE2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CD3678" w:rsidRPr="00AE286D" w:rsidRDefault="00097EFB" w:rsidP="00B9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46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7EFB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143" w:type="pct"/>
          </w:tcPr>
          <w:p w:rsidR="00CD3678" w:rsidRPr="00D36B78" w:rsidRDefault="00CD3678" w:rsidP="00CD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CD3678" w:rsidRPr="00E97215" w:rsidRDefault="00B76DEF" w:rsidP="00B9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4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144" w:type="pct"/>
          </w:tcPr>
          <w:p w:rsidR="00CD3678" w:rsidRPr="00D36B78" w:rsidRDefault="00CD3678" w:rsidP="00CD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71" w:type="pct"/>
          </w:tcPr>
          <w:p w:rsidR="00CD3678" w:rsidRPr="00D36B78" w:rsidRDefault="00DE5395" w:rsidP="0076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 w:rsidRPr="00DE5395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</w:tr>
      <w:tr w:rsidR="00CD3678" w:rsidRPr="00D36B78" w:rsidTr="00E82557">
        <w:trPr>
          <w:trHeight w:hRule="exact" w:val="374"/>
          <w:tblHeader/>
        </w:trPr>
        <w:tc>
          <w:tcPr>
            <w:tcW w:w="1976" w:type="pct"/>
          </w:tcPr>
          <w:p w:rsidR="00CD3678" w:rsidRPr="00D36B78" w:rsidRDefault="00CD3678" w:rsidP="00CD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CD3678" w:rsidRPr="00D36B78" w:rsidRDefault="00B76DEF" w:rsidP="00AE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3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416,652</w:t>
            </w:r>
          </w:p>
        </w:tc>
        <w:tc>
          <w:tcPr>
            <w:tcW w:w="144" w:type="pct"/>
          </w:tcPr>
          <w:p w:rsidR="00CD3678" w:rsidRPr="00D36B78" w:rsidRDefault="00CD3678" w:rsidP="00CD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CD3678" w:rsidRPr="00D36B78" w:rsidRDefault="00097EFB" w:rsidP="00AE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377"/>
              <w:rPr>
                <w:rFonts w:ascii="Angsana New" w:hAnsi="Angsana New"/>
                <w:sz w:val="30"/>
                <w:szCs w:val="30"/>
              </w:rPr>
            </w:pPr>
            <w:r w:rsidRPr="00097EFB">
              <w:rPr>
                <w:rFonts w:ascii="Angsana New" w:hAnsi="Angsana New"/>
                <w:sz w:val="30"/>
                <w:szCs w:val="30"/>
              </w:rPr>
              <w:t>324,762</w:t>
            </w:r>
          </w:p>
        </w:tc>
        <w:tc>
          <w:tcPr>
            <w:tcW w:w="143" w:type="pct"/>
          </w:tcPr>
          <w:p w:rsidR="00CD3678" w:rsidRPr="00D36B78" w:rsidRDefault="00CD3678" w:rsidP="00CD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CD3678" w:rsidRPr="00E97215" w:rsidRDefault="00B76DEF" w:rsidP="0076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3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404,221</w:t>
            </w:r>
          </w:p>
        </w:tc>
        <w:tc>
          <w:tcPr>
            <w:tcW w:w="144" w:type="pct"/>
          </w:tcPr>
          <w:p w:rsidR="00CD3678" w:rsidRPr="00D36B78" w:rsidRDefault="00CD3678" w:rsidP="00CD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:rsidR="00CD3678" w:rsidRPr="00D36B78" w:rsidRDefault="00DE5395" w:rsidP="0076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DE5395">
              <w:rPr>
                <w:rFonts w:ascii="Angsana New" w:hAnsi="Angsana New" w:cs="Angsana New"/>
                <w:sz w:val="30"/>
                <w:szCs w:val="30"/>
              </w:rPr>
              <w:t>323,751</w:t>
            </w:r>
          </w:p>
        </w:tc>
      </w:tr>
      <w:tr w:rsidR="00CD3678" w:rsidRPr="00D36B78" w:rsidTr="00E82557">
        <w:trPr>
          <w:tblHeader/>
        </w:trPr>
        <w:tc>
          <w:tcPr>
            <w:tcW w:w="1976" w:type="pct"/>
          </w:tcPr>
          <w:p w:rsidR="00CD3678" w:rsidRPr="00D36B78" w:rsidRDefault="00CD3678" w:rsidP="00CD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3678" w:rsidRPr="00AE286D" w:rsidRDefault="00B76DEF" w:rsidP="00AE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3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416,770</w:t>
            </w:r>
          </w:p>
        </w:tc>
        <w:tc>
          <w:tcPr>
            <w:tcW w:w="144" w:type="pct"/>
            <w:tcBorders>
              <w:left w:val="nil"/>
            </w:tcBorders>
          </w:tcPr>
          <w:p w:rsidR="00CD3678" w:rsidRPr="00AE286D" w:rsidRDefault="00CD3678" w:rsidP="00CD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CD3678" w:rsidRPr="00AE286D" w:rsidRDefault="00DE5395" w:rsidP="00AE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3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395">
              <w:rPr>
                <w:rFonts w:ascii="Angsana New" w:hAnsi="Angsana New"/>
                <w:b/>
                <w:bCs/>
                <w:sz w:val="30"/>
                <w:szCs w:val="30"/>
              </w:rPr>
              <w:t>324,863</w:t>
            </w:r>
          </w:p>
        </w:tc>
        <w:tc>
          <w:tcPr>
            <w:tcW w:w="143" w:type="pct"/>
            <w:tcBorders>
              <w:left w:val="nil"/>
            </w:tcBorders>
          </w:tcPr>
          <w:p w:rsidR="00CD3678" w:rsidRPr="00D36B78" w:rsidRDefault="00CD3678" w:rsidP="00CD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:rsidR="00CD3678" w:rsidRPr="00E97215" w:rsidRDefault="00B76DEF" w:rsidP="0076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3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404,339</w:t>
            </w:r>
          </w:p>
        </w:tc>
        <w:tc>
          <w:tcPr>
            <w:tcW w:w="144" w:type="pct"/>
            <w:tcBorders>
              <w:left w:val="nil"/>
            </w:tcBorders>
          </w:tcPr>
          <w:p w:rsidR="00CD3678" w:rsidRPr="00D36B78" w:rsidRDefault="00CD3678" w:rsidP="00CD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:rsidR="00CD3678" w:rsidRPr="00D36B78" w:rsidRDefault="00DE5395" w:rsidP="0076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53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323,852</w:t>
            </w:r>
          </w:p>
        </w:tc>
      </w:tr>
    </w:tbl>
    <w:p w:rsidR="00414E66" w:rsidRDefault="00414E66" w:rsidP="00BE234C">
      <w:pPr>
        <w:spacing w:line="240" w:lineRule="auto"/>
      </w:pPr>
    </w:p>
    <w:p w:rsidR="003374B7" w:rsidRPr="003374B7" w:rsidRDefault="003374B7" w:rsidP="003374B7">
      <w:pPr>
        <w:spacing w:line="240" w:lineRule="auto"/>
        <w:rPr>
          <w:sz w:val="2"/>
          <w:szCs w:val="2"/>
        </w:rPr>
      </w:pPr>
    </w:p>
    <w:tbl>
      <w:tblPr>
        <w:tblW w:w="9400" w:type="dxa"/>
        <w:tblInd w:w="493" w:type="dxa"/>
        <w:tblLayout w:type="fixed"/>
        <w:tblLook w:val="0000" w:firstRow="0" w:lastRow="0" w:firstColumn="0" w:lastColumn="0" w:noHBand="0" w:noVBand="0"/>
      </w:tblPr>
      <w:tblGrid>
        <w:gridCol w:w="3736"/>
        <w:gridCol w:w="1260"/>
        <w:gridCol w:w="265"/>
        <w:gridCol w:w="1173"/>
        <w:gridCol w:w="273"/>
        <w:gridCol w:w="1173"/>
        <w:gridCol w:w="274"/>
        <w:gridCol w:w="1246"/>
      </w:tblGrid>
      <w:tr w:rsidR="0091081E" w:rsidRPr="00D36B78" w:rsidTr="00E82557">
        <w:trPr>
          <w:tblHeader/>
        </w:trPr>
        <w:tc>
          <w:tcPr>
            <w:tcW w:w="1987" w:type="pct"/>
          </w:tcPr>
          <w:p w:rsidR="00DC24F2" w:rsidRPr="00D36B78" w:rsidRDefault="00BE234C" w:rsidP="00BE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="00DC24F2"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="005515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DC24F2"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35" w:type="pct"/>
            <w:gridSpan w:val="3"/>
          </w:tcPr>
          <w:p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pct"/>
            <w:gridSpan w:val="3"/>
          </w:tcPr>
          <w:p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81E" w:rsidRPr="00D36B78" w:rsidTr="00E82557">
        <w:trPr>
          <w:tblHeader/>
        </w:trPr>
        <w:tc>
          <w:tcPr>
            <w:tcW w:w="1987" w:type="pct"/>
          </w:tcPr>
          <w:p w:rsidR="00D304A6" w:rsidRPr="00D36B78" w:rsidRDefault="00D304A6" w:rsidP="00D30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</w:tcPr>
          <w:p w:rsidR="00D304A6" w:rsidRPr="003374B7" w:rsidRDefault="003374B7" w:rsidP="00D30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1" w:type="pct"/>
          </w:tcPr>
          <w:p w:rsidR="00D304A6" w:rsidRPr="003374B7" w:rsidRDefault="00D304A6" w:rsidP="00D30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D304A6" w:rsidRPr="003374B7" w:rsidRDefault="00D304A6" w:rsidP="00D30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3374B7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5" w:type="pct"/>
          </w:tcPr>
          <w:p w:rsidR="00D304A6" w:rsidRPr="003374B7" w:rsidRDefault="00D304A6" w:rsidP="00D30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D304A6" w:rsidRPr="003374B7" w:rsidRDefault="003374B7" w:rsidP="00D30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:rsidR="00D304A6" w:rsidRPr="00D36B78" w:rsidRDefault="00D304A6" w:rsidP="00D30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:rsidR="00D304A6" w:rsidRPr="00D36B78" w:rsidRDefault="00D304A6" w:rsidP="00D30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D36B7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91081E" w:rsidRPr="00D36B78" w:rsidTr="00E82557">
        <w:trPr>
          <w:tblHeader/>
        </w:trPr>
        <w:tc>
          <w:tcPr>
            <w:tcW w:w="1987" w:type="pct"/>
          </w:tcPr>
          <w:p w:rsidR="004178BF" w:rsidRPr="00D36B78" w:rsidRDefault="004178BF" w:rsidP="00417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</w:tcPr>
          <w:p w:rsidR="004178BF" w:rsidRPr="00D36B78" w:rsidRDefault="004178BF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18C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:rsidR="004178BF" w:rsidRPr="00D36B78" w:rsidRDefault="004178BF" w:rsidP="0041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4178BF" w:rsidRPr="00D36B78" w:rsidRDefault="004178BF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18C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4178BF" w:rsidRPr="00D36B78" w:rsidRDefault="004178BF" w:rsidP="0041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4178BF" w:rsidRPr="00D36B78" w:rsidRDefault="004178BF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18C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4178BF" w:rsidRPr="00D36B78" w:rsidRDefault="004178BF" w:rsidP="0041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:rsidR="004178BF" w:rsidRPr="00D36B78" w:rsidRDefault="004178BF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18C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304A6" w:rsidRPr="00D36B78" w:rsidTr="00E82557">
        <w:trPr>
          <w:tblHeader/>
        </w:trPr>
        <w:tc>
          <w:tcPr>
            <w:tcW w:w="1987" w:type="pct"/>
          </w:tcPr>
          <w:p w:rsidR="00D304A6" w:rsidRPr="00D36B78" w:rsidRDefault="00D304A6" w:rsidP="00D30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13" w:type="pct"/>
            <w:gridSpan w:val="7"/>
          </w:tcPr>
          <w:p w:rsidR="00D304A6" w:rsidRPr="00D36B78" w:rsidRDefault="00D304A6" w:rsidP="00D3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6481" w:rsidRPr="00D36B78" w:rsidTr="00E82557">
        <w:tc>
          <w:tcPr>
            <w:tcW w:w="1987" w:type="pct"/>
          </w:tcPr>
          <w:p w:rsidR="00676481" w:rsidRPr="00D36B78" w:rsidRDefault="00676481" w:rsidP="0067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0" w:type="pct"/>
          </w:tcPr>
          <w:p w:rsidR="00676481" w:rsidRPr="00625B0B" w:rsidRDefault="00676481" w:rsidP="0067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676481" w:rsidRPr="00D36B78" w:rsidRDefault="00676481" w:rsidP="00676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676481" w:rsidRPr="00625B0B" w:rsidRDefault="00676481" w:rsidP="0067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76481" w:rsidRPr="00D36B78" w:rsidRDefault="00676481" w:rsidP="00676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:rsidR="00676481" w:rsidRPr="00D36B78" w:rsidRDefault="00676481" w:rsidP="0067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45,042</w:t>
            </w:r>
          </w:p>
        </w:tc>
        <w:tc>
          <w:tcPr>
            <w:tcW w:w="146" w:type="pct"/>
          </w:tcPr>
          <w:p w:rsidR="00676481" w:rsidRPr="00D36B78" w:rsidRDefault="00676481" w:rsidP="00676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:rsidR="00676481" w:rsidRPr="00625B0B" w:rsidRDefault="00676481" w:rsidP="00676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40,726</w:t>
            </w:r>
          </w:p>
        </w:tc>
      </w:tr>
      <w:tr w:rsidR="00BB18C1" w:rsidRPr="00D36B78" w:rsidTr="00E82557">
        <w:tc>
          <w:tcPr>
            <w:tcW w:w="1987" w:type="pct"/>
          </w:tcPr>
          <w:p w:rsidR="00BB18C1" w:rsidRPr="00D36B78" w:rsidRDefault="00BB18C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0" w:type="pct"/>
          </w:tcPr>
          <w:p w:rsidR="00BB18C1" w:rsidRPr="00D36B78" w:rsidRDefault="00676481" w:rsidP="00B9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1,991</w:t>
            </w:r>
          </w:p>
        </w:tc>
        <w:tc>
          <w:tcPr>
            <w:tcW w:w="141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BB18C1" w:rsidRPr="00625B0B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5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BB18C1" w:rsidRPr="00D36B78" w:rsidRDefault="00676481" w:rsidP="00B9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1,991</w:t>
            </w:r>
          </w:p>
        </w:tc>
        <w:tc>
          <w:tcPr>
            <w:tcW w:w="146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:rsidR="00BB18C1" w:rsidRPr="00625B0B" w:rsidRDefault="00BB18C1" w:rsidP="00B9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BB18C1" w:rsidRPr="00D36B78" w:rsidTr="00E82557">
        <w:tc>
          <w:tcPr>
            <w:tcW w:w="1987" w:type="pct"/>
          </w:tcPr>
          <w:p w:rsidR="00BB18C1" w:rsidRPr="00D36B78" w:rsidRDefault="00BB18C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0" w:type="pct"/>
          </w:tcPr>
          <w:p w:rsidR="00BB18C1" w:rsidRPr="00D36B78" w:rsidRDefault="0067648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270,037</w:t>
            </w:r>
          </w:p>
        </w:tc>
        <w:tc>
          <w:tcPr>
            <w:tcW w:w="141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BB18C1" w:rsidRPr="00625B0B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461,651</w:t>
            </w:r>
          </w:p>
        </w:tc>
        <w:tc>
          <w:tcPr>
            <w:tcW w:w="145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BB18C1" w:rsidRPr="00D36B78" w:rsidRDefault="00676481" w:rsidP="00B9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269,947</w:t>
            </w:r>
          </w:p>
        </w:tc>
        <w:tc>
          <w:tcPr>
            <w:tcW w:w="146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:rsidR="00BB18C1" w:rsidRPr="00625B0B" w:rsidRDefault="00BB18C1" w:rsidP="00B9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B0B">
              <w:rPr>
                <w:rFonts w:ascii="Angsana New" w:hAnsi="Angsana New"/>
                <w:sz w:val="30"/>
                <w:szCs w:val="30"/>
              </w:rPr>
              <w:t>461,620</w:t>
            </w:r>
          </w:p>
        </w:tc>
      </w:tr>
      <w:tr w:rsidR="00BB18C1" w:rsidRPr="00D36B78" w:rsidTr="00E82557">
        <w:tc>
          <w:tcPr>
            <w:tcW w:w="1987" w:type="pct"/>
          </w:tcPr>
          <w:p w:rsidR="00BB18C1" w:rsidRPr="00D36B78" w:rsidRDefault="00BB18C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:rsidR="00BB18C1" w:rsidRPr="0028570F" w:rsidRDefault="0067648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272,028</w:t>
            </w:r>
          </w:p>
        </w:tc>
        <w:tc>
          <w:tcPr>
            <w:tcW w:w="141" w:type="pct"/>
          </w:tcPr>
          <w:p w:rsidR="00BB18C1" w:rsidRPr="00D36B78" w:rsidRDefault="00BB18C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BB18C1" w:rsidRPr="00625B0B" w:rsidRDefault="00BB18C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0B">
              <w:rPr>
                <w:rFonts w:ascii="Angsana New" w:hAnsi="Angsana New"/>
                <w:b/>
                <w:bCs/>
                <w:sz w:val="30"/>
                <w:szCs w:val="30"/>
              </w:rPr>
              <w:t>461,741</w:t>
            </w:r>
          </w:p>
        </w:tc>
        <w:tc>
          <w:tcPr>
            <w:tcW w:w="145" w:type="pct"/>
          </w:tcPr>
          <w:p w:rsidR="00BB18C1" w:rsidRPr="00D36B78" w:rsidRDefault="00BB18C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BB18C1" w:rsidRPr="0028570F" w:rsidRDefault="00F61965" w:rsidP="00B90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316,</w:t>
            </w:r>
            <w:r w:rsidR="0067648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7648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:rsidR="00BB18C1" w:rsidRPr="008F29DC" w:rsidRDefault="00BB18C1" w:rsidP="00B9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0B">
              <w:rPr>
                <w:rFonts w:ascii="Angsana New" w:hAnsi="Angsana New"/>
                <w:b/>
                <w:bCs/>
                <w:sz w:val="30"/>
                <w:szCs w:val="30"/>
              </w:rPr>
              <w:t>502,436</w:t>
            </w:r>
          </w:p>
        </w:tc>
      </w:tr>
    </w:tbl>
    <w:p w:rsidR="00EE3280" w:rsidRPr="00414E66" w:rsidRDefault="00EE3280" w:rsidP="0024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93" w:type="dxa"/>
        <w:tblLayout w:type="fixed"/>
        <w:tblLook w:val="0000" w:firstRow="0" w:lastRow="0" w:firstColumn="0" w:lastColumn="0" w:noHBand="0" w:noVBand="0"/>
      </w:tblPr>
      <w:tblGrid>
        <w:gridCol w:w="2090"/>
        <w:gridCol w:w="1008"/>
        <w:gridCol w:w="977"/>
        <w:gridCol w:w="1166"/>
        <w:gridCol w:w="271"/>
        <w:gridCol w:w="1170"/>
        <w:gridCol w:w="271"/>
        <w:gridCol w:w="1061"/>
        <w:gridCol w:w="271"/>
        <w:gridCol w:w="1075"/>
      </w:tblGrid>
      <w:tr w:rsidR="001A382E" w:rsidRPr="00D36B78" w:rsidTr="00E82557">
        <w:trPr>
          <w:tblHeader/>
        </w:trPr>
        <w:tc>
          <w:tcPr>
            <w:tcW w:w="1116" w:type="pct"/>
          </w:tcPr>
          <w:p w:rsidR="00DD5AED" w:rsidRPr="00D36B78" w:rsidRDefault="00DD5AED" w:rsidP="0024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เงินให้กู้ยืมแก่กิจการ</w:t>
            </w:r>
          </w:p>
        </w:tc>
        <w:tc>
          <w:tcPr>
            <w:tcW w:w="1060" w:type="pct"/>
            <w:gridSpan w:val="2"/>
          </w:tcPr>
          <w:p w:rsidR="00DD5AED" w:rsidRPr="00D36B78" w:rsidRDefault="00DD5AED" w:rsidP="00244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93" w:type="pct"/>
            <w:gridSpan w:val="3"/>
          </w:tcPr>
          <w:p w:rsidR="00DD5AED" w:rsidRPr="00D36B78" w:rsidRDefault="00DD5AED" w:rsidP="00244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:rsidR="00DD5AED" w:rsidRPr="00D36B78" w:rsidRDefault="00DD5AED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:rsidR="00DD5AED" w:rsidRPr="00D36B78" w:rsidRDefault="00DD5AED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81E" w:rsidRPr="00D36B78" w:rsidTr="00E82557">
        <w:trPr>
          <w:tblHeader/>
        </w:trPr>
        <w:tc>
          <w:tcPr>
            <w:tcW w:w="1116" w:type="pct"/>
          </w:tcPr>
          <w:p w:rsidR="00C96AE1" w:rsidRPr="00D36B78" w:rsidRDefault="00C96AE1" w:rsidP="00C96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  </w:t>
            </w:r>
            <w:r w:rsidRPr="00D36B7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8" w:type="pct"/>
          </w:tcPr>
          <w:p w:rsidR="00C96AE1" w:rsidRPr="00D36B78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="003374B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36B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:rsidR="00C96AE1" w:rsidRPr="00D36B78" w:rsidRDefault="003374B7" w:rsidP="006E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2" w:right="-110" w:firstLine="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22" w:type="pct"/>
          </w:tcPr>
          <w:p w:rsidR="00D20AED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</w:p>
          <w:p w:rsidR="00C96AE1" w:rsidRPr="00D36B78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3" w:type="pct"/>
          </w:tcPr>
          <w:p w:rsidR="00C267EF" w:rsidRPr="003374B7" w:rsidRDefault="00C267EF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C96AE1" w:rsidRPr="003374B7" w:rsidRDefault="003374B7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5" w:type="pct"/>
          </w:tcPr>
          <w:p w:rsidR="00C96AE1" w:rsidRPr="003374B7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C267EF" w:rsidRPr="003374B7" w:rsidRDefault="00C267EF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C96AE1" w:rsidRPr="003374B7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3374B7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5" w:type="pct"/>
          </w:tcPr>
          <w:p w:rsidR="00C96AE1" w:rsidRPr="003374B7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C267EF" w:rsidRPr="003374B7" w:rsidRDefault="00C267EF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C96AE1" w:rsidRPr="003374B7" w:rsidRDefault="003374B7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5" w:type="pct"/>
          </w:tcPr>
          <w:p w:rsidR="00C96AE1" w:rsidRPr="00D36B78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C267EF" w:rsidRDefault="00C267EF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C96AE1" w:rsidRPr="00D36B78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D36B7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91081E" w:rsidRPr="00D36B78" w:rsidTr="00E82557">
        <w:trPr>
          <w:tblHeader/>
        </w:trPr>
        <w:tc>
          <w:tcPr>
            <w:tcW w:w="1116" w:type="pct"/>
          </w:tcPr>
          <w:p w:rsidR="00CD465F" w:rsidRPr="00D36B78" w:rsidRDefault="00CD465F" w:rsidP="00CD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:rsidR="00CD465F" w:rsidRPr="00D36B78" w:rsidRDefault="00CD465F" w:rsidP="00CD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F018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522" w:type="pct"/>
          </w:tcPr>
          <w:p w:rsidR="00CD465F" w:rsidRPr="00D36B78" w:rsidRDefault="00CD465F" w:rsidP="00CD4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EF018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23" w:type="pct"/>
          </w:tcPr>
          <w:p w:rsidR="00CD465F" w:rsidRPr="00D36B78" w:rsidRDefault="00CD465F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18C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CD465F" w:rsidRPr="00D36B78" w:rsidRDefault="00CD465F" w:rsidP="00CD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CD465F" w:rsidRPr="00D36B78" w:rsidRDefault="00CD465F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18C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CD465F" w:rsidRPr="00D36B78" w:rsidRDefault="00CD465F" w:rsidP="00CD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CD465F" w:rsidRPr="00D36B78" w:rsidRDefault="00CD465F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18C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CD465F" w:rsidRPr="00D36B78" w:rsidRDefault="00CD465F" w:rsidP="00CD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CD465F" w:rsidRPr="00D36B78" w:rsidRDefault="00CD465F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18C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A382E" w:rsidRPr="00D36B78" w:rsidTr="00E82557">
        <w:trPr>
          <w:tblHeader/>
        </w:trPr>
        <w:tc>
          <w:tcPr>
            <w:tcW w:w="1116" w:type="pct"/>
          </w:tcPr>
          <w:p w:rsidR="0006029F" w:rsidRPr="00D36B78" w:rsidRDefault="0006029F" w:rsidP="0006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pct"/>
            <w:gridSpan w:val="2"/>
          </w:tcPr>
          <w:p w:rsidR="0006029F" w:rsidRPr="00D36B78" w:rsidRDefault="0006029F" w:rsidP="00060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23" w:type="pct"/>
            <w:gridSpan w:val="7"/>
          </w:tcPr>
          <w:p w:rsidR="0006029F" w:rsidRPr="00D36B78" w:rsidRDefault="0006029F" w:rsidP="00060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081E" w:rsidRPr="00D36B78" w:rsidTr="00E82557">
        <w:tc>
          <w:tcPr>
            <w:tcW w:w="1116" w:type="pct"/>
          </w:tcPr>
          <w:p w:rsidR="0006029F" w:rsidRPr="00D36B78" w:rsidRDefault="0006029F" w:rsidP="0006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38" w:type="pct"/>
          </w:tcPr>
          <w:p w:rsidR="0006029F" w:rsidRPr="00D36B78" w:rsidRDefault="0006029F" w:rsidP="0006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:rsidR="0006029F" w:rsidRPr="00D36B78" w:rsidRDefault="0006029F" w:rsidP="0006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:rsidR="0006029F" w:rsidRPr="00D36B78" w:rsidRDefault="0006029F" w:rsidP="0006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06029F" w:rsidRPr="00D36B78" w:rsidRDefault="0006029F" w:rsidP="00060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06029F" w:rsidRPr="00D36B78" w:rsidRDefault="0006029F" w:rsidP="0006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06029F" w:rsidRPr="00D36B78" w:rsidRDefault="0006029F" w:rsidP="00060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06029F" w:rsidRPr="00D36B78" w:rsidRDefault="0006029F" w:rsidP="0006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06029F" w:rsidRPr="00D36B78" w:rsidRDefault="0006029F" w:rsidP="00060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06029F" w:rsidRPr="00D36B78" w:rsidRDefault="0006029F" w:rsidP="0006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D64A4" w:rsidRPr="00D36B78" w:rsidTr="00E82557">
        <w:trPr>
          <w:trHeight w:val="452"/>
        </w:trPr>
        <w:tc>
          <w:tcPr>
            <w:tcW w:w="1116" w:type="pct"/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8" w:type="pct"/>
          </w:tcPr>
          <w:p w:rsidR="006D64A4" w:rsidRPr="006E3FA9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3.10</w:t>
            </w:r>
          </w:p>
        </w:tc>
        <w:tc>
          <w:tcPr>
            <w:tcW w:w="522" w:type="pct"/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3.10</w:t>
            </w:r>
          </w:p>
        </w:tc>
        <w:tc>
          <w:tcPr>
            <w:tcW w:w="623" w:type="pct"/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right="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D64A4" w:rsidRPr="00D36B78" w:rsidRDefault="006D64A4" w:rsidP="006D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25" w:type="pct"/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right="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6D64A4" w:rsidRPr="00D36B78" w:rsidRDefault="006D64A4" w:rsidP="006D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67" w:type="pct"/>
          </w:tcPr>
          <w:p w:rsidR="006D64A4" w:rsidRPr="00D36B78" w:rsidRDefault="006D64A4" w:rsidP="006D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125,000</w:t>
            </w:r>
          </w:p>
        </w:tc>
        <w:tc>
          <w:tcPr>
            <w:tcW w:w="145" w:type="pct"/>
          </w:tcPr>
          <w:p w:rsidR="006D64A4" w:rsidRPr="00D36B78" w:rsidRDefault="006D64A4" w:rsidP="006D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</w:tcPr>
          <w:p w:rsidR="006D64A4" w:rsidRPr="006236E0" w:rsidRDefault="006D64A4" w:rsidP="006D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125,000</w:t>
            </w:r>
          </w:p>
        </w:tc>
      </w:tr>
      <w:tr w:rsidR="006D64A4" w:rsidRPr="00D36B78" w:rsidTr="00E82557">
        <w:tc>
          <w:tcPr>
            <w:tcW w:w="1116" w:type="pct"/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38" w:type="pct"/>
          </w:tcPr>
          <w:p w:rsidR="006D64A4" w:rsidRPr="006E3FA9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3" w:type="pct"/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6D64A4" w:rsidRPr="00D36B78" w:rsidRDefault="006D64A4" w:rsidP="006D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25" w:type="pct"/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6D64A4" w:rsidRPr="00D36B78" w:rsidRDefault="006D64A4" w:rsidP="006D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67" w:type="pct"/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6D64A4" w:rsidRPr="00D36B78" w:rsidRDefault="006D64A4" w:rsidP="006D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D64A4" w:rsidRPr="00D36B78" w:rsidTr="00E82557">
        <w:tc>
          <w:tcPr>
            <w:tcW w:w="1116" w:type="pct"/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8" w:type="pct"/>
          </w:tcPr>
          <w:p w:rsidR="006D64A4" w:rsidRPr="006E3FA9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4.03-4.05</w:t>
            </w:r>
          </w:p>
        </w:tc>
        <w:tc>
          <w:tcPr>
            <w:tcW w:w="522" w:type="pct"/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3.90</w:t>
            </w:r>
            <w:r>
              <w:rPr>
                <w:rFonts w:ascii="Angsana New" w:hAnsi="Angsana New"/>
                <w:sz w:val="30"/>
                <w:szCs w:val="30"/>
              </w:rPr>
              <w:t>-4.05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5" w:type="pct"/>
          </w:tcPr>
          <w:p w:rsidR="006D64A4" w:rsidRPr="0091081E" w:rsidRDefault="006D64A4" w:rsidP="006D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5" w:type="pct"/>
          </w:tcPr>
          <w:p w:rsidR="006D64A4" w:rsidRPr="00D36B78" w:rsidRDefault="006D64A4" w:rsidP="006D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6D64A4" w:rsidRPr="00D36B78" w:rsidRDefault="006D64A4" w:rsidP="006D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5" w:type="pct"/>
          </w:tcPr>
          <w:p w:rsidR="006D64A4" w:rsidRPr="00D36B78" w:rsidRDefault="006D64A4" w:rsidP="006D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6D64A4" w:rsidRPr="00D36B78" w:rsidRDefault="006D64A4" w:rsidP="006D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6D64A4" w:rsidRPr="00D36B78" w:rsidTr="00E82557">
        <w:tc>
          <w:tcPr>
            <w:tcW w:w="1116" w:type="pct"/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22" w:type="pct"/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5" w:type="pct"/>
          </w:tcPr>
          <w:p w:rsidR="006D64A4" w:rsidRPr="0091081E" w:rsidRDefault="006D64A4" w:rsidP="006D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5" w:type="pct"/>
          </w:tcPr>
          <w:p w:rsidR="006D64A4" w:rsidRPr="00D36B78" w:rsidRDefault="006D64A4" w:rsidP="006D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128,000</w:t>
            </w:r>
          </w:p>
        </w:tc>
        <w:tc>
          <w:tcPr>
            <w:tcW w:w="145" w:type="pct"/>
          </w:tcPr>
          <w:p w:rsidR="006D64A4" w:rsidRPr="00D36B78" w:rsidRDefault="006D64A4" w:rsidP="006D6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:rsidR="006D64A4" w:rsidRPr="00D36B78" w:rsidRDefault="006D64A4" w:rsidP="006D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128,000</w:t>
            </w:r>
          </w:p>
        </w:tc>
      </w:tr>
    </w:tbl>
    <w:p w:rsidR="00B73908" w:rsidRPr="00414E66" w:rsidRDefault="00B73908" w:rsidP="002A1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24"/>
          <w:szCs w:val="24"/>
        </w:rPr>
      </w:pPr>
    </w:p>
    <w:p w:rsidR="00715816" w:rsidRPr="0047456A" w:rsidRDefault="003C66EF" w:rsidP="00474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E32246">
        <w:rPr>
          <w:rFonts w:ascii="Angsana New" w:hAnsi="Angsana New"/>
          <w:sz w:val="30"/>
          <w:szCs w:val="30"/>
          <w:cs/>
        </w:rPr>
        <w:t>ไม่มีรายการเคลื่อนไหวของ</w:t>
      </w:r>
      <w:r w:rsidRPr="00682EE8">
        <w:rPr>
          <w:rFonts w:ascii="Angsana New" w:hAnsi="Angsana New"/>
          <w:sz w:val="30"/>
          <w:szCs w:val="30"/>
          <w:cs/>
        </w:rPr>
        <w:t>เงินกู้ยืมระยะยาวจากกิจการที่เกี่ยวข้องกันสำหรับงวด</w:t>
      </w:r>
      <w:r w:rsidRPr="00682EE8">
        <w:rPr>
          <w:rFonts w:ascii="Angsana New" w:hAnsi="Angsana New" w:hint="cs"/>
          <w:sz w:val="30"/>
          <w:szCs w:val="30"/>
          <w:cs/>
        </w:rPr>
        <w:t>สามเดือนและเก้า</w:t>
      </w:r>
      <w:r w:rsidRPr="00682EE8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682EE8">
        <w:rPr>
          <w:rFonts w:ascii="Angsana New" w:hAnsi="Angsana New"/>
          <w:sz w:val="30"/>
          <w:szCs w:val="30"/>
          <w:cs/>
        </w:rPr>
        <w:br/>
      </w:r>
      <w:r w:rsidRPr="00682EE8">
        <w:rPr>
          <w:rFonts w:ascii="Angsana New" w:hAnsi="Angsana New" w:hint="cs"/>
          <w:sz w:val="30"/>
          <w:szCs w:val="30"/>
          <w:cs/>
        </w:rPr>
        <w:t>30 มิถุนายน</w:t>
      </w:r>
      <w:r w:rsidRPr="00682EE8">
        <w:rPr>
          <w:rFonts w:ascii="Angsana New" w:hAnsi="Angsana New"/>
          <w:sz w:val="30"/>
          <w:szCs w:val="30"/>
          <w:cs/>
        </w:rPr>
        <w:t xml:space="preserve"> </w:t>
      </w:r>
      <w:r w:rsidRPr="00682EE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682EE8">
        <w:rPr>
          <w:rFonts w:ascii="Angsana New" w:hAnsi="Angsana New"/>
          <w:sz w:val="30"/>
          <w:szCs w:val="30"/>
          <w:cs/>
        </w:rPr>
        <w:t xml:space="preserve"> และ </w:t>
      </w:r>
      <w:r w:rsidRPr="00F61432">
        <w:rPr>
          <w:rFonts w:ascii="Angsana New" w:hAnsi="Angsana New" w:hint="cs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61</w:t>
      </w:r>
    </w:p>
    <w:p w:rsidR="002A1F16" w:rsidRPr="00414E66" w:rsidRDefault="002A1F16" w:rsidP="0047456A">
      <w:pPr>
        <w:ind w:left="540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7"/>
        <w:gridCol w:w="270"/>
        <w:gridCol w:w="1170"/>
        <w:gridCol w:w="270"/>
        <w:gridCol w:w="1172"/>
        <w:gridCol w:w="270"/>
        <w:gridCol w:w="1344"/>
      </w:tblGrid>
      <w:tr w:rsidR="0091081E" w:rsidRPr="00D36B78" w:rsidTr="00E82557">
        <w:tc>
          <w:tcPr>
            <w:tcW w:w="1998" w:type="pct"/>
          </w:tcPr>
          <w:p w:rsidR="00715816" w:rsidRPr="00D36B78" w:rsidRDefault="00715816" w:rsidP="0063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="00B6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85" w:type="pct"/>
            <w:gridSpan w:val="3"/>
          </w:tcPr>
          <w:p w:rsidR="00715816" w:rsidRPr="00D36B7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:rsidR="00715816" w:rsidRPr="00D36B7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pct"/>
            <w:gridSpan w:val="3"/>
          </w:tcPr>
          <w:p w:rsidR="00715816" w:rsidRPr="00D36B7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81E" w:rsidRPr="00D36B78" w:rsidTr="00E82557">
        <w:tc>
          <w:tcPr>
            <w:tcW w:w="1998" w:type="pct"/>
          </w:tcPr>
          <w:p w:rsidR="00C96AE1" w:rsidRPr="00D36B78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:rsidR="00C96AE1" w:rsidRPr="00D36B78" w:rsidRDefault="003C66EF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3" w:type="pct"/>
          </w:tcPr>
          <w:p w:rsidR="00C96AE1" w:rsidRPr="00D36B78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C96AE1" w:rsidRPr="00D36B78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D36B7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3" w:type="pct"/>
          </w:tcPr>
          <w:p w:rsidR="00C96AE1" w:rsidRPr="00D36B78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C96AE1" w:rsidRPr="00D36B78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D36B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:rsidR="00C96AE1" w:rsidRPr="00D36B78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</w:tcPr>
          <w:p w:rsidR="00C96AE1" w:rsidRPr="00D36B78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D36B7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91081E" w:rsidRPr="00D36B78" w:rsidTr="00E82557">
        <w:tc>
          <w:tcPr>
            <w:tcW w:w="1998" w:type="pct"/>
          </w:tcPr>
          <w:p w:rsidR="00CD465F" w:rsidRPr="00D36B78" w:rsidRDefault="00CD465F" w:rsidP="00CD4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:rsidR="00CD465F" w:rsidRPr="00D36B78" w:rsidRDefault="00CD465F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18C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CD465F" w:rsidRPr="00D36B78" w:rsidRDefault="00CD465F" w:rsidP="00CD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CD465F" w:rsidRPr="00D36B78" w:rsidRDefault="00CD465F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18C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CD465F" w:rsidRPr="00D36B78" w:rsidRDefault="00CD465F" w:rsidP="00CD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CD465F" w:rsidRPr="00D36B78" w:rsidRDefault="00CD465F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18C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CD465F" w:rsidRPr="00D36B78" w:rsidRDefault="00CD465F" w:rsidP="00CD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</w:tcPr>
          <w:p w:rsidR="00CD465F" w:rsidRPr="00D36B78" w:rsidRDefault="00CD465F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18C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83257" w:rsidRPr="00D36B78" w:rsidTr="00E82557">
        <w:tc>
          <w:tcPr>
            <w:tcW w:w="1998" w:type="pct"/>
          </w:tcPr>
          <w:p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2" w:type="pct"/>
            <w:gridSpan w:val="7"/>
          </w:tcPr>
          <w:p w:rsidR="00B83257" w:rsidRPr="00D36B78" w:rsidRDefault="00B83257" w:rsidP="0063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8C1" w:rsidRPr="00D36B78" w:rsidTr="00E82557">
        <w:tc>
          <w:tcPr>
            <w:tcW w:w="1998" w:type="pct"/>
          </w:tcPr>
          <w:p w:rsidR="00BB18C1" w:rsidRPr="00D36B78" w:rsidRDefault="00BB18C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</w:tcPr>
          <w:p w:rsidR="00BB18C1" w:rsidRPr="00D36B78" w:rsidRDefault="00FD2573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right="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</w:tcPr>
          <w:p w:rsidR="00BB18C1" w:rsidRPr="00345D95" w:rsidRDefault="00BB18C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shd w:val="clear" w:color="auto" w:fill="auto"/>
          </w:tcPr>
          <w:p w:rsidR="00BB18C1" w:rsidRPr="00D36B78" w:rsidRDefault="00FD2573" w:rsidP="003C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440,425</w:t>
            </w:r>
          </w:p>
        </w:tc>
        <w:tc>
          <w:tcPr>
            <w:tcW w:w="143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1" w:type="pct"/>
          </w:tcPr>
          <w:p w:rsidR="00BB18C1" w:rsidRPr="00345D95" w:rsidRDefault="00BB18C1" w:rsidP="003C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426,475</w:t>
            </w:r>
          </w:p>
        </w:tc>
      </w:tr>
      <w:tr w:rsidR="00BB18C1" w:rsidRPr="00D36B78" w:rsidTr="00E82557">
        <w:tc>
          <w:tcPr>
            <w:tcW w:w="1998" w:type="pct"/>
          </w:tcPr>
          <w:p w:rsidR="00BB18C1" w:rsidRPr="00D36B78" w:rsidRDefault="00BB18C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3" w:type="pct"/>
            <w:shd w:val="clear" w:color="auto" w:fill="FFFFFF"/>
          </w:tcPr>
          <w:p w:rsidR="00BB18C1" w:rsidRPr="00D36B78" w:rsidRDefault="00FD2573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158,677</w:t>
            </w:r>
          </w:p>
        </w:tc>
        <w:tc>
          <w:tcPr>
            <w:tcW w:w="143" w:type="pct"/>
          </w:tcPr>
          <w:p w:rsidR="00BB18C1" w:rsidRPr="0091081E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BB18C1" w:rsidRPr="00345D95" w:rsidRDefault="00BB18C1" w:rsidP="001F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143,819</w:t>
            </w:r>
          </w:p>
        </w:tc>
        <w:tc>
          <w:tcPr>
            <w:tcW w:w="143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:rsidR="00BB18C1" w:rsidRPr="00D36B78" w:rsidRDefault="00FD2573" w:rsidP="003C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158,677</w:t>
            </w:r>
          </w:p>
        </w:tc>
        <w:tc>
          <w:tcPr>
            <w:tcW w:w="143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1" w:type="pct"/>
          </w:tcPr>
          <w:p w:rsidR="00BB18C1" w:rsidRPr="00345D95" w:rsidRDefault="00BB18C1" w:rsidP="003C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143,819</w:t>
            </w:r>
          </w:p>
        </w:tc>
      </w:tr>
      <w:tr w:rsidR="00BB18C1" w:rsidRPr="00D36B78" w:rsidTr="00E82557">
        <w:tc>
          <w:tcPr>
            <w:tcW w:w="1998" w:type="pct"/>
          </w:tcPr>
          <w:p w:rsidR="00BB18C1" w:rsidRPr="00D36B78" w:rsidRDefault="00BB18C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3" w:type="pct"/>
            <w:shd w:val="clear" w:color="auto" w:fill="FFFFFF"/>
          </w:tcPr>
          <w:p w:rsidR="00BB18C1" w:rsidRPr="00D36B78" w:rsidRDefault="00FD2573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565,610</w:t>
            </w:r>
          </w:p>
        </w:tc>
        <w:tc>
          <w:tcPr>
            <w:tcW w:w="143" w:type="pct"/>
          </w:tcPr>
          <w:p w:rsidR="00BB18C1" w:rsidRPr="0091081E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BB18C1" w:rsidRPr="00345D95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398,218</w:t>
            </w:r>
          </w:p>
        </w:tc>
        <w:tc>
          <w:tcPr>
            <w:tcW w:w="143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:rsidR="00BB18C1" w:rsidRPr="00D36B78" w:rsidRDefault="00FD2573" w:rsidP="003C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541,440</w:t>
            </w:r>
          </w:p>
        </w:tc>
        <w:tc>
          <w:tcPr>
            <w:tcW w:w="143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1" w:type="pct"/>
          </w:tcPr>
          <w:p w:rsidR="00BB18C1" w:rsidRPr="00345D95" w:rsidRDefault="00BB18C1" w:rsidP="003C6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381,694</w:t>
            </w:r>
          </w:p>
        </w:tc>
      </w:tr>
      <w:tr w:rsidR="00BB18C1" w:rsidRPr="00D36B78" w:rsidTr="00E82557">
        <w:tc>
          <w:tcPr>
            <w:tcW w:w="1998" w:type="pct"/>
          </w:tcPr>
          <w:p w:rsidR="00BB18C1" w:rsidRPr="00D36B78" w:rsidRDefault="00BB18C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B18C1" w:rsidRPr="00B12603" w:rsidRDefault="00FD2573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724,287</w:t>
            </w:r>
          </w:p>
        </w:tc>
        <w:tc>
          <w:tcPr>
            <w:tcW w:w="143" w:type="pct"/>
          </w:tcPr>
          <w:p w:rsidR="00BB18C1" w:rsidRPr="0091081E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BB18C1" w:rsidRPr="00345D95" w:rsidRDefault="00BB18C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542,037</w:t>
            </w:r>
          </w:p>
        </w:tc>
        <w:tc>
          <w:tcPr>
            <w:tcW w:w="143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BB18C1" w:rsidRPr="00472779" w:rsidRDefault="00FD2573" w:rsidP="003C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1,140,542</w:t>
            </w:r>
          </w:p>
        </w:tc>
        <w:tc>
          <w:tcPr>
            <w:tcW w:w="143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:rsidR="00BB18C1" w:rsidRPr="00345D95" w:rsidRDefault="00BB18C1" w:rsidP="003C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951,988</w:t>
            </w:r>
          </w:p>
        </w:tc>
      </w:tr>
    </w:tbl>
    <w:p w:rsidR="001F25E3" w:rsidRPr="00C122F4" w:rsidRDefault="001F25E3" w:rsidP="00C122F4">
      <w:pPr>
        <w:spacing w:line="240" w:lineRule="auto"/>
        <w:rPr>
          <w:sz w:val="16"/>
          <w:szCs w:val="16"/>
        </w:rPr>
      </w:pPr>
    </w:p>
    <w:tbl>
      <w:tblPr>
        <w:tblW w:w="94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9"/>
        <w:gridCol w:w="271"/>
        <w:gridCol w:w="1160"/>
        <w:gridCol w:w="237"/>
        <w:gridCol w:w="36"/>
        <w:gridCol w:w="1170"/>
        <w:gridCol w:w="269"/>
        <w:gridCol w:w="1352"/>
        <w:gridCol w:w="15"/>
      </w:tblGrid>
      <w:tr w:rsidR="00B83257" w:rsidRPr="00D36B78" w:rsidTr="00E82557">
        <w:trPr>
          <w:gridAfter w:val="1"/>
          <w:wAfter w:w="8" w:type="pct"/>
        </w:trPr>
        <w:tc>
          <w:tcPr>
            <w:tcW w:w="1995" w:type="pct"/>
          </w:tcPr>
          <w:p w:rsidR="00B83257" w:rsidRPr="00D36B78" w:rsidRDefault="00B83257" w:rsidP="0063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spacing w:val="-6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79" w:type="pct"/>
            <w:gridSpan w:val="3"/>
          </w:tcPr>
          <w:p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5" w:type="pct"/>
          </w:tcPr>
          <w:p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3" w:type="pct"/>
            <w:gridSpan w:val="4"/>
          </w:tcPr>
          <w:p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81E" w:rsidRPr="00D36B78" w:rsidTr="00E82557">
        <w:tc>
          <w:tcPr>
            <w:tcW w:w="1995" w:type="pct"/>
          </w:tcPr>
          <w:p w:rsidR="00C96AE1" w:rsidRPr="00D36B78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:rsidR="00C96AE1" w:rsidRPr="00D36B78" w:rsidRDefault="003C66EF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3" w:type="pct"/>
          </w:tcPr>
          <w:p w:rsidR="00C96AE1" w:rsidRPr="00D36B78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C96AE1" w:rsidRPr="00D36B78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D36B7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4" w:type="pct"/>
            <w:gridSpan w:val="2"/>
          </w:tcPr>
          <w:p w:rsidR="00C96AE1" w:rsidRPr="00D36B78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C96AE1" w:rsidRPr="00D36B78" w:rsidRDefault="003C66EF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2" w:type="pct"/>
          </w:tcPr>
          <w:p w:rsidR="00C96AE1" w:rsidRPr="00D36B78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:rsidR="00C96AE1" w:rsidRPr="00D36B78" w:rsidRDefault="00C96AE1" w:rsidP="00C96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D36B7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91081E" w:rsidRPr="00D36B78" w:rsidTr="00E82557">
        <w:tc>
          <w:tcPr>
            <w:tcW w:w="1995" w:type="pct"/>
          </w:tcPr>
          <w:p w:rsidR="00375E13" w:rsidRPr="00D36B78" w:rsidRDefault="00375E13" w:rsidP="00375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:rsidR="00375E13" w:rsidRPr="00D36B78" w:rsidRDefault="00375E13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18C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375E13" w:rsidRPr="00D36B78" w:rsidRDefault="00375E13" w:rsidP="0037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375E13" w:rsidRPr="00D36B78" w:rsidRDefault="00375E13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18C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gridSpan w:val="2"/>
          </w:tcPr>
          <w:p w:rsidR="00375E13" w:rsidRPr="00D36B78" w:rsidRDefault="00375E13" w:rsidP="0037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375E13" w:rsidRPr="00D36B78" w:rsidRDefault="00375E13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18C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:rsidR="00375E13" w:rsidRPr="00D36B78" w:rsidRDefault="00375E13" w:rsidP="00375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:rsidR="00375E13" w:rsidRPr="00D36B78" w:rsidRDefault="00375E13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18C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83257" w:rsidRPr="00D36B78" w:rsidTr="00E82557">
        <w:tc>
          <w:tcPr>
            <w:tcW w:w="1995" w:type="pct"/>
          </w:tcPr>
          <w:p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5" w:type="pct"/>
            <w:gridSpan w:val="9"/>
          </w:tcPr>
          <w:p w:rsidR="00B83257" w:rsidRPr="00D36B78" w:rsidRDefault="00B83257" w:rsidP="0063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8C1" w:rsidRPr="00D36B78" w:rsidTr="00E82557">
        <w:trPr>
          <w:cantSplit/>
        </w:trPr>
        <w:tc>
          <w:tcPr>
            <w:tcW w:w="1995" w:type="pct"/>
          </w:tcPr>
          <w:p w:rsidR="00BB18C1" w:rsidRPr="00D36B78" w:rsidRDefault="00BB18C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</w:tcPr>
          <w:p w:rsidR="00BB18C1" w:rsidRPr="00D36B78" w:rsidRDefault="00EA15AC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BB18C1" w:rsidRPr="00345D95" w:rsidRDefault="00BB18C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BB18C1" w:rsidRPr="00D36B78" w:rsidRDefault="00EA15AC" w:rsidP="001F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5,254</w:t>
            </w:r>
          </w:p>
        </w:tc>
        <w:tc>
          <w:tcPr>
            <w:tcW w:w="142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:rsidR="00BB18C1" w:rsidRPr="00345D95" w:rsidRDefault="00BB18C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2,739</w:t>
            </w:r>
          </w:p>
        </w:tc>
      </w:tr>
      <w:tr w:rsidR="00BB18C1" w:rsidRPr="00D36B78" w:rsidTr="00E82557">
        <w:trPr>
          <w:cantSplit/>
        </w:trPr>
        <w:tc>
          <w:tcPr>
            <w:tcW w:w="1995" w:type="pct"/>
          </w:tcPr>
          <w:p w:rsidR="00BB18C1" w:rsidRPr="00D36B78" w:rsidRDefault="00BB18C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3" w:type="pct"/>
          </w:tcPr>
          <w:p w:rsidR="00BB18C1" w:rsidRPr="00D36B78" w:rsidRDefault="00EA15AC" w:rsidP="001F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165,338</w:t>
            </w:r>
          </w:p>
        </w:tc>
        <w:tc>
          <w:tcPr>
            <w:tcW w:w="143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BB18C1" w:rsidRPr="00345D95" w:rsidRDefault="00BB18C1" w:rsidP="001F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152,815</w:t>
            </w:r>
          </w:p>
        </w:tc>
        <w:tc>
          <w:tcPr>
            <w:tcW w:w="144" w:type="pct"/>
            <w:gridSpan w:val="2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BB18C1" w:rsidRPr="00D36B78" w:rsidRDefault="00EA15AC" w:rsidP="001F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165,136</w:t>
            </w:r>
          </w:p>
        </w:tc>
        <w:tc>
          <w:tcPr>
            <w:tcW w:w="142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:rsidR="00BB18C1" w:rsidRPr="00345D95" w:rsidRDefault="00BB18C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152,738</w:t>
            </w:r>
          </w:p>
        </w:tc>
      </w:tr>
      <w:tr w:rsidR="00BB18C1" w:rsidRPr="00D36B78" w:rsidTr="00E82557">
        <w:trPr>
          <w:cantSplit/>
          <w:trHeight w:val="424"/>
        </w:trPr>
        <w:tc>
          <w:tcPr>
            <w:tcW w:w="1995" w:type="pct"/>
          </w:tcPr>
          <w:p w:rsidR="00BB18C1" w:rsidRPr="00D36B78" w:rsidRDefault="00BB18C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BB18C1" w:rsidRPr="00D36B78" w:rsidRDefault="00EA15AC" w:rsidP="001F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165,338</w:t>
            </w:r>
          </w:p>
        </w:tc>
        <w:tc>
          <w:tcPr>
            <w:tcW w:w="143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BB18C1" w:rsidRPr="00345D95" w:rsidRDefault="00BB18C1" w:rsidP="00BB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152,815</w:t>
            </w:r>
          </w:p>
        </w:tc>
        <w:tc>
          <w:tcPr>
            <w:tcW w:w="144" w:type="pct"/>
            <w:gridSpan w:val="2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BB18C1" w:rsidRPr="008F1F46" w:rsidRDefault="00EA15AC" w:rsidP="001F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170,390</w:t>
            </w:r>
          </w:p>
        </w:tc>
        <w:tc>
          <w:tcPr>
            <w:tcW w:w="142" w:type="pct"/>
          </w:tcPr>
          <w:p w:rsidR="00BB18C1" w:rsidRPr="00D36B78" w:rsidRDefault="00BB18C1" w:rsidP="00BB1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B18C1" w:rsidRPr="00345D95" w:rsidRDefault="00BB18C1" w:rsidP="0085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155,477</w:t>
            </w:r>
          </w:p>
        </w:tc>
      </w:tr>
    </w:tbl>
    <w:p w:rsidR="00715816" w:rsidRPr="00C122F4" w:rsidRDefault="00715816" w:rsidP="00C1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4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9"/>
        <w:gridCol w:w="271"/>
        <w:gridCol w:w="1160"/>
        <w:gridCol w:w="237"/>
        <w:gridCol w:w="36"/>
        <w:gridCol w:w="1170"/>
        <w:gridCol w:w="269"/>
        <w:gridCol w:w="1352"/>
        <w:gridCol w:w="15"/>
      </w:tblGrid>
      <w:tr w:rsidR="00857DF0" w:rsidRPr="00D36B78" w:rsidTr="00E82557">
        <w:trPr>
          <w:gridAfter w:val="1"/>
          <w:wAfter w:w="8" w:type="pct"/>
        </w:trPr>
        <w:tc>
          <w:tcPr>
            <w:tcW w:w="1995" w:type="pct"/>
          </w:tcPr>
          <w:p w:rsidR="00857DF0" w:rsidRPr="00D36B78" w:rsidRDefault="00857DF0" w:rsidP="00FF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spacing w:val="-6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79" w:type="pct"/>
            <w:gridSpan w:val="3"/>
          </w:tcPr>
          <w:p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5" w:type="pct"/>
          </w:tcPr>
          <w:p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3" w:type="pct"/>
            <w:gridSpan w:val="4"/>
          </w:tcPr>
          <w:p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7DF0" w:rsidRPr="00D36B78" w:rsidTr="00E82557">
        <w:tc>
          <w:tcPr>
            <w:tcW w:w="1995" w:type="pct"/>
          </w:tcPr>
          <w:p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:rsidR="00857DF0" w:rsidRPr="00D36B78" w:rsidRDefault="003C66EF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3" w:type="pct"/>
          </w:tcPr>
          <w:p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D36B7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4" w:type="pct"/>
            <w:gridSpan w:val="2"/>
          </w:tcPr>
          <w:p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857DF0" w:rsidRPr="00D36B78" w:rsidRDefault="003C66EF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2" w:type="pct"/>
          </w:tcPr>
          <w:p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D36B7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857DF0" w:rsidRPr="00D36B78" w:rsidTr="00E82557">
        <w:tc>
          <w:tcPr>
            <w:tcW w:w="1995" w:type="pct"/>
          </w:tcPr>
          <w:p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:rsidR="00857DF0" w:rsidRPr="00D36B78" w:rsidRDefault="00857DF0" w:rsidP="00FF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3" w:type="pct"/>
          </w:tcPr>
          <w:p w:rsidR="00857DF0" w:rsidRPr="00D36B78" w:rsidRDefault="00857DF0" w:rsidP="00FF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857DF0" w:rsidRPr="00D36B78" w:rsidRDefault="00857DF0" w:rsidP="00FF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4" w:type="pct"/>
            <w:gridSpan w:val="2"/>
          </w:tcPr>
          <w:p w:rsidR="00857DF0" w:rsidRPr="00D36B78" w:rsidRDefault="00857DF0" w:rsidP="00FF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857DF0" w:rsidRPr="00D36B78" w:rsidRDefault="00857DF0" w:rsidP="00FF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2" w:type="pct"/>
          </w:tcPr>
          <w:p w:rsidR="00857DF0" w:rsidRPr="00D36B78" w:rsidRDefault="00857DF0" w:rsidP="00FF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:rsidR="00857DF0" w:rsidRPr="00D36B78" w:rsidRDefault="00857DF0" w:rsidP="00FF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857DF0" w:rsidRPr="00D36B78" w:rsidTr="00E82557">
        <w:trPr>
          <w:trHeight w:val="353"/>
        </w:trPr>
        <w:tc>
          <w:tcPr>
            <w:tcW w:w="1995" w:type="pct"/>
          </w:tcPr>
          <w:p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5" w:type="pct"/>
            <w:gridSpan w:val="9"/>
          </w:tcPr>
          <w:p w:rsidR="00857DF0" w:rsidRPr="00D36B78" w:rsidRDefault="00857DF0" w:rsidP="00FF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1DBA" w:rsidRPr="00D36B78" w:rsidTr="00E82557">
        <w:trPr>
          <w:cantSplit/>
          <w:trHeight w:val="424"/>
        </w:trPr>
        <w:tc>
          <w:tcPr>
            <w:tcW w:w="1995" w:type="pct"/>
          </w:tcPr>
          <w:p w:rsidR="007A1DBA" w:rsidRPr="00D36B78" w:rsidRDefault="007A1DBA" w:rsidP="007A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7A1DBA" w:rsidRPr="007A1DBA" w:rsidRDefault="00EA15AC" w:rsidP="007A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1D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7A1DBA" w:rsidRPr="00D36B78" w:rsidRDefault="007A1DBA" w:rsidP="007A1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:rsidR="007A1DBA" w:rsidRPr="00345D95" w:rsidRDefault="007A1DBA" w:rsidP="007A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D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7A1DBA" w:rsidRPr="00D36B78" w:rsidRDefault="007A1DBA" w:rsidP="007A1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:rsidR="007A1DBA" w:rsidRPr="00BA4E5E" w:rsidRDefault="00EA15AC" w:rsidP="007A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A4E5E">
              <w:rPr>
                <w:rFonts w:ascii="Angsana New" w:hAnsi="Angsana New"/>
                <w:sz w:val="30"/>
                <w:szCs w:val="30"/>
              </w:rPr>
              <w:t>1,530,968</w:t>
            </w:r>
          </w:p>
        </w:tc>
        <w:tc>
          <w:tcPr>
            <w:tcW w:w="142" w:type="pct"/>
          </w:tcPr>
          <w:p w:rsidR="007A1DBA" w:rsidRPr="00D36B78" w:rsidRDefault="007A1DBA" w:rsidP="007A1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  <w:tcBorders>
              <w:bottom w:val="double" w:sz="4" w:space="0" w:color="auto"/>
            </w:tcBorders>
          </w:tcPr>
          <w:p w:rsidR="007A1DBA" w:rsidRPr="00BA4E5E" w:rsidRDefault="007A1DBA" w:rsidP="007A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A4E5E">
              <w:rPr>
                <w:rFonts w:ascii="Angsana New" w:hAnsi="Angsana New"/>
                <w:sz w:val="30"/>
                <w:szCs w:val="30"/>
              </w:rPr>
              <w:t>1,530,968</w:t>
            </w:r>
          </w:p>
        </w:tc>
      </w:tr>
    </w:tbl>
    <w:p w:rsidR="00857DF0" w:rsidRPr="00C122F4" w:rsidRDefault="00857DF0" w:rsidP="00C1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1F25E3" w:rsidRPr="007A1DBA" w:rsidRDefault="007A1DBA" w:rsidP="0006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D0D0D"/>
          <w:sz w:val="30"/>
          <w:szCs w:val="30"/>
        </w:rPr>
      </w:pPr>
      <w:r>
        <w:rPr>
          <w:rFonts w:ascii="Angsana New" w:hAnsi="Angsana New" w:hint="cs"/>
          <w:color w:val="0D0D0D"/>
          <w:sz w:val="30"/>
          <w:szCs w:val="30"/>
          <w:cs/>
        </w:rPr>
        <w:t>ไม่มีรายการเคลื่อนไหวของเงินกู้ยืมระยะยาวจากกิจการที่เกี่ยวข้องกันสำหรับงวดสามเดือนและงวด</w:t>
      </w:r>
      <w:r w:rsidR="003C66EF">
        <w:rPr>
          <w:rFonts w:ascii="Angsana New" w:hAnsi="Angsana New" w:hint="cs"/>
          <w:color w:val="0D0D0D"/>
          <w:sz w:val="30"/>
          <w:szCs w:val="30"/>
          <w:cs/>
        </w:rPr>
        <w:t>เก้า</w:t>
      </w:r>
      <w:r>
        <w:rPr>
          <w:rFonts w:ascii="Angsana New" w:hAnsi="Angsana New" w:hint="cs"/>
          <w:color w:val="0D0D0D"/>
          <w:sz w:val="30"/>
          <w:szCs w:val="30"/>
          <w:cs/>
        </w:rPr>
        <w:t xml:space="preserve">เดือนสิ้นสุดวันที่ </w:t>
      </w:r>
      <w:r w:rsidR="003C66EF" w:rsidRPr="003374B7">
        <w:rPr>
          <w:rFonts w:ascii="Angsana New" w:hAnsi="Angsana New" w:hint="cs"/>
          <w:sz w:val="30"/>
          <w:szCs w:val="30"/>
          <w:cs/>
        </w:rPr>
        <w:t>30 มิถุนายน</w:t>
      </w:r>
      <w:r w:rsidR="003C66E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color w:val="0D0D0D"/>
          <w:sz w:val="30"/>
          <w:szCs w:val="30"/>
        </w:rPr>
        <w:t xml:space="preserve">2562 </w:t>
      </w:r>
      <w:r>
        <w:rPr>
          <w:rFonts w:ascii="Angsana New" w:hAnsi="Angsana New" w:hint="cs"/>
          <w:color w:val="0D0D0D"/>
          <w:sz w:val="30"/>
          <w:szCs w:val="30"/>
          <w:cs/>
        </w:rPr>
        <w:t xml:space="preserve">และ </w:t>
      </w:r>
      <w:r>
        <w:rPr>
          <w:rFonts w:ascii="Angsana New" w:hAnsi="Angsana New"/>
          <w:color w:val="0D0D0D"/>
          <w:sz w:val="30"/>
          <w:szCs w:val="30"/>
        </w:rPr>
        <w:t>2561</w:t>
      </w:r>
    </w:p>
    <w:p w:rsidR="007A1DBA" w:rsidRPr="00C122F4" w:rsidRDefault="007A1DBA" w:rsidP="00C1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D0D0D"/>
          <w:sz w:val="16"/>
          <w:szCs w:val="16"/>
        </w:rPr>
      </w:pPr>
    </w:p>
    <w:tbl>
      <w:tblPr>
        <w:tblW w:w="95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71"/>
        <w:gridCol w:w="1269"/>
        <w:gridCol w:w="283"/>
        <w:gridCol w:w="1246"/>
        <w:gridCol w:w="280"/>
        <w:gridCol w:w="1249"/>
        <w:gridCol w:w="268"/>
        <w:gridCol w:w="1143"/>
      </w:tblGrid>
      <w:tr w:rsidR="006E3FA9" w:rsidRPr="00F61432" w:rsidTr="00BA4E5E">
        <w:tc>
          <w:tcPr>
            <w:tcW w:w="1983" w:type="pct"/>
          </w:tcPr>
          <w:p w:rsidR="006E3FA9" w:rsidRPr="00F61432" w:rsidRDefault="001F25E3" w:rsidP="00E8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24"/>
                <w:szCs w:val="24"/>
              </w:rPr>
              <w:br w:type="page"/>
            </w:r>
            <w:r w:rsidR="006E3FA9">
              <w:rPr>
                <w:cs/>
              </w:rPr>
              <w:br w:type="page"/>
            </w:r>
            <w:r w:rsidR="006E3FA9" w:rsidRPr="00F61432">
              <w:br w:type="page"/>
            </w:r>
            <w:r w:rsidR="006E3FA9" w:rsidRPr="00F6143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6E3FA9" w:rsidRPr="00F6143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6E3FA9" w:rsidRPr="00F61432">
              <w:rPr>
                <w:rFonts w:ascii="Angsana New" w:hAnsi="Angsana New"/>
                <w:sz w:val="20"/>
                <w:szCs w:val="20"/>
              </w:rPr>
              <w:br w:type="page"/>
            </w:r>
            <w:r w:rsidR="00BB18C1" w:rsidRPr="009B57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ปร</w:t>
            </w:r>
            <w:r w:rsidR="006840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ะมาณการหนี้สินไม่หมุนเวียนสำหรั</w:t>
            </w:r>
            <w:r w:rsidR="006840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</w:t>
            </w:r>
            <w:r w:rsidR="006840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6840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BB18C1" w:rsidRPr="009B57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71" w:type="pct"/>
            <w:gridSpan w:val="3"/>
          </w:tcPr>
          <w:p w:rsidR="00BB18C1" w:rsidRDefault="00BB18C1" w:rsidP="00E82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6E3FA9" w:rsidRPr="00F61432" w:rsidRDefault="006E3FA9" w:rsidP="00E82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43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6E3FA9" w:rsidRPr="00F61432" w:rsidRDefault="006E3FA9" w:rsidP="00E82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9" w:type="pct"/>
            <w:gridSpan w:val="3"/>
          </w:tcPr>
          <w:p w:rsidR="00BB18C1" w:rsidRDefault="00BB18C1" w:rsidP="00E82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6E3FA9" w:rsidRPr="00F61432" w:rsidRDefault="006E3FA9" w:rsidP="00E82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43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1937" w:rsidRPr="00F61432" w:rsidTr="00BA4E5E">
        <w:tc>
          <w:tcPr>
            <w:tcW w:w="1983" w:type="pct"/>
          </w:tcPr>
          <w:p w:rsidR="00151937" w:rsidRPr="00F61432" w:rsidRDefault="00151937" w:rsidP="00E82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:rsidR="00151937" w:rsidRPr="00F61432" w:rsidRDefault="003C66EF" w:rsidP="00E82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9" w:type="pct"/>
          </w:tcPr>
          <w:p w:rsidR="00151937" w:rsidRPr="00F61432" w:rsidRDefault="00151937" w:rsidP="00E82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151937" w:rsidRPr="00F61432" w:rsidRDefault="00151937" w:rsidP="00E82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1432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F6143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6143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1432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151937" w:rsidRPr="00F61432" w:rsidRDefault="00151937" w:rsidP="00E82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151937" w:rsidRPr="00F61432" w:rsidRDefault="003C66EF" w:rsidP="00E82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1" w:type="pct"/>
          </w:tcPr>
          <w:p w:rsidR="00151937" w:rsidRPr="00F61432" w:rsidRDefault="00151937" w:rsidP="00E82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151937" w:rsidRPr="00F61432" w:rsidRDefault="00151937" w:rsidP="00E82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1432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F6143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6143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1432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51937" w:rsidRPr="00F61432" w:rsidTr="00BA4E5E">
        <w:tc>
          <w:tcPr>
            <w:tcW w:w="1983" w:type="pct"/>
          </w:tcPr>
          <w:p w:rsidR="00151937" w:rsidRPr="00F61432" w:rsidRDefault="00151937" w:rsidP="00E82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:rsidR="00151937" w:rsidRPr="00F61432" w:rsidRDefault="00151937" w:rsidP="00E8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18C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:rsidR="00151937" w:rsidRPr="00F61432" w:rsidRDefault="00151937" w:rsidP="00E8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151937" w:rsidRPr="00F61432" w:rsidRDefault="00151937" w:rsidP="00E8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432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18C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151937" w:rsidRPr="00F61432" w:rsidRDefault="00151937" w:rsidP="00E8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151937" w:rsidRPr="00F61432" w:rsidRDefault="00151937" w:rsidP="00E8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18C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:rsidR="00151937" w:rsidRPr="00F61432" w:rsidRDefault="00151937" w:rsidP="00E8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151937" w:rsidRPr="00F61432" w:rsidRDefault="00151937" w:rsidP="00E8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432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18C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E3FA9" w:rsidRPr="00F61432" w:rsidTr="00BA4E5E">
        <w:tc>
          <w:tcPr>
            <w:tcW w:w="1983" w:type="pct"/>
          </w:tcPr>
          <w:p w:rsidR="006E3FA9" w:rsidRPr="00F61432" w:rsidRDefault="006E3FA9" w:rsidP="00E82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17" w:type="pct"/>
            <w:gridSpan w:val="7"/>
          </w:tcPr>
          <w:p w:rsidR="006E3FA9" w:rsidRPr="00F61432" w:rsidRDefault="006E3FA9" w:rsidP="00E8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14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3FA9" w:rsidRPr="00F61432" w:rsidTr="00BA4E5E">
        <w:tc>
          <w:tcPr>
            <w:tcW w:w="1983" w:type="pct"/>
          </w:tcPr>
          <w:p w:rsidR="006E3FA9" w:rsidRPr="00F61432" w:rsidRDefault="00BB18C1" w:rsidP="00E8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57F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68408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68408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B57F4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:rsidR="006E3FA9" w:rsidRDefault="006E3FA9" w:rsidP="00E8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  <w:p w:rsidR="009B3816" w:rsidRPr="0051721E" w:rsidRDefault="00EA15AC" w:rsidP="00E8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46,871</w:t>
            </w:r>
          </w:p>
        </w:tc>
        <w:tc>
          <w:tcPr>
            <w:tcW w:w="149" w:type="pct"/>
          </w:tcPr>
          <w:p w:rsidR="006E3FA9" w:rsidRPr="0051721E" w:rsidRDefault="006E3FA9" w:rsidP="00E82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:rsidR="00BB18C1" w:rsidRDefault="00BB18C1" w:rsidP="00E8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  <w:p w:rsidR="006E3FA9" w:rsidRPr="0051721E" w:rsidRDefault="00BB18C1" w:rsidP="00E8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44,685</w:t>
            </w:r>
          </w:p>
        </w:tc>
        <w:tc>
          <w:tcPr>
            <w:tcW w:w="147" w:type="pct"/>
          </w:tcPr>
          <w:p w:rsidR="006E3FA9" w:rsidRPr="0051721E" w:rsidRDefault="006E3FA9" w:rsidP="00E82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</w:tcPr>
          <w:p w:rsidR="006E3FA9" w:rsidRDefault="006E3FA9" w:rsidP="00E8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9B3816" w:rsidRPr="0051721E" w:rsidRDefault="00EA15AC" w:rsidP="00E8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46,871</w:t>
            </w:r>
          </w:p>
        </w:tc>
        <w:tc>
          <w:tcPr>
            <w:tcW w:w="141" w:type="pct"/>
          </w:tcPr>
          <w:p w:rsidR="006E3FA9" w:rsidRPr="0051721E" w:rsidRDefault="006E3FA9" w:rsidP="00E82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:rsidR="006E3FA9" w:rsidRDefault="006E3FA9" w:rsidP="00E8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BB18C1" w:rsidRPr="0051721E" w:rsidRDefault="00BB18C1" w:rsidP="00E82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44,685</w:t>
            </w:r>
          </w:p>
        </w:tc>
      </w:tr>
    </w:tbl>
    <w:p w:rsidR="002D48CF" w:rsidRPr="00DC5D7D" w:rsidRDefault="00D404FD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36B78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="002D48CF" w:rsidRPr="002D48C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2D48CF" w:rsidRPr="00EB1E2E" w:rsidRDefault="002D48CF" w:rsidP="00EB1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360"/>
        <w:jc w:val="both"/>
        <w:outlineLvl w:val="0"/>
        <w:rPr>
          <w:rFonts w:ascii="Angsana New" w:hAnsi="Angsana New"/>
          <w:b/>
          <w:bCs/>
          <w:i/>
          <w:iCs/>
          <w:color w:val="000000"/>
        </w:rPr>
      </w:pPr>
    </w:p>
    <w:p w:rsidR="002D48CF" w:rsidRPr="00DC5D7D" w:rsidRDefault="002D48CF" w:rsidP="002D48C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both"/>
        <w:outlineLvl w:val="0"/>
        <w:rPr>
          <w:rFonts w:ascii="Angsana New" w:hAnsi="Angsana New"/>
          <w:i/>
          <w:iCs/>
          <w:color w:val="000000"/>
          <w:sz w:val="30"/>
          <w:szCs w:val="30"/>
        </w:rPr>
      </w:pPr>
      <w:r w:rsidRPr="00DC5D7D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สัญญากู้ยืมเงิน</w:t>
      </w:r>
    </w:p>
    <w:p w:rsidR="002D48CF" w:rsidRPr="00EB1E2E" w:rsidRDefault="002D48CF" w:rsidP="00EB1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</w:rPr>
      </w:pPr>
    </w:p>
    <w:p w:rsidR="002D48CF" w:rsidRPr="00EB1E2E" w:rsidRDefault="002D48CF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EB1E2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B1E2E">
        <w:rPr>
          <w:rFonts w:ascii="Angsana New" w:hAnsi="Angsana New"/>
          <w:sz w:val="30"/>
          <w:szCs w:val="30"/>
        </w:rPr>
        <w:t>21</w:t>
      </w:r>
      <w:r w:rsidRPr="00EB1E2E">
        <w:rPr>
          <w:rFonts w:ascii="Angsana New" w:hAnsi="Angsana New"/>
          <w:sz w:val="30"/>
          <w:szCs w:val="30"/>
          <w:cs/>
        </w:rPr>
        <w:t xml:space="preserve"> พฤษภาคม 25</w:t>
      </w:r>
      <w:r w:rsidRPr="00EB1E2E">
        <w:rPr>
          <w:rFonts w:ascii="Angsana New" w:hAnsi="Angsana New"/>
          <w:sz w:val="30"/>
          <w:szCs w:val="30"/>
        </w:rPr>
        <w:t>52</w:t>
      </w:r>
      <w:r w:rsidRPr="00EB1E2E">
        <w:rPr>
          <w:rFonts w:ascii="Angsana New" w:hAnsi="Angsana New"/>
          <w:sz w:val="30"/>
          <w:szCs w:val="30"/>
          <w:cs/>
        </w:rPr>
        <w:t xml:space="preserve"> บริษัทได้ทำสัญญาให้กู้ยืมเงินระยะยาวจำนวน 3 ล้านบาท แก่บริษัทเดอะเพ็ท จำกัด </w:t>
      </w:r>
      <w:r w:rsidRPr="00EB1E2E">
        <w:rPr>
          <w:rFonts w:ascii="Angsana New" w:hAnsi="Angsana New"/>
          <w:sz w:val="30"/>
          <w:szCs w:val="30"/>
        </w:rPr>
        <w:br/>
      </w:r>
      <w:r w:rsidRPr="00EB1E2E">
        <w:rPr>
          <w:rFonts w:ascii="Angsana New" w:hAnsi="Angsana New"/>
          <w:sz w:val="30"/>
          <w:szCs w:val="30"/>
          <w:cs/>
        </w:rPr>
        <w:t xml:space="preserve">“ผู้กู้” มีกำหนดชำระคืนเงินต้นภายในวันที่ </w:t>
      </w:r>
      <w:r w:rsidRPr="00EB1E2E">
        <w:rPr>
          <w:rFonts w:ascii="Angsana New" w:hAnsi="Angsana New"/>
          <w:sz w:val="30"/>
          <w:szCs w:val="30"/>
        </w:rPr>
        <w:t>20</w:t>
      </w:r>
      <w:r w:rsidRPr="00EB1E2E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EB1E2E">
        <w:rPr>
          <w:rFonts w:ascii="Angsana New" w:hAnsi="Angsana New"/>
          <w:sz w:val="30"/>
          <w:szCs w:val="30"/>
        </w:rPr>
        <w:t>2557</w:t>
      </w:r>
      <w:r w:rsidRPr="00EB1E2E">
        <w:rPr>
          <w:rFonts w:ascii="Angsana New" w:hAnsi="Angsana New"/>
          <w:sz w:val="30"/>
          <w:szCs w:val="30"/>
          <w:cs/>
        </w:rPr>
        <w:t xml:space="preserve"> หากครบกำหนดแต่ยังไม่มีการเปลี่ยนแปลงใดๆ ให้ถือว่าสัญญาฉบับนี้มีผลใช้บังคับกันต่อไปอีกคราวละห้าปี</w:t>
      </w:r>
      <w:r w:rsidRPr="00EB1E2E">
        <w:rPr>
          <w:rFonts w:ascii="Angsana New" w:hAnsi="Angsana New"/>
          <w:sz w:val="30"/>
          <w:szCs w:val="30"/>
        </w:rPr>
        <w:t xml:space="preserve"> </w:t>
      </w:r>
      <w:r w:rsidRPr="00EB1E2E">
        <w:rPr>
          <w:rFonts w:ascii="Angsana New" w:hAnsi="Angsana New"/>
          <w:sz w:val="30"/>
          <w:szCs w:val="30"/>
          <w:cs/>
        </w:rPr>
        <w:t>ดอกเบี้ยชำระเป็นรายไตรมาสและมีอัตราดอกเบี้ยลูกค้ารายย่อยชั้น</w:t>
      </w:r>
      <w:r w:rsidRPr="00EB1E2E">
        <w:rPr>
          <w:rFonts w:ascii="Angsana New" w:hAnsi="Angsana New"/>
          <w:spacing w:val="-6"/>
          <w:sz w:val="30"/>
          <w:szCs w:val="30"/>
          <w:cs/>
        </w:rPr>
        <w:t>ดี (</w:t>
      </w:r>
      <w:r w:rsidRPr="00EB1E2E">
        <w:rPr>
          <w:rFonts w:ascii="Angsana New" w:hAnsi="Angsana New"/>
          <w:spacing w:val="-6"/>
          <w:sz w:val="30"/>
          <w:szCs w:val="30"/>
        </w:rPr>
        <w:t>MRR</w:t>
      </w:r>
      <w:r w:rsidRPr="00EB1E2E">
        <w:rPr>
          <w:rFonts w:ascii="Angsana New" w:hAnsi="Angsana New"/>
          <w:spacing w:val="-6"/>
          <w:sz w:val="30"/>
          <w:szCs w:val="30"/>
          <w:cs/>
        </w:rPr>
        <w:t>) ของสถาบันการเงินแห่งหนึ่ง ณ</w:t>
      </w:r>
      <w:r w:rsidRPr="00EB1E2E">
        <w:rPr>
          <w:rFonts w:ascii="Angsana New" w:hAnsi="Angsana New"/>
          <w:sz w:val="30"/>
          <w:szCs w:val="30"/>
          <w:cs/>
        </w:rPr>
        <w:t xml:space="preserve"> ทุกวันที่เริ่มต้นของแต่ละไตรมาส ต่อมาเมื่อวันที่ </w:t>
      </w:r>
      <w:r w:rsidRPr="00EB1E2E">
        <w:rPr>
          <w:rFonts w:ascii="Angsana New" w:hAnsi="Angsana New"/>
          <w:sz w:val="30"/>
          <w:szCs w:val="30"/>
        </w:rPr>
        <w:t>1</w:t>
      </w:r>
      <w:r w:rsidRPr="00EB1E2E">
        <w:rPr>
          <w:rFonts w:ascii="Angsana New" w:hAnsi="Angsana New"/>
          <w:color w:val="FFFFFF"/>
          <w:sz w:val="30"/>
          <w:szCs w:val="30"/>
        </w:rPr>
        <w:t>.</w:t>
      </w:r>
      <w:r w:rsidRPr="00EB1E2E">
        <w:rPr>
          <w:rFonts w:ascii="Angsana New" w:hAnsi="Angsana New"/>
          <w:sz w:val="30"/>
          <w:szCs w:val="30"/>
          <w:cs/>
        </w:rPr>
        <w:t xml:space="preserve">มกราคม </w:t>
      </w:r>
      <w:r w:rsidRPr="00EB1E2E">
        <w:rPr>
          <w:rFonts w:ascii="Angsana New" w:hAnsi="Angsana New"/>
          <w:sz w:val="30"/>
          <w:szCs w:val="30"/>
        </w:rPr>
        <w:t>2556</w:t>
      </w:r>
      <w:r w:rsidRPr="00EB1E2E">
        <w:rPr>
          <w:rFonts w:ascii="Angsana New" w:hAnsi="Angsana New"/>
          <w:color w:val="FFFFFF"/>
          <w:sz w:val="30"/>
          <w:szCs w:val="30"/>
        </w:rPr>
        <w:t>.</w:t>
      </w:r>
      <w:r w:rsidRPr="00EB1E2E">
        <w:rPr>
          <w:rFonts w:ascii="Angsana New" w:hAnsi="Angsana New"/>
          <w:sz w:val="30"/>
          <w:szCs w:val="30"/>
          <w:cs/>
        </w:rPr>
        <w:t>บริษัทและผู้กู้ได้ตกลงเปลี่ยนอัตราดอกเบี้ยเป็นอัตราดอกเบี้ยสูงสุดสำหรับเงินกู้ระยะสั้น</w:t>
      </w:r>
      <w:r w:rsidRPr="00EB1E2E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EB1E2E">
        <w:rPr>
          <w:rFonts w:ascii="Angsana New" w:hAnsi="Angsana New"/>
          <w:spacing w:val="-4"/>
          <w:sz w:val="30"/>
          <w:szCs w:val="30"/>
        </w:rPr>
        <w:t>Money Market Rate</w:t>
      </w:r>
      <w:r w:rsidRPr="00EB1E2E">
        <w:rPr>
          <w:rFonts w:ascii="Angsana New" w:hAnsi="Angsana New"/>
          <w:spacing w:val="-4"/>
          <w:sz w:val="30"/>
          <w:szCs w:val="30"/>
          <w:cs/>
        </w:rPr>
        <w:t>) ของสถาบันการเงินแห่งหนึ่ง ณ ทุกวันที่เริ่มต้นของแต่</w:t>
      </w:r>
      <w:r w:rsidRPr="00EB1E2E">
        <w:rPr>
          <w:rFonts w:ascii="Angsana New" w:hAnsi="Angsana New"/>
          <w:sz w:val="30"/>
          <w:szCs w:val="30"/>
          <w:cs/>
        </w:rPr>
        <w:t>ละไตรมาส</w:t>
      </w:r>
      <w:r w:rsidR="00875F67">
        <w:rPr>
          <w:rFonts w:ascii="Angsana New" w:hAnsi="Angsana New" w:hint="cs"/>
          <w:sz w:val="30"/>
          <w:szCs w:val="30"/>
          <w:cs/>
        </w:rPr>
        <w:t xml:space="preserve"> ในวันที่ </w:t>
      </w:r>
      <w:r w:rsidR="00875F67">
        <w:rPr>
          <w:rFonts w:ascii="Angsana New" w:hAnsi="Angsana New"/>
          <w:sz w:val="30"/>
          <w:szCs w:val="30"/>
        </w:rPr>
        <w:t>21</w:t>
      </w:r>
      <w:r w:rsidRPr="00DC5D7D">
        <w:rPr>
          <w:rFonts w:ascii="Angsana New" w:hAnsi="Angsana New"/>
          <w:sz w:val="30"/>
          <w:szCs w:val="30"/>
          <w:cs/>
        </w:rPr>
        <w:t xml:space="preserve"> </w:t>
      </w:r>
      <w:r w:rsidR="00875F6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875F67">
        <w:rPr>
          <w:rFonts w:ascii="Angsana New" w:hAnsi="Angsana New"/>
          <w:sz w:val="30"/>
          <w:szCs w:val="30"/>
        </w:rPr>
        <w:t xml:space="preserve">2562 </w:t>
      </w:r>
      <w:r w:rsidR="00875F67">
        <w:rPr>
          <w:rFonts w:ascii="Angsana New" w:hAnsi="Angsana New" w:hint="cs"/>
          <w:sz w:val="30"/>
          <w:szCs w:val="30"/>
          <w:cs/>
        </w:rPr>
        <w:t>คู่สัญญาได้มีการต่อสัญญาเงินกู้ระยะยาวดังกล่าว</w:t>
      </w:r>
      <w:r w:rsidR="00EB1E2E">
        <w:rPr>
          <w:rFonts w:ascii="Angsana New" w:hAnsi="Angsana New" w:hint="cs"/>
          <w:sz w:val="30"/>
          <w:szCs w:val="30"/>
          <w:cs/>
        </w:rPr>
        <w:t xml:space="preserve"> จำนวนเงินกู้ </w:t>
      </w:r>
      <w:r w:rsidR="00EB1E2E">
        <w:rPr>
          <w:rFonts w:ascii="Angsana New" w:hAnsi="Angsana New"/>
          <w:sz w:val="30"/>
          <w:szCs w:val="30"/>
        </w:rPr>
        <w:t xml:space="preserve">3 </w:t>
      </w:r>
      <w:r w:rsidR="00EB1E2E">
        <w:rPr>
          <w:rFonts w:ascii="Angsana New" w:hAnsi="Angsana New" w:hint="cs"/>
          <w:sz w:val="30"/>
          <w:szCs w:val="30"/>
          <w:cs/>
        </w:rPr>
        <w:t xml:space="preserve">ล้านบาท โดยมีกำหนดชำระเงินต้นคืนภายในวันที่ </w:t>
      </w:r>
      <w:r w:rsidR="00EB1E2E">
        <w:rPr>
          <w:rFonts w:ascii="Angsana New" w:hAnsi="Angsana New"/>
          <w:sz w:val="30"/>
          <w:szCs w:val="30"/>
        </w:rPr>
        <w:t xml:space="preserve">20 </w:t>
      </w:r>
      <w:r w:rsidR="00EB1E2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EB1E2E">
        <w:rPr>
          <w:rFonts w:ascii="Angsana New" w:hAnsi="Angsana New"/>
          <w:sz w:val="30"/>
          <w:szCs w:val="30"/>
        </w:rPr>
        <w:t xml:space="preserve">2567 </w:t>
      </w:r>
      <w:r w:rsidR="00EB1E2E">
        <w:rPr>
          <w:rFonts w:ascii="Angsana New" w:hAnsi="Angsana New" w:hint="cs"/>
          <w:sz w:val="30"/>
          <w:szCs w:val="30"/>
          <w:cs/>
        </w:rPr>
        <w:t>หากครบกำหนดแต่ยังไม่มีการเปลี่ยนแปลงใดๆ ให้ถือว่าสัญญาฉบับนี้มีผลใช้บังคับกันต่อไปอีกห้าปี ด้วยข้อตกลงและเงื่อนไขเดิม</w:t>
      </w:r>
    </w:p>
    <w:p w:rsidR="002D48CF" w:rsidRPr="00EB1E2E" w:rsidRDefault="002D48CF" w:rsidP="00EB1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:rsidR="002D48CF" w:rsidRPr="00C02D6C" w:rsidRDefault="002D48CF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FFFFFF"/>
          <w:sz w:val="30"/>
          <w:szCs w:val="30"/>
          <w:highlight w:val="yellow"/>
        </w:rPr>
      </w:pPr>
      <w:r w:rsidRPr="00DC5D7D">
        <w:rPr>
          <w:rFonts w:ascii="Angsana New" w:hAnsi="Angsana New"/>
          <w:sz w:val="30"/>
          <w:szCs w:val="30"/>
          <w:cs/>
        </w:rPr>
        <w:t>เมื่อวันที่ 12 ธันวาคม 2555 บริษัทได้ทำสัญญาให้กู้ยืมเงินระยะสั้นแก่บริษัท เครื่องดื่มแรงเยอร์ (2008) จำกัด เป็น</w:t>
      </w:r>
      <w:r w:rsidRPr="00DC5D7D">
        <w:rPr>
          <w:rFonts w:ascii="Angsana New" w:hAnsi="Angsana New"/>
          <w:sz w:val="30"/>
          <w:szCs w:val="30"/>
          <w:cs/>
        </w:rPr>
        <w:br w:type="textWrapping" w:clear="all"/>
      </w:r>
      <w:r w:rsidRPr="00DC5D7D">
        <w:rPr>
          <w:rFonts w:ascii="Angsana New" w:hAnsi="Angsana New"/>
          <w:spacing w:val="-4"/>
          <w:sz w:val="30"/>
          <w:szCs w:val="30"/>
          <w:cs/>
        </w:rPr>
        <w:t>จำนวนเงิน 125 ล้านบาท กำหนดชำระคืนเงินต้นเมื่อทวงถาม ดอกเบี้ยกำหนดชำระเป็นรายไตรมาสในอัตราที่กำหนด</w:t>
      </w:r>
      <w:r w:rsidRPr="00DC5D7D">
        <w:rPr>
          <w:rFonts w:ascii="Angsana New" w:hAnsi="Angsana New"/>
          <w:spacing w:val="-8"/>
          <w:sz w:val="30"/>
          <w:szCs w:val="30"/>
          <w:cs/>
        </w:rPr>
        <w:t>ไว้</w:t>
      </w:r>
      <w:r w:rsidRPr="002D48CF">
        <w:rPr>
          <w:rFonts w:ascii="Angsana New" w:hAnsi="Angsana New"/>
          <w:sz w:val="30"/>
          <w:szCs w:val="30"/>
          <w:cs/>
        </w:rPr>
        <w:t>ในสัญญา</w:t>
      </w:r>
      <w:r w:rsidRPr="002D48CF">
        <w:rPr>
          <w:rFonts w:ascii="Angsana New" w:hAnsi="Angsana New"/>
          <w:color w:val="FFFFFF"/>
          <w:sz w:val="30"/>
          <w:szCs w:val="30"/>
        </w:rPr>
        <w:t>.</w:t>
      </w:r>
      <w:r w:rsidRPr="002D48C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D48CF">
        <w:rPr>
          <w:rFonts w:ascii="Angsana New" w:hAnsi="Angsana New"/>
          <w:sz w:val="30"/>
          <w:szCs w:val="30"/>
        </w:rPr>
        <w:t xml:space="preserve">21 </w:t>
      </w:r>
      <w:r w:rsidRPr="002D48CF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2D48CF">
        <w:rPr>
          <w:rFonts w:ascii="Angsana New" w:hAnsi="Angsana New"/>
          <w:sz w:val="30"/>
          <w:szCs w:val="30"/>
        </w:rPr>
        <w:t xml:space="preserve">2556 </w:t>
      </w:r>
      <w:r w:rsidRPr="002D48CF">
        <w:rPr>
          <w:rFonts w:ascii="Angsana New" w:hAnsi="Angsana New"/>
          <w:sz w:val="30"/>
          <w:szCs w:val="30"/>
          <w:cs/>
        </w:rPr>
        <w:t xml:space="preserve">บริษัทได้มีการทำบันทึกแก้ไขเพิ่มเติมแนบท้ายสัญญาครั้งที่ </w:t>
      </w:r>
      <w:r w:rsidRPr="002D48CF">
        <w:rPr>
          <w:rFonts w:ascii="Angsana New" w:hAnsi="Angsana New"/>
          <w:sz w:val="30"/>
          <w:szCs w:val="30"/>
        </w:rPr>
        <w:t xml:space="preserve">1 </w:t>
      </w:r>
      <w:r w:rsidRPr="002D48CF">
        <w:rPr>
          <w:rFonts w:ascii="Angsana New" w:hAnsi="Angsana New"/>
          <w:sz w:val="30"/>
          <w:szCs w:val="30"/>
          <w:cs/>
        </w:rPr>
        <w:t>เพื่อแก้ไขอัตราดอกเบี้ยในสัญญา</w:t>
      </w:r>
    </w:p>
    <w:p w:rsidR="002D48CF" w:rsidRPr="00EB1E2E" w:rsidRDefault="002D48CF" w:rsidP="00EB1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pacing w:val="-10"/>
          <w:highlight w:val="yellow"/>
        </w:rPr>
      </w:pPr>
    </w:p>
    <w:p w:rsidR="002D48CF" w:rsidRPr="00DC5D7D" w:rsidRDefault="002D48CF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DC5D7D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DC5D7D">
        <w:rPr>
          <w:rFonts w:ascii="Angsana New" w:hAnsi="Angsana New"/>
          <w:spacing w:val="-4"/>
          <w:sz w:val="30"/>
          <w:szCs w:val="30"/>
        </w:rPr>
        <w:t>18</w:t>
      </w:r>
      <w:r w:rsidRPr="00DC5D7D">
        <w:rPr>
          <w:rFonts w:ascii="Angsana New" w:hAnsi="Angsana New"/>
          <w:spacing w:val="-4"/>
          <w:sz w:val="30"/>
          <w:szCs w:val="30"/>
          <w:cs/>
        </w:rPr>
        <w:t xml:space="preserve"> ธันวาคม 255</w:t>
      </w:r>
      <w:r w:rsidRPr="00DC5D7D">
        <w:rPr>
          <w:rFonts w:ascii="Angsana New" w:hAnsi="Angsana New"/>
          <w:spacing w:val="-4"/>
          <w:sz w:val="30"/>
          <w:szCs w:val="30"/>
        </w:rPr>
        <w:t>7</w:t>
      </w:r>
      <w:r w:rsidRPr="00DC5D7D">
        <w:rPr>
          <w:rFonts w:ascii="Angsana New" w:hAnsi="Angsana New"/>
          <w:spacing w:val="-4"/>
          <w:sz w:val="30"/>
          <w:szCs w:val="30"/>
          <w:cs/>
        </w:rPr>
        <w:t xml:space="preserve"> บริษัทได้ทำสัญญากู้ยืมเงินระยะสั้นกับ </w:t>
      </w:r>
      <w:r w:rsidRPr="00DC5D7D">
        <w:rPr>
          <w:rFonts w:ascii="Angsana New" w:hAnsi="Angsana New"/>
          <w:spacing w:val="-4"/>
          <w:sz w:val="30"/>
          <w:szCs w:val="30"/>
        </w:rPr>
        <w:t>Great Brands Limited</w:t>
      </w:r>
      <w:r w:rsidRPr="00DC5D7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C5D7D">
        <w:rPr>
          <w:rFonts w:ascii="Angsana New" w:hAnsi="Angsana New"/>
          <w:sz w:val="30"/>
          <w:szCs w:val="30"/>
          <w:cs/>
        </w:rPr>
        <w:t xml:space="preserve">“ผู้ให้กู้” </w:t>
      </w:r>
      <w:r w:rsidRPr="00DC5D7D">
        <w:rPr>
          <w:rFonts w:ascii="Angsana New" w:hAnsi="Angsana New"/>
          <w:spacing w:val="-4"/>
          <w:sz w:val="30"/>
          <w:szCs w:val="30"/>
          <w:cs/>
        </w:rPr>
        <w:t>วงเงินจำนวน</w:t>
      </w:r>
      <w:r w:rsidRPr="00DC5D7D">
        <w:rPr>
          <w:rFonts w:ascii="Angsana New" w:hAnsi="Angsana New"/>
          <w:sz w:val="30"/>
          <w:szCs w:val="30"/>
          <w:cs/>
        </w:rPr>
        <w:t xml:space="preserve"> </w:t>
      </w:r>
      <w:r w:rsidRPr="00DC5D7D">
        <w:rPr>
          <w:rFonts w:ascii="Angsana New" w:hAnsi="Angsana New"/>
          <w:sz w:val="30"/>
          <w:szCs w:val="30"/>
        </w:rPr>
        <w:br/>
        <w:t>1,700</w:t>
      </w:r>
      <w:r w:rsidRPr="00DC5D7D">
        <w:rPr>
          <w:rFonts w:ascii="Angsana New" w:hAnsi="Angsana New"/>
          <w:sz w:val="30"/>
          <w:szCs w:val="30"/>
          <w:cs/>
        </w:rPr>
        <w:t xml:space="preserve"> </w:t>
      </w:r>
      <w:r w:rsidRPr="00DC5D7D">
        <w:rPr>
          <w:rFonts w:ascii="Angsana New" w:hAnsi="Angsana New"/>
          <w:spacing w:val="-4"/>
          <w:sz w:val="30"/>
          <w:szCs w:val="30"/>
          <w:cs/>
        </w:rPr>
        <w:t xml:space="preserve">ล้านบาท ด้วยอัตราดอกเบี้ยตามที่กำหนดไว้ในสัญญาหรือตามแต่จะตกลงกันในภายหลัง กำหนดชำระคืนเงินต้นเมื่อครบหนึ่งปี นับจากวันที่ได้รับเงินกู้ยืมหรือวันอื่นตามที่ผู้ให้กู้กำหนด ต่อมาเมื่อวันที่ </w:t>
      </w:r>
      <w:r w:rsidRPr="00DC5D7D">
        <w:rPr>
          <w:rFonts w:ascii="Angsana New" w:hAnsi="Angsana New"/>
          <w:spacing w:val="-4"/>
          <w:sz w:val="30"/>
          <w:szCs w:val="30"/>
        </w:rPr>
        <w:t xml:space="preserve">29 </w:t>
      </w:r>
      <w:r w:rsidRPr="00DC5D7D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DC5D7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C5D7D">
        <w:rPr>
          <w:rFonts w:ascii="Angsana New" w:hAnsi="Angsana New"/>
          <w:spacing w:val="-4"/>
          <w:sz w:val="30"/>
          <w:szCs w:val="30"/>
        </w:rPr>
        <w:t>2561</w:t>
      </w:r>
      <w:r w:rsidRPr="00DC5D7D">
        <w:rPr>
          <w:rFonts w:ascii="Angsana New" w:hAnsi="Angsana New"/>
          <w:spacing w:val="-4"/>
          <w:sz w:val="30"/>
          <w:szCs w:val="30"/>
          <w:cs/>
        </w:rPr>
        <w:t xml:space="preserve"> บริษัทและผู้ให้กู้ได้ทำบันทึกแนบท้ายสัญญาใหม่ ให้ชำระคืนเงินต้นเมื่อครบแปดปีนับจากวันที่ได้รับเงินกู้ยืม</w:t>
      </w:r>
      <w:r w:rsidRPr="00DC5D7D">
        <w:rPr>
          <w:rFonts w:ascii="Angsana New" w:hAnsi="Angsana New" w:hint="cs"/>
          <w:spacing w:val="-4"/>
          <w:sz w:val="30"/>
          <w:szCs w:val="30"/>
          <w:cs/>
        </w:rPr>
        <w:t xml:space="preserve"> กล่าวคือวันที่ </w:t>
      </w:r>
      <w:r w:rsidRPr="00DC5D7D">
        <w:rPr>
          <w:rFonts w:ascii="Angsana New" w:hAnsi="Angsana New"/>
          <w:spacing w:val="-4"/>
          <w:sz w:val="30"/>
          <w:szCs w:val="30"/>
        </w:rPr>
        <w:t xml:space="preserve">24 </w:t>
      </w:r>
      <w:r w:rsidRPr="00DC5D7D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DC5D7D">
        <w:rPr>
          <w:rFonts w:ascii="Angsana New" w:hAnsi="Angsana New"/>
          <w:spacing w:val="-4"/>
          <w:sz w:val="30"/>
          <w:szCs w:val="30"/>
        </w:rPr>
        <w:t xml:space="preserve">2565 </w:t>
      </w:r>
      <w:r w:rsidRPr="00DC5D7D">
        <w:rPr>
          <w:rFonts w:ascii="Angsana New" w:hAnsi="Angsana New"/>
          <w:spacing w:val="-4"/>
          <w:sz w:val="30"/>
          <w:szCs w:val="30"/>
          <w:cs/>
        </w:rPr>
        <w:t>ณ วันที่</w:t>
      </w:r>
      <w:r w:rsidR="00ED2FA3">
        <w:rPr>
          <w:rFonts w:ascii="Angsana New" w:hAnsi="Angsana New"/>
          <w:spacing w:val="-4"/>
          <w:sz w:val="30"/>
          <w:szCs w:val="30"/>
        </w:rPr>
        <w:t xml:space="preserve"> 30 </w:t>
      </w:r>
      <w:r w:rsidR="00ED2FA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C75A2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75A26">
        <w:rPr>
          <w:rFonts w:ascii="Angsana New" w:hAnsi="Angsana New"/>
          <w:spacing w:val="-4"/>
          <w:sz w:val="30"/>
          <w:szCs w:val="30"/>
        </w:rPr>
        <w:t>2562</w:t>
      </w:r>
      <w:r w:rsidRPr="00DC5D7D">
        <w:rPr>
          <w:rFonts w:ascii="Angsana New" w:hAnsi="Angsana New"/>
          <w:spacing w:val="-4"/>
          <w:sz w:val="30"/>
          <w:szCs w:val="30"/>
        </w:rPr>
        <w:t xml:space="preserve"> </w:t>
      </w:r>
      <w:r w:rsidRPr="00DC5D7D">
        <w:rPr>
          <w:rFonts w:ascii="Angsana New" w:hAnsi="Angsana New"/>
          <w:spacing w:val="-4"/>
          <w:sz w:val="30"/>
          <w:szCs w:val="30"/>
          <w:cs/>
        </w:rPr>
        <w:t>บริษัทได้เบิกใช้วงเงินกู้ยืมจำนวน</w:t>
      </w:r>
      <w:r w:rsidRPr="00DC5D7D">
        <w:rPr>
          <w:rFonts w:ascii="Angsana New" w:hAnsi="Angsana New"/>
          <w:spacing w:val="-4"/>
          <w:sz w:val="30"/>
          <w:szCs w:val="30"/>
        </w:rPr>
        <w:t xml:space="preserve"> 1,530.97 </w:t>
      </w:r>
      <w:r w:rsidRPr="00DC5D7D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DC5D7D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Pr="00DC5D7D">
        <w:rPr>
          <w:rFonts w:ascii="Angsana New" w:hAnsi="Angsana New"/>
          <w:i/>
          <w:iCs/>
          <w:spacing w:val="-6"/>
          <w:sz w:val="30"/>
          <w:szCs w:val="30"/>
        </w:rPr>
        <w:t xml:space="preserve">30 </w:t>
      </w:r>
      <w:r w:rsidRPr="00DC5D7D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กันยายน </w:t>
      </w:r>
      <w:r w:rsidRPr="00DC5D7D">
        <w:rPr>
          <w:rFonts w:ascii="Angsana New" w:hAnsi="Angsana New"/>
          <w:i/>
          <w:iCs/>
          <w:spacing w:val="-6"/>
          <w:sz w:val="30"/>
          <w:szCs w:val="30"/>
        </w:rPr>
        <w:t>2561: 1,530.97</w:t>
      </w:r>
      <w:r w:rsidRPr="00DC5D7D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ล้านบาท)</w:t>
      </w:r>
    </w:p>
    <w:p w:rsidR="00850E1F" w:rsidRPr="00EB1E2E" w:rsidRDefault="00850E1F" w:rsidP="00EB1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10"/>
        </w:rPr>
      </w:pPr>
    </w:p>
    <w:p w:rsidR="002D48CF" w:rsidRPr="00080555" w:rsidRDefault="002D48CF" w:rsidP="002D48C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both"/>
        <w:outlineLvl w:val="0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080555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สัญญาให้ผลิตสินค้า</w:t>
      </w:r>
    </w:p>
    <w:p w:rsidR="002D48CF" w:rsidRPr="00080555" w:rsidRDefault="002D48CF" w:rsidP="0085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2D48CF" w:rsidRPr="00080555" w:rsidRDefault="002D48CF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080555">
        <w:rPr>
          <w:rFonts w:ascii="Angsana New" w:hAnsi="Angsana New"/>
          <w:sz w:val="30"/>
          <w:szCs w:val="30"/>
          <w:cs/>
        </w:rPr>
        <w:t>บริษัทได้ทำสัญญากับบริษัทย่อยแห่งหนึ่งเพื่อให้เป็นผู้ผลิตน้ำดื่มภายใต้ชื่อเครื่องหมายการค้า “คริสตัล” บริษัทต้องปฏิบัติตามเงื่อนไขต่างๆ ที่กำหนดไว้ในสัญญา โดยสัญญามีระยะเวลาสามปีสิ้นสุดวันที่ 31 มีนาคม 2561</w:t>
      </w:r>
      <w:r w:rsidRPr="00080555">
        <w:rPr>
          <w:rFonts w:ascii="Angsana New" w:hAnsi="Angsana New" w:hint="cs"/>
          <w:sz w:val="30"/>
          <w:szCs w:val="30"/>
          <w:cs/>
        </w:rPr>
        <w:t xml:space="preserve"> 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 </w:t>
      </w:r>
      <w:r w:rsidRPr="00080555">
        <w:rPr>
          <w:rFonts w:ascii="Angsana New" w:hAnsi="Angsana New"/>
          <w:sz w:val="30"/>
          <w:szCs w:val="30"/>
        </w:rPr>
        <w:t xml:space="preserve">90 </w:t>
      </w:r>
      <w:r w:rsidRPr="00080555">
        <w:rPr>
          <w:rFonts w:ascii="Angsana New" w:hAnsi="Angsana New" w:hint="cs"/>
          <w:sz w:val="30"/>
          <w:szCs w:val="30"/>
          <w:cs/>
        </w:rPr>
        <w:t>วัน สัญญาจะมีผลอีกคราวละสามปี</w:t>
      </w:r>
      <w:r w:rsidRPr="00080555">
        <w:rPr>
          <w:rFonts w:ascii="Angsana New" w:hAnsi="Angsana New"/>
          <w:sz w:val="30"/>
          <w:szCs w:val="30"/>
        </w:rPr>
        <w:t xml:space="preserve"> </w:t>
      </w:r>
      <w:r w:rsidR="00A4331D">
        <w:rPr>
          <w:rFonts w:ascii="Angsana New" w:hAnsi="Angsana New" w:hint="cs"/>
          <w:sz w:val="30"/>
          <w:szCs w:val="30"/>
          <w:cs/>
        </w:rPr>
        <w:t>แม้ว่า</w:t>
      </w:r>
      <w:r w:rsidRPr="00080555">
        <w:rPr>
          <w:rFonts w:ascii="Angsana New" w:hAnsi="Angsana New" w:hint="cs"/>
          <w:sz w:val="30"/>
          <w:szCs w:val="30"/>
          <w:cs/>
        </w:rPr>
        <w:t>ปัจจุบัน</w:t>
      </w:r>
      <w:r w:rsidR="00A4331D">
        <w:rPr>
          <w:rFonts w:ascii="Angsana New" w:hAnsi="Angsana New" w:hint="cs"/>
          <w:sz w:val="30"/>
          <w:szCs w:val="30"/>
          <w:cs/>
        </w:rPr>
        <w:t>ต่อสัญญาอัตโนมัติ นับแต่</w:t>
      </w:r>
      <w:r w:rsidRPr="0008055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080555">
        <w:rPr>
          <w:rFonts w:ascii="Angsana New" w:hAnsi="Angsana New"/>
          <w:sz w:val="30"/>
          <w:szCs w:val="30"/>
        </w:rPr>
        <w:t xml:space="preserve">31 </w:t>
      </w:r>
      <w:r w:rsidRPr="0008055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80555">
        <w:rPr>
          <w:rFonts w:ascii="Angsana New" w:hAnsi="Angsana New"/>
          <w:sz w:val="30"/>
          <w:szCs w:val="30"/>
        </w:rPr>
        <w:t>256</w:t>
      </w:r>
      <w:r w:rsidR="00ED2FA3">
        <w:rPr>
          <w:rFonts w:ascii="Angsana New" w:hAnsi="Angsana New"/>
          <w:sz w:val="30"/>
          <w:szCs w:val="30"/>
        </w:rPr>
        <w:t>4</w:t>
      </w:r>
      <w:r w:rsidRPr="00080555">
        <w:rPr>
          <w:rFonts w:ascii="Angsana New" w:hAnsi="Angsana New"/>
          <w:sz w:val="30"/>
          <w:szCs w:val="30"/>
        </w:rPr>
        <w:t xml:space="preserve"> </w:t>
      </w:r>
      <w:r w:rsidR="00A4331D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A4331D">
        <w:rPr>
          <w:rFonts w:ascii="Angsana New" w:hAnsi="Angsana New"/>
          <w:sz w:val="30"/>
          <w:szCs w:val="30"/>
        </w:rPr>
        <w:t xml:space="preserve">2 </w:t>
      </w:r>
      <w:r w:rsidR="00A4331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4331D">
        <w:rPr>
          <w:rFonts w:ascii="Angsana New" w:hAnsi="Angsana New"/>
          <w:sz w:val="30"/>
          <w:szCs w:val="30"/>
        </w:rPr>
        <w:t xml:space="preserve">2562 </w:t>
      </w:r>
      <w:r w:rsidR="00A4331D">
        <w:rPr>
          <w:rFonts w:ascii="Angsana New" w:hAnsi="Angsana New" w:hint="cs"/>
          <w:sz w:val="30"/>
          <w:szCs w:val="30"/>
          <w:cs/>
        </w:rPr>
        <w:t>คู่สัญญาตกลงแก้ไขสัญญา</w:t>
      </w:r>
      <w:r w:rsidRPr="00080555">
        <w:rPr>
          <w:rFonts w:ascii="Angsana New" w:hAnsi="Angsana New"/>
          <w:sz w:val="30"/>
          <w:szCs w:val="30"/>
          <w:cs/>
        </w:rPr>
        <w:t>เพื่อปรับราคาค่า</w:t>
      </w:r>
      <w:r w:rsidR="00A4331D">
        <w:rPr>
          <w:rFonts w:ascii="Angsana New" w:hAnsi="Angsana New"/>
          <w:sz w:val="30"/>
          <w:szCs w:val="30"/>
          <w:cs/>
        </w:rPr>
        <w:t>สินค้าขึ้นร้อยละ 10 จากราคาเดิม</w:t>
      </w:r>
      <w:r w:rsidRPr="00080555">
        <w:rPr>
          <w:rFonts w:ascii="Angsana New" w:hAnsi="Angsana New"/>
          <w:sz w:val="30"/>
          <w:szCs w:val="30"/>
          <w:cs/>
        </w:rPr>
        <w:t xml:space="preserve"> ทั้งนี้การขึ้นราคาในอัตราดังกล่าว อาจมีการเปลี่ยนแปลงในอนาคต</w:t>
      </w:r>
    </w:p>
    <w:p w:rsidR="002D48CF" w:rsidRPr="00080555" w:rsidRDefault="002D48CF" w:rsidP="0085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:rsidR="002D48CF" w:rsidRPr="00080555" w:rsidRDefault="002D48CF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80555">
        <w:rPr>
          <w:rFonts w:ascii="Angsana New" w:hAnsi="Angsana New"/>
          <w:sz w:val="30"/>
          <w:szCs w:val="30"/>
          <w:cs/>
        </w:rPr>
        <w:lastRenderedPageBreak/>
        <w:t xml:space="preserve">บริษัทได้ทำสัญญากับบริษัทที่เกี่ยวข้องกันแห่งหนึ่งเพื่อให้เป็นผู้ผลิตน้ำดื่มภายใต้ชื่อเครื่องหมายการค้า </w:t>
      </w:r>
      <w:r w:rsidRPr="00080555">
        <w:rPr>
          <w:rFonts w:ascii="Angsana New" w:hAnsi="Angsana New"/>
          <w:sz w:val="30"/>
          <w:szCs w:val="30"/>
        </w:rPr>
        <w:t>“</w:t>
      </w:r>
      <w:r w:rsidRPr="00080555">
        <w:rPr>
          <w:rFonts w:ascii="Angsana New" w:hAnsi="Angsana New"/>
          <w:sz w:val="30"/>
          <w:szCs w:val="30"/>
          <w:cs/>
        </w:rPr>
        <w:t>คริสตัล</w:t>
      </w:r>
      <w:r w:rsidRPr="00080555">
        <w:rPr>
          <w:rFonts w:ascii="Angsana New" w:hAnsi="Angsana New"/>
          <w:sz w:val="30"/>
          <w:szCs w:val="30"/>
        </w:rPr>
        <w:t xml:space="preserve">” </w:t>
      </w:r>
      <w:r w:rsidRPr="00080555">
        <w:rPr>
          <w:rFonts w:ascii="Angsana New" w:hAnsi="Angsana New"/>
          <w:sz w:val="30"/>
          <w:szCs w:val="30"/>
          <w:cs/>
        </w:rPr>
        <w:t>บริษัทต้องปฏิบัติตามเงื่อนไขต่างๆ ที่กำหนดไว้ในสัญญา โดยสัญญามีระยะเวลาสามปีสิ้นสุดวันที่ 15 พฤศจิกายน 2561</w:t>
      </w:r>
    </w:p>
    <w:p w:rsidR="002D48CF" w:rsidRPr="00080555" w:rsidRDefault="002D48CF" w:rsidP="0085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2D48CF" w:rsidRPr="00080555" w:rsidRDefault="000F0634" w:rsidP="0085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80555">
        <w:rPr>
          <w:rFonts w:ascii="Angsana New" w:hAnsi="Angsana New"/>
          <w:sz w:val="30"/>
          <w:szCs w:val="30"/>
          <w:cs/>
        </w:rPr>
        <w:t>บริษัทได้ทำสัญญากับบริษัทที่เกี่ยวข้องกันแห่งหนึ่ง เพื่อให้เป็นผู้ผลิตน้ำดื่มภายใต้ชื่อเครื่องหมายการค้า “คริสตัล” บริษัทต้องปฏิบัติตามเงื่อนไขต่างๆ ที่กำหนดไว้ในสัญญา โดยสัญญามีระยะเวลาสองปี เริ่มตั้งแต่วันที่ 1 ตุลาคม</w:t>
      </w:r>
      <w:r w:rsidR="00182238">
        <w:rPr>
          <w:rFonts w:ascii="Angsana New" w:hAnsi="Angsana New"/>
          <w:sz w:val="30"/>
          <w:szCs w:val="30"/>
          <w:cs/>
        </w:rPr>
        <w:t xml:space="preserve"> 2560 ถึงวันที่ 30 กันยายน 2562</w:t>
      </w:r>
    </w:p>
    <w:p w:rsidR="000F0634" w:rsidRPr="00080555" w:rsidRDefault="000F0634" w:rsidP="0085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2D48CF" w:rsidRDefault="002D48CF" w:rsidP="0085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80555">
        <w:rPr>
          <w:rFonts w:ascii="Angsana New" w:hAnsi="Angsana New"/>
          <w:sz w:val="30"/>
          <w:szCs w:val="30"/>
          <w:cs/>
        </w:rPr>
        <w:t>บริษัท</w:t>
      </w:r>
      <w:r w:rsidR="00D37692">
        <w:rPr>
          <w:rFonts w:ascii="Angsana New" w:hAnsi="Angsana New" w:hint="cs"/>
          <w:sz w:val="30"/>
          <w:szCs w:val="30"/>
          <w:cs/>
        </w:rPr>
        <w:t>จะเข้าทำบันทึกเพิ่มเติมต่อท้ายสัญญาผลิตเครื่องดื่ม</w:t>
      </w:r>
      <w:r w:rsidRPr="00080555">
        <w:rPr>
          <w:rFonts w:ascii="Angsana New" w:hAnsi="Angsana New"/>
          <w:sz w:val="30"/>
          <w:szCs w:val="30"/>
          <w:cs/>
        </w:rPr>
        <w:t>กับบริษัทที่เกี่ยวข้องแห่งหนึ่งเพื่อให้เป็นผู้ผลิตเครื</w:t>
      </w:r>
      <w:r w:rsidR="000F0634" w:rsidRPr="00080555">
        <w:rPr>
          <w:rFonts w:ascii="Angsana New" w:hAnsi="Angsana New"/>
          <w:sz w:val="30"/>
          <w:szCs w:val="30"/>
          <w:cs/>
        </w:rPr>
        <w:t xml:space="preserve">่องดื่มภายใต้เครื่องหมายการค้า </w:t>
      </w:r>
      <w:r w:rsidR="000F0634" w:rsidRPr="00080555">
        <w:rPr>
          <w:rFonts w:ascii="Angsana New" w:hAnsi="Angsana New"/>
          <w:sz w:val="30"/>
          <w:szCs w:val="30"/>
        </w:rPr>
        <w:t>“</w:t>
      </w:r>
      <w:r w:rsidR="000F0634" w:rsidRPr="00080555">
        <w:rPr>
          <w:rFonts w:ascii="Angsana New" w:hAnsi="Angsana New"/>
          <w:sz w:val="30"/>
          <w:szCs w:val="30"/>
          <w:cs/>
        </w:rPr>
        <w:t>คริสตัล”</w:t>
      </w:r>
      <w:r w:rsidRPr="00080555">
        <w:rPr>
          <w:rFonts w:ascii="Angsana New" w:hAnsi="Angsana New"/>
          <w:sz w:val="30"/>
          <w:szCs w:val="30"/>
        </w:rPr>
        <w:t xml:space="preserve"> </w:t>
      </w:r>
      <w:r w:rsidRPr="00080555">
        <w:rPr>
          <w:rFonts w:ascii="Angsana New" w:hAnsi="Angsana New"/>
          <w:sz w:val="30"/>
          <w:szCs w:val="30"/>
          <w:cs/>
        </w:rPr>
        <w:t>ณ บริษัท ไทยดริ้งค์ จำกัด สาขา ลำปาง โดยบริษัทต้องปฏิบัติตามเงื่อนไขต่างๆ ที่กำหนดใน</w:t>
      </w:r>
      <w:r w:rsidR="00864649">
        <w:rPr>
          <w:rFonts w:ascii="Angsana New" w:hAnsi="Angsana New" w:hint="cs"/>
          <w:sz w:val="30"/>
          <w:szCs w:val="30"/>
          <w:cs/>
        </w:rPr>
        <w:t xml:space="preserve">บันทึกเพิ่มเติม โดยกำหนดให้มีผลตั้งแต่วันที่ </w:t>
      </w:r>
      <w:r w:rsidR="00864649">
        <w:rPr>
          <w:rFonts w:ascii="Angsana New" w:hAnsi="Angsana New"/>
          <w:sz w:val="30"/>
          <w:szCs w:val="30"/>
        </w:rPr>
        <w:t xml:space="preserve">1 </w:t>
      </w:r>
      <w:r w:rsidR="00864649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864649">
        <w:rPr>
          <w:rFonts w:ascii="Angsana New" w:hAnsi="Angsana New"/>
          <w:sz w:val="30"/>
          <w:szCs w:val="30"/>
        </w:rPr>
        <w:t xml:space="preserve">2562 </w:t>
      </w:r>
      <w:r w:rsidR="00864649">
        <w:rPr>
          <w:rFonts w:ascii="Angsana New" w:hAnsi="Angsana New" w:hint="cs"/>
          <w:sz w:val="30"/>
          <w:szCs w:val="30"/>
          <w:cs/>
        </w:rPr>
        <w:t>เป็นต้นไป</w:t>
      </w:r>
    </w:p>
    <w:p w:rsidR="00864649" w:rsidRPr="00080555" w:rsidRDefault="00864649" w:rsidP="0085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2D48CF" w:rsidRPr="00080555" w:rsidRDefault="002D48CF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80555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สัญญาแต่งตั้งผู้จัดจำหน่ายสินค้า</w:t>
      </w:r>
    </w:p>
    <w:p w:rsidR="002D48CF" w:rsidRPr="00080555" w:rsidRDefault="002D48CF" w:rsidP="0085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2D48CF" w:rsidRDefault="002D48CF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80555">
        <w:rPr>
          <w:rFonts w:ascii="Angsana New" w:hAnsi="Angsana New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บริษัทได้ทำสัญญากับบริษัทที่เกี่ยวข้องกันแห่งหนึ่งเพื่อเป็นผู้จัดจำหน่าย</w:t>
      </w:r>
      <w:r w:rsidRPr="00080555">
        <w:rPr>
          <w:rFonts w:ascii="Angsana New" w:hAnsi="Angsana New"/>
          <w:sz w:val="30"/>
          <w:szCs w:val="30"/>
          <w:cs/>
        </w:rPr>
        <w:t>เครื่องดื่มชาเขียว บริษัทต้องปฏิบัติตาม</w:t>
      </w:r>
      <w:r w:rsidR="005C2078" w:rsidRPr="00080555">
        <w:rPr>
          <w:rFonts w:ascii="Angsana New" w:hAnsi="Angsana New"/>
          <w:sz w:val="30"/>
          <w:szCs w:val="30"/>
        </w:rPr>
        <w:br/>
      </w:r>
      <w:r w:rsidRPr="00080555">
        <w:rPr>
          <w:rFonts w:ascii="Angsana New" w:hAnsi="Angsana New"/>
          <w:sz w:val="30"/>
          <w:szCs w:val="30"/>
          <w:cs/>
        </w:rPr>
        <w:t>เงื่อนไขต่างๆ ที่กำหนดไว้ในสัญญา โดยมีระยะเวลาสามปีสิ้นสุดวันที่</w:t>
      </w:r>
      <w:r w:rsidRPr="00080555">
        <w:rPr>
          <w:rFonts w:ascii="Angsana New" w:hAnsi="Angsana New"/>
          <w:sz w:val="30"/>
          <w:szCs w:val="30"/>
        </w:rPr>
        <w:t xml:space="preserve"> 28 </w:t>
      </w:r>
      <w:r w:rsidRPr="00080555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080555">
        <w:rPr>
          <w:rFonts w:ascii="Angsana New" w:hAnsi="Angsana New"/>
          <w:sz w:val="30"/>
          <w:szCs w:val="30"/>
        </w:rPr>
        <w:t xml:space="preserve">2561 </w:t>
      </w:r>
      <w:r w:rsidRPr="00080555">
        <w:rPr>
          <w:rFonts w:ascii="Angsana New" w:hAnsi="Angsana New"/>
          <w:sz w:val="30"/>
          <w:szCs w:val="30"/>
          <w:cs/>
        </w:rPr>
        <w:t>และมีสิทธิต่ออายุสัญญา</w:t>
      </w:r>
      <w:r w:rsidR="005C2078" w:rsidRPr="00080555">
        <w:rPr>
          <w:rFonts w:ascii="Angsana New" w:hAnsi="Angsana New"/>
          <w:sz w:val="30"/>
          <w:szCs w:val="30"/>
        </w:rPr>
        <w:br/>
      </w:r>
      <w:r w:rsidRPr="00080555">
        <w:rPr>
          <w:rFonts w:ascii="Angsana New" w:hAnsi="Angsana New"/>
          <w:sz w:val="30"/>
          <w:szCs w:val="30"/>
          <w:cs/>
        </w:rPr>
        <w:t>ได้ไปอีกคราวละ</w:t>
      </w:r>
      <w:r w:rsidRPr="00080555">
        <w:rPr>
          <w:rFonts w:ascii="Angsana New" w:hAnsi="Angsana New" w:hint="cs"/>
          <w:sz w:val="30"/>
          <w:szCs w:val="30"/>
          <w:cs/>
        </w:rPr>
        <w:t>หนึ่ง</w:t>
      </w:r>
      <w:r w:rsidRPr="00080555">
        <w:rPr>
          <w:rFonts w:ascii="Angsana New" w:hAnsi="Angsana New"/>
          <w:sz w:val="30"/>
          <w:szCs w:val="30"/>
          <w:cs/>
        </w:rPr>
        <w:t>ปีนับแต่วันที่ครบกำหนด</w:t>
      </w:r>
      <w:r w:rsidRPr="00080555">
        <w:rPr>
          <w:rFonts w:ascii="Angsana New" w:hAnsi="Angsana New" w:hint="cs"/>
          <w:sz w:val="30"/>
          <w:szCs w:val="30"/>
          <w:cs/>
        </w:rPr>
        <w:t xml:space="preserve"> และบริษัทได้ต่ออายุสัญญาอีก </w:t>
      </w:r>
      <w:r w:rsidRPr="00080555">
        <w:rPr>
          <w:rFonts w:ascii="Angsana New" w:hAnsi="Angsana New"/>
          <w:sz w:val="30"/>
          <w:szCs w:val="30"/>
        </w:rPr>
        <w:t xml:space="preserve">3 </w:t>
      </w:r>
      <w:r w:rsidRPr="00080555">
        <w:rPr>
          <w:rFonts w:ascii="Angsana New" w:hAnsi="Angsana New" w:hint="cs"/>
          <w:sz w:val="30"/>
          <w:szCs w:val="30"/>
          <w:cs/>
        </w:rPr>
        <w:t xml:space="preserve">ปี สัญญาสิ้นสุดวันที่ </w:t>
      </w:r>
      <w:r w:rsidRPr="00080555">
        <w:rPr>
          <w:rFonts w:ascii="Angsana New" w:hAnsi="Angsana New"/>
          <w:sz w:val="30"/>
          <w:szCs w:val="30"/>
        </w:rPr>
        <w:t xml:space="preserve">28 </w:t>
      </w:r>
      <w:r w:rsidRPr="0008055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080555">
        <w:rPr>
          <w:rFonts w:ascii="Angsana New" w:hAnsi="Angsana New"/>
          <w:sz w:val="30"/>
          <w:szCs w:val="30"/>
        </w:rPr>
        <w:t>2564</w:t>
      </w:r>
    </w:p>
    <w:p w:rsidR="00C043C5" w:rsidRDefault="00C043C5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C043C5" w:rsidRPr="00C043C5" w:rsidRDefault="00C043C5" w:rsidP="00C0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43C5">
        <w:rPr>
          <w:rFonts w:ascii="Angsana New" w:hAnsi="Angsana New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เป็นผู้จัดจำหน่ายผลิตภัณฑ์เครื่องดื่มสินค้าภายใต้ชื่อเครื่องหมายการค้า “100 พลัส” บริษัทต้องปฏิบัติตามเงื่อนไขต่างๆ ที่กำหนดไว้ในสัญญา โดยสัญญามีระยะเวลาสามปีนับตั้งแต่วันที่ 1 เมษายน 2558 ถึงวันที่ 31 มีนาคม 2561 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 30 วัน สัญญาจะมีผลอีกคราวละ </w:t>
      </w:r>
      <w:r w:rsidRPr="00C043C5">
        <w:rPr>
          <w:rFonts w:ascii="Angsana New" w:hAnsi="Angsana New"/>
          <w:sz w:val="30"/>
          <w:szCs w:val="30"/>
        </w:rPr>
        <w:t>1</w:t>
      </w:r>
      <w:r w:rsidRPr="00C043C5">
        <w:rPr>
          <w:rFonts w:ascii="Angsana New" w:hAnsi="Angsana New"/>
          <w:sz w:val="30"/>
          <w:szCs w:val="30"/>
          <w:cs/>
        </w:rPr>
        <w:t xml:space="preserve"> ปี </w:t>
      </w:r>
      <w:r w:rsidR="00901D32" w:rsidRPr="00901D32">
        <w:rPr>
          <w:rFonts w:ascii="Angsana New" w:hAnsi="Angsana New"/>
          <w:sz w:val="30"/>
          <w:szCs w:val="30"/>
          <w:cs/>
        </w:rPr>
        <w:t>ปัจุจุบันต่อสัญญาอัตโนมัตินับแต่วันที่ 1  เมษายน 2561 ถึงวันที่ 31 มีนาคม 2562</w:t>
      </w:r>
    </w:p>
    <w:p w:rsidR="00C043C5" w:rsidRDefault="00C043C5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C043C5" w:rsidRPr="00080555" w:rsidRDefault="00C043C5" w:rsidP="00C0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80555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ซื้อขายผลิตภัณฑ์</w:t>
      </w:r>
    </w:p>
    <w:p w:rsidR="00C043C5" w:rsidRPr="00080555" w:rsidRDefault="00C043C5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F0634" w:rsidRPr="00C043C5" w:rsidRDefault="00B11068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43C5">
        <w:rPr>
          <w:rFonts w:ascii="Angsana New" w:hAnsi="Angsana New"/>
          <w:sz w:val="30"/>
          <w:szCs w:val="30"/>
          <w:cs/>
        </w:rPr>
        <w:t>บริษัทได้ทำสัญญากับบริษัทที่เกี่ยวข้องกันแห่งหนึ่งเพื่อ</w:t>
      </w:r>
      <w:r w:rsidR="00C043C5" w:rsidRPr="00C043C5">
        <w:rPr>
          <w:rFonts w:ascii="Angsana New" w:hAnsi="Angsana New" w:hint="cs"/>
          <w:sz w:val="30"/>
          <w:szCs w:val="30"/>
          <w:cs/>
        </w:rPr>
        <w:t>ซื้อขาย</w:t>
      </w:r>
      <w:r w:rsidRPr="00C043C5">
        <w:rPr>
          <w:rFonts w:ascii="Angsana New" w:hAnsi="Angsana New"/>
          <w:sz w:val="30"/>
          <w:szCs w:val="30"/>
          <w:cs/>
        </w:rPr>
        <w:t>ผลิตภัณฑ์เครื่องดื่มโซดา บริษัทต้องปฏิบัติตามเงื่อนไขต่างๆ ที่กำหนดไว้ในสัญญา โดยสัญญามีระยะเวลา</w:t>
      </w:r>
      <w:r w:rsidR="00C043C5" w:rsidRPr="00C043C5">
        <w:rPr>
          <w:rFonts w:ascii="Angsana New" w:hAnsi="Angsana New" w:hint="cs"/>
          <w:sz w:val="30"/>
          <w:szCs w:val="30"/>
          <w:cs/>
        </w:rPr>
        <w:t>ย้อนหลัง</w:t>
      </w:r>
      <w:r w:rsidRPr="00C043C5">
        <w:rPr>
          <w:rFonts w:ascii="Angsana New" w:hAnsi="Angsana New"/>
          <w:sz w:val="30"/>
          <w:szCs w:val="30"/>
          <w:cs/>
        </w:rPr>
        <w:t xml:space="preserve">ตั้งแต่วันที่ 1  ธันวาคม 2560 ถึงวันที่ 30 กันยายน 2561 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 30 วัน สัญญาจะมีผลอีกคราวละ 1 ปี </w:t>
      </w:r>
    </w:p>
    <w:p w:rsidR="003C66EF" w:rsidRPr="00D10073" w:rsidRDefault="003C66EF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:rsidR="002D48CF" w:rsidRPr="00D10073" w:rsidRDefault="00C122F4" w:rsidP="00C1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D10073">
        <w:rPr>
          <w:rFonts w:ascii="Angsana New" w:hAnsi="Angsana New"/>
          <w:sz w:val="24"/>
          <w:szCs w:val="24"/>
          <w:highlight w:val="yellow"/>
          <w:cs/>
        </w:rPr>
        <w:br w:type="page"/>
      </w:r>
      <w:r w:rsidR="00EF1C5D">
        <w:rPr>
          <w:rFonts w:ascii="Angsana New" w:hAnsi="Angsana New"/>
          <w:sz w:val="30"/>
          <w:szCs w:val="30"/>
          <w:cs/>
        </w:rPr>
        <w:lastRenderedPageBreak/>
        <w:t>บริษัท</w:t>
      </w:r>
      <w:r w:rsidR="00EF1C5D">
        <w:rPr>
          <w:rFonts w:ascii="Angsana New" w:hAnsi="Angsana New" w:hint="cs"/>
          <w:sz w:val="30"/>
          <w:szCs w:val="30"/>
          <w:cs/>
        </w:rPr>
        <w:t>จะเข้า</w:t>
      </w:r>
      <w:r w:rsidR="000302E6" w:rsidRPr="00080555">
        <w:rPr>
          <w:rFonts w:ascii="Angsana New" w:hAnsi="Angsana New"/>
          <w:sz w:val="30"/>
          <w:szCs w:val="30"/>
          <w:cs/>
        </w:rPr>
        <w:t>ทำสัญญากับบริษัทที่เกี่ยวข้องกันแห่งหนึ่งเพื่อ</w:t>
      </w:r>
      <w:r w:rsidR="00EF1C5D">
        <w:rPr>
          <w:rFonts w:ascii="Angsana New" w:hAnsi="Angsana New" w:hint="cs"/>
          <w:sz w:val="30"/>
          <w:szCs w:val="30"/>
          <w:cs/>
        </w:rPr>
        <w:t>ซื้อขาย</w:t>
      </w:r>
      <w:r w:rsidR="000302E6" w:rsidRPr="00080555">
        <w:rPr>
          <w:rFonts w:ascii="Angsana New" w:hAnsi="Angsana New"/>
          <w:sz w:val="30"/>
          <w:szCs w:val="30"/>
          <w:cs/>
        </w:rPr>
        <w:t>ผลิตภัณฑ์เครื่องดื่มสินค้าภายใต้เครื่องหมายการค้า "</w:t>
      </w:r>
      <w:r w:rsidR="000302E6" w:rsidRPr="00080555">
        <w:rPr>
          <w:rFonts w:ascii="Angsana New" w:hAnsi="Angsana New"/>
          <w:sz w:val="30"/>
          <w:szCs w:val="30"/>
        </w:rPr>
        <w:t xml:space="preserve">Sarsi" </w:t>
      </w:r>
      <w:r w:rsidR="000302E6" w:rsidRPr="00080555">
        <w:rPr>
          <w:rFonts w:ascii="Angsana New" w:hAnsi="Angsana New"/>
          <w:sz w:val="30"/>
          <w:szCs w:val="30"/>
          <w:cs/>
        </w:rPr>
        <w:t xml:space="preserve">โดยมีกำหนดระยะเวลา 1 ปี </w:t>
      </w:r>
      <w:r w:rsidR="00EF1C5D">
        <w:rPr>
          <w:rFonts w:ascii="Angsana New" w:hAnsi="Angsana New" w:hint="cs"/>
          <w:sz w:val="30"/>
          <w:szCs w:val="30"/>
          <w:cs/>
        </w:rPr>
        <w:t>มีผลย้อนหลังตั้งแต่</w:t>
      </w:r>
      <w:r w:rsidR="000302E6" w:rsidRPr="00080555">
        <w:rPr>
          <w:rFonts w:ascii="Angsana New" w:hAnsi="Angsana New"/>
          <w:sz w:val="30"/>
          <w:szCs w:val="30"/>
          <w:cs/>
        </w:rPr>
        <w:t xml:space="preserve">ตั้งแต่วันที่ 1 มิถุนายน  2561 ถึงวันที่ 31 พฤษภาคม 2562 </w:t>
      </w:r>
      <w:r w:rsidR="00EF1C5D">
        <w:rPr>
          <w:rFonts w:ascii="Angsana New" w:hAnsi="Angsana New"/>
          <w:sz w:val="30"/>
          <w:szCs w:val="30"/>
          <w:cs/>
        </w:rPr>
        <w:t>หาก</w:t>
      </w:r>
      <w:r w:rsidR="000302E6" w:rsidRPr="00080555">
        <w:rPr>
          <w:rFonts w:ascii="Angsana New" w:hAnsi="Angsana New"/>
          <w:sz w:val="30"/>
          <w:szCs w:val="30"/>
          <w:cs/>
        </w:rPr>
        <w:t>คู่สัญญาฝ่ายใด</w:t>
      </w:r>
      <w:r w:rsidR="00EF1C5D">
        <w:rPr>
          <w:rFonts w:ascii="Angsana New" w:hAnsi="Angsana New" w:hint="cs"/>
          <w:sz w:val="30"/>
          <w:szCs w:val="30"/>
          <w:cs/>
        </w:rPr>
        <w:t>มิได้</w:t>
      </w:r>
      <w:r w:rsidR="000302E6" w:rsidRPr="00080555">
        <w:rPr>
          <w:rFonts w:ascii="Angsana New" w:hAnsi="Angsana New"/>
          <w:sz w:val="30"/>
          <w:szCs w:val="30"/>
          <w:cs/>
        </w:rPr>
        <w:t>แจ้งความประสงค์ไม่ต่ออายุสัญญา</w:t>
      </w:r>
      <w:r w:rsidR="00EF1C5D">
        <w:rPr>
          <w:rFonts w:ascii="Angsana New" w:hAnsi="Angsana New" w:hint="cs"/>
          <w:sz w:val="30"/>
          <w:szCs w:val="30"/>
          <w:cs/>
        </w:rPr>
        <w:t xml:space="preserve">ล่วงหน้าอย่างน้อย </w:t>
      </w:r>
      <w:r w:rsidR="00EF1C5D">
        <w:rPr>
          <w:rFonts w:ascii="Angsana New" w:hAnsi="Angsana New"/>
          <w:sz w:val="30"/>
          <w:szCs w:val="30"/>
        </w:rPr>
        <w:t xml:space="preserve">6 </w:t>
      </w:r>
      <w:r w:rsidR="00EF1C5D">
        <w:rPr>
          <w:rFonts w:ascii="Angsana New" w:hAnsi="Angsana New" w:hint="cs"/>
          <w:sz w:val="30"/>
          <w:szCs w:val="30"/>
          <w:cs/>
        </w:rPr>
        <w:t>เดือน</w:t>
      </w:r>
      <w:r w:rsidR="000302E6" w:rsidRPr="00080555">
        <w:rPr>
          <w:rFonts w:ascii="Angsana New" w:hAnsi="Angsana New"/>
          <w:sz w:val="30"/>
          <w:szCs w:val="30"/>
          <w:cs/>
        </w:rPr>
        <w:t xml:space="preserve"> สัญญาจะมีผล</w:t>
      </w:r>
      <w:r w:rsidR="00EF1C5D">
        <w:rPr>
          <w:rFonts w:ascii="Angsana New" w:hAnsi="Angsana New" w:hint="cs"/>
          <w:sz w:val="30"/>
          <w:szCs w:val="30"/>
          <w:cs/>
        </w:rPr>
        <w:t>บังคับกันต่อไป</w:t>
      </w:r>
      <w:r w:rsidR="000302E6" w:rsidRPr="00080555">
        <w:rPr>
          <w:rFonts w:ascii="Angsana New" w:hAnsi="Angsana New"/>
          <w:sz w:val="30"/>
          <w:szCs w:val="30"/>
          <w:cs/>
        </w:rPr>
        <w:t xml:space="preserve">อีกคราวละ 1 ปีโดยคู่สัญญาต้องปฏิบัติตามเงื่อนไขและข้อกำหนดในสัญญา ปัจจุบันอยู่ระหว่างพิจารณา </w:t>
      </w:r>
      <w:r w:rsidR="000302E6" w:rsidRPr="00080555">
        <w:rPr>
          <w:rFonts w:ascii="Angsana New" w:hAnsi="Angsana New"/>
          <w:sz w:val="30"/>
          <w:szCs w:val="30"/>
        </w:rPr>
        <w:t xml:space="preserve">commercial terms </w:t>
      </w:r>
      <w:r w:rsidR="000302E6" w:rsidRPr="00080555">
        <w:rPr>
          <w:rFonts w:ascii="Angsana New" w:hAnsi="Angsana New"/>
          <w:sz w:val="30"/>
          <w:szCs w:val="30"/>
          <w:cs/>
        </w:rPr>
        <w:t>ของสัญญา</w:t>
      </w:r>
    </w:p>
    <w:p w:rsidR="00C122F4" w:rsidRPr="00D10073" w:rsidRDefault="00C122F4" w:rsidP="00C1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2D48CF" w:rsidRPr="00080555" w:rsidRDefault="002D48CF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80555">
        <w:rPr>
          <w:rFonts w:ascii="Angsana New" w:hAnsi="Angsana New"/>
          <w:i/>
          <w:iCs/>
          <w:sz w:val="30"/>
          <w:szCs w:val="30"/>
          <w:cs/>
        </w:rPr>
        <w:t>สัญญาผลิตและจัดจำหน่ายสินค้า</w:t>
      </w:r>
    </w:p>
    <w:p w:rsidR="002D48CF" w:rsidRPr="00080555" w:rsidRDefault="002D48CF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2D48CF" w:rsidRPr="00080555" w:rsidRDefault="002D48CF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080555">
        <w:rPr>
          <w:rFonts w:ascii="Angsana New" w:hAnsi="Angsana New"/>
          <w:spacing w:val="-4"/>
          <w:sz w:val="30"/>
          <w:szCs w:val="30"/>
          <w:cs/>
        </w:rPr>
        <w:t>บริษัทและบริษัทย่อยแห่งหนึ่งได้ทำสัญญากับบริษัทที่เกี่ยวข้องกันแห่งหนึ่งเพื่อเป็นผู้ผลิตและจัดจำหน่ายชาเขียว</w:t>
      </w:r>
      <w:r w:rsidR="005C2078" w:rsidRPr="00080555">
        <w:rPr>
          <w:rFonts w:ascii="Angsana New" w:hAnsi="Angsana New"/>
          <w:spacing w:val="-4"/>
          <w:sz w:val="30"/>
          <w:szCs w:val="30"/>
        </w:rPr>
        <w:br/>
      </w:r>
      <w:r w:rsidRPr="00080555">
        <w:rPr>
          <w:rFonts w:ascii="Angsana New" w:hAnsi="Angsana New"/>
          <w:spacing w:val="-4"/>
          <w:sz w:val="30"/>
          <w:szCs w:val="30"/>
          <w:cs/>
        </w:rPr>
        <w:t>พร้อมดื่มแบบขวดแก้วคืนขวด บริษัทและบริษัทย่อยต้องปฏิบัติตามเงื่อนไขต่างๆ ที่กำหนดไว้ในสัญญา โดยสัญญามีระยะเวลาห้าปีสิ้นสุดวันที่ 31 กรกฎาคม 2560 หากไม่มีการบอกเลิกสัญญาให้มีผลผูกพันตามข้อสัญญาเดิมไปอีกคราวละ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 5 </w:t>
      </w:r>
      <w:r w:rsidRPr="00080555">
        <w:rPr>
          <w:rFonts w:ascii="Angsana New" w:hAnsi="Angsana New"/>
          <w:spacing w:val="-4"/>
          <w:sz w:val="30"/>
          <w:szCs w:val="30"/>
          <w:cs/>
        </w:rPr>
        <w:t>ปี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 </w:t>
      </w:r>
      <w:r w:rsidRPr="00080555">
        <w:rPr>
          <w:rFonts w:ascii="Angsana New" w:hAnsi="Angsana New" w:hint="cs"/>
          <w:spacing w:val="-4"/>
          <w:sz w:val="30"/>
          <w:szCs w:val="30"/>
          <w:cs/>
        </w:rPr>
        <w:t>มีการต่อสัญญาไปอีก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 1 </w:t>
      </w:r>
      <w:r w:rsidRPr="00080555">
        <w:rPr>
          <w:rFonts w:ascii="Angsana New" w:hAnsi="Angsana New" w:hint="cs"/>
          <w:spacing w:val="-4"/>
          <w:sz w:val="30"/>
          <w:szCs w:val="30"/>
          <w:cs/>
        </w:rPr>
        <w:t xml:space="preserve">ปี สัญญาสิ้นสุดวันที่ 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31 </w:t>
      </w:r>
      <w:r w:rsidRPr="00080555">
        <w:rPr>
          <w:rFonts w:ascii="Angsana New" w:hAnsi="Angsana New" w:hint="cs"/>
          <w:spacing w:val="-4"/>
          <w:sz w:val="30"/>
          <w:szCs w:val="30"/>
          <w:cs/>
        </w:rPr>
        <w:t xml:space="preserve">กรกฎาคม 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2561 </w:t>
      </w:r>
      <w:r w:rsidRPr="00080555">
        <w:rPr>
          <w:rFonts w:ascii="Angsana New" w:hAnsi="Angsana New" w:hint="cs"/>
          <w:spacing w:val="-4"/>
          <w:sz w:val="30"/>
          <w:szCs w:val="30"/>
          <w:cs/>
        </w:rPr>
        <w:t xml:space="preserve">ต่อมาในวันที่ 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25 </w:t>
      </w:r>
      <w:r w:rsidRPr="00080555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2561 </w:t>
      </w:r>
      <w:r w:rsidRPr="00080555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บริษัทได้ดำเนินการต่อสัญญาไปอีกหนึ่งปี สัญญาสิ้นสุดวันที่ 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31 </w:t>
      </w:r>
      <w:r w:rsidRPr="00080555">
        <w:rPr>
          <w:rFonts w:ascii="Angsana New" w:hAnsi="Angsana New" w:hint="cs"/>
          <w:spacing w:val="-4"/>
          <w:sz w:val="30"/>
          <w:szCs w:val="30"/>
          <w:cs/>
        </w:rPr>
        <w:t xml:space="preserve">กรกฎาคม </w:t>
      </w:r>
      <w:r w:rsidRPr="00080555">
        <w:rPr>
          <w:rFonts w:ascii="Angsana New" w:hAnsi="Angsana New"/>
          <w:spacing w:val="-4"/>
          <w:sz w:val="30"/>
          <w:szCs w:val="30"/>
        </w:rPr>
        <w:t>2562</w:t>
      </w:r>
    </w:p>
    <w:p w:rsidR="002D48CF" w:rsidRPr="00080555" w:rsidRDefault="002D48CF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2D48CF" w:rsidRDefault="002D48CF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080555">
        <w:rPr>
          <w:rFonts w:ascii="Angsana New" w:hAnsi="Angsana New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เพื่อเป็นผู้ผลิตและจัดจำหน่ายเครื่องดื่มน้ำอัดลมภายใต้เครื่องหมายการค้า “เอส” บริษัทต้องปฏิบัติตามเงื่อนไขต่างๆ ที่กำหนดไว้ในสัญญา โดยสัญญามีระยะเวลา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 3 </w:t>
      </w:r>
      <w:r w:rsidRPr="00080555">
        <w:rPr>
          <w:rFonts w:ascii="Angsana New" w:hAnsi="Angsana New"/>
          <w:spacing w:val="-4"/>
          <w:sz w:val="30"/>
          <w:szCs w:val="30"/>
          <w:cs/>
        </w:rPr>
        <w:t xml:space="preserve">ปีนับตั้งแต่วันที่ </w:t>
      </w:r>
      <w:r w:rsidRPr="00080555">
        <w:rPr>
          <w:rFonts w:ascii="Angsana New" w:hAnsi="Angsana New"/>
          <w:spacing w:val="-4"/>
          <w:sz w:val="30"/>
          <w:szCs w:val="30"/>
        </w:rPr>
        <w:br/>
      </w:r>
      <w:r w:rsidRPr="00080555">
        <w:rPr>
          <w:rFonts w:ascii="Angsana New" w:hAnsi="Angsana New"/>
          <w:spacing w:val="-4"/>
          <w:sz w:val="30"/>
          <w:szCs w:val="30"/>
          <w:cs/>
        </w:rPr>
        <w:t>1 มกราคม 2558 ถึงวันที่ 31 ธันวาคม 2560 และหากไม่มีคู่สัญญาฝ่ายใดแจ้งความประสงค์ไม่ต่ออายุสัญญาไปยัง</w:t>
      </w:r>
      <w:r w:rsidR="005C2078" w:rsidRPr="00080555">
        <w:rPr>
          <w:rFonts w:ascii="Angsana New" w:hAnsi="Angsana New"/>
          <w:spacing w:val="-4"/>
          <w:sz w:val="30"/>
          <w:szCs w:val="30"/>
        </w:rPr>
        <w:br/>
      </w:r>
      <w:r w:rsidRPr="00080555">
        <w:rPr>
          <w:rFonts w:ascii="Angsana New" w:hAnsi="Angsana New"/>
          <w:spacing w:val="-4"/>
          <w:sz w:val="30"/>
          <w:szCs w:val="30"/>
          <w:cs/>
        </w:rPr>
        <w:t>คู่สัญญาอีกฝ่ายหนึ่งล่วงหน้าไม่น้อยกว่า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 6 </w:t>
      </w:r>
      <w:r w:rsidRPr="00080555">
        <w:rPr>
          <w:rFonts w:ascii="Angsana New" w:hAnsi="Angsana New" w:hint="cs"/>
          <w:spacing w:val="-4"/>
          <w:sz w:val="30"/>
          <w:szCs w:val="30"/>
          <w:cs/>
        </w:rPr>
        <w:t xml:space="preserve">เดือน </w:t>
      </w:r>
      <w:r w:rsidRPr="00080555">
        <w:rPr>
          <w:rFonts w:ascii="Angsana New" w:hAnsi="Angsana New"/>
          <w:spacing w:val="-4"/>
          <w:sz w:val="30"/>
          <w:szCs w:val="30"/>
          <w:cs/>
        </w:rPr>
        <w:t>สัญญาจะมีผลอีกคราวละ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 3 </w:t>
      </w:r>
      <w:r w:rsidRPr="00080555">
        <w:rPr>
          <w:rFonts w:ascii="Angsana New" w:hAnsi="Angsana New"/>
          <w:spacing w:val="-4"/>
          <w:sz w:val="30"/>
          <w:szCs w:val="30"/>
          <w:cs/>
        </w:rPr>
        <w:t>ปี</w:t>
      </w:r>
      <w:r w:rsidR="00DB630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:rsidR="001E3EF0" w:rsidRPr="00D10073" w:rsidRDefault="001E3EF0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24"/>
          <w:szCs w:val="24"/>
          <w:highlight w:val="yellow"/>
        </w:rPr>
      </w:pPr>
    </w:p>
    <w:p w:rsidR="002D48CF" w:rsidRPr="00080555" w:rsidRDefault="002D48CF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080555">
        <w:rPr>
          <w:rFonts w:ascii="Angsana New" w:hAnsi="Angsana New"/>
          <w:spacing w:val="-4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เป็นผู้ผลิตเครื่องดื่มน้ำอัดลมภายใต้ชื่อเครื่องหมายการค้า </w:t>
      </w:r>
      <w:r w:rsidRPr="00080555">
        <w:rPr>
          <w:rFonts w:ascii="Angsana New" w:hAnsi="Angsana New"/>
          <w:spacing w:val="-4"/>
          <w:sz w:val="30"/>
          <w:szCs w:val="30"/>
        </w:rPr>
        <w:t>“</w:t>
      </w:r>
      <w:r w:rsidRPr="00080555">
        <w:rPr>
          <w:rFonts w:ascii="Angsana New" w:hAnsi="Angsana New"/>
          <w:spacing w:val="-4"/>
          <w:sz w:val="30"/>
          <w:szCs w:val="30"/>
          <w:cs/>
        </w:rPr>
        <w:t>เอส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” </w:t>
      </w:r>
      <w:r w:rsidRPr="00080555">
        <w:rPr>
          <w:rFonts w:ascii="Angsana New" w:hAnsi="Angsana New"/>
          <w:spacing w:val="-4"/>
          <w:sz w:val="30"/>
          <w:szCs w:val="30"/>
          <w:cs/>
        </w:rPr>
        <w:t xml:space="preserve">เพื่อใช้ในการส่งออกเท่านั้น บริษัทต้องปฏิบัติตามเงื่อนไขต่างๆ ที่กำหนดไว้ในสัญญา โดยสัญญามีระยะเวลาหนึ่งปีนับตั้งแต่วันที่ 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1 </w:t>
      </w:r>
      <w:r w:rsidRPr="00080555"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2559 </w:t>
      </w:r>
      <w:r w:rsidRPr="00080555">
        <w:rPr>
          <w:rFonts w:ascii="Angsana New" w:hAnsi="Angsana New"/>
          <w:spacing w:val="-4"/>
          <w:sz w:val="30"/>
          <w:szCs w:val="30"/>
          <w:cs/>
        </w:rPr>
        <w:t xml:space="preserve">ถึงวันที่ 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31 </w:t>
      </w:r>
      <w:r w:rsidRPr="00080555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2560 </w:t>
      </w:r>
      <w:r w:rsidRPr="00080555">
        <w:rPr>
          <w:rFonts w:ascii="Angsana New" w:hAnsi="Angsana New"/>
          <w:spacing w:val="-4"/>
          <w:sz w:val="30"/>
          <w:szCs w:val="30"/>
          <w:cs/>
        </w:rPr>
        <w:t>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 90 </w:t>
      </w:r>
      <w:r w:rsidRPr="00080555">
        <w:rPr>
          <w:rFonts w:ascii="Angsana New" w:hAnsi="Angsana New"/>
          <w:spacing w:val="-4"/>
          <w:sz w:val="30"/>
          <w:szCs w:val="30"/>
          <w:cs/>
        </w:rPr>
        <w:t>วัน สัญญาจะมีผลอีกคราวละ</w:t>
      </w:r>
      <w:r w:rsidRPr="00080555">
        <w:rPr>
          <w:rFonts w:ascii="Angsana New" w:hAnsi="Angsana New" w:hint="cs"/>
          <w:spacing w:val="-4"/>
          <w:sz w:val="30"/>
          <w:szCs w:val="30"/>
          <w:cs/>
        </w:rPr>
        <w:t>หนึ่ง</w:t>
      </w:r>
      <w:r w:rsidRPr="00080555">
        <w:rPr>
          <w:rFonts w:ascii="Angsana New" w:hAnsi="Angsana New"/>
          <w:spacing w:val="-4"/>
          <w:sz w:val="30"/>
          <w:szCs w:val="30"/>
          <w:cs/>
        </w:rPr>
        <w:t>ปี</w:t>
      </w:r>
      <w:r w:rsidR="00DB6300">
        <w:rPr>
          <w:rFonts w:ascii="Angsana New" w:hAnsi="Angsana New"/>
          <w:spacing w:val="-4"/>
          <w:sz w:val="30"/>
          <w:szCs w:val="30"/>
        </w:rPr>
        <w:t xml:space="preserve"> </w:t>
      </w:r>
    </w:p>
    <w:p w:rsidR="003C66EF" w:rsidRPr="00080555" w:rsidRDefault="003C66EF" w:rsidP="00030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2D48CF" w:rsidRPr="00080555" w:rsidRDefault="002D48CF" w:rsidP="00030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080555">
        <w:rPr>
          <w:rFonts w:ascii="Angsana New" w:hAnsi="Angsana New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เพื่อเป็นผู้ผลิตและจัดจำหน่ายสินค้าภายใต้ชื่อเครื่องหมายการค้า “100 พลัส” บริษัทต้องปฏิบัติตามเงื่อนไขต่างๆ ที่กำหนดไว้ในสัญญา โดยสัญญามีระยะเวลา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 3 </w:t>
      </w:r>
      <w:r w:rsidRPr="00080555">
        <w:rPr>
          <w:rFonts w:ascii="Angsana New" w:hAnsi="Angsana New"/>
          <w:spacing w:val="-4"/>
          <w:sz w:val="30"/>
          <w:szCs w:val="30"/>
          <w:cs/>
        </w:rPr>
        <w:t>ปีนับตั้งแต่วันที่</w:t>
      </w:r>
      <w:r w:rsidRPr="00080555">
        <w:rPr>
          <w:rFonts w:ascii="Angsana New" w:hAnsi="Angsana New"/>
          <w:spacing w:val="-4"/>
          <w:sz w:val="30"/>
          <w:szCs w:val="30"/>
        </w:rPr>
        <w:br/>
      </w:r>
      <w:r w:rsidRPr="00080555">
        <w:rPr>
          <w:rFonts w:ascii="Angsana New" w:hAnsi="Angsana New"/>
          <w:spacing w:val="-4"/>
          <w:sz w:val="30"/>
          <w:szCs w:val="30"/>
          <w:cs/>
        </w:rPr>
        <w:t xml:space="preserve"> 1 มิถุนายน 2558 ถึงวันที่ 31 พฤษภาคม 2561 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 6</w:t>
      </w:r>
      <w:r w:rsidRPr="00080555">
        <w:rPr>
          <w:rFonts w:ascii="Angsana New" w:hAnsi="Angsana New"/>
          <w:spacing w:val="-4"/>
          <w:sz w:val="30"/>
          <w:szCs w:val="30"/>
          <w:cs/>
        </w:rPr>
        <w:t xml:space="preserve"> เดือน ก่อนระยะเวลาของสัญญาจะสิ้นสุดสัญญาจะมีผลอีกคราวละ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 3 </w:t>
      </w:r>
      <w:r w:rsidRPr="00080555">
        <w:rPr>
          <w:rFonts w:ascii="Angsana New" w:hAnsi="Angsana New"/>
          <w:spacing w:val="-4"/>
          <w:sz w:val="30"/>
          <w:szCs w:val="30"/>
          <w:cs/>
        </w:rPr>
        <w:t>ปี</w:t>
      </w:r>
    </w:p>
    <w:p w:rsidR="002D48CF" w:rsidRPr="00D10073" w:rsidRDefault="002D48CF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28"/>
          <w:szCs w:val="28"/>
          <w:highlight w:val="yellow"/>
        </w:rPr>
      </w:pPr>
    </w:p>
    <w:p w:rsidR="00970E88" w:rsidRPr="001E3EF0" w:rsidRDefault="00970E88" w:rsidP="00970E8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1E3EF0">
        <w:rPr>
          <w:rFonts w:ascii="Angsana New" w:hAnsi="Angsana New" w:hint="cs"/>
          <w:spacing w:val="-4"/>
          <w:sz w:val="30"/>
          <w:szCs w:val="30"/>
          <w:cs/>
        </w:rPr>
        <w:t>บริษัทได้ตกลงทำสัญญากับบริษัทที่เกี่ยวข้องกันแห่งหนึ่งเพื่อเป็นผู้ผลิตและจัดจำหน่ายสินค้าภายใต้ชื่อเครื่องหมายการค้า “</w:t>
      </w:r>
      <w:r w:rsidRPr="001E3EF0">
        <w:rPr>
          <w:rFonts w:ascii="Angsana New" w:hAnsi="Angsana New" w:hint="cs"/>
          <w:spacing w:val="-4"/>
          <w:sz w:val="30"/>
          <w:szCs w:val="30"/>
        </w:rPr>
        <w:t xml:space="preserve">Sarsi”  </w:t>
      </w:r>
      <w:r w:rsidRPr="001E3EF0">
        <w:rPr>
          <w:rFonts w:ascii="Angsana New" w:hAnsi="Angsana New" w:hint="cs"/>
          <w:spacing w:val="-4"/>
          <w:sz w:val="30"/>
          <w:szCs w:val="30"/>
          <w:cs/>
        </w:rPr>
        <w:t>ซึ่งได้จัดทำร่างสัญญาเสร็จแล้ว โดยมีกำหนดระยะเวลา</w:t>
      </w:r>
      <w:r w:rsidR="001E3EF0" w:rsidRPr="001E3EF0">
        <w:rPr>
          <w:rFonts w:ascii="Angsana New" w:hAnsi="Angsana New" w:hint="cs"/>
          <w:spacing w:val="-4"/>
          <w:sz w:val="30"/>
          <w:szCs w:val="30"/>
          <w:cs/>
        </w:rPr>
        <w:t>ย้อนหลัง</w:t>
      </w:r>
      <w:r w:rsidRPr="001E3EF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E3EF0" w:rsidRPr="001E3EF0">
        <w:rPr>
          <w:rFonts w:ascii="Angsana New" w:hAnsi="Angsana New"/>
          <w:spacing w:val="-4"/>
          <w:sz w:val="30"/>
          <w:szCs w:val="30"/>
        </w:rPr>
        <w:t>1</w:t>
      </w:r>
      <w:r w:rsidRPr="001E3EF0">
        <w:rPr>
          <w:rFonts w:ascii="Angsana New" w:hAnsi="Angsana New" w:hint="cs"/>
          <w:spacing w:val="-4"/>
          <w:sz w:val="30"/>
          <w:szCs w:val="30"/>
          <w:cs/>
        </w:rPr>
        <w:t xml:space="preserve"> ปี ตั้งแต่วันที่ 1 </w:t>
      </w:r>
      <w:r w:rsidR="00FE6A24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1E3EF0">
        <w:rPr>
          <w:rFonts w:ascii="Angsana New" w:hAnsi="Angsana New" w:hint="cs"/>
          <w:spacing w:val="-4"/>
          <w:sz w:val="30"/>
          <w:szCs w:val="30"/>
          <w:cs/>
        </w:rPr>
        <w:t xml:space="preserve"> 2561 ถึง 31 </w:t>
      </w:r>
      <w:r w:rsidR="001E3EF0" w:rsidRPr="001E3EF0">
        <w:rPr>
          <w:rFonts w:ascii="Angsana New" w:hAnsi="Angsana New" w:hint="cs"/>
          <w:spacing w:val="-4"/>
          <w:sz w:val="30"/>
          <w:szCs w:val="30"/>
          <w:cs/>
        </w:rPr>
        <w:t>พฤษภา</w:t>
      </w:r>
      <w:r w:rsidR="00CC3BED" w:rsidRPr="001E3EF0">
        <w:rPr>
          <w:rFonts w:ascii="Angsana New" w:hAnsi="Angsana New" w:hint="cs"/>
          <w:spacing w:val="-4"/>
          <w:sz w:val="30"/>
          <w:szCs w:val="30"/>
          <w:cs/>
        </w:rPr>
        <w:t>คม</w:t>
      </w:r>
      <w:r w:rsidRPr="001E3EF0">
        <w:rPr>
          <w:rFonts w:ascii="Angsana New" w:hAnsi="Angsana New" w:hint="cs"/>
          <w:spacing w:val="-4"/>
          <w:sz w:val="30"/>
          <w:szCs w:val="30"/>
          <w:cs/>
        </w:rPr>
        <w:t xml:space="preserve"> 2562 </w:t>
      </w:r>
    </w:p>
    <w:p w:rsidR="000302E6" w:rsidRPr="00D10073" w:rsidRDefault="000302E6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24"/>
          <w:szCs w:val="24"/>
          <w:highlight w:val="yellow"/>
        </w:rPr>
      </w:pPr>
    </w:p>
    <w:p w:rsidR="002D48CF" w:rsidRPr="00080555" w:rsidRDefault="003C66EF" w:rsidP="002D48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D10073">
        <w:rPr>
          <w:rFonts w:ascii="Angsana New" w:hAnsi="Angsana New"/>
          <w:i/>
          <w:iCs/>
          <w:sz w:val="30"/>
          <w:szCs w:val="30"/>
          <w:highlight w:val="yellow"/>
          <w:cs/>
        </w:rPr>
        <w:br w:type="page"/>
      </w:r>
      <w:r w:rsidR="002D48CF" w:rsidRPr="00080555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สัญญาการบริการให้คำปรึกษา</w:t>
      </w:r>
    </w:p>
    <w:p w:rsidR="002D48CF" w:rsidRPr="00080555" w:rsidRDefault="002D48CF" w:rsidP="002D48CF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2D48CF" w:rsidRPr="00080555" w:rsidRDefault="002D48CF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080555">
        <w:rPr>
          <w:rFonts w:ascii="Angsana New" w:hAnsi="Angsana New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บริษัทได้ทำสัญญากับบริษัทที่เกี่ยวข้องกันแห่งหนึ่งในการได้มาซึ่งสิทธิในการใช้ซอฟ</w:t>
      </w:r>
      <w:r w:rsidRPr="00080555">
        <w:rPr>
          <w:rFonts w:ascii="Angsana New" w:hAnsi="Angsana New" w:hint="cs"/>
          <w:spacing w:val="-4"/>
          <w:sz w:val="30"/>
          <w:szCs w:val="30"/>
          <w:cs/>
        </w:rPr>
        <w:t>ต์</w:t>
      </w:r>
      <w:r w:rsidRPr="00080555">
        <w:rPr>
          <w:rFonts w:ascii="Angsana New" w:hAnsi="Angsana New"/>
          <w:spacing w:val="-4"/>
          <w:sz w:val="30"/>
          <w:szCs w:val="30"/>
          <w:cs/>
        </w:rPr>
        <w:t>แวร์ตามจำนวนสิทธิที่กำหนดโดยสัญญา และได้รับบริการในการบำรุงรักษาระบบ สัญญามีระยะเวลา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 3 </w:t>
      </w:r>
      <w:r w:rsidRPr="00080555">
        <w:rPr>
          <w:rFonts w:ascii="Angsana New" w:hAnsi="Angsana New"/>
          <w:spacing w:val="-4"/>
          <w:sz w:val="30"/>
          <w:szCs w:val="30"/>
          <w:cs/>
        </w:rPr>
        <w:t>ปี สิ้นสุดวันที่ 31 สิงหาคม 25</w:t>
      </w:r>
      <w:r w:rsidRPr="00080555">
        <w:rPr>
          <w:rFonts w:ascii="Angsana New" w:hAnsi="Angsana New"/>
          <w:spacing w:val="-4"/>
          <w:sz w:val="30"/>
          <w:szCs w:val="30"/>
        </w:rPr>
        <w:t>61</w:t>
      </w:r>
      <w:r w:rsidRPr="00080555">
        <w:rPr>
          <w:rFonts w:ascii="Angsana New" w:hAnsi="Angsana New"/>
          <w:spacing w:val="-4"/>
          <w:sz w:val="30"/>
          <w:szCs w:val="30"/>
          <w:cs/>
        </w:rPr>
        <w:t xml:space="preserve"> โดยมีอัตราค่าใช้บริการเดือนละ 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1.23 </w:t>
      </w:r>
      <w:r w:rsidRPr="00080555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 </w:t>
      </w:r>
      <w:r w:rsidRPr="00080555">
        <w:rPr>
          <w:rFonts w:ascii="Angsana New" w:hAnsi="Angsana New" w:hint="cs"/>
          <w:spacing w:val="-4"/>
          <w:sz w:val="30"/>
          <w:szCs w:val="30"/>
          <w:cs/>
        </w:rPr>
        <w:t xml:space="preserve">ต่อมาในวันที่ 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1 </w:t>
      </w:r>
      <w:r w:rsidRPr="00080555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2561 </w:t>
      </w:r>
      <w:r w:rsidRPr="00080555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บริษัทได้ดำเนินการต่อสัญญาไปอีก 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2 </w:t>
      </w:r>
      <w:r w:rsidRPr="00080555">
        <w:rPr>
          <w:rFonts w:ascii="Angsana New" w:hAnsi="Angsana New" w:hint="cs"/>
          <w:spacing w:val="-4"/>
          <w:sz w:val="30"/>
          <w:szCs w:val="30"/>
          <w:cs/>
        </w:rPr>
        <w:t xml:space="preserve">ปี สัญญาสิ้นสุดวันที่ 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31 </w:t>
      </w:r>
      <w:r w:rsidRPr="00080555">
        <w:rPr>
          <w:rFonts w:ascii="Angsana New" w:hAnsi="Angsana New" w:hint="cs"/>
          <w:spacing w:val="-4"/>
          <w:sz w:val="30"/>
          <w:szCs w:val="30"/>
          <w:cs/>
        </w:rPr>
        <w:t xml:space="preserve">สิงหาคม </w:t>
      </w:r>
      <w:r w:rsidRPr="00080555">
        <w:rPr>
          <w:rFonts w:ascii="Angsana New" w:hAnsi="Angsana New"/>
          <w:spacing w:val="-4"/>
          <w:sz w:val="30"/>
          <w:szCs w:val="30"/>
        </w:rPr>
        <w:t>2563</w:t>
      </w:r>
    </w:p>
    <w:p w:rsidR="002D48CF" w:rsidRPr="00080555" w:rsidRDefault="002D48CF" w:rsidP="002D48CF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2D48CF" w:rsidRPr="00080555" w:rsidRDefault="002D48CF" w:rsidP="002D48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80555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080555">
        <w:rPr>
          <w:rFonts w:ascii="Angsana New" w:hAnsi="Angsana New" w:hint="cs"/>
          <w:i/>
          <w:iCs/>
          <w:sz w:val="30"/>
          <w:szCs w:val="30"/>
          <w:cs/>
        </w:rPr>
        <w:t>เช่าช่วงพื้นที่อาคารสำนักงาน</w:t>
      </w:r>
    </w:p>
    <w:p w:rsidR="002D48CF" w:rsidRPr="00080555" w:rsidRDefault="002D48CF" w:rsidP="002D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D48CF" w:rsidRPr="00080555" w:rsidRDefault="002D48CF" w:rsidP="002D48CF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080555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 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16 </w:t>
      </w:r>
      <w:r w:rsidRPr="00080555">
        <w:rPr>
          <w:rFonts w:ascii="Angsana New" w:hAnsi="Angsana New"/>
          <w:spacing w:val="-4"/>
          <w:sz w:val="30"/>
          <w:szCs w:val="30"/>
          <w:cs/>
        </w:rPr>
        <w:t xml:space="preserve">กรกฎาคม 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2560 </w:t>
      </w:r>
      <w:r w:rsidRPr="00080555">
        <w:rPr>
          <w:rFonts w:ascii="Angsana New" w:hAnsi="Angsana New"/>
          <w:spacing w:val="-4"/>
          <w:sz w:val="30"/>
          <w:szCs w:val="30"/>
          <w:cs/>
        </w:rPr>
        <w:t xml:space="preserve">บริษัทได้ทำสัญญาเช่าช่วงพื้นที่อาคารสำนักงานและสัญญาบริการกับบริษัทที่เกี่ยวข้องกันแห่งหนึ่ง สัญญามีผลบังคับใช้ตั้งแต่วันที่ 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16 </w:t>
      </w:r>
      <w:r w:rsidRPr="00080555">
        <w:rPr>
          <w:rFonts w:ascii="Angsana New" w:hAnsi="Angsana New"/>
          <w:spacing w:val="-4"/>
          <w:sz w:val="30"/>
          <w:szCs w:val="30"/>
          <w:cs/>
        </w:rPr>
        <w:t xml:space="preserve">กรกฎาคม 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2560  </w:t>
      </w:r>
      <w:r w:rsidRPr="00080555">
        <w:rPr>
          <w:rFonts w:ascii="Angsana New" w:hAnsi="Angsana New"/>
          <w:spacing w:val="-4"/>
          <w:sz w:val="30"/>
          <w:szCs w:val="30"/>
          <w:cs/>
        </w:rPr>
        <w:t xml:space="preserve">ถึงวันที่ 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22 </w:t>
      </w:r>
      <w:r w:rsidRPr="00080555">
        <w:rPr>
          <w:rFonts w:ascii="Angsana New" w:hAnsi="Angsana New"/>
          <w:spacing w:val="-4"/>
          <w:sz w:val="30"/>
          <w:szCs w:val="30"/>
          <w:cs/>
        </w:rPr>
        <w:t xml:space="preserve">พฤษภาคม </w:t>
      </w:r>
      <w:r w:rsidRPr="00080555">
        <w:rPr>
          <w:rFonts w:ascii="Angsana New" w:hAnsi="Angsana New"/>
          <w:spacing w:val="-4"/>
          <w:sz w:val="30"/>
          <w:szCs w:val="30"/>
        </w:rPr>
        <w:t xml:space="preserve">2563 </w:t>
      </w:r>
      <w:r w:rsidRPr="00080555">
        <w:rPr>
          <w:rFonts w:ascii="Angsana New" w:hAnsi="Angsana New"/>
          <w:spacing w:val="-4"/>
          <w:sz w:val="30"/>
          <w:szCs w:val="30"/>
          <w:cs/>
        </w:rPr>
        <w:t>โดยบริษัทมีภาระผูกพันที่จะต้องจ่ายค่าเช่าและค่าบริการตามอัตราที่ระบุไว้ในสัญญา และหากต้องการต่อสัญญาเช่าให้คู่สัญญาแจ้งความประสงค์ต่ออายุสัญญาเช่าล่วงหน้าไม่น้อยกว่า</w:t>
      </w:r>
      <w:r w:rsidRPr="00080555">
        <w:rPr>
          <w:rFonts w:ascii="Angsana New" w:hAnsi="Angsana New" w:hint="cs"/>
          <w:spacing w:val="-4"/>
          <w:sz w:val="30"/>
          <w:szCs w:val="30"/>
          <w:cs/>
        </w:rPr>
        <w:t>เก้าสิบ</w:t>
      </w:r>
      <w:r w:rsidRPr="00080555">
        <w:rPr>
          <w:rFonts w:ascii="Angsana New" w:hAnsi="Angsana New"/>
          <w:spacing w:val="-4"/>
          <w:sz w:val="30"/>
          <w:szCs w:val="30"/>
          <w:cs/>
        </w:rPr>
        <w:t xml:space="preserve">วัน สัญญาฉบับนี้จะมีผลบังคับใช้ต่อไปคราวละหนึ่งปี  นับแต่วันที่ครบกำหนดระยะเวลาของสัญญา หรือวันที่ครบกำหนดระยะเวลาที่ต่อออกไปแต่ละคราว </w:t>
      </w:r>
    </w:p>
    <w:p w:rsidR="002D48CF" w:rsidRPr="00080555" w:rsidRDefault="002D48CF" w:rsidP="002D48CF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2D48CF" w:rsidRDefault="002D48CF" w:rsidP="002D48CF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080555">
        <w:rPr>
          <w:rFonts w:ascii="Angsana New" w:hAnsi="Angsana New"/>
          <w:spacing w:val="-4"/>
          <w:sz w:val="30"/>
          <w:szCs w:val="30"/>
          <w:cs/>
        </w:rPr>
        <w:t>บริษัทได้ต่ออายุสัญญา</w:t>
      </w:r>
      <w:r w:rsidR="00B11068" w:rsidRPr="00080555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080555">
        <w:rPr>
          <w:rFonts w:ascii="Angsana New" w:hAnsi="Angsana New"/>
          <w:spacing w:val="-4"/>
          <w:sz w:val="30"/>
          <w:szCs w:val="30"/>
          <w:cs/>
        </w:rPr>
        <w:t>ช่าช่วงอาคารสำนักงานและโกดังจากบริษัทที่เกี่ยวข้องแห่งหนึ่ง สัญญามีผลใช้บังคับตั้งแต่วันที่ 1 มีนาคม 2562 ถึง 28 กุมภาพันธ์ 2565 โดยบริษัทมีภาระผูกพันที่จะต้องจ่ายค่าเช่าและค่าบริการตามอัตราที่ระบุไว้ในสัญญา และต้องปฏิบัติตามเงื่อนไขต่างๆ ที่กำหนดในสัญญา</w:t>
      </w:r>
    </w:p>
    <w:p w:rsidR="00C122F4" w:rsidRPr="00C1266B" w:rsidRDefault="00C122F4" w:rsidP="002D48CF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302AE4" w:rsidRPr="00490B04" w:rsidRDefault="00302AE4" w:rsidP="00030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90B0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ภาระผูกพันกับกิจการที่เกี่ยวข้องกัน</w:t>
      </w:r>
    </w:p>
    <w:p w:rsidR="00051468" w:rsidRPr="00490B04" w:rsidRDefault="00051468" w:rsidP="00042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69"/>
        <w:gridCol w:w="271"/>
        <w:gridCol w:w="1169"/>
        <w:gridCol w:w="271"/>
        <w:gridCol w:w="1197"/>
        <w:gridCol w:w="271"/>
        <w:gridCol w:w="1169"/>
      </w:tblGrid>
      <w:tr w:rsidR="00CA3BF9" w:rsidRPr="00490B04" w:rsidTr="00E82557">
        <w:tc>
          <w:tcPr>
            <w:tcW w:w="2004" w:type="pct"/>
          </w:tcPr>
          <w:p w:rsidR="00CA3BF9" w:rsidRPr="00490B04" w:rsidRDefault="00CA3BF9" w:rsidP="0097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0B0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ภาระผูกพันจากสัญญาเช่าดำเนินงาน</w:t>
            </w:r>
          </w:p>
        </w:tc>
        <w:tc>
          <w:tcPr>
            <w:tcW w:w="1417" w:type="pct"/>
            <w:gridSpan w:val="3"/>
          </w:tcPr>
          <w:p w:rsidR="00CA3BF9" w:rsidRPr="00490B04" w:rsidRDefault="00CA3BF9" w:rsidP="00971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B0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CA3BF9" w:rsidRPr="00490B04" w:rsidRDefault="00CA3BF9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pct"/>
            <w:gridSpan w:val="3"/>
          </w:tcPr>
          <w:p w:rsidR="00CA3BF9" w:rsidRPr="00490B04" w:rsidRDefault="00CA3BF9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B0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115" w:rsidRPr="00490B04" w:rsidTr="00E82557">
        <w:tc>
          <w:tcPr>
            <w:tcW w:w="2004" w:type="pct"/>
          </w:tcPr>
          <w:p w:rsidR="00961115" w:rsidRPr="00490B04" w:rsidRDefault="00961115" w:rsidP="00961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961115" w:rsidRPr="00490B04" w:rsidRDefault="003C66EF" w:rsidP="00961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0B04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:rsidR="00961115" w:rsidRPr="00490B04" w:rsidRDefault="00961115" w:rsidP="00961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1115" w:rsidRPr="00490B04" w:rsidRDefault="00961115" w:rsidP="00961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B04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490B0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90B04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7" w:type="pct"/>
          </w:tcPr>
          <w:p w:rsidR="00961115" w:rsidRPr="00490B04" w:rsidRDefault="00961115" w:rsidP="00961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961115" w:rsidRPr="00490B04" w:rsidRDefault="003C66EF" w:rsidP="00961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0B04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:rsidR="00961115" w:rsidRPr="00490B04" w:rsidRDefault="00961115" w:rsidP="00961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1115" w:rsidRPr="00490B04" w:rsidRDefault="00961115" w:rsidP="00961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0B04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490B0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90B04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F443A" w:rsidRPr="00490B04" w:rsidTr="00E82557">
        <w:tc>
          <w:tcPr>
            <w:tcW w:w="2004" w:type="pct"/>
          </w:tcPr>
          <w:p w:rsidR="00DF443A" w:rsidRPr="00490B04" w:rsidRDefault="00DF443A" w:rsidP="00DF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F443A" w:rsidRPr="00490B04" w:rsidRDefault="00DF443A" w:rsidP="00DF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B0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90B04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7" w:type="pct"/>
          </w:tcPr>
          <w:p w:rsidR="00DF443A" w:rsidRPr="00490B04" w:rsidRDefault="00DF443A" w:rsidP="00DF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DF443A" w:rsidRPr="00490B04" w:rsidRDefault="00DF443A" w:rsidP="00DF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0B0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90B04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:rsidR="00DF443A" w:rsidRPr="00490B04" w:rsidRDefault="00DF443A" w:rsidP="00DF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DF443A" w:rsidRPr="00490B04" w:rsidRDefault="00DF443A" w:rsidP="00DF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B0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90B04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7" w:type="pct"/>
          </w:tcPr>
          <w:p w:rsidR="00DF443A" w:rsidRPr="00490B04" w:rsidRDefault="00DF443A" w:rsidP="00DF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DF443A" w:rsidRPr="00490B04" w:rsidRDefault="00DF443A" w:rsidP="00DF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0B0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90B04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D26926" w:rsidRPr="00490B04" w:rsidTr="00E82557">
        <w:tc>
          <w:tcPr>
            <w:tcW w:w="2004" w:type="pct"/>
          </w:tcPr>
          <w:p w:rsidR="00D26926" w:rsidRPr="00490B04" w:rsidRDefault="00D26926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96" w:type="pct"/>
            <w:gridSpan w:val="7"/>
          </w:tcPr>
          <w:p w:rsidR="00D26926" w:rsidRPr="00490B04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0B0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160" w:rsidRPr="00490B04" w:rsidTr="00E82557">
        <w:tc>
          <w:tcPr>
            <w:tcW w:w="2004" w:type="pct"/>
          </w:tcPr>
          <w:p w:rsidR="006B2160" w:rsidRPr="00490B04" w:rsidRDefault="006B2160" w:rsidP="006B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0B0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35" w:type="pct"/>
            <w:vAlign w:val="center"/>
          </w:tcPr>
          <w:p w:rsidR="006B2160" w:rsidRPr="00490B04" w:rsidRDefault="00490B04" w:rsidP="006B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36,886</w:t>
            </w:r>
          </w:p>
        </w:tc>
        <w:tc>
          <w:tcPr>
            <w:tcW w:w="147" w:type="pct"/>
          </w:tcPr>
          <w:p w:rsidR="006B2160" w:rsidRPr="00490B04" w:rsidRDefault="006B2160" w:rsidP="006B2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6B2160" w:rsidRPr="00490B04" w:rsidRDefault="006B2160" w:rsidP="006B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490B04">
              <w:rPr>
                <w:rFonts w:ascii="Angsana New" w:hAnsi="Angsana New"/>
                <w:sz w:val="30"/>
                <w:szCs w:val="30"/>
              </w:rPr>
              <w:t>44,451</w:t>
            </w:r>
          </w:p>
        </w:tc>
        <w:tc>
          <w:tcPr>
            <w:tcW w:w="147" w:type="pct"/>
          </w:tcPr>
          <w:p w:rsidR="006B2160" w:rsidRPr="00490B04" w:rsidRDefault="006B2160" w:rsidP="006B2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:rsidR="006B2160" w:rsidRPr="00490B04" w:rsidRDefault="00490B04" w:rsidP="006B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36,707</w:t>
            </w:r>
          </w:p>
        </w:tc>
        <w:tc>
          <w:tcPr>
            <w:tcW w:w="147" w:type="pct"/>
          </w:tcPr>
          <w:p w:rsidR="006B2160" w:rsidRPr="00490B04" w:rsidRDefault="006B2160" w:rsidP="006B2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6B2160" w:rsidRPr="00490B04" w:rsidRDefault="006B2160" w:rsidP="006B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490B04">
              <w:rPr>
                <w:rFonts w:ascii="Angsana New" w:hAnsi="Angsana New"/>
                <w:sz w:val="30"/>
                <w:szCs w:val="30"/>
              </w:rPr>
              <w:t>44,143</w:t>
            </w:r>
          </w:p>
        </w:tc>
      </w:tr>
      <w:tr w:rsidR="006B2160" w:rsidRPr="00490B04" w:rsidTr="00E82557">
        <w:tc>
          <w:tcPr>
            <w:tcW w:w="2004" w:type="pct"/>
          </w:tcPr>
          <w:p w:rsidR="006B2160" w:rsidRPr="00490B04" w:rsidRDefault="006B2160" w:rsidP="006B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0B04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35" w:type="pct"/>
            <w:vAlign w:val="center"/>
          </w:tcPr>
          <w:p w:rsidR="006B2160" w:rsidRPr="00490B04" w:rsidRDefault="00490B04" w:rsidP="006B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76,259</w:t>
            </w:r>
          </w:p>
        </w:tc>
        <w:tc>
          <w:tcPr>
            <w:tcW w:w="147" w:type="pct"/>
          </w:tcPr>
          <w:p w:rsidR="006B2160" w:rsidRPr="00490B04" w:rsidRDefault="006B2160" w:rsidP="006B2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6B2160" w:rsidRPr="00490B04" w:rsidRDefault="006B2160" w:rsidP="006B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490B04">
              <w:rPr>
                <w:rFonts w:ascii="Angsana New" w:hAnsi="Angsana New"/>
                <w:sz w:val="30"/>
                <w:szCs w:val="30"/>
              </w:rPr>
              <w:t>91,276</w:t>
            </w:r>
          </w:p>
        </w:tc>
        <w:tc>
          <w:tcPr>
            <w:tcW w:w="147" w:type="pct"/>
          </w:tcPr>
          <w:p w:rsidR="006B2160" w:rsidRPr="00490B04" w:rsidRDefault="006B2160" w:rsidP="006B2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:rsidR="006B2160" w:rsidRPr="00490B04" w:rsidRDefault="00490B04" w:rsidP="006B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76,259</w:t>
            </w:r>
          </w:p>
        </w:tc>
        <w:tc>
          <w:tcPr>
            <w:tcW w:w="147" w:type="pct"/>
          </w:tcPr>
          <w:p w:rsidR="006B2160" w:rsidRPr="00490B04" w:rsidRDefault="006B2160" w:rsidP="006B2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6B2160" w:rsidRPr="00490B04" w:rsidRDefault="006B2160" w:rsidP="006B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490B04">
              <w:rPr>
                <w:rFonts w:ascii="Angsana New" w:hAnsi="Angsana New"/>
                <w:sz w:val="30"/>
                <w:szCs w:val="30"/>
              </w:rPr>
              <w:t>91,173</w:t>
            </w:r>
          </w:p>
        </w:tc>
      </w:tr>
      <w:tr w:rsidR="006B2160" w:rsidRPr="00490B04" w:rsidTr="00E82557">
        <w:tc>
          <w:tcPr>
            <w:tcW w:w="2004" w:type="pct"/>
          </w:tcPr>
          <w:p w:rsidR="006B2160" w:rsidRPr="00490B04" w:rsidRDefault="006B2160" w:rsidP="006B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0B04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:rsidR="006B2160" w:rsidRPr="00490B04" w:rsidRDefault="00490B04" w:rsidP="006B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63,810</w:t>
            </w:r>
          </w:p>
        </w:tc>
        <w:tc>
          <w:tcPr>
            <w:tcW w:w="147" w:type="pct"/>
          </w:tcPr>
          <w:p w:rsidR="006B2160" w:rsidRPr="00490B04" w:rsidRDefault="006B2160" w:rsidP="006B2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6B2160" w:rsidRPr="00490B04" w:rsidRDefault="006B2160" w:rsidP="006B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490B04">
              <w:rPr>
                <w:rFonts w:ascii="Angsana New" w:hAnsi="Angsana New"/>
                <w:sz w:val="30"/>
                <w:szCs w:val="30"/>
              </w:rPr>
              <w:t>76,728</w:t>
            </w:r>
          </w:p>
        </w:tc>
        <w:tc>
          <w:tcPr>
            <w:tcW w:w="147" w:type="pct"/>
          </w:tcPr>
          <w:p w:rsidR="006B2160" w:rsidRPr="00490B04" w:rsidRDefault="006B2160" w:rsidP="006B2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:rsidR="006B2160" w:rsidRPr="00490B04" w:rsidRDefault="00490B04" w:rsidP="006B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63,810</w:t>
            </w:r>
          </w:p>
        </w:tc>
        <w:tc>
          <w:tcPr>
            <w:tcW w:w="147" w:type="pct"/>
          </w:tcPr>
          <w:p w:rsidR="006B2160" w:rsidRPr="00490B04" w:rsidRDefault="006B2160" w:rsidP="006B2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6B2160" w:rsidRPr="00490B04" w:rsidRDefault="006B2160" w:rsidP="006B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490B04">
              <w:rPr>
                <w:rFonts w:ascii="Angsana New" w:hAnsi="Angsana New"/>
                <w:sz w:val="30"/>
                <w:szCs w:val="30"/>
              </w:rPr>
              <w:t>76,728</w:t>
            </w:r>
          </w:p>
        </w:tc>
      </w:tr>
      <w:tr w:rsidR="00DF443A" w:rsidRPr="00490B04" w:rsidTr="00E82557">
        <w:tc>
          <w:tcPr>
            <w:tcW w:w="2004" w:type="pct"/>
          </w:tcPr>
          <w:p w:rsidR="00DF443A" w:rsidRPr="00490B04" w:rsidRDefault="00DF443A" w:rsidP="00DF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B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DF443A" w:rsidRPr="00490B04" w:rsidRDefault="00490B04" w:rsidP="00DF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176,955</w:t>
            </w:r>
          </w:p>
        </w:tc>
        <w:tc>
          <w:tcPr>
            <w:tcW w:w="147" w:type="pct"/>
          </w:tcPr>
          <w:p w:rsidR="00DF443A" w:rsidRPr="00490B04" w:rsidRDefault="00DF443A" w:rsidP="00DF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DF443A" w:rsidRPr="00490B04" w:rsidRDefault="00DF443A" w:rsidP="00DF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9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B04">
              <w:rPr>
                <w:rFonts w:ascii="Angsana New" w:hAnsi="Angsana New"/>
                <w:b/>
                <w:bCs/>
                <w:sz w:val="30"/>
                <w:szCs w:val="30"/>
              </w:rPr>
              <w:t>212,455</w:t>
            </w:r>
          </w:p>
        </w:tc>
        <w:tc>
          <w:tcPr>
            <w:tcW w:w="147" w:type="pct"/>
          </w:tcPr>
          <w:p w:rsidR="00DF443A" w:rsidRPr="00490B04" w:rsidRDefault="00DF443A" w:rsidP="00DF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:rsidR="00DF443A" w:rsidRPr="00490B04" w:rsidRDefault="00490B04" w:rsidP="00DF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176,776</w:t>
            </w:r>
          </w:p>
        </w:tc>
        <w:tc>
          <w:tcPr>
            <w:tcW w:w="147" w:type="pct"/>
          </w:tcPr>
          <w:p w:rsidR="00DF443A" w:rsidRPr="00490B04" w:rsidRDefault="00DF443A" w:rsidP="00DF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DF443A" w:rsidRPr="00490B04" w:rsidRDefault="00DF443A" w:rsidP="00DF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9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B04">
              <w:rPr>
                <w:rFonts w:ascii="Angsana New" w:hAnsi="Angsana New"/>
                <w:b/>
                <w:bCs/>
                <w:sz w:val="30"/>
                <w:szCs w:val="30"/>
              </w:rPr>
              <w:t>212,044</w:t>
            </w:r>
          </w:p>
        </w:tc>
      </w:tr>
    </w:tbl>
    <w:p w:rsidR="005B7BD8" w:rsidRPr="00D10073" w:rsidRDefault="005B7BD8" w:rsidP="0046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i/>
          <w:iCs/>
          <w:sz w:val="24"/>
          <w:szCs w:val="24"/>
          <w:highlight w:val="yellow"/>
        </w:rPr>
      </w:pPr>
    </w:p>
    <w:p w:rsidR="00D10073" w:rsidRPr="00D10073" w:rsidRDefault="00D10073" w:rsidP="0046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i/>
          <w:iCs/>
          <w:sz w:val="30"/>
          <w:szCs w:val="30"/>
          <w:highlight w:val="yellow"/>
        </w:rPr>
      </w:pPr>
    </w:p>
    <w:p w:rsidR="00D10073" w:rsidRPr="00D10073" w:rsidRDefault="00D10073" w:rsidP="0046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i/>
          <w:iCs/>
          <w:sz w:val="30"/>
          <w:szCs w:val="30"/>
          <w:highlight w:val="yellow"/>
        </w:rPr>
      </w:pPr>
    </w:p>
    <w:p w:rsidR="00E02D41" w:rsidRPr="00206775" w:rsidRDefault="00E02D41" w:rsidP="0046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i/>
          <w:iCs/>
          <w:sz w:val="30"/>
          <w:szCs w:val="30"/>
        </w:rPr>
      </w:pPr>
      <w:r w:rsidRPr="00206775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ภาระผูกพันอื่นๆ</w:t>
      </w:r>
    </w:p>
    <w:p w:rsidR="005704BD" w:rsidRPr="00A36C3E" w:rsidRDefault="005704BD" w:rsidP="00210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jc w:val="thaiDistribute"/>
        <w:rPr>
          <w:rFonts w:ascii="Angsana New" w:hAnsi="Angsana New"/>
          <w:sz w:val="24"/>
          <w:szCs w:val="24"/>
        </w:rPr>
      </w:pPr>
    </w:p>
    <w:p w:rsidR="00BE27AC" w:rsidRDefault="00D54614" w:rsidP="002A1F16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A36C3E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3C66EF" w:rsidRPr="00A36C3E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="00375E13" w:rsidRPr="00A36C3E">
        <w:rPr>
          <w:rFonts w:ascii="Angsana New" w:hAnsi="Angsana New"/>
          <w:spacing w:val="-4"/>
          <w:sz w:val="30"/>
          <w:szCs w:val="30"/>
          <w:cs/>
        </w:rPr>
        <w:t>256</w:t>
      </w:r>
      <w:r w:rsidR="007048F6" w:rsidRPr="00A36C3E">
        <w:rPr>
          <w:rFonts w:ascii="Angsana New" w:hAnsi="Angsana New"/>
          <w:spacing w:val="-4"/>
          <w:sz w:val="30"/>
          <w:szCs w:val="30"/>
        </w:rPr>
        <w:t>2</w:t>
      </w:r>
      <w:r w:rsidR="000E6A34" w:rsidRPr="00A36C3E">
        <w:rPr>
          <w:rFonts w:ascii="Angsana New" w:hAnsi="Angsana New"/>
          <w:spacing w:val="-4"/>
          <w:sz w:val="30"/>
          <w:szCs w:val="30"/>
          <w:cs/>
        </w:rPr>
        <w:t xml:space="preserve"> บริษัทมีภาระผูกพันจากคำสั่งซื้อสินค้ากับกิจการที่เกี่ยวข้องกันเป็นจำนวนเงิน </w:t>
      </w:r>
      <w:r w:rsidR="00A36C3E" w:rsidRPr="00A36C3E">
        <w:rPr>
          <w:rFonts w:ascii="Angsana New" w:hAnsi="Angsana New"/>
          <w:spacing w:val="-4"/>
          <w:sz w:val="30"/>
          <w:szCs w:val="30"/>
        </w:rPr>
        <w:t>172.57</w:t>
      </w:r>
      <w:r w:rsidR="000E6A34" w:rsidRPr="00A36C3E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="00AC7D97" w:rsidRPr="00A36C3E">
        <w:rPr>
          <w:rFonts w:ascii="Angsana New" w:hAnsi="Angsana New"/>
          <w:spacing w:val="-4"/>
          <w:sz w:val="30"/>
          <w:szCs w:val="30"/>
        </w:rPr>
        <w:t xml:space="preserve"> </w:t>
      </w:r>
      <w:r w:rsidR="00E449C9" w:rsidRPr="00A36C3E">
        <w:rPr>
          <w:rFonts w:ascii="Angsana New" w:hAnsi="Angsana New"/>
          <w:spacing w:val="-4"/>
          <w:sz w:val="30"/>
          <w:szCs w:val="30"/>
        </w:rPr>
        <w:t>(</w:t>
      </w:r>
      <w:r w:rsidR="009E180D" w:rsidRPr="00A36C3E">
        <w:rPr>
          <w:rFonts w:ascii="Angsana New" w:hAnsi="Angsana New"/>
          <w:i/>
          <w:iCs/>
          <w:spacing w:val="-4"/>
          <w:sz w:val="30"/>
          <w:szCs w:val="30"/>
          <w:cs/>
        </w:rPr>
        <w:t>3</w:t>
      </w:r>
      <w:r w:rsidR="009320DD" w:rsidRPr="00A36C3E">
        <w:rPr>
          <w:rFonts w:ascii="Angsana New" w:hAnsi="Angsana New"/>
          <w:i/>
          <w:iCs/>
          <w:spacing w:val="-4"/>
          <w:sz w:val="30"/>
          <w:szCs w:val="30"/>
        </w:rPr>
        <w:t xml:space="preserve">0 </w:t>
      </w:r>
      <w:r w:rsidR="009320DD" w:rsidRPr="00A36C3E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กันยายน </w:t>
      </w:r>
      <w:r w:rsidR="00375E13" w:rsidRPr="00A36C3E">
        <w:rPr>
          <w:rFonts w:ascii="Angsana New" w:hAnsi="Angsana New"/>
          <w:i/>
          <w:iCs/>
          <w:spacing w:val="-4"/>
          <w:sz w:val="30"/>
          <w:szCs w:val="30"/>
          <w:cs/>
        </w:rPr>
        <w:t>25</w:t>
      </w:r>
      <w:r w:rsidR="00375E13" w:rsidRPr="00A36C3E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7048F6" w:rsidRPr="00A36C3E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E310AF" w:rsidRPr="00A36C3E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7048F6" w:rsidRPr="00A36C3E">
        <w:rPr>
          <w:rFonts w:ascii="Angsana New" w:hAnsi="Angsana New"/>
          <w:i/>
          <w:iCs/>
          <w:spacing w:val="-4"/>
          <w:sz w:val="30"/>
          <w:szCs w:val="30"/>
        </w:rPr>
        <w:t>8.23</w:t>
      </w:r>
      <w:r w:rsidR="007048F6" w:rsidRPr="00A36C3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E310AF" w:rsidRPr="00A36C3E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E449C9" w:rsidRPr="00A36C3E">
        <w:rPr>
          <w:rFonts w:ascii="Angsana New" w:hAnsi="Angsana New"/>
          <w:spacing w:val="-4"/>
          <w:sz w:val="30"/>
          <w:szCs w:val="30"/>
        </w:rPr>
        <w:t>)</w:t>
      </w:r>
    </w:p>
    <w:p w:rsidR="007C4664" w:rsidRPr="005B7BD8" w:rsidRDefault="007C4664" w:rsidP="002A1F16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4818D9" w:rsidRPr="00D36B78" w:rsidRDefault="00252109" w:rsidP="0025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>
        <w:rPr>
          <w:rFonts w:ascii="Angsana New" w:hAnsi="Angsana New"/>
          <w:b/>
          <w:bCs/>
          <w:sz w:val="30"/>
          <w:szCs w:val="30"/>
        </w:rPr>
        <w:tab/>
      </w:r>
      <w:r w:rsidR="004818D9" w:rsidRPr="00252109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C122F4" w:rsidRDefault="00C122F4" w:rsidP="00474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14" w:type="dxa"/>
        <w:tblInd w:w="493" w:type="dxa"/>
        <w:tblLayout w:type="fixed"/>
        <w:tblLook w:val="0000" w:firstRow="0" w:lastRow="0" w:firstColumn="0" w:lastColumn="0" w:noHBand="0" w:noVBand="0"/>
      </w:tblPr>
      <w:tblGrid>
        <w:gridCol w:w="3600"/>
        <w:gridCol w:w="1259"/>
        <w:gridCol w:w="270"/>
        <w:gridCol w:w="1174"/>
        <w:gridCol w:w="270"/>
        <w:gridCol w:w="1172"/>
        <w:gridCol w:w="272"/>
        <w:gridCol w:w="1297"/>
      </w:tblGrid>
      <w:tr w:rsidR="00FA6313" w:rsidRPr="00D36B78" w:rsidTr="007C2872">
        <w:trPr>
          <w:tblHeader/>
        </w:trPr>
        <w:tc>
          <w:tcPr>
            <w:tcW w:w="1932" w:type="pct"/>
          </w:tcPr>
          <w:p w:rsidR="00FA6313" w:rsidRPr="00D36B78" w:rsidRDefault="00FA6313" w:rsidP="00F0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1" w:type="pct"/>
            <w:gridSpan w:val="3"/>
          </w:tcPr>
          <w:p w:rsidR="00FA6313" w:rsidRPr="00D36B78" w:rsidRDefault="00FA6313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:rsidR="00FA6313" w:rsidRPr="00D36B78" w:rsidRDefault="00FA6313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:rsidR="00FA6313" w:rsidRPr="00D36B78" w:rsidRDefault="00FA6313" w:rsidP="00F0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4A52" w:rsidRPr="00D36B78" w:rsidTr="007C2872">
        <w:trPr>
          <w:tblHeader/>
        </w:trPr>
        <w:tc>
          <w:tcPr>
            <w:tcW w:w="1932" w:type="pct"/>
          </w:tcPr>
          <w:p w:rsidR="00134A52" w:rsidRPr="00D36B78" w:rsidRDefault="00134A52" w:rsidP="0013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:rsidR="00134A52" w:rsidRPr="005B7BD8" w:rsidRDefault="005B7BD8" w:rsidP="0013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BD8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5" w:type="pct"/>
          </w:tcPr>
          <w:p w:rsidR="00134A52" w:rsidRPr="00D36B78" w:rsidRDefault="00134A52" w:rsidP="0013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34A52" w:rsidRPr="00D36B78" w:rsidRDefault="00134A52" w:rsidP="0013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D36B7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5" w:type="pct"/>
          </w:tcPr>
          <w:p w:rsidR="00134A52" w:rsidRPr="00D36B78" w:rsidRDefault="00134A52" w:rsidP="0013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34A52" w:rsidRPr="00D36B78" w:rsidRDefault="005B7BD8" w:rsidP="0013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BD8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:rsidR="00134A52" w:rsidRPr="00D36B78" w:rsidRDefault="00134A52" w:rsidP="0013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:rsidR="00134A52" w:rsidRPr="00D36B78" w:rsidRDefault="00134A52" w:rsidP="0013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D36B7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36B78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320F6B" w:rsidRPr="00D36B78" w:rsidTr="007C2872">
        <w:trPr>
          <w:tblHeader/>
        </w:trPr>
        <w:tc>
          <w:tcPr>
            <w:tcW w:w="1932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6" w:type="pct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D26926" w:rsidRPr="00D36B78" w:rsidTr="007C2872">
        <w:trPr>
          <w:tblHeader/>
        </w:trPr>
        <w:tc>
          <w:tcPr>
            <w:tcW w:w="1932" w:type="pct"/>
          </w:tcPr>
          <w:p w:rsidR="00D26926" w:rsidRPr="00D36B78" w:rsidRDefault="00D26926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68" w:type="pct"/>
            <w:gridSpan w:val="7"/>
          </w:tcPr>
          <w:p w:rsidR="00D26926" w:rsidRPr="00D36B78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6926" w:rsidRPr="00D36B78" w:rsidTr="007C2872">
        <w:tc>
          <w:tcPr>
            <w:tcW w:w="1932" w:type="pct"/>
          </w:tcPr>
          <w:p w:rsidR="00D26926" w:rsidRPr="00D36B78" w:rsidRDefault="00D26926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068" w:type="pct"/>
            <w:gridSpan w:val="7"/>
          </w:tcPr>
          <w:p w:rsidR="00D26926" w:rsidRPr="00D36B78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34A52" w:rsidRPr="00D36B78" w:rsidTr="007C2872">
        <w:tc>
          <w:tcPr>
            <w:tcW w:w="1933" w:type="pct"/>
          </w:tcPr>
          <w:p w:rsidR="00134A52" w:rsidRPr="00D36B78" w:rsidRDefault="00134A52" w:rsidP="00134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6" w:type="pct"/>
            <w:shd w:val="clear" w:color="auto" w:fill="auto"/>
          </w:tcPr>
          <w:p w:rsidR="00134A52" w:rsidRPr="00D36B78" w:rsidRDefault="00D10073" w:rsidP="00E4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416,770</w:t>
            </w:r>
          </w:p>
        </w:tc>
        <w:tc>
          <w:tcPr>
            <w:tcW w:w="145" w:type="pct"/>
          </w:tcPr>
          <w:p w:rsidR="00134A52" w:rsidRPr="00D36B78" w:rsidRDefault="00134A52" w:rsidP="0013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:rsidR="00134A52" w:rsidRPr="00D36B78" w:rsidRDefault="00320F6B" w:rsidP="006B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324,863</w:t>
            </w:r>
          </w:p>
        </w:tc>
        <w:tc>
          <w:tcPr>
            <w:tcW w:w="145" w:type="pct"/>
          </w:tcPr>
          <w:p w:rsidR="00134A52" w:rsidRPr="00D36B78" w:rsidRDefault="00134A52" w:rsidP="0013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134A52" w:rsidRPr="00D36B78" w:rsidRDefault="00D10073" w:rsidP="006B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404,339</w:t>
            </w:r>
          </w:p>
        </w:tc>
        <w:tc>
          <w:tcPr>
            <w:tcW w:w="146" w:type="pct"/>
          </w:tcPr>
          <w:p w:rsidR="00134A52" w:rsidRPr="00D36B78" w:rsidRDefault="00134A52" w:rsidP="0013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97" w:type="pct"/>
          </w:tcPr>
          <w:p w:rsidR="00134A52" w:rsidRPr="00D36B78" w:rsidRDefault="00320F6B" w:rsidP="006B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323,852</w:t>
            </w:r>
          </w:p>
        </w:tc>
      </w:tr>
      <w:tr w:rsidR="00134A52" w:rsidRPr="00D36B78" w:rsidTr="007C2872">
        <w:tc>
          <w:tcPr>
            <w:tcW w:w="1933" w:type="pct"/>
          </w:tcPr>
          <w:p w:rsidR="00134A52" w:rsidRPr="00D36B78" w:rsidRDefault="00134A52" w:rsidP="00134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4A52" w:rsidRPr="00E45623" w:rsidRDefault="00D10073" w:rsidP="00E4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416,770</w:t>
            </w:r>
          </w:p>
        </w:tc>
        <w:tc>
          <w:tcPr>
            <w:tcW w:w="145" w:type="pct"/>
          </w:tcPr>
          <w:p w:rsidR="00134A52" w:rsidRPr="00D36B78" w:rsidRDefault="00134A52" w:rsidP="0013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134A52" w:rsidRPr="00246662" w:rsidRDefault="00320F6B" w:rsidP="006B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0F6B">
              <w:rPr>
                <w:rFonts w:ascii="Angsana New" w:hAnsi="Angsana New"/>
                <w:b/>
                <w:bCs/>
                <w:sz w:val="30"/>
                <w:szCs w:val="30"/>
              </w:rPr>
              <w:t>324,863</w:t>
            </w:r>
          </w:p>
        </w:tc>
        <w:tc>
          <w:tcPr>
            <w:tcW w:w="145" w:type="pct"/>
          </w:tcPr>
          <w:p w:rsidR="00134A52" w:rsidRPr="00D36B78" w:rsidRDefault="00134A52" w:rsidP="0013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4A52" w:rsidRPr="008644EC" w:rsidRDefault="00D10073" w:rsidP="006B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404,339</w:t>
            </w:r>
          </w:p>
        </w:tc>
        <w:tc>
          <w:tcPr>
            <w:tcW w:w="146" w:type="pct"/>
          </w:tcPr>
          <w:p w:rsidR="00134A52" w:rsidRPr="00D36B78" w:rsidRDefault="00134A52" w:rsidP="0013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:rsidR="00134A52" w:rsidRPr="00246662" w:rsidRDefault="00320F6B" w:rsidP="006B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0F6B">
              <w:rPr>
                <w:rFonts w:ascii="Angsana New" w:hAnsi="Angsana New"/>
                <w:b/>
                <w:bCs/>
                <w:sz w:val="30"/>
                <w:szCs w:val="30"/>
              </w:rPr>
              <w:t>323,852</w:t>
            </w:r>
          </w:p>
        </w:tc>
      </w:tr>
      <w:tr w:rsidR="00850E1F" w:rsidRPr="00D36B78" w:rsidTr="007C2872">
        <w:tc>
          <w:tcPr>
            <w:tcW w:w="1933" w:type="pct"/>
          </w:tcPr>
          <w:p w:rsidR="00850E1F" w:rsidRPr="00D36B78" w:rsidRDefault="00850E1F" w:rsidP="00134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:rsidR="00850E1F" w:rsidRDefault="00850E1F" w:rsidP="00E4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850E1F" w:rsidRPr="00D36B78" w:rsidRDefault="00850E1F" w:rsidP="0013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850E1F" w:rsidRPr="00320F6B" w:rsidRDefault="00850E1F" w:rsidP="0024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850E1F" w:rsidRPr="00D36B78" w:rsidRDefault="00850E1F" w:rsidP="0013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:rsidR="00850E1F" w:rsidRDefault="00850E1F" w:rsidP="00864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850E1F" w:rsidRPr="00D36B78" w:rsidRDefault="00850E1F" w:rsidP="00134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:rsidR="00850E1F" w:rsidRPr="00320F6B" w:rsidRDefault="00850E1F" w:rsidP="0024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6926" w:rsidRPr="00D36B78" w:rsidTr="007C2872">
        <w:tc>
          <w:tcPr>
            <w:tcW w:w="1933" w:type="pct"/>
          </w:tcPr>
          <w:p w:rsidR="00D26926" w:rsidRPr="00D36B78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76" w:type="pct"/>
            <w:shd w:val="clear" w:color="auto" w:fill="auto"/>
          </w:tcPr>
          <w:p w:rsidR="00D26926" w:rsidRPr="00D36B78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D26926" w:rsidRPr="00D36B78" w:rsidRDefault="00D26926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26926" w:rsidRPr="00D36B78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D26926" w:rsidRPr="00D36B78" w:rsidRDefault="00D26926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D26926" w:rsidRPr="00D36B78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D26926" w:rsidRPr="00D36B78" w:rsidRDefault="00D26926" w:rsidP="00D26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:rsidR="00D26926" w:rsidRPr="00D36B78" w:rsidRDefault="00D26926" w:rsidP="00D2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0F6B" w:rsidRPr="00D36B78" w:rsidTr="007C2872">
        <w:trPr>
          <w:trHeight w:val="80"/>
        </w:trPr>
        <w:tc>
          <w:tcPr>
            <w:tcW w:w="1933" w:type="pct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6" w:type="pct"/>
            <w:shd w:val="clear" w:color="auto" w:fill="auto"/>
          </w:tcPr>
          <w:p w:rsidR="00320F6B" w:rsidRPr="00D36B78" w:rsidRDefault="00D10073" w:rsidP="00D4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D4588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45889">
              <w:rPr>
                <w:rFonts w:ascii="Angsana New" w:hAnsi="Angsana New"/>
                <w:sz w:val="30"/>
                <w:szCs w:val="30"/>
              </w:rPr>
              <w:t>014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320F6B" w:rsidRPr="00345D95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160,275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320F6B" w:rsidRPr="00D36B78" w:rsidRDefault="00D45889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240,985</w:t>
            </w:r>
          </w:p>
        </w:tc>
        <w:tc>
          <w:tcPr>
            <w:tcW w:w="146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:rsidR="00320F6B" w:rsidRPr="00345D95" w:rsidRDefault="00320F6B" w:rsidP="008C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160,245</w:t>
            </w:r>
          </w:p>
        </w:tc>
      </w:tr>
      <w:tr w:rsidR="00320F6B" w:rsidRPr="00D36B78" w:rsidTr="007C2872">
        <w:tc>
          <w:tcPr>
            <w:tcW w:w="1933" w:type="pct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D36B7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76" w:type="pct"/>
            <w:shd w:val="clear" w:color="auto" w:fill="auto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320F6B" w:rsidRPr="00345D95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:rsidR="00320F6B" w:rsidRPr="00345D95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0F6B" w:rsidRPr="00D36B78" w:rsidTr="007C2872">
        <w:tc>
          <w:tcPr>
            <w:tcW w:w="1933" w:type="pct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36B7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6" w:type="pct"/>
            <w:shd w:val="clear" w:color="auto" w:fill="auto"/>
          </w:tcPr>
          <w:p w:rsidR="00320F6B" w:rsidRPr="00D36B78" w:rsidRDefault="00D10073" w:rsidP="00D2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24,649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320F6B" w:rsidRPr="00345D95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40,620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320F6B" w:rsidRPr="00D36B78" w:rsidRDefault="00D10073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24,649</w:t>
            </w:r>
          </w:p>
        </w:tc>
        <w:tc>
          <w:tcPr>
            <w:tcW w:w="146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:rsidR="00320F6B" w:rsidRPr="00345D95" w:rsidRDefault="00320F6B" w:rsidP="009E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40,620</w:t>
            </w:r>
          </w:p>
        </w:tc>
      </w:tr>
      <w:tr w:rsidR="00320F6B" w:rsidRPr="00D36B78" w:rsidTr="007C2872">
        <w:tc>
          <w:tcPr>
            <w:tcW w:w="1933" w:type="pct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D36B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6" w:type="pct"/>
            <w:shd w:val="clear" w:color="auto" w:fill="auto"/>
          </w:tcPr>
          <w:p w:rsidR="00320F6B" w:rsidRPr="00D36B78" w:rsidRDefault="00D10073" w:rsidP="00D2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7,628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320F6B" w:rsidRPr="00345D95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9,208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320F6B" w:rsidRPr="00D36B78" w:rsidRDefault="00D10073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7,628</w:t>
            </w:r>
          </w:p>
        </w:tc>
        <w:tc>
          <w:tcPr>
            <w:tcW w:w="146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:rsidR="00320F6B" w:rsidRPr="00345D95" w:rsidRDefault="00320F6B" w:rsidP="009E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9,208</w:t>
            </w:r>
          </w:p>
        </w:tc>
      </w:tr>
      <w:tr w:rsidR="00320F6B" w:rsidRPr="00D36B78" w:rsidTr="007C2872">
        <w:tc>
          <w:tcPr>
            <w:tcW w:w="1933" w:type="pct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  มากกว่า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:rsidR="00320F6B" w:rsidRPr="00D36B78" w:rsidRDefault="00D10073" w:rsidP="00D2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16,146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320F6B" w:rsidRPr="00345D95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15,438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:rsidR="00320F6B" w:rsidRPr="00D36B78" w:rsidRDefault="00D10073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16,146</w:t>
            </w:r>
          </w:p>
        </w:tc>
        <w:tc>
          <w:tcPr>
            <w:tcW w:w="146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:rsidR="00320F6B" w:rsidRPr="00345D95" w:rsidRDefault="00320F6B" w:rsidP="009E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7" w:right="-1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15,438</w:t>
            </w:r>
          </w:p>
        </w:tc>
      </w:tr>
      <w:tr w:rsidR="00320F6B" w:rsidRPr="00D36B78" w:rsidTr="007C2872">
        <w:tc>
          <w:tcPr>
            <w:tcW w:w="1933" w:type="pct"/>
          </w:tcPr>
          <w:p w:rsidR="00320F6B" w:rsidRPr="00D36B78" w:rsidRDefault="00320F6B" w:rsidP="00320F6B">
            <w:pPr>
              <w:pStyle w:val="BodyText2"/>
              <w:tabs>
                <w:tab w:val="left" w:pos="312"/>
              </w:tabs>
              <w:ind w:left="0" w:right="-43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76" w:type="pct"/>
            <w:shd w:val="clear" w:color="auto" w:fill="auto"/>
          </w:tcPr>
          <w:p w:rsidR="00320F6B" w:rsidRPr="00E45623" w:rsidRDefault="00D45889" w:rsidP="00D2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289,437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:rsidR="00320F6B" w:rsidRPr="00345D95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225,541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320F6B" w:rsidRPr="008644EC" w:rsidRDefault="00D45889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289,408</w:t>
            </w:r>
          </w:p>
        </w:tc>
        <w:tc>
          <w:tcPr>
            <w:tcW w:w="146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:rsidR="00320F6B" w:rsidRPr="00345D95" w:rsidRDefault="00320F6B" w:rsidP="009E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225,511</w:t>
            </w:r>
          </w:p>
        </w:tc>
      </w:tr>
      <w:tr w:rsidR="00320F6B" w:rsidRPr="00D36B78" w:rsidTr="007C2872">
        <w:tc>
          <w:tcPr>
            <w:tcW w:w="1933" w:type="pct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:rsidR="00320F6B" w:rsidRPr="00D36B78" w:rsidRDefault="00D45889" w:rsidP="00D2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</w:t>
            </w:r>
            <w:r w:rsidR="00D1007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D100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320F6B" w:rsidRPr="00345D95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(15,500)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:rsidR="00320F6B" w:rsidRPr="00D36B78" w:rsidRDefault="00D45889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007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6,532</w:t>
            </w:r>
            <w:r w:rsidR="00D100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:rsidR="00320F6B" w:rsidRPr="00345D95" w:rsidRDefault="00320F6B" w:rsidP="009E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(15,500)</w:t>
            </w:r>
          </w:p>
        </w:tc>
      </w:tr>
      <w:tr w:rsidR="00320F6B" w:rsidRPr="00D36B78" w:rsidTr="007C2872">
        <w:tc>
          <w:tcPr>
            <w:tcW w:w="1933" w:type="pct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0F6B" w:rsidRPr="00E45623" w:rsidRDefault="00D10073" w:rsidP="00D2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272,905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320F6B" w:rsidRPr="00345D95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210,041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0F6B" w:rsidRPr="008644EC" w:rsidRDefault="00BC5207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272,8</w:t>
            </w:r>
            <w:r w:rsidR="00D1007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:rsidR="00320F6B" w:rsidRPr="00345D95" w:rsidRDefault="00320F6B" w:rsidP="009E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210,011</w:t>
            </w:r>
          </w:p>
        </w:tc>
      </w:tr>
      <w:tr w:rsidR="00320F6B" w:rsidRPr="00D36B78" w:rsidTr="007C2872">
        <w:tc>
          <w:tcPr>
            <w:tcW w:w="1933" w:type="pct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320F6B" w:rsidRPr="00345D95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6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:rsidR="00320F6B" w:rsidRPr="00345D95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20F6B" w:rsidRPr="00D36B78" w:rsidTr="007C2872">
        <w:tc>
          <w:tcPr>
            <w:tcW w:w="1933" w:type="pct"/>
          </w:tcPr>
          <w:p w:rsidR="00320F6B" w:rsidRPr="00D36B78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6" w:type="pct"/>
            <w:tcBorders>
              <w:bottom w:val="double" w:sz="4" w:space="0" w:color="auto"/>
            </w:tcBorders>
            <w:shd w:val="clear" w:color="auto" w:fill="auto"/>
          </w:tcPr>
          <w:p w:rsidR="00320F6B" w:rsidRPr="00E45623" w:rsidRDefault="00D10073" w:rsidP="00D2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689,675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:rsidR="00320F6B" w:rsidRPr="00345D95" w:rsidRDefault="00320F6B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534,904</w:t>
            </w:r>
          </w:p>
        </w:tc>
        <w:tc>
          <w:tcPr>
            <w:tcW w:w="145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shd w:val="clear" w:color="auto" w:fill="auto"/>
          </w:tcPr>
          <w:p w:rsidR="00320F6B" w:rsidRPr="008644EC" w:rsidRDefault="00D10073" w:rsidP="00320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677,215</w:t>
            </w:r>
          </w:p>
        </w:tc>
        <w:tc>
          <w:tcPr>
            <w:tcW w:w="146" w:type="pct"/>
          </w:tcPr>
          <w:p w:rsidR="00320F6B" w:rsidRPr="00D36B78" w:rsidRDefault="00320F6B" w:rsidP="00320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:rsidR="00320F6B" w:rsidRPr="00345D95" w:rsidRDefault="00320F6B" w:rsidP="009E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533,863</w:t>
            </w:r>
          </w:p>
        </w:tc>
      </w:tr>
    </w:tbl>
    <w:p w:rsidR="007D2A09" w:rsidRPr="00850E1F" w:rsidRDefault="007D2A09" w:rsidP="007D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:rsidR="006C313C" w:rsidRDefault="004818D9" w:rsidP="0013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A92F2F"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9D5138" w:rsidRPr="00D36B78">
        <w:rPr>
          <w:rFonts w:ascii="Angsana New" w:hAnsi="Angsana New"/>
          <w:sz w:val="30"/>
          <w:szCs w:val="30"/>
        </w:rPr>
        <w:t>15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วัน</w:t>
      </w:r>
      <w:r w:rsidR="00A92F2F"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ถึง</w:t>
      </w:r>
      <w:r w:rsidRPr="00D36B78">
        <w:rPr>
          <w:rFonts w:ascii="Angsana New" w:hAnsi="Angsana New"/>
          <w:sz w:val="30"/>
          <w:szCs w:val="30"/>
        </w:rPr>
        <w:t xml:space="preserve"> 60 </w:t>
      </w:r>
      <w:r w:rsidR="00547136" w:rsidRPr="00D36B78">
        <w:rPr>
          <w:rFonts w:ascii="Angsana New" w:hAnsi="Angsana New"/>
          <w:sz w:val="30"/>
          <w:szCs w:val="30"/>
          <w:cs/>
        </w:rPr>
        <w:t>วัน</w:t>
      </w:r>
    </w:p>
    <w:p w:rsidR="00AB5A5D" w:rsidRPr="009D506B" w:rsidRDefault="00AB5A5D" w:rsidP="00BB6625">
      <w:pPr>
        <w:tabs>
          <w:tab w:val="clear" w:pos="907"/>
          <w:tab w:val="decimal" w:pos="612"/>
        </w:tabs>
        <w:spacing w:line="240" w:lineRule="auto"/>
        <w:ind w:left="540" w:right="387"/>
        <w:jc w:val="thaiDistribute"/>
        <w:rPr>
          <w:rFonts w:ascii="Angsana New" w:hAnsi="Angsana New"/>
          <w:color w:val="000000"/>
          <w:sz w:val="28"/>
          <w:szCs w:val="28"/>
          <w:highlight w:val="yellow"/>
          <w:cs/>
        </w:rPr>
        <w:sectPr w:rsidR="00AB5A5D" w:rsidRPr="009D506B" w:rsidSect="005C20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019" w:bottom="576" w:left="1152" w:header="720" w:footer="720" w:gutter="0"/>
          <w:paperSrc w:first="15" w:other="15"/>
          <w:pgNumType w:start="13"/>
          <w:cols w:space="720"/>
          <w:titlePg/>
          <w:docGrid w:linePitch="245"/>
        </w:sectPr>
      </w:pPr>
    </w:p>
    <w:p w:rsidR="008B6F23" w:rsidRPr="00D36B78" w:rsidRDefault="008B6F23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D36B7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:rsidR="008B6F23" w:rsidRPr="008B6F23" w:rsidRDefault="008B6F23" w:rsidP="0049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16"/>
          <w:szCs w:val="16"/>
        </w:rPr>
      </w:pPr>
    </w:p>
    <w:p w:rsidR="00B62759" w:rsidRPr="008B6F23" w:rsidRDefault="00B62759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28"/>
          <w:szCs w:val="28"/>
        </w:rPr>
      </w:pPr>
      <w:r w:rsidRPr="008B6F23">
        <w:rPr>
          <w:rFonts w:ascii="Angsana New" w:hAnsi="Angsana New"/>
          <w:sz w:val="28"/>
          <w:szCs w:val="28"/>
          <w:cs/>
        </w:rPr>
        <w:t xml:space="preserve">เงินลงทุนในบริษัทร่วม </w:t>
      </w:r>
      <w:r w:rsidRPr="008B6F23">
        <w:rPr>
          <w:rFonts w:ascii="Angsana New" w:hAnsi="Angsana New"/>
          <w:sz w:val="28"/>
          <w:szCs w:val="28"/>
          <w:cs/>
          <w:lang w:val="th-TH"/>
        </w:rPr>
        <w:t xml:space="preserve">ณ วันที่ </w:t>
      </w:r>
      <w:r w:rsidR="002A3567" w:rsidRPr="008B6F23">
        <w:rPr>
          <w:rFonts w:ascii="Angsana New" w:hAnsi="Angsana New" w:hint="cs"/>
          <w:sz w:val="28"/>
          <w:szCs w:val="28"/>
          <w:cs/>
        </w:rPr>
        <w:t>30 มิถุนายน</w:t>
      </w:r>
      <w:r w:rsidR="00BA1840" w:rsidRPr="008B6F23">
        <w:rPr>
          <w:rFonts w:ascii="Angsana New" w:hAnsi="Angsana New"/>
          <w:sz w:val="28"/>
          <w:szCs w:val="28"/>
          <w:cs/>
        </w:rPr>
        <w:t xml:space="preserve"> </w:t>
      </w:r>
      <w:r w:rsidR="004A48B7" w:rsidRPr="008B6F23">
        <w:rPr>
          <w:rFonts w:ascii="Angsana New" w:hAnsi="Angsana New"/>
          <w:sz w:val="28"/>
          <w:szCs w:val="28"/>
        </w:rPr>
        <w:t>256</w:t>
      </w:r>
      <w:r w:rsidR="00320F6B" w:rsidRPr="008B6F23">
        <w:rPr>
          <w:rFonts w:ascii="Angsana New" w:hAnsi="Angsana New"/>
          <w:sz w:val="28"/>
          <w:szCs w:val="28"/>
        </w:rPr>
        <w:t>2</w:t>
      </w:r>
      <w:r w:rsidR="004914D4" w:rsidRPr="008B6F23">
        <w:rPr>
          <w:rFonts w:ascii="Angsana New" w:hAnsi="Angsana New"/>
          <w:sz w:val="28"/>
          <w:szCs w:val="28"/>
          <w:cs/>
        </w:rPr>
        <w:t xml:space="preserve"> </w:t>
      </w:r>
      <w:r w:rsidR="00684A7A" w:rsidRPr="008B6F23">
        <w:rPr>
          <w:rFonts w:ascii="Angsana New" w:hAnsi="Angsana New"/>
          <w:sz w:val="28"/>
          <w:szCs w:val="28"/>
          <w:cs/>
        </w:rPr>
        <w:t>แ</w:t>
      </w:r>
      <w:r w:rsidRPr="008B6F23">
        <w:rPr>
          <w:rFonts w:ascii="Angsana New" w:hAnsi="Angsana New"/>
          <w:sz w:val="28"/>
          <w:szCs w:val="28"/>
          <w:cs/>
        </w:rPr>
        <w:t xml:space="preserve">ละ </w:t>
      </w:r>
      <w:r w:rsidR="00722A5E" w:rsidRPr="008B6F23">
        <w:rPr>
          <w:rFonts w:ascii="Angsana New" w:hAnsi="Angsana New"/>
          <w:sz w:val="28"/>
          <w:szCs w:val="28"/>
        </w:rPr>
        <w:t>30</w:t>
      </w:r>
      <w:r w:rsidRPr="008B6F23">
        <w:rPr>
          <w:rFonts w:ascii="Angsana New" w:hAnsi="Angsana New"/>
          <w:sz w:val="28"/>
          <w:szCs w:val="28"/>
        </w:rPr>
        <w:t xml:space="preserve"> </w:t>
      </w:r>
      <w:r w:rsidR="00722A5E" w:rsidRPr="008B6F23">
        <w:rPr>
          <w:rFonts w:ascii="Angsana New" w:hAnsi="Angsana New"/>
          <w:sz w:val="28"/>
          <w:szCs w:val="28"/>
          <w:cs/>
        </w:rPr>
        <w:t>กันยายน</w:t>
      </w:r>
      <w:r w:rsidRPr="008B6F23">
        <w:rPr>
          <w:rFonts w:ascii="Angsana New" w:hAnsi="Angsana New"/>
          <w:sz w:val="28"/>
          <w:szCs w:val="28"/>
          <w:cs/>
        </w:rPr>
        <w:t xml:space="preserve"> </w:t>
      </w:r>
      <w:r w:rsidRPr="008B6F23">
        <w:rPr>
          <w:rFonts w:ascii="Angsana New" w:hAnsi="Angsana New"/>
          <w:sz w:val="28"/>
          <w:szCs w:val="28"/>
          <w:cs/>
          <w:lang w:val="th-TH"/>
        </w:rPr>
        <w:t>25</w:t>
      </w:r>
      <w:r w:rsidR="004A48B7" w:rsidRPr="008B6F23">
        <w:rPr>
          <w:rFonts w:ascii="Angsana New" w:hAnsi="Angsana New" w:hint="cs"/>
          <w:sz w:val="28"/>
          <w:szCs w:val="28"/>
          <w:cs/>
          <w:lang w:val="th-TH"/>
        </w:rPr>
        <w:t>6</w:t>
      </w:r>
      <w:r w:rsidR="00320F6B" w:rsidRPr="008B6F23">
        <w:rPr>
          <w:rFonts w:ascii="Angsana New" w:hAnsi="Angsana New" w:hint="cs"/>
          <w:sz w:val="28"/>
          <w:szCs w:val="28"/>
          <w:cs/>
          <w:lang w:val="th-TH"/>
        </w:rPr>
        <w:t>1</w:t>
      </w:r>
      <w:r w:rsidR="00D26926" w:rsidRPr="008B6F23">
        <w:rPr>
          <w:rFonts w:ascii="Angsana New" w:hAnsi="Angsana New"/>
          <w:sz w:val="28"/>
          <w:szCs w:val="28"/>
        </w:rPr>
        <w:t xml:space="preserve"> </w:t>
      </w:r>
      <w:r w:rsidRPr="008B6F23">
        <w:rPr>
          <w:rFonts w:ascii="Angsana New" w:hAnsi="Angsana New"/>
          <w:sz w:val="28"/>
          <w:szCs w:val="28"/>
          <w:cs/>
        </w:rPr>
        <w:t xml:space="preserve"> </w:t>
      </w:r>
      <w:r w:rsidR="00697775" w:rsidRPr="008B6F23">
        <w:rPr>
          <w:rFonts w:ascii="Angsana New" w:hAnsi="Angsana New"/>
          <w:sz w:val="28"/>
          <w:szCs w:val="28"/>
          <w:cs/>
        </w:rPr>
        <w:t>และเงินปันผลรับสำหรับ</w:t>
      </w:r>
      <w:r w:rsidR="00A72DDC" w:rsidRPr="008B6F23">
        <w:rPr>
          <w:rFonts w:ascii="Angsana New" w:hAnsi="Angsana New"/>
          <w:sz w:val="28"/>
          <w:szCs w:val="28"/>
          <w:cs/>
        </w:rPr>
        <w:t>งวด</w:t>
      </w:r>
      <w:r w:rsidR="002A3567" w:rsidRPr="008B6F23">
        <w:rPr>
          <w:rFonts w:ascii="Angsana New" w:hAnsi="Angsana New" w:hint="cs"/>
          <w:sz w:val="28"/>
          <w:szCs w:val="28"/>
          <w:cs/>
        </w:rPr>
        <w:t>เก้า</w:t>
      </w:r>
      <w:r w:rsidR="005320CF" w:rsidRPr="008B6F23">
        <w:rPr>
          <w:rFonts w:ascii="Angsana New" w:hAnsi="Angsana New"/>
          <w:sz w:val="28"/>
          <w:szCs w:val="28"/>
          <w:cs/>
        </w:rPr>
        <w:t>เดือน</w:t>
      </w:r>
      <w:r w:rsidRPr="008B6F2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2A3567" w:rsidRPr="008B6F23">
        <w:rPr>
          <w:rFonts w:ascii="Angsana New" w:hAnsi="Angsana New" w:hint="cs"/>
          <w:sz w:val="28"/>
          <w:szCs w:val="28"/>
          <w:cs/>
        </w:rPr>
        <w:t>30 มิถุนายน</w:t>
      </w:r>
      <w:r w:rsidR="004914D4" w:rsidRPr="008B6F23">
        <w:rPr>
          <w:rFonts w:ascii="Angsana New" w:hAnsi="Angsana New"/>
          <w:sz w:val="28"/>
          <w:szCs w:val="28"/>
          <w:cs/>
        </w:rPr>
        <w:t xml:space="preserve"> 25</w:t>
      </w:r>
      <w:r w:rsidR="004A48B7" w:rsidRPr="008B6F23">
        <w:rPr>
          <w:rFonts w:ascii="Angsana New" w:hAnsi="Angsana New"/>
          <w:sz w:val="28"/>
          <w:szCs w:val="28"/>
        </w:rPr>
        <w:t>6</w:t>
      </w:r>
      <w:r w:rsidR="00320F6B" w:rsidRPr="008B6F23">
        <w:rPr>
          <w:rFonts w:ascii="Angsana New" w:hAnsi="Angsana New"/>
          <w:sz w:val="28"/>
          <w:szCs w:val="28"/>
        </w:rPr>
        <w:t>2</w:t>
      </w:r>
      <w:r w:rsidR="00D26926" w:rsidRPr="008B6F23">
        <w:rPr>
          <w:rFonts w:ascii="Angsana New" w:hAnsi="Angsana New"/>
          <w:sz w:val="28"/>
          <w:szCs w:val="28"/>
          <w:cs/>
        </w:rPr>
        <w:t xml:space="preserve"> และ </w:t>
      </w:r>
      <w:r w:rsidR="004A48B7" w:rsidRPr="008B6F23">
        <w:rPr>
          <w:rFonts w:ascii="Angsana New" w:hAnsi="Angsana New"/>
          <w:sz w:val="28"/>
          <w:szCs w:val="28"/>
        </w:rPr>
        <w:t>256</w:t>
      </w:r>
      <w:r w:rsidR="00320F6B" w:rsidRPr="008B6F23">
        <w:rPr>
          <w:rFonts w:ascii="Angsana New" w:hAnsi="Angsana New"/>
          <w:sz w:val="28"/>
          <w:szCs w:val="28"/>
        </w:rPr>
        <w:t>1</w:t>
      </w:r>
      <w:r w:rsidR="006A4C4E" w:rsidRPr="008B6F23">
        <w:rPr>
          <w:rFonts w:ascii="Angsana New" w:hAnsi="Angsana New"/>
          <w:sz w:val="28"/>
          <w:szCs w:val="28"/>
        </w:rPr>
        <w:t xml:space="preserve"> </w:t>
      </w:r>
      <w:r w:rsidRPr="008B6F23">
        <w:rPr>
          <w:rFonts w:ascii="Angsana New" w:hAnsi="Angsana New"/>
          <w:sz w:val="28"/>
          <w:szCs w:val="28"/>
          <w:cs/>
        </w:rPr>
        <w:t>มีดังนี้</w:t>
      </w:r>
    </w:p>
    <w:p w:rsidR="004914D4" w:rsidRPr="008B6F23" w:rsidRDefault="004914D4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jc w:val="thaiDistribute"/>
        <w:rPr>
          <w:rFonts w:ascii="Angsana New" w:hAnsi="Angsana New"/>
          <w:sz w:val="14"/>
          <w:szCs w:val="14"/>
        </w:rPr>
      </w:pPr>
    </w:p>
    <w:tbl>
      <w:tblPr>
        <w:tblW w:w="14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37"/>
        <w:gridCol w:w="991"/>
        <w:gridCol w:w="272"/>
        <w:gridCol w:w="991"/>
        <w:gridCol w:w="269"/>
        <w:gridCol w:w="1084"/>
        <w:gridCol w:w="269"/>
        <w:gridCol w:w="994"/>
        <w:gridCol w:w="315"/>
        <w:gridCol w:w="922"/>
        <w:gridCol w:w="95"/>
        <w:gridCol w:w="145"/>
        <w:gridCol w:w="98"/>
        <w:gridCol w:w="959"/>
        <w:gridCol w:w="251"/>
        <w:gridCol w:w="1046"/>
        <w:gridCol w:w="237"/>
        <w:gridCol w:w="991"/>
        <w:gridCol w:w="237"/>
        <w:gridCol w:w="1107"/>
        <w:gridCol w:w="32"/>
        <w:gridCol w:w="205"/>
        <w:gridCol w:w="32"/>
        <w:gridCol w:w="971"/>
      </w:tblGrid>
      <w:tr w:rsidR="002E340A" w:rsidRPr="008B6F23" w:rsidTr="006A3DDB">
        <w:tc>
          <w:tcPr>
            <w:tcW w:w="670" w:type="pct"/>
          </w:tcPr>
          <w:p w:rsidR="004914D4" w:rsidRPr="008B6F23" w:rsidRDefault="004914D4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330" w:type="pct"/>
            <w:gridSpan w:val="23"/>
          </w:tcPr>
          <w:p w:rsidR="004914D4" w:rsidRPr="008B6F23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5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6F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77C1D" w:rsidRPr="008B6F23" w:rsidTr="006A3DDB">
        <w:tc>
          <w:tcPr>
            <w:tcW w:w="670" w:type="pct"/>
          </w:tcPr>
          <w:p w:rsidR="00D76882" w:rsidRPr="008B6F23" w:rsidRDefault="00D76882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0" w:type="pct"/>
            <w:gridSpan w:val="3"/>
          </w:tcPr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93" w:type="pct"/>
          </w:tcPr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gridSpan w:val="3"/>
          </w:tcPr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09" w:type="pct"/>
          </w:tcPr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8" w:type="pct"/>
            <w:gridSpan w:val="5"/>
          </w:tcPr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7" w:type="pct"/>
          </w:tcPr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7" w:type="pct"/>
            <w:gridSpan w:val="3"/>
          </w:tcPr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</w:t>
            </w:r>
          </w:p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82" w:type="pct"/>
          </w:tcPr>
          <w:p w:rsidR="00D76882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gridSpan w:val="5"/>
          </w:tcPr>
          <w:p w:rsidR="00EB3BAB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  <w:r w:rsidR="00EB3BAB" w:rsidRPr="008B6F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</w:p>
          <w:p w:rsidR="00D76882" w:rsidRPr="008B6F23" w:rsidRDefault="002A356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</w:t>
            </w:r>
            <w:r w:rsidR="00EB3BAB" w:rsidRPr="008B6F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0D70CA" w:rsidRPr="008B6F23" w:rsidTr="006A3DDB">
        <w:tc>
          <w:tcPr>
            <w:tcW w:w="670" w:type="pct"/>
          </w:tcPr>
          <w:p w:rsidR="000D70CA" w:rsidRPr="008B6F23" w:rsidRDefault="000D70C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3" w:type="pct"/>
          </w:tcPr>
          <w:p w:rsidR="000D70CA" w:rsidRPr="008B6F23" w:rsidRDefault="002A356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B6F2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94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6F23">
              <w:rPr>
                <w:rFonts w:ascii="Angsana New" w:hAnsi="Angsana New"/>
                <w:sz w:val="28"/>
                <w:szCs w:val="28"/>
              </w:rPr>
              <w:t>30</w:t>
            </w:r>
            <w:r w:rsidRPr="008B6F23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3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" w:type="pct"/>
          </w:tcPr>
          <w:p w:rsidR="000D70CA" w:rsidRPr="008B6F23" w:rsidRDefault="002A356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93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6F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6F2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9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gridSpan w:val="2"/>
          </w:tcPr>
          <w:p w:rsidR="000D70CA" w:rsidRPr="008B6F23" w:rsidRDefault="002A356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84" w:type="pct"/>
            <w:gridSpan w:val="2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6F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6F2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7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2" w:type="pct"/>
          </w:tcPr>
          <w:p w:rsidR="000D70CA" w:rsidRPr="008B6F23" w:rsidRDefault="002A356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82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6F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6F2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2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  <w:gridSpan w:val="2"/>
          </w:tcPr>
          <w:p w:rsidR="000D70CA" w:rsidRPr="008B6F23" w:rsidRDefault="002A356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82" w:type="pct"/>
            <w:gridSpan w:val="2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:rsidR="000D70CA" w:rsidRPr="008B6F23" w:rsidRDefault="00F7235B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6F23">
              <w:rPr>
                <w:rFonts w:ascii="Angsana New" w:hAnsi="Angsana New"/>
                <w:sz w:val="28"/>
                <w:szCs w:val="28"/>
              </w:rPr>
              <w:t>30</w:t>
            </w:r>
            <w:r w:rsidRPr="008B6F23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A48B7" w:rsidRPr="008B6F23" w:rsidTr="006A3DDB">
        <w:tc>
          <w:tcPr>
            <w:tcW w:w="670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3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6F23">
              <w:rPr>
                <w:rFonts w:ascii="Angsana New" w:hAnsi="Angsana New"/>
                <w:spacing w:val="-4"/>
                <w:sz w:val="28"/>
                <w:szCs w:val="28"/>
                <w:cs/>
              </w:rPr>
              <w:t>25</w:t>
            </w:r>
            <w:r w:rsidRPr="008B6F23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320F6B" w:rsidRPr="008B6F2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4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6F23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B6F23">
              <w:rPr>
                <w:rFonts w:ascii="Angsana New" w:hAnsi="Angsana New"/>
                <w:sz w:val="28"/>
                <w:szCs w:val="28"/>
              </w:rPr>
              <w:t>6</w:t>
            </w:r>
            <w:r w:rsidR="00320F6B" w:rsidRPr="008B6F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3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6F23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B6F23">
              <w:rPr>
                <w:rFonts w:ascii="Angsana New" w:hAnsi="Angsana New"/>
                <w:sz w:val="28"/>
                <w:szCs w:val="28"/>
              </w:rPr>
              <w:t>6</w:t>
            </w:r>
            <w:r w:rsidR="00320F6B" w:rsidRPr="008B6F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3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6F23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B6F23">
              <w:rPr>
                <w:rFonts w:ascii="Angsana New" w:hAnsi="Angsana New"/>
                <w:sz w:val="28"/>
                <w:szCs w:val="28"/>
              </w:rPr>
              <w:t>6</w:t>
            </w:r>
            <w:r w:rsidR="00320F6B" w:rsidRPr="008B6F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9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gridSpan w:val="2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6F23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B6F23">
              <w:rPr>
                <w:rFonts w:ascii="Angsana New" w:hAnsi="Angsana New"/>
                <w:sz w:val="28"/>
                <w:szCs w:val="28"/>
              </w:rPr>
              <w:t>6</w:t>
            </w:r>
            <w:r w:rsidR="00320F6B" w:rsidRPr="008B6F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pct"/>
            <w:gridSpan w:val="2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6F23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B6F23">
              <w:rPr>
                <w:rFonts w:ascii="Angsana New" w:hAnsi="Angsana New"/>
                <w:sz w:val="28"/>
                <w:szCs w:val="28"/>
              </w:rPr>
              <w:t>6</w:t>
            </w:r>
            <w:r w:rsidR="00320F6B" w:rsidRPr="008B6F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7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6F23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B6F23">
              <w:rPr>
                <w:rFonts w:ascii="Angsana New" w:hAnsi="Angsana New"/>
                <w:sz w:val="28"/>
                <w:szCs w:val="28"/>
              </w:rPr>
              <w:t>6</w:t>
            </w:r>
            <w:r w:rsidR="00320F6B" w:rsidRPr="008B6F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2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6F23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B6F23">
              <w:rPr>
                <w:rFonts w:ascii="Angsana New" w:hAnsi="Angsana New"/>
                <w:sz w:val="28"/>
                <w:szCs w:val="28"/>
              </w:rPr>
              <w:t>6</w:t>
            </w:r>
            <w:r w:rsidR="00320F6B" w:rsidRPr="008B6F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2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  <w:gridSpan w:val="2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6F23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B6F23">
              <w:rPr>
                <w:rFonts w:ascii="Angsana New" w:hAnsi="Angsana New"/>
                <w:sz w:val="28"/>
                <w:szCs w:val="28"/>
              </w:rPr>
              <w:t>6</w:t>
            </w:r>
            <w:r w:rsidR="00320F6B" w:rsidRPr="008B6F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2" w:type="pct"/>
            <w:gridSpan w:val="2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6F23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B6F23">
              <w:rPr>
                <w:rFonts w:ascii="Angsana New" w:hAnsi="Angsana New"/>
                <w:sz w:val="28"/>
                <w:szCs w:val="28"/>
              </w:rPr>
              <w:t>6</w:t>
            </w:r>
            <w:r w:rsidR="00320F6B" w:rsidRPr="008B6F2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77C1D" w:rsidRPr="008B6F23" w:rsidTr="006A3DDB">
        <w:tc>
          <w:tcPr>
            <w:tcW w:w="670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0" w:type="pct"/>
            <w:gridSpan w:val="3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7" w:type="pct"/>
            <w:gridSpan w:val="19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B77C1D" w:rsidRPr="008B6F23" w:rsidTr="006A3DDB">
        <w:tc>
          <w:tcPr>
            <w:tcW w:w="670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 xml:space="preserve">บริษัท เพ็ทฟอร์ม </w:t>
            </w:r>
          </w:p>
        </w:tc>
        <w:tc>
          <w:tcPr>
            <w:tcW w:w="343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4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9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" w:type="pct"/>
            <w:gridSpan w:val="2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" w:type="pct"/>
            <w:gridSpan w:val="2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2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3" w:type="pct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" w:type="pct"/>
            <w:gridSpan w:val="2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7" w:type="pct"/>
            <w:gridSpan w:val="2"/>
          </w:tcPr>
          <w:p w:rsidR="00D76882" w:rsidRPr="008B6F23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48B7" w:rsidRPr="008B6F23" w:rsidTr="006A3DDB">
        <w:tc>
          <w:tcPr>
            <w:tcW w:w="670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 xml:space="preserve">   (ไทยแลนด์)</w:t>
            </w:r>
            <w:r w:rsidRPr="008B6F23">
              <w:rPr>
                <w:rFonts w:ascii="Angsana New" w:hAnsi="Angsana New" w:cs="Angsana New"/>
                <w:spacing w:val="-8"/>
                <w:sz w:val="28"/>
                <w:szCs w:val="28"/>
              </w:rPr>
              <w:t xml:space="preserve"> </w:t>
            </w:r>
            <w:r w:rsidRPr="008B6F23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จำกัด</w:t>
            </w:r>
          </w:p>
        </w:tc>
        <w:tc>
          <w:tcPr>
            <w:tcW w:w="343" w:type="pct"/>
          </w:tcPr>
          <w:p w:rsidR="004A48B7" w:rsidRPr="008B6F23" w:rsidRDefault="006E7A5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D0D0D"/>
                <w:sz w:val="28"/>
                <w:szCs w:val="28"/>
              </w:rPr>
              <w:t>40</w:t>
            </w:r>
          </w:p>
        </w:tc>
        <w:tc>
          <w:tcPr>
            <w:tcW w:w="94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</w:p>
        </w:tc>
        <w:tc>
          <w:tcPr>
            <w:tcW w:w="343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color w:val="0D0D0D"/>
                <w:sz w:val="28"/>
                <w:szCs w:val="28"/>
              </w:rPr>
              <w:t>40</w:t>
            </w:r>
          </w:p>
        </w:tc>
        <w:tc>
          <w:tcPr>
            <w:tcW w:w="93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</w:p>
        </w:tc>
        <w:tc>
          <w:tcPr>
            <w:tcW w:w="375" w:type="pct"/>
          </w:tcPr>
          <w:p w:rsidR="004A48B7" w:rsidRPr="008B6F23" w:rsidRDefault="006E7A5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79"/>
              <w:jc w:val="center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color w:val="0D0D0D"/>
                <w:sz w:val="28"/>
                <w:szCs w:val="28"/>
              </w:rPr>
              <w:t>75,000</w:t>
            </w:r>
          </w:p>
        </w:tc>
        <w:tc>
          <w:tcPr>
            <w:tcW w:w="93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D0D0D"/>
                <w:sz w:val="28"/>
                <w:szCs w:val="28"/>
                <w:highlight w:val="green"/>
              </w:rPr>
            </w:pPr>
          </w:p>
        </w:tc>
        <w:tc>
          <w:tcPr>
            <w:tcW w:w="344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color w:val="0D0D0D"/>
                <w:sz w:val="28"/>
                <w:szCs w:val="28"/>
              </w:rPr>
              <w:t>75,000</w:t>
            </w:r>
          </w:p>
        </w:tc>
        <w:tc>
          <w:tcPr>
            <w:tcW w:w="109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</w:p>
        </w:tc>
        <w:tc>
          <w:tcPr>
            <w:tcW w:w="319" w:type="pct"/>
            <w:tcBorders>
              <w:bottom w:val="double" w:sz="4" w:space="0" w:color="auto"/>
            </w:tcBorders>
          </w:tcPr>
          <w:p w:rsidR="004A48B7" w:rsidRPr="008B6F23" w:rsidRDefault="006E7A5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6F23">
              <w:rPr>
                <w:rFonts w:ascii="Angsana New" w:hAnsi="Angsana New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83" w:type="pct"/>
            <w:gridSpan w:val="2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6" w:type="pct"/>
            <w:gridSpan w:val="2"/>
            <w:tcBorders>
              <w:bottom w:val="double" w:sz="4" w:space="0" w:color="auto"/>
            </w:tcBorders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6F23">
              <w:rPr>
                <w:rFonts w:ascii="Angsana New" w:hAnsi="Angsana New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87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2" w:type="pct"/>
            <w:tcBorders>
              <w:bottom w:val="double" w:sz="4" w:space="0" w:color="auto"/>
            </w:tcBorders>
            <w:shd w:val="clear" w:color="auto" w:fill="FFFFFF"/>
          </w:tcPr>
          <w:p w:rsidR="004A48B7" w:rsidRPr="008B6F23" w:rsidRDefault="00AD0C0C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625,580</w:t>
            </w:r>
          </w:p>
        </w:tc>
        <w:tc>
          <w:tcPr>
            <w:tcW w:w="82" w:type="pct"/>
            <w:shd w:val="clear" w:color="auto" w:fill="FFFFFF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3" w:type="pct"/>
            <w:tcBorders>
              <w:bottom w:val="double" w:sz="4" w:space="0" w:color="auto"/>
            </w:tcBorders>
            <w:shd w:val="clear" w:color="auto" w:fill="FFFFFF"/>
          </w:tcPr>
          <w:p w:rsidR="004A48B7" w:rsidRPr="008B6F23" w:rsidRDefault="00356871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6F2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536,464</w:t>
            </w:r>
          </w:p>
        </w:tc>
        <w:tc>
          <w:tcPr>
            <w:tcW w:w="82" w:type="pct"/>
            <w:shd w:val="clear" w:color="auto" w:fill="FFFFFF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double" w:sz="4" w:space="0" w:color="auto"/>
            </w:tcBorders>
            <w:shd w:val="clear" w:color="auto" w:fill="FFFFFF"/>
          </w:tcPr>
          <w:p w:rsidR="004A48B7" w:rsidRPr="008B6F23" w:rsidRDefault="006E7A5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39,000</w:t>
            </w:r>
          </w:p>
        </w:tc>
        <w:tc>
          <w:tcPr>
            <w:tcW w:w="82" w:type="pct"/>
            <w:gridSpan w:val="2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347" w:type="pct"/>
            <w:gridSpan w:val="2"/>
            <w:tcBorders>
              <w:bottom w:val="double" w:sz="4" w:space="0" w:color="auto"/>
            </w:tcBorders>
          </w:tcPr>
          <w:p w:rsidR="004A48B7" w:rsidRPr="008B6F23" w:rsidRDefault="00320F6B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6F23">
              <w:rPr>
                <w:rFonts w:ascii="Angsana New" w:hAnsi="Angsana New"/>
                <w:b/>
                <w:bCs/>
                <w:sz w:val="28"/>
                <w:szCs w:val="28"/>
              </w:rPr>
              <w:t>97,500</w:t>
            </w:r>
          </w:p>
        </w:tc>
      </w:tr>
    </w:tbl>
    <w:p w:rsidR="005F6FF5" w:rsidRPr="008B6F23" w:rsidRDefault="005F6FF5" w:rsidP="008B6F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14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56"/>
        <w:gridCol w:w="236"/>
        <w:gridCol w:w="1007"/>
        <w:gridCol w:w="266"/>
        <w:gridCol w:w="1045"/>
        <w:gridCol w:w="266"/>
        <w:gridCol w:w="1022"/>
        <w:gridCol w:w="237"/>
        <w:gridCol w:w="1025"/>
        <w:gridCol w:w="266"/>
        <w:gridCol w:w="996"/>
        <w:gridCol w:w="266"/>
        <w:gridCol w:w="1077"/>
        <w:gridCol w:w="266"/>
        <w:gridCol w:w="993"/>
      </w:tblGrid>
      <w:tr w:rsidR="004914D4" w:rsidRPr="008B6F23" w:rsidTr="006A3DDB">
        <w:tc>
          <w:tcPr>
            <w:tcW w:w="1528" w:type="pct"/>
          </w:tcPr>
          <w:p w:rsidR="004914D4" w:rsidRPr="008B6F23" w:rsidRDefault="004914D4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72" w:type="pct"/>
            <w:gridSpan w:val="15"/>
          </w:tcPr>
          <w:p w:rsidR="004914D4" w:rsidRPr="008B6F23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2D9C" w:rsidRPr="008B6F23" w:rsidTr="006A3DDB">
        <w:tc>
          <w:tcPr>
            <w:tcW w:w="1528" w:type="pct"/>
          </w:tcPr>
          <w:p w:rsidR="004914D4" w:rsidRPr="008B6F23" w:rsidRDefault="004914D4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96" w:type="pct"/>
            <w:gridSpan w:val="3"/>
          </w:tcPr>
          <w:p w:rsidR="00E80C1A" w:rsidRPr="008B6F23" w:rsidRDefault="00E80C1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</w:rPr>
            </w:pPr>
          </w:p>
          <w:p w:rsidR="004914D4" w:rsidRPr="008B6F23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92" w:type="pct"/>
          </w:tcPr>
          <w:p w:rsidR="004914D4" w:rsidRPr="008B6F23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pct"/>
            <w:gridSpan w:val="3"/>
          </w:tcPr>
          <w:p w:rsidR="00E80C1A" w:rsidRPr="008B6F23" w:rsidRDefault="00E80C1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:rsidR="004914D4" w:rsidRPr="008B6F23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82" w:type="pct"/>
          </w:tcPr>
          <w:p w:rsidR="004914D4" w:rsidRPr="008B6F23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pct"/>
            <w:gridSpan w:val="3"/>
          </w:tcPr>
          <w:p w:rsidR="00E80C1A" w:rsidRPr="008B6F23" w:rsidRDefault="00E80C1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:rsidR="004914D4" w:rsidRPr="008B6F23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2" w:type="pct"/>
          </w:tcPr>
          <w:p w:rsidR="004914D4" w:rsidRPr="008B6F23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pct"/>
            <w:gridSpan w:val="3"/>
          </w:tcPr>
          <w:p w:rsidR="00E80C1A" w:rsidRPr="008B6F23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6F23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="00E80C1A" w:rsidRPr="008B6F2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  <w:p w:rsidR="004914D4" w:rsidRPr="008B6F23" w:rsidRDefault="002A356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6F2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="00E80C1A" w:rsidRPr="008B6F23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0D70CA" w:rsidRPr="008B6F23" w:rsidTr="006A3DDB">
        <w:tc>
          <w:tcPr>
            <w:tcW w:w="1528" w:type="pct"/>
          </w:tcPr>
          <w:p w:rsidR="000D70CA" w:rsidRPr="008B6F23" w:rsidRDefault="000D70C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6" w:type="pct"/>
          </w:tcPr>
          <w:p w:rsidR="000D70CA" w:rsidRPr="008B6F23" w:rsidRDefault="002A356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82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9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6F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6F2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2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" w:type="pct"/>
          </w:tcPr>
          <w:p w:rsidR="000D70CA" w:rsidRPr="008B6F23" w:rsidRDefault="002A356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92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6F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6F2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2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5" w:type="pct"/>
          </w:tcPr>
          <w:p w:rsidR="000D70CA" w:rsidRPr="008B6F23" w:rsidRDefault="002A356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92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6F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6F2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2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</w:tcPr>
          <w:p w:rsidR="000D70CA" w:rsidRPr="008B6F23" w:rsidRDefault="002A356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92" w:type="pct"/>
          </w:tcPr>
          <w:p w:rsidR="000D70CA" w:rsidRPr="008B6F23" w:rsidRDefault="000D70C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</w:tcPr>
          <w:p w:rsidR="000D70CA" w:rsidRPr="008B6F23" w:rsidRDefault="00F7235B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75" w:firstLine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/>
                <w:sz w:val="28"/>
                <w:szCs w:val="28"/>
              </w:rPr>
              <w:t>30</w:t>
            </w:r>
            <w:r w:rsidRPr="008B6F23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A48B7" w:rsidRPr="008B6F23" w:rsidTr="006A3DDB">
        <w:tc>
          <w:tcPr>
            <w:tcW w:w="1528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6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6F23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B6F23">
              <w:rPr>
                <w:rFonts w:ascii="Angsana New" w:hAnsi="Angsana New"/>
                <w:sz w:val="28"/>
                <w:szCs w:val="28"/>
              </w:rPr>
              <w:t>6</w:t>
            </w:r>
            <w:r w:rsidR="00356871" w:rsidRPr="008B6F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2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9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6F23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B6F23">
              <w:rPr>
                <w:rFonts w:ascii="Angsana New" w:hAnsi="Angsana New"/>
                <w:sz w:val="28"/>
                <w:szCs w:val="28"/>
              </w:rPr>
              <w:t>6</w:t>
            </w:r>
            <w:r w:rsidR="00356871" w:rsidRPr="008B6F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2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6F23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B6F23">
              <w:rPr>
                <w:rFonts w:ascii="Angsana New" w:hAnsi="Angsana New"/>
                <w:sz w:val="28"/>
                <w:szCs w:val="28"/>
              </w:rPr>
              <w:t>6</w:t>
            </w:r>
            <w:r w:rsidR="00356871" w:rsidRPr="008B6F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2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6F23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B6F23">
              <w:rPr>
                <w:rFonts w:ascii="Angsana New" w:hAnsi="Angsana New"/>
                <w:sz w:val="28"/>
                <w:szCs w:val="28"/>
              </w:rPr>
              <w:t>6</w:t>
            </w:r>
            <w:r w:rsidR="00356871" w:rsidRPr="008B6F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2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5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6F23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B6F23">
              <w:rPr>
                <w:rFonts w:ascii="Angsana New" w:hAnsi="Angsana New"/>
                <w:sz w:val="28"/>
                <w:szCs w:val="28"/>
              </w:rPr>
              <w:t>6</w:t>
            </w:r>
            <w:r w:rsidR="00356871" w:rsidRPr="008B6F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2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6F23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B6F23">
              <w:rPr>
                <w:rFonts w:ascii="Angsana New" w:hAnsi="Angsana New"/>
                <w:sz w:val="28"/>
                <w:szCs w:val="28"/>
              </w:rPr>
              <w:t>6</w:t>
            </w:r>
            <w:r w:rsidR="00356871" w:rsidRPr="008B6F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2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6F23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B6F23">
              <w:rPr>
                <w:rFonts w:ascii="Angsana New" w:hAnsi="Angsana New"/>
                <w:sz w:val="28"/>
                <w:szCs w:val="28"/>
              </w:rPr>
              <w:t>6</w:t>
            </w:r>
            <w:r w:rsidR="00356871" w:rsidRPr="008B6F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2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6F23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B6F23">
              <w:rPr>
                <w:rFonts w:ascii="Angsana New" w:hAnsi="Angsana New"/>
                <w:sz w:val="28"/>
                <w:szCs w:val="28"/>
              </w:rPr>
              <w:t>6</w:t>
            </w:r>
            <w:r w:rsidR="00356871" w:rsidRPr="008B6F2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26926" w:rsidRPr="008B6F23" w:rsidTr="006A3DDB">
        <w:tc>
          <w:tcPr>
            <w:tcW w:w="1528" w:type="pct"/>
          </w:tcPr>
          <w:p w:rsidR="00D26926" w:rsidRPr="008B6F23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6" w:type="pct"/>
            <w:gridSpan w:val="3"/>
          </w:tcPr>
          <w:p w:rsidR="00D26926" w:rsidRPr="008B6F23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" w:type="pct"/>
          </w:tcPr>
          <w:p w:rsidR="00D26926" w:rsidRPr="008B6F23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84" w:type="pct"/>
            <w:gridSpan w:val="11"/>
          </w:tcPr>
          <w:p w:rsidR="00D26926" w:rsidRPr="008B6F23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4A48B7" w:rsidRPr="008B6F23" w:rsidTr="006A3DDB">
        <w:tc>
          <w:tcPr>
            <w:tcW w:w="1528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บริษัท เพ็ทฟอร์ม (ไทยแลนด์) จำกัด</w:t>
            </w:r>
          </w:p>
        </w:tc>
        <w:tc>
          <w:tcPr>
            <w:tcW w:w="366" w:type="pct"/>
          </w:tcPr>
          <w:p w:rsidR="004A48B7" w:rsidRPr="008B6F23" w:rsidRDefault="006E7A5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82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9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92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2" w:type="pct"/>
          </w:tcPr>
          <w:p w:rsidR="004A48B7" w:rsidRPr="008B6F23" w:rsidRDefault="006E7A5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8"/>
              <w:jc w:val="center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sz w:val="28"/>
                <w:szCs w:val="28"/>
              </w:rPr>
              <w:t>75,000</w:t>
            </w:r>
          </w:p>
        </w:tc>
        <w:tc>
          <w:tcPr>
            <w:tcW w:w="92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B6F23">
              <w:rPr>
                <w:rFonts w:ascii="Angsana New" w:hAnsi="Angsana New" w:cs="Angsana New"/>
                <w:sz w:val="28"/>
                <w:szCs w:val="28"/>
              </w:rPr>
              <w:t>75,000</w:t>
            </w:r>
          </w:p>
        </w:tc>
        <w:tc>
          <w:tcPr>
            <w:tcW w:w="82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5" w:type="pct"/>
            <w:tcBorders>
              <w:bottom w:val="double" w:sz="4" w:space="0" w:color="auto"/>
            </w:tcBorders>
          </w:tcPr>
          <w:p w:rsidR="004A48B7" w:rsidRPr="008B6F23" w:rsidRDefault="006E7A5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6F23">
              <w:rPr>
                <w:rFonts w:ascii="Angsana New" w:hAnsi="Angsana New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92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5" w:type="pct"/>
            <w:tcBorders>
              <w:bottom w:val="double" w:sz="4" w:space="0" w:color="auto"/>
            </w:tcBorders>
          </w:tcPr>
          <w:p w:rsidR="004A48B7" w:rsidRPr="008B6F23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6F23">
              <w:rPr>
                <w:rFonts w:ascii="Angsana New" w:hAnsi="Angsana New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92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73" w:type="pct"/>
            <w:tcBorders>
              <w:bottom w:val="double" w:sz="4" w:space="0" w:color="auto"/>
            </w:tcBorders>
          </w:tcPr>
          <w:p w:rsidR="004A48B7" w:rsidRPr="008B6F23" w:rsidRDefault="006E7A5A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39,000</w:t>
            </w:r>
          </w:p>
        </w:tc>
        <w:tc>
          <w:tcPr>
            <w:tcW w:w="92" w:type="pct"/>
          </w:tcPr>
          <w:p w:rsidR="004A48B7" w:rsidRPr="008B6F23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4" w:type="pct"/>
            <w:tcBorders>
              <w:bottom w:val="double" w:sz="4" w:space="0" w:color="auto"/>
            </w:tcBorders>
          </w:tcPr>
          <w:p w:rsidR="004A48B7" w:rsidRPr="008B6F23" w:rsidRDefault="00356871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6F23">
              <w:rPr>
                <w:rFonts w:ascii="Angsana New" w:hAnsi="Angsana New"/>
                <w:b/>
                <w:bCs/>
                <w:sz w:val="28"/>
                <w:szCs w:val="28"/>
              </w:rPr>
              <w:t>97,500</w:t>
            </w:r>
          </w:p>
        </w:tc>
      </w:tr>
    </w:tbl>
    <w:p w:rsidR="00D1574E" w:rsidRPr="008B6F23" w:rsidRDefault="00D1574E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4"/>
          <w:szCs w:val="14"/>
        </w:rPr>
      </w:pPr>
    </w:p>
    <w:p w:rsidR="00E47D5D" w:rsidRPr="00D36B78" w:rsidRDefault="00B353B6" w:rsidP="006A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  <w:sectPr w:rsidR="00E47D5D" w:rsidRPr="00D36B78" w:rsidSect="00A66081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6834" w:h="11909" w:orient="landscape" w:code="9"/>
          <w:pgMar w:top="691" w:right="904" w:bottom="576" w:left="1152" w:header="720" w:footer="720" w:gutter="0"/>
          <w:paperSrc w:first="15" w:other="15"/>
          <w:cols w:space="720"/>
          <w:titlePg/>
        </w:sectPr>
      </w:pPr>
      <w:r w:rsidRPr="008B6F23">
        <w:rPr>
          <w:rFonts w:ascii="Angsana New" w:hAnsi="Angsana New"/>
          <w:spacing w:val="2"/>
          <w:sz w:val="28"/>
          <w:szCs w:val="28"/>
          <w:cs/>
        </w:rPr>
        <w:t>บริษัท เพ็ทฟอร์ม (ไทยแลนด์) จำกัด ดำเนินธุรกิจหลักเกี่ยวกับการผลิ</w:t>
      </w:r>
      <w:r w:rsidR="004223F4" w:rsidRPr="008B6F23">
        <w:rPr>
          <w:rFonts w:ascii="Angsana New" w:hAnsi="Angsana New"/>
          <w:spacing w:val="2"/>
          <w:sz w:val="28"/>
          <w:szCs w:val="28"/>
          <w:cs/>
        </w:rPr>
        <w:t>ตและจัดจำหน่าย</w:t>
      </w:r>
      <w:r w:rsidR="00DE7E8B" w:rsidRPr="008B6F23">
        <w:rPr>
          <w:rFonts w:ascii="Angsana New" w:hAnsi="Angsana New"/>
          <w:spacing w:val="2"/>
          <w:sz w:val="28"/>
          <w:szCs w:val="28"/>
          <w:cs/>
        </w:rPr>
        <w:t>พลาสติกขึ้นรูปขวด ฝาจุกเกลียว</w:t>
      </w:r>
      <w:r w:rsidR="00021A9E" w:rsidRPr="008B6F23">
        <w:rPr>
          <w:rFonts w:ascii="Angsana New" w:hAnsi="Angsana New"/>
          <w:spacing w:val="2"/>
          <w:sz w:val="28"/>
          <w:szCs w:val="28"/>
          <w:cs/>
        </w:rPr>
        <w:t>และข</w:t>
      </w:r>
      <w:r w:rsidRPr="008B6F23">
        <w:rPr>
          <w:rFonts w:ascii="Angsana New" w:hAnsi="Angsana New"/>
          <w:spacing w:val="2"/>
          <w:sz w:val="28"/>
          <w:szCs w:val="28"/>
          <w:cs/>
        </w:rPr>
        <w:t>วดพลาสติก</w:t>
      </w:r>
      <w:r w:rsidR="004223F4" w:rsidRPr="008B6F23">
        <w:rPr>
          <w:rFonts w:ascii="Angsana New" w:hAnsi="Angsana New"/>
          <w:spacing w:val="2"/>
          <w:sz w:val="28"/>
          <w:szCs w:val="28"/>
          <w:cs/>
        </w:rPr>
        <w:t xml:space="preserve"> ซึ่งบริษัทร่วมนี้ไม่ได้จดทะเบียนในตลาด</w:t>
      </w:r>
      <w:r w:rsidR="004223F4" w:rsidRPr="008B6F23">
        <w:rPr>
          <w:rFonts w:ascii="Angsana New" w:hAnsi="Angsana New"/>
          <w:sz w:val="28"/>
          <w:szCs w:val="28"/>
          <w:cs/>
        </w:rPr>
        <w:t>หลักทรัพย์ ดังนั้นจึงไม่มีราคาที่เปิดเผยต่อสาธารณชน</w:t>
      </w:r>
    </w:p>
    <w:p w:rsidR="00BC3210" w:rsidRPr="00D36B78" w:rsidRDefault="008B6F23" w:rsidP="00194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194490">
        <w:rPr>
          <w:rFonts w:ascii="Angsana New" w:hAnsi="Angsana New"/>
          <w:b/>
          <w:bCs/>
          <w:sz w:val="30"/>
          <w:szCs w:val="30"/>
        </w:rPr>
        <w:tab/>
      </w:r>
      <w:r w:rsidR="00035D45" w:rsidRPr="00D36B7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035D45" w:rsidRPr="00D36B78" w:rsidRDefault="00035D45" w:rsidP="00035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387"/>
        <w:jc w:val="thaiDistribute"/>
        <w:rPr>
          <w:rFonts w:ascii="Angsana New" w:hAnsi="Angsana New"/>
          <w:sz w:val="30"/>
          <w:szCs w:val="30"/>
          <w:cs/>
        </w:rPr>
      </w:pPr>
    </w:p>
    <w:p w:rsidR="004818D9" w:rsidRPr="00D36B78" w:rsidRDefault="004818D9" w:rsidP="00D76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Pr="00D36B78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36699E" w:rsidRPr="002A3567">
        <w:rPr>
          <w:rFonts w:ascii="Angsana New" w:hAnsi="Angsana New" w:hint="cs"/>
          <w:spacing w:val="-4"/>
          <w:sz w:val="30"/>
          <w:szCs w:val="30"/>
          <w:cs/>
        </w:rPr>
        <w:t>30 มิถุนายน</w:t>
      </w:r>
      <w:r w:rsidR="00332275" w:rsidRPr="00D36B78">
        <w:rPr>
          <w:rFonts w:ascii="Angsana New" w:hAnsi="Angsana New"/>
          <w:sz w:val="30"/>
          <w:szCs w:val="30"/>
          <w:cs/>
        </w:rPr>
        <w:t xml:space="preserve"> </w:t>
      </w:r>
      <w:r w:rsidR="00A2301C">
        <w:rPr>
          <w:rFonts w:ascii="Angsana New" w:hAnsi="Angsana New"/>
          <w:sz w:val="30"/>
          <w:szCs w:val="30"/>
        </w:rPr>
        <w:t>256</w:t>
      </w:r>
      <w:r w:rsidR="001F5521">
        <w:rPr>
          <w:rFonts w:ascii="Angsana New" w:hAnsi="Angsana New"/>
          <w:sz w:val="30"/>
          <w:szCs w:val="30"/>
        </w:rPr>
        <w:t>2</w:t>
      </w:r>
      <w:r w:rsidR="004914D4" w:rsidRPr="00D36B78">
        <w:rPr>
          <w:rFonts w:ascii="Angsana New" w:hAnsi="Angsana New"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 xml:space="preserve">และ </w:t>
      </w:r>
      <w:r w:rsidR="00D6074A" w:rsidRPr="00D36B78">
        <w:rPr>
          <w:rFonts w:ascii="Angsana New" w:hAnsi="Angsana New"/>
          <w:sz w:val="30"/>
          <w:szCs w:val="30"/>
        </w:rPr>
        <w:t>30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="00D6074A" w:rsidRPr="00D36B78">
        <w:rPr>
          <w:rFonts w:ascii="Angsana New" w:hAnsi="Angsana New"/>
          <w:sz w:val="30"/>
          <w:szCs w:val="30"/>
          <w:cs/>
        </w:rPr>
        <w:t>กันยายน</w:t>
      </w:r>
      <w:r w:rsidRPr="00D36B78">
        <w:rPr>
          <w:rFonts w:ascii="Angsana New" w:hAnsi="Angsana New"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sz w:val="30"/>
          <w:szCs w:val="30"/>
          <w:cs/>
          <w:lang w:val="th-TH"/>
        </w:rPr>
        <w:t>25</w:t>
      </w:r>
      <w:r w:rsidR="00A2301C">
        <w:rPr>
          <w:rFonts w:ascii="Angsana New" w:hAnsi="Angsana New"/>
          <w:sz w:val="30"/>
          <w:szCs w:val="30"/>
        </w:rPr>
        <w:t>6</w:t>
      </w:r>
      <w:r w:rsidR="001F5521">
        <w:rPr>
          <w:rFonts w:ascii="Angsana New" w:hAnsi="Angsana New"/>
          <w:sz w:val="30"/>
          <w:szCs w:val="30"/>
        </w:rPr>
        <w:t>1</w:t>
      </w:r>
      <w:r w:rsidR="004914D4" w:rsidRPr="00D36B78">
        <w:rPr>
          <w:rFonts w:ascii="Angsana New" w:hAnsi="Angsana New"/>
          <w:sz w:val="30"/>
          <w:szCs w:val="30"/>
          <w:cs/>
        </w:rPr>
        <w:t xml:space="preserve"> </w:t>
      </w:r>
      <w:r w:rsidR="006A4C4E" w:rsidRPr="00D36B78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และเงินปันผลรับจากเงินลงทุนสำหรับงวด</w:t>
      </w:r>
      <w:r w:rsidR="0036699E">
        <w:rPr>
          <w:rFonts w:ascii="Angsana New" w:hAnsi="Angsana New" w:hint="cs"/>
          <w:sz w:val="30"/>
          <w:szCs w:val="30"/>
          <w:cs/>
        </w:rPr>
        <w:t>เก้า</w:t>
      </w:r>
      <w:r w:rsidR="006A4C4E" w:rsidRPr="00D36B7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6699E" w:rsidRPr="002A3567">
        <w:rPr>
          <w:rFonts w:ascii="Angsana New" w:hAnsi="Angsana New" w:hint="cs"/>
          <w:spacing w:val="-4"/>
          <w:sz w:val="30"/>
          <w:szCs w:val="30"/>
          <w:cs/>
        </w:rPr>
        <w:t>30 มิถุนายน</w:t>
      </w:r>
      <w:r w:rsidR="0036699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32275" w:rsidRPr="00D36B78">
        <w:rPr>
          <w:rFonts w:ascii="Angsana New" w:hAnsi="Angsana New"/>
          <w:sz w:val="30"/>
          <w:szCs w:val="30"/>
          <w:cs/>
        </w:rPr>
        <w:t>25</w:t>
      </w:r>
      <w:r w:rsidR="00A2301C">
        <w:rPr>
          <w:rFonts w:ascii="Angsana New" w:hAnsi="Angsana New"/>
          <w:sz w:val="30"/>
          <w:szCs w:val="30"/>
        </w:rPr>
        <w:t>6</w:t>
      </w:r>
      <w:r w:rsidR="001F5521">
        <w:rPr>
          <w:rFonts w:ascii="Angsana New" w:hAnsi="Angsana New"/>
          <w:sz w:val="30"/>
          <w:szCs w:val="30"/>
        </w:rPr>
        <w:t>2</w:t>
      </w:r>
      <w:r w:rsidR="00332275" w:rsidRPr="00D36B78">
        <w:rPr>
          <w:rFonts w:ascii="Angsana New" w:hAnsi="Angsana New"/>
          <w:sz w:val="30"/>
          <w:szCs w:val="30"/>
          <w:cs/>
        </w:rPr>
        <w:t xml:space="preserve"> และ </w:t>
      </w:r>
      <w:r w:rsidR="00A2301C">
        <w:rPr>
          <w:rFonts w:ascii="Angsana New" w:hAnsi="Angsana New"/>
          <w:sz w:val="30"/>
          <w:szCs w:val="30"/>
        </w:rPr>
        <w:t>256</w:t>
      </w:r>
      <w:r w:rsidR="001F5521">
        <w:rPr>
          <w:rFonts w:ascii="Angsana New" w:hAnsi="Angsana New"/>
          <w:sz w:val="30"/>
          <w:szCs w:val="30"/>
        </w:rPr>
        <w:t>1</w:t>
      </w:r>
      <w:r w:rsidR="00332275" w:rsidRPr="00D36B78">
        <w:rPr>
          <w:rFonts w:ascii="Angsana New" w:hAnsi="Angsana New"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มีดังนี้</w:t>
      </w:r>
    </w:p>
    <w:p w:rsidR="002D74CC" w:rsidRPr="00D36B78" w:rsidRDefault="002D74CC" w:rsidP="002D7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474" w:tblpY="47"/>
        <w:tblW w:w="14119" w:type="dxa"/>
        <w:tblBorders>
          <w:top w:val="sing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09"/>
        <w:gridCol w:w="560"/>
        <w:gridCol w:w="1420"/>
        <w:gridCol w:w="178"/>
        <w:gridCol w:w="1082"/>
        <w:gridCol w:w="90"/>
        <w:gridCol w:w="990"/>
        <w:gridCol w:w="270"/>
        <w:gridCol w:w="990"/>
        <w:gridCol w:w="180"/>
        <w:gridCol w:w="990"/>
        <w:gridCol w:w="180"/>
        <w:gridCol w:w="1080"/>
        <w:gridCol w:w="180"/>
        <w:gridCol w:w="1080"/>
        <w:gridCol w:w="180"/>
        <w:gridCol w:w="990"/>
        <w:gridCol w:w="180"/>
        <w:gridCol w:w="990"/>
      </w:tblGrid>
      <w:tr w:rsidR="00592EB1" w:rsidRPr="00D36B78" w:rsidTr="00621437">
        <w:trPr>
          <w:cantSplit/>
          <w:tblHeader/>
        </w:trPr>
        <w:tc>
          <w:tcPr>
            <w:tcW w:w="2509" w:type="dxa"/>
            <w:tcBorders>
              <w:top w:val="nil"/>
            </w:tcBorders>
            <w:vAlign w:val="center"/>
            <w:hideMark/>
          </w:tcPr>
          <w:p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</w:tcBorders>
            <w:vAlign w:val="center"/>
            <w:hideMark/>
          </w:tcPr>
          <w:p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52" w:type="dxa"/>
            <w:gridSpan w:val="15"/>
            <w:tcBorders>
              <w:top w:val="nil"/>
              <w:bottom w:val="nil"/>
            </w:tcBorders>
          </w:tcPr>
          <w:p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592EB1" w:rsidRPr="00D36B78" w:rsidTr="00621437">
        <w:trPr>
          <w:cantSplit/>
          <w:tblHeader/>
        </w:trPr>
        <w:tc>
          <w:tcPr>
            <w:tcW w:w="2509" w:type="dxa"/>
            <w:tcBorders>
              <w:top w:val="nil"/>
            </w:tcBorders>
            <w:vAlign w:val="center"/>
          </w:tcPr>
          <w:p w:rsidR="00621437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:rsidR="00592EB1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บริษัทย่อย</w:t>
            </w:r>
          </w:p>
        </w:tc>
        <w:tc>
          <w:tcPr>
            <w:tcW w:w="1980" w:type="dxa"/>
            <w:gridSpan w:val="2"/>
            <w:tcBorders>
              <w:top w:val="nil"/>
            </w:tcBorders>
            <w:vAlign w:val="center"/>
          </w:tcPr>
          <w:p w:rsidR="00621437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:rsidR="00592EB1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ลักษณะธุรกิจ</w:t>
            </w:r>
          </w:p>
        </w:tc>
        <w:tc>
          <w:tcPr>
            <w:tcW w:w="178" w:type="dxa"/>
            <w:tcBorders>
              <w:top w:val="nil"/>
            </w:tcBorders>
          </w:tcPr>
          <w:p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62" w:type="dxa"/>
            <w:gridSpan w:val="3"/>
            <w:tcBorders>
              <w:top w:val="nil"/>
            </w:tcBorders>
            <w:shd w:val="clear" w:color="auto" w:fill="auto"/>
          </w:tcPr>
          <w:p w:rsidR="00621437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:rsidR="00592EB1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สัดส่วนความเป็นเจ้าของ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shd w:val="clear" w:color="auto" w:fill="auto"/>
          </w:tcPr>
          <w:p w:rsidR="00621437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:rsidR="00592EB1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40" w:type="dxa"/>
            <w:gridSpan w:val="3"/>
            <w:tcBorders>
              <w:top w:val="nil"/>
            </w:tcBorders>
            <w:shd w:val="clear" w:color="auto" w:fill="auto"/>
          </w:tcPr>
          <w:p w:rsidR="00621437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:rsidR="00592EB1" w:rsidRPr="00D36B78" w:rsidRDefault="00621437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:rsidR="00592EB1" w:rsidRPr="00D36B78" w:rsidRDefault="00592EB1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shd w:val="clear" w:color="auto" w:fill="auto"/>
          </w:tcPr>
          <w:p w:rsidR="00332275" w:rsidRPr="00D36B78" w:rsidRDefault="00621437" w:rsidP="00332275">
            <w:pPr>
              <w:pStyle w:val="acctfourfigures"/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เงินปันผล</w:t>
            </w:r>
            <w:r w:rsidR="00592EB1"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สำหรับงวด</w:t>
            </w:r>
          </w:p>
          <w:p w:rsidR="00592EB1" w:rsidRPr="00D36B78" w:rsidRDefault="0036699E" w:rsidP="00332275">
            <w:pPr>
              <w:pStyle w:val="acctfourfigures"/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เก้า</w:t>
            </w:r>
            <w:r w:rsidR="00592EB1" w:rsidRPr="00D36B7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เดือนสิ้นสุดวันที่</w:t>
            </w:r>
          </w:p>
        </w:tc>
      </w:tr>
      <w:tr w:rsidR="00332275" w:rsidRPr="00D36B78" w:rsidTr="00621437">
        <w:trPr>
          <w:cantSplit/>
          <w:trHeight w:val="389"/>
          <w:tblHeader/>
        </w:trPr>
        <w:tc>
          <w:tcPr>
            <w:tcW w:w="2509" w:type="dxa"/>
          </w:tcPr>
          <w:p w:rsidR="00332275" w:rsidRPr="00D36B78" w:rsidRDefault="00332275" w:rsidP="0033227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2"/>
          </w:tcPr>
          <w:p w:rsidR="00332275" w:rsidRPr="00D36B78" w:rsidRDefault="00332275" w:rsidP="0033227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332275" w:rsidRPr="00D36B78" w:rsidRDefault="00332275" w:rsidP="0033227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gridSpan w:val="2"/>
            <w:tcBorders>
              <w:top w:val="nil"/>
            </w:tcBorders>
            <w:shd w:val="clear" w:color="auto" w:fill="auto"/>
          </w:tcPr>
          <w:p w:rsidR="00332275" w:rsidRPr="00D36B78" w:rsidRDefault="0036699E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35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332275" w:rsidRPr="00D36B78" w:rsidRDefault="0036699E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35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:rsidR="00332275" w:rsidRPr="00D36B78" w:rsidRDefault="00332275" w:rsidP="0033227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332275" w:rsidRPr="00D36B78" w:rsidRDefault="0036699E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35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:rsidR="00332275" w:rsidRPr="00D36B78" w:rsidRDefault="00332275" w:rsidP="0033227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332275" w:rsidRPr="00D36B78" w:rsidRDefault="0036699E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35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63" w:firstLine="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F7235B">
              <w:rPr>
                <w:rFonts w:ascii="Angsana New" w:hAnsi="Angsana New"/>
                <w:sz w:val="30"/>
                <w:szCs w:val="30"/>
              </w:rPr>
              <w:t>0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7235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332275" w:rsidRPr="00D36B78" w:rsidTr="00A4434D">
        <w:trPr>
          <w:cantSplit/>
          <w:trHeight w:val="389"/>
          <w:tblHeader/>
        </w:trPr>
        <w:tc>
          <w:tcPr>
            <w:tcW w:w="2509" w:type="dxa"/>
          </w:tcPr>
          <w:p w:rsidR="00332275" w:rsidRPr="00D36B78" w:rsidRDefault="00332275" w:rsidP="003322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2"/>
          </w:tcPr>
          <w:p w:rsidR="00332275" w:rsidRPr="00D36B78" w:rsidRDefault="00332275" w:rsidP="0033227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332275" w:rsidRPr="00D36B78" w:rsidRDefault="00332275" w:rsidP="0033227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  <w:gridSpan w:val="2"/>
          </w:tcPr>
          <w:p w:rsidR="00332275" w:rsidRPr="00D36B78" w:rsidRDefault="00332275" w:rsidP="001F5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A2301C">
              <w:rPr>
                <w:rFonts w:ascii="Angsana New" w:hAnsi="Angsana New"/>
                <w:sz w:val="30"/>
                <w:szCs w:val="30"/>
              </w:rPr>
              <w:t>6</w:t>
            </w:r>
            <w:r w:rsidR="001F55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90" w:type="dxa"/>
            <w:hideMark/>
          </w:tcPr>
          <w:p w:rsidR="00332275" w:rsidRPr="00D36B78" w:rsidRDefault="00332275" w:rsidP="001F5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A2301C">
              <w:rPr>
                <w:rFonts w:ascii="Angsana New" w:hAnsi="Angsana New"/>
                <w:sz w:val="30"/>
                <w:szCs w:val="30"/>
              </w:rPr>
              <w:t>6</w:t>
            </w:r>
            <w:r w:rsidR="001F55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32275" w:rsidRPr="00D36B78" w:rsidRDefault="00332275" w:rsidP="001F5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A2301C">
              <w:rPr>
                <w:rFonts w:ascii="Angsana New" w:hAnsi="Angsana New"/>
                <w:sz w:val="30"/>
                <w:szCs w:val="30"/>
              </w:rPr>
              <w:t>6</w:t>
            </w:r>
            <w:r w:rsidR="001F55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:rsidR="00332275" w:rsidRPr="00D36B78" w:rsidRDefault="00A2301C" w:rsidP="001F5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F55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332275" w:rsidRPr="00D36B78" w:rsidRDefault="00332275" w:rsidP="001F5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A2301C">
              <w:rPr>
                <w:rFonts w:ascii="Angsana New" w:hAnsi="Angsana New"/>
                <w:sz w:val="30"/>
                <w:szCs w:val="30"/>
              </w:rPr>
              <w:t>6</w:t>
            </w:r>
            <w:r w:rsidR="001F55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332275" w:rsidRPr="00D36B78" w:rsidRDefault="00332275" w:rsidP="0033227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332275" w:rsidRPr="00D36B78" w:rsidRDefault="00A2301C" w:rsidP="001F5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F55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:rsidR="00332275" w:rsidRPr="00D36B78" w:rsidRDefault="00332275" w:rsidP="001F5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A2301C">
              <w:rPr>
                <w:rFonts w:ascii="Angsana New" w:hAnsi="Angsana New"/>
                <w:sz w:val="30"/>
                <w:szCs w:val="30"/>
              </w:rPr>
              <w:t>6</w:t>
            </w:r>
            <w:r w:rsidR="001F55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332275" w:rsidRPr="00D36B78" w:rsidRDefault="00332275" w:rsidP="00332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32275" w:rsidRPr="00D36B78" w:rsidRDefault="00A2301C" w:rsidP="001F5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F552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84DFE" w:rsidRPr="00D36B78" w:rsidTr="00A4434D">
        <w:trPr>
          <w:cantSplit/>
          <w:trHeight w:val="389"/>
          <w:tblHeader/>
        </w:trPr>
        <w:tc>
          <w:tcPr>
            <w:tcW w:w="2509" w:type="dxa"/>
          </w:tcPr>
          <w:p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2"/>
          </w:tcPr>
          <w:p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162" w:type="dxa"/>
            <w:gridSpan w:val="3"/>
          </w:tcPr>
          <w:p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0" w:type="dxa"/>
          </w:tcPr>
          <w:p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850" w:type="dxa"/>
            <w:gridSpan w:val="9"/>
          </w:tcPr>
          <w:p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  <w:tc>
          <w:tcPr>
            <w:tcW w:w="180" w:type="dxa"/>
          </w:tcPr>
          <w:p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90" w:type="dxa"/>
          </w:tcPr>
          <w:p w:rsidR="00984DFE" w:rsidRPr="00D36B78" w:rsidRDefault="00984DFE" w:rsidP="00A4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</w:tr>
      <w:tr w:rsidR="00984DFE" w:rsidRPr="00D36B78" w:rsidTr="00A4434D">
        <w:trPr>
          <w:cantSplit/>
        </w:trPr>
        <w:tc>
          <w:tcPr>
            <w:tcW w:w="2509" w:type="dxa"/>
            <w:hideMark/>
          </w:tcPr>
          <w:p w:rsidR="00984DFE" w:rsidRPr="00D36B78" w:rsidRDefault="00984DFE" w:rsidP="00A4434D">
            <w:pPr>
              <w:spacing w:line="240" w:lineRule="auto"/>
              <w:ind w:right="-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980" w:type="dxa"/>
            <w:gridSpan w:val="2"/>
          </w:tcPr>
          <w:p w:rsidR="00984DFE" w:rsidRPr="00D36B78" w:rsidRDefault="00984DFE" w:rsidP="00A4434D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:rsidR="00984DFE" w:rsidRPr="00D36B78" w:rsidRDefault="00984DFE" w:rsidP="00A4434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</w:tcPr>
          <w:p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gridSpan w:val="2"/>
          </w:tcPr>
          <w:p w:rsidR="00984DFE" w:rsidRPr="00D36B78" w:rsidRDefault="00984DFE" w:rsidP="00A4434D">
            <w:pPr>
              <w:pStyle w:val="acctfourfigures"/>
              <w:tabs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:rsidR="00984DFE" w:rsidRPr="00D36B78" w:rsidRDefault="00984DFE" w:rsidP="00A4434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984DFE" w:rsidRPr="00D36B78" w:rsidRDefault="00984DFE" w:rsidP="00A4434D">
            <w:pPr>
              <w:pStyle w:val="acctfourfigures"/>
              <w:tabs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:rsidR="00984DFE" w:rsidRPr="00D36B78" w:rsidRDefault="00984DFE" w:rsidP="00A4434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:rsidR="00984DFE" w:rsidRPr="00D36B78" w:rsidRDefault="00984DFE" w:rsidP="00A4434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984DFE" w:rsidRPr="00D36B78" w:rsidRDefault="00984DFE" w:rsidP="00A4434D">
            <w:pPr>
              <w:pStyle w:val="acctfourfigures"/>
              <w:tabs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:rsidR="00984DFE" w:rsidRPr="00D36B78" w:rsidRDefault="00984DFE" w:rsidP="00A4434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0" w:type="dxa"/>
          </w:tcPr>
          <w:p w:rsidR="00984DFE" w:rsidRPr="00D36B78" w:rsidRDefault="00984DFE" w:rsidP="00A4434D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380170" w:rsidRPr="00D36B78" w:rsidTr="00A4434D">
        <w:trPr>
          <w:cantSplit/>
        </w:trPr>
        <w:tc>
          <w:tcPr>
            <w:tcW w:w="2509" w:type="dxa"/>
            <w:hideMark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 เสริมสุข โฮลดิ้งส์ จำกัด</w:t>
            </w:r>
          </w:p>
        </w:tc>
        <w:tc>
          <w:tcPr>
            <w:tcW w:w="1980" w:type="dxa"/>
            <w:gridSpan w:val="2"/>
            <w:hideMark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9" w:hanging="29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การลงทุนและถือหุ้นในบริษัทอื่น</w:t>
            </w:r>
          </w:p>
        </w:tc>
        <w:tc>
          <w:tcPr>
            <w:tcW w:w="178" w:type="dxa"/>
          </w:tcPr>
          <w:p w:rsidR="00380170" w:rsidRPr="00D36B78" w:rsidRDefault="00380170" w:rsidP="0038017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</w:tcPr>
          <w:p w:rsidR="00380170" w:rsidRPr="00D36B78" w:rsidRDefault="00380170" w:rsidP="00380170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80170" w:rsidRPr="00D36B78" w:rsidRDefault="00380170" w:rsidP="00380170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080" w:type="dxa"/>
            <w:gridSpan w:val="2"/>
          </w:tcPr>
          <w:p w:rsidR="00380170" w:rsidRPr="00D36B78" w:rsidRDefault="00380170" w:rsidP="00380170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80170" w:rsidRPr="00D36B78" w:rsidRDefault="00380170" w:rsidP="00380170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:rsidR="00380170" w:rsidRPr="00D36B78" w:rsidRDefault="00380170" w:rsidP="0038017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0170" w:rsidRPr="00D36B78" w:rsidTr="00A4434D">
        <w:trPr>
          <w:cantSplit/>
        </w:trPr>
        <w:tc>
          <w:tcPr>
            <w:tcW w:w="2509" w:type="dxa"/>
            <w:hideMark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36B78">
              <w:rPr>
                <w:rFonts w:ascii="Angsana New" w:hAnsi="Angsana New"/>
                <w:spacing w:val="-8"/>
                <w:sz w:val="30"/>
                <w:szCs w:val="30"/>
              </w:rPr>
              <w:t>Great Brands Limited</w:t>
            </w:r>
          </w:p>
        </w:tc>
        <w:tc>
          <w:tcPr>
            <w:tcW w:w="1980" w:type="dxa"/>
            <w:gridSpan w:val="2"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บริหารตราสินค้า</w:t>
            </w:r>
          </w:p>
        </w:tc>
        <w:tc>
          <w:tcPr>
            <w:tcW w:w="178" w:type="dxa"/>
          </w:tcPr>
          <w:p w:rsidR="00380170" w:rsidRPr="00D36B78" w:rsidRDefault="00380170" w:rsidP="0038017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</w:tcPr>
          <w:p w:rsidR="00380170" w:rsidRPr="00D36B78" w:rsidRDefault="00380170" w:rsidP="00380170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080" w:type="dxa"/>
            <w:gridSpan w:val="2"/>
          </w:tcPr>
          <w:p w:rsidR="00380170" w:rsidRPr="00D36B78" w:rsidRDefault="00380170" w:rsidP="00380170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260" w:type="dxa"/>
            <w:gridSpan w:val="2"/>
          </w:tcPr>
          <w:p w:rsidR="00380170" w:rsidRPr="00816EAC" w:rsidRDefault="00380170" w:rsidP="0038017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jc w:val="center"/>
              <w:rPr>
                <w:rFonts w:ascii="Angsana New" w:hAnsi="Angsana New"/>
                <w:color w:val="0D0D0D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170" w:type="dxa"/>
            <w:gridSpan w:val="2"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80" w:type="dxa"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80170" w:rsidRPr="00574C1D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180" w:type="dxa"/>
          </w:tcPr>
          <w:p w:rsidR="00380170" w:rsidRPr="00D36B78" w:rsidRDefault="00380170" w:rsidP="00380170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180" w:type="dxa"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0170" w:rsidRPr="00D36B78" w:rsidTr="00332275">
        <w:trPr>
          <w:cantSplit/>
        </w:trPr>
        <w:tc>
          <w:tcPr>
            <w:tcW w:w="2509" w:type="dxa"/>
            <w:tcBorders>
              <w:bottom w:val="nil"/>
            </w:tcBorders>
            <w:hideMark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  เสริมสุข เทรนนิ่ง จำกัด</w:t>
            </w:r>
          </w:p>
        </w:tc>
        <w:tc>
          <w:tcPr>
            <w:tcW w:w="1980" w:type="dxa"/>
            <w:gridSpan w:val="2"/>
            <w:tcBorders>
              <w:bottom w:val="nil"/>
            </w:tcBorders>
            <w:hideMark/>
          </w:tcPr>
          <w:p w:rsidR="00380170" w:rsidRPr="00D36B78" w:rsidRDefault="00380170" w:rsidP="00380170">
            <w:pPr>
              <w:tabs>
                <w:tab w:val="clear" w:pos="454"/>
                <w:tab w:val="decimal" w:pos="461"/>
              </w:tabs>
              <w:ind w:left="299" w:hanging="299"/>
              <w:rPr>
                <w:rFonts w:ascii="Angsana New" w:hAnsi="Angsana New"/>
                <w:b/>
                <w:bCs/>
                <w:lang w:val="en-GB" w:eastAsia="en-GB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บริการพัฒนาบุคลากรและองค์กร</w:t>
            </w:r>
          </w:p>
        </w:tc>
        <w:tc>
          <w:tcPr>
            <w:tcW w:w="178" w:type="dxa"/>
            <w:tcBorders>
              <w:bottom w:val="nil"/>
            </w:tcBorders>
          </w:tcPr>
          <w:p w:rsidR="00380170" w:rsidRPr="00D36B78" w:rsidRDefault="00380170" w:rsidP="0038017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:rsidR="00380170" w:rsidRDefault="00380170" w:rsidP="00380170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80170" w:rsidRPr="00D36B78" w:rsidRDefault="00380170" w:rsidP="00380170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080" w:type="dxa"/>
            <w:gridSpan w:val="2"/>
            <w:tcBorders>
              <w:bottom w:val="nil"/>
            </w:tcBorders>
          </w:tcPr>
          <w:p w:rsidR="00380170" w:rsidRPr="00D36B78" w:rsidRDefault="00380170" w:rsidP="00380170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80170" w:rsidRPr="00D36B78" w:rsidRDefault="00380170" w:rsidP="00380170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B78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  <w:tcBorders>
              <w:bottom w:val="nil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:rsidR="00380170" w:rsidRPr="00D36B78" w:rsidRDefault="00380170" w:rsidP="0038017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tcBorders>
              <w:bottom w:val="nil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0170" w:rsidRPr="00D36B78" w:rsidTr="00332275">
        <w:trPr>
          <w:cantSplit/>
          <w:trHeight w:val="197"/>
        </w:trPr>
        <w:tc>
          <w:tcPr>
            <w:tcW w:w="2509" w:type="dxa"/>
            <w:tcBorders>
              <w:top w:val="nil"/>
              <w:bottom w:val="nil"/>
            </w:tcBorders>
            <w:hideMark/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380170" w:rsidRPr="00D36B78" w:rsidRDefault="00380170" w:rsidP="0038017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</w:tcPr>
          <w:p w:rsidR="00380170" w:rsidRPr="00D36B78" w:rsidRDefault="00380170" w:rsidP="00380170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80170" w:rsidRPr="00D36B78" w:rsidRDefault="00380170" w:rsidP="0038017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380170" w:rsidRPr="00D36B78" w:rsidRDefault="00380170" w:rsidP="00380170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vAlign w:val="bottom"/>
          </w:tcPr>
          <w:p w:rsidR="00380170" w:rsidRPr="00D36B78" w:rsidRDefault="00380170" w:rsidP="00380170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380170" w:rsidRPr="00D36B78" w:rsidRDefault="00380170" w:rsidP="00380170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380170" w:rsidRPr="00D36B78" w:rsidRDefault="00380170" w:rsidP="00380170">
            <w:pPr>
              <w:pStyle w:val="acctfourfigures"/>
              <w:tabs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</w:rPr>
              <w:t>606,634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</w:rPr>
              <w:t>606,634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80170" w:rsidRPr="00D36B78" w:rsidRDefault="00380170" w:rsidP="0038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4434D" w:rsidRPr="00D36B78" w:rsidRDefault="00A4434D" w:rsidP="00D76B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E549B9" w:rsidRPr="00D36B78" w:rsidRDefault="004D0C92" w:rsidP="00D76B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D36B78">
        <w:rPr>
          <w:rFonts w:ascii="Angsana New" w:hAnsi="Angsana New" w:cs="Angsana New"/>
          <w:sz w:val="30"/>
          <w:szCs w:val="30"/>
          <w:cs/>
        </w:rPr>
        <w:t>บริษัทย่อยทั้งหมดดำเนินธุรกิจในประเทศไทยยกเว้น</w:t>
      </w:r>
      <w:r w:rsidRPr="00D36B78">
        <w:rPr>
          <w:rFonts w:ascii="Angsana New" w:hAnsi="Angsana New" w:cs="Angsana New"/>
          <w:spacing w:val="-8"/>
          <w:sz w:val="30"/>
          <w:szCs w:val="30"/>
        </w:rPr>
        <w:t xml:space="preserve"> Great Brands Limited</w:t>
      </w:r>
      <w:r w:rsidRPr="00D36B78">
        <w:rPr>
          <w:rFonts w:ascii="Angsana New" w:hAnsi="Angsana New" w:cs="Angsana New"/>
          <w:sz w:val="30"/>
          <w:szCs w:val="30"/>
        </w:rPr>
        <w:t xml:space="preserve"> </w:t>
      </w:r>
      <w:r w:rsidRPr="00D36B78">
        <w:rPr>
          <w:rFonts w:ascii="Angsana New" w:hAnsi="Angsana New" w:cs="Angsana New"/>
          <w:sz w:val="30"/>
          <w:szCs w:val="30"/>
          <w:cs/>
        </w:rPr>
        <w:t>ดำเนินธุรกิจในประเทศฮ่องกง</w:t>
      </w:r>
    </w:p>
    <w:p w:rsidR="00C51DA5" w:rsidRPr="00D36B78" w:rsidRDefault="00C51DA5" w:rsidP="006B2351">
      <w:pPr>
        <w:tabs>
          <w:tab w:val="clear" w:pos="907"/>
        </w:tabs>
        <w:spacing w:line="240" w:lineRule="auto"/>
        <w:ind w:right="387"/>
        <w:jc w:val="thaiDistribute"/>
        <w:rPr>
          <w:rFonts w:ascii="Angsana New" w:hAnsi="Angsana New"/>
          <w:color w:val="000000"/>
          <w:sz w:val="30"/>
          <w:szCs w:val="30"/>
          <w:highlight w:val="yellow"/>
          <w:cs/>
        </w:rPr>
        <w:sectPr w:rsidR="00C51DA5" w:rsidRPr="00D36B78" w:rsidSect="00E67BC6">
          <w:footerReference w:type="first" r:id="rId19"/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titlePg/>
        </w:sectPr>
      </w:pPr>
    </w:p>
    <w:p w:rsidR="00B155AC" w:rsidRPr="006B2351" w:rsidRDefault="008B6F23" w:rsidP="00194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194490">
        <w:rPr>
          <w:rFonts w:ascii="Angsana New" w:hAnsi="Angsana New"/>
          <w:b/>
          <w:bCs/>
          <w:sz w:val="30"/>
          <w:szCs w:val="30"/>
        </w:rPr>
        <w:tab/>
      </w:r>
      <w:r w:rsidR="004818D9" w:rsidRPr="00D36B7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:rsidR="00210C85" w:rsidRPr="007A5148" w:rsidRDefault="00210C85" w:rsidP="00210C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</w:rPr>
      </w:pPr>
    </w:p>
    <w:p w:rsidR="0036699E" w:rsidRPr="00E30AF3" w:rsidRDefault="0036699E" w:rsidP="0036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342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E30AF3">
        <w:rPr>
          <w:rFonts w:ascii="Angsana New" w:hAnsi="Angsana New"/>
          <w:color w:val="000000"/>
          <w:spacing w:val="4"/>
          <w:sz w:val="30"/>
          <w:szCs w:val="30"/>
          <w:cs/>
        </w:rPr>
        <w:t>การซื้อ จำหน่ายและโอนอาคารและอุปกรณ์ระหว่างงวดเก</w:t>
      </w:r>
      <w:r w:rsidRPr="00E30AF3">
        <w:rPr>
          <w:rFonts w:ascii="Angsana New" w:hAnsi="Angsana New" w:hint="cs"/>
          <w:color w:val="000000"/>
          <w:spacing w:val="4"/>
          <w:sz w:val="30"/>
          <w:szCs w:val="30"/>
          <w:cs/>
        </w:rPr>
        <w:t>้า</w:t>
      </w:r>
      <w:r w:rsidRPr="00E30AF3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เดือนสิ้นสุดวันที่ </w:t>
      </w:r>
      <w:r w:rsidRPr="002A3567">
        <w:rPr>
          <w:rFonts w:ascii="Angsana New" w:hAnsi="Angsana New" w:hint="cs"/>
          <w:spacing w:val="-4"/>
          <w:sz w:val="30"/>
          <w:szCs w:val="30"/>
          <w:cs/>
        </w:rPr>
        <w:t>30 มิถุนายน</w:t>
      </w:r>
      <w:r w:rsidRPr="00D36B78">
        <w:rPr>
          <w:rFonts w:ascii="Angsana New" w:hAnsi="Angsana New"/>
          <w:sz w:val="30"/>
          <w:szCs w:val="30"/>
          <w:cs/>
        </w:rPr>
        <w:t xml:space="preserve"> </w:t>
      </w:r>
      <w:r w:rsidRPr="00E30AF3">
        <w:rPr>
          <w:rFonts w:ascii="Angsana New" w:hAnsi="Angsana New"/>
          <w:spacing w:val="4"/>
          <w:sz w:val="30"/>
          <w:szCs w:val="30"/>
          <w:cs/>
        </w:rPr>
        <w:t>25</w:t>
      </w:r>
      <w:r w:rsidRPr="00E30AF3">
        <w:rPr>
          <w:rFonts w:ascii="Angsana New" w:hAnsi="Angsana New"/>
          <w:spacing w:val="4"/>
          <w:sz w:val="30"/>
          <w:szCs w:val="30"/>
        </w:rPr>
        <w:t>6</w:t>
      </w:r>
      <w:r w:rsidR="00250388">
        <w:rPr>
          <w:rFonts w:ascii="Angsana New" w:hAnsi="Angsana New"/>
          <w:spacing w:val="4"/>
          <w:sz w:val="30"/>
          <w:szCs w:val="30"/>
        </w:rPr>
        <w:t>2</w:t>
      </w:r>
      <w:r w:rsidRPr="00E30AF3">
        <w:rPr>
          <w:rFonts w:ascii="Angsana New" w:hAnsi="Angsana New"/>
          <w:spacing w:val="4"/>
          <w:sz w:val="30"/>
          <w:szCs w:val="30"/>
          <w:cs/>
        </w:rPr>
        <w:t xml:space="preserve"> และ </w:t>
      </w:r>
      <w:r w:rsidRPr="00E30AF3">
        <w:rPr>
          <w:rFonts w:ascii="Angsana New" w:hAnsi="Angsana New"/>
          <w:spacing w:val="4"/>
          <w:sz w:val="30"/>
          <w:szCs w:val="30"/>
        </w:rPr>
        <w:t>256</w:t>
      </w:r>
      <w:r w:rsidR="00250388">
        <w:rPr>
          <w:rFonts w:ascii="Angsana New" w:hAnsi="Angsana New"/>
          <w:spacing w:val="4"/>
          <w:sz w:val="30"/>
          <w:szCs w:val="30"/>
        </w:rPr>
        <w:t>1</w:t>
      </w:r>
      <w:r w:rsidRPr="00E30AF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E30AF3">
        <w:rPr>
          <w:rFonts w:ascii="Angsana New" w:hAnsi="Angsana New"/>
          <w:color w:val="000000"/>
          <w:spacing w:val="4"/>
          <w:sz w:val="30"/>
          <w:szCs w:val="30"/>
          <w:cs/>
        </w:rPr>
        <w:t>มีดังนี้</w:t>
      </w:r>
    </w:p>
    <w:p w:rsidR="0036699E" w:rsidRPr="00356084" w:rsidRDefault="0036699E" w:rsidP="0036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7" w:right="-43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70"/>
      </w:tblGrid>
      <w:tr w:rsidR="0036699E" w:rsidRPr="00356084" w:rsidTr="006A3DDB">
        <w:tc>
          <w:tcPr>
            <w:tcW w:w="3870" w:type="dxa"/>
          </w:tcPr>
          <w:p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6699E" w:rsidRPr="00356084" w:rsidTr="006A3DDB">
        <w:tc>
          <w:tcPr>
            <w:tcW w:w="3870" w:type="dxa"/>
          </w:tcPr>
          <w:p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2520" w:type="dxa"/>
            <w:gridSpan w:val="3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5608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36699E" w:rsidRPr="00356084" w:rsidTr="006A3DDB">
        <w:tc>
          <w:tcPr>
            <w:tcW w:w="3870" w:type="dxa"/>
          </w:tcPr>
          <w:p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36699E" w:rsidRPr="00356084" w:rsidTr="006A3DDB">
        <w:tc>
          <w:tcPr>
            <w:tcW w:w="3870" w:type="dxa"/>
          </w:tcPr>
          <w:p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36699E" w:rsidRPr="00356084" w:rsidTr="006A3DDB">
        <w:tc>
          <w:tcPr>
            <w:tcW w:w="3870" w:type="dxa"/>
          </w:tcPr>
          <w:p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36699E" w:rsidRPr="00356084" w:rsidTr="006A3DDB">
        <w:tc>
          <w:tcPr>
            <w:tcW w:w="3870" w:type="dxa"/>
          </w:tcPr>
          <w:p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36699E" w:rsidRPr="00356084" w:rsidTr="006A3DDB">
        <w:tc>
          <w:tcPr>
            <w:tcW w:w="3870" w:type="dxa"/>
          </w:tcPr>
          <w:p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4344" w:rsidRPr="00356084" w:rsidTr="006A3DDB">
        <w:tc>
          <w:tcPr>
            <w:tcW w:w="3870" w:type="dxa"/>
          </w:tcPr>
          <w:p w:rsidR="00C64344" w:rsidRPr="00356084" w:rsidRDefault="00C64344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</w:tcPr>
          <w:p w:rsidR="00C64344" w:rsidRPr="00356084" w:rsidRDefault="00C64344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64344" w:rsidRPr="00356084" w:rsidRDefault="00C64344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4344" w:rsidRPr="00356084" w:rsidRDefault="00C64344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64344" w:rsidRPr="00356084" w:rsidRDefault="00C64344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4344" w:rsidRPr="00356084" w:rsidRDefault="00C64344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64344" w:rsidRPr="00356084" w:rsidRDefault="00C64344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4344" w:rsidRDefault="00C64344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20,912</w:t>
            </w:r>
          </w:p>
        </w:tc>
      </w:tr>
      <w:tr w:rsidR="00C64344" w:rsidRPr="00356084" w:rsidTr="006A3DDB">
        <w:tc>
          <w:tcPr>
            <w:tcW w:w="3870" w:type="dxa"/>
          </w:tcPr>
          <w:p w:rsidR="00C64344" w:rsidRPr="00356084" w:rsidRDefault="00C64344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080" w:type="dxa"/>
          </w:tcPr>
          <w:p w:rsidR="00C64344" w:rsidRPr="00356084" w:rsidRDefault="00C64344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33,977</w:t>
            </w:r>
          </w:p>
        </w:tc>
        <w:tc>
          <w:tcPr>
            <w:tcW w:w="270" w:type="dxa"/>
          </w:tcPr>
          <w:p w:rsidR="00C64344" w:rsidRPr="00356084" w:rsidRDefault="00C64344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4344" w:rsidRPr="00356084" w:rsidRDefault="00C64344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64344" w:rsidRPr="00356084" w:rsidRDefault="00C64344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4344" w:rsidRPr="00356084" w:rsidRDefault="00C64344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21,545</w:t>
            </w:r>
          </w:p>
        </w:tc>
        <w:tc>
          <w:tcPr>
            <w:tcW w:w="270" w:type="dxa"/>
          </w:tcPr>
          <w:p w:rsidR="00C64344" w:rsidRPr="00356084" w:rsidRDefault="00C64344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4344" w:rsidRPr="00356084" w:rsidRDefault="00C64344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22,844</w:t>
            </w:r>
          </w:p>
        </w:tc>
      </w:tr>
      <w:tr w:rsidR="0036699E" w:rsidRPr="00356084" w:rsidTr="006A3DDB">
        <w:tc>
          <w:tcPr>
            <w:tcW w:w="3870" w:type="dxa"/>
          </w:tcPr>
          <w:p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</w:t>
            </w:r>
          </w:p>
        </w:tc>
        <w:tc>
          <w:tcPr>
            <w:tcW w:w="1080" w:type="dxa"/>
          </w:tcPr>
          <w:p w:rsidR="0036699E" w:rsidRPr="00356084" w:rsidRDefault="00A1469A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54,759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A1469A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92,061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36699E" w:rsidRPr="00356084" w:rsidTr="006A3DDB">
        <w:tc>
          <w:tcPr>
            <w:tcW w:w="3870" w:type="dxa"/>
          </w:tcPr>
          <w:p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:rsidR="0036699E" w:rsidRPr="00356084" w:rsidRDefault="00A1469A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6,150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A1469A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4,624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699E" w:rsidRPr="00356084" w:rsidTr="006A3DDB">
        <w:tc>
          <w:tcPr>
            <w:tcW w:w="3870" w:type="dxa"/>
          </w:tcPr>
          <w:p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:rsidR="0036699E" w:rsidRPr="00356084" w:rsidRDefault="00A1469A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13,987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A1469A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9,328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36699E" w:rsidRPr="00356084" w:rsidTr="006A3DDB">
        <w:tc>
          <w:tcPr>
            <w:tcW w:w="3870" w:type="dxa"/>
          </w:tcPr>
          <w:p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080" w:type="dxa"/>
          </w:tcPr>
          <w:p w:rsidR="0036699E" w:rsidRPr="00356084" w:rsidRDefault="00A1469A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60,568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A1469A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71,971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65,729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100,973</w:t>
            </w:r>
          </w:p>
        </w:tc>
      </w:tr>
      <w:tr w:rsidR="0036699E" w:rsidRPr="00356084" w:rsidTr="006A3DDB">
        <w:tc>
          <w:tcPr>
            <w:tcW w:w="3870" w:type="dxa"/>
          </w:tcPr>
          <w:p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อุปกรณ์ส่งเสริมการตลาด</w:t>
            </w:r>
          </w:p>
        </w:tc>
        <w:tc>
          <w:tcPr>
            <w:tcW w:w="1080" w:type="dxa"/>
          </w:tcPr>
          <w:p w:rsidR="0036699E" w:rsidRPr="00356084" w:rsidRDefault="00A1469A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11,930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A1469A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4,874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36699E" w:rsidRPr="00356084" w:rsidTr="006A3DDB">
        <w:tc>
          <w:tcPr>
            <w:tcW w:w="3870" w:type="dxa"/>
          </w:tcPr>
          <w:p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6699E" w:rsidRPr="00356084" w:rsidRDefault="00A1469A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37,309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6699E" w:rsidRPr="00356084" w:rsidRDefault="00A1469A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40,877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28,000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42,536</w:t>
            </w:r>
          </w:p>
        </w:tc>
      </w:tr>
      <w:tr w:rsidR="0036699E" w:rsidRPr="00356084" w:rsidTr="006A3DDB">
        <w:tc>
          <w:tcPr>
            <w:tcW w:w="38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6699E" w:rsidRPr="00356084" w:rsidRDefault="00A1469A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218,680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6699E" w:rsidRPr="00221920" w:rsidRDefault="00A1469A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112,994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226,161</w:t>
            </w:r>
          </w:p>
        </w:tc>
        <w:tc>
          <w:tcPr>
            <w:tcW w:w="270" w:type="dxa"/>
          </w:tcPr>
          <w:p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6699E" w:rsidRPr="00221920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  <w:r w:rsidRPr="002219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736</w:t>
            </w:r>
          </w:p>
        </w:tc>
      </w:tr>
    </w:tbl>
    <w:p w:rsidR="008B6F23" w:rsidRDefault="008B6F23" w:rsidP="0036699E">
      <w:pPr>
        <w:spacing w:line="240" w:lineRule="auto"/>
        <w:rPr>
          <w:rFonts w:ascii="Angsana New" w:hAnsi="Angsana New"/>
          <w:sz w:val="30"/>
          <w:szCs w:val="30"/>
        </w:rPr>
      </w:pPr>
    </w:p>
    <w:p w:rsidR="0036699E" w:rsidRPr="0036699E" w:rsidRDefault="0036699E" w:rsidP="003C2CCB">
      <w:pPr>
        <w:pStyle w:val="Title"/>
        <w:rPr>
          <w:sz w:val="2"/>
          <w:szCs w:val="2"/>
        </w:rPr>
      </w:pPr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47"/>
        <w:gridCol w:w="1103"/>
        <w:gridCol w:w="237"/>
        <w:gridCol w:w="33"/>
        <w:gridCol w:w="1080"/>
        <w:gridCol w:w="236"/>
        <w:gridCol w:w="34"/>
        <w:gridCol w:w="1080"/>
      </w:tblGrid>
      <w:tr w:rsidR="0036699E" w:rsidRPr="00356084" w:rsidTr="006A3DDB">
        <w:tc>
          <w:tcPr>
            <w:tcW w:w="4050" w:type="dxa"/>
          </w:tcPr>
          <w:p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9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99E" w:rsidRPr="00356084" w:rsidTr="006A3DDB">
        <w:tc>
          <w:tcPr>
            <w:tcW w:w="4050" w:type="dxa"/>
          </w:tcPr>
          <w:p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 30 มิถุนายน</w:t>
            </w:r>
          </w:p>
        </w:tc>
        <w:tc>
          <w:tcPr>
            <w:tcW w:w="2430" w:type="dxa"/>
            <w:gridSpan w:val="3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5608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7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3" w:type="dxa"/>
            <w:gridSpan w:val="5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36699E" w:rsidRPr="00356084" w:rsidTr="006A3DDB">
        <w:tc>
          <w:tcPr>
            <w:tcW w:w="4050" w:type="dxa"/>
          </w:tcPr>
          <w:p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7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37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36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36699E" w:rsidRPr="00356084" w:rsidTr="006A3DDB">
        <w:tc>
          <w:tcPr>
            <w:tcW w:w="4050" w:type="dxa"/>
          </w:tcPr>
          <w:p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47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37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36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36699E" w:rsidRPr="00356084" w:rsidTr="006A3DDB">
        <w:tc>
          <w:tcPr>
            <w:tcW w:w="4050" w:type="dxa"/>
          </w:tcPr>
          <w:p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7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237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36699E" w:rsidRPr="00356084" w:rsidTr="006A3DDB">
        <w:tc>
          <w:tcPr>
            <w:tcW w:w="4050" w:type="dxa"/>
          </w:tcPr>
          <w:p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37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36699E" w:rsidRPr="00356084" w:rsidTr="006A3DDB">
        <w:tc>
          <w:tcPr>
            <w:tcW w:w="4050" w:type="dxa"/>
          </w:tcPr>
          <w:p w:rsidR="0036699E" w:rsidRPr="00356084" w:rsidRDefault="0036699E" w:rsidP="00B46D6D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9"/>
          </w:tcPr>
          <w:p w:rsidR="0036699E" w:rsidRPr="00356084" w:rsidRDefault="0036699E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4344" w:rsidRPr="00356084" w:rsidTr="006A3DDB">
        <w:tc>
          <w:tcPr>
            <w:tcW w:w="4050" w:type="dxa"/>
          </w:tcPr>
          <w:p w:rsidR="00C64344" w:rsidRPr="00356084" w:rsidRDefault="00C64344" w:rsidP="00C64344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</w:tcPr>
          <w:p w:rsidR="00C64344" w:rsidRPr="00356084" w:rsidRDefault="00C64344" w:rsidP="00C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:rsidR="00C64344" w:rsidRPr="00356084" w:rsidRDefault="00C64344" w:rsidP="00C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:rsidR="00C64344" w:rsidRPr="00356084" w:rsidRDefault="00C64344" w:rsidP="00C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C64344" w:rsidRPr="00356084" w:rsidRDefault="00C64344" w:rsidP="00C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4344" w:rsidRPr="00356084" w:rsidRDefault="00C64344" w:rsidP="00C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C64344" w:rsidRPr="00356084" w:rsidRDefault="00C64344" w:rsidP="00C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4344" w:rsidRPr="00356084" w:rsidRDefault="00C64344" w:rsidP="00C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20,912</w:t>
            </w:r>
          </w:p>
        </w:tc>
      </w:tr>
      <w:tr w:rsidR="00C64344" w:rsidRPr="00356084" w:rsidTr="006A3DDB">
        <w:tc>
          <w:tcPr>
            <w:tcW w:w="4050" w:type="dxa"/>
          </w:tcPr>
          <w:p w:rsidR="00C64344" w:rsidRPr="00356084" w:rsidRDefault="00C64344" w:rsidP="00C64344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080" w:type="dxa"/>
          </w:tcPr>
          <w:p w:rsidR="00C64344" w:rsidRPr="00356084" w:rsidRDefault="00C64344" w:rsidP="00C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33,672</w:t>
            </w:r>
          </w:p>
        </w:tc>
        <w:tc>
          <w:tcPr>
            <w:tcW w:w="247" w:type="dxa"/>
          </w:tcPr>
          <w:p w:rsidR="00C64344" w:rsidRPr="00356084" w:rsidRDefault="00C64344" w:rsidP="00C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:rsidR="00C64344" w:rsidRPr="00356084" w:rsidRDefault="00C64344" w:rsidP="00C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C64344" w:rsidRPr="00356084" w:rsidRDefault="00C64344" w:rsidP="00C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4344" w:rsidRPr="00356084" w:rsidRDefault="00C64344" w:rsidP="00C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17,983</w:t>
            </w:r>
          </w:p>
        </w:tc>
        <w:tc>
          <w:tcPr>
            <w:tcW w:w="270" w:type="dxa"/>
            <w:gridSpan w:val="2"/>
          </w:tcPr>
          <w:p w:rsidR="00C64344" w:rsidRPr="00356084" w:rsidRDefault="00C64344" w:rsidP="00C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4344" w:rsidRPr="00356084" w:rsidRDefault="00C64344" w:rsidP="00C6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22,844</w:t>
            </w:r>
          </w:p>
        </w:tc>
      </w:tr>
      <w:tr w:rsidR="0036699E" w:rsidRPr="00356084" w:rsidTr="006A3DDB">
        <w:tc>
          <w:tcPr>
            <w:tcW w:w="4050" w:type="dxa"/>
          </w:tcPr>
          <w:p w:rsidR="0036699E" w:rsidRPr="00356084" w:rsidRDefault="0036699E" w:rsidP="0036699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</w:t>
            </w:r>
          </w:p>
        </w:tc>
        <w:tc>
          <w:tcPr>
            <w:tcW w:w="1080" w:type="dxa"/>
          </w:tcPr>
          <w:p w:rsidR="0036699E" w:rsidRPr="00356084" w:rsidRDefault="00623FAB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43,012</w:t>
            </w:r>
          </w:p>
        </w:tc>
        <w:tc>
          <w:tcPr>
            <w:tcW w:w="247" w:type="dxa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:rsidR="0036699E" w:rsidRPr="00356084" w:rsidRDefault="00623FAB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  <w:gridSpan w:val="2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63,556</w:t>
            </w:r>
          </w:p>
        </w:tc>
        <w:tc>
          <w:tcPr>
            <w:tcW w:w="270" w:type="dxa"/>
            <w:gridSpan w:val="2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36699E" w:rsidRPr="00356084" w:rsidTr="006A3DDB">
        <w:tc>
          <w:tcPr>
            <w:tcW w:w="4050" w:type="dxa"/>
          </w:tcPr>
          <w:p w:rsidR="0036699E" w:rsidRPr="00356084" w:rsidRDefault="0036699E" w:rsidP="0036699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:rsidR="0036699E" w:rsidRPr="00356084" w:rsidRDefault="00623FAB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6,150</w:t>
            </w:r>
          </w:p>
        </w:tc>
        <w:tc>
          <w:tcPr>
            <w:tcW w:w="247" w:type="dxa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:rsidR="0036699E" w:rsidRPr="00356084" w:rsidRDefault="00623FAB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4,404</w:t>
            </w:r>
          </w:p>
        </w:tc>
        <w:tc>
          <w:tcPr>
            <w:tcW w:w="270" w:type="dxa"/>
            <w:gridSpan w:val="2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699E" w:rsidRPr="00356084" w:rsidTr="006A3DDB">
        <w:tc>
          <w:tcPr>
            <w:tcW w:w="4050" w:type="dxa"/>
          </w:tcPr>
          <w:p w:rsidR="0036699E" w:rsidRPr="00356084" w:rsidRDefault="0036699E" w:rsidP="0036699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:rsidR="0036699E" w:rsidRPr="00356084" w:rsidRDefault="00623FAB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13,475</w:t>
            </w:r>
          </w:p>
        </w:tc>
        <w:tc>
          <w:tcPr>
            <w:tcW w:w="247" w:type="dxa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:rsidR="0036699E" w:rsidRPr="00356084" w:rsidRDefault="00623FAB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  <w:gridSpan w:val="2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8,851</w:t>
            </w:r>
          </w:p>
        </w:tc>
        <w:tc>
          <w:tcPr>
            <w:tcW w:w="270" w:type="dxa"/>
            <w:gridSpan w:val="2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36699E" w:rsidRPr="00356084" w:rsidTr="006A3DDB">
        <w:tc>
          <w:tcPr>
            <w:tcW w:w="4050" w:type="dxa"/>
          </w:tcPr>
          <w:p w:rsidR="0036699E" w:rsidRPr="00356084" w:rsidRDefault="0036699E" w:rsidP="0036699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080" w:type="dxa"/>
          </w:tcPr>
          <w:p w:rsidR="0036699E" w:rsidRPr="00356084" w:rsidRDefault="00623FAB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60,568</w:t>
            </w:r>
          </w:p>
        </w:tc>
        <w:tc>
          <w:tcPr>
            <w:tcW w:w="247" w:type="dxa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:rsidR="0036699E" w:rsidRPr="00356084" w:rsidRDefault="00623FAB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71,926</w:t>
            </w:r>
          </w:p>
        </w:tc>
        <w:tc>
          <w:tcPr>
            <w:tcW w:w="270" w:type="dxa"/>
            <w:gridSpan w:val="2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65,729</w:t>
            </w:r>
          </w:p>
        </w:tc>
        <w:tc>
          <w:tcPr>
            <w:tcW w:w="270" w:type="dxa"/>
            <w:gridSpan w:val="2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100,973</w:t>
            </w:r>
          </w:p>
        </w:tc>
      </w:tr>
      <w:tr w:rsidR="0036699E" w:rsidRPr="00356084" w:rsidTr="006A3DDB">
        <w:tc>
          <w:tcPr>
            <w:tcW w:w="4050" w:type="dxa"/>
          </w:tcPr>
          <w:p w:rsidR="0036699E" w:rsidRPr="00356084" w:rsidRDefault="0036699E" w:rsidP="0036699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อุปกรณ์ส่งเสริมการตลาด</w:t>
            </w:r>
          </w:p>
        </w:tc>
        <w:tc>
          <w:tcPr>
            <w:tcW w:w="1080" w:type="dxa"/>
          </w:tcPr>
          <w:p w:rsidR="0036699E" w:rsidRPr="00356084" w:rsidRDefault="00623FAB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11,930</w:t>
            </w:r>
          </w:p>
        </w:tc>
        <w:tc>
          <w:tcPr>
            <w:tcW w:w="247" w:type="dxa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:rsidR="0036699E" w:rsidRPr="00356084" w:rsidRDefault="00623FAB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  <w:gridSpan w:val="2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4,874</w:t>
            </w:r>
          </w:p>
        </w:tc>
        <w:tc>
          <w:tcPr>
            <w:tcW w:w="270" w:type="dxa"/>
            <w:gridSpan w:val="2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36699E" w:rsidRPr="00356084" w:rsidTr="006A3DDB">
        <w:tc>
          <w:tcPr>
            <w:tcW w:w="4050" w:type="dxa"/>
          </w:tcPr>
          <w:p w:rsidR="0036699E" w:rsidRPr="00356084" w:rsidRDefault="0036699E" w:rsidP="0036699E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6699E" w:rsidRPr="00356084" w:rsidRDefault="00623FAB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31,527</w:t>
            </w:r>
          </w:p>
        </w:tc>
        <w:tc>
          <w:tcPr>
            <w:tcW w:w="247" w:type="dxa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36699E" w:rsidRPr="00356084" w:rsidRDefault="00623FAB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36,850</w:t>
            </w:r>
          </w:p>
        </w:tc>
        <w:tc>
          <w:tcPr>
            <w:tcW w:w="270" w:type="dxa"/>
            <w:gridSpan w:val="2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17,339</w:t>
            </w:r>
          </w:p>
        </w:tc>
        <w:tc>
          <w:tcPr>
            <w:tcW w:w="270" w:type="dxa"/>
            <w:gridSpan w:val="2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20,247</w:t>
            </w:r>
          </w:p>
        </w:tc>
      </w:tr>
      <w:tr w:rsidR="0036699E" w:rsidRPr="00356084" w:rsidTr="006A3DDB">
        <w:tc>
          <w:tcPr>
            <w:tcW w:w="4050" w:type="dxa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6699E" w:rsidRPr="00356084" w:rsidRDefault="00623FAB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200,334</w:t>
            </w:r>
          </w:p>
        </w:tc>
        <w:tc>
          <w:tcPr>
            <w:tcW w:w="247" w:type="dxa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:rsidR="0036699E" w:rsidRPr="0076184E" w:rsidRDefault="00623FAB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108,922</w:t>
            </w:r>
          </w:p>
        </w:tc>
        <w:tc>
          <w:tcPr>
            <w:tcW w:w="270" w:type="dxa"/>
            <w:gridSpan w:val="2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182,736</w:t>
            </w:r>
          </w:p>
        </w:tc>
        <w:tc>
          <w:tcPr>
            <w:tcW w:w="270" w:type="dxa"/>
            <w:gridSpan w:val="2"/>
          </w:tcPr>
          <w:p w:rsidR="0036699E" w:rsidRPr="00356084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6699E" w:rsidRPr="0076184E" w:rsidRDefault="0036699E" w:rsidP="0036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</w:t>
            </w:r>
            <w:r w:rsidRPr="007618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834</w:t>
            </w:r>
          </w:p>
        </w:tc>
      </w:tr>
    </w:tbl>
    <w:p w:rsidR="0036699E" w:rsidRPr="00A544BD" w:rsidRDefault="0036699E" w:rsidP="0036699E">
      <w:pPr>
        <w:spacing w:line="240" w:lineRule="auto"/>
        <w:rPr>
          <w:rFonts w:ascii="Angsana New" w:hAnsi="Angsana New"/>
          <w:sz w:val="32"/>
          <w:szCs w:val="32"/>
        </w:rPr>
      </w:pPr>
    </w:p>
    <w:p w:rsidR="0036699E" w:rsidRPr="00356084" w:rsidRDefault="0036699E" w:rsidP="0036699E">
      <w:pPr>
        <w:spacing w:line="240" w:lineRule="auto"/>
        <w:rPr>
          <w:rFonts w:ascii="Angsana New" w:hAnsi="Angsana New"/>
          <w:sz w:val="2"/>
          <w:szCs w:val="2"/>
        </w:rPr>
      </w:pPr>
    </w:p>
    <w:p w:rsidR="008D522A" w:rsidRPr="00D36B78" w:rsidRDefault="008D522A" w:rsidP="008D522A">
      <w:pPr>
        <w:spacing w:line="240" w:lineRule="auto"/>
        <w:rPr>
          <w:rFonts w:ascii="Angsana New" w:hAnsi="Angsana New"/>
          <w:sz w:val="2"/>
          <w:szCs w:val="2"/>
        </w:rPr>
      </w:pPr>
    </w:p>
    <w:p w:rsidR="008B6F23" w:rsidRPr="008B6F23" w:rsidRDefault="008B6F23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B6F23">
        <w:rPr>
          <w:rFonts w:ascii="Angsana New" w:hAnsi="Angsana New"/>
          <w:b/>
          <w:bCs/>
          <w:sz w:val="30"/>
          <w:szCs w:val="30"/>
        </w:rPr>
        <w:t xml:space="preserve">9 </w:t>
      </w:r>
      <w:r>
        <w:rPr>
          <w:rFonts w:ascii="Angsana New" w:hAnsi="Angsana New"/>
          <w:b/>
          <w:bCs/>
          <w:sz w:val="30"/>
          <w:szCs w:val="30"/>
        </w:rPr>
        <w:tab/>
      </w:r>
      <w:r w:rsidR="00A544BD" w:rsidRPr="00A544BD">
        <w:rPr>
          <w:rFonts w:ascii="Angsana New" w:hAnsi="Angsana New"/>
          <w:b/>
          <w:bCs/>
          <w:sz w:val="30"/>
          <w:szCs w:val="30"/>
          <w:cs/>
        </w:rPr>
        <w:t>ต้นทุนบริการในอดีตสำหรับผลประโยชน์ระยะยาวของพนักงานจากการปรับปรุงพระราชบัญญัติคุ้มครองแรงงาน</w:t>
      </w:r>
    </w:p>
    <w:p w:rsidR="008B6F23" w:rsidRDefault="008B6F23" w:rsidP="00A66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06775" w:rsidRDefault="00206775" w:rsidP="00CC6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0677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06775">
        <w:rPr>
          <w:rFonts w:ascii="Angsana New" w:hAnsi="Angsana New"/>
          <w:sz w:val="30"/>
          <w:szCs w:val="30"/>
        </w:rPr>
        <w:t xml:space="preserve">5 </w:t>
      </w:r>
      <w:r w:rsidRPr="00206775">
        <w:rPr>
          <w:rFonts w:ascii="Angsana New" w:hAnsi="Angsana New"/>
          <w:sz w:val="30"/>
          <w:szCs w:val="30"/>
          <w:cs/>
        </w:rPr>
        <w:t xml:space="preserve">เมษายน </w:t>
      </w:r>
      <w:r w:rsidRPr="00206775">
        <w:rPr>
          <w:rFonts w:ascii="Angsana New" w:hAnsi="Angsana New"/>
          <w:sz w:val="30"/>
          <w:szCs w:val="30"/>
        </w:rPr>
        <w:t xml:space="preserve">2562 </w:t>
      </w:r>
      <w:r w:rsidRPr="00206775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206775">
        <w:rPr>
          <w:rFonts w:ascii="Angsana New" w:hAnsi="Angsana New"/>
          <w:sz w:val="30"/>
          <w:szCs w:val="30"/>
        </w:rPr>
        <w:t xml:space="preserve">20 </w:t>
      </w:r>
      <w:r w:rsidRPr="00206775">
        <w:rPr>
          <w:rFonts w:ascii="Angsana New" w:hAnsi="Angsana New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206775">
        <w:rPr>
          <w:rFonts w:ascii="Angsana New" w:hAnsi="Angsana New"/>
          <w:sz w:val="30"/>
          <w:szCs w:val="30"/>
        </w:rPr>
        <w:t xml:space="preserve">400 </w:t>
      </w:r>
      <w:r>
        <w:rPr>
          <w:rFonts w:ascii="Angsana New" w:hAnsi="Angsana New"/>
          <w:sz w:val="30"/>
          <w:szCs w:val="30"/>
          <w:cs/>
        </w:rPr>
        <w:t>วัน กลุ่มบริษัท</w:t>
      </w:r>
      <w:r w:rsidRPr="00206775">
        <w:rPr>
          <w:rFonts w:ascii="Angsana New" w:hAnsi="Angsana New"/>
          <w:sz w:val="30"/>
          <w:szCs w:val="30"/>
          <w:cs/>
        </w:rPr>
        <w:t xml:space="preserve"> จึงแก้ไขโครงการผลประโยชน์เมื่อเกษียณแก่พนักงานเพื่อให้สอดคล้องกับพระราชบัญญัติคุ้ม</w:t>
      </w:r>
      <w:r>
        <w:rPr>
          <w:rFonts w:ascii="Angsana New" w:hAnsi="Angsana New"/>
          <w:sz w:val="30"/>
          <w:szCs w:val="30"/>
          <w:cs/>
        </w:rPr>
        <w:t>ครองแรงงานฉบับปรับปรุงในไตรมาส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206775">
        <w:rPr>
          <w:rFonts w:ascii="Angsana New" w:hAnsi="Angsana New"/>
          <w:sz w:val="30"/>
          <w:szCs w:val="30"/>
          <w:cs/>
        </w:rPr>
        <w:t xml:space="preserve">ปี </w:t>
      </w:r>
      <w:r w:rsidRPr="00206775"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/>
          <w:sz w:val="30"/>
          <w:szCs w:val="30"/>
          <w:cs/>
        </w:rPr>
        <w:t>จากการแก้ไขโครงการดังกล่าวทำให้</w:t>
      </w:r>
      <w:r w:rsidRPr="00206775">
        <w:rPr>
          <w:rFonts w:ascii="Angsana New" w:hAnsi="Angsana New"/>
          <w:sz w:val="30"/>
          <w:szCs w:val="30"/>
          <w:cs/>
        </w:rPr>
        <w:t xml:space="preserve">กลุ่มบริษัทรับรู้ประมาณการหนี้สินผลประโยชน์เมื่อเกษียณอายุ ณ วันที่ </w:t>
      </w:r>
      <w:r w:rsidRPr="00206775">
        <w:rPr>
          <w:rFonts w:ascii="Angsana New" w:hAnsi="Angsana New"/>
          <w:sz w:val="30"/>
          <w:szCs w:val="30"/>
        </w:rPr>
        <w:t xml:space="preserve">30 </w:t>
      </w:r>
      <w:r w:rsidRPr="00206775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206775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62</w:t>
      </w:r>
      <w:r w:rsidRPr="00206775">
        <w:rPr>
          <w:rFonts w:ascii="Angsana New" w:hAnsi="Angsana New"/>
          <w:sz w:val="30"/>
          <w:szCs w:val="30"/>
        </w:rPr>
        <w:t xml:space="preserve"> </w:t>
      </w:r>
      <w:r w:rsidRPr="00206775">
        <w:rPr>
          <w:rFonts w:ascii="Angsana New" w:hAnsi="Angsana New"/>
          <w:sz w:val="30"/>
          <w:szCs w:val="30"/>
          <w:cs/>
        </w:rPr>
        <w:t>และต้นทุนบริการในอดีต</w:t>
      </w:r>
      <w:r>
        <w:rPr>
          <w:rFonts w:ascii="Angsana New" w:hAnsi="Angsana New"/>
          <w:sz w:val="30"/>
          <w:szCs w:val="30"/>
          <w:cs/>
        </w:rPr>
        <w:t>เพิ่มขึ้นสำหรับงวด</w:t>
      </w:r>
      <w:r w:rsidRPr="00206775">
        <w:rPr>
          <w:rFonts w:ascii="Angsana New" w:hAnsi="Angsana New"/>
          <w:sz w:val="30"/>
          <w:szCs w:val="30"/>
          <w:cs/>
        </w:rPr>
        <w:t>สามเดือนและ</w:t>
      </w:r>
      <w:r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/>
          <w:sz w:val="30"/>
          <w:szCs w:val="30"/>
          <w:cs/>
        </w:rPr>
        <w:t>เดือนสิ้นสุดวันเดียวกันในงบการเงินรวมและงบการเงินเฉพาะกิจการ</w:t>
      </w:r>
      <w:r w:rsidRPr="00206775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172 </w:t>
      </w:r>
      <w:r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06775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170</w:t>
      </w:r>
      <w:r w:rsidRPr="0020677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206775" w:rsidRDefault="00206775" w:rsidP="00CC6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C93C17" w:rsidRDefault="00C93C17" w:rsidP="00CC6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93C17">
        <w:rPr>
          <w:rFonts w:ascii="Angsana New" w:hAnsi="Angsana New"/>
          <w:sz w:val="30"/>
          <w:szCs w:val="30"/>
          <w:cs/>
        </w:rPr>
        <w:t>ในงบการเงินรวมจำนวนเงิน</w:t>
      </w:r>
      <w:r>
        <w:rPr>
          <w:rFonts w:ascii="Angsana New" w:hAnsi="Angsana New"/>
          <w:sz w:val="30"/>
          <w:szCs w:val="30"/>
        </w:rPr>
        <w:t xml:space="preserve"> 172 </w:t>
      </w:r>
      <w:r w:rsidRPr="00C93C17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C93C17">
        <w:rPr>
          <w:rFonts w:ascii="Angsana New" w:hAnsi="Angsana New"/>
          <w:sz w:val="30"/>
          <w:szCs w:val="30"/>
          <w:cs/>
        </w:rPr>
        <w:t>โดยมาจากส่วนที่แสดงใน ต้นทุนขายจำนวน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C81EA7">
        <w:rPr>
          <w:rFonts w:ascii="Angsana New" w:hAnsi="Angsana New"/>
          <w:sz w:val="30"/>
          <w:szCs w:val="30"/>
        </w:rPr>
        <w:t>33</w:t>
      </w:r>
      <w:r>
        <w:rPr>
          <w:rFonts w:ascii="Angsana New" w:hAnsi="Angsana New"/>
          <w:sz w:val="30"/>
          <w:szCs w:val="30"/>
        </w:rPr>
        <w:t xml:space="preserve"> </w:t>
      </w:r>
      <w:r w:rsidRPr="00C93C17">
        <w:rPr>
          <w:rFonts w:ascii="Angsana New" w:hAnsi="Angsana New"/>
          <w:sz w:val="30"/>
          <w:szCs w:val="30"/>
          <w:cs/>
        </w:rPr>
        <w:t>ล้านบาท ค่าใช้จ่ายในการจัดจำหน่ายจำนวน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C81EA7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3 </w:t>
      </w:r>
      <w:r w:rsidRPr="00C93C17">
        <w:rPr>
          <w:rFonts w:ascii="Angsana New" w:hAnsi="Angsana New"/>
          <w:sz w:val="30"/>
          <w:szCs w:val="30"/>
          <w:cs/>
        </w:rPr>
        <w:t>ล้านบาท และค่าใช้จ่ายในการบริหารจำนวน</w:t>
      </w:r>
      <w:r w:rsidR="00C81EA7">
        <w:rPr>
          <w:rFonts w:ascii="Angsana New" w:hAnsi="Angsana New"/>
          <w:sz w:val="30"/>
          <w:szCs w:val="30"/>
        </w:rPr>
        <w:t xml:space="preserve"> 46</w:t>
      </w:r>
      <w:r>
        <w:rPr>
          <w:rFonts w:ascii="Angsana New" w:hAnsi="Angsana New"/>
          <w:sz w:val="30"/>
          <w:szCs w:val="30"/>
        </w:rPr>
        <w:t xml:space="preserve"> </w:t>
      </w:r>
      <w:r w:rsidRPr="00C93C17">
        <w:rPr>
          <w:rFonts w:ascii="Angsana New" w:hAnsi="Angsana New"/>
          <w:sz w:val="30"/>
          <w:szCs w:val="30"/>
          <w:cs/>
        </w:rPr>
        <w:t>ล้านบาท และงบการเงินเฉพาะกิจการจำนวนเงิน</w:t>
      </w:r>
      <w:r>
        <w:rPr>
          <w:rFonts w:ascii="Angsana New" w:hAnsi="Angsana New"/>
          <w:sz w:val="30"/>
          <w:szCs w:val="30"/>
        </w:rPr>
        <w:t xml:space="preserve"> 170 </w:t>
      </w:r>
      <w:r w:rsidRPr="00C93C17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C93C17">
        <w:rPr>
          <w:rFonts w:ascii="Angsana New" w:hAnsi="Angsana New"/>
          <w:sz w:val="30"/>
          <w:szCs w:val="30"/>
          <w:cs/>
        </w:rPr>
        <w:t>โดยมาจากส่วนที่แสดงใน ต้นทุนขายจำนวน</w:t>
      </w:r>
      <w:r w:rsidR="00C81EA7">
        <w:rPr>
          <w:rFonts w:ascii="Angsana New" w:hAnsi="Angsana New"/>
          <w:sz w:val="30"/>
          <w:szCs w:val="30"/>
        </w:rPr>
        <w:t xml:space="preserve"> 32</w:t>
      </w:r>
      <w:r>
        <w:rPr>
          <w:rFonts w:ascii="Angsana New" w:hAnsi="Angsana New"/>
          <w:sz w:val="30"/>
          <w:szCs w:val="30"/>
        </w:rPr>
        <w:t xml:space="preserve"> </w:t>
      </w:r>
      <w:r w:rsidRPr="00C93C17"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ต้นทุน</w:t>
      </w:r>
      <w:r w:rsidRPr="00C93C17">
        <w:rPr>
          <w:rFonts w:ascii="Angsana New" w:hAnsi="Angsana New"/>
          <w:sz w:val="30"/>
          <w:szCs w:val="30"/>
          <w:cs/>
        </w:rPr>
        <w:t>ในการจัดจำหน่ายจำนวน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81EA7">
        <w:rPr>
          <w:rFonts w:ascii="Angsana New" w:hAnsi="Angsana New"/>
          <w:sz w:val="30"/>
          <w:szCs w:val="30"/>
        </w:rPr>
        <w:t>93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93C17">
        <w:rPr>
          <w:rFonts w:ascii="Angsana New" w:hAnsi="Angsana New"/>
          <w:sz w:val="30"/>
          <w:szCs w:val="30"/>
          <w:cs/>
        </w:rPr>
        <w:t>ล้านบาท และค่าใช้จ่ายในการบริหารจำนวน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81EA7">
        <w:rPr>
          <w:rFonts w:ascii="Angsana New" w:hAnsi="Angsana New"/>
          <w:sz w:val="30"/>
          <w:szCs w:val="30"/>
        </w:rPr>
        <w:t>45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93C17">
        <w:rPr>
          <w:rFonts w:ascii="Angsana New" w:hAnsi="Angsana New"/>
          <w:sz w:val="30"/>
          <w:szCs w:val="30"/>
          <w:cs/>
        </w:rPr>
        <w:t>ล้านบาท</w:t>
      </w:r>
    </w:p>
    <w:p w:rsidR="004F48B1" w:rsidRPr="00D36B78" w:rsidRDefault="00CC68C1" w:rsidP="00CC6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6256F1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6256F1">
        <w:rPr>
          <w:rFonts w:ascii="Angsana New" w:hAnsi="Angsana New"/>
          <w:b/>
          <w:bCs/>
          <w:sz w:val="30"/>
          <w:szCs w:val="30"/>
        </w:rPr>
        <w:tab/>
      </w:r>
      <w:r w:rsidR="004F48B1" w:rsidRPr="00D36B78">
        <w:rPr>
          <w:rFonts w:ascii="Angsana New" w:hAnsi="Angsana New"/>
          <w:b/>
          <w:bCs/>
          <w:sz w:val="30"/>
          <w:szCs w:val="30"/>
          <w:cs/>
        </w:rPr>
        <w:t xml:space="preserve">ภาษีเงินได้รอการตัดบัญชี  </w:t>
      </w:r>
    </w:p>
    <w:p w:rsidR="004F48B1" w:rsidRDefault="004F48B1" w:rsidP="001720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8E5E32" w:rsidRPr="00345D95" w:rsidRDefault="008E5E32" w:rsidP="008E5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36699E" w:rsidRPr="002A3567">
        <w:rPr>
          <w:rFonts w:ascii="Angsana New" w:hAnsi="Angsana New" w:hint="cs"/>
          <w:spacing w:val="-4"/>
          <w:sz w:val="30"/>
          <w:szCs w:val="30"/>
          <w:cs/>
        </w:rPr>
        <w:t>30 มิถุนายน</w:t>
      </w:r>
      <w:r w:rsidR="0036699E" w:rsidRPr="00D36B78">
        <w:rPr>
          <w:rFonts w:ascii="Angsana New" w:hAnsi="Angsana New"/>
          <w:sz w:val="30"/>
          <w:szCs w:val="30"/>
          <w:cs/>
        </w:rPr>
        <w:t xml:space="preserve"> </w:t>
      </w:r>
      <w:r w:rsidRPr="00345D9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345D95">
        <w:rPr>
          <w:rFonts w:ascii="Angsana New" w:hAnsi="Angsana New"/>
          <w:sz w:val="30"/>
          <w:szCs w:val="30"/>
        </w:rPr>
        <w:t xml:space="preserve"> </w:t>
      </w:r>
      <w:r w:rsidRPr="00345D95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4106">
        <w:rPr>
          <w:rFonts w:ascii="Angsana New" w:hAnsi="Angsana New"/>
          <w:sz w:val="30"/>
          <w:szCs w:val="30"/>
        </w:rPr>
        <w:t>30</w:t>
      </w:r>
      <w:r w:rsidRPr="00345D95">
        <w:rPr>
          <w:rFonts w:ascii="Angsana New" w:hAnsi="Angsana New"/>
          <w:sz w:val="30"/>
          <w:szCs w:val="30"/>
        </w:rPr>
        <w:t xml:space="preserve"> </w:t>
      </w:r>
      <w:r w:rsidRPr="00345D9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345D95">
        <w:rPr>
          <w:rFonts w:ascii="Angsana New" w:hAnsi="Angsana New"/>
          <w:sz w:val="30"/>
          <w:szCs w:val="30"/>
        </w:rPr>
        <w:t>2561</w:t>
      </w:r>
      <w:r w:rsidRPr="00345D9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8E5E32" w:rsidRPr="00345D95" w:rsidRDefault="008E5E32" w:rsidP="008E5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397" w:type="dxa"/>
        <w:tblInd w:w="450" w:type="dxa"/>
        <w:tblLook w:val="00A0" w:firstRow="1" w:lastRow="0" w:firstColumn="1" w:lastColumn="0" w:noHBand="0" w:noVBand="0"/>
      </w:tblPr>
      <w:tblGrid>
        <w:gridCol w:w="3680"/>
        <w:gridCol w:w="1140"/>
        <w:gridCol w:w="236"/>
        <w:gridCol w:w="1214"/>
        <w:gridCol w:w="325"/>
        <w:gridCol w:w="1283"/>
        <w:gridCol w:w="236"/>
        <w:gridCol w:w="1283"/>
      </w:tblGrid>
      <w:tr w:rsidR="008E5E32" w:rsidRPr="00345D95" w:rsidTr="006A3DDB">
        <w:tc>
          <w:tcPr>
            <w:tcW w:w="3680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7" w:type="dxa"/>
            <w:gridSpan w:val="7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E5E32" w:rsidRPr="00345D95" w:rsidTr="006A3DDB">
        <w:tc>
          <w:tcPr>
            <w:tcW w:w="3680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0" w:type="dxa"/>
            <w:gridSpan w:val="3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25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2" w:type="dxa"/>
            <w:gridSpan w:val="3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E5E32" w:rsidRPr="00345D95" w:rsidTr="006A3DDB">
        <w:tc>
          <w:tcPr>
            <w:tcW w:w="3680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:rsidR="008E5E32" w:rsidRPr="008E5E32" w:rsidRDefault="0036699E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56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8E5E32" w:rsidRPr="008E5E32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:rsidR="008E5E32" w:rsidRPr="008E5E32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5E3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E5E3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25" w:type="dxa"/>
          </w:tcPr>
          <w:p w:rsidR="008E5E32" w:rsidRPr="008E5E32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8E5E32" w:rsidRPr="008E5E32" w:rsidRDefault="0036699E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56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8E5E32" w:rsidRPr="008E5E32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8E5E32" w:rsidRPr="008E5E32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5E3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E5E3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8E5E32" w:rsidRPr="00345D95" w:rsidTr="006A3DDB">
        <w:tc>
          <w:tcPr>
            <w:tcW w:w="3680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:rsidR="008E5E32" w:rsidRPr="00F506AA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 w:rsidRPr="00F506AA">
              <w:rPr>
                <w:rFonts w:ascii="Angsana New" w:hAnsi="Angsana New" w:cs="Cordi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8E5E32" w:rsidRPr="00345D95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:rsidR="008E5E32" w:rsidRPr="00345D95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25" w:type="dxa"/>
          </w:tcPr>
          <w:p w:rsidR="008E5E32" w:rsidRPr="00345D95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8E5E32" w:rsidRPr="00F506AA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 w:rsidRPr="00F506AA">
              <w:rPr>
                <w:rFonts w:ascii="Angsana New" w:hAnsi="Angsana New" w:cs="Cordi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8E5E32" w:rsidRPr="00345D95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8E5E32" w:rsidRPr="00345D95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E5E32" w:rsidRPr="00345D95" w:rsidTr="006A3DDB">
        <w:tc>
          <w:tcPr>
            <w:tcW w:w="3680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7" w:type="dxa"/>
            <w:gridSpan w:val="7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5D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5E32" w:rsidRPr="00345D95" w:rsidTr="006A3DDB">
        <w:tc>
          <w:tcPr>
            <w:tcW w:w="3680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:rsidR="008E5E32" w:rsidRPr="00345D95" w:rsidRDefault="002421C8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910,664</w:t>
            </w:r>
          </w:p>
        </w:tc>
        <w:tc>
          <w:tcPr>
            <w:tcW w:w="236" w:type="dxa"/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839,772</w:t>
            </w:r>
          </w:p>
        </w:tc>
        <w:tc>
          <w:tcPr>
            <w:tcW w:w="325" w:type="dxa"/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8E5E32" w:rsidRPr="00345D95" w:rsidRDefault="00636264" w:rsidP="0020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(882,40</w:t>
            </w:r>
            <w:r w:rsidR="0020370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8E5E32" w:rsidRPr="00345D95" w:rsidRDefault="008E5E32" w:rsidP="005E0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(887,227)</w:t>
            </w:r>
          </w:p>
        </w:tc>
      </w:tr>
      <w:tr w:rsidR="008E5E32" w:rsidRPr="00345D95" w:rsidTr="006A3DDB">
        <w:tc>
          <w:tcPr>
            <w:tcW w:w="3680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:rsidR="008E5E32" w:rsidRPr="00345D95" w:rsidRDefault="002421C8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(848,710</w:t>
            </w:r>
            <w:r w:rsidR="0063626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(836,255)</w:t>
            </w:r>
          </w:p>
        </w:tc>
        <w:tc>
          <w:tcPr>
            <w:tcW w:w="325" w:type="dxa"/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:rsidR="008E5E32" w:rsidRPr="00345D95" w:rsidRDefault="00636264" w:rsidP="0020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848,71</w:t>
            </w:r>
            <w:r w:rsidR="0020370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:rsidR="008E5E32" w:rsidRPr="00345D95" w:rsidRDefault="008E5E32" w:rsidP="005E0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836,255</w:t>
            </w:r>
          </w:p>
        </w:tc>
      </w:tr>
      <w:tr w:rsidR="008E5E32" w:rsidRPr="00345D95" w:rsidTr="006A3DDB">
        <w:tc>
          <w:tcPr>
            <w:tcW w:w="3680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รอการ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5E32" w:rsidRPr="00345D95" w:rsidRDefault="00636264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61,954</w:t>
            </w:r>
          </w:p>
        </w:tc>
        <w:tc>
          <w:tcPr>
            <w:tcW w:w="236" w:type="dxa"/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3,517</w:t>
            </w:r>
          </w:p>
        </w:tc>
        <w:tc>
          <w:tcPr>
            <w:tcW w:w="325" w:type="dxa"/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5E32" w:rsidRPr="00345D95" w:rsidRDefault="00636264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(33,691)</w:t>
            </w:r>
          </w:p>
        </w:tc>
        <w:tc>
          <w:tcPr>
            <w:tcW w:w="236" w:type="dxa"/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(50,972)</w:t>
            </w:r>
          </w:p>
        </w:tc>
      </w:tr>
    </w:tbl>
    <w:p w:rsidR="008E5E32" w:rsidRDefault="008E5E32" w:rsidP="008E5E32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9" w:type="dxa"/>
        <w:tblInd w:w="450" w:type="dxa"/>
        <w:tblLook w:val="00A0" w:firstRow="1" w:lastRow="0" w:firstColumn="1" w:lastColumn="0" w:noHBand="0" w:noVBand="0"/>
      </w:tblPr>
      <w:tblGrid>
        <w:gridCol w:w="3697"/>
        <w:gridCol w:w="1136"/>
        <w:gridCol w:w="267"/>
        <w:gridCol w:w="1171"/>
        <w:gridCol w:w="338"/>
        <w:gridCol w:w="1259"/>
        <w:gridCol w:w="235"/>
        <w:gridCol w:w="1266"/>
      </w:tblGrid>
      <w:tr w:rsidR="008E5E32" w:rsidRPr="00345D95" w:rsidTr="006A3DDB">
        <w:tc>
          <w:tcPr>
            <w:tcW w:w="3697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gridSpan w:val="7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5E32" w:rsidRPr="00345D95" w:rsidTr="006A3DDB">
        <w:tc>
          <w:tcPr>
            <w:tcW w:w="3697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38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0" w:type="dxa"/>
            <w:gridSpan w:val="3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E5E32" w:rsidRPr="00345D95" w:rsidTr="006A3DDB">
        <w:tc>
          <w:tcPr>
            <w:tcW w:w="3697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8E5E32" w:rsidRPr="008E5E32" w:rsidRDefault="0036699E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56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7" w:type="dxa"/>
          </w:tcPr>
          <w:p w:rsidR="008E5E32" w:rsidRPr="00345D95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8E5E32" w:rsidRPr="00345D95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E3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E5E3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38" w:type="dxa"/>
          </w:tcPr>
          <w:p w:rsidR="008E5E32" w:rsidRPr="00345D95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8E5E32" w:rsidRPr="008E5E32" w:rsidRDefault="0036699E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56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5" w:type="dxa"/>
          </w:tcPr>
          <w:p w:rsidR="008E5E32" w:rsidRPr="00345D95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8E5E32" w:rsidRPr="00345D95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E3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E5E3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8E5E32" w:rsidRPr="00345D95" w:rsidTr="006A3DDB">
        <w:tc>
          <w:tcPr>
            <w:tcW w:w="3697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8E5E32" w:rsidRPr="00F506AA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 w:rsidRPr="00F506AA">
              <w:rPr>
                <w:rFonts w:ascii="Angsana New" w:hAnsi="Angsana New" w:cs="Cordia New"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:rsidR="008E5E32" w:rsidRPr="00345D95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8E5E32" w:rsidRPr="00345D95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38" w:type="dxa"/>
          </w:tcPr>
          <w:p w:rsidR="008E5E32" w:rsidRPr="00345D95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8E5E32" w:rsidRPr="00F506AA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</w:t>
            </w:r>
            <w:r w:rsidRPr="00F506AA">
              <w:rPr>
                <w:rFonts w:ascii="Angsana New" w:hAnsi="Angsana New" w:cs="Cordia New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:rsidR="008E5E32" w:rsidRPr="00345D95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8E5E32" w:rsidRPr="00345D95" w:rsidRDefault="008E5E32" w:rsidP="008E5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E5E32" w:rsidRPr="00345D95" w:rsidTr="006A3DDB">
        <w:tc>
          <w:tcPr>
            <w:tcW w:w="3697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gridSpan w:val="7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45D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5E32" w:rsidRPr="00345D95" w:rsidTr="006A3DDB">
        <w:tc>
          <w:tcPr>
            <w:tcW w:w="3697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6" w:type="dxa"/>
            <w:vAlign w:val="bottom"/>
          </w:tcPr>
          <w:p w:rsidR="008E5E32" w:rsidRPr="00345D95" w:rsidRDefault="00636264" w:rsidP="0020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907,06</w:t>
            </w:r>
            <w:r w:rsidR="0020370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7" w:type="dxa"/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8E5E32" w:rsidRPr="00345D95" w:rsidRDefault="008E5E32" w:rsidP="0020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831,43</w:t>
            </w:r>
            <w:r w:rsidR="0020370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38" w:type="dxa"/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8E5E32" w:rsidRPr="00345D95" w:rsidRDefault="00636264" w:rsidP="0020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(845,6</w:t>
            </w:r>
            <w:r w:rsidR="0020370A"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8E5E32" w:rsidRPr="00345D95" w:rsidRDefault="008E5E32" w:rsidP="005E0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(850,515)</w:t>
            </w:r>
          </w:p>
        </w:tc>
      </w:tr>
      <w:tr w:rsidR="008E5E32" w:rsidRPr="00345D95" w:rsidTr="006A3DDB">
        <w:tc>
          <w:tcPr>
            <w:tcW w:w="3697" w:type="dxa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8E5E32" w:rsidRPr="00345D95" w:rsidRDefault="00636264" w:rsidP="0020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(845,6</w:t>
            </w:r>
            <w:r w:rsidR="0020370A"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8E5E32" w:rsidRPr="00345D95" w:rsidRDefault="008E5E32" w:rsidP="0020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(831,43</w:t>
            </w:r>
            <w:r w:rsidR="0020370A">
              <w:rPr>
                <w:rFonts w:ascii="Angsana New" w:hAnsi="Angsana New"/>
                <w:sz w:val="30"/>
                <w:szCs w:val="30"/>
              </w:rPr>
              <w:t>9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38" w:type="dxa"/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:rsidR="008E5E32" w:rsidRPr="00345D95" w:rsidRDefault="00636264" w:rsidP="0020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845,6</w:t>
            </w:r>
            <w:r w:rsidR="0020370A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5" w:type="dxa"/>
            <w:vAlign w:val="bottom"/>
          </w:tcPr>
          <w:p w:rsidR="008E5E32" w:rsidRPr="00345D95" w:rsidRDefault="008E5E32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:rsidR="008E5E32" w:rsidRPr="00345D95" w:rsidRDefault="00C94B07" w:rsidP="008E5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831,43</w:t>
            </w:r>
            <w:r w:rsidR="0025332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66081" w:rsidRPr="00345D95" w:rsidTr="006A3DDB">
        <w:tc>
          <w:tcPr>
            <w:tcW w:w="3697" w:type="dxa"/>
          </w:tcPr>
          <w:p w:rsidR="00A66081" w:rsidRPr="00345D95" w:rsidRDefault="00A66081" w:rsidP="00A6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:rsidR="00A66081" w:rsidRPr="00345D95" w:rsidRDefault="00A66081" w:rsidP="00A6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รอการ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6081" w:rsidRPr="00345D95" w:rsidRDefault="00636264" w:rsidP="00A6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ind w:right="-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61,375</w:t>
            </w:r>
          </w:p>
        </w:tc>
        <w:tc>
          <w:tcPr>
            <w:tcW w:w="267" w:type="dxa"/>
            <w:vAlign w:val="bottom"/>
          </w:tcPr>
          <w:p w:rsidR="00A66081" w:rsidRPr="00345D95" w:rsidRDefault="00A66081" w:rsidP="00A6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6081" w:rsidRPr="00345D95" w:rsidRDefault="00A66081" w:rsidP="00A6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38" w:type="dxa"/>
            <w:vAlign w:val="bottom"/>
          </w:tcPr>
          <w:p w:rsidR="00A66081" w:rsidRPr="00345D95" w:rsidRDefault="00A66081" w:rsidP="00A6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6081" w:rsidRPr="00345D95" w:rsidRDefault="00636264" w:rsidP="00A6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:rsidR="00A66081" w:rsidRPr="00345D95" w:rsidRDefault="00A66081" w:rsidP="00A6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6081" w:rsidRPr="00345D95" w:rsidRDefault="00A66081" w:rsidP="00A3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(19,07</w:t>
            </w:r>
            <w:r w:rsidR="0025332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1A7422" w:rsidRDefault="001A7422" w:rsidP="001A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pacing w:val="4"/>
          <w:sz w:val="30"/>
          <w:szCs w:val="30"/>
        </w:rPr>
      </w:pPr>
    </w:p>
    <w:p w:rsidR="001A7422" w:rsidRPr="00372414" w:rsidRDefault="001A7422" w:rsidP="001A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  <w:r w:rsidRPr="00372414">
        <w:rPr>
          <w:rFonts w:ascii="Angsana New" w:hAnsi="Angsana New"/>
          <w:spacing w:val="4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รายการเคลื่อนไหวของสินทรัพย์และหนี้สินภาษีเงินได้รอการตัดบัญชีที่เกิดขึ้นระหว่างงว</w:t>
      </w:r>
      <w:r>
        <w:rPr>
          <w:rFonts w:ascii="Angsana New" w:hAnsi="Angsana New" w:hint="cs"/>
          <w:spacing w:val="4"/>
          <w:sz w:val="30"/>
          <w:szCs w:val="30"/>
          <w:cs/>
        </w:rPr>
        <w:t>ดเก้า</w:t>
      </w:r>
      <w:r w:rsidRPr="00372414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4"/>
          <w:sz w:val="30"/>
          <w:szCs w:val="30"/>
        </w:rPr>
        <w:t xml:space="preserve">30 </w:t>
      </w:r>
      <w:r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372414">
        <w:rPr>
          <w:rFonts w:ascii="Angsana New" w:hAnsi="Angsana New"/>
          <w:spacing w:val="4"/>
          <w:sz w:val="30"/>
          <w:szCs w:val="30"/>
          <w:cs/>
        </w:rPr>
        <w:t xml:space="preserve"> 256</w:t>
      </w:r>
      <w:r>
        <w:rPr>
          <w:rFonts w:ascii="Angsana New" w:hAnsi="Angsana New"/>
          <w:spacing w:val="4"/>
          <w:sz w:val="30"/>
          <w:szCs w:val="30"/>
        </w:rPr>
        <w:t>2</w:t>
      </w:r>
      <w:r w:rsidRPr="00372414">
        <w:rPr>
          <w:rFonts w:ascii="Angsana New" w:hAnsi="Angsana New"/>
          <w:spacing w:val="4"/>
          <w:sz w:val="30"/>
          <w:szCs w:val="30"/>
          <w:cs/>
        </w:rPr>
        <w:t xml:space="preserve"> และ 256</w:t>
      </w:r>
      <w:r>
        <w:rPr>
          <w:rFonts w:ascii="Angsana New" w:hAnsi="Angsana New"/>
          <w:spacing w:val="4"/>
          <w:sz w:val="30"/>
          <w:szCs w:val="30"/>
        </w:rPr>
        <w:t>1</w:t>
      </w:r>
      <w:r w:rsidRPr="00372414">
        <w:rPr>
          <w:rFonts w:ascii="Angsana New" w:hAnsi="Angsana New"/>
          <w:spacing w:val="4"/>
          <w:sz w:val="30"/>
          <w:szCs w:val="30"/>
          <w:cs/>
        </w:rPr>
        <w:t xml:space="preserve"> มีดังนี้</w:t>
      </w:r>
    </w:p>
    <w:p w:rsidR="001A7422" w:rsidRPr="00345D95" w:rsidRDefault="001A7422" w:rsidP="001A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015"/>
        <w:gridCol w:w="1377"/>
        <w:gridCol w:w="270"/>
        <w:gridCol w:w="1395"/>
        <w:gridCol w:w="270"/>
        <w:gridCol w:w="27"/>
        <w:gridCol w:w="1449"/>
        <w:gridCol w:w="9"/>
        <w:gridCol w:w="227"/>
        <w:gridCol w:w="1429"/>
      </w:tblGrid>
      <w:tr w:rsidR="001A7422" w:rsidRPr="00345D95" w:rsidTr="006A3DDB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3" w:type="dxa"/>
            <w:gridSpan w:val="9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7422" w:rsidRPr="00345D95" w:rsidTr="006A3DDB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>/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656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22" w:rsidRPr="00345D95" w:rsidTr="006A3DDB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DE12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E12F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1A7422" w:rsidRPr="00345D95" w:rsidTr="006A3DDB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453" w:type="dxa"/>
            <w:gridSpan w:val="9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7422" w:rsidRPr="00345D95" w:rsidTr="006A3DDB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A7422" w:rsidRPr="00345D95" w:rsidTr="006A3DDB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18,632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:rsidR="001A7422" w:rsidRPr="00345D95" w:rsidRDefault="003E7EE0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1,145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:rsidR="001A7422" w:rsidRPr="00345D95" w:rsidRDefault="003E7EE0" w:rsidP="00EE36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3E7EE0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19,777</w:t>
            </w:r>
          </w:p>
        </w:tc>
      </w:tr>
      <w:tr w:rsidR="001A7422" w:rsidRPr="00345D95" w:rsidTr="006A3DDB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7241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ประมาณการหนี้สินไม่หมุนเวียนสำหรับภาระผูกพันผลประโยชน์พนักงาน</w:t>
            </w:r>
          </w:p>
        </w:tc>
        <w:tc>
          <w:tcPr>
            <w:tcW w:w="1377" w:type="dxa"/>
            <w:shd w:val="clear" w:color="auto" w:fill="auto"/>
          </w:tcPr>
          <w:p w:rsidR="001A7422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1A7422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183,956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1A7422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E7EE0" w:rsidRDefault="003E7EE0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E7EE0" w:rsidRPr="00345D95" w:rsidRDefault="002421C8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34,41</w:t>
            </w:r>
            <w:r w:rsidR="003E7EE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:rsidR="001A7422" w:rsidRDefault="001A7422" w:rsidP="00B23D2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E7EE0" w:rsidRDefault="003E7EE0" w:rsidP="00B23D2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E7EE0" w:rsidRPr="00345D95" w:rsidRDefault="003E7EE0" w:rsidP="00B23D2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5,380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E7EE0" w:rsidRDefault="003E7EE0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E7EE0" w:rsidRDefault="003E7EE0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1A7422" w:rsidRPr="00345D95" w:rsidRDefault="002421C8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223,753</w:t>
            </w:r>
          </w:p>
        </w:tc>
      </w:tr>
      <w:tr w:rsidR="00B62E95" w:rsidRPr="00345D95" w:rsidTr="006A3DDB">
        <w:trPr>
          <w:tblHeader/>
        </w:trPr>
        <w:tc>
          <w:tcPr>
            <w:tcW w:w="3015" w:type="dxa"/>
            <w:shd w:val="clear" w:color="auto" w:fill="auto"/>
          </w:tcPr>
          <w:p w:rsidR="00B62E95" w:rsidRPr="00345D95" w:rsidRDefault="00B62E95" w:rsidP="00B62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77" w:type="dxa"/>
            <w:shd w:val="clear" w:color="auto" w:fill="auto"/>
          </w:tcPr>
          <w:p w:rsidR="00B62E95" w:rsidRPr="00345D95" w:rsidRDefault="00B62E95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627,409</w:t>
            </w:r>
          </w:p>
        </w:tc>
        <w:tc>
          <w:tcPr>
            <w:tcW w:w="270" w:type="dxa"/>
            <w:shd w:val="clear" w:color="auto" w:fill="auto"/>
          </w:tcPr>
          <w:p w:rsidR="00B62E95" w:rsidRPr="00345D95" w:rsidRDefault="00B62E95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B62E95" w:rsidRPr="00345D95" w:rsidRDefault="00B62E95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29,924</w:t>
            </w:r>
          </w:p>
        </w:tc>
        <w:tc>
          <w:tcPr>
            <w:tcW w:w="270" w:type="dxa"/>
            <w:shd w:val="clear" w:color="auto" w:fill="auto"/>
          </w:tcPr>
          <w:p w:rsidR="00B62E95" w:rsidRPr="00345D95" w:rsidRDefault="00B62E95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:rsidR="00B62E95" w:rsidRPr="00345D95" w:rsidRDefault="00B62E95" w:rsidP="00B62E9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62E95" w:rsidRPr="00345D95" w:rsidRDefault="00B62E95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62E95" w:rsidRPr="00345D95" w:rsidRDefault="00B62E95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657,333</w:t>
            </w:r>
          </w:p>
        </w:tc>
      </w:tr>
      <w:tr w:rsidR="00B62E95" w:rsidRPr="00345D95" w:rsidTr="006A3DDB">
        <w:trPr>
          <w:tblHeader/>
        </w:trPr>
        <w:tc>
          <w:tcPr>
            <w:tcW w:w="3015" w:type="dxa"/>
            <w:shd w:val="clear" w:color="auto" w:fill="auto"/>
          </w:tcPr>
          <w:p w:rsidR="00B62E95" w:rsidRPr="00345D95" w:rsidRDefault="00B62E95" w:rsidP="00B62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77" w:type="dxa"/>
            <w:shd w:val="clear" w:color="auto" w:fill="auto"/>
          </w:tcPr>
          <w:p w:rsidR="00B62E95" w:rsidRPr="00345D95" w:rsidRDefault="00B62E95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9,775</w:t>
            </w:r>
          </w:p>
        </w:tc>
        <w:tc>
          <w:tcPr>
            <w:tcW w:w="270" w:type="dxa"/>
            <w:shd w:val="clear" w:color="auto" w:fill="auto"/>
          </w:tcPr>
          <w:p w:rsidR="00B62E95" w:rsidRPr="00345D95" w:rsidRDefault="00B62E95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:rsidR="00B62E95" w:rsidRPr="00345D95" w:rsidRDefault="00B62E95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:rsidR="00B62E95" w:rsidRPr="00345D95" w:rsidRDefault="00B62E95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:rsidR="00B62E95" w:rsidRPr="00345D95" w:rsidRDefault="00B62E95" w:rsidP="00B62E9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62E95" w:rsidRPr="00345D95" w:rsidRDefault="00B62E95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:rsidR="00B62E95" w:rsidRPr="00345D95" w:rsidRDefault="00B62E95" w:rsidP="00B62E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9,801</w:t>
            </w:r>
          </w:p>
        </w:tc>
      </w:tr>
      <w:tr w:rsidR="001A7422" w:rsidRPr="00345D95" w:rsidTr="006A3DDB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839,772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2421C8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65,512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2F57DB" w:rsidRDefault="003E7EE0" w:rsidP="00B23D2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F57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5,380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2421C8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910,664</w:t>
            </w:r>
          </w:p>
        </w:tc>
      </w:tr>
      <w:tr w:rsidR="001A7422" w:rsidRPr="00345D95" w:rsidTr="006A3DDB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22" w:rsidRPr="00345D95" w:rsidTr="006A3DDB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22" w:rsidRPr="00345D95" w:rsidTr="006A3DDB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(746,033)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:rsidR="001A7422" w:rsidRPr="00345D95" w:rsidRDefault="00B23D27" w:rsidP="00EE36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shd w:val="clear" w:color="auto" w:fill="auto"/>
          </w:tcPr>
          <w:p w:rsidR="001A7422" w:rsidRPr="00345D95" w:rsidRDefault="00B23D27" w:rsidP="00EE36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B23D27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(746,033)</w:t>
            </w:r>
          </w:p>
        </w:tc>
      </w:tr>
      <w:tr w:rsidR="001A7422" w:rsidRPr="00345D95" w:rsidTr="006A3DDB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(25,910)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1A7422" w:rsidRPr="00345D95" w:rsidRDefault="00B23D27" w:rsidP="00EE36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</w:tcPr>
          <w:p w:rsidR="001A7422" w:rsidRPr="00345D95" w:rsidRDefault="00B23D27" w:rsidP="00EE36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B23D27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(25,910)</w:t>
            </w:r>
          </w:p>
        </w:tc>
      </w:tr>
      <w:tr w:rsidR="001A7422" w:rsidRPr="00345D95" w:rsidTr="006A3DDB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เงินลงทุนระยะยาวอื่น 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(3,227)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:rsidR="001A7422" w:rsidRPr="00345D95" w:rsidRDefault="00B23D27" w:rsidP="00EE36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shd w:val="clear" w:color="auto" w:fill="auto"/>
          </w:tcPr>
          <w:p w:rsidR="001A7422" w:rsidRPr="00345D95" w:rsidRDefault="00B23D27" w:rsidP="00EE36D7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(1,058)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B23D27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(4,285)</w:t>
            </w:r>
          </w:p>
        </w:tc>
      </w:tr>
      <w:tr w:rsidR="001A7422" w:rsidRPr="00345D95" w:rsidTr="006A3DDB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(112,057)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B23D27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5,88</w:t>
            </w:r>
            <w:r w:rsidR="0020370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B23D27" w:rsidP="00EE36D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08" w:right="5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B23D27" w:rsidP="0020370A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(106,17</w:t>
            </w:r>
            <w:r w:rsidR="0020370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7422" w:rsidRPr="00345D95" w:rsidTr="006A3DDB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(887,227)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B23D27" w:rsidP="00EE36D7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5,88</w:t>
            </w:r>
            <w:r w:rsidR="0020370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547C7C" w:rsidRDefault="00B23D27" w:rsidP="00EE36D7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(1,058)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B23D27" w:rsidP="0020370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(882,40</w:t>
            </w:r>
            <w:r w:rsidR="002037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1A7422" w:rsidRPr="00345D95" w:rsidTr="006A3DDB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</w:tcPr>
          <w:p w:rsidR="001A7422" w:rsidRPr="00547C7C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A7422" w:rsidRPr="00345D95" w:rsidTr="006A3DDB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77" w:type="dxa"/>
            <w:tcBorders>
              <w:bottom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(47,455)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shd w:val="clear" w:color="auto" w:fill="auto"/>
          </w:tcPr>
          <w:p w:rsidR="001A7422" w:rsidRPr="00345D95" w:rsidRDefault="00B46CFC" w:rsidP="0020370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71,39</w:t>
            </w:r>
            <w:r w:rsidR="0020370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</w:tcPr>
          <w:p w:rsidR="001A7422" w:rsidRPr="00547C7C" w:rsidRDefault="00B23D27" w:rsidP="00EE36D7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4,322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1A7422" w:rsidRPr="00345D95" w:rsidRDefault="002421C8" w:rsidP="0020370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28,26</w:t>
            </w:r>
            <w:r w:rsidR="0020370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</w:tbl>
    <w:p w:rsidR="001A7422" w:rsidRDefault="001A7422" w:rsidP="001A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:rsidR="001A7422" w:rsidRPr="00345D95" w:rsidRDefault="001A7422" w:rsidP="001A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  <w:r>
        <w:rPr>
          <w:cs/>
        </w:rPr>
        <w:br w:type="page"/>
      </w:r>
    </w:p>
    <w:tbl>
      <w:tblPr>
        <w:tblW w:w="9468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015"/>
        <w:gridCol w:w="1377"/>
        <w:gridCol w:w="270"/>
        <w:gridCol w:w="9"/>
        <w:gridCol w:w="1386"/>
        <w:gridCol w:w="270"/>
        <w:gridCol w:w="27"/>
        <w:gridCol w:w="1440"/>
        <w:gridCol w:w="9"/>
        <w:gridCol w:w="236"/>
        <w:gridCol w:w="1429"/>
      </w:tblGrid>
      <w:tr w:rsidR="001A7422" w:rsidRPr="00345D95" w:rsidTr="00EE36D7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3" w:type="dxa"/>
            <w:gridSpan w:val="10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7422" w:rsidRPr="00345D95" w:rsidTr="00EE36D7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gridSpan w:val="3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>/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674" w:type="dxa"/>
            <w:gridSpan w:val="3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22" w:rsidRPr="00345D95" w:rsidTr="00EE36D7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1A7422" w:rsidRPr="00345D95" w:rsidRDefault="00FA585C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1A7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1A7422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1A7422" w:rsidRPr="00345D95" w:rsidTr="00EE36D7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453" w:type="dxa"/>
            <w:gridSpan w:val="10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7422" w:rsidRPr="00345D95" w:rsidTr="00EE36D7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3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A7422" w:rsidRPr="00345D95" w:rsidTr="00EE36D7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21,52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1A7422" w:rsidRPr="00345D95" w:rsidRDefault="004362F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(2,990)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3"/>
            <w:shd w:val="clear" w:color="auto" w:fill="auto"/>
          </w:tcPr>
          <w:p w:rsidR="001A7422" w:rsidRPr="00345D95" w:rsidRDefault="004362F2" w:rsidP="00EE36D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4362F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18,536</w:t>
            </w:r>
          </w:p>
        </w:tc>
      </w:tr>
      <w:tr w:rsidR="001A7422" w:rsidRPr="00345D95" w:rsidTr="00EE36D7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7241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ประมาณการหนี้สินไม่หมุนเวียนสำหรับภาระผูกพันผลประโยชน์พนักงาน</w:t>
            </w:r>
          </w:p>
        </w:tc>
        <w:tc>
          <w:tcPr>
            <w:tcW w:w="1377" w:type="dxa"/>
            <w:shd w:val="clear" w:color="auto" w:fill="auto"/>
          </w:tcPr>
          <w:p w:rsidR="001A7422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1A7422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214,441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1A7422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4362F2" w:rsidRDefault="004362F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4362F2" w:rsidRPr="00345D95" w:rsidRDefault="004362F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(3,939)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6" w:type="dxa"/>
            <w:gridSpan w:val="3"/>
            <w:shd w:val="clear" w:color="auto" w:fill="auto"/>
          </w:tcPr>
          <w:p w:rsidR="001A7422" w:rsidRDefault="001A7422" w:rsidP="00EE36D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4362F2" w:rsidRDefault="004362F2" w:rsidP="00EE36D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4362F2" w:rsidRPr="00345D95" w:rsidRDefault="004362F2" w:rsidP="00EE36D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Default="001A7422" w:rsidP="00EE36D7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4362F2" w:rsidRDefault="004362F2" w:rsidP="00EE36D7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4362F2" w:rsidRPr="00345D95" w:rsidRDefault="004362F2" w:rsidP="00EE36D7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210,502</w:t>
            </w:r>
          </w:p>
        </w:tc>
      </w:tr>
      <w:tr w:rsidR="001A7422" w:rsidRPr="00345D95" w:rsidTr="00EE36D7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608,725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1A7422" w:rsidRPr="00345D95" w:rsidRDefault="004362F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106,777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gridSpan w:val="3"/>
            <w:shd w:val="clear" w:color="auto" w:fill="auto"/>
          </w:tcPr>
          <w:p w:rsidR="001A7422" w:rsidRPr="00345D95" w:rsidRDefault="004362F2" w:rsidP="00EE36D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4362F2" w:rsidP="00EE36D7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715,502</w:t>
            </w:r>
          </w:p>
        </w:tc>
      </w:tr>
      <w:tr w:rsidR="001A7422" w:rsidRPr="00345D95" w:rsidTr="00EE36D7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15,624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1A7422" w:rsidRPr="00345D95" w:rsidRDefault="004362F2" w:rsidP="00EE36D7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(5,948)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3"/>
            <w:shd w:val="clear" w:color="auto" w:fill="auto"/>
          </w:tcPr>
          <w:p w:rsidR="001A7422" w:rsidRPr="00345D95" w:rsidRDefault="004362F2" w:rsidP="00EE36D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4362F2" w:rsidP="00EE36D7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9,676</w:t>
            </w:r>
          </w:p>
        </w:tc>
      </w:tr>
      <w:tr w:rsidR="001A7422" w:rsidRPr="00345D95" w:rsidTr="00EE36D7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860,31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A517F9" w:rsidRDefault="004362F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93,900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4362F2" w:rsidP="00EE36D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4362F2" w:rsidP="00EE36D7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954,216</w:t>
            </w:r>
          </w:p>
        </w:tc>
      </w:tr>
      <w:tr w:rsidR="001A7422" w:rsidRPr="00345D95" w:rsidTr="00EE36D7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22" w:rsidRPr="00345D95" w:rsidTr="00EE36D7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22" w:rsidRPr="00345D95" w:rsidTr="00EE36D7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(746,033)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1A7422" w:rsidRPr="00345D95" w:rsidRDefault="00CF65C1" w:rsidP="009030CE">
            <w:pPr>
              <w:pStyle w:val="acctfourfigures"/>
              <w:tabs>
                <w:tab w:val="clear" w:pos="765"/>
              </w:tabs>
              <w:spacing w:line="240" w:lineRule="atLeast"/>
              <w:ind w:left="-108" w:right="-5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(622</w:t>
            </w:r>
            <w:r w:rsidR="009030C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:rsidR="001A7422" w:rsidRPr="00401D2C" w:rsidRDefault="009030CE" w:rsidP="00EE36D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CF65C1" w:rsidP="009030CE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(746,655</w:t>
            </w:r>
            <w:r w:rsidR="009030C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A7422" w:rsidRPr="00345D95" w:rsidTr="00EE36D7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(25,329)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1A7422" w:rsidRPr="00345D95" w:rsidRDefault="009030CE" w:rsidP="00EE36D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:rsidR="001A7422" w:rsidRPr="00345D95" w:rsidRDefault="009030CE" w:rsidP="00EE36D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9030CE" w:rsidP="00EE36D7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(25,329)</w:t>
            </w:r>
          </w:p>
        </w:tc>
      </w:tr>
      <w:tr w:rsidR="001A7422" w:rsidRPr="00345D95" w:rsidTr="00EE36D7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เงินลงทุนระยะยาวอื่น </w:t>
            </w:r>
          </w:p>
        </w:tc>
        <w:tc>
          <w:tcPr>
            <w:tcW w:w="1377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(5,554)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1A7422" w:rsidRPr="00345D95" w:rsidRDefault="00CF65C1" w:rsidP="00EE36D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gridSpan w:val="2"/>
            <w:shd w:val="clear" w:color="auto" w:fill="auto"/>
          </w:tcPr>
          <w:p w:rsidR="001A7422" w:rsidRPr="00345D95" w:rsidRDefault="009030CE" w:rsidP="00EE36D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3,01</w:t>
            </w:r>
            <w:r w:rsidR="00CF65C1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shd w:val="clear" w:color="auto" w:fill="auto"/>
          </w:tcPr>
          <w:p w:rsidR="001A7422" w:rsidRPr="00345D95" w:rsidRDefault="00CF65C1" w:rsidP="00EE36D7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(2,539</w:t>
            </w:r>
            <w:r w:rsidR="009030C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A7422" w:rsidRPr="00345D95" w:rsidTr="00EE36D7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(111,331)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A7422" w:rsidRPr="00401D2C" w:rsidRDefault="009030CE" w:rsidP="00EE36D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9030CE" w:rsidP="00EE36D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4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9030CE" w:rsidP="00EE36D7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(111,331)</w:t>
            </w:r>
          </w:p>
        </w:tc>
      </w:tr>
      <w:tr w:rsidR="001A7422" w:rsidRPr="00345D95" w:rsidTr="00EE36D7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(888,247)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4D7E20" w:rsidRDefault="00CF65C1" w:rsidP="009030CE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(622</w:t>
            </w:r>
            <w:r w:rsidR="009030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9030CE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3,01</w:t>
            </w:r>
            <w:r w:rsidR="00CF65C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9030CE" w:rsidP="00EE36D7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(885,854)</w:t>
            </w:r>
          </w:p>
        </w:tc>
      </w:tr>
      <w:tr w:rsidR="001A7422" w:rsidRPr="00345D95" w:rsidTr="00EE36D7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A7422" w:rsidRPr="00345D95" w:rsidTr="00EE36D7">
        <w:trPr>
          <w:tblHeader/>
        </w:trPr>
        <w:tc>
          <w:tcPr>
            <w:tcW w:w="3015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77" w:type="dxa"/>
            <w:tcBorders>
              <w:bottom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(27,931)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1A7422" w:rsidRPr="00345D95" w:rsidRDefault="009030CE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93,27</w:t>
            </w:r>
            <w:r w:rsidR="00CF65C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1A7422" w:rsidRPr="00345D95" w:rsidRDefault="009030CE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3,01</w:t>
            </w:r>
            <w:r w:rsidR="00CF65C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1A7422" w:rsidRPr="00345D95" w:rsidRDefault="009030CE" w:rsidP="00EE36D7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68,362</w:t>
            </w:r>
          </w:p>
        </w:tc>
      </w:tr>
    </w:tbl>
    <w:p w:rsidR="001A7422" w:rsidRDefault="001A7422" w:rsidP="001A742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A7422" w:rsidRDefault="001A7422" w:rsidP="001A742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A7422" w:rsidRDefault="001A7422" w:rsidP="001A742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A7422" w:rsidRDefault="001A7422" w:rsidP="001A742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A7422" w:rsidRDefault="001A7422" w:rsidP="001A742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A7422" w:rsidRDefault="001A7422" w:rsidP="001A742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A7422" w:rsidRDefault="001A7422" w:rsidP="001A742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A7422" w:rsidRDefault="001A7422" w:rsidP="001A742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A7422" w:rsidRPr="00345D95" w:rsidRDefault="001A7422" w:rsidP="001A7422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53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1400"/>
        <w:gridCol w:w="270"/>
        <w:gridCol w:w="1533"/>
        <w:gridCol w:w="238"/>
        <w:gridCol w:w="1440"/>
        <w:gridCol w:w="236"/>
        <w:gridCol w:w="1447"/>
      </w:tblGrid>
      <w:tr w:rsidR="001A7422" w:rsidRPr="00345D95" w:rsidTr="00EE36D7">
        <w:trPr>
          <w:tblHeader/>
        </w:trPr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br w:type="page"/>
            </w:r>
            <w:r w:rsidRPr="00345D95">
              <w:br w:type="page"/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564" w:type="dxa"/>
            <w:gridSpan w:val="7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422" w:rsidRPr="00345D95" w:rsidTr="00EE36D7">
        <w:trPr>
          <w:tblHeader/>
        </w:trPr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>/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7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22" w:rsidRPr="00345D95" w:rsidTr="00EE36D7">
        <w:trPr>
          <w:tblHeader/>
        </w:trPr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0D6CA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D6C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1A7422" w:rsidRPr="00345D95" w:rsidTr="00EE36D7">
        <w:trPr>
          <w:tblHeader/>
        </w:trPr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564" w:type="dxa"/>
            <w:gridSpan w:val="7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7422" w:rsidRPr="00345D95" w:rsidTr="00EE36D7">
        <w:trPr>
          <w:trHeight w:val="70"/>
        </w:trPr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:rsidR="001A7422" w:rsidRPr="00345D95" w:rsidRDefault="001A7422" w:rsidP="00EE36D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345D95" w:rsidRDefault="001A7422" w:rsidP="00EE36D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shd w:val="clear" w:color="auto" w:fill="auto"/>
          </w:tcPr>
          <w:p w:rsidR="001A7422" w:rsidRPr="00345D95" w:rsidRDefault="001A7422" w:rsidP="00EE36D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18,633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:rsidR="001A7422" w:rsidRPr="00345D95" w:rsidRDefault="00BC3CF3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1,145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345D95" w:rsidRDefault="00BC3CF3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shd w:val="clear" w:color="auto" w:fill="auto"/>
          </w:tcPr>
          <w:p w:rsidR="001A7422" w:rsidRPr="00345D95" w:rsidRDefault="00BC3CF3" w:rsidP="00EE36D7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19,778</w:t>
            </w: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7241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ประมาณการหนี้สินไม่หมุนเวียนสำหรับภาระผูกพันผลประโยชน์พนักงาน</w:t>
            </w:r>
          </w:p>
        </w:tc>
        <w:tc>
          <w:tcPr>
            <w:tcW w:w="1400" w:type="dxa"/>
            <w:shd w:val="clear" w:color="auto" w:fill="auto"/>
          </w:tcPr>
          <w:p w:rsidR="001A7422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  <w:p w:rsidR="001A7422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185,956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:rsidR="001A7422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55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C3CF3" w:rsidRDefault="00BC3CF3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55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C3CF3" w:rsidRPr="00345D95" w:rsidRDefault="00BC3CF3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55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33,948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Default="001A7422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BC3CF3" w:rsidRDefault="00BC3CF3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BC3CF3" w:rsidRPr="00345D95" w:rsidRDefault="00BC3CF3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5,425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:rsidR="001A7422" w:rsidRDefault="001A7422" w:rsidP="00EE36D7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C3CF3" w:rsidRDefault="00BC3CF3" w:rsidP="00EE36D7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C3CF3" w:rsidRPr="00345D95" w:rsidRDefault="00BC3CF3" w:rsidP="00EE36D7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225,329</w:t>
            </w: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617,074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:rsidR="001A7422" w:rsidRPr="00345D95" w:rsidRDefault="00BC3CF3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35,082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345D95" w:rsidRDefault="00BC3CF3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shd w:val="clear" w:color="auto" w:fill="auto"/>
          </w:tcPr>
          <w:p w:rsidR="001A7422" w:rsidRPr="00345D95" w:rsidRDefault="00BC3CF3" w:rsidP="00EE36D7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652,156</w:t>
            </w: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1A7422" w:rsidRPr="00FC4D9E" w:rsidRDefault="001A7422" w:rsidP="0020370A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9,77</w:t>
            </w:r>
            <w:r w:rsidR="0020370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BC3CF3" w:rsidP="00FC4D9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C4D9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:rsidR="001A7422" w:rsidRPr="0038251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BC3CF3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BC3CF3" w:rsidP="0020370A">
            <w:pPr>
              <w:pStyle w:val="acctfourfigures"/>
              <w:tabs>
                <w:tab w:val="clear" w:pos="765"/>
                <w:tab w:val="decimal" w:pos="1147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9,80</w:t>
            </w:r>
            <w:r w:rsidR="0020370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1A7422" w:rsidP="0020370A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831,43</w:t>
            </w:r>
            <w:r w:rsidR="0020370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BC3CF3" w:rsidP="00EE36D7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70,20</w:t>
            </w:r>
            <w:r w:rsidR="00FC4D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BC3CF3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5,425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BC3CF3" w:rsidP="0020370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left="-108" w:right="-6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907,06</w:t>
            </w:r>
            <w:r w:rsidR="0020370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5F326E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0" w:type="dxa"/>
            <w:shd w:val="clear" w:color="auto" w:fill="auto"/>
          </w:tcPr>
          <w:p w:rsidR="001A7422" w:rsidRPr="005F326E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5F326E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</w:tcPr>
          <w:p w:rsidR="001A7422" w:rsidRPr="005F326E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:rsidR="001A7422" w:rsidRPr="005F326E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5F326E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5F326E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</w:tcPr>
          <w:p w:rsidR="001A7422" w:rsidRPr="005F326E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(709,321)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:rsidR="00C53882" w:rsidRPr="00345D95" w:rsidRDefault="00C53882" w:rsidP="00C538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345D95" w:rsidRDefault="00C53882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shd w:val="clear" w:color="auto" w:fill="auto"/>
          </w:tcPr>
          <w:p w:rsidR="001A7422" w:rsidRPr="00345D95" w:rsidRDefault="00C53882" w:rsidP="00EE36D7">
            <w:pPr>
              <w:pStyle w:val="acctfourfigures"/>
              <w:tabs>
                <w:tab w:val="clear" w:pos="765"/>
                <w:tab w:val="decimal" w:pos="1231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(709,321)</w:t>
            </w: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(25,910)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:rsidR="001A7422" w:rsidRPr="00345D95" w:rsidRDefault="00C53882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345D95" w:rsidRDefault="00C53882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:rsidR="001A7422" w:rsidRPr="00345D95" w:rsidRDefault="00C53882" w:rsidP="00EE36D7">
            <w:pPr>
              <w:pStyle w:val="acctfourfigures"/>
              <w:tabs>
                <w:tab w:val="clear" w:pos="765"/>
                <w:tab w:val="decimal" w:pos="1231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(25,910)</w:t>
            </w: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(3,227)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:rsidR="001A7422" w:rsidRPr="00345D95" w:rsidRDefault="00C53882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345D95" w:rsidRDefault="00C53882" w:rsidP="0020370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(1,05</w:t>
            </w:r>
            <w:r w:rsidR="0020370A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shd w:val="clear" w:color="auto" w:fill="auto"/>
          </w:tcPr>
          <w:p w:rsidR="001A7422" w:rsidRPr="00345D95" w:rsidRDefault="00C53882" w:rsidP="0020370A">
            <w:pPr>
              <w:pStyle w:val="acctfourfigures"/>
              <w:tabs>
                <w:tab w:val="clear" w:pos="765"/>
                <w:tab w:val="decimal" w:pos="1231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(4,28</w:t>
            </w:r>
            <w:r w:rsidR="0020370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(112,057)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C53882" w:rsidP="0020370A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</w:t>
            </w:r>
            <w:r w:rsidR="002037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C53882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C53882" w:rsidP="0020370A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(106,17</w:t>
            </w:r>
            <w:r w:rsidR="0020370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(850,515)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C53882" w:rsidP="0020370A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5,88</w:t>
            </w:r>
            <w:r w:rsidR="0020370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C53882" w:rsidP="0020370A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(1,05</w:t>
            </w:r>
            <w:r w:rsidR="0020370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C53882" w:rsidP="0020370A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(845,6</w:t>
            </w:r>
            <w:r w:rsidR="0020370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533" w:type="dxa"/>
            <w:tcBorders>
              <w:top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0" w:type="dxa"/>
            <w:tcBorders>
              <w:bottom w:val="double" w:sz="4" w:space="0" w:color="auto"/>
            </w:tcBorders>
            <w:shd w:val="clear" w:color="auto" w:fill="auto"/>
          </w:tcPr>
          <w:p w:rsidR="001A7422" w:rsidRPr="00345D95" w:rsidRDefault="001A7422" w:rsidP="0020370A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(19,07</w:t>
            </w:r>
            <w:r w:rsidR="0020370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</w:tcPr>
          <w:p w:rsidR="001A7422" w:rsidRPr="00345D95" w:rsidRDefault="00C53882" w:rsidP="0020370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76,08</w:t>
            </w:r>
            <w:r w:rsidR="0020370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1A7422" w:rsidRPr="00345D95" w:rsidRDefault="00C53882" w:rsidP="0020370A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21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4,36</w:t>
            </w:r>
            <w:r w:rsidR="0020370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</w:tcPr>
          <w:p w:rsidR="001A7422" w:rsidRPr="00345D95" w:rsidRDefault="00C53882" w:rsidP="00EE36D7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left="-108" w:right="-186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61,375</w:t>
            </w:r>
          </w:p>
        </w:tc>
      </w:tr>
    </w:tbl>
    <w:p w:rsidR="001A7422" w:rsidRPr="00345D95" w:rsidRDefault="001A7422" w:rsidP="001A7422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1A7422" w:rsidRPr="00345D95" w:rsidRDefault="001A7422" w:rsidP="001A7422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1A7422" w:rsidRPr="00345D95" w:rsidRDefault="001A7422" w:rsidP="001A7422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1A7422" w:rsidRDefault="001A7422" w:rsidP="001A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br w:type="page"/>
      </w:r>
    </w:p>
    <w:p w:rsidR="001A7422" w:rsidRPr="00345D95" w:rsidRDefault="001A7422" w:rsidP="001A7422">
      <w:pPr>
        <w:spacing w:line="240" w:lineRule="auto"/>
        <w:rPr>
          <w:sz w:val="2"/>
          <w:szCs w:val="2"/>
        </w:rPr>
      </w:pPr>
    </w:p>
    <w:tbl>
      <w:tblPr>
        <w:tblW w:w="953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1400"/>
        <w:gridCol w:w="270"/>
        <w:gridCol w:w="1533"/>
        <w:gridCol w:w="238"/>
        <w:gridCol w:w="1440"/>
        <w:gridCol w:w="236"/>
        <w:gridCol w:w="1447"/>
      </w:tblGrid>
      <w:tr w:rsidR="001A7422" w:rsidRPr="00345D95" w:rsidTr="00EE36D7">
        <w:trPr>
          <w:tblHeader/>
        </w:trPr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br w:type="page"/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564" w:type="dxa"/>
            <w:gridSpan w:val="7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422" w:rsidRPr="00345D95" w:rsidTr="00EE36D7">
        <w:trPr>
          <w:tblHeader/>
        </w:trPr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45D95">
              <w:rPr>
                <w:rFonts w:ascii="Angsana New" w:hAnsi="Angsana New"/>
                <w:sz w:val="30"/>
                <w:szCs w:val="30"/>
              </w:rPr>
              <w:t>)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sz w:val="30"/>
                <w:szCs w:val="30"/>
              </w:rPr>
              <w:t>/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7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22" w:rsidRPr="00345D95" w:rsidTr="00EE36D7">
        <w:trPr>
          <w:tblHeader/>
        </w:trPr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E321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E321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1A7422" w:rsidRPr="00345D95" w:rsidTr="00EE36D7">
        <w:trPr>
          <w:tblHeader/>
        </w:trPr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564" w:type="dxa"/>
            <w:gridSpan w:val="7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7422" w:rsidRPr="00345D95" w:rsidTr="00EE36D7">
        <w:trPr>
          <w:trHeight w:val="70"/>
        </w:trPr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:rsidR="001A7422" w:rsidRPr="00345D95" w:rsidRDefault="001A7422" w:rsidP="00EE36D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345D95" w:rsidRDefault="001A7422" w:rsidP="00EE36D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shd w:val="clear" w:color="auto" w:fill="auto"/>
          </w:tcPr>
          <w:p w:rsidR="001A7422" w:rsidRPr="00345D95" w:rsidRDefault="001A7422" w:rsidP="00EE36D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21,113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:rsidR="001A7422" w:rsidRPr="00345D95" w:rsidRDefault="003F68DE" w:rsidP="00EE36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08" w:right="125" w:firstLine="10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(2,576)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345D95" w:rsidRDefault="003F68DE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shd w:val="clear" w:color="auto" w:fill="auto"/>
          </w:tcPr>
          <w:p w:rsidR="001A7422" w:rsidRPr="00345D95" w:rsidRDefault="003F68DE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18,537</w:t>
            </w: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7241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ประมาณการหนี้สินไม่หมุนเวียนสำหรับภาระผูกพันผลประโยชน์พนักงาน</w:t>
            </w:r>
          </w:p>
        </w:tc>
        <w:tc>
          <w:tcPr>
            <w:tcW w:w="1400" w:type="dxa"/>
            <w:shd w:val="clear" w:color="auto" w:fill="auto"/>
          </w:tcPr>
          <w:p w:rsidR="001A7422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A7422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212</w:t>
            </w: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,669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:rsidR="001A7422" w:rsidRDefault="001A7422" w:rsidP="00EE36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08" w:right="125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F68DE" w:rsidRDefault="003F68DE" w:rsidP="00EE36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08" w:right="125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F68DE" w:rsidRPr="00444BFB" w:rsidRDefault="003F68DE" w:rsidP="00EE36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08" w:right="125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(4,107)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Default="001A7422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F68DE" w:rsidRDefault="003F68DE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F68DE" w:rsidRPr="00345D95" w:rsidRDefault="003F68DE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:rsidR="001A7422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F68DE" w:rsidRDefault="003F68DE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F68DE" w:rsidRPr="00345D95" w:rsidRDefault="003F68DE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208,562</w:t>
            </w: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596,134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:rsidR="001A7422" w:rsidRPr="00444BFB" w:rsidRDefault="003F68DE" w:rsidP="00EE36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08" w:right="125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108,155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345D95" w:rsidRDefault="003F68DE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shd w:val="clear" w:color="auto" w:fill="auto"/>
          </w:tcPr>
          <w:p w:rsidR="001A7422" w:rsidRPr="00345D95" w:rsidRDefault="003F68DE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704,289</w:t>
            </w: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15,624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3F68DE" w:rsidP="00EE36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08" w:right="125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(5,948)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3F68DE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3F68DE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9,676</w:t>
            </w: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845,540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3F68DE" w:rsidP="00EE36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08" w:right="125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95,524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3F68DE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3F68DE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941,064</w:t>
            </w: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444BFB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0" w:type="dxa"/>
            <w:shd w:val="clear" w:color="auto" w:fill="auto"/>
          </w:tcPr>
          <w:p w:rsidR="001A7422" w:rsidRPr="00444BFB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444BFB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</w:tcPr>
          <w:p w:rsidR="001A7422" w:rsidRPr="00444BFB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:rsidR="001A7422" w:rsidRPr="00444BFB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444BFB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444BFB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</w:tcPr>
          <w:p w:rsidR="001A7422" w:rsidRPr="00444BFB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(709,321)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:rsidR="001A7422" w:rsidRPr="00444BFB" w:rsidRDefault="00043D22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345D95" w:rsidRDefault="00043D22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shd w:val="clear" w:color="auto" w:fill="auto"/>
          </w:tcPr>
          <w:p w:rsidR="001A7422" w:rsidRPr="00345D95" w:rsidRDefault="00043D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bidi="th-TH"/>
              </w:rPr>
              <w:t>(709,321)</w:t>
            </w: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(25,329)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:rsidR="001A7422" w:rsidRPr="00444BFB" w:rsidRDefault="00043D22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444BFB" w:rsidRDefault="00043D22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:rsidR="001A7422" w:rsidRPr="00345D95" w:rsidRDefault="00043D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(25,329)</w:t>
            </w: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0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lang w:val="en-US" w:bidi="th-TH"/>
              </w:rPr>
              <w:t>(5,554)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shd w:val="clear" w:color="auto" w:fill="auto"/>
          </w:tcPr>
          <w:p w:rsidR="001A7422" w:rsidRPr="00444BFB" w:rsidRDefault="00043D22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1A7422" w:rsidRPr="00345D95" w:rsidRDefault="00043D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3,015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shd w:val="clear" w:color="auto" w:fill="auto"/>
          </w:tcPr>
          <w:p w:rsidR="001A7422" w:rsidRPr="00345D95" w:rsidRDefault="00043D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(2,539)</w:t>
            </w: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(111,331)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043D22" w:rsidP="00EE36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08" w:right="125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(622)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043D22" w:rsidP="00EE36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381" w:firstLine="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:rsidR="001A7422" w:rsidRPr="00345D95" w:rsidRDefault="00043D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(111,953)</w:t>
            </w: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(851,535)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444BFB" w:rsidRDefault="00043D22" w:rsidP="00EE36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08" w:right="125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(622)</w:t>
            </w:r>
          </w:p>
        </w:tc>
        <w:tc>
          <w:tcPr>
            <w:tcW w:w="238" w:type="dxa"/>
            <w:shd w:val="clear" w:color="auto" w:fill="auto"/>
          </w:tcPr>
          <w:p w:rsidR="001A7422" w:rsidRPr="00444BFB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043D22" w:rsidP="00EE36D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3,015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22" w:rsidRPr="00345D95" w:rsidRDefault="00043D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(849,142)</w:t>
            </w: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left="-108" w:right="-19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533" w:type="dxa"/>
            <w:tcBorders>
              <w:top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1A7422" w:rsidRPr="00345D95" w:rsidTr="00EE36D7">
        <w:tc>
          <w:tcPr>
            <w:tcW w:w="2970" w:type="dxa"/>
            <w:shd w:val="clear" w:color="auto" w:fill="auto"/>
          </w:tcPr>
          <w:p w:rsidR="001A7422" w:rsidRPr="00345D95" w:rsidRDefault="001A7422" w:rsidP="00EE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0" w:type="dxa"/>
            <w:tcBorders>
              <w:bottom w:val="double" w:sz="4" w:space="0" w:color="auto"/>
            </w:tcBorders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(5,995)</w:t>
            </w:r>
          </w:p>
        </w:tc>
        <w:tc>
          <w:tcPr>
            <w:tcW w:w="270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</w:tcPr>
          <w:p w:rsidR="001A7422" w:rsidRPr="00C75A26" w:rsidRDefault="00043D22" w:rsidP="00EE36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108" w:right="125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94,902</w:t>
            </w:r>
          </w:p>
        </w:tc>
        <w:tc>
          <w:tcPr>
            <w:tcW w:w="238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1A7422" w:rsidRPr="00345D95" w:rsidRDefault="00043D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3,015</w:t>
            </w:r>
          </w:p>
        </w:tc>
        <w:tc>
          <w:tcPr>
            <w:tcW w:w="236" w:type="dxa"/>
            <w:shd w:val="clear" w:color="auto" w:fill="auto"/>
          </w:tcPr>
          <w:p w:rsidR="001A7422" w:rsidRPr="00345D95" w:rsidRDefault="001A74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</w:tcPr>
          <w:p w:rsidR="001A7422" w:rsidRPr="00345D95" w:rsidRDefault="00043D22" w:rsidP="00EE36D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91,922</w:t>
            </w:r>
          </w:p>
        </w:tc>
      </w:tr>
    </w:tbl>
    <w:p w:rsidR="001A7422" w:rsidRPr="00345D95" w:rsidRDefault="001A7422" w:rsidP="001A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:rsidR="008E5E32" w:rsidRPr="00703E66" w:rsidRDefault="001A7422" w:rsidP="0085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E5E32" w:rsidRPr="00703E66">
        <w:rPr>
          <w:rFonts w:ascii="Angsana New" w:hAnsi="Angsana New" w:hint="cs"/>
          <w:color w:val="000000"/>
          <w:sz w:val="30"/>
          <w:szCs w:val="30"/>
          <w:cs/>
        </w:rPr>
        <w:lastRenderedPageBreak/>
        <w:t>กลุ่มบริษัททบทวนและประเมินประโยชน์ที่จะได้รับจากสินทรัพย์ภาษีเงินได้รอการตัดบัญชีจากผลขาดทุนทางภาษีและผลแตกต่างชั่วคราวโดยใช้ประมาณการจากผลประกอบการจริงและการคาดการณ์ผลประกอบการในอนาคตซึ่งอาศัยการประมาณการสมมติฐานของผู้บริหารเกี่ยวกับการเติบโตของรายได้และการเพิ่มขึ้นของกำไรจากการดำเนินงานของกลุ่มบริษัท บริษัทรับรู้ขาดทุนทางภาษี</w:t>
      </w:r>
      <w:r w:rsidR="008E5E32" w:rsidRPr="00703E66">
        <w:rPr>
          <w:rFonts w:ascii="Angsana New" w:hAnsi="Angsana New"/>
          <w:color w:val="000000"/>
          <w:sz w:val="30"/>
          <w:szCs w:val="30"/>
          <w:cs/>
        </w:rPr>
        <w:t>เป็นสินทรัพย์ภาษีเงินได้รอการตัดบัญชี 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ซึ่งเป็นไปตามแผนธุรกิจของกลุ่มบริษัทที่สามารถทำกำไรจากการดำเนินงานเพิ่มขึ้นในอนาคต</w:t>
      </w:r>
      <w:r w:rsidR="008E5E32" w:rsidRPr="00703E66">
        <w:rPr>
          <w:rFonts w:ascii="Angsana New" w:hAnsi="Angsana New" w:hint="cs"/>
          <w:color w:val="000000"/>
          <w:sz w:val="30"/>
          <w:szCs w:val="30"/>
          <w:cs/>
        </w:rPr>
        <w:t xml:space="preserve"> การประมาณการดังกล่าวและสมมติฐานที่ส่งผลต่อมูลค่าของสินทรัพย์ภาษีเงินได้รอการตัดบัญชี </w:t>
      </w:r>
      <w:r w:rsidR="008E5E32" w:rsidRPr="008878CE">
        <w:rPr>
          <w:rFonts w:ascii="Angsana New" w:hAnsi="Angsana New"/>
          <w:color w:val="000000"/>
          <w:sz w:val="30"/>
          <w:szCs w:val="30"/>
          <w:cs/>
        </w:rPr>
        <w:t xml:space="preserve">อย่างไรก็ตาม มีความเป็นไปได้ว่าภาษีเงินได้รอการตัดบัญชีจากผลขาดทุนทางภาษียกมาทั้งหมด หรือ บางส่วนของอาจหมดอายุและไม่ได้นำมาใช้ประโยชน์ในท้ายที่สุด โดยเฉพาะอย่างยิ่งหากแผนธุรกิจของกลุ่มบริษัทไม่ประสบความสำเร็จ ซึ่งอาจก่อให้เกิดค่าใช้จ่ายเพิ่มขึ้นในงวดจากการหมดอายุของผลขาดทุนทางภาษีดังกล่าวอย่างมีสาระสำคัญและอาจกระทบต่อผลการดำเนินงานของกลุ่มบริษัทอย่างมีสาระสำคัญได้ </w:t>
      </w:r>
      <w:r w:rsidR="008E5E32" w:rsidRPr="00703E66">
        <w:rPr>
          <w:rFonts w:ascii="Angsana New" w:hAnsi="Angsana New" w:hint="cs"/>
          <w:color w:val="000000"/>
          <w:sz w:val="30"/>
          <w:szCs w:val="30"/>
          <w:cs/>
        </w:rPr>
        <w:t>ผลประกอบการจริงอาจแตกต่าง</w:t>
      </w:r>
      <w:r w:rsidR="008E5E32" w:rsidRPr="00DF7F9A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อย่างเป็นสาระสำคัญจากที่ได้ประมาณไว้โดยผู้บริหารของกลุ่มบริษัท ทั้งนี้ขาดทุนทางภาษี</w:t>
      </w:r>
      <w:r w:rsidR="008E5E32" w:rsidRPr="00DF7F9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ที่จะสิ้นอายุในปี </w:t>
      </w:r>
      <w:r w:rsidR="008E5E32" w:rsidRPr="00DF7F9A">
        <w:rPr>
          <w:rFonts w:ascii="Angsana New" w:hAnsi="Angsana New"/>
          <w:color w:val="000000"/>
          <w:spacing w:val="-2"/>
          <w:sz w:val="30"/>
          <w:szCs w:val="30"/>
        </w:rPr>
        <w:t>2562</w:t>
      </w:r>
      <w:r w:rsidR="008E5E32" w:rsidRPr="00DF7F9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ถึง </w:t>
      </w:r>
      <w:r w:rsidR="008E5E32" w:rsidRPr="00DF7F9A">
        <w:rPr>
          <w:rFonts w:ascii="Angsana New" w:hAnsi="Angsana New"/>
          <w:color w:val="000000"/>
          <w:spacing w:val="-2"/>
          <w:sz w:val="30"/>
          <w:szCs w:val="30"/>
        </w:rPr>
        <w:t>2567</w:t>
      </w:r>
    </w:p>
    <w:p w:rsidR="008E5E32" w:rsidRDefault="008E5E32" w:rsidP="001720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7F4A0D" w:rsidRPr="00D36B78" w:rsidRDefault="00E2080C" w:rsidP="00E208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2080C">
        <w:rPr>
          <w:rFonts w:ascii="Angsana New" w:hAnsi="Angsana New" w:cs="Angsana New"/>
          <w:b/>
          <w:bCs/>
          <w:sz w:val="30"/>
          <w:szCs w:val="30"/>
        </w:rPr>
        <w:t>1</w:t>
      </w:r>
      <w:r w:rsidR="008B6F23">
        <w:rPr>
          <w:rFonts w:ascii="Angsana New" w:hAnsi="Angsana New" w:cs="Angsana New"/>
          <w:b/>
          <w:bCs/>
          <w:sz w:val="30"/>
          <w:szCs w:val="30"/>
        </w:rPr>
        <w:t>1</w:t>
      </w:r>
      <w:r w:rsidRPr="00E2080C">
        <w:rPr>
          <w:rFonts w:ascii="Angsana New" w:hAnsi="Angsana New" w:cs="Angsana New"/>
          <w:b/>
          <w:bCs/>
          <w:sz w:val="30"/>
          <w:szCs w:val="30"/>
        </w:rPr>
        <w:tab/>
      </w:r>
      <w:r w:rsidR="007F4A0D" w:rsidRPr="00E2080C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4C169D" w:rsidRPr="00E2080C">
        <w:rPr>
          <w:rFonts w:ascii="Angsana New" w:hAnsi="Angsana New" w:cs="Angsana New"/>
          <w:b/>
          <w:bCs/>
          <w:sz w:val="30"/>
          <w:szCs w:val="30"/>
          <w:cs/>
        </w:rPr>
        <w:t>ดำเนินงาน</w:t>
      </w:r>
    </w:p>
    <w:p w:rsidR="007F4A0D" w:rsidRPr="005413BD" w:rsidRDefault="007F4A0D" w:rsidP="000F2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244739" w:rsidRPr="00D36B78" w:rsidRDefault="00244739" w:rsidP="000F27F6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Pr="00D36B78">
        <w:rPr>
          <w:rFonts w:ascii="Angsana New" w:hAnsi="Angsana New"/>
          <w:sz w:val="30"/>
          <w:szCs w:val="30"/>
        </w:rPr>
        <w:t xml:space="preserve">2 </w:t>
      </w:r>
      <w:r w:rsidRPr="00D36B78">
        <w:rPr>
          <w:rFonts w:ascii="Angsana New" w:hAnsi="Angsana New"/>
          <w:sz w:val="30"/>
          <w:szCs w:val="30"/>
          <w:cs/>
        </w:rPr>
        <w:t>ส่</w:t>
      </w:r>
      <w:r w:rsidR="00D614A6" w:rsidRPr="00D36B78">
        <w:rPr>
          <w:rFonts w:ascii="Angsana New" w:hAnsi="Angsana New"/>
          <w:sz w:val="30"/>
          <w:szCs w:val="30"/>
          <w:cs/>
        </w:rPr>
        <w:t>วนงานที่รายงาน</w:t>
      </w:r>
      <w:r w:rsidR="005551C7" w:rsidRPr="00D36B78">
        <w:rPr>
          <w:rFonts w:ascii="Angsana New" w:hAnsi="Angsana New"/>
          <w:sz w:val="30"/>
          <w:szCs w:val="30"/>
          <w:cs/>
        </w:rPr>
        <w:t>ดังรายละเอียด</w:t>
      </w:r>
      <w:r w:rsidR="000020B3" w:rsidRPr="00D36B78">
        <w:rPr>
          <w:rFonts w:ascii="Angsana New" w:hAnsi="Angsana New"/>
          <w:sz w:val="30"/>
          <w:szCs w:val="30"/>
          <w:cs/>
        </w:rPr>
        <w:t>ข้าง</w:t>
      </w:r>
      <w:r w:rsidRPr="00D36B78">
        <w:rPr>
          <w:rFonts w:ascii="Angsana New" w:hAnsi="Angsana New"/>
          <w:sz w:val="30"/>
          <w:szCs w:val="30"/>
          <w:cs/>
        </w:rPr>
        <w:t>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</w:t>
      </w:r>
      <w:r w:rsidRPr="00D36B78">
        <w:rPr>
          <w:rFonts w:ascii="Angsana New" w:hAnsi="Angsana New"/>
          <w:spacing w:val="-10"/>
          <w:sz w:val="30"/>
          <w:szCs w:val="30"/>
          <w:cs/>
        </w:rPr>
        <w:t>มาส การดำเนินงานของแต่ละส่วนงานที่รายงานของ</w:t>
      </w:r>
      <w:r w:rsidR="004E3A39" w:rsidRPr="00D36B78">
        <w:rPr>
          <w:rFonts w:ascii="Angsana New" w:hAnsi="Angsana New"/>
          <w:sz w:val="30"/>
          <w:szCs w:val="30"/>
        </w:rPr>
        <w:br/>
      </w:r>
      <w:r w:rsidRPr="00D36B78">
        <w:rPr>
          <w:rFonts w:ascii="Angsana New" w:hAnsi="Angsana New"/>
          <w:sz w:val="30"/>
          <w:szCs w:val="30"/>
          <w:cs/>
        </w:rPr>
        <w:t xml:space="preserve">กลุ่มบริษัทโดยสรุปมีดังนี้ </w:t>
      </w:r>
    </w:p>
    <w:p w:rsidR="00CC0CC4" w:rsidRPr="005413BD" w:rsidRDefault="00CC0CC4" w:rsidP="000F27F6">
      <w:pPr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:rsidR="00EC4F56" w:rsidRDefault="00244739" w:rsidP="00EC4F56">
      <w:pPr>
        <w:pStyle w:val="ListParagraph"/>
        <w:numPr>
          <w:ilvl w:val="0"/>
          <w:numId w:val="2"/>
        </w:numPr>
        <w:tabs>
          <w:tab w:val="clear" w:pos="340"/>
          <w:tab w:val="clear" w:pos="680"/>
          <w:tab w:val="clear" w:pos="907"/>
          <w:tab w:val="clear" w:pos="1871"/>
          <w:tab w:val="left" w:pos="900"/>
          <w:tab w:val="num" w:pos="1080"/>
          <w:tab w:val="left" w:pos="1800"/>
          <w:tab w:val="left" w:pos="19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36B78">
        <w:rPr>
          <w:rFonts w:ascii="Angsana New" w:hAnsi="Angsana New"/>
          <w:sz w:val="30"/>
          <w:szCs w:val="30"/>
        </w:rPr>
        <w:t>1</w:t>
      </w:r>
      <w:r w:rsidRPr="00D36B78">
        <w:rPr>
          <w:rFonts w:ascii="Angsana New" w:hAnsi="Angsana New"/>
          <w:sz w:val="30"/>
          <w:szCs w:val="30"/>
          <w:cs/>
        </w:rPr>
        <w:t xml:space="preserve"> </w:t>
      </w:r>
      <w:r w:rsidR="001D1CDA" w:rsidRPr="00D36B78">
        <w:rPr>
          <w:rFonts w:ascii="Angsana New" w:hAnsi="Angsana New"/>
          <w:sz w:val="30"/>
          <w:szCs w:val="30"/>
          <w:cs/>
        </w:rPr>
        <w:tab/>
      </w:r>
      <w:r w:rsidR="001D1CDA" w:rsidRPr="00D36B78">
        <w:rPr>
          <w:rFonts w:ascii="Angsana New" w:hAnsi="Angsana New"/>
          <w:sz w:val="30"/>
          <w:szCs w:val="30"/>
          <w:cs/>
        </w:rPr>
        <w:tab/>
        <w:t xml:space="preserve">     </w:t>
      </w:r>
      <w:r w:rsidRPr="00D36B78">
        <w:rPr>
          <w:rFonts w:ascii="Angsana New" w:hAnsi="Angsana New"/>
          <w:sz w:val="30"/>
          <w:szCs w:val="30"/>
          <w:cs/>
        </w:rPr>
        <w:t>ธุรกิจเครื่องดื่มประเภทอัดลม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ผลิตและ</w:t>
      </w:r>
      <w:r w:rsidR="00A86C97" w:rsidRPr="00D36B78">
        <w:rPr>
          <w:rFonts w:ascii="Angsana New" w:hAnsi="Angsana New"/>
          <w:sz w:val="30"/>
          <w:szCs w:val="30"/>
          <w:cs/>
        </w:rPr>
        <w:t>จัด</w:t>
      </w:r>
      <w:r w:rsidRPr="00D36B78">
        <w:rPr>
          <w:rFonts w:ascii="Angsana New" w:hAnsi="Angsana New"/>
          <w:sz w:val="30"/>
          <w:szCs w:val="30"/>
          <w:cs/>
        </w:rPr>
        <w:t>จำหน่ายเครื่องดื่มน้ำอัดลม</w:t>
      </w:r>
      <w:r w:rsidR="00EC4F56">
        <w:rPr>
          <w:rFonts w:ascii="Angsana New" w:hAnsi="Angsana New"/>
          <w:sz w:val="30"/>
          <w:szCs w:val="30"/>
        </w:rPr>
        <w:t xml:space="preserve"> </w:t>
      </w:r>
      <w:r w:rsidR="00EC4F56">
        <w:rPr>
          <w:rFonts w:ascii="Angsana New" w:hAnsi="Angsana New" w:hint="cs"/>
          <w:sz w:val="30"/>
          <w:szCs w:val="30"/>
          <w:cs/>
        </w:rPr>
        <w:t xml:space="preserve">และเครื่องดื่มเกลือแร่ </w:t>
      </w:r>
    </w:p>
    <w:p w:rsidR="00244739" w:rsidRPr="00D36B78" w:rsidRDefault="00EC4F56" w:rsidP="00EC4F56">
      <w:pPr>
        <w:pStyle w:val="ListParagraph"/>
        <w:tabs>
          <w:tab w:val="clear" w:pos="680"/>
          <w:tab w:val="clear" w:pos="907"/>
          <w:tab w:val="clear" w:pos="1871"/>
          <w:tab w:val="left" w:pos="900"/>
          <w:tab w:val="left" w:pos="1800"/>
          <w:tab w:val="left" w:pos="19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                  รวมถึงเป็นผู้จัดจำหน่ายโซดา</w:t>
      </w:r>
    </w:p>
    <w:p w:rsidR="00EC4F56" w:rsidRPr="00342083" w:rsidRDefault="00244739" w:rsidP="00342083">
      <w:pPr>
        <w:pStyle w:val="ListParagraph"/>
        <w:numPr>
          <w:ilvl w:val="0"/>
          <w:numId w:val="2"/>
        </w:numPr>
        <w:tabs>
          <w:tab w:val="clear" w:pos="340"/>
          <w:tab w:val="clear" w:pos="680"/>
          <w:tab w:val="clear" w:pos="907"/>
          <w:tab w:val="clear" w:pos="1871"/>
          <w:tab w:val="left" w:pos="900"/>
          <w:tab w:val="num" w:pos="2312"/>
        </w:tabs>
        <w:spacing w:line="240" w:lineRule="auto"/>
        <w:ind w:left="2222" w:hanging="1682"/>
        <w:jc w:val="thaiDistribute"/>
        <w:rPr>
          <w:rFonts w:ascii="Angsana New" w:hAnsi="Angsana New"/>
          <w:sz w:val="30"/>
          <w:szCs w:val="30"/>
        </w:rPr>
      </w:pPr>
      <w:r w:rsidRPr="00EC4F5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C4F56">
        <w:rPr>
          <w:rFonts w:ascii="Angsana New" w:hAnsi="Angsana New"/>
          <w:sz w:val="30"/>
          <w:szCs w:val="30"/>
        </w:rPr>
        <w:t>2</w:t>
      </w:r>
      <w:r w:rsidRPr="00EC4F56">
        <w:rPr>
          <w:rFonts w:ascii="Angsana New" w:hAnsi="Angsana New"/>
          <w:sz w:val="30"/>
          <w:szCs w:val="30"/>
          <w:cs/>
        </w:rPr>
        <w:t xml:space="preserve"> </w:t>
      </w:r>
      <w:r w:rsidR="001D1CDA" w:rsidRPr="00EC4F56">
        <w:rPr>
          <w:rFonts w:ascii="Angsana New" w:hAnsi="Angsana New"/>
          <w:sz w:val="30"/>
          <w:szCs w:val="30"/>
          <w:cs/>
        </w:rPr>
        <w:t xml:space="preserve">        </w:t>
      </w:r>
      <w:r w:rsidRPr="00EC4F56">
        <w:rPr>
          <w:rFonts w:ascii="Angsana New" w:hAnsi="Angsana New"/>
          <w:sz w:val="30"/>
          <w:szCs w:val="30"/>
          <w:cs/>
        </w:rPr>
        <w:t>ธุรกิจเครื่องดื่ม</w:t>
      </w:r>
      <w:r w:rsidR="00EC4F56" w:rsidRPr="008D522A">
        <w:rPr>
          <w:rFonts w:ascii="Angsana New" w:hAnsi="Angsana New"/>
          <w:sz w:val="30"/>
          <w:szCs w:val="30"/>
          <w:cs/>
        </w:rPr>
        <w:t>ประเภทไม่อัดลม</w:t>
      </w:r>
      <w:r w:rsidR="00EC4F56" w:rsidRPr="008D522A">
        <w:rPr>
          <w:rFonts w:ascii="Angsana New" w:hAnsi="Angsana New"/>
          <w:sz w:val="30"/>
          <w:szCs w:val="30"/>
        </w:rPr>
        <w:t xml:space="preserve"> </w:t>
      </w:r>
      <w:r w:rsidR="00EC4F56" w:rsidRPr="008D522A">
        <w:rPr>
          <w:rFonts w:ascii="Angsana New" w:hAnsi="Angsana New"/>
          <w:sz w:val="30"/>
          <w:szCs w:val="30"/>
          <w:cs/>
        </w:rPr>
        <w:t>ผลิตและจำหน่ายน้ำดื</w:t>
      </w:r>
      <w:r w:rsidR="00EC4F56">
        <w:rPr>
          <w:rFonts w:ascii="Angsana New" w:hAnsi="Angsana New"/>
          <w:sz w:val="30"/>
          <w:szCs w:val="30"/>
          <w:cs/>
        </w:rPr>
        <w:t xml:space="preserve">่ม เครื่องดื่มชนิดอื่น </w:t>
      </w:r>
      <w:r w:rsidR="00EC4F56" w:rsidRPr="0085691B">
        <w:rPr>
          <w:rFonts w:ascii="Angsana New" w:hAnsi="Angsana New"/>
          <w:sz w:val="30"/>
          <w:szCs w:val="30"/>
          <w:cs/>
        </w:rPr>
        <w:t>เครื่องดื่มบำรุงกำลัง</w:t>
      </w:r>
      <w:r w:rsidR="00EC4F56" w:rsidRPr="00342083">
        <w:rPr>
          <w:rFonts w:ascii="Angsana New" w:hAnsi="Angsana New"/>
          <w:sz w:val="30"/>
          <w:szCs w:val="30"/>
          <w:cs/>
        </w:rPr>
        <w:t>และ</w:t>
      </w:r>
      <w:r w:rsidR="00EC4F56" w:rsidRPr="00342083">
        <w:rPr>
          <w:rFonts w:ascii="Angsana New" w:hAnsi="Angsana New" w:hint="cs"/>
          <w:sz w:val="30"/>
          <w:szCs w:val="30"/>
          <w:cs/>
        </w:rPr>
        <w:t>เครื่องดื่มชนิดอื่น รวมถึง เป็นผู้จัดจำหน่ายและชา</w:t>
      </w:r>
    </w:p>
    <w:p w:rsidR="006356AF" w:rsidRPr="005413BD" w:rsidRDefault="006356AF" w:rsidP="003B32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244739" w:rsidRPr="00D36B78" w:rsidRDefault="00244739" w:rsidP="000F2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ไม่มีส่วนงาน</w:t>
      </w:r>
      <w:r w:rsidR="005551C7" w:rsidRPr="00D36B78">
        <w:rPr>
          <w:rFonts w:ascii="Angsana New" w:hAnsi="Angsana New"/>
          <w:sz w:val="30"/>
          <w:szCs w:val="30"/>
          <w:cs/>
        </w:rPr>
        <w:t>การดำเนินงานอื่น</w:t>
      </w:r>
      <w:r w:rsidRPr="00D36B78">
        <w:rPr>
          <w:rFonts w:ascii="Angsana New" w:hAnsi="Angsana New"/>
          <w:sz w:val="30"/>
          <w:szCs w:val="30"/>
          <w:cs/>
        </w:rPr>
        <w:t xml:space="preserve">ใดที่เข้าเกณฑ์เชิงปริมาณเพื่อกำหนดส่วนงานที่รายงานในปี </w:t>
      </w:r>
      <w:r w:rsidRPr="00A57C08">
        <w:rPr>
          <w:rFonts w:ascii="Angsana New" w:hAnsi="Angsana New"/>
          <w:sz w:val="30"/>
          <w:szCs w:val="30"/>
        </w:rPr>
        <w:t>25</w:t>
      </w:r>
      <w:r w:rsidR="008F4AD3">
        <w:rPr>
          <w:rFonts w:ascii="Angsana New" w:hAnsi="Angsana New"/>
          <w:sz w:val="30"/>
          <w:szCs w:val="30"/>
        </w:rPr>
        <w:t>6</w:t>
      </w:r>
      <w:r w:rsidR="005176E9">
        <w:rPr>
          <w:rFonts w:ascii="Angsana New" w:hAnsi="Angsana New"/>
          <w:sz w:val="30"/>
          <w:szCs w:val="30"/>
        </w:rPr>
        <w:t>2</w:t>
      </w:r>
      <w:r w:rsidRPr="00A57C08">
        <w:rPr>
          <w:rFonts w:ascii="Angsana New" w:hAnsi="Angsana New"/>
          <w:sz w:val="30"/>
          <w:szCs w:val="30"/>
        </w:rPr>
        <w:t xml:space="preserve"> </w:t>
      </w:r>
      <w:r w:rsidRPr="00A57C08">
        <w:rPr>
          <w:rFonts w:ascii="Angsana New" w:hAnsi="Angsana New"/>
          <w:sz w:val="30"/>
          <w:szCs w:val="30"/>
          <w:cs/>
        </w:rPr>
        <w:t xml:space="preserve">หรือ </w:t>
      </w:r>
      <w:r w:rsidR="008F4AD3">
        <w:rPr>
          <w:rFonts w:ascii="Angsana New" w:hAnsi="Angsana New"/>
          <w:sz w:val="30"/>
          <w:szCs w:val="30"/>
        </w:rPr>
        <w:t>256</w:t>
      </w:r>
      <w:r w:rsidR="005176E9">
        <w:rPr>
          <w:rFonts w:ascii="Angsana New" w:hAnsi="Angsana New"/>
          <w:sz w:val="30"/>
          <w:szCs w:val="30"/>
        </w:rPr>
        <w:t>1</w:t>
      </w:r>
    </w:p>
    <w:p w:rsidR="00244739" w:rsidRPr="005413BD" w:rsidRDefault="00244739" w:rsidP="000F2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244739" w:rsidRPr="00D36B78" w:rsidRDefault="00244739" w:rsidP="00856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</w:t>
      </w:r>
      <w:r w:rsidR="00A718D7" w:rsidRPr="00D36B78">
        <w:rPr>
          <w:rFonts w:ascii="Angsana New" w:hAnsi="Angsana New"/>
          <w:sz w:val="30"/>
          <w:szCs w:val="30"/>
        </w:rPr>
        <w:t xml:space="preserve"> </w:t>
      </w:r>
      <w:r w:rsidR="00E017D4" w:rsidRPr="00D36B78">
        <w:rPr>
          <w:rFonts w:ascii="Angsana New" w:hAnsi="Angsana New"/>
          <w:sz w:val="30"/>
          <w:szCs w:val="30"/>
        </w:rPr>
        <w:br/>
      </w:r>
      <w:r w:rsidRPr="00D36B78">
        <w:rPr>
          <w:rFonts w:ascii="Angsana New" w:hAnsi="Angsana New"/>
          <w:sz w:val="30"/>
          <w:szCs w:val="30"/>
          <w:cs/>
        </w:rPr>
        <w:t>ด้านการดำเนินงานของกลุ่มบริษัท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</w:t>
      </w:r>
      <w:r w:rsidR="008016AC" w:rsidRPr="00D36B78">
        <w:rPr>
          <w:rFonts w:ascii="Angsana New" w:hAnsi="Angsana New"/>
          <w:sz w:val="30"/>
          <w:szCs w:val="30"/>
        </w:rPr>
        <w:br/>
      </w:r>
      <w:r w:rsidRPr="00D36B78">
        <w:rPr>
          <w:rFonts w:ascii="Angsana New" w:hAnsi="Angsana New"/>
          <w:sz w:val="30"/>
          <w:szCs w:val="30"/>
          <w:cs/>
        </w:rPr>
        <w:t>ในอุตสาหกรรมเดียวกัน</w:t>
      </w:r>
    </w:p>
    <w:p w:rsidR="00F64A14" w:rsidRPr="0020370A" w:rsidRDefault="00231204" w:rsidP="00004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6B78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="00B1561A" w:rsidRPr="0020370A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85691B" w:rsidRPr="0020370A">
        <w:rPr>
          <w:rFonts w:ascii="Angsana New" w:hAnsi="Angsana New"/>
          <w:b/>
          <w:bCs/>
          <w:i/>
          <w:iCs/>
          <w:sz w:val="30"/>
          <w:szCs w:val="30"/>
          <w:cs/>
        </w:rPr>
        <w:t>เกี่ยวกับส่วนงานที่รายงาน</w:t>
      </w:r>
      <w:r w:rsidR="00B1561A" w:rsidRPr="0020370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D37613" w:rsidRPr="00356084" w:rsidRDefault="00D37613" w:rsidP="00D37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4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33"/>
        <w:gridCol w:w="720"/>
        <w:gridCol w:w="29"/>
        <w:gridCol w:w="241"/>
        <w:gridCol w:w="29"/>
        <w:gridCol w:w="713"/>
        <w:gridCol w:w="7"/>
        <w:gridCol w:w="8"/>
        <w:gridCol w:w="221"/>
        <w:gridCol w:w="7"/>
        <w:gridCol w:w="42"/>
        <w:gridCol w:w="665"/>
        <w:gridCol w:w="41"/>
        <w:gridCol w:w="242"/>
        <w:gridCol w:w="649"/>
        <w:gridCol w:w="46"/>
        <w:gridCol w:w="206"/>
        <w:gridCol w:w="19"/>
        <w:gridCol w:w="47"/>
        <w:gridCol w:w="816"/>
        <w:gridCol w:w="270"/>
        <w:gridCol w:w="697"/>
      </w:tblGrid>
      <w:tr w:rsidR="00D37613" w:rsidRPr="00356084" w:rsidTr="006A3DDB">
        <w:trPr>
          <w:tblHeader/>
        </w:trPr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7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  <w:gridSpan w:val="6"/>
            <w:tcBorders>
              <w:top w:val="nil"/>
              <w:left w:val="nil"/>
              <w:bottom w:val="nil"/>
            </w:tcBorders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</w:tcBorders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30" w:type="dxa"/>
            <w:gridSpan w:val="4"/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D37613" w:rsidRPr="00356084" w:rsidTr="006A3DDB">
        <w:trPr>
          <w:tblHeader/>
        </w:trPr>
        <w:tc>
          <w:tcPr>
            <w:tcW w:w="37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5608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>2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5608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>2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52" w:type="dxa"/>
            <w:gridSpan w:val="2"/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82" w:type="dxa"/>
            <w:gridSpan w:val="3"/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5608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>2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D37613" w:rsidRPr="00356084" w:rsidTr="006A3DDB">
        <w:trPr>
          <w:tblHeader/>
        </w:trPr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</w:tcBorders>
            <w:vAlign w:val="bottom"/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D37613" w:rsidRPr="00356084" w:rsidTr="006A3DDB"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37613" w:rsidRPr="00356084" w:rsidRDefault="00154016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3,985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3,461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37613" w:rsidRPr="00356084" w:rsidRDefault="00154016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4,980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4,767</w:t>
            </w:r>
          </w:p>
        </w:tc>
        <w:tc>
          <w:tcPr>
            <w:tcW w:w="272" w:type="dxa"/>
            <w:gridSpan w:val="3"/>
            <w:shd w:val="clear" w:color="auto" w:fill="auto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:rsidR="00D37613" w:rsidRPr="00356084" w:rsidRDefault="00154016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8,965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  <w:shd w:val="clear" w:color="auto" w:fill="auto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8,228</w:t>
            </w:r>
          </w:p>
        </w:tc>
      </w:tr>
      <w:tr w:rsidR="00D37613" w:rsidRPr="00356084" w:rsidTr="006A3DDB"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37613" w:rsidRPr="00356084" w:rsidRDefault="00154016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426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37613" w:rsidRPr="00356084" w:rsidRDefault="008765C4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1,990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1,860 </w:t>
            </w:r>
          </w:p>
        </w:tc>
        <w:tc>
          <w:tcPr>
            <w:tcW w:w="272" w:type="dxa"/>
            <w:gridSpan w:val="3"/>
            <w:shd w:val="clear" w:color="auto" w:fill="auto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37613" w:rsidRPr="00356084" w:rsidRDefault="00154016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8765C4">
              <w:rPr>
                <w:rFonts w:ascii="Angsana New" w:hAnsi="Angsana New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2,286</w:t>
            </w:r>
          </w:p>
        </w:tc>
      </w:tr>
      <w:tr w:rsidR="00D37613" w:rsidRPr="00356084" w:rsidTr="006A3DDB"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57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0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9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37613" w:rsidRPr="00356084" w:rsidTr="006A3DDB">
        <w:tc>
          <w:tcPr>
            <w:tcW w:w="3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37613" w:rsidRPr="00356084" w:rsidRDefault="00D37613" w:rsidP="002C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 w:right="-50" w:hanging="2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  <w:r w:rsidR="002C3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  <w:r w:rsidR="002C3C38"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</w:t>
            </w: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บริหาร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154016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154016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72" w:type="dxa"/>
            <w:gridSpan w:val="3"/>
            <w:shd w:val="clear" w:color="auto" w:fill="auto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:rsidR="00D37613" w:rsidRPr="00154016" w:rsidRDefault="00154016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  <w:cs/>
              </w:rPr>
            </w:pPr>
            <w:r w:rsidRPr="00154016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</w:tr>
      <w:tr w:rsidR="00D37613" w:rsidRPr="00356084" w:rsidTr="006A3DDB">
        <w:tc>
          <w:tcPr>
            <w:tcW w:w="3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37613" w:rsidRPr="00356084" w:rsidRDefault="00994857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:rsidR="00D37613" w:rsidRPr="00356084" w:rsidRDefault="00730F52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D37613" w:rsidRPr="00356084" w:rsidRDefault="00730F52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</w:t>
            </w:r>
            <w:r w:rsidR="00FB3A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1,126</w:t>
            </w:r>
          </w:p>
        </w:tc>
        <w:tc>
          <w:tcPr>
            <w:tcW w:w="272" w:type="dxa"/>
            <w:gridSpan w:val="3"/>
            <w:shd w:val="clear" w:color="auto" w:fill="auto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6" w:type="dxa"/>
            <w:shd w:val="clear" w:color="auto" w:fill="auto"/>
          </w:tcPr>
          <w:p w:rsidR="00D37613" w:rsidRPr="00154016" w:rsidRDefault="00154016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154016">
              <w:rPr>
                <w:rFonts w:ascii="Angsana New" w:hAnsi="Angsana New"/>
                <w:sz w:val="30"/>
                <w:szCs w:val="30"/>
              </w:rPr>
              <w:t>2,</w:t>
            </w:r>
            <w:r w:rsidR="00730F52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97" w:type="dxa"/>
            <w:shd w:val="clear" w:color="auto" w:fill="auto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1,944</w:t>
            </w:r>
          </w:p>
        </w:tc>
      </w:tr>
    </w:tbl>
    <w:p w:rsidR="00DE12FD" w:rsidRDefault="00DE12FD" w:rsidP="00CB1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</w:rPr>
      </w:pPr>
    </w:p>
    <w:p w:rsidR="005D03BB" w:rsidRPr="0020370A" w:rsidRDefault="005D03BB" w:rsidP="00CB1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0370A">
        <w:rPr>
          <w:rFonts w:ascii="Angsana New" w:hAnsi="Angsana New"/>
          <w:b/>
          <w:bCs/>
          <w:i/>
          <w:iCs/>
          <w:sz w:val="30"/>
          <w:szCs w:val="30"/>
          <w:cs/>
        </w:rPr>
        <w:t>ก</w:t>
      </w:r>
      <w:r w:rsidR="006F5699" w:rsidRPr="0020370A">
        <w:rPr>
          <w:rFonts w:ascii="Angsana New" w:hAnsi="Angsana New"/>
          <w:b/>
          <w:bCs/>
          <w:i/>
          <w:iCs/>
          <w:sz w:val="30"/>
          <w:szCs w:val="30"/>
          <w:cs/>
        </w:rPr>
        <w:t>ารกระทบยอดรายได้ กำไรหรือขาดทุน</w:t>
      </w:r>
      <w:r w:rsidRPr="0020370A">
        <w:rPr>
          <w:rFonts w:ascii="Angsana New" w:hAnsi="Angsana New"/>
          <w:b/>
          <w:bCs/>
          <w:i/>
          <w:iCs/>
          <w:sz w:val="30"/>
          <w:szCs w:val="30"/>
          <w:cs/>
        </w:rPr>
        <w:t>และรายการอื่นที่มีสาระสำคัญของส่วนงานที่รายงาน</w:t>
      </w:r>
    </w:p>
    <w:p w:rsidR="00D37613" w:rsidRPr="00D37613" w:rsidRDefault="00D37613" w:rsidP="00D37613">
      <w:pPr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tbl>
      <w:tblPr>
        <w:tblW w:w="902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2"/>
        <w:gridCol w:w="449"/>
        <w:gridCol w:w="1079"/>
        <w:gridCol w:w="270"/>
        <w:gridCol w:w="1011"/>
      </w:tblGrid>
      <w:tr w:rsidR="00D37613" w:rsidRPr="00356084" w:rsidTr="006A3DDB"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5608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D37613" w:rsidRPr="00356084" w:rsidTr="006A3DDB"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7613" w:rsidRPr="00356084" w:rsidTr="006A3DDB"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B46D6D">
            <w:pPr>
              <w:tabs>
                <w:tab w:val="clear" w:pos="680"/>
                <w:tab w:val="left" w:pos="54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613" w:rsidRPr="00356084" w:rsidTr="006A3DDB"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730F52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2,485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2,286</w:t>
            </w:r>
          </w:p>
        </w:tc>
      </w:tr>
      <w:tr w:rsidR="00D37613" w:rsidRPr="00356084" w:rsidTr="006A3DDB"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2C3C38" w:rsidRDefault="002C3C38" w:rsidP="00D376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:rsidR="002C3C38" w:rsidRDefault="002C3C38" w:rsidP="002C3C38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ind w:left="340" w:hanging="14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และค่าใช้จ่ายใน</w:t>
            </w:r>
          </w:p>
          <w:p w:rsidR="00D37613" w:rsidRPr="00356084" w:rsidRDefault="002C3C38" w:rsidP="002C3C38">
            <w:pPr>
              <w:tabs>
                <w:tab w:val="clear" w:pos="680"/>
                <w:tab w:val="left" w:pos="540"/>
              </w:tabs>
              <w:ind w:firstLine="198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การบริหาร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37613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:rsidR="00730F52" w:rsidRPr="00356084" w:rsidRDefault="00730F52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D37613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(199)</w:t>
            </w:r>
          </w:p>
        </w:tc>
      </w:tr>
      <w:tr w:rsidR="00D37613" w:rsidRPr="00356084" w:rsidTr="006A3DDB"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994857" w:rsidP="00D376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7613" w:rsidRPr="00356084" w:rsidRDefault="00730F52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(2,126)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(1,944)</w:t>
            </w:r>
          </w:p>
        </w:tc>
      </w:tr>
      <w:tr w:rsidR="00D37613" w:rsidRPr="00356084" w:rsidTr="006A3DDB"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7613" w:rsidRPr="00356084" w:rsidRDefault="00730F52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143</w:t>
            </w:r>
          </w:p>
        </w:tc>
      </w:tr>
      <w:tr w:rsidR="00D37613" w:rsidRPr="00356084" w:rsidTr="006A3DDB"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613" w:rsidRPr="00356084" w:rsidTr="006A3DDB"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730F52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148</w:t>
            </w:r>
          </w:p>
        </w:tc>
      </w:tr>
      <w:tr w:rsidR="00D37613" w:rsidRPr="00356084" w:rsidTr="006A3DDB"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730F52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(644)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(741)</w:t>
            </w:r>
          </w:p>
        </w:tc>
      </w:tr>
      <w:tr w:rsidR="00D37613" w:rsidRPr="00356084" w:rsidTr="006A3DDB"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 (สุทธิจากภาษีเงินได้)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7613" w:rsidRPr="00356084" w:rsidRDefault="00730F52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97</w:t>
            </w:r>
          </w:p>
        </w:tc>
      </w:tr>
      <w:tr w:rsidR="00D37613" w:rsidRPr="00356084" w:rsidTr="006A3DDB"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ขาดทุนรวมก่อนภาษีเงินได้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37613" w:rsidRPr="00356084" w:rsidRDefault="00730F52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(231)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37613" w:rsidRPr="00356084" w:rsidRDefault="00D37613" w:rsidP="00D37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(353)</w:t>
            </w:r>
          </w:p>
        </w:tc>
      </w:tr>
    </w:tbl>
    <w:p w:rsidR="008D522A" w:rsidRDefault="008D522A" w:rsidP="000047E3">
      <w:pPr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p w:rsidR="00E87531" w:rsidRPr="00D36B78" w:rsidRDefault="00E87531" w:rsidP="00182000">
      <w:pPr>
        <w:pStyle w:val="Heading1"/>
        <w:keepLines/>
        <w:numPr>
          <w:ilvl w:val="0"/>
          <w:numId w:val="0"/>
        </w:numPr>
        <w:shd w:val="clear" w:color="auto" w:fill="auto"/>
        <w:ind w:left="540" w:right="288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 w:rsidRPr="00D36B78">
        <w:rPr>
          <w:rFonts w:ascii="Angsana New" w:hAnsi="Angsana New"/>
          <w:i/>
          <w:iCs/>
          <w:sz w:val="30"/>
          <w:szCs w:val="30"/>
          <w:u w:val="none"/>
          <w:cs/>
        </w:rPr>
        <w:lastRenderedPageBreak/>
        <w:t xml:space="preserve">ส่วนงานภูมิศาสตร์ </w:t>
      </w:r>
    </w:p>
    <w:p w:rsidR="00E87531" w:rsidRPr="003E154A" w:rsidRDefault="00E87531" w:rsidP="002243D9">
      <w:pPr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p w:rsidR="00781B91" w:rsidRPr="00D02000" w:rsidRDefault="00E87531" w:rsidP="005413BD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D02000">
        <w:rPr>
          <w:rFonts w:ascii="Angsan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</w:t>
      </w:r>
      <w:r w:rsidR="00340C66" w:rsidRPr="00D02000">
        <w:rPr>
          <w:rFonts w:ascii="Angsan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ที่มี</w:t>
      </w:r>
      <w:r w:rsidRPr="00D0200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สาระสำคัญ</w:t>
      </w:r>
    </w:p>
    <w:p w:rsidR="001E33E9" w:rsidRPr="009F14B1" w:rsidRDefault="001E33E9" w:rsidP="00E208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:rsidR="0077671F" w:rsidRPr="00D02000" w:rsidRDefault="00E2080C" w:rsidP="00E208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2080C">
        <w:rPr>
          <w:rFonts w:ascii="Angsana New" w:hAnsi="Angsana New" w:cs="Angsana New"/>
          <w:b/>
          <w:bCs/>
          <w:sz w:val="30"/>
          <w:szCs w:val="30"/>
        </w:rPr>
        <w:t>1</w:t>
      </w:r>
      <w:r w:rsidR="008B6F23">
        <w:rPr>
          <w:rFonts w:ascii="Angsana New" w:hAnsi="Angsana New" w:cs="Angsana New"/>
          <w:b/>
          <w:bCs/>
          <w:sz w:val="30"/>
          <w:szCs w:val="30"/>
        </w:rPr>
        <w:t>2</w:t>
      </w:r>
      <w:r w:rsidRPr="00E2080C">
        <w:rPr>
          <w:rFonts w:ascii="Angsana New" w:hAnsi="Angsana New" w:cs="Angsana New"/>
          <w:b/>
          <w:bCs/>
          <w:sz w:val="30"/>
          <w:szCs w:val="30"/>
        </w:rPr>
        <w:tab/>
      </w:r>
      <w:r w:rsidR="0077671F" w:rsidRPr="00E2080C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:rsidR="00D17A30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0"/>
          <w:szCs w:val="20"/>
          <w:highlight w:val="yellow"/>
        </w:rPr>
      </w:pPr>
    </w:p>
    <w:p w:rsidR="00D17A30" w:rsidRPr="00345D95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5D95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D17A30" w:rsidRPr="00345D95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146"/>
        <w:gridCol w:w="798"/>
        <w:gridCol w:w="1145"/>
        <w:gridCol w:w="267"/>
        <w:gridCol w:w="1145"/>
        <w:gridCol w:w="267"/>
        <w:gridCol w:w="1070"/>
        <w:gridCol w:w="267"/>
        <w:gridCol w:w="985"/>
      </w:tblGrid>
      <w:tr w:rsidR="00D17A30" w:rsidRPr="00345D95" w:rsidTr="006A3DDB">
        <w:tc>
          <w:tcPr>
            <w:tcW w:w="3146" w:type="dxa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right="-548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สิ้นสุ</w:t>
            </w: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ด</w:t>
            </w: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98" w:type="dxa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3"/>
          </w:tcPr>
          <w:p w:rsidR="00D17A30" w:rsidRPr="00345D95" w:rsidRDefault="00D17A30" w:rsidP="001544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:rsidR="00D17A30" w:rsidRPr="00345D95" w:rsidRDefault="00D17A30" w:rsidP="0015442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A30" w:rsidRPr="00345D95" w:rsidTr="006A3DDB">
        <w:tc>
          <w:tcPr>
            <w:tcW w:w="3146" w:type="dxa"/>
          </w:tcPr>
          <w:p w:rsidR="00D17A30" w:rsidRPr="00345D95" w:rsidRDefault="00D17A30" w:rsidP="00154421">
            <w:pPr>
              <w:pStyle w:val="BodyText"/>
              <w:tabs>
                <w:tab w:val="clear" w:pos="227"/>
              </w:tabs>
              <w:spacing w:after="0" w:line="240" w:lineRule="auto"/>
              <w:ind w:left="522" w:right="-548" w:hanging="270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17A30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30 </w:t>
            </w:r>
            <w:r w:rsidRPr="00D17A30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98" w:type="dxa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Cordia New"/>
                <w:b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5" w:type="dxa"/>
            <w:shd w:val="clear" w:color="auto" w:fill="auto"/>
          </w:tcPr>
          <w:p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7" w:type="dxa"/>
            <w:shd w:val="clear" w:color="auto" w:fill="auto"/>
          </w:tcPr>
          <w:p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  <w:shd w:val="clear" w:color="auto" w:fill="auto"/>
          </w:tcPr>
          <w:p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7" w:type="dxa"/>
            <w:shd w:val="clear" w:color="auto" w:fill="auto"/>
          </w:tcPr>
          <w:p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auto"/>
          </w:tcPr>
          <w:p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D17A30" w:rsidRPr="00345D95" w:rsidTr="006A3DDB">
        <w:tc>
          <w:tcPr>
            <w:tcW w:w="3146" w:type="dxa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right="-54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798" w:type="dxa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46" w:type="dxa"/>
            <w:gridSpan w:val="7"/>
          </w:tcPr>
          <w:p w:rsidR="00D17A30" w:rsidRPr="00345D95" w:rsidRDefault="00D17A30" w:rsidP="00154421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7A30" w:rsidRPr="00345D95" w:rsidTr="006A3DDB">
        <w:tc>
          <w:tcPr>
            <w:tcW w:w="3146" w:type="dxa"/>
          </w:tcPr>
          <w:p w:rsidR="00D17A30" w:rsidRPr="00345D95" w:rsidRDefault="00D17A30" w:rsidP="00154421">
            <w:pPr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98" w:type="dxa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7A30" w:rsidRPr="00345D95" w:rsidTr="006A3DDB">
        <w:tc>
          <w:tcPr>
            <w:tcW w:w="3146" w:type="dxa"/>
          </w:tcPr>
          <w:p w:rsidR="00D17A30" w:rsidRPr="00345D95" w:rsidRDefault="00D17A30" w:rsidP="0015442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345D95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345D95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98" w:type="dxa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17A30" w:rsidRPr="00345D95" w:rsidTr="006A3DDB">
        <w:tc>
          <w:tcPr>
            <w:tcW w:w="3146" w:type="dxa"/>
          </w:tcPr>
          <w:p w:rsidR="00D17A30" w:rsidRPr="00345D95" w:rsidRDefault="00D17A30" w:rsidP="0015442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8" w:type="dxa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:rsidR="00D17A30" w:rsidRPr="00345D95" w:rsidRDefault="00D17A30" w:rsidP="00154421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:rsidR="00D17A30" w:rsidRPr="00345D95" w:rsidRDefault="00D17A30" w:rsidP="00154421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17A30" w:rsidRPr="00345D95" w:rsidTr="006A3DDB">
        <w:tc>
          <w:tcPr>
            <w:tcW w:w="3146" w:type="dxa"/>
            <w:shd w:val="clear" w:color="auto" w:fill="FFFFFF"/>
          </w:tcPr>
          <w:p w:rsidR="00D17A30" w:rsidRPr="00345D95" w:rsidRDefault="00D17A30" w:rsidP="0015442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98" w:type="dxa"/>
            <w:shd w:val="clear" w:color="auto" w:fill="FFFFFF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FFFFFF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FFFFFF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FFFFFF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:rsidR="00D17A30" w:rsidRPr="00345D95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FFFFFF"/>
            <w:vAlign w:val="bottom"/>
          </w:tcPr>
          <w:p w:rsidR="00D17A30" w:rsidRPr="00345D95" w:rsidRDefault="00D17A30" w:rsidP="001544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7A30" w:rsidRPr="00345D95" w:rsidTr="006A3DDB">
        <w:tc>
          <w:tcPr>
            <w:tcW w:w="3146" w:type="dxa"/>
            <w:shd w:val="clear" w:color="auto" w:fill="FFFFFF"/>
          </w:tcPr>
          <w:p w:rsidR="00D17A30" w:rsidRPr="00345D95" w:rsidRDefault="00D17A30" w:rsidP="0015442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98" w:type="dxa"/>
            <w:shd w:val="clear" w:color="auto" w:fill="FFFFFF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145" w:type="dxa"/>
            <w:shd w:val="clear" w:color="auto" w:fill="FFFFFF"/>
            <w:vAlign w:val="bottom"/>
          </w:tcPr>
          <w:p w:rsidR="00D17A30" w:rsidRPr="0021493A" w:rsidRDefault="0021493A" w:rsidP="0020370A">
            <w:pPr>
              <w:pStyle w:val="acctfourfigures"/>
              <w:tabs>
                <w:tab w:val="clear" w:pos="765"/>
              </w:tabs>
              <w:spacing w:line="240" w:lineRule="auto"/>
              <w:ind w:right="-468" w:firstLine="25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21493A">
              <w:rPr>
                <w:rFonts w:ascii="Angsana New" w:hAnsi="Angsana New"/>
                <w:sz w:val="30"/>
                <w:szCs w:val="30"/>
                <w:lang w:val="en-US"/>
              </w:rPr>
              <w:t>71,39</w:t>
            </w:r>
            <w:r w:rsidR="0020370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7" w:type="dxa"/>
            <w:shd w:val="clear" w:color="auto" w:fill="FFFFFF"/>
          </w:tcPr>
          <w:p w:rsidR="00D17A30" w:rsidRPr="00D17A30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45" w:type="dxa"/>
            <w:shd w:val="clear" w:color="auto" w:fill="FFFFFF"/>
            <w:vAlign w:val="bottom"/>
          </w:tcPr>
          <w:p w:rsidR="00D17A30" w:rsidRPr="0021493A" w:rsidRDefault="0021493A" w:rsidP="00154421">
            <w:pPr>
              <w:pStyle w:val="acctfourfigures"/>
              <w:tabs>
                <w:tab w:val="clear" w:pos="765"/>
              </w:tabs>
              <w:spacing w:line="240" w:lineRule="auto"/>
              <w:ind w:right="-468" w:firstLine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493A">
              <w:rPr>
                <w:rFonts w:ascii="Angsana New" w:hAnsi="Angsana New"/>
                <w:sz w:val="30"/>
                <w:szCs w:val="30"/>
                <w:lang w:val="en-US"/>
              </w:rPr>
              <w:t>(93,278)</w:t>
            </w:r>
          </w:p>
        </w:tc>
        <w:tc>
          <w:tcPr>
            <w:tcW w:w="267" w:type="dxa"/>
            <w:shd w:val="clear" w:color="auto" w:fill="FFFFFF"/>
          </w:tcPr>
          <w:p w:rsidR="00D17A30" w:rsidRPr="00D17A30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70" w:type="dxa"/>
            <w:shd w:val="clear" w:color="auto" w:fill="FFFFFF"/>
            <w:vAlign w:val="bottom"/>
          </w:tcPr>
          <w:p w:rsidR="00D17A30" w:rsidRPr="0021493A" w:rsidRDefault="0021493A" w:rsidP="0020370A">
            <w:pPr>
              <w:pStyle w:val="acctfourfigures"/>
              <w:tabs>
                <w:tab w:val="clear" w:pos="765"/>
              </w:tabs>
              <w:spacing w:line="240" w:lineRule="auto"/>
              <w:ind w:left="-198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493A">
              <w:rPr>
                <w:rFonts w:ascii="Angsana New" w:hAnsi="Angsana New"/>
                <w:sz w:val="30"/>
                <w:szCs w:val="30"/>
                <w:lang w:val="en-US" w:bidi="th-TH"/>
              </w:rPr>
              <w:t>(76,08</w:t>
            </w:r>
            <w:r w:rsidR="0020370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21493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shd w:val="clear" w:color="auto" w:fill="FFFFFF"/>
          </w:tcPr>
          <w:p w:rsidR="00D17A30" w:rsidRPr="0021493A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FFFFFF"/>
            <w:vAlign w:val="bottom"/>
          </w:tcPr>
          <w:p w:rsidR="00D17A30" w:rsidRPr="0021493A" w:rsidRDefault="0021493A" w:rsidP="00154421">
            <w:pPr>
              <w:pStyle w:val="acctfourfigures"/>
              <w:tabs>
                <w:tab w:val="clear" w:pos="765"/>
              </w:tabs>
              <w:spacing w:line="240" w:lineRule="auto"/>
              <w:ind w:left="-19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493A">
              <w:rPr>
                <w:rFonts w:ascii="Angsana New" w:hAnsi="Angsana New"/>
                <w:sz w:val="30"/>
                <w:szCs w:val="30"/>
              </w:rPr>
              <w:t>(94,902)</w:t>
            </w:r>
          </w:p>
        </w:tc>
      </w:tr>
      <w:tr w:rsidR="00D17A30" w:rsidRPr="00345D95" w:rsidTr="006A3DDB">
        <w:tc>
          <w:tcPr>
            <w:tcW w:w="3146" w:type="dxa"/>
            <w:shd w:val="clear" w:color="auto" w:fill="FFFFFF"/>
          </w:tcPr>
          <w:p w:rsidR="00D17A30" w:rsidRPr="00345D95" w:rsidRDefault="00D17A30" w:rsidP="0015442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8" w:type="dxa"/>
            <w:shd w:val="clear" w:color="auto" w:fill="FFFFFF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D17A30" w:rsidRPr="00D20E6D" w:rsidRDefault="0021493A" w:rsidP="0020370A">
            <w:pPr>
              <w:pStyle w:val="acctfourfigures"/>
              <w:tabs>
                <w:tab w:val="clear" w:pos="765"/>
              </w:tabs>
              <w:spacing w:line="240" w:lineRule="auto"/>
              <w:ind w:right="-468" w:firstLine="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0E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(71,39</w:t>
            </w:r>
            <w:r w:rsidR="002037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D20E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7" w:type="dxa"/>
            <w:shd w:val="clear" w:color="auto" w:fill="FFFFFF"/>
          </w:tcPr>
          <w:p w:rsidR="00D17A30" w:rsidRPr="00D17A30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D17A30" w:rsidRPr="0021493A" w:rsidRDefault="0021493A" w:rsidP="00154421">
            <w:pPr>
              <w:pStyle w:val="acctfourfigures"/>
              <w:tabs>
                <w:tab w:val="clear" w:pos="765"/>
              </w:tabs>
              <w:spacing w:line="240" w:lineRule="auto"/>
              <w:ind w:right="-558" w:firstLine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493A">
              <w:rPr>
                <w:rFonts w:ascii="Angsana New" w:hAnsi="Angsana New"/>
                <w:b/>
                <w:bCs/>
                <w:sz w:val="30"/>
                <w:szCs w:val="30"/>
              </w:rPr>
              <w:t>(93,278)</w:t>
            </w:r>
          </w:p>
        </w:tc>
        <w:tc>
          <w:tcPr>
            <w:tcW w:w="267" w:type="dxa"/>
            <w:shd w:val="clear" w:color="auto" w:fill="FFFFFF"/>
          </w:tcPr>
          <w:p w:rsidR="00D17A30" w:rsidRPr="00D17A30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D17A30" w:rsidRPr="0021493A" w:rsidRDefault="0021493A" w:rsidP="0020370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493A">
              <w:rPr>
                <w:rFonts w:ascii="Angsana New" w:hAnsi="Angsana New"/>
                <w:b/>
                <w:bCs/>
                <w:sz w:val="30"/>
                <w:szCs w:val="30"/>
              </w:rPr>
              <w:t>(76,08</w:t>
            </w:r>
            <w:r w:rsidR="0020370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21493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7" w:type="dxa"/>
            <w:shd w:val="clear" w:color="auto" w:fill="FFFFFF"/>
          </w:tcPr>
          <w:p w:rsidR="00D17A30" w:rsidRPr="0021493A" w:rsidRDefault="00D17A30" w:rsidP="0015442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D17A30" w:rsidRPr="0021493A" w:rsidRDefault="0021493A" w:rsidP="0015442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493A">
              <w:rPr>
                <w:rFonts w:ascii="Angsana New" w:hAnsi="Angsana New"/>
                <w:b/>
                <w:bCs/>
                <w:sz w:val="30"/>
                <w:szCs w:val="30"/>
              </w:rPr>
              <w:t>(94,902)</w:t>
            </w:r>
          </w:p>
        </w:tc>
      </w:tr>
    </w:tbl>
    <w:p w:rsidR="00D17A30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17A30" w:rsidRPr="00345D95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5D95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:rsidR="00D17A30" w:rsidRPr="00345D95" w:rsidRDefault="00D17A30" w:rsidP="00D1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84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990"/>
        <w:gridCol w:w="180"/>
        <w:gridCol w:w="1132"/>
        <w:gridCol w:w="180"/>
        <w:gridCol w:w="990"/>
        <w:gridCol w:w="180"/>
        <w:gridCol w:w="900"/>
        <w:gridCol w:w="180"/>
        <w:gridCol w:w="900"/>
        <w:gridCol w:w="180"/>
        <w:gridCol w:w="973"/>
      </w:tblGrid>
      <w:tr w:rsidR="00D17A30" w:rsidRPr="00345D95" w:rsidTr="006A3DDB">
        <w:trPr>
          <w:cantSplit/>
          <w:trHeight w:val="330"/>
        </w:trPr>
        <w:tc>
          <w:tcPr>
            <w:tcW w:w="3060" w:type="dxa"/>
          </w:tcPr>
          <w:p w:rsidR="00D17A30" w:rsidRPr="00345D95" w:rsidRDefault="00D17A30" w:rsidP="00154421">
            <w:pPr>
              <w:pStyle w:val="BodyText"/>
              <w:spacing w:after="0" w:line="240" w:lineRule="auto"/>
              <w:ind w:right="-548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สิ้นสุ</w:t>
            </w: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ด</w:t>
            </w:r>
            <w:r w:rsidRPr="00345D95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85" w:type="dxa"/>
            <w:gridSpan w:val="11"/>
          </w:tcPr>
          <w:p w:rsidR="00D17A30" w:rsidRPr="00345D95" w:rsidRDefault="00D17A30" w:rsidP="0015442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D17A30" w:rsidRPr="00345D95" w:rsidTr="006A3DDB">
        <w:trPr>
          <w:cantSplit/>
        </w:trPr>
        <w:tc>
          <w:tcPr>
            <w:tcW w:w="3060" w:type="dxa"/>
          </w:tcPr>
          <w:p w:rsidR="00D17A30" w:rsidRPr="00345D95" w:rsidRDefault="00D17A30" w:rsidP="00154421">
            <w:pPr>
              <w:pStyle w:val="BodyText"/>
              <w:tabs>
                <w:tab w:val="clear" w:pos="227"/>
              </w:tabs>
              <w:spacing w:after="0" w:line="240" w:lineRule="auto"/>
              <w:ind w:left="522" w:right="-548" w:hanging="270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17A30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30 </w:t>
            </w:r>
            <w:r w:rsidRPr="00D17A30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472" w:type="dxa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:rsidR="00D17A30" w:rsidRPr="00345D95" w:rsidRDefault="00D17A30" w:rsidP="0015442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80" w:type="dxa"/>
          </w:tcPr>
          <w:p w:rsidR="00D17A30" w:rsidRPr="00345D95" w:rsidRDefault="00D17A30" w:rsidP="0015442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1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7A30" w:rsidRPr="00345D95" w:rsidRDefault="00D17A30" w:rsidP="0015442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D17A30" w:rsidRPr="00345D95" w:rsidTr="006A3DDB">
        <w:trPr>
          <w:cantSplit/>
        </w:trPr>
        <w:tc>
          <w:tcPr>
            <w:tcW w:w="3060" w:type="dxa"/>
          </w:tcPr>
          <w:p w:rsidR="00D17A30" w:rsidRPr="00345D95" w:rsidRDefault="00D17A30" w:rsidP="00154421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17A30" w:rsidRPr="00345D95" w:rsidRDefault="00D17A30" w:rsidP="001544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:rsidR="00D17A30" w:rsidRPr="00345D95" w:rsidRDefault="00D17A30" w:rsidP="001544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17A30" w:rsidRPr="000B42B3" w:rsidRDefault="00D17A30" w:rsidP="0015442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17A30" w:rsidRPr="00345D95" w:rsidRDefault="00BD0E37" w:rsidP="001544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:rsidR="00D17A30" w:rsidRPr="00345D95" w:rsidRDefault="00D17A30" w:rsidP="001544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17A30" w:rsidRPr="00345D95" w:rsidRDefault="00D17A30" w:rsidP="0015442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17A30" w:rsidRPr="00345D95" w:rsidRDefault="00D17A30" w:rsidP="001544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:rsidR="00D17A30" w:rsidRPr="00345D95" w:rsidRDefault="00D17A30" w:rsidP="001544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D17A30" w:rsidRPr="00345D95" w:rsidRDefault="00D17A30" w:rsidP="0015442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D17A30" w:rsidRPr="00345D95" w:rsidRDefault="00D17A30" w:rsidP="001544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:rsidR="00D17A30" w:rsidRPr="00345D95" w:rsidRDefault="00D17A30" w:rsidP="001544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D17A30" w:rsidRPr="00345D95" w:rsidRDefault="00D17A30" w:rsidP="0015442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D17A30" w:rsidRPr="00345D95" w:rsidRDefault="00D17A30" w:rsidP="001544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:rsidR="00D17A30" w:rsidRPr="00345D95" w:rsidRDefault="00D17A30" w:rsidP="0015442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vAlign w:val="bottom"/>
            <w:hideMark/>
          </w:tcPr>
          <w:p w:rsidR="00D17A30" w:rsidRPr="00345D95" w:rsidRDefault="00D17A30" w:rsidP="001544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:rsidR="00D17A30" w:rsidRPr="00345D95" w:rsidRDefault="00D17A30" w:rsidP="001544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D17A30" w:rsidRPr="00345D95" w:rsidTr="006A3DDB">
        <w:trPr>
          <w:cantSplit/>
        </w:trPr>
        <w:tc>
          <w:tcPr>
            <w:tcW w:w="3060" w:type="dxa"/>
          </w:tcPr>
          <w:p w:rsidR="00D17A30" w:rsidRPr="00345D95" w:rsidRDefault="00D17A30" w:rsidP="00154421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785" w:type="dxa"/>
            <w:gridSpan w:val="11"/>
            <w:hideMark/>
          </w:tcPr>
          <w:p w:rsidR="00D17A30" w:rsidRPr="00345D95" w:rsidRDefault="00D17A30" w:rsidP="0015442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D17A30" w:rsidRPr="00345D95" w:rsidTr="006A3DDB">
        <w:trPr>
          <w:cantSplit/>
          <w:trHeight w:val="677"/>
        </w:trPr>
        <w:tc>
          <w:tcPr>
            <w:tcW w:w="3060" w:type="dxa"/>
          </w:tcPr>
          <w:p w:rsidR="00D17A30" w:rsidRPr="00345D95" w:rsidRDefault="00D17A30" w:rsidP="00154421">
            <w:pPr>
              <w:tabs>
                <w:tab w:val="clear" w:pos="227"/>
              </w:tabs>
              <w:spacing w:line="260" w:lineRule="atLeast"/>
              <w:ind w:left="191" w:hanging="19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การเปลี่ยนแปลงในมูลค่ายุติธรรมสุทธิของเงินลงทุนเผื่อขาย    </w:t>
            </w:r>
          </w:p>
        </w:tc>
        <w:tc>
          <w:tcPr>
            <w:tcW w:w="990" w:type="dxa"/>
            <w:vAlign w:val="bottom"/>
          </w:tcPr>
          <w:p w:rsidR="00D17A30" w:rsidRPr="00345D95" w:rsidRDefault="000A1DC5" w:rsidP="00154421">
            <w:pPr>
              <w:pStyle w:val="acctfourfigures"/>
              <w:spacing w:line="240" w:lineRule="atLeast"/>
              <w:ind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5,289</w:t>
            </w:r>
          </w:p>
        </w:tc>
        <w:tc>
          <w:tcPr>
            <w:tcW w:w="180" w:type="dxa"/>
            <w:vAlign w:val="bottom"/>
          </w:tcPr>
          <w:p w:rsidR="00D17A30" w:rsidRPr="00345D95" w:rsidRDefault="00D17A30" w:rsidP="0015442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  <w:vAlign w:val="bottom"/>
          </w:tcPr>
          <w:p w:rsidR="00D17A30" w:rsidRPr="00345D95" w:rsidRDefault="000A1DC5" w:rsidP="0015442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(1,058)</w:t>
            </w:r>
          </w:p>
        </w:tc>
        <w:tc>
          <w:tcPr>
            <w:tcW w:w="180" w:type="dxa"/>
            <w:vAlign w:val="bottom"/>
          </w:tcPr>
          <w:p w:rsidR="00D17A30" w:rsidRPr="00345D95" w:rsidRDefault="00D17A30" w:rsidP="0015442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:rsidR="00D17A30" w:rsidRPr="00345D95" w:rsidRDefault="000A1DC5" w:rsidP="000A1DC5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4,231</w:t>
            </w:r>
          </w:p>
        </w:tc>
        <w:tc>
          <w:tcPr>
            <w:tcW w:w="180" w:type="dxa"/>
            <w:vAlign w:val="bottom"/>
          </w:tcPr>
          <w:p w:rsidR="00D17A30" w:rsidRPr="00345D95" w:rsidRDefault="00D17A30" w:rsidP="0015442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:rsidR="00D17A30" w:rsidRPr="00345D95" w:rsidRDefault="000A1DC5" w:rsidP="0015442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(15,073)</w:t>
            </w:r>
          </w:p>
        </w:tc>
        <w:tc>
          <w:tcPr>
            <w:tcW w:w="180" w:type="dxa"/>
            <w:vAlign w:val="bottom"/>
          </w:tcPr>
          <w:p w:rsidR="00D17A30" w:rsidRPr="00345D95" w:rsidRDefault="00D17A30" w:rsidP="0015442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:rsidR="00D17A30" w:rsidRPr="000A1DC5" w:rsidRDefault="000A1DC5" w:rsidP="00154421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97" w:right="-9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3,015</w:t>
            </w:r>
          </w:p>
        </w:tc>
        <w:tc>
          <w:tcPr>
            <w:tcW w:w="180" w:type="dxa"/>
            <w:vAlign w:val="bottom"/>
          </w:tcPr>
          <w:p w:rsidR="00D17A30" w:rsidRPr="00345D95" w:rsidRDefault="00D17A30" w:rsidP="0015442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vAlign w:val="bottom"/>
          </w:tcPr>
          <w:p w:rsidR="00D17A30" w:rsidRPr="00345D95" w:rsidRDefault="009D211D" w:rsidP="0020370A">
            <w:pPr>
              <w:pStyle w:val="acctfourfigures"/>
              <w:spacing w:line="240" w:lineRule="atLeast"/>
              <w:ind w:left="-97" w:right="-107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(12,0</w:t>
            </w:r>
            <w:r w:rsidR="0020370A"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</w:t>
            </w:r>
            <w:r w:rsidR="000A1DC5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D17A30" w:rsidRPr="00345D95" w:rsidTr="006A3DDB">
        <w:trPr>
          <w:cantSplit/>
        </w:trPr>
        <w:tc>
          <w:tcPr>
            <w:tcW w:w="3060" w:type="dxa"/>
          </w:tcPr>
          <w:p w:rsidR="00D17A30" w:rsidRPr="00F855C3" w:rsidRDefault="00D17A30" w:rsidP="00154421">
            <w:pPr>
              <w:tabs>
                <w:tab w:val="clear" w:pos="227"/>
              </w:tabs>
              <w:spacing w:line="260" w:lineRule="atLeast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855C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7A30" w:rsidRPr="00345D95" w:rsidRDefault="000A1DC5" w:rsidP="000A1DC5">
            <w:pPr>
              <w:pStyle w:val="acctfourfigures"/>
              <w:spacing w:line="240" w:lineRule="atLeast"/>
              <w:ind w:right="-69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5,289</w:t>
            </w:r>
          </w:p>
        </w:tc>
        <w:tc>
          <w:tcPr>
            <w:tcW w:w="180" w:type="dxa"/>
            <w:vAlign w:val="bottom"/>
          </w:tcPr>
          <w:p w:rsidR="00D17A30" w:rsidRPr="00345D95" w:rsidRDefault="00D17A30" w:rsidP="0015442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7A30" w:rsidRPr="00345D95" w:rsidRDefault="000A1DC5" w:rsidP="0015442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(1,058)</w:t>
            </w:r>
          </w:p>
        </w:tc>
        <w:tc>
          <w:tcPr>
            <w:tcW w:w="180" w:type="dxa"/>
            <w:vAlign w:val="bottom"/>
          </w:tcPr>
          <w:p w:rsidR="00D17A30" w:rsidRPr="00345D95" w:rsidRDefault="00D17A30" w:rsidP="0015442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7A30" w:rsidRPr="00345D95" w:rsidRDefault="000A1DC5" w:rsidP="0015442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4,231</w:t>
            </w:r>
          </w:p>
        </w:tc>
        <w:tc>
          <w:tcPr>
            <w:tcW w:w="180" w:type="dxa"/>
            <w:vAlign w:val="bottom"/>
          </w:tcPr>
          <w:p w:rsidR="00D17A30" w:rsidRPr="00345D95" w:rsidRDefault="00D17A30" w:rsidP="0015442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7A30" w:rsidRPr="00345D95" w:rsidRDefault="000A1DC5" w:rsidP="0015442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(15,073)</w:t>
            </w:r>
          </w:p>
        </w:tc>
        <w:tc>
          <w:tcPr>
            <w:tcW w:w="180" w:type="dxa"/>
            <w:vAlign w:val="bottom"/>
          </w:tcPr>
          <w:p w:rsidR="00D17A30" w:rsidRPr="00345D95" w:rsidRDefault="00D17A30" w:rsidP="0015442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7A30" w:rsidRPr="00345D95" w:rsidRDefault="000A1DC5" w:rsidP="00154421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97" w:right="-9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3,015</w:t>
            </w:r>
          </w:p>
        </w:tc>
        <w:tc>
          <w:tcPr>
            <w:tcW w:w="180" w:type="dxa"/>
            <w:vAlign w:val="bottom"/>
          </w:tcPr>
          <w:p w:rsidR="00D17A30" w:rsidRPr="00345D95" w:rsidRDefault="00D17A30" w:rsidP="00154421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7A30" w:rsidRPr="00345D95" w:rsidRDefault="009D211D" w:rsidP="0020370A">
            <w:pPr>
              <w:pStyle w:val="acctfourfigures"/>
              <w:spacing w:line="240" w:lineRule="atLeast"/>
              <w:ind w:left="-97" w:right="-107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(12,0</w:t>
            </w:r>
            <w:r w:rsidR="0020370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</w:t>
            </w:r>
            <w:r w:rsidR="000A1DC5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:rsidR="00D17A30" w:rsidRDefault="00D17A30" w:rsidP="00D17A30"/>
    <w:p w:rsidR="00DF5DA6" w:rsidRPr="00345D95" w:rsidRDefault="00DF5DA6" w:rsidP="00D17A30"/>
    <w:p w:rsidR="00105E01" w:rsidRDefault="00105E01">
      <w:r>
        <w:br w:type="page"/>
      </w:r>
    </w:p>
    <w:tbl>
      <w:tblPr>
        <w:tblW w:w="984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990"/>
        <w:gridCol w:w="180"/>
        <w:gridCol w:w="1132"/>
        <w:gridCol w:w="180"/>
        <w:gridCol w:w="990"/>
        <w:gridCol w:w="180"/>
        <w:gridCol w:w="900"/>
        <w:gridCol w:w="180"/>
        <w:gridCol w:w="900"/>
        <w:gridCol w:w="180"/>
        <w:gridCol w:w="973"/>
      </w:tblGrid>
      <w:tr w:rsidR="00D17A30" w:rsidRPr="00345D95" w:rsidTr="00F21644">
        <w:trPr>
          <w:cantSplit/>
        </w:trPr>
        <w:tc>
          <w:tcPr>
            <w:tcW w:w="3060" w:type="dxa"/>
          </w:tcPr>
          <w:p w:rsidR="00D17A30" w:rsidRPr="00345D95" w:rsidRDefault="00D17A30" w:rsidP="00F21644">
            <w:pPr>
              <w:spacing w:line="240" w:lineRule="auto"/>
              <w:ind w:firstLine="1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45D9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6785" w:type="dxa"/>
            <w:gridSpan w:val="11"/>
          </w:tcPr>
          <w:p w:rsidR="00D17A30" w:rsidRPr="00345D95" w:rsidRDefault="00D17A30" w:rsidP="00F21644">
            <w:pPr>
              <w:pStyle w:val="acctfourfigures"/>
              <w:tabs>
                <w:tab w:val="left" w:pos="720"/>
              </w:tabs>
              <w:spacing w:line="240" w:lineRule="auto"/>
              <w:ind w:right="11" w:firstLine="11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345D9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7A30" w:rsidRPr="00345D95" w:rsidTr="00F21644">
        <w:trPr>
          <w:cantSplit/>
        </w:trPr>
        <w:tc>
          <w:tcPr>
            <w:tcW w:w="3060" w:type="dxa"/>
          </w:tcPr>
          <w:p w:rsidR="00D17A30" w:rsidRPr="00345D95" w:rsidRDefault="00D17A30" w:rsidP="00F21644">
            <w:pPr>
              <w:pStyle w:val="BodyText"/>
              <w:tabs>
                <w:tab w:val="clear" w:pos="227"/>
                <w:tab w:val="clear" w:pos="454"/>
                <w:tab w:val="left" w:pos="461"/>
              </w:tabs>
              <w:spacing w:after="0" w:line="240" w:lineRule="auto"/>
              <w:ind w:left="252" w:right="-548" w:firstLine="1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17A30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30 </w:t>
            </w:r>
            <w:r w:rsidRPr="00D17A30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472" w:type="dxa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:rsidR="00D17A30" w:rsidRPr="00345D95" w:rsidRDefault="00D17A30" w:rsidP="00F21644">
            <w:pPr>
              <w:tabs>
                <w:tab w:val="left" w:pos="540"/>
              </w:tabs>
              <w:spacing w:line="240" w:lineRule="auto"/>
              <w:ind w:firstLine="11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80" w:type="dxa"/>
          </w:tcPr>
          <w:p w:rsidR="00D17A30" w:rsidRPr="00345D95" w:rsidRDefault="00D17A30" w:rsidP="00F21644">
            <w:pPr>
              <w:tabs>
                <w:tab w:val="left" w:pos="540"/>
              </w:tabs>
              <w:spacing w:line="240" w:lineRule="auto"/>
              <w:ind w:firstLine="11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1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7A30" w:rsidRPr="00345D95" w:rsidRDefault="00D17A30" w:rsidP="00F21644">
            <w:pPr>
              <w:tabs>
                <w:tab w:val="left" w:pos="540"/>
              </w:tabs>
              <w:spacing w:line="240" w:lineRule="auto"/>
              <w:ind w:firstLine="11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D17A30" w:rsidRPr="00345D95" w:rsidTr="00F21644">
        <w:trPr>
          <w:cantSplit/>
        </w:trPr>
        <w:tc>
          <w:tcPr>
            <w:tcW w:w="3060" w:type="dxa"/>
          </w:tcPr>
          <w:p w:rsidR="00D17A30" w:rsidRPr="00345D95" w:rsidRDefault="00D17A30" w:rsidP="00F21644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17A30" w:rsidRPr="00345D95" w:rsidRDefault="00D17A30" w:rsidP="00F21644">
            <w:pPr>
              <w:pStyle w:val="acctfourfigures"/>
              <w:tabs>
                <w:tab w:val="left" w:pos="720"/>
              </w:tabs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:rsidR="00D17A30" w:rsidRPr="00345D95" w:rsidRDefault="00D17A30" w:rsidP="00F21644">
            <w:pPr>
              <w:pStyle w:val="acctfourfigures"/>
              <w:tabs>
                <w:tab w:val="left" w:pos="720"/>
              </w:tabs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17A30" w:rsidRPr="00345D95" w:rsidRDefault="00D17A30" w:rsidP="00F21644">
            <w:pPr>
              <w:pStyle w:val="acctfourfigures"/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17A30" w:rsidRPr="00345D95" w:rsidRDefault="00BD0E37" w:rsidP="00F21644">
            <w:pPr>
              <w:pStyle w:val="acctfourfigures"/>
              <w:tabs>
                <w:tab w:val="left" w:pos="720"/>
              </w:tabs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รายได้</w:t>
            </w:r>
            <w:r w:rsidR="00D17A30"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 </w:t>
            </w:r>
          </w:p>
          <w:p w:rsidR="00D17A30" w:rsidRPr="00345D95" w:rsidRDefault="00D17A30" w:rsidP="00F21644">
            <w:pPr>
              <w:pStyle w:val="acctfourfigures"/>
              <w:tabs>
                <w:tab w:val="left" w:pos="720"/>
              </w:tabs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17A30" w:rsidRPr="00345D95" w:rsidRDefault="00D17A30" w:rsidP="00F21644">
            <w:pPr>
              <w:pStyle w:val="acctfourfigures"/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17A30" w:rsidRPr="00345D95" w:rsidRDefault="00D17A30" w:rsidP="00F21644">
            <w:pPr>
              <w:pStyle w:val="acctfourfigures"/>
              <w:tabs>
                <w:tab w:val="left" w:pos="720"/>
              </w:tabs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:rsidR="00D17A30" w:rsidRPr="00345D95" w:rsidRDefault="00D17A30" w:rsidP="00F21644">
            <w:pPr>
              <w:pStyle w:val="acctfourfigures"/>
              <w:tabs>
                <w:tab w:val="left" w:pos="720"/>
              </w:tabs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D17A30" w:rsidRPr="00345D95" w:rsidRDefault="00D17A30" w:rsidP="00F21644">
            <w:pPr>
              <w:pStyle w:val="acctfourfigures"/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D17A30" w:rsidRPr="00345D95" w:rsidRDefault="00D17A30" w:rsidP="00F21644">
            <w:pPr>
              <w:pStyle w:val="acctfourfigures"/>
              <w:tabs>
                <w:tab w:val="left" w:pos="720"/>
              </w:tabs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:rsidR="00D17A30" w:rsidRPr="00345D95" w:rsidRDefault="00D17A30" w:rsidP="00F21644">
            <w:pPr>
              <w:pStyle w:val="acctfourfigures"/>
              <w:tabs>
                <w:tab w:val="left" w:pos="720"/>
              </w:tabs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D17A30" w:rsidRPr="00345D95" w:rsidRDefault="00D17A30" w:rsidP="00F21644">
            <w:pPr>
              <w:pStyle w:val="acctfourfigures"/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D17A30" w:rsidRPr="00345D95" w:rsidRDefault="00D17A30" w:rsidP="00F21644">
            <w:pPr>
              <w:pStyle w:val="acctfourfigures"/>
              <w:tabs>
                <w:tab w:val="left" w:pos="720"/>
              </w:tabs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:rsidR="00D17A30" w:rsidRPr="00345D95" w:rsidRDefault="00D17A30" w:rsidP="00F21644">
            <w:pPr>
              <w:pStyle w:val="acctfourfigures"/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vAlign w:val="bottom"/>
            <w:hideMark/>
          </w:tcPr>
          <w:p w:rsidR="00D17A30" w:rsidRPr="00345D95" w:rsidRDefault="00D17A30" w:rsidP="00F21644">
            <w:pPr>
              <w:pStyle w:val="acctfourfigures"/>
              <w:tabs>
                <w:tab w:val="left" w:pos="720"/>
              </w:tabs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:rsidR="00D17A30" w:rsidRPr="00345D95" w:rsidRDefault="00D17A30" w:rsidP="00F21644">
            <w:pPr>
              <w:pStyle w:val="acctfourfigures"/>
              <w:tabs>
                <w:tab w:val="left" w:pos="720"/>
              </w:tabs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D17A30" w:rsidRPr="00345D95" w:rsidTr="00F21644">
        <w:trPr>
          <w:cantSplit/>
        </w:trPr>
        <w:tc>
          <w:tcPr>
            <w:tcW w:w="3060" w:type="dxa"/>
          </w:tcPr>
          <w:p w:rsidR="00D17A30" w:rsidRPr="00345D95" w:rsidRDefault="00D17A30" w:rsidP="00F21644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785" w:type="dxa"/>
            <w:gridSpan w:val="11"/>
            <w:hideMark/>
          </w:tcPr>
          <w:p w:rsidR="00D17A30" w:rsidRPr="00345D95" w:rsidRDefault="00D17A30" w:rsidP="00F21644">
            <w:pPr>
              <w:pStyle w:val="acctfourfigures"/>
              <w:tabs>
                <w:tab w:val="left" w:pos="720"/>
              </w:tabs>
              <w:spacing w:line="240" w:lineRule="auto"/>
              <w:ind w:right="11" w:firstLine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0B42B3" w:rsidRPr="00345D95" w:rsidTr="00F21644">
        <w:trPr>
          <w:cantSplit/>
        </w:trPr>
        <w:tc>
          <w:tcPr>
            <w:tcW w:w="3060" w:type="dxa"/>
          </w:tcPr>
          <w:p w:rsidR="000B42B3" w:rsidRPr="00345D95" w:rsidRDefault="000B42B3" w:rsidP="00F21644">
            <w:pPr>
              <w:tabs>
                <w:tab w:val="clear" w:pos="227"/>
              </w:tabs>
              <w:spacing w:line="260" w:lineRule="atLeast"/>
              <w:ind w:left="191" w:firstLine="1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การเปลี่ยนแปลงในมูลค่ายุติธรรมสุทธิของเงินลงทุนเผื่อขาย    </w:t>
            </w:r>
          </w:p>
        </w:tc>
        <w:tc>
          <w:tcPr>
            <w:tcW w:w="990" w:type="dxa"/>
            <w:vAlign w:val="bottom"/>
          </w:tcPr>
          <w:p w:rsidR="000B42B3" w:rsidRPr="00345D95" w:rsidRDefault="000B42B3" w:rsidP="00F21644">
            <w:pPr>
              <w:pStyle w:val="acctfourfigures"/>
              <w:spacing w:line="240" w:lineRule="atLeast"/>
              <w:ind w:right="-691" w:firstLine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5,289</w:t>
            </w:r>
          </w:p>
        </w:tc>
        <w:tc>
          <w:tcPr>
            <w:tcW w:w="180" w:type="dxa"/>
            <w:vAlign w:val="bottom"/>
          </w:tcPr>
          <w:p w:rsidR="000B42B3" w:rsidRPr="00345D95" w:rsidRDefault="000B42B3" w:rsidP="00F21644">
            <w:pPr>
              <w:pStyle w:val="acctfourfigures"/>
              <w:spacing w:line="240" w:lineRule="atLeast"/>
              <w:ind w:left="-97" w:right="-691" w:firstLine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:rsidR="000B42B3" w:rsidRPr="00345D95" w:rsidRDefault="000B42B3" w:rsidP="00F21644">
            <w:pPr>
              <w:pStyle w:val="acctfourfigures"/>
              <w:spacing w:line="240" w:lineRule="atLeast"/>
              <w:ind w:left="-97" w:right="-691" w:firstLine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(1,058)</w:t>
            </w:r>
          </w:p>
        </w:tc>
        <w:tc>
          <w:tcPr>
            <w:tcW w:w="180" w:type="dxa"/>
            <w:vAlign w:val="bottom"/>
          </w:tcPr>
          <w:p w:rsidR="000B42B3" w:rsidRPr="00345D95" w:rsidRDefault="000B42B3" w:rsidP="00F21644">
            <w:pPr>
              <w:pStyle w:val="acctfourfigures"/>
              <w:spacing w:line="240" w:lineRule="atLeast"/>
              <w:ind w:left="-97" w:right="-691" w:firstLine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:rsidR="000B42B3" w:rsidRPr="00345D95" w:rsidRDefault="000B42B3" w:rsidP="00F21644">
            <w:pPr>
              <w:pStyle w:val="acctfourfigures"/>
              <w:spacing w:line="240" w:lineRule="atLeast"/>
              <w:ind w:left="-97" w:right="-691" w:firstLine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4,231</w:t>
            </w:r>
          </w:p>
        </w:tc>
        <w:tc>
          <w:tcPr>
            <w:tcW w:w="180" w:type="dxa"/>
            <w:vAlign w:val="bottom"/>
          </w:tcPr>
          <w:p w:rsidR="000B42B3" w:rsidRPr="00345D95" w:rsidRDefault="000B42B3" w:rsidP="00F21644">
            <w:pPr>
              <w:pStyle w:val="acctfourfigures"/>
              <w:spacing w:line="240" w:lineRule="atLeast"/>
              <w:ind w:left="-97" w:right="-691" w:firstLine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:rsidR="000B42B3" w:rsidRPr="00345D95" w:rsidRDefault="000B42B3" w:rsidP="00F2164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90" w:firstLine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(15,073)</w:t>
            </w:r>
          </w:p>
        </w:tc>
        <w:tc>
          <w:tcPr>
            <w:tcW w:w="180" w:type="dxa"/>
            <w:vAlign w:val="bottom"/>
          </w:tcPr>
          <w:p w:rsidR="000B42B3" w:rsidRPr="00345D95" w:rsidRDefault="000B42B3" w:rsidP="00F21644">
            <w:pPr>
              <w:pStyle w:val="acctfourfigures"/>
              <w:spacing w:line="240" w:lineRule="atLeast"/>
              <w:ind w:left="-97" w:right="-691" w:firstLine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:rsidR="000B42B3" w:rsidRPr="000A1DC5" w:rsidRDefault="000B42B3" w:rsidP="00F21644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97" w:right="-90" w:firstLine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3,015</w:t>
            </w:r>
          </w:p>
        </w:tc>
        <w:tc>
          <w:tcPr>
            <w:tcW w:w="180" w:type="dxa"/>
            <w:vAlign w:val="bottom"/>
          </w:tcPr>
          <w:p w:rsidR="000B42B3" w:rsidRPr="00345D95" w:rsidRDefault="000B42B3" w:rsidP="00F21644">
            <w:pPr>
              <w:pStyle w:val="acctfourfigures"/>
              <w:spacing w:line="240" w:lineRule="atLeast"/>
              <w:ind w:left="-97" w:right="-691" w:firstLine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vAlign w:val="bottom"/>
          </w:tcPr>
          <w:p w:rsidR="000B42B3" w:rsidRPr="00345D95" w:rsidRDefault="000B42B3" w:rsidP="00F21644">
            <w:pPr>
              <w:pStyle w:val="acctfourfigures"/>
              <w:spacing w:line="240" w:lineRule="atLeast"/>
              <w:ind w:left="-97" w:right="-107" w:firstLine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(12,0</w:t>
            </w:r>
            <w:r w:rsidR="0020370A"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0B42B3" w:rsidRPr="00345D95" w:rsidTr="00F21644">
        <w:trPr>
          <w:cantSplit/>
        </w:trPr>
        <w:tc>
          <w:tcPr>
            <w:tcW w:w="3060" w:type="dxa"/>
          </w:tcPr>
          <w:p w:rsidR="000B42B3" w:rsidRPr="00F855C3" w:rsidRDefault="000B42B3" w:rsidP="00F21644">
            <w:pPr>
              <w:tabs>
                <w:tab w:val="clear" w:pos="227"/>
              </w:tabs>
              <w:spacing w:line="260" w:lineRule="atLeast"/>
              <w:ind w:left="191" w:firstLine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F855C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42B3" w:rsidRPr="00345D95" w:rsidRDefault="000B42B3" w:rsidP="00F21644">
            <w:pPr>
              <w:pStyle w:val="acctfourfigures"/>
              <w:spacing w:line="240" w:lineRule="atLeast"/>
              <w:ind w:right="-691" w:firstLine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5,289</w:t>
            </w:r>
          </w:p>
        </w:tc>
        <w:tc>
          <w:tcPr>
            <w:tcW w:w="180" w:type="dxa"/>
            <w:vAlign w:val="bottom"/>
          </w:tcPr>
          <w:p w:rsidR="000B42B3" w:rsidRPr="00345D95" w:rsidRDefault="000B42B3" w:rsidP="00F21644">
            <w:pPr>
              <w:pStyle w:val="acctfourfigures"/>
              <w:spacing w:line="240" w:lineRule="atLeast"/>
              <w:ind w:left="-97" w:right="-691" w:firstLine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:rsidR="000B42B3" w:rsidRPr="00345D95" w:rsidRDefault="000B42B3" w:rsidP="00F21644">
            <w:pPr>
              <w:pStyle w:val="acctfourfigures"/>
              <w:spacing w:line="240" w:lineRule="atLeast"/>
              <w:ind w:left="-97" w:right="-691" w:firstLine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(1,058)</w:t>
            </w:r>
          </w:p>
        </w:tc>
        <w:tc>
          <w:tcPr>
            <w:tcW w:w="180" w:type="dxa"/>
            <w:vAlign w:val="bottom"/>
          </w:tcPr>
          <w:p w:rsidR="000B42B3" w:rsidRPr="00345D95" w:rsidRDefault="000B42B3" w:rsidP="00F21644">
            <w:pPr>
              <w:pStyle w:val="acctfourfigures"/>
              <w:spacing w:line="240" w:lineRule="atLeast"/>
              <w:ind w:left="-97" w:right="-691" w:firstLine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42B3" w:rsidRPr="00345D95" w:rsidRDefault="000B42B3" w:rsidP="00F21644">
            <w:pPr>
              <w:pStyle w:val="acctfourfigures"/>
              <w:spacing w:line="240" w:lineRule="atLeast"/>
              <w:ind w:left="-97" w:right="-691" w:firstLine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4,231</w:t>
            </w:r>
          </w:p>
        </w:tc>
        <w:tc>
          <w:tcPr>
            <w:tcW w:w="180" w:type="dxa"/>
            <w:vAlign w:val="bottom"/>
          </w:tcPr>
          <w:p w:rsidR="000B42B3" w:rsidRPr="00345D95" w:rsidRDefault="000B42B3" w:rsidP="00F21644">
            <w:pPr>
              <w:pStyle w:val="acctfourfigures"/>
              <w:spacing w:line="240" w:lineRule="atLeast"/>
              <w:ind w:left="-97" w:right="-691" w:firstLine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42B3" w:rsidRPr="00345D95" w:rsidRDefault="000B42B3" w:rsidP="00F2164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90" w:firstLine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(15,073)</w:t>
            </w:r>
          </w:p>
        </w:tc>
        <w:tc>
          <w:tcPr>
            <w:tcW w:w="180" w:type="dxa"/>
            <w:vAlign w:val="bottom"/>
          </w:tcPr>
          <w:p w:rsidR="000B42B3" w:rsidRPr="00345D95" w:rsidRDefault="000B42B3" w:rsidP="00F21644">
            <w:pPr>
              <w:pStyle w:val="acctfourfigures"/>
              <w:spacing w:line="240" w:lineRule="atLeast"/>
              <w:ind w:left="-97" w:right="-691" w:firstLine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42B3" w:rsidRPr="00345D95" w:rsidRDefault="000B42B3" w:rsidP="00F21644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97" w:right="-90" w:firstLine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3,015</w:t>
            </w:r>
          </w:p>
        </w:tc>
        <w:tc>
          <w:tcPr>
            <w:tcW w:w="180" w:type="dxa"/>
            <w:vAlign w:val="bottom"/>
          </w:tcPr>
          <w:p w:rsidR="000B42B3" w:rsidRPr="00345D95" w:rsidRDefault="000B42B3" w:rsidP="00F21644">
            <w:pPr>
              <w:pStyle w:val="acctfourfigures"/>
              <w:spacing w:line="240" w:lineRule="atLeast"/>
              <w:ind w:left="-97" w:right="-691" w:firstLine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42B3" w:rsidRPr="00345D95" w:rsidRDefault="000B42B3" w:rsidP="00F21644">
            <w:pPr>
              <w:pStyle w:val="acctfourfigures"/>
              <w:spacing w:line="240" w:lineRule="atLeast"/>
              <w:ind w:left="-97" w:right="-107" w:firstLine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(12,0</w:t>
            </w:r>
            <w:r w:rsidR="0020370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8)</w:t>
            </w:r>
          </w:p>
        </w:tc>
      </w:tr>
    </w:tbl>
    <w:p w:rsidR="00DF5DA6" w:rsidRDefault="00DF5DA6" w:rsidP="009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9F14B1" w:rsidRPr="00356084" w:rsidRDefault="009F14B1" w:rsidP="009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35608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การกระทบยอดเพื่อหาอัตราภาษีที่แท้จริง</w:t>
      </w:r>
    </w:p>
    <w:p w:rsidR="009F14B1" w:rsidRPr="00356084" w:rsidRDefault="009F14B1" w:rsidP="009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color w:val="000000"/>
          <w:sz w:val="20"/>
          <w:szCs w:val="20"/>
        </w:rPr>
      </w:pPr>
    </w:p>
    <w:tbl>
      <w:tblPr>
        <w:tblW w:w="4675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87"/>
        <w:gridCol w:w="966"/>
        <w:gridCol w:w="268"/>
        <w:gridCol w:w="1234"/>
        <w:gridCol w:w="264"/>
        <w:gridCol w:w="968"/>
        <w:gridCol w:w="264"/>
        <w:gridCol w:w="1230"/>
      </w:tblGrid>
      <w:tr w:rsidR="009F14B1" w:rsidRPr="00356084" w:rsidTr="00F21644">
        <w:tc>
          <w:tcPr>
            <w:tcW w:w="2108" w:type="pct"/>
          </w:tcPr>
          <w:p w:rsidR="009F14B1" w:rsidRPr="00356084" w:rsidRDefault="009F14B1" w:rsidP="009F14B1">
            <w:pPr>
              <w:spacing w:line="380" w:lineRule="exact"/>
              <w:ind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92" w:type="pct"/>
            <w:gridSpan w:val="7"/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108" w:right="-12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F14B1" w:rsidRPr="00356084" w:rsidTr="00F21644">
        <w:tc>
          <w:tcPr>
            <w:tcW w:w="2108" w:type="pct"/>
          </w:tcPr>
          <w:p w:rsidR="009F14B1" w:rsidRPr="00356084" w:rsidRDefault="009F14B1" w:rsidP="009F14B1">
            <w:pPr>
              <w:spacing w:line="380" w:lineRule="exact"/>
              <w:ind w:right="-110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35608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Pr="0035608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374" w:type="pct"/>
            <w:gridSpan w:val="3"/>
          </w:tcPr>
          <w:p w:rsidR="009F14B1" w:rsidRPr="00356084" w:rsidRDefault="009F14B1" w:rsidP="009F14B1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9F14B1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</w:tcPr>
          <w:p w:rsidR="009F14B1" w:rsidRPr="00356084" w:rsidRDefault="009F14B1" w:rsidP="009F14B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71" w:type="pct"/>
            <w:gridSpan w:val="3"/>
          </w:tcPr>
          <w:p w:rsidR="009F14B1" w:rsidRPr="00356084" w:rsidRDefault="009F14B1" w:rsidP="009F14B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5608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</w:t>
            </w:r>
            <w:r w:rsidRPr="008E72DF">
              <w:rPr>
                <w:rFonts w:ascii="Angsana New" w:hAnsi="Angsana New" w:hint="cs"/>
                <w:b/>
                <w:sz w:val="30"/>
                <w:szCs w:val="30"/>
                <w:cs/>
                <w:lang w:eastAsia="en-GB"/>
              </w:rPr>
              <w:t>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eastAsia="en-GB"/>
              </w:rPr>
              <w:t>1</w:t>
            </w:r>
          </w:p>
        </w:tc>
      </w:tr>
      <w:tr w:rsidR="009F14B1" w:rsidRPr="00356084" w:rsidTr="00F21644">
        <w:tc>
          <w:tcPr>
            <w:tcW w:w="2108" w:type="pct"/>
          </w:tcPr>
          <w:p w:rsidR="009F14B1" w:rsidRPr="00356084" w:rsidRDefault="009F14B1" w:rsidP="009F14B1">
            <w:pPr>
              <w:spacing w:line="380" w:lineRule="exact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14B1" w:rsidRPr="00356084" w:rsidTr="00F21644">
        <w:tc>
          <w:tcPr>
            <w:tcW w:w="2108" w:type="pct"/>
          </w:tcPr>
          <w:p w:rsidR="009F14B1" w:rsidRPr="00356084" w:rsidRDefault="009F14B1" w:rsidP="009F14B1">
            <w:pPr>
              <w:spacing w:line="380" w:lineRule="exact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7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7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F14B1" w:rsidRPr="00356084" w:rsidTr="00F21644">
        <w:tc>
          <w:tcPr>
            <w:tcW w:w="2108" w:type="pct"/>
          </w:tcPr>
          <w:p w:rsidR="009F14B1" w:rsidRPr="00356084" w:rsidRDefault="009F14B1" w:rsidP="009F14B1">
            <w:pPr>
              <w:spacing w:line="38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538" w:type="pct"/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nil"/>
              <w:bottom w:val="double" w:sz="4" w:space="0" w:color="auto"/>
            </w:tcBorders>
            <w:vAlign w:val="bottom"/>
          </w:tcPr>
          <w:p w:rsidR="009F14B1" w:rsidRPr="00356084" w:rsidRDefault="00E253AB" w:rsidP="00E253AB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(230,547)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</w:tcPr>
          <w:p w:rsidR="009F14B1" w:rsidRPr="009F14B1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nil"/>
              <w:bottom w:val="double" w:sz="4" w:space="0" w:color="auto"/>
            </w:tcBorders>
            <w:vAlign w:val="bottom"/>
          </w:tcPr>
          <w:p w:rsidR="009F14B1" w:rsidRPr="00356084" w:rsidRDefault="009F14B1" w:rsidP="009F14B1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(352,812)</w:t>
            </w:r>
          </w:p>
        </w:tc>
      </w:tr>
      <w:tr w:rsidR="009F14B1" w:rsidRPr="00356084" w:rsidTr="00F21644">
        <w:tc>
          <w:tcPr>
            <w:tcW w:w="2108" w:type="pct"/>
          </w:tcPr>
          <w:p w:rsidR="009F14B1" w:rsidRPr="00356084" w:rsidRDefault="009F14B1" w:rsidP="009F14B1">
            <w:pPr>
              <w:spacing w:line="38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8" w:type="pct"/>
            <w:vAlign w:val="bottom"/>
          </w:tcPr>
          <w:p w:rsidR="009F14B1" w:rsidRPr="00356084" w:rsidRDefault="00E253AB" w:rsidP="009F14B1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97"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20.00</w:t>
            </w:r>
          </w:p>
        </w:tc>
        <w:tc>
          <w:tcPr>
            <w:tcW w:w="149" w:type="pct"/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  <w:vAlign w:val="bottom"/>
          </w:tcPr>
          <w:p w:rsidR="009F14B1" w:rsidRPr="00356084" w:rsidRDefault="00E253AB" w:rsidP="009F14B1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(46,109)</w:t>
            </w:r>
          </w:p>
        </w:tc>
        <w:tc>
          <w:tcPr>
            <w:tcW w:w="147" w:type="pct"/>
            <w:tcBorders>
              <w:top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nil"/>
            </w:tcBorders>
            <w:vAlign w:val="bottom"/>
          </w:tcPr>
          <w:p w:rsidR="009F14B1" w:rsidRPr="00356084" w:rsidRDefault="009F14B1" w:rsidP="009F14B1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97"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5608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.00</w:t>
            </w:r>
          </w:p>
        </w:tc>
        <w:tc>
          <w:tcPr>
            <w:tcW w:w="147" w:type="pct"/>
            <w:tcBorders>
              <w:top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double" w:sz="4" w:space="0" w:color="auto"/>
            </w:tcBorders>
            <w:vAlign w:val="bottom"/>
          </w:tcPr>
          <w:p w:rsidR="009F14B1" w:rsidRPr="00356084" w:rsidRDefault="009F14B1" w:rsidP="009F14B1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(70,562)</w:t>
            </w:r>
          </w:p>
        </w:tc>
      </w:tr>
      <w:tr w:rsidR="009F14B1" w:rsidRPr="00356084" w:rsidTr="00F21644">
        <w:tc>
          <w:tcPr>
            <w:tcW w:w="2108" w:type="pct"/>
            <w:tcBorders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38" w:type="pct"/>
            <w:tcBorders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nil"/>
            </w:tcBorders>
            <w:shd w:val="clear" w:color="auto" w:fill="auto"/>
            <w:vAlign w:val="bottom"/>
          </w:tcPr>
          <w:p w:rsidR="009F14B1" w:rsidRPr="00356084" w:rsidRDefault="00E253AB" w:rsidP="009F14B1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(26,011)</w:t>
            </w:r>
          </w:p>
        </w:tc>
        <w:tc>
          <w:tcPr>
            <w:tcW w:w="147" w:type="pct"/>
            <w:tcBorders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nil"/>
            </w:tcBorders>
            <w:vAlign w:val="bottom"/>
          </w:tcPr>
          <w:p w:rsidR="009F14B1" w:rsidRPr="00356084" w:rsidRDefault="009F14B1" w:rsidP="009F14B1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(20,327)</w:t>
            </w:r>
          </w:p>
        </w:tc>
      </w:tr>
      <w:tr w:rsidR="009F14B1" w:rsidRPr="00356084" w:rsidTr="00F21644">
        <w:tc>
          <w:tcPr>
            <w:tcW w:w="2108" w:type="pct"/>
            <w:tcBorders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ind w:right="-4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8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tabs>
                <w:tab w:val="decimal" w:pos="74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nil"/>
            </w:tcBorders>
            <w:shd w:val="clear" w:color="auto" w:fill="auto"/>
            <w:vAlign w:val="bottom"/>
          </w:tcPr>
          <w:p w:rsidR="009F14B1" w:rsidRPr="00356084" w:rsidRDefault="00E253AB" w:rsidP="0020370A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6,68</w:t>
            </w:r>
            <w:r w:rsidR="0020370A"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147" w:type="pct"/>
            <w:tcBorders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tabs>
                <w:tab w:val="decimal" w:pos="74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nil"/>
            </w:tcBorders>
            <w:vAlign w:val="bottom"/>
          </w:tcPr>
          <w:p w:rsidR="009F14B1" w:rsidRPr="00356084" w:rsidRDefault="009F14B1" w:rsidP="009F14B1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5,497</w:t>
            </w:r>
          </w:p>
        </w:tc>
      </w:tr>
      <w:tr w:rsidR="00E253AB" w:rsidRPr="00356084" w:rsidTr="00F21644">
        <w:tc>
          <w:tcPr>
            <w:tcW w:w="2108" w:type="pct"/>
            <w:tcBorders>
              <w:bottom w:val="nil"/>
            </w:tcBorders>
          </w:tcPr>
          <w:p w:rsidR="00E253AB" w:rsidRPr="00356084" w:rsidRDefault="00E253AB" w:rsidP="00E253AB">
            <w:pPr>
              <w:spacing w:line="380" w:lineRule="exact"/>
              <w:ind w:right="-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538" w:type="pct"/>
            <w:tcBorders>
              <w:top w:val="nil"/>
            </w:tcBorders>
          </w:tcPr>
          <w:p w:rsidR="00E253AB" w:rsidRPr="00356084" w:rsidRDefault="00E253AB" w:rsidP="00E253AB">
            <w:pPr>
              <w:pStyle w:val="BodyText"/>
              <w:tabs>
                <w:tab w:val="decimal" w:pos="74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</w:tcBorders>
          </w:tcPr>
          <w:p w:rsidR="00E253AB" w:rsidRPr="00356084" w:rsidRDefault="00E253AB" w:rsidP="00E253AB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nil"/>
            </w:tcBorders>
            <w:shd w:val="clear" w:color="auto" w:fill="auto"/>
            <w:vAlign w:val="bottom"/>
          </w:tcPr>
          <w:p w:rsidR="00E253AB" w:rsidRPr="00356084" w:rsidRDefault="00E253AB" w:rsidP="00E253AB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(5,962)</w:t>
            </w:r>
          </w:p>
        </w:tc>
        <w:tc>
          <w:tcPr>
            <w:tcW w:w="147" w:type="pct"/>
            <w:tcBorders>
              <w:top w:val="nil"/>
            </w:tcBorders>
          </w:tcPr>
          <w:p w:rsidR="00E253AB" w:rsidRPr="00356084" w:rsidRDefault="00E253AB" w:rsidP="00E253AB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nil"/>
            </w:tcBorders>
          </w:tcPr>
          <w:p w:rsidR="00E253AB" w:rsidRPr="00356084" w:rsidRDefault="00E253AB" w:rsidP="00E253AB">
            <w:pPr>
              <w:pStyle w:val="BodyText"/>
              <w:tabs>
                <w:tab w:val="decimal" w:pos="74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</w:tcBorders>
          </w:tcPr>
          <w:p w:rsidR="00E253AB" w:rsidRPr="00356084" w:rsidRDefault="00E253AB" w:rsidP="00E253AB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nil"/>
            </w:tcBorders>
            <w:vAlign w:val="bottom"/>
          </w:tcPr>
          <w:p w:rsidR="00E253AB" w:rsidRPr="00356084" w:rsidRDefault="00E253AB" w:rsidP="00E253AB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(7,886)</w:t>
            </w:r>
          </w:p>
        </w:tc>
      </w:tr>
      <w:tr w:rsidR="009F14B1" w:rsidRPr="00356084" w:rsidTr="00F21644">
        <w:tc>
          <w:tcPr>
            <w:tcW w:w="2108" w:type="pct"/>
            <w:tcBorders>
              <w:bottom w:val="nil"/>
            </w:tcBorders>
            <w:vAlign w:val="bottom"/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4B1" w:rsidRPr="00356084" w:rsidRDefault="00E253AB" w:rsidP="009F14B1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30.97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4B1" w:rsidRPr="00356084" w:rsidRDefault="00E253AB" w:rsidP="0020370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(71,39</w:t>
            </w:r>
            <w:r w:rsidR="0020370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4B1" w:rsidRPr="00356084" w:rsidRDefault="009F14B1" w:rsidP="009F14B1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26.44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4B1" w:rsidRPr="00356084" w:rsidRDefault="009F14B1" w:rsidP="009F14B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(93,278)</w:t>
            </w:r>
          </w:p>
        </w:tc>
      </w:tr>
    </w:tbl>
    <w:p w:rsidR="00105E01" w:rsidRDefault="00105E01" w:rsidP="009F14B1">
      <w:pPr>
        <w:ind w:firstLine="706"/>
        <w:rPr>
          <w:rFonts w:ascii="Angsana New" w:hAnsi="Angsana New"/>
          <w:cs/>
        </w:rPr>
      </w:pPr>
    </w:p>
    <w:p w:rsidR="009F14B1" w:rsidRDefault="009F14B1" w:rsidP="009F14B1">
      <w:pPr>
        <w:ind w:firstLine="706"/>
        <w:rPr>
          <w:rFonts w:ascii="Angsana New" w:hAnsi="Angsana New"/>
        </w:rPr>
      </w:pPr>
    </w:p>
    <w:tbl>
      <w:tblPr>
        <w:tblW w:w="4664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87"/>
        <w:gridCol w:w="968"/>
        <w:gridCol w:w="265"/>
        <w:gridCol w:w="1233"/>
        <w:gridCol w:w="263"/>
        <w:gridCol w:w="968"/>
        <w:gridCol w:w="263"/>
        <w:gridCol w:w="1213"/>
      </w:tblGrid>
      <w:tr w:rsidR="009F14B1" w:rsidRPr="00356084" w:rsidTr="00F21644">
        <w:tc>
          <w:tcPr>
            <w:tcW w:w="2113" w:type="pct"/>
          </w:tcPr>
          <w:p w:rsidR="009F14B1" w:rsidRPr="00356084" w:rsidRDefault="009F14B1" w:rsidP="009F14B1">
            <w:pPr>
              <w:spacing w:line="380" w:lineRule="exact"/>
              <w:ind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</w:rPr>
              <w:br w:type="page"/>
            </w:r>
            <w:r w:rsidRPr="0035608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887" w:type="pct"/>
            <w:gridSpan w:val="7"/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108" w:right="-12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4B1" w:rsidRPr="00356084" w:rsidTr="00F21644">
        <w:tc>
          <w:tcPr>
            <w:tcW w:w="2113" w:type="pct"/>
          </w:tcPr>
          <w:p w:rsidR="009F14B1" w:rsidRPr="00356084" w:rsidRDefault="009F14B1" w:rsidP="009F14B1">
            <w:pPr>
              <w:spacing w:line="380" w:lineRule="exact"/>
              <w:ind w:right="-110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35608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Pr="0035608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376" w:type="pct"/>
            <w:gridSpan w:val="3"/>
          </w:tcPr>
          <w:p w:rsidR="009F14B1" w:rsidRPr="00356084" w:rsidRDefault="009F14B1" w:rsidP="009F14B1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9F14B1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</w:tcPr>
          <w:p w:rsidR="009F14B1" w:rsidRPr="00356084" w:rsidRDefault="009F14B1" w:rsidP="009F14B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64" w:type="pct"/>
            <w:gridSpan w:val="3"/>
          </w:tcPr>
          <w:p w:rsidR="009F14B1" w:rsidRPr="00356084" w:rsidRDefault="009F14B1" w:rsidP="009F14B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56084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</w:t>
            </w:r>
            <w:r w:rsidRPr="008E72DF">
              <w:rPr>
                <w:rFonts w:ascii="Angsana New" w:hAnsi="Angsana New" w:hint="cs"/>
                <w:b/>
                <w:sz w:val="30"/>
                <w:szCs w:val="30"/>
                <w:cs/>
                <w:lang w:eastAsia="en-GB"/>
              </w:rPr>
              <w:t>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eastAsia="en-GB"/>
              </w:rPr>
              <w:t>1</w:t>
            </w:r>
          </w:p>
        </w:tc>
      </w:tr>
      <w:tr w:rsidR="009F14B1" w:rsidRPr="00356084" w:rsidTr="00F21644">
        <w:tc>
          <w:tcPr>
            <w:tcW w:w="2113" w:type="pct"/>
          </w:tcPr>
          <w:p w:rsidR="009F14B1" w:rsidRPr="00356084" w:rsidRDefault="009F14B1" w:rsidP="009F14B1">
            <w:pPr>
              <w:spacing w:line="380" w:lineRule="exact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8" w:type="pct"/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14B1" w:rsidRPr="00356084" w:rsidTr="00F21644">
        <w:tc>
          <w:tcPr>
            <w:tcW w:w="2113" w:type="pct"/>
          </w:tcPr>
          <w:p w:rsidR="009F14B1" w:rsidRPr="00356084" w:rsidRDefault="009F14B1" w:rsidP="009F14B1">
            <w:pPr>
              <w:spacing w:line="380" w:lineRule="exact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8" w:type="pct"/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7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7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nil"/>
            </w:tcBorders>
          </w:tcPr>
          <w:p w:rsidR="009F14B1" w:rsidRPr="00356084" w:rsidRDefault="009F14B1" w:rsidP="009F14B1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3560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F14B1" w:rsidRPr="00356084" w:rsidTr="00F21644">
        <w:tc>
          <w:tcPr>
            <w:tcW w:w="2113" w:type="pct"/>
          </w:tcPr>
          <w:p w:rsidR="009F14B1" w:rsidRPr="00356084" w:rsidRDefault="009F14B1" w:rsidP="009F14B1">
            <w:pPr>
              <w:spacing w:line="38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540" w:type="pct"/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nil"/>
              <w:bottom w:val="double" w:sz="4" w:space="0" w:color="auto"/>
            </w:tcBorders>
            <w:vAlign w:val="bottom"/>
          </w:tcPr>
          <w:p w:rsidR="009F14B1" w:rsidRPr="00356084" w:rsidRDefault="00E253AB" w:rsidP="009F14B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(318,600)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</w:tcPr>
          <w:p w:rsidR="009F14B1" w:rsidRPr="009F14B1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nil"/>
              <w:bottom w:val="double" w:sz="4" w:space="0" w:color="auto"/>
            </w:tcBorders>
            <w:vAlign w:val="bottom"/>
          </w:tcPr>
          <w:p w:rsidR="009F14B1" w:rsidRPr="00356084" w:rsidRDefault="009F14B1" w:rsidP="009F14B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(349,934)</w:t>
            </w:r>
          </w:p>
        </w:tc>
      </w:tr>
      <w:tr w:rsidR="009F14B1" w:rsidRPr="00356084" w:rsidTr="00F21644">
        <w:tc>
          <w:tcPr>
            <w:tcW w:w="2113" w:type="pct"/>
          </w:tcPr>
          <w:p w:rsidR="009F14B1" w:rsidRPr="00356084" w:rsidRDefault="009F14B1" w:rsidP="009F14B1">
            <w:pPr>
              <w:spacing w:line="38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40" w:type="pct"/>
          </w:tcPr>
          <w:p w:rsidR="009F14B1" w:rsidRPr="00356084" w:rsidRDefault="00E253AB" w:rsidP="009F14B1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97" w:right="-6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8" w:type="pct"/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double" w:sz="4" w:space="0" w:color="auto"/>
              <w:bottom w:val="nil"/>
            </w:tcBorders>
            <w:vAlign w:val="bottom"/>
          </w:tcPr>
          <w:p w:rsidR="009F14B1" w:rsidRPr="00356084" w:rsidRDefault="00E253AB" w:rsidP="009F14B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(63,720)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</w:tcPr>
          <w:p w:rsidR="009F14B1" w:rsidRPr="00356084" w:rsidRDefault="009F14B1" w:rsidP="009F14B1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97" w:right="-691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.00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double" w:sz="4" w:space="0" w:color="auto"/>
              <w:bottom w:val="nil"/>
            </w:tcBorders>
            <w:vAlign w:val="bottom"/>
          </w:tcPr>
          <w:p w:rsidR="009F14B1" w:rsidRPr="00356084" w:rsidRDefault="009F14B1" w:rsidP="009F14B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(69,987)</w:t>
            </w:r>
          </w:p>
        </w:tc>
      </w:tr>
      <w:tr w:rsidR="009F14B1" w:rsidRPr="00356084" w:rsidTr="00F21644">
        <w:tc>
          <w:tcPr>
            <w:tcW w:w="2113" w:type="pct"/>
          </w:tcPr>
          <w:p w:rsidR="009F14B1" w:rsidRPr="00356084" w:rsidRDefault="009F14B1" w:rsidP="009F14B1">
            <w:pPr>
              <w:spacing w:line="38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40" w:type="pct"/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9F14B1" w:rsidRPr="00356084" w:rsidRDefault="00DD7A41" w:rsidP="009F14B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(8,688</w:t>
            </w:r>
            <w:r w:rsidR="00E253AB"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nil"/>
              <w:bottom w:val="nil"/>
            </w:tcBorders>
            <w:vAlign w:val="bottom"/>
          </w:tcPr>
          <w:p w:rsidR="009F14B1" w:rsidRPr="00356084" w:rsidRDefault="009F14B1" w:rsidP="009F14B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(20,309)</w:t>
            </w:r>
          </w:p>
        </w:tc>
      </w:tr>
      <w:tr w:rsidR="009F14B1" w:rsidRPr="00356084" w:rsidTr="00F21644">
        <w:tc>
          <w:tcPr>
            <w:tcW w:w="2113" w:type="pct"/>
          </w:tcPr>
          <w:p w:rsidR="009F14B1" w:rsidRPr="00356084" w:rsidRDefault="009F14B1" w:rsidP="009F14B1">
            <w:pPr>
              <w:spacing w:line="38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40" w:type="pct"/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9F14B1" w:rsidRPr="00356084" w:rsidRDefault="00E253AB" w:rsidP="0020370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2,24</w:t>
            </w:r>
            <w:r w:rsidR="0020370A"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nil"/>
              <w:bottom w:val="nil"/>
            </w:tcBorders>
            <w:vAlign w:val="bottom"/>
          </w:tcPr>
          <w:p w:rsidR="009F14B1" w:rsidRPr="00356084" w:rsidRDefault="009F14B1" w:rsidP="009F14B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3,231</w:t>
            </w:r>
          </w:p>
        </w:tc>
      </w:tr>
      <w:tr w:rsidR="00E253AB" w:rsidRPr="00356084" w:rsidTr="00F21644">
        <w:tc>
          <w:tcPr>
            <w:tcW w:w="2113" w:type="pct"/>
          </w:tcPr>
          <w:p w:rsidR="00E253AB" w:rsidRPr="00356084" w:rsidRDefault="00E253AB" w:rsidP="00E253AB">
            <w:pPr>
              <w:spacing w:line="380" w:lineRule="exact"/>
              <w:ind w:right="-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540" w:type="pct"/>
          </w:tcPr>
          <w:p w:rsidR="00E253AB" w:rsidRPr="00356084" w:rsidRDefault="00E253AB" w:rsidP="00E253A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E253AB" w:rsidRPr="00356084" w:rsidRDefault="00E253AB" w:rsidP="00E253AB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E253AB" w:rsidRPr="00356084" w:rsidRDefault="00E253AB" w:rsidP="00E253A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(5,924)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:rsidR="00E253AB" w:rsidRPr="00356084" w:rsidRDefault="00E253AB" w:rsidP="00E253AB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</w:tcPr>
          <w:p w:rsidR="00E253AB" w:rsidRPr="00356084" w:rsidRDefault="00E253AB" w:rsidP="00E253A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:rsidR="00E253AB" w:rsidRPr="00356084" w:rsidRDefault="00E253AB" w:rsidP="00E253AB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nil"/>
              <w:bottom w:val="nil"/>
            </w:tcBorders>
            <w:vAlign w:val="bottom"/>
          </w:tcPr>
          <w:p w:rsidR="00E253AB" w:rsidRPr="00356084" w:rsidRDefault="00E253AB" w:rsidP="00E253A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97" w:right="-691"/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US" w:eastAsia="en-GB" w:bidi="th-TH"/>
              </w:rPr>
              <w:t>(7,837)</w:t>
            </w:r>
          </w:p>
        </w:tc>
      </w:tr>
      <w:tr w:rsidR="009F14B1" w:rsidRPr="00356084" w:rsidTr="00F21644">
        <w:tc>
          <w:tcPr>
            <w:tcW w:w="2113" w:type="pct"/>
            <w:tcBorders>
              <w:bottom w:val="nil"/>
            </w:tcBorders>
            <w:vAlign w:val="bottom"/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9F14B1" w:rsidRPr="00356084" w:rsidRDefault="00E253AB" w:rsidP="009F14B1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23.88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4B1" w:rsidRPr="00356084" w:rsidRDefault="00E253AB" w:rsidP="0020370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97" w:right="-691"/>
              <w:rPr>
                <w:rFonts w:ascii="Angsana New" w:hAnsi="Angsana New"/>
                <w:b/>
                <w:bCs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  <w:lang w:val="en-US" w:eastAsia="en-GB" w:bidi="th-TH"/>
              </w:rPr>
              <w:t>(76,08</w:t>
            </w:r>
            <w:r w:rsidR="0020370A">
              <w:rPr>
                <w:rFonts w:ascii="Angsana New" w:hAnsi="Angsana New"/>
                <w:b/>
                <w:bCs/>
                <w:color w:val="0D0D0D"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9F14B1" w:rsidRPr="00356084" w:rsidRDefault="009F14B1" w:rsidP="009F14B1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27.12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:rsidR="009F14B1" w:rsidRPr="00356084" w:rsidRDefault="009F14B1" w:rsidP="009F14B1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14B1" w:rsidRPr="00356084" w:rsidRDefault="009F14B1" w:rsidP="009F14B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97" w:right="-691"/>
              <w:rPr>
                <w:rFonts w:ascii="Angsana New" w:hAnsi="Angsana New"/>
                <w:b/>
                <w:bCs/>
                <w:color w:val="0D0D0D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  <w:lang w:val="en-US" w:eastAsia="en-GB" w:bidi="th-TH"/>
              </w:rPr>
              <w:t>(94,902)</w:t>
            </w:r>
          </w:p>
        </w:tc>
      </w:tr>
    </w:tbl>
    <w:p w:rsidR="00D04A74" w:rsidRDefault="00D04A74" w:rsidP="00CC0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53523" w:rsidRPr="00E2080C" w:rsidRDefault="00E2080C" w:rsidP="00D04A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8B6F23">
        <w:rPr>
          <w:rFonts w:ascii="Angsana New" w:hAnsi="Angsana New" w:cs="Angsana New"/>
          <w:b/>
          <w:bCs/>
          <w:sz w:val="30"/>
          <w:szCs w:val="30"/>
        </w:rPr>
        <w:t>3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A8782A" w:rsidRPr="00E2080C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:rsidR="00A8782A" w:rsidRPr="009F14B1" w:rsidRDefault="00D53523" w:rsidP="00D535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  <w:r w:rsidRPr="00D36B78">
        <w:rPr>
          <w:rFonts w:ascii="Angsana New" w:hAnsi="Angsana New"/>
          <w:sz w:val="30"/>
          <w:szCs w:val="30"/>
        </w:rPr>
        <w:t xml:space="preserve"> </w:t>
      </w:r>
    </w:p>
    <w:p w:rsidR="00F068CC" w:rsidRPr="0055217A" w:rsidRDefault="00F068CC" w:rsidP="00F068CC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55217A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F068CC" w:rsidRPr="009F14B1" w:rsidRDefault="00F068CC" w:rsidP="00F068CC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1C2C51" w:rsidRPr="00345D95" w:rsidRDefault="00F068CC" w:rsidP="00CC0F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345D95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 xml:space="preserve"> รวมถึงลำดับชั้นมูลค่ายุติธรรมสำหรับเครื่องมือทางการเงินที่วัด</w:t>
      </w:r>
      <w:r w:rsidRPr="00345D9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345D9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F068CC" w:rsidRPr="009F14B1" w:rsidRDefault="00F068CC" w:rsidP="00F0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  <w:lang w:val="en-GB"/>
        </w:rPr>
      </w:pPr>
    </w:p>
    <w:tbl>
      <w:tblPr>
        <w:tblW w:w="9277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7"/>
        <w:gridCol w:w="1800"/>
        <w:gridCol w:w="270"/>
        <w:gridCol w:w="1620"/>
      </w:tblGrid>
      <w:tr w:rsidR="00F068CC" w:rsidRPr="00345D95" w:rsidTr="00F21644">
        <w:trPr>
          <w:cantSplit/>
          <w:tblHeader/>
        </w:trPr>
        <w:tc>
          <w:tcPr>
            <w:tcW w:w="5587" w:type="dxa"/>
            <w:vAlign w:val="bottom"/>
            <w:hideMark/>
          </w:tcPr>
          <w:p w:rsidR="00F068CC" w:rsidRPr="00345D95" w:rsidRDefault="00F068CC" w:rsidP="00F506AA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sz w:val="30"/>
                <w:szCs w:val="30"/>
                <w:lang w:bidi="th-TH"/>
              </w:rPr>
            </w:pPr>
          </w:p>
        </w:tc>
        <w:tc>
          <w:tcPr>
            <w:tcW w:w="3690" w:type="dxa"/>
            <w:gridSpan w:val="3"/>
            <w:vAlign w:val="bottom"/>
            <w:hideMark/>
          </w:tcPr>
          <w:p w:rsidR="00F068CC" w:rsidRPr="00345D95" w:rsidRDefault="00F068CC" w:rsidP="00F506AA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b/>
                <w:bCs/>
                <w:sz w:val="30"/>
                <w:szCs w:val="30"/>
                <w:rtl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068CC" w:rsidRPr="00345D95" w:rsidTr="00F21644">
        <w:trPr>
          <w:cantSplit/>
          <w:tblHeader/>
        </w:trPr>
        <w:tc>
          <w:tcPr>
            <w:tcW w:w="5587" w:type="dxa"/>
            <w:hideMark/>
          </w:tcPr>
          <w:p w:rsidR="00F068CC" w:rsidRPr="00345D95" w:rsidRDefault="00F068CC" w:rsidP="00F506AA">
            <w:pPr>
              <w:tabs>
                <w:tab w:val="left" w:pos="1001"/>
              </w:tabs>
              <w:spacing w:line="240" w:lineRule="auto"/>
              <w:ind w:left="180" w:hanging="180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0" w:type="dxa"/>
            <w:hideMark/>
          </w:tcPr>
          <w:p w:rsidR="00F068CC" w:rsidRPr="00345D95" w:rsidRDefault="00F068CC" w:rsidP="00F50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:rsidR="00F068CC" w:rsidRPr="00345D95" w:rsidRDefault="00F068CC" w:rsidP="00F50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hideMark/>
          </w:tcPr>
          <w:p w:rsidR="00F068CC" w:rsidRPr="00345D95" w:rsidRDefault="00F068CC" w:rsidP="00F50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068CC" w:rsidRPr="00345D95" w:rsidTr="00F21644">
        <w:trPr>
          <w:cantSplit/>
          <w:tblHeader/>
        </w:trPr>
        <w:tc>
          <w:tcPr>
            <w:tcW w:w="5587" w:type="dxa"/>
            <w:hideMark/>
          </w:tcPr>
          <w:p w:rsidR="00F068CC" w:rsidRPr="00345D95" w:rsidRDefault="00F068CC" w:rsidP="00F506AA">
            <w:pPr>
              <w:spacing w:line="240" w:lineRule="auto"/>
              <w:ind w:left="180" w:hanging="18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hideMark/>
          </w:tcPr>
          <w:p w:rsidR="00F068CC" w:rsidRPr="00345D95" w:rsidRDefault="00F068CC" w:rsidP="00F506A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</w:tr>
      <w:tr w:rsidR="00F068CC" w:rsidRPr="00345D95" w:rsidTr="00F21644">
        <w:trPr>
          <w:cantSplit/>
          <w:tblHeader/>
        </w:trPr>
        <w:tc>
          <w:tcPr>
            <w:tcW w:w="5587" w:type="dxa"/>
          </w:tcPr>
          <w:p w:rsidR="00F068CC" w:rsidRPr="00345D95" w:rsidRDefault="00F068CC" w:rsidP="00F506AA">
            <w:pPr>
              <w:spacing w:line="240" w:lineRule="auto"/>
              <w:ind w:left="180" w:hanging="18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:rsidR="00F068CC" w:rsidRPr="00345D95" w:rsidRDefault="00F068CC" w:rsidP="00F506AA">
            <w:pPr>
              <w:pStyle w:val="acctfourfigures"/>
              <w:spacing w:line="240" w:lineRule="auto"/>
              <w:ind w:left="-79" w:right="-73"/>
              <w:jc w:val="center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5D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068CC" w:rsidRPr="00345D95" w:rsidTr="00F21644">
        <w:trPr>
          <w:cantSplit/>
        </w:trPr>
        <w:tc>
          <w:tcPr>
            <w:tcW w:w="5587" w:type="dxa"/>
            <w:hideMark/>
          </w:tcPr>
          <w:p w:rsidR="00F068CC" w:rsidRPr="00345D95" w:rsidRDefault="009F14B1" w:rsidP="00F21644">
            <w:pPr>
              <w:tabs>
                <w:tab w:val="decimal" w:pos="510"/>
              </w:tabs>
              <w:spacing w:line="240" w:lineRule="auto"/>
              <w:ind w:left="180" w:hanging="90"/>
              <w:rPr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Pr="000B3F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068CC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</w:tr>
      <w:tr w:rsidR="00F068CC" w:rsidRPr="00345D95" w:rsidTr="00F21644">
        <w:trPr>
          <w:cantSplit/>
        </w:trPr>
        <w:tc>
          <w:tcPr>
            <w:tcW w:w="5587" w:type="dxa"/>
            <w:hideMark/>
          </w:tcPr>
          <w:p w:rsidR="00F068CC" w:rsidRPr="00345D95" w:rsidRDefault="00F068CC" w:rsidP="00F506AA">
            <w:pPr>
              <w:spacing w:line="240" w:lineRule="auto"/>
              <w:ind w:left="191" w:hanging="101"/>
              <w:rPr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0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</w:tr>
      <w:tr w:rsidR="00F068CC" w:rsidRPr="00345D95" w:rsidTr="00F21644">
        <w:trPr>
          <w:cantSplit/>
        </w:trPr>
        <w:tc>
          <w:tcPr>
            <w:tcW w:w="5587" w:type="dxa"/>
            <w:hideMark/>
          </w:tcPr>
          <w:p w:rsidR="00F068CC" w:rsidRPr="00345D95" w:rsidRDefault="00F068CC" w:rsidP="00F506AA">
            <w:pPr>
              <w:tabs>
                <w:tab w:val="decimal" w:pos="510"/>
              </w:tabs>
              <w:spacing w:line="240" w:lineRule="auto"/>
              <w:ind w:left="191" w:hanging="101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800" w:type="dxa"/>
          </w:tcPr>
          <w:p w:rsidR="00F068CC" w:rsidRPr="00345D95" w:rsidRDefault="00CC0F61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53,152</w:t>
            </w:r>
          </w:p>
        </w:tc>
        <w:tc>
          <w:tcPr>
            <w:tcW w:w="270" w:type="dxa"/>
          </w:tcPr>
          <w:p w:rsidR="00F068CC" w:rsidRPr="00345D95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068CC" w:rsidRPr="00345D95" w:rsidRDefault="00CC0F61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53,152</w:t>
            </w:r>
          </w:p>
        </w:tc>
      </w:tr>
      <w:tr w:rsidR="00F068CC" w:rsidRPr="009F14B1" w:rsidTr="00F21644">
        <w:trPr>
          <w:cantSplit/>
        </w:trPr>
        <w:tc>
          <w:tcPr>
            <w:tcW w:w="5587" w:type="dxa"/>
          </w:tcPr>
          <w:p w:rsidR="00F068CC" w:rsidRPr="009F14B1" w:rsidRDefault="00F068CC" w:rsidP="00F506AA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:rsidR="00F068CC" w:rsidRPr="009F14B1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F068CC" w:rsidRPr="009F14B1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:rsidR="00F068CC" w:rsidRPr="009F14B1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19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068CC" w:rsidRPr="00345D95" w:rsidTr="00F21644">
        <w:trPr>
          <w:cantSplit/>
        </w:trPr>
        <w:tc>
          <w:tcPr>
            <w:tcW w:w="5587" w:type="dxa"/>
          </w:tcPr>
          <w:p w:rsidR="00F068CC" w:rsidRPr="00345D95" w:rsidRDefault="00F068CC" w:rsidP="00F506AA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800" w:type="dxa"/>
          </w:tcPr>
          <w:p w:rsidR="00F068CC" w:rsidRPr="00345D95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068CC" w:rsidRPr="00345D95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068CC" w:rsidRPr="00345D95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68CC" w:rsidRPr="00345D95" w:rsidTr="00F21644">
        <w:trPr>
          <w:cantSplit/>
        </w:trPr>
        <w:tc>
          <w:tcPr>
            <w:tcW w:w="5587" w:type="dxa"/>
          </w:tcPr>
          <w:p w:rsidR="00F068CC" w:rsidRPr="00345D95" w:rsidRDefault="00F068CC" w:rsidP="00F506AA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00" w:type="dxa"/>
          </w:tcPr>
          <w:p w:rsidR="00F068CC" w:rsidRPr="00345D95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068CC" w:rsidRPr="00345D95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068CC" w:rsidRPr="00345D95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68CC" w:rsidRPr="00345D95" w:rsidTr="00F21644">
        <w:trPr>
          <w:cantSplit/>
        </w:trPr>
        <w:tc>
          <w:tcPr>
            <w:tcW w:w="5587" w:type="dxa"/>
          </w:tcPr>
          <w:p w:rsidR="00F068CC" w:rsidRPr="00345D95" w:rsidRDefault="00F068CC" w:rsidP="00F506AA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800" w:type="dxa"/>
          </w:tcPr>
          <w:p w:rsidR="00F068CC" w:rsidRPr="00345D95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47,863</w:t>
            </w:r>
          </w:p>
        </w:tc>
        <w:tc>
          <w:tcPr>
            <w:tcW w:w="270" w:type="dxa"/>
          </w:tcPr>
          <w:p w:rsidR="00F068CC" w:rsidRPr="00345D95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068CC" w:rsidRPr="00345D95" w:rsidRDefault="00F068CC" w:rsidP="00F5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47,863</w:t>
            </w:r>
          </w:p>
        </w:tc>
      </w:tr>
    </w:tbl>
    <w:p w:rsidR="00105E01" w:rsidRDefault="00105E01"/>
    <w:tbl>
      <w:tblPr>
        <w:tblW w:w="9259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09"/>
        <w:gridCol w:w="1530"/>
        <w:gridCol w:w="180"/>
        <w:gridCol w:w="1440"/>
        <w:gridCol w:w="270"/>
        <w:gridCol w:w="1530"/>
      </w:tblGrid>
      <w:tr w:rsidR="00F068CC" w:rsidRPr="00345D95" w:rsidTr="00F21644">
        <w:trPr>
          <w:cantSplit/>
          <w:tblHeader/>
        </w:trPr>
        <w:tc>
          <w:tcPr>
            <w:tcW w:w="4309" w:type="dxa"/>
            <w:vAlign w:val="bottom"/>
            <w:hideMark/>
          </w:tcPr>
          <w:p w:rsidR="00F068CC" w:rsidRPr="00345D95" w:rsidRDefault="00F068CC" w:rsidP="00D4567F">
            <w:pPr>
              <w:pStyle w:val="acctfourfigures"/>
              <w:tabs>
                <w:tab w:val="left" w:pos="720"/>
              </w:tabs>
              <w:spacing w:line="380" w:lineRule="exact"/>
              <w:ind w:left="11"/>
              <w:rPr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:rsidR="00F068CC" w:rsidRPr="00345D95" w:rsidRDefault="00F068CC" w:rsidP="00D4567F">
            <w:pPr>
              <w:pStyle w:val="acctfourfigures"/>
              <w:tabs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068CC" w:rsidRPr="00345D95" w:rsidTr="00F21644">
        <w:trPr>
          <w:cantSplit/>
          <w:tblHeader/>
        </w:trPr>
        <w:tc>
          <w:tcPr>
            <w:tcW w:w="4309" w:type="dxa"/>
            <w:hideMark/>
          </w:tcPr>
          <w:p w:rsidR="00F068CC" w:rsidRPr="00296871" w:rsidRDefault="00F068CC" w:rsidP="00D4567F">
            <w:pPr>
              <w:tabs>
                <w:tab w:val="left" w:pos="1001"/>
              </w:tabs>
              <w:spacing w:line="380" w:lineRule="exact"/>
              <w:ind w:left="180" w:hanging="180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hideMark/>
          </w:tcPr>
          <w:p w:rsidR="00F068CC" w:rsidRPr="00345D95" w:rsidRDefault="00F068CC" w:rsidP="00D4567F">
            <w:pPr>
              <w:pStyle w:val="acctfourfigures"/>
              <w:tabs>
                <w:tab w:val="left" w:pos="720"/>
              </w:tabs>
              <w:spacing w:line="380" w:lineRule="exact"/>
              <w:ind w:left="-79" w:right="-79"/>
              <w:jc w:val="center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F068CC" w:rsidRPr="00345D95" w:rsidRDefault="00F068CC" w:rsidP="00D4567F">
            <w:pPr>
              <w:pStyle w:val="acctfourfigures"/>
              <w:tabs>
                <w:tab w:val="left" w:pos="720"/>
              </w:tabs>
              <w:spacing w:line="380" w:lineRule="exact"/>
              <w:ind w:left="-79" w:right="-79"/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  <w:hideMark/>
          </w:tcPr>
          <w:p w:rsidR="00F068CC" w:rsidRPr="00345D95" w:rsidRDefault="00F068CC" w:rsidP="00D4567F">
            <w:pPr>
              <w:pStyle w:val="acctfourfigures"/>
              <w:tabs>
                <w:tab w:val="left" w:pos="720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068CC" w:rsidRPr="00345D95" w:rsidTr="00F21644">
        <w:trPr>
          <w:cantSplit/>
          <w:trHeight w:val="317"/>
          <w:tblHeader/>
        </w:trPr>
        <w:tc>
          <w:tcPr>
            <w:tcW w:w="4309" w:type="dxa"/>
            <w:hideMark/>
          </w:tcPr>
          <w:p w:rsidR="00F068CC" w:rsidRPr="00345D95" w:rsidRDefault="00F068CC" w:rsidP="00D4567F">
            <w:pPr>
              <w:spacing w:line="380" w:lineRule="exact"/>
              <w:ind w:left="180" w:hanging="18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F068CC" w:rsidRPr="00345D95" w:rsidRDefault="00F068CC" w:rsidP="00D4567F">
            <w:pPr>
              <w:pStyle w:val="acctfourfigures"/>
              <w:tabs>
                <w:tab w:val="decimal" w:pos="731"/>
              </w:tabs>
              <w:spacing w:line="38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F068CC" w:rsidRPr="00345D95" w:rsidRDefault="00F068CC" w:rsidP="00D4567F">
            <w:pPr>
              <w:pStyle w:val="acctfourfigures"/>
              <w:tabs>
                <w:tab w:val="decimal" w:pos="731"/>
              </w:tabs>
              <w:spacing w:line="38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hideMark/>
          </w:tcPr>
          <w:p w:rsidR="00F068CC" w:rsidRPr="00345D95" w:rsidRDefault="00F068CC" w:rsidP="00D4567F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068CC" w:rsidRPr="00345D95" w:rsidRDefault="00F068CC" w:rsidP="00D4567F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F068CC" w:rsidRPr="00345D95" w:rsidRDefault="00F068CC" w:rsidP="00D4567F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068CC" w:rsidRPr="00345D95" w:rsidTr="00F21644">
        <w:trPr>
          <w:cantSplit/>
          <w:tblHeader/>
        </w:trPr>
        <w:tc>
          <w:tcPr>
            <w:tcW w:w="4309" w:type="dxa"/>
          </w:tcPr>
          <w:p w:rsidR="00F068CC" w:rsidRPr="00345D95" w:rsidRDefault="00F068CC" w:rsidP="00D4567F">
            <w:pPr>
              <w:spacing w:line="380" w:lineRule="exact"/>
              <w:ind w:left="180" w:hanging="18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hideMark/>
          </w:tcPr>
          <w:p w:rsidR="00F068CC" w:rsidRPr="00345D95" w:rsidRDefault="00F068CC" w:rsidP="00D4567F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5D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068CC" w:rsidRPr="00345D95" w:rsidTr="00F21644">
        <w:trPr>
          <w:cantSplit/>
        </w:trPr>
        <w:tc>
          <w:tcPr>
            <w:tcW w:w="4309" w:type="dxa"/>
            <w:hideMark/>
          </w:tcPr>
          <w:p w:rsidR="00F068CC" w:rsidRPr="00345D95" w:rsidRDefault="009F14B1" w:rsidP="00F068CC">
            <w:pPr>
              <w:tabs>
                <w:tab w:val="decimal" w:pos="510"/>
              </w:tabs>
              <w:spacing w:line="240" w:lineRule="auto"/>
              <w:ind w:left="180" w:hanging="90"/>
              <w:rPr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Pr="000B3F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068CC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:rsidR="00F068CC" w:rsidRPr="00345D95" w:rsidRDefault="00F068CC" w:rsidP="00F068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068CC" w:rsidRPr="00345D95" w:rsidRDefault="00F068CC" w:rsidP="00F068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F068CC" w:rsidRPr="00345D95" w:rsidRDefault="00F068CC" w:rsidP="00F068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F068CC" w:rsidRPr="00345D95" w:rsidRDefault="00F068CC" w:rsidP="00F068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F068CC" w:rsidRPr="00345D95" w:rsidRDefault="00F068CC" w:rsidP="00F068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30"/>
                <w:szCs w:val="30"/>
              </w:rPr>
            </w:pPr>
          </w:p>
        </w:tc>
      </w:tr>
      <w:tr w:rsidR="00F068CC" w:rsidRPr="00345D95" w:rsidTr="00F21644">
        <w:trPr>
          <w:cantSplit/>
        </w:trPr>
        <w:tc>
          <w:tcPr>
            <w:tcW w:w="4309" w:type="dxa"/>
            <w:hideMark/>
          </w:tcPr>
          <w:p w:rsidR="00F068CC" w:rsidRPr="00345D95" w:rsidRDefault="00F068CC" w:rsidP="00F506AA">
            <w:pPr>
              <w:spacing w:line="240" w:lineRule="auto"/>
              <w:ind w:left="191" w:hanging="101"/>
              <w:rPr>
                <w:i/>
                <w:i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</w:t>
            </w:r>
            <w:r w:rsidRPr="00345D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53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F068CC" w:rsidRPr="00345D95" w:rsidRDefault="00F068CC" w:rsidP="00F50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</w:tr>
      <w:tr w:rsidR="00452E73" w:rsidRPr="00345D95" w:rsidTr="00F21644">
        <w:trPr>
          <w:cantSplit/>
        </w:trPr>
        <w:tc>
          <w:tcPr>
            <w:tcW w:w="4309" w:type="dxa"/>
            <w:hideMark/>
          </w:tcPr>
          <w:p w:rsidR="00452E73" w:rsidRPr="00B7660D" w:rsidRDefault="00452E73" w:rsidP="00B7660D">
            <w:pPr>
              <w:tabs>
                <w:tab w:val="decimal" w:pos="510"/>
              </w:tabs>
              <w:spacing w:line="240" w:lineRule="auto"/>
              <w:ind w:left="191" w:hanging="101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530" w:type="dxa"/>
          </w:tcPr>
          <w:p w:rsidR="00452E73" w:rsidRPr="00345D95" w:rsidRDefault="00C24EF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53,152</w:t>
            </w:r>
          </w:p>
        </w:tc>
        <w:tc>
          <w:tcPr>
            <w:tcW w:w="18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33A12" w:rsidRDefault="00C24EF3" w:rsidP="00452E73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53,152</w:t>
            </w:r>
          </w:p>
          <w:p w:rsidR="00452E73" w:rsidRDefault="00452E73" w:rsidP="00452E73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D4562">
              <w:rPr>
                <w:rFonts w:ascii="Angsana New" w:hAnsi="Angsana New"/>
                <w:sz w:val="30"/>
                <w:szCs w:val="30"/>
              </w:rPr>
              <w:t>3</w:t>
            </w:r>
          </w:p>
          <w:p w:rsidR="00452E73" w:rsidRPr="00452E73" w:rsidRDefault="00452E73" w:rsidP="00452E73">
            <w:pPr>
              <w:jc w:val="center"/>
              <w:rPr>
                <w:lang w:val="en-GB" w:bidi="ar-SA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5D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52E73" w:rsidRPr="00345D95" w:rsidRDefault="00452E73" w:rsidP="00452E73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:rsidR="00833A12" w:rsidRDefault="00C24EF3" w:rsidP="00452E73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53,152</w:t>
            </w:r>
          </w:p>
          <w:p w:rsidR="00452E73" w:rsidRDefault="00452E73" w:rsidP="00452E73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  <w:p w:rsidR="00452E73" w:rsidRPr="00345D95" w:rsidRDefault="00452E73" w:rsidP="00452E73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452E73" w:rsidRPr="00345D95" w:rsidTr="00F21644">
        <w:trPr>
          <w:cantSplit/>
        </w:trPr>
        <w:tc>
          <w:tcPr>
            <w:tcW w:w="4309" w:type="dxa"/>
          </w:tcPr>
          <w:p w:rsidR="00452E73" w:rsidRPr="009F14B1" w:rsidRDefault="00452E73" w:rsidP="00452E73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</w:tcPr>
          <w:p w:rsidR="00452E73" w:rsidRPr="009F14B1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452E73" w:rsidRPr="009F14B1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2E73" w:rsidRPr="009F14B1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452E73" w:rsidRPr="009F14B1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:rsidR="00452E73" w:rsidRPr="009F14B1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52E73" w:rsidRPr="00345D95" w:rsidTr="00F21644">
        <w:trPr>
          <w:cantSplit/>
        </w:trPr>
        <w:tc>
          <w:tcPr>
            <w:tcW w:w="5839" w:type="dxa"/>
            <w:gridSpan w:val="2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345D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8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2E73" w:rsidRPr="00345D95" w:rsidTr="00F21644">
        <w:trPr>
          <w:cantSplit/>
        </w:trPr>
        <w:tc>
          <w:tcPr>
            <w:tcW w:w="4309" w:type="dxa"/>
          </w:tcPr>
          <w:p w:rsidR="00452E73" w:rsidRPr="00345D95" w:rsidRDefault="00452E73" w:rsidP="00452E73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30" w:type="dxa"/>
          </w:tcPr>
          <w:p w:rsidR="00452E73" w:rsidRPr="00345D95" w:rsidRDefault="002815D0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1,530,968</w:t>
            </w:r>
          </w:p>
        </w:tc>
        <w:tc>
          <w:tcPr>
            <w:tcW w:w="18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52E73" w:rsidRPr="00345D95" w:rsidRDefault="00C24EF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1,169,660</w:t>
            </w:r>
          </w:p>
        </w:tc>
        <w:tc>
          <w:tcPr>
            <w:tcW w:w="27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52E73" w:rsidRPr="00345D95" w:rsidRDefault="00C24EF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1,169,660</w:t>
            </w:r>
          </w:p>
        </w:tc>
      </w:tr>
      <w:tr w:rsidR="00452E73" w:rsidRPr="00345D95" w:rsidTr="00F21644">
        <w:trPr>
          <w:cantSplit/>
        </w:trPr>
        <w:tc>
          <w:tcPr>
            <w:tcW w:w="4309" w:type="dxa"/>
          </w:tcPr>
          <w:p w:rsidR="00452E73" w:rsidRPr="00345D95" w:rsidRDefault="00452E73" w:rsidP="00452E73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2E73" w:rsidRPr="00345D95" w:rsidTr="00F21644">
        <w:trPr>
          <w:cantSplit/>
        </w:trPr>
        <w:tc>
          <w:tcPr>
            <w:tcW w:w="4309" w:type="dxa"/>
          </w:tcPr>
          <w:p w:rsidR="00452E73" w:rsidRPr="00345D95" w:rsidRDefault="00452E73" w:rsidP="00452E73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 xml:space="preserve">30 </w:t>
            </w:r>
            <w:r w:rsidRPr="00345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3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2E73" w:rsidRPr="00345D95" w:rsidTr="00F21644">
        <w:trPr>
          <w:cantSplit/>
        </w:trPr>
        <w:tc>
          <w:tcPr>
            <w:tcW w:w="4309" w:type="dxa"/>
          </w:tcPr>
          <w:p w:rsidR="00452E73" w:rsidRPr="00345D95" w:rsidRDefault="00452E73" w:rsidP="00452E73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53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2E73" w:rsidRPr="00345D95" w:rsidTr="00F21644">
        <w:trPr>
          <w:cantSplit/>
        </w:trPr>
        <w:tc>
          <w:tcPr>
            <w:tcW w:w="4309" w:type="dxa"/>
          </w:tcPr>
          <w:p w:rsidR="00452E73" w:rsidRPr="00345D95" w:rsidRDefault="00452E73" w:rsidP="00452E73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53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47,863</w:t>
            </w:r>
          </w:p>
        </w:tc>
        <w:tc>
          <w:tcPr>
            <w:tcW w:w="18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52E73" w:rsidRPr="00AD4562" w:rsidRDefault="00452E73" w:rsidP="00AD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47,863</w:t>
            </w:r>
          </w:p>
        </w:tc>
        <w:tc>
          <w:tcPr>
            <w:tcW w:w="270" w:type="dxa"/>
          </w:tcPr>
          <w:p w:rsidR="00452E73" w:rsidRPr="00345D95" w:rsidRDefault="00452E73" w:rsidP="0045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D4562" w:rsidRDefault="00452E73" w:rsidP="00AD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47,863</w:t>
            </w:r>
          </w:p>
          <w:p w:rsidR="00833A12" w:rsidRPr="00345D95" w:rsidRDefault="00833A12" w:rsidP="00AD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562" w:rsidRPr="00345D95" w:rsidTr="00F21644">
        <w:trPr>
          <w:cantSplit/>
        </w:trPr>
        <w:tc>
          <w:tcPr>
            <w:tcW w:w="4309" w:type="dxa"/>
          </w:tcPr>
          <w:p w:rsidR="00AD4562" w:rsidRPr="00D4567F" w:rsidRDefault="00AD4562" w:rsidP="00AD4562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</w:tcPr>
          <w:p w:rsidR="00AD4562" w:rsidRPr="00D4567F" w:rsidRDefault="00AD4562" w:rsidP="00AD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AD4562" w:rsidRPr="00D4567F" w:rsidRDefault="00AD4562" w:rsidP="00AD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AD4562" w:rsidRDefault="00AD4562" w:rsidP="00AD4562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345D9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  <w:p w:rsidR="00AD4562" w:rsidRPr="00452E73" w:rsidRDefault="00AD4562" w:rsidP="00AD4562">
            <w:pPr>
              <w:jc w:val="center"/>
              <w:rPr>
                <w:lang w:val="en-GB" w:bidi="ar-SA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5D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345D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AD4562" w:rsidRPr="00345D95" w:rsidRDefault="00AD4562" w:rsidP="00AD4562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:rsidR="00AD4562" w:rsidRDefault="00AD4562" w:rsidP="00AD4562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5D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  <w:p w:rsidR="00AD4562" w:rsidRPr="00345D95" w:rsidRDefault="00AD4562" w:rsidP="00AD4562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AD4562" w:rsidRPr="00345D95" w:rsidTr="00F21644">
        <w:trPr>
          <w:cantSplit/>
        </w:trPr>
        <w:tc>
          <w:tcPr>
            <w:tcW w:w="5839" w:type="dxa"/>
            <w:gridSpan w:val="2"/>
          </w:tcPr>
          <w:p w:rsidR="00AD4562" w:rsidRPr="00345D95" w:rsidRDefault="00AD4562" w:rsidP="00AD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80" w:type="dxa"/>
          </w:tcPr>
          <w:p w:rsidR="00AD4562" w:rsidRPr="00345D95" w:rsidRDefault="00AD4562" w:rsidP="00AD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D4562" w:rsidRPr="00345D95" w:rsidRDefault="00AD4562" w:rsidP="00AD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4562" w:rsidRPr="00345D95" w:rsidRDefault="00AD4562" w:rsidP="00AD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D4562" w:rsidRPr="00345D95" w:rsidRDefault="00AD4562" w:rsidP="00AD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562" w:rsidRPr="00345D95" w:rsidTr="00F21644">
        <w:trPr>
          <w:cantSplit/>
        </w:trPr>
        <w:tc>
          <w:tcPr>
            <w:tcW w:w="4309" w:type="dxa"/>
          </w:tcPr>
          <w:p w:rsidR="00AD4562" w:rsidRPr="00345D95" w:rsidRDefault="00AD4562" w:rsidP="00AD4562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30" w:type="dxa"/>
          </w:tcPr>
          <w:p w:rsidR="00AD4562" w:rsidRPr="00345D95" w:rsidRDefault="00AD4562" w:rsidP="00AD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1,530,968</w:t>
            </w:r>
          </w:p>
        </w:tc>
        <w:tc>
          <w:tcPr>
            <w:tcW w:w="180" w:type="dxa"/>
          </w:tcPr>
          <w:p w:rsidR="00AD4562" w:rsidRPr="00345D95" w:rsidRDefault="00AD4562" w:rsidP="00AD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D4562" w:rsidRPr="00345D95" w:rsidRDefault="00AD4562" w:rsidP="00AD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1,169,660</w:t>
            </w:r>
          </w:p>
        </w:tc>
        <w:tc>
          <w:tcPr>
            <w:tcW w:w="270" w:type="dxa"/>
          </w:tcPr>
          <w:p w:rsidR="00AD4562" w:rsidRPr="00345D95" w:rsidRDefault="00AD4562" w:rsidP="00AD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D4562" w:rsidRPr="00345D95" w:rsidRDefault="00AD4562" w:rsidP="00AD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1,169,660</w:t>
            </w:r>
          </w:p>
        </w:tc>
      </w:tr>
    </w:tbl>
    <w:p w:rsidR="00F068CC" w:rsidRPr="00850E1F" w:rsidRDefault="00F068CC" w:rsidP="00F0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894043" w:rsidRPr="0020370A" w:rsidRDefault="00894043" w:rsidP="00993A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GB"/>
        </w:rPr>
      </w:pPr>
      <w:r w:rsidRPr="0020370A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การวัดมูลค่ายุติธรรม</w:t>
      </w:r>
    </w:p>
    <w:p w:rsidR="00894043" w:rsidRPr="008B6F23" w:rsidRDefault="00894043" w:rsidP="00993A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894043" w:rsidRPr="008B6F23" w:rsidRDefault="00894043" w:rsidP="0089404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B6F23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เมื่อวัดมูลค่ายุติธรรมของสินทรัพย์หรือ</w:t>
      </w:r>
      <w:r w:rsidRPr="00264AE0">
        <w:rPr>
          <w:rFonts w:ascii="Angsana New" w:hAnsi="Angsana New" w:cs="Angsana New"/>
          <w:sz w:val="30"/>
          <w:szCs w:val="30"/>
          <w:cs/>
        </w:rPr>
        <w:t xml:space="preserve">หนี้สิน </w:t>
      </w:r>
      <w:r w:rsidR="00264AE0" w:rsidRPr="00264AE0">
        <w:rPr>
          <w:rFonts w:ascii="Angsana New" w:hAnsi="Angsana New" w:cs="Angsana New"/>
          <w:sz w:val="30"/>
          <w:szCs w:val="30"/>
          <w:cs/>
        </w:rPr>
        <w:t>บริษัท</w:t>
      </w:r>
      <w:r w:rsidRPr="008B6F23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Pr="008B6F23">
        <w:rPr>
          <w:rFonts w:ascii="Angsana New" w:hAnsi="Angsana New" w:cs="Angsana New"/>
          <w:sz w:val="30"/>
          <w:szCs w:val="30"/>
        </w:rPr>
        <w:t xml:space="preserve"> </w:t>
      </w:r>
      <w:r w:rsidRPr="008B6F23">
        <w:rPr>
          <w:rFonts w:ascii="Angsana New" w:hAnsi="Angsana New" w:cs="Angsana New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:rsidR="00894043" w:rsidRPr="008B6F23" w:rsidRDefault="00894043" w:rsidP="00894043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4"/>
          <w:szCs w:val="24"/>
        </w:rPr>
      </w:pPr>
    </w:p>
    <w:p w:rsidR="00894043" w:rsidRPr="008B6F23" w:rsidRDefault="00894043" w:rsidP="00894043">
      <w:pPr>
        <w:pStyle w:val="BodyText"/>
        <w:numPr>
          <w:ilvl w:val="0"/>
          <w:numId w:val="18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8B6F23">
        <w:rPr>
          <w:rFonts w:ascii="Angsana New" w:hAnsi="Angsana New" w:cs="Angsana New"/>
          <w:i/>
          <w:iCs/>
          <w:sz w:val="30"/>
          <w:szCs w:val="30"/>
          <w:cs/>
        </w:rPr>
        <w:t xml:space="preserve">ข้อมูลระดับ </w:t>
      </w:r>
      <w:r w:rsidRPr="008B6F23">
        <w:rPr>
          <w:rFonts w:ascii="Angsana New" w:hAnsi="Angsana New" w:cs="Angsana New"/>
          <w:i/>
          <w:iCs/>
          <w:sz w:val="30"/>
          <w:szCs w:val="30"/>
        </w:rPr>
        <w:t>1</w:t>
      </w:r>
      <w:r w:rsidRPr="008B6F23">
        <w:rPr>
          <w:rFonts w:ascii="Angsana New" w:hAnsi="Angsana New" w:cs="Angsana New"/>
          <w:sz w:val="30"/>
          <w:szCs w:val="30"/>
        </w:rPr>
        <w:t xml:space="preserve">  </w:t>
      </w:r>
      <w:r w:rsidRPr="008B6F23">
        <w:rPr>
          <w:rFonts w:ascii="Angsana New" w:hAnsi="Angsana New" w:cs="Angsana New"/>
          <w:sz w:val="30"/>
          <w:szCs w:val="30"/>
          <w:cs/>
        </w:rPr>
        <w:t xml:space="preserve">เป็นราคาเสนอซื้อขาย </w:t>
      </w:r>
      <w:r w:rsidRPr="008B6F23">
        <w:rPr>
          <w:rFonts w:ascii="Angsana New" w:hAnsi="Angsana New" w:cs="Angsana New"/>
          <w:sz w:val="30"/>
          <w:szCs w:val="30"/>
        </w:rPr>
        <w:t>(</w:t>
      </w:r>
      <w:r w:rsidRPr="008B6F23">
        <w:rPr>
          <w:rFonts w:ascii="Angsana New" w:hAnsi="Angsana New" w:cs="Angsana New"/>
          <w:sz w:val="30"/>
          <w:szCs w:val="30"/>
          <w:cs/>
        </w:rPr>
        <w:t>ไม่ต้องปรับปรุง</w:t>
      </w:r>
      <w:r w:rsidRPr="008B6F23">
        <w:rPr>
          <w:rFonts w:ascii="Angsana New" w:hAnsi="Angsana New" w:cs="Angsana New"/>
          <w:sz w:val="30"/>
          <w:szCs w:val="30"/>
        </w:rPr>
        <w:t xml:space="preserve">) </w:t>
      </w:r>
      <w:r w:rsidRPr="008B6F23">
        <w:rPr>
          <w:rFonts w:ascii="Angsana New" w:hAnsi="Angsana New" w:cs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894043" w:rsidRPr="008B6F23" w:rsidRDefault="00894043" w:rsidP="00894043">
      <w:pPr>
        <w:pStyle w:val="BodyText"/>
        <w:numPr>
          <w:ilvl w:val="0"/>
          <w:numId w:val="18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8B6F23">
        <w:rPr>
          <w:rFonts w:ascii="Angsana New" w:hAnsi="Angsana New" w:cs="Angsana New"/>
          <w:i/>
          <w:iCs/>
          <w:sz w:val="30"/>
          <w:szCs w:val="30"/>
          <w:cs/>
        </w:rPr>
        <w:t>ข้อมูลระดับ</w:t>
      </w:r>
      <w:r w:rsidRPr="008B6F23">
        <w:rPr>
          <w:rFonts w:ascii="Angsana New" w:hAnsi="Angsana New" w:cs="Angsana New"/>
          <w:i/>
          <w:iCs/>
          <w:sz w:val="30"/>
          <w:szCs w:val="30"/>
        </w:rPr>
        <w:t xml:space="preserve"> 2</w:t>
      </w:r>
      <w:r w:rsidRPr="008B6F23">
        <w:rPr>
          <w:rFonts w:ascii="Angsana New" w:hAnsi="Angsana New" w:cs="Angsana New"/>
          <w:sz w:val="30"/>
          <w:szCs w:val="30"/>
        </w:rPr>
        <w:t xml:space="preserve">  </w:t>
      </w:r>
      <w:r w:rsidRPr="008B6F23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</w:t>
      </w:r>
      <w:r w:rsidRPr="008B6F23">
        <w:rPr>
          <w:rFonts w:ascii="Angsana New" w:hAnsi="Angsana New" w:cs="Angsana New"/>
          <w:sz w:val="30"/>
          <w:szCs w:val="30"/>
        </w:rPr>
        <w:t>(</w:t>
      </w:r>
      <w:r w:rsidRPr="008B6F23">
        <w:rPr>
          <w:rFonts w:ascii="Angsana New" w:hAnsi="Angsana New" w:cs="Angsana New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B6F23">
        <w:rPr>
          <w:rFonts w:ascii="Angsana New" w:hAnsi="Angsana New" w:cs="Angsana New"/>
          <w:sz w:val="30"/>
          <w:szCs w:val="30"/>
        </w:rPr>
        <w:t>1</w:t>
      </w:r>
    </w:p>
    <w:p w:rsidR="00894043" w:rsidRPr="008B6F23" w:rsidRDefault="00894043" w:rsidP="00894043">
      <w:pPr>
        <w:pStyle w:val="BodyText"/>
        <w:numPr>
          <w:ilvl w:val="0"/>
          <w:numId w:val="18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8B6F23">
        <w:rPr>
          <w:rFonts w:ascii="Angsana New" w:hAnsi="Angsana New" w:cs="Angsana New"/>
          <w:i/>
          <w:iCs/>
          <w:sz w:val="30"/>
          <w:szCs w:val="30"/>
          <w:cs/>
        </w:rPr>
        <w:t>ข้อมูลระดับ</w:t>
      </w:r>
      <w:r w:rsidRPr="008B6F23">
        <w:rPr>
          <w:rFonts w:ascii="Angsana New" w:hAnsi="Angsana New" w:cs="Angsana New"/>
          <w:i/>
          <w:iCs/>
          <w:sz w:val="30"/>
          <w:szCs w:val="30"/>
        </w:rPr>
        <w:t xml:space="preserve"> 3</w:t>
      </w:r>
      <w:r w:rsidRPr="008B6F23">
        <w:rPr>
          <w:rFonts w:ascii="Angsana New" w:hAnsi="Angsana New" w:cs="Angsana New"/>
          <w:sz w:val="30"/>
          <w:szCs w:val="30"/>
        </w:rPr>
        <w:t xml:space="preserve">  </w:t>
      </w:r>
      <w:r w:rsidRPr="008B6F23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894043" w:rsidRPr="00264AE0" w:rsidRDefault="00894043" w:rsidP="00894043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10"/>
          <w:szCs w:val="10"/>
        </w:rPr>
      </w:pPr>
    </w:p>
    <w:p w:rsidR="00894043" w:rsidRPr="008B6F23" w:rsidRDefault="00894043" w:rsidP="0089404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B6F23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264AE0" w:rsidRDefault="00264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</w:p>
    <w:p w:rsidR="004818D9" w:rsidRPr="00105E01" w:rsidRDefault="00E2080C" w:rsidP="00E208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8B6F23">
        <w:rPr>
          <w:rFonts w:ascii="Angsana New" w:hAnsi="Angsana New" w:cs="Angsana New"/>
          <w:b/>
          <w:bCs/>
          <w:sz w:val="30"/>
          <w:szCs w:val="30"/>
        </w:rPr>
        <w:t>4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B269C2" w:rsidRPr="00E2080C">
        <w:rPr>
          <w:rFonts w:ascii="Angsana New" w:hAnsi="Angsana New" w:cs="Angsana New"/>
          <w:b/>
          <w:bCs/>
          <w:sz w:val="30"/>
          <w:szCs w:val="30"/>
          <w:cs/>
        </w:rPr>
        <w:t>ภ</w:t>
      </w:r>
      <w:r w:rsidR="004818D9" w:rsidRPr="00E2080C">
        <w:rPr>
          <w:rFonts w:ascii="Angsana New" w:hAnsi="Angsana New" w:cs="Angsana New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:rsidR="00901E79" w:rsidRPr="009F14B1" w:rsidRDefault="00901E79" w:rsidP="00901E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16"/>
          <w:szCs w:val="16"/>
        </w:rPr>
      </w:pPr>
    </w:p>
    <w:tbl>
      <w:tblPr>
        <w:tblW w:w="93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94"/>
        <w:gridCol w:w="1170"/>
        <w:gridCol w:w="270"/>
        <w:gridCol w:w="1170"/>
        <w:gridCol w:w="270"/>
        <w:gridCol w:w="1164"/>
        <w:gridCol w:w="6"/>
        <w:gridCol w:w="270"/>
        <w:gridCol w:w="7"/>
        <w:gridCol w:w="1134"/>
        <w:gridCol w:w="29"/>
      </w:tblGrid>
      <w:tr w:rsidR="004818D9" w:rsidRPr="00D36B78" w:rsidTr="00F21644">
        <w:trPr>
          <w:gridAfter w:val="1"/>
          <w:wAfter w:w="29" w:type="dxa"/>
          <w:tblHeader/>
        </w:trPr>
        <w:tc>
          <w:tcPr>
            <w:tcW w:w="3894" w:type="dxa"/>
          </w:tcPr>
          <w:p w:rsidR="004818D9" w:rsidRPr="00D36B78" w:rsidRDefault="004818D9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818D9" w:rsidRPr="00D36B78" w:rsidRDefault="00CA4A3D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818D9" w:rsidRPr="00D36B78" w:rsidRDefault="004818D9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1" w:type="dxa"/>
            <w:gridSpan w:val="5"/>
          </w:tcPr>
          <w:p w:rsidR="004818D9" w:rsidRPr="00D36B78" w:rsidRDefault="00CA4A3D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BA7" w:rsidRPr="00D36B78" w:rsidTr="00F21644">
        <w:trPr>
          <w:gridAfter w:val="1"/>
          <w:wAfter w:w="29" w:type="dxa"/>
          <w:tblHeader/>
        </w:trPr>
        <w:tc>
          <w:tcPr>
            <w:tcW w:w="3894" w:type="dxa"/>
          </w:tcPr>
          <w:p w:rsidR="00F13BA7" w:rsidRPr="00D36B78" w:rsidRDefault="00F13BA7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13BA7" w:rsidRPr="00D36B78" w:rsidRDefault="009F14B1" w:rsidP="009F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F13BA7" w:rsidRPr="00D36B78" w:rsidRDefault="00F13BA7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13BA7" w:rsidRPr="00D36B78" w:rsidRDefault="00F13BA7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F13BA7" w:rsidRPr="00D36B78" w:rsidRDefault="00F13BA7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F13BA7" w:rsidRPr="00D36B78" w:rsidRDefault="009F14B1" w:rsidP="009F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3" w:type="dxa"/>
            <w:gridSpan w:val="3"/>
          </w:tcPr>
          <w:p w:rsidR="00F13BA7" w:rsidRPr="00D36B78" w:rsidRDefault="00F13BA7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13BA7" w:rsidRPr="00D36B78" w:rsidRDefault="00F13BA7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13BA7" w:rsidRPr="00D36B78" w:rsidTr="00F21644">
        <w:trPr>
          <w:gridAfter w:val="1"/>
          <w:wAfter w:w="29" w:type="dxa"/>
          <w:tblHeader/>
        </w:trPr>
        <w:tc>
          <w:tcPr>
            <w:tcW w:w="3894" w:type="dxa"/>
          </w:tcPr>
          <w:p w:rsidR="00F13BA7" w:rsidRPr="00D36B78" w:rsidRDefault="00F13BA7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13BA7" w:rsidRPr="00D36B78" w:rsidRDefault="00F13BA7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D04A7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13BA7" w:rsidRPr="00D36B78" w:rsidRDefault="00F13BA7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13BA7" w:rsidRPr="00D36B78" w:rsidRDefault="007D2100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04A7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F13BA7" w:rsidRPr="00D36B78" w:rsidRDefault="00F13BA7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F13BA7" w:rsidRPr="00D36B78" w:rsidRDefault="00F13BA7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D04A7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gridSpan w:val="3"/>
          </w:tcPr>
          <w:p w:rsidR="00F13BA7" w:rsidRPr="00D36B78" w:rsidRDefault="00F13BA7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13BA7" w:rsidRPr="00D36B78" w:rsidRDefault="007D2100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04A7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40322" w:rsidRPr="00D36B78" w:rsidTr="00F21644">
        <w:trPr>
          <w:gridAfter w:val="1"/>
          <w:wAfter w:w="29" w:type="dxa"/>
          <w:tblHeader/>
        </w:trPr>
        <w:tc>
          <w:tcPr>
            <w:tcW w:w="3894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1" w:type="dxa"/>
            <w:gridSpan w:val="9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0322" w:rsidRPr="00D36B78" w:rsidTr="00F21644">
        <w:trPr>
          <w:gridAfter w:val="1"/>
          <w:wAfter w:w="29" w:type="dxa"/>
        </w:trPr>
        <w:tc>
          <w:tcPr>
            <w:tcW w:w="3894" w:type="dxa"/>
          </w:tcPr>
          <w:p w:rsidR="00640322" w:rsidRPr="00D36B78" w:rsidRDefault="00640322" w:rsidP="00F2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"/>
              <w:rPr>
                <w:rFonts w:ascii="Angsana New" w:hAnsi="Angsana New"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3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0322" w:rsidRPr="00D36B78" w:rsidTr="00F21644">
        <w:trPr>
          <w:gridAfter w:val="1"/>
          <w:wAfter w:w="29" w:type="dxa"/>
        </w:trPr>
        <w:tc>
          <w:tcPr>
            <w:tcW w:w="3894" w:type="dxa"/>
          </w:tcPr>
          <w:p w:rsidR="00640322" w:rsidRPr="00D36B78" w:rsidRDefault="00640322" w:rsidP="00F2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"/>
              <w:rPr>
                <w:rFonts w:ascii="Angsana New" w:hAnsi="Angsana New"/>
                <w:i/>
                <w:iCs/>
                <w:color w:val="000000"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color w:val="000000"/>
                <w:spacing w:val="-4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3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40322" w:rsidRPr="00D36B78" w:rsidRDefault="00640322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647E" w:rsidRPr="00D36B78" w:rsidTr="00F21644">
        <w:trPr>
          <w:gridAfter w:val="1"/>
          <w:wAfter w:w="29" w:type="dxa"/>
        </w:trPr>
        <w:tc>
          <w:tcPr>
            <w:tcW w:w="3894" w:type="dxa"/>
          </w:tcPr>
          <w:p w:rsidR="0077647E" w:rsidRPr="00D36B78" w:rsidRDefault="0077647E" w:rsidP="00F2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70" w:type="dxa"/>
          </w:tcPr>
          <w:p w:rsidR="0077647E" w:rsidRPr="00781B91" w:rsidRDefault="00C2148A" w:rsidP="00C2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right="-27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10,952</w:t>
            </w:r>
          </w:p>
        </w:tc>
        <w:tc>
          <w:tcPr>
            <w:tcW w:w="270" w:type="dxa"/>
          </w:tcPr>
          <w:p w:rsidR="0077647E" w:rsidRPr="00D36B78" w:rsidRDefault="0077647E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77647E" w:rsidRPr="00345D95" w:rsidRDefault="008056E4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7647E" w:rsidRPr="00D36B78" w:rsidRDefault="0077647E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4" w:type="dxa"/>
          </w:tcPr>
          <w:p w:rsidR="0077647E" w:rsidRPr="00781B91" w:rsidRDefault="00C2148A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10,952</w:t>
            </w:r>
          </w:p>
        </w:tc>
        <w:tc>
          <w:tcPr>
            <w:tcW w:w="283" w:type="dxa"/>
            <w:gridSpan w:val="3"/>
          </w:tcPr>
          <w:p w:rsidR="0077647E" w:rsidRPr="00D36B78" w:rsidRDefault="0077647E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77647E" w:rsidRPr="00345D95" w:rsidRDefault="008056E4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647E" w:rsidRPr="00D36B78" w:rsidTr="00F21644">
        <w:trPr>
          <w:gridAfter w:val="1"/>
          <w:wAfter w:w="29" w:type="dxa"/>
        </w:trPr>
        <w:tc>
          <w:tcPr>
            <w:tcW w:w="3894" w:type="dxa"/>
          </w:tcPr>
          <w:p w:rsidR="0077647E" w:rsidRPr="00D36B78" w:rsidRDefault="0077647E" w:rsidP="00F2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เครื่องจักร อุปกรณ์และเครื่องมือเครื่องใช้</w:t>
            </w:r>
          </w:p>
        </w:tc>
        <w:tc>
          <w:tcPr>
            <w:tcW w:w="1170" w:type="dxa"/>
          </w:tcPr>
          <w:p w:rsidR="0077647E" w:rsidRPr="00781B91" w:rsidRDefault="00C2148A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21,246</w:t>
            </w:r>
          </w:p>
        </w:tc>
        <w:tc>
          <w:tcPr>
            <w:tcW w:w="270" w:type="dxa"/>
          </w:tcPr>
          <w:p w:rsidR="0077647E" w:rsidRPr="00FB020F" w:rsidRDefault="0077647E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</w:tcPr>
          <w:p w:rsidR="0077647E" w:rsidRPr="00345D95" w:rsidRDefault="008056E4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1,166</w:t>
            </w:r>
          </w:p>
        </w:tc>
        <w:tc>
          <w:tcPr>
            <w:tcW w:w="270" w:type="dxa"/>
          </w:tcPr>
          <w:p w:rsidR="0077647E" w:rsidRPr="00FB020F" w:rsidRDefault="0077647E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62" w:right="-241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64" w:type="dxa"/>
          </w:tcPr>
          <w:p w:rsidR="0077647E" w:rsidRPr="00781B91" w:rsidRDefault="00C2148A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21,246</w:t>
            </w:r>
          </w:p>
        </w:tc>
        <w:tc>
          <w:tcPr>
            <w:tcW w:w="283" w:type="dxa"/>
            <w:gridSpan w:val="3"/>
          </w:tcPr>
          <w:p w:rsidR="0077647E" w:rsidRPr="00FB020F" w:rsidRDefault="0077647E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34" w:type="dxa"/>
          </w:tcPr>
          <w:p w:rsidR="0077647E" w:rsidRPr="00345D95" w:rsidRDefault="008056E4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1,166</w:t>
            </w:r>
          </w:p>
        </w:tc>
      </w:tr>
      <w:tr w:rsidR="0077647E" w:rsidRPr="00D36B78" w:rsidTr="00F21644">
        <w:trPr>
          <w:gridAfter w:val="1"/>
          <w:wAfter w:w="29" w:type="dxa"/>
        </w:trPr>
        <w:tc>
          <w:tcPr>
            <w:tcW w:w="3894" w:type="dxa"/>
          </w:tcPr>
          <w:p w:rsidR="0077647E" w:rsidRPr="00D36B78" w:rsidRDefault="0077647E" w:rsidP="00F2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345D95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7647E" w:rsidRPr="00781B91" w:rsidRDefault="00C2148A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:rsidR="0077647E" w:rsidRPr="00FB020F" w:rsidRDefault="0077647E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7647E" w:rsidRPr="00345D95" w:rsidRDefault="0077647E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7647E" w:rsidRPr="00FB020F" w:rsidRDefault="0077647E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62" w:right="-241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77647E" w:rsidRPr="00781B91" w:rsidRDefault="00C2148A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54</w:t>
            </w:r>
          </w:p>
        </w:tc>
        <w:tc>
          <w:tcPr>
            <w:tcW w:w="283" w:type="dxa"/>
            <w:gridSpan w:val="3"/>
          </w:tcPr>
          <w:p w:rsidR="0077647E" w:rsidRPr="00FB020F" w:rsidRDefault="0077647E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647E" w:rsidRPr="00345D95" w:rsidRDefault="0077647E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647E" w:rsidRPr="00D36B78" w:rsidTr="00F21644">
        <w:trPr>
          <w:gridAfter w:val="1"/>
          <w:wAfter w:w="29" w:type="dxa"/>
        </w:trPr>
        <w:tc>
          <w:tcPr>
            <w:tcW w:w="3894" w:type="dxa"/>
          </w:tcPr>
          <w:p w:rsidR="0077647E" w:rsidRPr="00D36B78" w:rsidRDefault="0077647E" w:rsidP="00F2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7647E" w:rsidRPr="00781B91" w:rsidRDefault="00C2148A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32,252</w:t>
            </w:r>
          </w:p>
        </w:tc>
        <w:tc>
          <w:tcPr>
            <w:tcW w:w="270" w:type="dxa"/>
          </w:tcPr>
          <w:p w:rsidR="0077647E" w:rsidRPr="00781B91" w:rsidRDefault="0077647E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62" w:right="-24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7647E" w:rsidRPr="00345D95" w:rsidRDefault="008056E4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1,166</w:t>
            </w:r>
          </w:p>
        </w:tc>
        <w:tc>
          <w:tcPr>
            <w:tcW w:w="270" w:type="dxa"/>
          </w:tcPr>
          <w:p w:rsidR="0077647E" w:rsidRPr="00781B91" w:rsidRDefault="0077647E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62" w:right="-24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:rsidR="0077647E" w:rsidRPr="00781B91" w:rsidRDefault="00C2148A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44" w:right="-27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32,252</w:t>
            </w:r>
          </w:p>
        </w:tc>
        <w:tc>
          <w:tcPr>
            <w:tcW w:w="283" w:type="dxa"/>
            <w:gridSpan w:val="3"/>
          </w:tcPr>
          <w:p w:rsidR="0077647E" w:rsidRPr="00D36B78" w:rsidRDefault="0077647E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62" w:right="-24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7647E" w:rsidRPr="00345D95" w:rsidRDefault="008056E4" w:rsidP="009F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1,166</w:t>
            </w:r>
          </w:p>
        </w:tc>
      </w:tr>
      <w:tr w:rsidR="00206E0A" w:rsidRPr="00D36B78" w:rsidTr="00F21644">
        <w:tc>
          <w:tcPr>
            <w:tcW w:w="3894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65" w:hanging="180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1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3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31FC0" w:rsidRPr="00D36B78" w:rsidTr="00F21644">
        <w:tc>
          <w:tcPr>
            <w:tcW w:w="3894" w:type="dxa"/>
          </w:tcPr>
          <w:p w:rsidR="00631FC0" w:rsidRPr="00D36B78" w:rsidRDefault="00631FC0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vAlign w:val="center"/>
          </w:tcPr>
          <w:p w:rsidR="00631FC0" w:rsidRDefault="00C2148A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</w:t>
            </w:r>
            <w:r w:rsidR="00BD0E37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70" w:type="dxa"/>
          </w:tcPr>
          <w:p w:rsidR="00631FC0" w:rsidRPr="00BD7F27" w:rsidRDefault="00631FC0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31FC0" w:rsidRPr="00345D95" w:rsidRDefault="00631FC0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24,528</w:t>
            </w:r>
          </w:p>
        </w:tc>
        <w:tc>
          <w:tcPr>
            <w:tcW w:w="270" w:type="dxa"/>
          </w:tcPr>
          <w:p w:rsidR="00631FC0" w:rsidRPr="00D36B78" w:rsidRDefault="00631FC0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631FC0" w:rsidRDefault="00BD0E37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25,589</w:t>
            </w:r>
          </w:p>
        </w:tc>
        <w:tc>
          <w:tcPr>
            <w:tcW w:w="270" w:type="dxa"/>
          </w:tcPr>
          <w:p w:rsidR="00631FC0" w:rsidRPr="00BD7F27" w:rsidRDefault="00631FC0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:rsidR="00631FC0" w:rsidRPr="00345D95" w:rsidRDefault="00631FC0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23,359</w:t>
            </w:r>
          </w:p>
        </w:tc>
      </w:tr>
      <w:tr w:rsidR="00631FC0" w:rsidRPr="00D36B78" w:rsidTr="00F21644">
        <w:tc>
          <w:tcPr>
            <w:tcW w:w="3894" w:type="dxa"/>
          </w:tcPr>
          <w:p w:rsidR="00631FC0" w:rsidRPr="00D36B78" w:rsidRDefault="00631FC0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  <w:vAlign w:val="center"/>
          </w:tcPr>
          <w:p w:rsidR="00631FC0" w:rsidRPr="00631FC0" w:rsidRDefault="00C2148A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43,225</w:t>
            </w:r>
          </w:p>
        </w:tc>
        <w:tc>
          <w:tcPr>
            <w:tcW w:w="270" w:type="dxa"/>
          </w:tcPr>
          <w:p w:rsidR="00631FC0" w:rsidRPr="00BD7F27" w:rsidRDefault="00631FC0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31FC0" w:rsidRPr="00345D95" w:rsidRDefault="00631FC0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44,602</w:t>
            </w:r>
          </w:p>
        </w:tc>
        <w:tc>
          <w:tcPr>
            <w:tcW w:w="270" w:type="dxa"/>
          </w:tcPr>
          <w:p w:rsidR="00631FC0" w:rsidRPr="00D36B78" w:rsidRDefault="00631FC0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631FC0" w:rsidRPr="00631FC0" w:rsidRDefault="00C2148A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42,692</w:t>
            </w:r>
          </w:p>
        </w:tc>
        <w:tc>
          <w:tcPr>
            <w:tcW w:w="270" w:type="dxa"/>
          </w:tcPr>
          <w:p w:rsidR="00631FC0" w:rsidRPr="00BD7F27" w:rsidRDefault="00631FC0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:rsidR="00631FC0" w:rsidRPr="00345D95" w:rsidRDefault="00631FC0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43,783</w:t>
            </w:r>
          </w:p>
        </w:tc>
      </w:tr>
      <w:tr w:rsidR="00631FC0" w:rsidRPr="00D36B78" w:rsidTr="00F21644">
        <w:tc>
          <w:tcPr>
            <w:tcW w:w="3894" w:type="dxa"/>
          </w:tcPr>
          <w:p w:rsidR="00631FC0" w:rsidRPr="00D36B78" w:rsidRDefault="00631FC0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70" w:type="dxa"/>
            <w:vAlign w:val="center"/>
          </w:tcPr>
          <w:p w:rsidR="00631FC0" w:rsidRPr="00631FC0" w:rsidRDefault="00C2148A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57,942</w:t>
            </w:r>
          </w:p>
        </w:tc>
        <w:tc>
          <w:tcPr>
            <w:tcW w:w="270" w:type="dxa"/>
          </w:tcPr>
          <w:p w:rsidR="00631FC0" w:rsidRPr="00BD7F27" w:rsidRDefault="00631FC0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31FC0" w:rsidRPr="00345D95" w:rsidRDefault="00631FC0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60,979</w:t>
            </w:r>
          </w:p>
        </w:tc>
        <w:tc>
          <w:tcPr>
            <w:tcW w:w="270" w:type="dxa"/>
          </w:tcPr>
          <w:p w:rsidR="00631FC0" w:rsidRPr="00D36B78" w:rsidRDefault="00631FC0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631FC0" w:rsidRPr="00631FC0" w:rsidRDefault="00C2148A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57,942</w:t>
            </w:r>
          </w:p>
        </w:tc>
        <w:tc>
          <w:tcPr>
            <w:tcW w:w="270" w:type="dxa"/>
          </w:tcPr>
          <w:p w:rsidR="00631FC0" w:rsidRPr="00BD7F27" w:rsidRDefault="00631FC0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:rsidR="00631FC0" w:rsidRPr="00345D95" w:rsidRDefault="00631FC0" w:rsidP="0063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60,979</w:t>
            </w:r>
          </w:p>
        </w:tc>
      </w:tr>
      <w:tr w:rsidR="00554E53" w:rsidRPr="00D36B78" w:rsidTr="00F21644">
        <w:tc>
          <w:tcPr>
            <w:tcW w:w="3894" w:type="dxa"/>
          </w:tcPr>
          <w:p w:rsidR="00554E53" w:rsidRPr="00D36B78" w:rsidRDefault="00554E53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54E53" w:rsidRPr="00781B91" w:rsidRDefault="00BD0E37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127,553</w:t>
            </w:r>
          </w:p>
        </w:tc>
        <w:tc>
          <w:tcPr>
            <w:tcW w:w="270" w:type="dxa"/>
          </w:tcPr>
          <w:p w:rsidR="00554E53" w:rsidRPr="00BD7F27" w:rsidRDefault="00554E53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54E53" w:rsidRPr="00345D95" w:rsidRDefault="00554E53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130,109</w:t>
            </w:r>
          </w:p>
        </w:tc>
        <w:tc>
          <w:tcPr>
            <w:tcW w:w="270" w:type="dxa"/>
          </w:tcPr>
          <w:p w:rsidR="00554E53" w:rsidRPr="00D36B78" w:rsidRDefault="00554E53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54E53" w:rsidRPr="00781B91" w:rsidRDefault="00BD0E37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126,223</w:t>
            </w:r>
          </w:p>
        </w:tc>
        <w:tc>
          <w:tcPr>
            <w:tcW w:w="270" w:type="dxa"/>
          </w:tcPr>
          <w:p w:rsidR="00554E53" w:rsidRPr="00BD7F27" w:rsidRDefault="00554E53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54E53" w:rsidRPr="00345D95" w:rsidRDefault="00554E53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128,121</w:t>
            </w:r>
          </w:p>
        </w:tc>
      </w:tr>
    </w:tbl>
    <w:p w:rsidR="008B18E6" w:rsidRPr="00AB4CA7" w:rsidRDefault="008B18E6" w:rsidP="00AB4CA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3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94"/>
        <w:gridCol w:w="1170"/>
        <w:gridCol w:w="270"/>
        <w:gridCol w:w="1170"/>
        <w:gridCol w:w="270"/>
        <w:gridCol w:w="1170"/>
        <w:gridCol w:w="270"/>
        <w:gridCol w:w="1170"/>
      </w:tblGrid>
      <w:tr w:rsidR="001C5531" w:rsidRPr="00D36B78" w:rsidTr="00F21644">
        <w:trPr>
          <w:tblHeader/>
        </w:trPr>
        <w:tc>
          <w:tcPr>
            <w:tcW w:w="3894" w:type="dxa"/>
          </w:tcPr>
          <w:p w:rsidR="001C5531" w:rsidRPr="001C5531" w:rsidRDefault="001C5531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1C5531" w:rsidRPr="001C5531" w:rsidRDefault="001C5531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1C5531" w:rsidRPr="001C5531" w:rsidRDefault="001C5531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1C5531" w:rsidRPr="001C5531" w:rsidRDefault="001C5531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1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1C5531" w:rsidRPr="001C5531" w:rsidRDefault="001C5531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1C5531" w:rsidRPr="001C5531" w:rsidRDefault="001C5531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35" w:right="-13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1C5531" w:rsidRPr="001C5531" w:rsidRDefault="001C5531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1C5531" w:rsidRPr="001C5531" w:rsidRDefault="001C5531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32"/>
              <w:rPr>
                <w:rFonts w:ascii="Angsana New" w:hAnsi="Angsana New"/>
                <w:color w:val="000000"/>
                <w:spacing w:val="-4"/>
                <w:sz w:val="16"/>
                <w:szCs w:val="16"/>
                <w:highlight w:val="yellow"/>
              </w:rPr>
            </w:pPr>
          </w:p>
        </w:tc>
      </w:tr>
      <w:tr w:rsidR="00206E0A" w:rsidRPr="00D36B78" w:rsidTr="00F21644">
        <w:trPr>
          <w:tblHeader/>
        </w:trPr>
        <w:tc>
          <w:tcPr>
            <w:tcW w:w="3894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32"/>
              <w:rPr>
                <w:rFonts w:ascii="Angsana New" w:hAnsi="Angsana New"/>
                <w:color w:val="000000"/>
                <w:spacing w:val="-4"/>
                <w:sz w:val="30"/>
                <w:szCs w:val="30"/>
                <w:highlight w:val="yellow"/>
              </w:rPr>
            </w:pPr>
          </w:p>
        </w:tc>
      </w:tr>
      <w:tr w:rsidR="00206E0A" w:rsidRPr="00D36B78" w:rsidTr="00F21644">
        <w:trPr>
          <w:tblHeader/>
        </w:trPr>
        <w:tc>
          <w:tcPr>
            <w:tcW w:w="3894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11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6E0A" w:rsidRPr="00D36B78" w:rsidRDefault="00206E0A" w:rsidP="0020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32"/>
              <w:rPr>
                <w:rFonts w:ascii="Angsana New" w:hAnsi="Angsana New"/>
                <w:color w:val="000000"/>
                <w:spacing w:val="-4"/>
                <w:sz w:val="30"/>
                <w:szCs w:val="30"/>
                <w:highlight w:val="yellow"/>
              </w:rPr>
            </w:pPr>
          </w:p>
        </w:tc>
      </w:tr>
      <w:tr w:rsidR="00554E53" w:rsidRPr="00D36B78" w:rsidTr="00F21644">
        <w:trPr>
          <w:tblHeader/>
        </w:trPr>
        <w:tc>
          <w:tcPr>
            <w:tcW w:w="3894" w:type="dxa"/>
          </w:tcPr>
          <w:p w:rsidR="00554E53" w:rsidRPr="00D36B78" w:rsidRDefault="00554E53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D36B78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54E53" w:rsidRPr="00781B91" w:rsidRDefault="00C2148A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37,897</w:t>
            </w:r>
          </w:p>
        </w:tc>
        <w:tc>
          <w:tcPr>
            <w:tcW w:w="270" w:type="dxa"/>
          </w:tcPr>
          <w:p w:rsidR="00554E53" w:rsidRPr="00BD7F27" w:rsidRDefault="00554E53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54E53" w:rsidRPr="00345D95" w:rsidRDefault="00554E53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40,306</w:t>
            </w:r>
          </w:p>
        </w:tc>
        <w:tc>
          <w:tcPr>
            <w:tcW w:w="270" w:type="dxa"/>
          </w:tcPr>
          <w:p w:rsidR="00554E53" w:rsidRPr="00FB020F" w:rsidRDefault="00554E53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54E53" w:rsidRPr="00781B91" w:rsidRDefault="00C2148A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33,622</w:t>
            </w:r>
          </w:p>
        </w:tc>
        <w:tc>
          <w:tcPr>
            <w:tcW w:w="270" w:type="dxa"/>
          </w:tcPr>
          <w:p w:rsidR="00554E53" w:rsidRPr="00FB020F" w:rsidRDefault="00554E53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54E53" w:rsidRPr="00345D95" w:rsidRDefault="00554E53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 w:rsidRPr="00345D95">
              <w:rPr>
                <w:rFonts w:ascii="Angsana New" w:hAnsi="Angsana New"/>
                <w:sz w:val="30"/>
                <w:szCs w:val="30"/>
              </w:rPr>
              <w:t>36,030</w:t>
            </w:r>
          </w:p>
        </w:tc>
      </w:tr>
      <w:tr w:rsidR="00554E53" w:rsidRPr="00D36B78" w:rsidTr="00F21644">
        <w:trPr>
          <w:tblHeader/>
        </w:trPr>
        <w:tc>
          <w:tcPr>
            <w:tcW w:w="3894" w:type="dxa"/>
          </w:tcPr>
          <w:p w:rsidR="00554E53" w:rsidRPr="00D36B78" w:rsidRDefault="00554E53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54E53" w:rsidRPr="00781B91" w:rsidRDefault="00C2148A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37,897</w:t>
            </w:r>
          </w:p>
        </w:tc>
        <w:tc>
          <w:tcPr>
            <w:tcW w:w="270" w:type="dxa"/>
          </w:tcPr>
          <w:p w:rsidR="00554E53" w:rsidRPr="00FB020F" w:rsidRDefault="00554E53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54E53" w:rsidRPr="00345D95" w:rsidRDefault="00554E53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40,306</w:t>
            </w:r>
          </w:p>
        </w:tc>
        <w:tc>
          <w:tcPr>
            <w:tcW w:w="270" w:type="dxa"/>
          </w:tcPr>
          <w:p w:rsidR="00554E53" w:rsidRPr="00FB020F" w:rsidRDefault="00554E53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54E53" w:rsidRPr="00781B91" w:rsidRDefault="00C2148A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33,622</w:t>
            </w:r>
          </w:p>
        </w:tc>
        <w:tc>
          <w:tcPr>
            <w:tcW w:w="270" w:type="dxa"/>
          </w:tcPr>
          <w:p w:rsidR="00554E53" w:rsidRPr="00FB020F" w:rsidRDefault="00554E53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54E53" w:rsidRPr="00345D95" w:rsidRDefault="00554E53" w:rsidP="0055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</w:rPr>
              <w:t>36,030</w:t>
            </w:r>
          </w:p>
        </w:tc>
      </w:tr>
    </w:tbl>
    <w:p w:rsidR="000E11D7" w:rsidRPr="00D36B78" w:rsidRDefault="000E11D7" w:rsidP="002F6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54E53" w:rsidRPr="00345D95" w:rsidRDefault="00554E53" w:rsidP="00554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z w:val="30"/>
          <w:szCs w:val="30"/>
        </w:rPr>
      </w:pPr>
      <w:r w:rsidRPr="00345D95">
        <w:rPr>
          <w:rFonts w:ascii="Angsana New" w:hAnsi="Angsana New"/>
          <w:sz w:val="30"/>
          <w:szCs w:val="30"/>
          <w:cs/>
        </w:rPr>
        <w:t>บริษัททำสัญญาเช่าที่ดิน</w:t>
      </w:r>
      <w:r w:rsidRPr="00345D95">
        <w:rPr>
          <w:rFonts w:ascii="Angsana New" w:hAnsi="Angsana New"/>
          <w:color w:val="FFFFFF"/>
          <w:sz w:val="30"/>
          <w:szCs w:val="30"/>
        </w:rPr>
        <w:t>.</w:t>
      </w:r>
      <w:r w:rsidRPr="00345D95">
        <w:rPr>
          <w:rFonts w:ascii="Angsana New" w:hAnsi="Angsana New"/>
          <w:sz w:val="30"/>
          <w:szCs w:val="30"/>
          <w:cs/>
        </w:rPr>
        <w:t>อาคาร</w:t>
      </w:r>
      <w:r w:rsidRPr="00345D95">
        <w:rPr>
          <w:rFonts w:ascii="Angsana New" w:hAnsi="Angsana New"/>
          <w:color w:val="FFFFFF"/>
          <w:sz w:val="30"/>
          <w:szCs w:val="30"/>
        </w:rPr>
        <w:t>.</w:t>
      </w:r>
      <w:r w:rsidRPr="00345D95">
        <w:rPr>
          <w:rFonts w:ascii="Angsana New" w:hAnsi="Angsana New"/>
          <w:sz w:val="30"/>
          <w:szCs w:val="30"/>
          <w:cs/>
        </w:rPr>
        <w:t xml:space="preserve">สิ่งปลูกสร้างและสินทรัพย์อื่นเพื่อใช้ในการดำเนินงานของกิจการหลายสัญญามีกำหนดระยะเวลาตั้งแต่ </w:t>
      </w:r>
      <w:r w:rsidRPr="00345D95">
        <w:rPr>
          <w:rFonts w:ascii="Angsana New" w:hAnsi="Angsana New"/>
          <w:sz w:val="30"/>
          <w:szCs w:val="30"/>
        </w:rPr>
        <w:t xml:space="preserve">1 </w:t>
      </w:r>
      <w:r w:rsidRPr="00345D95">
        <w:rPr>
          <w:rFonts w:ascii="Angsana New" w:hAnsi="Angsana New"/>
          <w:sz w:val="30"/>
          <w:szCs w:val="30"/>
          <w:cs/>
        </w:rPr>
        <w:t>ปี</w:t>
      </w:r>
      <w:r w:rsidRPr="00345D95">
        <w:rPr>
          <w:rFonts w:ascii="Angsana New" w:hAnsi="Angsana New"/>
          <w:color w:val="FFFFFF"/>
          <w:sz w:val="30"/>
          <w:szCs w:val="30"/>
        </w:rPr>
        <w:t>.</w:t>
      </w:r>
      <w:r w:rsidRPr="00345D95">
        <w:rPr>
          <w:rFonts w:ascii="Angsana New" w:hAnsi="Angsana New"/>
          <w:sz w:val="30"/>
          <w:szCs w:val="30"/>
          <w:cs/>
        </w:rPr>
        <w:t xml:space="preserve">ถึง </w:t>
      </w:r>
      <w:r w:rsidRPr="00345D95">
        <w:rPr>
          <w:rFonts w:ascii="Angsana New" w:hAnsi="Angsana New"/>
          <w:sz w:val="30"/>
          <w:szCs w:val="30"/>
        </w:rPr>
        <w:t>30</w:t>
      </w:r>
      <w:r w:rsidRPr="00345D95">
        <w:rPr>
          <w:rFonts w:ascii="Angsana New" w:hAnsi="Angsana New"/>
          <w:sz w:val="30"/>
          <w:szCs w:val="30"/>
          <w:cs/>
        </w:rPr>
        <w:t xml:space="preserve"> ปี โดยสัญญาสิ้นสุดในระยะเวลาต่างๆ กันจนถึงเดือนธันวาคม </w:t>
      </w:r>
      <w:r w:rsidRPr="00345D95">
        <w:rPr>
          <w:rFonts w:ascii="Angsana New" w:hAnsi="Angsana New"/>
          <w:sz w:val="30"/>
          <w:szCs w:val="30"/>
        </w:rPr>
        <w:t>2581</w:t>
      </w:r>
    </w:p>
    <w:p w:rsidR="00264AE0" w:rsidRPr="00345D95" w:rsidRDefault="00264AE0" w:rsidP="00554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264AE0" w:rsidRDefault="00264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p w:rsidR="00EB73ED" w:rsidRPr="007D0A53" w:rsidRDefault="00E2080C" w:rsidP="002833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D0A53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8B6F23" w:rsidRPr="007D0A53">
        <w:rPr>
          <w:rFonts w:ascii="Angsana New" w:hAnsi="Angsana New" w:cs="Angsana New"/>
          <w:b/>
          <w:bCs/>
          <w:sz w:val="30"/>
          <w:szCs w:val="30"/>
        </w:rPr>
        <w:t>5</w:t>
      </w:r>
      <w:r w:rsidRPr="007D0A53">
        <w:rPr>
          <w:rFonts w:ascii="Angsana New" w:hAnsi="Angsana New" w:cs="Angsana New"/>
          <w:b/>
          <w:bCs/>
          <w:sz w:val="30"/>
          <w:szCs w:val="30"/>
        </w:rPr>
        <w:tab/>
      </w:r>
      <w:r w:rsidR="00336E0F" w:rsidRPr="007D0A53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:rsidR="00EF6B86" w:rsidRPr="007D0A53" w:rsidRDefault="00EF6B86" w:rsidP="004F2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18"/>
        <w:jc w:val="center"/>
        <w:outlineLvl w:val="0"/>
        <w:rPr>
          <w:rFonts w:ascii="Angsana New" w:hAnsi="Angsana New"/>
          <w:sz w:val="30"/>
          <w:szCs w:val="30"/>
        </w:rPr>
      </w:pPr>
    </w:p>
    <w:p w:rsidR="00433BEE" w:rsidRPr="007D0A53" w:rsidRDefault="00433BEE" w:rsidP="00433BEE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3" w:right="-18" w:hanging="426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7D0A53">
        <w:rPr>
          <w:rFonts w:ascii="Angsana New" w:hAnsi="Angsana New"/>
          <w:color w:val="000000"/>
          <w:sz w:val="30"/>
          <w:szCs w:val="30"/>
          <w:cs/>
        </w:rPr>
        <w:t>พนักงาน</w:t>
      </w:r>
      <w:r w:rsidR="007D0A53">
        <w:rPr>
          <w:rFonts w:ascii="Angsana New" w:hAnsi="Angsana New" w:hint="cs"/>
          <w:color w:val="000000"/>
          <w:sz w:val="30"/>
          <w:szCs w:val="30"/>
          <w:cs/>
        </w:rPr>
        <w:t>ที่บริษัทเลิกจ้างจำนวน</w:t>
      </w:r>
      <w:r w:rsidRPr="007D0A53">
        <w:rPr>
          <w:rFonts w:ascii="Angsana New" w:hAnsi="Angsana New"/>
          <w:color w:val="000000"/>
          <w:sz w:val="30"/>
          <w:szCs w:val="30"/>
          <w:cs/>
        </w:rPr>
        <w:t xml:space="preserve"> 5 ราย ได้ฟ้องร้องบริษัทว่าเลิกจ้างไม่เป็นธรรม ทุนทรัพย์ฟ้องร้องรวมทั้งสิ้นประมาณ 9</w:t>
      </w:r>
      <w:r w:rsidR="00C40AB7">
        <w:rPr>
          <w:rFonts w:ascii="Angsana New" w:hAnsi="Angsana New"/>
          <w:color w:val="000000"/>
          <w:sz w:val="30"/>
          <w:szCs w:val="30"/>
        </w:rPr>
        <w:t>.0</w:t>
      </w:r>
      <w:r w:rsidRPr="007D0A53">
        <w:rPr>
          <w:rFonts w:ascii="Angsana New" w:hAnsi="Angsana New"/>
          <w:color w:val="000000"/>
          <w:sz w:val="30"/>
          <w:szCs w:val="30"/>
          <w:cs/>
        </w:rPr>
        <w:t xml:space="preserve"> ล้านบา</w:t>
      </w:r>
      <w:r w:rsidR="007D0A53" w:rsidRPr="007D0A53">
        <w:rPr>
          <w:rFonts w:ascii="Angsana New" w:hAnsi="Angsana New"/>
          <w:color w:val="000000"/>
          <w:sz w:val="30"/>
          <w:szCs w:val="30"/>
          <w:cs/>
        </w:rPr>
        <w:t>ท ศาลชั้นต้นและศาลอุทธรณ์คดีชำน</w:t>
      </w:r>
      <w:r w:rsidR="007D0A53" w:rsidRPr="007D0A53">
        <w:rPr>
          <w:rFonts w:ascii="Angsana New" w:hAnsi="Angsana New" w:hint="cs"/>
          <w:color w:val="000000"/>
          <w:sz w:val="30"/>
          <w:szCs w:val="30"/>
          <w:cs/>
        </w:rPr>
        <w:t>ั</w:t>
      </w:r>
      <w:r w:rsidRPr="007D0A53">
        <w:rPr>
          <w:rFonts w:ascii="Angsana New" w:hAnsi="Angsana New"/>
          <w:color w:val="000000"/>
          <w:sz w:val="30"/>
          <w:szCs w:val="30"/>
          <w:cs/>
        </w:rPr>
        <w:t>ญพิเศษพิพากษาให้บริษัทชนะคดี โดยพิพากษายกฟ้องพนักงานทั้งหมด</w:t>
      </w:r>
      <w:r w:rsidRPr="007D0A53">
        <w:rPr>
          <w:rFonts w:ascii="Angsana New" w:hAnsi="Angsana New"/>
          <w:color w:val="000000"/>
          <w:sz w:val="30"/>
          <w:szCs w:val="30"/>
        </w:rPr>
        <w:t xml:space="preserve"> </w:t>
      </w:r>
      <w:r w:rsidRPr="007D0A53">
        <w:rPr>
          <w:rFonts w:ascii="Angsana New" w:hAnsi="Angsana New"/>
          <w:color w:val="000000"/>
          <w:sz w:val="30"/>
          <w:szCs w:val="30"/>
          <w:cs/>
        </w:rPr>
        <w:t>ซึ่งพนักงานดังกล่าวได้ขออนุญาตยื่นฎีกาต่อศาลฎีกา ปัจจุบันคดีความอยู่ระหว่างการพิจารณาในชั้นศาลฎีกา</w:t>
      </w:r>
    </w:p>
    <w:p w:rsidR="00993AB5" w:rsidRPr="00987CEC" w:rsidRDefault="00993AB5" w:rsidP="007D0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16"/>
          <w:szCs w:val="16"/>
          <w:highlight w:val="yellow"/>
          <w:cs/>
        </w:rPr>
      </w:pPr>
    </w:p>
    <w:p w:rsidR="00433BEE" w:rsidRPr="007D0A53" w:rsidRDefault="00433BEE" w:rsidP="00433BEE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7D0A53">
        <w:rPr>
          <w:rFonts w:ascii="Angsana New" w:hAnsi="Angsana New"/>
          <w:sz w:val="30"/>
          <w:szCs w:val="30"/>
          <w:cs/>
        </w:rPr>
        <w:t>พนักงาน</w:t>
      </w:r>
      <w:r w:rsidR="007D0A53" w:rsidRPr="007D0A53">
        <w:rPr>
          <w:rFonts w:ascii="Angsana New" w:hAnsi="Angsana New" w:hint="cs"/>
          <w:sz w:val="30"/>
          <w:szCs w:val="30"/>
          <w:cs/>
        </w:rPr>
        <w:t>ที่บริษัทเลิกจ้างจำนวน</w:t>
      </w:r>
      <w:r w:rsidRPr="007D0A53">
        <w:rPr>
          <w:rFonts w:ascii="Angsana New" w:hAnsi="Angsana New"/>
          <w:sz w:val="30"/>
          <w:szCs w:val="30"/>
          <w:cs/>
        </w:rPr>
        <w:t xml:space="preserve"> 1 ราย ได้ฟ้องร้องบริษัทว่าเลิกจ้างไม่เป็นธ</w:t>
      </w:r>
      <w:r w:rsidR="00C40AB7">
        <w:rPr>
          <w:rFonts w:ascii="Angsana New" w:hAnsi="Angsana New"/>
          <w:sz w:val="30"/>
          <w:szCs w:val="30"/>
          <w:cs/>
        </w:rPr>
        <w:t>รรม ทุนทรัพย์ฟ้องร้องประมาณ 1.</w:t>
      </w:r>
      <w:r w:rsidR="00C40AB7">
        <w:rPr>
          <w:rFonts w:ascii="Angsana New" w:hAnsi="Angsana New"/>
          <w:sz w:val="30"/>
          <w:szCs w:val="30"/>
        </w:rPr>
        <w:t>2</w:t>
      </w:r>
      <w:r w:rsidRPr="007D0A53">
        <w:rPr>
          <w:rFonts w:ascii="Angsana New" w:hAnsi="Angsana New"/>
          <w:sz w:val="30"/>
          <w:szCs w:val="30"/>
          <w:cs/>
        </w:rPr>
        <w:t xml:space="preserve"> ล้านบาท ปัจจุบันคดีความดังกล่าวอยู่ระหว่างการดำเนินคดีในศาลชั้นต้น </w:t>
      </w:r>
    </w:p>
    <w:p w:rsidR="00264AE0" w:rsidRDefault="00264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</w:p>
    <w:p w:rsidR="00554E53" w:rsidRPr="00FF2565" w:rsidRDefault="008B6F23" w:rsidP="00554E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16</w:t>
      </w:r>
      <w:r w:rsidR="00554E53">
        <w:rPr>
          <w:rFonts w:ascii="Angsana New" w:hAnsi="Angsana New" w:cs="Angsana New"/>
          <w:b/>
          <w:bCs/>
          <w:sz w:val="30"/>
          <w:szCs w:val="30"/>
        </w:rPr>
        <w:tab/>
      </w:r>
      <w:r w:rsidR="00554E53" w:rsidRPr="00FF2565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554E53" w:rsidRPr="00554E53" w:rsidRDefault="00554E53" w:rsidP="00554E53">
      <w:pPr>
        <w:pStyle w:val="block"/>
        <w:spacing w:after="0" w:line="240" w:lineRule="auto"/>
        <w:ind w:left="576" w:right="-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554E53" w:rsidRPr="00554E53" w:rsidRDefault="00554E53" w:rsidP="00F21644">
      <w:pPr>
        <w:pStyle w:val="BodyText"/>
        <w:spacing w:after="0" w:line="240" w:lineRule="auto"/>
        <w:ind w:left="567" w:right="-72"/>
        <w:jc w:val="thaiDistribute"/>
        <w:rPr>
          <w:rFonts w:ascii="Angsana New" w:hAnsi="Angsana New" w:cs="Angsana New"/>
          <w:sz w:val="30"/>
          <w:szCs w:val="30"/>
        </w:rPr>
      </w:pPr>
      <w:r w:rsidRPr="00554E53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มาตรฐานการรายงานทางการเงินที่ออกและปรับปรุงใหม่ที่เกี่ยวกับการดำเนินงานของบริษัท</w:t>
      </w:r>
      <w:r w:rsidRPr="00554E53">
        <w:rPr>
          <w:rFonts w:ascii="Angsana New" w:hAnsi="Angsana New" w:cs="Angsana New"/>
          <w:sz w:val="30"/>
          <w:szCs w:val="30"/>
        </w:rPr>
        <w:t xml:space="preserve"> </w:t>
      </w:r>
      <w:r w:rsidRPr="00554E53">
        <w:rPr>
          <w:rFonts w:ascii="Angsana New" w:hAnsi="Angsana New" w:cs="Angsana New"/>
          <w:sz w:val="30"/>
          <w:szCs w:val="30"/>
          <w:cs/>
        </w:rPr>
        <w:t>ซึ่งคาดว่าจะมีผลกระทบที่มีสาระสำคัญต่องบการเงินของบริษัท เมื่อนำมาถือปฏิบัติเป็นครั้งแรก</w:t>
      </w:r>
      <w:r w:rsidRPr="00554E53">
        <w:rPr>
          <w:rFonts w:ascii="Angsana New" w:hAnsi="Angsana New" w:cs="Angsana New"/>
          <w:sz w:val="30"/>
          <w:szCs w:val="30"/>
        </w:rPr>
        <w:t xml:space="preserve"> </w:t>
      </w:r>
      <w:r w:rsidRPr="00554E53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554E53">
        <w:rPr>
          <w:rFonts w:ascii="Angsana New" w:hAnsi="Angsana New" w:cs="Angsana New"/>
          <w:spacing w:val="8"/>
          <w:sz w:val="30"/>
          <w:szCs w:val="30"/>
          <w:cs/>
        </w:rPr>
        <w:t>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554E53">
        <w:rPr>
          <w:rFonts w:ascii="Angsana New" w:hAnsi="Angsana New" w:cs="Angsana New"/>
          <w:spacing w:val="8"/>
          <w:sz w:val="30"/>
          <w:szCs w:val="30"/>
        </w:rPr>
        <w:t xml:space="preserve"> 1</w:t>
      </w:r>
      <w:r w:rsidRPr="00554E53">
        <w:rPr>
          <w:rFonts w:ascii="Angsana New" w:hAnsi="Angsana New" w:cs="Angsana New"/>
          <w:spacing w:val="8"/>
          <w:sz w:val="30"/>
          <w:szCs w:val="30"/>
          <w:cs/>
        </w:rPr>
        <w:t xml:space="preserve"> มกราคม ในปีดังต่อไปนี้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204"/>
        <w:gridCol w:w="3992"/>
        <w:gridCol w:w="959"/>
      </w:tblGrid>
      <w:tr w:rsidR="00554E53" w:rsidRPr="00FF2565" w:rsidTr="00B46D6D">
        <w:trPr>
          <w:tblHeader/>
        </w:trPr>
        <w:tc>
          <w:tcPr>
            <w:tcW w:w="4248" w:type="dxa"/>
            <w:shd w:val="clear" w:color="auto" w:fill="auto"/>
            <w:vAlign w:val="bottom"/>
          </w:tcPr>
          <w:p w:rsidR="00554E53" w:rsidRPr="00554E53" w:rsidRDefault="00554E53" w:rsidP="005176E9">
            <w:pPr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554E5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32" w:type="dxa"/>
            <w:shd w:val="clear" w:color="auto" w:fill="auto"/>
            <w:vAlign w:val="bottom"/>
          </w:tcPr>
          <w:p w:rsidR="00554E53" w:rsidRPr="00554E53" w:rsidRDefault="00554E53" w:rsidP="005176E9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54E5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63" w:type="dxa"/>
            <w:shd w:val="clear" w:color="auto" w:fill="auto"/>
          </w:tcPr>
          <w:p w:rsidR="00554E53" w:rsidRPr="00554E53" w:rsidRDefault="00554E53" w:rsidP="005176E9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54E5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554E53" w:rsidRPr="00FF2565" w:rsidTr="00B46D6D">
        <w:tc>
          <w:tcPr>
            <w:tcW w:w="4248" w:type="dxa"/>
            <w:shd w:val="clear" w:color="auto" w:fill="auto"/>
          </w:tcPr>
          <w:p w:rsidR="00554E53" w:rsidRPr="00554E53" w:rsidRDefault="00554E53" w:rsidP="005176E9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54E53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032" w:type="dxa"/>
            <w:shd w:val="clear" w:color="auto" w:fill="auto"/>
          </w:tcPr>
          <w:p w:rsidR="00554E53" w:rsidRPr="00554E53" w:rsidRDefault="00554E53" w:rsidP="005176E9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54E53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963" w:type="dxa"/>
            <w:shd w:val="clear" w:color="auto" w:fill="auto"/>
          </w:tcPr>
          <w:p w:rsidR="00554E53" w:rsidRPr="00554E53" w:rsidRDefault="00554E53" w:rsidP="005176E9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554E53" w:rsidRPr="00FF2565" w:rsidTr="00B46D6D">
        <w:tc>
          <w:tcPr>
            <w:tcW w:w="4248" w:type="dxa"/>
            <w:shd w:val="clear" w:color="auto" w:fill="auto"/>
          </w:tcPr>
          <w:p w:rsidR="00554E53" w:rsidRPr="00554E53" w:rsidRDefault="00554E53" w:rsidP="005176E9">
            <w:pPr>
              <w:tabs>
                <w:tab w:val="clear" w:pos="227"/>
                <w:tab w:val="left" w:pos="360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54E53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54E53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032" w:type="dxa"/>
            <w:shd w:val="clear" w:color="auto" w:fill="auto"/>
          </w:tcPr>
          <w:p w:rsidR="00554E53" w:rsidRPr="00554E53" w:rsidRDefault="00554E53" w:rsidP="005176E9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54E53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63" w:type="dxa"/>
            <w:shd w:val="clear" w:color="auto" w:fill="auto"/>
          </w:tcPr>
          <w:p w:rsidR="00554E53" w:rsidRPr="00554E53" w:rsidRDefault="00554E53" w:rsidP="005176E9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554E53" w:rsidRPr="00FF2565" w:rsidTr="00B46D6D">
        <w:tc>
          <w:tcPr>
            <w:tcW w:w="4248" w:type="dxa"/>
            <w:shd w:val="clear" w:color="auto" w:fill="auto"/>
          </w:tcPr>
          <w:p w:rsidR="00554E53" w:rsidRPr="00554E53" w:rsidRDefault="00554E53" w:rsidP="005176E9">
            <w:pPr>
              <w:tabs>
                <w:tab w:val="clear" w:pos="227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54E53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032" w:type="dxa"/>
            <w:shd w:val="clear" w:color="auto" w:fill="auto"/>
          </w:tcPr>
          <w:p w:rsidR="00554E53" w:rsidRPr="00554E53" w:rsidRDefault="00554E53" w:rsidP="005176E9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63" w:type="dxa"/>
            <w:shd w:val="clear" w:color="auto" w:fill="auto"/>
          </w:tcPr>
          <w:p w:rsidR="00554E53" w:rsidRPr="00554E53" w:rsidRDefault="00554E53" w:rsidP="005176E9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0F0634" w:rsidRPr="00FF2565" w:rsidTr="00B46D6D">
        <w:tc>
          <w:tcPr>
            <w:tcW w:w="4248" w:type="dxa"/>
            <w:shd w:val="clear" w:color="auto" w:fill="auto"/>
          </w:tcPr>
          <w:p w:rsidR="000F0634" w:rsidRPr="00554E53" w:rsidRDefault="000F0634" w:rsidP="000F0634">
            <w:pPr>
              <w:tabs>
                <w:tab w:val="clear" w:pos="227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54E53">
              <w:rPr>
                <w:rFonts w:ascii="Angsana New" w:eastAsia="Calibri" w:hAnsi="Angsana New"/>
                <w:sz w:val="30"/>
                <w:szCs w:val="30"/>
              </w:rPr>
              <w:t>1</w:t>
            </w:r>
            <w:r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4032" w:type="dxa"/>
            <w:shd w:val="clear" w:color="auto" w:fill="auto"/>
          </w:tcPr>
          <w:p w:rsidR="000F0634" w:rsidRPr="00554E53" w:rsidRDefault="000F0634" w:rsidP="005176E9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F0634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63" w:type="dxa"/>
            <w:shd w:val="clear" w:color="auto" w:fill="auto"/>
          </w:tcPr>
          <w:p w:rsidR="000F0634" w:rsidRPr="00554E53" w:rsidRDefault="000F0634" w:rsidP="005176E9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554E53" w:rsidRPr="00FF2565" w:rsidTr="00B46D6D">
        <w:tc>
          <w:tcPr>
            <w:tcW w:w="4248" w:type="dxa"/>
            <w:shd w:val="clear" w:color="auto" w:fill="auto"/>
          </w:tcPr>
          <w:p w:rsidR="00554E53" w:rsidRPr="00554E53" w:rsidRDefault="00554E53" w:rsidP="005176E9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554E53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554E53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032" w:type="dxa"/>
            <w:shd w:val="clear" w:color="auto" w:fill="auto"/>
          </w:tcPr>
          <w:p w:rsidR="00554E53" w:rsidRPr="00554E53" w:rsidRDefault="00554E53" w:rsidP="005176E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554E53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963" w:type="dxa"/>
            <w:shd w:val="clear" w:color="auto" w:fill="auto"/>
          </w:tcPr>
          <w:p w:rsidR="00554E53" w:rsidRPr="00554E53" w:rsidRDefault="00554E53" w:rsidP="005176E9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554E53" w:rsidRPr="00FF2565" w:rsidTr="00B46D6D">
        <w:tc>
          <w:tcPr>
            <w:tcW w:w="4248" w:type="dxa"/>
            <w:shd w:val="clear" w:color="auto" w:fill="auto"/>
          </w:tcPr>
          <w:p w:rsidR="00554E53" w:rsidRPr="00554E53" w:rsidRDefault="00554E53" w:rsidP="005176E9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E53">
              <w:rPr>
                <w:rFonts w:ascii="Angsana New" w:hAnsi="Angsana New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  <w:r w:rsidR="00B46D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54E53">
              <w:rPr>
                <w:rFonts w:ascii="Angsana New" w:hAnsi="Angsana New"/>
                <w:sz w:val="30"/>
                <w:szCs w:val="30"/>
                <w:cs/>
              </w:rPr>
              <w:t xml:space="preserve"> ฉบับที่ </w:t>
            </w:r>
            <w:r w:rsidRPr="00554E53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032" w:type="dxa"/>
            <w:shd w:val="clear" w:color="auto" w:fill="auto"/>
          </w:tcPr>
          <w:p w:rsidR="00554E53" w:rsidRPr="00554E53" w:rsidRDefault="00554E53" w:rsidP="005176E9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E53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63" w:type="dxa"/>
            <w:shd w:val="clear" w:color="auto" w:fill="auto"/>
          </w:tcPr>
          <w:p w:rsidR="00554E53" w:rsidRPr="00554E53" w:rsidRDefault="00554E53" w:rsidP="005176E9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554E53" w:rsidRPr="00FF2565" w:rsidTr="00B46D6D">
        <w:tc>
          <w:tcPr>
            <w:tcW w:w="4248" w:type="dxa"/>
            <w:shd w:val="clear" w:color="auto" w:fill="auto"/>
          </w:tcPr>
          <w:p w:rsidR="00554E53" w:rsidRPr="00554E53" w:rsidRDefault="00554E53" w:rsidP="005176E9">
            <w:pPr>
              <w:tabs>
                <w:tab w:val="clear" w:pos="227"/>
              </w:tabs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E53">
              <w:rPr>
                <w:rFonts w:ascii="Angsana New" w:hAnsi="Angsana New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  <w:r w:rsidR="00B46D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54E53">
              <w:rPr>
                <w:rFonts w:ascii="Angsana New" w:hAnsi="Angsana New"/>
                <w:sz w:val="30"/>
                <w:szCs w:val="30"/>
                <w:cs/>
              </w:rPr>
              <w:t xml:space="preserve"> ฉบับที่ </w:t>
            </w:r>
            <w:r w:rsidRPr="00554E53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032" w:type="dxa"/>
            <w:shd w:val="clear" w:color="auto" w:fill="auto"/>
          </w:tcPr>
          <w:p w:rsidR="00554E53" w:rsidRPr="00554E53" w:rsidRDefault="00554E53" w:rsidP="005176E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E53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963" w:type="dxa"/>
            <w:shd w:val="clear" w:color="auto" w:fill="auto"/>
          </w:tcPr>
          <w:p w:rsidR="00554E53" w:rsidRPr="00554E53" w:rsidRDefault="00554E53" w:rsidP="005176E9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54E53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  <w:p w:rsidR="00554E53" w:rsidRPr="00554E53" w:rsidRDefault="00554E53" w:rsidP="005176E9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</w:tbl>
    <w:p w:rsidR="00554E53" w:rsidRPr="00554E53" w:rsidRDefault="00554E53" w:rsidP="00554E53">
      <w:pPr>
        <w:ind w:left="54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554E53">
        <w:rPr>
          <w:rFonts w:ascii="Angsana New" w:hAnsi="Angsana New"/>
          <w:i/>
          <w:iCs/>
          <w:sz w:val="30"/>
          <w:szCs w:val="30"/>
        </w:rPr>
        <w:t xml:space="preserve">* </w:t>
      </w:r>
      <w:r w:rsidRPr="00554E53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5274B8" w:rsidRDefault="00527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:rsidR="00554E53" w:rsidRPr="00554E53" w:rsidRDefault="00F21644" w:rsidP="00A3733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hanging="81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 </w:t>
      </w:r>
      <w:r w:rsidR="00554E53" w:rsidRPr="00554E5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554E53" w:rsidRPr="00554E5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="00554E53" w:rsidRPr="00554E5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554E53" w:rsidRPr="00554E53" w:rsidRDefault="00554E53" w:rsidP="00554E53">
      <w:pPr>
        <w:pStyle w:val="BodyText"/>
        <w:spacing w:after="0" w:line="240" w:lineRule="auto"/>
        <w:ind w:left="567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8B6F23" w:rsidRDefault="00554E53" w:rsidP="00554E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554E53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54E53">
        <w:rPr>
          <w:rFonts w:ascii="Angsana New" w:hAnsi="Angsana New"/>
          <w:color w:val="000000"/>
          <w:sz w:val="30"/>
          <w:szCs w:val="30"/>
        </w:rPr>
        <w:t>15</w:t>
      </w:r>
      <w:r w:rsidRPr="00554E53">
        <w:rPr>
          <w:rFonts w:ascii="Angsana New" w:hAnsi="Angsana New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554E53" w:rsidRPr="008B6F23" w:rsidRDefault="00554E53" w:rsidP="00554E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554E53" w:rsidRPr="00E11BFA" w:rsidRDefault="00F21644" w:rsidP="00554E5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hanging="81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554E53" w:rsidRPr="00E11BF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554E53" w:rsidRPr="00E11BFA" w:rsidRDefault="00554E53" w:rsidP="00554E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554E53" w:rsidRPr="00E11BFA" w:rsidRDefault="00554E53" w:rsidP="00554E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BFA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r w:rsidR="00FC6804" w:rsidRPr="00E11BFA">
        <w:rPr>
          <w:rFonts w:ascii="Angsana New" w:hAnsi="Angsana New"/>
          <w:sz w:val="30"/>
          <w:szCs w:val="30"/>
          <w:cs/>
        </w:rPr>
        <w:t>มาตรฐานการรายงานทางการเงินเหล่านี้นำมาใช้แทนมาตรฐานการบัญชีดังต่อไปนี้</w:t>
      </w:r>
    </w:p>
    <w:tbl>
      <w:tblPr>
        <w:tblStyle w:val="TableGrid"/>
        <w:tblW w:w="85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5580"/>
      </w:tblGrid>
      <w:tr w:rsidR="00FC6804" w:rsidRPr="00E11BFA" w:rsidTr="00FC6804">
        <w:tc>
          <w:tcPr>
            <w:tcW w:w="2970" w:type="dxa"/>
          </w:tcPr>
          <w:p w:rsidR="00FC6804" w:rsidRPr="00E11BFA" w:rsidRDefault="00FC6804" w:rsidP="00FC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E11BFA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  <w:r w:rsidRPr="00E11BFA">
              <w:rPr>
                <w:rFonts w:ascii="Angsana New" w:hAnsi="Angsana New" w:cstheme="minorBidi"/>
                <w:sz w:val="30"/>
                <w:szCs w:val="30"/>
                <w:cs/>
              </w:rPr>
              <w:t xml:space="preserve"> </w:t>
            </w:r>
            <w:r w:rsidRPr="00E11BFA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E11BFA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5580" w:type="dxa"/>
          </w:tcPr>
          <w:p w:rsidR="00FC6804" w:rsidRPr="00E11BFA" w:rsidRDefault="00FC6804" w:rsidP="00FC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16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E11B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หนี้สงสัยจะสูญและหนี้สูญ</w:t>
            </w:r>
          </w:p>
        </w:tc>
      </w:tr>
      <w:tr w:rsidR="00566EC6" w:rsidRPr="00E11BFA" w:rsidTr="00FC6804">
        <w:tc>
          <w:tcPr>
            <w:tcW w:w="2970" w:type="dxa"/>
          </w:tcPr>
          <w:p w:rsidR="00566EC6" w:rsidRPr="00566EC6" w:rsidRDefault="00566E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6EC6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566EC6">
              <w:rPr>
                <w:rFonts w:ascii="Angsana New" w:hAnsi="Angsana New"/>
                <w:sz w:val="30"/>
                <w:szCs w:val="30"/>
              </w:rPr>
              <w:t>105</w:t>
            </w:r>
            <w:r w:rsidRPr="00566E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0" w:type="dxa"/>
          </w:tcPr>
          <w:p w:rsidR="00566EC6" w:rsidRPr="00566EC6" w:rsidRDefault="00566E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6E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FC6804" w:rsidRPr="00E11BFA" w:rsidTr="00FC6804">
        <w:tc>
          <w:tcPr>
            <w:tcW w:w="2970" w:type="dxa"/>
          </w:tcPr>
          <w:p w:rsidR="00FC6804" w:rsidRPr="00E11BFA" w:rsidRDefault="00FC6804" w:rsidP="00FC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BFA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E11BFA">
              <w:rPr>
                <w:rFonts w:ascii="Angsana New" w:hAnsi="Angsana New"/>
                <w:sz w:val="30"/>
                <w:szCs w:val="30"/>
              </w:rPr>
              <w:t xml:space="preserve">107 </w:t>
            </w:r>
          </w:p>
        </w:tc>
        <w:tc>
          <w:tcPr>
            <w:tcW w:w="5580" w:type="dxa"/>
          </w:tcPr>
          <w:p w:rsidR="00FC6804" w:rsidRPr="00E11BFA" w:rsidRDefault="00FC6804" w:rsidP="00FC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16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1B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</w:tbl>
    <w:p w:rsidR="00FC6804" w:rsidRPr="00E11BFA" w:rsidRDefault="00FC6804" w:rsidP="00FC68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270"/>
        <w:jc w:val="thaiDistribute"/>
        <w:rPr>
          <w:rFonts w:ascii="Angsana New" w:hAnsi="Angsana New"/>
          <w:sz w:val="30"/>
          <w:szCs w:val="30"/>
        </w:rPr>
      </w:pPr>
    </w:p>
    <w:p w:rsidR="00FC6804" w:rsidRPr="00E11BFA" w:rsidRDefault="00FC6804" w:rsidP="00FC680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11BFA">
        <w:rPr>
          <w:rFonts w:ascii="Angsana New" w:hAnsi="Angsana New"/>
          <w:sz w:val="30"/>
          <w:szCs w:val="30"/>
          <w:cs/>
        </w:rPr>
        <w:t>การจัดประเภทรายการของสินทรัพย์ทางการเงิน</w:t>
      </w:r>
    </w:p>
    <w:p w:rsidR="00FC6804" w:rsidRPr="00E11BFA" w:rsidRDefault="00FC6804" w:rsidP="00FC68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E11BFA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E11BFA">
        <w:rPr>
          <w:rFonts w:ascii="Angsana New" w:hAnsi="Angsana New"/>
          <w:sz w:val="30"/>
          <w:szCs w:val="30"/>
        </w:rPr>
        <w:t xml:space="preserve">9 </w:t>
      </w:r>
      <w:r w:rsidRPr="00E11BFA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E11BFA">
        <w:rPr>
          <w:rFonts w:ascii="Angsana New" w:hAnsi="Angsana New"/>
          <w:sz w:val="30"/>
          <w:szCs w:val="30"/>
        </w:rPr>
        <w:t xml:space="preserve">3 </w:t>
      </w:r>
      <w:r w:rsidRPr="00E11BFA">
        <w:rPr>
          <w:rFonts w:ascii="Angsana New" w:hAnsi="Angsana New"/>
          <w:sz w:val="30"/>
          <w:szCs w:val="30"/>
          <w:cs/>
        </w:rPr>
        <w:t>ประเภท ได้แก่</w:t>
      </w:r>
      <w:r w:rsidRPr="00E11BFA">
        <w:rPr>
          <w:rFonts w:ascii="Angsana New" w:hAnsi="Angsana New"/>
          <w:sz w:val="30"/>
          <w:szCs w:val="30"/>
        </w:rPr>
        <w:t xml:space="preserve"> </w:t>
      </w:r>
      <w:r w:rsidRPr="00E11BFA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</w:t>
      </w:r>
      <w:r w:rsidRPr="00E11BFA">
        <w:rPr>
          <w:rFonts w:ascii="Angsana New" w:hAnsi="Angsana New"/>
          <w:sz w:val="30"/>
          <w:szCs w:val="30"/>
        </w:rPr>
        <w:t xml:space="preserve"> </w:t>
      </w:r>
      <w:r w:rsidRPr="00E11BFA">
        <w:rPr>
          <w:rFonts w:ascii="Angsana New" w:hAnsi="Angsana New"/>
          <w:sz w:val="30"/>
          <w:szCs w:val="30"/>
          <w:cs/>
        </w:rPr>
        <w:t xml:space="preserve">ทั้งนี้ มาตรฐานการรายงานทางการเงินฉบับนี้จะยกเลิกการจัดประเภทตราสารหนี้ที่จะถือจนครบกำหนด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E11BFA">
        <w:rPr>
          <w:rFonts w:ascii="Angsana New" w:hAnsi="Angsana New"/>
          <w:sz w:val="30"/>
          <w:szCs w:val="30"/>
        </w:rPr>
        <w:t>105</w:t>
      </w:r>
      <w:r w:rsidRPr="00E11BFA">
        <w:rPr>
          <w:rFonts w:ascii="Angsana New" w:hAnsi="Angsana New"/>
          <w:sz w:val="30"/>
          <w:szCs w:val="30"/>
          <w:cs/>
        </w:rPr>
        <w:t xml:space="preserve"> การจัดประเภท</w:t>
      </w:r>
      <w:r w:rsidRPr="00E11BFA">
        <w:rPr>
          <w:rFonts w:ascii="Angsana New" w:hAnsi="Angsana New" w:hint="cs"/>
          <w:sz w:val="30"/>
          <w:szCs w:val="30"/>
          <w:cs/>
        </w:rPr>
        <w:t>ใหม่</w:t>
      </w:r>
      <w:r w:rsidRPr="00E11BFA">
        <w:rPr>
          <w:rFonts w:ascii="Angsana New" w:hAnsi="Angsana New"/>
          <w:sz w:val="30"/>
          <w:szCs w:val="30"/>
          <w:cs/>
        </w:rPr>
        <w:t>ดังกล่าวเป็นไปตามลักษณะของกระแสเงินสดของสินทรัพย์ทางการเงินและโมเดลธุรกิจของกิจการในการ</w:t>
      </w:r>
      <w:r w:rsidRPr="00E11BFA">
        <w:rPr>
          <w:rFonts w:ascii="Angsana New" w:hAnsi="Angsana New" w:hint="cs"/>
          <w:sz w:val="30"/>
          <w:szCs w:val="30"/>
          <w:cs/>
        </w:rPr>
        <w:t>บริหาร</w:t>
      </w:r>
      <w:r w:rsidRPr="00E11BFA">
        <w:rPr>
          <w:rFonts w:ascii="Angsana New" w:hAnsi="Angsana New"/>
          <w:sz w:val="30"/>
          <w:szCs w:val="30"/>
          <w:cs/>
        </w:rPr>
        <w:t>จัดการสินทรัพย์ทางการเงินนั้น</w:t>
      </w:r>
    </w:p>
    <w:p w:rsidR="00FC6804" w:rsidRPr="00E11BFA" w:rsidRDefault="00FC6804" w:rsidP="00FC68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/>
          <w:sz w:val="24"/>
          <w:szCs w:val="24"/>
        </w:rPr>
      </w:pPr>
    </w:p>
    <w:p w:rsidR="00FC6804" w:rsidRPr="00E11BFA" w:rsidRDefault="00FC6804" w:rsidP="00FC680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11BFA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:rsidR="00FC6804" w:rsidRPr="00E11BFA" w:rsidRDefault="00FC6804" w:rsidP="00FC680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11BFA">
        <w:rPr>
          <w:rFonts w:ascii="Angsana New" w:hAnsi="Angsana New"/>
          <w:sz w:val="30"/>
          <w:szCs w:val="30"/>
        </w:rPr>
        <w:tab/>
      </w:r>
      <w:r w:rsidRPr="00E11BFA">
        <w:rPr>
          <w:rFonts w:ascii="Angsana New" w:hAnsi="Angsana New"/>
          <w:sz w:val="30"/>
          <w:szCs w:val="30"/>
        </w:rPr>
        <w:tab/>
      </w:r>
      <w:r w:rsidRPr="00E11BFA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E11BFA">
        <w:rPr>
          <w:rFonts w:ascii="Angsana New" w:hAnsi="Angsana New"/>
          <w:sz w:val="30"/>
          <w:szCs w:val="30"/>
        </w:rPr>
        <w:t xml:space="preserve">9 </w:t>
      </w:r>
      <w:r w:rsidRPr="00E11BFA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6A7A45">
        <w:rPr>
          <w:rFonts w:ascii="Angsana New" w:hAnsi="Angsana New"/>
          <w:sz w:val="30"/>
          <w:szCs w:val="30"/>
          <w:cs/>
        </w:rPr>
        <w:t>ปัจจุบัน</w:t>
      </w:r>
      <w:r w:rsidR="00E11BFA" w:rsidRPr="006A7A45">
        <w:rPr>
          <w:rFonts w:ascii="Angsana New" w:hAnsi="Angsana New"/>
          <w:sz w:val="30"/>
          <w:szCs w:val="30"/>
        </w:rPr>
        <w:t xml:space="preserve"> </w:t>
      </w:r>
      <w:r w:rsidRPr="006A7A45">
        <w:rPr>
          <w:rFonts w:ascii="Angsana New" w:hAnsi="Angsana New" w:hint="cs"/>
          <w:sz w:val="30"/>
          <w:szCs w:val="30"/>
          <w:cs/>
        </w:rPr>
        <w:t>บริษัท</w:t>
      </w:r>
      <w:r w:rsidRPr="006A7A45">
        <w:rPr>
          <w:rFonts w:ascii="Angsana New" w:hAnsi="Angsana New"/>
          <w:sz w:val="30"/>
          <w:szCs w:val="30"/>
          <w:cs/>
        </w:rPr>
        <w:t>ประมาณ</w:t>
      </w:r>
      <w:r w:rsidRPr="00E11BFA">
        <w:rPr>
          <w:rFonts w:ascii="Angsana New" w:hAnsi="Angsana New"/>
          <w:sz w:val="30"/>
          <w:szCs w:val="30"/>
          <w:cs/>
        </w:rPr>
        <w:t xml:space="preserve">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มาตรฐานการรายงานทางการเงิน ฉบับที่ </w:t>
      </w:r>
      <w:r w:rsidRPr="00E11BFA">
        <w:rPr>
          <w:rFonts w:ascii="Angsana New" w:hAnsi="Angsana New"/>
          <w:sz w:val="30"/>
          <w:szCs w:val="30"/>
        </w:rPr>
        <w:t xml:space="preserve">9 </w:t>
      </w:r>
      <w:r w:rsidRPr="00E11BFA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</w:t>
      </w:r>
      <w:r w:rsidRPr="00E11BFA">
        <w:rPr>
          <w:rFonts w:ascii="Angsana New" w:hAnsi="Angsana New" w:hint="cs"/>
          <w:sz w:val="30"/>
          <w:szCs w:val="30"/>
          <w:cs/>
        </w:rPr>
        <w:t>นั้น</w:t>
      </w:r>
      <w:r w:rsidRPr="00E11BFA">
        <w:rPr>
          <w:rFonts w:ascii="Angsana New" w:hAnsi="Angsana New"/>
          <w:sz w:val="30"/>
          <w:szCs w:val="30"/>
          <w:cs/>
        </w:rPr>
        <w:t>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:rsidR="00FC6804" w:rsidRPr="00E11BFA" w:rsidRDefault="00FC6804" w:rsidP="00FC680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/>
          <w:sz w:val="24"/>
          <w:szCs w:val="24"/>
        </w:rPr>
      </w:pPr>
    </w:p>
    <w:p w:rsidR="00FC6804" w:rsidRDefault="00FC6804" w:rsidP="00FC680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11BFA">
        <w:rPr>
          <w:rFonts w:ascii="Angsana New" w:hAnsi="Angsana New"/>
          <w:sz w:val="30"/>
          <w:szCs w:val="30"/>
        </w:rPr>
        <w:lastRenderedPageBreak/>
        <w:tab/>
      </w:r>
      <w:r w:rsidRPr="00E11BFA">
        <w:rPr>
          <w:rFonts w:ascii="Angsana New" w:hAnsi="Angsana New"/>
          <w:sz w:val="30"/>
          <w:szCs w:val="30"/>
        </w:rPr>
        <w:tab/>
      </w:r>
      <w:r w:rsidRPr="00E11BFA">
        <w:rPr>
          <w:rFonts w:ascii="Angsana New" w:hAnsi="Angsana New"/>
          <w:sz w:val="30"/>
          <w:szCs w:val="30"/>
          <w:cs/>
        </w:rPr>
        <w:t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</w:t>
      </w:r>
      <w:r w:rsidRPr="00E11BFA">
        <w:rPr>
          <w:rFonts w:ascii="Angsana New" w:hAnsi="Angsana New" w:hint="cs"/>
          <w:sz w:val="30"/>
          <w:szCs w:val="30"/>
          <w:cs/>
        </w:rPr>
        <w:t xml:space="preserve"> (ไม่รวม</w:t>
      </w:r>
      <w:r w:rsidRPr="00E11BFA">
        <w:rPr>
          <w:rFonts w:ascii="Angsana New" w:hAnsi="Angsana New"/>
          <w:sz w:val="30"/>
          <w:szCs w:val="30"/>
          <w:cs/>
        </w:rPr>
        <w:t>เงินลงทุนในตราสารทุน</w:t>
      </w:r>
      <w:r w:rsidRPr="00E11BFA">
        <w:rPr>
          <w:rFonts w:ascii="Angsana New" w:hAnsi="Angsana New" w:hint="cs"/>
          <w:sz w:val="30"/>
          <w:szCs w:val="30"/>
          <w:cs/>
        </w:rPr>
        <w:t xml:space="preserve">) </w:t>
      </w:r>
      <w:r w:rsidRPr="00E11BFA">
        <w:rPr>
          <w:rFonts w:ascii="Angsana New" w:hAnsi="Angsana New"/>
          <w:sz w:val="30"/>
          <w:szCs w:val="30"/>
          <w:cs/>
        </w:rPr>
        <w:t>และสินทรัพย์ที่เกิดจากสัญญา</w:t>
      </w:r>
    </w:p>
    <w:p w:rsidR="00566EC6" w:rsidRPr="00E11BFA" w:rsidRDefault="00566EC6" w:rsidP="00FC680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  <w:cs/>
        </w:rPr>
      </w:pPr>
    </w:p>
    <w:p w:rsidR="00FC6804" w:rsidRPr="00E11BFA" w:rsidRDefault="00FC6804" w:rsidP="00FC680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11BFA">
        <w:rPr>
          <w:rFonts w:ascii="Angsana New" w:hAnsi="Angsana New"/>
          <w:sz w:val="30"/>
          <w:szCs w:val="30"/>
          <w:cs/>
        </w:rPr>
        <w:t>การจัดประเภทรายการหนี้สินทางการเงิน</w:t>
      </w:r>
    </w:p>
    <w:p w:rsidR="00FC6804" w:rsidRPr="00E11BFA" w:rsidRDefault="00FC6804" w:rsidP="00FC6804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11BFA">
        <w:rPr>
          <w:rFonts w:ascii="Angsana New" w:hAnsi="Angsana New"/>
          <w:sz w:val="30"/>
          <w:szCs w:val="30"/>
        </w:rPr>
        <w:tab/>
      </w:r>
      <w:r w:rsidRPr="00E11BFA">
        <w:rPr>
          <w:rFonts w:ascii="Angsana New" w:hAnsi="Angsana New"/>
          <w:sz w:val="30"/>
          <w:szCs w:val="30"/>
        </w:rPr>
        <w:tab/>
      </w:r>
      <w:r w:rsidRPr="00E11BFA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E11BFA">
        <w:rPr>
          <w:rFonts w:ascii="Angsana New" w:hAnsi="Angsana New"/>
          <w:sz w:val="30"/>
          <w:szCs w:val="30"/>
        </w:rPr>
        <w:t xml:space="preserve">9 </w:t>
      </w:r>
      <w:r w:rsidRPr="00E11BFA">
        <w:rPr>
          <w:rFonts w:ascii="Angsana New" w:hAnsi="Angsana New"/>
          <w:sz w:val="30"/>
          <w:szCs w:val="30"/>
          <w:cs/>
        </w:rPr>
        <w:t xml:space="preserve">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Pr="00E11BFA">
        <w:rPr>
          <w:rFonts w:ascii="Angsana New" w:hAnsi="Angsana New"/>
          <w:sz w:val="30"/>
          <w:szCs w:val="30"/>
        </w:rPr>
        <w:t>2</w:t>
      </w:r>
      <w:r w:rsidRPr="00E11BFA">
        <w:rPr>
          <w:rFonts w:ascii="Angsana New" w:hAnsi="Angsana New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:rsidR="00FC6804" w:rsidRPr="00E11BFA" w:rsidRDefault="00FC6804" w:rsidP="00FC6804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/>
          <w:sz w:val="24"/>
          <w:szCs w:val="24"/>
        </w:rPr>
      </w:pPr>
    </w:p>
    <w:p w:rsidR="00FC6804" w:rsidRPr="00E11BFA" w:rsidRDefault="00FC6804" w:rsidP="00FC6804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11BFA">
        <w:rPr>
          <w:rFonts w:ascii="Angsana New" w:hAnsi="Angsana New"/>
          <w:sz w:val="30"/>
          <w:szCs w:val="30"/>
        </w:rPr>
        <w:tab/>
      </w:r>
      <w:r w:rsidRPr="00E11BFA">
        <w:rPr>
          <w:rFonts w:ascii="Angsana New" w:hAnsi="Angsana New"/>
          <w:sz w:val="30"/>
          <w:szCs w:val="30"/>
        </w:rPr>
        <w:tab/>
      </w:r>
      <w:r w:rsidRPr="00E11BFA">
        <w:rPr>
          <w:rFonts w:ascii="Angsana New" w:hAnsi="Angsana New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Pr="00E11BFA">
        <w:rPr>
          <w:rFonts w:ascii="Angsana New" w:hAnsi="Angsana New"/>
          <w:sz w:val="30"/>
          <w:szCs w:val="30"/>
        </w:rPr>
        <w:t xml:space="preserve">9 </w:t>
      </w:r>
      <w:r w:rsidRPr="00E11BFA">
        <w:rPr>
          <w:rFonts w:ascii="Angsana New" w:hAnsi="Angsana New"/>
          <w:sz w:val="30"/>
          <w:szCs w:val="30"/>
          <w:cs/>
        </w:rPr>
        <w:t>การเปลี่ยนแปลงของมูลค่ายุติธรรมของหนี้สินทางการเงินที่จัดประเภทเป็นหนี้สินทางการเงินที่วัดมูลค่าด้วยมูลค่ายุติธรรมผ่านกำไรหรือขาดทุนต้องแสดงรายการดังนี้</w:t>
      </w:r>
    </w:p>
    <w:p w:rsidR="00FC6804" w:rsidRPr="00E11BFA" w:rsidRDefault="00FC6804" w:rsidP="00FC680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11BFA">
        <w:rPr>
          <w:rFonts w:ascii="Angsana New" w:hAnsi="Angsana New"/>
          <w:sz w:val="30"/>
          <w:szCs w:val="30"/>
          <w:cs/>
        </w:rPr>
        <w:t>จำนวน</w:t>
      </w:r>
      <w:r w:rsidRPr="00E11BFA">
        <w:rPr>
          <w:rFonts w:ascii="Angsana New" w:hAnsi="Angsana New" w:hint="cs"/>
          <w:sz w:val="30"/>
          <w:szCs w:val="30"/>
          <w:cs/>
        </w:rPr>
        <w:t>เงินของ</w:t>
      </w:r>
      <w:r w:rsidRPr="00E11BFA">
        <w:rPr>
          <w:rFonts w:ascii="Angsana New" w:hAnsi="Angsana New"/>
          <w:sz w:val="30"/>
          <w:szCs w:val="30"/>
          <w:cs/>
        </w:rPr>
        <w:t>มูลค่ายุติธรรมที่เปลี่ยนแปลงเนื่องจากการเปลี่ยนแปลงความเสี่ยงด้านเครดิตของหนี้สินจะแสดงในกำไรขาดทุนเบ็ดเสร็จอื่น และ</w:t>
      </w:r>
    </w:p>
    <w:p w:rsidR="00FC6804" w:rsidRPr="00E11BFA" w:rsidRDefault="00FC6804" w:rsidP="00FC680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40" w:lineRule="auto"/>
        <w:ind w:left="990" w:hanging="450"/>
        <w:jc w:val="thaiDistribute"/>
        <w:rPr>
          <w:rFonts w:ascii="Angsana New" w:hAnsi="Angsana New"/>
          <w:sz w:val="30"/>
          <w:szCs w:val="30"/>
          <w:cs/>
        </w:rPr>
      </w:pPr>
      <w:r w:rsidRPr="00E11BFA">
        <w:rPr>
          <w:rFonts w:ascii="Angsana New" w:hAnsi="Angsana New"/>
          <w:sz w:val="30"/>
          <w:szCs w:val="30"/>
          <w:cs/>
        </w:rPr>
        <w:t>จำนวน</w:t>
      </w:r>
      <w:r w:rsidRPr="00E11BFA">
        <w:rPr>
          <w:rFonts w:ascii="Angsana New" w:hAnsi="Angsana New" w:hint="cs"/>
          <w:sz w:val="30"/>
          <w:szCs w:val="30"/>
          <w:cs/>
        </w:rPr>
        <w:t>เงินของ</w:t>
      </w:r>
      <w:r w:rsidRPr="00E11BFA">
        <w:rPr>
          <w:rFonts w:ascii="Angsana New" w:hAnsi="Angsana New"/>
          <w:sz w:val="30"/>
          <w:szCs w:val="30"/>
          <w:cs/>
        </w:rPr>
        <w:t>มูลค่ายุติธรรมที่เปลี่ยนแปลงส่วนที่เหลือจะแสดงในกำไรหรือขาดทุน</w:t>
      </w:r>
    </w:p>
    <w:p w:rsidR="00FC6804" w:rsidRPr="00E11BFA" w:rsidRDefault="00FC6804" w:rsidP="00FC68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/>
          <w:sz w:val="24"/>
          <w:szCs w:val="24"/>
        </w:rPr>
      </w:pPr>
    </w:p>
    <w:p w:rsidR="00FC6804" w:rsidRPr="00E11BFA" w:rsidRDefault="00FC6804" w:rsidP="004D2A3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11BFA">
        <w:rPr>
          <w:rFonts w:ascii="Angsana New" w:hAnsi="Angsana New"/>
          <w:sz w:val="30"/>
          <w:szCs w:val="30"/>
          <w:cs/>
        </w:rPr>
        <w:t>การบัญชีป้องกันความเสี่ยง</w:t>
      </w:r>
    </w:p>
    <w:p w:rsidR="00FC6804" w:rsidRPr="006A7A45" w:rsidRDefault="00FC6804" w:rsidP="00FC6804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11BFA">
        <w:rPr>
          <w:rFonts w:ascii="Angsana New" w:hAnsi="Angsana New"/>
          <w:sz w:val="30"/>
          <w:szCs w:val="30"/>
        </w:rPr>
        <w:tab/>
      </w:r>
      <w:r w:rsidRPr="00E11BFA">
        <w:rPr>
          <w:rFonts w:ascii="Angsana New" w:hAnsi="Angsana New"/>
          <w:sz w:val="30"/>
          <w:szCs w:val="30"/>
        </w:rPr>
        <w:tab/>
      </w:r>
      <w:r w:rsidRPr="00E11BFA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E11BFA">
        <w:rPr>
          <w:rFonts w:ascii="Angsana New" w:hAnsi="Angsana New"/>
          <w:sz w:val="30"/>
          <w:szCs w:val="30"/>
        </w:rPr>
        <w:t xml:space="preserve">9 </w:t>
      </w:r>
      <w:r w:rsidRPr="00E11BFA">
        <w:rPr>
          <w:rFonts w:ascii="Angsana New" w:hAnsi="Angsana New"/>
          <w:sz w:val="30"/>
          <w:szCs w:val="30"/>
          <w:cs/>
        </w:rPr>
        <w:t>แนะนำแนวปฏิบัติ</w:t>
      </w:r>
      <w:r w:rsidRPr="00E11BFA">
        <w:rPr>
          <w:rFonts w:ascii="Angsana New" w:hAnsi="Angsana New" w:hint="cs"/>
          <w:sz w:val="30"/>
          <w:szCs w:val="30"/>
          <w:cs/>
        </w:rPr>
        <w:t>เกี่ยวกับ</w:t>
      </w:r>
      <w:r w:rsidRPr="00E11BFA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การบัญชีป้องกันความเสี่ยงในขณะที่มาตรฐานการรายงานทางการเงินในปัจจุบันไม่ได้กล่าวถึง </w:t>
      </w:r>
      <w:r w:rsidRPr="00E11BFA">
        <w:rPr>
          <w:rFonts w:ascii="Angsana New" w:hAnsi="Angsana New" w:hint="cs"/>
          <w:sz w:val="30"/>
          <w:szCs w:val="30"/>
          <w:cs/>
        </w:rPr>
        <w:t>โดย</w:t>
      </w:r>
      <w:r w:rsidRPr="00E11BFA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การบัญชีป้องกันความเสี่ยงมี </w:t>
      </w:r>
      <w:r w:rsidRPr="00E11BFA">
        <w:rPr>
          <w:rFonts w:ascii="Angsana New" w:hAnsi="Angsana New"/>
          <w:sz w:val="30"/>
          <w:szCs w:val="30"/>
        </w:rPr>
        <w:t>3</w:t>
      </w:r>
      <w:r w:rsidRPr="00E11BFA">
        <w:rPr>
          <w:rFonts w:ascii="Angsana New" w:hAnsi="Angsana New"/>
          <w:sz w:val="30"/>
          <w:szCs w:val="30"/>
          <w:cs/>
        </w:rPr>
        <w:t xml:space="preserve"> ประเภทและการ</w:t>
      </w:r>
      <w:r w:rsidRPr="00E11BFA">
        <w:rPr>
          <w:rFonts w:ascii="Angsana New" w:hAnsi="Angsana New" w:hint="cs"/>
          <w:sz w:val="30"/>
          <w:szCs w:val="30"/>
          <w:cs/>
        </w:rPr>
        <w:t>ถือ</w:t>
      </w:r>
      <w:r w:rsidRPr="00E11BFA">
        <w:rPr>
          <w:rFonts w:ascii="Angsana New" w:hAnsi="Angsana New"/>
          <w:sz w:val="30"/>
          <w:szCs w:val="30"/>
          <w:cs/>
        </w:rPr>
        <w:t>ปฏิบัติ</w:t>
      </w:r>
      <w:r w:rsidRPr="00E11BFA">
        <w:rPr>
          <w:rFonts w:ascii="Angsana New" w:hAnsi="Angsana New" w:hint="cs"/>
          <w:sz w:val="30"/>
          <w:szCs w:val="30"/>
          <w:cs/>
        </w:rPr>
        <w:t>ในแต่ละประเภท</w:t>
      </w:r>
      <w:r w:rsidRPr="00E11BFA">
        <w:rPr>
          <w:rFonts w:ascii="Angsana New" w:hAnsi="Angsana New"/>
          <w:sz w:val="30"/>
          <w:szCs w:val="30"/>
          <w:cs/>
        </w:rPr>
        <w:t>นั้นขึ้นอยู่กับ</w:t>
      </w:r>
      <w:r w:rsidRPr="00E11BFA">
        <w:rPr>
          <w:rFonts w:ascii="Angsana New" w:hAnsi="Angsana New" w:hint="cs"/>
          <w:sz w:val="30"/>
          <w:szCs w:val="30"/>
          <w:cs/>
        </w:rPr>
        <w:t>ลักษณะของ</w:t>
      </w:r>
      <w:r w:rsidRPr="00E11BFA">
        <w:rPr>
          <w:rFonts w:ascii="Angsana New" w:hAnsi="Angsana New"/>
          <w:sz w:val="30"/>
          <w:szCs w:val="30"/>
          <w:cs/>
        </w:rPr>
        <w:t>ความเสี่ยง</w:t>
      </w:r>
      <w:r w:rsidRPr="00E11BFA">
        <w:rPr>
          <w:rFonts w:ascii="Angsana New" w:hAnsi="Angsana New" w:hint="cs"/>
          <w:sz w:val="30"/>
          <w:szCs w:val="30"/>
          <w:cs/>
        </w:rPr>
        <w:t>ที่ทำการป้องกัน</w:t>
      </w:r>
      <w:r w:rsidRPr="00E11BFA">
        <w:rPr>
          <w:rFonts w:ascii="Angsana New" w:hAnsi="Angsana New"/>
          <w:sz w:val="30"/>
          <w:szCs w:val="30"/>
          <w:cs/>
        </w:rPr>
        <w:t xml:space="preserve"> </w:t>
      </w:r>
      <w:r w:rsidRPr="00E11BFA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Pr="00E11BFA">
        <w:rPr>
          <w:rFonts w:ascii="Angsana New" w:hAnsi="Angsana New"/>
          <w:sz w:val="30"/>
          <w:szCs w:val="30"/>
          <w:cs/>
        </w:rPr>
        <w:t xml:space="preserve">การป้องกันความเสี่ยงในมูลค่ายุติธรรม การป้องกันความเสี่ยงในกระแสเงินสดและการป้องกันความเสี่ยงของเงินลงทุนสุทธิในหน่วยงานต่างประเทศ ภายใต้มาตรฐานการรายงานทางการเงิน ฉบับที่ </w:t>
      </w:r>
      <w:r w:rsidRPr="00E11BFA">
        <w:rPr>
          <w:rFonts w:ascii="Angsana New" w:hAnsi="Angsana New"/>
          <w:sz w:val="30"/>
          <w:szCs w:val="30"/>
        </w:rPr>
        <w:t xml:space="preserve">9 </w:t>
      </w:r>
      <w:r w:rsidRPr="006A7A45">
        <w:rPr>
          <w:rFonts w:ascii="Angsana New" w:hAnsi="Angsana New" w:hint="cs"/>
          <w:sz w:val="30"/>
          <w:szCs w:val="30"/>
          <w:cs/>
        </w:rPr>
        <w:t>บริษัท</w:t>
      </w:r>
      <w:r w:rsidRPr="00E11BFA">
        <w:rPr>
          <w:rFonts w:ascii="Angsana New" w:hAnsi="Angsana New"/>
          <w:sz w:val="30"/>
          <w:szCs w:val="30"/>
          <w:cs/>
        </w:rPr>
        <w:t>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</w:t>
      </w:r>
      <w:r w:rsidRPr="006A7A45">
        <w:rPr>
          <w:rFonts w:ascii="Angsana New" w:hAnsi="Angsana New" w:hint="cs"/>
          <w:sz w:val="30"/>
          <w:szCs w:val="30"/>
          <w:cs/>
        </w:rPr>
        <w:t>บริษัท</w:t>
      </w:r>
      <w:r w:rsidRPr="00E11BFA">
        <w:rPr>
          <w:rFonts w:ascii="Angsana New" w:hAnsi="Angsana New"/>
          <w:sz w:val="30"/>
          <w:szCs w:val="30"/>
          <w:cs/>
        </w:rPr>
        <w:t xml:space="preserve">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 </w:t>
      </w:r>
    </w:p>
    <w:p w:rsidR="00FC6804" w:rsidRPr="006A7A45" w:rsidRDefault="00FC6804" w:rsidP="00FC6804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</w:p>
    <w:p w:rsidR="00FC6804" w:rsidRDefault="00FC6804" w:rsidP="001D0867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E11BFA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E11BFA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E11BFA">
        <w:rPr>
          <w:rFonts w:ascii="Angsana New" w:hAnsi="Angsana New"/>
          <w:sz w:val="30"/>
          <w:szCs w:val="30"/>
          <w:cs/>
        </w:rPr>
        <w:t>เป็นครั้งแรกต่อ</w:t>
      </w:r>
      <w:r w:rsidRPr="006A7A45">
        <w:rPr>
          <w:rFonts w:ascii="Angsana New" w:hAnsi="Angsana New"/>
          <w:sz w:val="30"/>
          <w:szCs w:val="30"/>
          <w:cs/>
        </w:rPr>
        <w:t>งบการเงินรวม</w:t>
      </w:r>
      <w:r w:rsidRPr="006A7A45">
        <w:rPr>
          <w:rFonts w:ascii="Angsana New" w:hAnsi="Angsana New" w:hint="cs"/>
          <w:sz w:val="30"/>
          <w:szCs w:val="30"/>
          <w:cs/>
        </w:rPr>
        <w:t>และ</w:t>
      </w:r>
      <w:r w:rsidRPr="006A7A45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p w:rsidR="001D0867" w:rsidRDefault="001D0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2755CB" w:rsidRPr="002755CB" w:rsidRDefault="00F21644" w:rsidP="001D086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 </w:t>
      </w:r>
      <w:r w:rsidR="002755CB" w:rsidRPr="002755C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2755CB" w:rsidRPr="002755C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="002755CB" w:rsidRPr="002755C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2755CB" w:rsidRPr="007A0CB3" w:rsidRDefault="002755CB" w:rsidP="002755C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highlight w:val="cyan"/>
        </w:rPr>
      </w:pPr>
    </w:p>
    <w:p w:rsidR="00326BC2" w:rsidRPr="00367077" w:rsidRDefault="002755CB" w:rsidP="00F21644">
      <w:pPr>
        <w:tabs>
          <w:tab w:val="clear" w:pos="454"/>
          <w:tab w:val="clear" w:pos="907"/>
          <w:tab w:val="left" w:pos="540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55C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2755CB">
        <w:rPr>
          <w:rFonts w:ascii="Angsana New" w:hAnsi="Angsana New"/>
          <w:sz w:val="30"/>
          <w:szCs w:val="30"/>
        </w:rPr>
        <w:t>16</w:t>
      </w:r>
      <w:r w:rsidRPr="002755CB">
        <w:rPr>
          <w:rFonts w:ascii="Angsana New" w:hAnsi="Angsana New"/>
          <w:sz w:val="30"/>
          <w:szCs w:val="30"/>
          <w:cs/>
        </w:rPr>
        <w:t xml:space="preserve"> ได้นำเสนอวิธีการบัญชีเดียวสำหรับผู้เช่า (</w:t>
      </w:r>
      <w:r w:rsidRPr="002755CB">
        <w:rPr>
          <w:rFonts w:ascii="Angsana New" w:hAnsi="Angsana New"/>
          <w:sz w:val="30"/>
          <w:szCs w:val="30"/>
        </w:rPr>
        <w:t xml:space="preserve">Single lessee accounting model) </w:t>
      </w:r>
      <w:r w:rsidRPr="002755CB">
        <w:rPr>
          <w:rFonts w:ascii="Angsana New" w:hAnsi="Angsana New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2755CB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Pr="002755CB">
        <w:rPr>
          <w:rFonts w:ascii="Angsana New" w:hAnsi="Angsana New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2755CB">
        <w:rPr>
          <w:rFonts w:ascii="Angsana New" w:hAnsi="Angsana New"/>
          <w:sz w:val="30"/>
          <w:szCs w:val="30"/>
        </w:rPr>
        <w:t xml:space="preserve"> </w:t>
      </w:r>
      <w:r w:rsidR="00326BC2" w:rsidRPr="00367077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มาตรฐานการรายงานทางการเงินฉบับนี้นำมาใช้แทนมาตรฐานการรายงานทางการเงินเกี่ยวกับสัญญาเช่า ดังต่อไปนี้ </w:t>
      </w:r>
    </w:p>
    <w:tbl>
      <w:tblPr>
        <w:tblStyle w:val="TableGrid"/>
        <w:tblW w:w="936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590"/>
      </w:tblGrid>
      <w:tr w:rsidR="00326BC2" w:rsidRPr="00326BC2" w:rsidTr="003C7D47">
        <w:tc>
          <w:tcPr>
            <w:tcW w:w="4770" w:type="dxa"/>
          </w:tcPr>
          <w:p w:rsidR="00326BC2" w:rsidRPr="00326BC2" w:rsidRDefault="00326BC2" w:rsidP="0036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</w:rPr>
            </w:pPr>
            <w:r w:rsidRPr="00326BC2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  <w:r w:rsidRPr="00326BC2">
              <w:rPr>
                <w:rFonts w:ascii="Angsana New" w:hAnsi="Angsana New" w:cstheme="minorBidi"/>
                <w:sz w:val="30"/>
                <w:szCs w:val="30"/>
                <w:cs/>
              </w:rPr>
              <w:t xml:space="preserve"> </w:t>
            </w:r>
            <w:r w:rsidRPr="00326BC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326BC2">
              <w:rPr>
                <w:rFonts w:ascii="Angsana New" w:hAnsi="Angsana New"/>
                <w:sz w:val="30"/>
                <w:szCs w:val="30"/>
              </w:rPr>
              <w:t xml:space="preserve">17 </w:t>
            </w:r>
          </w:p>
        </w:tc>
        <w:tc>
          <w:tcPr>
            <w:tcW w:w="4590" w:type="dxa"/>
          </w:tcPr>
          <w:p w:rsidR="00326BC2" w:rsidRPr="00326BC2" w:rsidRDefault="00326BC2" w:rsidP="0036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26B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สัญญาเช่า</w:t>
            </w:r>
          </w:p>
        </w:tc>
      </w:tr>
      <w:tr w:rsidR="00326BC2" w:rsidRPr="00326BC2" w:rsidTr="003C7D47">
        <w:tc>
          <w:tcPr>
            <w:tcW w:w="4770" w:type="dxa"/>
          </w:tcPr>
          <w:p w:rsidR="00326BC2" w:rsidRPr="00326BC2" w:rsidRDefault="00326BC2" w:rsidP="0036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6BC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26BC2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4590" w:type="dxa"/>
          </w:tcPr>
          <w:p w:rsidR="00326BC2" w:rsidRPr="00326BC2" w:rsidRDefault="00326BC2" w:rsidP="0036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26BC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326BC2" w:rsidRPr="00326BC2" w:rsidTr="003C7D47">
        <w:tc>
          <w:tcPr>
            <w:tcW w:w="4770" w:type="dxa"/>
          </w:tcPr>
          <w:p w:rsidR="00326BC2" w:rsidRPr="00326BC2" w:rsidRDefault="00326BC2" w:rsidP="0036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6BC2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326BC2">
              <w:rPr>
                <w:rFonts w:ascii="Angsana New" w:hAnsi="Angsana New"/>
                <w:sz w:val="30"/>
                <w:szCs w:val="30"/>
              </w:rPr>
              <w:t xml:space="preserve">15 </w:t>
            </w:r>
          </w:p>
        </w:tc>
        <w:tc>
          <w:tcPr>
            <w:tcW w:w="4590" w:type="dxa"/>
          </w:tcPr>
          <w:p w:rsidR="00326BC2" w:rsidRPr="00326BC2" w:rsidRDefault="00326BC2" w:rsidP="0036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26BC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สัญญาเช่าดำเนินงาน </w:t>
            </w:r>
            <w:r w:rsidRPr="00326BC2">
              <w:rPr>
                <w:rFonts w:ascii="Angsana New" w:hAnsi="Angsana New" w:cstheme="minorBidi"/>
                <w:i/>
                <w:iCs/>
                <w:color w:val="000000"/>
                <w:sz w:val="30"/>
                <w:szCs w:val="30"/>
                <w:cs/>
              </w:rPr>
              <w:t>-</w:t>
            </w:r>
            <w:r w:rsidRPr="00326BC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 สิ่งจูงใจที่ให้แก่ผู้เช่า</w:t>
            </w:r>
          </w:p>
        </w:tc>
      </w:tr>
      <w:tr w:rsidR="00326BC2" w:rsidRPr="002F1F54" w:rsidTr="003C7D47">
        <w:tc>
          <w:tcPr>
            <w:tcW w:w="4770" w:type="dxa"/>
          </w:tcPr>
          <w:p w:rsidR="00326BC2" w:rsidRPr="00326BC2" w:rsidRDefault="00326BC2" w:rsidP="0036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6BC2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326BC2">
              <w:rPr>
                <w:rFonts w:ascii="Angsana New" w:hAnsi="Angsana New"/>
                <w:sz w:val="30"/>
                <w:szCs w:val="30"/>
              </w:rPr>
              <w:t>27</w:t>
            </w:r>
            <w:r w:rsidRPr="00326B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90" w:type="dxa"/>
          </w:tcPr>
          <w:p w:rsidR="00326BC2" w:rsidRPr="00326BC2" w:rsidRDefault="00326BC2" w:rsidP="0036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26BC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</w:tbl>
    <w:p w:rsidR="00326BC2" w:rsidRPr="00526E2F" w:rsidRDefault="00326BC2" w:rsidP="003670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  <w:highlight w:val="yellow"/>
        </w:rPr>
      </w:pPr>
    </w:p>
    <w:p w:rsidR="00326BC2" w:rsidRPr="00326BC2" w:rsidRDefault="00326BC2" w:rsidP="003670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26BC2">
        <w:rPr>
          <w:rFonts w:ascii="Angsana New" w:eastAsia="Calibri" w:hAnsi="Angsana New"/>
          <w:sz w:val="30"/>
          <w:szCs w:val="30"/>
          <w:cs/>
        </w:rPr>
        <w:t xml:space="preserve">ปัจจุบันบริษัทบันทึก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</w:t>
      </w:r>
    </w:p>
    <w:p w:rsidR="0020370A" w:rsidRDefault="0020370A" w:rsidP="003670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54E53" w:rsidRPr="00554E53" w:rsidRDefault="00554E53" w:rsidP="0036707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54E53">
        <w:rPr>
          <w:rFonts w:ascii="Angsana New" w:hAnsi="Angsana New"/>
          <w:sz w:val="30"/>
          <w:szCs w:val="30"/>
          <w:cs/>
        </w:rPr>
        <w:t>ขณะนี้ผู้บริหารกำล</w:t>
      </w:r>
      <w:r w:rsidR="001313C9">
        <w:rPr>
          <w:rFonts w:ascii="Angsana New" w:hAnsi="Angsana New" w:hint="cs"/>
          <w:sz w:val="30"/>
          <w:szCs w:val="30"/>
          <w:cs/>
        </w:rPr>
        <w:t>ั</w:t>
      </w:r>
      <w:r w:rsidRPr="00554E53">
        <w:rPr>
          <w:rFonts w:ascii="Angsana New" w:hAnsi="Angsana New"/>
          <w:sz w:val="30"/>
          <w:szCs w:val="30"/>
          <w:cs/>
        </w:rPr>
        <w:t>งพิจารณาถึงผลกระทบที่อาจเกิดขึ้นจากการถือปฏิบัติตามมาตรฐานการรายงานทางการเงินฉบับที่ 15 เรื่อง</w:t>
      </w:r>
      <w:r w:rsidR="001D0867">
        <w:rPr>
          <w:rFonts w:ascii="Angsana New" w:hAnsi="Angsana New"/>
          <w:sz w:val="30"/>
          <w:szCs w:val="30"/>
          <w:cs/>
        </w:rPr>
        <w:t xml:space="preserve"> รายได้จากสัญญาที่ทำกับลูกค้า</w:t>
      </w:r>
      <w:r w:rsidR="001D0867">
        <w:rPr>
          <w:rFonts w:ascii="Angsana New" w:hAnsi="Angsana New"/>
          <w:sz w:val="30"/>
          <w:szCs w:val="30"/>
        </w:rPr>
        <w:t xml:space="preserve"> </w:t>
      </w:r>
      <w:r w:rsidRPr="00554E53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554E53">
        <w:rPr>
          <w:rFonts w:ascii="Angsana New" w:hAnsi="Angsana New"/>
          <w:sz w:val="30"/>
          <w:szCs w:val="30"/>
        </w:rPr>
        <w:t xml:space="preserve">9 </w:t>
      </w:r>
      <w:r w:rsidRPr="00554E53">
        <w:rPr>
          <w:rFonts w:ascii="Angsana New" w:hAnsi="Angsana New"/>
          <w:sz w:val="30"/>
          <w:szCs w:val="30"/>
          <w:cs/>
        </w:rPr>
        <w:t>กลุ่มเครื่องมือทางการเงิน</w:t>
      </w:r>
      <w:r w:rsidR="001D0867">
        <w:rPr>
          <w:rFonts w:ascii="Angsana New" w:hAnsi="Angsana New"/>
          <w:sz w:val="30"/>
          <w:szCs w:val="30"/>
        </w:rPr>
        <w:t xml:space="preserve"> </w:t>
      </w:r>
      <w:r w:rsidR="001D0867">
        <w:rPr>
          <w:rFonts w:ascii="Angsana New" w:hAnsi="Angsana New" w:hint="cs"/>
          <w:sz w:val="30"/>
          <w:szCs w:val="30"/>
          <w:cs/>
        </w:rPr>
        <w:t xml:space="preserve">และฉบับที่ </w:t>
      </w:r>
      <w:r w:rsidR="001D0867">
        <w:rPr>
          <w:rFonts w:ascii="Angsana New" w:hAnsi="Angsana New"/>
          <w:sz w:val="30"/>
          <w:szCs w:val="30"/>
        </w:rPr>
        <w:t xml:space="preserve">16 </w:t>
      </w:r>
      <w:r w:rsidR="001D0867">
        <w:rPr>
          <w:rFonts w:ascii="Angsana New" w:hAnsi="Angsana New" w:hint="cs"/>
          <w:sz w:val="30"/>
          <w:szCs w:val="30"/>
          <w:cs/>
        </w:rPr>
        <w:t>เรื่อง สัญญาเช่า</w:t>
      </w:r>
      <w:r w:rsidRPr="00554E53">
        <w:rPr>
          <w:rFonts w:ascii="Angsana New" w:hAnsi="Angsana New"/>
          <w:sz w:val="30"/>
          <w:szCs w:val="30"/>
          <w:cs/>
        </w:rPr>
        <w:t>เป็นครั้งแรกต่องบการเงินของบริษัท</w:t>
      </w:r>
      <w:bookmarkStart w:id="0" w:name="_GoBack"/>
      <w:bookmarkEnd w:id="0"/>
    </w:p>
    <w:p w:rsidR="00BB65ED" w:rsidRPr="00C47542" w:rsidRDefault="00BB65ED" w:rsidP="00367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outlineLvl w:val="0"/>
        <w:rPr>
          <w:rFonts w:ascii="Angsana New" w:hAnsi="Angsana New"/>
          <w:sz w:val="30"/>
          <w:szCs w:val="30"/>
        </w:rPr>
      </w:pPr>
    </w:p>
    <w:sectPr w:rsidR="00BB65ED" w:rsidRPr="00C47542" w:rsidSect="00B46D6D">
      <w:headerReference w:type="default" r:id="rId20"/>
      <w:footerReference w:type="even" r:id="rId21"/>
      <w:footerReference w:type="default" r:id="rId22"/>
      <w:footerReference w:type="first" r:id="rId23"/>
      <w:pgSz w:w="11909" w:h="16834" w:code="9"/>
      <w:pgMar w:top="691" w:right="1152" w:bottom="576" w:left="1152" w:header="720" w:footer="720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A27" w:rsidRDefault="00162A27" w:rsidP="004956B4">
      <w:r>
        <w:separator/>
      </w:r>
    </w:p>
  </w:endnote>
  <w:endnote w:type="continuationSeparator" w:id="0">
    <w:p w:rsidR="00162A27" w:rsidRDefault="00162A2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44129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BA6418" w:rsidRPr="00BA6418" w:rsidRDefault="00BA641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641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641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641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313C9">
          <w:rPr>
            <w:rFonts w:asciiTheme="majorBidi" w:hAnsiTheme="majorBidi" w:cstheme="majorBidi"/>
            <w:noProof/>
            <w:sz w:val="30"/>
            <w:szCs w:val="30"/>
          </w:rPr>
          <w:t>24</w:t>
        </w:r>
        <w:r w:rsidRPr="00BA641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DDB" w:rsidRPr="00B121B2" w:rsidRDefault="006A3DDB">
    <w:pPr>
      <w:pStyle w:val="Footer"/>
      <w:jc w:val="center"/>
      <w:rPr>
        <w:rFonts w:ascii="Angsana New" w:hAnsi="Angsana New"/>
        <w:sz w:val="30"/>
        <w:szCs w:val="30"/>
      </w:rPr>
    </w:pPr>
    <w:r w:rsidRPr="00B121B2">
      <w:rPr>
        <w:rFonts w:ascii="Angsana New" w:hAnsi="Angsana New"/>
        <w:sz w:val="30"/>
        <w:szCs w:val="30"/>
      </w:rPr>
      <w:fldChar w:fldCharType="begin"/>
    </w:r>
    <w:r w:rsidRPr="00B121B2">
      <w:rPr>
        <w:rFonts w:ascii="Angsana New" w:hAnsi="Angsana New"/>
        <w:sz w:val="30"/>
        <w:szCs w:val="30"/>
      </w:rPr>
      <w:instrText xml:space="preserve"> PAGE   \* MERGEFORMAT </w:instrText>
    </w:r>
    <w:r w:rsidRPr="00B121B2">
      <w:rPr>
        <w:rFonts w:ascii="Angsana New" w:hAnsi="Angsana New"/>
        <w:sz w:val="30"/>
        <w:szCs w:val="30"/>
      </w:rPr>
      <w:fldChar w:fldCharType="separate"/>
    </w:r>
    <w:r w:rsidR="001313C9">
      <w:rPr>
        <w:rFonts w:ascii="Angsana New" w:hAnsi="Angsana New"/>
        <w:noProof/>
        <w:sz w:val="30"/>
        <w:szCs w:val="30"/>
      </w:rPr>
      <w:t>23</w:t>
    </w:r>
    <w:r w:rsidRPr="00B121B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DDB" w:rsidRPr="00E31D6D" w:rsidRDefault="006A3DDB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  <w:r>
      <w:rPr>
        <w:rStyle w:val="PageNumber"/>
        <w:rFonts w:ascii="Angsana New" w:hAnsi="Angsana New" w:cs="Angsana New"/>
        <w:sz w:val="30"/>
        <w:szCs w:val="30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DDB" w:rsidRPr="00907A32" w:rsidRDefault="006A3DDB" w:rsidP="00B1561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 w:hint="cs"/>
        <w:i/>
        <w:iCs/>
        <w:sz w:val="30"/>
        <w:szCs w:val="30"/>
        <w:cs/>
      </w:rPr>
      <w:tab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begin"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instrText xml:space="preserve"> PAGE </w:instrTex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lang w:val="pt-BR"/>
      </w:rPr>
      <w:t>27</w: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DDB" w:rsidRPr="0036699E" w:rsidRDefault="006A3DDB" w:rsidP="0036699E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color w:val="000000"/>
        <w:sz w:val="30"/>
        <w:szCs w:val="30"/>
      </w:rPr>
    </w:pPr>
    <w:r w:rsidRPr="009216E6">
      <w:rPr>
        <w:rFonts w:ascii="Angsana New" w:hAnsi="Angsana New"/>
        <w:caps/>
        <w:color w:val="000000"/>
        <w:sz w:val="30"/>
        <w:szCs w:val="30"/>
      </w:rPr>
      <w:fldChar w:fldCharType="begin"/>
    </w:r>
    <w:r w:rsidRPr="009216E6">
      <w:rPr>
        <w:rFonts w:ascii="Angsana New" w:hAnsi="Angsana New"/>
        <w:caps/>
        <w:color w:val="000000"/>
        <w:sz w:val="30"/>
        <w:szCs w:val="30"/>
      </w:rPr>
      <w:instrText xml:space="preserve"> PAGE   \* MERGEFORMAT </w:instrText>
    </w:r>
    <w:r w:rsidRPr="009216E6">
      <w:rPr>
        <w:rFonts w:ascii="Angsana New" w:hAnsi="Angsana New"/>
        <w:caps/>
        <w:color w:val="000000"/>
        <w:sz w:val="30"/>
        <w:szCs w:val="30"/>
      </w:rPr>
      <w:fldChar w:fldCharType="separate"/>
    </w:r>
    <w:r w:rsidR="001313C9">
      <w:rPr>
        <w:rFonts w:ascii="Angsana New" w:hAnsi="Angsana New"/>
        <w:caps/>
        <w:noProof/>
        <w:color w:val="000000"/>
        <w:sz w:val="30"/>
        <w:szCs w:val="30"/>
      </w:rPr>
      <w:t>25</w:t>
    </w:r>
    <w:r w:rsidRPr="009216E6">
      <w:rPr>
        <w:rFonts w:ascii="Angsana New" w:hAnsi="Angsana New"/>
        <w:caps/>
        <w:noProof/>
        <w:color w:val="000000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DDB" w:rsidRPr="00907A32" w:rsidRDefault="006A3DDB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1313C9">
      <w:rPr>
        <w:rStyle w:val="PageNumber"/>
        <w:rFonts w:ascii="Angsana New" w:hAnsi="Angsana New" w:cs="Angsana New"/>
        <w:noProof/>
        <w:sz w:val="30"/>
        <w:szCs w:val="30"/>
      </w:rPr>
      <w:t>26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6A3DDB" w:rsidRPr="00907A32" w:rsidRDefault="006A3DDB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DDB" w:rsidRPr="0047456A" w:rsidRDefault="006A3DDB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 w:rsidR="001313C9">
      <w:rPr>
        <w:rFonts w:ascii="Angsana New" w:hAnsi="Angsana New"/>
        <w:noProof/>
        <w:sz w:val="30"/>
        <w:szCs w:val="30"/>
      </w:rPr>
      <w:t>40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DDB" w:rsidRDefault="006A3DDB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 w:rsidR="001313C9">
      <w:rPr>
        <w:rFonts w:ascii="Angsana New" w:hAnsi="Angsana New"/>
        <w:noProof/>
        <w:sz w:val="30"/>
        <w:szCs w:val="30"/>
      </w:rPr>
      <w:t>43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DDB" w:rsidRPr="00907A32" w:rsidRDefault="006A3DDB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1313C9"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6A3DDB" w:rsidRPr="00907A32" w:rsidRDefault="006A3DDB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A27" w:rsidRDefault="00162A27" w:rsidP="004956B4">
      <w:r>
        <w:separator/>
      </w:r>
    </w:p>
  </w:footnote>
  <w:footnote w:type="continuationSeparator" w:id="0">
    <w:p w:rsidR="00162A27" w:rsidRDefault="00162A2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DDB" w:rsidRPr="00C70EC6" w:rsidRDefault="006A3DDB" w:rsidP="006E07A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:rsidR="006A3DDB" w:rsidRPr="00C70EC6" w:rsidRDefault="006A3DDB" w:rsidP="006E07A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F748F8"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A3DDB" w:rsidRDefault="006A3DDB" w:rsidP="006E07A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งวดสามเดือนและเก้าเดือนสิ้นสุดวันที่ 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:rsidR="006A3DDB" w:rsidRPr="006E07AE" w:rsidRDefault="006A3DDB">
    <w:pPr>
      <w:pStyle w:val="Head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DDB" w:rsidRPr="0047456A" w:rsidRDefault="006A3DDB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:rsidR="006A3DDB" w:rsidRPr="0047456A" w:rsidRDefault="006A3DDB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A3DDB" w:rsidRPr="0047456A" w:rsidRDefault="006A3DDB" w:rsidP="00E80C0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งวดสามเดือนและเก้าเดือนสิ้นสุดวันที่ 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47456A">
      <w:rPr>
        <w:rFonts w:ascii="Angsana New" w:hAnsi="Angsana New" w:hint="cs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62</w:t>
    </w:r>
    <w:r w:rsidRPr="0047456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6A3DDB" w:rsidRPr="0047456A" w:rsidRDefault="006A3DDB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418" w:rsidRPr="009B072F" w:rsidRDefault="00BA6418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:rsidR="00BA6418" w:rsidRPr="009B072F" w:rsidRDefault="00BA6418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BA6418" w:rsidRDefault="00BA6418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งวดสามเดือนและเก้าเดือนสิ้นสุดวันที่ 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 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BA6418" w:rsidRDefault="00BA6418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DDB" w:rsidRPr="0047456A" w:rsidRDefault="006A3DDB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:rsidR="006A3DDB" w:rsidRPr="0047456A" w:rsidRDefault="006A3DDB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A3DDB" w:rsidRPr="0047456A" w:rsidRDefault="006A3DDB" w:rsidP="00E80C0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งวดสามเดือนและเก้าเดือนสิ้นสุดวันที่ 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47456A"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62</w:t>
    </w:r>
    <w:r w:rsidRPr="0047456A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:rsidR="006A3DDB" w:rsidRPr="0047456A" w:rsidRDefault="006A3DDB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DDB" w:rsidRPr="00C70EC6" w:rsidRDefault="006A3DDB" w:rsidP="00B62759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:rsidR="006A3DDB" w:rsidRPr="00C70EC6" w:rsidRDefault="006A3DDB" w:rsidP="00B62759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6A3DDB" w:rsidRDefault="006A3DDB" w:rsidP="007112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6A3DDB" w:rsidRPr="00AC4ACA" w:rsidRDefault="006A3DDB">
    <w:pPr>
      <w:pStyle w:val="Head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DDB" w:rsidRPr="009B072F" w:rsidRDefault="006A3DDB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:rsidR="006A3DDB" w:rsidRPr="009B072F" w:rsidRDefault="006A3DDB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A3DDB" w:rsidRDefault="006A3DDB" w:rsidP="00E80C0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งวดสามเดือนและเก้าเดือนสิ้นสุดวันที่ 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 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6A3DDB" w:rsidRDefault="006A3DDB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DDB" w:rsidRPr="009B072F" w:rsidRDefault="006A3DDB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:rsidR="006A3DDB" w:rsidRPr="009B072F" w:rsidRDefault="006A3DDB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A3DDB" w:rsidRDefault="006A3DDB" w:rsidP="00E80C0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งวดสามเดือนและเก้าเดือนสิ้นสุดวันที่ 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 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6A3DDB" w:rsidRDefault="006A3DDB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8"/>
  </w:num>
  <w:num w:numId="4">
    <w:abstractNumId w:val="17"/>
  </w:num>
  <w:num w:numId="5">
    <w:abstractNumId w:val="15"/>
  </w:num>
  <w:num w:numId="6">
    <w:abstractNumId w:val="2"/>
  </w:num>
  <w:num w:numId="7">
    <w:abstractNumId w:val="16"/>
  </w:num>
  <w:num w:numId="8">
    <w:abstractNumId w:val="6"/>
  </w:num>
  <w:num w:numId="9">
    <w:abstractNumId w:val="8"/>
  </w:num>
  <w:num w:numId="10">
    <w:abstractNumId w:val="13"/>
  </w:num>
  <w:num w:numId="11">
    <w:abstractNumId w:val="12"/>
  </w:num>
  <w:num w:numId="12">
    <w:abstractNumId w:val="5"/>
  </w:num>
  <w:num w:numId="13">
    <w:abstractNumId w:val="4"/>
  </w:num>
  <w:num w:numId="14">
    <w:abstractNumId w:val="10"/>
  </w:num>
  <w:num w:numId="15">
    <w:abstractNumId w:val="14"/>
  </w:num>
  <w:num w:numId="16">
    <w:abstractNumId w:val="0"/>
  </w:num>
  <w:num w:numId="17">
    <w:abstractNumId w:val="1"/>
  </w:num>
  <w:num w:numId="18">
    <w:abstractNumId w:val="9"/>
  </w:num>
  <w:num w:numId="19">
    <w:abstractNumId w:val="3"/>
  </w:num>
  <w:num w:numId="20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10EA"/>
    <w:rsid w:val="000014D6"/>
    <w:rsid w:val="000019C7"/>
    <w:rsid w:val="000019E4"/>
    <w:rsid w:val="000020B3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B3E"/>
    <w:rsid w:val="00004D8D"/>
    <w:rsid w:val="000056A6"/>
    <w:rsid w:val="00005C4A"/>
    <w:rsid w:val="000065DC"/>
    <w:rsid w:val="00006750"/>
    <w:rsid w:val="00007791"/>
    <w:rsid w:val="000077D3"/>
    <w:rsid w:val="00007A87"/>
    <w:rsid w:val="00010663"/>
    <w:rsid w:val="0001120F"/>
    <w:rsid w:val="00011380"/>
    <w:rsid w:val="000118E9"/>
    <w:rsid w:val="000119AB"/>
    <w:rsid w:val="000124DD"/>
    <w:rsid w:val="0001283B"/>
    <w:rsid w:val="00012C38"/>
    <w:rsid w:val="00013521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6071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EBB"/>
    <w:rsid w:val="000210C1"/>
    <w:rsid w:val="0002120F"/>
    <w:rsid w:val="00021210"/>
    <w:rsid w:val="000213F2"/>
    <w:rsid w:val="00021713"/>
    <w:rsid w:val="00021A9E"/>
    <w:rsid w:val="00021B44"/>
    <w:rsid w:val="00021E09"/>
    <w:rsid w:val="00021E20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CA"/>
    <w:rsid w:val="00026482"/>
    <w:rsid w:val="0002667F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3D46"/>
    <w:rsid w:val="0003413D"/>
    <w:rsid w:val="000343A7"/>
    <w:rsid w:val="000346A4"/>
    <w:rsid w:val="00034910"/>
    <w:rsid w:val="00034AFA"/>
    <w:rsid w:val="000354A8"/>
    <w:rsid w:val="00035623"/>
    <w:rsid w:val="00035793"/>
    <w:rsid w:val="00035AA5"/>
    <w:rsid w:val="00035D45"/>
    <w:rsid w:val="00035EC0"/>
    <w:rsid w:val="00036FFD"/>
    <w:rsid w:val="000372E2"/>
    <w:rsid w:val="00037439"/>
    <w:rsid w:val="000375FC"/>
    <w:rsid w:val="00037B04"/>
    <w:rsid w:val="00037CED"/>
    <w:rsid w:val="00037EC7"/>
    <w:rsid w:val="00037FB8"/>
    <w:rsid w:val="0004002E"/>
    <w:rsid w:val="0004027E"/>
    <w:rsid w:val="00040A86"/>
    <w:rsid w:val="00040AAF"/>
    <w:rsid w:val="000412DA"/>
    <w:rsid w:val="000414CB"/>
    <w:rsid w:val="0004172A"/>
    <w:rsid w:val="000418C5"/>
    <w:rsid w:val="00041DB2"/>
    <w:rsid w:val="00042453"/>
    <w:rsid w:val="00042747"/>
    <w:rsid w:val="0004283B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613D"/>
    <w:rsid w:val="00046490"/>
    <w:rsid w:val="0004693B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2201"/>
    <w:rsid w:val="0005250D"/>
    <w:rsid w:val="00052567"/>
    <w:rsid w:val="00052870"/>
    <w:rsid w:val="00052A3A"/>
    <w:rsid w:val="0005317C"/>
    <w:rsid w:val="00053BE3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4DA"/>
    <w:rsid w:val="000578B9"/>
    <w:rsid w:val="00057AF4"/>
    <w:rsid w:val="000600D0"/>
    <w:rsid w:val="000601D4"/>
    <w:rsid w:val="0006029F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DEB"/>
    <w:rsid w:val="00064063"/>
    <w:rsid w:val="000646A7"/>
    <w:rsid w:val="00064795"/>
    <w:rsid w:val="000649B4"/>
    <w:rsid w:val="00064BE2"/>
    <w:rsid w:val="00065107"/>
    <w:rsid w:val="000656E1"/>
    <w:rsid w:val="000658D8"/>
    <w:rsid w:val="00065C80"/>
    <w:rsid w:val="00065EE6"/>
    <w:rsid w:val="00065F7D"/>
    <w:rsid w:val="00065FC7"/>
    <w:rsid w:val="000663C4"/>
    <w:rsid w:val="000669A7"/>
    <w:rsid w:val="00066B77"/>
    <w:rsid w:val="00066BC8"/>
    <w:rsid w:val="00066CB5"/>
    <w:rsid w:val="0006713A"/>
    <w:rsid w:val="00067B88"/>
    <w:rsid w:val="00067D22"/>
    <w:rsid w:val="0007005B"/>
    <w:rsid w:val="00070279"/>
    <w:rsid w:val="0007042E"/>
    <w:rsid w:val="00070515"/>
    <w:rsid w:val="000705E6"/>
    <w:rsid w:val="00070654"/>
    <w:rsid w:val="0007098E"/>
    <w:rsid w:val="00070A62"/>
    <w:rsid w:val="000712E5"/>
    <w:rsid w:val="000720B6"/>
    <w:rsid w:val="0007247D"/>
    <w:rsid w:val="000727A8"/>
    <w:rsid w:val="000727BD"/>
    <w:rsid w:val="00072A17"/>
    <w:rsid w:val="00072DB5"/>
    <w:rsid w:val="00072F76"/>
    <w:rsid w:val="000730CF"/>
    <w:rsid w:val="000731B6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4D3"/>
    <w:rsid w:val="000756BC"/>
    <w:rsid w:val="000757A0"/>
    <w:rsid w:val="00075A1C"/>
    <w:rsid w:val="0007630B"/>
    <w:rsid w:val="00076912"/>
    <w:rsid w:val="00076F71"/>
    <w:rsid w:val="000775FE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957"/>
    <w:rsid w:val="00082EDC"/>
    <w:rsid w:val="00082F02"/>
    <w:rsid w:val="00083534"/>
    <w:rsid w:val="0008356D"/>
    <w:rsid w:val="0008388B"/>
    <w:rsid w:val="00083BAF"/>
    <w:rsid w:val="00083BC5"/>
    <w:rsid w:val="00083F31"/>
    <w:rsid w:val="000844BF"/>
    <w:rsid w:val="00084805"/>
    <w:rsid w:val="00084823"/>
    <w:rsid w:val="0008506C"/>
    <w:rsid w:val="00085D6B"/>
    <w:rsid w:val="00085F28"/>
    <w:rsid w:val="00085FA2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48C"/>
    <w:rsid w:val="00095168"/>
    <w:rsid w:val="000951B3"/>
    <w:rsid w:val="00095521"/>
    <w:rsid w:val="00095695"/>
    <w:rsid w:val="00095755"/>
    <w:rsid w:val="000966C6"/>
    <w:rsid w:val="00096D73"/>
    <w:rsid w:val="00096DF5"/>
    <w:rsid w:val="000973E8"/>
    <w:rsid w:val="00097415"/>
    <w:rsid w:val="000974DB"/>
    <w:rsid w:val="0009756E"/>
    <w:rsid w:val="00097D29"/>
    <w:rsid w:val="00097EFB"/>
    <w:rsid w:val="000A0666"/>
    <w:rsid w:val="000A0B25"/>
    <w:rsid w:val="000A120F"/>
    <w:rsid w:val="000A1275"/>
    <w:rsid w:val="000A1422"/>
    <w:rsid w:val="000A155D"/>
    <w:rsid w:val="000A1775"/>
    <w:rsid w:val="000A1895"/>
    <w:rsid w:val="000A1B6A"/>
    <w:rsid w:val="000A1C43"/>
    <w:rsid w:val="000A1DB1"/>
    <w:rsid w:val="000A1DC5"/>
    <w:rsid w:val="000A20AB"/>
    <w:rsid w:val="000A29E5"/>
    <w:rsid w:val="000A35D5"/>
    <w:rsid w:val="000A3AF1"/>
    <w:rsid w:val="000A3CF4"/>
    <w:rsid w:val="000A418E"/>
    <w:rsid w:val="000A4274"/>
    <w:rsid w:val="000A439B"/>
    <w:rsid w:val="000A4A6D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506F"/>
    <w:rsid w:val="000B508A"/>
    <w:rsid w:val="000B55C0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42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270"/>
    <w:rsid w:val="000C5841"/>
    <w:rsid w:val="000C5D04"/>
    <w:rsid w:val="000C5F80"/>
    <w:rsid w:val="000C6002"/>
    <w:rsid w:val="000C6248"/>
    <w:rsid w:val="000C666D"/>
    <w:rsid w:val="000C684B"/>
    <w:rsid w:val="000C6C8B"/>
    <w:rsid w:val="000C6CD8"/>
    <w:rsid w:val="000C6D34"/>
    <w:rsid w:val="000C773B"/>
    <w:rsid w:val="000C7A2F"/>
    <w:rsid w:val="000C7C1D"/>
    <w:rsid w:val="000C7D2D"/>
    <w:rsid w:val="000D010E"/>
    <w:rsid w:val="000D0113"/>
    <w:rsid w:val="000D0753"/>
    <w:rsid w:val="000D0947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41FB"/>
    <w:rsid w:val="000D42B6"/>
    <w:rsid w:val="000D4B30"/>
    <w:rsid w:val="000D4CBE"/>
    <w:rsid w:val="000D4E70"/>
    <w:rsid w:val="000D50EC"/>
    <w:rsid w:val="000D54AE"/>
    <w:rsid w:val="000D58E7"/>
    <w:rsid w:val="000D5A22"/>
    <w:rsid w:val="000D5B99"/>
    <w:rsid w:val="000D626E"/>
    <w:rsid w:val="000D68BE"/>
    <w:rsid w:val="000D6CAA"/>
    <w:rsid w:val="000D6CD1"/>
    <w:rsid w:val="000D6CF8"/>
    <w:rsid w:val="000D6DD3"/>
    <w:rsid w:val="000D6ECC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6DA"/>
    <w:rsid w:val="000E1821"/>
    <w:rsid w:val="000E1A80"/>
    <w:rsid w:val="000E1D58"/>
    <w:rsid w:val="000E1E4D"/>
    <w:rsid w:val="000E1EDA"/>
    <w:rsid w:val="000E2091"/>
    <w:rsid w:val="000E2213"/>
    <w:rsid w:val="000E34DA"/>
    <w:rsid w:val="000E3653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64D"/>
    <w:rsid w:val="000F6D39"/>
    <w:rsid w:val="000F7082"/>
    <w:rsid w:val="000F7616"/>
    <w:rsid w:val="000F77B1"/>
    <w:rsid w:val="000F7C37"/>
    <w:rsid w:val="000F7DCA"/>
    <w:rsid w:val="000F7F6A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625"/>
    <w:rsid w:val="00103743"/>
    <w:rsid w:val="00103920"/>
    <w:rsid w:val="00103DD9"/>
    <w:rsid w:val="0010401D"/>
    <w:rsid w:val="001042AA"/>
    <w:rsid w:val="00104A46"/>
    <w:rsid w:val="00105057"/>
    <w:rsid w:val="0010554E"/>
    <w:rsid w:val="001056F5"/>
    <w:rsid w:val="00105758"/>
    <w:rsid w:val="00105CB6"/>
    <w:rsid w:val="00105E01"/>
    <w:rsid w:val="00106660"/>
    <w:rsid w:val="00106B21"/>
    <w:rsid w:val="00107193"/>
    <w:rsid w:val="0010750C"/>
    <w:rsid w:val="001077C4"/>
    <w:rsid w:val="00107C76"/>
    <w:rsid w:val="00107CE9"/>
    <w:rsid w:val="00110103"/>
    <w:rsid w:val="00110224"/>
    <w:rsid w:val="001104E0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60B1"/>
    <w:rsid w:val="0011617A"/>
    <w:rsid w:val="0011630E"/>
    <w:rsid w:val="001164A4"/>
    <w:rsid w:val="0011683D"/>
    <w:rsid w:val="0011714E"/>
    <w:rsid w:val="00117B4D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5186"/>
    <w:rsid w:val="001254A8"/>
    <w:rsid w:val="001257FF"/>
    <w:rsid w:val="00125C23"/>
    <w:rsid w:val="00125DE2"/>
    <w:rsid w:val="001261CD"/>
    <w:rsid w:val="00126382"/>
    <w:rsid w:val="00126C10"/>
    <w:rsid w:val="00126CD8"/>
    <w:rsid w:val="00126FEB"/>
    <w:rsid w:val="00127299"/>
    <w:rsid w:val="00127496"/>
    <w:rsid w:val="001274BC"/>
    <w:rsid w:val="0012751C"/>
    <w:rsid w:val="0012753C"/>
    <w:rsid w:val="00127829"/>
    <w:rsid w:val="001300C1"/>
    <w:rsid w:val="00130305"/>
    <w:rsid w:val="00130989"/>
    <w:rsid w:val="00130E5F"/>
    <w:rsid w:val="00130F68"/>
    <w:rsid w:val="001313C9"/>
    <w:rsid w:val="00131590"/>
    <w:rsid w:val="001317E9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A8"/>
    <w:rsid w:val="0013660D"/>
    <w:rsid w:val="00136974"/>
    <w:rsid w:val="00136A30"/>
    <w:rsid w:val="00136A7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DD2"/>
    <w:rsid w:val="00143179"/>
    <w:rsid w:val="00143230"/>
    <w:rsid w:val="00143907"/>
    <w:rsid w:val="00143F4D"/>
    <w:rsid w:val="001440FF"/>
    <w:rsid w:val="0014422D"/>
    <w:rsid w:val="00144B23"/>
    <w:rsid w:val="00144C05"/>
    <w:rsid w:val="00144DA2"/>
    <w:rsid w:val="001451E7"/>
    <w:rsid w:val="001459BF"/>
    <w:rsid w:val="00145CB4"/>
    <w:rsid w:val="001467DF"/>
    <w:rsid w:val="001469DB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D23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880"/>
    <w:rsid w:val="00152A3E"/>
    <w:rsid w:val="00152B69"/>
    <w:rsid w:val="0015309D"/>
    <w:rsid w:val="001530BF"/>
    <w:rsid w:val="00153335"/>
    <w:rsid w:val="001538E8"/>
    <w:rsid w:val="00153B72"/>
    <w:rsid w:val="00153C2E"/>
    <w:rsid w:val="00153D25"/>
    <w:rsid w:val="00153EA3"/>
    <w:rsid w:val="00153EF8"/>
    <w:rsid w:val="00154016"/>
    <w:rsid w:val="001540EB"/>
    <w:rsid w:val="00154421"/>
    <w:rsid w:val="00154505"/>
    <w:rsid w:val="00154693"/>
    <w:rsid w:val="00154855"/>
    <w:rsid w:val="00155048"/>
    <w:rsid w:val="0015524E"/>
    <w:rsid w:val="00155536"/>
    <w:rsid w:val="0015588B"/>
    <w:rsid w:val="001560CB"/>
    <w:rsid w:val="001561C0"/>
    <w:rsid w:val="00156481"/>
    <w:rsid w:val="00156C81"/>
    <w:rsid w:val="001571A2"/>
    <w:rsid w:val="001574BE"/>
    <w:rsid w:val="0015761F"/>
    <w:rsid w:val="00157F14"/>
    <w:rsid w:val="00160938"/>
    <w:rsid w:val="00160F70"/>
    <w:rsid w:val="00160FCF"/>
    <w:rsid w:val="00161A6D"/>
    <w:rsid w:val="00161A84"/>
    <w:rsid w:val="00161AB0"/>
    <w:rsid w:val="00161E33"/>
    <w:rsid w:val="001620C9"/>
    <w:rsid w:val="001622D7"/>
    <w:rsid w:val="00162308"/>
    <w:rsid w:val="00162670"/>
    <w:rsid w:val="00162A27"/>
    <w:rsid w:val="00162BF7"/>
    <w:rsid w:val="00162D7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A25"/>
    <w:rsid w:val="00167B94"/>
    <w:rsid w:val="00167E4A"/>
    <w:rsid w:val="0017096B"/>
    <w:rsid w:val="001712BA"/>
    <w:rsid w:val="001717D9"/>
    <w:rsid w:val="00171BB4"/>
    <w:rsid w:val="00171D05"/>
    <w:rsid w:val="001720CD"/>
    <w:rsid w:val="00172840"/>
    <w:rsid w:val="00172B9E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53AC"/>
    <w:rsid w:val="00175778"/>
    <w:rsid w:val="00176128"/>
    <w:rsid w:val="001762F1"/>
    <w:rsid w:val="00176312"/>
    <w:rsid w:val="001765E5"/>
    <w:rsid w:val="00176711"/>
    <w:rsid w:val="001768F0"/>
    <w:rsid w:val="001777DF"/>
    <w:rsid w:val="001805DF"/>
    <w:rsid w:val="001808C6"/>
    <w:rsid w:val="00180BF0"/>
    <w:rsid w:val="00180EEB"/>
    <w:rsid w:val="00181251"/>
    <w:rsid w:val="0018159A"/>
    <w:rsid w:val="00181609"/>
    <w:rsid w:val="00181AAC"/>
    <w:rsid w:val="00181DDF"/>
    <w:rsid w:val="00182000"/>
    <w:rsid w:val="00182238"/>
    <w:rsid w:val="0018231E"/>
    <w:rsid w:val="00182344"/>
    <w:rsid w:val="00182422"/>
    <w:rsid w:val="001829C5"/>
    <w:rsid w:val="00183138"/>
    <w:rsid w:val="0018316F"/>
    <w:rsid w:val="001833FE"/>
    <w:rsid w:val="00183A2C"/>
    <w:rsid w:val="00184104"/>
    <w:rsid w:val="00184878"/>
    <w:rsid w:val="00184AB6"/>
    <w:rsid w:val="00184BC0"/>
    <w:rsid w:val="00184FD3"/>
    <w:rsid w:val="001851A8"/>
    <w:rsid w:val="0018539B"/>
    <w:rsid w:val="001853F3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300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490"/>
    <w:rsid w:val="00194757"/>
    <w:rsid w:val="00194BD3"/>
    <w:rsid w:val="00194BF2"/>
    <w:rsid w:val="00194EB5"/>
    <w:rsid w:val="001955F1"/>
    <w:rsid w:val="00195BBD"/>
    <w:rsid w:val="00195CA7"/>
    <w:rsid w:val="00195ED5"/>
    <w:rsid w:val="00196172"/>
    <w:rsid w:val="00196E40"/>
    <w:rsid w:val="00196F38"/>
    <w:rsid w:val="00196F74"/>
    <w:rsid w:val="00197AF6"/>
    <w:rsid w:val="00197C0F"/>
    <w:rsid w:val="00197E25"/>
    <w:rsid w:val="00197EC9"/>
    <w:rsid w:val="00197FF4"/>
    <w:rsid w:val="001A0111"/>
    <w:rsid w:val="001A0865"/>
    <w:rsid w:val="001A0F04"/>
    <w:rsid w:val="001A1649"/>
    <w:rsid w:val="001A1825"/>
    <w:rsid w:val="001A1FF6"/>
    <w:rsid w:val="001A2197"/>
    <w:rsid w:val="001A2787"/>
    <w:rsid w:val="001A27FB"/>
    <w:rsid w:val="001A297A"/>
    <w:rsid w:val="001A2DEC"/>
    <w:rsid w:val="001A31DD"/>
    <w:rsid w:val="001A324D"/>
    <w:rsid w:val="001A330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99"/>
    <w:rsid w:val="001A5DB4"/>
    <w:rsid w:val="001A630F"/>
    <w:rsid w:val="001A652C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E2F"/>
    <w:rsid w:val="001B0EBA"/>
    <w:rsid w:val="001B17F5"/>
    <w:rsid w:val="001B1C98"/>
    <w:rsid w:val="001B1D1C"/>
    <w:rsid w:val="001B1EE8"/>
    <w:rsid w:val="001B2245"/>
    <w:rsid w:val="001B298C"/>
    <w:rsid w:val="001B2D6E"/>
    <w:rsid w:val="001B2E65"/>
    <w:rsid w:val="001B32DD"/>
    <w:rsid w:val="001B355B"/>
    <w:rsid w:val="001B3DA7"/>
    <w:rsid w:val="001B3DAD"/>
    <w:rsid w:val="001B4023"/>
    <w:rsid w:val="001B425C"/>
    <w:rsid w:val="001B4547"/>
    <w:rsid w:val="001B4989"/>
    <w:rsid w:val="001B4D95"/>
    <w:rsid w:val="001B4F1E"/>
    <w:rsid w:val="001B4F61"/>
    <w:rsid w:val="001B559F"/>
    <w:rsid w:val="001B57CB"/>
    <w:rsid w:val="001B58BF"/>
    <w:rsid w:val="001B58E5"/>
    <w:rsid w:val="001B5AD8"/>
    <w:rsid w:val="001B5B9E"/>
    <w:rsid w:val="001B61B3"/>
    <w:rsid w:val="001B6335"/>
    <w:rsid w:val="001B6651"/>
    <w:rsid w:val="001B6A5C"/>
    <w:rsid w:val="001B6D24"/>
    <w:rsid w:val="001B7350"/>
    <w:rsid w:val="001C00B7"/>
    <w:rsid w:val="001C06C6"/>
    <w:rsid w:val="001C0819"/>
    <w:rsid w:val="001C0A55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DB1"/>
    <w:rsid w:val="001C3FEE"/>
    <w:rsid w:val="001C4052"/>
    <w:rsid w:val="001C47FD"/>
    <w:rsid w:val="001C4913"/>
    <w:rsid w:val="001C4EB3"/>
    <w:rsid w:val="001C52F3"/>
    <w:rsid w:val="001C5434"/>
    <w:rsid w:val="001C5531"/>
    <w:rsid w:val="001C5543"/>
    <w:rsid w:val="001C55FC"/>
    <w:rsid w:val="001C5A9A"/>
    <w:rsid w:val="001C5E1B"/>
    <w:rsid w:val="001C6218"/>
    <w:rsid w:val="001C6F8A"/>
    <w:rsid w:val="001C729A"/>
    <w:rsid w:val="001C7419"/>
    <w:rsid w:val="001C7CB7"/>
    <w:rsid w:val="001C7DDA"/>
    <w:rsid w:val="001D035A"/>
    <w:rsid w:val="001D0465"/>
    <w:rsid w:val="001D06A6"/>
    <w:rsid w:val="001D0867"/>
    <w:rsid w:val="001D09D1"/>
    <w:rsid w:val="001D0D1C"/>
    <w:rsid w:val="001D0FC5"/>
    <w:rsid w:val="001D12FD"/>
    <w:rsid w:val="001D177F"/>
    <w:rsid w:val="001D1CDA"/>
    <w:rsid w:val="001D1D4E"/>
    <w:rsid w:val="001D1D96"/>
    <w:rsid w:val="001D2534"/>
    <w:rsid w:val="001D29F1"/>
    <w:rsid w:val="001D2D73"/>
    <w:rsid w:val="001D318B"/>
    <w:rsid w:val="001D354A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6087"/>
    <w:rsid w:val="001D61A1"/>
    <w:rsid w:val="001D6351"/>
    <w:rsid w:val="001D6378"/>
    <w:rsid w:val="001D657E"/>
    <w:rsid w:val="001D6833"/>
    <w:rsid w:val="001D686E"/>
    <w:rsid w:val="001D6954"/>
    <w:rsid w:val="001D6D85"/>
    <w:rsid w:val="001D7310"/>
    <w:rsid w:val="001D73B3"/>
    <w:rsid w:val="001D73DA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14A5"/>
    <w:rsid w:val="001E1C75"/>
    <w:rsid w:val="001E2171"/>
    <w:rsid w:val="001E225E"/>
    <w:rsid w:val="001E2B35"/>
    <w:rsid w:val="001E2B3B"/>
    <w:rsid w:val="001E2DC8"/>
    <w:rsid w:val="001E30E3"/>
    <w:rsid w:val="001E33E9"/>
    <w:rsid w:val="001E3685"/>
    <w:rsid w:val="001E3760"/>
    <w:rsid w:val="001E3EF0"/>
    <w:rsid w:val="001E46BE"/>
    <w:rsid w:val="001E5223"/>
    <w:rsid w:val="001E5B8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DB"/>
    <w:rsid w:val="001E761E"/>
    <w:rsid w:val="001E789C"/>
    <w:rsid w:val="001E7AFD"/>
    <w:rsid w:val="001E7F32"/>
    <w:rsid w:val="001F029F"/>
    <w:rsid w:val="001F078C"/>
    <w:rsid w:val="001F07BB"/>
    <w:rsid w:val="001F0A09"/>
    <w:rsid w:val="001F0A42"/>
    <w:rsid w:val="001F0F23"/>
    <w:rsid w:val="001F117D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26F"/>
    <w:rsid w:val="001F482D"/>
    <w:rsid w:val="001F48C5"/>
    <w:rsid w:val="001F51C7"/>
    <w:rsid w:val="001F53B4"/>
    <w:rsid w:val="001F53E7"/>
    <w:rsid w:val="001F5486"/>
    <w:rsid w:val="001F5521"/>
    <w:rsid w:val="001F5C62"/>
    <w:rsid w:val="001F5F99"/>
    <w:rsid w:val="001F64A6"/>
    <w:rsid w:val="001F6677"/>
    <w:rsid w:val="001F6861"/>
    <w:rsid w:val="001F720F"/>
    <w:rsid w:val="001F74F5"/>
    <w:rsid w:val="001F76A2"/>
    <w:rsid w:val="001F7BC7"/>
    <w:rsid w:val="00200494"/>
    <w:rsid w:val="0020063C"/>
    <w:rsid w:val="002006A9"/>
    <w:rsid w:val="00200C25"/>
    <w:rsid w:val="00200F34"/>
    <w:rsid w:val="00201199"/>
    <w:rsid w:val="0020149B"/>
    <w:rsid w:val="0020178D"/>
    <w:rsid w:val="002018CA"/>
    <w:rsid w:val="00201C30"/>
    <w:rsid w:val="00201D33"/>
    <w:rsid w:val="00201D49"/>
    <w:rsid w:val="00202369"/>
    <w:rsid w:val="002026A1"/>
    <w:rsid w:val="002026A2"/>
    <w:rsid w:val="0020296C"/>
    <w:rsid w:val="0020353C"/>
    <w:rsid w:val="0020370A"/>
    <w:rsid w:val="00204550"/>
    <w:rsid w:val="00204B00"/>
    <w:rsid w:val="00204B6D"/>
    <w:rsid w:val="00204D9D"/>
    <w:rsid w:val="00204F7F"/>
    <w:rsid w:val="0020553A"/>
    <w:rsid w:val="00205B17"/>
    <w:rsid w:val="00205BEB"/>
    <w:rsid w:val="00205D88"/>
    <w:rsid w:val="002060AD"/>
    <w:rsid w:val="00206419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C85"/>
    <w:rsid w:val="00210ED3"/>
    <w:rsid w:val="0021142B"/>
    <w:rsid w:val="002118FC"/>
    <w:rsid w:val="00211981"/>
    <w:rsid w:val="00212368"/>
    <w:rsid w:val="002124F0"/>
    <w:rsid w:val="00212790"/>
    <w:rsid w:val="00212945"/>
    <w:rsid w:val="00212ABB"/>
    <w:rsid w:val="00212F0F"/>
    <w:rsid w:val="00212F3A"/>
    <w:rsid w:val="00213228"/>
    <w:rsid w:val="00213F7A"/>
    <w:rsid w:val="00214872"/>
    <w:rsid w:val="002148EB"/>
    <w:rsid w:val="0021493A"/>
    <w:rsid w:val="00214D4E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C1E"/>
    <w:rsid w:val="00217E10"/>
    <w:rsid w:val="002201B6"/>
    <w:rsid w:val="002202CD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3920"/>
    <w:rsid w:val="00224239"/>
    <w:rsid w:val="002243D9"/>
    <w:rsid w:val="002247CA"/>
    <w:rsid w:val="002249B1"/>
    <w:rsid w:val="00224ED1"/>
    <w:rsid w:val="00225043"/>
    <w:rsid w:val="002250D4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A4E"/>
    <w:rsid w:val="00227EF6"/>
    <w:rsid w:val="00227F70"/>
    <w:rsid w:val="00227FE4"/>
    <w:rsid w:val="00230ABA"/>
    <w:rsid w:val="00230AF4"/>
    <w:rsid w:val="002311AE"/>
    <w:rsid w:val="00231204"/>
    <w:rsid w:val="00231242"/>
    <w:rsid w:val="00231E04"/>
    <w:rsid w:val="002322AC"/>
    <w:rsid w:val="00232966"/>
    <w:rsid w:val="00232F14"/>
    <w:rsid w:val="00233208"/>
    <w:rsid w:val="0023343B"/>
    <w:rsid w:val="00233594"/>
    <w:rsid w:val="00233ABB"/>
    <w:rsid w:val="00234100"/>
    <w:rsid w:val="00234E29"/>
    <w:rsid w:val="0023540B"/>
    <w:rsid w:val="0023558C"/>
    <w:rsid w:val="0023597C"/>
    <w:rsid w:val="00235B0A"/>
    <w:rsid w:val="00235E3D"/>
    <w:rsid w:val="00235E43"/>
    <w:rsid w:val="0023625D"/>
    <w:rsid w:val="00236B65"/>
    <w:rsid w:val="00236F24"/>
    <w:rsid w:val="00237055"/>
    <w:rsid w:val="00237364"/>
    <w:rsid w:val="00237670"/>
    <w:rsid w:val="002377A9"/>
    <w:rsid w:val="00237B37"/>
    <w:rsid w:val="00237CE8"/>
    <w:rsid w:val="00240130"/>
    <w:rsid w:val="00240217"/>
    <w:rsid w:val="002403BF"/>
    <w:rsid w:val="0024057D"/>
    <w:rsid w:val="00240791"/>
    <w:rsid w:val="00240C21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535"/>
    <w:rsid w:val="00245B37"/>
    <w:rsid w:val="00246221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87B"/>
    <w:rsid w:val="0025093B"/>
    <w:rsid w:val="00251201"/>
    <w:rsid w:val="00251312"/>
    <w:rsid w:val="00251A3C"/>
    <w:rsid w:val="0025200B"/>
    <w:rsid w:val="002520C5"/>
    <w:rsid w:val="00252109"/>
    <w:rsid w:val="00252A35"/>
    <w:rsid w:val="00252A5D"/>
    <w:rsid w:val="0025315E"/>
    <w:rsid w:val="0025332E"/>
    <w:rsid w:val="002533BD"/>
    <w:rsid w:val="002535DB"/>
    <w:rsid w:val="00253C0F"/>
    <w:rsid w:val="00254451"/>
    <w:rsid w:val="00254B41"/>
    <w:rsid w:val="00254E80"/>
    <w:rsid w:val="00254F13"/>
    <w:rsid w:val="0025583C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8B7"/>
    <w:rsid w:val="00257A35"/>
    <w:rsid w:val="00257E2F"/>
    <w:rsid w:val="002606A4"/>
    <w:rsid w:val="00260E6A"/>
    <w:rsid w:val="002611CC"/>
    <w:rsid w:val="00261324"/>
    <w:rsid w:val="002613B5"/>
    <w:rsid w:val="002616E3"/>
    <w:rsid w:val="00261F1B"/>
    <w:rsid w:val="00262831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6376"/>
    <w:rsid w:val="0026651A"/>
    <w:rsid w:val="00266A67"/>
    <w:rsid w:val="00266C70"/>
    <w:rsid w:val="00266D0C"/>
    <w:rsid w:val="00267077"/>
    <w:rsid w:val="00267232"/>
    <w:rsid w:val="002672BF"/>
    <w:rsid w:val="002701C3"/>
    <w:rsid w:val="002705FF"/>
    <w:rsid w:val="00270ECA"/>
    <w:rsid w:val="002710FC"/>
    <w:rsid w:val="00271550"/>
    <w:rsid w:val="0027188B"/>
    <w:rsid w:val="00271B33"/>
    <w:rsid w:val="00272060"/>
    <w:rsid w:val="00272084"/>
    <w:rsid w:val="0027208A"/>
    <w:rsid w:val="0027261F"/>
    <w:rsid w:val="00272A3D"/>
    <w:rsid w:val="00272D32"/>
    <w:rsid w:val="00273D16"/>
    <w:rsid w:val="00274322"/>
    <w:rsid w:val="002749B7"/>
    <w:rsid w:val="00274EE5"/>
    <w:rsid w:val="00275011"/>
    <w:rsid w:val="0027529E"/>
    <w:rsid w:val="002752AE"/>
    <w:rsid w:val="002755CB"/>
    <w:rsid w:val="0027560D"/>
    <w:rsid w:val="002757D6"/>
    <w:rsid w:val="00275F32"/>
    <w:rsid w:val="00275F65"/>
    <w:rsid w:val="002761F1"/>
    <w:rsid w:val="0027631E"/>
    <w:rsid w:val="00276CD0"/>
    <w:rsid w:val="002770CE"/>
    <w:rsid w:val="0027727C"/>
    <w:rsid w:val="00277BD7"/>
    <w:rsid w:val="00277EEC"/>
    <w:rsid w:val="00280535"/>
    <w:rsid w:val="002805F4"/>
    <w:rsid w:val="002809A1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F89"/>
    <w:rsid w:val="00283026"/>
    <w:rsid w:val="00283376"/>
    <w:rsid w:val="002833A1"/>
    <w:rsid w:val="00283765"/>
    <w:rsid w:val="00283DE8"/>
    <w:rsid w:val="0028570F"/>
    <w:rsid w:val="00285B7A"/>
    <w:rsid w:val="00285F68"/>
    <w:rsid w:val="002862A4"/>
    <w:rsid w:val="00286694"/>
    <w:rsid w:val="00286747"/>
    <w:rsid w:val="00286E4B"/>
    <w:rsid w:val="002870FC"/>
    <w:rsid w:val="00287590"/>
    <w:rsid w:val="00287F1D"/>
    <w:rsid w:val="002900C0"/>
    <w:rsid w:val="00290917"/>
    <w:rsid w:val="00291520"/>
    <w:rsid w:val="00291C43"/>
    <w:rsid w:val="00292489"/>
    <w:rsid w:val="002927CE"/>
    <w:rsid w:val="0029293F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766"/>
    <w:rsid w:val="00294BB1"/>
    <w:rsid w:val="00294BEA"/>
    <w:rsid w:val="002955A5"/>
    <w:rsid w:val="00295629"/>
    <w:rsid w:val="00295912"/>
    <w:rsid w:val="00295F99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DEA"/>
    <w:rsid w:val="002A0180"/>
    <w:rsid w:val="002A0233"/>
    <w:rsid w:val="002A09D9"/>
    <w:rsid w:val="002A1906"/>
    <w:rsid w:val="002A1F16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42C6"/>
    <w:rsid w:val="002A471D"/>
    <w:rsid w:val="002A4EB1"/>
    <w:rsid w:val="002A5368"/>
    <w:rsid w:val="002A5DDC"/>
    <w:rsid w:val="002A60A3"/>
    <w:rsid w:val="002A6151"/>
    <w:rsid w:val="002A66DE"/>
    <w:rsid w:val="002A713D"/>
    <w:rsid w:val="002A7247"/>
    <w:rsid w:val="002A77C6"/>
    <w:rsid w:val="002A7A9A"/>
    <w:rsid w:val="002A7D6A"/>
    <w:rsid w:val="002A7E54"/>
    <w:rsid w:val="002A7ECA"/>
    <w:rsid w:val="002A7ED7"/>
    <w:rsid w:val="002B148C"/>
    <w:rsid w:val="002B16D7"/>
    <w:rsid w:val="002B196C"/>
    <w:rsid w:val="002B1B2F"/>
    <w:rsid w:val="002B1ECB"/>
    <w:rsid w:val="002B2221"/>
    <w:rsid w:val="002B22AC"/>
    <w:rsid w:val="002B287C"/>
    <w:rsid w:val="002B28AB"/>
    <w:rsid w:val="002B2915"/>
    <w:rsid w:val="002B3030"/>
    <w:rsid w:val="002B3333"/>
    <w:rsid w:val="002B44F4"/>
    <w:rsid w:val="002B4875"/>
    <w:rsid w:val="002B4964"/>
    <w:rsid w:val="002B4C0E"/>
    <w:rsid w:val="002B56FA"/>
    <w:rsid w:val="002B5796"/>
    <w:rsid w:val="002B586D"/>
    <w:rsid w:val="002B5AAD"/>
    <w:rsid w:val="002B617D"/>
    <w:rsid w:val="002B659A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DF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572"/>
    <w:rsid w:val="002C65AF"/>
    <w:rsid w:val="002C6B10"/>
    <w:rsid w:val="002C6E81"/>
    <w:rsid w:val="002C79A6"/>
    <w:rsid w:val="002C7A85"/>
    <w:rsid w:val="002C7C09"/>
    <w:rsid w:val="002C7FBB"/>
    <w:rsid w:val="002D043F"/>
    <w:rsid w:val="002D05D6"/>
    <w:rsid w:val="002D083B"/>
    <w:rsid w:val="002D17D5"/>
    <w:rsid w:val="002D1927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8CF"/>
    <w:rsid w:val="002D4A46"/>
    <w:rsid w:val="002D4CCE"/>
    <w:rsid w:val="002D50E9"/>
    <w:rsid w:val="002D51A0"/>
    <w:rsid w:val="002D52FD"/>
    <w:rsid w:val="002D58F3"/>
    <w:rsid w:val="002D642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F1"/>
    <w:rsid w:val="002E0E28"/>
    <w:rsid w:val="002E0E9F"/>
    <w:rsid w:val="002E10AB"/>
    <w:rsid w:val="002E10D2"/>
    <w:rsid w:val="002E1216"/>
    <w:rsid w:val="002E1370"/>
    <w:rsid w:val="002E1644"/>
    <w:rsid w:val="002E195A"/>
    <w:rsid w:val="002E19F9"/>
    <w:rsid w:val="002E1D36"/>
    <w:rsid w:val="002E1F53"/>
    <w:rsid w:val="002E2301"/>
    <w:rsid w:val="002E2520"/>
    <w:rsid w:val="002E2783"/>
    <w:rsid w:val="002E2A3A"/>
    <w:rsid w:val="002E2BC3"/>
    <w:rsid w:val="002E2F65"/>
    <w:rsid w:val="002E30E6"/>
    <w:rsid w:val="002E31D8"/>
    <w:rsid w:val="002E340A"/>
    <w:rsid w:val="002E39AD"/>
    <w:rsid w:val="002E3A78"/>
    <w:rsid w:val="002E4341"/>
    <w:rsid w:val="002E4C45"/>
    <w:rsid w:val="002E4DC2"/>
    <w:rsid w:val="002E514E"/>
    <w:rsid w:val="002E595B"/>
    <w:rsid w:val="002E613B"/>
    <w:rsid w:val="002E679D"/>
    <w:rsid w:val="002E6FB9"/>
    <w:rsid w:val="002E702D"/>
    <w:rsid w:val="002E717C"/>
    <w:rsid w:val="002E75D0"/>
    <w:rsid w:val="002E765B"/>
    <w:rsid w:val="002E776B"/>
    <w:rsid w:val="002E7A2B"/>
    <w:rsid w:val="002F0316"/>
    <w:rsid w:val="002F0CBA"/>
    <w:rsid w:val="002F0F43"/>
    <w:rsid w:val="002F12D3"/>
    <w:rsid w:val="002F1CD1"/>
    <w:rsid w:val="002F1CEC"/>
    <w:rsid w:val="002F255F"/>
    <w:rsid w:val="002F2C06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F66"/>
    <w:rsid w:val="002F5FF9"/>
    <w:rsid w:val="002F61BB"/>
    <w:rsid w:val="002F629C"/>
    <w:rsid w:val="002F6366"/>
    <w:rsid w:val="002F63E8"/>
    <w:rsid w:val="002F68D2"/>
    <w:rsid w:val="002F6DE7"/>
    <w:rsid w:val="002F6E68"/>
    <w:rsid w:val="002F6EB3"/>
    <w:rsid w:val="002F6FD2"/>
    <w:rsid w:val="002F749E"/>
    <w:rsid w:val="002F79CF"/>
    <w:rsid w:val="002F7A26"/>
    <w:rsid w:val="002F7D01"/>
    <w:rsid w:val="00300014"/>
    <w:rsid w:val="003000B9"/>
    <w:rsid w:val="00300121"/>
    <w:rsid w:val="00300D67"/>
    <w:rsid w:val="00301A71"/>
    <w:rsid w:val="00302038"/>
    <w:rsid w:val="0030208F"/>
    <w:rsid w:val="00302A0B"/>
    <w:rsid w:val="00302AE4"/>
    <w:rsid w:val="00302D45"/>
    <w:rsid w:val="00302D6C"/>
    <w:rsid w:val="00303070"/>
    <w:rsid w:val="003036FB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B68"/>
    <w:rsid w:val="00307DBF"/>
    <w:rsid w:val="00307DFC"/>
    <w:rsid w:val="00310003"/>
    <w:rsid w:val="00310360"/>
    <w:rsid w:val="003104D8"/>
    <w:rsid w:val="0031062C"/>
    <w:rsid w:val="00310931"/>
    <w:rsid w:val="003109CF"/>
    <w:rsid w:val="003109FE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876"/>
    <w:rsid w:val="00312B5D"/>
    <w:rsid w:val="00312ED9"/>
    <w:rsid w:val="0031333C"/>
    <w:rsid w:val="00313B91"/>
    <w:rsid w:val="00313EC1"/>
    <w:rsid w:val="00314BDB"/>
    <w:rsid w:val="00314FC3"/>
    <w:rsid w:val="003158B3"/>
    <w:rsid w:val="00315991"/>
    <w:rsid w:val="00317213"/>
    <w:rsid w:val="0031725E"/>
    <w:rsid w:val="00317580"/>
    <w:rsid w:val="00317668"/>
    <w:rsid w:val="003176FD"/>
    <w:rsid w:val="00317735"/>
    <w:rsid w:val="00320067"/>
    <w:rsid w:val="00320526"/>
    <w:rsid w:val="00320782"/>
    <w:rsid w:val="00320F6B"/>
    <w:rsid w:val="00320FE3"/>
    <w:rsid w:val="00321245"/>
    <w:rsid w:val="0032162E"/>
    <w:rsid w:val="003221F2"/>
    <w:rsid w:val="003223A1"/>
    <w:rsid w:val="003235D1"/>
    <w:rsid w:val="003235EA"/>
    <w:rsid w:val="00323734"/>
    <w:rsid w:val="00323D5D"/>
    <w:rsid w:val="003245A3"/>
    <w:rsid w:val="0032481D"/>
    <w:rsid w:val="00324909"/>
    <w:rsid w:val="00325339"/>
    <w:rsid w:val="003254F4"/>
    <w:rsid w:val="0032561E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703"/>
    <w:rsid w:val="00334216"/>
    <w:rsid w:val="0033460D"/>
    <w:rsid w:val="00334AB8"/>
    <w:rsid w:val="00334C48"/>
    <w:rsid w:val="0033536A"/>
    <w:rsid w:val="003359B5"/>
    <w:rsid w:val="00335F55"/>
    <w:rsid w:val="003368B1"/>
    <w:rsid w:val="00336A3B"/>
    <w:rsid w:val="00336A50"/>
    <w:rsid w:val="00336BEE"/>
    <w:rsid w:val="00336E0F"/>
    <w:rsid w:val="00336EFA"/>
    <w:rsid w:val="003374B7"/>
    <w:rsid w:val="003378C0"/>
    <w:rsid w:val="00337BB4"/>
    <w:rsid w:val="00340319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E2"/>
    <w:rsid w:val="0034431D"/>
    <w:rsid w:val="00344350"/>
    <w:rsid w:val="003445A4"/>
    <w:rsid w:val="00344669"/>
    <w:rsid w:val="00344735"/>
    <w:rsid w:val="00344A1E"/>
    <w:rsid w:val="0034580A"/>
    <w:rsid w:val="00345A0C"/>
    <w:rsid w:val="00345A14"/>
    <w:rsid w:val="00345C56"/>
    <w:rsid w:val="003461AA"/>
    <w:rsid w:val="00346AB9"/>
    <w:rsid w:val="00346AF2"/>
    <w:rsid w:val="003475C6"/>
    <w:rsid w:val="003478ED"/>
    <w:rsid w:val="00347F2C"/>
    <w:rsid w:val="003502C8"/>
    <w:rsid w:val="00350687"/>
    <w:rsid w:val="0035091E"/>
    <w:rsid w:val="00350C3B"/>
    <w:rsid w:val="00350DE0"/>
    <w:rsid w:val="00350FA3"/>
    <w:rsid w:val="0035128B"/>
    <w:rsid w:val="00351406"/>
    <w:rsid w:val="003515BC"/>
    <w:rsid w:val="0035176A"/>
    <w:rsid w:val="00351EFF"/>
    <w:rsid w:val="003520EF"/>
    <w:rsid w:val="00352109"/>
    <w:rsid w:val="003526F2"/>
    <w:rsid w:val="0035279E"/>
    <w:rsid w:val="00352D03"/>
    <w:rsid w:val="00353180"/>
    <w:rsid w:val="0035341A"/>
    <w:rsid w:val="00353570"/>
    <w:rsid w:val="00353788"/>
    <w:rsid w:val="003539F8"/>
    <w:rsid w:val="00353B7A"/>
    <w:rsid w:val="00353DEB"/>
    <w:rsid w:val="00354218"/>
    <w:rsid w:val="0035454A"/>
    <w:rsid w:val="003559DB"/>
    <w:rsid w:val="00355BAB"/>
    <w:rsid w:val="00355EAD"/>
    <w:rsid w:val="00356479"/>
    <w:rsid w:val="00356871"/>
    <w:rsid w:val="003569DF"/>
    <w:rsid w:val="00356A46"/>
    <w:rsid w:val="00357A7B"/>
    <w:rsid w:val="00357C07"/>
    <w:rsid w:val="003602DF"/>
    <w:rsid w:val="00360561"/>
    <w:rsid w:val="003607DD"/>
    <w:rsid w:val="0036091D"/>
    <w:rsid w:val="003614BE"/>
    <w:rsid w:val="00361836"/>
    <w:rsid w:val="00361875"/>
    <w:rsid w:val="00361BDE"/>
    <w:rsid w:val="00361F00"/>
    <w:rsid w:val="0036201C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D7"/>
    <w:rsid w:val="00366E7F"/>
    <w:rsid w:val="00367077"/>
    <w:rsid w:val="003676EE"/>
    <w:rsid w:val="003679D4"/>
    <w:rsid w:val="003679DE"/>
    <w:rsid w:val="00370261"/>
    <w:rsid w:val="003702E3"/>
    <w:rsid w:val="003708A3"/>
    <w:rsid w:val="00370B46"/>
    <w:rsid w:val="00370B94"/>
    <w:rsid w:val="00370BB9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CC5"/>
    <w:rsid w:val="00373CCC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62E5"/>
    <w:rsid w:val="0037656A"/>
    <w:rsid w:val="00376B43"/>
    <w:rsid w:val="00376D3C"/>
    <w:rsid w:val="00376E4E"/>
    <w:rsid w:val="003771BD"/>
    <w:rsid w:val="003778B1"/>
    <w:rsid w:val="00377A05"/>
    <w:rsid w:val="00380170"/>
    <w:rsid w:val="0038030A"/>
    <w:rsid w:val="003810B0"/>
    <w:rsid w:val="00381168"/>
    <w:rsid w:val="00381259"/>
    <w:rsid w:val="003814D8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27B"/>
    <w:rsid w:val="0038589E"/>
    <w:rsid w:val="00385EE0"/>
    <w:rsid w:val="0038636C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10E9"/>
    <w:rsid w:val="003913F7"/>
    <w:rsid w:val="0039168E"/>
    <w:rsid w:val="003917FD"/>
    <w:rsid w:val="00391853"/>
    <w:rsid w:val="00391C50"/>
    <w:rsid w:val="00391D5F"/>
    <w:rsid w:val="00391D76"/>
    <w:rsid w:val="00391FA3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97A"/>
    <w:rsid w:val="0039505B"/>
    <w:rsid w:val="0039506E"/>
    <w:rsid w:val="00395836"/>
    <w:rsid w:val="003958B2"/>
    <w:rsid w:val="0039590B"/>
    <w:rsid w:val="00395C75"/>
    <w:rsid w:val="00395DE4"/>
    <w:rsid w:val="00396153"/>
    <w:rsid w:val="00396224"/>
    <w:rsid w:val="00396A60"/>
    <w:rsid w:val="00397004"/>
    <w:rsid w:val="003970DF"/>
    <w:rsid w:val="003974D1"/>
    <w:rsid w:val="003979E6"/>
    <w:rsid w:val="00397F91"/>
    <w:rsid w:val="003A08A0"/>
    <w:rsid w:val="003A0E37"/>
    <w:rsid w:val="003A122B"/>
    <w:rsid w:val="003A14DF"/>
    <w:rsid w:val="003A1569"/>
    <w:rsid w:val="003A16C3"/>
    <w:rsid w:val="003A1713"/>
    <w:rsid w:val="003A28CB"/>
    <w:rsid w:val="003A2BDF"/>
    <w:rsid w:val="003A2EDF"/>
    <w:rsid w:val="003A3037"/>
    <w:rsid w:val="003A345A"/>
    <w:rsid w:val="003A36EC"/>
    <w:rsid w:val="003A3D0C"/>
    <w:rsid w:val="003A3FB3"/>
    <w:rsid w:val="003A427F"/>
    <w:rsid w:val="003A442E"/>
    <w:rsid w:val="003A4DBF"/>
    <w:rsid w:val="003A568D"/>
    <w:rsid w:val="003A608D"/>
    <w:rsid w:val="003A6294"/>
    <w:rsid w:val="003A63F1"/>
    <w:rsid w:val="003A6D75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A24"/>
    <w:rsid w:val="003B604A"/>
    <w:rsid w:val="003B61E9"/>
    <w:rsid w:val="003B6F37"/>
    <w:rsid w:val="003B7082"/>
    <w:rsid w:val="003B76E4"/>
    <w:rsid w:val="003B7F30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609"/>
    <w:rsid w:val="003C2180"/>
    <w:rsid w:val="003C23E7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EA"/>
    <w:rsid w:val="003C3CC7"/>
    <w:rsid w:val="003C40C4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891"/>
    <w:rsid w:val="003C5A2A"/>
    <w:rsid w:val="003C5A7E"/>
    <w:rsid w:val="003C5DB2"/>
    <w:rsid w:val="003C60DC"/>
    <w:rsid w:val="003C612C"/>
    <w:rsid w:val="003C615C"/>
    <w:rsid w:val="003C6240"/>
    <w:rsid w:val="003C6472"/>
    <w:rsid w:val="003C66EF"/>
    <w:rsid w:val="003C6A03"/>
    <w:rsid w:val="003C7187"/>
    <w:rsid w:val="003C725E"/>
    <w:rsid w:val="003C7C9E"/>
    <w:rsid w:val="003C7D47"/>
    <w:rsid w:val="003D011B"/>
    <w:rsid w:val="003D04D1"/>
    <w:rsid w:val="003D0824"/>
    <w:rsid w:val="003D178A"/>
    <w:rsid w:val="003D1994"/>
    <w:rsid w:val="003D1C75"/>
    <w:rsid w:val="003D2229"/>
    <w:rsid w:val="003D22DA"/>
    <w:rsid w:val="003D2626"/>
    <w:rsid w:val="003D2A34"/>
    <w:rsid w:val="003D2EBC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6C3B"/>
    <w:rsid w:val="003D799D"/>
    <w:rsid w:val="003D7A25"/>
    <w:rsid w:val="003D7D4A"/>
    <w:rsid w:val="003E0289"/>
    <w:rsid w:val="003E03FE"/>
    <w:rsid w:val="003E05C5"/>
    <w:rsid w:val="003E08B9"/>
    <w:rsid w:val="003E0AE6"/>
    <w:rsid w:val="003E0B8C"/>
    <w:rsid w:val="003E150E"/>
    <w:rsid w:val="003E154A"/>
    <w:rsid w:val="003E177F"/>
    <w:rsid w:val="003E1D30"/>
    <w:rsid w:val="003E1D45"/>
    <w:rsid w:val="003E1EDD"/>
    <w:rsid w:val="003E200C"/>
    <w:rsid w:val="003E2019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84F"/>
    <w:rsid w:val="003E6AC2"/>
    <w:rsid w:val="003E6B9C"/>
    <w:rsid w:val="003E6BB1"/>
    <w:rsid w:val="003E6D72"/>
    <w:rsid w:val="003E6F80"/>
    <w:rsid w:val="003E75DF"/>
    <w:rsid w:val="003E76DE"/>
    <w:rsid w:val="003E7722"/>
    <w:rsid w:val="003E7EE0"/>
    <w:rsid w:val="003F0373"/>
    <w:rsid w:val="003F0784"/>
    <w:rsid w:val="003F0BA3"/>
    <w:rsid w:val="003F0BB6"/>
    <w:rsid w:val="003F0F0F"/>
    <w:rsid w:val="003F1979"/>
    <w:rsid w:val="003F1B58"/>
    <w:rsid w:val="003F23C5"/>
    <w:rsid w:val="003F288C"/>
    <w:rsid w:val="003F2BF4"/>
    <w:rsid w:val="003F2FCE"/>
    <w:rsid w:val="003F3069"/>
    <w:rsid w:val="003F3587"/>
    <w:rsid w:val="003F3A4A"/>
    <w:rsid w:val="003F4691"/>
    <w:rsid w:val="003F49C4"/>
    <w:rsid w:val="003F5651"/>
    <w:rsid w:val="003F5777"/>
    <w:rsid w:val="003F59CE"/>
    <w:rsid w:val="003F60E5"/>
    <w:rsid w:val="003F66A5"/>
    <w:rsid w:val="003F68DE"/>
    <w:rsid w:val="003F7A0A"/>
    <w:rsid w:val="00400265"/>
    <w:rsid w:val="0040054D"/>
    <w:rsid w:val="004006C0"/>
    <w:rsid w:val="00400AFF"/>
    <w:rsid w:val="00400DD7"/>
    <w:rsid w:val="00401741"/>
    <w:rsid w:val="004017E1"/>
    <w:rsid w:val="004019E2"/>
    <w:rsid w:val="00401EE8"/>
    <w:rsid w:val="004023B1"/>
    <w:rsid w:val="0040244C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42FA"/>
    <w:rsid w:val="00404E56"/>
    <w:rsid w:val="00404EEB"/>
    <w:rsid w:val="0040510B"/>
    <w:rsid w:val="0040563D"/>
    <w:rsid w:val="0040587B"/>
    <w:rsid w:val="00405AE8"/>
    <w:rsid w:val="00405D84"/>
    <w:rsid w:val="00405DAB"/>
    <w:rsid w:val="00406175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AEA"/>
    <w:rsid w:val="00410EA8"/>
    <w:rsid w:val="00411337"/>
    <w:rsid w:val="004115DA"/>
    <w:rsid w:val="00411A2B"/>
    <w:rsid w:val="00411E52"/>
    <w:rsid w:val="004120F8"/>
    <w:rsid w:val="00412448"/>
    <w:rsid w:val="00412795"/>
    <w:rsid w:val="00412A53"/>
    <w:rsid w:val="00413052"/>
    <w:rsid w:val="004130C9"/>
    <w:rsid w:val="0041369C"/>
    <w:rsid w:val="00413A8F"/>
    <w:rsid w:val="00413B14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C27"/>
    <w:rsid w:val="004161F3"/>
    <w:rsid w:val="00416CD0"/>
    <w:rsid w:val="0041705B"/>
    <w:rsid w:val="00417236"/>
    <w:rsid w:val="0041740F"/>
    <w:rsid w:val="00417670"/>
    <w:rsid w:val="004178BF"/>
    <w:rsid w:val="00417EFE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330"/>
    <w:rsid w:val="004223F4"/>
    <w:rsid w:val="004227B6"/>
    <w:rsid w:val="0042343D"/>
    <w:rsid w:val="00424564"/>
    <w:rsid w:val="004245F8"/>
    <w:rsid w:val="00424A1B"/>
    <w:rsid w:val="00424A93"/>
    <w:rsid w:val="00425061"/>
    <w:rsid w:val="00425079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613"/>
    <w:rsid w:val="004276D3"/>
    <w:rsid w:val="004278C7"/>
    <w:rsid w:val="004278D7"/>
    <w:rsid w:val="00427CF3"/>
    <w:rsid w:val="00427D03"/>
    <w:rsid w:val="00427D7E"/>
    <w:rsid w:val="00430042"/>
    <w:rsid w:val="00430132"/>
    <w:rsid w:val="004314EE"/>
    <w:rsid w:val="00431611"/>
    <w:rsid w:val="00431A4B"/>
    <w:rsid w:val="00431BA7"/>
    <w:rsid w:val="00432406"/>
    <w:rsid w:val="00432822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E48"/>
    <w:rsid w:val="0043515E"/>
    <w:rsid w:val="004354CF"/>
    <w:rsid w:val="004357A0"/>
    <w:rsid w:val="00435C9F"/>
    <w:rsid w:val="00435D42"/>
    <w:rsid w:val="00435FCF"/>
    <w:rsid w:val="00436049"/>
    <w:rsid w:val="004362F2"/>
    <w:rsid w:val="00436575"/>
    <w:rsid w:val="00437083"/>
    <w:rsid w:val="0043714A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D77"/>
    <w:rsid w:val="00440F36"/>
    <w:rsid w:val="0044127C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3FE"/>
    <w:rsid w:val="00443712"/>
    <w:rsid w:val="004438C1"/>
    <w:rsid w:val="00443FED"/>
    <w:rsid w:val="00444068"/>
    <w:rsid w:val="00444156"/>
    <w:rsid w:val="00444199"/>
    <w:rsid w:val="0044455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29D6"/>
    <w:rsid w:val="00452C6F"/>
    <w:rsid w:val="00452E73"/>
    <w:rsid w:val="00453298"/>
    <w:rsid w:val="00453484"/>
    <w:rsid w:val="004540ED"/>
    <w:rsid w:val="0045416F"/>
    <w:rsid w:val="0045444F"/>
    <w:rsid w:val="00454B71"/>
    <w:rsid w:val="00454F72"/>
    <w:rsid w:val="00454FCD"/>
    <w:rsid w:val="0045536C"/>
    <w:rsid w:val="00455788"/>
    <w:rsid w:val="00455E5A"/>
    <w:rsid w:val="00456053"/>
    <w:rsid w:val="004562F2"/>
    <w:rsid w:val="00456A93"/>
    <w:rsid w:val="00456C89"/>
    <w:rsid w:val="00456CD3"/>
    <w:rsid w:val="00457225"/>
    <w:rsid w:val="004575C8"/>
    <w:rsid w:val="00457A02"/>
    <w:rsid w:val="00460BD9"/>
    <w:rsid w:val="00460EA6"/>
    <w:rsid w:val="00461D7D"/>
    <w:rsid w:val="00462214"/>
    <w:rsid w:val="00462282"/>
    <w:rsid w:val="00462F64"/>
    <w:rsid w:val="004630E2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B5"/>
    <w:rsid w:val="00467763"/>
    <w:rsid w:val="00467FC0"/>
    <w:rsid w:val="004701BC"/>
    <w:rsid w:val="004701E2"/>
    <w:rsid w:val="00470463"/>
    <w:rsid w:val="004704AB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310"/>
    <w:rsid w:val="0047434D"/>
    <w:rsid w:val="0047456A"/>
    <w:rsid w:val="00474B36"/>
    <w:rsid w:val="0047532B"/>
    <w:rsid w:val="004755FA"/>
    <w:rsid w:val="00475794"/>
    <w:rsid w:val="00475987"/>
    <w:rsid w:val="00475A69"/>
    <w:rsid w:val="00476A4B"/>
    <w:rsid w:val="00476BFA"/>
    <w:rsid w:val="00476C89"/>
    <w:rsid w:val="00476EC1"/>
    <w:rsid w:val="00476F35"/>
    <w:rsid w:val="004771FD"/>
    <w:rsid w:val="004778B2"/>
    <w:rsid w:val="00477C25"/>
    <w:rsid w:val="0048000C"/>
    <w:rsid w:val="0048015E"/>
    <w:rsid w:val="00480E51"/>
    <w:rsid w:val="0048130D"/>
    <w:rsid w:val="00481699"/>
    <w:rsid w:val="004817C6"/>
    <w:rsid w:val="004818D9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F7A"/>
    <w:rsid w:val="004830AE"/>
    <w:rsid w:val="004836ED"/>
    <w:rsid w:val="00483C84"/>
    <w:rsid w:val="004842DB"/>
    <w:rsid w:val="00484349"/>
    <w:rsid w:val="004844A9"/>
    <w:rsid w:val="0048473C"/>
    <w:rsid w:val="00484F64"/>
    <w:rsid w:val="00485152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B18"/>
    <w:rsid w:val="00494BD7"/>
    <w:rsid w:val="004951DE"/>
    <w:rsid w:val="004952A0"/>
    <w:rsid w:val="004952BD"/>
    <w:rsid w:val="004956B4"/>
    <w:rsid w:val="00495F30"/>
    <w:rsid w:val="004960AD"/>
    <w:rsid w:val="0049628D"/>
    <w:rsid w:val="004966FA"/>
    <w:rsid w:val="00496746"/>
    <w:rsid w:val="00496891"/>
    <w:rsid w:val="004974D1"/>
    <w:rsid w:val="00497E72"/>
    <w:rsid w:val="004A0A84"/>
    <w:rsid w:val="004A0EB1"/>
    <w:rsid w:val="004A13EF"/>
    <w:rsid w:val="004A1935"/>
    <w:rsid w:val="004A2445"/>
    <w:rsid w:val="004A25C1"/>
    <w:rsid w:val="004A27BC"/>
    <w:rsid w:val="004A2A27"/>
    <w:rsid w:val="004A2BBA"/>
    <w:rsid w:val="004A2C0D"/>
    <w:rsid w:val="004A2D03"/>
    <w:rsid w:val="004A2EEE"/>
    <w:rsid w:val="004A2FE1"/>
    <w:rsid w:val="004A3050"/>
    <w:rsid w:val="004A3865"/>
    <w:rsid w:val="004A3983"/>
    <w:rsid w:val="004A3B82"/>
    <w:rsid w:val="004A3B8B"/>
    <w:rsid w:val="004A40B9"/>
    <w:rsid w:val="004A4248"/>
    <w:rsid w:val="004A439E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568"/>
    <w:rsid w:val="004A7A1E"/>
    <w:rsid w:val="004B0060"/>
    <w:rsid w:val="004B053A"/>
    <w:rsid w:val="004B0BFB"/>
    <w:rsid w:val="004B0DFB"/>
    <w:rsid w:val="004B1982"/>
    <w:rsid w:val="004B1C63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11C"/>
    <w:rsid w:val="004B512B"/>
    <w:rsid w:val="004B562C"/>
    <w:rsid w:val="004B5638"/>
    <w:rsid w:val="004B591B"/>
    <w:rsid w:val="004B5CD8"/>
    <w:rsid w:val="004B5EE8"/>
    <w:rsid w:val="004B5F35"/>
    <w:rsid w:val="004B60C8"/>
    <w:rsid w:val="004B6479"/>
    <w:rsid w:val="004B6EED"/>
    <w:rsid w:val="004B7068"/>
    <w:rsid w:val="004B7654"/>
    <w:rsid w:val="004B78A2"/>
    <w:rsid w:val="004B7A5E"/>
    <w:rsid w:val="004B7A91"/>
    <w:rsid w:val="004B7FCD"/>
    <w:rsid w:val="004C04F9"/>
    <w:rsid w:val="004C08E6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F16"/>
    <w:rsid w:val="004C32A2"/>
    <w:rsid w:val="004C365C"/>
    <w:rsid w:val="004C3AAF"/>
    <w:rsid w:val="004C3BCE"/>
    <w:rsid w:val="004C3EE2"/>
    <w:rsid w:val="004C44E4"/>
    <w:rsid w:val="004C4685"/>
    <w:rsid w:val="004C4A7A"/>
    <w:rsid w:val="004C4A8B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13F"/>
    <w:rsid w:val="004C724C"/>
    <w:rsid w:val="004C766E"/>
    <w:rsid w:val="004C76F6"/>
    <w:rsid w:val="004D0152"/>
    <w:rsid w:val="004D0615"/>
    <w:rsid w:val="004D0723"/>
    <w:rsid w:val="004D089B"/>
    <w:rsid w:val="004D0ACB"/>
    <w:rsid w:val="004D0C92"/>
    <w:rsid w:val="004D0CB1"/>
    <w:rsid w:val="004D1143"/>
    <w:rsid w:val="004D1152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9B5"/>
    <w:rsid w:val="004D2A24"/>
    <w:rsid w:val="004D2A31"/>
    <w:rsid w:val="004D2A9F"/>
    <w:rsid w:val="004D304C"/>
    <w:rsid w:val="004D3AFE"/>
    <w:rsid w:val="004D3B30"/>
    <w:rsid w:val="004D3BA5"/>
    <w:rsid w:val="004D3FB8"/>
    <w:rsid w:val="004D4092"/>
    <w:rsid w:val="004D4BBC"/>
    <w:rsid w:val="004D4DDA"/>
    <w:rsid w:val="004D5169"/>
    <w:rsid w:val="004D55C9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9C7"/>
    <w:rsid w:val="004E0EDB"/>
    <w:rsid w:val="004E132E"/>
    <w:rsid w:val="004E1366"/>
    <w:rsid w:val="004E16B7"/>
    <w:rsid w:val="004E1B44"/>
    <w:rsid w:val="004E1EE7"/>
    <w:rsid w:val="004E224E"/>
    <w:rsid w:val="004E23EF"/>
    <w:rsid w:val="004E27FA"/>
    <w:rsid w:val="004E287E"/>
    <w:rsid w:val="004E2A67"/>
    <w:rsid w:val="004E2BC2"/>
    <w:rsid w:val="004E2CA4"/>
    <w:rsid w:val="004E3034"/>
    <w:rsid w:val="004E3472"/>
    <w:rsid w:val="004E35FA"/>
    <w:rsid w:val="004E38C5"/>
    <w:rsid w:val="004E3A39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D31"/>
    <w:rsid w:val="004E6156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9F"/>
    <w:rsid w:val="004F2D7B"/>
    <w:rsid w:val="004F30D6"/>
    <w:rsid w:val="004F3141"/>
    <w:rsid w:val="004F3248"/>
    <w:rsid w:val="004F3A09"/>
    <w:rsid w:val="004F3A98"/>
    <w:rsid w:val="004F41B0"/>
    <w:rsid w:val="004F4586"/>
    <w:rsid w:val="004F45B7"/>
    <w:rsid w:val="004F4656"/>
    <w:rsid w:val="004F48B1"/>
    <w:rsid w:val="004F55C9"/>
    <w:rsid w:val="004F565B"/>
    <w:rsid w:val="004F5895"/>
    <w:rsid w:val="004F5D58"/>
    <w:rsid w:val="004F6172"/>
    <w:rsid w:val="004F6F67"/>
    <w:rsid w:val="004F7C29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75C"/>
    <w:rsid w:val="00501914"/>
    <w:rsid w:val="00501976"/>
    <w:rsid w:val="00501AD3"/>
    <w:rsid w:val="00501FD1"/>
    <w:rsid w:val="005020EC"/>
    <w:rsid w:val="005022D5"/>
    <w:rsid w:val="005024D0"/>
    <w:rsid w:val="0050296F"/>
    <w:rsid w:val="00502A2E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7044"/>
    <w:rsid w:val="005071FB"/>
    <w:rsid w:val="00507B8E"/>
    <w:rsid w:val="005100B1"/>
    <w:rsid w:val="0051018C"/>
    <w:rsid w:val="005112A5"/>
    <w:rsid w:val="005116F8"/>
    <w:rsid w:val="005117AB"/>
    <w:rsid w:val="005117B2"/>
    <w:rsid w:val="00511896"/>
    <w:rsid w:val="00511AF3"/>
    <w:rsid w:val="00511F5A"/>
    <w:rsid w:val="005120AC"/>
    <w:rsid w:val="00512124"/>
    <w:rsid w:val="005124B3"/>
    <w:rsid w:val="00512AA3"/>
    <w:rsid w:val="00512B92"/>
    <w:rsid w:val="0051331E"/>
    <w:rsid w:val="00513584"/>
    <w:rsid w:val="005136BF"/>
    <w:rsid w:val="005137DC"/>
    <w:rsid w:val="00513D0E"/>
    <w:rsid w:val="00513DC6"/>
    <w:rsid w:val="00513EE9"/>
    <w:rsid w:val="00514464"/>
    <w:rsid w:val="00514776"/>
    <w:rsid w:val="005148AB"/>
    <w:rsid w:val="00514AE9"/>
    <w:rsid w:val="00514FB8"/>
    <w:rsid w:val="005159C3"/>
    <w:rsid w:val="00515FAC"/>
    <w:rsid w:val="005166AB"/>
    <w:rsid w:val="005167F2"/>
    <w:rsid w:val="0051680B"/>
    <w:rsid w:val="00516FA0"/>
    <w:rsid w:val="0051737A"/>
    <w:rsid w:val="005173AA"/>
    <w:rsid w:val="005176E9"/>
    <w:rsid w:val="005177A5"/>
    <w:rsid w:val="00517839"/>
    <w:rsid w:val="00520466"/>
    <w:rsid w:val="005210A3"/>
    <w:rsid w:val="005213E6"/>
    <w:rsid w:val="0052147D"/>
    <w:rsid w:val="005214C3"/>
    <w:rsid w:val="00521934"/>
    <w:rsid w:val="00521984"/>
    <w:rsid w:val="00521BCD"/>
    <w:rsid w:val="0052218E"/>
    <w:rsid w:val="005222BA"/>
    <w:rsid w:val="00522397"/>
    <w:rsid w:val="00522536"/>
    <w:rsid w:val="005226A2"/>
    <w:rsid w:val="00522BDA"/>
    <w:rsid w:val="00522C41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5254"/>
    <w:rsid w:val="00525300"/>
    <w:rsid w:val="00525312"/>
    <w:rsid w:val="00525382"/>
    <w:rsid w:val="0052571D"/>
    <w:rsid w:val="00525A5E"/>
    <w:rsid w:val="00525F33"/>
    <w:rsid w:val="005261BD"/>
    <w:rsid w:val="0052632B"/>
    <w:rsid w:val="0052639A"/>
    <w:rsid w:val="00526829"/>
    <w:rsid w:val="0052685F"/>
    <w:rsid w:val="005269E0"/>
    <w:rsid w:val="00526EBA"/>
    <w:rsid w:val="005270E8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427"/>
    <w:rsid w:val="00530A28"/>
    <w:rsid w:val="00530DDA"/>
    <w:rsid w:val="00530ED3"/>
    <w:rsid w:val="00530EE3"/>
    <w:rsid w:val="005310A2"/>
    <w:rsid w:val="00531541"/>
    <w:rsid w:val="00532066"/>
    <w:rsid w:val="005320CF"/>
    <w:rsid w:val="005320EF"/>
    <w:rsid w:val="005324C8"/>
    <w:rsid w:val="005329C5"/>
    <w:rsid w:val="00532A6B"/>
    <w:rsid w:val="00532C28"/>
    <w:rsid w:val="00532F30"/>
    <w:rsid w:val="005334AD"/>
    <w:rsid w:val="00533A13"/>
    <w:rsid w:val="00533A9E"/>
    <w:rsid w:val="00534214"/>
    <w:rsid w:val="005343C5"/>
    <w:rsid w:val="00534761"/>
    <w:rsid w:val="005347EE"/>
    <w:rsid w:val="00534851"/>
    <w:rsid w:val="00534B62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B8E"/>
    <w:rsid w:val="00537F5F"/>
    <w:rsid w:val="005401BB"/>
    <w:rsid w:val="00540A15"/>
    <w:rsid w:val="00540C1A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F31"/>
    <w:rsid w:val="00547136"/>
    <w:rsid w:val="00547468"/>
    <w:rsid w:val="0054779E"/>
    <w:rsid w:val="00547D37"/>
    <w:rsid w:val="00547E59"/>
    <w:rsid w:val="005509C8"/>
    <w:rsid w:val="00550AD0"/>
    <w:rsid w:val="00551232"/>
    <w:rsid w:val="005515AC"/>
    <w:rsid w:val="00551DD8"/>
    <w:rsid w:val="00552381"/>
    <w:rsid w:val="00552DBF"/>
    <w:rsid w:val="00552F51"/>
    <w:rsid w:val="0055329F"/>
    <w:rsid w:val="005533CE"/>
    <w:rsid w:val="00553584"/>
    <w:rsid w:val="0055375C"/>
    <w:rsid w:val="00553D54"/>
    <w:rsid w:val="0055436F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F01"/>
    <w:rsid w:val="00557F74"/>
    <w:rsid w:val="0056023C"/>
    <w:rsid w:val="005609A2"/>
    <w:rsid w:val="00560B5F"/>
    <w:rsid w:val="00560EC9"/>
    <w:rsid w:val="00560F6A"/>
    <w:rsid w:val="00561985"/>
    <w:rsid w:val="005619D1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B7E"/>
    <w:rsid w:val="00566EC6"/>
    <w:rsid w:val="00567361"/>
    <w:rsid w:val="0056769F"/>
    <w:rsid w:val="00567D81"/>
    <w:rsid w:val="0057019F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C3"/>
    <w:rsid w:val="0057635E"/>
    <w:rsid w:val="0057641A"/>
    <w:rsid w:val="005764D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824"/>
    <w:rsid w:val="00580F65"/>
    <w:rsid w:val="00581018"/>
    <w:rsid w:val="005812F8"/>
    <w:rsid w:val="0058153D"/>
    <w:rsid w:val="00581558"/>
    <w:rsid w:val="00581E3F"/>
    <w:rsid w:val="00582899"/>
    <w:rsid w:val="00582F4F"/>
    <w:rsid w:val="00582F89"/>
    <w:rsid w:val="0058318E"/>
    <w:rsid w:val="005831E7"/>
    <w:rsid w:val="005833CC"/>
    <w:rsid w:val="00583440"/>
    <w:rsid w:val="00583483"/>
    <w:rsid w:val="00583736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6375"/>
    <w:rsid w:val="00586766"/>
    <w:rsid w:val="005867C4"/>
    <w:rsid w:val="00586D11"/>
    <w:rsid w:val="005871F4"/>
    <w:rsid w:val="00587C23"/>
    <w:rsid w:val="00587FB5"/>
    <w:rsid w:val="005904E5"/>
    <w:rsid w:val="005906BA"/>
    <w:rsid w:val="0059072B"/>
    <w:rsid w:val="00591059"/>
    <w:rsid w:val="00591240"/>
    <w:rsid w:val="00591359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30D"/>
    <w:rsid w:val="005A2839"/>
    <w:rsid w:val="005A284D"/>
    <w:rsid w:val="005A3040"/>
    <w:rsid w:val="005A3D9C"/>
    <w:rsid w:val="005A3EDF"/>
    <w:rsid w:val="005A40F9"/>
    <w:rsid w:val="005A43DE"/>
    <w:rsid w:val="005A4411"/>
    <w:rsid w:val="005A47F4"/>
    <w:rsid w:val="005A497D"/>
    <w:rsid w:val="005A4BED"/>
    <w:rsid w:val="005A4C46"/>
    <w:rsid w:val="005A54F5"/>
    <w:rsid w:val="005A5924"/>
    <w:rsid w:val="005A6162"/>
    <w:rsid w:val="005A639B"/>
    <w:rsid w:val="005A645C"/>
    <w:rsid w:val="005A6759"/>
    <w:rsid w:val="005A683B"/>
    <w:rsid w:val="005A68FF"/>
    <w:rsid w:val="005A6E2E"/>
    <w:rsid w:val="005A6FCC"/>
    <w:rsid w:val="005A72ED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495"/>
    <w:rsid w:val="005B4882"/>
    <w:rsid w:val="005B536F"/>
    <w:rsid w:val="005B56FC"/>
    <w:rsid w:val="005B577C"/>
    <w:rsid w:val="005B59D8"/>
    <w:rsid w:val="005B5BF4"/>
    <w:rsid w:val="005B62D9"/>
    <w:rsid w:val="005B6329"/>
    <w:rsid w:val="005B7365"/>
    <w:rsid w:val="005B73E3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807"/>
    <w:rsid w:val="005C3E3C"/>
    <w:rsid w:val="005C471F"/>
    <w:rsid w:val="005C4CFF"/>
    <w:rsid w:val="005C4EAC"/>
    <w:rsid w:val="005C4FAC"/>
    <w:rsid w:val="005C58D2"/>
    <w:rsid w:val="005C59DE"/>
    <w:rsid w:val="005C5B21"/>
    <w:rsid w:val="005C5BF2"/>
    <w:rsid w:val="005C6045"/>
    <w:rsid w:val="005C6105"/>
    <w:rsid w:val="005C61AB"/>
    <w:rsid w:val="005C63BC"/>
    <w:rsid w:val="005C63EC"/>
    <w:rsid w:val="005C6433"/>
    <w:rsid w:val="005C65A2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783"/>
    <w:rsid w:val="005D2B92"/>
    <w:rsid w:val="005D3129"/>
    <w:rsid w:val="005D335A"/>
    <w:rsid w:val="005D33E9"/>
    <w:rsid w:val="005D3689"/>
    <w:rsid w:val="005D36D5"/>
    <w:rsid w:val="005D446B"/>
    <w:rsid w:val="005D477B"/>
    <w:rsid w:val="005D49CD"/>
    <w:rsid w:val="005D4CAD"/>
    <w:rsid w:val="005D5A89"/>
    <w:rsid w:val="005D60BE"/>
    <w:rsid w:val="005D65B6"/>
    <w:rsid w:val="005D6776"/>
    <w:rsid w:val="005D6999"/>
    <w:rsid w:val="005D6B34"/>
    <w:rsid w:val="005D6C7D"/>
    <w:rsid w:val="005D7EE1"/>
    <w:rsid w:val="005D7EF9"/>
    <w:rsid w:val="005E01C4"/>
    <w:rsid w:val="005E02DD"/>
    <w:rsid w:val="005E0680"/>
    <w:rsid w:val="005E07B6"/>
    <w:rsid w:val="005E08B3"/>
    <w:rsid w:val="005E0D85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176"/>
    <w:rsid w:val="005E41EF"/>
    <w:rsid w:val="005E443D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90"/>
    <w:rsid w:val="005E7015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F0"/>
    <w:rsid w:val="005F18CA"/>
    <w:rsid w:val="005F27D3"/>
    <w:rsid w:val="005F2A46"/>
    <w:rsid w:val="005F3214"/>
    <w:rsid w:val="005F37F9"/>
    <w:rsid w:val="005F3870"/>
    <w:rsid w:val="005F3A5B"/>
    <w:rsid w:val="005F3AFE"/>
    <w:rsid w:val="005F3B1E"/>
    <w:rsid w:val="005F3B4B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B8C"/>
    <w:rsid w:val="00600E67"/>
    <w:rsid w:val="00601C1E"/>
    <w:rsid w:val="00601E2A"/>
    <w:rsid w:val="0060239D"/>
    <w:rsid w:val="006026DC"/>
    <w:rsid w:val="00602828"/>
    <w:rsid w:val="006029B7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CAE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727"/>
    <w:rsid w:val="00611F5C"/>
    <w:rsid w:val="006122CA"/>
    <w:rsid w:val="00612365"/>
    <w:rsid w:val="0061299C"/>
    <w:rsid w:val="00612EE0"/>
    <w:rsid w:val="00613413"/>
    <w:rsid w:val="00613537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7530"/>
    <w:rsid w:val="0061769F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988"/>
    <w:rsid w:val="006229E3"/>
    <w:rsid w:val="00622CA3"/>
    <w:rsid w:val="006232E5"/>
    <w:rsid w:val="006236E0"/>
    <w:rsid w:val="0062387C"/>
    <w:rsid w:val="00623A3B"/>
    <w:rsid w:val="00623D4E"/>
    <w:rsid w:val="00623F40"/>
    <w:rsid w:val="00623FAB"/>
    <w:rsid w:val="00624A8C"/>
    <w:rsid w:val="00624BFD"/>
    <w:rsid w:val="00624EA0"/>
    <w:rsid w:val="006250F5"/>
    <w:rsid w:val="00625352"/>
    <w:rsid w:val="006255BF"/>
    <w:rsid w:val="006256F1"/>
    <w:rsid w:val="006256F8"/>
    <w:rsid w:val="00625EB4"/>
    <w:rsid w:val="00626AF8"/>
    <w:rsid w:val="00626C61"/>
    <w:rsid w:val="00627326"/>
    <w:rsid w:val="00627612"/>
    <w:rsid w:val="00627AEC"/>
    <w:rsid w:val="00627EC7"/>
    <w:rsid w:val="00630201"/>
    <w:rsid w:val="00630645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F8"/>
    <w:rsid w:val="00632647"/>
    <w:rsid w:val="00632A9F"/>
    <w:rsid w:val="00632B25"/>
    <w:rsid w:val="00632B79"/>
    <w:rsid w:val="00632C6E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5C4"/>
    <w:rsid w:val="006356AF"/>
    <w:rsid w:val="00635ACB"/>
    <w:rsid w:val="006361BA"/>
    <w:rsid w:val="00636264"/>
    <w:rsid w:val="00636288"/>
    <w:rsid w:val="00636C6C"/>
    <w:rsid w:val="00636EB3"/>
    <w:rsid w:val="00637696"/>
    <w:rsid w:val="006376A1"/>
    <w:rsid w:val="00637803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CD5"/>
    <w:rsid w:val="0064336F"/>
    <w:rsid w:val="00643404"/>
    <w:rsid w:val="006437F5"/>
    <w:rsid w:val="00643C11"/>
    <w:rsid w:val="006442F9"/>
    <w:rsid w:val="00644CE6"/>
    <w:rsid w:val="00644FE4"/>
    <w:rsid w:val="0064598C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D59"/>
    <w:rsid w:val="0065417B"/>
    <w:rsid w:val="006541AA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4DC"/>
    <w:rsid w:val="0065764B"/>
    <w:rsid w:val="00657757"/>
    <w:rsid w:val="00657944"/>
    <w:rsid w:val="00657982"/>
    <w:rsid w:val="00657BF5"/>
    <w:rsid w:val="006600DE"/>
    <w:rsid w:val="0066111E"/>
    <w:rsid w:val="00661184"/>
    <w:rsid w:val="006612C3"/>
    <w:rsid w:val="00661760"/>
    <w:rsid w:val="0066185E"/>
    <w:rsid w:val="00661BAA"/>
    <w:rsid w:val="00661BD2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1066"/>
    <w:rsid w:val="006716B8"/>
    <w:rsid w:val="00671749"/>
    <w:rsid w:val="00671954"/>
    <w:rsid w:val="00671B4C"/>
    <w:rsid w:val="00671D07"/>
    <w:rsid w:val="006720B7"/>
    <w:rsid w:val="0067227F"/>
    <w:rsid w:val="00672DB1"/>
    <w:rsid w:val="00672F40"/>
    <w:rsid w:val="00673285"/>
    <w:rsid w:val="006732F8"/>
    <w:rsid w:val="00673A33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BB"/>
    <w:rsid w:val="006800FA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7BC"/>
    <w:rsid w:val="00682B6E"/>
    <w:rsid w:val="00682DFD"/>
    <w:rsid w:val="00683131"/>
    <w:rsid w:val="006834BA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F9C"/>
    <w:rsid w:val="00690BAC"/>
    <w:rsid w:val="00691093"/>
    <w:rsid w:val="00691396"/>
    <w:rsid w:val="00691425"/>
    <w:rsid w:val="00691992"/>
    <w:rsid w:val="00691C3F"/>
    <w:rsid w:val="00692122"/>
    <w:rsid w:val="006926DC"/>
    <w:rsid w:val="00692EEF"/>
    <w:rsid w:val="0069386C"/>
    <w:rsid w:val="00693DC0"/>
    <w:rsid w:val="00694492"/>
    <w:rsid w:val="00694A80"/>
    <w:rsid w:val="00694C0B"/>
    <w:rsid w:val="00694EF9"/>
    <w:rsid w:val="0069568E"/>
    <w:rsid w:val="00695BD1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437"/>
    <w:rsid w:val="006A161D"/>
    <w:rsid w:val="006A18AE"/>
    <w:rsid w:val="006A195C"/>
    <w:rsid w:val="006A1A82"/>
    <w:rsid w:val="006A1E96"/>
    <w:rsid w:val="006A297B"/>
    <w:rsid w:val="006A2CCB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AB"/>
    <w:rsid w:val="006A4C4E"/>
    <w:rsid w:val="006A52C8"/>
    <w:rsid w:val="006A5430"/>
    <w:rsid w:val="006A5B09"/>
    <w:rsid w:val="006A5D78"/>
    <w:rsid w:val="006A6002"/>
    <w:rsid w:val="006A6047"/>
    <w:rsid w:val="006A61D5"/>
    <w:rsid w:val="006A6BAA"/>
    <w:rsid w:val="006A6FDA"/>
    <w:rsid w:val="006A7052"/>
    <w:rsid w:val="006A7188"/>
    <w:rsid w:val="006A7322"/>
    <w:rsid w:val="006A77E4"/>
    <w:rsid w:val="006A79BB"/>
    <w:rsid w:val="006A7A1A"/>
    <w:rsid w:val="006A7A45"/>
    <w:rsid w:val="006A7D05"/>
    <w:rsid w:val="006B0991"/>
    <w:rsid w:val="006B0CA5"/>
    <w:rsid w:val="006B1061"/>
    <w:rsid w:val="006B147D"/>
    <w:rsid w:val="006B154C"/>
    <w:rsid w:val="006B2043"/>
    <w:rsid w:val="006B208D"/>
    <w:rsid w:val="006B2160"/>
    <w:rsid w:val="006B2168"/>
    <w:rsid w:val="006B2218"/>
    <w:rsid w:val="006B2351"/>
    <w:rsid w:val="006B2B83"/>
    <w:rsid w:val="006B2C2F"/>
    <w:rsid w:val="006B2D1E"/>
    <w:rsid w:val="006B381B"/>
    <w:rsid w:val="006B3E2A"/>
    <w:rsid w:val="006B406B"/>
    <w:rsid w:val="006B466B"/>
    <w:rsid w:val="006B53F0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23"/>
    <w:rsid w:val="006B7C95"/>
    <w:rsid w:val="006B7EC1"/>
    <w:rsid w:val="006B7F65"/>
    <w:rsid w:val="006C0ACA"/>
    <w:rsid w:val="006C1109"/>
    <w:rsid w:val="006C110B"/>
    <w:rsid w:val="006C1378"/>
    <w:rsid w:val="006C16D9"/>
    <w:rsid w:val="006C176E"/>
    <w:rsid w:val="006C18F4"/>
    <w:rsid w:val="006C1B1C"/>
    <w:rsid w:val="006C222E"/>
    <w:rsid w:val="006C2239"/>
    <w:rsid w:val="006C2342"/>
    <w:rsid w:val="006C24D9"/>
    <w:rsid w:val="006C2BEC"/>
    <w:rsid w:val="006C2D34"/>
    <w:rsid w:val="006C313C"/>
    <w:rsid w:val="006C3EFB"/>
    <w:rsid w:val="006C4059"/>
    <w:rsid w:val="006C4580"/>
    <w:rsid w:val="006C4F78"/>
    <w:rsid w:val="006C4FB9"/>
    <w:rsid w:val="006C519D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E42"/>
    <w:rsid w:val="006C79D8"/>
    <w:rsid w:val="006C7E01"/>
    <w:rsid w:val="006D0369"/>
    <w:rsid w:val="006D0D54"/>
    <w:rsid w:val="006D10CE"/>
    <w:rsid w:val="006D1942"/>
    <w:rsid w:val="006D1A79"/>
    <w:rsid w:val="006D1CB4"/>
    <w:rsid w:val="006D1D61"/>
    <w:rsid w:val="006D1DDA"/>
    <w:rsid w:val="006D1E0D"/>
    <w:rsid w:val="006D2419"/>
    <w:rsid w:val="006D24A1"/>
    <w:rsid w:val="006D258B"/>
    <w:rsid w:val="006D25F5"/>
    <w:rsid w:val="006D28E7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23D"/>
    <w:rsid w:val="006D5417"/>
    <w:rsid w:val="006D559C"/>
    <w:rsid w:val="006D5873"/>
    <w:rsid w:val="006D5F33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7AE"/>
    <w:rsid w:val="006E0B6F"/>
    <w:rsid w:val="006E0D9C"/>
    <w:rsid w:val="006E13F8"/>
    <w:rsid w:val="006E15DE"/>
    <w:rsid w:val="006E1764"/>
    <w:rsid w:val="006E1BF9"/>
    <w:rsid w:val="006E1F13"/>
    <w:rsid w:val="006E2991"/>
    <w:rsid w:val="006E3573"/>
    <w:rsid w:val="006E3587"/>
    <w:rsid w:val="006E365B"/>
    <w:rsid w:val="006E36DC"/>
    <w:rsid w:val="006E3782"/>
    <w:rsid w:val="006E37C0"/>
    <w:rsid w:val="006E3F38"/>
    <w:rsid w:val="006E3FA9"/>
    <w:rsid w:val="006E47FF"/>
    <w:rsid w:val="006E4E32"/>
    <w:rsid w:val="006E5137"/>
    <w:rsid w:val="006E5ACF"/>
    <w:rsid w:val="006E5F30"/>
    <w:rsid w:val="006E64D9"/>
    <w:rsid w:val="006E663F"/>
    <w:rsid w:val="006E67D1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72B"/>
    <w:rsid w:val="006F0BB4"/>
    <w:rsid w:val="006F0E26"/>
    <w:rsid w:val="006F1A30"/>
    <w:rsid w:val="006F1DA0"/>
    <w:rsid w:val="006F1F82"/>
    <w:rsid w:val="006F20DD"/>
    <w:rsid w:val="006F25CE"/>
    <w:rsid w:val="006F2757"/>
    <w:rsid w:val="006F2A82"/>
    <w:rsid w:val="006F2BD0"/>
    <w:rsid w:val="006F2CEA"/>
    <w:rsid w:val="006F3421"/>
    <w:rsid w:val="006F357A"/>
    <w:rsid w:val="006F36A0"/>
    <w:rsid w:val="006F3BDE"/>
    <w:rsid w:val="006F3F87"/>
    <w:rsid w:val="006F407C"/>
    <w:rsid w:val="006F4326"/>
    <w:rsid w:val="006F464E"/>
    <w:rsid w:val="006F4D03"/>
    <w:rsid w:val="006F5358"/>
    <w:rsid w:val="006F5699"/>
    <w:rsid w:val="006F6595"/>
    <w:rsid w:val="006F6885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6E2"/>
    <w:rsid w:val="0070080C"/>
    <w:rsid w:val="00700BCF"/>
    <w:rsid w:val="007016BB"/>
    <w:rsid w:val="00701AAF"/>
    <w:rsid w:val="00701B95"/>
    <w:rsid w:val="00701E2E"/>
    <w:rsid w:val="0070213A"/>
    <w:rsid w:val="007024E1"/>
    <w:rsid w:val="0070269F"/>
    <w:rsid w:val="0070277F"/>
    <w:rsid w:val="0070328B"/>
    <w:rsid w:val="0070391B"/>
    <w:rsid w:val="00703D9B"/>
    <w:rsid w:val="0070471C"/>
    <w:rsid w:val="007048F6"/>
    <w:rsid w:val="007049D9"/>
    <w:rsid w:val="00704B33"/>
    <w:rsid w:val="00704F7C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EF6"/>
    <w:rsid w:val="007104DC"/>
    <w:rsid w:val="007109E3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212E"/>
    <w:rsid w:val="007121AB"/>
    <w:rsid w:val="00712968"/>
    <w:rsid w:val="00712A40"/>
    <w:rsid w:val="007133F9"/>
    <w:rsid w:val="0071374D"/>
    <w:rsid w:val="00713F44"/>
    <w:rsid w:val="007142C7"/>
    <w:rsid w:val="0071463E"/>
    <w:rsid w:val="0071498E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41B"/>
    <w:rsid w:val="0071654B"/>
    <w:rsid w:val="007165E0"/>
    <w:rsid w:val="00716B98"/>
    <w:rsid w:val="00716BFB"/>
    <w:rsid w:val="00716F29"/>
    <w:rsid w:val="0071715E"/>
    <w:rsid w:val="0071775D"/>
    <w:rsid w:val="007177DF"/>
    <w:rsid w:val="00717806"/>
    <w:rsid w:val="0071796E"/>
    <w:rsid w:val="007201ED"/>
    <w:rsid w:val="0072073C"/>
    <w:rsid w:val="00720A43"/>
    <w:rsid w:val="00721C9E"/>
    <w:rsid w:val="00721E36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B18"/>
    <w:rsid w:val="00725BF0"/>
    <w:rsid w:val="00726401"/>
    <w:rsid w:val="007264BF"/>
    <w:rsid w:val="00726720"/>
    <w:rsid w:val="00726744"/>
    <w:rsid w:val="0072676B"/>
    <w:rsid w:val="00726848"/>
    <w:rsid w:val="0072699D"/>
    <w:rsid w:val="00726CD0"/>
    <w:rsid w:val="00726CD5"/>
    <w:rsid w:val="00727000"/>
    <w:rsid w:val="007275BA"/>
    <w:rsid w:val="00727924"/>
    <w:rsid w:val="00727A36"/>
    <w:rsid w:val="00727F3C"/>
    <w:rsid w:val="00727F48"/>
    <w:rsid w:val="007301B2"/>
    <w:rsid w:val="00730597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556C"/>
    <w:rsid w:val="007357A3"/>
    <w:rsid w:val="00735875"/>
    <w:rsid w:val="007358AD"/>
    <w:rsid w:val="007359AD"/>
    <w:rsid w:val="00735B4B"/>
    <w:rsid w:val="00735DCE"/>
    <w:rsid w:val="00735F6F"/>
    <w:rsid w:val="007365D1"/>
    <w:rsid w:val="00736FAE"/>
    <w:rsid w:val="0073722D"/>
    <w:rsid w:val="007373BE"/>
    <w:rsid w:val="00737613"/>
    <w:rsid w:val="00737A7A"/>
    <w:rsid w:val="00737EB0"/>
    <w:rsid w:val="00740407"/>
    <w:rsid w:val="00740C97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C3B"/>
    <w:rsid w:val="00745C69"/>
    <w:rsid w:val="00745D39"/>
    <w:rsid w:val="00746380"/>
    <w:rsid w:val="007464EC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E38"/>
    <w:rsid w:val="00750F5A"/>
    <w:rsid w:val="007511C5"/>
    <w:rsid w:val="007518D7"/>
    <w:rsid w:val="00751DFB"/>
    <w:rsid w:val="00751F30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E6"/>
    <w:rsid w:val="00753A92"/>
    <w:rsid w:val="00753DD1"/>
    <w:rsid w:val="00754083"/>
    <w:rsid w:val="0075414C"/>
    <w:rsid w:val="0075431F"/>
    <w:rsid w:val="00754743"/>
    <w:rsid w:val="00754AE0"/>
    <w:rsid w:val="00755063"/>
    <w:rsid w:val="00755132"/>
    <w:rsid w:val="00755523"/>
    <w:rsid w:val="00755F1C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4E0"/>
    <w:rsid w:val="00760867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3010"/>
    <w:rsid w:val="007634C2"/>
    <w:rsid w:val="0076376E"/>
    <w:rsid w:val="00763935"/>
    <w:rsid w:val="00763FE5"/>
    <w:rsid w:val="0076405F"/>
    <w:rsid w:val="007645BE"/>
    <w:rsid w:val="007646A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50B"/>
    <w:rsid w:val="0076651F"/>
    <w:rsid w:val="00766BA6"/>
    <w:rsid w:val="007675A9"/>
    <w:rsid w:val="00767670"/>
    <w:rsid w:val="00770225"/>
    <w:rsid w:val="0077084A"/>
    <w:rsid w:val="00770925"/>
    <w:rsid w:val="00770CFD"/>
    <w:rsid w:val="00770EB5"/>
    <w:rsid w:val="00771278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46F5"/>
    <w:rsid w:val="00774775"/>
    <w:rsid w:val="00774A00"/>
    <w:rsid w:val="00774B9E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CEC"/>
    <w:rsid w:val="0078300A"/>
    <w:rsid w:val="007837EA"/>
    <w:rsid w:val="00783FD2"/>
    <w:rsid w:val="00783FF8"/>
    <w:rsid w:val="007841B4"/>
    <w:rsid w:val="0078444C"/>
    <w:rsid w:val="00784B28"/>
    <w:rsid w:val="00784D07"/>
    <w:rsid w:val="00784DA5"/>
    <w:rsid w:val="00784F65"/>
    <w:rsid w:val="0078511B"/>
    <w:rsid w:val="0078564A"/>
    <w:rsid w:val="007857BE"/>
    <w:rsid w:val="0078596D"/>
    <w:rsid w:val="00785ACA"/>
    <w:rsid w:val="00786149"/>
    <w:rsid w:val="00786179"/>
    <w:rsid w:val="00786F49"/>
    <w:rsid w:val="00787C45"/>
    <w:rsid w:val="00790215"/>
    <w:rsid w:val="00790949"/>
    <w:rsid w:val="00790D51"/>
    <w:rsid w:val="00790DBF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3579"/>
    <w:rsid w:val="007936E7"/>
    <w:rsid w:val="0079415A"/>
    <w:rsid w:val="007942E3"/>
    <w:rsid w:val="007943B2"/>
    <w:rsid w:val="00794723"/>
    <w:rsid w:val="00795B85"/>
    <w:rsid w:val="007969A2"/>
    <w:rsid w:val="00796D9B"/>
    <w:rsid w:val="00797AD6"/>
    <w:rsid w:val="00797BAD"/>
    <w:rsid w:val="007A09CC"/>
    <w:rsid w:val="007A0C44"/>
    <w:rsid w:val="007A12BA"/>
    <w:rsid w:val="007A1D86"/>
    <w:rsid w:val="007A1DBA"/>
    <w:rsid w:val="007A1F17"/>
    <w:rsid w:val="007A2E8C"/>
    <w:rsid w:val="007A2F88"/>
    <w:rsid w:val="007A3547"/>
    <w:rsid w:val="007A35D9"/>
    <w:rsid w:val="007A3AB4"/>
    <w:rsid w:val="007A4605"/>
    <w:rsid w:val="007A4B77"/>
    <w:rsid w:val="007A4C96"/>
    <w:rsid w:val="007A5148"/>
    <w:rsid w:val="007A51CD"/>
    <w:rsid w:val="007A52D9"/>
    <w:rsid w:val="007A5476"/>
    <w:rsid w:val="007A57F9"/>
    <w:rsid w:val="007A5A96"/>
    <w:rsid w:val="007A5CE2"/>
    <w:rsid w:val="007A5F8E"/>
    <w:rsid w:val="007A600E"/>
    <w:rsid w:val="007A63B1"/>
    <w:rsid w:val="007A6550"/>
    <w:rsid w:val="007A6AC7"/>
    <w:rsid w:val="007A6D8A"/>
    <w:rsid w:val="007A71CF"/>
    <w:rsid w:val="007A723C"/>
    <w:rsid w:val="007A7CA8"/>
    <w:rsid w:val="007B00A5"/>
    <w:rsid w:val="007B00EB"/>
    <w:rsid w:val="007B0159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741"/>
    <w:rsid w:val="007B393A"/>
    <w:rsid w:val="007B3C76"/>
    <w:rsid w:val="007B3D64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621"/>
    <w:rsid w:val="007C2872"/>
    <w:rsid w:val="007C28D2"/>
    <w:rsid w:val="007C2AE5"/>
    <w:rsid w:val="007C2B0D"/>
    <w:rsid w:val="007C2DFA"/>
    <w:rsid w:val="007C3070"/>
    <w:rsid w:val="007C34EE"/>
    <w:rsid w:val="007C387C"/>
    <w:rsid w:val="007C3A06"/>
    <w:rsid w:val="007C3BFE"/>
    <w:rsid w:val="007C4232"/>
    <w:rsid w:val="007C4664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97F"/>
    <w:rsid w:val="007C6A56"/>
    <w:rsid w:val="007C6C60"/>
    <w:rsid w:val="007C6EA1"/>
    <w:rsid w:val="007C78D4"/>
    <w:rsid w:val="007C7BF9"/>
    <w:rsid w:val="007C7F3D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2014"/>
    <w:rsid w:val="007D2100"/>
    <w:rsid w:val="007D22FB"/>
    <w:rsid w:val="007D2455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7165"/>
    <w:rsid w:val="007E0331"/>
    <w:rsid w:val="007E08F1"/>
    <w:rsid w:val="007E0CA0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408E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3E6"/>
    <w:rsid w:val="007E63F7"/>
    <w:rsid w:val="007E6719"/>
    <w:rsid w:val="007E70C7"/>
    <w:rsid w:val="007E72B2"/>
    <w:rsid w:val="007E7510"/>
    <w:rsid w:val="007E78A0"/>
    <w:rsid w:val="007E790F"/>
    <w:rsid w:val="007F0980"/>
    <w:rsid w:val="007F0FCB"/>
    <w:rsid w:val="007F1174"/>
    <w:rsid w:val="007F17EB"/>
    <w:rsid w:val="007F2245"/>
    <w:rsid w:val="007F2605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8A7"/>
    <w:rsid w:val="0080095C"/>
    <w:rsid w:val="00800DCF"/>
    <w:rsid w:val="008010A8"/>
    <w:rsid w:val="008013A6"/>
    <w:rsid w:val="008016AC"/>
    <w:rsid w:val="00801FFF"/>
    <w:rsid w:val="00802130"/>
    <w:rsid w:val="00802973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93B"/>
    <w:rsid w:val="008069CF"/>
    <w:rsid w:val="00806AD2"/>
    <w:rsid w:val="00806B98"/>
    <w:rsid w:val="00806E22"/>
    <w:rsid w:val="00807607"/>
    <w:rsid w:val="008077D7"/>
    <w:rsid w:val="008078D8"/>
    <w:rsid w:val="00810A38"/>
    <w:rsid w:val="00810E45"/>
    <w:rsid w:val="00811416"/>
    <w:rsid w:val="0081147F"/>
    <w:rsid w:val="00811576"/>
    <w:rsid w:val="0081169B"/>
    <w:rsid w:val="00811891"/>
    <w:rsid w:val="008119D5"/>
    <w:rsid w:val="00812267"/>
    <w:rsid w:val="008122C2"/>
    <w:rsid w:val="00812759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865"/>
    <w:rsid w:val="008168B8"/>
    <w:rsid w:val="00816A8D"/>
    <w:rsid w:val="00817402"/>
    <w:rsid w:val="008177A7"/>
    <w:rsid w:val="00817B23"/>
    <w:rsid w:val="008200C1"/>
    <w:rsid w:val="00820F5B"/>
    <w:rsid w:val="008212F0"/>
    <w:rsid w:val="00821C35"/>
    <w:rsid w:val="00821FC0"/>
    <w:rsid w:val="00822405"/>
    <w:rsid w:val="0082247A"/>
    <w:rsid w:val="008226A4"/>
    <w:rsid w:val="00822E25"/>
    <w:rsid w:val="008230B8"/>
    <w:rsid w:val="00823200"/>
    <w:rsid w:val="0082333E"/>
    <w:rsid w:val="00823572"/>
    <w:rsid w:val="0082389B"/>
    <w:rsid w:val="00823BF6"/>
    <w:rsid w:val="00823DE6"/>
    <w:rsid w:val="008241C0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300A4"/>
    <w:rsid w:val="008307E7"/>
    <w:rsid w:val="0083094A"/>
    <w:rsid w:val="00830F04"/>
    <w:rsid w:val="0083108E"/>
    <w:rsid w:val="008310F1"/>
    <w:rsid w:val="00831B50"/>
    <w:rsid w:val="00831C93"/>
    <w:rsid w:val="00831DC6"/>
    <w:rsid w:val="00832624"/>
    <w:rsid w:val="0083299D"/>
    <w:rsid w:val="00832EA4"/>
    <w:rsid w:val="00833076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A3"/>
    <w:rsid w:val="008354EA"/>
    <w:rsid w:val="00835748"/>
    <w:rsid w:val="00835A89"/>
    <w:rsid w:val="00835ACB"/>
    <w:rsid w:val="00835B02"/>
    <w:rsid w:val="00835EF2"/>
    <w:rsid w:val="00836552"/>
    <w:rsid w:val="00836E2B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C4A"/>
    <w:rsid w:val="00840D54"/>
    <w:rsid w:val="00840FA1"/>
    <w:rsid w:val="00840FDF"/>
    <w:rsid w:val="0084130C"/>
    <w:rsid w:val="008413C0"/>
    <w:rsid w:val="00841443"/>
    <w:rsid w:val="00841E6F"/>
    <w:rsid w:val="008421AC"/>
    <w:rsid w:val="008425AB"/>
    <w:rsid w:val="00842E3F"/>
    <w:rsid w:val="00842F20"/>
    <w:rsid w:val="00842FD0"/>
    <w:rsid w:val="00843724"/>
    <w:rsid w:val="0084383E"/>
    <w:rsid w:val="00843A48"/>
    <w:rsid w:val="00843C61"/>
    <w:rsid w:val="00843FC8"/>
    <w:rsid w:val="00844359"/>
    <w:rsid w:val="0084442D"/>
    <w:rsid w:val="008446A2"/>
    <w:rsid w:val="0084483B"/>
    <w:rsid w:val="0084495A"/>
    <w:rsid w:val="00844C23"/>
    <w:rsid w:val="00845295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E32"/>
    <w:rsid w:val="00847EB7"/>
    <w:rsid w:val="00850BC4"/>
    <w:rsid w:val="00850BC8"/>
    <w:rsid w:val="00850E1F"/>
    <w:rsid w:val="0085178F"/>
    <w:rsid w:val="0085198A"/>
    <w:rsid w:val="00851E27"/>
    <w:rsid w:val="00851F25"/>
    <w:rsid w:val="008526ED"/>
    <w:rsid w:val="008527EA"/>
    <w:rsid w:val="00852903"/>
    <w:rsid w:val="00852C77"/>
    <w:rsid w:val="008532A4"/>
    <w:rsid w:val="00853743"/>
    <w:rsid w:val="00853C6F"/>
    <w:rsid w:val="00853F43"/>
    <w:rsid w:val="00853FCD"/>
    <w:rsid w:val="00854200"/>
    <w:rsid w:val="00854543"/>
    <w:rsid w:val="00854577"/>
    <w:rsid w:val="0085460D"/>
    <w:rsid w:val="00854B5C"/>
    <w:rsid w:val="00855542"/>
    <w:rsid w:val="0085595D"/>
    <w:rsid w:val="00855B55"/>
    <w:rsid w:val="00855B6E"/>
    <w:rsid w:val="008561DF"/>
    <w:rsid w:val="0085691B"/>
    <w:rsid w:val="008569E5"/>
    <w:rsid w:val="0085773F"/>
    <w:rsid w:val="00857BFC"/>
    <w:rsid w:val="00857DF0"/>
    <w:rsid w:val="008600AB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49"/>
    <w:rsid w:val="008647BA"/>
    <w:rsid w:val="008648B3"/>
    <w:rsid w:val="00864965"/>
    <w:rsid w:val="00864A91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101"/>
    <w:rsid w:val="0087116F"/>
    <w:rsid w:val="0087146A"/>
    <w:rsid w:val="00871AD7"/>
    <w:rsid w:val="008720AC"/>
    <w:rsid w:val="008720CB"/>
    <w:rsid w:val="00872323"/>
    <w:rsid w:val="00872936"/>
    <w:rsid w:val="00872B0E"/>
    <w:rsid w:val="00872CAC"/>
    <w:rsid w:val="00872EC0"/>
    <w:rsid w:val="0087308C"/>
    <w:rsid w:val="008733C2"/>
    <w:rsid w:val="008737CC"/>
    <w:rsid w:val="0087388F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B66"/>
    <w:rsid w:val="00876E5E"/>
    <w:rsid w:val="0087725D"/>
    <w:rsid w:val="00877341"/>
    <w:rsid w:val="00877F1B"/>
    <w:rsid w:val="00880388"/>
    <w:rsid w:val="0088051B"/>
    <w:rsid w:val="00880E04"/>
    <w:rsid w:val="0088119C"/>
    <w:rsid w:val="0088129E"/>
    <w:rsid w:val="008814A5"/>
    <w:rsid w:val="008818F1"/>
    <w:rsid w:val="00881B22"/>
    <w:rsid w:val="00882A32"/>
    <w:rsid w:val="00882CA8"/>
    <w:rsid w:val="008831AD"/>
    <w:rsid w:val="008836D0"/>
    <w:rsid w:val="00883815"/>
    <w:rsid w:val="00883D95"/>
    <w:rsid w:val="00883DBC"/>
    <w:rsid w:val="00884422"/>
    <w:rsid w:val="0088475A"/>
    <w:rsid w:val="008847BE"/>
    <w:rsid w:val="00884B94"/>
    <w:rsid w:val="00885109"/>
    <w:rsid w:val="0088529B"/>
    <w:rsid w:val="008859FF"/>
    <w:rsid w:val="00885A9D"/>
    <w:rsid w:val="00886032"/>
    <w:rsid w:val="00886216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48"/>
    <w:rsid w:val="0089390C"/>
    <w:rsid w:val="008939B9"/>
    <w:rsid w:val="00894043"/>
    <w:rsid w:val="00894263"/>
    <w:rsid w:val="0089455A"/>
    <w:rsid w:val="008948D4"/>
    <w:rsid w:val="00894BA7"/>
    <w:rsid w:val="00894CC9"/>
    <w:rsid w:val="00895564"/>
    <w:rsid w:val="00895AE4"/>
    <w:rsid w:val="00895B0F"/>
    <w:rsid w:val="00895B16"/>
    <w:rsid w:val="00895B7F"/>
    <w:rsid w:val="00895CDF"/>
    <w:rsid w:val="00895DBA"/>
    <w:rsid w:val="00896379"/>
    <w:rsid w:val="0089641A"/>
    <w:rsid w:val="008966B5"/>
    <w:rsid w:val="0089682A"/>
    <w:rsid w:val="00897324"/>
    <w:rsid w:val="00897685"/>
    <w:rsid w:val="0089768E"/>
    <w:rsid w:val="0089787D"/>
    <w:rsid w:val="008979C6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5109"/>
    <w:rsid w:val="008A5EED"/>
    <w:rsid w:val="008A5FFC"/>
    <w:rsid w:val="008A6126"/>
    <w:rsid w:val="008A61DD"/>
    <w:rsid w:val="008A624C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691"/>
    <w:rsid w:val="008B2E28"/>
    <w:rsid w:val="008B30D8"/>
    <w:rsid w:val="008B3466"/>
    <w:rsid w:val="008B353D"/>
    <w:rsid w:val="008B35E3"/>
    <w:rsid w:val="008B3B42"/>
    <w:rsid w:val="008B4978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CEE"/>
    <w:rsid w:val="008C1377"/>
    <w:rsid w:val="008C1814"/>
    <w:rsid w:val="008C1996"/>
    <w:rsid w:val="008C2103"/>
    <w:rsid w:val="008C24EF"/>
    <w:rsid w:val="008C257C"/>
    <w:rsid w:val="008C25C0"/>
    <w:rsid w:val="008C2FE2"/>
    <w:rsid w:val="008C392A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D0444"/>
    <w:rsid w:val="008D0840"/>
    <w:rsid w:val="008D1122"/>
    <w:rsid w:val="008D1513"/>
    <w:rsid w:val="008D1575"/>
    <w:rsid w:val="008D158B"/>
    <w:rsid w:val="008D1BBB"/>
    <w:rsid w:val="008D215A"/>
    <w:rsid w:val="008D2380"/>
    <w:rsid w:val="008D2B83"/>
    <w:rsid w:val="008D32B6"/>
    <w:rsid w:val="008D3376"/>
    <w:rsid w:val="008D3427"/>
    <w:rsid w:val="008D35F1"/>
    <w:rsid w:val="008D3692"/>
    <w:rsid w:val="008D3CAD"/>
    <w:rsid w:val="008D4357"/>
    <w:rsid w:val="008D44B0"/>
    <w:rsid w:val="008D4B9D"/>
    <w:rsid w:val="008D4CAA"/>
    <w:rsid w:val="008D522A"/>
    <w:rsid w:val="008D52B2"/>
    <w:rsid w:val="008D537C"/>
    <w:rsid w:val="008D5747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BB9"/>
    <w:rsid w:val="008E3BEB"/>
    <w:rsid w:val="008E3C4C"/>
    <w:rsid w:val="008E3CA4"/>
    <w:rsid w:val="008E40C1"/>
    <w:rsid w:val="008E4625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72D"/>
    <w:rsid w:val="008F0865"/>
    <w:rsid w:val="008F12E3"/>
    <w:rsid w:val="008F16D6"/>
    <w:rsid w:val="008F199C"/>
    <w:rsid w:val="008F1C53"/>
    <w:rsid w:val="008F1F07"/>
    <w:rsid w:val="008F1F46"/>
    <w:rsid w:val="008F2051"/>
    <w:rsid w:val="008F22BB"/>
    <w:rsid w:val="008F27CD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D6C"/>
    <w:rsid w:val="0090020F"/>
    <w:rsid w:val="009008A8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614E"/>
    <w:rsid w:val="00906F85"/>
    <w:rsid w:val="00906F89"/>
    <w:rsid w:val="00907069"/>
    <w:rsid w:val="00907169"/>
    <w:rsid w:val="009072F6"/>
    <w:rsid w:val="009079E1"/>
    <w:rsid w:val="00907A32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999"/>
    <w:rsid w:val="009130B3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FA"/>
    <w:rsid w:val="00914E54"/>
    <w:rsid w:val="009153DF"/>
    <w:rsid w:val="00915674"/>
    <w:rsid w:val="00915770"/>
    <w:rsid w:val="009157A4"/>
    <w:rsid w:val="009157CD"/>
    <w:rsid w:val="009168FE"/>
    <w:rsid w:val="0091698F"/>
    <w:rsid w:val="00916AA7"/>
    <w:rsid w:val="009170EC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3155"/>
    <w:rsid w:val="00923452"/>
    <w:rsid w:val="00923521"/>
    <w:rsid w:val="00923BD1"/>
    <w:rsid w:val="00923FEE"/>
    <w:rsid w:val="00924501"/>
    <w:rsid w:val="0092468C"/>
    <w:rsid w:val="009246A7"/>
    <w:rsid w:val="00924DC0"/>
    <w:rsid w:val="0092532E"/>
    <w:rsid w:val="009253AD"/>
    <w:rsid w:val="00925699"/>
    <w:rsid w:val="00925D77"/>
    <w:rsid w:val="00925FA4"/>
    <w:rsid w:val="0092603D"/>
    <w:rsid w:val="009271BA"/>
    <w:rsid w:val="00927876"/>
    <w:rsid w:val="00927A5F"/>
    <w:rsid w:val="00927A67"/>
    <w:rsid w:val="00927BD3"/>
    <w:rsid w:val="009306CF"/>
    <w:rsid w:val="00930A00"/>
    <w:rsid w:val="00930BB4"/>
    <w:rsid w:val="009312EE"/>
    <w:rsid w:val="009312F2"/>
    <w:rsid w:val="0093136D"/>
    <w:rsid w:val="0093155B"/>
    <w:rsid w:val="0093192A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B28"/>
    <w:rsid w:val="00933DD7"/>
    <w:rsid w:val="00933F6A"/>
    <w:rsid w:val="0093409F"/>
    <w:rsid w:val="0093437A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606D"/>
    <w:rsid w:val="009368F1"/>
    <w:rsid w:val="00937264"/>
    <w:rsid w:val="0093745A"/>
    <w:rsid w:val="009374FA"/>
    <w:rsid w:val="00937A4F"/>
    <w:rsid w:val="00937AAD"/>
    <w:rsid w:val="00937E76"/>
    <w:rsid w:val="009400BB"/>
    <w:rsid w:val="00941012"/>
    <w:rsid w:val="009410EB"/>
    <w:rsid w:val="009419FD"/>
    <w:rsid w:val="00941A78"/>
    <w:rsid w:val="00941A84"/>
    <w:rsid w:val="00941E2B"/>
    <w:rsid w:val="009423D1"/>
    <w:rsid w:val="0094278F"/>
    <w:rsid w:val="00942DC2"/>
    <w:rsid w:val="0094306B"/>
    <w:rsid w:val="00943076"/>
    <w:rsid w:val="00943BB2"/>
    <w:rsid w:val="00943BD2"/>
    <w:rsid w:val="00944623"/>
    <w:rsid w:val="009446A4"/>
    <w:rsid w:val="00944710"/>
    <w:rsid w:val="00944766"/>
    <w:rsid w:val="009453BC"/>
    <w:rsid w:val="009456F2"/>
    <w:rsid w:val="00945AC7"/>
    <w:rsid w:val="00945ECB"/>
    <w:rsid w:val="0094631D"/>
    <w:rsid w:val="009466AE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104F"/>
    <w:rsid w:val="009517B5"/>
    <w:rsid w:val="009521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42A0"/>
    <w:rsid w:val="00954412"/>
    <w:rsid w:val="0095471C"/>
    <w:rsid w:val="00954AB5"/>
    <w:rsid w:val="0095501F"/>
    <w:rsid w:val="009550EF"/>
    <w:rsid w:val="009551EE"/>
    <w:rsid w:val="009552AC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93B"/>
    <w:rsid w:val="0096400F"/>
    <w:rsid w:val="009641C2"/>
    <w:rsid w:val="00964410"/>
    <w:rsid w:val="0096494D"/>
    <w:rsid w:val="0096496B"/>
    <w:rsid w:val="00964CA6"/>
    <w:rsid w:val="00964CBE"/>
    <w:rsid w:val="0096598A"/>
    <w:rsid w:val="00965A94"/>
    <w:rsid w:val="00965AA9"/>
    <w:rsid w:val="00965D93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70605"/>
    <w:rsid w:val="00970DE4"/>
    <w:rsid w:val="00970E88"/>
    <w:rsid w:val="00971270"/>
    <w:rsid w:val="0097144B"/>
    <w:rsid w:val="00971A53"/>
    <w:rsid w:val="00971E03"/>
    <w:rsid w:val="00972246"/>
    <w:rsid w:val="00972C35"/>
    <w:rsid w:val="0097363E"/>
    <w:rsid w:val="00973789"/>
    <w:rsid w:val="0097388C"/>
    <w:rsid w:val="00973B6F"/>
    <w:rsid w:val="009743B1"/>
    <w:rsid w:val="00974B76"/>
    <w:rsid w:val="00974CEC"/>
    <w:rsid w:val="00974E99"/>
    <w:rsid w:val="00974EB9"/>
    <w:rsid w:val="00974F2D"/>
    <w:rsid w:val="00974FC5"/>
    <w:rsid w:val="009751B7"/>
    <w:rsid w:val="00975404"/>
    <w:rsid w:val="00975A22"/>
    <w:rsid w:val="00975BE4"/>
    <w:rsid w:val="00975D19"/>
    <w:rsid w:val="009760C7"/>
    <w:rsid w:val="00976493"/>
    <w:rsid w:val="00976713"/>
    <w:rsid w:val="0097680E"/>
    <w:rsid w:val="00976FB0"/>
    <w:rsid w:val="009771A6"/>
    <w:rsid w:val="00977C1C"/>
    <w:rsid w:val="00977EDC"/>
    <w:rsid w:val="0098044D"/>
    <w:rsid w:val="00980669"/>
    <w:rsid w:val="0098105B"/>
    <w:rsid w:val="009815DA"/>
    <w:rsid w:val="00981E7A"/>
    <w:rsid w:val="00981F64"/>
    <w:rsid w:val="009820C7"/>
    <w:rsid w:val="0098224F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E6"/>
    <w:rsid w:val="009869C9"/>
    <w:rsid w:val="00986E50"/>
    <w:rsid w:val="00986E93"/>
    <w:rsid w:val="00987A36"/>
    <w:rsid w:val="00987C4C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113F"/>
    <w:rsid w:val="009912BD"/>
    <w:rsid w:val="00991310"/>
    <w:rsid w:val="00991585"/>
    <w:rsid w:val="00992728"/>
    <w:rsid w:val="009929E3"/>
    <w:rsid w:val="00992D26"/>
    <w:rsid w:val="00992D80"/>
    <w:rsid w:val="00993374"/>
    <w:rsid w:val="009934FE"/>
    <w:rsid w:val="00993AB5"/>
    <w:rsid w:val="00993B09"/>
    <w:rsid w:val="00993B85"/>
    <w:rsid w:val="00994562"/>
    <w:rsid w:val="00994857"/>
    <w:rsid w:val="00994A34"/>
    <w:rsid w:val="00994D80"/>
    <w:rsid w:val="00994DFE"/>
    <w:rsid w:val="00994F78"/>
    <w:rsid w:val="00994FDF"/>
    <w:rsid w:val="0099503F"/>
    <w:rsid w:val="00995121"/>
    <w:rsid w:val="00995619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70"/>
    <w:rsid w:val="009969B2"/>
    <w:rsid w:val="00996AC0"/>
    <w:rsid w:val="00996C08"/>
    <w:rsid w:val="00996C7B"/>
    <w:rsid w:val="009970F8"/>
    <w:rsid w:val="009973CC"/>
    <w:rsid w:val="00997A14"/>
    <w:rsid w:val="00997FC1"/>
    <w:rsid w:val="009A022F"/>
    <w:rsid w:val="009A06AE"/>
    <w:rsid w:val="009A0943"/>
    <w:rsid w:val="009A098A"/>
    <w:rsid w:val="009A0F60"/>
    <w:rsid w:val="009A1190"/>
    <w:rsid w:val="009A1299"/>
    <w:rsid w:val="009A12D3"/>
    <w:rsid w:val="009A1746"/>
    <w:rsid w:val="009A1B83"/>
    <w:rsid w:val="009A1E1F"/>
    <w:rsid w:val="009A1ED0"/>
    <w:rsid w:val="009A1F7B"/>
    <w:rsid w:val="009A2436"/>
    <w:rsid w:val="009A25B0"/>
    <w:rsid w:val="009A2780"/>
    <w:rsid w:val="009A3389"/>
    <w:rsid w:val="009A3653"/>
    <w:rsid w:val="009A3694"/>
    <w:rsid w:val="009A3EB3"/>
    <w:rsid w:val="009A49DC"/>
    <w:rsid w:val="009A4E02"/>
    <w:rsid w:val="009A4EA8"/>
    <w:rsid w:val="009A4F2F"/>
    <w:rsid w:val="009A515F"/>
    <w:rsid w:val="009A5804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A4B"/>
    <w:rsid w:val="009B14B8"/>
    <w:rsid w:val="009B16AC"/>
    <w:rsid w:val="009B16FC"/>
    <w:rsid w:val="009B1993"/>
    <w:rsid w:val="009B1BE0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E27"/>
    <w:rsid w:val="009B525A"/>
    <w:rsid w:val="009B5A61"/>
    <w:rsid w:val="009B5D90"/>
    <w:rsid w:val="009B5DE4"/>
    <w:rsid w:val="009B6152"/>
    <w:rsid w:val="009B6669"/>
    <w:rsid w:val="009B6725"/>
    <w:rsid w:val="009B6EE5"/>
    <w:rsid w:val="009B7047"/>
    <w:rsid w:val="009B7183"/>
    <w:rsid w:val="009B741D"/>
    <w:rsid w:val="009B75A4"/>
    <w:rsid w:val="009B76F8"/>
    <w:rsid w:val="009B7A82"/>
    <w:rsid w:val="009B7B7E"/>
    <w:rsid w:val="009C014D"/>
    <w:rsid w:val="009C0376"/>
    <w:rsid w:val="009C0B33"/>
    <w:rsid w:val="009C0B78"/>
    <w:rsid w:val="009C0BAB"/>
    <w:rsid w:val="009C0C6B"/>
    <w:rsid w:val="009C0DC6"/>
    <w:rsid w:val="009C1234"/>
    <w:rsid w:val="009C161B"/>
    <w:rsid w:val="009C1706"/>
    <w:rsid w:val="009C1B92"/>
    <w:rsid w:val="009C2099"/>
    <w:rsid w:val="009C2595"/>
    <w:rsid w:val="009C295B"/>
    <w:rsid w:val="009C2D6A"/>
    <w:rsid w:val="009C34AB"/>
    <w:rsid w:val="009C3A0D"/>
    <w:rsid w:val="009C421D"/>
    <w:rsid w:val="009C4ACB"/>
    <w:rsid w:val="009C5556"/>
    <w:rsid w:val="009C58D4"/>
    <w:rsid w:val="009C59A5"/>
    <w:rsid w:val="009C59D1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D03AA"/>
    <w:rsid w:val="009D07D8"/>
    <w:rsid w:val="009D1AD5"/>
    <w:rsid w:val="009D2016"/>
    <w:rsid w:val="009D211D"/>
    <w:rsid w:val="009D23B9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603"/>
    <w:rsid w:val="009D463D"/>
    <w:rsid w:val="009D478B"/>
    <w:rsid w:val="009D4A37"/>
    <w:rsid w:val="009D4BC7"/>
    <w:rsid w:val="009D4CF0"/>
    <w:rsid w:val="009D506B"/>
    <w:rsid w:val="009D5138"/>
    <w:rsid w:val="009D52BC"/>
    <w:rsid w:val="009D56F3"/>
    <w:rsid w:val="009D5727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F56"/>
    <w:rsid w:val="009E002D"/>
    <w:rsid w:val="009E0494"/>
    <w:rsid w:val="009E08D7"/>
    <w:rsid w:val="009E09A9"/>
    <w:rsid w:val="009E0BB9"/>
    <w:rsid w:val="009E0BF0"/>
    <w:rsid w:val="009E0D85"/>
    <w:rsid w:val="009E0E8E"/>
    <w:rsid w:val="009E180D"/>
    <w:rsid w:val="009E199A"/>
    <w:rsid w:val="009E19D1"/>
    <w:rsid w:val="009E1DB4"/>
    <w:rsid w:val="009E225B"/>
    <w:rsid w:val="009E2E16"/>
    <w:rsid w:val="009E390E"/>
    <w:rsid w:val="009E3B03"/>
    <w:rsid w:val="009E3B57"/>
    <w:rsid w:val="009E3FE0"/>
    <w:rsid w:val="009E41C7"/>
    <w:rsid w:val="009E4566"/>
    <w:rsid w:val="009E4C43"/>
    <w:rsid w:val="009E56FD"/>
    <w:rsid w:val="009E5B15"/>
    <w:rsid w:val="009E5DBC"/>
    <w:rsid w:val="009E60A9"/>
    <w:rsid w:val="009E64F5"/>
    <w:rsid w:val="009E65EC"/>
    <w:rsid w:val="009E6B5E"/>
    <w:rsid w:val="009E6EC3"/>
    <w:rsid w:val="009E6F26"/>
    <w:rsid w:val="009E727E"/>
    <w:rsid w:val="009E7D83"/>
    <w:rsid w:val="009E7DFB"/>
    <w:rsid w:val="009E7FE9"/>
    <w:rsid w:val="009F0CD9"/>
    <w:rsid w:val="009F1229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B80"/>
    <w:rsid w:val="009F30AE"/>
    <w:rsid w:val="009F3778"/>
    <w:rsid w:val="009F3BDD"/>
    <w:rsid w:val="009F3F13"/>
    <w:rsid w:val="009F3F3B"/>
    <w:rsid w:val="009F3F9D"/>
    <w:rsid w:val="009F3FE3"/>
    <w:rsid w:val="009F411F"/>
    <w:rsid w:val="009F4230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9E5"/>
    <w:rsid w:val="009F5B93"/>
    <w:rsid w:val="009F6983"/>
    <w:rsid w:val="009F6985"/>
    <w:rsid w:val="009F6F5E"/>
    <w:rsid w:val="009F7456"/>
    <w:rsid w:val="009F7A1E"/>
    <w:rsid w:val="009F7EAA"/>
    <w:rsid w:val="00A00544"/>
    <w:rsid w:val="00A0083B"/>
    <w:rsid w:val="00A00DB7"/>
    <w:rsid w:val="00A00F51"/>
    <w:rsid w:val="00A01081"/>
    <w:rsid w:val="00A0127B"/>
    <w:rsid w:val="00A01428"/>
    <w:rsid w:val="00A01468"/>
    <w:rsid w:val="00A015A1"/>
    <w:rsid w:val="00A01ADA"/>
    <w:rsid w:val="00A01AFA"/>
    <w:rsid w:val="00A0228B"/>
    <w:rsid w:val="00A024D0"/>
    <w:rsid w:val="00A02757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79"/>
    <w:rsid w:val="00A06E9B"/>
    <w:rsid w:val="00A06EDC"/>
    <w:rsid w:val="00A06F8E"/>
    <w:rsid w:val="00A07B3D"/>
    <w:rsid w:val="00A1003A"/>
    <w:rsid w:val="00A10042"/>
    <w:rsid w:val="00A1038C"/>
    <w:rsid w:val="00A10B21"/>
    <w:rsid w:val="00A10E77"/>
    <w:rsid w:val="00A11393"/>
    <w:rsid w:val="00A11A15"/>
    <w:rsid w:val="00A11C48"/>
    <w:rsid w:val="00A120F7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69A"/>
    <w:rsid w:val="00A14746"/>
    <w:rsid w:val="00A14AC1"/>
    <w:rsid w:val="00A14C19"/>
    <w:rsid w:val="00A15F2F"/>
    <w:rsid w:val="00A16481"/>
    <w:rsid w:val="00A1698E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854"/>
    <w:rsid w:val="00A21FD9"/>
    <w:rsid w:val="00A22143"/>
    <w:rsid w:val="00A2224F"/>
    <w:rsid w:val="00A22255"/>
    <w:rsid w:val="00A227FE"/>
    <w:rsid w:val="00A22822"/>
    <w:rsid w:val="00A228B1"/>
    <w:rsid w:val="00A22929"/>
    <w:rsid w:val="00A22D61"/>
    <w:rsid w:val="00A23002"/>
    <w:rsid w:val="00A2301C"/>
    <w:rsid w:val="00A2305E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B60"/>
    <w:rsid w:val="00A25DC8"/>
    <w:rsid w:val="00A260B6"/>
    <w:rsid w:val="00A26316"/>
    <w:rsid w:val="00A267A5"/>
    <w:rsid w:val="00A26C58"/>
    <w:rsid w:val="00A26E10"/>
    <w:rsid w:val="00A2765E"/>
    <w:rsid w:val="00A27BF1"/>
    <w:rsid w:val="00A27E29"/>
    <w:rsid w:val="00A27F70"/>
    <w:rsid w:val="00A30118"/>
    <w:rsid w:val="00A30330"/>
    <w:rsid w:val="00A306E9"/>
    <w:rsid w:val="00A30776"/>
    <w:rsid w:val="00A30998"/>
    <w:rsid w:val="00A30D0D"/>
    <w:rsid w:val="00A30DCB"/>
    <w:rsid w:val="00A30EB7"/>
    <w:rsid w:val="00A314EB"/>
    <w:rsid w:val="00A31C00"/>
    <w:rsid w:val="00A328CB"/>
    <w:rsid w:val="00A32A38"/>
    <w:rsid w:val="00A32D5B"/>
    <w:rsid w:val="00A32FD8"/>
    <w:rsid w:val="00A334C1"/>
    <w:rsid w:val="00A3369E"/>
    <w:rsid w:val="00A33B92"/>
    <w:rsid w:val="00A33D70"/>
    <w:rsid w:val="00A33E00"/>
    <w:rsid w:val="00A33EA3"/>
    <w:rsid w:val="00A341AE"/>
    <w:rsid w:val="00A345EB"/>
    <w:rsid w:val="00A34AB8"/>
    <w:rsid w:val="00A34ADF"/>
    <w:rsid w:val="00A34C02"/>
    <w:rsid w:val="00A34E4A"/>
    <w:rsid w:val="00A34F4B"/>
    <w:rsid w:val="00A35293"/>
    <w:rsid w:val="00A358B4"/>
    <w:rsid w:val="00A35B03"/>
    <w:rsid w:val="00A35CCE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450"/>
    <w:rsid w:val="00A3751A"/>
    <w:rsid w:val="00A378A9"/>
    <w:rsid w:val="00A37A9A"/>
    <w:rsid w:val="00A37CDF"/>
    <w:rsid w:val="00A4071E"/>
    <w:rsid w:val="00A40DA7"/>
    <w:rsid w:val="00A40E67"/>
    <w:rsid w:val="00A41800"/>
    <w:rsid w:val="00A41A28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620"/>
    <w:rsid w:val="00A5294F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F46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B95"/>
    <w:rsid w:val="00A62117"/>
    <w:rsid w:val="00A621C0"/>
    <w:rsid w:val="00A622F5"/>
    <w:rsid w:val="00A62A33"/>
    <w:rsid w:val="00A631D4"/>
    <w:rsid w:val="00A637D4"/>
    <w:rsid w:val="00A63AF3"/>
    <w:rsid w:val="00A64041"/>
    <w:rsid w:val="00A64082"/>
    <w:rsid w:val="00A643E5"/>
    <w:rsid w:val="00A64468"/>
    <w:rsid w:val="00A6498A"/>
    <w:rsid w:val="00A64B68"/>
    <w:rsid w:val="00A64E87"/>
    <w:rsid w:val="00A65058"/>
    <w:rsid w:val="00A65197"/>
    <w:rsid w:val="00A65A0B"/>
    <w:rsid w:val="00A65E0C"/>
    <w:rsid w:val="00A66081"/>
    <w:rsid w:val="00A66640"/>
    <w:rsid w:val="00A66A66"/>
    <w:rsid w:val="00A66E8F"/>
    <w:rsid w:val="00A66F9E"/>
    <w:rsid w:val="00A67B87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836"/>
    <w:rsid w:val="00A729D9"/>
    <w:rsid w:val="00A72BDA"/>
    <w:rsid w:val="00A72DDC"/>
    <w:rsid w:val="00A72E63"/>
    <w:rsid w:val="00A746EC"/>
    <w:rsid w:val="00A74909"/>
    <w:rsid w:val="00A749A8"/>
    <w:rsid w:val="00A74B64"/>
    <w:rsid w:val="00A74ED2"/>
    <w:rsid w:val="00A75382"/>
    <w:rsid w:val="00A75482"/>
    <w:rsid w:val="00A75700"/>
    <w:rsid w:val="00A75773"/>
    <w:rsid w:val="00A76E84"/>
    <w:rsid w:val="00A770B5"/>
    <w:rsid w:val="00A77120"/>
    <w:rsid w:val="00A77200"/>
    <w:rsid w:val="00A7746F"/>
    <w:rsid w:val="00A77630"/>
    <w:rsid w:val="00A779D8"/>
    <w:rsid w:val="00A77BAF"/>
    <w:rsid w:val="00A77D4A"/>
    <w:rsid w:val="00A77EC4"/>
    <w:rsid w:val="00A80209"/>
    <w:rsid w:val="00A803B8"/>
    <w:rsid w:val="00A807B8"/>
    <w:rsid w:val="00A80A48"/>
    <w:rsid w:val="00A80CE0"/>
    <w:rsid w:val="00A8133B"/>
    <w:rsid w:val="00A81605"/>
    <w:rsid w:val="00A81820"/>
    <w:rsid w:val="00A81EFE"/>
    <w:rsid w:val="00A825D4"/>
    <w:rsid w:val="00A82852"/>
    <w:rsid w:val="00A82ACA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FBF"/>
    <w:rsid w:val="00A852D2"/>
    <w:rsid w:val="00A8574E"/>
    <w:rsid w:val="00A85BA5"/>
    <w:rsid w:val="00A86200"/>
    <w:rsid w:val="00A86526"/>
    <w:rsid w:val="00A86A7D"/>
    <w:rsid w:val="00A86C97"/>
    <w:rsid w:val="00A8782A"/>
    <w:rsid w:val="00A8797D"/>
    <w:rsid w:val="00A879EE"/>
    <w:rsid w:val="00A90145"/>
    <w:rsid w:val="00A902D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90E"/>
    <w:rsid w:val="00A9295F"/>
    <w:rsid w:val="00A92B02"/>
    <w:rsid w:val="00A92F2F"/>
    <w:rsid w:val="00A93387"/>
    <w:rsid w:val="00A933A5"/>
    <w:rsid w:val="00A933D6"/>
    <w:rsid w:val="00A938C2"/>
    <w:rsid w:val="00A939A0"/>
    <w:rsid w:val="00A93C9F"/>
    <w:rsid w:val="00A93DE4"/>
    <w:rsid w:val="00A9429C"/>
    <w:rsid w:val="00A949C8"/>
    <w:rsid w:val="00A94F2A"/>
    <w:rsid w:val="00A94FC5"/>
    <w:rsid w:val="00A951E8"/>
    <w:rsid w:val="00A952AB"/>
    <w:rsid w:val="00A95DEF"/>
    <w:rsid w:val="00A95E1B"/>
    <w:rsid w:val="00A95E7F"/>
    <w:rsid w:val="00A95F22"/>
    <w:rsid w:val="00A961D4"/>
    <w:rsid w:val="00A966E9"/>
    <w:rsid w:val="00A96842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1D0"/>
    <w:rsid w:val="00AA0346"/>
    <w:rsid w:val="00AA05F9"/>
    <w:rsid w:val="00AA0610"/>
    <w:rsid w:val="00AA0F08"/>
    <w:rsid w:val="00AA10E6"/>
    <w:rsid w:val="00AA1674"/>
    <w:rsid w:val="00AA1831"/>
    <w:rsid w:val="00AA1BD9"/>
    <w:rsid w:val="00AA1D32"/>
    <w:rsid w:val="00AA1E45"/>
    <w:rsid w:val="00AA1FD4"/>
    <w:rsid w:val="00AA2DC7"/>
    <w:rsid w:val="00AA30E4"/>
    <w:rsid w:val="00AA33B5"/>
    <w:rsid w:val="00AA361B"/>
    <w:rsid w:val="00AA3D15"/>
    <w:rsid w:val="00AA419F"/>
    <w:rsid w:val="00AA4AEF"/>
    <w:rsid w:val="00AA4CC6"/>
    <w:rsid w:val="00AA55EE"/>
    <w:rsid w:val="00AA5BDC"/>
    <w:rsid w:val="00AA5D08"/>
    <w:rsid w:val="00AA6136"/>
    <w:rsid w:val="00AA62EF"/>
    <w:rsid w:val="00AA6594"/>
    <w:rsid w:val="00AA66D9"/>
    <w:rsid w:val="00AA67EC"/>
    <w:rsid w:val="00AA737A"/>
    <w:rsid w:val="00AA74CB"/>
    <w:rsid w:val="00AA7648"/>
    <w:rsid w:val="00AA79A3"/>
    <w:rsid w:val="00AA7C8B"/>
    <w:rsid w:val="00AA7EE1"/>
    <w:rsid w:val="00AB00D5"/>
    <w:rsid w:val="00AB049B"/>
    <w:rsid w:val="00AB04D3"/>
    <w:rsid w:val="00AB06F0"/>
    <w:rsid w:val="00AB0F21"/>
    <w:rsid w:val="00AB1002"/>
    <w:rsid w:val="00AB1405"/>
    <w:rsid w:val="00AB16EF"/>
    <w:rsid w:val="00AB1BA9"/>
    <w:rsid w:val="00AB1CC2"/>
    <w:rsid w:val="00AB23A3"/>
    <w:rsid w:val="00AB2495"/>
    <w:rsid w:val="00AB2FDD"/>
    <w:rsid w:val="00AB3133"/>
    <w:rsid w:val="00AB3142"/>
    <w:rsid w:val="00AB3304"/>
    <w:rsid w:val="00AB3847"/>
    <w:rsid w:val="00AB3BB8"/>
    <w:rsid w:val="00AB3C4F"/>
    <w:rsid w:val="00AB3E0A"/>
    <w:rsid w:val="00AB4274"/>
    <w:rsid w:val="00AB449E"/>
    <w:rsid w:val="00AB460B"/>
    <w:rsid w:val="00AB4A0A"/>
    <w:rsid w:val="00AB4CA7"/>
    <w:rsid w:val="00AB4F93"/>
    <w:rsid w:val="00AB5637"/>
    <w:rsid w:val="00AB5A5D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3075"/>
    <w:rsid w:val="00AC37A5"/>
    <w:rsid w:val="00AC3FDF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CA"/>
    <w:rsid w:val="00AC7189"/>
    <w:rsid w:val="00AC7BAA"/>
    <w:rsid w:val="00AC7D9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6256"/>
    <w:rsid w:val="00AD625C"/>
    <w:rsid w:val="00AD6946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D49"/>
    <w:rsid w:val="00AE3FB6"/>
    <w:rsid w:val="00AE3FFD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BA8"/>
    <w:rsid w:val="00AE7E1B"/>
    <w:rsid w:val="00AF0146"/>
    <w:rsid w:val="00AF0183"/>
    <w:rsid w:val="00AF022B"/>
    <w:rsid w:val="00AF0820"/>
    <w:rsid w:val="00AF0BE8"/>
    <w:rsid w:val="00AF0C10"/>
    <w:rsid w:val="00AF1028"/>
    <w:rsid w:val="00AF1248"/>
    <w:rsid w:val="00AF134B"/>
    <w:rsid w:val="00AF153D"/>
    <w:rsid w:val="00AF16B7"/>
    <w:rsid w:val="00AF1707"/>
    <w:rsid w:val="00AF2142"/>
    <w:rsid w:val="00AF2E4C"/>
    <w:rsid w:val="00AF30B9"/>
    <w:rsid w:val="00AF32CA"/>
    <w:rsid w:val="00AF3835"/>
    <w:rsid w:val="00AF38DC"/>
    <w:rsid w:val="00AF3A4B"/>
    <w:rsid w:val="00AF3D5F"/>
    <w:rsid w:val="00AF3DA1"/>
    <w:rsid w:val="00AF4277"/>
    <w:rsid w:val="00AF44D2"/>
    <w:rsid w:val="00AF47DB"/>
    <w:rsid w:val="00AF4B5F"/>
    <w:rsid w:val="00AF4E42"/>
    <w:rsid w:val="00AF4EB7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387"/>
    <w:rsid w:val="00B037FE"/>
    <w:rsid w:val="00B03C65"/>
    <w:rsid w:val="00B03C82"/>
    <w:rsid w:val="00B0410D"/>
    <w:rsid w:val="00B041BA"/>
    <w:rsid w:val="00B042FD"/>
    <w:rsid w:val="00B048B1"/>
    <w:rsid w:val="00B04997"/>
    <w:rsid w:val="00B051FF"/>
    <w:rsid w:val="00B054D2"/>
    <w:rsid w:val="00B05845"/>
    <w:rsid w:val="00B058D1"/>
    <w:rsid w:val="00B05995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5AC"/>
    <w:rsid w:val="00B1561A"/>
    <w:rsid w:val="00B157E6"/>
    <w:rsid w:val="00B1584D"/>
    <w:rsid w:val="00B15E55"/>
    <w:rsid w:val="00B15ECF"/>
    <w:rsid w:val="00B160FF"/>
    <w:rsid w:val="00B17E4E"/>
    <w:rsid w:val="00B17EB2"/>
    <w:rsid w:val="00B17F36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411"/>
    <w:rsid w:val="00B269C2"/>
    <w:rsid w:val="00B26F1D"/>
    <w:rsid w:val="00B270D8"/>
    <w:rsid w:val="00B2737A"/>
    <w:rsid w:val="00B27B69"/>
    <w:rsid w:val="00B30737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A1F"/>
    <w:rsid w:val="00B32D47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B72"/>
    <w:rsid w:val="00B35C51"/>
    <w:rsid w:val="00B36133"/>
    <w:rsid w:val="00B36680"/>
    <w:rsid w:val="00B3723A"/>
    <w:rsid w:val="00B37276"/>
    <w:rsid w:val="00B377EA"/>
    <w:rsid w:val="00B37E60"/>
    <w:rsid w:val="00B40402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E1"/>
    <w:rsid w:val="00B43536"/>
    <w:rsid w:val="00B43664"/>
    <w:rsid w:val="00B438F4"/>
    <w:rsid w:val="00B43C6A"/>
    <w:rsid w:val="00B43C6D"/>
    <w:rsid w:val="00B43D3B"/>
    <w:rsid w:val="00B43DE3"/>
    <w:rsid w:val="00B44072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98"/>
    <w:rsid w:val="00B46CFC"/>
    <w:rsid w:val="00B46D6D"/>
    <w:rsid w:val="00B4741F"/>
    <w:rsid w:val="00B4798C"/>
    <w:rsid w:val="00B47B39"/>
    <w:rsid w:val="00B47B6D"/>
    <w:rsid w:val="00B47BFA"/>
    <w:rsid w:val="00B47C2A"/>
    <w:rsid w:val="00B47CD5"/>
    <w:rsid w:val="00B5020B"/>
    <w:rsid w:val="00B506A6"/>
    <w:rsid w:val="00B50E74"/>
    <w:rsid w:val="00B510A7"/>
    <w:rsid w:val="00B51187"/>
    <w:rsid w:val="00B513E1"/>
    <w:rsid w:val="00B517A8"/>
    <w:rsid w:val="00B51AA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5B30"/>
    <w:rsid w:val="00B55B6A"/>
    <w:rsid w:val="00B55D33"/>
    <w:rsid w:val="00B55E12"/>
    <w:rsid w:val="00B56141"/>
    <w:rsid w:val="00B56541"/>
    <w:rsid w:val="00B56646"/>
    <w:rsid w:val="00B567EF"/>
    <w:rsid w:val="00B572D8"/>
    <w:rsid w:val="00B57974"/>
    <w:rsid w:val="00B57F48"/>
    <w:rsid w:val="00B6080A"/>
    <w:rsid w:val="00B61B03"/>
    <w:rsid w:val="00B61D51"/>
    <w:rsid w:val="00B61DDB"/>
    <w:rsid w:val="00B62243"/>
    <w:rsid w:val="00B62606"/>
    <w:rsid w:val="00B62759"/>
    <w:rsid w:val="00B628C8"/>
    <w:rsid w:val="00B62BAA"/>
    <w:rsid w:val="00B62D23"/>
    <w:rsid w:val="00B62D62"/>
    <w:rsid w:val="00B62E95"/>
    <w:rsid w:val="00B62FD2"/>
    <w:rsid w:val="00B634B3"/>
    <w:rsid w:val="00B637D9"/>
    <w:rsid w:val="00B6390F"/>
    <w:rsid w:val="00B63A3C"/>
    <w:rsid w:val="00B63CA9"/>
    <w:rsid w:val="00B63CBB"/>
    <w:rsid w:val="00B647D1"/>
    <w:rsid w:val="00B64C9B"/>
    <w:rsid w:val="00B657EE"/>
    <w:rsid w:val="00B65913"/>
    <w:rsid w:val="00B65BB0"/>
    <w:rsid w:val="00B662B8"/>
    <w:rsid w:val="00B67235"/>
    <w:rsid w:val="00B673DB"/>
    <w:rsid w:val="00B6745F"/>
    <w:rsid w:val="00B676D1"/>
    <w:rsid w:val="00B6778F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EF"/>
    <w:rsid w:val="00B7476D"/>
    <w:rsid w:val="00B74A77"/>
    <w:rsid w:val="00B758AA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3D1"/>
    <w:rsid w:val="00B813E8"/>
    <w:rsid w:val="00B8173B"/>
    <w:rsid w:val="00B817A8"/>
    <w:rsid w:val="00B81BAC"/>
    <w:rsid w:val="00B81E16"/>
    <w:rsid w:val="00B81EA3"/>
    <w:rsid w:val="00B81EA8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76C0"/>
    <w:rsid w:val="00B90062"/>
    <w:rsid w:val="00B900C9"/>
    <w:rsid w:val="00B9016C"/>
    <w:rsid w:val="00B902ED"/>
    <w:rsid w:val="00B90706"/>
    <w:rsid w:val="00B907C1"/>
    <w:rsid w:val="00B90BF6"/>
    <w:rsid w:val="00B90C5F"/>
    <w:rsid w:val="00B9104B"/>
    <w:rsid w:val="00B91509"/>
    <w:rsid w:val="00B91802"/>
    <w:rsid w:val="00B919A9"/>
    <w:rsid w:val="00B91FBE"/>
    <w:rsid w:val="00B9208C"/>
    <w:rsid w:val="00B9258C"/>
    <w:rsid w:val="00B92B35"/>
    <w:rsid w:val="00B92CA9"/>
    <w:rsid w:val="00B93334"/>
    <w:rsid w:val="00B93AF1"/>
    <w:rsid w:val="00B93E24"/>
    <w:rsid w:val="00B9435B"/>
    <w:rsid w:val="00B94838"/>
    <w:rsid w:val="00B94B25"/>
    <w:rsid w:val="00B94F56"/>
    <w:rsid w:val="00B94F91"/>
    <w:rsid w:val="00B950CD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C1B"/>
    <w:rsid w:val="00BA4E5E"/>
    <w:rsid w:val="00BA4F2C"/>
    <w:rsid w:val="00BA5399"/>
    <w:rsid w:val="00BA59B2"/>
    <w:rsid w:val="00BA6164"/>
    <w:rsid w:val="00BA6418"/>
    <w:rsid w:val="00BA6846"/>
    <w:rsid w:val="00BA6EA2"/>
    <w:rsid w:val="00BA72C5"/>
    <w:rsid w:val="00BA76EB"/>
    <w:rsid w:val="00BA76F4"/>
    <w:rsid w:val="00BA7729"/>
    <w:rsid w:val="00BA7813"/>
    <w:rsid w:val="00BA7861"/>
    <w:rsid w:val="00BA791C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DE2"/>
    <w:rsid w:val="00BB4278"/>
    <w:rsid w:val="00BB44E0"/>
    <w:rsid w:val="00BB45DA"/>
    <w:rsid w:val="00BB4B71"/>
    <w:rsid w:val="00BB4C4A"/>
    <w:rsid w:val="00BB5E3E"/>
    <w:rsid w:val="00BB5FEF"/>
    <w:rsid w:val="00BB65ED"/>
    <w:rsid w:val="00BB6625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51"/>
    <w:rsid w:val="00BB790E"/>
    <w:rsid w:val="00BC0313"/>
    <w:rsid w:val="00BC0428"/>
    <w:rsid w:val="00BC062D"/>
    <w:rsid w:val="00BC0BD2"/>
    <w:rsid w:val="00BC0C05"/>
    <w:rsid w:val="00BC0DEE"/>
    <w:rsid w:val="00BC0F1D"/>
    <w:rsid w:val="00BC0F8F"/>
    <w:rsid w:val="00BC106C"/>
    <w:rsid w:val="00BC11DB"/>
    <w:rsid w:val="00BC1286"/>
    <w:rsid w:val="00BC1518"/>
    <w:rsid w:val="00BC15DD"/>
    <w:rsid w:val="00BC16AE"/>
    <w:rsid w:val="00BC1A51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977"/>
    <w:rsid w:val="00BC4B74"/>
    <w:rsid w:val="00BC4C8B"/>
    <w:rsid w:val="00BC4CBE"/>
    <w:rsid w:val="00BC5207"/>
    <w:rsid w:val="00BC54CA"/>
    <w:rsid w:val="00BC54FD"/>
    <w:rsid w:val="00BC5E87"/>
    <w:rsid w:val="00BC61D8"/>
    <w:rsid w:val="00BC65FD"/>
    <w:rsid w:val="00BC6705"/>
    <w:rsid w:val="00BC68FD"/>
    <w:rsid w:val="00BC6A8C"/>
    <w:rsid w:val="00BC7014"/>
    <w:rsid w:val="00BC74D8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0E37"/>
    <w:rsid w:val="00BD1095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401"/>
    <w:rsid w:val="00BD4A77"/>
    <w:rsid w:val="00BD4B7C"/>
    <w:rsid w:val="00BD4ED4"/>
    <w:rsid w:val="00BD507F"/>
    <w:rsid w:val="00BD5118"/>
    <w:rsid w:val="00BD54C7"/>
    <w:rsid w:val="00BD56DA"/>
    <w:rsid w:val="00BD635F"/>
    <w:rsid w:val="00BD6371"/>
    <w:rsid w:val="00BD64CA"/>
    <w:rsid w:val="00BD688C"/>
    <w:rsid w:val="00BD71C7"/>
    <w:rsid w:val="00BD740A"/>
    <w:rsid w:val="00BD7742"/>
    <w:rsid w:val="00BD7A07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680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97C"/>
    <w:rsid w:val="00BF40DC"/>
    <w:rsid w:val="00BF4474"/>
    <w:rsid w:val="00BF460F"/>
    <w:rsid w:val="00BF4AE3"/>
    <w:rsid w:val="00BF4B8E"/>
    <w:rsid w:val="00BF4BB4"/>
    <w:rsid w:val="00BF502C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3C5"/>
    <w:rsid w:val="00C04C1E"/>
    <w:rsid w:val="00C0505F"/>
    <w:rsid w:val="00C051AF"/>
    <w:rsid w:val="00C05B8E"/>
    <w:rsid w:val="00C06060"/>
    <w:rsid w:val="00C063D8"/>
    <w:rsid w:val="00C06755"/>
    <w:rsid w:val="00C069DD"/>
    <w:rsid w:val="00C071E4"/>
    <w:rsid w:val="00C07346"/>
    <w:rsid w:val="00C073FB"/>
    <w:rsid w:val="00C074BA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212E"/>
    <w:rsid w:val="00C122F4"/>
    <w:rsid w:val="00C1238E"/>
    <w:rsid w:val="00C12959"/>
    <w:rsid w:val="00C12AE9"/>
    <w:rsid w:val="00C12DD6"/>
    <w:rsid w:val="00C13781"/>
    <w:rsid w:val="00C13EB9"/>
    <w:rsid w:val="00C13FE4"/>
    <w:rsid w:val="00C14010"/>
    <w:rsid w:val="00C140D8"/>
    <w:rsid w:val="00C144A7"/>
    <w:rsid w:val="00C15013"/>
    <w:rsid w:val="00C1548C"/>
    <w:rsid w:val="00C155EE"/>
    <w:rsid w:val="00C156B7"/>
    <w:rsid w:val="00C15771"/>
    <w:rsid w:val="00C15B04"/>
    <w:rsid w:val="00C15C7C"/>
    <w:rsid w:val="00C163C0"/>
    <w:rsid w:val="00C16658"/>
    <w:rsid w:val="00C16C28"/>
    <w:rsid w:val="00C16E53"/>
    <w:rsid w:val="00C16EAE"/>
    <w:rsid w:val="00C171F8"/>
    <w:rsid w:val="00C17261"/>
    <w:rsid w:val="00C1769C"/>
    <w:rsid w:val="00C202FB"/>
    <w:rsid w:val="00C20645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990"/>
    <w:rsid w:val="00C2490B"/>
    <w:rsid w:val="00C24EF3"/>
    <w:rsid w:val="00C25229"/>
    <w:rsid w:val="00C2566E"/>
    <w:rsid w:val="00C256DF"/>
    <w:rsid w:val="00C25B36"/>
    <w:rsid w:val="00C267EF"/>
    <w:rsid w:val="00C27021"/>
    <w:rsid w:val="00C27382"/>
    <w:rsid w:val="00C27AE6"/>
    <w:rsid w:val="00C30356"/>
    <w:rsid w:val="00C303A4"/>
    <w:rsid w:val="00C30767"/>
    <w:rsid w:val="00C3076A"/>
    <w:rsid w:val="00C309B2"/>
    <w:rsid w:val="00C30E71"/>
    <w:rsid w:val="00C31384"/>
    <w:rsid w:val="00C31963"/>
    <w:rsid w:val="00C3301E"/>
    <w:rsid w:val="00C33F2F"/>
    <w:rsid w:val="00C34008"/>
    <w:rsid w:val="00C3431C"/>
    <w:rsid w:val="00C34634"/>
    <w:rsid w:val="00C34C3C"/>
    <w:rsid w:val="00C34E91"/>
    <w:rsid w:val="00C353C7"/>
    <w:rsid w:val="00C354F6"/>
    <w:rsid w:val="00C36012"/>
    <w:rsid w:val="00C36350"/>
    <w:rsid w:val="00C3641A"/>
    <w:rsid w:val="00C3667D"/>
    <w:rsid w:val="00C36ED4"/>
    <w:rsid w:val="00C378E7"/>
    <w:rsid w:val="00C37915"/>
    <w:rsid w:val="00C37CAA"/>
    <w:rsid w:val="00C37F6F"/>
    <w:rsid w:val="00C400E7"/>
    <w:rsid w:val="00C4029B"/>
    <w:rsid w:val="00C4050F"/>
    <w:rsid w:val="00C40778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40"/>
    <w:rsid w:val="00C45FB1"/>
    <w:rsid w:val="00C46093"/>
    <w:rsid w:val="00C461C5"/>
    <w:rsid w:val="00C461CA"/>
    <w:rsid w:val="00C4628C"/>
    <w:rsid w:val="00C46430"/>
    <w:rsid w:val="00C46C6B"/>
    <w:rsid w:val="00C4706E"/>
    <w:rsid w:val="00C47248"/>
    <w:rsid w:val="00C47542"/>
    <w:rsid w:val="00C47742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56E"/>
    <w:rsid w:val="00C55863"/>
    <w:rsid w:val="00C5592E"/>
    <w:rsid w:val="00C56A31"/>
    <w:rsid w:val="00C56DBB"/>
    <w:rsid w:val="00C56E97"/>
    <w:rsid w:val="00C56F4D"/>
    <w:rsid w:val="00C56FC1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AFB"/>
    <w:rsid w:val="00C62B70"/>
    <w:rsid w:val="00C63488"/>
    <w:rsid w:val="00C64054"/>
    <w:rsid w:val="00C64344"/>
    <w:rsid w:val="00C64402"/>
    <w:rsid w:val="00C6451E"/>
    <w:rsid w:val="00C64900"/>
    <w:rsid w:val="00C64AB9"/>
    <w:rsid w:val="00C65767"/>
    <w:rsid w:val="00C65AFF"/>
    <w:rsid w:val="00C65F1B"/>
    <w:rsid w:val="00C66270"/>
    <w:rsid w:val="00C66297"/>
    <w:rsid w:val="00C66CAA"/>
    <w:rsid w:val="00C66D54"/>
    <w:rsid w:val="00C67022"/>
    <w:rsid w:val="00C671BE"/>
    <w:rsid w:val="00C672C6"/>
    <w:rsid w:val="00C67556"/>
    <w:rsid w:val="00C676AE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819"/>
    <w:rsid w:val="00C72C1F"/>
    <w:rsid w:val="00C72DA8"/>
    <w:rsid w:val="00C732A8"/>
    <w:rsid w:val="00C7369D"/>
    <w:rsid w:val="00C73DEF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AC2"/>
    <w:rsid w:val="00C81EA7"/>
    <w:rsid w:val="00C822B9"/>
    <w:rsid w:val="00C8242B"/>
    <w:rsid w:val="00C82634"/>
    <w:rsid w:val="00C82FA3"/>
    <w:rsid w:val="00C82FCB"/>
    <w:rsid w:val="00C8324B"/>
    <w:rsid w:val="00C83300"/>
    <w:rsid w:val="00C83331"/>
    <w:rsid w:val="00C835E4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E4F"/>
    <w:rsid w:val="00C870CB"/>
    <w:rsid w:val="00C875B7"/>
    <w:rsid w:val="00C87DB1"/>
    <w:rsid w:val="00C87E2F"/>
    <w:rsid w:val="00C9011D"/>
    <w:rsid w:val="00C9036E"/>
    <w:rsid w:val="00C906AF"/>
    <w:rsid w:val="00C90832"/>
    <w:rsid w:val="00C9099E"/>
    <w:rsid w:val="00C90B6A"/>
    <w:rsid w:val="00C90C83"/>
    <w:rsid w:val="00C910E5"/>
    <w:rsid w:val="00C911AF"/>
    <w:rsid w:val="00C91584"/>
    <w:rsid w:val="00C919B5"/>
    <w:rsid w:val="00C91A05"/>
    <w:rsid w:val="00C91D65"/>
    <w:rsid w:val="00C91E15"/>
    <w:rsid w:val="00C922CD"/>
    <w:rsid w:val="00C92320"/>
    <w:rsid w:val="00C92701"/>
    <w:rsid w:val="00C9284E"/>
    <w:rsid w:val="00C92851"/>
    <w:rsid w:val="00C92BA7"/>
    <w:rsid w:val="00C92CBB"/>
    <w:rsid w:val="00C92F81"/>
    <w:rsid w:val="00C92FFD"/>
    <w:rsid w:val="00C930D8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B07"/>
    <w:rsid w:val="00C95B7A"/>
    <w:rsid w:val="00C95BCF"/>
    <w:rsid w:val="00C95CBF"/>
    <w:rsid w:val="00C95CC0"/>
    <w:rsid w:val="00C9604F"/>
    <w:rsid w:val="00C964C7"/>
    <w:rsid w:val="00C9690B"/>
    <w:rsid w:val="00C969AB"/>
    <w:rsid w:val="00C96AE1"/>
    <w:rsid w:val="00C96E27"/>
    <w:rsid w:val="00C97218"/>
    <w:rsid w:val="00C97250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6AA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BF9"/>
    <w:rsid w:val="00CA3EE4"/>
    <w:rsid w:val="00CA429A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AE2"/>
    <w:rsid w:val="00CA6B35"/>
    <w:rsid w:val="00CA6EB3"/>
    <w:rsid w:val="00CA79B5"/>
    <w:rsid w:val="00CA7A92"/>
    <w:rsid w:val="00CA7EF8"/>
    <w:rsid w:val="00CA7F5B"/>
    <w:rsid w:val="00CA7F77"/>
    <w:rsid w:val="00CB0231"/>
    <w:rsid w:val="00CB09D0"/>
    <w:rsid w:val="00CB110D"/>
    <w:rsid w:val="00CB11BD"/>
    <w:rsid w:val="00CB1BF7"/>
    <w:rsid w:val="00CB1E66"/>
    <w:rsid w:val="00CB23D3"/>
    <w:rsid w:val="00CB25FB"/>
    <w:rsid w:val="00CB2D79"/>
    <w:rsid w:val="00CB2D87"/>
    <w:rsid w:val="00CB2EC1"/>
    <w:rsid w:val="00CB2FA0"/>
    <w:rsid w:val="00CB3023"/>
    <w:rsid w:val="00CB304D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D8D"/>
    <w:rsid w:val="00CB5F62"/>
    <w:rsid w:val="00CB64D4"/>
    <w:rsid w:val="00CB650E"/>
    <w:rsid w:val="00CB665A"/>
    <w:rsid w:val="00CB71AD"/>
    <w:rsid w:val="00CC0431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7B2"/>
    <w:rsid w:val="00CC2975"/>
    <w:rsid w:val="00CC2D36"/>
    <w:rsid w:val="00CC33D2"/>
    <w:rsid w:val="00CC35A4"/>
    <w:rsid w:val="00CC385C"/>
    <w:rsid w:val="00CC3BED"/>
    <w:rsid w:val="00CC4591"/>
    <w:rsid w:val="00CC475F"/>
    <w:rsid w:val="00CC498C"/>
    <w:rsid w:val="00CC4ACD"/>
    <w:rsid w:val="00CC4AE5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DE7"/>
    <w:rsid w:val="00CC7027"/>
    <w:rsid w:val="00CC7970"/>
    <w:rsid w:val="00CC7993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369"/>
    <w:rsid w:val="00CD19A5"/>
    <w:rsid w:val="00CD1A63"/>
    <w:rsid w:val="00CD1BC4"/>
    <w:rsid w:val="00CD2819"/>
    <w:rsid w:val="00CD30FD"/>
    <w:rsid w:val="00CD3678"/>
    <w:rsid w:val="00CD3B22"/>
    <w:rsid w:val="00CD3F4E"/>
    <w:rsid w:val="00CD4091"/>
    <w:rsid w:val="00CD465F"/>
    <w:rsid w:val="00CD4D3B"/>
    <w:rsid w:val="00CD5236"/>
    <w:rsid w:val="00CD5484"/>
    <w:rsid w:val="00CD5748"/>
    <w:rsid w:val="00CD5A76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5A7"/>
    <w:rsid w:val="00CE26AE"/>
    <w:rsid w:val="00CE3388"/>
    <w:rsid w:val="00CE33E2"/>
    <w:rsid w:val="00CE3494"/>
    <w:rsid w:val="00CE3A28"/>
    <w:rsid w:val="00CE3BA9"/>
    <w:rsid w:val="00CE4225"/>
    <w:rsid w:val="00CE4654"/>
    <w:rsid w:val="00CE51D8"/>
    <w:rsid w:val="00CE5509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DA"/>
    <w:rsid w:val="00CE7AD4"/>
    <w:rsid w:val="00CE7E5A"/>
    <w:rsid w:val="00CF03A6"/>
    <w:rsid w:val="00CF14BE"/>
    <w:rsid w:val="00CF1522"/>
    <w:rsid w:val="00CF1FD7"/>
    <w:rsid w:val="00CF2087"/>
    <w:rsid w:val="00CF2308"/>
    <w:rsid w:val="00CF24EC"/>
    <w:rsid w:val="00CF2863"/>
    <w:rsid w:val="00CF2959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4E"/>
    <w:rsid w:val="00CF5C81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D20"/>
    <w:rsid w:val="00D041E5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957"/>
    <w:rsid w:val="00D16ABD"/>
    <w:rsid w:val="00D16BB6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E6D"/>
    <w:rsid w:val="00D21116"/>
    <w:rsid w:val="00D21184"/>
    <w:rsid w:val="00D21881"/>
    <w:rsid w:val="00D21C26"/>
    <w:rsid w:val="00D21E10"/>
    <w:rsid w:val="00D21FB4"/>
    <w:rsid w:val="00D2245E"/>
    <w:rsid w:val="00D225A3"/>
    <w:rsid w:val="00D22C41"/>
    <w:rsid w:val="00D23061"/>
    <w:rsid w:val="00D23245"/>
    <w:rsid w:val="00D233E4"/>
    <w:rsid w:val="00D2342F"/>
    <w:rsid w:val="00D244B0"/>
    <w:rsid w:val="00D24578"/>
    <w:rsid w:val="00D24696"/>
    <w:rsid w:val="00D247CD"/>
    <w:rsid w:val="00D247D4"/>
    <w:rsid w:val="00D24982"/>
    <w:rsid w:val="00D24C58"/>
    <w:rsid w:val="00D2505D"/>
    <w:rsid w:val="00D25144"/>
    <w:rsid w:val="00D25BCD"/>
    <w:rsid w:val="00D26410"/>
    <w:rsid w:val="00D26926"/>
    <w:rsid w:val="00D269AB"/>
    <w:rsid w:val="00D26EFB"/>
    <w:rsid w:val="00D27269"/>
    <w:rsid w:val="00D27480"/>
    <w:rsid w:val="00D27516"/>
    <w:rsid w:val="00D27687"/>
    <w:rsid w:val="00D304A6"/>
    <w:rsid w:val="00D3128A"/>
    <w:rsid w:val="00D3198E"/>
    <w:rsid w:val="00D3274B"/>
    <w:rsid w:val="00D32817"/>
    <w:rsid w:val="00D32858"/>
    <w:rsid w:val="00D3285F"/>
    <w:rsid w:val="00D32AC4"/>
    <w:rsid w:val="00D32BF9"/>
    <w:rsid w:val="00D32D41"/>
    <w:rsid w:val="00D33029"/>
    <w:rsid w:val="00D33CF1"/>
    <w:rsid w:val="00D346A1"/>
    <w:rsid w:val="00D3480E"/>
    <w:rsid w:val="00D34F39"/>
    <w:rsid w:val="00D351A8"/>
    <w:rsid w:val="00D351F6"/>
    <w:rsid w:val="00D35480"/>
    <w:rsid w:val="00D35810"/>
    <w:rsid w:val="00D35D39"/>
    <w:rsid w:val="00D35FF1"/>
    <w:rsid w:val="00D36329"/>
    <w:rsid w:val="00D369E1"/>
    <w:rsid w:val="00D36B78"/>
    <w:rsid w:val="00D36EF5"/>
    <w:rsid w:val="00D37368"/>
    <w:rsid w:val="00D3737E"/>
    <w:rsid w:val="00D37613"/>
    <w:rsid w:val="00D37692"/>
    <w:rsid w:val="00D379B8"/>
    <w:rsid w:val="00D400EC"/>
    <w:rsid w:val="00D400F3"/>
    <w:rsid w:val="00D402FE"/>
    <w:rsid w:val="00D40397"/>
    <w:rsid w:val="00D404FD"/>
    <w:rsid w:val="00D4067B"/>
    <w:rsid w:val="00D41925"/>
    <w:rsid w:val="00D42341"/>
    <w:rsid w:val="00D426DE"/>
    <w:rsid w:val="00D426FB"/>
    <w:rsid w:val="00D42767"/>
    <w:rsid w:val="00D42F26"/>
    <w:rsid w:val="00D431BF"/>
    <w:rsid w:val="00D433A9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578"/>
    <w:rsid w:val="00D47CB6"/>
    <w:rsid w:val="00D50003"/>
    <w:rsid w:val="00D50176"/>
    <w:rsid w:val="00D501C2"/>
    <w:rsid w:val="00D505A7"/>
    <w:rsid w:val="00D507AB"/>
    <w:rsid w:val="00D51044"/>
    <w:rsid w:val="00D510E3"/>
    <w:rsid w:val="00D51B41"/>
    <w:rsid w:val="00D51B82"/>
    <w:rsid w:val="00D52606"/>
    <w:rsid w:val="00D52B23"/>
    <w:rsid w:val="00D52BBF"/>
    <w:rsid w:val="00D52CB7"/>
    <w:rsid w:val="00D52E7D"/>
    <w:rsid w:val="00D530E9"/>
    <w:rsid w:val="00D53523"/>
    <w:rsid w:val="00D53CA7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72B0"/>
    <w:rsid w:val="00D601A6"/>
    <w:rsid w:val="00D60459"/>
    <w:rsid w:val="00D60503"/>
    <w:rsid w:val="00D6074A"/>
    <w:rsid w:val="00D60BE4"/>
    <w:rsid w:val="00D61414"/>
    <w:rsid w:val="00D614A6"/>
    <w:rsid w:val="00D61B0D"/>
    <w:rsid w:val="00D61E45"/>
    <w:rsid w:val="00D6231C"/>
    <w:rsid w:val="00D6263F"/>
    <w:rsid w:val="00D6270E"/>
    <w:rsid w:val="00D629A2"/>
    <w:rsid w:val="00D62CDC"/>
    <w:rsid w:val="00D62FEB"/>
    <w:rsid w:val="00D6361B"/>
    <w:rsid w:val="00D63882"/>
    <w:rsid w:val="00D6391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D94"/>
    <w:rsid w:val="00D65EA9"/>
    <w:rsid w:val="00D65FF0"/>
    <w:rsid w:val="00D666A6"/>
    <w:rsid w:val="00D6676F"/>
    <w:rsid w:val="00D66890"/>
    <w:rsid w:val="00D66C15"/>
    <w:rsid w:val="00D66DEB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205E"/>
    <w:rsid w:val="00D72528"/>
    <w:rsid w:val="00D728C7"/>
    <w:rsid w:val="00D72A67"/>
    <w:rsid w:val="00D72EFE"/>
    <w:rsid w:val="00D731D3"/>
    <w:rsid w:val="00D73208"/>
    <w:rsid w:val="00D733EF"/>
    <w:rsid w:val="00D73508"/>
    <w:rsid w:val="00D7393F"/>
    <w:rsid w:val="00D73ABD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350"/>
    <w:rsid w:val="00D75359"/>
    <w:rsid w:val="00D75623"/>
    <w:rsid w:val="00D75668"/>
    <w:rsid w:val="00D75807"/>
    <w:rsid w:val="00D75C1F"/>
    <w:rsid w:val="00D75C83"/>
    <w:rsid w:val="00D75F72"/>
    <w:rsid w:val="00D762BC"/>
    <w:rsid w:val="00D76882"/>
    <w:rsid w:val="00D769D2"/>
    <w:rsid w:val="00D76BA8"/>
    <w:rsid w:val="00D76C44"/>
    <w:rsid w:val="00D76D4E"/>
    <w:rsid w:val="00D76DF0"/>
    <w:rsid w:val="00D778C8"/>
    <w:rsid w:val="00D77AEE"/>
    <w:rsid w:val="00D77C35"/>
    <w:rsid w:val="00D77E56"/>
    <w:rsid w:val="00D803B5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DE9"/>
    <w:rsid w:val="00D825F9"/>
    <w:rsid w:val="00D82B49"/>
    <w:rsid w:val="00D82F96"/>
    <w:rsid w:val="00D83962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6639"/>
    <w:rsid w:val="00D8672C"/>
    <w:rsid w:val="00D86826"/>
    <w:rsid w:val="00D86A84"/>
    <w:rsid w:val="00D87265"/>
    <w:rsid w:val="00D87465"/>
    <w:rsid w:val="00D87BA2"/>
    <w:rsid w:val="00D90055"/>
    <w:rsid w:val="00D90336"/>
    <w:rsid w:val="00D90750"/>
    <w:rsid w:val="00D909CF"/>
    <w:rsid w:val="00D90B2C"/>
    <w:rsid w:val="00D90BB2"/>
    <w:rsid w:val="00D90D98"/>
    <w:rsid w:val="00D90DC6"/>
    <w:rsid w:val="00D913F3"/>
    <w:rsid w:val="00D9147C"/>
    <w:rsid w:val="00D9197F"/>
    <w:rsid w:val="00D91EFA"/>
    <w:rsid w:val="00D920FB"/>
    <w:rsid w:val="00D929D7"/>
    <w:rsid w:val="00D92C74"/>
    <w:rsid w:val="00D92EE5"/>
    <w:rsid w:val="00D93917"/>
    <w:rsid w:val="00D93E45"/>
    <w:rsid w:val="00D9400C"/>
    <w:rsid w:val="00D9437E"/>
    <w:rsid w:val="00D944EA"/>
    <w:rsid w:val="00D94744"/>
    <w:rsid w:val="00D94D04"/>
    <w:rsid w:val="00D9511D"/>
    <w:rsid w:val="00D95D57"/>
    <w:rsid w:val="00D96788"/>
    <w:rsid w:val="00D96FF1"/>
    <w:rsid w:val="00D970FB"/>
    <w:rsid w:val="00D97469"/>
    <w:rsid w:val="00D9790F"/>
    <w:rsid w:val="00D97A06"/>
    <w:rsid w:val="00D97D74"/>
    <w:rsid w:val="00D97ECF"/>
    <w:rsid w:val="00D97FD0"/>
    <w:rsid w:val="00DA0238"/>
    <w:rsid w:val="00DA0852"/>
    <w:rsid w:val="00DA0ECE"/>
    <w:rsid w:val="00DA0F39"/>
    <w:rsid w:val="00DA10FC"/>
    <w:rsid w:val="00DA121F"/>
    <w:rsid w:val="00DA1A09"/>
    <w:rsid w:val="00DA1A56"/>
    <w:rsid w:val="00DA1B02"/>
    <w:rsid w:val="00DA1C3E"/>
    <w:rsid w:val="00DA26A3"/>
    <w:rsid w:val="00DA287F"/>
    <w:rsid w:val="00DA28FE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53D3"/>
    <w:rsid w:val="00DA55E2"/>
    <w:rsid w:val="00DA5A53"/>
    <w:rsid w:val="00DA5E8D"/>
    <w:rsid w:val="00DA5FBC"/>
    <w:rsid w:val="00DA6595"/>
    <w:rsid w:val="00DA667C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A0F"/>
    <w:rsid w:val="00DB1EE9"/>
    <w:rsid w:val="00DB234B"/>
    <w:rsid w:val="00DB3C20"/>
    <w:rsid w:val="00DB4525"/>
    <w:rsid w:val="00DB48D9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300"/>
    <w:rsid w:val="00DB63CE"/>
    <w:rsid w:val="00DB6AA8"/>
    <w:rsid w:val="00DB6BB8"/>
    <w:rsid w:val="00DB6EA2"/>
    <w:rsid w:val="00DB6FDD"/>
    <w:rsid w:val="00DB71C2"/>
    <w:rsid w:val="00DB738B"/>
    <w:rsid w:val="00DB7454"/>
    <w:rsid w:val="00DB793C"/>
    <w:rsid w:val="00DB7CEB"/>
    <w:rsid w:val="00DB7ED2"/>
    <w:rsid w:val="00DB7F86"/>
    <w:rsid w:val="00DC054E"/>
    <w:rsid w:val="00DC05A7"/>
    <w:rsid w:val="00DC0696"/>
    <w:rsid w:val="00DC0E4C"/>
    <w:rsid w:val="00DC1807"/>
    <w:rsid w:val="00DC1E8D"/>
    <w:rsid w:val="00DC205A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227"/>
    <w:rsid w:val="00DC5534"/>
    <w:rsid w:val="00DC56A7"/>
    <w:rsid w:val="00DC5965"/>
    <w:rsid w:val="00DC5AF7"/>
    <w:rsid w:val="00DC5B42"/>
    <w:rsid w:val="00DC6393"/>
    <w:rsid w:val="00DC67C0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220D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E0065"/>
    <w:rsid w:val="00DE061F"/>
    <w:rsid w:val="00DE106F"/>
    <w:rsid w:val="00DE12FD"/>
    <w:rsid w:val="00DE153F"/>
    <w:rsid w:val="00DE154B"/>
    <w:rsid w:val="00DE1902"/>
    <w:rsid w:val="00DE1F08"/>
    <w:rsid w:val="00DE1FDE"/>
    <w:rsid w:val="00DE24D7"/>
    <w:rsid w:val="00DE27BB"/>
    <w:rsid w:val="00DE2D5D"/>
    <w:rsid w:val="00DE30A6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825"/>
    <w:rsid w:val="00DE7875"/>
    <w:rsid w:val="00DE7886"/>
    <w:rsid w:val="00DE78EC"/>
    <w:rsid w:val="00DE7981"/>
    <w:rsid w:val="00DE7A90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30F2"/>
    <w:rsid w:val="00DF3562"/>
    <w:rsid w:val="00DF35E2"/>
    <w:rsid w:val="00DF3C7B"/>
    <w:rsid w:val="00DF3E94"/>
    <w:rsid w:val="00DF3EA7"/>
    <w:rsid w:val="00DF443A"/>
    <w:rsid w:val="00DF46F2"/>
    <w:rsid w:val="00DF4B70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34CD"/>
    <w:rsid w:val="00E03632"/>
    <w:rsid w:val="00E037A5"/>
    <w:rsid w:val="00E038E0"/>
    <w:rsid w:val="00E04923"/>
    <w:rsid w:val="00E04CDF"/>
    <w:rsid w:val="00E04DDC"/>
    <w:rsid w:val="00E0551F"/>
    <w:rsid w:val="00E0599A"/>
    <w:rsid w:val="00E060D7"/>
    <w:rsid w:val="00E06BED"/>
    <w:rsid w:val="00E06CD8"/>
    <w:rsid w:val="00E06CDF"/>
    <w:rsid w:val="00E06E92"/>
    <w:rsid w:val="00E07118"/>
    <w:rsid w:val="00E07864"/>
    <w:rsid w:val="00E07916"/>
    <w:rsid w:val="00E07ABD"/>
    <w:rsid w:val="00E07CFC"/>
    <w:rsid w:val="00E100B6"/>
    <w:rsid w:val="00E10A8A"/>
    <w:rsid w:val="00E10B27"/>
    <w:rsid w:val="00E10DC5"/>
    <w:rsid w:val="00E110ED"/>
    <w:rsid w:val="00E11980"/>
    <w:rsid w:val="00E119B7"/>
    <w:rsid w:val="00E11BFA"/>
    <w:rsid w:val="00E126A2"/>
    <w:rsid w:val="00E12893"/>
    <w:rsid w:val="00E12A48"/>
    <w:rsid w:val="00E12AB8"/>
    <w:rsid w:val="00E12FD2"/>
    <w:rsid w:val="00E1331E"/>
    <w:rsid w:val="00E13402"/>
    <w:rsid w:val="00E13953"/>
    <w:rsid w:val="00E1395E"/>
    <w:rsid w:val="00E13E01"/>
    <w:rsid w:val="00E149DB"/>
    <w:rsid w:val="00E14CE2"/>
    <w:rsid w:val="00E158DB"/>
    <w:rsid w:val="00E15B9B"/>
    <w:rsid w:val="00E15E62"/>
    <w:rsid w:val="00E15FA8"/>
    <w:rsid w:val="00E15FF1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2CDC"/>
    <w:rsid w:val="00E22FFD"/>
    <w:rsid w:val="00E23011"/>
    <w:rsid w:val="00E2302E"/>
    <w:rsid w:val="00E23463"/>
    <w:rsid w:val="00E23869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583"/>
    <w:rsid w:val="00E278AE"/>
    <w:rsid w:val="00E300AF"/>
    <w:rsid w:val="00E3066E"/>
    <w:rsid w:val="00E309E6"/>
    <w:rsid w:val="00E309F9"/>
    <w:rsid w:val="00E30D08"/>
    <w:rsid w:val="00E30E13"/>
    <w:rsid w:val="00E310AF"/>
    <w:rsid w:val="00E3117E"/>
    <w:rsid w:val="00E3144F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920"/>
    <w:rsid w:val="00E361B7"/>
    <w:rsid w:val="00E369EB"/>
    <w:rsid w:val="00E36D53"/>
    <w:rsid w:val="00E36D9D"/>
    <w:rsid w:val="00E371FB"/>
    <w:rsid w:val="00E3748C"/>
    <w:rsid w:val="00E37BBF"/>
    <w:rsid w:val="00E40200"/>
    <w:rsid w:val="00E413DC"/>
    <w:rsid w:val="00E41B66"/>
    <w:rsid w:val="00E41BA5"/>
    <w:rsid w:val="00E41BA9"/>
    <w:rsid w:val="00E42556"/>
    <w:rsid w:val="00E42959"/>
    <w:rsid w:val="00E42C84"/>
    <w:rsid w:val="00E42DA4"/>
    <w:rsid w:val="00E42EA7"/>
    <w:rsid w:val="00E4334C"/>
    <w:rsid w:val="00E43C5A"/>
    <w:rsid w:val="00E43DAF"/>
    <w:rsid w:val="00E4410A"/>
    <w:rsid w:val="00E44248"/>
    <w:rsid w:val="00E446F7"/>
    <w:rsid w:val="00E449C9"/>
    <w:rsid w:val="00E44BCB"/>
    <w:rsid w:val="00E45623"/>
    <w:rsid w:val="00E458D7"/>
    <w:rsid w:val="00E45E19"/>
    <w:rsid w:val="00E460E8"/>
    <w:rsid w:val="00E46154"/>
    <w:rsid w:val="00E46D33"/>
    <w:rsid w:val="00E46D71"/>
    <w:rsid w:val="00E471EF"/>
    <w:rsid w:val="00E47673"/>
    <w:rsid w:val="00E47D5D"/>
    <w:rsid w:val="00E47D91"/>
    <w:rsid w:val="00E47DD8"/>
    <w:rsid w:val="00E50018"/>
    <w:rsid w:val="00E501DE"/>
    <w:rsid w:val="00E50440"/>
    <w:rsid w:val="00E5055C"/>
    <w:rsid w:val="00E505F1"/>
    <w:rsid w:val="00E5093C"/>
    <w:rsid w:val="00E50E79"/>
    <w:rsid w:val="00E5114C"/>
    <w:rsid w:val="00E514E3"/>
    <w:rsid w:val="00E517B9"/>
    <w:rsid w:val="00E51D33"/>
    <w:rsid w:val="00E51D6C"/>
    <w:rsid w:val="00E529BB"/>
    <w:rsid w:val="00E529EB"/>
    <w:rsid w:val="00E52A88"/>
    <w:rsid w:val="00E52C63"/>
    <w:rsid w:val="00E533CA"/>
    <w:rsid w:val="00E53469"/>
    <w:rsid w:val="00E5361C"/>
    <w:rsid w:val="00E53AE4"/>
    <w:rsid w:val="00E53C29"/>
    <w:rsid w:val="00E53CF5"/>
    <w:rsid w:val="00E54229"/>
    <w:rsid w:val="00E549B9"/>
    <w:rsid w:val="00E54BF8"/>
    <w:rsid w:val="00E54D2E"/>
    <w:rsid w:val="00E55122"/>
    <w:rsid w:val="00E55192"/>
    <w:rsid w:val="00E55B2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64F"/>
    <w:rsid w:val="00E61C43"/>
    <w:rsid w:val="00E62022"/>
    <w:rsid w:val="00E62194"/>
    <w:rsid w:val="00E622FA"/>
    <w:rsid w:val="00E62397"/>
    <w:rsid w:val="00E6299D"/>
    <w:rsid w:val="00E629F8"/>
    <w:rsid w:val="00E62C9E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DA6"/>
    <w:rsid w:val="00E66109"/>
    <w:rsid w:val="00E66338"/>
    <w:rsid w:val="00E666F0"/>
    <w:rsid w:val="00E6679A"/>
    <w:rsid w:val="00E66913"/>
    <w:rsid w:val="00E6692D"/>
    <w:rsid w:val="00E66AAC"/>
    <w:rsid w:val="00E6718E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DD"/>
    <w:rsid w:val="00E72A64"/>
    <w:rsid w:val="00E72DB8"/>
    <w:rsid w:val="00E72F56"/>
    <w:rsid w:val="00E72FF0"/>
    <w:rsid w:val="00E73034"/>
    <w:rsid w:val="00E740C4"/>
    <w:rsid w:val="00E74236"/>
    <w:rsid w:val="00E74944"/>
    <w:rsid w:val="00E7497E"/>
    <w:rsid w:val="00E74F07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354"/>
    <w:rsid w:val="00E773E7"/>
    <w:rsid w:val="00E77579"/>
    <w:rsid w:val="00E77CCA"/>
    <w:rsid w:val="00E77E71"/>
    <w:rsid w:val="00E805B6"/>
    <w:rsid w:val="00E80758"/>
    <w:rsid w:val="00E80838"/>
    <w:rsid w:val="00E80C07"/>
    <w:rsid w:val="00E80C1A"/>
    <w:rsid w:val="00E81132"/>
    <w:rsid w:val="00E81223"/>
    <w:rsid w:val="00E81844"/>
    <w:rsid w:val="00E81E0E"/>
    <w:rsid w:val="00E82244"/>
    <w:rsid w:val="00E82557"/>
    <w:rsid w:val="00E8257C"/>
    <w:rsid w:val="00E828E1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EE4"/>
    <w:rsid w:val="00E85F0A"/>
    <w:rsid w:val="00E86510"/>
    <w:rsid w:val="00E86815"/>
    <w:rsid w:val="00E869D6"/>
    <w:rsid w:val="00E86A31"/>
    <w:rsid w:val="00E86F85"/>
    <w:rsid w:val="00E87072"/>
    <w:rsid w:val="00E870FF"/>
    <w:rsid w:val="00E873FB"/>
    <w:rsid w:val="00E87531"/>
    <w:rsid w:val="00E875FE"/>
    <w:rsid w:val="00E87771"/>
    <w:rsid w:val="00E87A3F"/>
    <w:rsid w:val="00E87A63"/>
    <w:rsid w:val="00E90F33"/>
    <w:rsid w:val="00E911A3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E74"/>
    <w:rsid w:val="00EA347D"/>
    <w:rsid w:val="00EA3536"/>
    <w:rsid w:val="00EA3A73"/>
    <w:rsid w:val="00EA3B63"/>
    <w:rsid w:val="00EA4166"/>
    <w:rsid w:val="00EA4365"/>
    <w:rsid w:val="00EA4707"/>
    <w:rsid w:val="00EA473F"/>
    <w:rsid w:val="00EA49B6"/>
    <w:rsid w:val="00EA4B4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C04"/>
    <w:rsid w:val="00EB02C0"/>
    <w:rsid w:val="00EB10EB"/>
    <w:rsid w:val="00EB10F1"/>
    <w:rsid w:val="00EB1CC8"/>
    <w:rsid w:val="00EB1E2E"/>
    <w:rsid w:val="00EB1FC9"/>
    <w:rsid w:val="00EB2138"/>
    <w:rsid w:val="00EB22CE"/>
    <w:rsid w:val="00EB2FBF"/>
    <w:rsid w:val="00EB3179"/>
    <w:rsid w:val="00EB340B"/>
    <w:rsid w:val="00EB3443"/>
    <w:rsid w:val="00EB36D4"/>
    <w:rsid w:val="00EB36F1"/>
    <w:rsid w:val="00EB3BAB"/>
    <w:rsid w:val="00EB4163"/>
    <w:rsid w:val="00EB4214"/>
    <w:rsid w:val="00EB4291"/>
    <w:rsid w:val="00EB4C32"/>
    <w:rsid w:val="00EB4CC4"/>
    <w:rsid w:val="00EB4D3C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C01D2"/>
    <w:rsid w:val="00EC0315"/>
    <w:rsid w:val="00EC0502"/>
    <w:rsid w:val="00EC0735"/>
    <w:rsid w:val="00EC14AF"/>
    <w:rsid w:val="00EC15FD"/>
    <w:rsid w:val="00EC1950"/>
    <w:rsid w:val="00EC1C88"/>
    <w:rsid w:val="00EC1DB0"/>
    <w:rsid w:val="00EC2B32"/>
    <w:rsid w:val="00EC314B"/>
    <w:rsid w:val="00EC318F"/>
    <w:rsid w:val="00EC3995"/>
    <w:rsid w:val="00EC3EFC"/>
    <w:rsid w:val="00EC425D"/>
    <w:rsid w:val="00EC42C3"/>
    <w:rsid w:val="00EC4382"/>
    <w:rsid w:val="00EC485F"/>
    <w:rsid w:val="00EC4B4D"/>
    <w:rsid w:val="00EC4C82"/>
    <w:rsid w:val="00EC4F56"/>
    <w:rsid w:val="00EC52CB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238"/>
    <w:rsid w:val="00ED2358"/>
    <w:rsid w:val="00ED23B7"/>
    <w:rsid w:val="00ED26D2"/>
    <w:rsid w:val="00ED2823"/>
    <w:rsid w:val="00ED2B2A"/>
    <w:rsid w:val="00ED2FA3"/>
    <w:rsid w:val="00ED2FF2"/>
    <w:rsid w:val="00ED3BBD"/>
    <w:rsid w:val="00ED3E8C"/>
    <w:rsid w:val="00ED3F93"/>
    <w:rsid w:val="00ED4144"/>
    <w:rsid w:val="00ED4659"/>
    <w:rsid w:val="00ED49AA"/>
    <w:rsid w:val="00ED4A3F"/>
    <w:rsid w:val="00ED4D54"/>
    <w:rsid w:val="00ED4F08"/>
    <w:rsid w:val="00ED542E"/>
    <w:rsid w:val="00ED59A9"/>
    <w:rsid w:val="00ED62C2"/>
    <w:rsid w:val="00ED64A0"/>
    <w:rsid w:val="00ED6B8A"/>
    <w:rsid w:val="00ED6F1E"/>
    <w:rsid w:val="00ED7382"/>
    <w:rsid w:val="00ED7384"/>
    <w:rsid w:val="00EE1235"/>
    <w:rsid w:val="00EE13D6"/>
    <w:rsid w:val="00EE1797"/>
    <w:rsid w:val="00EE1E0F"/>
    <w:rsid w:val="00EE2947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FBB"/>
    <w:rsid w:val="00EE43BE"/>
    <w:rsid w:val="00EE4D7F"/>
    <w:rsid w:val="00EE53CA"/>
    <w:rsid w:val="00EE55C4"/>
    <w:rsid w:val="00EE58BD"/>
    <w:rsid w:val="00EE5AEC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E3D"/>
    <w:rsid w:val="00EF10A6"/>
    <w:rsid w:val="00EF1451"/>
    <w:rsid w:val="00EF1847"/>
    <w:rsid w:val="00EF1A22"/>
    <w:rsid w:val="00EF1C5D"/>
    <w:rsid w:val="00EF20EC"/>
    <w:rsid w:val="00EF2296"/>
    <w:rsid w:val="00EF24DA"/>
    <w:rsid w:val="00EF2855"/>
    <w:rsid w:val="00EF2A92"/>
    <w:rsid w:val="00EF2A97"/>
    <w:rsid w:val="00EF2FFC"/>
    <w:rsid w:val="00EF363E"/>
    <w:rsid w:val="00EF38D2"/>
    <w:rsid w:val="00EF3CAA"/>
    <w:rsid w:val="00EF44B1"/>
    <w:rsid w:val="00EF4B02"/>
    <w:rsid w:val="00EF4CF3"/>
    <w:rsid w:val="00EF58E6"/>
    <w:rsid w:val="00EF5978"/>
    <w:rsid w:val="00EF6177"/>
    <w:rsid w:val="00EF6432"/>
    <w:rsid w:val="00EF65AA"/>
    <w:rsid w:val="00EF681E"/>
    <w:rsid w:val="00EF6B86"/>
    <w:rsid w:val="00EF6E3E"/>
    <w:rsid w:val="00EF70FC"/>
    <w:rsid w:val="00EF7135"/>
    <w:rsid w:val="00EF73FE"/>
    <w:rsid w:val="00F00D4E"/>
    <w:rsid w:val="00F014DA"/>
    <w:rsid w:val="00F02A40"/>
    <w:rsid w:val="00F02C06"/>
    <w:rsid w:val="00F02F16"/>
    <w:rsid w:val="00F02F52"/>
    <w:rsid w:val="00F0351A"/>
    <w:rsid w:val="00F03638"/>
    <w:rsid w:val="00F039D2"/>
    <w:rsid w:val="00F03DCF"/>
    <w:rsid w:val="00F041EF"/>
    <w:rsid w:val="00F0476B"/>
    <w:rsid w:val="00F04B5B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F2"/>
    <w:rsid w:val="00F15345"/>
    <w:rsid w:val="00F155FC"/>
    <w:rsid w:val="00F15C94"/>
    <w:rsid w:val="00F15D7D"/>
    <w:rsid w:val="00F16376"/>
    <w:rsid w:val="00F165A0"/>
    <w:rsid w:val="00F16683"/>
    <w:rsid w:val="00F16CDA"/>
    <w:rsid w:val="00F16DCC"/>
    <w:rsid w:val="00F16EA0"/>
    <w:rsid w:val="00F17308"/>
    <w:rsid w:val="00F17C41"/>
    <w:rsid w:val="00F17D92"/>
    <w:rsid w:val="00F20622"/>
    <w:rsid w:val="00F20AC3"/>
    <w:rsid w:val="00F2127F"/>
    <w:rsid w:val="00F2129E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FD9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F99"/>
    <w:rsid w:val="00F3146F"/>
    <w:rsid w:val="00F31524"/>
    <w:rsid w:val="00F31851"/>
    <w:rsid w:val="00F31D83"/>
    <w:rsid w:val="00F31F4E"/>
    <w:rsid w:val="00F31FEA"/>
    <w:rsid w:val="00F323A6"/>
    <w:rsid w:val="00F3279E"/>
    <w:rsid w:val="00F32835"/>
    <w:rsid w:val="00F32AC6"/>
    <w:rsid w:val="00F32DFB"/>
    <w:rsid w:val="00F3311D"/>
    <w:rsid w:val="00F33228"/>
    <w:rsid w:val="00F33B63"/>
    <w:rsid w:val="00F347BC"/>
    <w:rsid w:val="00F34AE5"/>
    <w:rsid w:val="00F34BAD"/>
    <w:rsid w:val="00F359F3"/>
    <w:rsid w:val="00F35A0A"/>
    <w:rsid w:val="00F35CAD"/>
    <w:rsid w:val="00F35EBD"/>
    <w:rsid w:val="00F3668F"/>
    <w:rsid w:val="00F36FB6"/>
    <w:rsid w:val="00F371A4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42D1"/>
    <w:rsid w:val="00F44300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8D5"/>
    <w:rsid w:val="00F51A60"/>
    <w:rsid w:val="00F51E04"/>
    <w:rsid w:val="00F527BA"/>
    <w:rsid w:val="00F52813"/>
    <w:rsid w:val="00F52857"/>
    <w:rsid w:val="00F52A44"/>
    <w:rsid w:val="00F53274"/>
    <w:rsid w:val="00F53878"/>
    <w:rsid w:val="00F53937"/>
    <w:rsid w:val="00F53BA0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6BF"/>
    <w:rsid w:val="00F566CC"/>
    <w:rsid w:val="00F56713"/>
    <w:rsid w:val="00F568C4"/>
    <w:rsid w:val="00F56A0E"/>
    <w:rsid w:val="00F56E43"/>
    <w:rsid w:val="00F5703B"/>
    <w:rsid w:val="00F5718B"/>
    <w:rsid w:val="00F574B2"/>
    <w:rsid w:val="00F57523"/>
    <w:rsid w:val="00F57AE9"/>
    <w:rsid w:val="00F6037A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F7"/>
    <w:rsid w:val="00F638AD"/>
    <w:rsid w:val="00F63AA8"/>
    <w:rsid w:val="00F641CA"/>
    <w:rsid w:val="00F649B1"/>
    <w:rsid w:val="00F64A14"/>
    <w:rsid w:val="00F64F2F"/>
    <w:rsid w:val="00F64F9D"/>
    <w:rsid w:val="00F657FF"/>
    <w:rsid w:val="00F65DD1"/>
    <w:rsid w:val="00F664FE"/>
    <w:rsid w:val="00F66569"/>
    <w:rsid w:val="00F667C6"/>
    <w:rsid w:val="00F669F2"/>
    <w:rsid w:val="00F66AC8"/>
    <w:rsid w:val="00F66B87"/>
    <w:rsid w:val="00F66D01"/>
    <w:rsid w:val="00F66E4D"/>
    <w:rsid w:val="00F67524"/>
    <w:rsid w:val="00F67AFA"/>
    <w:rsid w:val="00F67EB6"/>
    <w:rsid w:val="00F70230"/>
    <w:rsid w:val="00F703BF"/>
    <w:rsid w:val="00F7072D"/>
    <w:rsid w:val="00F709C4"/>
    <w:rsid w:val="00F710FA"/>
    <w:rsid w:val="00F713D0"/>
    <w:rsid w:val="00F71875"/>
    <w:rsid w:val="00F71F41"/>
    <w:rsid w:val="00F72326"/>
    <w:rsid w:val="00F7235B"/>
    <w:rsid w:val="00F7246A"/>
    <w:rsid w:val="00F7269D"/>
    <w:rsid w:val="00F72727"/>
    <w:rsid w:val="00F72B48"/>
    <w:rsid w:val="00F72FBB"/>
    <w:rsid w:val="00F7337B"/>
    <w:rsid w:val="00F7380D"/>
    <w:rsid w:val="00F73897"/>
    <w:rsid w:val="00F73C2E"/>
    <w:rsid w:val="00F73CC6"/>
    <w:rsid w:val="00F74180"/>
    <w:rsid w:val="00F7418D"/>
    <w:rsid w:val="00F74885"/>
    <w:rsid w:val="00F748F8"/>
    <w:rsid w:val="00F750B8"/>
    <w:rsid w:val="00F75172"/>
    <w:rsid w:val="00F751D3"/>
    <w:rsid w:val="00F7521C"/>
    <w:rsid w:val="00F75AEE"/>
    <w:rsid w:val="00F75EE9"/>
    <w:rsid w:val="00F762BD"/>
    <w:rsid w:val="00F762CF"/>
    <w:rsid w:val="00F76439"/>
    <w:rsid w:val="00F76C9D"/>
    <w:rsid w:val="00F77185"/>
    <w:rsid w:val="00F77757"/>
    <w:rsid w:val="00F777C4"/>
    <w:rsid w:val="00F77BE8"/>
    <w:rsid w:val="00F77FF7"/>
    <w:rsid w:val="00F80153"/>
    <w:rsid w:val="00F80711"/>
    <w:rsid w:val="00F807DE"/>
    <w:rsid w:val="00F80C44"/>
    <w:rsid w:val="00F81923"/>
    <w:rsid w:val="00F81B75"/>
    <w:rsid w:val="00F8202C"/>
    <w:rsid w:val="00F82AFD"/>
    <w:rsid w:val="00F833F2"/>
    <w:rsid w:val="00F8351E"/>
    <w:rsid w:val="00F835DA"/>
    <w:rsid w:val="00F83A2E"/>
    <w:rsid w:val="00F83BBD"/>
    <w:rsid w:val="00F83C3D"/>
    <w:rsid w:val="00F84014"/>
    <w:rsid w:val="00F84521"/>
    <w:rsid w:val="00F8490C"/>
    <w:rsid w:val="00F84B14"/>
    <w:rsid w:val="00F8583B"/>
    <w:rsid w:val="00F85B26"/>
    <w:rsid w:val="00F85F70"/>
    <w:rsid w:val="00F8626D"/>
    <w:rsid w:val="00F867CC"/>
    <w:rsid w:val="00F86BD1"/>
    <w:rsid w:val="00F86C20"/>
    <w:rsid w:val="00F86C71"/>
    <w:rsid w:val="00F86CF3"/>
    <w:rsid w:val="00F872E6"/>
    <w:rsid w:val="00F872F8"/>
    <w:rsid w:val="00F87780"/>
    <w:rsid w:val="00F87846"/>
    <w:rsid w:val="00F87870"/>
    <w:rsid w:val="00F878C6"/>
    <w:rsid w:val="00F878E4"/>
    <w:rsid w:val="00F9020A"/>
    <w:rsid w:val="00F90804"/>
    <w:rsid w:val="00F9097C"/>
    <w:rsid w:val="00F90B0D"/>
    <w:rsid w:val="00F9104F"/>
    <w:rsid w:val="00F91AEE"/>
    <w:rsid w:val="00F9260D"/>
    <w:rsid w:val="00F9265F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5577"/>
    <w:rsid w:val="00F95963"/>
    <w:rsid w:val="00F95DD4"/>
    <w:rsid w:val="00F95DD7"/>
    <w:rsid w:val="00F95FE9"/>
    <w:rsid w:val="00F960D6"/>
    <w:rsid w:val="00F965F1"/>
    <w:rsid w:val="00F96662"/>
    <w:rsid w:val="00F9688A"/>
    <w:rsid w:val="00F96B1E"/>
    <w:rsid w:val="00F97181"/>
    <w:rsid w:val="00F975D2"/>
    <w:rsid w:val="00F978BB"/>
    <w:rsid w:val="00F97A9A"/>
    <w:rsid w:val="00F97EE0"/>
    <w:rsid w:val="00F97FF2"/>
    <w:rsid w:val="00FA073F"/>
    <w:rsid w:val="00FA0969"/>
    <w:rsid w:val="00FA0C3C"/>
    <w:rsid w:val="00FA0FD1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A6F"/>
    <w:rsid w:val="00FA4059"/>
    <w:rsid w:val="00FA422B"/>
    <w:rsid w:val="00FA4CE4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821"/>
    <w:rsid w:val="00FA68DF"/>
    <w:rsid w:val="00FA6AF2"/>
    <w:rsid w:val="00FA6F0F"/>
    <w:rsid w:val="00FA6FB1"/>
    <w:rsid w:val="00FA788C"/>
    <w:rsid w:val="00FA7A4D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4AAB"/>
    <w:rsid w:val="00FB565E"/>
    <w:rsid w:val="00FB57E2"/>
    <w:rsid w:val="00FB591E"/>
    <w:rsid w:val="00FB5B09"/>
    <w:rsid w:val="00FB5B61"/>
    <w:rsid w:val="00FB6CCD"/>
    <w:rsid w:val="00FB7D0C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928"/>
    <w:rsid w:val="00FC4D9E"/>
    <w:rsid w:val="00FC4E56"/>
    <w:rsid w:val="00FC4FB8"/>
    <w:rsid w:val="00FC59DF"/>
    <w:rsid w:val="00FC5A01"/>
    <w:rsid w:val="00FC5A4A"/>
    <w:rsid w:val="00FC5DB2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48AE"/>
    <w:rsid w:val="00FD49C4"/>
    <w:rsid w:val="00FD4B6A"/>
    <w:rsid w:val="00FD4EBF"/>
    <w:rsid w:val="00FD4EFD"/>
    <w:rsid w:val="00FD5026"/>
    <w:rsid w:val="00FD507B"/>
    <w:rsid w:val="00FD5184"/>
    <w:rsid w:val="00FD5598"/>
    <w:rsid w:val="00FD56CC"/>
    <w:rsid w:val="00FD56F5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BF"/>
    <w:rsid w:val="00FE14AC"/>
    <w:rsid w:val="00FE15BB"/>
    <w:rsid w:val="00FE190D"/>
    <w:rsid w:val="00FE1922"/>
    <w:rsid w:val="00FE1940"/>
    <w:rsid w:val="00FE1F6F"/>
    <w:rsid w:val="00FE2113"/>
    <w:rsid w:val="00FE28D2"/>
    <w:rsid w:val="00FE28EE"/>
    <w:rsid w:val="00FE2C03"/>
    <w:rsid w:val="00FE2D8A"/>
    <w:rsid w:val="00FE319F"/>
    <w:rsid w:val="00FE3273"/>
    <w:rsid w:val="00FE36D4"/>
    <w:rsid w:val="00FE3C5E"/>
    <w:rsid w:val="00FE4333"/>
    <w:rsid w:val="00FE43BE"/>
    <w:rsid w:val="00FE5076"/>
    <w:rsid w:val="00FE5A53"/>
    <w:rsid w:val="00FE5AB7"/>
    <w:rsid w:val="00FE5C59"/>
    <w:rsid w:val="00FE62AA"/>
    <w:rsid w:val="00FE6A24"/>
    <w:rsid w:val="00FE6AB9"/>
    <w:rsid w:val="00FE6C19"/>
    <w:rsid w:val="00FE700E"/>
    <w:rsid w:val="00FE7A78"/>
    <w:rsid w:val="00FE7ACF"/>
    <w:rsid w:val="00FE7AFD"/>
    <w:rsid w:val="00FE7CF2"/>
    <w:rsid w:val="00FF059C"/>
    <w:rsid w:val="00FF0627"/>
    <w:rsid w:val="00FF0B06"/>
    <w:rsid w:val="00FF0D31"/>
    <w:rsid w:val="00FF135F"/>
    <w:rsid w:val="00FF142E"/>
    <w:rsid w:val="00FF170B"/>
    <w:rsid w:val="00FF17A4"/>
    <w:rsid w:val="00FF17BB"/>
    <w:rsid w:val="00FF1CFB"/>
    <w:rsid w:val="00FF1D87"/>
    <w:rsid w:val="00FF209F"/>
    <w:rsid w:val="00FF24B1"/>
    <w:rsid w:val="00FF28BF"/>
    <w:rsid w:val="00FF2C51"/>
    <w:rsid w:val="00FF3933"/>
    <w:rsid w:val="00FF3B9C"/>
    <w:rsid w:val="00FF4126"/>
    <w:rsid w:val="00FF4218"/>
    <w:rsid w:val="00FF4AEB"/>
    <w:rsid w:val="00FF509B"/>
    <w:rsid w:val="00FF5216"/>
    <w:rsid w:val="00FF52B1"/>
    <w:rsid w:val="00FF58AF"/>
    <w:rsid w:val="00FF5A10"/>
    <w:rsid w:val="00FF5A1D"/>
    <w:rsid w:val="00FF5CD4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DE3F2-EED8-4618-BFC9-CAB3689B1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</TotalTime>
  <Pages>32</Pages>
  <Words>6480</Words>
  <Characters>36939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43333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Chanon, Ninchom</cp:lastModifiedBy>
  <cp:revision>5</cp:revision>
  <cp:lastPrinted>2019-08-02T10:33:00Z</cp:lastPrinted>
  <dcterms:created xsi:type="dcterms:W3CDTF">2019-08-05T09:32:00Z</dcterms:created>
  <dcterms:modified xsi:type="dcterms:W3CDTF">2019-08-09T10:21:00Z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