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5.xml" ContentType="application/vnd.openxmlformats-officedocument.wordprocessingml.footer+xml"/>
  <Override PartName="/word/header11.xml" ContentType="application/vnd.openxmlformats-officedocument.wordprocessingml.header+xml"/>
  <Override PartName="/word/footer6.xml" ContentType="application/vnd.openxmlformats-officedocument.wordprocessingml.footer+xml"/>
  <Override PartName="/word/header12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1A67" w:rsidRPr="00246993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196070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196070">
        <w:rPr>
          <w:rFonts w:ascii="Angsana New" w:hAnsi="Angsana New"/>
          <w:b w:val="0"/>
          <w:bCs/>
          <w:sz w:val="30"/>
          <w:szCs w:val="30"/>
          <w:lang w:bidi="th-TH"/>
        </w:rPr>
        <w:tab/>
      </w:r>
      <w:r w:rsidRPr="00196070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:rsidR="005A1A67" w:rsidRPr="00246993" w:rsidRDefault="005A1A67" w:rsidP="005A1A6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</w:p>
    <w:p w:rsidR="00BC33BF" w:rsidRDefault="005A1A67" w:rsidP="00F648A5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BC33BF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EE5610" w:rsidRDefault="00C7107F" w:rsidP="00F648A5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C7107F">
        <w:rPr>
          <w:rFonts w:ascii="Angsana New" w:hAnsi="Angsana New" w:hint="cs"/>
          <w:sz w:val="30"/>
          <w:szCs w:val="30"/>
          <w:cs/>
        </w:rPr>
        <w:t>ผลการดำเนินงานในปัจจุบัน</w:t>
      </w:r>
    </w:p>
    <w:p w:rsidR="005A1A67" w:rsidRDefault="008559AE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เกณฑ์การจัดทำงบการเงิ</w:t>
      </w:r>
      <w:r>
        <w:rPr>
          <w:rFonts w:ascii="Angsana New" w:hAnsi="Angsana New" w:hint="cs"/>
          <w:sz w:val="30"/>
          <w:szCs w:val="30"/>
          <w:cs/>
        </w:rPr>
        <w:t>นระหว่างกาล</w:t>
      </w:r>
    </w:p>
    <w:p w:rsidR="00C0608C" w:rsidRPr="00C0608C" w:rsidRDefault="00C0608C" w:rsidP="00C0608C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C7107F">
        <w:rPr>
          <w:rFonts w:ascii="Angsana New" w:hAnsi="Angsana New" w:hint="cs"/>
          <w:sz w:val="30"/>
          <w:szCs w:val="30"/>
          <w:cs/>
        </w:rPr>
        <w:t>การซื้อ</w:t>
      </w:r>
      <w:r w:rsidR="003E60DA">
        <w:rPr>
          <w:rFonts w:ascii="Angsana New" w:hAnsi="Angsana New" w:hint="cs"/>
          <w:sz w:val="30"/>
          <w:szCs w:val="30"/>
          <w:cs/>
        </w:rPr>
        <w:t>บริษัทย่อย</w:t>
      </w:r>
    </w:p>
    <w:p w:rsidR="005A1A67" w:rsidRPr="00246993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F83933" w:rsidRDefault="005A1A67" w:rsidP="00F8393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F83933" w:rsidRPr="00F83933" w:rsidRDefault="00F83933" w:rsidP="00F8393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F83933"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</w:p>
    <w:p w:rsidR="00413BF4" w:rsidRPr="00246993" w:rsidRDefault="00413BF4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เงินลงทุนในการร่วมค้า</w:t>
      </w:r>
    </w:p>
    <w:p w:rsidR="00090486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:rsidR="001A7AA4" w:rsidRPr="008959E0" w:rsidRDefault="001A7AA4" w:rsidP="001A7AA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8959E0"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:rsidR="00090486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E07D86">
        <w:rPr>
          <w:rFonts w:ascii="Angsana New" w:hAnsi="Angsana New"/>
          <w:sz w:val="30"/>
          <w:szCs w:val="30"/>
          <w:cs/>
        </w:rPr>
        <w:t>เจ้าหนี้การค้า</w:t>
      </w:r>
    </w:p>
    <w:p w:rsidR="00AF14AE" w:rsidRDefault="00AF14AE" w:rsidP="00AF14AE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bookmarkStart w:id="0" w:name="_Hlk12350368"/>
      <w:r w:rsidRPr="0065636C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bookmarkEnd w:id="0"/>
    </w:p>
    <w:p w:rsidR="00AF14AE" w:rsidRDefault="00AF14AE" w:rsidP="00AF14AE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E07D86">
        <w:rPr>
          <w:rFonts w:ascii="Angsana New" w:hAnsi="Angsana New"/>
          <w:sz w:val="30"/>
          <w:szCs w:val="30"/>
          <w:cs/>
        </w:rPr>
        <w:t>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</w:t>
      </w:r>
    </w:p>
    <w:p w:rsidR="00AF14AE" w:rsidRDefault="00AF14AE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</w:t>
      </w:r>
    </w:p>
    <w:p w:rsidR="00AF14AE" w:rsidRDefault="00AF14AE" w:rsidP="00AF14AE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:rsidR="001A7AA4" w:rsidRPr="00B008BF" w:rsidRDefault="001A7AA4" w:rsidP="001A7AA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กำไร (ขาดทุน) </w:t>
      </w:r>
      <w:r w:rsidRPr="00B008BF">
        <w:rPr>
          <w:rFonts w:ascii="Angsana New" w:hAnsi="Angsana New"/>
          <w:sz w:val="30"/>
          <w:szCs w:val="30"/>
          <w:cs/>
        </w:rPr>
        <w:t>ต่อหุ้นขั้นพื้นฐาน</w:t>
      </w:r>
    </w:p>
    <w:p w:rsidR="001A7AA4" w:rsidRDefault="001A7AA4" w:rsidP="001A7AA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B008BF">
        <w:rPr>
          <w:rFonts w:ascii="Angsana New" w:hAnsi="Angsana New"/>
          <w:sz w:val="30"/>
          <w:szCs w:val="30"/>
          <w:cs/>
        </w:rPr>
        <w:t>สิทธิประโยชน์จากการส่งเสริมการลงทุน</w:t>
      </w:r>
    </w:p>
    <w:p w:rsidR="001A7AA4" w:rsidRPr="00B008BF" w:rsidRDefault="001A7AA4" w:rsidP="001A7AA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1A7AA4" w:rsidRDefault="001A7AA4" w:rsidP="001A7AA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ภาระผูกพัน</w:t>
      </w:r>
      <w:r w:rsidRPr="00B008BF">
        <w:rPr>
          <w:rFonts w:ascii="Angsana New" w:hAnsi="Angsana New"/>
          <w:sz w:val="30"/>
          <w:szCs w:val="30"/>
          <w:cs/>
        </w:rPr>
        <w:t>กับกิจการที่ไม่เกี่ยวข้องกัน</w:t>
      </w:r>
    </w:p>
    <w:p w:rsidR="002D2D01" w:rsidRDefault="002D2D01" w:rsidP="002D2D01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:rsidR="00AF14AE" w:rsidRDefault="00AF14AE" w:rsidP="00AF14AE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B50F62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AF14AE" w:rsidRPr="00B50F62" w:rsidRDefault="00AF14AE" w:rsidP="00AF14AE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:rsidR="00AF14AE" w:rsidRDefault="00AF14AE" w:rsidP="00AF1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30"/>
          <w:szCs w:val="30"/>
        </w:rPr>
      </w:pPr>
    </w:p>
    <w:p w:rsidR="00670B7A" w:rsidRPr="00135F52" w:rsidRDefault="00A84411" w:rsidP="00670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E07D86">
        <w:rPr>
          <w:rFonts w:ascii="Angsana New" w:hAnsi="Angsana New"/>
          <w:sz w:val="30"/>
          <w:szCs w:val="30"/>
          <w:cs/>
        </w:rPr>
        <w:br w:type="page"/>
      </w:r>
      <w:r w:rsidR="00670B7A" w:rsidRPr="00135F5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</w:t>
      </w:r>
      <w:r w:rsidR="00670B7A" w:rsidRPr="00135F52">
        <w:rPr>
          <w:rFonts w:ascii="Angsana New" w:hAnsi="Angsana New" w:hint="cs"/>
          <w:sz w:val="30"/>
          <w:szCs w:val="30"/>
          <w:cs/>
        </w:rPr>
        <w:t>งบ</w:t>
      </w:r>
      <w:r w:rsidR="00670B7A" w:rsidRPr="00135F52">
        <w:rPr>
          <w:rFonts w:ascii="Angsana New" w:hAnsi="Angsana New"/>
          <w:sz w:val="30"/>
          <w:szCs w:val="30"/>
          <w:cs/>
        </w:rPr>
        <w:t>การเงินระหว่างกาลนี้</w:t>
      </w:r>
    </w:p>
    <w:p w:rsidR="00CF0EEB" w:rsidRPr="00135F52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F0EEB" w:rsidRPr="00135F52" w:rsidRDefault="00CF0EEB" w:rsidP="00C3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35F52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B21F7D" w:rsidRPr="00135F52">
        <w:rPr>
          <w:rFonts w:ascii="Angsana New" w:hAnsi="Angsana New" w:hint="cs"/>
          <w:sz w:val="30"/>
          <w:szCs w:val="30"/>
          <w:cs/>
        </w:rPr>
        <w:t>นี้</w:t>
      </w:r>
      <w:r w:rsidRPr="00135F52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="008E5F42" w:rsidRPr="00135F52">
        <w:rPr>
          <w:rFonts w:ascii="Angsana New" w:hAnsi="Angsana New" w:hint="cs"/>
          <w:sz w:val="30"/>
          <w:szCs w:val="30"/>
          <w:cs/>
        </w:rPr>
        <w:t>คณะ</w:t>
      </w:r>
      <w:r w:rsidRPr="00135F52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C8272B" w:rsidRPr="00135F52">
        <w:rPr>
          <w:rFonts w:ascii="Angsana New" w:hAnsi="Angsana New"/>
          <w:sz w:val="30"/>
          <w:szCs w:val="30"/>
          <w:cs/>
        </w:rPr>
        <w:t xml:space="preserve"> </w:t>
      </w:r>
      <w:r w:rsidR="00135231" w:rsidRPr="00135F52">
        <w:rPr>
          <w:rFonts w:ascii="Angsana New" w:hAnsi="Angsana New"/>
          <w:sz w:val="30"/>
          <w:szCs w:val="30"/>
        </w:rPr>
        <w:t>9</w:t>
      </w:r>
      <w:r w:rsidR="008132D7" w:rsidRPr="00135F52">
        <w:rPr>
          <w:rFonts w:ascii="Angsana New" w:hAnsi="Angsana New"/>
          <w:sz w:val="30"/>
          <w:szCs w:val="30"/>
        </w:rPr>
        <w:t xml:space="preserve"> </w:t>
      </w:r>
      <w:r w:rsidR="008132D7" w:rsidRPr="00135F52">
        <w:rPr>
          <w:rFonts w:ascii="Angsana New" w:hAnsi="Angsana New" w:hint="cs"/>
          <w:sz w:val="30"/>
          <w:szCs w:val="30"/>
          <w:cs/>
        </w:rPr>
        <w:t>สิงหาคม</w:t>
      </w:r>
      <w:r w:rsidR="004B573B" w:rsidRPr="00135F52">
        <w:rPr>
          <w:rFonts w:ascii="Angsana New" w:hAnsi="Angsana New" w:hint="cs"/>
          <w:sz w:val="30"/>
          <w:szCs w:val="30"/>
          <w:cs/>
        </w:rPr>
        <w:t xml:space="preserve"> </w:t>
      </w:r>
      <w:r w:rsidR="0094309F" w:rsidRPr="00135F52">
        <w:rPr>
          <w:rFonts w:ascii="Angsana New" w:hAnsi="Angsana New"/>
          <w:sz w:val="30"/>
          <w:szCs w:val="30"/>
        </w:rPr>
        <w:t>256</w:t>
      </w:r>
      <w:r w:rsidR="008F07B2" w:rsidRPr="00135F52">
        <w:rPr>
          <w:rFonts w:ascii="Angsana New" w:hAnsi="Angsana New"/>
          <w:sz w:val="30"/>
          <w:szCs w:val="30"/>
        </w:rPr>
        <w:t>2</w:t>
      </w:r>
    </w:p>
    <w:p w:rsidR="00CF0EEB" w:rsidRPr="00135F52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F0EEB" w:rsidRPr="00135F52" w:rsidRDefault="00CF0EEB" w:rsidP="00C71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35F52">
        <w:rPr>
          <w:rFonts w:ascii="Angsana New" w:hAnsi="Angsana New"/>
          <w:b/>
          <w:bCs/>
          <w:sz w:val="30"/>
          <w:szCs w:val="30"/>
        </w:rPr>
        <w:t>1</w:t>
      </w:r>
      <w:r w:rsidRPr="00135F52">
        <w:rPr>
          <w:rFonts w:ascii="Angsana New" w:hAnsi="Angsana New"/>
          <w:b/>
          <w:bCs/>
          <w:sz w:val="30"/>
          <w:szCs w:val="30"/>
        </w:rPr>
        <w:tab/>
      </w:r>
      <w:r w:rsidRPr="00135F52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CF0EEB" w:rsidRPr="00135F52" w:rsidRDefault="00CF0EEB" w:rsidP="00F76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2D2D01" w:rsidRPr="00135F52" w:rsidRDefault="002D2D01" w:rsidP="002D2D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35F52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r w:rsidRPr="00135F52">
        <w:rPr>
          <w:rFonts w:ascii="Angsana New" w:hAnsi="Angsana New" w:hint="cs"/>
          <w:spacing w:val="-4"/>
          <w:sz w:val="30"/>
          <w:szCs w:val="30"/>
          <w:cs/>
        </w:rPr>
        <w:t>ยูเรกา ดีไซน์</w:t>
      </w:r>
      <w:r w:rsidRPr="00135F52">
        <w:rPr>
          <w:rFonts w:ascii="Angsana New" w:hAnsi="Angsana New"/>
          <w:spacing w:val="-4"/>
          <w:sz w:val="30"/>
          <w:szCs w:val="30"/>
          <w:cs/>
        </w:rPr>
        <w:t xml:space="preserve"> จำกัด (มหาชน)  </w:t>
      </w:r>
      <w:r w:rsidRPr="00135F52">
        <w:rPr>
          <w:rFonts w:ascii="Angsana New" w:hAnsi="Angsana New"/>
          <w:spacing w:val="-4"/>
          <w:sz w:val="30"/>
          <w:szCs w:val="30"/>
        </w:rPr>
        <w:t>“</w:t>
      </w:r>
      <w:r w:rsidRPr="00135F52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135F52">
        <w:rPr>
          <w:rFonts w:ascii="Angsana New" w:hAnsi="Angsana New"/>
          <w:spacing w:val="-4"/>
          <w:sz w:val="30"/>
          <w:szCs w:val="30"/>
        </w:rPr>
        <w:t>”</w:t>
      </w:r>
      <w:r w:rsidRPr="00135F52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</w:t>
      </w:r>
      <w:r w:rsidRPr="00135F52">
        <w:rPr>
          <w:rFonts w:ascii="Angsana New" w:hAnsi="Angsana New" w:hint="cs"/>
          <w:spacing w:val="-4"/>
          <w:sz w:val="30"/>
          <w:szCs w:val="30"/>
          <w:cs/>
        </w:rPr>
        <w:t>ย และมีที่อยู่จดทะเบียนตั้งอยู่เลขที่</w:t>
      </w:r>
      <w:r w:rsidRPr="00135F52">
        <w:rPr>
          <w:rFonts w:ascii="Angsana New" w:hAnsi="Angsana New"/>
          <w:spacing w:val="-4"/>
          <w:sz w:val="30"/>
          <w:szCs w:val="30"/>
          <w:cs/>
        </w:rPr>
        <w:t xml:space="preserve"> 19 </w:t>
      </w:r>
      <w:r w:rsidRPr="00135F52">
        <w:rPr>
          <w:rFonts w:ascii="Angsana New" w:hAnsi="Angsana New" w:hint="cs"/>
          <w:spacing w:val="-4"/>
          <w:sz w:val="30"/>
          <w:szCs w:val="30"/>
          <w:cs/>
        </w:rPr>
        <w:t>หมู่ที่</w:t>
      </w:r>
      <w:r w:rsidRPr="00135F52">
        <w:rPr>
          <w:rFonts w:ascii="Angsana New" w:hAnsi="Angsana New"/>
          <w:spacing w:val="-4"/>
          <w:sz w:val="30"/>
          <w:szCs w:val="30"/>
          <w:cs/>
        </w:rPr>
        <w:t xml:space="preserve"> 11 </w:t>
      </w:r>
      <w:r w:rsidRPr="00135F52">
        <w:rPr>
          <w:rFonts w:ascii="Angsana New" w:hAnsi="Angsana New" w:hint="cs"/>
          <w:spacing w:val="-4"/>
          <w:sz w:val="30"/>
          <w:szCs w:val="30"/>
          <w:cs/>
        </w:rPr>
        <w:t>ตำบลลาดสวาย</w:t>
      </w:r>
      <w:r w:rsidRPr="00135F5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35F52">
        <w:rPr>
          <w:rFonts w:ascii="Angsana New" w:hAnsi="Angsana New" w:hint="cs"/>
          <w:spacing w:val="-4"/>
          <w:sz w:val="30"/>
          <w:szCs w:val="30"/>
          <w:cs/>
        </w:rPr>
        <w:t>อำเภอลำลูกกา</w:t>
      </w:r>
      <w:r w:rsidRPr="00135F5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35F52">
        <w:rPr>
          <w:rFonts w:ascii="Angsana New" w:hAnsi="Angsana New" w:hint="cs"/>
          <w:spacing w:val="-4"/>
          <w:sz w:val="30"/>
          <w:szCs w:val="30"/>
          <w:cs/>
        </w:rPr>
        <w:t>จังหวัดปทุมธานี</w:t>
      </w:r>
    </w:p>
    <w:p w:rsidR="002D2D01" w:rsidRPr="00135F52" w:rsidRDefault="002D2D01" w:rsidP="002D2D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CF0EEB" w:rsidRPr="00135F52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35F52">
        <w:rPr>
          <w:rFonts w:ascii="Angsana New" w:hAnsi="Angsana New"/>
          <w:spacing w:val="-4"/>
          <w:sz w:val="30"/>
          <w:szCs w:val="30"/>
          <w:cs/>
        </w:rPr>
        <w:t>บร</w:t>
      </w:r>
      <w:r w:rsidR="00475F16" w:rsidRPr="00135F52">
        <w:rPr>
          <w:rFonts w:ascii="Angsana New" w:hAnsi="Angsana New"/>
          <w:spacing w:val="-4"/>
          <w:sz w:val="30"/>
          <w:szCs w:val="30"/>
          <w:cs/>
        </w:rPr>
        <w:t>ิษัทจดทะเบียนกับตลาดหลักทรัพย์แห่งประเทศไทยเมื่อเดือน</w:t>
      </w:r>
      <w:r w:rsidR="00F769BA" w:rsidRPr="00135F52">
        <w:rPr>
          <w:rFonts w:ascii="Angsana New" w:hAnsi="Angsana New" w:hint="cs"/>
          <w:spacing w:val="-4"/>
          <w:sz w:val="30"/>
          <w:szCs w:val="30"/>
          <w:cs/>
        </w:rPr>
        <w:t xml:space="preserve">กุมภาพันธ์ </w:t>
      </w:r>
      <w:r w:rsidR="00F769BA" w:rsidRPr="00135F52">
        <w:rPr>
          <w:rFonts w:ascii="Angsana New" w:hAnsi="Angsana New"/>
          <w:spacing w:val="-4"/>
          <w:sz w:val="30"/>
          <w:szCs w:val="30"/>
        </w:rPr>
        <w:t>2556</w:t>
      </w:r>
    </w:p>
    <w:p w:rsidR="00CF0EEB" w:rsidRPr="00135F52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2D2D01" w:rsidRPr="00135F52" w:rsidRDefault="002D2D01" w:rsidP="002D2D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35F52">
        <w:rPr>
          <w:rFonts w:ascii="Angsana New" w:hAnsi="Angsana New" w:hint="cs"/>
          <w:spacing w:val="-4"/>
          <w:sz w:val="30"/>
          <w:szCs w:val="30"/>
          <w:cs/>
        </w:rPr>
        <w:t>ผู้ถือหุ้นรายใหญ่ในระหว่างงวดได้แก่ นายนรากร ราชพลสิทธิ์</w:t>
      </w:r>
      <w:r w:rsidRPr="00135F52">
        <w:rPr>
          <w:rFonts w:ascii="Angsana New" w:hAnsi="Angsana New"/>
          <w:spacing w:val="-4"/>
          <w:sz w:val="30"/>
          <w:szCs w:val="30"/>
          <w:cs/>
        </w:rPr>
        <w:t xml:space="preserve"> ซึ่งถือหุ้น</w:t>
      </w:r>
      <w:r w:rsidRPr="00135F52">
        <w:rPr>
          <w:rFonts w:ascii="Angsana New" w:hAnsi="Angsana New" w:hint="cs"/>
          <w:spacing w:val="-4"/>
          <w:sz w:val="30"/>
          <w:szCs w:val="30"/>
          <w:cs/>
        </w:rPr>
        <w:t>รวมประมาณ</w:t>
      </w:r>
      <w:r w:rsidRPr="00135F52">
        <w:rPr>
          <w:rFonts w:ascii="Angsana New" w:hAnsi="Angsana New"/>
          <w:spacing w:val="-4"/>
          <w:sz w:val="30"/>
          <w:szCs w:val="30"/>
          <w:cs/>
        </w:rPr>
        <w:t xml:space="preserve">ร้อยละ </w:t>
      </w:r>
      <w:r w:rsidRPr="00135F52">
        <w:rPr>
          <w:rFonts w:ascii="Angsana New" w:hAnsi="Angsana New"/>
          <w:spacing w:val="-4"/>
          <w:sz w:val="30"/>
          <w:szCs w:val="30"/>
        </w:rPr>
        <w:t xml:space="preserve">11 </w:t>
      </w:r>
      <w:r w:rsidRPr="00135F52">
        <w:rPr>
          <w:rFonts w:ascii="Angsana New" w:hAnsi="Angsana New" w:hint="cs"/>
          <w:spacing w:val="-4"/>
          <w:sz w:val="30"/>
          <w:szCs w:val="30"/>
          <w:cs/>
        </w:rPr>
        <w:t xml:space="preserve">และ นางสาวจุไรรัตน์      พงศ์สอน ซึ่งถือหุ้นประมาณร้อยละ </w:t>
      </w:r>
      <w:r w:rsidRPr="00135F52">
        <w:rPr>
          <w:rFonts w:ascii="Angsana New" w:hAnsi="Angsana New"/>
          <w:spacing w:val="-4"/>
          <w:sz w:val="30"/>
          <w:szCs w:val="30"/>
        </w:rPr>
        <w:t>10</w:t>
      </w:r>
    </w:p>
    <w:p w:rsidR="00397462" w:rsidRPr="00135F52" w:rsidRDefault="00397462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:rsidR="002D2D01" w:rsidRPr="00047325" w:rsidRDefault="002D2D01" w:rsidP="002D2D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35F52">
        <w:rPr>
          <w:rFonts w:ascii="Angsana New" w:hAnsi="Angsana New" w:hint="cs"/>
          <w:sz w:val="30"/>
          <w:szCs w:val="30"/>
          <w:cs/>
        </w:rPr>
        <w:t>กลุ่ม</w:t>
      </w:r>
      <w:r w:rsidRPr="00135F52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Pr="00135F52">
        <w:rPr>
          <w:rFonts w:ascii="Angsana New" w:hAnsi="Angsana New" w:hint="cs"/>
          <w:sz w:val="30"/>
          <w:szCs w:val="30"/>
          <w:cs/>
        </w:rPr>
        <w:t>การ</w:t>
      </w:r>
      <w:r w:rsidRPr="00135F52">
        <w:rPr>
          <w:rFonts w:ascii="Angsana New" w:hAnsi="Angsana New"/>
          <w:spacing w:val="-4"/>
          <w:sz w:val="30"/>
          <w:szCs w:val="30"/>
          <w:cs/>
        </w:rPr>
        <w:t>ออกแบบ</w:t>
      </w:r>
      <w:r w:rsidRPr="00135F52">
        <w:rPr>
          <w:rFonts w:ascii="Angsana New" w:hAnsi="Angsana New" w:hint="cs"/>
          <w:spacing w:val="-4"/>
          <w:sz w:val="30"/>
          <w:szCs w:val="30"/>
          <w:cs/>
        </w:rPr>
        <w:t>และผลิตเครื่องจักร รวมถึงเครื่องป้อนชิ้นงานสำหรับอุตสาหกรรมยานยนต์และอุตสาหกรรมอื่น</w:t>
      </w:r>
      <w:r w:rsidRPr="00135F52">
        <w:rPr>
          <w:rFonts w:ascii="Angsana New" w:hAnsi="Angsana New" w:hint="cs"/>
          <w:sz w:val="30"/>
          <w:szCs w:val="30"/>
          <w:cs/>
        </w:rPr>
        <w:t xml:space="preserve"> รายละเอียดของบริษัทย่อย ณ วันที่ 3</w:t>
      </w:r>
      <w:r w:rsidR="0060404C" w:rsidRPr="00135F52">
        <w:rPr>
          <w:rFonts w:ascii="Angsana New" w:hAnsi="Angsana New"/>
          <w:sz w:val="30"/>
          <w:szCs w:val="30"/>
        </w:rPr>
        <w:t>0</w:t>
      </w:r>
      <w:r w:rsidRPr="00135F52">
        <w:rPr>
          <w:rFonts w:ascii="Angsana New" w:hAnsi="Angsana New" w:hint="cs"/>
          <w:sz w:val="30"/>
          <w:szCs w:val="30"/>
          <w:cs/>
        </w:rPr>
        <w:t xml:space="preserve"> </w:t>
      </w:r>
      <w:r w:rsidR="0060404C" w:rsidRPr="00135F52">
        <w:rPr>
          <w:rFonts w:ascii="Angsana New" w:hAnsi="Angsana New" w:hint="cs"/>
          <w:sz w:val="30"/>
          <w:szCs w:val="30"/>
          <w:cs/>
        </w:rPr>
        <w:t>มิถุนายน</w:t>
      </w:r>
      <w:r w:rsidRPr="00135F52">
        <w:rPr>
          <w:rFonts w:ascii="Angsana New" w:hAnsi="Angsana New" w:hint="cs"/>
          <w:sz w:val="30"/>
          <w:szCs w:val="30"/>
          <w:cs/>
        </w:rPr>
        <w:t xml:space="preserve"> 256</w:t>
      </w:r>
      <w:r w:rsidRPr="00135F52">
        <w:rPr>
          <w:rFonts w:ascii="Angsana New" w:hAnsi="Angsana New"/>
          <w:sz w:val="30"/>
          <w:szCs w:val="30"/>
        </w:rPr>
        <w:t>2</w:t>
      </w:r>
      <w:r w:rsidRPr="00135F52">
        <w:rPr>
          <w:rFonts w:ascii="Angsana New" w:hAnsi="Angsana New" w:hint="cs"/>
          <w:sz w:val="30"/>
          <w:szCs w:val="30"/>
          <w:cs/>
        </w:rPr>
        <w:t xml:space="preserve"> ได้เปิดเผยไว้ในหมายเหตุข้อ </w:t>
      </w:r>
      <w:r w:rsidR="00FA237A" w:rsidRPr="00135F52">
        <w:rPr>
          <w:rFonts w:ascii="Angsana New" w:hAnsi="Angsana New"/>
          <w:sz w:val="30"/>
          <w:szCs w:val="30"/>
        </w:rPr>
        <w:t>7</w:t>
      </w:r>
    </w:p>
    <w:p w:rsidR="00C7107F" w:rsidRDefault="00C7107F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7107F" w:rsidRPr="002D2D01" w:rsidRDefault="00C7107F" w:rsidP="00C71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2D2D01">
        <w:rPr>
          <w:rFonts w:ascii="Angsana New" w:hAnsi="Angsana New"/>
          <w:b/>
          <w:bCs/>
          <w:sz w:val="30"/>
          <w:szCs w:val="30"/>
        </w:rPr>
        <w:t xml:space="preserve">2 </w:t>
      </w:r>
      <w:r w:rsidRPr="002D2D01">
        <w:rPr>
          <w:rFonts w:ascii="Angsana New" w:hAnsi="Angsana New"/>
          <w:b/>
          <w:bCs/>
          <w:sz w:val="30"/>
          <w:szCs w:val="30"/>
        </w:rPr>
        <w:tab/>
      </w:r>
      <w:r w:rsidRPr="002D2D01">
        <w:rPr>
          <w:rFonts w:ascii="Angsana New" w:hAnsi="Angsana New"/>
          <w:b/>
          <w:bCs/>
          <w:sz w:val="30"/>
          <w:szCs w:val="30"/>
          <w:cs/>
          <w:lang w:val="th-TH"/>
        </w:rPr>
        <w:t>ผลการดำเนินงานในปัจจุบัน</w:t>
      </w:r>
    </w:p>
    <w:p w:rsidR="00C7107F" w:rsidRPr="00C7107F" w:rsidRDefault="00C7107F" w:rsidP="00C7107F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  <w:highlight w:val="yellow"/>
        </w:rPr>
      </w:pPr>
    </w:p>
    <w:p w:rsidR="007C3758" w:rsidRDefault="007C3758" w:rsidP="007C3758">
      <w:pPr>
        <w:tabs>
          <w:tab w:val="left" w:pos="72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3467F7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3467F7">
        <w:rPr>
          <w:rFonts w:asciiTheme="majorBidi" w:hAnsiTheme="majorBidi" w:cstheme="majorBidi"/>
          <w:sz w:val="30"/>
          <w:szCs w:val="30"/>
          <w:cs/>
        </w:rPr>
        <w:t>บริษัทมีขาดทุนสุทธิในงบกำไรขาดทุนเบ็ดเสร็จ</w:t>
      </w:r>
      <w:r w:rsidRPr="003467F7">
        <w:rPr>
          <w:rFonts w:asciiTheme="majorBidi" w:hAnsiTheme="majorBidi" w:cstheme="majorBidi" w:hint="cs"/>
          <w:sz w:val="30"/>
          <w:szCs w:val="30"/>
          <w:cs/>
        </w:rPr>
        <w:t>รวมและงบกำไรขาดทุนเบ็ดเสร็จ</w:t>
      </w:r>
      <w:r w:rsidRPr="003467F7">
        <w:rPr>
          <w:rFonts w:asciiTheme="majorBidi" w:hAnsiTheme="majorBidi" w:cstheme="majorBidi"/>
          <w:sz w:val="30"/>
          <w:szCs w:val="30"/>
          <w:cs/>
        </w:rPr>
        <w:t xml:space="preserve">เฉพาะกิจการสำหรับงวดหกเดือนสิ้นสุดวันที่ 30 มิถุนายน 2562 </w:t>
      </w:r>
      <w:r w:rsidRPr="003467F7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3467F7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3467F7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3467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467F7">
        <w:rPr>
          <w:rFonts w:asciiTheme="majorBidi" w:hAnsiTheme="majorBidi" w:cstheme="majorBidi"/>
          <w:sz w:val="30"/>
          <w:szCs w:val="30"/>
        </w:rPr>
        <w:t xml:space="preserve">2.3 </w:t>
      </w:r>
      <w:r w:rsidRPr="003467F7">
        <w:rPr>
          <w:rFonts w:asciiTheme="majorBidi" w:hAnsiTheme="majorBidi" w:cstheme="majorBidi" w:hint="cs"/>
          <w:sz w:val="30"/>
          <w:szCs w:val="30"/>
          <w:cs/>
        </w:rPr>
        <w:t xml:space="preserve">ล้านบาทและ </w:t>
      </w:r>
      <w:r w:rsidRPr="003467F7">
        <w:rPr>
          <w:rFonts w:asciiTheme="majorBidi" w:hAnsiTheme="majorBidi" w:cstheme="majorBidi"/>
          <w:sz w:val="30"/>
          <w:szCs w:val="30"/>
        </w:rPr>
        <w:t>20.4</w:t>
      </w:r>
      <w:r w:rsidRPr="003467F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3467F7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Pr="002B05C4">
        <w:rPr>
          <w:rFonts w:asciiTheme="majorBidi" w:hAnsiTheme="majorBidi" w:cstheme="majorBidi"/>
          <w:i/>
          <w:iCs/>
          <w:sz w:val="30"/>
          <w:szCs w:val="30"/>
          <w:cs/>
        </w:rPr>
        <w:t>(สำหรับ</w:t>
      </w:r>
      <w:r w:rsidRPr="002B05C4">
        <w:rPr>
          <w:rFonts w:asciiTheme="majorBidi" w:hAnsiTheme="majorBidi" w:cstheme="majorBidi" w:hint="cs"/>
          <w:i/>
          <w:iCs/>
          <w:sz w:val="30"/>
          <w:szCs w:val="30"/>
          <w:cs/>
        </w:rPr>
        <w:t>งวดหกเดือนสิ้นสุดวันที่</w:t>
      </w:r>
      <w:r w:rsidRPr="002B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2B05C4">
        <w:rPr>
          <w:rFonts w:asciiTheme="majorBidi" w:hAnsiTheme="majorBidi" w:cstheme="majorBidi"/>
          <w:i/>
          <w:iCs/>
          <w:sz w:val="30"/>
          <w:szCs w:val="30"/>
        </w:rPr>
        <w:t xml:space="preserve">30 </w:t>
      </w:r>
      <w:r w:rsidRPr="002B05C4">
        <w:rPr>
          <w:rFonts w:asciiTheme="majorBidi" w:hAnsiTheme="majorBidi" w:cstheme="majorBidi" w:hint="cs"/>
          <w:i/>
          <w:iCs/>
          <w:sz w:val="30"/>
          <w:szCs w:val="30"/>
          <w:cs/>
        </w:rPr>
        <w:t>มิถุนายน</w:t>
      </w:r>
      <w:r w:rsidRPr="002B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2B05C4">
        <w:rPr>
          <w:rFonts w:asciiTheme="majorBidi" w:hAnsiTheme="majorBidi" w:cstheme="majorBidi"/>
          <w:i/>
          <w:iCs/>
          <w:sz w:val="30"/>
          <w:szCs w:val="30"/>
        </w:rPr>
        <w:t xml:space="preserve">2561: </w:t>
      </w:r>
      <w:r w:rsidRPr="002B05C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กำไรสุทธิจำนวนเงิน </w:t>
      </w:r>
      <w:r w:rsidRPr="002B05C4">
        <w:rPr>
          <w:rFonts w:asciiTheme="majorBidi" w:hAnsiTheme="majorBidi" w:cstheme="majorBidi"/>
          <w:i/>
          <w:iCs/>
          <w:sz w:val="30"/>
          <w:szCs w:val="30"/>
        </w:rPr>
        <w:t>14.8</w:t>
      </w:r>
      <w:r w:rsidRPr="002B05C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ล้านบาทและ </w:t>
      </w:r>
      <w:r w:rsidRPr="002B05C4">
        <w:rPr>
          <w:rFonts w:asciiTheme="majorBidi" w:hAnsiTheme="majorBidi" w:cstheme="majorBidi"/>
          <w:i/>
          <w:iCs/>
          <w:sz w:val="30"/>
          <w:szCs w:val="30"/>
        </w:rPr>
        <w:t xml:space="preserve">5.4 </w:t>
      </w:r>
      <w:r w:rsidRPr="002B05C4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ล้านบาทตามลำดับ</w:t>
      </w:r>
      <w:r w:rsidRPr="002B05C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3467F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467F7">
        <w:rPr>
          <w:rFonts w:asciiTheme="majorBidi" w:hAnsiTheme="majorBidi" w:cstheme="majorBidi"/>
          <w:sz w:val="30"/>
          <w:szCs w:val="30"/>
          <w:cs/>
        </w:rPr>
        <w:t>และ ณ วันเดียวกัน บริษัทมีหนี้สินหมุนเวียนรวมสูงกว่าสินทรัพย์หมุนเวียนรวมจำนวน</w:t>
      </w:r>
      <w:r w:rsidRPr="003467F7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3467F7">
        <w:rPr>
          <w:rFonts w:asciiTheme="majorBidi" w:hAnsiTheme="majorBidi" w:cstheme="majorBidi"/>
          <w:sz w:val="30"/>
          <w:szCs w:val="30"/>
          <w:cs/>
        </w:rPr>
        <w:t xml:space="preserve"> 16.0 </w:t>
      </w:r>
      <w:r w:rsidRPr="003467F7">
        <w:rPr>
          <w:rFonts w:asciiTheme="majorBidi" w:hAnsiTheme="majorBidi" w:cstheme="majorBidi"/>
          <w:sz w:val="30"/>
          <w:szCs w:val="30"/>
        </w:rPr>
        <w:t xml:space="preserve">       </w:t>
      </w:r>
      <w:r w:rsidRPr="003467F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467F7">
        <w:rPr>
          <w:rFonts w:asciiTheme="majorBidi" w:hAnsiTheme="majorBidi" w:cstheme="majorBidi"/>
          <w:sz w:val="30"/>
          <w:szCs w:val="30"/>
        </w:rPr>
        <w:t xml:space="preserve"> </w:t>
      </w:r>
      <w:r w:rsidRPr="002B05C4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2B05C4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2B05C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2B05C4">
        <w:rPr>
          <w:rFonts w:asciiTheme="majorBidi" w:hAnsiTheme="majorBidi" w:cstheme="majorBidi"/>
          <w:i/>
          <w:iCs/>
          <w:sz w:val="30"/>
          <w:szCs w:val="30"/>
        </w:rPr>
        <w:t xml:space="preserve">2561: </w:t>
      </w:r>
      <w:r w:rsidRPr="002B05C4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สินทรัพย์หมุนเวียนรวมสูงกว่าหนี้สินหมุนเวียนรวม</w:t>
      </w:r>
      <w:r w:rsidRPr="002B05C4">
        <w:rPr>
          <w:rFonts w:asciiTheme="majorBidi" w:hAnsiTheme="majorBidi" w:cstheme="majorBidi" w:hint="cs"/>
          <w:i/>
          <w:iCs/>
          <w:sz w:val="30"/>
          <w:szCs w:val="30"/>
          <w:cs/>
        </w:rPr>
        <w:t>จำนวนเงิน</w:t>
      </w:r>
      <w:r w:rsidRPr="002B05C4">
        <w:rPr>
          <w:rFonts w:asciiTheme="majorBidi" w:hAnsiTheme="majorBidi" w:cstheme="majorBidi"/>
          <w:i/>
          <w:iCs/>
          <w:sz w:val="30"/>
          <w:szCs w:val="30"/>
        </w:rPr>
        <w:t xml:space="preserve"> 32.7 </w:t>
      </w:r>
      <w:r w:rsidRPr="002B05C4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  <w:r w:rsidRPr="003467F7">
        <w:rPr>
          <w:rFonts w:asciiTheme="majorBidi" w:hAnsiTheme="majorBidi" w:cstheme="majorBidi"/>
          <w:sz w:val="30"/>
          <w:szCs w:val="30"/>
        </w:rPr>
        <w:t xml:space="preserve"> </w:t>
      </w:r>
      <w:r w:rsidRPr="003467F7">
        <w:rPr>
          <w:rFonts w:asciiTheme="majorBidi" w:hAnsiTheme="majorBidi" w:cstheme="majorBidi"/>
          <w:sz w:val="30"/>
          <w:szCs w:val="30"/>
          <w:cs/>
        </w:rPr>
        <w:t>และ</w:t>
      </w:r>
      <w:r w:rsidRPr="003467F7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</w:t>
      </w:r>
      <w:r w:rsidRPr="003467F7">
        <w:rPr>
          <w:rFonts w:asciiTheme="majorBidi" w:hAnsiTheme="majorBidi" w:cstheme="majorBidi"/>
          <w:sz w:val="30"/>
          <w:szCs w:val="30"/>
          <w:cs/>
        </w:rPr>
        <w:t>มีขาดทุนสะสมจำนวน</w:t>
      </w:r>
      <w:r w:rsidRPr="003467F7">
        <w:rPr>
          <w:rFonts w:asciiTheme="majorBidi" w:hAnsiTheme="majorBidi" w:cstheme="majorBidi" w:hint="cs"/>
          <w:sz w:val="30"/>
          <w:szCs w:val="30"/>
          <w:cs/>
        </w:rPr>
        <w:t xml:space="preserve">เงิน </w:t>
      </w:r>
      <w:r w:rsidRPr="003467F7">
        <w:rPr>
          <w:rFonts w:asciiTheme="majorBidi" w:hAnsiTheme="majorBidi" w:cstheme="majorBidi"/>
          <w:sz w:val="30"/>
          <w:szCs w:val="30"/>
        </w:rPr>
        <w:t xml:space="preserve">149.5 </w:t>
      </w:r>
      <w:r w:rsidRPr="003467F7">
        <w:rPr>
          <w:rFonts w:asciiTheme="majorBidi" w:hAnsiTheme="majorBidi" w:cstheme="majorBidi" w:hint="cs"/>
          <w:sz w:val="30"/>
          <w:szCs w:val="30"/>
          <w:cs/>
        </w:rPr>
        <w:t>ล้านบาทและ</w:t>
      </w:r>
      <w:r w:rsidRPr="003467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467F7">
        <w:rPr>
          <w:rFonts w:asciiTheme="majorBidi" w:hAnsiTheme="majorBidi" w:cstheme="majorBidi"/>
          <w:sz w:val="30"/>
          <w:szCs w:val="30"/>
        </w:rPr>
        <w:t>149.7</w:t>
      </w:r>
      <w:r w:rsidRPr="003467F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3467F7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3467F7">
        <w:rPr>
          <w:rFonts w:asciiTheme="majorBidi" w:hAnsiTheme="majorBidi" w:cstheme="majorBidi"/>
          <w:sz w:val="30"/>
          <w:szCs w:val="30"/>
        </w:rPr>
        <w:t xml:space="preserve"> </w:t>
      </w:r>
      <w:r w:rsidRPr="002B05C4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2B05C4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2B05C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2B05C4">
        <w:rPr>
          <w:rFonts w:asciiTheme="majorBidi" w:hAnsiTheme="majorBidi" w:cstheme="majorBidi"/>
          <w:i/>
          <w:iCs/>
          <w:sz w:val="30"/>
          <w:szCs w:val="30"/>
        </w:rPr>
        <w:t xml:space="preserve">2561: 147.0 </w:t>
      </w:r>
      <w:r w:rsidRPr="002B05C4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ล้านบาทและ</w:t>
      </w:r>
      <w:r w:rsidRPr="002B05C4">
        <w:rPr>
          <w:rFonts w:asciiTheme="majorBidi" w:hAnsiTheme="majorBidi" w:cstheme="majorBidi"/>
          <w:i/>
          <w:iCs/>
          <w:sz w:val="30"/>
          <w:szCs w:val="30"/>
        </w:rPr>
        <w:t xml:space="preserve"> 129.5 </w:t>
      </w:r>
      <w:r w:rsidRPr="002B05C4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ล้านบาทตามลำดับ)</w:t>
      </w:r>
      <w:r w:rsidRPr="003467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B776E">
        <w:rPr>
          <w:rFonts w:asciiTheme="majorBidi" w:hAnsiTheme="majorBidi" w:cstheme="majorBidi"/>
          <w:sz w:val="30"/>
          <w:szCs w:val="30"/>
          <w:cs/>
        </w:rPr>
        <w:t>สถานการณ์ดังกล่าวแสดงให้เห็นว่ามีความ</w:t>
      </w:r>
      <w:r w:rsidRPr="00683F9C">
        <w:rPr>
          <w:rFonts w:asciiTheme="majorBidi" w:hAnsiTheme="majorBidi" w:cstheme="majorBidi"/>
          <w:sz w:val="30"/>
          <w:szCs w:val="30"/>
          <w:cs/>
        </w:rPr>
        <w:t>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</w:t>
      </w:r>
      <w:r w:rsidRPr="003467F7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</w:t>
      </w:r>
      <w:r w:rsidRPr="00683F9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4667CC" w:rsidRDefault="004667CC" w:rsidP="004667CC">
      <w:pPr>
        <w:tabs>
          <w:tab w:val="left" w:pos="720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:rsidR="007C3758" w:rsidRDefault="007C3758" w:rsidP="007C3758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กลุ่มบริษัทและบริษัทอยู่ระหว่างการปรับปรุงนโยบายและวิธีการในการบริหารความเสี่ยงจากสภาพคล่องและการเพิ่มรายได้และผลการดำเนินงาน </w:t>
      </w:r>
      <w:r w:rsidRPr="00E66787">
        <w:rPr>
          <w:rFonts w:asciiTheme="majorBidi" w:hAnsiTheme="majorBidi" w:cstheme="majorBidi"/>
          <w:sz w:val="30"/>
          <w:szCs w:val="30"/>
          <w:cs/>
          <w:lang w:bidi="th-TH"/>
        </w:rPr>
        <w:t>ผู้บริหารของกลุ่มบริษัทเชื่อมั่นว่า</w:t>
      </w:r>
      <w:r w:rsidRPr="00E66787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</w:t>
      </w:r>
      <w:r w:rsidRPr="00E6678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</w:t>
      </w:r>
      <w:r w:rsidRPr="00E66787">
        <w:rPr>
          <w:rFonts w:asciiTheme="majorBidi" w:hAnsiTheme="majorBidi" w:cstheme="majorBidi"/>
          <w:sz w:val="30"/>
          <w:szCs w:val="30"/>
          <w:cs/>
          <w:lang w:bidi="th-TH"/>
        </w:rPr>
        <w:t>และบริษัทจะสามารถหาแหล่งเงินทุนได้ในอนาคต</w:t>
      </w:r>
      <w:r w:rsidRPr="00E66787">
        <w:rPr>
          <w:rFonts w:asciiTheme="majorBidi" w:hAnsiTheme="majorBidi" w:cstheme="majorBidi" w:hint="cs"/>
          <w:sz w:val="30"/>
          <w:szCs w:val="30"/>
          <w:cs/>
          <w:lang w:bidi="th-TH"/>
        </w:rPr>
        <w:t>อันใกล้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และสามารถเพิ่มรายได้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โดยการเพิ่มช่องทางรายได้ ตลอดจนการขยายธุรกิจสู่ภาครัฐบาลและการลดต้นทุนและค่าใช้จ่ายในการขายและบริหาร </w:t>
      </w:r>
      <w:r w:rsidRPr="00E66787">
        <w:rPr>
          <w:rFonts w:asciiTheme="majorBidi" w:hAnsiTheme="majorBidi" w:cstheme="majorBidi"/>
          <w:sz w:val="30"/>
          <w:szCs w:val="30"/>
          <w:cs/>
          <w:lang w:bidi="th-TH"/>
        </w:rPr>
        <w:t>งบการเงินรวมและงบการเงินเฉพาะกิจการได้จัดทำขึ้นโดยฝ่าย</w:t>
      </w:r>
      <w:r w:rsidRPr="00E66787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บริหารของกลุ่มบริษัทและบริษัทโดยใช้หลัก</w:t>
      </w:r>
      <w:r w:rsidRPr="00E66787">
        <w:rPr>
          <w:rFonts w:asciiTheme="majorBidi" w:hAnsiTheme="majorBidi" w:cstheme="majorBidi" w:hint="cs"/>
          <w:sz w:val="30"/>
          <w:szCs w:val="30"/>
          <w:cs/>
          <w:lang w:bidi="th-TH"/>
        </w:rPr>
        <w:t>เกณฑ์</w:t>
      </w:r>
      <w:r w:rsidRPr="00E6678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การดำเนินงานต่อเนื่อง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ดังนั้น</w:t>
      </w:r>
      <w:r w:rsidRPr="00E66787">
        <w:rPr>
          <w:rFonts w:asciiTheme="majorBidi" w:hAnsiTheme="majorBidi" w:cstheme="majorBidi"/>
          <w:sz w:val="30"/>
          <w:szCs w:val="30"/>
          <w:cs/>
          <w:lang w:bidi="th-TH"/>
        </w:rPr>
        <w:t>งบการเงินรวมและงบการเงินเฉพาะกิจการ</w:t>
      </w:r>
      <w:r w:rsidRPr="00E66787">
        <w:rPr>
          <w:rFonts w:asciiTheme="majorBidi" w:hAnsiTheme="majorBidi" w:cstheme="majorBidi" w:hint="cs"/>
          <w:sz w:val="30"/>
          <w:szCs w:val="30"/>
          <w:cs/>
          <w:lang w:bidi="th-TH"/>
        </w:rPr>
        <w:t>จึง</w:t>
      </w:r>
      <w:r w:rsidRPr="00E66787">
        <w:rPr>
          <w:rFonts w:asciiTheme="majorBidi" w:hAnsiTheme="majorBidi" w:cstheme="majorBidi"/>
          <w:sz w:val="30"/>
          <w:szCs w:val="30"/>
          <w:cs/>
          <w:lang w:bidi="th-TH"/>
        </w:rPr>
        <w:t>ไม่ได้รวมรายการปรับปรุง</w:t>
      </w:r>
      <w:r w:rsidRPr="00E66787">
        <w:rPr>
          <w:rFonts w:asciiTheme="majorBidi" w:hAnsiTheme="majorBidi" w:cstheme="majorBidi" w:hint="cs"/>
          <w:sz w:val="30"/>
          <w:szCs w:val="30"/>
          <w:cs/>
          <w:lang w:bidi="th-TH"/>
        </w:rPr>
        <w:t>มูลค่า</w:t>
      </w:r>
      <w:r w:rsidRPr="00E66787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</w:t>
      </w:r>
      <w:r w:rsidRPr="00E66787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Pr="00E66787">
        <w:rPr>
          <w:rFonts w:asciiTheme="majorBidi" w:hAnsiTheme="majorBidi" w:cstheme="majorBidi"/>
          <w:sz w:val="30"/>
          <w:szCs w:val="30"/>
          <w:cs/>
          <w:lang w:bidi="th-TH"/>
        </w:rPr>
        <w:t>การจัดประเภทรายการ</w:t>
      </w:r>
      <w:r w:rsidRPr="00E66787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</w:t>
      </w:r>
      <w:r w:rsidRPr="00E66787">
        <w:rPr>
          <w:rFonts w:asciiTheme="majorBidi" w:hAnsiTheme="majorBidi" w:cstheme="majorBidi"/>
          <w:sz w:val="30"/>
          <w:szCs w:val="30"/>
          <w:cs/>
          <w:lang w:bidi="th-TH"/>
        </w:rPr>
        <w:t>และหนี้สินใหม่</w:t>
      </w:r>
      <w:r w:rsidRPr="00E6678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E66787">
        <w:rPr>
          <w:rFonts w:asciiTheme="majorBidi" w:hAnsiTheme="majorBidi" w:cstheme="majorBidi"/>
          <w:sz w:val="30"/>
          <w:szCs w:val="30"/>
          <w:cs/>
          <w:lang w:bidi="th-TH"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:rsidR="00682647" w:rsidRPr="00E66787" w:rsidRDefault="00682647" w:rsidP="00E07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CF0EEB" w:rsidRPr="00E66787" w:rsidRDefault="00C7107F" w:rsidP="00E07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66787">
        <w:rPr>
          <w:rFonts w:ascii="Angsana New" w:hAnsi="Angsana New"/>
          <w:b/>
          <w:bCs/>
          <w:sz w:val="30"/>
          <w:szCs w:val="30"/>
        </w:rPr>
        <w:t>3</w:t>
      </w:r>
      <w:r w:rsidR="00CF0EEB" w:rsidRPr="00E66787">
        <w:rPr>
          <w:rFonts w:ascii="Angsana New" w:hAnsi="Angsana New"/>
          <w:b/>
          <w:bCs/>
          <w:sz w:val="30"/>
          <w:szCs w:val="30"/>
          <w:cs/>
        </w:rPr>
        <w:tab/>
      </w:r>
      <w:r w:rsidR="008559AE" w:rsidRPr="00E66787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:rsidR="00CF0EEB" w:rsidRPr="00E66787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A33382" w:rsidRPr="00E66787" w:rsidRDefault="00A33382" w:rsidP="00A333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66787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E6678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A33382" w:rsidRPr="00E66787" w:rsidRDefault="00A3338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:rsidR="00100033" w:rsidRPr="00712F07" w:rsidRDefault="00100033" w:rsidP="00100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66787">
        <w:rPr>
          <w:rFonts w:ascii="Angsana New" w:hAnsi="Angsana New" w:hint="cs"/>
          <w:sz w:val="30"/>
          <w:szCs w:val="30"/>
          <w:cs/>
        </w:rPr>
        <w:t>งบ</w:t>
      </w:r>
      <w:r w:rsidRPr="00E66787">
        <w:rPr>
          <w:rFonts w:ascii="Angsana New" w:hAnsi="Angsana New"/>
          <w:sz w:val="30"/>
          <w:szCs w:val="30"/>
          <w:cs/>
        </w:rPr>
        <w:t>การเงินระหว่างกาลแบบย่อนี้</w:t>
      </w:r>
      <w:r w:rsidRPr="00E66787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E66787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E66787">
        <w:rPr>
          <w:rFonts w:ascii="Angsana New" w:hAnsi="Angsana New" w:hint="cs"/>
          <w:sz w:val="30"/>
          <w:szCs w:val="30"/>
          <w:cs/>
        </w:rPr>
        <w:t>งบการเงินประจำปีและ</w:t>
      </w:r>
      <w:r w:rsidRPr="00E66787">
        <w:rPr>
          <w:rFonts w:ascii="Angsana New" w:hAnsi="Angsana New"/>
          <w:sz w:val="30"/>
          <w:szCs w:val="30"/>
          <w:cs/>
        </w:rPr>
        <w:t>จัดทำ</w:t>
      </w:r>
      <w:r w:rsidRPr="00E66787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Pr="00E66787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 w:rsidRPr="00E66787">
        <w:rPr>
          <w:rFonts w:ascii="Angsana New" w:hAnsi="Angsana New" w:hint="cs"/>
          <w:sz w:val="30"/>
          <w:szCs w:val="30"/>
          <w:cs/>
        </w:rPr>
        <w:t xml:space="preserve"> </w:t>
      </w:r>
      <w:r w:rsidRPr="00E66787">
        <w:rPr>
          <w:rFonts w:ascii="Angsana New" w:hAnsi="Angsana New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Pr="00E66787">
        <w:rPr>
          <w:rFonts w:ascii="Angsana New" w:hAnsi="Angsana New"/>
          <w:sz w:val="30"/>
          <w:szCs w:val="30"/>
        </w:rPr>
        <w:t xml:space="preserve">34 </w:t>
      </w:r>
      <w:r w:rsidRPr="00E66787">
        <w:rPr>
          <w:rFonts w:ascii="Angsana New" w:hAnsi="Angsana New"/>
          <w:sz w:val="30"/>
          <w:szCs w:val="30"/>
          <w:cs/>
        </w:rPr>
        <w:t xml:space="preserve">เรื่อง </w:t>
      </w:r>
      <w:r w:rsidRPr="00E66787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E66787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E66787">
        <w:rPr>
          <w:rFonts w:ascii="Angsana New" w:hAnsi="Angsana New"/>
          <w:sz w:val="30"/>
          <w:szCs w:val="30"/>
          <w:cs/>
        </w:rPr>
        <w:t xml:space="preserve"> </w:t>
      </w:r>
      <w:r w:rsidRPr="00E66787">
        <w:rPr>
          <w:rFonts w:ascii="Angsana New" w:hAnsi="Angsana New"/>
          <w:sz w:val="30"/>
          <w:szCs w:val="30"/>
        </w:rPr>
        <w:t xml:space="preserve"> </w:t>
      </w:r>
      <w:r w:rsidRPr="00E66787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E66787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E66787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</w:p>
    <w:p w:rsidR="00D95C94" w:rsidRPr="006609ED" w:rsidRDefault="00D95C94" w:rsidP="00D95C94">
      <w:pPr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D95C94" w:rsidRDefault="00D95C94" w:rsidP="00D95C94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Pr="00712F07">
        <w:rPr>
          <w:rFonts w:ascii="Angsana New" w:hAnsi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การเงินระหว่างกาลนี้จัดทำขึ้นเพื่อให้ข้อมูลเพิ่มเติมจากงบการเงินสำหรับปีสิ้นสุด</w:t>
      </w:r>
      <w:r w:rsidRPr="00782F39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</w:t>
      </w:r>
      <w:r w:rsidR="000941F4">
        <w:rPr>
          <w:rFonts w:ascii="Angsana New" w:hAnsi="Angsana New"/>
          <w:sz w:val="30"/>
          <w:szCs w:val="30"/>
        </w:rPr>
        <w:t>1</w:t>
      </w:r>
      <w:r w:rsidR="002D2D01">
        <w:rPr>
          <w:rFonts w:ascii="Angsana New" w:hAnsi="Angsana New"/>
          <w:sz w:val="30"/>
          <w:szCs w:val="30"/>
        </w:rPr>
        <w:t xml:space="preserve">         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3F31F5">
        <w:rPr>
          <w:rFonts w:ascii="Angsana New" w:hAnsi="Angsana New"/>
          <w:sz w:val="30"/>
          <w:szCs w:val="30"/>
          <w:cs/>
        </w:rPr>
        <w:t>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Pr="00712F07">
        <w:rPr>
          <w:rFonts w:ascii="Angsana New" w:hAnsi="Angsana New"/>
          <w:sz w:val="30"/>
          <w:szCs w:val="30"/>
          <w:cs/>
        </w:rPr>
        <w:t>รายงานไปแล้ว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712F07">
        <w:rPr>
          <w:rFonts w:ascii="Angsana New" w:hAnsi="Angsana New"/>
          <w:sz w:val="30"/>
          <w:szCs w:val="30"/>
          <w:cs/>
        </w:rPr>
        <w:t xml:space="preserve"> ดังนั</w:t>
      </w:r>
      <w:r>
        <w:rPr>
          <w:rFonts w:ascii="Angsana New" w:hAnsi="Angsana New"/>
          <w:sz w:val="30"/>
          <w:szCs w:val="30"/>
          <w:cs/>
        </w:rPr>
        <w:t>้นการอ่าน</w:t>
      </w:r>
      <w:r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/>
          <w:sz w:val="30"/>
          <w:szCs w:val="30"/>
          <w:cs/>
        </w:rPr>
        <w:t>การเงินระหว่างกาลนี้จึงควร</w:t>
      </w:r>
      <w:r w:rsidRPr="00712F07">
        <w:rPr>
          <w:rFonts w:ascii="Angsana New" w:hAnsi="Angsana New"/>
          <w:sz w:val="30"/>
          <w:szCs w:val="30"/>
          <w:cs/>
        </w:rPr>
        <w:t>อ่านควบคู่กับงบการเงิน</w:t>
      </w:r>
      <w:r w:rsidRPr="003F31F5">
        <w:rPr>
          <w:rFonts w:ascii="Angsana New" w:hAnsi="Angsana New"/>
          <w:sz w:val="30"/>
          <w:szCs w:val="30"/>
          <w:cs/>
        </w:rPr>
        <w:t>ของ</w:t>
      </w:r>
      <w:r w:rsidRPr="00D95C94">
        <w:rPr>
          <w:rFonts w:ascii="Angsana New" w:hAnsi="Angsana New"/>
          <w:sz w:val="30"/>
          <w:szCs w:val="30"/>
          <w:cs/>
        </w:rPr>
        <w:t>บริษัทและบริษัทย่อยสำหรับ</w:t>
      </w:r>
      <w:r w:rsidRPr="00712F07">
        <w:rPr>
          <w:rFonts w:ascii="Angsana New" w:hAnsi="Angsana New"/>
          <w:sz w:val="30"/>
          <w:szCs w:val="30"/>
          <w:cs/>
        </w:rPr>
        <w:t>ปี</w:t>
      </w:r>
      <w:r w:rsidRPr="00F8282A">
        <w:rPr>
          <w:rFonts w:ascii="Angsana New" w:hAnsi="Angsana New"/>
          <w:sz w:val="30"/>
          <w:szCs w:val="30"/>
          <w:cs/>
        </w:rPr>
        <w:t>สิ้นสุด</w:t>
      </w:r>
      <w:r w:rsidRPr="00782F39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31</w:t>
      </w:r>
      <w:r w:rsidR="00CD0D7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</w:t>
      </w:r>
      <w:r w:rsidR="002D2D01">
        <w:rPr>
          <w:rFonts w:ascii="Angsana New" w:hAnsi="Angsana New"/>
          <w:sz w:val="30"/>
          <w:szCs w:val="30"/>
        </w:rPr>
        <w:t>1</w:t>
      </w:r>
    </w:p>
    <w:p w:rsidR="002D2D01" w:rsidRPr="006609ED" w:rsidRDefault="002D2D01" w:rsidP="00D95C94">
      <w:pPr>
        <w:spacing w:line="240" w:lineRule="auto"/>
        <w:ind w:left="540" w:right="-45"/>
        <w:jc w:val="thaiDistribute"/>
        <w:rPr>
          <w:rFonts w:ascii="Angsana New" w:hAnsi="Angsana New"/>
          <w:i/>
          <w:iCs/>
          <w:color w:val="0000CC"/>
          <w:sz w:val="24"/>
          <w:szCs w:val="24"/>
          <w:shd w:val="clear" w:color="auto" w:fill="D9D9D9"/>
        </w:rPr>
      </w:pPr>
    </w:p>
    <w:p w:rsidR="00FA237A" w:rsidRDefault="00FA237A" w:rsidP="00FA23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32FE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932FE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932FE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FA237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:rsidR="00FA237A" w:rsidRPr="006609ED" w:rsidRDefault="00FA237A" w:rsidP="00D95C94">
      <w:pPr>
        <w:spacing w:line="240" w:lineRule="auto"/>
        <w:ind w:left="540" w:right="-45"/>
        <w:jc w:val="thaiDistribute"/>
        <w:rPr>
          <w:rFonts w:ascii="Angsana New" w:hAnsi="Angsana New"/>
          <w:i/>
          <w:iCs/>
          <w:color w:val="0000CC"/>
          <w:sz w:val="24"/>
          <w:szCs w:val="24"/>
          <w:shd w:val="clear" w:color="auto" w:fill="D9D9D9"/>
        </w:rPr>
      </w:pPr>
    </w:p>
    <w:p w:rsidR="00FA237A" w:rsidRDefault="00FA237A" w:rsidP="00FA237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C7EA2">
        <w:rPr>
          <w:rFonts w:ascii="Angsana New" w:hAnsi="Angsana New"/>
          <w:sz w:val="30"/>
          <w:szCs w:val="30"/>
          <w:cs/>
        </w:rPr>
        <w:t>ในการจัดทำ</w:t>
      </w:r>
      <w:r w:rsidRPr="00BC7EA2">
        <w:rPr>
          <w:rFonts w:ascii="Angsana New" w:hAnsi="Angsana New" w:hint="cs"/>
          <w:sz w:val="30"/>
          <w:szCs w:val="30"/>
          <w:cs/>
        </w:rPr>
        <w:t>งบ</w:t>
      </w:r>
      <w:r w:rsidRPr="00BC7EA2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BC7EA2">
        <w:rPr>
          <w:rFonts w:ascii="Angsana New" w:hAnsi="Angsana New" w:hint="cs"/>
          <w:sz w:val="30"/>
          <w:szCs w:val="30"/>
          <w:cs/>
        </w:rPr>
        <w:t xml:space="preserve"> </w:t>
      </w:r>
      <w:r w:rsidRPr="00BC7EA2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BC7EA2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BC7EA2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BC7EA2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BC7EA2">
        <w:rPr>
          <w:rFonts w:ascii="Angsana New" w:hAnsi="Angsana New"/>
          <w:sz w:val="30"/>
          <w:szCs w:val="30"/>
          <w:cs/>
        </w:rPr>
        <w:t>นั้น</w:t>
      </w:r>
      <w:r w:rsidRPr="00BC7EA2">
        <w:rPr>
          <w:rFonts w:ascii="Angsana New" w:hAnsi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BC7EA2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BC7EA2">
        <w:rPr>
          <w:rFonts w:ascii="Angsana New" w:hAnsi="Angsana New"/>
          <w:sz w:val="30"/>
          <w:szCs w:val="30"/>
        </w:rPr>
        <w:t xml:space="preserve">31 </w:t>
      </w:r>
      <w:r w:rsidRPr="00BC7EA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C7EA2">
        <w:rPr>
          <w:rFonts w:ascii="Angsana New" w:hAnsi="Angsana New"/>
          <w:sz w:val="30"/>
          <w:szCs w:val="30"/>
        </w:rPr>
        <w:t>2561</w:t>
      </w:r>
      <w:r w:rsidRPr="00BC7EA2">
        <w:rPr>
          <w:rFonts w:ascii="Angsana New" w:hAnsi="Angsana New" w:hint="cs"/>
          <w:sz w:val="30"/>
          <w:szCs w:val="30"/>
          <w:cs/>
        </w:rPr>
        <w:t xml:space="preserve"> เว้นแต่ก</w:t>
      </w:r>
      <w:r w:rsidRPr="00BC7EA2">
        <w:rPr>
          <w:rFonts w:asciiTheme="majorBidi" w:hAnsiTheme="majorBidi" w:cstheme="majorBidi"/>
          <w:sz w:val="30"/>
          <w:szCs w:val="30"/>
          <w:cs/>
        </w:rPr>
        <w:t>าร</w:t>
      </w:r>
      <w:r w:rsidRPr="00BC7EA2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Pr="00BC7EA2">
        <w:rPr>
          <w:rFonts w:asciiTheme="majorBidi" w:hAnsiTheme="majorBidi" w:cstheme="majorBidi"/>
          <w:sz w:val="30"/>
          <w:szCs w:val="30"/>
          <w:cs/>
        </w:rPr>
        <w:t>ใช้</w:t>
      </w:r>
      <w:r w:rsidRPr="00BC7EA2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BC7EA2">
        <w:rPr>
          <w:rFonts w:asciiTheme="majorBidi" w:hAnsiTheme="majorBidi" w:cstheme="majorBidi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BC7EA2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Pr="00BC7EA2">
        <w:rPr>
          <w:rFonts w:asciiTheme="majorBidi" w:hAnsiTheme="majorBidi" w:cstheme="majorBidi"/>
          <w:sz w:val="30"/>
          <w:szCs w:val="30"/>
        </w:rPr>
        <w:t xml:space="preserve">15 </w:t>
      </w:r>
      <w:r w:rsidRPr="00BC7EA2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BC7EA2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BC7EA2">
        <w:rPr>
          <w:rFonts w:asciiTheme="majorBidi" w:hAnsiTheme="majorBidi" w:cstheme="majorBidi" w:hint="cs"/>
          <w:sz w:val="30"/>
          <w:szCs w:val="30"/>
          <w:cs/>
        </w:rPr>
        <w:t xml:space="preserve"> (“</w:t>
      </w:r>
      <w:r w:rsidRPr="00BC7EA2">
        <w:rPr>
          <w:rFonts w:asciiTheme="majorBidi" w:hAnsiTheme="majorBidi" w:cstheme="majorBidi"/>
          <w:sz w:val="30"/>
          <w:szCs w:val="30"/>
        </w:rPr>
        <w:t>TFRS 15</w:t>
      </w:r>
      <w:r w:rsidRPr="00BC7EA2">
        <w:rPr>
          <w:rFonts w:asciiTheme="majorBidi" w:hAnsiTheme="majorBidi" w:cstheme="majorBidi" w:hint="cs"/>
          <w:sz w:val="30"/>
          <w:szCs w:val="30"/>
          <w:cs/>
        </w:rPr>
        <w:t>”)</w:t>
      </w:r>
      <w:r w:rsidRPr="00BC7EA2">
        <w:rPr>
          <w:rFonts w:asciiTheme="majorBidi" w:hAnsiTheme="majorBidi" w:cstheme="majorBidi"/>
          <w:sz w:val="30"/>
          <w:szCs w:val="30"/>
        </w:rPr>
        <w:t xml:space="preserve"> </w:t>
      </w:r>
      <w:r w:rsidRPr="00BC7EA2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BC7EA2">
        <w:rPr>
          <w:rFonts w:ascii="Angsana New" w:hAnsi="Angsana New"/>
          <w:sz w:val="30"/>
          <w:szCs w:val="30"/>
          <w:cs/>
        </w:rPr>
        <w:t>กลุ่มบริษัท</w:t>
      </w:r>
      <w:r w:rsidRPr="00BC7EA2">
        <w:rPr>
          <w:rFonts w:asciiTheme="majorBidi" w:hAnsiTheme="majorBidi" w:cstheme="majorBidi" w:hint="cs"/>
          <w:sz w:val="30"/>
          <w:szCs w:val="30"/>
          <w:cs/>
        </w:rPr>
        <w:t>ถือปฏิบัติเป็นครั้งแรก</w:t>
      </w:r>
      <w:r w:rsidRPr="00BC7EA2">
        <w:rPr>
          <w:rFonts w:ascii="Angsana New" w:hAnsi="Angsana New" w:hint="cs"/>
          <w:sz w:val="30"/>
          <w:szCs w:val="30"/>
          <w:cs/>
        </w:rPr>
        <w:t xml:space="preserve">แทนมาตรฐานการบัญชี ฉบับที่ </w:t>
      </w:r>
      <w:r w:rsidRPr="00BC7EA2">
        <w:rPr>
          <w:rFonts w:ascii="Angsana New" w:hAnsi="Angsana New"/>
          <w:sz w:val="30"/>
          <w:szCs w:val="30"/>
        </w:rPr>
        <w:t xml:space="preserve">18 </w:t>
      </w:r>
      <w:r w:rsidRPr="00BC7EA2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BC7EA2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BC7EA2">
        <w:rPr>
          <w:rFonts w:ascii="Angsana New" w:hAnsi="Angsana New" w:hint="cs"/>
          <w:sz w:val="30"/>
          <w:szCs w:val="30"/>
          <w:cs/>
        </w:rPr>
        <w:t xml:space="preserve"> </w:t>
      </w:r>
      <w:r w:rsidRPr="00BC7EA2">
        <w:rPr>
          <w:rFonts w:ascii="Angsana New" w:hAnsi="Angsana New"/>
          <w:sz w:val="30"/>
          <w:szCs w:val="30"/>
        </w:rPr>
        <w:t xml:space="preserve">(“TAS 18”) </w:t>
      </w:r>
      <w:r w:rsidRPr="00BC7EA2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BC7EA2">
        <w:rPr>
          <w:rFonts w:ascii="Angsana New" w:hAnsi="Angsana New"/>
          <w:sz w:val="30"/>
          <w:szCs w:val="30"/>
        </w:rPr>
        <w:t xml:space="preserve">11 </w:t>
      </w:r>
      <w:r w:rsidRPr="00BC7EA2">
        <w:rPr>
          <w:rFonts w:ascii="Angsana New" w:hAnsi="Angsana New" w:hint="cs"/>
          <w:sz w:val="30"/>
          <w:szCs w:val="30"/>
          <w:cs/>
        </w:rPr>
        <w:t>เรื่อง</w:t>
      </w:r>
      <w:r w:rsidRPr="00BC7EA2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BC7EA2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Pr="00BC7E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7EA2">
        <w:rPr>
          <w:rFonts w:asciiTheme="majorBidi" w:hAnsiTheme="majorBidi" w:cstheme="majorBidi"/>
          <w:sz w:val="30"/>
          <w:szCs w:val="30"/>
        </w:rPr>
        <w:t>(“TAS 11”)</w:t>
      </w:r>
      <w:r w:rsidRPr="00BC7E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C7EA2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572A0E" w:rsidRDefault="00572A0E" w:rsidP="00FA237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572A0E" w:rsidRDefault="00572A0E" w:rsidP="00FA237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BC7EA2" w:rsidRPr="004715C8" w:rsidRDefault="00BC7EA2" w:rsidP="00BC7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theme="minorBidi"/>
          <w:b/>
          <w:bCs/>
          <w:color w:val="0000FF"/>
          <w:sz w:val="30"/>
          <w:szCs w:val="30"/>
        </w:rPr>
      </w:pPr>
      <w:r w:rsidRPr="00BC7EA2">
        <w:rPr>
          <w:rFonts w:asciiTheme="majorBidi" w:hAnsiTheme="majorBidi" w:cstheme="majorBidi"/>
          <w:sz w:val="30"/>
          <w:szCs w:val="30"/>
          <w:cs/>
        </w:rPr>
        <w:lastRenderedPageBreak/>
        <w:t>ตาม</w:t>
      </w:r>
      <w:r w:rsidRPr="00BC7EA2">
        <w:rPr>
          <w:rFonts w:ascii="Angsana New" w:hAnsi="Angsana New"/>
          <w:sz w:val="30"/>
          <w:szCs w:val="30"/>
        </w:rPr>
        <w:t xml:space="preserve"> TFRS 15</w:t>
      </w:r>
      <w:r w:rsidRPr="00BC7EA2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Pr="00BC7EA2">
        <w:rPr>
          <w:rFonts w:asciiTheme="majorBidi" w:hAnsiTheme="majorBidi" w:cstheme="majorBidi"/>
          <w:sz w:val="30"/>
          <w:szCs w:val="30"/>
          <w:cs/>
        </w:rPr>
        <w:t>รับรู้รายได้เมื่อ</w:t>
      </w:r>
      <w:r w:rsidRPr="00BC7EA2">
        <w:rPr>
          <w:rFonts w:asciiTheme="majorBidi" w:hAnsiTheme="majorBidi" w:cstheme="majorBidi" w:hint="cs"/>
          <w:sz w:val="30"/>
          <w:szCs w:val="30"/>
          <w:cs/>
        </w:rPr>
        <w:t>ลูกค้ามีอำนาจ</w:t>
      </w:r>
      <w:r w:rsidRPr="00BC7EA2">
        <w:rPr>
          <w:rFonts w:asciiTheme="majorBidi" w:hAnsiTheme="majorBidi" w:cstheme="majorBidi"/>
          <w:sz w:val="30"/>
          <w:szCs w:val="30"/>
          <w:cs/>
        </w:rPr>
        <w:t>ควบคุม</w:t>
      </w:r>
      <w:r w:rsidRPr="00BC7EA2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BC7EA2">
        <w:rPr>
          <w:rFonts w:asciiTheme="majorBidi" w:hAnsiTheme="majorBidi" w:cstheme="majorBidi"/>
          <w:sz w:val="30"/>
          <w:szCs w:val="30"/>
          <w:cs/>
        </w:rPr>
        <w:t>สินค้าหรือบริการ</w:t>
      </w:r>
      <w:r w:rsidRPr="00BC7EA2">
        <w:rPr>
          <w:rFonts w:asciiTheme="majorBidi" w:hAnsiTheme="majorBidi" w:cstheme="majorBidi"/>
          <w:sz w:val="30"/>
          <w:szCs w:val="30"/>
        </w:rPr>
        <w:t xml:space="preserve"> </w:t>
      </w:r>
      <w:r w:rsidRPr="00BC7EA2">
        <w:rPr>
          <w:rFonts w:asciiTheme="majorBidi" w:hAnsiTheme="majorBidi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BC7EA2">
        <w:rPr>
          <w:rFonts w:ascii="Angsana New" w:hAnsi="Angsana New"/>
          <w:sz w:val="30"/>
          <w:szCs w:val="30"/>
          <w:cs/>
        </w:rPr>
        <w:t>กลุ่มบริษัท</w:t>
      </w:r>
      <w:r w:rsidRPr="00BC7EA2">
        <w:rPr>
          <w:rFonts w:asciiTheme="majorBidi" w:hAnsiTheme="majorBidi" w:hint="cs"/>
          <w:sz w:val="30"/>
          <w:szCs w:val="30"/>
          <w:cs/>
        </w:rPr>
        <w:t>คาดว่าจะมีสิทธิได้รับ</w:t>
      </w:r>
      <w:r w:rsidRPr="00BC7EA2">
        <w:rPr>
          <w:rFonts w:asciiTheme="majorBidi" w:hAnsiTheme="majorBidi" w:cstheme="majorBidi"/>
          <w:sz w:val="30"/>
          <w:szCs w:val="30"/>
          <w:cs/>
        </w:rPr>
        <w:t xml:space="preserve"> และมีการใช้</w:t>
      </w:r>
      <w:r w:rsidRPr="00BC7EA2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BC7EA2">
        <w:rPr>
          <w:rFonts w:asciiTheme="majorBidi" w:hAnsiTheme="majorBidi" w:cstheme="majorBidi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BC7E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C7EA2">
        <w:rPr>
          <w:rFonts w:asciiTheme="majorBidi" w:hAnsiTheme="majorBidi"/>
          <w:sz w:val="30"/>
          <w:szCs w:val="30"/>
          <w:cs/>
        </w:rPr>
        <w:t xml:space="preserve">ในขณะที่ </w:t>
      </w:r>
      <w:r w:rsidRPr="00BC7EA2">
        <w:rPr>
          <w:rFonts w:asciiTheme="majorBidi" w:hAnsiTheme="majorBidi"/>
          <w:sz w:val="30"/>
          <w:szCs w:val="30"/>
        </w:rPr>
        <w:t xml:space="preserve">TAS 18 </w:t>
      </w:r>
      <w:r w:rsidRPr="00BC7EA2">
        <w:rPr>
          <w:rFonts w:ascii="Angsana New" w:hAnsi="Angsana New"/>
          <w:sz w:val="30"/>
          <w:szCs w:val="30"/>
          <w:cs/>
        </w:rPr>
        <w:t>กลุ่มบริษัท</w:t>
      </w:r>
      <w:r w:rsidRPr="00BC7EA2">
        <w:rPr>
          <w:rFonts w:ascii="Angsana New" w:hAnsi="Angsana New"/>
          <w:sz w:val="30"/>
          <w:szCs w:val="30"/>
        </w:rPr>
        <w:t xml:space="preserve"> </w:t>
      </w:r>
      <w:r w:rsidRPr="00BC7EA2">
        <w:rPr>
          <w:rFonts w:ascii="Angsana New" w:hAnsi="Angsana New"/>
          <w:sz w:val="30"/>
          <w:szCs w:val="30"/>
          <w:cs/>
        </w:rPr>
        <w:t>รับรู้รายได้</w:t>
      </w:r>
      <w:r w:rsidRPr="00BC7EA2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BC7EA2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BC7EA2">
        <w:rPr>
          <w:rFonts w:ascii="Angsana New" w:hAnsi="Angsana New" w:hint="cs"/>
          <w:sz w:val="30"/>
          <w:szCs w:val="30"/>
          <w:cs/>
        </w:rPr>
        <w:t xml:space="preserve"> </w:t>
      </w:r>
      <w:r w:rsidRPr="00BC7EA2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BC7EA2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  <w:r>
        <w:rPr>
          <w:rFonts w:ascii="Angsana New" w:hAnsi="Angsana New"/>
          <w:sz w:val="30"/>
          <w:szCs w:val="30"/>
        </w:rPr>
        <w:t xml:space="preserve">  </w:t>
      </w:r>
    </w:p>
    <w:p w:rsidR="00BC7EA2" w:rsidRDefault="00BC7EA2" w:rsidP="00FA237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92173D" w:rsidRPr="0060404C" w:rsidRDefault="0092173D" w:rsidP="0092173D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นอกจากนี้</w:t>
      </w:r>
      <w:r w:rsidRPr="004715C8">
        <w:rPr>
          <w:rFonts w:ascii="Angsana New" w:hAnsi="Angsana New" w:hint="cs"/>
          <w:sz w:val="30"/>
          <w:szCs w:val="30"/>
          <w:cs/>
          <w:lang w:bidi="th-TH"/>
        </w:rPr>
        <w:t>กลุ่มบริษัทไม่ได้นำมาตรฐานการรายงานทางการเงินที่ออก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4715C8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  <w:r w:rsidRPr="004715C8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4715C8">
        <w:rPr>
          <w:rFonts w:ascii="Angsana New" w:hAnsi="Angsana New" w:hint="cs"/>
          <w:sz w:val="30"/>
          <w:szCs w:val="30"/>
          <w:cs/>
          <w:lang w:bidi="th-TH"/>
        </w:rPr>
        <w:t xml:space="preserve">ที่ออกใหม่ที่เกี่ยวกับการดำเนินงานของกลุ่มบริษัทได้เปิดเผยในหมายเหตุข้อ </w:t>
      </w:r>
      <w:r w:rsidRPr="004715C8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  <w:lang w:val="en-US" w:bidi="th-TH"/>
        </w:rPr>
        <w:t>1</w:t>
      </w:r>
    </w:p>
    <w:p w:rsidR="00100033" w:rsidRDefault="00100033" w:rsidP="00531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531308" w:rsidRPr="0078067B" w:rsidRDefault="00531308" w:rsidP="005313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b/>
          <w:sz w:val="30"/>
          <w:szCs w:val="30"/>
          <w:cs/>
        </w:rPr>
      </w:pPr>
      <w:r w:rsidRPr="0078067B">
        <w:rPr>
          <w:rFonts w:ascii="Angsana New" w:hAnsi="Angsana New"/>
          <w:b/>
          <w:sz w:val="30"/>
          <w:szCs w:val="30"/>
        </w:rPr>
        <w:t>4</w:t>
      </w:r>
      <w:r w:rsidRPr="0078067B">
        <w:rPr>
          <w:rFonts w:ascii="Angsana New" w:hAnsi="Angsana New"/>
          <w:b/>
          <w:sz w:val="30"/>
          <w:szCs w:val="30"/>
        </w:rPr>
        <w:tab/>
      </w:r>
      <w:r w:rsidRPr="0078067B">
        <w:rPr>
          <w:rFonts w:ascii="Angsana New" w:hAnsi="Angsana New" w:hint="cs"/>
          <w:bCs/>
          <w:sz w:val="30"/>
          <w:szCs w:val="30"/>
          <w:cs/>
        </w:rPr>
        <w:t>การซื้อ</w:t>
      </w:r>
      <w:r w:rsidR="0092173D">
        <w:rPr>
          <w:rFonts w:ascii="Angsana New" w:hAnsi="Angsana New" w:hint="cs"/>
          <w:bCs/>
          <w:sz w:val="30"/>
          <w:szCs w:val="30"/>
          <w:cs/>
        </w:rPr>
        <w:t>บริษัทย่อย</w:t>
      </w:r>
    </w:p>
    <w:p w:rsidR="00531308" w:rsidRPr="00531308" w:rsidRDefault="00531308" w:rsidP="00531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:rsidR="009B1258" w:rsidRDefault="00531308" w:rsidP="009B1258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pacing w:val="-2"/>
          <w:sz w:val="30"/>
          <w:szCs w:val="30"/>
        </w:rPr>
      </w:pPr>
      <w:r w:rsidRPr="00A907D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31BAC" w:rsidRPr="00A907D1">
        <w:rPr>
          <w:rFonts w:ascii="Angsana New" w:hAnsi="Angsana New"/>
          <w:sz w:val="30"/>
          <w:szCs w:val="30"/>
        </w:rPr>
        <w:t xml:space="preserve">11 </w:t>
      </w:r>
      <w:r w:rsidR="00931BAC" w:rsidRPr="00A907D1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931BAC" w:rsidRPr="00A907D1">
        <w:rPr>
          <w:rFonts w:ascii="Angsana New" w:hAnsi="Angsana New"/>
          <w:sz w:val="30"/>
          <w:szCs w:val="30"/>
        </w:rPr>
        <w:t>2562</w:t>
      </w:r>
      <w:r w:rsidRPr="00A907D1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ที่ประชุมคณะกรรมการบริษัทมีมติอนุมัติการซื้อหุ้น ในบริษัท </w:t>
      </w:r>
      <w:r w:rsidR="00132F12" w:rsidRPr="00A907D1">
        <w:rPr>
          <w:rFonts w:ascii="Angsana New" w:hAnsi="Angsana New" w:hint="cs"/>
          <w:sz w:val="30"/>
          <w:szCs w:val="30"/>
          <w:cs/>
        </w:rPr>
        <w:t xml:space="preserve">บีเอส </w:t>
      </w:r>
      <w:r w:rsidR="002E6731">
        <w:rPr>
          <w:rFonts w:ascii="Angsana New" w:hAnsi="Angsana New" w:hint="cs"/>
          <w:sz w:val="30"/>
          <w:szCs w:val="30"/>
          <w:cs/>
        </w:rPr>
        <w:t>มาย</w:t>
      </w:r>
      <w:r w:rsidR="00132F12" w:rsidRPr="00A907D1">
        <w:rPr>
          <w:rFonts w:ascii="Angsana New" w:hAnsi="Angsana New" w:hint="cs"/>
          <w:sz w:val="30"/>
          <w:szCs w:val="30"/>
          <w:cs/>
        </w:rPr>
        <w:t>โค ไบโอเทค จำกัด</w:t>
      </w:r>
      <w:r w:rsidRPr="00A907D1">
        <w:rPr>
          <w:rFonts w:ascii="Angsana New" w:hAnsi="Angsana New"/>
          <w:sz w:val="30"/>
          <w:szCs w:val="30"/>
          <w:cs/>
        </w:rPr>
        <w:t xml:space="preserve"> จากบริษัทแห่งหนึ่งเป็นจำนวนร้อยละ </w:t>
      </w:r>
      <w:r w:rsidR="00132F12" w:rsidRPr="00A907D1">
        <w:rPr>
          <w:rFonts w:ascii="Angsana New" w:hAnsi="Angsana New"/>
          <w:sz w:val="30"/>
          <w:szCs w:val="30"/>
        </w:rPr>
        <w:t>85.65</w:t>
      </w:r>
      <w:r w:rsidRPr="00A907D1">
        <w:rPr>
          <w:rFonts w:ascii="Angsana New" w:hAnsi="Angsana New"/>
          <w:sz w:val="30"/>
          <w:szCs w:val="30"/>
          <w:cs/>
        </w:rPr>
        <w:t xml:space="preserve"> </w:t>
      </w:r>
      <w:r w:rsidR="009855AB">
        <w:rPr>
          <w:rFonts w:ascii="Angsana New" w:hAnsi="Angsana New" w:hint="cs"/>
          <w:sz w:val="30"/>
          <w:szCs w:val="30"/>
          <w:cs/>
        </w:rPr>
        <w:t>ทั้งนี้</w:t>
      </w:r>
      <w:r w:rsidR="009240F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1504D9">
        <w:rPr>
          <w:rFonts w:ascii="Angsana New" w:hAnsi="Angsana New"/>
          <w:sz w:val="30"/>
          <w:szCs w:val="30"/>
        </w:rPr>
        <w:t>12</w:t>
      </w:r>
      <w:r w:rsidR="009240F9">
        <w:rPr>
          <w:rFonts w:ascii="Angsana New" w:hAnsi="Angsana New"/>
          <w:sz w:val="30"/>
          <w:szCs w:val="30"/>
        </w:rPr>
        <w:t xml:space="preserve"> </w:t>
      </w:r>
      <w:r w:rsidR="009240F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9240F9">
        <w:rPr>
          <w:rFonts w:ascii="Angsana New" w:hAnsi="Angsana New"/>
          <w:sz w:val="30"/>
          <w:szCs w:val="30"/>
        </w:rPr>
        <w:t xml:space="preserve">2562 </w:t>
      </w:r>
      <w:r w:rsidR="00E81F81" w:rsidRPr="00A907D1">
        <w:rPr>
          <w:rFonts w:ascii="Angsana New" w:hAnsi="Angsana New"/>
          <w:sz w:val="30"/>
          <w:szCs w:val="30"/>
          <w:cs/>
        </w:rPr>
        <w:t xml:space="preserve">บริษัทได้ทำสัญญาซื้อขายหุ้น ซึ่งมีการกำหนดราคาของหุ้นที่ซื้อขายรวมทั้งสิ้น </w:t>
      </w:r>
      <w:r w:rsidR="00E81F81" w:rsidRPr="00A907D1">
        <w:rPr>
          <w:rFonts w:ascii="Angsana New" w:hAnsi="Angsana New"/>
          <w:sz w:val="30"/>
          <w:szCs w:val="30"/>
        </w:rPr>
        <w:t>35.0</w:t>
      </w:r>
      <w:r w:rsidR="00E81F81" w:rsidRPr="00A907D1">
        <w:rPr>
          <w:rFonts w:ascii="Angsana New" w:hAnsi="Angsana New"/>
          <w:sz w:val="30"/>
          <w:szCs w:val="30"/>
          <w:cs/>
        </w:rPr>
        <w:t xml:space="preserve"> ล้านบาท</w:t>
      </w:r>
      <w:r w:rsidR="00E81F81">
        <w:rPr>
          <w:rFonts w:ascii="Angsana New" w:hAnsi="Angsana New"/>
          <w:sz w:val="30"/>
          <w:szCs w:val="30"/>
        </w:rPr>
        <w:t xml:space="preserve"> </w:t>
      </w:r>
      <w:r w:rsidR="00E81F81">
        <w:rPr>
          <w:rFonts w:ascii="Angsana New" w:hAnsi="Angsana New" w:hint="cs"/>
          <w:sz w:val="30"/>
          <w:szCs w:val="30"/>
          <w:cs/>
        </w:rPr>
        <w:t>โดย</w:t>
      </w:r>
      <w:r w:rsidR="00E81F81" w:rsidRPr="00A907D1">
        <w:rPr>
          <w:rFonts w:ascii="Angsana New" w:hAnsi="Angsana New"/>
          <w:sz w:val="30"/>
          <w:szCs w:val="30"/>
          <w:cs/>
        </w:rPr>
        <w:t>บริษัทจ่ายเงินมัดจำค่าหุ้น จำนวน</w:t>
      </w:r>
      <w:r w:rsidR="00E81F81">
        <w:rPr>
          <w:rFonts w:ascii="Angsana New" w:hAnsi="Angsana New" w:hint="cs"/>
          <w:sz w:val="30"/>
          <w:szCs w:val="30"/>
          <w:cs/>
        </w:rPr>
        <w:t>เงิน</w:t>
      </w:r>
      <w:r w:rsidR="00E81F81" w:rsidRPr="00A907D1">
        <w:rPr>
          <w:rFonts w:ascii="Angsana New" w:hAnsi="Angsana New"/>
          <w:sz w:val="30"/>
          <w:szCs w:val="30"/>
          <w:cs/>
        </w:rPr>
        <w:t xml:space="preserve"> 15 ล้านบาทใน</w:t>
      </w:r>
      <w:r w:rsidR="00E81F81">
        <w:rPr>
          <w:rFonts w:ascii="Angsana New" w:hAnsi="Angsana New" w:hint="cs"/>
          <w:sz w:val="30"/>
          <w:szCs w:val="30"/>
          <w:cs/>
        </w:rPr>
        <w:t>เดือนพฤษภาคม</w:t>
      </w:r>
      <w:r w:rsidR="00E81F81" w:rsidRPr="00A907D1">
        <w:rPr>
          <w:rFonts w:ascii="Angsana New" w:hAnsi="Angsana New"/>
          <w:sz w:val="30"/>
          <w:szCs w:val="30"/>
          <w:cs/>
        </w:rPr>
        <w:t xml:space="preserve"> 256</w:t>
      </w:r>
      <w:r w:rsidR="00E81F81" w:rsidRPr="00A907D1">
        <w:rPr>
          <w:rFonts w:ascii="Angsana New" w:hAnsi="Angsana New"/>
          <w:sz w:val="30"/>
          <w:szCs w:val="30"/>
        </w:rPr>
        <w:t>2</w:t>
      </w:r>
      <w:r w:rsidR="00E81F81">
        <w:rPr>
          <w:rFonts w:ascii="Angsana New" w:hAnsi="Angsana New" w:hint="cs"/>
          <w:sz w:val="30"/>
          <w:szCs w:val="30"/>
          <w:cs/>
        </w:rPr>
        <w:t xml:space="preserve"> </w:t>
      </w:r>
      <w:r w:rsidR="009B1258" w:rsidRPr="00A907D1">
        <w:rPr>
          <w:rFonts w:ascii="Angsana New" w:hAnsi="Angsana New"/>
          <w:sz w:val="30"/>
          <w:szCs w:val="30"/>
          <w:cs/>
        </w:rPr>
        <w:t>บริษัทดำเนินการตามเงื่อนไขตามสัญญา</w:t>
      </w:r>
      <w:r w:rsidR="009855AB">
        <w:rPr>
          <w:rFonts w:ascii="Angsana New" w:hAnsi="Angsana New" w:hint="cs"/>
          <w:sz w:val="30"/>
          <w:szCs w:val="30"/>
          <w:cs/>
        </w:rPr>
        <w:t>จนถึง</w:t>
      </w:r>
      <w:r w:rsidR="009B1258" w:rsidRPr="00A907D1">
        <w:rPr>
          <w:rFonts w:ascii="Angsana New" w:hAnsi="Angsana New"/>
          <w:sz w:val="30"/>
          <w:szCs w:val="30"/>
          <w:cs/>
        </w:rPr>
        <w:t xml:space="preserve">วันที่ </w:t>
      </w:r>
      <w:r w:rsidR="009B1258" w:rsidRPr="00A907D1">
        <w:rPr>
          <w:rFonts w:ascii="Angsana New" w:hAnsi="Angsana New"/>
          <w:sz w:val="30"/>
          <w:szCs w:val="30"/>
        </w:rPr>
        <w:t>2</w:t>
      </w:r>
      <w:r w:rsidR="001C07F6">
        <w:rPr>
          <w:rFonts w:ascii="Angsana New" w:hAnsi="Angsana New"/>
          <w:sz w:val="30"/>
          <w:szCs w:val="30"/>
        </w:rPr>
        <w:t>6</w:t>
      </w:r>
      <w:r w:rsidR="009B1258" w:rsidRPr="00A907D1">
        <w:rPr>
          <w:rFonts w:ascii="Angsana New" w:hAnsi="Angsana New"/>
          <w:sz w:val="30"/>
          <w:szCs w:val="30"/>
          <w:cs/>
        </w:rPr>
        <w:t xml:space="preserve"> </w:t>
      </w:r>
      <w:r w:rsidR="009B1258" w:rsidRPr="00A907D1">
        <w:rPr>
          <w:rFonts w:ascii="Angsana New" w:hAnsi="Angsana New" w:hint="cs"/>
          <w:sz w:val="30"/>
          <w:szCs w:val="30"/>
          <w:cs/>
        </w:rPr>
        <w:t>มิถุนายน</w:t>
      </w:r>
      <w:r w:rsidR="009B1258" w:rsidRPr="00A907D1">
        <w:rPr>
          <w:rFonts w:ascii="Angsana New" w:hAnsi="Angsana New"/>
          <w:sz w:val="30"/>
          <w:szCs w:val="30"/>
          <w:cs/>
        </w:rPr>
        <w:t xml:space="preserve"> 256</w:t>
      </w:r>
      <w:r w:rsidR="009B1258" w:rsidRPr="00A907D1">
        <w:rPr>
          <w:rFonts w:ascii="Angsana New" w:hAnsi="Angsana New"/>
          <w:sz w:val="30"/>
          <w:szCs w:val="30"/>
        </w:rPr>
        <w:t>2</w:t>
      </w:r>
      <w:r w:rsidR="009B1258" w:rsidRPr="00A907D1">
        <w:rPr>
          <w:rFonts w:ascii="Angsana New" w:hAnsi="Angsana New"/>
          <w:sz w:val="30"/>
          <w:szCs w:val="30"/>
          <w:cs/>
        </w:rPr>
        <w:t xml:space="preserve"> ซึ่งถือเป็นวันที่การซื้อ</w:t>
      </w:r>
      <w:r w:rsidR="009B1258">
        <w:rPr>
          <w:rFonts w:ascii="Angsana New" w:hAnsi="Angsana New" w:hint="cs"/>
          <w:sz w:val="30"/>
          <w:szCs w:val="30"/>
          <w:cs/>
        </w:rPr>
        <w:t>ธุรกิจ</w:t>
      </w:r>
      <w:r w:rsidR="005A0E4D">
        <w:rPr>
          <w:rFonts w:ascii="Angsana New" w:hAnsi="Angsana New" w:hint="cs"/>
          <w:sz w:val="30"/>
          <w:szCs w:val="30"/>
          <w:cs/>
        </w:rPr>
        <w:t>และ</w:t>
      </w:r>
      <w:r w:rsidR="009B1258" w:rsidRPr="00A907D1">
        <w:rPr>
          <w:rFonts w:ascii="Angsana New" w:hAnsi="Angsana New"/>
          <w:sz w:val="30"/>
          <w:szCs w:val="30"/>
          <w:cs/>
        </w:rPr>
        <w:t xml:space="preserve">ได้มาซึ่งอำนาจควบคุมใน บริษัท </w:t>
      </w:r>
      <w:r w:rsidR="009B1258">
        <w:rPr>
          <w:rFonts w:ascii="Angsana New" w:hAnsi="Angsana New" w:hint="cs"/>
          <w:sz w:val="30"/>
          <w:szCs w:val="30"/>
          <w:cs/>
        </w:rPr>
        <w:t>บีเอส มายโค ไบโอเทค</w:t>
      </w:r>
      <w:r w:rsidR="009B1258" w:rsidRPr="00A907D1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="009B1258" w:rsidRPr="00A907D1">
        <w:rPr>
          <w:rFonts w:ascii="Angsana New" w:hAnsi="Angsana New"/>
          <w:sz w:val="30"/>
          <w:szCs w:val="30"/>
        </w:rPr>
        <w:t xml:space="preserve"> </w:t>
      </w:r>
      <w:r w:rsidR="009B1258">
        <w:rPr>
          <w:rFonts w:ascii="Angsana New" w:hAnsi="Angsana New" w:hint="cs"/>
          <w:spacing w:val="-2"/>
          <w:sz w:val="30"/>
          <w:szCs w:val="30"/>
          <w:cs/>
        </w:rPr>
        <w:t>ผู้บริหารเชื่อว่าการซื้อธุรกิจ</w:t>
      </w:r>
      <w:r w:rsidR="009B1258" w:rsidRPr="00A907D1">
        <w:rPr>
          <w:rFonts w:ascii="Angsana New" w:hAnsi="Angsana New"/>
          <w:sz w:val="30"/>
          <w:szCs w:val="30"/>
          <w:cs/>
        </w:rPr>
        <w:t xml:space="preserve">ในบริษัท </w:t>
      </w:r>
      <w:r w:rsidR="009B1258" w:rsidRPr="00A907D1">
        <w:rPr>
          <w:rFonts w:ascii="Angsana New" w:hAnsi="Angsana New" w:hint="cs"/>
          <w:sz w:val="30"/>
          <w:szCs w:val="30"/>
          <w:cs/>
        </w:rPr>
        <w:t xml:space="preserve">บีเอส </w:t>
      </w:r>
      <w:r w:rsidR="009B1258">
        <w:rPr>
          <w:rFonts w:ascii="Angsana New" w:hAnsi="Angsana New" w:hint="cs"/>
          <w:sz w:val="30"/>
          <w:szCs w:val="30"/>
          <w:cs/>
        </w:rPr>
        <w:t>มาย</w:t>
      </w:r>
      <w:r w:rsidR="009B1258" w:rsidRPr="00A907D1">
        <w:rPr>
          <w:rFonts w:ascii="Angsana New" w:hAnsi="Angsana New" w:hint="cs"/>
          <w:sz w:val="30"/>
          <w:szCs w:val="30"/>
          <w:cs/>
        </w:rPr>
        <w:t>โค ไบโอเทค จำกัด</w:t>
      </w:r>
      <w:r w:rsidR="009B1258" w:rsidRPr="00A907D1">
        <w:rPr>
          <w:rFonts w:ascii="Angsana New" w:hAnsi="Angsana New"/>
          <w:sz w:val="30"/>
          <w:szCs w:val="30"/>
          <w:cs/>
        </w:rPr>
        <w:t xml:space="preserve"> </w:t>
      </w:r>
      <w:r w:rsidR="009B1258">
        <w:rPr>
          <w:rFonts w:ascii="Angsana New" w:hAnsi="Angsana New" w:hint="cs"/>
          <w:spacing w:val="-2"/>
          <w:sz w:val="30"/>
          <w:szCs w:val="30"/>
          <w:cs/>
        </w:rPr>
        <w:t xml:space="preserve">เป็นโอกาสที่จะเพิ่มรายได้ช่องทางใหม่สู่ธุรกิจอื่น </w:t>
      </w:r>
    </w:p>
    <w:p w:rsidR="009B1258" w:rsidRPr="002E4A66" w:rsidRDefault="009B1258" w:rsidP="009B1258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:rsidR="007979AC" w:rsidRDefault="007979AC" w:rsidP="007979AC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นอกจากนี้</w:t>
      </w:r>
      <w:r w:rsidRPr="00A907D1">
        <w:rPr>
          <w:rFonts w:ascii="Angsana New" w:hAnsi="Angsana New"/>
          <w:sz w:val="30"/>
          <w:szCs w:val="30"/>
          <w:cs/>
        </w:rPr>
        <w:t>บริษัท</w:t>
      </w:r>
      <w:r w:rsidR="005A0E4D">
        <w:rPr>
          <w:rFonts w:ascii="Angsana New" w:hAnsi="Angsana New" w:hint="cs"/>
          <w:sz w:val="30"/>
          <w:szCs w:val="30"/>
          <w:cs/>
        </w:rPr>
        <w:t>ได้</w:t>
      </w:r>
      <w:r w:rsidRPr="00A907D1">
        <w:rPr>
          <w:rFonts w:ascii="Angsana New" w:hAnsi="Angsana New"/>
          <w:sz w:val="30"/>
          <w:szCs w:val="30"/>
          <w:cs/>
        </w:rPr>
        <w:t xml:space="preserve">ทำสัญญาให้กู้ยืมเงินแก่ บริษัท </w:t>
      </w:r>
      <w:r>
        <w:rPr>
          <w:rFonts w:ascii="Angsana New" w:hAnsi="Angsana New" w:hint="cs"/>
          <w:sz w:val="30"/>
          <w:szCs w:val="30"/>
          <w:cs/>
        </w:rPr>
        <w:t>บีเอส มายโค ไบโอเทค</w:t>
      </w:r>
      <w:r w:rsidRPr="00A907D1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Pr="00A907D1">
        <w:rPr>
          <w:rFonts w:ascii="Angsana New" w:hAnsi="Angsana New"/>
          <w:sz w:val="30"/>
          <w:szCs w:val="30"/>
        </w:rPr>
        <w:t xml:space="preserve"> </w:t>
      </w:r>
      <w:r w:rsidRPr="00A907D1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A907D1">
        <w:rPr>
          <w:rFonts w:ascii="Angsana New" w:hAnsi="Angsana New"/>
          <w:sz w:val="30"/>
          <w:szCs w:val="30"/>
        </w:rPr>
        <w:t>15.0</w:t>
      </w:r>
      <w:r w:rsidRPr="00A907D1">
        <w:rPr>
          <w:rFonts w:ascii="Angsana New" w:hAnsi="Angsana New"/>
          <w:sz w:val="30"/>
          <w:szCs w:val="30"/>
          <w:cs/>
        </w:rPr>
        <w:t xml:space="preserve"> ล้านบาท เพื่อ</w:t>
      </w:r>
      <w:r w:rsidR="005A0E4D">
        <w:rPr>
          <w:rFonts w:ascii="Angsana New" w:hAnsi="Angsana New" w:hint="cs"/>
          <w:sz w:val="30"/>
          <w:szCs w:val="30"/>
          <w:cs/>
        </w:rPr>
        <w:t>ให้บริษัทดังกล่าว</w:t>
      </w:r>
      <w:r w:rsidRPr="00A907D1">
        <w:rPr>
          <w:rFonts w:ascii="Angsana New" w:hAnsi="Angsana New"/>
          <w:sz w:val="30"/>
          <w:szCs w:val="30"/>
          <w:cs/>
        </w:rPr>
        <w:t>ใช้ในการจ่ายชำระหนี้</w:t>
      </w:r>
      <w:r w:rsidR="001504D9">
        <w:rPr>
          <w:rFonts w:ascii="Angsana New" w:hAnsi="Angsana New" w:hint="cs"/>
          <w:sz w:val="30"/>
          <w:szCs w:val="30"/>
          <w:cs/>
        </w:rPr>
        <w:t>บริษัทที่เกี่ยวข้อง</w:t>
      </w:r>
      <w:r w:rsidRPr="00A907D1">
        <w:rPr>
          <w:rFonts w:ascii="Angsana New" w:hAnsi="Angsana New"/>
          <w:sz w:val="30"/>
          <w:szCs w:val="30"/>
          <w:cs/>
        </w:rPr>
        <w:t xml:space="preserve">เดิมของ บริษัท </w:t>
      </w:r>
      <w:r>
        <w:rPr>
          <w:rFonts w:ascii="Angsana New" w:hAnsi="Angsana New" w:hint="cs"/>
          <w:sz w:val="30"/>
          <w:szCs w:val="30"/>
          <w:cs/>
        </w:rPr>
        <w:t>บีเอส มายโค ไบโอเทค</w:t>
      </w:r>
      <w:r w:rsidRPr="00A907D1">
        <w:rPr>
          <w:rFonts w:ascii="Angsana New" w:hAnsi="Angsana New" w:hint="cs"/>
          <w:sz w:val="30"/>
          <w:szCs w:val="30"/>
          <w:cs/>
        </w:rPr>
        <w:t xml:space="preserve"> จำกัด</w:t>
      </w:r>
    </w:p>
    <w:p w:rsidR="007979AC" w:rsidRDefault="007979AC" w:rsidP="00700E66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372D3F" w:rsidRDefault="00531308" w:rsidP="001504D9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A907D1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Pr="00A907D1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Pr="00A907D1">
        <w:rPr>
          <w:rFonts w:ascii="Angsana New" w:hAnsi="Angsana New"/>
          <w:spacing w:val="-2"/>
          <w:sz w:val="30"/>
          <w:szCs w:val="30"/>
          <w:cs/>
        </w:rPr>
        <w:t xml:space="preserve">นับตั้งแต่วันที่ซื้อกิจการจนถึงวันที่ </w:t>
      </w:r>
      <w:r w:rsidRPr="00A907D1">
        <w:rPr>
          <w:rFonts w:ascii="Angsana New" w:hAnsi="Angsana New"/>
          <w:spacing w:val="-2"/>
          <w:sz w:val="30"/>
          <w:szCs w:val="30"/>
        </w:rPr>
        <w:t>3</w:t>
      </w:r>
      <w:r w:rsidR="00210A92" w:rsidRPr="00A907D1">
        <w:rPr>
          <w:rFonts w:ascii="Angsana New" w:hAnsi="Angsana New"/>
          <w:spacing w:val="-2"/>
          <w:sz w:val="30"/>
          <w:szCs w:val="30"/>
        </w:rPr>
        <w:t>0</w:t>
      </w:r>
      <w:r w:rsidRPr="00A907D1">
        <w:rPr>
          <w:rFonts w:ascii="Angsana New" w:hAnsi="Angsana New"/>
          <w:spacing w:val="-2"/>
          <w:sz w:val="30"/>
          <w:szCs w:val="30"/>
        </w:rPr>
        <w:t xml:space="preserve"> </w:t>
      </w:r>
      <w:r w:rsidR="00210A92" w:rsidRPr="00A907D1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A907D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907D1">
        <w:rPr>
          <w:rFonts w:ascii="Angsana New" w:hAnsi="Angsana New"/>
          <w:spacing w:val="-2"/>
          <w:sz w:val="30"/>
          <w:szCs w:val="30"/>
        </w:rPr>
        <w:t>256</w:t>
      </w:r>
      <w:r w:rsidR="00210A92" w:rsidRPr="00A907D1">
        <w:rPr>
          <w:rFonts w:ascii="Angsana New" w:hAnsi="Angsana New"/>
          <w:spacing w:val="-2"/>
          <w:sz w:val="30"/>
          <w:szCs w:val="30"/>
        </w:rPr>
        <w:t>2</w:t>
      </w:r>
      <w:r w:rsidRPr="00A907D1">
        <w:rPr>
          <w:rFonts w:ascii="Angsana New" w:hAnsi="Angsana New"/>
          <w:spacing w:val="-2"/>
          <w:sz w:val="30"/>
          <w:szCs w:val="30"/>
        </w:rPr>
        <w:t xml:space="preserve"> </w:t>
      </w:r>
      <w:r w:rsidR="00210A92" w:rsidRPr="00A907D1">
        <w:rPr>
          <w:rFonts w:ascii="Angsana New" w:hAnsi="Angsana New"/>
          <w:sz w:val="30"/>
          <w:szCs w:val="30"/>
          <w:cs/>
        </w:rPr>
        <w:t xml:space="preserve">บริษัท </w:t>
      </w:r>
      <w:r w:rsidR="002E6731">
        <w:rPr>
          <w:rFonts w:ascii="Angsana New" w:hAnsi="Angsana New" w:hint="cs"/>
          <w:sz w:val="30"/>
          <w:szCs w:val="30"/>
          <w:cs/>
        </w:rPr>
        <w:t>บีเอส มายโค ไบโอ</w:t>
      </w:r>
      <w:r w:rsidR="002E6731" w:rsidRPr="00FE1974">
        <w:rPr>
          <w:rFonts w:ascii="Angsana New" w:hAnsi="Angsana New" w:hint="cs"/>
          <w:sz w:val="30"/>
          <w:szCs w:val="30"/>
          <w:cs/>
        </w:rPr>
        <w:t>เทค</w:t>
      </w:r>
      <w:r w:rsidR="00210A92" w:rsidRPr="00FE1974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Pr="00FE1974">
        <w:rPr>
          <w:rFonts w:ascii="Angsana New" w:hAnsi="Angsana New"/>
          <w:spacing w:val="-2"/>
          <w:sz w:val="30"/>
          <w:szCs w:val="30"/>
        </w:rPr>
        <w:t xml:space="preserve"> </w:t>
      </w:r>
      <w:r w:rsidRPr="00FE1974">
        <w:rPr>
          <w:rFonts w:ascii="Angsana New" w:hAnsi="Angsana New"/>
          <w:spacing w:val="-2"/>
          <w:sz w:val="30"/>
          <w:szCs w:val="30"/>
          <w:cs/>
        </w:rPr>
        <w:t>มี</w:t>
      </w:r>
      <w:r w:rsidR="00566967" w:rsidRPr="00FE1974">
        <w:rPr>
          <w:rFonts w:ascii="Angsana New" w:hAnsi="Angsana New" w:hint="cs"/>
          <w:spacing w:val="-2"/>
          <w:sz w:val="30"/>
          <w:szCs w:val="30"/>
          <w:cs/>
        </w:rPr>
        <w:t>ขาดทุน</w:t>
      </w:r>
      <w:r w:rsidRPr="00FE1974">
        <w:rPr>
          <w:rFonts w:ascii="Angsana New" w:hAnsi="Angsana New"/>
          <w:spacing w:val="-2"/>
          <w:sz w:val="30"/>
          <w:szCs w:val="30"/>
          <w:cs/>
        </w:rPr>
        <w:t xml:space="preserve">จำนวนเงิน </w:t>
      </w:r>
      <w:r w:rsidR="00566967" w:rsidRPr="00FE1974">
        <w:rPr>
          <w:rFonts w:ascii="Angsana New" w:hAnsi="Angsana New"/>
          <w:spacing w:val="-2"/>
          <w:sz w:val="30"/>
          <w:szCs w:val="30"/>
        </w:rPr>
        <w:t>1.1</w:t>
      </w:r>
      <w:r w:rsidRPr="00FE1974">
        <w:rPr>
          <w:rFonts w:ascii="Angsana New" w:hAnsi="Angsana New"/>
          <w:spacing w:val="-2"/>
          <w:sz w:val="30"/>
          <w:szCs w:val="30"/>
        </w:rPr>
        <w:t xml:space="preserve"> </w:t>
      </w:r>
      <w:r w:rsidRPr="00FE1974">
        <w:rPr>
          <w:rFonts w:ascii="Angsana New" w:hAnsi="Angsana New"/>
          <w:spacing w:val="-2"/>
          <w:sz w:val="30"/>
          <w:szCs w:val="30"/>
          <w:cs/>
        </w:rPr>
        <w:t>ล้านบาท ซึ่งร</w:t>
      </w:r>
      <w:r w:rsidRPr="00372D3F">
        <w:rPr>
          <w:rFonts w:ascii="Angsana New" w:hAnsi="Angsana New"/>
          <w:spacing w:val="-2"/>
          <w:sz w:val="30"/>
          <w:szCs w:val="30"/>
          <w:cs/>
        </w:rPr>
        <w:t xml:space="preserve">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372D3F">
        <w:rPr>
          <w:rFonts w:ascii="Angsana New" w:hAnsi="Angsana New"/>
          <w:spacing w:val="-2"/>
          <w:sz w:val="30"/>
          <w:szCs w:val="30"/>
        </w:rPr>
        <w:t xml:space="preserve">1 </w:t>
      </w:r>
      <w:r w:rsidR="00372D3F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372D3F">
        <w:rPr>
          <w:rFonts w:ascii="Angsana New" w:hAnsi="Angsana New"/>
          <w:spacing w:val="-2"/>
          <w:sz w:val="30"/>
          <w:szCs w:val="30"/>
        </w:rPr>
        <w:t>2562</w:t>
      </w:r>
      <w:r w:rsidRPr="00372D3F">
        <w:rPr>
          <w:rFonts w:ascii="Angsana New" w:hAnsi="Angsana New"/>
          <w:spacing w:val="-2"/>
          <w:sz w:val="30"/>
          <w:szCs w:val="30"/>
        </w:rPr>
        <w:t xml:space="preserve"> </w:t>
      </w:r>
      <w:r w:rsidR="00636735">
        <w:rPr>
          <w:rFonts w:ascii="Angsana New" w:hAnsi="Angsana New" w:hint="cs"/>
          <w:spacing w:val="-2"/>
          <w:sz w:val="30"/>
          <w:szCs w:val="30"/>
          <w:cs/>
        </w:rPr>
        <w:t>ขาดทุน</w:t>
      </w:r>
      <w:r w:rsidRPr="00372D3F">
        <w:rPr>
          <w:rFonts w:ascii="Angsana New" w:hAnsi="Angsana New"/>
          <w:spacing w:val="-2"/>
          <w:sz w:val="30"/>
          <w:szCs w:val="30"/>
          <w:cs/>
        </w:rPr>
        <w:t>สุทธิรวม</w:t>
      </w:r>
      <w:r w:rsidR="00372D3F">
        <w:rPr>
          <w:rFonts w:ascii="Angsana New" w:hAnsi="Angsana New" w:hint="cs"/>
          <w:spacing w:val="-2"/>
          <w:sz w:val="30"/>
          <w:szCs w:val="30"/>
          <w:cs/>
        </w:rPr>
        <w:t xml:space="preserve">สำหรับงวดหกเดือนสิ้นสุดวันที่ </w:t>
      </w:r>
      <w:r w:rsidR="00372D3F">
        <w:rPr>
          <w:rFonts w:ascii="Angsana New" w:hAnsi="Angsana New"/>
          <w:spacing w:val="-2"/>
          <w:sz w:val="30"/>
          <w:szCs w:val="30"/>
        </w:rPr>
        <w:t xml:space="preserve">30 </w:t>
      </w:r>
      <w:r w:rsidR="00372D3F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372D3F">
        <w:rPr>
          <w:rFonts w:ascii="Angsana New" w:hAnsi="Angsana New"/>
          <w:spacing w:val="-2"/>
          <w:sz w:val="30"/>
          <w:szCs w:val="30"/>
        </w:rPr>
        <w:t>2562</w:t>
      </w:r>
      <w:r w:rsidR="00372D3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72D3F">
        <w:rPr>
          <w:rFonts w:ascii="Angsana New" w:hAnsi="Angsana New"/>
          <w:spacing w:val="-2"/>
          <w:sz w:val="30"/>
          <w:szCs w:val="30"/>
          <w:cs/>
        </w:rPr>
        <w:t xml:space="preserve">ไม่แตกต่างจากที่แสดงอย่างเป็นสาระสำคัญ </w:t>
      </w:r>
      <w:r w:rsidR="00372D3F">
        <w:rPr>
          <w:rFonts w:asciiTheme="majorBidi" w:hAnsiTheme="majorBidi"/>
          <w:spacing w:val="-4"/>
          <w:sz w:val="30"/>
          <w:szCs w:val="30"/>
          <w:cs/>
        </w:rPr>
        <w:br w:type="page"/>
      </w:r>
    </w:p>
    <w:p w:rsidR="00531308" w:rsidRDefault="00C9654B" w:rsidP="00531308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C9654B">
        <w:rPr>
          <w:rFonts w:asciiTheme="majorBidi" w:hAnsiTheme="majorBidi" w:hint="cs"/>
          <w:spacing w:val="-4"/>
          <w:sz w:val="30"/>
          <w:szCs w:val="30"/>
          <w:cs/>
        </w:rPr>
        <w:lastRenderedPageBreak/>
        <w:t>ข้อมูลของสิ่งตอบแทนทั้งหมดที่โอนให้และมูลค่าที่รับรู้</w:t>
      </w:r>
      <w:r w:rsidRPr="00C9654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9654B">
        <w:rPr>
          <w:rFonts w:asciiTheme="majorBidi" w:hAnsiTheme="majorBidi" w:hint="cs"/>
          <w:spacing w:val="-4"/>
          <w:sz w:val="30"/>
          <w:szCs w:val="30"/>
          <w:cs/>
        </w:rPr>
        <w:t>ณ</w:t>
      </w:r>
      <w:r w:rsidRPr="00C9654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9654B">
        <w:rPr>
          <w:rFonts w:asciiTheme="majorBidi" w:hAnsiTheme="majorBidi" w:hint="cs"/>
          <w:spacing w:val="-4"/>
          <w:sz w:val="30"/>
          <w:szCs w:val="30"/>
          <w:cs/>
        </w:rPr>
        <w:t>วันที่ซื้อสำหรับสินทรัพย์ที่ได้มาและหนี้สินที่รับมาแต่ละประเภทที่สำคัญ</w:t>
      </w:r>
      <w:r w:rsidRPr="00C9654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9654B">
        <w:rPr>
          <w:rFonts w:asciiTheme="majorBidi" w:hAnsiTheme="majorBidi" w:hint="cs"/>
          <w:spacing w:val="-4"/>
          <w:sz w:val="30"/>
          <w:szCs w:val="30"/>
          <w:cs/>
        </w:rPr>
        <w:t>มีดังนี้</w:t>
      </w:r>
    </w:p>
    <w:p w:rsidR="00CC6E67" w:rsidRDefault="00CC6E67" w:rsidP="00531308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/>
          <w:spacing w:val="-4"/>
          <w:sz w:val="30"/>
          <w:szCs w:val="30"/>
        </w:rPr>
      </w:pPr>
    </w:p>
    <w:p w:rsidR="00CC6E67" w:rsidRDefault="00CC6E67" w:rsidP="00531308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>
        <w:rPr>
          <w:rFonts w:asciiTheme="majorBidi" w:hAnsiTheme="majorBidi" w:hint="cs"/>
          <w:spacing w:val="-4"/>
          <w:sz w:val="30"/>
          <w:szCs w:val="30"/>
          <w:cs/>
        </w:rPr>
        <w:t>สินทรัพยที่ได้มาและหนี้สินที่รับมา</w:t>
      </w:r>
    </w:p>
    <w:p w:rsidR="00C9654B" w:rsidRPr="00531308" w:rsidRDefault="00C9654B" w:rsidP="00531308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/>
          <w:spacing w:val="-4"/>
          <w:sz w:val="18"/>
          <w:szCs w:val="18"/>
          <w:highlight w:val="yellow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350"/>
        <w:gridCol w:w="270"/>
        <w:gridCol w:w="1440"/>
        <w:gridCol w:w="270"/>
        <w:gridCol w:w="1530"/>
      </w:tblGrid>
      <w:tr w:rsidR="0001447F" w:rsidRPr="00531308" w:rsidTr="00CD0D7B">
        <w:trPr>
          <w:trHeight w:val="60"/>
        </w:trPr>
        <w:tc>
          <w:tcPr>
            <w:tcW w:w="4320" w:type="dxa"/>
          </w:tcPr>
          <w:p w:rsidR="0001447F" w:rsidRPr="007922D3" w:rsidRDefault="0001447F" w:rsidP="00F648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22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1447F" w:rsidRPr="00531308" w:rsidTr="00CD0D7B">
        <w:trPr>
          <w:trHeight w:val="60"/>
        </w:trPr>
        <w:tc>
          <w:tcPr>
            <w:tcW w:w="4320" w:type="dxa"/>
          </w:tcPr>
          <w:p w:rsidR="0001447F" w:rsidRPr="0078067B" w:rsidRDefault="0001447F" w:rsidP="00F648A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:rsidR="0001447F" w:rsidRPr="0078067B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:rsidR="0001447F" w:rsidRPr="0078067B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:rsidR="0001447F" w:rsidRPr="0078067B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:rsidR="0001447F" w:rsidRPr="0078067B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:rsidR="0001447F" w:rsidRPr="0001447F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  <w:r w:rsidRPr="0001447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1447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1447F" w:rsidRPr="00531308" w:rsidTr="00FE1974">
        <w:trPr>
          <w:trHeight w:val="60"/>
        </w:trPr>
        <w:tc>
          <w:tcPr>
            <w:tcW w:w="4320" w:type="dxa"/>
          </w:tcPr>
          <w:p w:rsidR="0001447F" w:rsidRPr="007922D3" w:rsidRDefault="0001447F" w:rsidP="00F648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2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เงินสดและรายการเทียบเท่าเงินสด  </w:t>
            </w:r>
          </w:p>
        </w:tc>
        <w:tc>
          <w:tcPr>
            <w:tcW w:w="135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1447F" w:rsidRPr="00FE1974" w:rsidRDefault="007922D3" w:rsidP="00A5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1974">
              <w:rPr>
                <w:rFonts w:asciiTheme="majorBidi" w:hAnsiTheme="majorBidi" w:cstheme="majorBidi"/>
                <w:sz w:val="30"/>
                <w:szCs w:val="30"/>
              </w:rPr>
              <w:t>6,802</w:t>
            </w:r>
          </w:p>
        </w:tc>
      </w:tr>
      <w:tr w:rsidR="0001447F" w:rsidRPr="00531308" w:rsidTr="00FE1974">
        <w:tc>
          <w:tcPr>
            <w:tcW w:w="4320" w:type="dxa"/>
          </w:tcPr>
          <w:p w:rsidR="0001447F" w:rsidRPr="007922D3" w:rsidRDefault="0001447F" w:rsidP="00F648A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22D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7922D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1447F" w:rsidRPr="00FE1974" w:rsidRDefault="00566967" w:rsidP="00A5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1974">
              <w:rPr>
                <w:rFonts w:asciiTheme="majorBidi" w:hAnsiTheme="majorBidi" w:cstheme="majorBidi"/>
                <w:sz w:val="30"/>
                <w:szCs w:val="30"/>
              </w:rPr>
              <w:t>6,283</w:t>
            </w:r>
          </w:p>
        </w:tc>
      </w:tr>
      <w:tr w:rsidR="0001447F" w:rsidRPr="00531308" w:rsidTr="00FE1974">
        <w:tc>
          <w:tcPr>
            <w:tcW w:w="4320" w:type="dxa"/>
          </w:tcPr>
          <w:p w:rsidR="0001447F" w:rsidRPr="007922D3" w:rsidRDefault="0001447F" w:rsidP="00F648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22D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1447F" w:rsidRPr="00FE1974" w:rsidRDefault="00A532D0" w:rsidP="00A5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1974">
              <w:rPr>
                <w:rFonts w:asciiTheme="majorBidi" w:hAnsiTheme="majorBidi" w:cstheme="majorBidi"/>
                <w:sz w:val="30"/>
                <w:szCs w:val="30"/>
              </w:rPr>
              <w:t>54,402</w:t>
            </w:r>
          </w:p>
        </w:tc>
      </w:tr>
      <w:tr w:rsidR="0001447F" w:rsidRPr="00531308" w:rsidTr="00FE1974">
        <w:tc>
          <w:tcPr>
            <w:tcW w:w="4320" w:type="dxa"/>
          </w:tcPr>
          <w:p w:rsidR="0001447F" w:rsidRPr="007922D3" w:rsidRDefault="0001447F" w:rsidP="00F648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2D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35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1447F" w:rsidRPr="00FE1974" w:rsidRDefault="00A532D0" w:rsidP="00A5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1974">
              <w:rPr>
                <w:rFonts w:asciiTheme="majorBidi" w:hAnsiTheme="majorBidi" w:cstheme="majorBidi"/>
                <w:sz w:val="30"/>
                <w:szCs w:val="30"/>
              </w:rPr>
              <w:t>2,64</w:t>
            </w:r>
            <w:r w:rsidR="00566967" w:rsidRPr="00FE197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1447F" w:rsidRPr="00531308" w:rsidTr="00FE1974">
        <w:tc>
          <w:tcPr>
            <w:tcW w:w="4320" w:type="dxa"/>
          </w:tcPr>
          <w:p w:rsidR="0001447F" w:rsidRPr="007922D3" w:rsidRDefault="0001447F" w:rsidP="00F648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2D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1447F" w:rsidRPr="00FE1974" w:rsidRDefault="00A532D0" w:rsidP="00A5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1974">
              <w:rPr>
                <w:rFonts w:asciiTheme="majorBidi" w:hAnsiTheme="majorBidi" w:cstheme="majorBidi"/>
                <w:sz w:val="30"/>
                <w:szCs w:val="30"/>
              </w:rPr>
              <w:t>2,411</w:t>
            </w:r>
          </w:p>
        </w:tc>
      </w:tr>
      <w:tr w:rsidR="0001447F" w:rsidRPr="00531308" w:rsidTr="00FE1974">
        <w:tc>
          <w:tcPr>
            <w:tcW w:w="4320" w:type="dxa"/>
          </w:tcPr>
          <w:p w:rsidR="0001447F" w:rsidRPr="007922D3" w:rsidRDefault="0001447F" w:rsidP="00F648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22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1447F" w:rsidRPr="00FE1974" w:rsidRDefault="00566967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1974">
              <w:rPr>
                <w:rFonts w:asciiTheme="majorBidi" w:hAnsiTheme="majorBidi" w:cstheme="majorBidi"/>
                <w:sz w:val="30"/>
                <w:szCs w:val="30"/>
              </w:rPr>
              <w:t>(17,404)</w:t>
            </w:r>
          </w:p>
        </w:tc>
      </w:tr>
      <w:tr w:rsidR="0001447F" w:rsidRPr="00531308" w:rsidTr="00FE1974">
        <w:trPr>
          <w:trHeight w:val="60"/>
        </w:trPr>
        <w:tc>
          <w:tcPr>
            <w:tcW w:w="4320" w:type="dxa"/>
          </w:tcPr>
          <w:p w:rsidR="0001447F" w:rsidRPr="007922D3" w:rsidRDefault="0001447F" w:rsidP="00F648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22D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  <w:p w:rsidR="0001447F" w:rsidRPr="007922D3" w:rsidRDefault="0001447F" w:rsidP="00F648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22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7922D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</w:t>
            </w:r>
            <w:r w:rsidR="007922D3" w:rsidRPr="007922D3">
              <w:rPr>
                <w:rFonts w:asciiTheme="majorBidi" w:hAnsiTheme="majorBidi" w:cstheme="majorBidi" w:hint="cs"/>
                <w:sz w:val="30"/>
                <w:szCs w:val="30"/>
                <w:cs/>
              </w:rPr>
              <w:t>ช</w:t>
            </w:r>
            <w:r w:rsidRPr="007922D3">
              <w:rPr>
                <w:rFonts w:asciiTheme="majorBidi" w:hAnsiTheme="majorBidi" w:cstheme="majorBidi" w:hint="cs"/>
                <w:sz w:val="30"/>
                <w:szCs w:val="30"/>
                <w:cs/>
              </w:rPr>
              <w:t>น์พนักงาน</w:t>
            </w:r>
          </w:p>
        </w:tc>
        <w:tc>
          <w:tcPr>
            <w:tcW w:w="135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A532D0" w:rsidRPr="00FE1974" w:rsidRDefault="00A532D0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1447F" w:rsidRPr="00FE1974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197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A532D0" w:rsidRPr="00FE1974">
              <w:rPr>
                <w:rFonts w:asciiTheme="majorBidi" w:hAnsiTheme="majorBidi" w:cstheme="majorBidi"/>
                <w:sz w:val="30"/>
                <w:szCs w:val="30"/>
              </w:rPr>
              <w:t>305</w:t>
            </w:r>
            <w:r w:rsidRPr="00FE197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01447F" w:rsidRPr="00531308" w:rsidTr="00FE1974">
        <w:tc>
          <w:tcPr>
            <w:tcW w:w="4320" w:type="dxa"/>
          </w:tcPr>
          <w:p w:rsidR="0001447F" w:rsidRPr="007922D3" w:rsidRDefault="0001447F" w:rsidP="00F648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2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35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01447F" w:rsidRPr="00FE1974" w:rsidRDefault="00566967" w:rsidP="00A5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19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54,830</w:t>
            </w:r>
          </w:p>
        </w:tc>
      </w:tr>
      <w:tr w:rsidR="0001447F" w:rsidRPr="00531308" w:rsidTr="00FE1974">
        <w:tc>
          <w:tcPr>
            <w:tcW w:w="4320" w:type="dxa"/>
          </w:tcPr>
          <w:p w:rsidR="0001447F" w:rsidRPr="007922D3" w:rsidRDefault="0001447F" w:rsidP="00F648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2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หัก ส่วนได้เสียที่ไม่มีอำนาจควบคุม </w:t>
            </w:r>
            <w:r w:rsidRPr="007922D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922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7922D3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CD0D7B">
              <w:rPr>
                <w:rFonts w:asciiTheme="majorBidi" w:hAnsiTheme="majorBidi" w:cstheme="majorBidi"/>
                <w:sz w:val="30"/>
                <w:szCs w:val="30"/>
              </w:rPr>
              <w:t>.35</w:t>
            </w:r>
            <w:r w:rsidRPr="007922D3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</w:p>
        </w:tc>
        <w:tc>
          <w:tcPr>
            <w:tcW w:w="135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1447F" w:rsidRPr="007922D3" w:rsidRDefault="0001447F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01447F" w:rsidRPr="00FE1974" w:rsidRDefault="00566967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1974">
              <w:rPr>
                <w:rFonts w:asciiTheme="majorBidi" w:hAnsiTheme="majorBidi" w:cstheme="majorBidi"/>
                <w:sz w:val="30"/>
                <w:szCs w:val="30"/>
              </w:rPr>
              <w:t>(7,868)</w:t>
            </w:r>
          </w:p>
        </w:tc>
      </w:tr>
      <w:tr w:rsidR="007922D3" w:rsidRPr="007922D3" w:rsidTr="00FE1974">
        <w:tc>
          <w:tcPr>
            <w:tcW w:w="4320" w:type="dxa"/>
          </w:tcPr>
          <w:p w:rsidR="007922D3" w:rsidRPr="007922D3" w:rsidRDefault="007922D3" w:rsidP="00F648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22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350" w:type="dxa"/>
          </w:tcPr>
          <w:p w:rsidR="007922D3" w:rsidRPr="007922D3" w:rsidRDefault="007922D3" w:rsidP="007922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922D3" w:rsidRPr="007922D3" w:rsidRDefault="007922D3" w:rsidP="007922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7922D3" w:rsidRPr="007922D3" w:rsidRDefault="007922D3" w:rsidP="007922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922D3" w:rsidRPr="007922D3" w:rsidRDefault="007922D3" w:rsidP="007922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7922D3" w:rsidRPr="00FE1974" w:rsidRDefault="00566967" w:rsidP="00A5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19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46,962</w:t>
            </w:r>
          </w:p>
        </w:tc>
      </w:tr>
      <w:tr w:rsidR="007922D3" w:rsidRPr="00531308" w:rsidTr="00FE1974">
        <w:tc>
          <w:tcPr>
            <w:tcW w:w="4320" w:type="dxa"/>
          </w:tcPr>
          <w:p w:rsidR="007922D3" w:rsidRPr="007922D3" w:rsidRDefault="005B64DC" w:rsidP="00F648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1350" w:type="dxa"/>
          </w:tcPr>
          <w:p w:rsidR="007922D3" w:rsidRPr="007922D3" w:rsidRDefault="007922D3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922D3" w:rsidRPr="007922D3" w:rsidRDefault="007922D3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7922D3" w:rsidRPr="007922D3" w:rsidRDefault="007922D3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922D3" w:rsidRPr="007922D3" w:rsidRDefault="007922D3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7922D3" w:rsidRPr="00FE1974" w:rsidRDefault="00566967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E1974">
              <w:rPr>
                <w:rFonts w:asciiTheme="majorBidi" w:hAnsiTheme="majorBidi" w:cstheme="majorBidi"/>
                <w:sz w:val="30"/>
                <w:szCs w:val="30"/>
              </w:rPr>
              <w:t>(11,963)</w:t>
            </w:r>
          </w:p>
        </w:tc>
      </w:tr>
      <w:tr w:rsidR="007922D3" w:rsidRPr="00531308" w:rsidTr="00FE1974">
        <w:tc>
          <w:tcPr>
            <w:tcW w:w="4320" w:type="dxa"/>
          </w:tcPr>
          <w:p w:rsidR="007922D3" w:rsidRPr="007922D3" w:rsidRDefault="007922D3" w:rsidP="00F648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22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350" w:type="dxa"/>
          </w:tcPr>
          <w:p w:rsidR="007922D3" w:rsidRPr="007922D3" w:rsidRDefault="007922D3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922D3" w:rsidRPr="007922D3" w:rsidRDefault="007922D3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7922D3" w:rsidRPr="007922D3" w:rsidRDefault="007922D3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922D3" w:rsidRPr="007922D3" w:rsidRDefault="007922D3" w:rsidP="00F6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922D3" w:rsidRPr="00FE1974" w:rsidRDefault="00A532D0" w:rsidP="0054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19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34,999</w:t>
            </w:r>
          </w:p>
        </w:tc>
      </w:tr>
    </w:tbl>
    <w:p w:rsidR="00132F12" w:rsidRDefault="00132F12" w:rsidP="005313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440"/>
        <w:gridCol w:w="270"/>
        <w:gridCol w:w="1440"/>
        <w:gridCol w:w="270"/>
        <w:gridCol w:w="1530"/>
      </w:tblGrid>
      <w:tr w:rsidR="007922D3" w:rsidRPr="007922D3" w:rsidTr="007922D3">
        <w:tc>
          <w:tcPr>
            <w:tcW w:w="4230" w:type="dxa"/>
          </w:tcPr>
          <w:p w:rsidR="007922D3" w:rsidRPr="007922D3" w:rsidRDefault="007922D3" w:rsidP="001477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2D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440" w:type="dxa"/>
          </w:tcPr>
          <w:p w:rsidR="007922D3" w:rsidRPr="007922D3" w:rsidRDefault="007922D3" w:rsidP="0014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922D3" w:rsidRPr="007922D3" w:rsidRDefault="007922D3" w:rsidP="0014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7922D3" w:rsidRPr="007922D3" w:rsidRDefault="007922D3" w:rsidP="0014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922D3" w:rsidRPr="007922D3" w:rsidRDefault="007922D3" w:rsidP="0014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7922D3" w:rsidRPr="007922D3" w:rsidRDefault="007922D3" w:rsidP="0014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6,802</w:t>
            </w:r>
          </w:p>
        </w:tc>
      </w:tr>
      <w:tr w:rsidR="007922D3" w:rsidRPr="007922D3" w:rsidTr="007922D3">
        <w:tc>
          <w:tcPr>
            <w:tcW w:w="4230" w:type="dxa"/>
          </w:tcPr>
          <w:p w:rsidR="007922D3" w:rsidRPr="007922D3" w:rsidRDefault="007922D3" w:rsidP="001477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2D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1440" w:type="dxa"/>
          </w:tcPr>
          <w:p w:rsidR="007922D3" w:rsidRPr="007922D3" w:rsidRDefault="007922D3" w:rsidP="001477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922D3" w:rsidRPr="007922D3" w:rsidRDefault="007922D3" w:rsidP="001477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7922D3" w:rsidRPr="007922D3" w:rsidRDefault="007922D3" w:rsidP="001477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922D3" w:rsidRPr="007922D3" w:rsidRDefault="007922D3" w:rsidP="001477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7922D3" w:rsidRPr="007922D3" w:rsidRDefault="007922D3" w:rsidP="00792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34,999</w:t>
            </w:r>
          </w:p>
        </w:tc>
      </w:tr>
      <w:tr w:rsidR="007922D3" w:rsidRPr="007922D3" w:rsidTr="007922D3">
        <w:tc>
          <w:tcPr>
            <w:tcW w:w="4230" w:type="dxa"/>
          </w:tcPr>
          <w:p w:rsidR="007922D3" w:rsidRPr="007922D3" w:rsidRDefault="007922D3" w:rsidP="001477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2D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440" w:type="dxa"/>
          </w:tcPr>
          <w:p w:rsidR="007922D3" w:rsidRPr="007922D3" w:rsidRDefault="007922D3" w:rsidP="0014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922D3" w:rsidRPr="007922D3" w:rsidRDefault="007922D3" w:rsidP="0014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7922D3" w:rsidRPr="007922D3" w:rsidRDefault="007922D3" w:rsidP="0014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922D3" w:rsidRPr="007922D3" w:rsidRDefault="007922D3" w:rsidP="0014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7922D3" w:rsidRPr="007922D3" w:rsidRDefault="007922D3" w:rsidP="0014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2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28,197</w:t>
            </w:r>
          </w:p>
        </w:tc>
      </w:tr>
    </w:tbl>
    <w:p w:rsidR="007922D3" w:rsidRPr="007922D3" w:rsidRDefault="007922D3" w:rsidP="005313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F24CC8" w:rsidRDefault="00531308" w:rsidP="008460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F24CC8">
        <w:rPr>
          <w:rFonts w:ascii="Angsana New" w:hAnsi="Angsana New"/>
          <w:sz w:val="30"/>
          <w:szCs w:val="30"/>
          <w:cs/>
        </w:rPr>
        <w:t>การซื้อธุรกิจดังกล่าวข้างต้น บริษัทได้จ้างผู้ประเมินราคาอิสระเพื่อ</w:t>
      </w:r>
      <w:r w:rsidR="009855AB">
        <w:rPr>
          <w:rFonts w:ascii="Angsana New" w:hAnsi="Angsana New" w:hint="cs"/>
          <w:sz w:val="30"/>
          <w:szCs w:val="30"/>
          <w:cs/>
        </w:rPr>
        <w:t>ประเมิน</w:t>
      </w:r>
      <w:r w:rsidRPr="00F24CC8">
        <w:rPr>
          <w:rFonts w:ascii="Angsana New" w:hAnsi="Angsana New"/>
          <w:sz w:val="30"/>
          <w:szCs w:val="30"/>
          <w:cs/>
        </w:rPr>
        <w:t>มูลค่ายุติธรรมของสินทรัพย์</w:t>
      </w:r>
      <w:r w:rsidR="009855AB">
        <w:rPr>
          <w:rFonts w:ascii="Angsana New" w:hAnsi="Angsana New" w:hint="cs"/>
          <w:sz w:val="30"/>
          <w:szCs w:val="30"/>
          <w:cs/>
        </w:rPr>
        <w:t>ที่ได้มา</w:t>
      </w:r>
      <w:r w:rsidRPr="00F24CC8">
        <w:rPr>
          <w:rFonts w:ascii="Angsana New" w:hAnsi="Angsana New"/>
          <w:sz w:val="30"/>
          <w:szCs w:val="30"/>
          <w:cs/>
        </w:rPr>
        <w:t>และหนี้สิน</w:t>
      </w:r>
      <w:r w:rsidR="009855AB">
        <w:rPr>
          <w:rFonts w:ascii="Angsana New" w:hAnsi="Angsana New" w:hint="cs"/>
          <w:sz w:val="30"/>
          <w:szCs w:val="30"/>
          <w:cs/>
        </w:rPr>
        <w:t>ที่รับมา</w:t>
      </w:r>
      <w:r w:rsidRPr="00F24CC8">
        <w:rPr>
          <w:rFonts w:ascii="Angsana New" w:hAnsi="Angsana New"/>
          <w:sz w:val="30"/>
          <w:szCs w:val="30"/>
          <w:cs/>
        </w:rPr>
        <w:t xml:space="preserve"> </w:t>
      </w:r>
      <w:r w:rsidR="007C375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C3758">
        <w:rPr>
          <w:rFonts w:ascii="Angsana New" w:hAnsi="Angsana New"/>
          <w:sz w:val="30"/>
          <w:szCs w:val="30"/>
        </w:rPr>
        <w:t>30</w:t>
      </w:r>
      <w:r w:rsidR="007C3758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7C3758">
        <w:rPr>
          <w:rFonts w:ascii="Angsana New" w:hAnsi="Angsana New"/>
          <w:sz w:val="30"/>
          <w:szCs w:val="30"/>
        </w:rPr>
        <w:t xml:space="preserve">2562 </w:t>
      </w:r>
      <w:r w:rsidRPr="00F24CC8">
        <w:rPr>
          <w:rFonts w:ascii="Angsana New" w:hAnsi="Angsana New"/>
          <w:sz w:val="30"/>
          <w:szCs w:val="30"/>
          <w:cs/>
        </w:rPr>
        <w:t xml:space="preserve">การประเมินมูลค่ายุติธรรมยังไม่เสร็จสมบูรณ์ </w:t>
      </w:r>
      <w:r w:rsidR="005D51E4" w:rsidRPr="00474634">
        <w:rPr>
          <w:rFonts w:ascii="Angsana New" w:hAnsi="Angsana New" w:hint="cs"/>
          <w:sz w:val="30"/>
          <w:szCs w:val="30"/>
          <w:cs/>
        </w:rPr>
        <w:t xml:space="preserve">อย่างไรก็ดี </w:t>
      </w:r>
      <w:r w:rsidR="005D51E4" w:rsidRPr="00474634">
        <w:rPr>
          <w:rFonts w:ascii="Angsana New" w:hAnsi="Angsana New"/>
          <w:sz w:val="30"/>
          <w:szCs w:val="30"/>
          <w:cs/>
        </w:rPr>
        <w:t>บริษัทได้มีการทบทวนอย่างต่อเนื่องในระหว่างช่วงเวลาที่วัดมูลค่า</w:t>
      </w:r>
      <w:r w:rsidR="005D51E4" w:rsidRPr="00474634">
        <w:rPr>
          <w:rFonts w:ascii="Angsana New" w:hAnsi="Angsana New" w:hint="cs"/>
          <w:sz w:val="30"/>
          <w:szCs w:val="30"/>
          <w:cs/>
        </w:rPr>
        <w:t xml:space="preserve"> ซึ่ง</w:t>
      </w:r>
      <w:r w:rsidR="005D51E4" w:rsidRPr="00474634">
        <w:rPr>
          <w:rFonts w:ascii="Angsana New" w:hAnsi="Angsana New"/>
          <w:sz w:val="30"/>
          <w:szCs w:val="30"/>
          <w:cs/>
        </w:rPr>
        <w:t>หาก</w:t>
      </w:r>
      <w:r w:rsidR="005D51E4" w:rsidRPr="00474634">
        <w:rPr>
          <w:rFonts w:ascii="Angsana New" w:hAnsi="Angsana New" w:hint="cs"/>
          <w:sz w:val="30"/>
          <w:szCs w:val="30"/>
          <w:cs/>
        </w:rPr>
        <w:t>มี</w:t>
      </w:r>
      <w:r w:rsidR="005D51E4" w:rsidRPr="00474634">
        <w:rPr>
          <w:rFonts w:ascii="Angsana New" w:hAnsi="Angsana New"/>
          <w:sz w:val="30"/>
          <w:szCs w:val="30"/>
          <w:cs/>
        </w:rPr>
        <w:t>ข้อมูลใหม่</w:t>
      </w:r>
      <w:r w:rsidR="005D51E4" w:rsidRPr="00474634">
        <w:rPr>
          <w:rFonts w:ascii="Angsana New" w:hAnsi="Angsana New" w:hint="cs"/>
          <w:sz w:val="30"/>
          <w:szCs w:val="30"/>
          <w:cs/>
        </w:rPr>
        <w:t>ที่ได้รับ</w:t>
      </w:r>
      <w:r w:rsidR="005D51E4" w:rsidRPr="00474634">
        <w:rPr>
          <w:rFonts w:ascii="Angsana New" w:hAnsi="Angsana New"/>
          <w:sz w:val="30"/>
          <w:szCs w:val="30"/>
          <w:cs/>
        </w:rPr>
        <w:t>เพิ่มเติมภายในหนึ่งปีนับจากวันที่มีการซื้อธุรกิจ</w:t>
      </w:r>
      <w:r w:rsidR="005D51E4" w:rsidRPr="00474634">
        <w:rPr>
          <w:rFonts w:ascii="Angsana New" w:hAnsi="Angsana New" w:hint="cs"/>
          <w:sz w:val="30"/>
          <w:szCs w:val="30"/>
          <w:cs/>
        </w:rPr>
        <w:t>และรับทราบ</w:t>
      </w:r>
      <w:r w:rsidR="005D51E4" w:rsidRPr="00474634">
        <w:rPr>
          <w:rFonts w:ascii="Angsana New" w:hAnsi="Angsana New"/>
          <w:sz w:val="30"/>
          <w:szCs w:val="30"/>
          <w:cs/>
        </w:rPr>
        <w:t>ข้อเท็จจริงที่สะท้อนเหตุการณ์แวดล้อมที่มีอยู่ ณ วันที่ซื้อธุรกิจ จะทำการปรับปรุง</w:t>
      </w:r>
      <w:r w:rsidR="005D51E4" w:rsidRPr="00474634">
        <w:rPr>
          <w:rFonts w:ascii="Angsana New" w:hAnsi="Angsana New" w:hint="cs"/>
          <w:sz w:val="30"/>
          <w:szCs w:val="30"/>
          <w:cs/>
        </w:rPr>
        <w:t>สำรอง</w:t>
      </w:r>
      <w:r w:rsidR="005D51E4" w:rsidRPr="00474634">
        <w:rPr>
          <w:rFonts w:ascii="Angsana New" w:hAnsi="Angsana New"/>
          <w:sz w:val="30"/>
          <w:szCs w:val="30"/>
          <w:cs/>
        </w:rPr>
        <w:t>ดังกล่าว หรือ</w:t>
      </w:r>
      <w:r w:rsidR="005D51E4" w:rsidRPr="00474634">
        <w:rPr>
          <w:rFonts w:ascii="Angsana New" w:hAnsi="Angsana New" w:hint="cs"/>
          <w:sz w:val="30"/>
          <w:szCs w:val="30"/>
          <w:cs/>
        </w:rPr>
        <w:t>หากมีการประมาณสำรอง</w:t>
      </w:r>
      <w:r w:rsidR="005D51E4" w:rsidRPr="00474634">
        <w:rPr>
          <w:rFonts w:ascii="Angsana New" w:hAnsi="Angsana New"/>
          <w:sz w:val="30"/>
          <w:szCs w:val="30"/>
          <w:cs/>
        </w:rPr>
        <w:t>เพิ่มเติม</w:t>
      </w:r>
      <w:r w:rsidR="005D51E4" w:rsidRPr="00474634">
        <w:rPr>
          <w:rFonts w:ascii="Angsana New" w:hAnsi="Angsana New" w:hint="cs"/>
          <w:sz w:val="30"/>
          <w:szCs w:val="30"/>
          <w:cs/>
        </w:rPr>
        <w:t>ที่สะท้อนเหตุการณ์แวดล้อมที่มีอยู่</w:t>
      </w:r>
      <w:r w:rsidR="005D51E4" w:rsidRPr="00474634">
        <w:rPr>
          <w:rFonts w:ascii="Angsana New" w:hAnsi="Angsana New"/>
          <w:sz w:val="30"/>
          <w:szCs w:val="30"/>
          <w:cs/>
        </w:rPr>
        <w:t xml:space="preserve"> ณ วันที่ซื้อธุรกิจ กรณีดังกล่าวการบันทึกบัญชีเกี่ยวกับการซื้อธุรกิจจะถูกปรับปรุงใหม่</w:t>
      </w:r>
      <w:r w:rsidR="00F24CC8">
        <w:rPr>
          <w:rFonts w:ascii="Angsana New" w:hAnsi="Angsana New"/>
          <w:b/>
          <w:sz w:val="30"/>
          <w:szCs w:val="30"/>
        </w:rPr>
        <w:br w:type="page"/>
      </w:r>
    </w:p>
    <w:p w:rsidR="004A1D70" w:rsidRPr="00D80A44" w:rsidRDefault="00531308" w:rsidP="00D150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lastRenderedPageBreak/>
        <w:t>5</w:t>
      </w:r>
      <w:r w:rsidR="004A1D70" w:rsidRPr="00D80A44">
        <w:rPr>
          <w:rFonts w:ascii="Angsana New" w:hAnsi="Angsana New"/>
          <w:b/>
          <w:sz w:val="30"/>
          <w:szCs w:val="30"/>
        </w:rPr>
        <w:tab/>
      </w:r>
      <w:r w:rsidR="004A1D70" w:rsidRPr="00D80A44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:rsidR="00635183" w:rsidRPr="002E02CD" w:rsidRDefault="00635183" w:rsidP="002772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left="547"/>
        <w:jc w:val="thaiDistribute"/>
        <w:rPr>
          <w:rFonts w:ascii="Angsana New" w:hAnsi="Angsana New"/>
          <w:b/>
        </w:rPr>
      </w:pPr>
    </w:p>
    <w:p w:rsidR="00132FD6" w:rsidRPr="002E02CD" w:rsidRDefault="002E02CD">
      <w:pPr>
        <w:ind w:left="540" w:right="-27"/>
        <w:jc w:val="thaiDistribute"/>
        <w:rPr>
          <w:rFonts w:ascii="Angsana New" w:hAnsi="Angsana New"/>
          <w:b/>
          <w:sz w:val="30"/>
          <w:szCs w:val="30"/>
        </w:rPr>
      </w:pPr>
      <w:r w:rsidRPr="002E02CD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Pr="002E02CD">
        <w:rPr>
          <w:rFonts w:ascii="Angsana New" w:hAnsi="Angsana New" w:hint="cs"/>
          <w:b/>
          <w:sz w:val="30"/>
          <w:szCs w:val="30"/>
          <w:cs/>
        </w:rPr>
        <w:t>บริษัทย่อยและ</w:t>
      </w:r>
      <w:r w:rsidRPr="002E02CD">
        <w:rPr>
          <w:rFonts w:ascii="Angsana New" w:hAnsi="Angsana New"/>
          <w:b/>
          <w:sz w:val="30"/>
          <w:szCs w:val="30"/>
          <w:cs/>
        </w:rPr>
        <w:t>การร่วมค้า</w:t>
      </w:r>
      <w:r w:rsidRPr="002E02CD">
        <w:rPr>
          <w:rFonts w:ascii="Angsana New" w:hAnsi="Angsana New" w:hint="cs"/>
          <w:b/>
          <w:sz w:val="30"/>
          <w:szCs w:val="30"/>
          <w:cs/>
        </w:rPr>
        <w:t>ได้เปิดเผยในหมายเหตุข้อ</w:t>
      </w:r>
      <w:r w:rsidRPr="002E02CD">
        <w:rPr>
          <w:rFonts w:ascii="Angsana New" w:hAnsi="Angsana New"/>
          <w:bCs/>
          <w:sz w:val="30"/>
          <w:szCs w:val="30"/>
        </w:rPr>
        <w:t xml:space="preserve"> 7</w:t>
      </w:r>
      <w:r w:rsidRPr="002E02CD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2E02CD">
        <w:rPr>
          <w:rFonts w:ascii="Angsana New" w:hAnsi="Angsana New"/>
          <w:b/>
          <w:sz w:val="30"/>
          <w:szCs w:val="30"/>
          <w:cs/>
        </w:rPr>
        <w:t>และ</w:t>
      </w:r>
      <w:r w:rsidRPr="002E02CD">
        <w:rPr>
          <w:rFonts w:ascii="Angsana New" w:hAnsi="Angsana New"/>
          <w:bCs/>
          <w:sz w:val="30"/>
          <w:szCs w:val="30"/>
        </w:rPr>
        <w:t xml:space="preserve"> 8</w:t>
      </w:r>
      <w:r w:rsidRPr="002E02CD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2E02CD">
        <w:rPr>
          <w:rFonts w:ascii="Angsana New" w:hAnsi="Angsana New" w:hint="cs"/>
          <w:b/>
          <w:sz w:val="30"/>
          <w:szCs w:val="30"/>
          <w:cs/>
        </w:rPr>
        <w:t>สำหรับ</w:t>
      </w:r>
      <w:r w:rsidRPr="002E02CD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บุคคลหรือกิจการที่เกี่ยวข้องกันอื่นที่ความสัมพันธ์เปลี่ยนแปลงอย่างมีสาระสำคัญและ</w:t>
      </w:r>
      <w:r w:rsidRPr="002E02CD">
        <w:rPr>
          <w:rFonts w:ascii="Angsana New" w:hAnsi="Angsana New"/>
          <w:sz w:val="30"/>
          <w:szCs w:val="30"/>
          <w:cs/>
        </w:rPr>
        <w:t>กลุ่มบริษัท</w:t>
      </w:r>
      <w:r w:rsidRPr="002E02CD">
        <w:rPr>
          <w:rFonts w:ascii="Angsana New" w:hAnsi="Angsana New"/>
          <w:b/>
          <w:sz w:val="30"/>
          <w:szCs w:val="30"/>
          <w:cs/>
        </w:rPr>
        <w:t>มีรายการระหว่างกันที่มีนัยสำคัญในระหว่างงวดมีดังต่อไปนี้</w:t>
      </w:r>
    </w:p>
    <w:p w:rsidR="002E02CD" w:rsidRPr="002E02CD" w:rsidRDefault="002E02CD">
      <w:pPr>
        <w:ind w:left="540" w:right="-27"/>
        <w:jc w:val="thaiDistribute"/>
        <w:rPr>
          <w:rFonts w:ascii="Angsana New" w:hAnsi="Angsana New"/>
          <w:cs/>
        </w:rPr>
      </w:pP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2070"/>
        <w:gridCol w:w="3960"/>
      </w:tblGrid>
      <w:tr w:rsidR="00675BEC" w:rsidRPr="00DB6E5F" w:rsidTr="001A33DE">
        <w:trPr>
          <w:trHeight w:val="20"/>
        </w:trPr>
        <w:tc>
          <w:tcPr>
            <w:tcW w:w="2880" w:type="dxa"/>
            <w:shd w:val="clear" w:color="auto" w:fill="auto"/>
          </w:tcPr>
          <w:p w:rsidR="00675BEC" w:rsidRPr="00DB6E5F" w:rsidRDefault="00675BEC" w:rsidP="0023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070" w:type="dxa"/>
            <w:shd w:val="clear" w:color="auto" w:fill="auto"/>
          </w:tcPr>
          <w:p w:rsidR="00675BEC" w:rsidRPr="00DB6E5F" w:rsidRDefault="00675BEC" w:rsidP="005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675BEC" w:rsidRPr="00DB6E5F" w:rsidRDefault="00675BEC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  <w:shd w:val="clear" w:color="auto" w:fill="auto"/>
          </w:tcPr>
          <w:p w:rsidR="00675BEC" w:rsidRPr="00DB6E5F" w:rsidRDefault="00675BEC" w:rsidP="0023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44D5F" w:rsidRPr="00DB6E5F" w:rsidTr="001A33DE">
        <w:trPr>
          <w:trHeight w:val="20"/>
        </w:trPr>
        <w:tc>
          <w:tcPr>
            <w:tcW w:w="2880" w:type="dxa"/>
            <w:shd w:val="clear" w:color="auto" w:fill="auto"/>
          </w:tcPr>
          <w:p w:rsidR="00144D5F" w:rsidRPr="00DB6E5F" w:rsidRDefault="00144D5F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070" w:type="dxa"/>
            <w:shd w:val="clear" w:color="auto" w:fill="auto"/>
          </w:tcPr>
          <w:p w:rsidR="00144D5F" w:rsidRPr="00DB6E5F" w:rsidRDefault="00144D5F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B6E5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144D5F" w:rsidRPr="00144D5F" w:rsidRDefault="00144D5F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D5F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</w:t>
            </w:r>
            <w:r w:rsidR="00F75DB0">
              <w:rPr>
                <w:rFonts w:ascii="Angsana New" w:hAnsi="Angsana New"/>
                <w:sz w:val="30"/>
                <w:szCs w:val="30"/>
                <w:cs/>
              </w:rPr>
              <w:t>ี้</w:t>
            </w:r>
            <w:r w:rsidR="00475F16">
              <w:rPr>
                <w:rFonts w:ascii="Angsana New" w:hAnsi="Angsana New"/>
                <w:sz w:val="30"/>
                <w:szCs w:val="30"/>
                <w:cs/>
              </w:rPr>
              <w:t>รวมถึง</w:t>
            </w:r>
            <w:r w:rsidRPr="00144D5F">
              <w:rPr>
                <w:rFonts w:ascii="Angsana New" w:hAnsi="Angsana New" w:hint="cs"/>
                <w:sz w:val="30"/>
                <w:szCs w:val="30"/>
                <w:cs/>
              </w:rPr>
              <w:t>กรรมการของ</w:t>
            </w:r>
            <w:r w:rsidR="00E444AE" w:rsidRPr="00E444AE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144D5F">
              <w:rPr>
                <w:rFonts w:ascii="Angsana New" w:hAnsi="Angsana New" w:hint="cs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  <w:tr w:rsidR="008D4277" w:rsidRPr="00DB6E5F" w:rsidTr="001A33DE">
        <w:trPr>
          <w:trHeight w:val="20"/>
        </w:trPr>
        <w:tc>
          <w:tcPr>
            <w:tcW w:w="2880" w:type="dxa"/>
            <w:shd w:val="clear" w:color="auto" w:fill="auto"/>
          </w:tcPr>
          <w:p w:rsidR="008D4277" w:rsidRDefault="00E444AE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44AE">
              <w:rPr>
                <w:rFonts w:ascii="Angsana New" w:hAnsi="Angsana New"/>
                <w:sz w:val="30"/>
                <w:szCs w:val="30"/>
                <w:cs/>
              </w:rPr>
              <w:t>นายนรากร  ราชพลสิทธิ์</w:t>
            </w:r>
          </w:p>
        </w:tc>
        <w:tc>
          <w:tcPr>
            <w:tcW w:w="2070" w:type="dxa"/>
            <w:shd w:val="clear" w:color="auto" w:fill="auto"/>
          </w:tcPr>
          <w:p w:rsidR="008D4277" w:rsidRPr="00DB6E5F" w:rsidRDefault="008D4277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8D4277" w:rsidRPr="00144D5F" w:rsidRDefault="005470D5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D4277">
              <w:rPr>
                <w:rFonts w:ascii="Angsana New" w:hAnsi="Angsana New"/>
                <w:sz w:val="30"/>
                <w:szCs w:val="30"/>
                <w:cs/>
              </w:rPr>
              <w:t xml:space="preserve">ถือหุ้นในบริษัทร้อยละ </w:t>
            </w:r>
            <w:r w:rsidR="005B05B4">
              <w:rPr>
                <w:rFonts w:ascii="Angsana New" w:hAnsi="Angsana New"/>
                <w:sz w:val="30"/>
                <w:szCs w:val="30"/>
              </w:rPr>
              <w:t>11</w:t>
            </w:r>
            <w:r w:rsidR="008D4277">
              <w:rPr>
                <w:rFonts w:ascii="Angsana New" w:hAnsi="Angsana New"/>
                <w:sz w:val="30"/>
                <w:szCs w:val="30"/>
                <w:cs/>
              </w:rPr>
              <w:t xml:space="preserve"> และเป็นกรรมการของบริษัท</w:t>
            </w:r>
          </w:p>
        </w:tc>
      </w:tr>
    </w:tbl>
    <w:p w:rsidR="002E02CD" w:rsidRPr="002E02CD" w:rsidRDefault="002E02CD" w:rsidP="003F7D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</w:rPr>
      </w:pPr>
    </w:p>
    <w:p w:rsidR="00AC326C" w:rsidRDefault="002E02CD" w:rsidP="003F7D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2E02CD">
        <w:rPr>
          <w:rFonts w:ascii="Angsana New" w:hAnsi="Angsana New"/>
          <w:b/>
          <w:sz w:val="30"/>
          <w:szCs w:val="30"/>
          <w:cs/>
        </w:rPr>
        <w:t>นโยบายการกำหนดราคาที่มีการเปลี่ยนแปลงอย่างมี</w:t>
      </w:r>
      <w:r w:rsidRPr="002E02CD">
        <w:rPr>
          <w:rFonts w:ascii="Angsana New" w:hAnsi="Angsana New" w:hint="cs"/>
          <w:b/>
          <w:sz w:val="30"/>
          <w:szCs w:val="30"/>
          <w:cs/>
        </w:rPr>
        <w:t>สาระ</w:t>
      </w:r>
      <w:r w:rsidRPr="002E02CD">
        <w:rPr>
          <w:rFonts w:ascii="Angsana New" w:hAnsi="Angsana New"/>
          <w:b/>
          <w:sz w:val="30"/>
          <w:szCs w:val="30"/>
          <w:cs/>
        </w:rPr>
        <w:t>สำคัญ</w:t>
      </w:r>
      <w:r w:rsidRPr="002E02CD">
        <w:rPr>
          <w:rFonts w:ascii="Angsana New" w:hAnsi="Angsana New" w:hint="cs"/>
          <w:b/>
          <w:sz w:val="30"/>
          <w:szCs w:val="30"/>
          <w:cs/>
        </w:rPr>
        <w:t>ใน</w:t>
      </w:r>
      <w:r w:rsidRPr="002E02CD">
        <w:rPr>
          <w:rFonts w:ascii="Angsana New" w:hAnsi="Angsana New"/>
          <w:b/>
          <w:sz w:val="30"/>
          <w:szCs w:val="30"/>
          <w:cs/>
        </w:rPr>
        <w:t xml:space="preserve">ระหว่างงวดหกเดือนสิ้นสุดวันที่ </w:t>
      </w:r>
      <w:r w:rsidRPr="002E02CD">
        <w:rPr>
          <w:rFonts w:ascii="Angsana New" w:hAnsi="Angsana New"/>
          <w:bCs/>
          <w:sz w:val="30"/>
          <w:szCs w:val="30"/>
        </w:rPr>
        <w:t>30</w:t>
      </w:r>
      <w:r w:rsidRPr="002E02CD">
        <w:rPr>
          <w:rFonts w:ascii="Angsana New" w:hAnsi="Angsana New"/>
          <w:b/>
          <w:sz w:val="30"/>
          <w:szCs w:val="30"/>
        </w:rPr>
        <w:t xml:space="preserve"> </w:t>
      </w:r>
      <w:r w:rsidRPr="002E02CD">
        <w:rPr>
          <w:rFonts w:ascii="Angsana New" w:hAnsi="Angsana New"/>
          <w:b/>
          <w:sz w:val="30"/>
          <w:szCs w:val="30"/>
          <w:cs/>
        </w:rPr>
        <w:t xml:space="preserve">มิถุนายน </w:t>
      </w:r>
      <w:r w:rsidRPr="002E02CD">
        <w:rPr>
          <w:rFonts w:ascii="Angsana New" w:hAnsi="Angsana New"/>
          <w:bCs/>
          <w:sz w:val="30"/>
          <w:szCs w:val="30"/>
        </w:rPr>
        <w:t>2562</w:t>
      </w:r>
      <w:r w:rsidRPr="002E02CD">
        <w:rPr>
          <w:rFonts w:ascii="Angsana New" w:hAnsi="Angsana New"/>
          <w:b/>
          <w:sz w:val="30"/>
          <w:szCs w:val="30"/>
        </w:rPr>
        <w:t xml:space="preserve"> </w:t>
      </w:r>
      <w:r w:rsidRPr="002E02CD">
        <w:rPr>
          <w:rFonts w:ascii="Angsana New" w:hAnsi="Angsana New"/>
          <w:b/>
          <w:sz w:val="30"/>
          <w:szCs w:val="30"/>
          <w:cs/>
        </w:rPr>
        <w:t>มีดังต่อไปนี้</w:t>
      </w:r>
    </w:p>
    <w:p w:rsidR="002E02CD" w:rsidRPr="002E02CD" w:rsidRDefault="002E02CD" w:rsidP="003F7D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5130"/>
      </w:tblGrid>
      <w:tr w:rsidR="003F7D59" w:rsidRPr="000C7DE9" w:rsidTr="002E02CD">
        <w:trPr>
          <w:tblHeader/>
        </w:trPr>
        <w:tc>
          <w:tcPr>
            <w:tcW w:w="3870" w:type="dxa"/>
          </w:tcPr>
          <w:p w:rsidR="003F7D59" w:rsidRPr="000C7DE9" w:rsidRDefault="00B21F7D" w:rsidP="00B2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:rsidR="003F7D59" w:rsidRPr="000C7DE9" w:rsidRDefault="003F7D59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3F7D59" w:rsidRPr="000C7DE9" w:rsidRDefault="003F7D59" w:rsidP="00B2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AF2D41" w:rsidRPr="000C7DE9" w:rsidTr="005470D5">
        <w:tc>
          <w:tcPr>
            <w:tcW w:w="3870" w:type="dxa"/>
          </w:tcPr>
          <w:p w:rsidR="00AF2D41" w:rsidRPr="008379D0" w:rsidRDefault="002D0E8C" w:rsidP="004B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</w:t>
            </w:r>
            <w:r w:rsidR="00AF2D41" w:rsidRPr="008379D0"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270" w:type="dxa"/>
          </w:tcPr>
          <w:p w:rsidR="00AF2D41" w:rsidRPr="000C7DE9" w:rsidRDefault="00AF2D41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AF2D41" w:rsidRPr="000C7DE9" w:rsidRDefault="00AF2D41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7DE9">
              <w:rPr>
                <w:rFonts w:ascii="Angsana New" w:hAnsi="Angsana New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AD417A" w:rsidRPr="000C7DE9" w:rsidTr="005470D5">
        <w:tc>
          <w:tcPr>
            <w:tcW w:w="3870" w:type="dxa"/>
          </w:tcPr>
          <w:p w:rsidR="00AD417A" w:rsidRPr="00192B65" w:rsidRDefault="00DB2240" w:rsidP="00D90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270" w:type="dxa"/>
          </w:tcPr>
          <w:p w:rsidR="00AD417A" w:rsidRPr="000C7DE9" w:rsidRDefault="00AD417A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AD417A" w:rsidRPr="000C7DE9" w:rsidRDefault="00AD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7DE9">
              <w:rPr>
                <w:rFonts w:ascii="Angsana New" w:hAnsi="Angsana New"/>
                <w:sz w:val="30"/>
                <w:szCs w:val="30"/>
                <w:cs/>
              </w:rPr>
              <w:t>ราคาตามที่ตกลงร่วมกันตามสัญญา</w:t>
            </w:r>
          </w:p>
        </w:tc>
      </w:tr>
      <w:tr w:rsidR="00AF2D41" w:rsidRPr="000C7DE9" w:rsidTr="005470D5">
        <w:tc>
          <w:tcPr>
            <w:tcW w:w="3870" w:type="dxa"/>
          </w:tcPr>
          <w:p w:rsidR="00AF2D41" w:rsidRDefault="002D0E8C" w:rsidP="004B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</w:t>
            </w:r>
            <w:r w:rsidR="00AF2D41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70" w:type="dxa"/>
          </w:tcPr>
          <w:p w:rsidR="00AF2D41" w:rsidRPr="000C7DE9" w:rsidRDefault="00AF2D41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AF2D41" w:rsidRPr="000C7DE9" w:rsidRDefault="00AF2D41" w:rsidP="000C7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7DE9">
              <w:rPr>
                <w:rFonts w:ascii="Angsana New" w:hAnsi="Angsana New"/>
                <w:sz w:val="30"/>
                <w:szCs w:val="30"/>
                <w:cs/>
              </w:rPr>
              <w:t>ราคาตามเงื่อนไขทางธุรกิจปกติเช่นเดียวกับรายการซื้อ</w:t>
            </w:r>
            <w:r w:rsidR="005470D5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Pr="000C7DE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AF2D41" w:rsidRPr="000C7DE9" w:rsidRDefault="005470D5" w:rsidP="000C7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AF2D41" w:rsidRPr="000C7DE9">
              <w:rPr>
                <w:rFonts w:ascii="Angsana New" w:hAnsi="Angsana New"/>
                <w:sz w:val="30"/>
                <w:szCs w:val="30"/>
                <w:cs/>
              </w:rPr>
              <w:t>จากกิจการอื่นที่ไม่เกี่ยวข้องกัน</w:t>
            </w:r>
          </w:p>
        </w:tc>
      </w:tr>
      <w:tr w:rsidR="00AC7CB0" w:rsidRPr="00CA792E" w:rsidTr="005470D5">
        <w:tc>
          <w:tcPr>
            <w:tcW w:w="3870" w:type="dxa"/>
          </w:tcPr>
          <w:p w:rsidR="00AC7CB0" w:rsidRPr="00A30D77" w:rsidRDefault="00AC7CB0" w:rsidP="00D90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30D7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A30D77" w:rsidRPr="00A30D77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:rsidR="00AC7CB0" w:rsidRPr="00A30D77" w:rsidRDefault="00AC7CB0" w:rsidP="009868FF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AC7CB0" w:rsidRDefault="00C1770B" w:rsidP="002B5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00613F" w:rsidRPr="00CA792E" w:rsidTr="005470D5">
        <w:tc>
          <w:tcPr>
            <w:tcW w:w="3870" w:type="dxa"/>
          </w:tcPr>
          <w:p w:rsidR="0000613F" w:rsidRDefault="00DB2240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270" w:type="dxa"/>
          </w:tcPr>
          <w:p w:rsidR="0000613F" w:rsidRPr="000C7DE9" w:rsidRDefault="0000613F" w:rsidP="0000613F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00613F" w:rsidRPr="000C7DE9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ราคาตามที่ตกลงร่วมกันตามสัญญา</w:t>
            </w:r>
          </w:p>
        </w:tc>
      </w:tr>
      <w:tr w:rsidR="0000613F" w:rsidRPr="00044158" w:rsidTr="004A180F">
        <w:tc>
          <w:tcPr>
            <w:tcW w:w="3870" w:type="dxa"/>
            <w:shd w:val="clear" w:color="auto" w:fill="auto"/>
          </w:tcPr>
          <w:p w:rsidR="0000613F" w:rsidRPr="004A180F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A180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  <w:shd w:val="clear" w:color="auto" w:fill="auto"/>
          </w:tcPr>
          <w:p w:rsidR="0000613F" w:rsidRPr="004A180F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shd w:val="clear" w:color="auto" w:fill="auto"/>
          </w:tcPr>
          <w:p w:rsidR="0000613F" w:rsidRPr="004A180F" w:rsidRDefault="0000613F" w:rsidP="0000613F">
            <w:pPr>
              <w:pStyle w:val="a"/>
              <w:tabs>
                <w:tab w:val="clear" w:pos="1080"/>
              </w:tabs>
              <w:ind w:left="207" w:right="-25" w:hanging="20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4A180F">
              <w:rPr>
                <w:rFonts w:asciiTheme="majorBidi" w:hAnsiTheme="majorBidi" w:cstheme="majorBidi"/>
                <w:spacing w:val="8"/>
                <w:cs/>
                <w:lang w:val="en-US"/>
              </w:rPr>
              <w:t>อัตราดอกเบี้ยเงิน</w:t>
            </w:r>
            <w:r w:rsidRPr="004A180F">
              <w:rPr>
                <w:rFonts w:asciiTheme="majorBidi" w:hAnsiTheme="majorBidi" w:cstheme="majorBidi" w:hint="cs"/>
                <w:spacing w:val="8"/>
                <w:cs/>
                <w:lang w:val="en-US"/>
              </w:rPr>
              <w:t>กู้ยืมระยะสั้น</w:t>
            </w:r>
            <w:r w:rsidRPr="004A180F">
              <w:rPr>
                <w:rFonts w:asciiTheme="majorBidi" w:hAnsiTheme="majorBidi" w:cstheme="majorBidi"/>
                <w:cs/>
                <w:lang w:val="en-US"/>
              </w:rPr>
              <w:t>ของสถาบันการเงินภายในประเทศแห่งหนึ่ง</w:t>
            </w:r>
            <w:r w:rsidRPr="004A180F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  <w:tr w:rsidR="0000613F" w:rsidRPr="00044158" w:rsidTr="004A180F">
        <w:tc>
          <w:tcPr>
            <w:tcW w:w="3870" w:type="dxa"/>
            <w:shd w:val="clear" w:color="auto" w:fill="auto"/>
          </w:tcPr>
          <w:p w:rsidR="0000613F" w:rsidRPr="004A180F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70" w:type="dxa"/>
            <w:shd w:val="clear" w:color="auto" w:fill="auto"/>
          </w:tcPr>
          <w:p w:rsidR="0000613F" w:rsidRPr="004A180F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shd w:val="clear" w:color="auto" w:fill="auto"/>
          </w:tcPr>
          <w:p w:rsidR="0000613F" w:rsidRPr="004A180F" w:rsidRDefault="0000613F" w:rsidP="0000613F">
            <w:pPr>
              <w:pStyle w:val="a"/>
              <w:tabs>
                <w:tab w:val="clear" w:pos="1080"/>
              </w:tabs>
              <w:ind w:left="207" w:right="-25" w:hanging="207"/>
              <w:jc w:val="thaiDistribute"/>
              <w:rPr>
                <w:rFonts w:asciiTheme="majorBidi" w:hAnsiTheme="majorBidi" w:cstheme="majorBidi"/>
                <w:spacing w:val="8"/>
                <w:cs/>
                <w:lang w:val="en-US"/>
              </w:rPr>
            </w:pPr>
            <w:r w:rsidRPr="004A180F">
              <w:rPr>
                <w:rFonts w:asciiTheme="majorBidi" w:hAnsiTheme="majorBidi" w:cstheme="majorBidi"/>
                <w:spacing w:val="8"/>
                <w:cs/>
                <w:lang w:val="en-US"/>
              </w:rPr>
              <w:t>อัตราดอกเบี้ยเงิน</w:t>
            </w:r>
            <w:r w:rsidRPr="004A180F">
              <w:rPr>
                <w:rFonts w:asciiTheme="majorBidi" w:hAnsiTheme="majorBidi" w:cstheme="majorBidi" w:hint="cs"/>
                <w:spacing w:val="8"/>
                <w:cs/>
                <w:lang w:val="en-US"/>
              </w:rPr>
              <w:t>กู้ยืมระยะสั้น</w:t>
            </w:r>
            <w:r w:rsidRPr="004A180F">
              <w:rPr>
                <w:rFonts w:asciiTheme="majorBidi" w:hAnsiTheme="majorBidi" w:cstheme="majorBidi"/>
                <w:cs/>
                <w:lang w:val="en-US"/>
              </w:rPr>
              <w:t>ของสถาบันการเงินภายในประเทศแห่งหนึ่ง</w:t>
            </w:r>
          </w:p>
        </w:tc>
      </w:tr>
      <w:tr w:rsidR="0000613F" w:rsidRPr="00044158" w:rsidTr="005470D5">
        <w:tc>
          <w:tcPr>
            <w:tcW w:w="3870" w:type="dxa"/>
          </w:tcPr>
          <w:p w:rsidR="0000613F" w:rsidRPr="00044158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4158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Pr="00044158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70" w:type="dxa"/>
          </w:tcPr>
          <w:p w:rsidR="0000613F" w:rsidRPr="00044158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00613F" w:rsidRPr="00044158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4158">
              <w:rPr>
                <w:rFonts w:ascii="Angsana New" w:hAnsi="Angsana New" w:hint="cs"/>
                <w:sz w:val="30"/>
                <w:szCs w:val="30"/>
                <w:cs/>
              </w:rPr>
              <w:t>ตามหลักเกณฑ์ ที่กำหนดโดยคณะกรรมการสรรหาและ</w:t>
            </w:r>
          </w:p>
        </w:tc>
      </w:tr>
      <w:tr w:rsidR="0000613F" w:rsidRPr="00CA792E" w:rsidTr="005470D5">
        <w:tc>
          <w:tcPr>
            <w:tcW w:w="3870" w:type="dxa"/>
          </w:tcPr>
          <w:p w:rsidR="0000613F" w:rsidRPr="00044158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0613F" w:rsidRPr="00044158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00613F" w:rsidRPr="00CA792E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4158">
              <w:rPr>
                <w:rFonts w:ascii="Angsana New" w:hAnsi="Angsana New" w:hint="cs"/>
                <w:sz w:val="30"/>
                <w:szCs w:val="30"/>
                <w:cs/>
              </w:rPr>
              <w:t xml:space="preserve">    พิจารณาผลตอบแทน</w:t>
            </w:r>
            <w:r w:rsidRPr="000441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4158">
              <w:rPr>
                <w:rFonts w:ascii="Angsana New" w:hAnsi="Angsana New" w:hint="cs"/>
                <w:sz w:val="30"/>
                <w:szCs w:val="30"/>
                <w:cs/>
              </w:rPr>
              <w:t>และตามหลักเกณฑ์ที่บริษัทกำหนด</w:t>
            </w:r>
          </w:p>
        </w:tc>
      </w:tr>
    </w:tbl>
    <w:p w:rsidR="00F46101" w:rsidRDefault="00F46101" w:rsidP="00604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3F7D59" w:rsidRPr="00192B65" w:rsidRDefault="008D1E28" w:rsidP="00604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BF1418">
        <w:rPr>
          <w:rFonts w:ascii="Angsana New" w:hAnsi="Angsana New"/>
          <w:b/>
          <w:sz w:val="30"/>
          <w:szCs w:val="30"/>
          <w:cs/>
        </w:rPr>
        <w:lastRenderedPageBreak/>
        <w:t>ร</w:t>
      </w:r>
      <w:r w:rsidR="003F7D59" w:rsidRPr="00BF1418">
        <w:rPr>
          <w:rFonts w:ascii="Angsana New" w:hAnsi="Angsana New"/>
          <w:b/>
          <w:sz w:val="30"/>
          <w:szCs w:val="30"/>
          <w:cs/>
        </w:rPr>
        <w:t>ายการที่สำคัญ</w:t>
      </w:r>
      <w:r w:rsidR="006047E1" w:rsidRPr="00BF1418">
        <w:rPr>
          <w:rFonts w:ascii="Angsana New" w:hAnsi="Angsana New"/>
          <w:b/>
          <w:sz w:val="30"/>
          <w:szCs w:val="30"/>
          <w:cs/>
        </w:rPr>
        <w:t>กับบุคคลหรือกิจการที่เกี่ยวข้องกัน</w:t>
      </w:r>
      <w:r w:rsidR="003F7D59" w:rsidRPr="00BF1418">
        <w:rPr>
          <w:rFonts w:ascii="Angsana New" w:hAnsi="Angsana New"/>
          <w:b/>
          <w:sz w:val="30"/>
          <w:szCs w:val="30"/>
          <w:cs/>
        </w:rPr>
        <w:t>สำหรับงวดสามเดือน</w:t>
      </w:r>
      <w:r w:rsidR="00AC41C0">
        <w:rPr>
          <w:rFonts w:ascii="Angsana New" w:hAnsi="Angsana New" w:hint="cs"/>
          <w:b/>
          <w:sz w:val="30"/>
          <w:szCs w:val="30"/>
          <w:cs/>
        </w:rPr>
        <w:t>และหกเดือน</w:t>
      </w:r>
      <w:r w:rsidR="003F7D59" w:rsidRPr="00BF1418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="003F7D59" w:rsidRPr="00A20086">
        <w:rPr>
          <w:rFonts w:ascii="Angsana New" w:hAnsi="Angsana New"/>
          <w:b/>
          <w:sz w:val="30"/>
          <w:szCs w:val="30"/>
          <w:cs/>
        </w:rPr>
        <w:t>3</w:t>
      </w:r>
      <w:r w:rsidR="0047129F">
        <w:rPr>
          <w:rFonts w:ascii="Angsana New" w:hAnsi="Angsana New" w:hint="cs"/>
          <w:b/>
          <w:sz w:val="30"/>
          <w:szCs w:val="30"/>
          <w:cs/>
        </w:rPr>
        <w:t>0</w:t>
      </w:r>
      <w:r w:rsidR="003F6507">
        <w:rPr>
          <w:rFonts w:ascii="Angsana New" w:hAnsi="Angsana New"/>
          <w:b/>
          <w:sz w:val="30"/>
          <w:szCs w:val="30"/>
          <w:cs/>
        </w:rPr>
        <w:t xml:space="preserve"> </w:t>
      </w:r>
      <w:r w:rsidR="003F6507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="00DB5608" w:rsidRPr="00BF1418">
        <w:rPr>
          <w:rFonts w:ascii="Angsana New" w:hAnsi="Angsana New"/>
          <w:b/>
          <w:sz w:val="30"/>
          <w:szCs w:val="30"/>
          <w:cs/>
        </w:rPr>
        <w:t xml:space="preserve"> </w:t>
      </w:r>
      <w:r w:rsidR="003F7D59" w:rsidRPr="00BF1418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:rsidR="00A61B89" w:rsidRPr="0004473F" w:rsidRDefault="00A61B89" w:rsidP="003F7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2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1"/>
        <w:gridCol w:w="1167"/>
        <w:gridCol w:w="236"/>
        <w:gridCol w:w="1201"/>
        <w:gridCol w:w="270"/>
        <w:gridCol w:w="1078"/>
        <w:gridCol w:w="270"/>
        <w:gridCol w:w="1167"/>
      </w:tblGrid>
      <w:tr w:rsidR="008132D7" w:rsidRPr="00AC7CB0" w:rsidTr="00AC41C0">
        <w:trPr>
          <w:tblHeader/>
        </w:trPr>
        <w:tc>
          <w:tcPr>
            <w:tcW w:w="3871" w:type="dxa"/>
          </w:tcPr>
          <w:p w:rsidR="008132D7" w:rsidRPr="00AF795C" w:rsidRDefault="008132D7" w:rsidP="00767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4" w:type="dxa"/>
            <w:gridSpan w:val="3"/>
          </w:tcPr>
          <w:p w:rsidR="008132D7" w:rsidRPr="00AC7CB0" w:rsidRDefault="008132D7" w:rsidP="00767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132D7" w:rsidRPr="00AC7CB0" w:rsidRDefault="008132D7" w:rsidP="00767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5" w:type="dxa"/>
            <w:gridSpan w:val="3"/>
          </w:tcPr>
          <w:p w:rsidR="008132D7" w:rsidRPr="00AC7CB0" w:rsidRDefault="008132D7" w:rsidP="00767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32D7" w:rsidRPr="00AC7CB0" w:rsidTr="00AC41C0">
        <w:trPr>
          <w:tblHeader/>
        </w:trPr>
        <w:tc>
          <w:tcPr>
            <w:tcW w:w="3871" w:type="dxa"/>
          </w:tcPr>
          <w:p w:rsidR="008132D7" w:rsidRPr="00AC7CB0" w:rsidRDefault="008132D7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7C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AC7C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167" w:type="dxa"/>
          </w:tcPr>
          <w:p w:rsidR="008132D7" w:rsidRPr="00AC7CB0" w:rsidRDefault="008132D7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8F07B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8132D7" w:rsidRPr="00AC7CB0" w:rsidRDefault="008132D7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8132D7" w:rsidRPr="00AC7CB0" w:rsidRDefault="008132D7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8F07B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132D7" w:rsidRPr="00AC7CB0" w:rsidRDefault="008132D7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:rsidR="008132D7" w:rsidRPr="00AC7CB0" w:rsidRDefault="008132D7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8F07B2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8132D7" w:rsidRPr="00AC7CB0" w:rsidRDefault="008132D7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8132D7" w:rsidRPr="00AC7CB0" w:rsidRDefault="008132D7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8F07B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132D7" w:rsidRPr="00AC7CB0" w:rsidTr="00AC41C0">
        <w:trPr>
          <w:tblHeader/>
        </w:trPr>
        <w:tc>
          <w:tcPr>
            <w:tcW w:w="3871" w:type="dxa"/>
          </w:tcPr>
          <w:p w:rsidR="008132D7" w:rsidRPr="00AC7CB0" w:rsidRDefault="008132D7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89" w:type="dxa"/>
            <w:gridSpan w:val="7"/>
          </w:tcPr>
          <w:p w:rsidR="008132D7" w:rsidRPr="00AC7CB0" w:rsidRDefault="008132D7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7C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8F07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C7C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132D7" w:rsidRPr="00AC7CB0" w:rsidTr="00AC41C0">
        <w:tc>
          <w:tcPr>
            <w:tcW w:w="3871" w:type="dxa"/>
          </w:tcPr>
          <w:p w:rsidR="008132D7" w:rsidRPr="00AC7CB0" w:rsidRDefault="008132D7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7" w:type="dxa"/>
          </w:tcPr>
          <w:p w:rsidR="008132D7" w:rsidRPr="00AC7CB0" w:rsidRDefault="008132D7" w:rsidP="008269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132D7" w:rsidRPr="00AC7CB0" w:rsidRDefault="008132D7" w:rsidP="008269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8132D7" w:rsidRPr="00AC7CB0" w:rsidRDefault="008132D7" w:rsidP="008269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132D7" w:rsidRPr="00AC7CB0" w:rsidRDefault="008132D7" w:rsidP="008269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8132D7" w:rsidRPr="00AC7CB0" w:rsidRDefault="008132D7" w:rsidP="008269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132D7" w:rsidRPr="00AC7CB0" w:rsidRDefault="008132D7" w:rsidP="008269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8132D7" w:rsidRPr="00AC7CB0" w:rsidRDefault="008132D7" w:rsidP="008269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2D7" w:rsidRPr="00AC7CB0" w:rsidTr="00AC41C0">
        <w:tc>
          <w:tcPr>
            <w:tcW w:w="3871" w:type="dxa"/>
          </w:tcPr>
          <w:p w:rsidR="008132D7" w:rsidRPr="00AC7CB0" w:rsidRDefault="008132D7" w:rsidP="005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</w:t>
            </w:r>
            <w:r w:rsidRPr="00AC7CB0"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67" w:type="dxa"/>
            <w:shd w:val="clear" w:color="auto" w:fill="auto"/>
          </w:tcPr>
          <w:p w:rsidR="008132D7" w:rsidRPr="00AC7CB0" w:rsidRDefault="008132D7" w:rsidP="00547A7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7C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8132D7" w:rsidRPr="00AC7CB0" w:rsidRDefault="008132D7" w:rsidP="00547A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8132D7" w:rsidRPr="00AC7CB0" w:rsidRDefault="008132D7" w:rsidP="00547A7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7C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132D7" w:rsidRPr="00AC7CB0" w:rsidRDefault="008132D7" w:rsidP="00547A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8132D7" w:rsidRPr="00AC7CB0" w:rsidRDefault="00842133" w:rsidP="00547A7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70" w:type="dxa"/>
          </w:tcPr>
          <w:p w:rsidR="008132D7" w:rsidRPr="006C2647" w:rsidRDefault="008132D7" w:rsidP="006C264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</w:tcPr>
          <w:p w:rsidR="008132D7" w:rsidRPr="008D68B8" w:rsidRDefault="008F07B2" w:rsidP="00547A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555</w:t>
            </w:r>
          </w:p>
        </w:tc>
      </w:tr>
      <w:tr w:rsidR="008132D7" w:rsidRPr="00381548" w:rsidTr="00AC41C0">
        <w:tc>
          <w:tcPr>
            <w:tcW w:w="3871" w:type="dxa"/>
          </w:tcPr>
          <w:p w:rsidR="008132D7" w:rsidRPr="00381548" w:rsidRDefault="008132D7" w:rsidP="005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DB2240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67" w:type="dxa"/>
            <w:shd w:val="clear" w:color="auto" w:fill="auto"/>
          </w:tcPr>
          <w:p w:rsidR="008132D7" w:rsidRPr="00381548" w:rsidRDefault="008132D7" w:rsidP="00547A7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8132D7" w:rsidRPr="00381548" w:rsidRDefault="008132D7" w:rsidP="00547A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8132D7" w:rsidRPr="00381548" w:rsidRDefault="008132D7" w:rsidP="00547A7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132D7" w:rsidRPr="00381548" w:rsidRDefault="008132D7" w:rsidP="00547A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8132D7" w:rsidRPr="00381548" w:rsidRDefault="00842133" w:rsidP="00547A7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</w:t>
            </w:r>
            <w:r w:rsidR="003A5218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</w:tcPr>
          <w:p w:rsidR="008132D7" w:rsidRPr="00381548" w:rsidRDefault="008132D7" w:rsidP="00547A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8132D7" w:rsidRPr="00C273A3" w:rsidRDefault="008F07B2" w:rsidP="00547A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41C0">
              <w:rPr>
                <w:rFonts w:ascii="Angsana New" w:hAnsi="Angsana New"/>
                <w:sz w:val="30"/>
                <w:szCs w:val="30"/>
                <w:lang w:val="en-US"/>
              </w:rPr>
              <w:t>8,9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8132D7" w:rsidRPr="00381548" w:rsidTr="00AC41C0">
        <w:tc>
          <w:tcPr>
            <w:tcW w:w="3871" w:type="dxa"/>
          </w:tcPr>
          <w:p w:rsidR="008132D7" w:rsidRPr="00381548" w:rsidRDefault="008132D7" w:rsidP="0054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</w:t>
            </w:r>
            <w:r w:rsidRPr="00381548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167" w:type="dxa"/>
            <w:shd w:val="clear" w:color="auto" w:fill="auto"/>
          </w:tcPr>
          <w:p w:rsidR="008132D7" w:rsidRPr="00381548" w:rsidRDefault="008132D7" w:rsidP="00547A7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8132D7" w:rsidRPr="00381548" w:rsidRDefault="008132D7" w:rsidP="00547A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8132D7" w:rsidRPr="00381548" w:rsidRDefault="008132D7" w:rsidP="00547A7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132D7" w:rsidRPr="00381548" w:rsidRDefault="008132D7" w:rsidP="00547A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8132D7" w:rsidRPr="00381548" w:rsidRDefault="00842133" w:rsidP="00547A7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2133">
              <w:rPr>
                <w:rFonts w:ascii="Angsana New" w:hAnsi="Angsana New"/>
                <w:sz w:val="30"/>
                <w:szCs w:val="30"/>
                <w:lang w:val="en-US"/>
              </w:rPr>
              <w:t>26,8</w:t>
            </w:r>
            <w:r w:rsidR="003A5218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</w:tcPr>
          <w:p w:rsidR="008132D7" w:rsidRPr="00381548" w:rsidRDefault="008132D7" w:rsidP="00547A7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8132D7" w:rsidRPr="004F6751" w:rsidRDefault="008F07B2" w:rsidP="00547A7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3ADA">
              <w:rPr>
                <w:rFonts w:ascii="Angsana New" w:hAnsi="Angsana New"/>
                <w:sz w:val="30"/>
                <w:szCs w:val="30"/>
                <w:lang w:val="en-US"/>
              </w:rPr>
              <w:t>88,109</w:t>
            </w:r>
          </w:p>
        </w:tc>
      </w:tr>
      <w:tr w:rsidR="007571C4" w:rsidRPr="00381548" w:rsidTr="00AC41C0">
        <w:tc>
          <w:tcPr>
            <w:tcW w:w="3871" w:type="dxa"/>
          </w:tcPr>
          <w:p w:rsidR="007571C4" w:rsidRDefault="007571C4" w:rsidP="0075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167" w:type="dxa"/>
            <w:shd w:val="clear" w:color="auto" w:fill="auto"/>
          </w:tcPr>
          <w:p w:rsidR="007571C4" w:rsidRPr="00381548" w:rsidRDefault="007571C4" w:rsidP="007571C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7571C4" w:rsidRPr="00381548" w:rsidRDefault="007571C4" w:rsidP="007571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7571C4" w:rsidRPr="00381548" w:rsidRDefault="007571C4" w:rsidP="007571C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571C4" w:rsidRPr="00381548" w:rsidRDefault="007571C4" w:rsidP="007571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7571C4" w:rsidRPr="00381548" w:rsidRDefault="00842133" w:rsidP="007571C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571C4" w:rsidRPr="007571C4" w:rsidRDefault="007571C4" w:rsidP="007571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</w:tcPr>
          <w:p w:rsidR="007571C4" w:rsidRPr="0067517D" w:rsidRDefault="007571C4" w:rsidP="007571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3ADA">
              <w:rPr>
                <w:rFonts w:ascii="Angsana New" w:hAnsi="Angsana New"/>
                <w:sz w:val="30"/>
                <w:szCs w:val="30"/>
                <w:lang w:val="en-US"/>
              </w:rPr>
              <w:t>607</w:t>
            </w:r>
          </w:p>
        </w:tc>
      </w:tr>
      <w:tr w:rsidR="007571C4" w:rsidRPr="00381548" w:rsidTr="00AC41C0">
        <w:tc>
          <w:tcPr>
            <w:tcW w:w="3871" w:type="dxa"/>
          </w:tcPr>
          <w:p w:rsidR="007571C4" w:rsidRPr="004C2EB7" w:rsidRDefault="00DB2240" w:rsidP="0075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67" w:type="dxa"/>
            <w:shd w:val="clear" w:color="auto" w:fill="auto"/>
          </w:tcPr>
          <w:p w:rsidR="007571C4" w:rsidRPr="004C2EB7" w:rsidRDefault="007571C4" w:rsidP="007571C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7571C4" w:rsidRPr="004C2EB7" w:rsidRDefault="007571C4" w:rsidP="007571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7571C4" w:rsidRPr="004C2EB7" w:rsidRDefault="007571C4" w:rsidP="007571C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571C4" w:rsidRPr="004C2EB7" w:rsidRDefault="007571C4" w:rsidP="007571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7571C4" w:rsidRPr="004C2EB7" w:rsidRDefault="00842133" w:rsidP="007571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2133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3A521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7571C4" w:rsidRPr="004C2EB7" w:rsidRDefault="007571C4" w:rsidP="007571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7571C4" w:rsidRPr="008D68B8" w:rsidRDefault="007571C4" w:rsidP="007571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ADA"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</w:p>
        </w:tc>
      </w:tr>
      <w:tr w:rsidR="007571C4" w:rsidRPr="00381548" w:rsidTr="00AC41C0">
        <w:trPr>
          <w:trHeight w:hRule="exact" w:val="374"/>
        </w:trPr>
        <w:tc>
          <w:tcPr>
            <w:tcW w:w="3871" w:type="dxa"/>
          </w:tcPr>
          <w:p w:rsidR="007571C4" w:rsidRPr="004C2EB7" w:rsidRDefault="007571C4" w:rsidP="0075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2EB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7" w:type="dxa"/>
            <w:shd w:val="clear" w:color="auto" w:fill="auto"/>
          </w:tcPr>
          <w:p w:rsidR="007571C4" w:rsidRPr="004C2EB7" w:rsidRDefault="007571C4" w:rsidP="007571C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7571C4" w:rsidRPr="004C2EB7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7571C4" w:rsidRPr="004C2EB7" w:rsidRDefault="007571C4" w:rsidP="007571C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571C4" w:rsidRPr="004C2EB7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7571C4" w:rsidRPr="00381548" w:rsidRDefault="00842133" w:rsidP="007571C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571C4" w:rsidRPr="007571C4" w:rsidRDefault="007571C4" w:rsidP="007571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</w:tcPr>
          <w:p w:rsidR="007571C4" w:rsidRPr="008D68B8" w:rsidRDefault="007571C4" w:rsidP="007571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</w:p>
        </w:tc>
      </w:tr>
      <w:tr w:rsidR="007571C4" w:rsidRPr="00AC7CB0" w:rsidTr="00AC41C0">
        <w:trPr>
          <w:trHeight w:hRule="exact" w:val="374"/>
        </w:trPr>
        <w:tc>
          <w:tcPr>
            <w:tcW w:w="3871" w:type="dxa"/>
          </w:tcPr>
          <w:p w:rsidR="007571C4" w:rsidRPr="004C2EB7" w:rsidRDefault="007571C4" w:rsidP="0075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2EB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7" w:type="dxa"/>
            <w:shd w:val="clear" w:color="auto" w:fill="auto"/>
          </w:tcPr>
          <w:p w:rsidR="007571C4" w:rsidRPr="004C2EB7" w:rsidRDefault="007571C4" w:rsidP="007571C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7571C4" w:rsidRPr="004C2EB7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7571C4" w:rsidRPr="004C2EB7" w:rsidRDefault="007571C4" w:rsidP="007571C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571C4" w:rsidRPr="004C2EB7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7571C4" w:rsidRPr="004C2EB7" w:rsidRDefault="00842133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2133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270" w:type="dxa"/>
          </w:tcPr>
          <w:p w:rsidR="007571C4" w:rsidRPr="004C2EB7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:rsidR="007571C4" w:rsidRPr="008D68B8" w:rsidRDefault="007571C4" w:rsidP="007571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180</w:t>
            </w:r>
          </w:p>
        </w:tc>
      </w:tr>
      <w:tr w:rsidR="007571C4" w:rsidRPr="00AC7CB0" w:rsidTr="00AC41C0">
        <w:trPr>
          <w:trHeight w:hRule="exact" w:val="374"/>
        </w:trPr>
        <w:tc>
          <w:tcPr>
            <w:tcW w:w="3871" w:type="dxa"/>
          </w:tcPr>
          <w:p w:rsidR="007571C4" w:rsidRDefault="007571C4" w:rsidP="0075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932639" w:rsidRDefault="00932639" w:rsidP="0075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932639" w:rsidRDefault="00932639" w:rsidP="0075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932639" w:rsidRPr="004C2EB7" w:rsidRDefault="00932639" w:rsidP="0075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:rsidR="007571C4" w:rsidRPr="004C2EB7" w:rsidRDefault="007571C4" w:rsidP="007571C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7571C4" w:rsidRPr="004C2EB7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7571C4" w:rsidRPr="004C2EB7" w:rsidRDefault="007571C4" w:rsidP="007571C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571C4" w:rsidRPr="004C2EB7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7571C4" w:rsidRPr="00792866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571C4" w:rsidRPr="004C2EB7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:rsidR="007571C4" w:rsidRPr="004C2EB7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571C4" w:rsidRPr="007942DC" w:rsidTr="00AC41C0">
        <w:tc>
          <w:tcPr>
            <w:tcW w:w="3871" w:type="dxa"/>
          </w:tcPr>
          <w:p w:rsidR="007571C4" w:rsidRPr="007942DC" w:rsidRDefault="007571C4" w:rsidP="0075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67" w:type="dxa"/>
            <w:shd w:val="clear" w:color="auto" w:fill="auto"/>
          </w:tcPr>
          <w:p w:rsidR="007571C4" w:rsidRPr="007942DC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571C4" w:rsidRPr="007942DC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:rsidR="007571C4" w:rsidRPr="007942DC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571C4" w:rsidRPr="007942DC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7571C4" w:rsidRPr="007942DC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571C4" w:rsidRPr="007942DC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:rsidR="007571C4" w:rsidRPr="007942DC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571C4" w:rsidRPr="007942DC" w:rsidTr="00AC41C0">
        <w:tc>
          <w:tcPr>
            <w:tcW w:w="3871" w:type="dxa"/>
          </w:tcPr>
          <w:p w:rsidR="007571C4" w:rsidRPr="007942DC" w:rsidRDefault="007571C4" w:rsidP="0075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นผู้บริหารสำคัญ</w:t>
            </w:r>
          </w:p>
        </w:tc>
        <w:tc>
          <w:tcPr>
            <w:tcW w:w="1167" w:type="dxa"/>
            <w:shd w:val="clear" w:color="auto" w:fill="auto"/>
          </w:tcPr>
          <w:p w:rsidR="007571C4" w:rsidRPr="007942DC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571C4" w:rsidRPr="007942DC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:rsidR="007571C4" w:rsidRPr="007942DC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571C4" w:rsidRPr="007942DC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7571C4" w:rsidRPr="007942DC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571C4" w:rsidRPr="007942DC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:rsidR="007571C4" w:rsidRPr="007942DC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571C4" w:rsidRPr="007942DC" w:rsidTr="00AC41C0">
        <w:tc>
          <w:tcPr>
            <w:tcW w:w="3871" w:type="dxa"/>
          </w:tcPr>
          <w:p w:rsidR="007571C4" w:rsidRPr="007942DC" w:rsidRDefault="007571C4" w:rsidP="0075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67" w:type="dxa"/>
            <w:shd w:val="clear" w:color="auto" w:fill="auto"/>
          </w:tcPr>
          <w:p w:rsidR="007571C4" w:rsidRPr="007942DC" w:rsidRDefault="004B1837" w:rsidP="007571C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6,048</w:t>
            </w:r>
          </w:p>
        </w:tc>
        <w:tc>
          <w:tcPr>
            <w:tcW w:w="236" w:type="dxa"/>
          </w:tcPr>
          <w:p w:rsidR="007571C4" w:rsidRPr="007942DC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:rsidR="007571C4" w:rsidRPr="00073E30" w:rsidRDefault="007571C4" w:rsidP="007571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4,940</w:t>
            </w:r>
          </w:p>
        </w:tc>
        <w:tc>
          <w:tcPr>
            <w:tcW w:w="270" w:type="dxa"/>
          </w:tcPr>
          <w:p w:rsidR="007571C4" w:rsidRPr="007942DC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7571C4" w:rsidRPr="007942DC" w:rsidRDefault="004B1837" w:rsidP="007571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1837">
              <w:rPr>
                <w:rFonts w:ascii="Angsana New" w:hAnsi="Angsana New"/>
                <w:sz w:val="30"/>
                <w:szCs w:val="30"/>
                <w:lang w:val="en-US"/>
              </w:rPr>
              <w:t>2,962</w:t>
            </w:r>
          </w:p>
        </w:tc>
        <w:tc>
          <w:tcPr>
            <w:tcW w:w="270" w:type="dxa"/>
          </w:tcPr>
          <w:p w:rsidR="007571C4" w:rsidRPr="007942DC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7571C4" w:rsidRPr="00073E30" w:rsidRDefault="007571C4" w:rsidP="007571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3,642</w:t>
            </w:r>
          </w:p>
        </w:tc>
      </w:tr>
      <w:tr w:rsidR="007571C4" w:rsidRPr="007942DC" w:rsidTr="00AC41C0">
        <w:tc>
          <w:tcPr>
            <w:tcW w:w="3871" w:type="dxa"/>
          </w:tcPr>
          <w:p w:rsidR="007571C4" w:rsidRPr="007942DC" w:rsidRDefault="007571C4" w:rsidP="0075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:rsidR="007571C4" w:rsidRPr="007942DC" w:rsidRDefault="004B1837" w:rsidP="007571C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236" w:type="dxa"/>
          </w:tcPr>
          <w:p w:rsidR="007571C4" w:rsidRPr="007942DC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7571C4" w:rsidRPr="00073E30" w:rsidRDefault="007571C4" w:rsidP="007571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70" w:type="dxa"/>
          </w:tcPr>
          <w:p w:rsidR="007571C4" w:rsidRPr="007942DC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:rsidR="007571C4" w:rsidRPr="007942DC" w:rsidRDefault="004B1837" w:rsidP="007571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1837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270" w:type="dxa"/>
          </w:tcPr>
          <w:p w:rsidR="007571C4" w:rsidRPr="007942DC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7571C4" w:rsidRPr="00073E30" w:rsidRDefault="007571C4" w:rsidP="007571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</w:tr>
      <w:tr w:rsidR="007571C4" w:rsidRPr="007942DC" w:rsidTr="0056615E">
        <w:tc>
          <w:tcPr>
            <w:tcW w:w="3871" w:type="dxa"/>
          </w:tcPr>
          <w:p w:rsidR="007571C4" w:rsidRPr="007942DC" w:rsidRDefault="007571C4" w:rsidP="0075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42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71C4" w:rsidRPr="007942DC" w:rsidRDefault="004B1837" w:rsidP="007571C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6,178</w:t>
            </w:r>
          </w:p>
        </w:tc>
        <w:tc>
          <w:tcPr>
            <w:tcW w:w="236" w:type="dxa"/>
          </w:tcPr>
          <w:p w:rsidR="007571C4" w:rsidRPr="007942DC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:rsidR="007571C4" w:rsidRPr="00073E30" w:rsidRDefault="007571C4" w:rsidP="007571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5,027</w:t>
            </w:r>
          </w:p>
        </w:tc>
        <w:tc>
          <w:tcPr>
            <w:tcW w:w="270" w:type="dxa"/>
          </w:tcPr>
          <w:p w:rsidR="007571C4" w:rsidRPr="007942DC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71C4" w:rsidRPr="007942DC" w:rsidRDefault="004B1837" w:rsidP="007571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B18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2,997</w:t>
            </w:r>
          </w:p>
        </w:tc>
        <w:tc>
          <w:tcPr>
            <w:tcW w:w="270" w:type="dxa"/>
          </w:tcPr>
          <w:p w:rsidR="007571C4" w:rsidRPr="007942DC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:rsidR="007571C4" w:rsidRPr="00073E30" w:rsidRDefault="007571C4" w:rsidP="007571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3,709</w:t>
            </w:r>
          </w:p>
        </w:tc>
      </w:tr>
      <w:tr w:rsidR="007571C4" w:rsidRPr="007942DC" w:rsidTr="0056615E">
        <w:tc>
          <w:tcPr>
            <w:tcW w:w="3871" w:type="dxa"/>
          </w:tcPr>
          <w:p w:rsidR="007571C4" w:rsidRPr="007942DC" w:rsidRDefault="007571C4" w:rsidP="0075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</w:tcPr>
          <w:p w:rsidR="007571C4" w:rsidRPr="007942DC" w:rsidRDefault="007571C4" w:rsidP="007571C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7571C4" w:rsidRPr="007942DC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</w:tcPr>
          <w:p w:rsidR="007571C4" w:rsidRDefault="007571C4" w:rsidP="007571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571C4" w:rsidRPr="007942DC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:rsidR="007571C4" w:rsidRPr="007942DC" w:rsidRDefault="007571C4" w:rsidP="007571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571C4" w:rsidRPr="007942DC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:rsidR="007571C4" w:rsidRDefault="007571C4" w:rsidP="007571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571C4" w:rsidRPr="007942DC" w:rsidTr="00AC41C0">
        <w:tc>
          <w:tcPr>
            <w:tcW w:w="3871" w:type="dxa"/>
          </w:tcPr>
          <w:p w:rsidR="007571C4" w:rsidRPr="008B7E14" w:rsidRDefault="007571C4" w:rsidP="0075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2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67" w:type="dxa"/>
            <w:shd w:val="clear" w:color="auto" w:fill="auto"/>
          </w:tcPr>
          <w:p w:rsidR="007571C4" w:rsidRPr="008B7E14" w:rsidRDefault="007571C4" w:rsidP="007571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571C4" w:rsidRPr="008B7E14" w:rsidRDefault="007571C4" w:rsidP="007571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7571C4" w:rsidRPr="008B7E14" w:rsidRDefault="007571C4" w:rsidP="007571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571C4" w:rsidRPr="008B7E14" w:rsidRDefault="007571C4" w:rsidP="007571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7571C4" w:rsidRPr="008B7E14" w:rsidRDefault="007571C4" w:rsidP="007571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571C4" w:rsidRPr="008B7E14" w:rsidRDefault="007571C4" w:rsidP="007571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7571C4" w:rsidRPr="008B7E14" w:rsidRDefault="007571C4" w:rsidP="007571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71C4" w:rsidRPr="007942DC" w:rsidTr="00AC41C0">
        <w:tc>
          <w:tcPr>
            <w:tcW w:w="3871" w:type="dxa"/>
          </w:tcPr>
          <w:p w:rsidR="007571C4" w:rsidRPr="008B7E14" w:rsidRDefault="007571C4" w:rsidP="0075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B7E14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7" w:type="dxa"/>
            <w:shd w:val="clear" w:color="auto" w:fill="auto"/>
          </w:tcPr>
          <w:p w:rsidR="007571C4" w:rsidRPr="008B7E14" w:rsidRDefault="00842133" w:rsidP="007571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36" w:type="dxa"/>
          </w:tcPr>
          <w:p w:rsidR="007571C4" w:rsidRPr="008B7E14" w:rsidRDefault="007571C4" w:rsidP="007571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:rsidR="007571C4" w:rsidRPr="008B7E14" w:rsidRDefault="007571C4" w:rsidP="007571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270" w:type="dxa"/>
          </w:tcPr>
          <w:p w:rsidR="007571C4" w:rsidRPr="008B7E14" w:rsidRDefault="007571C4" w:rsidP="007571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7571C4" w:rsidRPr="00381548" w:rsidRDefault="007571C4" w:rsidP="007571C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571C4" w:rsidRPr="007571C4" w:rsidRDefault="007571C4" w:rsidP="007571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</w:tcPr>
          <w:p w:rsidR="007571C4" w:rsidRPr="00B35636" w:rsidRDefault="007571C4" w:rsidP="007571C4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571C4" w:rsidRPr="007942DC" w:rsidTr="00AC41C0">
        <w:tc>
          <w:tcPr>
            <w:tcW w:w="3871" w:type="dxa"/>
          </w:tcPr>
          <w:p w:rsidR="007571C4" w:rsidRPr="008B7E14" w:rsidRDefault="007571C4" w:rsidP="0075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7" w:type="dxa"/>
            <w:shd w:val="clear" w:color="auto" w:fill="auto"/>
          </w:tcPr>
          <w:p w:rsidR="007571C4" w:rsidRPr="00B037CA" w:rsidRDefault="00842133" w:rsidP="007571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1,43</w:t>
            </w:r>
            <w:r w:rsidR="003A521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:rsidR="007571C4" w:rsidRPr="00D36C14" w:rsidRDefault="007571C4" w:rsidP="007571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1" w:type="dxa"/>
          </w:tcPr>
          <w:p w:rsidR="007571C4" w:rsidRPr="00B037CA" w:rsidRDefault="007571C4" w:rsidP="007571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234</w:t>
            </w:r>
          </w:p>
        </w:tc>
        <w:tc>
          <w:tcPr>
            <w:tcW w:w="270" w:type="dxa"/>
          </w:tcPr>
          <w:p w:rsidR="007571C4" w:rsidRPr="00D36C14" w:rsidRDefault="007571C4" w:rsidP="007571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  <w:shd w:val="clear" w:color="auto" w:fill="auto"/>
          </w:tcPr>
          <w:p w:rsidR="007571C4" w:rsidRPr="00B35636" w:rsidRDefault="007571C4" w:rsidP="007571C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</w:p>
        </w:tc>
        <w:tc>
          <w:tcPr>
            <w:tcW w:w="270" w:type="dxa"/>
          </w:tcPr>
          <w:p w:rsidR="007571C4" w:rsidRPr="00D36C14" w:rsidRDefault="007571C4" w:rsidP="007571C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7" w:type="dxa"/>
          </w:tcPr>
          <w:p w:rsidR="007571C4" w:rsidRPr="00B35636" w:rsidRDefault="007571C4" w:rsidP="007571C4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2E02CD" w:rsidRDefault="002E02CD" w:rsidP="00547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E02CD" w:rsidRDefault="002E0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8"/>
        <w:gridCol w:w="1165"/>
        <w:gridCol w:w="236"/>
        <w:gridCol w:w="1279"/>
        <w:gridCol w:w="270"/>
        <w:gridCol w:w="1084"/>
        <w:gridCol w:w="270"/>
        <w:gridCol w:w="1170"/>
      </w:tblGrid>
      <w:tr w:rsidR="00AC41C0" w:rsidRPr="00AC7CB0" w:rsidTr="004F027E">
        <w:trPr>
          <w:tblHeader/>
        </w:trPr>
        <w:tc>
          <w:tcPr>
            <w:tcW w:w="3868" w:type="dxa"/>
          </w:tcPr>
          <w:p w:rsidR="00AC41C0" w:rsidRPr="00AF795C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0" w:type="dxa"/>
            <w:gridSpan w:val="3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41C0" w:rsidRPr="00AC7CB0" w:rsidTr="004F027E">
        <w:trPr>
          <w:tblHeader/>
        </w:trPr>
        <w:tc>
          <w:tcPr>
            <w:tcW w:w="3868" w:type="dxa"/>
          </w:tcPr>
          <w:p w:rsidR="00AC41C0" w:rsidRPr="00AC7CB0" w:rsidRDefault="00AC41C0" w:rsidP="00AC4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7C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C7C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AC7C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165" w:type="dxa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B6E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DB6E0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B6E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DB6E0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C41C0" w:rsidRPr="00AC7CB0" w:rsidTr="004F027E">
        <w:trPr>
          <w:tblHeader/>
        </w:trPr>
        <w:tc>
          <w:tcPr>
            <w:tcW w:w="3868" w:type="dxa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74" w:type="dxa"/>
            <w:gridSpan w:val="7"/>
          </w:tcPr>
          <w:p w:rsidR="00AC41C0" w:rsidRPr="00AC7CB0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7C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B6E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C7C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C41C0" w:rsidRPr="003217B2" w:rsidTr="004F027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68" w:type="dxa"/>
          </w:tcPr>
          <w:p w:rsidR="00AC41C0" w:rsidRPr="003217B2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17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5" w:type="dxa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41C0" w:rsidRPr="003217B2" w:rsidTr="004F027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68" w:type="dxa"/>
            <w:tcBorders>
              <w:bottom w:val="nil"/>
            </w:tcBorders>
          </w:tcPr>
          <w:p w:rsidR="00AC41C0" w:rsidRPr="003217B2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217B2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165" w:type="dxa"/>
            <w:tcBorders>
              <w:bottom w:val="nil"/>
            </w:tcBorders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17B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17B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nil"/>
            </w:tcBorders>
          </w:tcPr>
          <w:p w:rsidR="00AC41C0" w:rsidRPr="008D68B8" w:rsidRDefault="003A5218" w:rsidP="008C742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270" w:type="dxa"/>
            <w:tcBorders>
              <w:bottom w:val="nil"/>
            </w:tcBorders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AC41C0" w:rsidRPr="008D68B8" w:rsidRDefault="00DB6E05" w:rsidP="008C742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827</w:t>
            </w:r>
          </w:p>
        </w:tc>
      </w:tr>
      <w:tr w:rsidR="00AC41C0" w:rsidRPr="003217B2" w:rsidTr="004F027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68" w:type="dxa"/>
            <w:tcBorders>
              <w:top w:val="nil"/>
              <w:bottom w:val="nil"/>
            </w:tcBorders>
          </w:tcPr>
          <w:p w:rsidR="00AC41C0" w:rsidRPr="003217B2" w:rsidRDefault="0047129F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DB2240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65" w:type="dxa"/>
            <w:tcBorders>
              <w:top w:val="nil"/>
              <w:bottom w:val="nil"/>
            </w:tcBorders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17B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17B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AC41C0" w:rsidRPr="00C273A3" w:rsidRDefault="003A5218" w:rsidP="008C742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AC41C0" w:rsidRPr="00C273A3" w:rsidRDefault="00DB6E05" w:rsidP="008C742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13,386</w:t>
            </w:r>
          </w:p>
        </w:tc>
      </w:tr>
      <w:tr w:rsidR="00AC41C0" w:rsidRPr="003217B2" w:rsidTr="004F027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68" w:type="dxa"/>
            <w:tcBorders>
              <w:top w:val="nil"/>
            </w:tcBorders>
          </w:tcPr>
          <w:p w:rsidR="00AC41C0" w:rsidRPr="003217B2" w:rsidRDefault="00AC41C0" w:rsidP="008C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217B2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65" w:type="dxa"/>
            <w:tcBorders>
              <w:top w:val="nil"/>
            </w:tcBorders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17B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</w:tcBorders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17B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</w:tcBorders>
          </w:tcPr>
          <w:p w:rsidR="00AC41C0" w:rsidRPr="004F6751" w:rsidRDefault="003A5218" w:rsidP="008C742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41,826</w:t>
            </w:r>
          </w:p>
        </w:tc>
        <w:tc>
          <w:tcPr>
            <w:tcW w:w="270" w:type="dxa"/>
            <w:tcBorders>
              <w:top w:val="nil"/>
            </w:tcBorders>
          </w:tcPr>
          <w:p w:rsidR="00AC41C0" w:rsidRPr="003217B2" w:rsidRDefault="00AC41C0" w:rsidP="008C742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:rsidR="00AC41C0" w:rsidRPr="004F6751" w:rsidRDefault="00DB6E05" w:rsidP="008C742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139,156</w:t>
            </w:r>
          </w:p>
        </w:tc>
      </w:tr>
      <w:tr w:rsidR="002E253E" w:rsidRPr="00CF4CE2" w:rsidTr="004F027E">
        <w:tc>
          <w:tcPr>
            <w:tcW w:w="3868" w:type="dxa"/>
          </w:tcPr>
          <w:p w:rsidR="002E253E" w:rsidRDefault="002E253E" w:rsidP="003B5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165" w:type="dxa"/>
            <w:shd w:val="clear" w:color="auto" w:fill="auto"/>
          </w:tcPr>
          <w:p w:rsidR="002E253E" w:rsidRPr="00381548" w:rsidRDefault="002E253E" w:rsidP="00CF4CE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2E253E" w:rsidRPr="00CF4CE2" w:rsidRDefault="002E253E" w:rsidP="00CF4CE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:rsidR="002E253E" w:rsidRPr="00381548" w:rsidRDefault="002E253E" w:rsidP="00CF4CE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E253E" w:rsidRPr="00381548" w:rsidRDefault="002E253E" w:rsidP="00CF4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:rsidR="002E253E" w:rsidRPr="00381548" w:rsidRDefault="003A5218" w:rsidP="004F027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E253E" w:rsidRPr="00CF4CE2" w:rsidRDefault="002E253E" w:rsidP="00CF4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E253E" w:rsidRPr="0067517D" w:rsidRDefault="00DB6E05" w:rsidP="00CF4CE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607</w:t>
            </w:r>
          </w:p>
        </w:tc>
      </w:tr>
      <w:tr w:rsidR="004F027E" w:rsidRPr="003217B2" w:rsidTr="004F027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68" w:type="dxa"/>
          </w:tcPr>
          <w:p w:rsidR="004F027E" w:rsidRPr="003217B2" w:rsidRDefault="00DB2240" w:rsidP="004F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65" w:type="dxa"/>
          </w:tcPr>
          <w:p w:rsidR="004F027E" w:rsidRPr="003217B2" w:rsidRDefault="004F027E" w:rsidP="004F027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17B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4F027E" w:rsidRPr="003217B2" w:rsidRDefault="004F027E" w:rsidP="004F02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:rsidR="004F027E" w:rsidRPr="003217B2" w:rsidRDefault="004F027E" w:rsidP="004F027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17B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F027E" w:rsidRPr="003217B2" w:rsidRDefault="004F027E" w:rsidP="004F02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4F027E" w:rsidRPr="004F6751" w:rsidRDefault="004F027E" w:rsidP="004F027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  <w:tc>
          <w:tcPr>
            <w:tcW w:w="270" w:type="dxa"/>
          </w:tcPr>
          <w:p w:rsidR="004F027E" w:rsidRPr="003217B2" w:rsidRDefault="004F027E" w:rsidP="004F02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F027E" w:rsidRPr="004F6751" w:rsidRDefault="004F027E" w:rsidP="004F027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1,992</w:t>
            </w:r>
          </w:p>
        </w:tc>
      </w:tr>
      <w:tr w:rsidR="004F027E" w:rsidRPr="003217B2" w:rsidTr="004F027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68" w:type="dxa"/>
          </w:tcPr>
          <w:p w:rsidR="004F027E" w:rsidRPr="003217B2" w:rsidRDefault="004F027E" w:rsidP="004F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217B2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5" w:type="dxa"/>
          </w:tcPr>
          <w:p w:rsidR="004F027E" w:rsidRPr="003217B2" w:rsidRDefault="004F027E" w:rsidP="004F027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17B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4F027E" w:rsidRPr="003217B2" w:rsidRDefault="004F027E" w:rsidP="004F02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:rsidR="004F027E" w:rsidRPr="003217B2" w:rsidRDefault="004F027E" w:rsidP="004F027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17B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F027E" w:rsidRPr="003217B2" w:rsidRDefault="004F027E" w:rsidP="004F02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4F027E" w:rsidRPr="00381548" w:rsidRDefault="004F027E" w:rsidP="004F027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F027E" w:rsidRPr="00CF4CE2" w:rsidRDefault="004F027E" w:rsidP="004F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F027E" w:rsidRPr="008D68B8" w:rsidRDefault="004F027E" w:rsidP="004F02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658</w:t>
            </w:r>
          </w:p>
        </w:tc>
      </w:tr>
      <w:tr w:rsidR="004F027E" w:rsidRPr="008D68B8" w:rsidTr="004F027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68" w:type="dxa"/>
          </w:tcPr>
          <w:p w:rsidR="004F027E" w:rsidRPr="003217B2" w:rsidRDefault="004F027E" w:rsidP="004F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217B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5" w:type="dxa"/>
          </w:tcPr>
          <w:p w:rsidR="004F027E" w:rsidRPr="003217B2" w:rsidRDefault="004F027E" w:rsidP="004F027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17B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4F027E" w:rsidRPr="003217B2" w:rsidRDefault="004F027E" w:rsidP="004F02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:rsidR="004F027E" w:rsidRPr="003217B2" w:rsidRDefault="004F027E" w:rsidP="004F027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17B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F027E" w:rsidRPr="003217B2" w:rsidRDefault="004F027E" w:rsidP="004F02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4F027E" w:rsidRPr="008D68B8" w:rsidRDefault="004F027E" w:rsidP="004F02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</w:p>
        </w:tc>
        <w:tc>
          <w:tcPr>
            <w:tcW w:w="270" w:type="dxa"/>
          </w:tcPr>
          <w:p w:rsidR="004F027E" w:rsidRPr="003217B2" w:rsidRDefault="004F027E" w:rsidP="004F02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F027E" w:rsidRPr="008D68B8" w:rsidRDefault="004F027E" w:rsidP="004F02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349</w:t>
            </w:r>
          </w:p>
        </w:tc>
      </w:tr>
      <w:tr w:rsidR="004F027E" w:rsidRPr="008D68B8" w:rsidTr="004F027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68" w:type="dxa"/>
          </w:tcPr>
          <w:p w:rsidR="004F027E" w:rsidRPr="006640F5" w:rsidRDefault="004F027E" w:rsidP="004F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65" w:type="dxa"/>
          </w:tcPr>
          <w:p w:rsidR="004F027E" w:rsidRPr="008D68B8" w:rsidRDefault="004F027E" w:rsidP="004F027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4F027E" w:rsidRPr="008D68B8" w:rsidRDefault="004F027E" w:rsidP="004F02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:rsidR="004F027E" w:rsidRPr="008D68B8" w:rsidRDefault="004F027E" w:rsidP="004F027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F027E" w:rsidRPr="008D68B8" w:rsidRDefault="004F027E" w:rsidP="004F02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4F027E" w:rsidRPr="008D68B8" w:rsidRDefault="004F027E" w:rsidP="004F02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F027E" w:rsidRPr="008D68B8" w:rsidRDefault="004F027E" w:rsidP="004F02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F027E" w:rsidRPr="008D68B8" w:rsidRDefault="004F027E" w:rsidP="004F02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F027E" w:rsidRPr="00073E30" w:rsidTr="004F027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68" w:type="dxa"/>
          </w:tcPr>
          <w:p w:rsidR="004F027E" w:rsidRPr="00073E30" w:rsidRDefault="004F027E" w:rsidP="004F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3E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65" w:type="dxa"/>
          </w:tcPr>
          <w:p w:rsidR="004F027E" w:rsidRPr="00073E30" w:rsidRDefault="004F027E" w:rsidP="004F02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4F027E" w:rsidRPr="00073E30" w:rsidRDefault="004F027E" w:rsidP="004F02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</w:tcPr>
          <w:p w:rsidR="004F027E" w:rsidRPr="00073E30" w:rsidRDefault="004F027E" w:rsidP="004F02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4F027E" w:rsidRPr="00073E30" w:rsidRDefault="004F027E" w:rsidP="004F02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4F027E" w:rsidRPr="00073E30" w:rsidRDefault="004F027E" w:rsidP="004F027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4F027E" w:rsidRPr="00073E30" w:rsidRDefault="004F027E" w:rsidP="004F02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F027E" w:rsidRPr="00073E30" w:rsidRDefault="004F027E" w:rsidP="004F027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F027E" w:rsidRPr="00073E30" w:rsidTr="004F027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68" w:type="dxa"/>
          </w:tcPr>
          <w:p w:rsidR="004F027E" w:rsidRPr="00073E30" w:rsidRDefault="004F027E" w:rsidP="004F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3E30"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 w:rsidRPr="00073E30">
              <w:rPr>
                <w:rFonts w:ascii="Angsana New" w:hAnsi="Angsana New" w:hint="cs"/>
                <w:sz w:val="30"/>
                <w:szCs w:val="30"/>
                <w:cs/>
              </w:rPr>
              <w:t>นผู้บริหารสำคัญ</w:t>
            </w:r>
          </w:p>
        </w:tc>
        <w:tc>
          <w:tcPr>
            <w:tcW w:w="1165" w:type="dxa"/>
            <w:tcBorders>
              <w:bottom w:val="nil"/>
            </w:tcBorders>
          </w:tcPr>
          <w:p w:rsidR="004F027E" w:rsidRPr="00073E30" w:rsidRDefault="004F027E" w:rsidP="004F02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F027E" w:rsidRPr="00073E30" w:rsidRDefault="004F027E" w:rsidP="004F02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:rsidR="004F027E" w:rsidRPr="00073E30" w:rsidRDefault="004F027E" w:rsidP="004F02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F027E" w:rsidRPr="00073E30" w:rsidRDefault="004F027E" w:rsidP="004F02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nil"/>
            </w:tcBorders>
          </w:tcPr>
          <w:p w:rsidR="004F027E" w:rsidRPr="00073E30" w:rsidRDefault="004F027E" w:rsidP="004F027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F027E" w:rsidRPr="00073E30" w:rsidRDefault="004F027E" w:rsidP="004F02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4F027E" w:rsidRPr="00073E30" w:rsidRDefault="004F027E" w:rsidP="004F027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F027E" w:rsidRPr="00073E30" w:rsidTr="004F027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68" w:type="dxa"/>
          </w:tcPr>
          <w:p w:rsidR="004F027E" w:rsidRPr="00073E30" w:rsidRDefault="004F027E" w:rsidP="004F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3E30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073E3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65" w:type="dxa"/>
            <w:tcBorders>
              <w:top w:val="nil"/>
              <w:bottom w:val="nil"/>
            </w:tcBorders>
          </w:tcPr>
          <w:p w:rsidR="004F027E" w:rsidRPr="00073E30" w:rsidRDefault="004F027E" w:rsidP="004F02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1837">
              <w:rPr>
                <w:rFonts w:ascii="Angsana New" w:hAnsi="Angsana New"/>
                <w:sz w:val="30"/>
                <w:szCs w:val="30"/>
                <w:lang w:val="en-US" w:bidi="th-TH"/>
              </w:rPr>
              <w:t>13,220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F027E" w:rsidRPr="00073E30" w:rsidRDefault="004F027E" w:rsidP="004F02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:rsidR="004F027E" w:rsidRPr="00073E30" w:rsidRDefault="004F027E" w:rsidP="004F02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11,504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F027E" w:rsidRPr="00073E30" w:rsidRDefault="004F027E" w:rsidP="004F02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4F027E" w:rsidRPr="00073E30" w:rsidRDefault="004F027E" w:rsidP="004F02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1837">
              <w:rPr>
                <w:rFonts w:ascii="Angsana New" w:hAnsi="Angsana New"/>
                <w:sz w:val="30"/>
                <w:szCs w:val="30"/>
                <w:lang w:val="en-US"/>
              </w:rPr>
              <w:t>7,12</w:t>
            </w:r>
            <w:r w:rsidR="002E02CD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F027E" w:rsidRPr="00073E30" w:rsidRDefault="004F027E" w:rsidP="004F02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4F027E" w:rsidRPr="00073E30" w:rsidRDefault="004F027E" w:rsidP="004F02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8,705</w:t>
            </w:r>
          </w:p>
        </w:tc>
      </w:tr>
      <w:tr w:rsidR="004F027E" w:rsidRPr="00073E30" w:rsidTr="004F027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68" w:type="dxa"/>
          </w:tcPr>
          <w:p w:rsidR="004F027E" w:rsidRPr="00073E30" w:rsidRDefault="004F027E" w:rsidP="004F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3E30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073E3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</w:tcPr>
          <w:p w:rsidR="004F027E" w:rsidRPr="00073E30" w:rsidRDefault="004F027E" w:rsidP="004F02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1837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2E02C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F027E" w:rsidRPr="00073E30" w:rsidRDefault="004F027E" w:rsidP="004F02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:rsidR="004F027E" w:rsidRPr="00073E30" w:rsidRDefault="004F027E" w:rsidP="004F02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F027E" w:rsidRPr="00073E30" w:rsidRDefault="004F027E" w:rsidP="004F02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bottom w:val="single" w:sz="4" w:space="0" w:color="auto"/>
            </w:tcBorders>
          </w:tcPr>
          <w:p w:rsidR="004F027E" w:rsidRPr="00073E30" w:rsidRDefault="004F027E" w:rsidP="004F02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1837"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F027E" w:rsidRPr="00073E30" w:rsidRDefault="004F027E" w:rsidP="004F02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:rsidR="004F027E" w:rsidRPr="00073E30" w:rsidRDefault="004F027E" w:rsidP="004F02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</w:tr>
      <w:tr w:rsidR="004F027E" w:rsidRPr="008D68B8" w:rsidTr="004F027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68" w:type="dxa"/>
            <w:tcBorders>
              <w:bottom w:val="nil"/>
            </w:tcBorders>
          </w:tcPr>
          <w:p w:rsidR="004F027E" w:rsidRPr="00073E30" w:rsidRDefault="004F027E" w:rsidP="004F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3E3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Pr="00073E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:rsidR="004F027E" w:rsidRPr="00073E30" w:rsidRDefault="004F027E" w:rsidP="004F02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18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13,48</w:t>
            </w:r>
            <w:r w:rsidR="002E02C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F027E" w:rsidRPr="00073E30" w:rsidRDefault="004F027E" w:rsidP="004F02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:rsidR="004F027E" w:rsidRPr="00073E30" w:rsidRDefault="004F027E" w:rsidP="004F02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11,679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F027E" w:rsidRPr="00073E30" w:rsidRDefault="004F027E" w:rsidP="004F02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4F027E" w:rsidRPr="00073E30" w:rsidRDefault="004F027E" w:rsidP="004F02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B18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7,23</w:t>
            </w:r>
            <w:r w:rsidR="002E02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F027E" w:rsidRPr="00073E30" w:rsidRDefault="004F027E" w:rsidP="004F02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F027E" w:rsidRPr="00073E30" w:rsidRDefault="004F027E" w:rsidP="004F02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8,839</w:t>
            </w:r>
          </w:p>
        </w:tc>
      </w:tr>
      <w:tr w:rsidR="004F027E" w:rsidRPr="003217B2" w:rsidTr="004F027E">
        <w:tblPrEx>
          <w:tblBorders>
            <w:top w:val="single" w:sz="4" w:space="0" w:color="auto"/>
            <w:bottom w:val="single" w:sz="4" w:space="0" w:color="auto"/>
          </w:tblBorders>
        </w:tblPrEx>
        <w:trPr>
          <w:gridAfter w:val="7"/>
          <w:wAfter w:w="5474" w:type="dxa"/>
        </w:trPr>
        <w:tc>
          <w:tcPr>
            <w:tcW w:w="3868" w:type="dxa"/>
            <w:tcBorders>
              <w:top w:val="nil"/>
              <w:bottom w:val="nil"/>
            </w:tcBorders>
          </w:tcPr>
          <w:p w:rsidR="004F027E" w:rsidRPr="003217B2" w:rsidRDefault="004F027E" w:rsidP="004F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4F027E" w:rsidRPr="0052149E" w:rsidTr="004F027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68" w:type="dxa"/>
            <w:tcBorders>
              <w:top w:val="nil"/>
            </w:tcBorders>
          </w:tcPr>
          <w:p w:rsidR="004F027E" w:rsidRPr="0052149E" w:rsidRDefault="004F027E" w:rsidP="004F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149E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4712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65" w:type="dxa"/>
          </w:tcPr>
          <w:p w:rsidR="004F027E" w:rsidRPr="0052149E" w:rsidRDefault="004F027E" w:rsidP="004F02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:rsidR="004F027E" w:rsidRPr="0052149E" w:rsidRDefault="004F027E" w:rsidP="004F02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</w:tcPr>
          <w:p w:rsidR="004F027E" w:rsidRPr="0052149E" w:rsidRDefault="004F027E" w:rsidP="004F02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4F027E" w:rsidRPr="0052149E" w:rsidRDefault="004F027E" w:rsidP="004F02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4F027E" w:rsidRPr="0052149E" w:rsidRDefault="004F027E" w:rsidP="004F027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4F027E" w:rsidRPr="0052149E" w:rsidRDefault="004F027E" w:rsidP="004F02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F027E" w:rsidRPr="0052149E" w:rsidRDefault="004F027E" w:rsidP="004F027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F027E" w:rsidRPr="00A6688A" w:rsidTr="004F027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68" w:type="dxa"/>
            <w:tcBorders>
              <w:top w:val="nil"/>
              <w:bottom w:val="nil"/>
            </w:tcBorders>
          </w:tcPr>
          <w:p w:rsidR="004F027E" w:rsidRPr="0052149E" w:rsidRDefault="004F027E" w:rsidP="004F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149E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5" w:type="dxa"/>
            <w:tcBorders>
              <w:bottom w:val="nil"/>
            </w:tcBorders>
          </w:tcPr>
          <w:p w:rsidR="004F027E" w:rsidRPr="008B7E14" w:rsidRDefault="004F027E" w:rsidP="004F02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36" w:type="dxa"/>
            <w:tcBorders>
              <w:bottom w:val="nil"/>
            </w:tcBorders>
          </w:tcPr>
          <w:p w:rsidR="004F027E" w:rsidRPr="0052149E" w:rsidRDefault="004F027E" w:rsidP="004F02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:rsidR="004F027E" w:rsidRPr="008B7E14" w:rsidRDefault="004F027E" w:rsidP="004F02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264</w:t>
            </w:r>
          </w:p>
        </w:tc>
        <w:tc>
          <w:tcPr>
            <w:tcW w:w="270" w:type="dxa"/>
            <w:tcBorders>
              <w:bottom w:val="nil"/>
            </w:tcBorders>
          </w:tcPr>
          <w:p w:rsidR="004F027E" w:rsidRPr="0052149E" w:rsidRDefault="004F027E" w:rsidP="004F02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nil"/>
            </w:tcBorders>
          </w:tcPr>
          <w:p w:rsidR="004F027E" w:rsidRPr="00B35636" w:rsidRDefault="004F027E" w:rsidP="004F027E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4F027E" w:rsidRPr="0052149E" w:rsidRDefault="004F027E" w:rsidP="004F02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4F027E" w:rsidRPr="00B35636" w:rsidRDefault="004F027E" w:rsidP="004F027E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B7E1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F027E" w:rsidRPr="00A6688A" w:rsidTr="004F027E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868" w:type="dxa"/>
            <w:tcBorders>
              <w:top w:val="nil"/>
              <w:bottom w:val="nil"/>
            </w:tcBorders>
          </w:tcPr>
          <w:p w:rsidR="004F027E" w:rsidRPr="003217B2" w:rsidRDefault="004F027E" w:rsidP="004F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217B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5" w:type="dxa"/>
            <w:tcBorders>
              <w:bottom w:val="nil"/>
            </w:tcBorders>
          </w:tcPr>
          <w:p w:rsidR="004F027E" w:rsidRPr="00B037CA" w:rsidRDefault="004F027E" w:rsidP="004F02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2,656</w:t>
            </w:r>
          </w:p>
        </w:tc>
        <w:tc>
          <w:tcPr>
            <w:tcW w:w="236" w:type="dxa"/>
            <w:tcBorders>
              <w:bottom w:val="nil"/>
            </w:tcBorders>
          </w:tcPr>
          <w:p w:rsidR="004F027E" w:rsidRPr="0052149E" w:rsidRDefault="004F027E" w:rsidP="004F02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:rsidR="004F027E" w:rsidRPr="00B037CA" w:rsidRDefault="004F027E" w:rsidP="004F027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343</w:t>
            </w:r>
          </w:p>
        </w:tc>
        <w:tc>
          <w:tcPr>
            <w:tcW w:w="270" w:type="dxa"/>
            <w:tcBorders>
              <w:bottom w:val="nil"/>
            </w:tcBorders>
          </w:tcPr>
          <w:p w:rsidR="004F027E" w:rsidRPr="0052149E" w:rsidRDefault="004F027E" w:rsidP="004F02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nil"/>
            </w:tcBorders>
          </w:tcPr>
          <w:p w:rsidR="004F027E" w:rsidRPr="00B35636" w:rsidRDefault="002E02CD" w:rsidP="002E02C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33FBB">
              <w:rPr>
                <w:rFonts w:ascii="Angsana New" w:hAnsi="Angsana New"/>
                <w:sz w:val="30"/>
                <w:szCs w:val="30"/>
                <w:lang w:val="en-US" w:bidi="th-TH"/>
              </w:rPr>
              <w:t>207</w:t>
            </w:r>
          </w:p>
        </w:tc>
        <w:tc>
          <w:tcPr>
            <w:tcW w:w="270" w:type="dxa"/>
            <w:tcBorders>
              <w:bottom w:val="nil"/>
            </w:tcBorders>
          </w:tcPr>
          <w:p w:rsidR="004F027E" w:rsidRPr="0052149E" w:rsidRDefault="004F027E" w:rsidP="004F02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4F027E" w:rsidRPr="00B35636" w:rsidRDefault="004F027E" w:rsidP="004F027E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B7E1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2E02CD" w:rsidRDefault="002E02CD" w:rsidP="00053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:rsidR="007B370D" w:rsidRDefault="003F7D59" w:rsidP="00053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A6688A">
        <w:rPr>
          <w:rFonts w:ascii="Angsana New" w:hAnsi="Angsana New"/>
          <w:sz w:val="30"/>
          <w:szCs w:val="30"/>
          <w:cs/>
        </w:rPr>
        <w:t>ยอดคงเหลือ</w:t>
      </w:r>
      <w:r w:rsidR="002363E3" w:rsidRPr="00A6688A">
        <w:rPr>
          <w:rFonts w:ascii="Angsana New" w:hAnsi="Angsana New" w:hint="cs"/>
          <w:sz w:val="30"/>
          <w:szCs w:val="30"/>
          <w:cs/>
        </w:rPr>
        <w:t>กับ</w:t>
      </w:r>
      <w:r w:rsidR="00C62639">
        <w:rPr>
          <w:rFonts w:ascii="Angsana New" w:hAnsi="Angsana New" w:hint="cs"/>
          <w:sz w:val="30"/>
          <w:szCs w:val="30"/>
          <w:cs/>
        </w:rPr>
        <w:t>บุคคลหรือ</w:t>
      </w:r>
      <w:r w:rsidR="002363E3" w:rsidRPr="00A6688A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A6688A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4A0102">
        <w:rPr>
          <w:rFonts w:ascii="Angsana New" w:hAnsi="Angsana New"/>
          <w:sz w:val="30"/>
          <w:szCs w:val="30"/>
          <w:cs/>
        </w:rPr>
        <w:t>3</w:t>
      </w:r>
      <w:r w:rsidR="004A0102">
        <w:rPr>
          <w:rFonts w:ascii="Angsana New" w:hAnsi="Angsana New"/>
          <w:sz w:val="30"/>
          <w:szCs w:val="30"/>
        </w:rPr>
        <w:t>0</w:t>
      </w:r>
      <w:r w:rsidR="004A0102">
        <w:rPr>
          <w:rFonts w:ascii="Angsana New" w:hAnsi="Angsana New"/>
          <w:sz w:val="30"/>
          <w:szCs w:val="30"/>
          <w:cs/>
        </w:rPr>
        <w:t xml:space="preserve"> </w:t>
      </w:r>
      <w:r w:rsidR="004A0102">
        <w:rPr>
          <w:rFonts w:ascii="Angsana New" w:hAnsi="Angsana New" w:hint="cs"/>
          <w:sz w:val="30"/>
          <w:szCs w:val="30"/>
          <w:cs/>
        </w:rPr>
        <w:t>มิถุนายน</w:t>
      </w:r>
      <w:r w:rsidR="00DB5608" w:rsidRPr="00A6688A">
        <w:rPr>
          <w:rFonts w:ascii="Angsana New" w:hAnsi="Angsana New"/>
          <w:sz w:val="30"/>
          <w:szCs w:val="30"/>
          <w:cs/>
        </w:rPr>
        <w:t xml:space="preserve"> </w:t>
      </w:r>
      <w:r w:rsidR="00A5043F">
        <w:rPr>
          <w:rFonts w:ascii="Angsana New" w:hAnsi="Angsana New"/>
          <w:sz w:val="30"/>
          <w:szCs w:val="30"/>
          <w:cs/>
        </w:rPr>
        <w:t>25</w:t>
      </w:r>
      <w:r w:rsidR="0094309F">
        <w:rPr>
          <w:rFonts w:ascii="Angsana New" w:hAnsi="Angsana New"/>
          <w:sz w:val="30"/>
          <w:szCs w:val="30"/>
        </w:rPr>
        <w:t>6</w:t>
      </w:r>
      <w:r w:rsidR="002574C7">
        <w:rPr>
          <w:rFonts w:ascii="Angsana New" w:hAnsi="Angsana New"/>
          <w:sz w:val="30"/>
          <w:szCs w:val="30"/>
        </w:rPr>
        <w:t>2</w:t>
      </w:r>
      <w:r w:rsidR="00DA7D5C" w:rsidRPr="00A6688A">
        <w:rPr>
          <w:rFonts w:ascii="Angsana New" w:hAnsi="Angsana New"/>
          <w:sz w:val="30"/>
          <w:szCs w:val="30"/>
          <w:cs/>
        </w:rPr>
        <w:t xml:space="preserve"> แ</w:t>
      </w:r>
      <w:r w:rsidR="00B21F7D" w:rsidRPr="00A6688A">
        <w:rPr>
          <w:rFonts w:ascii="Angsana New" w:hAnsi="Angsana New"/>
          <w:sz w:val="30"/>
          <w:szCs w:val="30"/>
          <w:cs/>
        </w:rPr>
        <w:t>ละ</w:t>
      </w:r>
      <w:r w:rsidRPr="00A6688A">
        <w:rPr>
          <w:rFonts w:ascii="Angsana New" w:hAnsi="Angsana New"/>
          <w:sz w:val="30"/>
          <w:szCs w:val="30"/>
          <w:cs/>
        </w:rPr>
        <w:t xml:space="preserve"> 31 ธันวาคม </w:t>
      </w:r>
      <w:r w:rsidR="0094309F">
        <w:rPr>
          <w:rFonts w:ascii="Angsana New" w:hAnsi="Angsana New"/>
          <w:sz w:val="30"/>
          <w:szCs w:val="30"/>
          <w:cs/>
        </w:rPr>
        <w:t>256</w:t>
      </w:r>
      <w:r w:rsidR="002574C7">
        <w:rPr>
          <w:rFonts w:ascii="Angsana New" w:hAnsi="Angsana New"/>
          <w:sz w:val="30"/>
          <w:szCs w:val="30"/>
        </w:rPr>
        <w:t>1</w:t>
      </w:r>
      <w:r w:rsidR="00DA7D5C" w:rsidRPr="00A6688A">
        <w:rPr>
          <w:rFonts w:ascii="Angsana New" w:hAnsi="Angsana New"/>
          <w:sz w:val="30"/>
          <w:szCs w:val="30"/>
          <w:cs/>
        </w:rPr>
        <w:t xml:space="preserve"> </w:t>
      </w:r>
      <w:r w:rsidRPr="00A6688A">
        <w:rPr>
          <w:rFonts w:ascii="Angsana New" w:hAnsi="Angsana New"/>
          <w:sz w:val="30"/>
          <w:szCs w:val="30"/>
          <w:cs/>
        </w:rPr>
        <w:t>มีดังนี้</w:t>
      </w:r>
    </w:p>
    <w:p w:rsidR="00523ADA" w:rsidRPr="000530FD" w:rsidRDefault="00523ADA" w:rsidP="00053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080"/>
        <w:gridCol w:w="270"/>
        <w:gridCol w:w="1183"/>
      </w:tblGrid>
      <w:tr w:rsidR="007B370D" w:rsidRPr="00F87560" w:rsidTr="005A5211">
        <w:trPr>
          <w:tblHeader/>
        </w:trPr>
        <w:tc>
          <w:tcPr>
            <w:tcW w:w="3870" w:type="dxa"/>
          </w:tcPr>
          <w:p w:rsidR="007B370D" w:rsidRPr="00F87560" w:rsidRDefault="007B370D" w:rsidP="007B370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8756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การค้า</w:t>
            </w:r>
            <w:r w:rsidRPr="00F8756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2610" w:type="dxa"/>
            <w:gridSpan w:val="3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3" w:type="dxa"/>
            <w:gridSpan w:val="3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370D" w:rsidRPr="00F87560" w:rsidTr="005A5211">
        <w:trPr>
          <w:tblHeader/>
        </w:trPr>
        <w:tc>
          <w:tcPr>
            <w:tcW w:w="3870" w:type="dxa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B370D" w:rsidRPr="00F87560" w:rsidRDefault="004A0102" w:rsidP="00471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47129F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56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B370D" w:rsidRPr="00F87560" w:rsidRDefault="0047129F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4A0102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56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82698E" w:rsidRPr="00F87560" w:rsidTr="005A5211">
        <w:trPr>
          <w:tblHeader/>
        </w:trPr>
        <w:tc>
          <w:tcPr>
            <w:tcW w:w="3870" w:type="dxa"/>
          </w:tcPr>
          <w:p w:rsidR="0082698E" w:rsidRPr="00F8756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574C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94309F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2574C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574C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94309F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2574C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2698E" w:rsidRPr="00EF29DF" w:rsidTr="00E470F7">
        <w:tc>
          <w:tcPr>
            <w:tcW w:w="3870" w:type="dxa"/>
          </w:tcPr>
          <w:p w:rsidR="0082698E" w:rsidRPr="00F8756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3" w:type="dxa"/>
            <w:gridSpan w:val="7"/>
          </w:tcPr>
          <w:p w:rsidR="0082698E" w:rsidRPr="00F8756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5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2574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875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01317" w:rsidRPr="00F01317" w:rsidTr="00D22C01">
        <w:tc>
          <w:tcPr>
            <w:tcW w:w="3870" w:type="dxa"/>
          </w:tcPr>
          <w:p w:rsidR="00F01317" w:rsidRDefault="00F01317" w:rsidP="00F0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01317" w:rsidRPr="00CE3DF7" w:rsidRDefault="00F01317" w:rsidP="00F0131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01317" w:rsidRPr="007B370D" w:rsidRDefault="00F01317" w:rsidP="00F0131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01317" w:rsidRPr="00CE3DF7" w:rsidRDefault="00F01317" w:rsidP="00F0131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01317" w:rsidRPr="007B370D" w:rsidRDefault="00F01317" w:rsidP="00F0131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01317" w:rsidRPr="00FA56AD" w:rsidRDefault="00F01317" w:rsidP="00F0131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A56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F01317" w:rsidRPr="00FA56AD" w:rsidRDefault="00F01317" w:rsidP="00F0131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F01317" w:rsidRPr="00FA56AD" w:rsidRDefault="00F01317" w:rsidP="00F0131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22C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</w:t>
            </w:r>
          </w:p>
        </w:tc>
      </w:tr>
    </w:tbl>
    <w:p w:rsidR="007B370D" w:rsidRPr="00057BE6" w:rsidRDefault="007B370D" w:rsidP="00C8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2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080"/>
        <w:gridCol w:w="270"/>
        <w:gridCol w:w="1183"/>
      </w:tblGrid>
      <w:tr w:rsidR="003F7D59" w:rsidRPr="005A5211" w:rsidTr="005A5211">
        <w:trPr>
          <w:tblHeader/>
        </w:trPr>
        <w:tc>
          <w:tcPr>
            <w:tcW w:w="3870" w:type="dxa"/>
          </w:tcPr>
          <w:p w:rsidR="003F7D59" w:rsidRPr="005A5211" w:rsidRDefault="00843BA2" w:rsidP="0047129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A521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 w:rsidR="00105D78" w:rsidRPr="005A521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อื่น</w:t>
            </w:r>
            <w:r w:rsidR="002363E3" w:rsidRPr="005A521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2610" w:type="dxa"/>
            <w:gridSpan w:val="3"/>
          </w:tcPr>
          <w:p w:rsidR="003F7D59" w:rsidRPr="005A5211" w:rsidRDefault="003F7D59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52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F7D59" w:rsidRPr="005A5211" w:rsidRDefault="003F7D59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3" w:type="dxa"/>
            <w:gridSpan w:val="3"/>
          </w:tcPr>
          <w:p w:rsidR="003F7D59" w:rsidRPr="005A5211" w:rsidRDefault="003F7D59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52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DA7D5C" w:rsidRPr="005A52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676A3" w:rsidRPr="005A5211" w:rsidTr="005A5211">
        <w:trPr>
          <w:tblHeader/>
        </w:trPr>
        <w:tc>
          <w:tcPr>
            <w:tcW w:w="3870" w:type="dxa"/>
          </w:tcPr>
          <w:p w:rsidR="00DA7D5C" w:rsidRPr="005A5211" w:rsidRDefault="00DA7D5C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A7D5C" w:rsidRPr="005A5211" w:rsidRDefault="004A0102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DA7D5C" w:rsidRPr="005A52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DA7D5C" w:rsidRPr="005A5211" w:rsidRDefault="00DA7D5C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A7D5C" w:rsidRPr="005A5211" w:rsidRDefault="00DA7D5C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521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DA7D5C" w:rsidRPr="005A5211" w:rsidRDefault="00DA7D5C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A7D5C" w:rsidRPr="005A5211" w:rsidRDefault="004A0102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DA7D5C" w:rsidRPr="005A5211" w:rsidRDefault="00DA7D5C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DA7D5C" w:rsidRPr="005A5211" w:rsidRDefault="00DA7D5C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521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94309F" w:rsidRPr="005A5211" w:rsidTr="005A5211">
        <w:trPr>
          <w:tblHeader/>
        </w:trPr>
        <w:tc>
          <w:tcPr>
            <w:tcW w:w="3870" w:type="dxa"/>
          </w:tcPr>
          <w:p w:rsidR="0094309F" w:rsidRPr="005A5211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574C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2574C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574C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2574C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2698E" w:rsidRPr="005A5211" w:rsidTr="005A5211">
        <w:tc>
          <w:tcPr>
            <w:tcW w:w="3870" w:type="dxa"/>
          </w:tcPr>
          <w:p w:rsidR="0082698E" w:rsidRPr="005A5211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3" w:type="dxa"/>
            <w:gridSpan w:val="7"/>
          </w:tcPr>
          <w:p w:rsidR="0082698E" w:rsidRPr="005A5211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52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2574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A52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B2754" w:rsidRPr="005A5211" w:rsidTr="004149F4">
        <w:tc>
          <w:tcPr>
            <w:tcW w:w="3870" w:type="dxa"/>
          </w:tcPr>
          <w:p w:rsidR="00DB2754" w:rsidRPr="005A5211" w:rsidRDefault="00DB2754" w:rsidP="00DB2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A521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B2754" w:rsidRPr="00CE3DF7" w:rsidRDefault="00DB2754" w:rsidP="00DB275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B2754" w:rsidRPr="005A5211" w:rsidRDefault="00DB2754" w:rsidP="00DB275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B2754" w:rsidRPr="00CE3DF7" w:rsidRDefault="00DB2754" w:rsidP="00DB275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B2754" w:rsidRPr="005A5211" w:rsidRDefault="00DB2754" w:rsidP="00DB275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B2754" w:rsidRPr="002E36B9" w:rsidRDefault="00DB2754" w:rsidP="00DB275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1,552</w:t>
            </w:r>
          </w:p>
        </w:tc>
        <w:tc>
          <w:tcPr>
            <w:tcW w:w="270" w:type="dxa"/>
          </w:tcPr>
          <w:p w:rsidR="00DB2754" w:rsidRPr="005A5211" w:rsidRDefault="00DB2754" w:rsidP="00DB2754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:rsidR="00DB2754" w:rsidRPr="007F618F" w:rsidRDefault="00DB2754" w:rsidP="00DB275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1,165</w:t>
            </w:r>
          </w:p>
        </w:tc>
      </w:tr>
    </w:tbl>
    <w:p w:rsidR="00057BE6" w:rsidRPr="00646D36" w:rsidRDefault="00057BE6" w:rsidP="001705E0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tbl>
      <w:tblPr>
        <w:tblW w:w="97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540"/>
        <w:gridCol w:w="270"/>
        <w:gridCol w:w="630"/>
        <w:gridCol w:w="270"/>
        <w:gridCol w:w="1170"/>
        <w:gridCol w:w="270"/>
        <w:gridCol w:w="1080"/>
        <w:gridCol w:w="270"/>
        <w:gridCol w:w="1170"/>
        <w:gridCol w:w="270"/>
        <w:gridCol w:w="1170"/>
      </w:tblGrid>
      <w:tr w:rsidR="00A30D77" w:rsidRPr="00BF2202" w:rsidTr="00AC21AD">
        <w:trPr>
          <w:tblHeader/>
        </w:trPr>
        <w:tc>
          <w:tcPr>
            <w:tcW w:w="2610" w:type="dxa"/>
          </w:tcPr>
          <w:p w:rsidR="00A30D77" w:rsidRPr="00BF2202" w:rsidRDefault="009030FD" w:rsidP="009030F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เงินให้กู้ยืมแก่กิจการ</w:t>
            </w:r>
          </w:p>
        </w:tc>
        <w:tc>
          <w:tcPr>
            <w:tcW w:w="1440" w:type="dxa"/>
            <w:gridSpan w:val="3"/>
          </w:tcPr>
          <w:p w:rsidR="00A30D77" w:rsidRPr="00BF2202" w:rsidRDefault="00A30D77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:rsidR="00A30D77" w:rsidRPr="00BF2202" w:rsidRDefault="00A30D77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A30D77" w:rsidRPr="00BF2202" w:rsidRDefault="00A30D77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0D77" w:rsidRPr="00BF2202" w:rsidRDefault="00A30D77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A30D77" w:rsidRPr="00BF2202" w:rsidRDefault="00A30D77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2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3475" w:rsidRPr="00BF2202" w:rsidTr="00AC21AD">
        <w:trPr>
          <w:tblHeader/>
        </w:trPr>
        <w:tc>
          <w:tcPr>
            <w:tcW w:w="2610" w:type="dxa"/>
          </w:tcPr>
          <w:p w:rsidR="00F53475" w:rsidRPr="00514A88" w:rsidRDefault="009030FD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514A88" w:rsidRPr="00514A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53475" w:rsidRPr="00BF2202" w:rsidRDefault="002E36B9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53475" w:rsidRPr="00BF2202" w:rsidRDefault="002E36B9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94309F" w:rsidRPr="00BF2202" w:rsidTr="00AC21AD">
        <w:trPr>
          <w:tblHeader/>
        </w:trPr>
        <w:tc>
          <w:tcPr>
            <w:tcW w:w="2610" w:type="dxa"/>
          </w:tcPr>
          <w:p w:rsidR="0094309F" w:rsidRPr="00BF2202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94309F" w:rsidRPr="00BF2202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6858F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4309F" w:rsidRPr="00BF2202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:rsidR="0094309F" w:rsidRPr="00BF2202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20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6858F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4309F" w:rsidRPr="00BF2202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6858F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6858F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6858F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6858F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2698E" w:rsidRPr="00BF2202" w:rsidTr="00AC21AD">
        <w:tc>
          <w:tcPr>
            <w:tcW w:w="2610" w:type="dxa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220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BF220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22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296D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F22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2698E" w:rsidRPr="00BF2202" w:rsidTr="00AC21AD">
        <w:tc>
          <w:tcPr>
            <w:tcW w:w="2610" w:type="dxa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40" w:type="dxa"/>
          </w:tcPr>
          <w:p w:rsidR="0082698E" w:rsidRPr="00BF2202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2698E" w:rsidRPr="009030FD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82698E" w:rsidRPr="00BF2202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2698E" w:rsidRPr="00BF2202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82698E" w:rsidRPr="009030FD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82698E" w:rsidRPr="00BF2202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2698E" w:rsidRPr="00BF2202" w:rsidRDefault="0082698E" w:rsidP="0082698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2698E" w:rsidRPr="00BF2202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BF2202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2698E" w:rsidRPr="00BF2202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B0610A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E33FBB" w:rsidRPr="00EA1373" w:rsidTr="00147735">
        <w:tc>
          <w:tcPr>
            <w:tcW w:w="2610" w:type="dxa"/>
          </w:tcPr>
          <w:p w:rsidR="00E33FBB" w:rsidRPr="00EA1373" w:rsidRDefault="00E33FBB" w:rsidP="00E3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137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dxa"/>
          </w:tcPr>
          <w:p w:rsidR="00E33FBB" w:rsidRPr="00BF2202" w:rsidRDefault="00E33FBB" w:rsidP="00E33FBB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E33FBB" w:rsidRPr="00BF2202" w:rsidRDefault="00E33FBB" w:rsidP="00E33FB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E33FBB" w:rsidRPr="00BF2202" w:rsidRDefault="00E33FBB" w:rsidP="00E33FB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E33FBB" w:rsidRPr="00BF2202" w:rsidRDefault="00E33FBB" w:rsidP="00E33FB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E33FBB" w:rsidRPr="00800B6A" w:rsidRDefault="00E33FBB" w:rsidP="00E3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00B6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E33FBB" w:rsidRPr="00800B6A" w:rsidRDefault="00E33FBB" w:rsidP="00E33FB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33FBB" w:rsidRPr="009030FD" w:rsidRDefault="00E33FBB" w:rsidP="00E3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E33FBB" w:rsidRPr="009030FD" w:rsidRDefault="00E33FBB" w:rsidP="00E33FB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33FBB" w:rsidRPr="00800B6A" w:rsidRDefault="00E33FBB" w:rsidP="00E3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15,000</w:t>
            </w:r>
          </w:p>
        </w:tc>
        <w:tc>
          <w:tcPr>
            <w:tcW w:w="270" w:type="dxa"/>
            <w:vAlign w:val="bottom"/>
          </w:tcPr>
          <w:p w:rsidR="00E33FBB" w:rsidRPr="00800B6A" w:rsidRDefault="00E33FBB" w:rsidP="00E33FB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33FBB" w:rsidRPr="009030FD" w:rsidRDefault="00E33FBB" w:rsidP="00E3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E33FBB" w:rsidRPr="005A5211" w:rsidTr="00EA1373">
        <w:tc>
          <w:tcPr>
            <w:tcW w:w="2610" w:type="dxa"/>
          </w:tcPr>
          <w:p w:rsidR="00E33FBB" w:rsidRPr="00BF2202" w:rsidRDefault="00E33FBB" w:rsidP="00E3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40" w:type="dxa"/>
          </w:tcPr>
          <w:p w:rsidR="00E33FBB" w:rsidRPr="00BF2202" w:rsidRDefault="00E33FBB" w:rsidP="00E33FBB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E33FBB" w:rsidRPr="00BF2202" w:rsidRDefault="00E33FBB" w:rsidP="00E33FB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E33FBB" w:rsidRPr="00BF2202" w:rsidRDefault="00E33FBB" w:rsidP="00E33FB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2202"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E33FBB" w:rsidRPr="00BF2202" w:rsidRDefault="00E33FBB" w:rsidP="00E33FB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33FBB" w:rsidRPr="00EA1373" w:rsidRDefault="00E33FBB" w:rsidP="00E33FB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A1373">
              <w:rPr>
                <w:rFonts w:ascii="Angsana New" w:hAnsi="Angsana New"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270" w:type="dxa"/>
            <w:vAlign w:val="bottom"/>
          </w:tcPr>
          <w:p w:rsidR="00E33FBB" w:rsidRPr="00EA1373" w:rsidRDefault="00E33FBB" w:rsidP="00E33FB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E33FBB" w:rsidRPr="00EA1373" w:rsidRDefault="00E33FBB" w:rsidP="00E33FB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A1373">
              <w:rPr>
                <w:rFonts w:ascii="Angsana New" w:hAnsi="Angsana New"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270" w:type="dxa"/>
            <w:vAlign w:val="bottom"/>
          </w:tcPr>
          <w:p w:rsidR="00E33FBB" w:rsidRPr="00EA1373" w:rsidRDefault="00E33FBB" w:rsidP="00E33FB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33FBB" w:rsidRPr="00EA1373" w:rsidRDefault="00E33FBB" w:rsidP="00E3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A1373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:rsidR="00E33FBB" w:rsidRPr="00EA1373" w:rsidRDefault="00E33FBB" w:rsidP="00E33FB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33FBB" w:rsidRPr="00EA1373" w:rsidRDefault="00E33FBB" w:rsidP="00E3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A1373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E33FBB" w:rsidRPr="00EA1373" w:rsidTr="00147735">
        <w:trPr>
          <w:trHeight w:val="125"/>
        </w:trPr>
        <w:tc>
          <w:tcPr>
            <w:tcW w:w="2610" w:type="dxa"/>
          </w:tcPr>
          <w:p w:rsidR="00E33FBB" w:rsidRPr="00DB2240" w:rsidRDefault="00E33FBB" w:rsidP="00E3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22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:rsidR="00E33FBB" w:rsidRPr="00EA1373" w:rsidRDefault="00E33FBB" w:rsidP="00E3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3FBB" w:rsidRPr="00EA1373" w:rsidRDefault="00E33FBB" w:rsidP="00E3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E33FBB" w:rsidRPr="00EA1373" w:rsidRDefault="00E33FBB" w:rsidP="00E3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3FBB" w:rsidRPr="00EA1373" w:rsidRDefault="00E33FBB" w:rsidP="00E3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33FBB" w:rsidRPr="00EA1373" w:rsidRDefault="00E33FBB" w:rsidP="00E33FB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A137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270" w:type="dxa"/>
            <w:vAlign w:val="bottom"/>
          </w:tcPr>
          <w:p w:rsidR="00E33FBB" w:rsidRPr="00EA1373" w:rsidRDefault="00E33FBB" w:rsidP="00E33FB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33FBB" w:rsidRPr="00EA1373" w:rsidRDefault="00E33FBB" w:rsidP="00E33FB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A137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270" w:type="dxa"/>
          </w:tcPr>
          <w:p w:rsidR="00E33FBB" w:rsidRPr="00EA1373" w:rsidRDefault="00E33FBB" w:rsidP="00E3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33FBB" w:rsidRPr="00EA1373" w:rsidRDefault="00E33FBB" w:rsidP="00E3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1373">
              <w:rPr>
                <w:rFonts w:ascii="Angsana New" w:hAnsi="Angsana New"/>
                <w:b/>
                <w:bCs/>
                <w:sz w:val="30"/>
                <w:szCs w:val="30"/>
              </w:rPr>
              <w:t>15,000</w:t>
            </w:r>
          </w:p>
        </w:tc>
        <w:tc>
          <w:tcPr>
            <w:tcW w:w="270" w:type="dxa"/>
          </w:tcPr>
          <w:p w:rsidR="00E33FBB" w:rsidRPr="00EA1373" w:rsidRDefault="00E33FBB" w:rsidP="00E3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33FBB" w:rsidRPr="00EA1373" w:rsidRDefault="00E33FBB" w:rsidP="00E33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137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</w:tbl>
    <w:p w:rsidR="000530FD" w:rsidRPr="00A021CB" w:rsidRDefault="000530FD" w:rsidP="000530FD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:rsidR="006E64CB" w:rsidRDefault="0019058A" w:rsidP="00932639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pacing w:val="-4"/>
          <w:cs/>
          <w:lang w:val="en-US"/>
        </w:rPr>
      </w:pPr>
      <w:r w:rsidRPr="00A77C02">
        <w:rPr>
          <w:rFonts w:ascii="Angsana New" w:hAnsi="Angsana New" w:cs="Angsana New"/>
          <w:spacing w:val="-4"/>
          <w:cs/>
          <w:lang w:val="en-US"/>
        </w:rPr>
        <w:t>รายการเคลื่อนไหวของเงินให้กู้ยืมแก่กิจการที่เกี่ยวข้องกันสำหรับงวด</w:t>
      </w:r>
      <w:r w:rsidR="006E64CB">
        <w:rPr>
          <w:rFonts w:ascii="Angsana New" w:hAnsi="Angsana New" w:cs="Angsana New" w:hint="cs"/>
          <w:spacing w:val="-4"/>
          <w:cs/>
          <w:lang w:val="en-US"/>
        </w:rPr>
        <w:t>หก</w:t>
      </w:r>
      <w:r w:rsidRPr="00A77C02">
        <w:rPr>
          <w:rFonts w:ascii="Angsana New" w:hAnsi="Angsana New" w:cs="Angsana New"/>
          <w:spacing w:val="-4"/>
          <w:cs/>
          <w:lang w:val="en-US"/>
        </w:rPr>
        <w:t xml:space="preserve">เดือนสิ้นสุดวันที่ </w:t>
      </w:r>
      <w:r w:rsidR="000530FD">
        <w:rPr>
          <w:rFonts w:ascii="Angsana New" w:hAnsi="Angsana New" w:cs="Angsana New"/>
          <w:spacing w:val="-4"/>
          <w:lang w:val="en-US"/>
        </w:rPr>
        <w:t>30</w:t>
      </w:r>
      <w:r w:rsidRPr="00A77C02">
        <w:rPr>
          <w:rFonts w:ascii="Angsana New" w:hAnsi="Angsana New" w:cs="Angsana New"/>
          <w:spacing w:val="-4"/>
          <w:lang w:val="en-US"/>
        </w:rPr>
        <w:t xml:space="preserve"> </w:t>
      </w:r>
      <w:r w:rsidR="000530FD">
        <w:rPr>
          <w:rFonts w:ascii="Angsana New" w:hAnsi="Angsana New" w:cs="Angsana New"/>
          <w:spacing w:val="-4"/>
          <w:cs/>
          <w:lang w:val="en-US"/>
        </w:rPr>
        <w:t>ม</w:t>
      </w:r>
      <w:r w:rsidR="000530FD">
        <w:rPr>
          <w:rFonts w:ascii="Angsana New" w:hAnsi="Angsana New" w:cs="Angsana New" w:hint="cs"/>
          <w:spacing w:val="-4"/>
          <w:cs/>
          <w:lang w:val="en-US"/>
        </w:rPr>
        <w:t>ิถุนายน</w:t>
      </w:r>
      <w:r w:rsidRPr="00A77C02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2E02CD">
        <w:rPr>
          <w:rFonts w:ascii="Angsana New" w:hAnsi="Angsana New" w:cs="Angsana New" w:hint="cs"/>
          <w:spacing w:val="-4"/>
          <w:cs/>
          <w:lang w:val="en-US"/>
        </w:rPr>
        <w:t>มีดังนี้</w:t>
      </w:r>
    </w:p>
    <w:p w:rsidR="00932639" w:rsidRPr="00646D36" w:rsidRDefault="00932639" w:rsidP="00932639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pacing w:val="-4"/>
          <w:sz w:val="22"/>
          <w:szCs w:val="22"/>
          <w:lang w:val="en-US"/>
        </w:rPr>
      </w:pPr>
    </w:p>
    <w:tbl>
      <w:tblPr>
        <w:tblW w:w="97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2"/>
        <w:gridCol w:w="1170"/>
        <w:gridCol w:w="270"/>
        <w:gridCol w:w="1080"/>
        <w:gridCol w:w="270"/>
        <w:gridCol w:w="1170"/>
        <w:gridCol w:w="270"/>
        <w:gridCol w:w="1183"/>
      </w:tblGrid>
      <w:tr w:rsidR="0019058A" w:rsidRPr="009375E0" w:rsidTr="00932639">
        <w:trPr>
          <w:tblHeader/>
        </w:trPr>
        <w:tc>
          <w:tcPr>
            <w:tcW w:w="4302" w:type="dxa"/>
          </w:tcPr>
          <w:p w:rsidR="0019058A" w:rsidRPr="009375E0" w:rsidRDefault="0019058A" w:rsidP="00C821B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375E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4573B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แก่</w:t>
            </w:r>
            <w:r w:rsidRPr="009375E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20" w:type="dxa"/>
            <w:gridSpan w:val="3"/>
          </w:tcPr>
          <w:p w:rsidR="0019058A" w:rsidRPr="009375E0" w:rsidRDefault="0019058A" w:rsidP="00CD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9058A" w:rsidRPr="009375E0" w:rsidRDefault="0019058A" w:rsidP="00CD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3" w:type="dxa"/>
            <w:gridSpan w:val="3"/>
          </w:tcPr>
          <w:p w:rsidR="0019058A" w:rsidRPr="009375E0" w:rsidRDefault="0019058A" w:rsidP="00CD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698E" w:rsidRPr="009375E0" w:rsidTr="00932639">
        <w:trPr>
          <w:tblHeader/>
        </w:trPr>
        <w:tc>
          <w:tcPr>
            <w:tcW w:w="4302" w:type="dxa"/>
          </w:tcPr>
          <w:p w:rsidR="0082698E" w:rsidRPr="009375E0" w:rsidRDefault="0082698E" w:rsidP="0082698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96D7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2698E" w:rsidRPr="00BF2202" w:rsidRDefault="004F3662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96D7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96D7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82698E" w:rsidRPr="00BF2202" w:rsidRDefault="004F3662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96D7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2698E" w:rsidRPr="009375E0" w:rsidTr="00932639">
        <w:trPr>
          <w:tblHeader/>
        </w:trPr>
        <w:tc>
          <w:tcPr>
            <w:tcW w:w="4302" w:type="dxa"/>
          </w:tcPr>
          <w:p w:rsidR="0082698E" w:rsidRPr="009375E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3" w:type="dxa"/>
            <w:gridSpan w:val="7"/>
          </w:tcPr>
          <w:p w:rsidR="0082698E" w:rsidRPr="009375E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375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296D7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375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2698E" w:rsidRPr="009375E0" w:rsidTr="00932639">
        <w:tc>
          <w:tcPr>
            <w:tcW w:w="4302" w:type="dxa"/>
          </w:tcPr>
          <w:p w:rsidR="0082698E" w:rsidRPr="009375E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375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2698E" w:rsidRPr="009375E0" w:rsidTr="00932639">
        <w:tc>
          <w:tcPr>
            <w:tcW w:w="4302" w:type="dxa"/>
          </w:tcPr>
          <w:p w:rsidR="0082698E" w:rsidRPr="009375E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5319D" w:rsidRPr="009375E0" w:rsidTr="00932639">
        <w:tc>
          <w:tcPr>
            <w:tcW w:w="4302" w:type="dxa"/>
          </w:tcPr>
          <w:p w:rsidR="0095319D" w:rsidRPr="009375E0" w:rsidRDefault="0095319D" w:rsidP="0095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375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375E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95319D" w:rsidRPr="009375E0" w:rsidRDefault="00A44DFA" w:rsidP="0095319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5319D" w:rsidRPr="009375E0" w:rsidRDefault="0095319D" w:rsidP="0095319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5319D" w:rsidRPr="009375E0" w:rsidRDefault="0095319D" w:rsidP="0095319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75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5319D" w:rsidRPr="009375E0" w:rsidRDefault="0095319D" w:rsidP="0095319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5319D" w:rsidRPr="009375E0" w:rsidRDefault="00A44DFA" w:rsidP="00A44DF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5319D" w:rsidRPr="00A44DFA" w:rsidRDefault="0095319D" w:rsidP="00A44DFA">
            <w:pPr>
              <w:pStyle w:val="acctfourfigures"/>
              <w:tabs>
                <w:tab w:val="clear" w:pos="765"/>
                <w:tab w:val="decimal" w:pos="612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  <w:shd w:val="clear" w:color="auto" w:fill="auto"/>
          </w:tcPr>
          <w:p w:rsidR="0095319D" w:rsidRPr="007446EC" w:rsidRDefault="00296D7D" w:rsidP="0095319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38,800</w:t>
            </w:r>
          </w:p>
        </w:tc>
      </w:tr>
      <w:tr w:rsidR="00932639" w:rsidRPr="009375E0" w:rsidTr="00932639">
        <w:tc>
          <w:tcPr>
            <w:tcW w:w="4302" w:type="dxa"/>
          </w:tcPr>
          <w:p w:rsidR="00932639" w:rsidRPr="009375E0" w:rsidRDefault="00932639" w:rsidP="0095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932639" w:rsidRPr="009375E0" w:rsidRDefault="00932639" w:rsidP="0095319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32639" w:rsidRPr="009375E0" w:rsidRDefault="00932639" w:rsidP="0095319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32639" w:rsidRPr="009375E0" w:rsidRDefault="00932639" w:rsidP="0095319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75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32639" w:rsidRPr="009375E0" w:rsidRDefault="00932639" w:rsidP="0095319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32639" w:rsidRPr="009375E0" w:rsidRDefault="00932639" w:rsidP="00A44DF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15,000</w:t>
            </w:r>
          </w:p>
        </w:tc>
        <w:tc>
          <w:tcPr>
            <w:tcW w:w="270" w:type="dxa"/>
          </w:tcPr>
          <w:p w:rsidR="00932639" w:rsidRPr="009375E0" w:rsidRDefault="00932639" w:rsidP="0095319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932639" w:rsidRPr="00A44DFA" w:rsidRDefault="00932639" w:rsidP="00296D7D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4D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32639" w:rsidRPr="009375E0" w:rsidTr="00932639">
        <w:tc>
          <w:tcPr>
            <w:tcW w:w="4302" w:type="dxa"/>
          </w:tcPr>
          <w:p w:rsidR="00932639" w:rsidRPr="009375E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32639" w:rsidRPr="009375E0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32639" w:rsidRPr="009375E0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32639" w:rsidRPr="009375E0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75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32639" w:rsidRPr="009375E0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32639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32639" w:rsidRPr="00A44DFA" w:rsidRDefault="00932639" w:rsidP="00932639">
            <w:pPr>
              <w:pStyle w:val="acctfourfigures"/>
              <w:tabs>
                <w:tab w:val="clear" w:pos="765"/>
                <w:tab w:val="decimal" w:pos="612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  <w:shd w:val="clear" w:color="auto" w:fill="auto"/>
          </w:tcPr>
          <w:p w:rsidR="00932639" w:rsidRDefault="00DC51C0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32639" w:rsidRPr="00932639">
              <w:rPr>
                <w:rFonts w:ascii="Angsana New" w:hAnsi="Angsana New"/>
                <w:sz w:val="30"/>
                <w:szCs w:val="30"/>
                <w:lang w:val="en-US" w:bidi="th-TH"/>
              </w:rPr>
              <w:t>38,800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932639" w:rsidRPr="00536A0E" w:rsidTr="00932639">
        <w:tc>
          <w:tcPr>
            <w:tcW w:w="4302" w:type="dxa"/>
          </w:tcPr>
          <w:p w:rsidR="00932639" w:rsidRPr="009375E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  <w:r w:rsidRPr="009375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32639" w:rsidRPr="009375E0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32639" w:rsidRPr="009375E0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32639" w:rsidRPr="009375E0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32639" w:rsidRPr="009375E0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32639" w:rsidRPr="00A44DFA" w:rsidRDefault="00932639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4D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5,0</w:t>
            </w:r>
            <w:r w:rsidRPr="00A44D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:rsidR="00932639" w:rsidRPr="009375E0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32639" w:rsidRPr="007446EC" w:rsidRDefault="00932639" w:rsidP="00932639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932639" w:rsidRPr="00646D36" w:rsidTr="00932639">
        <w:tc>
          <w:tcPr>
            <w:tcW w:w="4302" w:type="dxa"/>
          </w:tcPr>
          <w:p w:rsidR="00932639" w:rsidRPr="00646D36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32639" w:rsidRPr="00646D36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932639" w:rsidRPr="00646D36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32639" w:rsidRPr="00646D36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932639" w:rsidRPr="00646D36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32639" w:rsidRPr="00646D36" w:rsidRDefault="00932639" w:rsidP="009326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932639" w:rsidRPr="00646D36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:rsidR="00932639" w:rsidRPr="00646D36" w:rsidRDefault="00932639" w:rsidP="009326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932639" w:rsidRPr="00536A0E" w:rsidTr="002E02CD">
        <w:tc>
          <w:tcPr>
            <w:tcW w:w="4302" w:type="dxa"/>
          </w:tcPr>
          <w:p w:rsidR="00932639" w:rsidRPr="00903FE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:rsidR="00932639" w:rsidRPr="00903FE0" w:rsidRDefault="00932639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32639" w:rsidRPr="00903FE0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32639" w:rsidRPr="00903FE0" w:rsidRDefault="00932639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32639" w:rsidRPr="00903FE0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32639" w:rsidRPr="00903FE0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32639" w:rsidRPr="00903FE0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932639" w:rsidRPr="00903FE0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32639" w:rsidRPr="00536A0E" w:rsidTr="002E02CD">
        <w:tc>
          <w:tcPr>
            <w:tcW w:w="4302" w:type="dxa"/>
          </w:tcPr>
          <w:p w:rsidR="00932639" w:rsidRPr="00903FE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03FE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03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03FE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932639" w:rsidRPr="00903FE0" w:rsidRDefault="00932639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270" w:type="dxa"/>
          </w:tcPr>
          <w:p w:rsidR="00932639" w:rsidRPr="00903FE0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32639" w:rsidRPr="00903058" w:rsidRDefault="00932639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7,200</w:t>
            </w:r>
          </w:p>
        </w:tc>
        <w:tc>
          <w:tcPr>
            <w:tcW w:w="270" w:type="dxa"/>
          </w:tcPr>
          <w:p w:rsidR="00932639" w:rsidRPr="00903FE0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32639" w:rsidRPr="00903FE0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32639" w:rsidRPr="00903FE0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932639" w:rsidRPr="00903FE0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32639" w:rsidRPr="00536A0E" w:rsidTr="002E02CD">
        <w:tc>
          <w:tcPr>
            <w:tcW w:w="4302" w:type="dxa"/>
          </w:tcPr>
          <w:p w:rsidR="00932639" w:rsidRPr="00903FE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932639" w:rsidRPr="00903FE0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32639" w:rsidRPr="00903FE0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:rsidR="00932639" w:rsidRPr="002E02CD" w:rsidRDefault="00932639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E02CD">
              <w:rPr>
                <w:rFonts w:ascii="Angsana New" w:hAnsi="Angsana New"/>
                <w:sz w:val="30"/>
                <w:szCs w:val="30"/>
                <w:lang w:val="en-US" w:bidi="th-TH"/>
              </w:rPr>
              <w:t>313</w:t>
            </w:r>
          </w:p>
          <w:p w:rsidR="00932639" w:rsidRPr="00296D7D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</w:pPr>
            <w:r w:rsidRPr="002E02C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32639" w:rsidRPr="00903FE0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32639" w:rsidRPr="00903FE0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32639" w:rsidRPr="00903FE0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932639" w:rsidRPr="00903FE0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32639" w:rsidRPr="00536A0E" w:rsidTr="002E02CD">
        <w:tc>
          <w:tcPr>
            <w:tcW w:w="4302" w:type="dxa"/>
          </w:tcPr>
          <w:p w:rsidR="00932639" w:rsidRPr="00903FE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:rsidR="00932639" w:rsidRPr="009375E0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32639" w:rsidRPr="00903FE0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32639" w:rsidRPr="00903058" w:rsidRDefault="00932639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32639" w:rsidRPr="00903FE0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32639" w:rsidRPr="00903FE0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32639" w:rsidRPr="00903FE0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932639" w:rsidRPr="00903FE0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32639" w:rsidRPr="00536A0E" w:rsidTr="002E02CD">
        <w:tc>
          <w:tcPr>
            <w:tcW w:w="4302" w:type="dxa"/>
          </w:tcPr>
          <w:p w:rsidR="00932639" w:rsidRPr="00903FE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903F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32639" w:rsidRPr="002E02CD" w:rsidRDefault="002E02CD" w:rsidP="002E02C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E02C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270" w:type="dxa"/>
          </w:tcPr>
          <w:p w:rsidR="00932639" w:rsidRPr="00903FE0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32639" w:rsidRPr="00903058" w:rsidRDefault="00932639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7,513</w:t>
            </w:r>
          </w:p>
        </w:tc>
        <w:tc>
          <w:tcPr>
            <w:tcW w:w="270" w:type="dxa"/>
          </w:tcPr>
          <w:p w:rsidR="00932639" w:rsidRPr="00903FE0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32639" w:rsidRPr="00903FE0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32639" w:rsidRPr="00903FE0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932639" w:rsidRPr="00903FE0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932639" w:rsidRPr="00646D36" w:rsidTr="002E02CD">
        <w:tc>
          <w:tcPr>
            <w:tcW w:w="4302" w:type="dxa"/>
          </w:tcPr>
          <w:p w:rsidR="00932639" w:rsidRPr="00646D36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32639" w:rsidRPr="00646D36" w:rsidRDefault="00932639" w:rsidP="0093263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932639" w:rsidRPr="00646D36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932639" w:rsidRPr="00646D36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932639" w:rsidRPr="00646D36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32639" w:rsidRPr="00646D36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932639" w:rsidRPr="00646D36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:rsidR="00932639" w:rsidRPr="00646D36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932639" w:rsidRPr="00536A0E" w:rsidTr="00932639">
        <w:tc>
          <w:tcPr>
            <w:tcW w:w="4302" w:type="dxa"/>
          </w:tcPr>
          <w:p w:rsidR="00932639" w:rsidRPr="00903FE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รวมเงินให้กู้ยืมระยะสั้นแก่กิจการ</w:t>
            </w:r>
          </w:p>
        </w:tc>
        <w:tc>
          <w:tcPr>
            <w:tcW w:w="1170" w:type="dxa"/>
          </w:tcPr>
          <w:p w:rsidR="00932639" w:rsidRPr="008D3FE7" w:rsidRDefault="00932639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932639" w:rsidRPr="008D3FE7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932639" w:rsidRPr="008D3FE7" w:rsidRDefault="00932639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932639" w:rsidRPr="008D3FE7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932639" w:rsidRPr="008D3FE7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932639" w:rsidRPr="008D3FE7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</w:tcPr>
          <w:p w:rsidR="00932639" w:rsidRPr="008D3FE7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932639" w:rsidRPr="00536A0E" w:rsidTr="00932639">
        <w:tc>
          <w:tcPr>
            <w:tcW w:w="4302" w:type="dxa"/>
          </w:tcPr>
          <w:p w:rsidR="00932639" w:rsidRPr="00903FE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170" w:type="dxa"/>
          </w:tcPr>
          <w:p w:rsidR="00932639" w:rsidRPr="008D3FE7" w:rsidRDefault="00932639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932639" w:rsidRPr="008D3FE7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932639" w:rsidRPr="008D3FE7" w:rsidRDefault="00932639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932639" w:rsidRPr="008D3FE7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932639" w:rsidRPr="008D3FE7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932639" w:rsidRPr="008D3FE7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</w:tcPr>
          <w:p w:rsidR="00932639" w:rsidRPr="008D3FE7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932639" w:rsidRPr="00536A0E" w:rsidTr="00932639">
        <w:tc>
          <w:tcPr>
            <w:tcW w:w="4302" w:type="dxa"/>
          </w:tcPr>
          <w:p w:rsidR="00932639" w:rsidRPr="00903FE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03FE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03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03FE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932639" w:rsidRPr="00903FE0" w:rsidRDefault="00932639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270" w:type="dxa"/>
          </w:tcPr>
          <w:p w:rsidR="00932639" w:rsidRPr="008D3FE7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932639" w:rsidRPr="009375E0" w:rsidRDefault="00932639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7,200</w:t>
            </w:r>
          </w:p>
        </w:tc>
        <w:tc>
          <w:tcPr>
            <w:tcW w:w="270" w:type="dxa"/>
          </w:tcPr>
          <w:p w:rsidR="00932639" w:rsidRPr="008D3FE7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932639" w:rsidRPr="009375E0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32639" w:rsidRPr="00914DD5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  <w:shd w:val="clear" w:color="auto" w:fill="auto"/>
          </w:tcPr>
          <w:p w:rsidR="00932639" w:rsidRPr="007446EC" w:rsidRDefault="00932639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38,800</w:t>
            </w:r>
          </w:p>
        </w:tc>
      </w:tr>
      <w:tr w:rsidR="00932639" w:rsidRPr="00536A0E" w:rsidTr="00932639">
        <w:tc>
          <w:tcPr>
            <w:tcW w:w="4302" w:type="dxa"/>
          </w:tcPr>
          <w:p w:rsidR="00932639" w:rsidRPr="00903FE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03FE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932639" w:rsidRPr="00903FE0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32639" w:rsidRPr="002A741C" w:rsidRDefault="00932639" w:rsidP="00932639">
            <w:pPr>
              <w:pStyle w:val="acctfourfigures"/>
              <w:tabs>
                <w:tab w:val="clear" w:pos="765"/>
                <w:tab w:val="decimal" w:pos="612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932639" w:rsidRPr="00903058" w:rsidRDefault="00932639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313</w:t>
            </w:r>
          </w:p>
        </w:tc>
        <w:tc>
          <w:tcPr>
            <w:tcW w:w="270" w:type="dxa"/>
          </w:tcPr>
          <w:p w:rsidR="00932639" w:rsidRPr="008D3FE7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932639" w:rsidRPr="009375E0" w:rsidRDefault="00932639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15,000</w:t>
            </w:r>
          </w:p>
        </w:tc>
        <w:tc>
          <w:tcPr>
            <w:tcW w:w="270" w:type="dxa"/>
          </w:tcPr>
          <w:p w:rsidR="00932639" w:rsidRPr="00914DD5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932639" w:rsidRPr="007446EC" w:rsidRDefault="00932639" w:rsidP="00932639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2639" w:rsidRPr="00536A0E" w:rsidTr="00932639">
        <w:tc>
          <w:tcPr>
            <w:tcW w:w="4302" w:type="dxa"/>
          </w:tcPr>
          <w:p w:rsidR="00932639" w:rsidRPr="00903FE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:rsidR="00932639" w:rsidRPr="009375E0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32639" w:rsidRPr="008D3FE7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32639" w:rsidRPr="00903058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32639" w:rsidRPr="002A741C" w:rsidRDefault="00932639" w:rsidP="00932639">
            <w:pPr>
              <w:pStyle w:val="acctfourfigures"/>
              <w:tabs>
                <w:tab w:val="clear" w:pos="765"/>
                <w:tab w:val="decimal" w:pos="612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932639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32639" w:rsidRPr="002A741C" w:rsidRDefault="00932639" w:rsidP="00932639">
            <w:pPr>
              <w:pStyle w:val="acctfourfigures"/>
              <w:tabs>
                <w:tab w:val="clear" w:pos="765"/>
                <w:tab w:val="decimal" w:pos="612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:rsidR="00932639" w:rsidRPr="007446EC" w:rsidRDefault="00932639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(38,800)</w:t>
            </w:r>
          </w:p>
        </w:tc>
      </w:tr>
      <w:tr w:rsidR="00932639" w:rsidRPr="00536A0E" w:rsidTr="00932639">
        <w:tc>
          <w:tcPr>
            <w:tcW w:w="4302" w:type="dxa"/>
          </w:tcPr>
          <w:p w:rsidR="00932639" w:rsidRPr="00903FE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903F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32639" w:rsidRPr="00903FE0" w:rsidRDefault="00932639" w:rsidP="0093263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270" w:type="dxa"/>
          </w:tcPr>
          <w:p w:rsidR="00932639" w:rsidRPr="00903FE0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32639" w:rsidRPr="00AE433F" w:rsidRDefault="00932639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E433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E433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513</w:t>
            </w:r>
          </w:p>
        </w:tc>
        <w:tc>
          <w:tcPr>
            <w:tcW w:w="270" w:type="dxa"/>
          </w:tcPr>
          <w:p w:rsidR="00932639" w:rsidRPr="008D3FE7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32639" w:rsidRPr="006E64CB" w:rsidRDefault="00932639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15,000</w:t>
            </w:r>
          </w:p>
        </w:tc>
        <w:tc>
          <w:tcPr>
            <w:tcW w:w="270" w:type="dxa"/>
          </w:tcPr>
          <w:p w:rsidR="00932639" w:rsidRPr="00AE433F" w:rsidRDefault="00932639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32639" w:rsidRPr="00AE433F" w:rsidRDefault="00932639" w:rsidP="00932639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433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932639" w:rsidRPr="00536A0E" w:rsidTr="00932639">
        <w:trPr>
          <w:trHeight w:hRule="exact" w:val="302"/>
        </w:trPr>
        <w:tc>
          <w:tcPr>
            <w:tcW w:w="4302" w:type="dxa"/>
          </w:tcPr>
          <w:p w:rsidR="00932639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  <w:p w:rsidR="00932639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  <w:p w:rsidR="00932639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  <w:p w:rsidR="00932639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  <w:p w:rsidR="00932639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  <w:p w:rsidR="00932639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  <w:p w:rsidR="00932639" w:rsidRPr="00670A1D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32639" w:rsidRPr="00670A1D" w:rsidRDefault="00932639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932639" w:rsidRPr="00670A1D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932639" w:rsidRPr="00670A1D" w:rsidRDefault="00932639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932639" w:rsidRPr="00670A1D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32639" w:rsidRPr="00670A1D" w:rsidRDefault="00932639" w:rsidP="00932639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932639" w:rsidRPr="00670A1D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:rsidR="00932639" w:rsidRPr="00670A1D" w:rsidRDefault="00932639" w:rsidP="00932639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</w:tr>
      <w:tr w:rsidR="00932639" w:rsidRPr="001E7BA6" w:rsidTr="00932639">
        <w:tc>
          <w:tcPr>
            <w:tcW w:w="4302" w:type="dxa"/>
          </w:tcPr>
          <w:p w:rsidR="00932639" w:rsidRPr="001E7BA6" w:rsidRDefault="00932639" w:rsidP="009326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E7BA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520" w:type="dxa"/>
            <w:gridSpan w:val="3"/>
          </w:tcPr>
          <w:p w:rsidR="00932639" w:rsidRPr="001E7BA6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7B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32639" w:rsidRPr="001E7BA6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3" w:type="dxa"/>
            <w:gridSpan w:val="3"/>
          </w:tcPr>
          <w:p w:rsidR="00932639" w:rsidRPr="001E7BA6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7B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2639" w:rsidRPr="001E7BA6" w:rsidTr="00932639">
        <w:tc>
          <w:tcPr>
            <w:tcW w:w="4302" w:type="dxa"/>
          </w:tcPr>
          <w:p w:rsidR="00932639" w:rsidRPr="001E7BA6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32639" w:rsidRPr="001E7BA6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932639" w:rsidRPr="001E7BA6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32639" w:rsidRPr="001E7BA6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932639" w:rsidRPr="001E7BA6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32639" w:rsidRPr="001E7BA6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932639" w:rsidRPr="001E7BA6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932639" w:rsidRPr="001E7BA6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932639" w:rsidRPr="001E7BA6" w:rsidTr="00932639">
        <w:tc>
          <w:tcPr>
            <w:tcW w:w="4302" w:type="dxa"/>
          </w:tcPr>
          <w:p w:rsidR="00932639" w:rsidRPr="001E7BA6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32639" w:rsidRPr="00BF2202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932639" w:rsidRPr="00BF2202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32639" w:rsidRPr="00BF2202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932639" w:rsidRPr="00BF2202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32639" w:rsidRPr="00BF2202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932639" w:rsidRPr="00BF2202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932639" w:rsidRPr="00BF2202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932639" w:rsidRPr="001E7BA6" w:rsidTr="00932639">
        <w:tc>
          <w:tcPr>
            <w:tcW w:w="4302" w:type="dxa"/>
          </w:tcPr>
          <w:p w:rsidR="00932639" w:rsidRPr="001E7BA6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3" w:type="dxa"/>
            <w:gridSpan w:val="7"/>
          </w:tcPr>
          <w:p w:rsidR="00932639" w:rsidRPr="001E7BA6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E7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E7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32639" w:rsidRPr="001E7BA6" w:rsidTr="00932639">
        <w:tc>
          <w:tcPr>
            <w:tcW w:w="4302" w:type="dxa"/>
          </w:tcPr>
          <w:p w:rsidR="00932639" w:rsidRPr="001E7BA6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32639" w:rsidRPr="001E7BA6" w:rsidRDefault="00932639" w:rsidP="00932639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32639" w:rsidRPr="001E7BA6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932639" w:rsidRPr="00181830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32639" w:rsidRPr="001E7BA6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32639" w:rsidRPr="007D1354" w:rsidRDefault="00932639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1354">
              <w:rPr>
                <w:rFonts w:ascii="Angsana New" w:hAnsi="Angsana New"/>
                <w:b/>
                <w:bCs/>
                <w:sz w:val="30"/>
                <w:szCs w:val="30"/>
              </w:rPr>
              <w:t>8,960</w:t>
            </w:r>
          </w:p>
        </w:tc>
        <w:tc>
          <w:tcPr>
            <w:tcW w:w="270" w:type="dxa"/>
          </w:tcPr>
          <w:p w:rsidR="00932639" w:rsidRPr="007D1354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shd w:val="clear" w:color="auto" w:fill="auto"/>
          </w:tcPr>
          <w:p w:rsidR="00932639" w:rsidRPr="00CE3DF7" w:rsidRDefault="00932639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7D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63,200</w:t>
            </w:r>
          </w:p>
        </w:tc>
      </w:tr>
      <w:tr w:rsidR="00932639" w:rsidRPr="00885D24" w:rsidTr="00932639">
        <w:tc>
          <w:tcPr>
            <w:tcW w:w="4302" w:type="dxa"/>
          </w:tcPr>
          <w:p w:rsidR="00932639" w:rsidRPr="001E7BA6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32639" w:rsidRPr="00A80C85" w:rsidRDefault="00932639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32639" w:rsidRPr="004149F4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932639" w:rsidRPr="00D849D3" w:rsidRDefault="00932639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32639" w:rsidRPr="001E7BA6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32639" w:rsidRPr="00A80C85" w:rsidRDefault="00932639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32639" w:rsidRPr="001E7BA6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shd w:val="clear" w:color="auto" w:fill="auto"/>
          </w:tcPr>
          <w:p w:rsidR="00932639" w:rsidRPr="002D3851" w:rsidRDefault="00932639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932639" w:rsidRPr="004149F4" w:rsidTr="00932639">
        <w:tc>
          <w:tcPr>
            <w:tcW w:w="4302" w:type="dxa"/>
          </w:tcPr>
          <w:p w:rsidR="00932639" w:rsidRPr="009375E0" w:rsidRDefault="00932639" w:rsidP="009326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375E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2520" w:type="dxa"/>
            <w:gridSpan w:val="3"/>
          </w:tcPr>
          <w:p w:rsidR="00932639" w:rsidRPr="009375E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32639" w:rsidRPr="009375E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3" w:type="dxa"/>
            <w:gridSpan w:val="3"/>
          </w:tcPr>
          <w:p w:rsidR="00932639" w:rsidRPr="009375E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2639" w:rsidRPr="005332A0" w:rsidTr="00932639">
        <w:tc>
          <w:tcPr>
            <w:tcW w:w="4302" w:type="dxa"/>
          </w:tcPr>
          <w:p w:rsidR="00932639" w:rsidRPr="005332A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32639" w:rsidRPr="005332A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932639" w:rsidRPr="005332A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32639" w:rsidRPr="005332A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2A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932639" w:rsidRPr="005332A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32639" w:rsidRPr="005332A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932639" w:rsidRPr="005332A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932639" w:rsidRPr="005332A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2A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932639" w:rsidRPr="005332A0" w:rsidTr="00932639">
        <w:tc>
          <w:tcPr>
            <w:tcW w:w="4302" w:type="dxa"/>
          </w:tcPr>
          <w:p w:rsidR="00932639" w:rsidRPr="005332A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32639" w:rsidRPr="00BF2202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932639" w:rsidRPr="00BF2202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32639" w:rsidRPr="00BF2202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932639" w:rsidRPr="00BF2202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32639" w:rsidRPr="00BF2202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932639" w:rsidRPr="00BF2202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932639" w:rsidRPr="00BF2202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932639" w:rsidRPr="004149F4" w:rsidTr="00932639">
        <w:tc>
          <w:tcPr>
            <w:tcW w:w="4302" w:type="dxa"/>
          </w:tcPr>
          <w:p w:rsidR="00932639" w:rsidRPr="005332A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3" w:type="dxa"/>
            <w:gridSpan w:val="7"/>
          </w:tcPr>
          <w:p w:rsidR="00932639" w:rsidRPr="005332A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332A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332A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32639" w:rsidRPr="004149F4" w:rsidTr="00932639">
        <w:tc>
          <w:tcPr>
            <w:tcW w:w="4302" w:type="dxa"/>
          </w:tcPr>
          <w:p w:rsidR="00932639" w:rsidRPr="005332A0" w:rsidRDefault="00932639" w:rsidP="00932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332A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32639" w:rsidRPr="007D1354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32639" w:rsidRPr="007D1354" w:rsidRDefault="00932639" w:rsidP="00932639">
            <w:pPr>
              <w:pStyle w:val="acctfourfigures"/>
              <w:tabs>
                <w:tab w:val="clear" w:pos="765"/>
                <w:tab w:val="decimal" w:pos="612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32639" w:rsidRPr="005332A0" w:rsidRDefault="00932639" w:rsidP="0093263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32639" w:rsidRPr="005332A0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32639" w:rsidRPr="005332A0" w:rsidRDefault="00932639" w:rsidP="00932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:rsidR="00932639" w:rsidRPr="005332A0" w:rsidRDefault="00932639" w:rsidP="0093263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:rsidR="00932639" w:rsidRPr="005332A0" w:rsidRDefault="00932639" w:rsidP="00932639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</w:t>
            </w:r>
          </w:p>
        </w:tc>
      </w:tr>
    </w:tbl>
    <w:p w:rsidR="00D92CAC" w:rsidRDefault="00D92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7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9"/>
        <w:gridCol w:w="810"/>
        <w:gridCol w:w="272"/>
        <w:gridCol w:w="515"/>
        <w:gridCol w:w="123"/>
        <w:gridCol w:w="153"/>
        <w:gridCol w:w="119"/>
        <w:gridCol w:w="1088"/>
        <w:gridCol w:w="276"/>
        <w:gridCol w:w="1035"/>
        <w:gridCol w:w="68"/>
        <w:gridCol w:w="215"/>
        <w:gridCol w:w="61"/>
        <w:gridCol w:w="1115"/>
        <w:gridCol w:w="291"/>
        <w:gridCol w:w="1122"/>
      </w:tblGrid>
      <w:tr w:rsidR="00C7500F" w:rsidRPr="00BF2202" w:rsidTr="001C07F6">
        <w:trPr>
          <w:tblHeader/>
        </w:trPr>
        <w:tc>
          <w:tcPr>
            <w:tcW w:w="2439" w:type="dxa"/>
            <w:shd w:val="clear" w:color="auto" w:fill="auto"/>
          </w:tcPr>
          <w:p w:rsidR="00C7500F" w:rsidRPr="00BF2202" w:rsidRDefault="00C7500F" w:rsidP="00DF0D9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เงินกู้ยืมจาก</w:t>
            </w:r>
            <w:r w:rsidR="00E2492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บุคคลหรือ</w:t>
            </w:r>
          </w:p>
        </w:tc>
        <w:tc>
          <w:tcPr>
            <w:tcW w:w="1597" w:type="dxa"/>
            <w:gridSpan w:val="3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6" w:type="dxa"/>
            <w:gridSpan w:val="2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8" w:type="dxa"/>
            <w:gridSpan w:val="4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89" w:type="dxa"/>
            <w:gridSpan w:val="4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2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500F" w:rsidRPr="00BF2202" w:rsidTr="001C07F6">
        <w:trPr>
          <w:tblHeader/>
        </w:trPr>
        <w:tc>
          <w:tcPr>
            <w:tcW w:w="2439" w:type="dxa"/>
            <w:shd w:val="clear" w:color="auto" w:fill="auto"/>
          </w:tcPr>
          <w:p w:rsidR="00C7500F" w:rsidRPr="00514A88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1C07F6" w:rsidRPr="001C07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514A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dxa"/>
            <w:gridSpan w:val="2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:rsidR="00C7500F" w:rsidRPr="00BF2202" w:rsidRDefault="00FB36B0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6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6" w:type="dxa"/>
            <w:gridSpan w:val="2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:rsidR="00C7500F" w:rsidRPr="00BF2202" w:rsidRDefault="00FB36B0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91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4F3662" w:rsidRPr="00BF2202" w:rsidTr="001C07F6">
        <w:trPr>
          <w:tblHeader/>
        </w:trPr>
        <w:tc>
          <w:tcPr>
            <w:tcW w:w="2439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E433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dxa"/>
            <w:gridSpan w:val="2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E433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  <w:gridSpan w:val="2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E433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6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E433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6" w:type="dxa"/>
            <w:gridSpan w:val="2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5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E433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91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E433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7500F" w:rsidRPr="00BF2202" w:rsidTr="001C07F6">
        <w:tc>
          <w:tcPr>
            <w:tcW w:w="2439" w:type="dxa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97" w:type="dxa"/>
            <w:gridSpan w:val="3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220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BF220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6" w:type="dxa"/>
            <w:gridSpan w:val="2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9" w:type="dxa"/>
            <w:gridSpan w:val="10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22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AE43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F22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7500F" w:rsidRPr="00BF2202" w:rsidTr="001C07F6">
        <w:tc>
          <w:tcPr>
            <w:tcW w:w="2439" w:type="dxa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</w:t>
            </w: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810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</w:tcPr>
          <w:p w:rsidR="00C7500F" w:rsidRPr="009030FD" w:rsidRDefault="00C7500F" w:rsidP="00DF0D9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dxa"/>
            <w:gridSpan w:val="2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  <w:gridSpan w:val="2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</w:tcPr>
          <w:p w:rsidR="00C7500F" w:rsidRPr="009030FD" w:rsidRDefault="00C7500F" w:rsidP="00DF0D9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3" w:type="dxa"/>
            <w:gridSpan w:val="2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  <w:gridSpan w:val="2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2" w:type="dxa"/>
          </w:tcPr>
          <w:p w:rsidR="00C7500F" w:rsidRPr="00B0610A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4F3662" w:rsidRPr="0021476E" w:rsidTr="001C07F6">
        <w:tc>
          <w:tcPr>
            <w:tcW w:w="2439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</w:tcPr>
          <w:p w:rsidR="004F3662" w:rsidRPr="00BF2202" w:rsidRDefault="004C51B4" w:rsidP="001C07F6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51B4"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2" w:type="dxa"/>
          </w:tcPr>
          <w:p w:rsidR="004F3662" w:rsidRPr="00BF2202" w:rsidRDefault="004F3662" w:rsidP="004F366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8" w:type="dxa"/>
            <w:gridSpan w:val="2"/>
          </w:tcPr>
          <w:p w:rsidR="004F3662" w:rsidRPr="00BF2202" w:rsidRDefault="004F3662" w:rsidP="004F3662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2" w:type="dxa"/>
            <w:gridSpan w:val="2"/>
          </w:tcPr>
          <w:p w:rsidR="004F3662" w:rsidRPr="00BF2202" w:rsidRDefault="004F3662" w:rsidP="004F366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</w:tcPr>
          <w:p w:rsidR="004F3662" w:rsidRPr="00E24929" w:rsidRDefault="004C51B4" w:rsidP="00FB36B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3" w:type="dxa"/>
            <w:gridSpan w:val="2"/>
          </w:tcPr>
          <w:p w:rsidR="004F3662" w:rsidRPr="00E24929" w:rsidRDefault="007A7DB4" w:rsidP="004F366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  <w:gridSpan w:val="2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</w:tcPr>
          <w:p w:rsidR="004F3662" w:rsidRPr="00E24929" w:rsidRDefault="0002569A" w:rsidP="004F366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2569A">
              <w:rPr>
                <w:rFonts w:ascii="Angsana New" w:hAnsi="Angsana New"/>
                <w:sz w:val="30"/>
                <w:szCs w:val="30"/>
                <w:lang w:bidi="th-TH"/>
              </w:rPr>
              <w:t>4,</w:t>
            </w:r>
            <w:r w:rsidR="00275BFB">
              <w:rPr>
                <w:rFonts w:ascii="Angsana New" w:hAnsi="Angsana New"/>
                <w:sz w:val="30"/>
                <w:szCs w:val="30"/>
                <w:lang w:bidi="th-TH"/>
              </w:rPr>
              <w:t>599</w:t>
            </w:r>
          </w:p>
        </w:tc>
        <w:tc>
          <w:tcPr>
            <w:tcW w:w="291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2" w:type="dxa"/>
          </w:tcPr>
          <w:p w:rsidR="004F3662" w:rsidRPr="00E24929" w:rsidRDefault="007A7DB4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</w:tr>
      <w:tr w:rsidR="004F3662" w:rsidRPr="0021476E" w:rsidTr="001C07F6">
        <w:tc>
          <w:tcPr>
            <w:tcW w:w="2439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:rsidR="004F3662" w:rsidRDefault="004C51B4" w:rsidP="004C51B4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21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  <w:r w:rsidR="007A190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="007A190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1C07F6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.0</w:t>
            </w:r>
          </w:p>
        </w:tc>
        <w:tc>
          <w:tcPr>
            <w:tcW w:w="272" w:type="dxa"/>
          </w:tcPr>
          <w:p w:rsidR="004F3662" w:rsidRPr="00BF2202" w:rsidRDefault="004F3662" w:rsidP="004F366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8" w:type="dxa"/>
            <w:gridSpan w:val="2"/>
          </w:tcPr>
          <w:p w:rsidR="004F3662" w:rsidRDefault="004F3662" w:rsidP="004F3662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2" w:type="dxa"/>
            <w:gridSpan w:val="2"/>
          </w:tcPr>
          <w:p w:rsidR="004F3662" w:rsidRPr="00BF2202" w:rsidRDefault="004F3662" w:rsidP="004F366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4F3662" w:rsidRPr="00E24929" w:rsidRDefault="00D030CF" w:rsidP="00141F0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120,000</w:t>
            </w:r>
          </w:p>
        </w:tc>
        <w:tc>
          <w:tcPr>
            <w:tcW w:w="276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</w:tcPr>
          <w:p w:rsidR="004F3662" w:rsidRPr="00E24929" w:rsidRDefault="007A7DB4" w:rsidP="004F366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67,000</w:t>
            </w:r>
          </w:p>
        </w:tc>
        <w:tc>
          <w:tcPr>
            <w:tcW w:w="276" w:type="dxa"/>
            <w:gridSpan w:val="2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4F3662" w:rsidRPr="00E24929" w:rsidRDefault="00275BFB" w:rsidP="0002569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55,000</w:t>
            </w:r>
          </w:p>
        </w:tc>
        <w:tc>
          <w:tcPr>
            <w:tcW w:w="291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:rsidR="004F3662" w:rsidRPr="00E24929" w:rsidRDefault="007A7DB4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3662" w:rsidRPr="0021476E" w:rsidTr="001C07F6">
        <w:tc>
          <w:tcPr>
            <w:tcW w:w="2439" w:type="dxa"/>
          </w:tcPr>
          <w:p w:rsidR="004F3662" w:rsidRPr="00E24929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49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เงินกู้ยืมระยะสั้นจากบุคคล</w:t>
            </w:r>
          </w:p>
          <w:p w:rsidR="004F3662" w:rsidRPr="00E24929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49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หรือกิจการที่เกี่ยวข้องกัน</w:t>
            </w:r>
          </w:p>
        </w:tc>
        <w:tc>
          <w:tcPr>
            <w:tcW w:w="810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dxa"/>
            <w:gridSpan w:val="2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  <w:gridSpan w:val="2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7C02" w:rsidRPr="00E24929" w:rsidRDefault="004C51B4" w:rsidP="00141F0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="00D030C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0,000</w:t>
            </w:r>
          </w:p>
        </w:tc>
        <w:tc>
          <w:tcPr>
            <w:tcW w:w="276" w:type="dxa"/>
            <w:vAlign w:val="bottom"/>
          </w:tcPr>
          <w:p w:rsidR="004F3662" w:rsidRPr="00E24929" w:rsidRDefault="004F366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3662" w:rsidRPr="00E24929" w:rsidRDefault="007A7DB4" w:rsidP="00A77C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67,000</w:t>
            </w:r>
          </w:p>
        </w:tc>
        <w:tc>
          <w:tcPr>
            <w:tcW w:w="276" w:type="dxa"/>
            <w:gridSpan w:val="2"/>
            <w:vAlign w:val="bottom"/>
          </w:tcPr>
          <w:p w:rsidR="004F3662" w:rsidRPr="00E24929" w:rsidRDefault="004F366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3662" w:rsidRPr="00E24929" w:rsidRDefault="0002569A" w:rsidP="00A77C0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2569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59,599</w:t>
            </w:r>
          </w:p>
        </w:tc>
        <w:tc>
          <w:tcPr>
            <w:tcW w:w="291" w:type="dxa"/>
            <w:vAlign w:val="bottom"/>
          </w:tcPr>
          <w:p w:rsidR="004F3662" w:rsidRPr="00E24929" w:rsidRDefault="004F366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3662" w:rsidRPr="00E24929" w:rsidRDefault="007A7DB4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4,794</w:t>
            </w:r>
          </w:p>
        </w:tc>
      </w:tr>
    </w:tbl>
    <w:p w:rsidR="00C7500F" w:rsidRDefault="00C7500F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</w:p>
    <w:p w:rsidR="00C7500F" w:rsidRDefault="00C7500F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 w:hint="cs"/>
          <w:cs/>
          <w:lang w:val="en-US"/>
        </w:rPr>
        <w:lastRenderedPageBreak/>
        <w:t>รายการเคลื่อนไหวของเงินกู้ยืมจาก</w:t>
      </w:r>
      <w:r w:rsidR="00D26C9D">
        <w:rPr>
          <w:rFonts w:ascii="Angsana New" w:hAnsi="Angsana New" w:cs="Angsana New" w:hint="cs"/>
          <w:cs/>
          <w:lang w:val="en-US"/>
        </w:rPr>
        <w:t>บุคคลหรือ</w:t>
      </w:r>
      <w:r>
        <w:rPr>
          <w:rFonts w:ascii="Angsana New" w:hAnsi="Angsana New" w:cs="Angsana New" w:hint="cs"/>
          <w:cs/>
          <w:lang w:val="en-US"/>
        </w:rPr>
        <w:t>กิจการที่เกี่ยวข้องกันสำหรับง</w:t>
      </w:r>
      <w:r w:rsidRPr="0019058A">
        <w:rPr>
          <w:rFonts w:ascii="Angsana New" w:hAnsi="Angsana New" w:cs="Angsana New"/>
          <w:cs/>
          <w:lang w:val="en-US"/>
        </w:rPr>
        <w:t>วด</w:t>
      </w:r>
      <w:r w:rsidR="008C4AA7">
        <w:rPr>
          <w:rFonts w:ascii="Angsana New" w:hAnsi="Angsana New" w:cs="Angsana New" w:hint="cs"/>
          <w:cs/>
          <w:lang w:val="en-US"/>
        </w:rPr>
        <w:t>หก</w:t>
      </w:r>
      <w:r w:rsidRPr="0019058A">
        <w:rPr>
          <w:rFonts w:ascii="Angsana New" w:hAnsi="Angsana New" w:cs="Angsana New"/>
          <w:cs/>
          <w:lang w:val="en-US"/>
        </w:rPr>
        <w:t xml:space="preserve">เดือนสิ้นสุดวันที่ </w:t>
      </w:r>
      <w:r w:rsidR="00FB36B0">
        <w:rPr>
          <w:rFonts w:ascii="Angsana New" w:hAnsi="Angsana New" w:cs="Angsana New"/>
          <w:lang w:val="en-US"/>
        </w:rPr>
        <w:t xml:space="preserve">30 </w:t>
      </w:r>
      <w:r w:rsidR="00FB36B0">
        <w:rPr>
          <w:rFonts w:ascii="Angsana New" w:hAnsi="Angsana New" w:cs="Angsana New" w:hint="cs"/>
          <w:cs/>
          <w:lang w:val="en-US"/>
        </w:rPr>
        <w:t>มิถุนายน</w:t>
      </w:r>
      <w:r w:rsidRPr="0019058A">
        <w:rPr>
          <w:rFonts w:ascii="Angsana New" w:hAnsi="Angsana New" w:cs="Angsana New"/>
          <w:cs/>
          <w:lang w:val="en-US"/>
        </w:rPr>
        <w:t xml:space="preserve"> </w:t>
      </w:r>
      <w:r w:rsidR="008B7DC0">
        <w:rPr>
          <w:rFonts w:ascii="Angsana New" w:hAnsi="Angsana New" w:cs="Angsana New" w:hint="cs"/>
          <w:cs/>
          <w:lang w:val="en-US"/>
        </w:rPr>
        <w:t xml:space="preserve">    </w:t>
      </w:r>
      <w:r w:rsidR="001522AF">
        <w:rPr>
          <w:rFonts w:ascii="Angsana New" w:hAnsi="Angsana New" w:cs="Angsana New" w:hint="cs"/>
          <w:cs/>
          <w:lang w:val="en-US"/>
        </w:rPr>
        <w:t>มีดังนี้</w:t>
      </w:r>
    </w:p>
    <w:p w:rsidR="0021476E" w:rsidRPr="00A77C02" w:rsidRDefault="00214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7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2"/>
        <w:gridCol w:w="1170"/>
        <w:gridCol w:w="270"/>
        <w:gridCol w:w="1170"/>
        <w:gridCol w:w="270"/>
        <w:gridCol w:w="1080"/>
        <w:gridCol w:w="270"/>
        <w:gridCol w:w="1183"/>
      </w:tblGrid>
      <w:tr w:rsidR="00C7500F" w:rsidRPr="009375E0" w:rsidTr="0058527B">
        <w:trPr>
          <w:tblHeader/>
        </w:trPr>
        <w:tc>
          <w:tcPr>
            <w:tcW w:w="4302" w:type="dxa"/>
          </w:tcPr>
          <w:p w:rsidR="00C7500F" w:rsidRPr="009375E0" w:rsidRDefault="00C7500F" w:rsidP="00A624D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เงินกู้ยืมจาก</w:t>
            </w:r>
            <w:r w:rsidR="00A624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บุคคล</w:t>
            </w:r>
            <w:r w:rsidR="00A624D5" w:rsidRPr="00A624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:rsidR="00C7500F" w:rsidRPr="009375E0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7500F" w:rsidRPr="009375E0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3" w:type="dxa"/>
            <w:gridSpan w:val="3"/>
          </w:tcPr>
          <w:p w:rsidR="00C7500F" w:rsidRPr="009375E0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3662" w:rsidRPr="001E7BA6" w:rsidTr="0058527B">
        <w:trPr>
          <w:tblHeader/>
        </w:trPr>
        <w:tc>
          <w:tcPr>
            <w:tcW w:w="4302" w:type="dxa"/>
          </w:tcPr>
          <w:p w:rsidR="004F3662" w:rsidRPr="00A624D5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F50A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F50A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F50A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F50A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7500F" w:rsidRPr="005332A0" w:rsidTr="0058527B">
        <w:trPr>
          <w:tblHeader/>
        </w:trPr>
        <w:tc>
          <w:tcPr>
            <w:tcW w:w="4302" w:type="dxa"/>
          </w:tcPr>
          <w:p w:rsidR="00C7500F" w:rsidRPr="005332A0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3" w:type="dxa"/>
            <w:gridSpan w:val="7"/>
          </w:tcPr>
          <w:p w:rsidR="00C7500F" w:rsidRPr="005332A0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332A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F50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332A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7500F" w:rsidRPr="00C7500F" w:rsidTr="0058527B">
        <w:tc>
          <w:tcPr>
            <w:tcW w:w="4302" w:type="dxa"/>
          </w:tcPr>
          <w:p w:rsidR="00C7500F" w:rsidRPr="0042251F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251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7500F" w:rsidRPr="00C7500F" w:rsidTr="0058527B">
        <w:tc>
          <w:tcPr>
            <w:tcW w:w="4302" w:type="dxa"/>
          </w:tcPr>
          <w:p w:rsidR="00C7500F" w:rsidRPr="00C7500F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C7500F" w:rsidRPr="008149D5" w:rsidRDefault="00C7500F" w:rsidP="00DF0D9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77C02" w:rsidRPr="005332A0" w:rsidTr="0058527B">
        <w:tc>
          <w:tcPr>
            <w:tcW w:w="4302" w:type="dxa"/>
          </w:tcPr>
          <w:p w:rsidR="00A77C02" w:rsidRPr="005332A0" w:rsidRDefault="00A77C02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A77C02" w:rsidRPr="008149D5" w:rsidRDefault="00275BFB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77C02" w:rsidRPr="006D0D18" w:rsidRDefault="009A62A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A77C02" w:rsidRPr="002917CE" w:rsidRDefault="00DF50A6" w:rsidP="00A77C02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8,486</w:t>
            </w:r>
          </w:p>
        </w:tc>
      </w:tr>
      <w:tr w:rsidR="00A77C02" w:rsidRPr="005332A0" w:rsidTr="0058527B">
        <w:tc>
          <w:tcPr>
            <w:tcW w:w="4302" w:type="dxa"/>
          </w:tcPr>
          <w:p w:rsidR="00A77C02" w:rsidRPr="005332A0" w:rsidRDefault="00A77C02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A77C02" w:rsidRPr="008149D5" w:rsidRDefault="00275BFB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77C02" w:rsidRPr="001923F7" w:rsidRDefault="00275BFB" w:rsidP="0097538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975381" w:rsidRDefault="00A77C02" w:rsidP="0097538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</w:tcPr>
          <w:p w:rsidR="00A77C02" w:rsidRPr="006D0D18" w:rsidRDefault="00DF50A6" w:rsidP="0058527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2,656</w:t>
            </w:r>
          </w:p>
        </w:tc>
      </w:tr>
      <w:tr w:rsidR="00A77C02" w:rsidRPr="005332A0" w:rsidTr="0058527B">
        <w:tc>
          <w:tcPr>
            <w:tcW w:w="4302" w:type="dxa"/>
          </w:tcPr>
          <w:p w:rsidR="00A77C02" w:rsidRDefault="00A77C02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:rsidR="00A77C02" w:rsidRPr="008149D5" w:rsidRDefault="00275BFB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77C02" w:rsidRPr="008C4AA7" w:rsidRDefault="00275BFB" w:rsidP="0097538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975381" w:rsidRDefault="00A77C02" w:rsidP="0097538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</w:tcPr>
          <w:p w:rsidR="00A77C02" w:rsidRPr="002917CE" w:rsidRDefault="00DF50A6" w:rsidP="00044AA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(1,000)</w:t>
            </w:r>
          </w:p>
        </w:tc>
      </w:tr>
      <w:tr w:rsidR="001923F7" w:rsidRPr="005332A0" w:rsidTr="0058527B">
        <w:tc>
          <w:tcPr>
            <w:tcW w:w="4302" w:type="dxa"/>
          </w:tcPr>
          <w:p w:rsidR="001923F7" w:rsidRDefault="001923F7" w:rsidP="00585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ผลกระทบของอัตราแลกเปลี่ยนเงินตราต่างประเทศ</w:t>
            </w:r>
          </w:p>
        </w:tc>
        <w:tc>
          <w:tcPr>
            <w:tcW w:w="1170" w:type="dxa"/>
          </w:tcPr>
          <w:p w:rsidR="001923F7" w:rsidRDefault="00275BFB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923F7" w:rsidRPr="005332A0" w:rsidRDefault="001923F7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923F7" w:rsidRDefault="001923F7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923F7" w:rsidRPr="005332A0" w:rsidRDefault="001923F7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923F7" w:rsidRPr="008C4AA7" w:rsidRDefault="00275BFB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(195)</w:t>
            </w:r>
          </w:p>
        </w:tc>
        <w:tc>
          <w:tcPr>
            <w:tcW w:w="270" w:type="dxa"/>
          </w:tcPr>
          <w:p w:rsidR="001923F7" w:rsidRPr="005332A0" w:rsidRDefault="001923F7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58527B" w:rsidRDefault="00DF50A6" w:rsidP="00044AA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(381)</w:t>
            </w:r>
          </w:p>
        </w:tc>
      </w:tr>
      <w:tr w:rsidR="00A77C02" w:rsidRPr="00C7500F" w:rsidTr="0058527B">
        <w:tc>
          <w:tcPr>
            <w:tcW w:w="4302" w:type="dxa"/>
          </w:tcPr>
          <w:p w:rsidR="00A77C02" w:rsidRPr="00C7500F" w:rsidRDefault="00A77C02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="00FB36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="00FB36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7C02" w:rsidRPr="00C7500F" w:rsidRDefault="00275BFB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77C02" w:rsidRPr="00C7500F" w:rsidRDefault="00275BFB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4,599</w:t>
            </w: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A77C02" w:rsidRPr="00C7500F" w:rsidRDefault="00DF50A6" w:rsidP="00A77C02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9,761</w:t>
            </w:r>
          </w:p>
        </w:tc>
      </w:tr>
      <w:tr w:rsidR="00A77C02" w:rsidRPr="00C7500F" w:rsidTr="0058527B">
        <w:trPr>
          <w:trHeight w:val="269"/>
        </w:trPr>
        <w:tc>
          <w:tcPr>
            <w:tcW w:w="4302" w:type="dxa"/>
          </w:tcPr>
          <w:p w:rsidR="00A77C02" w:rsidRPr="00C7500F" w:rsidRDefault="00A77C02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A77C02" w:rsidRDefault="00A77C02" w:rsidP="00A77C0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A77C02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A77C02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:rsidR="00A77C02" w:rsidRDefault="00A77C02" w:rsidP="00A77C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77C02" w:rsidRPr="00C7500F" w:rsidTr="0058527B">
        <w:tc>
          <w:tcPr>
            <w:tcW w:w="4302" w:type="dxa"/>
          </w:tcPr>
          <w:p w:rsidR="00A77C02" w:rsidRPr="00C7500F" w:rsidRDefault="00856BD9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</w:t>
            </w:r>
            <w:r w:rsidR="00A77C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11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C4AA7" w:rsidRPr="00C7500F" w:rsidTr="0058527B">
        <w:tc>
          <w:tcPr>
            <w:tcW w:w="4302" w:type="dxa"/>
          </w:tcPr>
          <w:p w:rsidR="008C4AA7" w:rsidRPr="005332A0" w:rsidRDefault="008C4AA7" w:rsidP="008C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8C4AA7" w:rsidRPr="00104490" w:rsidRDefault="00104490" w:rsidP="0010449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04490">
              <w:rPr>
                <w:rFonts w:ascii="Angsana New" w:hAnsi="Angsana New"/>
                <w:sz w:val="30"/>
                <w:szCs w:val="30"/>
                <w:lang w:val="en-US" w:bidi="th-TH"/>
              </w:rPr>
              <w:t>67,000</w:t>
            </w:r>
          </w:p>
        </w:tc>
        <w:tc>
          <w:tcPr>
            <w:tcW w:w="270" w:type="dxa"/>
          </w:tcPr>
          <w:p w:rsidR="008C4AA7" w:rsidRPr="00104490" w:rsidRDefault="008C4AA7" w:rsidP="00104490">
            <w:pPr>
              <w:pStyle w:val="acctfourfigures"/>
              <w:tabs>
                <w:tab w:val="clear" w:pos="765"/>
                <w:tab w:val="decimal" w:pos="862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8C4AA7" w:rsidRPr="00DF50A6" w:rsidRDefault="00DF50A6" w:rsidP="00DF50A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F50A6">
              <w:rPr>
                <w:rFonts w:ascii="Angsana New" w:hAnsi="Angsana New"/>
                <w:sz w:val="30"/>
                <w:szCs w:val="30"/>
                <w:lang w:val="en-US" w:bidi="th-TH"/>
              </w:rPr>
              <w:t>6,000</w:t>
            </w:r>
          </w:p>
        </w:tc>
        <w:tc>
          <w:tcPr>
            <w:tcW w:w="270" w:type="dxa"/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C4AA7" w:rsidRPr="008149D5" w:rsidRDefault="005B1F71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C4AA7" w:rsidRPr="00C7500F" w:rsidTr="0058527B">
        <w:tc>
          <w:tcPr>
            <w:tcW w:w="4302" w:type="dxa"/>
          </w:tcPr>
          <w:p w:rsidR="008C4AA7" w:rsidRPr="005332A0" w:rsidRDefault="008C4AA7" w:rsidP="008C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8C4AA7" w:rsidRPr="008149D5" w:rsidRDefault="00104490" w:rsidP="0010449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61,000</w:t>
            </w:r>
          </w:p>
        </w:tc>
        <w:tc>
          <w:tcPr>
            <w:tcW w:w="270" w:type="dxa"/>
          </w:tcPr>
          <w:p w:rsidR="008C4AA7" w:rsidRPr="00104490" w:rsidRDefault="008C4AA7" w:rsidP="00104490">
            <w:pPr>
              <w:pStyle w:val="acctfourfigures"/>
              <w:tabs>
                <w:tab w:val="clear" w:pos="765"/>
                <w:tab w:val="decimal" w:pos="862"/>
                <w:tab w:val="decimal" w:pos="954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8C4AA7" w:rsidRPr="00DF50A6" w:rsidRDefault="00DF50A6" w:rsidP="0010449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F50A6">
              <w:rPr>
                <w:rFonts w:ascii="Angsana New" w:hAnsi="Angsana New"/>
                <w:sz w:val="30"/>
                <w:szCs w:val="30"/>
                <w:lang w:val="en-US" w:bidi="th-TH"/>
              </w:rPr>
              <w:t>25,300</w:t>
            </w:r>
          </w:p>
        </w:tc>
        <w:tc>
          <w:tcPr>
            <w:tcW w:w="270" w:type="dxa"/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C4AA7" w:rsidRPr="008149D5" w:rsidRDefault="005B1F71" w:rsidP="008B7DC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55,000</w:t>
            </w:r>
          </w:p>
        </w:tc>
        <w:tc>
          <w:tcPr>
            <w:tcW w:w="270" w:type="dxa"/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C4AA7" w:rsidRPr="00C7500F" w:rsidTr="0058527B">
        <w:tc>
          <w:tcPr>
            <w:tcW w:w="4302" w:type="dxa"/>
          </w:tcPr>
          <w:p w:rsidR="008C4AA7" w:rsidRPr="005332A0" w:rsidRDefault="008C4AA7" w:rsidP="008C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C4AA7" w:rsidRPr="00104490" w:rsidRDefault="00104490" w:rsidP="0010449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04490">
              <w:rPr>
                <w:rFonts w:ascii="Angsana New" w:hAnsi="Angsana New"/>
                <w:sz w:val="30"/>
                <w:szCs w:val="30"/>
                <w:lang w:val="en-US" w:bidi="th-TH"/>
              </w:rPr>
              <w:t>(8,000)</w:t>
            </w:r>
          </w:p>
        </w:tc>
        <w:tc>
          <w:tcPr>
            <w:tcW w:w="270" w:type="dxa"/>
          </w:tcPr>
          <w:p w:rsidR="008C4AA7" w:rsidRPr="005332A0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C4AA7" w:rsidRPr="00DF50A6" w:rsidRDefault="00DF50A6" w:rsidP="00DF50A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F50A6">
              <w:rPr>
                <w:rFonts w:ascii="Angsana New" w:hAnsi="Angsana New"/>
                <w:sz w:val="30"/>
                <w:szCs w:val="30"/>
                <w:lang w:val="en-US" w:bidi="th-TH"/>
              </w:rPr>
              <w:t>(2,000)</w:t>
            </w:r>
          </w:p>
        </w:tc>
        <w:tc>
          <w:tcPr>
            <w:tcW w:w="270" w:type="dxa"/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C4AA7" w:rsidRPr="008149D5" w:rsidRDefault="005B1F71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8C4AA7" w:rsidRPr="008149D5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C4AA7" w:rsidRPr="00C7500F" w:rsidTr="0058527B">
        <w:tc>
          <w:tcPr>
            <w:tcW w:w="4302" w:type="dxa"/>
          </w:tcPr>
          <w:p w:rsidR="008C4AA7" w:rsidRPr="00C7500F" w:rsidRDefault="008C4AA7" w:rsidP="008C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C4AA7" w:rsidRPr="00104490" w:rsidRDefault="00104490" w:rsidP="0010449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0449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120,000</w:t>
            </w:r>
          </w:p>
        </w:tc>
        <w:tc>
          <w:tcPr>
            <w:tcW w:w="270" w:type="dxa"/>
          </w:tcPr>
          <w:p w:rsidR="008C4AA7" w:rsidRPr="00104490" w:rsidRDefault="008C4AA7" w:rsidP="00104490">
            <w:pPr>
              <w:pStyle w:val="acctfourfigures"/>
              <w:tabs>
                <w:tab w:val="clear" w:pos="765"/>
                <w:tab w:val="decimal" w:pos="862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C4AA7" w:rsidRPr="00DF50A6" w:rsidRDefault="00DF50A6" w:rsidP="0010449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F50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29,300</w:t>
            </w:r>
          </w:p>
        </w:tc>
        <w:tc>
          <w:tcPr>
            <w:tcW w:w="270" w:type="dxa"/>
          </w:tcPr>
          <w:p w:rsidR="008C4AA7" w:rsidRPr="00C7500F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C4AA7" w:rsidRPr="00C7500F" w:rsidRDefault="005B1F71" w:rsidP="008B7DC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55,000</w:t>
            </w:r>
          </w:p>
        </w:tc>
        <w:tc>
          <w:tcPr>
            <w:tcW w:w="270" w:type="dxa"/>
          </w:tcPr>
          <w:p w:rsidR="008C4AA7" w:rsidRPr="00C7500F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8C4AA7" w:rsidRPr="00C7500F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8C4AA7" w:rsidRPr="00C7500F" w:rsidTr="0058527B">
        <w:tc>
          <w:tcPr>
            <w:tcW w:w="4302" w:type="dxa"/>
          </w:tcPr>
          <w:p w:rsidR="008C4AA7" w:rsidRPr="00C7500F" w:rsidRDefault="008C4AA7" w:rsidP="008C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C4AA7" w:rsidRPr="00C7500F" w:rsidRDefault="008C4AA7" w:rsidP="008C4AA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C4AA7" w:rsidRPr="00C7500F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C4AA7" w:rsidRPr="00C7500F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8C4AA7" w:rsidRPr="00C7500F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C4AA7" w:rsidRPr="00C7500F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C4AA7" w:rsidRPr="00C7500F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8C4AA7" w:rsidRPr="00C7500F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C4AA7" w:rsidRPr="00C7500F" w:rsidTr="0058527B">
        <w:tc>
          <w:tcPr>
            <w:tcW w:w="4302" w:type="dxa"/>
          </w:tcPr>
          <w:p w:rsidR="008C4AA7" w:rsidRPr="00A624D5" w:rsidRDefault="008C4AA7" w:rsidP="008C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4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รวมเงินกู้ยืมระยะสั้นจากบุคคลหรือ</w:t>
            </w:r>
          </w:p>
          <w:p w:rsidR="008C4AA7" w:rsidRDefault="008C4AA7" w:rsidP="008C4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624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กิจการที่เกี่ยวข้องกัน</w:t>
            </w:r>
          </w:p>
        </w:tc>
        <w:tc>
          <w:tcPr>
            <w:tcW w:w="1170" w:type="dxa"/>
          </w:tcPr>
          <w:p w:rsidR="008C4AA7" w:rsidRDefault="008C4AA7" w:rsidP="008C4AA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C4AA7" w:rsidRPr="005332A0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C4AA7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C4AA7" w:rsidRPr="005332A0" w:rsidRDefault="008C4AA7" w:rsidP="008C4AA7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C4AA7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C4AA7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</w:tcPr>
          <w:p w:rsidR="008C4AA7" w:rsidRDefault="008C4AA7" w:rsidP="008C4AA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8527B" w:rsidRPr="00C7500F" w:rsidTr="0058527B">
        <w:tc>
          <w:tcPr>
            <w:tcW w:w="4302" w:type="dxa"/>
          </w:tcPr>
          <w:p w:rsidR="0058527B" w:rsidRPr="005332A0" w:rsidRDefault="0058527B" w:rsidP="00585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2C2F66" w:rsidRPr="00FF7A1B" w:rsidRDefault="002C2F66" w:rsidP="00FF7A1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7A1B">
              <w:rPr>
                <w:rFonts w:ascii="Angsana New" w:hAnsi="Angsana New"/>
                <w:sz w:val="30"/>
                <w:szCs w:val="30"/>
                <w:lang w:val="en-US" w:bidi="th-TH"/>
              </w:rPr>
              <w:t>67,000</w:t>
            </w:r>
          </w:p>
        </w:tc>
        <w:tc>
          <w:tcPr>
            <w:tcW w:w="270" w:type="dxa"/>
          </w:tcPr>
          <w:p w:rsidR="0058527B" w:rsidRPr="005332A0" w:rsidRDefault="0058527B" w:rsidP="0058527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8527B" w:rsidRPr="00367D72" w:rsidRDefault="00DF50A6" w:rsidP="00DF50A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6,000</w:t>
            </w:r>
          </w:p>
        </w:tc>
        <w:tc>
          <w:tcPr>
            <w:tcW w:w="270" w:type="dxa"/>
          </w:tcPr>
          <w:p w:rsidR="0058527B" w:rsidRPr="005332A0" w:rsidRDefault="0058527B" w:rsidP="0058527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8527B" w:rsidRPr="00635800" w:rsidRDefault="00635800" w:rsidP="0058527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4,794</w:t>
            </w:r>
          </w:p>
        </w:tc>
        <w:tc>
          <w:tcPr>
            <w:tcW w:w="270" w:type="dxa"/>
          </w:tcPr>
          <w:p w:rsidR="0058527B" w:rsidRPr="005332A0" w:rsidRDefault="0058527B" w:rsidP="0058527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58527B" w:rsidRPr="002917CE" w:rsidRDefault="00DF50A6" w:rsidP="0058527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8,486</w:t>
            </w:r>
          </w:p>
        </w:tc>
      </w:tr>
      <w:tr w:rsidR="0058527B" w:rsidRPr="00C7500F" w:rsidTr="0058527B">
        <w:tc>
          <w:tcPr>
            <w:tcW w:w="4302" w:type="dxa"/>
          </w:tcPr>
          <w:p w:rsidR="0058527B" w:rsidRPr="005332A0" w:rsidRDefault="0058527B" w:rsidP="00585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58527B" w:rsidRPr="002C2F66" w:rsidRDefault="002C2F66" w:rsidP="00FF7A1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C2F66">
              <w:rPr>
                <w:rFonts w:ascii="Angsana New" w:hAnsi="Angsana New"/>
                <w:sz w:val="30"/>
                <w:szCs w:val="30"/>
              </w:rPr>
              <w:t>61,000</w:t>
            </w:r>
          </w:p>
        </w:tc>
        <w:tc>
          <w:tcPr>
            <w:tcW w:w="270" w:type="dxa"/>
          </w:tcPr>
          <w:p w:rsidR="0058527B" w:rsidRPr="002C2F66" w:rsidRDefault="0058527B" w:rsidP="002C2F66">
            <w:pPr>
              <w:pStyle w:val="acctfourfigures"/>
              <w:tabs>
                <w:tab w:val="clear" w:pos="765"/>
                <w:tab w:val="decimal" w:pos="567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8527B" w:rsidRPr="00367D72" w:rsidRDefault="00DF50A6" w:rsidP="0058527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25,300</w:t>
            </w:r>
          </w:p>
        </w:tc>
        <w:tc>
          <w:tcPr>
            <w:tcW w:w="270" w:type="dxa"/>
          </w:tcPr>
          <w:p w:rsidR="0058527B" w:rsidRPr="005332A0" w:rsidRDefault="0058527B" w:rsidP="0058527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8527B" w:rsidRPr="001923F7" w:rsidRDefault="002C2F66" w:rsidP="0058527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55,000</w:t>
            </w:r>
          </w:p>
        </w:tc>
        <w:tc>
          <w:tcPr>
            <w:tcW w:w="270" w:type="dxa"/>
          </w:tcPr>
          <w:p w:rsidR="0058527B" w:rsidRPr="005332A0" w:rsidRDefault="0058527B" w:rsidP="0058527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58527B" w:rsidRPr="006D0D18" w:rsidRDefault="00DF50A6" w:rsidP="0058527B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2,656</w:t>
            </w:r>
          </w:p>
        </w:tc>
      </w:tr>
      <w:tr w:rsidR="0058527B" w:rsidRPr="00C7500F" w:rsidTr="0058527B">
        <w:tc>
          <w:tcPr>
            <w:tcW w:w="4302" w:type="dxa"/>
          </w:tcPr>
          <w:p w:rsidR="0058527B" w:rsidRPr="005332A0" w:rsidRDefault="0058527B" w:rsidP="00585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:rsidR="0058527B" w:rsidRPr="00FF7A1B" w:rsidRDefault="002C2F66" w:rsidP="00FF7A1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F7A1B">
              <w:rPr>
                <w:rFonts w:ascii="Angsana New" w:hAnsi="Angsana New"/>
                <w:sz w:val="30"/>
                <w:szCs w:val="30"/>
                <w:lang w:val="en-US" w:bidi="th-TH"/>
              </w:rPr>
              <w:t>(8,000)</w:t>
            </w:r>
          </w:p>
        </w:tc>
        <w:tc>
          <w:tcPr>
            <w:tcW w:w="270" w:type="dxa"/>
          </w:tcPr>
          <w:p w:rsidR="0058527B" w:rsidRPr="005332A0" w:rsidRDefault="0058527B" w:rsidP="0058527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8527B" w:rsidRPr="00367D72" w:rsidRDefault="00DF50A6" w:rsidP="0058527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(2,000)</w:t>
            </w:r>
          </w:p>
        </w:tc>
        <w:tc>
          <w:tcPr>
            <w:tcW w:w="270" w:type="dxa"/>
          </w:tcPr>
          <w:p w:rsidR="0058527B" w:rsidRPr="005332A0" w:rsidRDefault="0058527B" w:rsidP="0058527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8527B" w:rsidRPr="008C4AA7" w:rsidRDefault="002C2F66" w:rsidP="00E60DF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58527B" w:rsidRPr="005332A0" w:rsidRDefault="0058527B" w:rsidP="0058527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58527B" w:rsidRPr="002917CE" w:rsidRDefault="00DF50A6" w:rsidP="0058527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(1,000)</w:t>
            </w:r>
          </w:p>
        </w:tc>
      </w:tr>
      <w:tr w:rsidR="0058527B" w:rsidRPr="005332A0" w:rsidTr="0058527B">
        <w:tc>
          <w:tcPr>
            <w:tcW w:w="4302" w:type="dxa"/>
          </w:tcPr>
          <w:p w:rsidR="0058527B" w:rsidRDefault="0058527B" w:rsidP="00585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ผลกระทบของอัตราแลกเปลี่ยนเงินตราต่างประเทศ</w:t>
            </w:r>
          </w:p>
        </w:tc>
        <w:tc>
          <w:tcPr>
            <w:tcW w:w="1170" w:type="dxa"/>
          </w:tcPr>
          <w:p w:rsidR="0058527B" w:rsidRDefault="002C2F66" w:rsidP="0058527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8527B" w:rsidRPr="005332A0" w:rsidRDefault="0058527B" w:rsidP="0058527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8527B" w:rsidRDefault="00DF50A6" w:rsidP="0058527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8527B" w:rsidRPr="005332A0" w:rsidRDefault="0058527B" w:rsidP="0058527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8527B" w:rsidRPr="008C4AA7" w:rsidRDefault="002C2F66" w:rsidP="0058527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(195)</w:t>
            </w:r>
          </w:p>
        </w:tc>
        <w:tc>
          <w:tcPr>
            <w:tcW w:w="270" w:type="dxa"/>
          </w:tcPr>
          <w:p w:rsidR="0058527B" w:rsidRPr="005332A0" w:rsidRDefault="0058527B" w:rsidP="0058527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58527B" w:rsidRDefault="00DF50A6" w:rsidP="0058527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(381)</w:t>
            </w:r>
          </w:p>
        </w:tc>
      </w:tr>
      <w:tr w:rsidR="0056615E" w:rsidRPr="00C7500F" w:rsidTr="008B7DC0">
        <w:tc>
          <w:tcPr>
            <w:tcW w:w="4302" w:type="dxa"/>
          </w:tcPr>
          <w:p w:rsidR="0056615E" w:rsidRPr="00C7500F" w:rsidRDefault="0056615E" w:rsidP="0056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6615E" w:rsidRPr="002C2F66" w:rsidRDefault="002C2F66" w:rsidP="00FF7A1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120,000</w:t>
            </w:r>
          </w:p>
        </w:tc>
        <w:tc>
          <w:tcPr>
            <w:tcW w:w="270" w:type="dxa"/>
          </w:tcPr>
          <w:p w:rsidR="0056615E" w:rsidRPr="00C7500F" w:rsidRDefault="0056615E" w:rsidP="0056615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6615E" w:rsidRPr="00DF50A6" w:rsidRDefault="00DF50A6" w:rsidP="00DF50A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F50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29,300</w:t>
            </w:r>
          </w:p>
        </w:tc>
        <w:tc>
          <w:tcPr>
            <w:tcW w:w="270" w:type="dxa"/>
          </w:tcPr>
          <w:p w:rsidR="0056615E" w:rsidRPr="00C7500F" w:rsidRDefault="0056615E" w:rsidP="0056615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6615E" w:rsidRPr="00C7500F" w:rsidRDefault="002C2F66" w:rsidP="0056615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59,599</w:t>
            </w:r>
          </w:p>
        </w:tc>
        <w:tc>
          <w:tcPr>
            <w:tcW w:w="270" w:type="dxa"/>
          </w:tcPr>
          <w:p w:rsidR="0056615E" w:rsidRPr="00C7500F" w:rsidRDefault="0056615E" w:rsidP="0056615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56615E" w:rsidRPr="00C7500F" w:rsidRDefault="00DF50A6" w:rsidP="0056615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9,761</w:t>
            </w:r>
          </w:p>
        </w:tc>
      </w:tr>
      <w:tr w:rsidR="008B7DC0" w:rsidRPr="00C7500F" w:rsidTr="008B7DC0">
        <w:tc>
          <w:tcPr>
            <w:tcW w:w="4302" w:type="dxa"/>
          </w:tcPr>
          <w:p w:rsidR="008B7DC0" w:rsidRPr="00C7500F" w:rsidRDefault="008B7DC0" w:rsidP="00566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:rsidR="008B7DC0" w:rsidRDefault="008B7DC0" w:rsidP="00FF7A1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8B7DC0" w:rsidRPr="00C7500F" w:rsidRDefault="008B7DC0" w:rsidP="0056615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:rsidR="008B7DC0" w:rsidRPr="00DF50A6" w:rsidRDefault="008B7DC0" w:rsidP="00DF50A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8B7DC0" w:rsidRPr="00C7500F" w:rsidRDefault="008B7DC0" w:rsidP="0056615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:rsidR="008B7DC0" w:rsidRDefault="008B7DC0" w:rsidP="0056615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8B7DC0" w:rsidRPr="00C7500F" w:rsidRDefault="008B7DC0" w:rsidP="0056615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double" w:sz="4" w:space="0" w:color="auto"/>
              <w:bottom w:val="nil"/>
            </w:tcBorders>
          </w:tcPr>
          <w:p w:rsidR="008B7DC0" w:rsidRDefault="008B7DC0" w:rsidP="0056615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58527B" w:rsidRDefault="0058527B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:rsidR="008B7DC0" w:rsidRDefault="008B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s/>
        </w:rPr>
        <w:br w:type="page"/>
      </w:r>
    </w:p>
    <w:p w:rsidR="003F7D59" w:rsidRPr="000B3C71" w:rsidRDefault="003F7D59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9E2E3C">
        <w:rPr>
          <w:rFonts w:ascii="Angsana New" w:hAnsi="Angsana New" w:cs="Angsana New"/>
          <w:b/>
          <w:bCs/>
          <w:i/>
          <w:iCs/>
          <w:cs/>
          <w:lang w:val="en-US"/>
        </w:rPr>
        <w:lastRenderedPageBreak/>
        <w:t>สัญญาสำคัญ</w:t>
      </w:r>
      <w:r w:rsidR="00B21F7D" w:rsidRPr="009E2E3C">
        <w:rPr>
          <w:rFonts w:ascii="Angsana New" w:hAnsi="Angsana New" w:cs="Angsana New" w:hint="cs"/>
          <w:b/>
          <w:bCs/>
          <w:i/>
          <w:iCs/>
          <w:cs/>
          <w:lang w:val="en-US"/>
        </w:rPr>
        <w:t>ที่ทำ</w:t>
      </w:r>
      <w:r w:rsidRPr="009E2E3C">
        <w:rPr>
          <w:rFonts w:ascii="Angsana New" w:hAnsi="Angsana New" w:cs="Angsana New"/>
          <w:b/>
          <w:bCs/>
          <w:i/>
          <w:iCs/>
          <w:cs/>
          <w:lang w:val="en-US"/>
        </w:rPr>
        <w:t>กับกิจการที่เกี่ยวข้องกัน</w:t>
      </w:r>
    </w:p>
    <w:p w:rsidR="003F7D59" w:rsidRPr="0058527B" w:rsidRDefault="003F7D59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highlight w:val="magenta"/>
          <w:lang w:val="en-US"/>
        </w:rPr>
      </w:pPr>
    </w:p>
    <w:p w:rsidR="00DC7F07" w:rsidRDefault="00DC7F07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  <w:r w:rsidRPr="00C429D0">
        <w:rPr>
          <w:rFonts w:ascii="Angsana New" w:hAnsi="Angsana New" w:cs="Angsana New" w:hint="cs"/>
          <w:cs/>
          <w:lang w:val="en-US"/>
        </w:rPr>
        <w:t>เมื่อวันที่ 1 มกราคม 25</w:t>
      </w:r>
      <w:r w:rsidR="00B661B9">
        <w:rPr>
          <w:rFonts w:ascii="Angsana New" w:hAnsi="Angsana New" w:cs="Angsana New"/>
          <w:lang w:val="en-US"/>
        </w:rPr>
        <w:t>6</w:t>
      </w:r>
      <w:r w:rsidR="008B7DC0">
        <w:rPr>
          <w:rFonts w:ascii="Angsana New" w:hAnsi="Angsana New" w:cs="Angsana New"/>
          <w:lang w:val="en-US"/>
        </w:rPr>
        <w:t>2</w:t>
      </w:r>
      <w:r w:rsidRPr="00C429D0">
        <w:rPr>
          <w:rFonts w:ascii="Angsana New" w:hAnsi="Angsana New" w:cs="Angsana New" w:hint="cs"/>
          <w:cs/>
          <w:lang w:val="en-US"/>
        </w:rPr>
        <w:t xml:space="preserve"> บริษัท</w:t>
      </w:r>
      <w:r w:rsidR="003247BF" w:rsidRPr="00C429D0">
        <w:rPr>
          <w:rFonts w:ascii="Angsana New" w:hAnsi="Angsana New" w:cs="Angsana New" w:hint="cs"/>
          <w:cs/>
          <w:lang w:val="en-US"/>
        </w:rPr>
        <w:t>ได้ทำสัญญาให้บริการจัดซื้อ</w:t>
      </w:r>
      <w:r w:rsidR="005468F4" w:rsidRPr="00C429D0">
        <w:rPr>
          <w:rFonts w:ascii="Angsana New" w:hAnsi="Angsana New" w:cs="Angsana New"/>
          <w:lang w:val="en-US"/>
        </w:rPr>
        <w:t xml:space="preserve"> </w:t>
      </w:r>
      <w:r w:rsidR="003247BF" w:rsidRPr="00C429D0">
        <w:rPr>
          <w:rFonts w:ascii="Angsana New" w:hAnsi="Angsana New" w:cs="Angsana New" w:hint="cs"/>
          <w:cs/>
          <w:lang w:val="en-US"/>
        </w:rPr>
        <w:t>ทำ</w:t>
      </w:r>
      <w:r w:rsidRPr="00C429D0">
        <w:rPr>
          <w:rFonts w:ascii="Angsana New" w:hAnsi="Angsana New" w:cs="Angsana New" w:hint="cs"/>
          <w:cs/>
          <w:lang w:val="en-US"/>
        </w:rPr>
        <w:t>บัญชี</w:t>
      </w:r>
      <w:r w:rsidR="005468F4" w:rsidRPr="00C429D0">
        <w:rPr>
          <w:rFonts w:ascii="Angsana New" w:hAnsi="Angsana New" w:cs="Angsana New" w:hint="cs"/>
          <w:cs/>
          <w:lang w:val="en-US"/>
        </w:rPr>
        <w:t>และสนับสนุนการดำเนินงาน</w:t>
      </w:r>
      <w:r w:rsidRPr="00C429D0">
        <w:rPr>
          <w:rFonts w:ascii="Angsana New" w:hAnsi="Angsana New" w:cs="Angsana New" w:hint="cs"/>
          <w:cs/>
          <w:lang w:val="en-US"/>
        </w:rPr>
        <w:t>แก่บริษัทย่อย</w:t>
      </w:r>
      <w:r w:rsidR="00581AFE" w:rsidRPr="00C429D0">
        <w:rPr>
          <w:rFonts w:ascii="Angsana New" w:hAnsi="Angsana New" w:cs="Angsana New" w:hint="cs"/>
          <w:cs/>
          <w:lang w:val="en-US"/>
        </w:rPr>
        <w:t>แห่ง</w:t>
      </w:r>
      <w:r w:rsidR="00856BD9">
        <w:rPr>
          <w:rFonts w:ascii="Angsana New" w:hAnsi="Angsana New" w:cs="Angsana New" w:hint="cs"/>
          <w:cs/>
          <w:lang w:val="en-US"/>
        </w:rPr>
        <w:t>หนึ่ง</w:t>
      </w:r>
      <w:r w:rsidR="00575B17" w:rsidRPr="00C429D0">
        <w:rPr>
          <w:rFonts w:ascii="Angsana New" w:hAnsi="Angsana New" w:cs="Angsana New" w:hint="cs"/>
          <w:cs/>
          <w:lang w:val="en-US"/>
        </w:rPr>
        <w:t xml:space="preserve">เป็นระยะเวลา </w:t>
      </w:r>
      <w:r w:rsidR="00575B17" w:rsidRPr="00C429D0">
        <w:rPr>
          <w:rFonts w:ascii="Angsana New" w:hAnsi="Angsana New" w:cs="Angsana New"/>
          <w:lang w:val="en-US"/>
        </w:rPr>
        <w:t xml:space="preserve">1 </w:t>
      </w:r>
      <w:r w:rsidR="00575B17" w:rsidRPr="00C429D0">
        <w:rPr>
          <w:rFonts w:ascii="Angsana New" w:hAnsi="Angsana New" w:cs="Angsana New" w:hint="cs"/>
          <w:cs/>
          <w:lang w:val="en-US"/>
        </w:rPr>
        <w:t>ปี</w:t>
      </w:r>
      <w:r w:rsidRPr="00C429D0">
        <w:rPr>
          <w:rFonts w:ascii="Angsana New" w:hAnsi="Angsana New" w:cs="Angsana New" w:hint="cs"/>
          <w:cs/>
          <w:lang w:val="en-US"/>
        </w:rPr>
        <w:t xml:space="preserve"> </w:t>
      </w:r>
      <w:r w:rsidR="00581AFE" w:rsidRPr="00C429D0">
        <w:rPr>
          <w:rFonts w:ascii="Angsana New" w:hAnsi="Angsana New" w:cs="Angsana New" w:hint="cs"/>
          <w:cs/>
          <w:lang w:val="en-US"/>
        </w:rPr>
        <w:t>โดยบริษัทตกลงที่จะให้บริการช่วยเหลือ</w:t>
      </w:r>
      <w:r w:rsidR="002D106A" w:rsidRPr="00C429D0">
        <w:rPr>
          <w:rFonts w:ascii="Angsana New" w:hAnsi="Angsana New" w:cs="Angsana New" w:hint="cs"/>
          <w:cs/>
          <w:lang w:val="en-US"/>
        </w:rPr>
        <w:t>ด้านบริการจัดการ</w:t>
      </w:r>
      <w:r w:rsidR="00581AFE" w:rsidRPr="00C429D0">
        <w:rPr>
          <w:rFonts w:ascii="Angsana New" w:hAnsi="Angsana New" w:cs="Angsana New" w:hint="cs"/>
          <w:cs/>
          <w:lang w:val="en-US"/>
        </w:rPr>
        <w:t xml:space="preserve">แก่บริษัทย่อยดังกล่าว </w:t>
      </w:r>
      <w:r w:rsidR="005468F4" w:rsidRPr="00C429D0">
        <w:rPr>
          <w:rFonts w:ascii="Angsana New" w:hAnsi="Angsana New" w:cs="Angsana New" w:hint="cs"/>
          <w:cs/>
          <w:lang w:val="en-US"/>
        </w:rPr>
        <w:t xml:space="preserve">         </w:t>
      </w:r>
      <w:r w:rsidR="00581AFE" w:rsidRPr="00C429D0">
        <w:rPr>
          <w:rFonts w:ascii="Angsana New" w:hAnsi="Angsana New" w:cs="Angsana New" w:hint="cs"/>
          <w:cs/>
          <w:lang w:val="en-US"/>
        </w:rPr>
        <w:t>ใ</w:t>
      </w:r>
      <w:r w:rsidRPr="00C429D0">
        <w:rPr>
          <w:rFonts w:ascii="Angsana New" w:hAnsi="Angsana New" w:cs="Angsana New" w:hint="cs"/>
          <w:cs/>
          <w:lang w:val="en-US"/>
        </w:rPr>
        <w:t>นการนี้บริษัทย่อยตกลงที่จะจ่ายค่าบริการในจำนวนเงินตามที่ระบุในสัญญา</w:t>
      </w:r>
      <w:r w:rsidR="00575B17" w:rsidRPr="006E06F4">
        <w:rPr>
          <w:rFonts w:ascii="Angsana New" w:hAnsi="Angsana New" w:cs="Angsana New" w:hint="cs"/>
          <w:cs/>
          <w:lang w:val="en-US"/>
        </w:rPr>
        <w:t xml:space="preserve"> </w:t>
      </w:r>
    </w:p>
    <w:p w:rsidR="00132FD6" w:rsidRDefault="00132FD6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</w:p>
    <w:p w:rsidR="00132FD6" w:rsidRPr="006E06F4" w:rsidRDefault="00132FD6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>
        <w:rPr>
          <w:rFonts w:ascii="Angsana New" w:hAnsi="Angsana New" w:cs="Angsana New"/>
          <w:lang w:val="en-US"/>
        </w:rPr>
        <w:t xml:space="preserve">1 </w:t>
      </w:r>
      <w:r>
        <w:rPr>
          <w:rFonts w:ascii="Angsana New" w:hAnsi="Angsana New" w:cs="Angsana New" w:hint="cs"/>
          <w:cs/>
          <w:lang w:val="en-US"/>
        </w:rPr>
        <w:t xml:space="preserve">มกราคม </w:t>
      </w:r>
      <w:r>
        <w:rPr>
          <w:rFonts w:ascii="Angsana New" w:hAnsi="Angsana New" w:cs="Angsana New"/>
          <w:lang w:val="en-US"/>
        </w:rPr>
        <w:t xml:space="preserve">2562 </w:t>
      </w:r>
      <w:r w:rsidRPr="00D22CA9">
        <w:rPr>
          <w:rFonts w:ascii="Angsana New" w:hAnsi="Angsana New" w:cs="Angsana New" w:hint="cs"/>
          <w:cs/>
          <w:lang w:val="en-US"/>
        </w:rPr>
        <w:t>บริษัท</w:t>
      </w:r>
      <w:r w:rsidRPr="008216DD">
        <w:rPr>
          <w:rFonts w:ascii="Angsana New" w:hAnsi="Angsana New" w:cs="Angsana New" w:hint="cs"/>
          <w:cs/>
          <w:lang w:val="en-US"/>
        </w:rPr>
        <w:t>ย่อยแห่งหนึ่ง</w:t>
      </w:r>
      <w:r w:rsidRPr="00D22CA9">
        <w:rPr>
          <w:rFonts w:ascii="Angsana New" w:hAnsi="Angsana New" w:cs="Angsana New" w:hint="cs"/>
          <w:cs/>
          <w:lang w:val="en-US"/>
        </w:rPr>
        <w:t>ได้ทำสัญญา</w:t>
      </w:r>
      <w:r>
        <w:rPr>
          <w:rFonts w:ascii="Angsana New" w:hAnsi="Angsana New" w:cs="Angsana New" w:hint="cs"/>
          <w:cs/>
          <w:lang w:val="en-US"/>
        </w:rPr>
        <w:t>ให้บริการทรัพยากรบุคคล</w:t>
      </w:r>
      <w:r w:rsidRPr="00D22CA9">
        <w:rPr>
          <w:rFonts w:ascii="Angsana New" w:hAnsi="Angsana New" w:cs="Angsana New" w:hint="cs"/>
          <w:cs/>
          <w:lang w:val="en-US"/>
        </w:rPr>
        <w:t>กับบริษัท</w:t>
      </w:r>
      <w:r w:rsidRPr="00D22CA9">
        <w:rPr>
          <w:rFonts w:ascii="Angsana New" w:hAnsi="Angsana New" w:cs="Angsana New"/>
          <w:cs/>
          <w:lang w:val="en-US"/>
        </w:rPr>
        <w:t xml:space="preserve"> </w:t>
      </w:r>
      <w:r w:rsidRPr="00D22CA9">
        <w:rPr>
          <w:rFonts w:ascii="Angsana New" w:hAnsi="Angsana New" w:cs="Angsana New" w:hint="cs"/>
          <w:cs/>
          <w:lang w:val="en-US"/>
        </w:rPr>
        <w:t>เป็นระยะเวลา</w:t>
      </w:r>
      <w:r w:rsidRPr="00D22CA9">
        <w:rPr>
          <w:rFonts w:ascii="Angsana New" w:hAnsi="Angsana New" w:cs="Angsana New"/>
          <w:cs/>
          <w:lang w:val="en-US"/>
        </w:rPr>
        <w:t xml:space="preserve"> 1 </w:t>
      </w:r>
      <w:r w:rsidRPr="00D22CA9">
        <w:rPr>
          <w:rFonts w:ascii="Angsana New" w:hAnsi="Angsana New" w:cs="Angsana New" w:hint="cs"/>
          <w:cs/>
          <w:lang w:val="en-US"/>
        </w:rPr>
        <w:t>ปี</w:t>
      </w:r>
      <w:r w:rsidRPr="00D22CA9">
        <w:rPr>
          <w:rFonts w:ascii="Angsana New" w:hAnsi="Angsana New" w:cs="Angsana New"/>
          <w:cs/>
          <w:lang w:val="en-US"/>
        </w:rPr>
        <w:t xml:space="preserve"> </w:t>
      </w:r>
      <w:r w:rsidRPr="00D22CA9">
        <w:rPr>
          <w:rFonts w:ascii="Angsana New" w:hAnsi="Angsana New" w:cs="Angsana New" w:hint="cs"/>
          <w:cs/>
          <w:lang w:val="en-US"/>
        </w:rPr>
        <w:t>โดยบริษัท</w:t>
      </w:r>
      <w:r w:rsidRPr="002C4F4E">
        <w:rPr>
          <w:rFonts w:ascii="Angsana New" w:hAnsi="Angsana New" w:cs="Angsana New" w:hint="cs"/>
          <w:cs/>
          <w:lang w:val="en-US"/>
        </w:rPr>
        <w:t>ย่อยดังกล่าวจะให้บริการทรัพยากรบุคคลเพื่อดำเนินงานด้านคลังสินค้า</w:t>
      </w:r>
      <w:r w:rsidRPr="002C4F4E">
        <w:rPr>
          <w:rFonts w:ascii="Angsana New" w:hAnsi="Angsana New" w:cs="Angsana New"/>
          <w:cs/>
          <w:lang w:val="en-US"/>
        </w:rPr>
        <w:t xml:space="preserve"> </w:t>
      </w:r>
      <w:r w:rsidRPr="002C4F4E">
        <w:rPr>
          <w:rFonts w:ascii="Angsana New" w:hAnsi="Angsana New" w:cs="Angsana New" w:hint="cs"/>
          <w:cs/>
          <w:lang w:val="en-US"/>
        </w:rPr>
        <w:t>ในการนี้บริษัทตกลงที่จะจ่ายค่าบริการในจำนวนเงินตามที่ระบุในสัญญา</w:t>
      </w:r>
    </w:p>
    <w:p w:rsidR="00900F44" w:rsidRPr="0058527B" w:rsidRDefault="00900F44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highlight w:val="yellow"/>
          <w:lang w:val="en-US"/>
        </w:rPr>
      </w:pPr>
    </w:p>
    <w:p w:rsidR="006E06F4" w:rsidRPr="00853E16" w:rsidRDefault="006E06F4" w:rsidP="00833A31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  <w:r w:rsidRPr="00C429D0">
        <w:rPr>
          <w:rFonts w:ascii="Angsana New" w:hAnsi="Angsana New" w:cs="Angsana New" w:hint="cs"/>
          <w:cs/>
          <w:lang w:val="en-US"/>
        </w:rPr>
        <w:t>บริษัทได้ทำสัญญาเงินให้กู้ยืมแก่บริษัทย่อยแห่ง</w:t>
      </w:r>
      <w:r w:rsidR="009E14BA">
        <w:rPr>
          <w:rFonts w:ascii="Angsana New" w:hAnsi="Angsana New" w:cs="Angsana New" w:hint="cs"/>
          <w:cs/>
          <w:lang w:val="en-US"/>
        </w:rPr>
        <w:t>หนึ่ง</w:t>
      </w:r>
      <w:r w:rsidRPr="00C429D0">
        <w:rPr>
          <w:rFonts w:ascii="Angsana New" w:hAnsi="Angsana New" w:cs="Angsana New" w:hint="cs"/>
          <w:cs/>
          <w:lang w:val="en-US"/>
        </w:rPr>
        <w:t>โดยมี</w:t>
      </w:r>
      <w:r w:rsidR="00BF2202" w:rsidRPr="00C429D0">
        <w:rPr>
          <w:rFonts w:ascii="Angsana New" w:hAnsi="Angsana New" w:cs="Angsana New" w:hint="cs"/>
          <w:cs/>
          <w:lang w:val="en-US"/>
        </w:rPr>
        <w:t>กำหนดรับชำระ</w:t>
      </w:r>
      <w:r w:rsidR="00C429D0" w:rsidRPr="00C429D0">
        <w:rPr>
          <w:rFonts w:ascii="Angsana New" w:hAnsi="Angsana New" w:cs="Angsana New" w:hint="cs"/>
          <w:cs/>
          <w:lang w:val="en-US"/>
        </w:rPr>
        <w:t>ภายใน</w:t>
      </w:r>
      <w:r w:rsidR="00BF2202" w:rsidRPr="00C429D0">
        <w:rPr>
          <w:rFonts w:ascii="Angsana New" w:hAnsi="Angsana New" w:cs="Angsana New" w:hint="cs"/>
          <w:cs/>
          <w:lang w:val="en-US"/>
        </w:rPr>
        <w:t>เดือน</w:t>
      </w:r>
      <w:r w:rsidR="008945B3">
        <w:rPr>
          <w:rFonts w:ascii="Angsana New" w:hAnsi="Angsana New" w:cs="Angsana New" w:hint="cs"/>
          <w:cs/>
          <w:lang w:val="en-US"/>
        </w:rPr>
        <w:t>ธันวาคม</w:t>
      </w:r>
      <w:r w:rsidRPr="00C429D0">
        <w:rPr>
          <w:rFonts w:ascii="Angsana New" w:hAnsi="Angsana New" w:cs="Angsana New" w:hint="cs"/>
          <w:cs/>
          <w:lang w:val="en-US"/>
        </w:rPr>
        <w:t xml:space="preserve"> </w:t>
      </w:r>
      <w:r w:rsidR="00F656B8" w:rsidRPr="00C429D0">
        <w:rPr>
          <w:rFonts w:ascii="Angsana New" w:hAnsi="Angsana New" w:cs="Angsana New"/>
          <w:lang w:val="en-US"/>
        </w:rPr>
        <w:t>256</w:t>
      </w:r>
      <w:r w:rsidR="008B7DC0">
        <w:rPr>
          <w:rFonts w:ascii="Angsana New" w:hAnsi="Angsana New" w:cs="Angsana New"/>
          <w:lang w:val="en-US"/>
        </w:rPr>
        <w:t>2</w:t>
      </w:r>
    </w:p>
    <w:p w:rsidR="006E06F4" w:rsidRPr="0058527B" w:rsidRDefault="006E06F4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6E06F4" w:rsidRDefault="009A3444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  <w:r w:rsidRPr="00D41ACF">
        <w:rPr>
          <w:rFonts w:ascii="Angsana New" w:hAnsi="Angsana New" w:cs="Angsana New" w:hint="cs"/>
          <w:cs/>
          <w:lang w:val="en-US"/>
        </w:rPr>
        <w:t>บริษัทได้ทำสัญญาเงิน</w:t>
      </w:r>
      <w:r w:rsidR="00F656B8" w:rsidRPr="00D41ACF">
        <w:rPr>
          <w:rFonts w:ascii="Angsana New" w:hAnsi="Angsana New" w:cs="Angsana New" w:hint="cs"/>
          <w:cs/>
          <w:lang w:val="en-US"/>
        </w:rPr>
        <w:t>กู้ยืม</w:t>
      </w:r>
      <w:r w:rsidR="005D60E8">
        <w:rPr>
          <w:rFonts w:ascii="Angsana New" w:hAnsi="Angsana New" w:cs="Angsana New" w:hint="cs"/>
          <w:cs/>
          <w:lang w:val="en-US"/>
        </w:rPr>
        <w:t>จาก</w:t>
      </w:r>
      <w:r w:rsidR="00F37A81">
        <w:rPr>
          <w:rFonts w:ascii="Angsana New" w:hAnsi="Angsana New" w:cs="Angsana New" w:hint="cs"/>
          <w:cs/>
          <w:lang w:val="en-US"/>
        </w:rPr>
        <w:t>บริษัทย่อยหลายแห่งโดยมีกำหนดจ่าย</w:t>
      </w:r>
      <w:r w:rsidR="00F656B8" w:rsidRPr="00D41ACF">
        <w:rPr>
          <w:rFonts w:ascii="Angsana New" w:hAnsi="Angsana New" w:cs="Angsana New" w:hint="cs"/>
          <w:cs/>
          <w:lang w:val="en-US"/>
        </w:rPr>
        <w:t>ชำระ</w:t>
      </w:r>
      <w:r w:rsidR="00C429D0" w:rsidRPr="00D41ACF">
        <w:rPr>
          <w:rFonts w:ascii="Angsana New" w:hAnsi="Angsana New" w:cs="Angsana New" w:hint="cs"/>
          <w:cs/>
          <w:lang w:val="en-US"/>
        </w:rPr>
        <w:t>ภายใน</w:t>
      </w:r>
      <w:r w:rsidR="00F656B8" w:rsidRPr="00D41ACF">
        <w:rPr>
          <w:rFonts w:ascii="Angsana New" w:hAnsi="Angsana New" w:cs="Angsana New" w:hint="cs"/>
          <w:cs/>
          <w:lang w:val="en-US"/>
        </w:rPr>
        <w:t>เดือน</w:t>
      </w:r>
      <w:r w:rsidR="00EA41F3">
        <w:rPr>
          <w:rFonts w:ascii="Angsana New" w:hAnsi="Angsana New" w:cs="Angsana New" w:hint="cs"/>
          <w:cs/>
          <w:lang w:val="en-US"/>
        </w:rPr>
        <w:t>ธันวา</w:t>
      </w:r>
      <w:r w:rsidR="00BE5243" w:rsidRPr="00D41ACF">
        <w:rPr>
          <w:rFonts w:ascii="Angsana New" w:hAnsi="Angsana New" w:cs="Angsana New" w:hint="cs"/>
          <w:cs/>
          <w:lang w:val="en-US"/>
        </w:rPr>
        <w:t>คม</w:t>
      </w:r>
      <w:r w:rsidR="00F656B8" w:rsidRPr="00D41ACF">
        <w:rPr>
          <w:rFonts w:ascii="Angsana New" w:hAnsi="Angsana New" w:cs="Angsana New" w:hint="cs"/>
          <w:cs/>
          <w:lang w:val="en-US"/>
        </w:rPr>
        <w:t xml:space="preserve"> </w:t>
      </w:r>
      <w:r w:rsidR="008945B3">
        <w:rPr>
          <w:rFonts w:ascii="Angsana New" w:hAnsi="Angsana New" w:cs="Angsana New"/>
          <w:lang w:val="en-US"/>
        </w:rPr>
        <w:t>25</w:t>
      </w:r>
      <w:r w:rsidR="008B7DC0">
        <w:rPr>
          <w:rFonts w:ascii="Angsana New" w:hAnsi="Angsana New" w:cs="Angsana New"/>
          <w:lang w:val="en-US"/>
        </w:rPr>
        <w:t>62</w:t>
      </w:r>
    </w:p>
    <w:p w:rsidR="00EF5EE0" w:rsidRPr="00A746E3" w:rsidRDefault="00EF5EE0" w:rsidP="00A74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22"/>
        </w:tabs>
        <w:spacing w:line="240" w:lineRule="auto"/>
        <w:rPr>
          <w:rFonts w:ascii="Angsana New" w:hAnsi="Angsana New"/>
          <w:b/>
          <w:sz w:val="24"/>
          <w:szCs w:val="24"/>
        </w:rPr>
      </w:pPr>
    </w:p>
    <w:p w:rsidR="003F7D59" w:rsidRPr="00A6688A" w:rsidRDefault="00B17CA3" w:rsidP="00A02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6</w:t>
      </w:r>
      <w:r w:rsidR="00B21F7D" w:rsidRPr="00A6688A">
        <w:rPr>
          <w:rFonts w:ascii="Angsana New" w:hAnsi="Angsana New"/>
          <w:bCs/>
          <w:sz w:val="30"/>
          <w:szCs w:val="30"/>
          <w:cs/>
        </w:rPr>
        <w:tab/>
        <w:t xml:space="preserve">ลูกหนี้การค้า </w:t>
      </w:r>
    </w:p>
    <w:p w:rsidR="003F7D59" w:rsidRPr="00093F2A" w:rsidRDefault="004A24BA" w:rsidP="009821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Cs/>
          <w:sz w:val="16"/>
          <w:szCs w:val="16"/>
        </w:rPr>
      </w:pPr>
      <w:r>
        <w:rPr>
          <w:rFonts w:ascii="Angsana New" w:hAnsi="Angsana New"/>
          <w:bCs/>
          <w:sz w:val="20"/>
          <w:szCs w:val="20"/>
        </w:rPr>
        <w:t xml:space="preserve">                                  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270"/>
        <w:gridCol w:w="1260"/>
        <w:gridCol w:w="270"/>
        <w:gridCol w:w="1260"/>
        <w:gridCol w:w="270"/>
        <w:gridCol w:w="1260"/>
        <w:gridCol w:w="270"/>
        <w:gridCol w:w="1260"/>
      </w:tblGrid>
      <w:tr w:rsidR="00AF1ABC" w:rsidRPr="00B85D43" w:rsidTr="00CD2FF2">
        <w:trPr>
          <w:trHeight w:hRule="exact" w:val="374"/>
        </w:trPr>
        <w:tc>
          <w:tcPr>
            <w:tcW w:w="243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AF1ABC" w:rsidRPr="00F656B8" w:rsidRDefault="00AF1ABC" w:rsidP="0098219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56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F1ABC" w:rsidRPr="00F656B8" w:rsidRDefault="00AF1ABC" w:rsidP="0098219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AF1ABC" w:rsidRPr="00F656B8" w:rsidRDefault="00AF1ABC" w:rsidP="0098219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56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2FF2" w:rsidRPr="00B85D43" w:rsidTr="00CD2FF2">
        <w:trPr>
          <w:trHeight w:hRule="exact" w:val="374"/>
        </w:trPr>
        <w:tc>
          <w:tcPr>
            <w:tcW w:w="243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F1ABC" w:rsidRPr="00F656B8" w:rsidRDefault="00AF1ABC" w:rsidP="0098219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2917CE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2917C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AF1ABC" w:rsidRPr="00F656B8" w:rsidRDefault="00AF1ABC" w:rsidP="0098219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F1ABC" w:rsidRPr="00F656B8" w:rsidRDefault="00AF1ABC" w:rsidP="0098219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56B8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AF1ABC" w:rsidRPr="00F656B8" w:rsidRDefault="00AF1ABC" w:rsidP="0098219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F1ABC" w:rsidRPr="00F656B8" w:rsidRDefault="002917CE" w:rsidP="0098219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AF1ABC" w:rsidRPr="00F656B8" w:rsidRDefault="00AF1ABC" w:rsidP="0098219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F1ABC" w:rsidRPr="00F656B8" w:rsidRDefault="00AF1ABC" w:rsidP="0098219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56B8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5D4E6F" w:rsidRPr="00B85D43" w:rsidTr="00CD2FF2">
        <w:trPr>
          <w:trHeight w:hRule="exact" w:val="374"/>
        </w:trPr>
        <w:tc>
          <w:tcPr>
            <w:tcW w:w="243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F50A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F50A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F50A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F50A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F1ABC" w:rsidRPr="00B85D43" w:rsidTr="00CD2FF2">
        <w:trPr>
          <w:trHeight w:hRule="exact" w:val="374"/>
        </w:trPr>
        <w:tc>
          <w:tcPr>
            <w:tcW w:w="243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AF1ABC" w:rsidRPr="00F656B8" w:rsidRDefault="00AF1ABC" w:rsidP="00982193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656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F50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656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50D70" w:rsidRPr="00B85D43" w:rsidTr="00CD2FF2">
        <w:trPr>
          <w:trHeight w:hRule="exact" w:val="374"/>
        </w:trPr>
        <w:tc>
          <w:tcPr>
            <w:tcW w:w="2430" w:type="dxa"/>
          </w:tcPr>
          <w:p w:rsidR="00F50D70" w:rsidRPr="00F656B8" w:rsidRDefault="00F50D70" w:rsidP="00F5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F50D70" w:rsidRPr="00F656B8" w:rsidRDefault="0008371A" w:rsidP="00F5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F50D70" w:rsidRPr="00F656B8" w:rsidRDefault="00F50D70" w:rsidP="00F5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F50D70" w:rsidRPr="005B2E80" w:rsidRDefault="00F50D70" w:rsidP="00F50D7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50D70" w:rsidRPr="00F656B8" w:rsidRDefault="00F50D70" w:rsidP="00F50D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50D70" w:rsidRPr="005B2E80" w:rsidRDefault="00F50D70" w:rsidP="00F50D7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50D70" w:rsidRPr="00F656B8" w:rsidRDefault="00F50D70" w:rsidP="00F50D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50D70" w:rsidRPr="00F50D70" w:rsidRDefault="00F50D70" w:rsidP="00F50D7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F50D70" w:rsidRPr="00F656B8" w:rsidRDefault="00F50D70" w:rsidP="00F50D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50D70" w:rsidRPr="005B2E80" w:rsidRDefault="00F50D70" w:rsidP="00F50D7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</w:tr>
      <w:tr w:rsidR="00F50D70" w:rsidRPr="00B85D43" w:rsidTr="00DD2DFE">
        <w:trPr>
          <w:trHeight w:hRule="exact" w:val="374"/>
        </w:trPr>
        <w:tc>
          <w:tcPr>
            <w:tcW w:w="2430" w:type="dxa"/>
          </w:tcPr>
          <w:p w:rsidR="00F50D70" w:rsidRPr="00F656B8" w:rsidRDefault="00F50D70" w:rsidP="00F5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</w:tcPr>
          <w:p w:rsidR="00F50D70" w:rsidRPr="00F656B8" w:rsidRDefault="00F50D70" w:rsidP="00F5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50D70" w:rsidRPr="00F656B8" w:rsidRDefault="00F50D70" w:rsidP="00F5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F50D70" w:rsidRPr="00F656B8" w:rsidRDefault="00471713" w:rsidP="00F50D70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713">
              <w:rPr>
                <w:rFonts w:ascii="Angsana New" w:hAnsi="Angsana New"/>
                <w:sz w:val="30"/>
                <w:szCs w:val="30"/>
                <w:lang w:val="en-US" w:bidi="th-TH"/>
              </w:rPr>
              <w:t>82,545</w:t>
            </w:r>
          </w:p>
        </w:tc>
        <w:tc>
          <w:tcPr>
            <w:tcW w:w="270" w:type="dxa"/>
          </w:tcPr>
          <w:p w:rsidR="00F50D70" w:rsidRPr="00F656B8" w:rsidRDefault="00F50D70" w:rsidP="00F50D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50D70" w:rsidRPr="005B2E80" w:rsidRDefault="00F50D70" w:rsidP="00F50D7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106,582</w:t>
            </w:r>
          </w:p>
        </w:tc>
        <w:tc>
          <w:tcPr>
            <w:tcW w:w="270" w:type="dxa"/>
          </w:tcPr>
          <w:p w:rsidR="00F50D70" w:rsidRPr="00F656B8" w:rsidRDefault="00F50D70" w:rsidP="00F50D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50D70" w:rsidRPr="00F50D70" w:rsidRDefault="00471713" w:rsidP="00F50D7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713">
              <w:rPr>
                <w:rFonts w:ascii="Angsana New" w:hAnsi="Angsana New"/>
                <w:sz w:val="30"/>
                <w:szCs w:val="30"/>
                <w:lang w:val="en-US" w:bidi="th-TH"/>
              </w:rPr>
              <w:t>47,145</w:t>
            </w:r>
          </w:p>
        </w:tc>
        <w:tc>
          <w:tcPr>
            <w:tcW w:w="270" w:type="dxa"/>
          </w:tcPr>
          <w:p w:rsidR="00F50D70" w:rsidRPr="00F656B8" w:rsidRDefault="00F50D70" w:rsidP="00F50D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50D70" w:rsidRPr="005B2E80" w:rsidRDefault="00F50D70" w:rsidP="00F50D70">
            <w:pPr>
              <w:pStyle w:val="acctfourfigures"/>
              <w:tabs>
                <w:tab w:val="clear" w:pos="765"/>
                <w:tab w:val="decimal" w:pos="684"/>
                <w:tab w:val="left" w:pos="77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70,255</w:t>
            </w:r>
          </w:p>
        </w:tc>
      </w:tr>
      <w:tr w:rsidR="00F50D70" w:rsidRPr="00B85D43" w:rsidTr="00CD2FF2">
        <w:trPr>
          <w:trHeight w:hRule="exact" w:val="374"/>
        </w:trPr>
        <w:tc>
          <w:tcPr>
            <w:tcW w:w="2430" w:type="dxa"/>
          </w:tcPr>
          <w:p w:rsidR="00F50D70" w:rsidRPr="00F656B8" w:rsidRDefault="00F50D70" w:rsidP="00F5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F50D70" w:rsidRPr="00F656B8" w:rsidRDefault="00F50D70" w:rsidP="00F5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50D70" w:rsidRPr="00F656B8" w:rsidRDefault="00F50D70" w:rsidP="00F5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50D70" w:rsidRPr="00F656B8" w:rsidRDefault="00471713" w:rsidP="00F50D70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17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82,545</w:t>
            </w:r>
          </w:p>
        </w:tc>
        <w:tc>
          <w:tcPr>
            <w:tcW w:w="270" w:type="dxa"/>
          </w:tcPr>
          <w:p w:rsidR="00F50D70" w:rsidRPr="00F656B8" w:rsidRDefault="00F50D70" w:rsidP="00F50D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50D70" w:rsidRPr="005B2E80" w:rsidRDefault="00F50D70" w:rsidP="00F50D7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106,582</w:t>
            </w:r>
          </w:p>
        </w:tc>
        <w:tc>
          <w:tcPr>
            <w:tcW w:w="270" w:type="dxa"/>
          </w:tcPr>
          <w:p w:rsidR="00F50D70" w:rsidRPr="00F656B8" w:rsidRDefault="00F50D70" w:rsidP="00F50D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50D70" w:rsidRPr="00F50D70" w:rsidRDefault="00471713" w:rsidP="00F50D7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717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47,147</w:t>
            </w:r>
          </w:p>
        </w:tc>
        <w:tc>
          <w:tcPr>
            <w:tcW w:w="270" w:type="dxa"/>
          </w:tcPr>
          <w:p w:rsidR="00F50D70" w:rsidRPr="00F50D70" w:rsidRDefault="00F50D70" w:rsidP="00F50D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6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50D70" w:rsidRPr="005B2E80" w:rsidRDefault="00F50D70" w:rsidP="00F50D7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70,300</w:t>
            </w:r>
          </w:p>
        </w:tc>
      </w:tr>
      <w:tr w:rsidR="00F50D70" w:rsidRPr="00B85D43" w:rsidTr="00CD2FF2">
        <w:trPr>
          <w:trHeight w:hRule="exact" w:val="374"/>
        </w:trPr>
        <w:tc>
          <w:tcPr>
            <w:tcW w:w="2430" w:type="dxa"/>
          </w:tcPr>
          <w:p w:rsidR="00F50D70" w:rsidRPr="00F656B8" w:rsidRDefault="00F50D70" w:rsidP="00F5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  <w:r w:rsidRPr="00F656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656B8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10" w:type="dxa"/>
          </w:tcPr>
          <w:p w:rsidR="00F50D70" w:rsidRPr="00F656B8" w:rsidRDefault="00F50D70" w:rsidP="00F5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50D70" w:rsidRPr="00F656B8" w:rsidRDefault="00F50D70" w:rsidP="00F5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50D70" w:rsidRPr="00F656B8" w:rsidRDefault="00471713" w:rsidP="00F50D70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1713">
              <w:rPr>
                <w:rFonts w:ascii="Angsana New" w:hAnsi="Angsana New"/>
                <w:sz w:val="30"/>
                <w:szCs w:val="30"/>
                <w:lang w:val="en-US" w:bidi="th-TH"/>
              </w:rPr>
              <w:t>(359)</w:t>
            </w:r>
          </w:p>
        </w:tc>
        <w:tc>
          <w:tcPr>
            <w:tcW w:w="270" w:type="dxa"/>
          </w:tcPr>
          <w:p w:rsidR="00F50D70" w:rsidRPr="00F656B8" w:rsidRDefault="00F50D70" w:rsidP="00F50D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50D70" w:rsidRPr="005B2E80" w:rsidRDefault="00F50D70" w:rsidP="00F50D7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(856)</w:t>
            </w:r>
          </w:p>
        </w:tc>
        <w:tc>
          <w:tcPr>
            <w:tcW w:w="270" w:type="dxa"/>
          </w:tcPr>
          <w:p w:rsidR="00F50D70" w:rsidRPr="00F656B8" w:rsidRDefault="00F50D70" w:rsidP="00F50D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50D70" w:rsidRPr="00F656B8" w:rsidRDefault="002C2970" w:rsidP="00F50D7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2970">
              <w:rPr>
                <w:rFonts w:ascii="Angsana New" w:hAnsi="Angsana New"/>
                <w:sz w:val="30"/>
                <w:szCs w:val="30"/>
              </w:rPr>
              <w:t>(359)</w:t>
            </w:r>
          </w:p>
        </w:tc>
        <w:tc>
          <w:tcPr>
            <w:tcW w:w="270" w:type="dxa"/>
          </w:tcPr>
          <w:p w:rsidR="00F50D70" w:rsidRPr="00F656B8" w:rsidRDefault="00F50D70" w:rsidP="00F50D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50D70" w:rsidRPr="005B2E80" w:rsidRDefault="00F50D70" w:rsidP="00F50D7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(253)</w:t>
            </w:r>
          </w:p>
        </w:tc>
      </w:tr>
      <w:tr w:rsidR="002C2970" w:rsidRPr="00B85D43" w:rsidTr="00CD2FF2">
        <w:trPr>
          <w:trHeight w:hRule="exact" w:val="374"/>
        </w:trPr>
        <w:tc>
          <w:tcPr>
            <w:tcW w:w="2430" w:type="dxa"/>
          </w:tcPr>
          <w:p w:rsidR="002C2970" w:rsidRPr="00F656B8" w:rsidRDefault="002E4A66" w:rsidP="002C2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:rsidR="002C2970" w:rsidRPr="00F656B8" w:rsidRDefault="002C2970" w:rsidP="002C2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C2970" w:rsidRPr="00F656B8" w:rsidRDefault="002C2970" w:rsidP="002C2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C2970" w:rsidRPr="00F656B8" w:rsidRDefault="002C2970" w:rsidP="002C2970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C297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82,186</w:t>
            </w:r>
          </w:p>
        </w:tc>
        <w:tc>
          <w:tcPr>
            <w:tcW w:w="270" w:type="dxa"/>
          </w:tcPr>
          <w:p w:rsidR="002C2970" w:rsidRPr="00F656B8" w:rsidRDefault="002C2970" w:rsidP="002C2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C2970" w:rsidRPr="005B2E80" w:rsidDel="00113267" w:rsidRDefault="002C2970" w:rsidP="002C297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105,726</w:t>
            </w:r>
          </w:p>
        </w:tc>
        <w:tc>
          <w:tcPr>
            <w:tcW w:w="270" w:type="dxa"/>
          </w:tcPr>
          <w:p w:rsidR="002C2970" w:rsidRPr="00F656B8" w:rsidRDefault="002C2970" w:rsidP="002C2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C2970" w:rsidRPr="00F656B8" w:rsidRDefault="002C2970" w:rsidP="002C297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970">
              <w:rPr>
                <w:rFonts w:ascii="Angsana New" w:hAnsi="Angsana New"/>
                <w:b/>
                <w:bCs/>
                <w:sz w:val="30"/>
                <w:szCs w:val="30"/>
              </w:rPr>
              <w:t>46,788</w:t>
            </w:r>
          </w:p>
        </w:tc>
        <w:tc>
          <w:tcPr>
            <w:tcW w:w="270" w:type="dxa"/>
          </w:tcPr>
          <w:p w:rsidR="002C2970" w:rsidRPr="00F656B8" w:rsidRDefault="002C2970" w:rsidP="002C2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C2970" w:rsidRPr="005B2E80" w:rsidDel="00113267" w:rsidRDefault="002C2970" w:rsidP="002C297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70,047</w:t>
            </w:r>
          </w:p>
        </w:tc>
      </w:tr>
      <w:tr w:rsidR="008B7DC0" w:rsidRPr="00B85D43" w:rsidTr="008B7DC0">
        <w:trPr>
          <w:trHeight w:hRule="exact" w:val="374"/>
        </w:trPr>
        <w:tc>
          <w:tcPr>
            <w:tcW w:w="2430" w:type="dxa"/>
          </w:tcPr>
          <w:p w:rsidR="008B7DC0" w:rsidRPr="00F656B8" w:rsidRDefault="008B7DC0" w:rsidP="002C2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8B7DC0" w:rsidRPr="00F656B8" w:rsidRDefault="008B7DC0" w:rsidP="002C2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B7DC0" w:rsidRPr="00F656B8" w:rsidRDefault="008B7DC0" w:rsidP="002C2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8B7DC0" w:rsidRPr="002C2970" w:rsidRDefault="008B7DC0" w:rsidP="002C2970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B7DC0" w:rsidRPr="00F656B8" w:rsidRDefault="008B7DC0" w:rsidP="002C2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8B7DC0" w:rsidRDefault="008B7DC0" w:rsidP="002C297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B7DC0" w:rsidRPr="00F656B8" w:rsidRDefault="008B7DC0" w:rsidP="002C2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8B7DC0" w:rsidRPr="002C2970" w:rsidRDefault="008B7DC0" w:rsidP="002C297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B7DC0" w:rsidRPr="00F656B8" w:rsidRDefault="008B7DC0" w:rsidP="002C2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8B7DC0" w:rsidRDefault="008B7DC0" w:rsidP="002C297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C2970" w:rsidRPr="00F656B8" w:rsidTr="00CD2FF2">
        <w:trPr>
          <w:trHeight w:hRule="exact" w:val="374"/>
        </w:trPr>
        <w:tc>
          <w:tcPr>
            <w:tcW w:w="2430" w:type="dxa"/>
          </w:tcPr>
          <w:p w:rsidR="002C2970" w:rsidRPr="00F656B8" w:rsidRDefault="002C2970" w:rsidP="002C2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2C2970" w:rsidRPr="00F656B8" w:rsidRDefault="002C2970" w:rsidP="002C2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2C2970" w:rsidRPr="00F656B8" w:rsidRDefault="002C2970" w:rsidP="002C2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2C2970" w:rsidRPr="00BF2202" w:rsidRDefault="002C2970" w:rsidP="002C2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2C2970" w:rsidRPr="00BF2202" w:rsidRDefault="002C2970" w:rsidP="002C2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C2970" w:rsidRPr="00BF2202" w:rsidRDefault="002C2970" w:rsidP="002C2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2C2970" w:rsidRPr="00BF2202" w:rsidRDefault="002C2970" w:rsidP="002C2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2C2970" w:rsidRPr="00BF2202" w:rsidRDefault="002C2970" w:rsidP="002C2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2C2970" w:rsidRPr="00BF2202" w:rsidRDefault="002C2970" w:rsidP="002C2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C2970" w:rsidRPr="00BF2202" w:rsidRDefault="002C2970" w:rsidP="002C2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2C2970" w:rsidRPr="00F656B8" w:rsidTr="00CD2FF2">
        <w:trPr>
          <w:trHeight w:hRule="exact" w:val="374"/>
        </w:trPr>
        <w:tc>
          <w:tcPr>
            <w:tcW w:w="2430" w:type="dxa"/>
          </w:tcPr>
          <w:p w:rsidR="002C2970" w:rsidRPr="00F656B8" w:rsidRDefault="002C2970" w:rsidP="002C2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2C2970" w:rsidRPr="00F656B8" w:rsidRDefault="002C2970" w:rsidP="002C2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2C2970" w:rsidRPr="00F656B8" w:rsidRDefault="002C2970" w:rsidP="002C2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2C2970" w:rsidRPr="00F656B8" w:rsidRDefault="002C2970" w:rsidP="002C2970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656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656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C2970" w:rsidRPr="00F656B8" w:rsidTr="00CD2FF2">
        <w:trPr>
          <w:trHeight w:hRule="exact" w:val="374"/>
        </w:trPr>
        <w:tc>
          <w:tcPr>
            <w:tcW w:w="3240" w:type="dxa"/>
            <w:gridSpan w:val="2"/>
          </w:tcPr>
          <w:p w:rsidR="002C2970" w:rsidRPr="00F656B8" w:rsidRDefault="002C2970" w:rsidP="002C2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270" w:type="dxa"/>
          </w:tcPr>
          <w:p w:rsidR="002C2970" w:rsidRPr="00F656B8" w:rsidRDefault="002C2970" w:rsidP="002C2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2C2970" w:rsidRPr="00F656B8" w:rsidRDefault="002C2970" w:rsidP="002C297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2C2970" w:rsidRPr="00F656B8" w:rsidRDefault="002C2970" w:rsidP="002C2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2C2970" w:rsidRPr="00F656B8" w:rsidRDefault="002C2970" w:rsidP="002C29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2C2970" w:rsidRPr="00F656B8" w:rsidRDefault="002C2970" w:rsidP="002C2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2C2970" w:rsidRPr="00F656B8" w:rsidRDefault="002C2970" w:rsidP="002C297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2C2970" w:rsidRPr="00F656B8" w:rsidRDefault="002C2970" w:rsidP="002C2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2C2970" w:rsidRPr="00F656B8" w:rsidRDefault="002C2970" w:rsidP="002C29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2970" w:rsidRPr="00F656B8" w:rsidTr="00CD2FF2">
        <w:trPr>
          <w:trHeight w:hRule="exact" w:val="374"/>
        </w:trPr>
        <w:tc>
          <w:tcPr>
            <w:tcW w:w="3240" w:type="dxa"/>
            <w:gridSpan w:val="2"/>
          </w:tcPr>
          <w:p w:rsidR="002C2970" w:rsidRPr="00F656B8" w:rsidRDefault="002C2970" w:rsidP="002C2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270" w:type="dxa"/>
          </w:tcPr>
          <w:p w:rsidR="002C2970" w:rsidRPr="00F656B8" w:rsidRDefault="002C2970" w:rsidP="002C2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2C2970" w:rsidRPr="00F656B8" w:rsidRDefault="002C2970" w:rsidP="002C297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2C2970" w:rsidRPr="00F656B8" w:rsidRDefault="002C2970" w:rsidP="002C2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2C2970" w:rsidRPr="00F656B8" w:rsidRDefault="002C2970" w:rsidP="002C29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2C2970" w:rsidRPr="00F656B8" w:rsidRDefault="002C2970" w:rsidP="002C2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2C2970" w:rsidRPr="00F656B8" w:rsidRDefault="002C2970" w:rsidP="002C297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2C2970" w:rsidRPr="00F656B8" w:rsidRDefault="002C2970" w:rsidP="002C2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2C2970" w:rsidRPr="00F656B8" w:rsidRDefault="002C2970" w:rsidP="002C29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2970" w:rsidRPr="00A6688A" w:rsidTr="004916C8">
        <w:trPr>
          <w:trHeight w:hRule="exact" w:val="374"/>
        </w:trPr>
        <w:tc>
          <w:tcPr>
            <w:tcW w:w="3240" w:type="dxa"/>
            <w:gridSpan w:val="2"/>
          </w:tcPr>
          <w:p w:rsidR="002C2970" w:rsidRPr="00D72705" w:rsidRDefault="002C2970" w:rsidP="002C2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</w:pPr>
            <w:r w:rsidRPr="00D72705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D7270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7270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D72705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Pr="00D7270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2C2970" w:rsidRPr="00D72705" w:rsidRDefault="002C2970" w:rsidP="002C2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2C2970" w:rsidRPr="00D72705" w:rsidRDefault="002A3606" w:rsidP="002C2970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2705">
              <w:rPr>
                <w:rFonts w:ascii="Angsana New" w:hAnsi="Angsana New"/>
                <w:sz w:val="30"/>
                <w:szCs w:val="30"/>
                <w:lang w:val="en-US" w:bidi="th-TH"/>
              </w:rPr>
              <w:t>(4</w:t>
            </w:r>
            <w:r w:rsidR="004D13B8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Pr="00D7270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2C2970" w:rsidRPr="00F656B8" w:rsidRDefault="002C2970" w:rsidP="002C2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2C2970" w:rsidRPr="00F656B8" w:rsidRDefault="002C2970" w:rsidP="002C2970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(184)</w:t>
            </w:r>
          </w:p>
        </w:tc>
        <w:tc>
          <w:tcPr>
            <w:tcW w:w="270" w:type="dxa"/>
          </w:tcPr>
          <w:p w:rsidR="002C2970" w:rsidRPr="00F656B8" w:rsidRDefault="002C2970" w:rsidP="002C2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2C2970" w:rsidRPr="002701F3" w:rsidRDefault="002A3606" w:rsidP="002C297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360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D13B8"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70" w:type="dxa"/>
          </w:tcPr>
          <w:p w:rsidR="002C2970" w:rsidRPr="00F656B8" w:rsidRDefault="002C2970" w:rsidP="002C2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2C2970" w:rsidRPr="00F656B8" w:rsidRDefault="007B53EA" w:rsidP="002C297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</w:t>
            </w:r>
          </w:p>
        </w:tc>
      </w:tr>
      <w:tr w:rsidR="002C2970" w:rsidRPr="00A6688A" w:rsidTr="004916C8">
        <w:trPr>
          <w:trHeight w:hRule="exact" w:val="374"/>
        </w:trPr>
        <w:tc>
          <w:tcPr>
            <w:tcW w:w="3240" w:type="dxa"/>
            <w:gridSpan w:val="2"/>
          </w:tcPr>
          <w:p w:rsidR="002C2970" w:rsidRPr="00D72705" w:rsidRDefault="002C2970" w:rsidP="002C2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72705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D727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Pr="00D72705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D72705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D72705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  <w:r w:rsidRPr="00D72705">
              <w:rPr>
                <w:rFonts w:ascii="Angsana New" w:hAnsi="Angsana New"/>
                <w:b/>
                <w:sz w:val="30"/>
                <w:szCs w:val="30"/>
              </w:rPr>
              <w:t xml:space="preserve">                                                                  </w:t>
            </w:r>
          </w:p>
        </w:tc>
        <w:tc>
          <w:tcPr>
            <w:tcW w:w="270" w:type="dxa"/>
          </w:tcPr>
          <w:p w:rsidR="002C2970" w:rsidRPr="00D72705" w:rsidRDefault="002C2970" w:rsidP="002C2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2C2970" w:rsidRPr="00D72705" w:rsidRDefault="002A3606" w:rsidP="002C2970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2705">
              <w:rPr>
                <w:rFonts w:ascii="Angsana New" w:hAnsi="Angsana New"/>
                <w:sz w:val="30"/>
                <w:szCs w:val="30"/>
                <w:lang w:val="en-US" w:bidi="th-TH"/>
              </w:rPr>
              <w:t>(4</w:t>
            </w:r>
            <w:r w:rsidR="004D13B8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392DC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D7270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2C2970" w:rsidRPr="00F656B8" w:rsidRDefault="002C2970" w:rsidP="002C2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2C2970" w:rsidRDefault="002C2970" w:rsidP="002C2970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(423)</w:t>
            </w:r>
          </w:p>
        </w:tc>
        <w:tc>
          <w:tcPr>
            <w:tcW w:w="270" w:type="dxa"/>
          </w:tcPr>
          <w:p w:rsidR="002C2970" w:rsidRPr="00F656B8" w:rsidRDefault="002C2970" w:rsidP="002C2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2C2970" w:rsidRPr="00DB2240" w:rsidRDefault="002A3606" w:rsidP="002C297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3606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4D13B8"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  <w:r w:rsidR="00DB224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:rsidR="002C2970" w:rsidRPr="00F656B8" w:rsidRDefault="002C2970" w:rsidP="002C297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2C2970" w:rsidRDefault="002C2970" w:rsidP="002C297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</w:t>
            </w:r>
          </w:p>
        </w:tc>
      </w:tr>
    </w:tbl>
    <w:p w:rsidR="001705E0" w:rsidRDefault="004A41ED" w:rsidP="00170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801"/>
        </w:tabs>
        <w:spacing w:after="0"/>
        <w:jc w:val="thaiDistribute"/>
        <w:rPr>
          <w:rFonts w:ascii="Angsana New" w:hAnsi="Angsana New"/>
          <w:bCs/>
          <w:sz w:val="20"/>
          <w:szCs w:val="20"/>
        </w:rPr>
      </w:pPr>
      <w:r w:rsidRPr="004A24BA">
        <w:rPr>
          <w:rFonts w:ascii="Angsana New" w:hAnsi="Angsana New"/>
          <w:sz w:val="20"/>
          <w:szCs w:val="20"/>
        </w:rPr>
        <w:t xml:space="preserve">      </w:t>
      </w:r>
      <w:r w:rsidR="004A24BA" w:rsidRPr="004A24BA">
        <w:rPr>
          <w:rFonts w:ascii="Angsana New" w:hAnsi="Angsana New"/>
          <w:bCs/>
          <w:sz w:val="20"/>
          <w:szCs w:val="20"/>
        </w:rPr>
        <w:t xml:space="preserve">                 </w:t>
      </w:r>
      <w:r w:rsidR="002917CE">
        <w:rPr>
          <w:rFonts w:ascii="Angsana New" w:hAnsi="Angsana New" w:hint="cs"/>
          <w:bCs/>
          <w:sz w:val="20"/>
          <w:szCs w:val="20"/>
          <w:cs/>
        </w:rPr>
        <w:t xml:space="preserve"> </w:t>
      </w:r>
    </w:p>
    <w:p w:rsidR="008B7DC0" w:rsidRDefault="001705E0" w:rsidP="00170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801"/>
        </w:tabs>
        <w:spacing w:after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:rsidR="005649FB" w:rsidRDefault="005649FB" w:rsidP="008B7D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801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8D5A4F" w:rsidRDefault="00A660C5" w:rsidP="008B7D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801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A24BA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2D7047" w:rsidRPr="003E53B3" w:rsidRDefault="004A41ED" w:rsidP="002D70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A24BA">
        <w:rPr>
          <w:rFonts w:ascii="Angsana New" w:hAnsi="Angsana New"/>
          <w:sz w:val="20"/>
          <w:szCs w:val="20"/>
        </w:rPr>
        <w:t xml:space="preserve">           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260"/>
        <w:gridCol w:w="270"/>
        <w:gridCol w:w="1260"/>
        <w:gridCol w:w="270"/>
        <w:gridCol w:w="1260"/>
      </w:tblGrid>
      <w:tr w:rsidR="00A660C5" w:rsidRPr="00034EDD" w:rsidTr="00DD1002">
        <w:trPr>
          <w:trHeight w:hRule="exact" w:val="374"/>
          <w:tblHeader/>
        </w:trPr>
        <w:tc>
          <w:tcPr>
            <w:tcW w:w="3510" w:type="dxa"/>
          </w:tcPr>
          <w:p w:rsidR="00A660C5" w:rsidRPr="00384C7A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A660C5" w:rsidRPr="00034EDD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660C5" w:rsidRPr="00034EDD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A660C5" w:rsidRPr="00034EDD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E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668C" w:rsidRPr="00034EDD" w:rsidTr="00DD1002">
        <w:trPr>
          <w:trHeight w:hRule="exact" w:val="374"/>
          <w:tblHeader/>
        </w:trPr>
        <w:tc>
          <w:tcPr>
            <w:tcW w:w="3510" w:type="dxa"/>
          </w:tcPr>
          <w:p w:rsidR="0016668C" w:rsidRPr="00034EDD" w:rsidRDefault="0016668C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68C" w:rsidRPr="00034EDD" w:rsidRDefault="004916C8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16668C" w:rsidRPr="00034EDD" w:rsidRDefault="0016668C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68C" w:rsidRPr="00034EDD" w:rsidRDefault="0016668C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16668C" w:rsidRPr="00034EDD" w:rsidRDefault="0016668C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6668C" w:rsidRPr="00034EDD" w:rsidRDefault="004916C8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16668C" w:rsidRPr="00034EDD" w:rsidRDefault="0016668C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68C" w:rsidRPr="00034EDD" w:rsidRDefault="0016668C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5D4E6F" w:rsidRPr="00034EDD" w:rsidTr="00DD1002">
        <w:trPr>
          <w:trHeight w:hRule="exact" w:val="374"/>
          <w:tblHeader/>
        </w:trPr>
        <w:tc>
          <w:tcPr>
            <w:tcW w:w="3510" w:type="dxa"/>
          </w:tcPr>
          <w:p w:rsidR="005D4E6F" w:rsidRPr="00034EDD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F50A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F50A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F50A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F50A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95EE1" w:rsidRPr="00034EDD" w:rsidTr="00DD1002">
        <w:trPr>
          <w:trHeight w:hRule="exact" w:val="374"/>
          <w:tblHeader/>
        </w:trPr>
        <w:tc>
          <w:tcPr>
            <w:tcW w:w="3510" w:type="dxa"/>
          </w:tcPr>
          <w:p w:rsidR="00695EE1" w:rsidRPr="00034EDD" w:rsidRDefault="00695EE1" w:rsidP="0069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695EE1" w:rsidRPr="00034EDD" w:rsidRDefault="00695EE1" w:rsidP="0069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4E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F50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34E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95EE1" w:rsidRPr="00034EDD" w:rsidTr="00CD2FF2">
        <w:trPr>
          <w:trHeight w:hRule="exact" w:val="374"/>
        </w:trPr>
        <w:tc>
          <w:tcPr>
            <w:tcW w:w="3510" w:type="dxa"/>
          </w:tcPr>
          <w:p w:rsidR="00695EE1" w:rsidRPr="00034EDD" w:rsidRDefault="00695EE1" w:rsidP="0069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695EE1" w:rsidRPr="00034EDD" w:rsidRDefault="00695EE1" w:rsidP="00695EE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95EE1" w:rsidRPr="00034EDD" w:rsidRDefault="00695EE1" w:rsidP="00695EE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5EE1" w:rsidRPr="00034EDD" w:rsidRDefault="00695EE1" w:rsidP="00695E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95EE1" w:rsidRPr="00034EDD" w:rsidRDefault="00695EE1" w:rsidP="00695EE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5EE1" w:rsidRPr="00034EDD" w:rsidRDefault="00695EE1" w:rsidP="00695EE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5EE1" w:rsidRPr="00034EDD" w:rsidRDefault="00695EE1" w:rsidP="00695EE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5EE1" w:rsidRPr="00034EDD" w:rsidRDefault="00695EE1" w:rsidP="00695E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692B" w:rsidRPr="00034EDD" w:rsidTr="00CD2FF2">
        <w:trPr>
          <w:trHeight w:hRule="exact" w:val="374"/>
        </w:trPr>
        <w:tc>
          <w:tcPr>
            <w:tcW w:w="3510" w:type="dxa"/>
          </w:tcPr>
          <w:p w:rsidR="00DD692B" w:rsidRPr="00034EDD" w:rsidRDefault="00DD692B" w:rsidP="00DD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260" w:type="dxa"/>
          </w:tcPr>
          <w:p w:rsidR="00DD692B" w:rsidRPr="003F7707" w:rsidRDefault="00DD692B" w:rsidP="00DD692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3F7707" w:rsidRDefault="00DD692B" w:rsidP="00DD692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3F7707" w:rsidRDefault="00DD692B" w:rsidP="00DD692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</w:tr>
      <w:tr w:rsidR="00DD692B" w:rsidRPr="00034EDD" w:rsidTr="00CD2FF2">
        <w:trPr>
          <w:trHeight w:hRule="exact" w:val="374"/>
        </w:trPr>
        <w:tc>
          <w:tcPr>
            <w:tcW w:w="3510" w:type="dxa"/>
          </w:tcPr>
          <w:p w:rsidR="00DD692B" w:rsidRPr="00034EDD" w:rsidRDefault="00DD692B" w:rsidP="00DD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034EDD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60" w:type="dxa"/>
          </w:tcPr>
          <w:p w:rsidR="00DD692B" w:rsidRPr="003F7707" w:rsidRDefault="00DD692B" w:rsidP="00DD692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3F7707" w:rsidRDefault="00DD692B" w:rsidP="00DD692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DD692B" w:rsidRDefault="00DD692B" w:rsidP="00DD692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3F7707" w:rsidRDefault="00DD692B" w:rsidP="00DD692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D692B" w:rsidRPr="00034EDD" w:rsidTr="00CD2FF2">
        <w:trPr>
          <w:trHeight w:hRule="exact" w:val="374"/>
        </w:trPr>
        <w:tc>
          <w:tcPr>
            <w:tcW w:w="3510" w:type="dxa"/>
          </w:tcPr>
          <w:p w:rsidR="00DD692B" w:rsidRPr="00034EDD" w:rsidRDefault="00DD692B" w:rsidP="00DD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034EDD">
              <w:rPr>
                <w:rFonts w:ascii="Angsana New" w:hAnsi="Angsana New"/>
                <w:sz w:val="30"/>
                <w:szCs w:val="30"/>
              </w:rPr>
              <w:t>9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>0 วัน</w:t>
            </w:r>
          </w:p>
        </w:tc>
        <w:tc>
          <w:tcPr>
            <w:tcW w:w="1260" w:type="dxa"/>
          </w:tcPr>
          <w:p w:rsidR="00DD692B" w:rsidRPr="003F7707" w:rsidRDefault="00DD692B" w:rsidP="00DD692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3F7707" w:rsidRDefault="00DD692B" w:rsidP="00DD692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DD692B" w:rsidRDefault="00DD692B" w:rsidP="00DD692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69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3F7707" w:rsidRDefault="00DD692B" w:rsidP="00DD692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D692B" w:rsidRPr="00034EDD" w:rsidTr="00CD2FF2">
        <w:trPr>
          <w:trHeight w:hRule="exact" w:val="374"/>
        </w:trPr>
        <w:tc>
          <w:tcPr>
            <w:tcW w:w="3510" w:type="dxa"/>
          </w:tcPr>
          <w:p w:rsidR="00DD692B" w:rsidRPr="00034EDD" w:rsidRDefault="00DD692B" w:rsidP="00DD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9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0 </w:t>
            </w:r>
            <w:r w:rsidRPr="00034EDD"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180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260" w:type="dxa"/>
          </w:tcPr>
          <w:p w:rsidR="00DD692B" w:rsidRPr="003F7707" w:rsidRDefault="00DD692B" w:rsidP="00DD692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3F7707" w:rsidRDefault="00DD692B" w:rsidP="00DD692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DD692B" w:rsidRDefault="00DD692B" w:rsidP="00DD692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69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3F7707" w:rsidRDefault="00DD692B" w:rsidP="00DD692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D692B" w:rsidRPr="00034EDD" w:rsidTr="00CD2FF2">
        <w:trPr>
          <w:trHeight w:hRule="exact" w:val="374"/>
        </w:trPr>
        <w:tc>
          <w:tcPr>
            <w:tcW w:w="3510" w:type="dxa"/>
          </w:tcPr>
          <w:p w:rsidR="00DD692B" w:rsidRPr="00034EDD" w:rsidRDefault="00DD692B" w:rsidP="00DD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180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360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</w:tcPr>
          <w:p w:rsidR="00DD692B" w:rsidRPr="003F7707" w:rsidRDefault="00DD692B" w:rsidP="00DD692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3F7707" w:rsidRDefault="00DD692B" w:rsidP="00DD692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DD692B" w:rsidRDefault="00DD692B" w:rsidP="00DD692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69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3F7707" w:rsidDel="00CF3381" w:rsidRDefault="00DD692B" w:rsidP="00DD692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D692B" w:rsidRPr="00034EDD" w:rsidTr="00CD2FF2">
        <w:trPr>
          <w:trHeight w:hRule="exact" w:val="374"/>
        </w:trPr>
        <w:tc>
          <w:tcPr>
            <w:tcW w:w="3510" w:type="dxa"/>
          </w:tcPr>
          <w:p w:rsidR="00DD692B" w:rsidRPr="00034EDD" w:rsidRDefault="00DD692B" w:rsidP="00DD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34EDD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034EDD">
              <w:rPr>
                <w:rFonts w:ascii="Angsana New" w:hAnsi="Angsana New"/>
                <w:sz w:val="30"/>
                <w:szCs w:val="30"/>
              </w:rPr>
              <w:t>360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</w:tcPr>
          <w:p w:rsidR="00DD692B" w:rsidRPr="003F7707" w:rsidDel="00CF3381" w:rsidRDefault="00DD692B" w:rsidP="00DD692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D692B" w:rsidRPr="003F7707" w:rsidDel="00CF3381" w:rsidRDefault="00DD692B" w:rsidP="00DD692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DD692B" w:rsidDel="00CF3381" w:rsidRDefault="00DD692B" w:rsidP="00DD692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69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3F7707" w:rsidDel="00CF3381" w:rsidRDefault="00DD692B" w:rsidP="00DD692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D692B" w:rsidRPr="00034EDD" w:rsidTr="00DE33BA">
        <w:trPr>
          <w:trHeight w:hRule="exact" w:val="374"/>
        </w:trPr>
        <w:tc>
          <w:tcPr>
            <w:tcW w:w="3510" w:type="dxa"/>
          </w:tcPr>
          <w:p w:rsidR="00DD692B" w:rsidRPr="00034EDD" w:rsidRDefault="00DD692B" w:rsidP="00DD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D692B" w:rsidRPr="003F7707" w:rsidRDefault="00DD692B" w:rsidP="00DD692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D692B" w:rsidRPr="003F7707" w:rsidRDefault="00DD692B" w:rsidP="00DD692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D692B" w:rsidRPr="003F7707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</w:tr>
      <w:tr w:rsidR="00DD692B" w:rsidRPr="00034EDD" w:rsidTr="00DE33BA">
        <w:trPr>
          <w:trHeight w:hRule="exact" w:val="374"/>
        </w:trPr>
        <w:tc>
          <w:tcPr>
            <w:tcW w:w="3510" w:type="dxa"/>
          </w:tcPr>
          <w:p w:rsidR="00DD692B" w:rsidRPr="00034EDD" w:rsidRDefault="00DD692B" w:rsidP="00DD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D692B" w:rsidRPr="002D6F00" w:rsidRDefault="00DD692B" w:rsidP="00DD692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D692B" w:rsidRPr="002D6F00" w:rsidRDefault="00DD692B" w:rsidP="00DD692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D692B" w:rsidRPr="00034EDD" w:rsidRDefault="00DD692B" w:rsidP="007B53E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D692B" w:rsidRPr="002D6F00" w:rsidRDefault="00DD692B" w:rsidP="00DD692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D692B" w:rsidRPr="00034EDD" w:rsidTr="00DE33BA">
        <w:trPr>
          <w:trHeight w:hRule="exact" w:val="374"/>
        </w:trPr>
        <w:tc>
          <w:tcPr>
            <w:tcW w:w="3510" w:type="dxa"/>
          </w:tcPr>
          <w:p w:rsidR="00DD692B" w:rsidRPr="00034EDD" w:rsidRDefault="00DD692B" w:rsidP="00DD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D692B" w:rsidRPr="000F0992" w:rsidRDefault="00DD692B" w:rsidP="00DD692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F099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D692B" w:rsidRPr="000F0992" w:rsidRDefault="00DD692B" w:rsidP="00DD692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F099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D692B" w:rsidRPr="00034EDD" w:rsidDel="00113267" w:rsidRDefault="00DD692B" w:rsidP="00DD692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D692B" w:rsidRPr="002D6F00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</w:tr>
      <w:tr w:rsidR="00DD692B" w:rsidRPr="00034EDD" w:rsidTr="00CD2FF2">
        <w:trPr>
          <w:trHeight w:hRule="exact" w:val="374"/>
        </w:trPr>
        <w:tc>
          <w:tcPr>
            <w:tcW w:w="3510" w:type="dxa"/>
          </w:tcPr>
          <w:p w:rsidR="00DD692B" w:rsidRPr="00034EDD" w:rsidRDefault="00DD692B" w:rsidP="00DD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692B" w:rsidRPr="00034EDD" w:rsidTr="00CD2FF2">
        <w:trPr>
          <w:trHeight w:hRule="exact" w:val="374"/>
        </w:trPr>
        <w:tc>
          <w:tcPr>
            <w:tcW w:w="3510" w:type="dxa"/>
          </w:tcPr>
          <w:p w:rsidR="00DD692B" w:rsidRPr="00034EDD" w:rsidRDefault="00DD692B" w:rsidP="00760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กิจการอื่น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ๆ</w:t>
            </w:r>
          </w:p>
        </w:tc>
        <w:tc>
          <w:tcPr>
            <w:tcW w:w="1260" w:type="dxa"/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692B" w:rsidRPr="00034EDD" w:rsidTr="00CD2FF2">
        <w:trPr>
          <w:trHeight w:hRule="exact" w:val="374"/>
        </w:trPr>
        <w:tc>
          <w:tcPr>
            <w:tcW w:w="3510" w:type="dxa"/>
          </w:tcPr>
          <w:p w:rsidR="00DD692B" w:rsidRPr="00034EDD" w:rsidRDefault="00DD692B" w:rsidP="00DD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26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D692B">
              <w:rPr>
                <w:rFonts w:ascii="Angsana New" w:hAnsi="Angsana New"/>
                <w:sz w:val="30"/>
                <w:szCs w:val="30"/>
              </w:rPr>
              <w:t>15,750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3F7707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62,501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D692B">
              <w:rPr>
                <w:rFonts w:ascii="Angsana New" w:hAnsi="Angsana New"/>
                <w:sz w:val="30"/>
                <w:szCs w:val="30"/>
              </w:rPr>
              <w:t>6,791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3F7707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48,74</w:t>
            </w:r>
            <w:r w:rsidR="00F4645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DD692B" w:rsidRPr="00034EDD" w:rsidTr="00CD2FF2">
        <w:trPr>
          <w:trHeight w:hRule="exact" w:val="374"/>
        </w:trPr>
        <w:tc>
          <w:tcPr>
            <w:tcW w:w="3510" w:type="dxa"/>
          </w:tcPr>
          <w:p w:rsidR="00DD692B" w:rsidRPr="00034EDD" w:rsidRDefault="00DD692B" w:rsidP="00DD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034EDD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6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3F7707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3F7707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D692B" w:rsidRPr="00034EDD" w:rsidTr="00CD2FF2">
        <w:trPr>
          <w:trHeight w:hRule="exact" w:val="374"/>
        </w:trPr>
        <w:tc>
          <w:tcPr>
            <w:tcW w:w="3510" w:type="dxa"/>
          </w:tcPr>
          <w:p w:rsidR="00DD692B" w:rsidRPr="00034EDD" w:rsidRDefault="00DD692B" w:rsidP="00DD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34EDD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034EDD">
              <w:rPr>
                <w:rFonts w:ascii="Angsana New" w:hAnsi="Angsana New"/>
                <w:sz w:val="30"/>
                <w:szCs w:val="30"/>
              </w:rPr>
              <w:t>9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>0 วัน</w:t>
            </w:r>
          </w:p>
        </w:tc>
        <w:tc>
          <w:tcPr>
            <w:tcW w:w="1260" w:type="dxa"/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692B">
              <w:rPr>
                <w:rFonts w:ascii="Angsana New" w:hAnsi="Angsana New"/>
                <w:sz w:val="30"/>
                <w:szCs w:val="30"/>
                <w:lang w:val="en-US" w:bidi="th-TH"/>
              </w:rPr>
              <w:t>59,272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3F7707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24,677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692B">
              <w:rPr>
                <w:rFonts w:ascii="Angsana New" w:hAnsi="Angsana New"/>
                <w:sz w:val="30"/>
                <w:szCs w:val="30"/>
                <w:lang w:val="en-US" w:bidi="th-TH"/>
              </w:rPr>
              <w:t>38,574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3F7707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17,999</w:t>
            </w:r>
          </w:p>
        </w:tc>
      </w:tr>
      <w:tr w:rsidR="00DD692B" w:rsidRPr="00034EDD" w:rsidTr="00CD2FF2">
        <w:trPr>
          <w:trHeight w:hRule="exact" w:val="374"/>
        </w:trPr>
        <w:tc>
          <w:tcPr>
            <w:tcW w:w="3510" w:type="dxa"/>
          </w:tcPr>
          <w:p w:rsidR="00DD692B" w:rsidRPr="00034EDD" w:rsidRDefault="00DD692B" w:rsidP="00DD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25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34EDD">
              <w:rPr>
                <w:rFonts w:ascii="Angsana New" w:hAnsi="Angsana New"/>
                <w:sz w:val="30"/>
                <w:szCs w:val="30"/>
              </w:rPr>
              <w:t>9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0 </w:t>
            </w:r>
            <w:r w:rsidRPr="00034EDD"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180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260" w:type="dxa"/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692B">
              <w:rPr>
                <w:rFonts w:ascii="Angsana New" w:hAnsi="Angsana New"/>
                <w:sz w:val="30"/>
                <w:szCs w:val="30"/>
                <w:lang w:val="en-US" w:bidi="th-TH"/>
              </w:rPr>
              <w:t>413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3F7707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17,332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692B">
              <w:rPr>
                <w:rFonts w:ascii="Angsana New" w:hAnsi="Angsana New"/>
                <w:sz w:val="30"/>
                <w:szCs w:val="30"/>
                <w:lang w:val="en-US" w:bidi="th-TH"/>
              </w:rPr>
              <w:t>413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3F7707" w:rsidDel="00CF3381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2,187</w:t>
            </w:r>
          </w:p>
        </w:tc>
      </w:tr>
      <w:tr w:rsidR="00DD692B" w:rsidRPr="00034EDD" w:rsidTr="00CD2FF2">
        <w:trPr>
          <w:trHeight w:hRule="exact" w:val="374"/>
        </w:trPr>
        <w:tc>
          <w:tcPr>
            <w:tcW w:w="3510" w:type="dxa"/>
          </w:tcPr>
          <w:p w:rsidR="00DD692B" w:rsidRPr="00034EDD" w:rsidRDefault="00DD692B" w:rsidP="00DD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25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34EDD">
              <w:rPr>
                <w:rFonts w:ascii="Angsana New" w:hAnsi="Angsana New"/>
                <w:sz w:val="30"/>
                <w:szCs w:val="30"/>
              </w:rPr>
              <w:t>180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360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692B">
              <w:rPr>
                <w:rFonts w:ascii="Angsana New" w:hAnsi="Angsana New"/>
                <w:sz w:val="30"/>
                <w:szCs w:val="30"/>
                <w:lang w:val="en-US" w:bidi="th-TH"/>
              </w:rPr>
              <w:t>6,736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3F7707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1,011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692B">
              <w:rPr>
                <w:rFonts w:ascii="Angsana New" w:hAnsi="Angsana New"/>
                <w:sz w:val="30"/>
                <w:szCs w:val="30"/>
                <w:lang w:val="en-US" w:bidi="th-TH"/>
              </w:rPr>
              <w:t>1,008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3F7707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867</w:t>
            </w:r>
          </w:p>
        </w:tc>
      </w:tr>
      <w:tr w:rsidR="00DD692B" w:rsidRPr="00034EDD" w:rsidTr="00CD2FF2">
        <w:trPr>
          <w:trHeight w:hRule="exact" w:val="374"/>
        </w:trPr>
        <w:tc>
          <w:tcPr>
            <w:tcW w:w="3510" w:type="dxa"/>
          </w:tcPr>
          <w:p w:rsidR="00DD692B" w:rsidRPr="00034EDD" w:rsidRDefault="00DD692B" w:rsidP="00DD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034EDD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034EDD">
              <w:rPr>
                <w:rFonts w:ascii="Angsana New" w:hAnsi="Angsana New"/>
                <w:sz w:val="30"/>
                <w:szCs w:val="30"/>
              </w:rPr>
              <w:t>360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</w:tcPr>
          <w:p w:rsidR="00DD692B" w:rsidRPr="00034EDD" w:rsidDel="00CF3381" w:rsidRDefault="000E6A8F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6A8F">
              <w:rPr>
                <w:rFonts w:ascii="Angsana New" w:hAnsi="Angsana New"/>
                <w:sz w:val="30"/>
                <w:szCs w:val="30"/>
                <w:lang w:val="en-US" w:bidi="th-TH"/>
              </w:rPr>
              <w:t>374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3F7707" w:rsidDel="00CF3381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1,061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034EDD" w:rsidDel="00CF3381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692B">
              <w:rPr>
                <w:rFonts w:ascii="Angsana New" w:hAnsi="Angsana New"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D692B" w:rsidRPr="003F7707" w:rsidDel="00CF3381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458</w:t>
            </w:r>
          </w:p>
        </w:tc>
      </w:tr>
      <w:tr w:rsidR="00DD692B" w:rsidRPr="00034EDD" w:rsidTr="00CD2FF2">
        <w:trPr>
          <w:trHeight w:hRule="exact" w:val="374"/>
        </w:trPr>
        <w:tc>
          <w:tcPr>
            <w:tcW w:w="3510" w:type="dxa"/>
          </w:tcPr>
          <w:p w:rsidR="00DD692B" w:rsidRPr="00034EDD" w:rsidRDefault="00DD692B" w:rsidP="00DD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D692B" w:rsidRPr="00034EDD" w:rsidRDefault="000E6A8F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E6A8F">
              <w:rPr>
                <w:rFonts w:ascii="Angsana New" w:hAnsi="Angsana New"/>
                <w:sz w:val="30"/>
                <w:szCs w:val="30"/>
              </w:rPr>
              <w:t>82,545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D692B" w:rsidRPr="003F7707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106,582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D692B">
              <w:rPr>
                <w:rFonts w:ascii="Angsana New" w:hAnsi="Angsana New"/>
                <w:sz w:val="30"/>
                <w:szCs w:val="30"/>
              </w:rPr>
              <w:t>47,145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D692B" w:rsidRPr="003F7707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70,25</w:t>
            </w:r>
            <w:r w:rsidR="002765C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DD692B" w:rsidRPr="00034EDD" w:rsidTr="00CD2FF2">
        <w:trPr>
          <w:trHeight w:hRule="exact" w:val="374"/>
        </w:trPr>
        <w:tc>
          <w:tcPr>
            <w:tcW w:w="3510" w:type="dxa"/>
          </w:tcPr>
          <w:p w:rsidR="00DD692B" w:rsidRPr="00034EDD" w:rsidRDefault="00DD692B" w:rsidP="00DD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D692B">
              <w:rPr>
                <w:rFonts w:ascii="Angsana New" w:hAnsi="Angsana New"/>
                <w:sz w:val="30"/>
                <w:szCs w:val="30"/>
              </w:rPr>
              <w:t>(359)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1209" w:right="-108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D692B" w:rsidRPr="003F7707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(856)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D692B">
              <w:rPr>
                <w:rFonts w:ascii="Angsana New" w:hAnsi="Angsana New"/>
                <w:sz w:val="30"/>
                <w:szCs w:val="30"/>
              </w:rPr>
              <w:t>(359)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D692B" w:rsidRPr="003F7707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(25</w:t>
            </w:r>
            <w:r w:rsidR="00F4645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D692B" w:rsidRPr="00034EDD" w:rsidTr="0082698E">
        <w:trPr>
          <w:trHeight w:hRule="exact" w:val="374"/>
        </w:trPr>
        <w:tc>
          <w:tcPr>
            <w:tcW w:w="3510" w:type="dxa"/>
          </w:tcPr>
          <w:p w:rsidR="00DD692B" w:rsidRPr="00034EDD" w:rsidRDefault="00DD692B" w:rsidP="00DD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692B">
              <w:rPr>
                <w:rFonts w:ascii="Angsana New" w:hAnsi="Angsana New"/>
                <w:b/>
                <w:bCs/>
                <w:sz w:val="30"/>
                <w:szCs w:val="30"/>
              </w:rPr>
              <w:t>82,18</w:t>
            </w:r>
            <w:r w:rsidR="000F762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D692B" w:rsidRPr="003F7707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105,726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692B">
              <w:rPr>
                <w:rFonts w:ascii="Angsana New" w:hAnsi="Angsana New"/>
                <w:b/>
                <w:bCs/>
                <w:sz w:val="30"/>
                <w:szCs w:val="30"/>
              </w:rPr>
              <w:t>46,786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D692B" w:rsidRPr="003F7707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70,002</w:t>
            </w:r>
          </w:p>
        </w:tc>
      </w:tr>
      <w:tr w:rsidR="00DD692B" w:rsidRPr="00034EDD" w:rsidTr="0082698E">
        <w:trPr>
          <w:trHeight w:hRule="exact" w:val="374"/>
        </w:trPr>
        <w:tc>
          <w:tcPr>
            <w:tcW w:w="3510" w:type="dxa"/>
          </w:tcPr>
          <w:p w:rsidR="00DD692B" w:rsidRPr="00034EDD" w:rsidRDefault="00DD692B" w:rsidP="00DD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D692B" w:rsidRPr="003F7707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D692B" w:rsidRPr="003F7707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D692B" w:rsidRPr="00384C7A" w:rsidTr="0082698E">
        <w:trPr>
          <w:trHeight w:hRule="exact" w:val="374"/>
        </w:trPr>
        <w:tc>
          <w:tcPr>
            <w:tcW w:w="3510" w:type="dxa"/>
          </w:tcPr>
          <w:p w:rsidR="00DD692B" w:rsidRPr="00034EDD" w:rsidRDefault="00DD692B" w:rsidP="00DD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692B">
              <w:rPr>
                <w:rFonts w:ascii="Angsana New" w:hAnsi="Angsana New"/>
                <w:b/>
                <w:bCs/>
                <w:sz w:val="30"/>
                <w:szCs w:val="30"/>
              </w:rPr>
              <w:t>82,18</w:t>
            </w:r>
            <w:r w:rsidR="000F762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DD692B" w:rsidRPr="003F7707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105,726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692B">
              <w:rPr>
                <w:rFonts w:ascii="Angsana New" w:hAnsi="Angsana New"/>
                <w:b/>
                <w:bCs/>
                <w:sz w:val="30"/>
                <w:szCs w:val="30"/>
              </w:rPr>
              <w:t>46,788</w:t>
            </w:r>
          </w:p>
        </w:tc>
        <w:tc>
          <w:tcPr>
            <w:tcW w:w="270" w:type="dxa"/>
          </w:tcPr>
          <w:p w:rsidR="00DD692B" w:rsidRPr="00034EDD" w:rsidRDefault="00DD692B" w:rsidP="00DD692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DD692B" w:rsidRPr="003F7707" w:rsidRDefault="00DD692B" w:rsidP="00DD692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70,047</w:t>
            </w:r>
          </w:p>
        </w:tc>
      </w:tr>
    </w:tbl>
    <w:p w:rsidR="008D5A4F" w:rsidRDefault="008D5A4F" w:rsidP="00EF5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30"/>
          <w:szCs w:val="30"/>
        </w:rPr>
      </w:pPr>
    </w:p>
    <w:p w:rsidR="00A84A95" w:rsidRDefault="00EF5ECE" w:rsidP="00EF5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30"/>
          <w:szCs w:val="30"/>
          <w:cs/>
        </w:rPr>
      </w:pPr>
      <w:r w:rsidRPr="001D2140">
        <w:rPr>
          <w:rFonts w:ascii="Angsana New" w:hAnsi="Angsana New"/>
          <w:b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30 วันถึง </w:t>
      </w:r>
      <w:r w:rsidR="0035290A" w:rsidRPr="001D2140">
        <w:rPr>
          <w:rFonts w:ascii="Angsana New" w:hAnsi="Angsana New"/>
          <w:bCs/>
          <w:sz w:val="30"/>
          <w:szCs w:val="30"/>
        </w:rPr>
        <w:t>9</w:t>
      </w:r>
      <w:r w:rsidR="003D4F43" w:rsidRPr="001D2140">
        <w:rPr>
          <w:rFonts w:ascii="Angsana New" w:hAnsi="Angsana New"/>
          <w:bCs/>
          <w:sz w:val="30"/>
          <w:szCs w:val="30"/>
        </w:rPr>
        <w:t>0</w:t>
      </w:r>
      <w:r w:rsidRPr="001D2140">
        <w:rPr>
          <w:rFonts w:ascii="Angsana New" w:hAnsi="Angsana New"/>
          <w:b/>
          <w:sz w:val="30"/>
          <w:szCs w:val="30"/>
          <w:cs/>
        </w:rPr>
        <w:t xml:space="preserve"> วัน</w:t>
      </w:r>
    </w:p>
    <w:p w:rsidR="00083EE6" w:rsidRDefault="00083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C91677" w:rsidRDefault="00C91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3E53B3" w:rsidRDefault="003E5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p w:rsidR="00F83933" w:rsidRDefault="003E53B3" w:rsidP="00F83933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>
        <w:rPr>
          <w:rFonts w:ascii="Angsana New" w:hAnsi="Angsana New"/>
          <w:b/>
          <w:bCs/>
          <w:sz w:val="30"/>
          <w:szCs w:val="30"/>
          <w:lang w:bidi="th-TH"/>
        </w:rPr>
        <w:lastRenderedPageBreak/>
        <w:t>7</w:t>
      </w:r>
      <w:r w:rsidR="00F83933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="00F83933" w:rsidRPr="00D65DF1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:rsidR="00F83933" w:rsidRPr="00604CD6" w:rsidRDefault="00F83933" w:rsidP="00F8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14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792"/>
        <w:gridCol w:w="1152"/>
        <w:gridCol w:w="273"/>
        <w:gridCol w:w="1260"/>
        <w:gridCol w:w="270"/>
        <w:gridCol w:w="1170"/>
      </w:tblGrid>
      <w:tr w:rsidR="00F83933" w:rsidRPr="00384C7A" w:rsidTr="00D87E99">
        <w:tc>
          <w:tcPr>
            <w:tcW w:w="423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7" w:type="dxa"/>
            <w:gridSpan w:val="3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C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3933" w:rsidRPr="00384C7A" w:rsidTr="00E34C6D">
        <w:tc>
          <w:tcPr>
            <w:tcW w:w="4230" w:type="dxa"/>
          </w:tcPr>
          <w:p w:rsidR="00F83933" w:rsidRPr="004916C8" w:rsidRDefault="004916C8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="00F83933" w:rsidRPr="00D07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92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F83933" w:rsidRPr="00C00C94" w:rsidRDefault="00D87E9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00C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</w:p>
        </w:tc>
        <w:tc>
          <w:tcPr>
            <w:tcW w:w="273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C2D6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C2D6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83933" w:rsidRPr="00384C7A" w:rsidTr="00E34C6D">
        <w:tc>
          <w:tcPr>
            <w:tcW w:w="423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792" w:type="dxa"/>
          </w:tcPr>
          <w:p w:rsidR="00F83933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F83933" w:rsidRPr="00C00C94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</w:tcPr>
          <w:p w:rsidR="00F83933" w:rsidRPr="00384C7A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F83933" w:rsidRPr="002148F1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444A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AC2D6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444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83933" w:rsidRPr="00384C7A" w:rsidTr="00E34C6D">
        <w:tc>
          <w:tcPr>
            <w:tcW w:w="423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384C7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792" w:type="dxa"/>
          </w:tcPr>
          <w:p w:rsidR="00F83933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F83933" w:rsidRPr="00C00C94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</w:tcPr>
          <w:p w:rsidR="00F83933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83933" w:rsidRPr="00752A32" w:rsidRDefault="00752A32" w:rsidP="00DE3A2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52A32">
              <w:rPr>
                <w:rFonts w:ascii="Angsana New" w:hAnsi="Angsana New"/>
                <w:sz w:val="30"/>
                <w:szCs w:val="30"/>
                <w:lang w:val="en-US" w:bidi="th-TH"/>
              </w:rPr>
              <w:t>64,486</w:t>
            </w:r>
          </w:p>
        </w:tc>
        <w:tc>
          <w:tcPr>
            <w:tcW w:w="270" w:type="dxa"/>
          </w:tcPr>
          <w:p w:rsidR="00F83933" w:rsidRPr="003D4F43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933" w:rsidRPr="00AC2D64" w:rsidRDefault="00AC2D64" w:rsidP="00FD53A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C2D64">
              <w:rPr>
                <w:rFonts w:ascii="Angsana New" w:hAnsi="Angsana New"/>
                <w:sz w:val="30"/>
                <w:szCs w:val="30"/>
                <w:lang w:bidi="th-TH"/>
              </w:rPr>
              <w:t>64,486</w:t>
            </w:r>
          </w:p>
        </w:tc>
      </w:tr>
      <w:tr w:rsidR="004916C8" w:rsidRPr="00384C7A" w:rsidTr="00E34C6D">
        <w:tc>
          <w:tcPr>
            <w:tcW w:w="4230" w:type="dxa"/>
          </w:tcPr>
          <w:p w:rsidR="004916C8" w:rsidRPr="00AC0293" w:rsidRDefault="0057284C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เพิ่มขึ้น</w:t>
            </w:r>
          </w:p>
        </w:tc>
        <w:tc>
          <w:tcPr>
            <w:tcW w:w="792" w:type="dxa"/>
          </w:tcPr>
          <w:p w:rsidR="004916C8" w:rsidRDefault="004916C8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4916C8" w:rsidRPr="00C00C94" w:rsidRDefault="00C00C94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00C94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3" w:type="dxa"/>
          </w:tcPr>
          <w:p w:rsidR="004916C8" w:rsidRDefault="004916C8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916C8" w:rsidRPr="003233D7" w:rsidRDefault="00940CF0" w:rsidP="00752A3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34,999</w:t>
            </w:r>
          </w:p>
        </w:tc>
        <w:tc>
          <w:tcPr>
            <w:tcW w:w="270" w:type="dxa"/>
          </w:tcPr>
          <w:p w:rsidR="004916C8" w:rsidRPr="003D4F43" w:rsidRDefault="004916C8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916C8" w:rsidRPr="003233D7" w:rsidRDefault="00AC2D64" w:rsidP="00AC2D6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34C6D" w:rsidRPr="00384C7A" w:rsidTr="00E34C6D">
        <w:tc>
          <w:tcPr>
            <w:tcW w:w="4230" w:type="dxa"/>
            <w:shd w:val="clear" w:color="auto" w:fill="auto"/>
          </w:tcPr>
          <w:p w:rsidR="00E34C6D" w:rsidRDefault="001C7507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792" w:type="dxa"/>
            <w:shd w:val="clear" w:color="auto" w:fill="auto"/>
          </w:tcPr>
          <w:p w:rsidR="00E34C6D" w:rsidRDefault="00E34C6D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E34C6D" w:rsidRPr="00C00C94" w:rsidRDefault="00E34C6D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:rsidR="00E34C6D" w:rsidRDefault="00E34C6D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34C6D" w:rsidRPr="00780B89" w:rsidRDefault="001C7507" w:rsidP="00752A3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0B89">
              <w:rPr>
                <w:rFonts w:ascii="Angsana New" w:hAnsi="Angsana New"/>
                <w:sz w:val="30"/>
                <w:szCs w:val="30"/>
                <w:lang w:bidi="th-TH"/>
              </w:rPr>
              <w:t>(6,4</w:t>
            </w:r>
            <w:r w:rsidR="00417706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780B89">
              <w:rPr>
                <w:rFonts w:ascii="Angsana New" w:hAnsi="Angsana New"/>
                <w:sz w:val="30"/>
                <w:szCs w:val="30"/>
                <w:lang w:bidi="th-TH"/>
              </w:rPr>
              <w:t>0)</w:t>
            </w:r>
          </w:p>
        </w:tc>
        <w:tc>
          <w:tcPr>
            <w:tcW w:w="270" w:type="dxa"/>
            <w:shd w:val="clear" w:color="auto" w:fill="auto"/>
          </w:tcPr>
          <w:p w:rsidR="00E34C6D" w:rsidRPr="003D4F43" w:rsidRDefault="00E34C6D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34C6D" w:rsidRDefault="00780B89" w:rsidP="00AC2D6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F83933" w:rsidRPr="005D3307" w:rsidTr="00E34C6D">
        <w:tc>
          <w:tcPr>
            <w:tcW w:w="4230" w:type="dxa"/>
          </w:tcPr>
          <w:p w:rsidR="00F83933" w:rsidRPr="005D3307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33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 w:rsidR="004916C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4916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92" w:type="dxa"/>
          </w:tcPr>
          <w:p w:rsidR="00F83933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:rsidR="00F83933" w:rsidRPr="00C00C94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3" w:type="dxa"/>
          </w:tcPr>
          <w:p w:rsidR="00F83933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83933" w:rsidRPr="00780B89" w:rsidRDefault="001C7507" w:rsidP="00780B89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0B89">
              <w:rPr>
                <w:rFonts w:ascii="Angsana New" w:hAnsi="Angsana New"/>
                <w:b/>
                <w:bCs/>
                <w:sz w:val="30"/>
                <w:szCs w:val="30"/>
              </w:rPr>
              <w:t>93,015</w:t>
            </w:r>
          </w:p>
        </w:tc>
        <w:tc>
          <w:tcPr>
            <w:tcW w:w="270" w:type="dxa"/>
          </w:tcPr>
          <w:p w:rsidR="00F83933" w:rsidRPr="005A0E21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83933" w:rsidRPr="00CC4DE6" w:rsidRDefault="00AC2D64" w:rsidP="00FD53A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64,486</w:t>
            </w:r>
          </w:p>
        </w:tc>
      </w:tr>
    </w:tbl>
    <w:p w:rsidR="00621361" w:rsidRDefault="00621361" w:rsidP="005D3307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bidi="th-TH"/>
        </w:rPr>
      </w:pPr>
    </w:p>
    <w:p w:rsidR="003818F6" w:rsidRPr="00AD08C8" w:rsidRDefault="003818F6" w:rsidP="008C7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AD08C8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การซื้อ</w:t>
      </w:r>
      <w:r w:rsidR="00DC6F33">
        <w:rPr>
          <w:rFonts w:asciiTheme="majorBidi" w:hAnsiTheme="majorBidi" w:cstheme="majorBidi" w:hint="cs"/>
          <w:b/>
          <w:bCs/>
          <w:sz w:val="30"/>
          <w:szCs w:val="30"/>
          <w:cs/>
        </w:rPr>
        <w:t>บริษัทย่อย</w:t>
      </w:r>
    </w:p>
    <w:p w:rsidR="003818F6" w:rsidRPr="00770EB5" w:rsidRDefault="003818F6" w:rsidP="008C7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p w:rsidR="001B51CE" w:rsidRDefault="008C7420" w:rsidP="00381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4607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760CA7" w:rsidRPr="00846075">
        <w:rPr>
          <w:rFonts w:asciiTheme="majorBidi" w:hAnsiTheme="majorBidi" w:cstheme="majorBidi"/>
          <w:sz w:val="30"/>
          <w:szCs w:val="30"/>
        </w:rPr>
        <w:t>2</w:t>
      </w:r>
      <w:r w:rsidR="00846075" w:rsidRPr="00846075">
        <w:rPr>
          <w:rFonts w:asciiTheme="majorBidi" w:hAnsiTheme="majorBidi" w:cstheme="majorBidi"/>
          <w:sz w:val="30"/>
          <w:szCs w:val="30"/>
        </w:rPr>
        <w:t>6</w:t>
      </w:r>
      <w:r w:rsidR="00760CA7" w:rsidRPr="00846075">
        <w:rPr>
          <w:rFonts w:asciiTheme="majorBidi" w:hAnsiTheme="majorBidi" w:cstheme="majorBidi"/>
          <w:sz w:val="30"/>
          <w:szCs w:val="30"/>
        </w:rPr>
        <w:t xml:space="preserve"> </w:t>
      </w:r>
      <w:r w:rsidR="00760CA7" w:rsidRPr="00846075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760CA7" w:rsidRPr="00846075">
        <w:rPr>
          <w:rFonts w:asciiTheme="majorBidi" w:hAnsiTheme="majorBidi" w:cstheme="majorBidi"/>
          <w:sz w:val="30"/>
          <w:szCs w:val="30"/>
        </w:rPr>
        <w:t>2562</w:t>
      </w:r>
      <w:r w:rsidRPr="00846075">
        <w:rPr>
          <w:rFonts w:asciiTheme="majorBidi" w:hAnsiTheme="majorBidi" w:cstheme="majorBidi"/>
          <w:sz w:val="30"/>
          <w:szCs w:val="30"/>
        </w:rPr>
        <w:t xml:space="preserve"> </w:t>
      </w:r>
      <w:r w:rsidRPr="00846075">
        <w:rPr>
          <w:rFonts w:asciiTheme="majorBidi" w:hAnsiTheme="majorBidi" w:hint="cs"/>
          <w:sz w:val="30"/>
          <w:szCs w:val="30"/>
          <w:cs/>
        </w:rPr>
        <w:t>บริษัท</w:t>
      </w:r>
      <w:r w:rsidR="003818F6" w:rsidRPr="00846075">
        <w:rPr>
          <w:rFonts w:asciiTheme="majorBidi" w:hAnsiTheme="majorBidi" w:hint="cs"/>
          <w:sz w:val="30"/>
          <w:szCs w:val="30"/>
          <w:cs/>
        </w:rPr>
        <w:t>ได้ลงทุนในบริษัท</w:t>
      </w:r>
      <w:r w:rsidR="00760CA7" w:rsidRPr="00846075">
        <w:rPr>
          <w:rFonts w:asciiTheme="majorBidi" w:hAnsiTheme="majorBidi"/>
          <w:sz w:val="30"/>
          <w:szCs w:val="30"/>
          <w:cs/>
        </w:rPr>
        <w:t xml:space="preserve"> </w:t>
      </w:r>
      <w:r w:rsidR="002E6731" w:rsidRPr="00846075">
        <w:rPr>
          <w:rFonts w:asciiTheme="majorBidi" w:hAnsiTheme="majorBidi" w:hint="cs"/>
          <w:sz w:val="30"/>
          <w:szCs w:val="30"/>
          <w:cs/>
        </w:rPr>
        <w:t>บีเอส มายโค ไบโอเทค</w:t>
      </w:r>
      <w:r w:rsidR="00760CA7" w:rsidRPr="00846075">
        <w:rPr>
          <w:rFonts w:asciiTheme="majorBidi" w:hAnsiTheme="majorBidi"/>
          <w:sz w:val="30"/>
          <w:szCs w:val="30"/>
          <w:cs/>
        </w:rPr>
        <w:t xml:space="preserve"> </w:t>
      </w:r>
      <w:r w:rsidR="00760CA7" w:rsidRPr="00846075">
        <w:rPr>
          <w:rFonts w:asciiTheme="majorBidi" w:hAnsiTheme="majorBidi" w:hint="cs"/>
          <w:sz w:val="30"/>
          <w:szCs w:val="30"/>
          <w:cs/>
        </w:rPr>
        <w:t>จำกัด</w:t>
      </w:r>
      <w:r w:rsidR="00760CA7" w:rsidRPr="00846075">
        <w:rPr>
          <w:rFonts w:asciiTheme="majorBidi" w:hAnsiTheme="majorBidi"/>
          <w:sz w:val="30"/>
          <w:szCs w:val="30"/>
        </w:rPr>
        <w:t xml:space="preserve"> </w:t>
      </w:r>
      <w:r w:rsidR="003818F6" w:rsidRPr="00846075">
        <w:rPr>
          <w:rFonts w:asciiTheme="majorBidi" w:hAnsiTheme="majorBidi" w:hint="cs"/>
          <w:sz w:val="30"/>
          <w:szCs w:val="30"/>
          <w:cs/>
        </w:rPr>
        <w:t xml:space="preserve">ร้อยละ </w:t>
      </w:r>
      <w:r w:rsidR="003818F6" w:rsidRPr="00846075">
        <w:rPr>
          <w:rFonts w:asciiTheme="majorBidi" w:hAnsiTheme="majorBidi"/>
          <w:sz w:val="30"/>
          <w:szCs w:val="30"/>
        </w:rPr>
        <w:t>85.65</w:t>
      </w:r>
      <w:r w:rsidR="003818F6" w:rsidRPr="00846075">
        <w:rPr>
          <w:rFonts w:asciiTheme="majorBidi" w:hAnsiTheme="majorBidi" w:hint="cs"/>
          <w:sz w:val="30"/>
          <w:szCs w:val="30"/>
          <w:cs/>
        </w:rPr>
        <w:t xml:space="preserve"> ของทุนที่ออกและชำระแล้ว เป็น</w:t>
      </w:r>
      <w:r w:rsidR="00760CA7" w:rsidRPr="00846075">
        <w:rPr>
          <w:rFonts w:asciiTheme="majorBidi" w:hAnsiTheme="majorBidi" w:hint="cs"/>
          <w:sz w:val="30"/>
          <w:szCs w:val="30"/>
          <w:cs/>
        </w:rPr>
        <w:t>จำนวน</w:t>
      </w:r>
      <w:r w:rsidR="003818F6" w:rsidRPr="00846075">
        <w:rPr>
          <w:rFonts w:asciiTheme="majorBidi" w:hAnsiTheme="majorBidi" w:hint="cs"/>
          <w:sz w:val="30"/>
          <w:szCs w:val="30"/>
          <w:cs/>
        </w:rPr>
        <w:t>เงิน</w:t>
      </w:r>
      <w:r w:rsidRPr="00846075">
        <w:rPr>
          <w:rFonts w:asciiTheme="majorBidi" w:hAnsiTheme="majorBidi"/>
          <w:sz w:val="30"/>
          <w:szCs w:val="30"/>
          <w:cs/>
        </w:rPr>
        <w:t xml:space="preserve"> </w:t>
      </w:r>
      <w:r w:rsidR="00994548" w:rsidRPr="00846075">
        <w:rPr>
          <w:rFonts w:asciiTheme="majorBidi" w:hAnsiTheme="majorBidi"/>
          <w:sz w:val="30"/>
          <w:szCs w:val="30"/>
        </w:rPr>
        <w:t>35.0</w:t>
      </w:r>
      <w:r w:rsidRPr="00846075">
        <w:rPr>
          <w:rFonts w:asciiTheme="majorBidi" w:hAnsiTheme="majorBidi"/>
          <w:sz w:val="30"/>
          <w:szCs w:val="30"/>
          <w:cs/>
        </w:rPr>
        <w:t xml:space="preserve"> </w:t>
      </w:r>
      <w:r w:rsidRPr="00846075">
        <w:rPr>
          <w:rFonts w:asciiTheme="majorBidi" w:hAnsiTheme="majorBidi" w:hint="cs"/>
          <w:sz w:val="30"/>
          <w:szCs w:val="30"/>
          <w:cs/>
        </w:rPr>
        <w:t>ล้านบาท</w:t>
      </w:r>
      <w:r w:rsidR="003818F6" w:rsidRPr="0084607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C07F6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บริษัทได้มาซึ่งอำนาจควบคุมในบริษัท บีเอส มายโค ไบโอเทค จำกัด </w:t>
      </w:r>
      <w:r w:rsidR="00701771" w:rsidRPr="00846075">
        <w:rPr>
          <w:rFonts w:asciiTheme="majorBidi" w:hAnsiTheme="majorBidi" w:cstheme="majorBidi" w:hint="cs"/>
          <w:sz w:val="30"/>
          <w:szCs w:val="30"/>
          <w:cs/>
        </w:rPr>
        <w:t>ดังนั้น</w:t>
      </w:r>
      <w:r w:rsidR="003818F6" w:rsidRPr="00846075">
        <w:rPr>
          <w:rFonts w:asciiTheme="majorBidi" w:hAnsiTheme="majorBidi" w:cstheme="majorBidi" w:hint="cs"/>
          <w:sz w:val="30"/>
          <w:szCs w:val="30"/>
          <w:cs/>
        </w:rPr>
        <w:t xml:space="preserve">บริษัท บีเอส มายโค ไบโอเทค จำกัด </w:t>
      </w:r>
      <w:r w:rsidR="006A04A7" w:rsidRPr="00846075">
        <w:rPr>
          <w:rFonts w:asciiTheme="majorBidi" w:hAnsiTheme="majorBidi" w:cstheme="majorBidi" w:hint="cs"/>
          <w:sz w:val="30"/>
          <w:szCs w:val="30"/>
          <w:cs/>
        </w:rPr>
        <w:t>จึง</w:t>
      </w:r>
      <w:r w:rsidR="003818F6" w:rsidRPr="00846075">
        <w:rPr>
          <w:rFonts w:asciiTheme="majorBidi" w:hAnsiTheme="majorBidi" w:cstheme="majorBidi" w:hint="cs"/>
          <w:sz w:val="30"/>
          <w:szCs w:val="30"/>
          <w:cs/>
        </w:rPr>
        <w:t>เป็นบริษัทย่อยของกลุ่มบริษัท รายละเอียดการซื้อบริษัทย่อยแสดงอยู่ในหมาย</w:t>
      </w:r>
      <w:r w:rsidR="00770EB5" w:rsidRPr="00846075">
        <w:rPr>
          <w:rFonts w:asciiTheme="majorBidi" w:hAnsiTheme="majorBidi" w:cstheme="majorBidi" w:hint="cs"/>
          <w:sz w:val="30"/>
          <w:szCs w:val="30"/>
          <w:cs/>
        </w:rPr>
        <w:t>เหตุ</w:t>
      </w:r>
      <w:r w:rsidR="003818F6" w:rsidRPr="00846075">
        <w:rPr>
          <w:rFonts w:asciiTheme="majorBidi" w:hAnsiTheme="majorBidi" w:cstheme="majorBidi" w:hint="cs"/>
          <w:sz w:val="30"/>
          <w:szCs w:val="30"/>
          <w:cs/>
        </w:rPr>
        <w:t xml:space="preserve">ข้อ </w:t>
      </w:r>
      <w:r w:rsidR="003818F6" w:rsidRPr="00846075">
        <w:rPr>
          <w:rFonts w:asciiTheme="majorBidi" w:hAnsiTheme="majorBidi" w:cstheme="majorBidi"/>
          <w:sz w:val="30"/>
          <w:szCs w:val="30"/>
        </w:rPr>
        <w:t>4</w:t>
      </w:r>
    </w:p>
    <w:p w:rsidR="003818F6" w:rsidRPr="001C07F6" w:rsidRDefault="003818F6" w:rsidP="00381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3818F6" w:rsidRPr="001C07F6" w:rsidSect="007E6B7F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tbl>
      <w:tblPr>
        <w:tblpPr w:leftFromText="180" w:rightFromText="180" w:horzAnchor="margin" w:tblpXSpec="center" w:tblpY="2428"/>
        <w:tblW w:w="16200" w:type="dxa"/>
        <w:tblLayout w:type="fixed"/>
        <w:tblLook w:val="01E0" w:firstRow="1" w:lastRow="1" w:firstColumn="1" w:lastColumn="1" w:noHBand="0" w:noVBand="0"/>
      </w:tblPr>
      <w:tblGrid>
        <w:gridCol w:w="2430"/>
        <w:gridCol w:w="2430"/>
        <w:gridCol w:w="720"/>
        <w:gridCol w:w="252"/>
        <w:gridCol w:w="630"/>
        <w:gridCol w:w="990"/>
        <w:gridCol w:w="270"/>
        <w:gridCol w:w="990"/>
        <w:gridCol w:w="270"/>
        <w:gridCol w:w="990"/>
        <w:gridCol w:w="236"/>
        <w:gridCol w:w="952"/>
        <w:gridCol w:w="270"/>
        <w:gridCol w:w="990"/>
        <w:gridCol w:w="270"/>
        <w:gridCol w:w="1080"/>
        <w:gridCol w:w="270"/>
        <w:gridCol w:w="900"/>
        <w:gridCol w:w="270"/>
        <w:gridCol w:w="990"/>
      </w:tblGrid>
      <w:tr w:rsidR="00F83933" w:rsidRPr="00715124" w:rsidTr="008514E9">
        <w:trPr>
          <w:trHeight w:hRule="exact" w:val="346"/>
        </w:trPr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2" w:type="dxa"/>
            <w:gridSpan w:val="3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38" w:type="dxa"/>
            <w:gridSpan w:val="15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3933" w:rsidRPr="00715124" w:rsidTr="008514E9">
        <w:trPr>
          <w:trHeight w:hRule="exact" w:val="346"/>
        </w:trPr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2" w:type="dxa"/>
            <w:gridSpan w:val="3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</w:t>
            </w:r>
          </w:p>
        </w:tc>
        <w:tc>
          <w:tcPr>
            <w:tcW w:w="2250" w:type="dxa"/>
            <w:gridSpan w:val="3"/>
            <w:vAlign w:val="bottom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2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83933" w:rsidRPr="00715124" w:rsidTr="008514E9">
        <w:trPr>
          <w:trHeight w:hRule="exact" w:val="346"/>
        </w:trPr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602" w:type="dxa"/>
            <w:gridSpan w:val="3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250" w:type="dxa"/>
            <w:gridSpan w:val="3"/>
            <w:vAlign w:val="bottom"/>
          </w:tcPr>
          <w:p w:rsidR="00F83933" w:rsidRPr="00715124" w:rsidDel="0068544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8" w:type="dxa"/>
            <w:gridSpan w:val="3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F83933" w:rsidRPr="00715124" w:rsidDel="0068544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715124">
              <w:rPr>
                <w:rFonts w:ascii="Angsana New" w:hAnsi="Angsana New"/>
                <w:sz w:val="28"/>
                <w:szCs w:val="28"/>
              </w:rPr>
              <w:t>-</w:t>
            </w: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F83933" w:rsidRPr="00715124" w:rsidTr="008514E9">
        <w:trPr>
          <w:trHeight w:hRule="exact" w:val="389"/>
        </w:trPr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3</w:t>
            </w:r>
            <w:r w:rsidR="009D0E3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52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990" w:type="dxa"/>
          </w:tcPr>
          <w:p w:rsidR="00F83933" w:rsidRPr="00715124" w:rsidRDefault="009D0E34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9D0E34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36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D116C4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83933" w:rsidRPr="00715124" w:rsidRDefault="00D116C4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F83933" w:rsidRPr="00715124" w:rsidTr="008514E9">
        <w:trPr>
          <w:trHeight w:hRule="exact" w:val="346"/>
        </w:trPr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F83933" w:rsidRPr="00715124" w:rsidRDefault="009D0E34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2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ธันวาค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</w:p>
        </w:tc>
        <w:tc>
          <w:tcPr>
            <w:tcW w:w="990" w:type="dxa"/>
          </w:tcPr>
          <w:p w:rsidR="00F83933" w:rsidRPr="00715124" w:rsidRDefault="009D0E34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9D0E34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D116C4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D116C4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F83933" w:rsidRPr="00715124" w:rsidTr="008514E9">
        <w:trPr>
          <w:trHeight w:hRule="exact" w:val="346"/>
        </w:trPr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AC2D6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52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AC2D6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AC2D6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AC2D6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AC2D6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AC2D6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AC2D6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AC2D6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AC2D6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AC2D6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83933" w:rsidRPr="00715124" w:rsidTr="008514E9">
        <w:trPr>
          <w:trHeight w:hRule="exact" w:val="346"/>
        </w:trPr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2" w:type="dxa"/>
            <w:gridSpan w:val="3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715124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9738" w:type="dxa"/>
            <w:gridSpan w:val="15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AC2D6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71512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83933" w:rsidRPr="00715124" w:rsidTr="008514E9">
        <w:trPr>
          <w:trHeight w:hRule="exact" w:val="346"/>
        </w:trPr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</w:t>
            </w:r>
            <w:r w:rsidRPr="0071512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ย่อยทางตรง</w:t>
            </w:r>
          </w:p>
        </w:tc>
        <w:tc>
          <w:tcPr>
            <w:tcW w:w="243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C21AD" w:rsidRPr="00715124" w:rsidTr="008514E9">
        <w:trPr>
          <w:trHeight w:hRule="exact" w:val="346"/>
        </w:trPr>
        <w:tc>
          <w:tcPr>
            <w:tcW w:w="2430" w:type="dxa"/>
          </w:tcPr>
          <w:p w:rsidR="00AC21AD" w:rsidRPr="00715124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 xml:space="preserve">ฟูจิอิ ไอออน เวิร์ค  </w:t>
            </w:r>
          </w:p>
        </w:tc>
        <w:tc>
          <w:tcPr>
            <w:tcW w:w="2430" w:type="dxa"/>
            <w:vAlign w:val="center"/>
          </w:tcPr>
          <w:p w:rsidR="00AC21AD" w:rsidRPr="00715124" w:rsidRDefault="00AC21AD" w:rsidP="00AC21A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ออกแบบและผลิต</w:t>
            </w:r>
          </w:p>
        </w:tc>
        <w:tc>
          <w:tcPr>
            <w:tcW w:w="720" w:type="dxa"/>
          </w:tcPr>
          <w:p w:rsidR="00AC21AD" w:rsidRPr="00902B39" w:rsidRDefault="00AC21AD" w:rsidP="00AC21A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02B39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252" w:type="dxa"/>
          </w:tcPr>
          <w:p w:rsidR="00AC21AD" w:rsidRPr="00715124" w:rsidRDefault="00AC21AD" w:rsidP="00AC21A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AC21AD" w:rsidRPr="00902B39" w:rsidRDefault="00AC21AD" w:rsidP="00AC21A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02B39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990" w:type="dxa"/>
          </w:tcPr>
          <w:p w:rsidR="00AC21AD" w:rsidRPr="00715124" w:rsidRDefault="00FF013F" w:rsidP="00AC21A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70" w:type="dxa"/>
          </w:tcPr>
          <w:p w:rsidR="00AC21AD" w:rsidRPr="00715124" w:rsidRDefault="00AC21AD" w:rsidP="00AC21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C21AD" w:rsidRPr="00715124" w:rsidRDefault="00AC21AD" w:rsidP="00AC21A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 w:rsidRPr="001F3E81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70" w:type="dxa"/>
          </w:tcPr>
          <w:p w:rsidR="00AC21AD" w:rsidRPr="00715124" w:rsidRDefault="00AC21AD" w:rsidP="00AC21AD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AC21AD" w:rsidRPr="00715124" w:rsidRDefault="00FF013F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236" w:type="dxa"/>
          </w:tcPr>
          <w:p w:rsidR="00AC21AD" w:rsidRPr="00715124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AC21AD" w:rsidRPr="00715124" w:rsidRDefault="00AC21AD" w:rsidP="0013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-103"/>
              <w:rPr>
                <w:rFonts w:ascii="Angsana New" w:hAnsi="Angsana New"/>
                <w:sz w:val="28"/>
                <w:szCs w:val="28"/>
              </w:rPr>
            </w:pPr>
            <w:r w:rsidRPr="001F3E81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270" w:type="dxa"/>
          </w:tcPr>
          <w:p w:rsidR="00AC21AD" w:rsidRPr="00715124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C21AD" w:rsidRPr="00715124" w:rsidRDefault="00FF013F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AC21AD" w:rsidRPr="00715124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AC21AD" w:rsidRPr="00715124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AC21AD" w:rsidRPr="00715124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AC21AD" w:rsidRPr="00715124" w:rsidRDefault="00FF013F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270" w:type="dxa"/>
          </w:tcPr>
          <w:p w:rsidR="00AC21AD" w:rsidRPr="00715124" w:rsidRDefault="00AC21AD" w:rsidP="00AC21A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C21AD" w:rsidRPr="00715124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</w:tr>
      <w:tr w:rsidR="00AC21AD" w:rsidRPr="00715124" w:rsidTr="008514E9">
        <w:trPr>
          <w:trHeight w:hRule="exact" w:val="346"/>
        </w:trPr>
        <w:tc>
          <w:tcPr>
            <w:tcW w:w="2430" w:type="dxa"/>
          </w:tcPr>
          <w:p w:rsidR="00AC21AD" w:rsidRPr="00715124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ประเทศไทย) จำกัด</w:t>
            </w:r>
            <w:r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2430" w:type="dxa"/>
            <w:vAlign w:val="center"/>
          </w:tcPr>
          <w:p w:rsidR="00AC21AD" w:rsidRPr="00715124" w:rsidRDefault="00AC21AD" w:rsidP="00AC21A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เครื่องจักรกล อุปกรณ์จับยึด</w:t>
            </w:r>
          </w:p>
        </w:tc>
        <w:tc>
          <w:tcPr>
            <w:tcW w:w="720" w:type="dxa"/>
          </w:tcPr>
          <w:p w:rsidR="00AC21AD" w:rsidRPr="00902B39" w:rsidRDefault="00AC21AD" w:rsidP="00AC21A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:rsidR="00AC21AD" w:rsidRPr="00715124" w:rsidRDefault="00AC21AD" w:rsidP="00AC21A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AC21AD" w:rsidRPr="00902B39" w:rsidRDefault="00AC21AD" w:rsidP="00AC21A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C21AD" w:rsidRPr="00715124" w:rsidRDefault="00AC21AD" w:rsidP="00AC21A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C21AD" w:rsidRPr="00715124" w:rsidRDefault="00AC21AD" w:rsidP="00AC21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C21AD" w:rsidRPr="00715124" w:rsidRDefault="00AC21AD" w:rsidP="00AC21A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C21AD" w:rsidRPr="00715124" w:rsidRDefault="00AC21AD" w:rsidP="00AC21AD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AC21AD" w:rsidRPr="00715124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AC21AD" w:rsidRPr="00715124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AC21AD" w:rsidRPr="00715124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C21AD" w:rsidRPr="00715124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C21AD" w:rsidRPr="00715124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C21AD" w:rsidRPr="00715124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AC21AD" w:rsidRPr="00715124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C21AD" w:rsidRPr="00715124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AC21AD" w:rsidRPr="00715124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C21AD" w:rsidRPr="00715124" w:rsidRDefault="00AC21AD" w:rsidP="00AC21A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C21AD" w:rsidRPr="00715124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21AD" w:rsidRPr="00715124" w:rsidTr="008514E9">
        <w:trPr>
          <w:trHeight w:hRule="exact" w:val="346"/>
        </w:trPr>
        <w:tc>
          <w:tcPr>
            <w:tcW w:w="2430" w:type="dxa"/>
          </w:tcPr>
          <w:p w:rsidR="00AC21AD" w:rsidRPr="00715124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:rsidR="00AC21AD" w:rsidRPr="00715124" w:rsidRDefault="00AC21AD" w:rsidP="00AC21AD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และชิ้นส่วน</w:t>
            </w:r>
          </w:p>
        </w:tc>
        <w:tc>
          <w:tcPr>
            <w:tcW w:w="720" w:type="dxa"/>
          </w:tcPr>
          <w:p w:rsidR="00AC21AD" w:rsidRPr="00902B39" w:rsidRDefault="00AC21AD" w:rsidP="00AC21A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:rsidR="00AC21AD" w:rsidRPr="00715124" w:rsidRDefault="00AC21AD" w:rsidP="00AC21A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AC21AD" w:rsidRPr="00902B39" w:rsidRDefault="00AC21AD" w:rsidP="00AC21A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C21AD" w:rsidRPr="00715124" w:rsidRDefault="00AC21AD" w:rsidP="00AC21A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C21AD" w:rsidRPr="00715124" w:rsidRDefault="00AC21AD" w:rsidP="00AC21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C21AD" w:rsidRPr="00715124" w:rsidRDefault="00AC21AD" w:rsidP="00AC21A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C21AD" w:rsidRPr="00715124" w:rsidRDefault="00AC21AD" w:rsidP="00AC21AD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AC21AD" w:rsidRPr="00715124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AC21AD" w:rsidRPr="00715124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AC21AD" w:rsidRPr="00715124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C21AD" w:rsidRPr="00715124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C21AD" w:rsidRPr="00715124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C21AD" w:rsidRPr="00715124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AC21AD" w:rsidRPr="00715124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C21AD" w:rsidRPr="00715124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AC21AD" w:rsidRPr="00715124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C21AD" w:rsidRPr="00715124" w:rsidRDefault="00AC21AD" w:rsidP="00AC21A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C21AD" w:rsidRPr="00715124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0992" w:rsidRPr="00715124" w:rsidTr="00780B89">
        <w:trPr>
          <w:trHeight w:hRule="exact" w:val="346"/>
        </w:trPr>
        <w:tc>
          <w:tcPr>
            <w:tcW w:w="2430" w:type="dxa"/>
          </w:tcPr>
          <w:p w:rsidR="000F0992" w:rsidRPr="00715124" w:rsidRDefault="000F0992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บริษัท ยูเรกา ดีไซน์</w:t>
            </w:r>
          </w:p>
        </w:tc>
        <w:tc>
          <w:tcPr>
            <w:tcW w:w="2430" w:type="dxa"/>
            <w:vAlign w:val="center"/>
          </w:tcPr>
          <w:p w:rsidR="000F0992" w:rsidRPr="00715124" w:rsidRDefault="000F0992" w:rsidP="000F099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การลงทุน</w:t>
            </w:r>
          </w:p>
        </w:tc>
        <w:tc>
          <w:tcPr>
            <w:tcW w:w="720" w:type="dxa"/>
          </w:tcPr>
          <w:p w:rsidR="000F0992" w:rsidRPr="00902B39" w:rsidRDefault="000F0992" w:rsidP="000F099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02B3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52" w:type="dxa"/>
          </w:tcPr>
          <w:p w:rsidR="000F0992" w:rsidRPr="00715124" w:rsidRDefault="000F0992" w:rsidP="000F099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0F0992" w:rsidRPr="00902B39" w:rsidRDefault="000F0992" w:rsidP="000F099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02B3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90" w:type="dxa"/>
          </w:tcPr>
          <w:p w:rsidR="000F0992" w:rsidRPr="00715124" w:rsidRDefault="00FF013F" w:rsidP="000F099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 w:right="-18" w:hanging="34"/>
              <w:rPr>
                <w:rFonts w:ascii="Angsana New" w:hAnsi="Angsana New"/>
                <w:sz w:val="28"/>
                <w:szCs w:val="28"/>
              </w:rPr>
            </w:pPr>
            <w:r w:rsidRPr="00FF013F">
              <w:rPr>
                <w:rFonts w:ascii="Angsana New" w:hAnsi="Angsana New"/>
                <w:sz w:val="28"/>
                <w:szCs w:val="28"/>
              </w:rPr>
              <w:t>46,578</w:t>
            </w:r>
          </w:p>
        </w:tc>
        <w:tc>
          <w:tcPr>
            <w:tcW w:w="270" w:type="dxa"/>
          </w:tcPr>
          <w:p w:rsidR="000F0992" w:rsidRPr="00715124" w:rsidRDefault="000F0992" w:rsidP="000F09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0F0992" w:rsidRPr="00780B89" w:rsidRDefault="000F0992" w:rsidP="000F099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 w:right="-18" w:hanging="34"/>
              <w:rPr>
                <w:rFonts w:ascii="Angsana New" w:hAnsi="Angsana New"/>
                <w:sz w:val="28"/>
                <w:szCs w:val="28"/>
              </w:rPr>
            </w:pPr>
            <w:r w:rsidRPr="00780B89">
              <w:rPr>
                <w:rFonts w:ascii="Angsana New" w:hAnsi="Angsana New"/>
                <w:sz w:val="28"/>
                <w:szCs w:val="28"/>
              </w:rPr>
              <w:t>46,578</w:t>
            </w:r>
          </w:p>
        </w:tc>
        <w:tc>
          <w:tcPr>
            <w:tcW w:w="270" w:type="dxa"/>
            <w:shd w:val="clear" w:color="auto" w:fill="auto"/>
          </w:tcPr>
          <w:p w:rsidR="000F0992" w:rsidRPr="00780B89" w:rsidRDefault="000F0992" w:rsidP="000F0992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0F0992" w:rsidRPr="00780B89" w:rsidRDefault="00FF013F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780B89">
              <w:rPr>
                <w:rFonts w:ascii="Angsana New" w:hAnsi="Angsana New"/>
                <w:sz w:val="28"/>
                <w:szCs w:val="28"/>
              </w:rPr>
              <w:t>46,578</w:t>
            </w:r>
          </w:p>
        </w:tc>
        <w:tc>
          <w:tcPr>
            <w:tcW w:w="236" w:type="dxa"/>
            <w:shd w:val="clear" w:color="auto" w:fill="auto"/>
          </w:tcPr>
          <w:p w:rsidR="000F0992" w:rsidRPr="00780B89" w:rsidRDefault="000F0992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</w:tcPr>
          <w:p w:rsidR="000F0992" w:rsidRPr="00780B89" w:rsidRDefault="000F0992" w:rsidP="0013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-103"/>
              <w:rPr>
                <w:rFonts w:ascii="Angsana New" w:hAnsi="Angsana New"/>
                <w:sz w:val="28"/>
                <w:szCs w:val="28"/>
              </w:rPr>
            </w:pPr>
            <w:r w:rsidRPr="00780B89">
              <w:rPr>
                <w:rFonts w:ascii="Angsana New" w:hAnsi="Angsana New"/>
                <w:sz w:val="28"/>
                <w:szCs w:val="28"/>
              </w:rPr>
              <w:t>46,578</w:t>
            </w:r>
          </w:p>
        </w:tc>
        <w:tc>
          <w:tcPr>
            <w:tcW w:w="270" w:type="dxa"/>
            <w:shd w:val="clear" w:color="auto" w:fill="auto"/>
          </w:tcPr>
          <w:p w:rsidR="000F0992" w:rsidRPr="00780B89" w:rsidRDefault="000F0992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0F0992" w:rsidRPr="00780B89" w:rsidRDefault="00FF013F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780B89">
              <w:rPr>
                <w:rFonts w:ascii="Angsana New" w:hAnsi="Angsana New"/>
                <w:sz w:val="28"/>
                <w:szCs w:val="28"/>
              </w:rPr>
              <w:t>(</w:t>
            </w:r>
            <w:r w:rsidR="001C7507" w:rsidRPr="00780B89">
              <w:rPr>
                <w:rFonts w:ascii="Angsana New" w:hAnsi="Angsana New"/>
                <w:sz w:val="28"/>
                <w:szCs w:val="28"/>
              </w:rPr>
              <w:t>21,082</w:t>
            </w:r>
            <w:r w:rsidRPr="00780B8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F0992" w:rsidRPr="00780B89" w:rsidRDefault="000F0992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0F0992" w:rsidRPr="00780B89" w:rsidRDefault="000F0992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  <w:r w:rsidRPr="00780B89">
              <w:rPr>
                <w:rFonts w:ascii="Angsana New" w:hAnsi="Angsana New"/>
                <w:sz w:val="28"/>
                <w:szCs w:val="28"/>
              </w:rPr>
              <w:t>(19,712)</w:t>
            </w:r>
          </w:p>
        </w:tc>
        <w:tc>
          <w:tcPr>
            <w:tcW w:w="270" w:type="dxa"/>
            <w:shd w:val="clear" w:color="auto" w:fill="auto"/>
          </w:tcPr>
          <w:p w:rsidR="000F0992" w:rsidRPr="00780B89" w:rsidRDefault="000F0992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0F0992" w:rsidRPr="00780B89" w:rsidRDefault="001C7507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780B89">
              <w:rPr>
                <w:rFonts w:ascii="Angsana New" w:hAnsi="Angsana New"/>
                <w:sz w:val="28"/>
                <w:szCs w:val="28"/>
              </w:rPr>
              <w:t>25,496</w:t>
            </w:r>
          </w:p>
        </w:tc>
        <w:tc>
          <w:tcPr>
            <w:tcW w:w="270" w:type="dxa"/>
          </w:tcPr>
          <w:p w:rsidR="000F0992" w:rsidRPr="00715124" w:rsidRDefault="000F0992" w:rsidP="000F09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0F0992" w:rsidRPr="00715124" w:rsidRDefault="000F0992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26,866</w:t>
            </w:r>
          </w:p>
        </w:tc>
      </w:tr>
      <w:tr w:rsidR="000F0992" w:rsidRPr="00715124" w:rsidTr="00780B89">
        <w:trPr>
          <w:trHeight w:hRule="exact" w:val="346"/>
        </w:trPr>
        <w:tc>
          <w:tcPr>
            <w:tcW w:w="2430" w:type="dxa"/>
          </w:tcPr>
          <w:p w:rsidR="000F0992" w:rsidRPr="00715124" w:rsidRDefault="000F0992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อินเตอร์เนชั่นแนล จำกัด</w:t>
            </w:r>
          </w:p>
        </w:tc>
        <w:tc>
          <w:tcPr>
            <w:tcW w:w="2430" w:type="dxa"/>
            <w:vAlign w:val="center"/>
          </w:tcPr>
          <w:p w:rsidR="000F0992" w:rsidRPr="00715124" w:rsidRDefault="000F0992" w:rsidP="000F099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20" w:type="dxa"/>
          </w:tcPr>
          <w:p w:rsidR="000F0992" w:rsidRPr="00902B39" w:rsidRDefault="000F0992" w:rsidP="000F099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:rsidR="000F0992" w:rsidRPr="00715124" w:rsidRDefault="000F0992" w:rsidP="000F099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0F0992" w:rsidRPr="00902B39" w:rsidRDefault="000F0992" w:rsidP="000F099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0F0992" w:rsidRPr="00715124" w:rsidRDefault="000F0992" w:rsidP="000F099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F0992" w:rsidRPr="00715124" w:rsidRDefault="000F0992" w:rsidP="000F09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0F0992" w:rsidRPr="00780B89" w:rsidRDefault="000F0992" w:rsidP="000F099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0F0992" w:rsidRPr="00780B89" w:rsidRDefault="000F0992" w:rsidP="000F0992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0F0992" w:rsidRPr="00780B89" w:rsidRDefault="000F0992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0F0992" w:rsidRPr="00780B89" w:rsidRDefault="000F0992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</w:tcPr>
          <w:p w:rsidR="000F0992" w:rsidRPr="00780B89" w:rsidRDefault="000F0992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0F0992" w:rsidRPr="00780B89" w:rsidRDefault="000F0992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0F0992" w:rsidRPr="00780B89" w:rsidRDefault="000F0992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0F0992" w:rsidRPr="00780B89" w:rsidRDefault="000F0992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0F0992" w:rsidRPr="00780B89" w:rsidRDefault="000F0992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0F0992" w:rsidRPr="00780B89" w:rsidRDefault="000F0992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0F0992" w:rsidRPr="00780B89" w:rsidRDefault="000F0992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F0992" w:rsidRPr="00715124" w:rsidRDefault="000F0992" w:rsidP="000F09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0F0992" w:rsidRPr="00715124" w:rsidRDefault="000F0992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0992" w:rsidRPr="00715124" w:rsidTr="00780B89">
        <w:trPr>
          <w:trHeight w:hRule="exact" w:val="346"/>
        </w:trPr>
        <w:tc>
          <w:tcPr>
            <w:tcW w:w="2430" w:type="dxa"/>
          </w:tcPr>
          <w:p w:rsidR="000F0992" w:rsidRPr="00715124" w:rsidRDefault="000F0992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บริษัท ยูเรกา ออโตเมชั่น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430" w:type="dxa"/>
          </w:tcPr>
          <w:p w:rsidR="000F0992" w:rsidRPr="00715124" w:rsidRDefault="000F0992" w:rsidP="000F099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ออกแบบและผลิต</w:t>
            </w:r>
          </w:p>
        </w:tc>
        <w:tc>
          <w:tcPr>
            <w:tcW w:w="720" w:type="dxa"/>
          </w:tcPr>
          <w:p w:rsidR="000F0992" w:rsidRPr="00902B39" w:rsidRDefault="000F0992" w:rsidP="000F099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902B39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52" w:type="dxa"/>
          </w:tcPr>
          <w:p w:rsidR="000F0992" w:rsidRPr="00715124" w:rsidRDefault="000F0992" w:rsidP="000F099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0F0992" w:rsidRPr="00902B39" w:rsidRDefault="000F0992" w:rsidP="000F099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902B39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990" w:type="dxa"/>
          </w:tcPr>
          <w:p w:rsidR="000F0992" w:rsidRPr="00715124" w:rsidRDefault="00FF013F" w:rsidP="000F099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 w:rsidRPr="00FF013F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70" w:type="dxa"/>
          </w:tcPr>
          <w:p w:rsidR="000F0992" w:rsidRPr="00715124" w:rsidRDefault="000F0992" w:rsidP="000F09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0F0992" w:rsidRPr="00780B89" w:rsidRDefault="000F0992" w:rsidP="000F099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 w:rsidRPr="00780B89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70" w:type="dxa"/>
            <w:shd w:val="clear" w:color="auto" w:fill="auto"/>
          </w:tcPr>
          <w:p w:rsidR="000F0992" w:rsidRPr="00780B89" w:rsidRDefault="000F0992" w:rsidP="000F0992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0F0992" w:rsidRPr="00780B89" w:rsidRDefault="00FF013F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780B89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  <w:shd w:val="clear" w:color="auto" w:fill="auto"/>
          </w:tcPr>
          <w:p w:rsidR="000F0992" w:rsidRPr="00780B89" w:rsidRDefault="000F0992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</w:tcPr>
          <w:p w:rsidR="000F0992" w:rsidRPr="00780B89" w:rsidRDefault="000F0992" w:rsidP="00132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-103"/>
              <w:rPr>
                <w:rFonts w:ascii="Angsana New" w:hAnsi="Angsana New"/>
                <w:sz w:val="28"/>
                <w:szCs w:val="28"/>
              </w:rPr>
            </w:pPr>
            <w:r w:rsidRPr="00780B89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70" w:type="dxa"/>
            <w:shd w:val="clear" w:color="auto" w:fill="auto"/>
          </w:tcPr>
          <w:p w:rsidR="000F0992" w:rsidRPr="00780B89" w:rsidRDefault="000F0992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0F0992" w:rsidRPr="00780B89" w:rsidRDefault="00FF013F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780B89">
              <w:rPr>
                <w:rFonts w:ascii="Angsana New" w:hAnsi="Angsana New"/>
                <w:sz w:val="28"/>
                <w:szCs w:val="28"/>
              </w:rPr>
              <w:t>(</w:t>
            </w:r>
            <w:r w:rsidR="001C7507" w:rsidRPr="00780B89">
              <w:rPr>
                <w:rFonts w:ascii="Angsana New" w:hAnsi="Angsana New"/>
                <w:sz w:val="28"/>
                <w:szCs w:val="28"/>
              </w:rPr>
              <w:t>20,500</w:t>
            </w:r>
            <w:r w:rsidRPr="00780B8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F0992" w:rsidRPr="00780B89" w:rsidRDefault="000F0992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0F0992" w:rsidRPr="00780B89" w:rsidRDefault="000F0992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  <w:r w:rsidRPr="00780B89">
              <w:rPr>
                <w:rFonts w:ascii="Angsana New" w:hAnsi="Angsana New"/>
                <w:sz w:val="28"/>
                <w:szCs w:val="28"/>
              </w:rPr>
              <w:t>(15,400)</w:t>
            </w:r>
          </w:p>
        </w:tc>
        <w:tc>
          <w:tcPr>
            <w:tcW w:w="270" w:type="dxa"/>
            <w:shd w:val="clear" w:color="auto" w:fill="auto"/>
          </w:tcPr>
          <w:p w:rsidR="000F0992" w:rsidRPr="00780B89" w:rsidRDefault="000F0992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0F0992" w:rsidRPr="00780B89" w:rsidRDefault="001C7507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780B89">
              <w:rPr>
                <w:rFonts w:ascii="Angsana New" w:hAnsi="Angsana New"/>
                <w:sz w:val="28"/>
                <w:szCs w:val="28"/>
              </w:rPr>
              <w:t>29,500</w:t>
            </w:r>
          </w:p>
        </w:tc>
        <w:tc>
          <w:tcPr>
            <w:tcW w:w="270" w:type="dxa"/>
          </w:tcPr>
          <w:p w:rsidR="000F0992" w:rsidRPr="00715124" w:rsidRDefault="000F0992" w:rsidP="000F09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0F0992" w:rsidRPr="00715124" w:rsidRDefault="000F0992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34,600</w:t>
            </w:r>
          </w:p>
        </w:tc>
      </w:tr>
      <w:tr w:rsidR="000F0992" w:rsidRPr="00715124" w:rsidTr="00780B89">
        <w:trPr>
          <w:trHeight w:hRule="exact" w:val="346"/>
        </w:trPr>
        <w:tc>
          <w:tcPr>
            <w:tcW w:w="2430" w:type="dxa"/>
          </w:tcPr>
          <w:p w:rsidR="000F0992" w:rsidRPr="00715124" w:rsidRDefault="000F0992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:rsidR="000F0992" w:rsidRPr="00715124" w:rsidRDefault="000F0992" w:rsidP="000F099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เครื่องจักรอัตโนมัติ</w:t>
            </w:r>
          </w:p>
        </w:tc>
        <w:tc>
          <w:tcPr>
            <w:tcW w:w="720" w:type="dxa"/>
          </w:tcPr>
          <w:p w:rsidR="000F0992" w:rsidRPr="00902B39" w:rsidRDefault="000F0992" w:rsidP="000F099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:rsidR="000F0992" w:rsidRPr="00715124" w:rsidRDefault="000F0992" w:rsidP="000F099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0F0992" w:rsidRPr="00902B39" w:rsidRDefault="000F0992" w:rsidP="000F099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0F0992" w:rsidRPr="00715124" w:rsidRDefault="000F0992" w:rsidP="000F099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F0992" w:rsidRPr="00715124" w:rsidRDefault="000F0992" w:rsidP="000F09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0F0992" w:rsidRPr="00780B89" w:rsidRDefault="000F0992" w:rsidP="000F099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0F0992" w:rsidRPr="00780B89" w:rsidRDefault="000F0992" w:rsidP="000F0992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0F0992" w:rsidRPr="00780B89" w:rsidRDefault="000F0992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0F0992" w:rsidRPr="00780B89" w:rsidRDefault="000F0992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</w:tcPr>
          <w:p w:rsidR="000F0992" w:rsidRPr="00780B89" w:rsidRDefault="000F0992" w:rsidP="00FF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0F0992" w:rsidRPr="00780B89" w:rsidRDefault="000F0992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0F0992" w:rsidRPr="00780B89" w:rsidRDefault="000F0992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0F0992" w:rsidRPr="00780B89" w:rsidRDefault="000F0992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0F0992" w:rsidRPr="00780B89" w:rsidRDefault="000F0992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0F0992" w:rsidRPr="00780B89" w:rsidRDefault="000F0992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0F0992" w:rsidRPr="00780B89" w:rsidRDefault="000F0992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0F0992" w:rsidRPr="00715124" w:rsidRDefault="000F0992" w:rsidP="000F099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0F0992" w:rsidRPr="00715124" w:rsidRDefault="000F0992" w:rsidP="000F0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21AD" w:rsidRPr="00715124" w:rsidTr="00780B89">
        <w:trPr>
          <w:trHeight w:hRule="exact" w:val="346"/>
        </w:trPr>
        <w:tc>
          <w:tcPr>
            <w:tcW w:w="2430" w:type="dxa"/>
          </w:tcPr>
          <w:p w:rsidR="00AC21AD" w:rsidRPr="00715124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บริษัท ยูเรกา เทรดดิ้ง จำกัด</w:t>
            </w:r>
            <w:r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2430" w:type="dxa"/>
          </w:tcPr>
          <w:p w:rsidR="00AC21AD" w:rsidRPr="00715124" w:rsidRDefault="00AC21AD" w:rsidP="00AC21A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ธุรกิจค้าปลีกและ</w:t>
            </w:r>
          </w:p>
        </w:tc>
        <w:tc>
          <w:tcPr>
            <w:tcW w:w="720" w:type="dxa"/>
          </w:tcPr>
          <w:p w:rsidR="00AC21AD" w:rsidRPr="00902B39" w:rsidRDefault="00AC21AD" w:rsidP="00AC21A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902B39">
              <w:rPr>
                <w:rFonts w:ascii="Angsana New" w:hAnsi="Angsana New"/>
                <w:sz w:val="28"/>
                <w:szCs w:val="28"/>
              </w:rPr>
              <w:t>9.99</w:t>
            </w:r>
          </w:p>
        </w:tc>
        <w:tc>
          <w:tcPr>
            <w:tcW w:w="252" w:type="dxa"/>
          </w:tcPr>
          <w:p w:rsidR="00AC21AD" w:rsidRPr="00715124" w:rsidRDefault="00AC21AD" w:rsidP="00AC21A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AC21AD" w:rsidRPr="00902B39" w:rsidRDefault="00AC21AD" w:rsidP="00AC21A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902B39">
              <w:rPr>
                <w:rFonts w:ascii="Angsana New" w:hAnsi="Angsana New"/>
                <w:sz w:val="28"/>
                <w:szCs w:val="28"/>
              </w:rPr>
              <w:t>9.99</w:t>
            </w:r>
          </w:p>
        </w:tc>
        <w:tc>
          <w:tcPr>
            <w:tcW w:w="990" w:type="dxa"/>
          </w:tcPr>
          <w:p w:rsidR="00AC21AD" w:rsidRPr="00715124" w:rsidRDefault="00FF013F" w:rsidP="00AC21A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 w:rsidRPr="00FF013F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70" w:type="dxa"/>
          </w:tcPr>
          <w:p w:rsidR="00AC21AD" w:rsidRPr="00715124" w:rsidRDefault="00AC21AD" w:rsidP="00AC21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AC21AD" w:rsidRPr="00780B89" w:rsidRDefault="00AC21AD" w:rsidP="00AC21A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 w:rsidRPr="00780B89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70" w:type="dxa"/>
            <w:shd w:val="clear" w:color="auto" w:fill="auto"/>
          </w:tcPr>
          <w:p w:rsidR="00AC21AD" w:rsidRPr="00780B89" w:rsidRDefault="00AC21AD" w:rsidP="00AC21AD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AC21AD" w:rsidRPr="00780B89" w:rsidRDefault="00FF013F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780B89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36" w:type="dxa"/>
            <w:shd w:val="clear" w:color="auto" w:fill="auto"/>
          </w:tcPr>
          <w:p w:rsidR="00AC21AD" w:rsidRPr="00780B89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</w:tcPr>
          <w:p w:rsidR="00AC21AD" w:rsidRPr="00780B89" w:rsidRDefault="00132FD6" w:rsidP="00FF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-103"/>
              <w:rPr>
                <w:rFonts w:ascii="Angsana New" w:hAnsi="Angsana New"/>
                <w:sz w:val="28"/>
                <w:szCs w:val="28"/>
              </w:rPr>
            </w:pPr>
            <w:r w:rsidRPr="00780B89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="00AC21AD" w:rsidRPr="00780B89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70" w:type="dxa"/>
            <w:shd w:val="clear" w:color="auto" w:fill="auto"/>
          </w:tcPr>
          <w:p w:rsidR="00AC21AD" w:rsidRPr="00780B89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AC21AD" w:rsidRPr="00780B89" w:rsidRDefault="00FF013F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780B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C21AD" w:rsidRPr="00780B89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C21AD" w:rsidRPr="00780B89" w:rsidRDefault="00FF013F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780B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C21AD" w:rsidRPr="00780B89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AC21AD" w:rsidRPr="00780B89" w:rsidRDefault="00FF013F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780B89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70" w:type="dxa"/>
          </w:tcPr>
          <w:p w:rsidR="00AC21AD" w:rsidRPr="00715124" w:rsidRDefault="00AC21AD" w:rsidP="00AC21A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C21AD" w:rsidRPr="00715124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</w:tr>
      <w:tr w:rsidR="00AC21AD" w:rsidRPr="00715124" w:rsidTr="00780B89">
        <w:trPr>
          <w:trHeight w:hRule="exact" w:val="346"/>
        </w:trPr>
        <w:tc>
          <w:tcPr>
            <w:tcW w:w="2430" w:type="dxa"/>
          </w:tcPr>
          <w:p w:rsidR="00AC21AD" w:rsidRPr="00715124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:rsidR="00AC21AD" w:rsidRPr="00715124" w:rsidRDefault="00AC21AD" w:rsidP="00AC21A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จำหน่ายอุปกรณ์เครื่องมือ</w:t>
            </w:r>
          </w:p>
        </w:tc>
        <w:tc>
          <w:tcPr>
            <w:tcW w:w="720" w:type="dxa"/>
          </w:tcPr>
          <w:p w:rsidR="00AC21AD" w:rsidRPr="00902B39" w:rsidRDefault="00AC21AD" w:rsidP="00AC21A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:rsidR="00AC21AD" w:rsidRPr="00715124" w:rsidRDefault="00AC21AD" w:rsidP="00AC21A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AC21AD" w:rsidRPr="00902B39" w:rsidRDefault="00AC21AD" w:rsidP="00AC21A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C21AD" w:rsidRPr="00715124" w:rsidRDefault="00AC21AD" w:rsidP="00AC21AD">
            <w:pPr>
              <w:pStyle w:val="acctfourfigures"/>
              <w:tabs>
                <w:tab w:val="clear" w:pos="765"/>
                <w:tab w:val="decimal" w:pos="432"/>
                <w:tab w:val="decimal" w:pos="864"/>
              </w:tabs>
              <w:spacing w:line="240" w:lineRule="auto"/>
              <w:ind w:left="-15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AC21AD" w:rsidRPr="00715124" w:rsidRDefault="00AC21AD" w:rsidP="00AC21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AC21AD" w:rsidRPr="00780B89" w:rsidRDefault="00AC21AD" w:rsidP="00AC21AD">
            <w:pPr>
              <w:pStyle w:val="acctfourfigures"/>
              <w:tabs>
                <w:tab w:val="clear" w:pos="765"/>
                <w:tab w:val="decimal" w:pos="432"/>
                <w:tab w:val="decimal" w:pos="864"/>
              </w:tabs>
              <w:spacing w:line="240" w:lineRule="auto"/>
              <w:ind w:left="-15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C21AD" w:rsidRPr="00780B89" w:rsidRDefault="00AC21AD" w:rsidP="00AC21AD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AC21AD" w:rsidRPr="00780B89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AC21AD" w:rsidRPr="00780B89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</w:tcPr>
          <w:p w:rsidR="00AC21AD" w:rsidRPr="00780B89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AC21AD" w:rsidRPr="00780B89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AC21AD" w:rsidRPr="00780B89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AC21AD" w:rsidRPr="00780B89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AC21AD" w:rsidRPr="00780B89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AC21AD" w:rsidRPr="00780B89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AC21AD" w:rsidRPr="00780B89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AC21AD" w:rsidRPr="00715124" w:rsidRDefault="00AC21AD" w:rsidP="00AC21A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AC21AD" w:rsidRPr="00715124" w:rsidRDefault="00AC21AD" w:rsidP="00AC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14E9" w:rsidRPr="00715124" w:rsidTr="00780B89">
        <w:trPr>
          <w:trHeight w:hRule="exact" w:val="346"/>
        </w:trPr>
        <w:tc>
          <w:tcPr>
            <w:tcW w:w="2430" w:type="dxa"/>
          </w:tcPr>
          <w:p w:rsidR="008514E9" w:rsidRPr="00715124" w:rsidRDefault="008514E9" w:rsidP="00D7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บีเอส มายโค</w:t>
            </w:r>
          </w:p>
        </w:tc>
        <w:tc>
          <w:tcPr>
            <w:tcW w:w="2430" w:type="dxa"/>
          </w:tcPr>
          <w:p w:rsidR="008514E9" w:rsidRPr="00715124" w:rsidRDefault="008514E9" w:rsidP="00D7320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ผลิตสารกำจัดศัตรูพืชและ</w:t>
            </w:r>
          </w:p>
        </w:tc>
        <w:tc>
          <w:tcPr>
            <w:tcW w:w="720" w:type="dxa"/>
          </w:tcPr>
          <w:p w:rsidR="008514E9" w:rsidRPr="003D5ACC" w:rsidRDefault="008514E9" w:rsidP="003D5AC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D5ACC">
              <w:rPr>
                <w:rFonts w:ascii="Angsana New" w:hAnsi="Angsana New"/>
                <w:sz w:val="28"/>
                <w:szCs w:val="28"/>
              </w:rPr>
              <w:t>85.65</w:t>
            </w:r>
          </w:p>
        </w:tc>
        <w:tc>
          <w:tcPr>
            <w:tcW w:w="252" w:type="dxa"/>
          </w:tcPr>
          <w:p w:rsidR="008514E9" w:rsidRPr="003D5ACC" w:rsidRDefault="008514E9" w:rsidP="003D5ACC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8514E9" w:rsidRPr="00FF013F" w:rsidRDefault="008514E9" w:rsidP="0027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FF013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8514E9" w:rsidRPr="00715124" w:rsidRDefault="00E33FBB" w:rsidP="003D5A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 w:rsidRPr="0098633C">
              <w:rPr>
                <w:rFonts w:ascii="Angsana New" w:hAnsi="Angsana New"/>
                <w:sz w:val="28"/>
                <w:szCs w:val="28"/>
              </w:rPr>
              <w:t>46,700</w:t>
            </w:r>
          </w:p>
        </w:tc>
        <w:tc>
          <w:tcPr>
            <w:tcW w:w="270" w:type="dxa"/>
          </w:tcPr>
          <w:p w:rsidR="008514E9" w:rsidRPr="00FF013F" w:rsidRDefault="008514E9" w:rsidP="00FF01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3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8514E9" w:rsidRPr="00780B89" w:rsidRDefault="008514E9" w:rsidP="0027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780B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14E9" w:rsidRPr="00780B89" w:rsidRDefault="008514E9" w:rsidP="0027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8514E9" w:rsidRPr="00780B89" w:rsidRDefault="008514E9" w:rsidP="00FF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3" w:right="-378"/>
              <w:rPr>
                <w:rFonts w:ascii="Angsana New" w:hAnsi="Angsana New"/>
                <w:sz w:val="28"/>
                <w:szCs w:val="28"/>
              </w:rPr>
            </w:pPr>
            <w:r w:rsidRPr="00780B89">
              <w:rPr>
                <w:rFonts w:ascii="Angsana New" w:hAnsi="Angsana New"/>
                <w:sz w:val="28"/>
                <w:szCs w:val="28"/>
              </w:rPr>
              <w:t>34,999</w:t>
            </w:r>
          </w:p>
        </w:tc>
        <w:tc>
          <w:tcPr>
            <w:tcW w:w="236" w:type="dxa"/>
            <w:shd w:val="clear" w:color="auto" w:fill="auto"/>
          </w:tcPr>
          <w:p w:rsidR="008514E9" w:rsidRPr="00780B89" w:rsidRDefault="008514E9" w:rsidP="00FF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3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</w:tcPr>
          <w:p w:rsidR="008514E9" w:rsidRPr="00780B89" w:rsidRDefault="008514E9" w:rsidP="003D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780B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14E9" w:rsidRPr="00780B89" w:rsidRDefault="008514E9" w:rsidP="003D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8514E9" w:rsidRPr="00780B89" w:rsidRDefault="008514E9" w:rsidP="003D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780B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14E9" w:rsidRPr="00780B89" w:rsidRDefault="008514E9" w:rsidP="003D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514E9" w:rsidRPr="00780B89" w:rsidRDefault="008514E9" w:rsidP="003D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780B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14E9" w:rsidRPr="00780B89" w:rsidRDefault="008514E9" w:rsidP="003D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8514E9" w:rsidRPr="00780B89" w:rsidRDefault="008514E9" w:rsidP="00FF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780B89">
              <w:rPr>
                <w:rFonts w:ascii="Angsana New" w:hAnsi="Angsana New"/>
                <w:sz w:val="28"/>
                <w:szCs w:val="28"/>
              </w:rPr>
              <w:t>34,999-</w:t>
            </w:r>
          </w:p>
        </w:tc>
        <w:tc>
          <w:tcPr>
            <w:tcW w:w="270" w:type="dxa"/>
          </w:tcPr>
          <w:p w:rsidR="008514E9" w:rsidRPr="00715124" w:rsidRDefault="008514E9" w:rsidP="00FF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3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514E9" w:rsidRPr="00715124" w:rsidRDefault="008514E9" w:rsidP="00513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53" w:right="-37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14E9" w:rsidRPr="00715124" w:rsidTr="00780B89">
        <w:trPr>
          <w:trHeight w:hRule="exact" w:val="346"/>
        </w:trPr>
        <w:tc>
          <w:tcPr>
            <w:tcW w:w="2430" w:type="dxa"/>
          </w:tcPr>
          <w:p w:rsidR="008514E9" w:rsidRDefault="008514E9" w:rsidP="00D7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ไบโอเทค จำกัด</w:t>
            </w:r>
          </w:p>
          <w:p w:rsidR="008514E9" w:rsidRDefault="008514E9" w:rsidP="00FF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8514E9" w:rsidRDefault="008514E9" w:rsidP="00D7320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ผลิตภัณฑ์เคมีเกษตร</w:t>
            </w:r>
          </w:p>
        </w:tc>
        <w:tc>
          <w:tcPr>
            <w:tcW w:w="720" w:type="dxa"/>
          </w:tcPr>
          <w:p w:rsidR="008514E9" w:rsidRPr="003D5ACC" w:rsidRDefault="008514E9" w:rsidP="003D5AC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:rsidR="008514E9" w:rsidRPr="003D5ACC" w:rsidRDefault="008514E9" w:rsidP="003D5ACC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8514E9" w:rsidRPr="00FF013F" w:rsidRDefault="008514E9" w:rsidP="00FF013F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3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8514E9" w:rsidRDefault="008514E9" w:rsidP="003D5A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514E9" w:rsidRPr="00FF013F" w:rsidRDefault="008514E9" w:rsidP="00FF01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3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8514E9" w:rsidRPr="00780B89" w:rsidRDefault="008514E9" w:rsidP="003D5A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8514E9" w:rsidRPr="00780B89" w:rsidRDefault="008514E9" w:rsidP="00FF013F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37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8514E9" w:rsidRPr="00780B89" w:rsidRDefault="008514E9" w:rsidP="00FF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3" w:right="-3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8514E9" w:rsidRPr="00780B89" w:rsidRDefault="008514E9" w:rsidP="00FF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3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</w:tcPr>
          <w:p w:rsidR="008514E9" w:rsidRPr="00780B89" w:rsidRDefault="008514E9" w:rsidP="003D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8514E9" w:rsidRPr="00780B89" w:rsidRDefault="008514E9" w:rsidP="003D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8514E9" w:rsidRPr="00780B89" w:rsidRDefault="008514E9" w:rsidP="003D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8514E9" w:rsidRPr="00780B89" w:rsidRDefault="008514E9" w:rsidP="003D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8514E9" w:rsidRPr="00780B89" w:rsidRDefault="008514E9" w:rsidP="003D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8514E9" w:rsidRPr="00780B89" w:rsidRDefault="008514E9" w:rsidP="003D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8514E9" w:rsidRPr="00780B89" w:rsidRDefault="008514E9" w:rsidP="00FF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514E9" w:rsidRPr="00715124" w:rsidRDefault="008514E9" w:rsidP="00FF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3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8514E9" w:rsidRDefault="008514E9" w:rsidP="00FF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-37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013F" w:rsidRPr="00715124" w:rsidTr="00780B89">
        <w:trPr>
          <w:trHeight w:hRule="exact" w:val="346"/>
        </w:trPr>
        <w:tc>
          <w:tcPr>
            <w:tcW w:w="2430" w:type="dxa"/>
          </w:tcPr>
          <w:p w:rsidR="00FF013F" w:rsidRPr="00715124" w:rsidRDefault="00FF013F" w:rsidP="00FF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51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30" w:type="dxa"/>
            <w:vAlign w:val="center"/>
          </w:tcPr>
          <w:p w:rsidR="00FF013F" w:rsidRPr="00715124" w:rsidRDefault="00FF013F" w:rsidP="00FF013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20" w:type="dxa"/>
          </w:tcPr>
          <w:p w:rsidR="00FF013F" w:rsidRPr="00715124" w:rsidRDefault="00FF013F" w:rsidP="00FF013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:rsidR="00FF013F" w:rsidRPr="00715124" w:rsidRDefault="00FF013F" w:rsidP="00FF013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:rsidR="00FF013F" w:rsidRPr="00715124" w:rsidRDefault="00FF013F" w:rsidP="00FF013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FF013F" w:rsidRPr="00715124" w:rsidRDefault="00FF013F" w:rsidP="00FF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FF013F" w:rsidRPr="00715124" w:rsidRDefault="00FF013F" w:rsidP="00FF013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FF013F" w:rsidRPr="00780B89" w:rsidRDefault="00FF013F" w:rsidP="00FF013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FF013F" w:rsidRPr="00780B89" w:rsidRDefault="00FF013F" w:rsidP="00FF013F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F013F" w:rsidRPr="00780B89" w:rsidRDefault="00760CA7" w:rsidP="00FF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0B89">
              <w:rPr>
                <w:rFonts w:ascii="Angsana New" w:hAnsi="Angsana New"/>
                <w:b/>
                <w:bCs/>
                <w:sz w:val="28"/>
                <w:szCs w:val="28"/>
              </w:rPr>
              <w:t>134,597</w:t>
            </w:r>
          </w:p>
        </w:tc>
        <w:tc>
          <w:tcPr>
            <w:tcW w:w="236" w:type="dxa"/>
            <w:shd w:val="clear" w:color="auto" w:fill="auto"/>
          </w:tcPr>
          <w:p w:rsidR="00FF013F" w:rsidRPr="00780B89" w:rsidRDefault="00FF013F" w:rsidP="00FF013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F013F" w:rsidRPr="00780B89" w:rsidRDefault="00FF013F" w:rsidP="00FF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0B89">
              <w:rPr>
                <w:rFonts w:ascii="Angsana New" w:hAnsi="Angsana New"/>
                <w:b/>
                <w:bCs/>
                <w:sz w:val="28"/>
                <w:szCs w:val="28"/>
              </w:rPr>
              <w:t>99,598</w:t>
            </w:r>
          </w:p>
        </w:tc>
        <w:tc>
          <w:tcPr>
            <w:tcW w:w="270" w:type="dxa"/>
            <w:shd w:val="clear" w:color="auto" w:fill="auto"/>
          </w:tcPr>
          <w:p w:rsidR="00FF013F" w:rsidRPr="00780B89" w:rsidRDefault="00FF013F" w:rsidP="00FF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F013F" w:rsidRPr="00780B89" w:rsidRDefault="003D5ACC" w:rsidP="00FF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0B89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340C61">
              <w:rPr>
                <w:rFonts w:ascii="Angsana New" w:hAnsi="Angsana New"/>
                <w:b/>
                <w:bCs/>
                <w:sz w:val="28"/>
                <w:szCs w:val="28"/>
              </w:rPr>
              <w:t>41,582</w:t>
            </w:r>
            <w:r w:rsidRPr="00780B8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F013F" w:rsidRPr="00780B89" w:rsidRDefault="00FF013F" w:rsidP="00FF013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F013F" w:rsidRPr="00780B89" w:rsidRDefault="00FF013F" w:rsidP="00FF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0B89">
              <w:rPr>
                <w:rFonts w:ascii="Angsana New" w:hAnsi="Angsana New"/>
                <w:b/>
                <w:bCs/>
                <w:sz w:val="28"/>
                <w:szCs w:val="28"/>
              </w:rPr>
              <w:t>(35,112)</w:t>
            </w:r>
          </w:p>
        </w:tc>
        <w:tc>
          <w:tcPr>
            <w:tcW w:w="270" w:type="dxa"/>
            <w:shd w:val="clear" w:color="auto" w:fill="auto"/>
          </w:tcPr>
          <w:p w:rsidR="00FF013F" w:rsidRPr="00780B89" w:rsidRDefault="00FF013F" w:rsidP="00FF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F013F" w:rsidRPr="00780B89" w:rsidRDefault="001C7507" w:rsidP="00FF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0B89">
              <w:rPr>
                <w:rFonts w:ascii="Angsana New" w:hAnsi="Angsana New"/>
                <w:b/>
                <w:bCs/>
                <w:sz w:val="28"/>
                <w:szCs w:val="28"/>
              </w:rPr>
              <w:t>93,015</w:t>
            </w:r>
          </w:p>
        </w:tc>
        <w:tc>
          <w:tcPr>
            <w:tcW w:w="270" w:type="dxa"/>
          </w:tcPr>
          <w:p w:rsidR="00FF013F" w:rsidRPr="00715124" w:rsidRDefault="00FF013F" w:rsidP="00FF013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F013F" w:rsidRPr="00715124" w:rsidRDefault="00FF013F" w:rsidP="00FF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64,486</w:t>
            </w:r>
          </w:p>
        </w:tc>
      </w:tr>
    </w:tbl>
    <w:p w:rsidR="00D92DCC" w:rsidRDefault="00D92DCC" w:rsidP="00D92DCC">
      <w:pPr>
        <w:pStyle w:val="block"/>
        <w:tabs>
          <w:tab w:val="left" w:pos="450"/>
        </w:tabs>
        <w:spacing w:after="0" w:line="240" w:lineRule="atLeast"/>
        <w:ind w:left="0"/>
        <w:jc w:val="both"/>
        <w:rPr>
          <w:rFonts w:ascii="Angsana New" w:hAnsi="Angsana New"/>
          <w:sz w:val="24"/>
          <w:szCs w:val="24"/>
          <w:lang w:val="en-US" w:bidi="th-TH"/>
        </w:rPr>
      </w:pPr>
      <w:r w:rsidRPr="00E07D86">
        <w:rPr>
          <w:rFonts w:ascii="Angsana New" w:hAnsi="Angsana New"/>
          <w:sz w:val="30"/>
          <w:szCs w:val="30"/>
          <w:cs/>
          <w:lang w:bidi="th-TH"/>
        </w:rPr>
        <w:t>เงินลงทุ</w:t>
      </w:r>
      <w:r w:rsidR="009D0E34">
        <w:rPr>
          <w:rFonts w:ascii="Angsana New" w:hAnsi="Angsana New"/>
          <w:sz w:val="30"/>
          <w:szCs w:val="30"/>
          <w:cs/>
          <w:lang w:bidi="th-TH"/>
        </w:rPr>
        <w:t>นในบริษัทย่อย ณ วันที่ 3</w:t>
      </w:r>
      <w:r w:rsidR="009D0E34">
        <w:rPr>
          <w:rFonts w:ascii="Angsana New" w:hAnsi="Angsana New"/>
          <w:sz w:val="30"/>
          <w:szCs w:val="30"/>
          <w:lang w:val="en-US" w:bidi="th-TH"/>
        </w:rPr>
        <w:t xml:space="preserve">0 </w:t>
      </w:r>
      <w:r w:rsidR="009D0E34">
        <w:rPr>
          <w:rFonts w:ascii="Angsana New" w:hAnsi="Angsana New" w:hint="cs"/>
          <w:sz w:val="30"/>
          <w:szCs w:val="30"/>
          <w:cs/>
          <w:lang w:val="en-US" w:bidi="th-TH"/>
        </w:rPr>
        <w:t>มิถุนายน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cs/>
          <w:lang w:bidi="th-TH"/>
        </w:rPr>
        <w:t>25</w:t>
      </w:r>
      <w:r>
        <w:rPr>
          <w:rFonts w:ascii="Angsana New" w:hAnsi="Angsana New"/>
          <w:sz w:val="30"/>
          <w:szCs w:val="30"/>
          <w:lang w:bidi="th-TH"/>
        </w:rPr>
        <w:t>6</w:t>
      </w:r>
      <w:r w:rsidR="00AC2D64">
        <w:rPr>
          <w:rFonts w:ascii="Angsana New" w:hAnsi="Angsana New"/>
          <w:sz w:val="30"/>
          <w:szCs w:val="30"/>
          <w:lang w:bidi="th-TH"/>
        </w:rPr>
        <w:t>2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และ </w:t>
      </w:r>
      <w:r w:rsidRPr="00E07D86">
        <w:rPr>
          <w:rFonts w:ascii="Angsana New" w:hAnsi="Angsana New"/>
          <w:sz w:val="30"/>
          <w:szCs w:val="30"/>
          <w:lang w:bidi="th-TH"/>
        </w:rPr>
        <w:t xml:space="preserve">31 </w:t>
      </w:r>
      <w:r w:rsidRPr="00E07D86">
        <w:rPr>
          <w:rFonts w:ascii="Angsana New" w:hAnsi="Angsana New"/>
          <w:sz w:val="30"/>
          <w:szCs w:val="30"/>
          <w:cs/>
          <w:lang w:bidi="th-TH"/>
        </w:rPr>
        <w:t>ธันวาคม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cs/>
          <w:lang w:bidi="th-TH"/>
        </w:rPr>
        <w:t>25</w:t>
      </w:r>
      <w:r>
        <w:rPr>
          <w:rFonts w:ascii="Angsana New" w:hAnsi="Angsana New"/>
          <w:sz w:val="30"/>
          <w:szCs w:val="30"/>
          <w:lang w:bidi="th-TH"/>
        </w:rPr>
        <w:t>6</w:t>
      </w:r>
      <w:r w:rsidR="00AC2D64">
        <w:rPr>
          <w:rFonts w:ascii="Angsana New" w:hAnsi="Angsana New"/>
          <w:sz w:val="30"/>
          <w:szCs w:val="30"/>
          <w:lang w:bidi="th-TH"/>
        </w:rPr>
        <w:t>1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bidi="th-TH"/>
        </w:rPr>
        <w:t>มีดังนี้</w:t>
      </w:r>
      <w:r>
        <w:rPr>
          <w:rFonts w:ascii="Angsana New" w:hAnsi="Angsana New"/>
          <w:sz w:val="24"/>
          <w:szCs w:val="24"/>
          <w:cs/>
          <w:lang w:val="en-US" w:bidi="th-TH"/>
        </w:rPr>
        <w:tab/>
      </w:r>
    </w:p>
    <w:p w:rsidR="00F83933" w:rsidRDefault="00F83933" w:rsidP="00F83933">
      <w:pPr>
        <w:pStyle w:val="block"/>
        <w:spacing w:after="0" w:line="240" w:lineRule="auto"/>
        <w:ind w:left="0"/>
        <w:jc w:val="both"/>
        <w:rPr>
          <w:rFonts w:ascii="Angsana New" w:hAnsi="Angsana New"/>
          <w:sz w:val="16"/>
          <w:szCs w:val="16"/>
          <w:lang w:bidi="th-TH"/>
        </w:rPr>
      </w:pPr>
    </w:p>
    <w:p w:rsidR="00D92DCC" w:rsidRPr="001C7355" w:rsidRDefault="00D92DCC" w:rsidP="00F83933">
      <w:pPr>
        <w:pStyle w:val="block"/>
        <w:spacing w:after="0" w:line="240" w:lineRule="auto"/>
        <w:ind w:left="0"/>
        <w:jc w:val="both"/>
        <w:rPr>
          <w:rFonts w:ascii="Angsana New" w:hAnsi="Angsana New"/>
          <w:sz w:val="16"/>
          <w:szCs w:val="16"/>
          <w:lang w:bidi="th-TH"/>
        </w:rPr>
      </w:pPr>
    </w:p>
    <w:p w:rsidR="00AC21AD" w:rsidRDefault="00F83933" w:rsidP="001705E0">
      <w:pPr>
        <w:pStyle w:val="block"/>
        <w:spacing w:after="0" w:line="240" w:lineRule="auto"/>
        <w:ind w:left="0"/>
        <w:jc w:val="both"/>
        <w:rPr>
          <w:rFonts w:ascii="Angsana New" w:hAnsi="Angsana New"/>
          <w:sz w:val="30"/>
          <w:szCs w:val="30"/>
          <w:lang w:bidi="th-TH"/>
        </w:rPr>
      </w:pPr>
      <w:r w:rsidRPr="00943600">
        <w:rPr>
          <w:rFonts w:ascii="Angsana New" w:hAnsi="Angsana New" w:hint="cs"/>
          <w:sz w:val="30"/>
          <w:szCs w:val="30"/>
          <w:cs/>
          <w:lang w:bidi="th-TH"/>
        </w:rPr>
        <w:t>บริษัทย่อย</w:t>
      </w:r>
      <w:r>
        <w:rPr>
          <w:rFonts w:ascii="Angsana New" w:hAnsi="Angsana New" w:hint="cs"/>
          <w:sz w:val="30"/>
          <w:szCs w:val="30"/>
          <w:cs/>
          <w:lang w:bidi="th-TH"/>
        </w:rPr>
        <w:t>ทางตรง</w:t>
      </w:r>
      <w:r w:rsidRPr="00943600">
        <w:rPr>
          <w:rFonts w:ascii="Angsana New" w:hAnsi="Angsana New" w:hint="cs"/>
          <w:sz w:val="30"/>
          <w:szCs w:val="30"/>
          <w:cs/>
          <w:lang w:bidi="th-TH"/>
        </w:rPr>
        <w:t>ทั้งหมดดำเนินธุรกิจในประเทศไทย ยกเว้นบริษัท ยูเรกา ดีไซน์ อินเตอร์เนชั่นแนล จำกัด ซึ่งดำเนินธุรกิจในประเทศสิงคโปร์</w:t>
      </w:r>
    </w:p>
    <w:p w:rsidR="00F83933" w:rsidRPr="00C871D2" w:rsidRDefault="00F83933" w:rsidP="00F83933">
      <w:pPr>
        <w:pStyle w:val="block"/>
        <w:tabs>
          <w:tab w:val="left" w:pos="450"/>
        </w:tabs>
        <w:spacing w:after="0" w:line="240" w:lineRule="atLeast"/>
        <w:ind w:left="0"/>
        <w:jc w:val="both"/>
        <w:rPr>
          <w:rFonts w:ascii="Angsana New" w:hAnsi="Angsana New"/>
          <w:sz w:val="30"/>
          <w:szCs w:val="30"/>
          <w:lang w:bidi="th-TH"/>
        </w:rPr>
      </w:pPr>
      <w:r w:rsidRPr="00C871D2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รายละเอียดบริษัทย่อยทางอ้อมของบริษัท ณ วันที่ </w:t>
      </w:r>
      <w:r w:rsidR="00D116C4">
        <w:rPr>
          <w:rFonts w:ascii="Angsana New" w:hAnsi="Angsana New" w:hint="cs"/>
          <w:sz w:val="30"/>
          <w:szCs w:val="30"/>
          <w:cs/>
          <w:lang w:bidi="th-TH"/>
        </w:rPr>
        <w:t>3</w:t>
      </w:r>
      <w:r w:rsidR="00D116C4">
        <w:rPr>
          <w:rFonts w:ascii="Angsana New" w:hAnsi="Angsana New"/>
          <w:sz w:val="30"/>
          <w:szCs w:val="30"/>
          <w:lang w:bidi="th-TH"/>
        </w:rPr>
        <w:t>0</w:t>
      </w:r>
      <w:r w:rsidR="00D116C4">
        <w:rPr>
          <w:rFonts w:ascii="Angsana New" w:hAnsi="Angsana New" w:hint="cs"/>
          <w:sz w:val="30"/>
          <w:szCs w:val="30"/>
          <w:cs/>
          <w:lang w:bidi="th-TH"/>
        </w:rPr>
        <w:t xml:space="preserve"> มิถุนายน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C871D2">
        <w:rPr>
          <w:rFonts w:ascii="Angsana New" w:hAnsi="Angsana New"/>
          <w:sz w:val="30"/>
          <w:szCs w:val="30"/>
          <w:rtl/>
          <w:cs/>
        </w:rPr>
        <w:t>25</w:t>
      </w:r>
      <w:r>
        <w:rPr>
          <w:rFonts w:ascii="Angsana New" w:hAnsi="Angsana New" w:hint="cs"/>
          <w:sz w:val="30"/>
          <w:szCs w:val="30"/>
          <w:rtl/>
        </w:rPr>
        <w:t>6</w:t>
      </w:r>
      <w:r w:rsidR="00AC2D64">
        <w:rPr>
          <w:rFonts w:ascii="Angsana New" w:hAnsi="Angsana New" w:hint="cs"/>
          <w:sz w:val="30"/>
          <w:szCs w:val="30"/>
          <w:rtl/>
        </w:rPr>
        <w:t>2</w:t>
      </w:r>
      <w:r w:rsidRPr="00C871D2">
        <w:rPr>
          <w:rFonts w:ascii="Angsana New" w:hAnsi="Angsana New"/>
          <w:sz w:val="30"/>
          <w:szCs w:val="30"/>
          <w:lang w:bidi="th-TH"/>
        </w:rPr>
        <w:t xml:space="preserve"> </w:t>
      </w:r>
      <w:r w:rsidRPr="00C871D2">
        <w:rPr>
          <w:rFonts w:ascii="Angsana New" w:hAnsi="Angsana New"/>
          <w:sz w:val="30"/>
          <w:szCs w:val="30"/>
          <w:cs/>
          <w:lang w:bidi="th-TH"/>
        </w:rPr>
        <w:t>และ</w:t>
      </w:r>
      <w:r>
        <w:rPr>
          <w:rFonts w:ascii="Angsana New" w:hAnsi="Angsana New"/>
          <w:sz w:val="30"/>
          <w:szCs w:val="30"/>
          <w:lang w:bidi="th-TH"/>
        </w:rPr>
        <w:t xml:space="preserve"> </w:t>
      </w:r>
      <w:r w:rsidRPr="00C871D2">
        <w:rPr>
          <w:rFonts w:ascii="Angsana New" w:hAnsi="Angsana New"/>
          <w:sz w:val="30"/>
          <w:szCs w:val="30"/>
          <w:lang w:bidi="th-TH"/>
        </w:rPr>
        <w:t>31</w:t>
      </w:r>
      <w:r w:rsidRPr="00C871D2">
        <w:rPr>
          <w:rFonts w:ascii="Angsana New" w:hAnsi="Angsana New"/>
          <w:sz w:val="30"/>
          <w:szCs w:val="30"/>
          <w:cs/>
          <w:lang w:bidi="th-TH"/>
        </w:rPr>
        <w:t xml:space="preserve"> ธันวาคม </w:t>
      </w:r>
      <w:r>
        <w:rPr>
          <w:rFonts w:ascii="Angsana New" w:hAnsi="Angsana New"/>
          <w:sz w:val="30"/>
          <w:szCs w:val="30"/>
          <w:lang w:bidi="th-TH"/>
        </w:rPr>
        <w:t>256</w:t>
      </w:r>
      <w:r w:rsidR="00AC2D64">
        <w:rPr>
          <w:rFonts w:ascii="Angsana New" w:hAnsi="Angsana New"/>
          <w:sz w:val="30"/>
          <w:szCs w:val="30"/>
          <w:lang w:bidi="th-TH"/>
        </w:rPr>
        <w:t>1</w:t>
      </w:r>
      <w:r w:rsidRPr="00C871D2">
        <w:rPr>
          <w:rFonts w:ascii="Angsana New" w:hAnsi="Angsana New"/>
          <w:sz w:val="30"/>
          <w:szCs w:val="30"/>
          <w:lang w:bidi="th-TH"/>
        </w:rPr>
        <w:t xml:space="preserve"> </w:t>
      </w:r>
      <w:r w:rsidRPr="00C871D2">
        <w:rPr>
          <w:rFonts w:ascii="Angsana New" w:hAnsi="Angsana New"/>
          <w:sz w:val="30"/>
          <w:szCs w:val="30"/>
          <w:cs/>
          <w:lang w:bidi="th-TH"/>
        </w:rPr>
        <w:t xml:space="preserve">มีดังนี้ </w:t>
      </w:r>
    </w:p>
    <w:p w:rsidR="00F83933" w:rsidRPr="00DE3A29" w:rsidRDefault="00F83933" w:rsidP="00F8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  <w:highlight w:val="yellow"/>
          <w:lang w:bidi="ar-SA"/>
        </w:rPr>
      </w:pPr>
    </w:p>
    <w:tbl>
      <w:tblPr>
        <w:tblW w:w="16200" w:type="dxa"/>
        <w:tblInd w:w="-702" w:type="dxa"/>
        <w:tblLayout w:type="fixed"/>
        <w:tblLook w:val="01E0" w:firstRow="1" w:lastRow="1" w:firstColumn="1" w:lastColumn="1" w:noHBand="0" w:noVBand="0"/>
      </w:tblPr>
      <w:tblGrid>
        <w:gridCol w:w="2160"/>
        <w:gridCol w:w="1620"/>
        <w:gridCol w:w="1080"/>
        <w:gridCol w:w="720"/>
        <w:gridCol w:w="270"/>
        <w:gridCol w:w="720"/>
        <w:gridCol w:w="90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F83933" w:rsidRPr="005F5745" w:rsidTr="00DE3A29">
        <w:tc>
          <w:tcPr>
            <w:tcW w:w="216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ประเทศ</w:t>
            </w:r>
          </w:p>
        </w:tc>
        <w:tc>
          <w:tcPr>
            <w:tcW w:w="1710" w:type="dxa"/>
            <w:gridSpan w:val="3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</w:t>
            </w:r>
          </w:p>
        </w:tc>
        <w:tc>
          <w:tcPr>
            <w:tcW w:w="2070" w:type="dxa"/>
            <w:gridSpan w:val="3"/>
            <w:vAlign w:val="bottom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83933" w:rsidRPr="005F5745" w:rsidTr="00DE3A29">
        <w:trPr>
          <w:trHeight w:val="245"/>
        </w:trPr>
        <w:tc>
          <w:tcPr>
            <w:tcW w:w="216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ที่กิจการจัดตั้ง</w:t>
            </w:r>
          </w:p>
        </w:tc>
        <w:tc>
          <w:tcPr>
            <w:tcW w:w="1710" w:type="dxa"/>
            <w:gridSpan w:val="3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070" w:type="dxa"/>
            <w:gridSpan w:val="3"/>
            <w:vAlign w:val="bottom"/>
          </w:tcPr>
          <w:p w:rsidR="00F83933" w:rsidRPr="005F5745" w:rsidDel="00685444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F83933" w:rsidRPr="005F5745" w:rsidDel="00685444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 w:hint="cs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 w:hint="cs"/>
                <w:sz w:val="28"/>
                <w:szCs w:val="28"/>
                <w:cs/>
              </w:rPr>
              <w:t xml:space="preserve">ราคาทุน </w:t>
            </w:r>
            <w:r w:rsidRPr="005F5745">
              <w:rPr>
                <w:rFonts w:ascii="Angsana New" w:hAnsi="Angsana New"/>
                <w:sz w:val="28"/>
                <w:szCs w:val="28"/>
              </w:rPr>
              <w:t>-</w:t>
            </w:r>
            <w:r w:rsidRPr="005F5745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</w:tr>
      <w:tr w:rsidR="00F83933" w:rsidRPr="005F5745" w:rsidTr="00DE3A29">
        <w:tc>
          <w:tcPr>
            <w:tcW w:w="216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 w:firstLine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F83933" w:rsidRPr="005F5745" w:rsidRDefault="00D116C4" w:rsidP="00833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80" w:firstLine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F8393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83933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900" w:type="dxa"/>
          </w:tcPr>
          <w:p w:rsidR="00F83933" w:rsidRDefault="00D116C4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F8393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F83933" w:rsidRPr="005F5745" w:rsidRDefault="00D116C4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31 </w:t>
            </w:r>
          </w:p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Default="00D116C4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F8393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F83933" w:rsidRPr="005F5745" w:rsidRDefault="00D116C4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</w:p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Default="00D116C4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F8393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F83933" w:rsidRPr="005F5745" w:rsidRDefault="00D116C4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31 </w:t>
            </w:r>
          </w:p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Default="00D116C4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F8393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F83933" w:rsidRPr="005F5745" w:rsidRDefault="00D116C4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</w:p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83933" w:rsidRPr="005F5745" w:rsidTr="00DE3A29">
        <w:tc>
          <w:tcPr>
            <w:tcW w:w="216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 w:firstLine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AC2D6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AC2D6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AC2D6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AC2D6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AC2D6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AC2D6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AC2D6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AC2D6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AC2D6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AC2D6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83933" w:rsidRPr="005F5745" w:rsidTr="00DE3A29">
        <w:tc>
          <w:tcPr>
            <w:tcW w:w="216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:rsidR="00F83933" w:rsidRPr="001D3F6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1D3F6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9630" w:type="dxa"/>
            <w:gridSpan w:val="15"/>
          </w:tcPr>
          <w:p w:rsidR="00F83933" w:rsidRPr="001D3F6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1D3F6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C2D64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1D3F6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F83933" w:rsidRPr="005F5745" w:rsidTr="00DE3A29">
        <w:tc>
          <w:tcPr>
            <w:tcW w:w="2160" w:type="dxa"/>
          </w:tcPr>
          <w:p w:rsidR="00F83933" w:rsidRPr="00DE3A29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บริษัทย่อยทาง</w:t>
            </w:r>
            <w:r w:rsidRPr="00DE3A2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อ้อม</w:t>
            </w:r>
          </w:p>
        </w:tc>
        <w:tc>
          <w:tcPr>
            <w:tcW w:w="162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08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72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2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B100A4" w:rsidRPr="004E5D19" w:rsidTr="00DE3A29">
        <w:tc>
          <w:tcPr>
            <w:tcW w:w="216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Pr="00DE3A29">
              <w:rPr>
                <w:rFonts w:ascii="Angsana New" w:hAnsi="Angsana New" w:hint="cs"/>
                <w:sz w:val="27"/>
                <w:szCs w:val="27"/>
                <w:cs/>
              </w:rPr>
              <w:t xml:space="preserve">ยูเรกา ดีไซน์ </w:t>
            </w:r>
          </w:p>
        </w:tc>
        <w:tc>
          <w:tcPr>
            <w:tcW w:w="1620" w:type="dxa"/>
            <w:vAlign w:val="center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การออกแบบ</w:t>
            </w:r>
          </w:p>
        </w:tc>
        <w:tc>
          <w:tcPr>
            <w:tcW w:w="108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อินโดนีเซีย</w:t>
            </w:r>
          </w:p>
        </w:tc>
        <w:tc>
          <w:tcPr>
            <w:tcW w:w="72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99.55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99.55</w:t>
            </w:r>
          </w:p>
        </w:tc>
        <w:tc>
          <w:tcPr>
            <w:tcW w:w="90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B100A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20</w:t>
            </w:r>
            <w:r w:rsidRPr="00B100A4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B100A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903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20,903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1F3E81">
              <w:rPr>
                <w:rFonts w:ascii="Angsana New" w:hAnsi="Angsana New"/>
                <w:sz w:val="27"/>
                <w:szCs w:val="27"/>
              </w:rPr>
              <w:t>20,807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1F3E81">
              <w:rPr>
                <w:rFonts w:ascii="Angsana New" w:hAnsi="Angsana New"/>
                <w:sz w:val="27"/>
                <w:szCs w:val="27"/>
              </w:rPr>
              <w:t>20,807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1F3E81">
              <w:rPr>
                <w:rFonts w:ascii="Angsana New" w:hAnsi="Angsana New"/>
                <w:sz w:val="27"/>
                <w:szCs w:val="27"/>
              </w:rPr>
              <w:t>(16,021)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1F3E81">
              <w:rPr>
                <w:rFonts w:ascii="Angsana New" w:hAnsi="Angsana New"/>
                <w:sz w:val="27"/>
                <w:szCs w:val="27"/>
              </w:rPr>
              <w:t>(16,021)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1F3E81">
              <w:rPr>
                <w:rFonts w:ascii="Angsana New" w:hAnsi="Angsana New"/>
                <w:sz w:val="27"/>
                <w:szCs w:val="27"/>
              </w:rPr>
              <w:t>4,786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1F3E81">
              <w:rPr>
                <w:rFonts w:ascii="Angsana New" w:hAnsi="Angsana New"/>
                <w:sz w:val="27"/>
                <w:szCs w:val="27"/>
              </w:rPr>
              <w:t>4,786</w:t>
            </w:r>
          </w:p>
        </w:tc>
      </w:tr>
      <w:tr w:rsidR="00B100A4" w:rsidRPr="005F5745" w:rsidTr="00DE3A29">
        <w:tc>
          <w:tcPr>
            <w:tcW w:w="216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DE3A29">
              <w:rPr>
                <w:rFonts w:ascii="Angsana New" w:hAnsi="Angsana New" w:hint="cs"/>
                <w:sz w:val="27"/>
                <w:szCs w:val="27"/>
                <w:cs/>
              </w:rPr>
              <w:t>อินโดนีเซีย</w:t>
            </w:r>
            <w:r w:rsidRPr="00DE3A29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620" w:type="dxa"/>
            <w:vAlign w:val="center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และผลิตเครื่องจักร</w:t>
            </w:r>
          </w:p>
        </w:tc>
        <w:tc>
          <w:tcPr>
            <w:tcW w:w="108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2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432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432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100A4" w:rsidRPr="005F5745" w:rsidTr="00DE3A29">
        <w:tc>
          <w:tcPr>
            <w:tcW w:w="216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sz w:val="27"/>
                <w:szCs w:val="27"/>
                <w:cs/>
              </w:rPr>
              <w:t>บริษัท ยูเรกา ดีไซน์</w:t>
            </w:r>
          </w:p>
        </w:tc>
        <w:tc>
          <w:tcPr>
            <w:tcW w:w="1620" w:type="dxa"/>
            <w:vAlign w:val="center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การออกแบบ</w:t>
            </w:r>
          </w:p>
        </w:tc>
        <w:tc>
          <w:tcPr>
            <w:tcW w:w="108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อินเดีย</w:t>
            </w:r>
          </w:p>
        </w:tc>
        <w:tc>
          <w:tcPr>
            <w:tcW w:w="72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99.99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99.99</w:t>
            </w:r>
          </w:p>
        </w:tc>
        <w:tc>
          <w:tcPr>
            <w:tcW w:w="90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B100A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19</w:t>
            </w:r>
            <w:r w:rsidRPr="00B100A4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B100A4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>607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19,607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1F3E81">
              <w:rPr>
                <w:rFonts w:ascii="Angsana New" w:hAnsi="Angsana New"/>
                <w:sz w:val="27"/>
                <w:szCs w:val="27"/>
              </w:rPr>
              <w:t>19,607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1F3E81">
              <w:rPr>
                <w:rFonts w:ascii="Angsana New" w:hAnsi="Angsana New"/>
                <w:sz w:val="27"/>
                <w:szCs w:val="27"/>
              </w:rPr>
              <w:t>19,607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1F3E81">
              <w:rPr>
                <w:rFonts w:ascii="Angsana New" w:hAnsi="Angsana New"/>
                <w:sz w:val="27"/>
                <w:szCs w:val="27"/>
              </w:rPr>
              <w:t>(3,692)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1F3E81">
              <w:rPr>
                <w:rFonts w:ascii="Angsana New" w:hAnsi="Angsana New"/>
                <w:sz w:val="27"/>
                <w:szCs w:val="27"/>
              </w:rPr>
              <w:t>(3,692)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1F3E81">
              <w:rPr>
                <w:rFonts w:ascii="Angsana New" w:hAnsi="Angsana New"/>
                <w:sz w:val="27"/>
                <w:szCs w:val="27"/>
              </w:rPr>
              <w:t>15,915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1F3E81">
              <w:rPr>
                <w:rFonts w:ascii="Angsana New" w:hAnsi="Angsana New"/>
                <w:sz w:val="27"/>
                <w:szCs w:val="27"/>
              </w:rPr>
              <w:t>15,915</w:t>
            </w:r>
          </w:p>
        </w:tc>
      </w:tr>
      <w:tr w:rsidR="00B100A4" w:rsidRPr="005F5745" w:rsidTr="00DE3A29">
        <w:tc>
          <w:tcPr>
            <w:tcW w:w="216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DE3A29">
              <w:rPr>
                <w:rFonts w:ascii="Angsana New" w:hAnsi="Angsana New"/>
                <w:sz w:val="27"/>
                <w:szCs w:val="27"/>
                <w:cs/>
              </w:rPr>
              <w:t>อิ</w:t>
            </w:r>
            <w:r w:rsidRPr="00DE3A29">
              <w:rPr>
                <w:rFonts w:ascii="Angsana New" w:hAnsi="Angsana New" w:hint="cs"/>
                <w:sz w:val="27"/>
                <w:szCs w:val="27"/>
                <w:cs/>
              </w:rPr>
              <w:t>นเดีย</w:t>
            </w:r>
            <w:r w:rsidRPr="00DE3A29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620" w:type="dxa"/>
            <w:vAlign w:val="center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และผลิตเครื่องจักร</w:t>
            </w:r>
          </w:p>
        </w:tc>
        <w:tc>
          <w:tcPr>
            <w:tcW w:w="108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2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100A4" w:rsidRPr="007A53F6" w:rsidTr="00DE3A29">
        <w:tc>
          <w:tcPr>
            <w:tcW w:w="216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E3A2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620" w:type="dxa"/>
            <w:vAlign w:val="center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2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2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432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432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40,414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40,414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(19,713)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(19,713)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20,701</w:t>
            </w:r>
          </w:p>
        </w:tc>
        <w:tc>
          <w:tcPr>
            <w:tcW w:w="270" w:type="dxa"/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100A4" w:rsidRPr="00DE3A29" w:rsidRDefault="00B100A4" w:rsidP="00B1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20,701</w:t>
            </w:r>
          </w:p>
        </w:tc>
      </w:tr>
    </w:tbl>
    <w:p w:rsidR="00F83933" w:rsidRPr="00DE3A29" w:rsidRDefault="00F83933" w:rsidP="00F8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0"/>
          <w:szCs w:val="10"/>
          <w:lang w:bidi="ar-SA"/>
        </w:rPr>
      </w:pPr>
    </w:p>
    <w:p w:rsidR="00DE3A29" w:rsidRPr="000B4CB7" w:rsidRDefault="00DE3A29" w:rsidP="00DE3A29">
      <w:pPr>
        <w:pStyle w:val="block"/>
        <w:spacing w:after="160" w:line="240" w:lineRule="auto"/>
        <w:ind w:left="0"/>
        <w:jc w:val="both"/>
        <w:rPr>
          <w:rFonts w:ascii="Angsana New" w:hAnsi="Angsana New"/>
          <w:sz w:val="30"/>
          <w:szCs w:val="30"/>
          <w:cs/>
          <w:lang w:val="en-US" w:bidi="th-TH"/>
        </w:rPr>
      </w:pPr>
      <w:r>
        <w:rPr>
          <w:rFonts w:ascii="Angsana New" w:hAnsi="Angsana New"/>
          <w:sz w:val="30"/>
          <w:szCs w:val="30"/>
          <w:lang w:val="en-US" w:bidi="th-TH"/>
        </w:rPr>
        <w:t>*</w:t>
      </w:r>
      <w:r w:rsidRPr="000B4CB7">
        <w:rPr>
          <w:rFonts w:ascii="Angsana New" w:hAnsi="Angsana New" w:hint="cs"/>
          <w:sz w:val="30"/>
          <w:szCs w:val="30"/>
          <w:cs/>
          <w:lang w:val="en-US" w:bidi="th-TH"/>
        </w:rPr>
        <w:t xml:space="preserve">บริษัท ฟูจิอิ ไอออน เวิร์ค (ประเทศไทย) จำกัด </w:t>
      </w:r>
      <w:r w:rsidR="00AC21AD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0B4CB7">
        <w:rPr>
          <w:rFonts w:ascii="Angsana New" w:hAnsi="Angsana New" w:hint="cs"/>
          <w:sz w:val="30"/>
          <w:szCs w:val="30"/>
          <w:cs/>
          <w:lang w:val="en-US" w:bidi="th-TH"/>
        </w:rPr>
        <w:t>บริษัท ยูเรกา เทรดดิ้ง จำกัด</w:t>
      </w:r>
      <w:r w:rsidR="00AC21AD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AC21AD" w:rsidRPr="000B4CB7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ซึ่งเป็นบริษัทย่อยทางตรง</w:t>
      </w:r>
      <w:r w:rsidRPr="000B4CB7">
        <w:rPr>
          <w:rFonts w:ascii="Angsana New" w:hAnsi="Angsana New" w:hint="cs"/>
          <w:sz w:val="30"/>
          <w:szCs w:val="30"/>
          <w:cs/>
          <w:lang w:val="en-US" w:bidi="th-TH"/>
        </w:rPr>
        <w:t xml:space="preserve"> ได้จดทะเบียนเลิกบริษัทต่อกรมพัฒนาธุรกิจการค้า กระทรวงพาณิชย์เมื่อวันที่ </w:t>
      </w:r>
      <w:r w:rsidRPr="000B4CB7">
        <w:rPr>
          <w:rFonts w:ascii="Angsana New" w:hAnsi="Angsana New"/>
          <w:sz w:val="30"/>
          <w:szCs w:val="30"/>
          <w:lang w:val="en-US" w:bidi="th-TH"/>
        </w:rPr>
        <w:t xml:space="preserve">8 </w:t>
      </w:r>
      <w:r w:rsidRPr="000B4CB7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กันยายน </w:t>
      </w:r>
      <w:r w:rsidRPr="000B4CB7">
        <w:rPr>
          <w:rFonts w:ascii="Angsana New" w:hAnsi="Angsana New"/>
          <w:sz w:val="30"/>
          <w:szCs w:val="30"/>
          <w:lang w:val="en-US" w:bidi="th-TH"/>
        </w:rPr>
        <w:t>2560</w:t>
      </w:r>
      <w:r>
        <w:rPr>
          <w:rFonts w:ascii="Angsana New" w:hAnsi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และอยู่ระหว่างการดำเนินการชำระบัญชี</w:t>
      </w:r>
    </w:p>
    <w:p w:rsidR="00DE3A29" w:rsidRPr="0059270E" w:rsidRDefault="00DE3A29" w:rsidP="00DE3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DE3A29" w:rsidRPr="0059270E" w:rsidSect="00DE3A29">
          <w:headerReference w:type="even" r:id="rId12"/>
          <w:headerReference w:type="default" r:id="rId13"/>
          <w:footerReference w:type="default" r:id="rId14"/>
          <w:headerReference w:type="first" r:id="rId1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F83933" w:rsidRDefault="00591AB5" w:rsidP="00F83933">
      <w:pPr>
        <w:pStyle w:val="block"/>
        <w:spacing w:after="0" w:line="240" w:lineRule="atLeast"/>
        <w:ind w:left="0"/>
        <w:jc w:val="both"/>
        <w:rPr>
          <w:rFonts w:ascii="Angsana New" w:hAnsi="Angsana New"/>
          <w:b/>
          <w:bCs/>
          <w:sz w:val="30"/>
          <w:szCs w:val="30"/>
          <w:cs/>
          <w:lang w:bidi="th-TH"/>
        </w:rPr>
      </w:pPr>
      <w:r>
        <w:rPr>
          <w:rFonts w:ascii="Angsana New" w:hAnsi="Angsana New"/>
          <w:b/>
          <w:bCs/>
          <w:sz w:val="30"/>
          <w:szCs w:val="30"/>
          <w:lang w:bidi="th-TH"/>
        </w:rPr>
        <w:lastRenderedPageBreak/>
        <w:t>8</w:t>
      </w:r>
      <w:r w:rsidR="00F83933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="00F83933" w:rsidRPr="00D65DF1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เงินลงทุนใน</w:t>
      </w:r>
      <w:r w:rsidR="00F83933">
        <w:rPr>
          <w:rFonts w:ascii="Angsana New" w:hAnsi="Angsana New" w:hint="cs"/>
          <w:b/>
          <w:bCs/>
          <w:sz w:val="30"/>
          <w:szCs w:val="30"/>
          <w:cs/>
          <w:lang w:bidi="th-TH"/>
        </w:rPr>
        <w:t>การร่วมค้า</w:t>
      </w:r>
    </w:p>
    <w:p w:rsidR="00F83933" w:rsidRDefault="00F83933" w:rsidP="00F83933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96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260"/>
        <w:gridCol w:w="270"/>
        <w:gridCol w:w="1260"/>
      </w:tblGrid>
      <w:tr w:rsidR="00F83933" w:rsidRPr="00384C7A" w:rsidTr="00DE3A29">
        <w:tc>
          <w:tcPr>
            <w:tcW w:w="396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C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C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3933" w:rsidRPr="00384C7A" w:rsidTr="00DE3A29">
        <w:tc>
          <w:tcPr>
            <w:tcW w:w="3960" w:type="dxa"/>
          </w:tcPr>
          <w:p w:rsidR="00F83933" w:rsidRPr="00D116C4" w:rsidRDefault="00D116C4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="00F83933" w:rsidRPr="00D07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:rsidR="00F83933" w:rsidRPr="00BF2202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C2D6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F83933" w:rsidRPr="00BF2202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933" w:rsidRPr="00BF2202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C2D6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F83933" w:rsidRPr="00BF2202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F83933" w:rsidRPr="00BF2202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C2D6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F83933" w:rsidRPr="00BF2202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83933" w:rsidRPr="00BF2202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C2D6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83933" w:rsidRPr="00384C7A" w:rsidTr="00DE3A29">
        <w:tc>
          <w:tcPr>
            <w:tcW w:w="396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670" w:type="dxa"/>
            <w:gridSpan w:val="7"/>
          </w:tcPr>
          <w:p w:rsidR="00F83933" w:rsidRPr="002148F1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444A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AC2D6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444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92DCC" w:rsidRPr="00384C7A" w:rsidTr="00DE3A29">
        <w:tc>
          <w:tcPr>
            <w:tcW w:w="3960" w:type="dxa"/>
          </w:tcPr>
          <w:p w:rsidR="00D92DCC" w:rsidRPr="00384C7A" w:rsidRDefault="00D92DCC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384C7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170" w:type="dxa"/>
          </w:tcPr>
          <w:p w:rsidR="00D92DCC" w:rsidRPr="00BC33BF" w:rsidRDefault="00BC33BF" w:rsidP="00BC33B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1,464</w:t>
            </w:r>
          </w:p>
        </w:tc>
        <w:tc>
          <w:tcPr>
            <w:tcW w:w="270" w:type="dxa"/>
          </w:tcPr>
          <w:p w:rsidR="00D92DCC" w:rsidRDefault="00D92DCC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2DCC" w:rsidRPr="00D116C4" w:rsidRDefault="00AC2D64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1,73</w:t>
            </w:r>
            <w:r w:rsidR="0030570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D92DCC" w:rsidRPr="003233D7" w:rsidRDefault="00D92DCC" w:rsidP="00D92DC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92DCC" w:rsidRPr="003B3956" w:rsidRDefault="00BC33BF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92DCC" w:rsidRPr="003D4F43" w:rsidRDefault="00D92DCC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92DCC" w:rsidRPr="003B3956" w:rsidRDefault="00D92DCC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39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2DCC" w:rsidRPr="00384C7A" w:rsidTr="00D92DCC">
        <w:tc>
          <w:tcPr>
            <w:tcW w:w="3960" w:type="dxa"/>
          </w:tcPr>
          <w:p w:rsidR="00D92DCC" w:rsidRDefault="00D92DCC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32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ส่วนแบ่งขาดทุนสุทธิจากเงินลงทุน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92DCC" w:rsidRDefault="00BC33BF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(53)</w:t>
            </w:r>
          </w:p>
        </w:tc>
        <w:tc>
          <w:tcPr>
            <w:tcW w:w="270" w:type="dxa"/>
          </w:tcPr>
          <w:p w:rsidR="00D92DCC" w:rsidRDefault="00D92DCC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92DCC" w:rsidRDefault="00AC2D64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</w:t>
            </w:r>
            <w:r w:rsidR="005B0AAA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D92DCC" w:rsidRPr="003D4F43" w:rsidRDefault="00D92DCC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C33BF" w:rsidRDefault="00BC33BF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D92DCC" w:rsidRPr="003D4F43" w:rsidRDefault="00BC33BF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92DCC" w:rsidRPr="003D4F43" w:rsidRDefault="00D92DCC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92DCC" w:rsidRDefault="00D92DCC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D92DCC" w:rsidRPr="003D4F43" w:rsidRDefault="00D92DCC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2DCC" w:rsidRPr="005D3307" w:rsidTr="00DE3A29">
        <w:tc>
          <w:tcPr>
            <w:tcW w:w="3960" w:type="dxa"/>
          </w:tcPr>
          <w:p w:rsidR="00D92DCC" w:rsidRPr="005D3307" w:rsidRDefault="00D92DCC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33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 w:rsidR="00D116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D116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5D33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D330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92DCC" w:rsidRDefault="00BC33BF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1,411</w:t>
            </w:r>
          </w:p>
        </w:tc>
        <w:tc>
          <w:tcPr>
            <w:tcW w:w="270" w:type="dxa"/>
          </w:tcPr>
          <w:p w:rsidR="00D92DCC" w:rsidRPr="003B3956" w:rsidRDefault="00D92DCC" w:rsidP="00D92DC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92DCC" w:rsidRDefault="00AC2D64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1,52</w:t>
            </w:r>
            <w:r w:rsidR="005B0AA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D92DCC" w:rsidRPr="00CC4DE6" w:rsidRDefault="00D92DCC" w:rsidP="00D92DC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92DCC" w:rsidRPr="00CC4DE6" w:rsidRDefault="00BC33BF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92DCC" w:rsidRPr="005A0E21" w:rsidRDefault="00D92DCC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92DCC" w:rsidRPr="00CC4DE6" w:rsidRDefault="00D92DCC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F83933" w:rsidRDefault="00F83933" w:rsidP="00F83933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bidi="th-TH"/>
        </w:rPr>
      </w:pPr>
    </w:p>
    <w:p w:rsidR="00B6702C" w:rsidRDefault="00B6702C" w:rsidP="00805774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CB5158" w:rsidRPr="00B6702C" w:rsidRDefault="00B6702C" w:rsidP="00B67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1"/>
        </w:tabs>
        <w:rPr>
          <w:cs/>
        </w:rPr>
        <w:sectPr w:rsidR="00CB5158" w:rsidRPr="00B6702C" w:rsidSect="007E6B7F">
          <w:footerReference w:type="default" r:id="rId16"/>
          <w:pgSz w:w="11907" w:h="16840" w:code="9"/>
          <w:pgMar w:top="691" w:right="1152" w:bottom="576" w:left="1152" w:header="720" w:footer="720" w:gutter="0"/>
          <w:pgNumType w:start="33"/>
          <w:cols w:space="708"/>
          <w:docGrid w:linePitch="360"/>
        </w:sectPr>
      </w:pPr>
      <w:r>
        <w:tab/>
      </w:r>
    </w:p>
    <w:p w:rsidR="00F83933" w:rsidRDefault="00F83933" w:rsidP="00F83933">
      <w:pPr>
        <w:pStyle w:val="block"/>
        <w:tabs>
          <w:tab w:val="left" w:pos="450"/>
        </w:tabs>
        <w:spacing w:after="0" w:line="240" w:lineRule="atLeast"/>
        <w:ind w:left="0"/>
        <w:jc w:val="both"/>
        <w:rPr>
          <w:rFonts w:ascii="Angsana New" w:hAnsi="Angsana New"/>
          <w:sz w:val="24"/>
          <w:szCs w:val="24"/>
          <w:lang w:val="en-US" w:bidi="th-TH"/>
        </w:rPr>
      </w:pPr>
      <w:r w:rsidRPr="00E07D86">
        <w:rPr>
          <w:rFonts w:ascii="Angsana New" w:hAnsi="Angsana New"/>
          <w:sz w:val="30"/>
          <w:szCs w:val="30"/>
          <w:cs/>
          <w:lang w:bidi="th-TH"/>
        </w:rPr>
        <w:lastRenderedPageBreak/>
        <w:t>เงินลงทุนใน</w:t>
      </w:r>
      <w:r>
        <w:rPr>
          <w:rFonts w:ascii="Angsana New" w:hAnsi="Angsana New" w:hint="cs"/>
          <w:sz w:val="30"/>
          <w:szCs w:val="30"/>
          <w:cs/>
          <w:lang w:bidi="th-TH"/>
        </w:rPr>
        <w:t>การร่วมค้า</w:t>
      </w:r>
      <w:r w:rsidR="00D116C4">
        <w:rPr>
          <w:rFonts w:ascii="Angsana New" w:hAnsi="Angsana New"/>
          <w:sz w:val="30"/>
          <w:szCs w:val="30"/>
          <w:cs/>
          <w:lang w:bidi="th-TH"/>
        </w:rPr>
        <w:t xml:space="preserve"> ณ วันที่ 3</w:t>
      </w:r>
      <w:r w:rsidR="00D116C4">
        <w:rPr>
          <w:rFonts w:ascii="Angsana New" w:hAnsi="Angsana New"/>
          <w:sz w:val="30"/>
          <w:szCs w:val="30"/>
          <w:lang w:val="en-US" w:bidi="th-TH"/>
        </w:rPr>
        <w:t xml:space="preserve">0 </w:t>
      </w:r>
      <w:r w:rsidR="00D116C4">
        <w:rPr>
          <w:rFonts w:ascii="Angsana New" w:hAnsi="Angsana New" w:hint="cs"/>
          <w:sz w:val="30"/>
          <w:szCs w:val="30"/>
          <w:cs/>
          <w:lang w:val="en-US" w:bidi="th-TH"/>
        </w:rPr>
        <w:t>มิถุนายน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cs/>
          <w:lang w:bidi="th-TH"/>
        </w:rPr>
        <w:t>25</w:t>
      </w:r>
      <w:r>
        <w:rPr>
          <w:rFonts w:ascii="Angsana New" w:hAnsi="Angsana New"/>
          <w:sz w:val="30"/>
          <w:szCs w:val="30"/>
          <w:lang w:val="en-US" w:bidi="th-TH"/>
        </w:rPr>
        <w:t>6</w:t>
      </w:r>
      <w:r w:rsidR="00AC2D64">
        <w:rPr>
          <w:rFonts w:ascii="Angsana New" w:hAnsi="Angsana New"/>
          <w:sz w:val="30"/>
          <w:szCs w:val="30"/>
          <w:lang w:val="en-US" w:bidi="th-TH"/>
        </w:rPr>
        <w:t>2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และ </w:t>
      </w:r>
      <w:r w:rsidRPr="00E07D86">
        <w:rPr>
          <w:rFonts w:ascii="Angsana New" w:hAnsi="Angsana New"/>
          <w:sz w:val="30"/>
          <w:szCs w:val="30"/>
          <w:lang w:bidi="th-TH"/>
        </w:rPr>
        <w:t xml:space="preserve">31 </w:t>
      </w:r>
      <w:r w:rsidRPr="00E07D86">
        <w:rPr>
          <w:rFonts w:ascii="Angsana New" w:hAnsi="Angsana New"/>
          <w:sz w:val="30"/>
          <w:szCs w:val="30"/>
          <w:cs/>
          <w:lang w:bidi="th-TH"/>
        </w:rPr>
        <w:t>ธันวาคม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cs/>
          <w:lang w:bidi="th-TH"/>
        </w:rPr>
        <w:t>25</w:t>
      </w:r>
      <w:r>
        <w:rPr>
          <w:rFonts w:ascii="Angsana New" w:hAnsi="Angsana New"/>
          <w:sz w:val="30"/>
          <w:szCs w:val="30"/>
          <w:lang w:bidi="th-TH"/>
        </w:rPr>
        <w:t>6</w:t>
      </w:r>
      <w:r w:rsidR="00AC2D64">
        <w:rPr>
          <w:rFonts w:ascii="Angsana New" w:hAnsi="Angsana New"/>
          <w:sz w:val="30"/>
          <w:szCs w:val="30"/>
          <w:lang w:bidi="th-TH"/>
        </w:rPr>
        <w:t>1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bidi="th-TH"/>
        </w:rPr>
        <w:t>มีดังนี้</w:t>
      </w:r>
      <w:r>
        <w:rPr>
          <w:rFonts w:ascii="Angsana New" w:hAnsi="Angsana New"/>
          <w:sz w:val="24"/>
          <w:szCs w:val="24"/>
          <w:cs/>
          <w:lang w:val="en-US" w:bidi="th-TH"/>
        </w:rPr>
        <w:tab/>
      </w:r>
    </w:p>
    <w:p w:rsidR="00F83933" w:rsidRDefault="00F83933" w:rsidP="00F83933">
      <w:pPr>
        <w:pStyle w:val="block"/>
        <w:tabs>
          <w:tab w:val="left" w:pos="450"/>
        </w:tabs>
        <w:spacing w:after="0" w:line="240" w:lineRule="atLeast"/>
        <w:ind w:left="0"/>
        <w:jc w:val="both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W w:w="1492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242"/>
        <w:gridCol w:w="2700"/>
        <w:gridCol w:w="990"/>
        <w:gridCol w:w="900"/>
        <w:gridCol w:w="270"/>
        <w:gridCol w:w="900"/>
        <w:gridCol w:w="1170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990"/>
      </w:tblGrid>
      <w:tr w:rsidR="00F83933" w:rsidRPr="00E65445" w:rsidTr="00F60887">
        <w:trPr>
          <w:trHeight w:hRule="exact" w:val="346"/>
        </w:trPr>
        <w:tc>
          <w:tcPr>
            <w:tcW w:w="1242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0" w:type="dxa"/>
            <w:gridSpan w:val="16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54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83933" w:rsidRPr="00E65445" w:rsidTr="00F60887">
        <w:trPr>
          <w:trHeight w:hRule="exact" w:val="346"/>
        </w:trPr>
        <w:tc>
          <w:tcPr>
            <w:tcW w:w="1242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070" w:type="dxa"/>
            <w:gridSpan w:val="3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5445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</w:t>
            </w:r>
          </w:p>
        </w:tc>
        <w:tc>
          <w:tcPr>
            <w:tcW w:w="2610" w:type="dxa"/>
            <w:gridSpan w:val="3"/>
            <w:vAlign w:val="bottom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</w:t>
            </w:r>
          </w:p>
        </w:tc>
      </w:tr>
      <w:tr w:rsidR="00F83933" w:rsidRPr="00E65445" w:rsidTr="00F60887">
        <w:trPr>
          <w:trHeight w:hRule="exact" w:val="346"/>
        </w:trPr>
        <w:tc>
          <w:tcPr>
            <w:tcW w:w="1242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</w:t>
            </w:r>
            <w:r w:rsidRPr="00E65445"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99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2070" w:type="dxa"/>
            <w:gridSpan w:val="3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445">
              <w:rPr>
                <w:rFonts w:ascii="Angsana New" w:hAnsi="Angsana New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2610" w:type="dxa"/>
            <w:gridSpan w:val="3"/>
            <w:vAlign w:val="bottom"/>
          </w:tcPr>
          <w:p w:rsidR="00F83933" w:rsidRPr="00E65445" w:rsidDel="00685444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เงินร่วมลงทุน</w:t>
            </w:r>
          </w:p>
        </w:tc>
        <w:tc>
          <w:tcPr>
            <w:tcW w:w="270" w:type="dxa"/>
            <w:vAlign w:val="bottom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F83933" w:rsidRPr="00E65445" w:rsidDel="00685444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44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วิธีส่วนได้เสีย</w:t>
            </w:r>
          </w:p>
        </w:tc>
      </w:tr>
      <w:tr w:rsidR="00F83933" w:rsidRPr="00E65445" w:rsidTr="00F60887">
        <w:trPr>
          <w:trHeight w:hRule="exact" w:val="346"/>
        </w:trPr>
        <w:tc>
          <w:tcPr>
            <w:tcW w:w="1242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D116C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17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D116C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D116C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D116C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F83933" w:rsidRPr="00E65445" w:rsidTr="00F60887">
        <w:trPr>
          <w:trHeight w:hRule="exact" w:val="346"/>
        </w:trPr>
        <w:tc>
          <w:tcPr>
            <w:tcW w:w="1242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D116C4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:rsidR="00F83933" w:rsidRDefault="00D116C4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933" w:rsidRDefault="00D116C4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83933" w:rsidRDefault="00D116C4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83933" w:rsidRPr="00E65445" w:rsidTr="00F60887">
        <w:trPr>
          <w:trHeight w:hRule="exact" w:val="346"/>
        </w:trPr>
        <w:tc>
          <w:tcPr>
            <w:tcW w:w="1242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3796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3796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3796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3796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3796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3796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3796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3796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83933" w:rsidRPr="00E65445" w:rsidTr="00F60887">
        <w:trPr>
          <w:trHeight w:hRule="exact" w:val="346"/>
        </w:trPr>
        <w:tc>
          <w:tcPr>
            <w:tcW w:w="1242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6544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5310" w:type="dxa"/>
            <w:gridSpan w:val="7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D379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7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83933" w:rsidRPr="00E65445" w:rsidTr="00F60887">
        <w:trPr>
          <w:trHeight w:hRule="exact" w:val="405"/>
        </w:trPr>
        <w:tc>
          <w:tcPr>
            <w:tcW w:w="1242" w:type="dxa"/>
          </w:tcPr>
          <w:p w:rsidR="00F83933" w:rsidRPr="00902038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ยูเรกายูเอ็มไอ</w:t>
            </w:r>
          </w:p>
        </w:tc>
        <w:tc>
          <w:tcPr>
            <w:tcW w:w="2700" w:type="dxa"/>
          </w:tcPr>
          <w:p w:rsidR="00F83933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สำรวจ ออกแบบ ติดตั้งงาน</w:t>
            </w:r>
          </w:p>
          <w:p w:rsidR="00F83933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F83933" w:rsidRPr="00902038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F83933" w:rsidRPr="00902038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203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00" w:type="dxa"/>
          </w:tcPr>
          <w:p w:rsidR="00F83933" w:rsidRPr="00902038" w:rsidRDefault="00995E94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F83933" w:rsidRPr="009D785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855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170" w:type="dxa"/>
          </w:tcPr>
          <w:p w:rsidR="00F83933" w:rsidRPr="00212F9D" w:rsidRDefault="00AA6602" w:rsidP="00DE3A29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  <w:highlight w:val="cyan"/>
                <w:cs/>
                <w:lang w:bidi="th-TH"/>
              </w:rPr>
            </w:pPr>
            <w:r w:rsidRPr="00AA6602">
              <w:rPr>
                <w:rFonts w:ascii="Angsana New" w:hAnsi="Angsana New"/>
                <w:sz w:val="30"/>
                <w:szCs w:val="30"/>
                <w:lang w:bidi="th-TH"/>
              </w:rPr>
              <w:t>1,000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855">
              <w:rPr>
                <w:rFonts w:ascii="Angsana New" w:hAnsi="Angsana New"/>
                <w:sz w:val="30"/>
                <w:szCs w:val="30"/>
                <w:lang w:bidi="th-TH"/>
              </w:rPr>
              <w:t>1,000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83933" w:rsidRPr="00E65445" w:rsidRDefault="00AA6602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A660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700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83933" w:rsidRPr="00E65445" w:rsidRDefault="00644F57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83933" w:rsidRPr="001A7AA4" w:rsidRDefault="00AA6602" w:rsidP="00995E9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66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1,411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F83933" w:rsidRPr="00E65445" w:rsidRDefault="00644F57" w:rsidP="00DE3A2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6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1,464</w:t>
            </w:r>
          </w:p>
        </w:tc>
      </w:tr>
      <w:tr w:rsidR="00F83933" w:rsidRPr="00E65445" w:rsidTr="00F60887">
        <w:trPr>
          <w:trHeight w:hRule="exact" w:val="2025"/>
        </w:trPr>
        <w:tc>
          <w:tcPr>
            <w:tcW w:w="1242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F83933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บำรุงรักษา และดำเนินการ</w:t>
            </w:r>
            <w:r w:rsidRPr="00F60887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 w:bidi="th-TH"/>
              </w:rPr>
              <w:t>สำหรับการเปลี่ยนอุปกรณ์ระบบปรับอากาศเพื่ออนุรักษ์พลังงาน</w:t>
            </w:r>
          </w:p>
          <w:p w:rsidR="00F83933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F83933" w:rsidRPr="00902038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:rsidR="00F83933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F83933" w:rsidRPr="009D785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933" w:rsidRPr="009D785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F83933" w:rsidRPr="009D785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F83933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F83933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F83933" w:rsidRDefault="00F83933" w:rsidP="00F83933">
      <w:pPr>
        <w:pStyle w:val="block"/>
        <w:spacing w:after="0" w:line="240" w:lineRule="atLeast"/>
        <w:ind w:left="0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F83933" w:rsidRDefault="00F83933" w:rsidP="00F83933">
      <w:pPr>
        <w:pStyle w:val="block"/>
        <w:spacing w:after="0" w:line="240" w:lineRule="atLeast"/>
        <w:ind w:left="0"/>
        <w:jc w:val="both"/>
        <w:rPr>
          <w:rFonts w:ascii="Angsana New" w:hAnsi="Angsana New"/>
          <w:sz w:val="30"/>
          <w:szCs w:val="30"/>
          <w:lang w:bidi="th-TH"/>
        </w:rPr>
      </w:pPr>
      <w:r w:rsidRPr="009D7855">
        <w:rPr>
          <w:rFonts w:ascii="Angsana New" w:hAnsi="Angsana New" w:hint="cs"/>
          <w:sz w:val="30"/>
          <w:szCs w:val="30"/>
          <w:cs/>
          <w:lang w:bidi="th-TH"/>
        </w:rPr>
        <w:t>กลุ่มบริษัทไม่มีเงินลงทุนในการร่วมค้าซึ่งจดทะเบียนในตลาดหลักทรัพย์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:rsidR="00F83933" w:rsidRDefault="00F83933" w:rsidP="00F83933">
      <w:pPr>
        <w:pStyle w:val="block"/>
        <w:spacing w:after="0" w:line="240" w:lineRule="atLeast"/>
        <w:ind w:left="0"/>
        <w:jc w:val="both"/>
        <w:rPr>
          <w:rFonts w:ascii="Angsana New" w:hAnsi="Angsana New"/>
          <w:sz w:val="30"/>
          <w:szCs w:val="30"/>
          <w:lang w:bidi="th-TH"/>
        </w:rPr>
      </w:pPr>
    </w:p>
    <w:p w:rsidR="00913E33" w:rsidRPr="00E07D86" w:rsidRDefault="001C05F9" w:rsidP="00E0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913E33" w:rsidRPr="00E07D86" w:rsidSect="007E6B7F">
          <w:headerReference w:type="even" r:id="rId17"/>
          <w:headerReference w:type="default" r:id="rId18"/>
          <w:footerReference w:type="default" r:id="rId19"/>
          <w:headerReference w:type="first" r:id="rId20"/>
          <w:pgSz w:w="16840" w:h="11907" w:orient="landscape" w:code="9"/>
          <w:pgMar w:top="691" w:right="1152" w:bottom="576" w:left="1152" w:header="720" w:footer="720" w:gutter="0"/>
          <w:pgNumType w:start="34"/>
          <w:cols w:space="708"/>
          <w:docGrid w:linePitch="360"/>
        </w:sectPr>
      </w:pPr>
      <w:r w:rsidRPr="001C05F9">
        <w:rPr>
          <w:rFonts w:ascii="Angsana New" w:hAnsi="Angsana New" w:hint="cs"/>
          <w:sz w:val="30"/>
          <w:szCs w:val="30"/>
          <w:cs/>
          <w:lang w:val="en-GB"/>
        </w:rPr>
        <w:t>ยูเรกายูเอ็มไอได้ก่อตั้งขึ้นเป็นหน่วยภาษีแยกต่างหากและกลุ่มบริษัทมีสิทธิในมูลค่าคงเหลือของสินทรัพย์สุทธิของยูเรกายูเอ็มไอ</w:t>
      </w:r>
      <w:r w:rsidRPr="001C05F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1C05F9">
        <w:rPr>
          <w:rFonts w:ascii="Angsana New" w:hAnsi="Angsana New" w:hint="cs"/>
          <w:sz w:val="30"/>
          <w:szCs w:val="30"/>
          <w:cs/>
          <w:lang w:val="en-GB"/>
        </w:rPr>
        <w:t>กลุ่มบริษัทจึงจัดประเภทส่วนได้เสียในยูเรกาเอ็มเอไอเป็นการร่วมค้า</w:t>
      </w:r>
      <w:r w:rsidRPr="001C05F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1C05F9">
        <w:rPr>
          <w:rFonts w:ascii="Angsana New" w:hAnsi="Angsana New" w:hint="cs"/>
          <w:sz w:val="30"/>
          <w:szCs w:val="30"/>
          <w:cs/>
          <w:lang w:val="en-GB"/>
        </w:rPr>
        <w:t>ภายใต้สัญญาก่อตั้งยูเรกายูเอ็มไอ</w:t>
      </w:r>
    </w:p>
    <w:p w:rsidR="000C6EEE" w:rsidRPr="00283571" w:rsidRDefault="00591AB5" w:rsidP="00083E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Cs/>
          <w:sz w:val="30"/>
          <w:szCs w:val="30"/>
          <w:lang w:eastAsia="ja-JP"/>
        </w:rPr>
      </w:pPr>
      <w:r>
        <w:rPr>
          <w:rFonts w:ascii="Angsana New" w:hAnsi="Angsana New"/>
          <w:b/>
          <w:sz w:val="30"/>
          <w:szCs w:val="30"/>
          <w:lang w:eastAsia="ja-JP"/>
        </w:rPr>
        <w:lastRenderedPageBreak/>
        <w:t>9</w:t>
      </w:r>
      <w:r w:rsidR="00083EE6">
        <w:rPr>
          <w:rFonts w:ascii="Angsana New" w:hAnsi="Angsana New"/>
          <w:b/>
          <w:sz w:val="30"/>
          <w:szCs w:val="30"/>
          <w:lang w:eastAsia="ja-JP"/>
        </w:rPr>
        <w:tab/>
      </w:r>
      <w:r w:rsidR="000C6EEE" w:rsidRPr="009E6DA1">
        <w:rPr>
          <w:rFonts w:ascii="Angsana New" w:hAnsi="Angsana New" w:hint="cs"/>
          <w:bCs/>
          <w:sz w:val="30"/>
          <w:szCs w:val="30"/>
          <w:cs/>
          <w:lang w:eastAsia="ja-JP"/>
        </w:rPr>
        <w:t>ที่ดิน อาคารและอุปกรณ์</w:t>
      </w:r>
    </w:p>
    <w:p w:rsidR="000C6EEE" w:rsidRPr="00616027" w:rsidRDefault="000C6EEE" w:rsidP="007426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sz w:val="22"/>
          <w:szCs w:val="22"/>
          <w:lang w:eastAsia="ja-JP"/>
        </w:rPr>
      </w:pPr>
    </w:p>
    <w:p w:rsidR="00383C18" w:rsidRPr="007426E0" w:rsidRDefault="007426E0" w:rsidP="00383C18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b/>
          <w:sz w:val="30"/>
          <w:szCs w:val="30"/>
          <w:rtl/>
          <w:cs/>
          <w:lang w:val="en-US" w:eastAsia="ja-JP"/>
        </w:rPr>
      </w:pP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การซื้อ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</w:t>
      </w: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จำหน่าย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</w:t>
      </w: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และโอนที่ดิน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อาคารและอุปกรณ์ระหว่างงวด</w:t>
      </w:r>
      <w:r w:rsidR="009E6DA1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หก</w:t>
      </w: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เดือนสิ้นสุดวันที่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3</w:t>
      </w:r>
      <w:r w:rsidR="009E6DA1">
        <w:rPr>
          <w:rFonts w:ascii="Angsana New" w:hAnsi="Angsana New"/>
          <w:bCs/>
          <w:sz w:val="30"/>
          <w:szCs w:val="30"/>
          <w:lang w:val="en-US" w:eastAsia="ja-JP" w:bidi="th-TH"/>
        </w:rPr>
        <w:t>0</w:t>
      </w:r>
      <w:r>
        <w:rPr>
          <w:rFonts w:ascii="Angsana New" w:hAnsi="Angsana New"/>
          <w:b/>
          <w:sz w:val="30"/>
          <w:szCs w:val="30"/>
          <w:lang w:val="en-US" w:eastAsia="ja-JP" w:bidi="th-TH"/>
        </w:rPr>
        <w:t xml:space="preserve"> </w:t>
      </w:r>
      <w:r w:rsidR="009E6DA1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มิถุนายน</w:t>
      </w:r>
      <w:r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 xml:space="preserve"> 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>25</w:t>
      </w:r>
      <w:r w:rsidR="00A41985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6</w:t>
      </w:r>
      <w:r w:rsidR="00E8233C">
        <w:rPr>
          <w:rFonts w:ascii="Angsana New" w:hAnsi="Angsana New"/>
          <w:bCs/>
          <w:sz w:val="30"/>
          <w:szCs w:val="30"/>
          <w:lang w:val="en-US" w:eastAsia="ja-JP" w:bidi="th-TH"/>
        </w:rPr>
        <w:t>2</w:t>
      </w:r>
      <w:r w:rsidRPr="00A41985">
        <w:rPr>
          <w:rFonts w:ascii="Angsana New" w:hAnsi="Angsana New"/>
          <w:bCs/>
          <w:sz w:val="30"/>
          <w:szCs w:val="30"/>
          <w:cs/>
          <w:lang w:val="en-US" w:eastAsia="ja-JP" w:bidi="th-TH"/>
        </w:rPr>
        <w:t xml:space="preserve"> </w:t>
      </w: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และ</w:t>
      </w:r>
      <w:r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25</w:t>
      </w:r>
      <w:r w:rsidR="00A41985">
        <w:rPr>
          <w:rFonts w:ascii="Angsana New" w:hAnsi="Angsana New"/>
          <w:bCs/>
          <w:sz w:val="30"/>
          <w:szCs w:val="30"/>
          <w:lang w:val="en-US" w:eastAsia="ja-JP" w:bidi="th-TH"/>
        </w:rPr>
        <w:t>6</w:t>
      </w:r>
      <w:r w:rsidR="00E8233C">
        <w:rPr>
          <w:rFonts w:ascii="Angsana New" w:hAnsi="Angsana New"/>
          <w:bCs/>
          <w:sz w:val="30"/>
          <w:szCs w:val="30"/>
          <w:lang w:val="en-US" w:eastAsia="ja-JP" w:bidi="th-TH"/>
        </w:rPr>
        <w:t>1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</w:t>
      </w: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มีดังนี้</w:t>
      </w:r>
      <w:r w:rsidR="00383C18"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 xml:space="preserve"> </w:t>
      </w:r>
    </w:p>
    <w:p w:rsidR="00835ED7" w:rsidRPr="00616027" w:rsidRDefault="00835ED7" w:rsidP="00575E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sz w:val="22"/>
          <w:szCs w:val="22"/>
        </w:rPr>
      </w:pPr>
    </w:p>
    <w:tbl>
      <w:tblPr>
        <w:tblW w:w="93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6"/>
        <w:gridCol w:w="1146"/>
        <w:gridCol w:w="270"/>
        <w:gridCol w:w="1196"/>
        <w:gridCol w:w="271"/>
        <w:gridCol w:w="1082"/>
        <w:gridCol w:w="331"/>
        <w:gridCol w:w="1187"/>
      </w:tblGrid>
      <w:tr w:rsidR="00695EE1" w:rsidRPr="00AF4B60" w:rsidTr="00FC094A">
        <w:trPr>
          <w:tblHeader/>
        </w:trPr>
        <w:tc>
          <w:tcPr>
            <w:tcW w:w="2071" w:type="pct"/>
          </w:tcPr>
          <w:p w:rsidR="00695EE1" w:rsidRPr="007E63AD" w:rsidRDefault="00695EE1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9" w:type="pct"/>
            <w:gridSpan w:val="7"/>
          </w:tcPr>
          <w:p w:rsidR="00695EE1" w:rsidRPr="00AF4B60" w:rsidRDefault="00695EE1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4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95EE1" w:rsidRPr="00AF4B60" w:rsidTr="004E2E5C">
        <w:trPr>
          <w:trHeight w:val="317"/>
          <w:tblHeader/>
        </w:trPr>
        <w:tc>
          <w:tcPr>
            <w:tcW w:w="2071" w:type="pct"/>
          </w:tcPr>
          <w:p w:rsidR="00695EE1" w:rsidRPr="00D116C4" w:rsidRDefault="00695EE1" w:rsidP="004E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116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519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 w:rsidR="004E2E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116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116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95" w:type="pct"/>
            <w:gridSpan w:val="3"/>
          </w:tcPr>
          <w:p w:rsidR="00695EE1" w:rsidRPr="00491450" w:rsidRDefault="00695EE1" w:rsidP="00491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45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E8233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695EE1" w:rsidRPr="00AF4B60" w:rsidRDefault="00695EE1" w:rsidP="00491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pct"/>
            <w:gridSpan w:val="3"/>
          </w:tcPr>
          <w:p w:rsidR="00695EE1" w:rsidRPr="00651978" w:rsidRDefault="00695EE1" w:rsidP="00491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</w:rPr>
              <w:t>25</w:t>
            </w:r>
            <w:r w:rsidR="00A41985">
              <w:rPr>
                <w:rFonts w:ascii="Angsana New" w:hAnsi="Angsana New"/>
                <w:sz w:val="30"/>
                <w:szCs w:val="30"/>
              </w:rPr>
              <w:t>6</w:t>
            </w:r>
            <w:r w:rsidR="00E8233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95EE1" w:rsidRPr="00AF4B60" w:rsidTr="00833F6B">
        <w:trPr>
          <w:trHeight w:val="1109"/>
          <w:tblHeader/>
        </w:trPr>
        <w:tc>
          <w:tcPr>
            <w:tcW w:w="2071" w:type="pct"/>
          </w:tcPr>
          <w:p w:rsidR="00695EE1" w:rsidRPr="00AF4B60" w:rsidRDefault="00695EE1" w:rsidP="00D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95EE1" w:rsidRPr="00AF4B60" w:rsidRDefault="00695EE1" w:rsidP="00D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95EE1" w:rsidRPr="00AF4B60" w:rsidRDefault="00695EE1" w:rsidP="00D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AF4B60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AF4B6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" w:type="pct"/>
          </w:tcPr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</w:tcPr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AF4B60">
              <w:rPr>
                <w:rFonts w:ascii="Angsana New" w:hAnsi="Angsana New"/>
                <w:sz w:val="28"/>
                <w:szCs w:val="28"/>
              </w:rPr>
              <w:t>-</w:t>
            </w:r>
            <w:r w:rsidRPr="00AF4B60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5" w:type="pct"/>
          </w:tcPr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AF4B60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AF4B6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7" w:type="pct"/>
          </w:tcPr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AF4B60">
              <w:rPr>
                <w:rFonts w:ascii="Angsana New" w:hAnsi="Angsana New"/>
                <w:sz w:val="28"/>
                <w:szCs w:val="28"/>
              </w:rPr>
              <w:t>-</w:t>
            </w:r>
            <w:r w:rsidRPr="00AF4B60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695EE1" w:rsidRPr="00AF4B60" w:rsidTr="00FC094A">
        <w:trPr>
          <w:tblHeader/>
        </w:trPr>
        <w:tc>
          <w:tcPr>
            <w:tcW w:w="2071" w:type="pct"/>
          </w:tcPr>
          <w:p w:rsidR="00695EE1" w:rsidRPr="00AF4B60" w:rsidRDefault="00695EE1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29" w:type="pct"/>
            <w:gridSpan w:val="7"/>
          </w:tcPr>
          <w:p w:rsidR="00695EE1" w:rsidRPr="00AF4B60" w:rsidRDefault="00695EE1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F4B60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E8233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AF4B6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</w:t>
            </w:r>
            <w:r w:rsidRPr="00AF4B60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A41985" w:rsidRPr="00AF4B60" w:rsidTr="00744F7C">
        <w:trPr>
          <w:tblHeader/>
        </w:trPr>
        <w:tc>
          <w:tcPr>
            <w:tcW w:w="2071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F4B60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AF4B60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12" w:type="pct"/>
            <w:shd w:val="clear" w:color="auto" w:fill="auto"/>
          </w:tcPr>
          <w:p w:rsidR="00A41985" w:rsidRPr="00AF4B60" w:rsidRDefault="00F7282C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82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4" w:type="pct"/>
            <w:shd w:val="clear" w:color="auto" w:fill="auto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:rsidR="00A41985" w:rsidRPr="00AF4B60" w:rsidRDefault="00F7282C" w:rsidP="0074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82C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45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A41985" w:rsidRPr="00AF4B60" w:rsidRDefault="00E8233C" w:rsidP="005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77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A41985" w:rsidRPr="00AF4B60" w:rsidRDefault="00E8233C" w:rsidP="00E82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41985" w:rsidRPr="00AF4B60" w:rsidTr="00744F7C">
        <w:trPr>
          <w:tblHeader/>
        </w:trPr>
        <w:tc>
          <w:tcPr>
            <w:tcW w:w="2071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F4B60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  <w:r w:rsidRPr="00AF4B60">
              <w:rPr>
                <w:rFonts w:ascii="Angsana New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612" w:type="pct"/>
            <w:shd w:val="clear" w:color="auto" w:fill="auto"/>
          </w:tcPr>
          <w:p w:rsidR="00A41985" w:rsidRPr="00AF4B60" w:rsidRDefault="00F7282C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82C">
              <w:rPr>
                <w:rFonts w:ascii="Angsana New" w:hAnsi="Angsana New"/>
                <w:sz w:val="30"/>
                <w:szCs w:val="30"/>
              </w:rPr>
              <w:t>899</w:t>
            </w:r>
          </w:p>
        </w:tc>
        <w:tc>
          <w:tcPr>
            <w:tcW w:w="144" w:type="pct"/>
            <w:shd w:val="clear" w:color="auto" w:fill="auto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:rsidR="00A41985" w:rsidRPr="00AF4B60" w:rsidRDefault="00F7282C" w:rsidP="00D92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82C"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145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A41985" w:rsidRPr="00AF4B60" w:rsidRDefault="00E8233C" w:rsidP="005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2,152</w:t>
            </w:r>
          </w:p>
        </w:tc>
        <w:tc>
          <w:tcPr>
            <w:tcW w:w="177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A41985" w:rsidRPr="00AF4B60" w:rsidRDefault="00E8233C" w:rsidP="00E82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359</w:t>
            </w:r>
          </w:p>
        </w:tc>
      </w:tr>
      <w:tr w:rsidR="00A41985" w:rsidRPr="00AF4B60" w:rsidTr="00744F7C">
        <w:trPr>
          <w:tblHeader/>
        </w:trPr>
        <w:tc>
          <w:tcPr>
            <w:tcW w:w="2071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F4B60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12" w:type="pct"/>
            <w:shd w:val="clear" w:color="auto" w:fill="auto"/>
          </w:tcPr>
          <w:p w:rsidR="00A41985" w:rsidRPr="00AF4B60" w:rsidRDefault="00F7282C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82C">
              <w:rPr>
                <w:rFonts w:ascii="Angsana New" w:hAnsi="Angsana New"/>
                <w:sz w:val="30"/>
                <w:szCs w:val="30"/>
              </w:rPr>
              <w:t>1,077</w:t>
            </w:r>
          </w:p>
        </w:tc>
        <w:tc>
          <w:tcPr>
            <w:tcW w:w="144" w:type="pct"/>
            <w:shd w:val="clear" w:color="auto" w:fill="auto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:rsidR="00A41985" w:rsidRPr="00AF4B60" w:rsidRDefault="00F7282C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82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5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A41985" w:rsidRPr="00AF4B60" w:rsidRDefault="00E8233C" w:rsidP="005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177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A41985" w:rsidRPr="00AF4B60" w:rsidRDefault="00E8233C" w:rsidP="00E823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F7282C" w:rsidRPr="00AF4B60" w:rsidTr="00744F7C">
        <w:trPr>
          <w:tblHeader/>
        </w:trPr>
        <w:tc>
          <w:tcPr>
            <w:tcW w:w="2071" w:type="pct"/>
          </w:tcPr>
          <w:p w:rsidR="00F7282C" w:rsidRPr="00AF4B60" w:rsidRDefault="00F7282C" w:rsidP="00F72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AF4B6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12" w:type="pct"/>
            <w:shd w:val="clear" w:color="auto" w:fill="auto"/>
          </w:tcPr>
          <w:p w:rsidR="00F7282C" w:rsidRPr="00AF4B60" w:rsidRDefault="00F7282C" w:rsidP="00F72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F7282C" w:rsidRPr="00AF4B60" w:rsidRDefault="00F7282C" w:rsidP="00F72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:rsidR="00F7282C" w:rsidRPr="00AF4B60" w:rsidRDefault="00F7282C" w:rsidP="00F72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F7282C" w:rsidRPr="00AF4B60" w:rsidRDefault="00F7282C" w:rsidP="00F72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F7282C" w:rsidRPr="00AF4B60" w:rsidRDefault="00F7282C" w:rsidP="005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177" w:type="pct"/>
          </w:tcPr>
          <w:p w:rsidR="00F7282C" w:rsidRPr="00AF4B60" w:rsidRDefault="00F7282C" w:rsidP="00F72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F7282C" w:rsidRPr="00AF4B60" w:rsidRDefault="00F7282C" w:rsidP="00F72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282C" w:rsidRPr="00272D23" w:rsidTr="00744F7C">
        <w:trPr>
          <w:tblHeader/>
        </w:trPr>
        <w:tc>
          <w:tcPr>
            <w:tcW w:w="2071" w:type="pct"/>
          </w:tcPr>
          <w:p w:rsidR="00F7282C" w:rsidRPr="00AF4B60" w:rsidRDefault="00F7282C" w:rsidP="00F72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282C" w:rsidRPr="00AF4B60" w:rsidRDefault="00F7282C" w:rsidP="00F72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282C">
              <w:rPr>
                <w:rFonts w:ascii="Angsana New" w:hAnsi="Angsana New"/>
                <w:b/>
                <w:bCs/>
                <w:sz w:val="30"/>
                <w:szCs w:val="30"/>
              </w:rPr>
              <w:t>1,996</w:t>
            </w:r>
          </w:p>
        </w:tc>
        <w:tc>
          <w:tcPr>
            <w:tcW w:w="144" w:type="pct"/>
            <w:shd w:val="clear" w:color="auto" w:fill="auto"/>
          </w:tcPr>
          <w:p w:rsidR="00F7282C" w:rsidRPr="00AF4B60" w:rsidRDefault="00F7282C" w:rsidP="00F72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282C" w:rsidRPr="00B023A1" w:rsidRDefault="00F7282C" w:rsidP="00F72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282C">
              <w:rPr>
                <w:rFonts w:ascii="Angsana New" w:hAnsi="Angsana New"/>
                <w:b/>
                <w:bCs/>
                <w:sz w:val="30"/>
                <w:szCs w:val="30"/>
              </w:rPr>
              <w:t>187</w:t>
            </w:r>
          </w:p>
        </w:tc>
        <w:tc>
          <w:tcPr>
            <w:tcW w:w="145" w:type="pct"/>
          </w:tcPr>
          <w:p w:rsidR="00F7282C" w:rsidRPr="00AF4B60" w:rsidRDefault="00F7282C" w:rsidP="00F72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F7282C" w:rsidRPr="00AF4B60" w:rsidRDefault="00F7282C" w:rsidP="00F72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3,389</w:t>
            </w:r>
          </w:p>
        </w:tc>
        <w:tc>
          <w:tcPr>
            <w:tcW w:w="177" w:type="pct"/>
          </w:tcPr>
          <w:p w:rsidR="00F7282C" w:rsidRPr="00AF4B60" w:rsidRDefault="00F7282C" w:rsidP="00F72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F7282C" w:rsidRPr="00B023A1" w:rsidRDefault="00F7282C" w:rsidP="00F72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372</w:t>
            </w:r>
          </w:p>
        </w:tc>
      </w:tr>
    </w:tbl>
    <w:p w:rsidR="00D22BC4" w:rsidRPr="00DB0146" w:rsidRDefault="00D22BC4" w:rsidP="00575E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52"/>
        <w:gridCol w:w="1170"/>
        <w:gridCol w:w="271"/>
        <w:gridCol w:w="1171"/>
        <w:gridCol w:w="271"/>
        <w:gridCol w:w="1080"/>
        <w:gridCol w:w="357"/>
        <w:gridCol w:w="1170"/>
      </w:tblGrid>
      <w:tr w:rsidR="004E2E5C" w:rsidRPr="00651978" w:rsidTr="004E2E5C">
        <w:trPr>
          <w:tblHeader/>
        </w:trPr>
        <w:tc>
          <w:tcPr>
            <w:tcW w:w="2062" w:type="pct"/>
          </w:tcPr>
          <w:p w:rsidR="004E2E5C" w:rsidRPr="007E63AD" w:rsidRDefault="004E2E5C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8" w:type="pct"/>
            <w:gridSpan w:val="7"/>
          </w:tcPr>
          <w:p w:rsidR="004E2E5C" w:rsidRPr="00651978" w:rsidRDefault="004E2E5C" w:rsidP="00DB0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19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E2E5C" w:rsidRPr="00651978" w:rsidTr="00833F6B">
        <w:trPr>
          <w:tblHeader/>
        </w:trPr>
        <w:tc>
          <w:tcPr>
            <w:tcW w:w="2062" w:type="pct"/>
          </w:tcPr>
          <w:p w:rsidR="004E2E5C" w:rsidRPr="00F8117C" w:rsidRDefault="004E2E5C" w:rsidP="00F81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811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519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811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811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98" w:type="pct"/>
            <w:gridSpan w:val="3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B0BF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pct"/>
            <w:gridSpan w:val="3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</w:rPr>
              <w:t>25</w:t>
            </w:r>
            <w:r w:rsidR="00A41985">
              <w:rPr>
                <w:rFonts w:ascii="Angsana New" w:hAnsi="Angsana New"/>
                <w:sz w:val="30"/>
                <w:szCs w:val="30"/>
              </w:rPr>
              <w:t>6</w:t>
            </w:r>
            <w:r w:rsidR="009B0BF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E2E5C" w:rsidRPr="00651978" w:rsidTr="00833F6B">
        <w:trPr>
          <w:trHeight w:val="1109"/>
          <w:tblHeader/>
        </w:trPr>
        <w:tc>
          <w:tcPr>
            <w:tcW w:w="2062" w:type="pct"/>
          </w:tcPr>
          <w:p w:rsidR="004E2E5C" w:rsidRPr="00651978" w:rsidRDefault="004E2E5C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E2E5C" w:rsidRPr="00651978" w:rsidRDefault="004E2E5C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E2E5C" w:rsidRPr="00651978" w:rsidRDefault="004E2E5C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651978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65197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5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651978">
              <w:rPr>
                <w:rFonts w:ascii="Angsana New" w:hAnsi="Angsana New"/>
                <w:sz w:val="28"/>
                <w:szCs w:val="28"/>
              </w:rPr>
              <w:t>-</w:t>
            </w:r>
            <w:r w:rsidRPr="00651978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5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651978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65197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1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651978">
              <w:rPr>
                <w:rFonts w:ascii="Angsana New" w:hAnsi="Angsana New"/>
                <w:sz w:val="28"/>
                <w:szCs w:val="28"/>
              </w:rPr>
              <w:t>-</w:t>
            </w:r>
            <w:r w:rsidRPr="00651978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4E2E5C" w:rsidRPr="00651978" w:rsidTr="004E2E5C">
        <w:trPr>
          <w:tblHeader/>
        </w:trPr>
        <w:tc>
          <w:tcPr>
            <w:tcW w:w="2062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38" w:type="pct"/>
            <w:gridSpan w:val="7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="00FB216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65197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22D4C" w:rsidRPr="00651978" w:rsidTr="00833F6B">
        <w:trPr>
          <w:tblHeader/>
        </w:trPr>
        <w:tc>
          <w:tcPr>
            <w:tcW w:w="2062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651978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26" w:type="pct"/>
          </w:tcPr>
          <w:p w:rsidR="00C22D4C" w:rsidRPr="00AF4B60" w:rsidRDefault="00591AB5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45" w:type="pct"/>
          </w:tcPr>
          <w:p w:rsidR="00C22D4C" w:rsidRPr="00AF4B60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C22D4C" w:rsidRPr="00AF4B60" w:rsidRDefault="00591AB5" w:rsidP="00F72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145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C22D4C" w:rsidRPr="00AF4B60" w:rsidRDefault="009B0BFB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91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C22D4C" w:rsidRPr="00AF4B60" w:rsidRDefault="009B0BFB" w:rsidP="00851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2D4C" w:rsidRPr="00651978" w:rsidTr="00833F6B">
        <w:trPr>
          <w:tblHeader/>
        </w:trPr>
        <w:tc>
          <w:tcPr>
            <w:tcW w:w="2062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  <w:r w:rsidRPr="00651978">
              <w:rPr>
                <w:rFonts w:ascii="Angsana New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626" w:type="pct"/>
          </w:tcPr>
          <w:p w:rsidR="00C22D4C" w:rsidRPr="00AF4B60" w:rsidRDefault="00591AB5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145" w:type="pct"/>
          </w:tcPr>
          <w:p w:rsidR="00C22D4C" w:rsidRPr="00AF4B60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C22D4C" w:rsidRPr="00AF4B60" w:rsidRDefault="00591AB5" w:rsidP="00F72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45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C22D4C" w:rsidRPr="00AF4B60" w:rsidRDefault="009B0BFB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</w:p>
        </w:tc>
        <w:tc>
          <w:tcPr>
            <w:tcW w:w="191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C22D4C" w:rsidRPr="00651978" w:rsidRDefault="009B0BFB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339</w:t>
            </w:r>
          </w:p>
        </w:tc>
      </w:tr>
      <w:tr w:rsidR="00C22D4C" w:rsidRPr="00651978" w:rsidTr="00833F6B">
        <w:trPr>
          <w:tblHeader/>
        </w:trPr>
        <w:tc>
          <w:tcPr>
            <w:tcW w:w="2062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26" w:type="pct"/>
          </w:tcPr>
          <w:p w:rsidR="00C22D4C" w:rsidRPr="00AF4B60" w:rsidRDefault="00591AB5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145" w:type="pct"/>
          </w:tcPr>
          <w:p w:rsidR="00C22D4C" w:rsidRPr="00AF4B60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C22D4C" w:rsidRPr="00AF4B60" w:rsidRDefault="00591AB5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45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C22D4C" w:rsidRPr="00AF4B60" w:rsidRDefault="009B0BFB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191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C22D4C" w:rsidRPr="00651978" w:rsidRDefault="009B0BFB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C22D4C" w:rsidRPr="00651978" w:rsidTr="00833F6B">
        <w:trPr>
          <w:tblHeader/>
        </w:trPr>
        <w:tc>
          <w:tcPr>
            <w:tcW w:w="2062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26" w:type="pct"/>
          </w:tcPr>
          <w:p w:rsidR="00C22D4C" w:rsidRPr="00AF4B60" w:rsidRDefault="00591AB5" w:rsidP="00591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C22D4C" w:rsidRPr="00AF4B60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C22D4C" w:rsidRPr="00AF4B60" w:rsidRDefault="00F7282C" w:rsidP="00851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C22D4C" w:rsidRPr="00651978" w:rsidRDefault="00C22D4C" w:rsidP="00F72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C22D4C" w:rsidRPr="00AF4B60" w:rsidRDefault="009B0BFB" w:rsidP="00A86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191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C22D4C" w:rsidRPr="00651978" w:rsidRDefault="009B0BFB" w:rsidP="00851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2D4C" w:rsidRPr="00272D23" w:rsidTr="00833F6B">
        <w:trPr>
          <w:tblHeader/>
        </w:trPr>
        <w:tc>
          <w:tcPr>
            <w:tcW w:w="2062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9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C22D4C" w:rsidRPr="00AF4B60" w:rsidRDefault="00F7282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282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591AB5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45" w:type="pct"/>
          </w:tcPr>
          <w:p w:rsidR="00C22D4C" w:rsidRPr="00AF4B60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C22D4C" w:rsidRPr="00B023A1" w:rsidRDefault="00F7282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282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91AB5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145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C22D4C" w:rsidRPr="00AF4B60" w:rsidRDefault="009B0BFB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1,247</w:t>
            </w:r>
          </w:p>
        </w:tc>
        <w:tc>
          <w:tcPr>
            <w:tcW w:w="191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C22D4C" w:rsidRPr="00651978" w:rsidRDefault="009B0BFB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350</w:t>
            </w:r>
          </w:p>
        </w:tc>
      </w:tr>
    </w:tbl>
    <w:p w:rsidR="004E2E5C" w:rsidRDefault="004E2E5C" w:rsidP="005F3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4E2E5C" w:rsidRDefault="004E2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1A7AA4" w:rsidRPr="00D51865" w:rsidRDefault="00B17CA3" w:rsidP="001A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eastAsia="ja-JP"/>
        </w:rPr>
        <w:lastRenderedPageBreak/>
        <w:t>1</w:t>
      </w:r>
      <w:r w:rsidR="00BD56CB">
        <w:rPr>
          <w:rFonts w:ascii="Angsana New" w:hAnsi="Angsana New"/>
          <w:b/>
          <w:bCs/>
          <w:sz w:val="30"/>
          <w:szCs w:val="30"/>
          <w:lang w:eastAsia="ja-JP"/>
        </w:rPr>
        <w:t>0</w:t>
      </w:r>
      <w:r w:rsidR="001A7AA4" w:rsidRPr="00D51865">
        <w:rPr>
          <w:rFonts w:ascii="Angsana New" w:hAnsi="Angsana New"/>
          <w:b/>
          <w:bCs/>
          <w:sz w:val="30"/>
          <w:szCs w:val="30"/>
        </w:rPr>
        <w:tab/>
      </w:r>
      <w:r w:rsidR="001A7AA4" w:rsidRPr="00AE13FC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:rsidR="001A7AA4" w:rsidRPr="00D51865" w:rsidRDefault="001A7AA4" w:rsidP="001A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80"/>
        <w:gridCol w:w="1440"/>
        <w:gridCol w:w="180"/>
        <w:gridCol w:w="19"/>
        <w:gridCol w:w="1241"/>
        <w:gridCol w:w="180"/>
        <w:gridCol w:w="1170"/>
        <w:gridCol w:w="180"/>
        <w:gridCol w:w="1080"/>
        <w:gridCol w:w="180"/>
        <w:gridCol w:w="1260"/>
      </w:tblGrid>
      <w:tr w:rsidR="009B52AC" w:rsidRPr="00D51865" w:rsidTr="001A0B9A">
        <w:trPr>
          <w:cantSplit/>
          <w:tblHeader/>
        </w:trPr>
        <w:tc>
          <w:tcPr>
            <w:tcW w:w="2070" w:type="dxa"/>
            <w:shd w:val="clear" w:color="auto" w:fill="auto"/>
          </w:tcPr>
          <w:p w:rsidR="009B52AC" w:rsidRPr="00D51865" w:rsidRDefault="009B52AC" w:rsidP="001A0B9A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B52AC" w:rsidRPr="00D51865" w:rsidRDefault="009B52AC" w:rsidP="001A0B9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9B52AC" w:rsidRPr="00D51865" w:rsidRDefault="009B52AC" w:rsidP="001A0B9A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A7AA4" w:rsidRPr="00D51865" w:rsidTr="001A0B9A">
        <w:trPr>
          <w:cantSplit/>
          <w:tblHeader/>
        </w:trPr>
        <w:tc>
          <w:tcPr>
            <w:tcW w:w="2070" w:type="dxa"/>
            <w:shd w:val="clear" w:color="auto" w:fill="auto"/>
          </w:tcPr>
          <w:p w:rsidR="001A7AA4" w:rsidRPr="00D51865" w:rsidRDefault="001A7AA4" w:rsidP="001A0B9A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เงินเบิกเกินบัญชีเพื่อใช้ในการบริหารจัดการเงิน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 w:rsidRPr="00D51865"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ระยะยาวจากสถาบันการเงิน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80" w:type="dxa"/>
            <w:shd w:val="clear" w:color="auto" w:fill="auto"/>
          </w:tcPr>
          <w:p w:rsidR="001A7AA4" w:rsidRPr="00D51865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1A7AA4" w:rsidRPr="00D51865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9B52AC" w:rsidRPr="00D51865" w:rsidTr="001A0B9A">
        <w:trPr>
          <w:cantSplit/>
          <w:tblHeader/>
        </w:trPr>
        <w:tc>
          <w:tcPr>
            <w:tcW w:w="2070" w:type="dxa"/>
            <w:shd w:val="clear" w:color="auto" w:fill="auto"/>
          </w:tcPr>
          <w:p w:rsidR="009B52AC" w:rsidRPr="00D51865" w:rsidRDefault="009B52AC" w:rsidP="001A0B9A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B52AC" w:rsidRPr="00D51865" w:rsidRDefault="009B52AC" w:rsidP="001A0B9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9B52AC" w:rsidRPr="00D51865" w:rsidRDefault="009B52AC" w:rsidP="001A0B9A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51865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="00FB2160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D51865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A7AA4" w:rsidRPr="00D51865" w:rsidTr="001A0B9A">
        <w:trPr>
          <w:cantSplit/>
        </w:trPr>
        <w:tc>
          <w:tcPr>
            <w:tcW w:w="2070" w:type="dxa"/>
            <w:shd w:val="clear" w:color="auto" w:fill="auto"/>
          </w:tcPr>
          <w:p w:rsidR="001A7AA4" w:rsidRPr="00D51865" w:rsidRDefault="001A7AA4" w:rsidP="001A0B9A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5186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51865">
              <w:rPr>
                <w:rFonts w:ascii="Angsana New" w:hAnsi="Angsana New"/>
                <w:sz w:val="30"/>
                <w:szCs w:val="30"/>
                <w:cs/>
              </w:rPr>
              <w:t>มกราคม 256</w:t>
            </w:r>
            <w:r w:rsidR="00FB216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7AA4" w:rsidRPr="00D51865" w:rsidRDefault="002E467F" w:rsidP="001A0B9A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59,085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1A7AA4" w:rsidRPr="00D51865" w:rsidRDefault="002E467F" w:rsidP="001A0B9A">
            <w:pPr>
              <w:pStyle w:val="acctfourfigures"/>
              <w:tabs>
                <w:tab w:val="clear" w:pos="765"/>
                <w:tab w:val="decimal" w:pos="108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48221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AA4" w:rsidRPr="00D51865" w:rsidRDefault="002E467F" w:rsidP="001A0B9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67,000</w:t>
            </w:r>
          </w:p>
        </w:tc>
        <w:tc>
          <w:tcPr>
            <w:tcW w:w="180" w:type="dxa"/>
            <w:shd w:val="clear" w:color="auto" w:fill="auto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A7AA4" w:rsidRPr="00D51865" w:rsidRDefault="002E467F" w:rsidP="001A0B9A">
            <w:pPr>
              <w:pStyle w:val="acctfourfigures"/>
              <w:tabs>
                <w:tab w:val="clear" w:pos="765"/>
                <w:tab w:val="decimal" w:pos="731"/>
                <w:tab w:val="decimal" w:pos="802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AA4" w:rsidRPr="00D51865" w:rsidRDefault="002E467F" w:rsidP="001A0B9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140,507</w:t>
            </w:r>
          </w:p>
        </w:tc>
      </w:tr>
      <w:tr w:rsidR="001A7AA4" w:rsidRPr="00D51865" w:rsidTr="001A0B9A">
        <w:trPr>
          <w:cantSplit/>
        </w:trPr>
        <w:tc>
          <w:tcPr>
            <w:tcW w:w="2070" w:type="dxa"/>
            <w:shd w:val="clear" w:color="auto" w:fill="auto"/>
          </w:tcPr>
          <w:p w:rsidR="001A7AA4" w:rsidRPr="00D51865" w:rsidRDefault="001A7AA4" w:rsidP="001A0B9A">
            <w:pPr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7AA4" w:rsidRPr="00D51865" w:rsidRDefault="00C24201" w:rsidP="001A0B9A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C24201">
              <w:rPr>
                <w:rFonts w:ascii="Angsana New" w:hAnsi="Angsana New"/>
                <w:sz w:val="30"/>
                <w:szCs w:val="30"/>
              </w:rPr>
              <w:t>543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1A7AA4" w:rsidRPr="00D51865" w:rsidRDefault="00C24201" w:rsidP="001A0B9A">
            <w:pPr>
              <w:pStyle w:val="acctfourfigures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C24201">
              <w:rPr>
                <w:rFonts w:ascii="Angsana New" w:hAnsi="Angsana New"/>
                <w:sz w:val="30"/>
                <w:szCs w:val="30"/>
              </w:rPr>
              <w:t>(1,64</w:t>
            </w:r>
            <w:r w:rsidR="0048221B">
              <w:rPr>
                <w:rFonts w:ascii="Angsana New" w:hAnsi="Angsana New"/>
                <w:sz w:val="30"/>
                <w:szCs w:val="30"/>
              </w:rPr>
              <w:t>5</w:t>
            </w:r>
            <w:r w:rsidRPr="00C2420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AA4" w:rsidRPr="00D51865" w:rsidRDefault="00C24201" w:rsidP="001A0B9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C24201">
              <w:rPr>
                <w:rFonts w:ascii="Angsana New" w:hAnsi="Angsana New"/>
                <w:sz w:val="30"/>
                <w:szCs w:val="30"/>
              </w:rPr>
              <w:t>53,000</w:t>
            </w:r>
          </w:p>
        </w:tc>
        <w:tc>
          <w:tcPr>
            <w:tcW w:w="180" w:type="dxa"/>
            <w:shd w:val="clear" w:color="auto" w:fill="auto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A7AA4" w:rsidRPr="00D51865" w:rsidRDefault="00C24201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4201">
              <w:rPr>
                <w:rFonts w:ascii="Angsana New" w:hAnsi="Angsana New"/>
                <w:sz w:val="30"/>
                <w:szCs w:val="30"/>
              </w:rPr>
              <w:t>(9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C2420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AA4" w:rsidRPr="00D51865" w:rsidRDefault="00C24201" w:rsidP="001A0B9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24201">
              <w:rPr>
                <w:rFonts w:ascii="Angsana New" w:hAnsi="Angsana New"/>
                <w:sz w:val="30"/>
                <w:szCs w:val="30"/>
                <w:lang w:bidi="th-TH"/>
              </w:rPr>
              <w:t>51,80</w:t>
            </w:r>
            <w:r w:rsidR="0048221B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1A7AA4" w:rsidRPr="00E50217" w:rsidTr="001A0B9A">
        <w:trPr>
          <w:cantSplit/>
        </w:trPr>
        <w:tc>
          <w:tcPr>
            <w:tcW w:w="2070" w:type="dxa"/>
            <w:shd w:val="clear" w:color="auto" w:fill="auto"/>
          </w:tcPr>
          <w:p w:rsidR="001A7AA4" w:rsidRPr="00D51865" w:rsidRDefault="001A7AA4" w:rsidP="006B1682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8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="006B168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D518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811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FB21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AA4" w:rsidRPr="00D51865" w:rsidRDefault="00C24201" w:rsidP="001A0B9A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4201">
              <w:rPr>
                <w:rFonts w:ascii="Angsana New" w:hAnsi="Angsana New"/>
                <w:b/>
                <w:bCs/>
                <w:sz w:val="30"/>
                <w:szCs w:val="30"/>
              </w:rPr>
              <w:t>59,628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AA4" w:rsidRPr="00D51865" w:rsidRDefault="00C24201" w:rsidP="001A0B9A">
            <w:pPr>
              <w:pStyle w:val="acctfourfigures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4201">
              <w:rPr>
                <w:rFonts w:ascii="Angsana New" w:hAnsi="Angsana New"/>
                <w:b/>
                <w:bCs/>
                <w:sz w:val="30"/>
                <w:szCs w:val="30"/>
              </w:rPr>
              <w:t>12,68</w:t>
            </w:r>
            <w:r w:rsidR="0048221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AA4" w:rsidRPr="00D51865" w:rsidRDefault="00C24201" w:rsidP="001A0B9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4201">
              <w:rPr>
                <w:rFonts w:ascii="Angsana New" w:hAnsi="Angsana New"/>
                <w:b/>
                <w:bCs/>
                <w:sz w:val="30"/>
                <w:szCs w:val="30"/>
              </w:rPr>
              <w:t>120,000</w:t>
            </w:r>
          </w:p>
        </w:tc>
        <w:tc>
          <w:tcPr>
            <w:tcW w:w="180" w:type="dxa"/>
            <w:shd w:val="clear" w:color="auto" w:fill="auto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AA4" w:rsidRPr="00C24201" w:rsidRDefault="00C24201" w:rsidP="00C24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420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C24201" w:rsidRDefault="001A7AA4" w:rsidP="00C24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AA4" w:rsidRPr="00E50217" w:rsidRDefault="00C24201" w:rsidP="001A0B9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4201">
              <w:rPr>
                <w:rFonts w:ascii="Angsana New" w:hAnsi="Angsana New"/>
                <w:b/>
                <w:bCs/>
                <w:sz w:val="30"/>
                <w:szCs w:val="30"/>
              </w:rPr>
              <w:t>192,30</w:t>
            </w:r>
            <w:r w:rsidR="0048221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:rsidR="001A7AA4" w:rsidRDefault="001A7AA4" w:rsidP="001A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80"/>
        <w:gridCol w:w="1440"/>
        <w:gridCol w:w="180"/>
        <w:gridCol w:w="19"/>
        <w:gridCol w:w="1241"/>
        <w:gridCol w:w="180"/>
        <w:gridCol w:w="1170"/>
        <w:gridCol w:w="180"/>
        <w:gridCol w:w="1080"/>
        <w:gridCol w:w="180"/>
        <w:gridCol w:w="1260"/>
      </w:tblGrid>
      <w:tr w:rsidR="00591AB5" w:rsidRPr="00D51865" w:rsidTr="00147735">
        <w:trPr>
          <w:cantSplit/>
          <w:tblHeader/>
        </w:trPr>
        <w:tc>
          <w:tcPr>
            <w:tcW w:w="2070" w:type="dxa"/>
            <w:shd w:val="clear" w:color="auto" w:fill="auto"/>
          </w:tcPr>
          <w:p w:rsidR="00591AB5" w:rsidRPr="00D51865" w:rsidRDefault="00591AB5" w:rsidP="00147735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91AB5" w:rsidRPr="00D51865" w:rsidTr="00147735">
        <w:trPr>
          <w:cantSplit/>
          <w:tblHeader/>
        </w:trPr>
        <w:tc>
          <w:tcPr>
            <w:tcW w:w="2070" w:type="dxa"/>
            <w:shd w:val="clear" w:color="auto" w:fill="auto"/>
          </w:tcPr>
          <w:p w:rsidR="00591AB5" w:rsidRPr="00D51865" w:rsidRDefault="00591AB5" w:rsidP="00147735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เงินเบิกเกินบัญชีเพื่อใช้ในการบริหารจัดการเงิน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 w:rsidRPr="00D51865"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ระยะยาวจากสถาบันการเงิน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80" w:type="dxa"/>
            <w:shd w:val="clear" w:color="auto" w:fill="auto"/>
          </w:tcPr>
          <w:p w:rsidR="00591AB5" w:rsidRPr="00D51865" w:rsidRDefault="00591AB5" w:rsidP="0014773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591AB5" w:rsidRPr="00D51865" w:rsidRDefault="00591AB5" w:rsidP="0014773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591AB5" w:rsidRPr="00D51865" w:rsidTr="00147735">
        <w:trPr>
          <w:cantSplit/>
          <w:tblHeader/>
        </w:trPr>
        <w:tc>
          <w:tcPr>
            <w:tcW w:w="2070" w:type="dxa"/>
            <w:shd w:val="clear" w:color="auto" w:fill="auto"/>
          </w:tcPr>
          <w:p w:rsidR="00591AB5" w:rsidRPr="00D51865" w:rsidRDefault="00591AB5" w:rsidP="00147735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51865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="005B0AAA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D51865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91AB5" w:rsidRPr="00D51865" w:rsidTr="00147735">
        <w:trPr>
          <w:cantSplit/>
        </w:trPr>
        <w:tc>
          <w:tcPr>
            <w:tcW w:w="2070" w:type="dxa"/>
            <w:shd w:val="clear" w:color="auto" w:fill="auto"/>
          </w:tcPr>
          <w:p w:rsidR="00591AB5" w:rsidRPr="00D51865" w:rsidRDefault="00591AB5" w:rsidP="00147735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5186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51865">
              <w:rPr>
                <w:rFonts w:ascii="Angsana New" w:hAnsi="Angsana New"/>
                <w:sz w:val="30"/>
                <w:szCs w:val="30"/>
                <w:cs/>
              </w:rPr>
              <w:t>มกราคม 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49,69</w:t>
            </w:r>
            <w:r w:rsidR="005B0AA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fourfigures"/>
              <w:tabs>
                <w:tab w:val="clear" w:pos="765"/>
                <w:tab w:val="decimal" w:pos="108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17,</w:t>
            </w:r>
            <w:r w:rsidR="005B0AAA">
              <w:rPr>
                <w:rFonts w:ascii="Angsana New" w:hAnsi="Angsana New"/>
                <w:sz w:val="30"/>
                <w:szCs w:val="30"/>
              </w:rPr>
              <w:t>744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  <w:tc>
          <w:tcPr>
            <w:tcW w:w="180" w:type="dxa"/>
            <w:shd w:val="clear" w:color="auto" w:fill="auto"/>
          </w:tcPr>
          <w:p w:rsidR="00591AB5" w:rsidRPr="00D51865" w:rsidRDefault="00591AB5" w:rsidP="0014773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91AB5" w:rsidRPr="00D51865" w:rsidRDefault="00591AB5" w:rsidP="00147735">
            <w:pPr>
              <w:pStyle w:val="acctfourfigures"/>
              <w:tabs>
                <w:tab w:val="clear" w:pos="765"/>
                <w:tab w:val="decimal" w:pos="731"/>
                <w:tab w:val="decimal" w:pos="802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1,04</w:t>
            </w:r>
            <w:r w:rsidR="005B0AA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74,48</w:t>
            </w:r>
            <w:r w:rsidR="005B0AA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91AB5" w:rsidRPr="00D51865" w:rsidTr="00147735">
        <w:trPr>
          <w:cantSplit/>
        </w:trPr>
        <w:tc>
          <w:tcPr>
            <w:tcW w:w="2070" w:type="dxa"/>
            <w:shd w:val="clear" w:color="auto" w:fill="auto"/>
          </w:tcPr>
          <w:p w:rsidR="00591AB5" w:rsidRPr="00D51865" w:rsidRDefault="00591AB5" w:rsidP="00147735">
            <w:pPr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10,40</w:t>
            </w:r>
            <w:r w:rsidR="005B0AA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fourfigures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(1,827)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23,300</w:t>
            </w:r>
          </w:p>
        </w:tc>
        <w:tc>
          <w:tcPr>
            <w:tcW w:w="180" w:type="dxa"/>
            <w:shd w:val="clear" w:color="auto" w:fill="auto"/>
          </w:tcPr>
          <w:p w:rsidR="00591AB5" w:rsidRPr="00D51865" w:rsidRDefault="00591AB5" w:rsidP="0014773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fourfigures"/>
              <w:tabs>
                <w:tab w:val="decimal" w:pos="80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(55</w:t>
            </w:r>
            <w:r w:rsidR="005B0AAA">
              <w:rPr>
                <w:rFonts w:ascii="Angsana New" w:hAnsi="Angsana New"/>
                <w:sz w:val="30"/>
                <w:szCs w:val="30"/>
              </w:rPr>
              <w:t>1</w:t>
            </w:r>
            <w:r w:rsidRPr="000C67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31,323</w:t>
            </w:r>
          </w:p>
        </w:tc>
      </w:tr>
      <w:tr w:rsidR="00591AB5" w:rsidRPr="00E50217" w:rsidTr="00147735">
        <w:trPr>
          <w:cantSplit/>
        </w:trPr>
        <w:tc>
          <w:tcPr>
            <w:tcW w:w="2070" w:type="dxa"/>
            <w:shd w:val="clear" w:color="auto" w:fill="auto"/>
          </w:tcPr>
          <w:p w:rsidR="00591AB5" w:rsidRPr="00D51865" w:rsidRDefault="00591AB5" w:rsidP="00147735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8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D518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754">
              <w:rPr>
                <w:rFonts w:ascii="Angsana New" w:hAnsi="Angsana New"/>
                <w:b/>
                <w:bCs/>
                <w:sz w:val="30"/>
                <w:szCs w:val="30"/>
              </w:rPr>
              <w:t>60,09</w:t>
            </w:r>
            <w:r w:rsidR="005B0AA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fourfigures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754">
              <w:rPr>
                <w:rFonts w:ascii="Angsana New" w:hAnsi="Angsana New"/>
                <w:b/>
                <w:bCs/>
                <w:sz w:val="30"/>
                <w:szCs w:val="30"/>
              </w:rPr>
              <w:t>15,91</w:t>
            </w:r>
            <w:r w:rsidR="005B0AA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754">
              <w:rPr>
                <w:rFonts w:ascii="Angsana New" w:hAnsi="Angsana New"/>
                <w:b/>
                <w:bCs/>
                <w:sz w:val="30"/>
                <w:szCs w:val="30"/>
              </w:rPr>
              <w:t>29,300</w:t>
            </w:r>
          </w:p>
        </w:tc>
        <w:tc>
          <w:tcPr>
            <w:tcW w:w="180" w:type="dxa"/>
            <w:shd w:val="clear" w:color="auto" w:fill="auto"/>
          </w:tcPr>
          <w:p w:rsidR="00591AB5" w:rsidRPr="00D51865" w:rsidRDefault="00591AB5" w:rsidP="0014773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fourfigures"/>
              <w:tabs>
                <w:tab w:val="decimal" w:pos="802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754">
              <w:rPr>
                <w:rFonts w:ascii="Angsana New" w:hAnsi="Angsana New"/>
                <w:b/>
                <w:bCs/>
                <w:sz w:val="30"/>
                <w:szCs w:val="30"/>
              </w:rPr>
              <w:t>491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AB5" w:rsidRPr="00D51865" w:rsidRDefault="00591AB5" w:rsidP="0014773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754">
              <w:rPr>
                <w:rFonts w:ascii="Angsana New" w:hAnsi="Angsana New"/>
                <w:b/>
                <w:bCs/>
                <w:sz w:val="30"/>
                <w:szCs w:val="30"/>
              </w:rPr>
              <w:t>105,80</w:t>
            </w:r>
            <w:r w:rsidR="005B0AA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:rsidR="00591AB5" w:rsidRDefault="00591AB5" w:rsidP="001A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591AB5" w:rsidRDefault="00591AB5" w:rsidP="001A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80"/>
        <w:gridCol w:w="1440"/>
        <w:gridCol w:w="180"/>
        <w:gridCol w:w="19"/>
        <w:gridCol w:w="1241"/>
        <w:gridCol w:w="180"/>
        <w:gridCol w:w="1170"/>
        <w:gridCol w:w="180"/>
        <w:gridCol w:w="1080"/>
        <w:gridCol w:w="180"/>
        <w:gridCol w:w="1260"/>
      </w:tblGrid>
      <w:tr w:rsidR="009B52AC" w:rsidRPr="00E50217" w:rsidTr="001A0B9A">
        <w:trPr>
          <w:cantSplit/>
          <w:tblHeader/>
        </w:trPr>
        <w:tc>
          <w:tcPr>
            <w:tcW w:w="2070" w:type="dxa"/>
            <w:shd w:val="clear" w:color="auto" w:fill="auto"/>
          </w:tcPr>
          <w:p w:rsidR="009B52AC" w:rsidRPr="00E50217" w:rsidRDefault="009B52AC" w:rsidP="001A0B9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B52AC" w:rsidRPr="00E50217" w:rsidRDefault="009B52AC" w:rsidP="001A0B9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9B52AC" w:rsidRPr="00E50217" w:rsidRDefault="009B52AC" w:rsidP="001A0B9A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65E99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A7AA4" w:rsidRPr="00E50217" w:rsidTr="001A0B9A">
        <w:trPr>
          <w:cantSplit/>
          <w:tblHeader/>
        </w:trPr>
        <w:tc>
          <w:tcPr>
            <w:tcW w:w="2070" w:type="dxa"/>
            <w:shd w:val="clear" w:color="auto" w:fill="auto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เงินเบิกเกินบัญชีเพื่อใช้ในการบริหารจัดการเงิน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ระยะยาวจากสถาบันการเงิน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A021CB"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80" w:type="dxa"/>
            <w:shd w:val="clear" w:color="auto" w:fill="auto"/>
          </w:tcPr>
          <w:p w:rsidR="001A7AA4" w:rsidRPr="00E50217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1A7AA4" w:rsidRPr="00E50217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9B52AC" w:rsidRPr="00E50217" w:rsidTr="001A0B9A">
        <w:trPr>
          <w:cantSplit/>
          <w:tblHeader/>
        </w:trPr>
        <w:tc>
          <w:tcPr>
            <w:tcW w:w="2070" w:type="dxa"/>
            <w:shd w:val="clear" w:color="auto" w:fill="auto"/>
          </w:tcPr>
          <w:p w:rsidR="009B52AC" w:rsidRPr="00E50217" w:rsidRDefault="009B52AC" w:rsidP="001A0B9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B52AC" w:rsidRPr="00E50217" w:rsidRDefault="009B52AC" w:rsidP="001A0B9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9B52AC" w:rsidRPr="00E50217" w:rsidRDefault="009B52AC" w:rsidP="001A0B9A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E50217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="00FB2160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E50217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A7AA4" w:rsidRPr="00E50217" w:rsidTr="001A0B9A">
        <w:trPr>
          <w:cantSplit/>
        </w:trPr>
        <w:tc>
          <w:tcPr>
            <w:tcW w:w="2070" w:type="dxa"/>
            <w:shd w:val="clear" w:color="auto" w:fill="auto"/>
          </w:tcPr>
          <w:p w:rsidR="001A7AA4" w:rsidRPr="00E50217" w:rsidRDefault="001A7AA4" w:rsidP="001A0B9A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2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502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50217">
              <w:rPr>
                <w:rFonts w:ascii="Angsana New" w:hAnsi="Angsana New"/>
                <w:sz w:val="30"/>
                <w:szCs w:val="30"/>
                <w:cs/>
              </w:rPr>
              <w:t>มกราคม 256</w:t>
            </w:r>
            <w:r w:rsidR="00FB216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7AA4" w:rsidRPr="00E50217" w:rsidRDefault="002E467F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58,601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1A7AA4" w:rsidRPr="00E50217" w:rsidRDefault="002E467F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08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14,325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AA4" w:rsidRPr="00E50217" w:rsidRDefault="002E467F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  <w:tc>
          <w:tcPr>
            <w:tcW w:w="180" w:type="dxa"/>
            <w:shd w:val="clear" w:color="auto" w:fill="auto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A7AA4" w:rsidRPr="00E50217" w:rsidRDefault="002E467F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802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AA4" w:rsidRPr="00E50217" w:rsidRDefault="002E467F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77,817</w:t>
            </w:r>
          </w:p>
        </w:tc>
      </w:tr>
      <w:tr w:rsidR="001A7AA4" w:rsidRPr="00E50217" w:rsidTr="001A0B9A">
        <w:trPr>
          <w:cantSplit/>
        </w:trPr>
        <w:tc>
          <w:tcPr>
            <w:tcW w:w="2070" w:type="dxa"/>
            <w:shd w:val="clear" w:color="auto" w:fill="auto"/>
          </w:tcPr>
          <w:p w:rsidR="001A7AA4" w:rsidRPr="00E50217" w:rsidRDefault="001A7AA4" w:rsidP="001A0B9A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E50217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7AA4" w:rsidRPr="00E50217" w:rsidRDefault="007726F0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726F0">
              <w:rPr>
                <w:rFonts w:ascii="Angsana New" w:hAnsi="Angsana New"/>
                <w:sz w:val="30"/>
                <w:szCs w:val="30"/>
              </w:rPr>
              <w:t>1,027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1A7AA4" w:rsidRPr="00E50217" w:rsidRDefault="007726F0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726F0">
              <w:rPr>
                <w:rFonts w:ascii="Angsana New" w:hAnsi="Angsana New"/>
                <w:sz w:val="30"/>
                <w:szCs w:val="30"/>
              </w:rPr>
              <w:t>(1,64</w:t>
            </w:r>
            <w:r w:rsidR="007F3FF6">
              <w:rPr>
                <w:rFonts w:ascii="Angsana New" w:hAnsi="Angsana New"/>
                <w:sz w:val="30"/>
                <w:szCs w:val="30"/>
              </w:rPr>
              <w:t>5</w:t>
            </w:r>
            <w:r w:rsidRPr="007726F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AA4" w:rsidRPr="00E50217" w:rsidRDefault="007726F0" w:rsidP="00A14A6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726F0">
              <w:rPr>
                <w:rFonts w:ascii="Angsana New" w:hAnsi="Angsana New"/>
                <w:sz w:val="30"/>
                <w:szCs w:val="30"/>
              </w:rPr>
              <w:t>55,000</w:t>
            </w:r>
          </w:p>
        </w:tc>
        <w:tc>
          <w:tcPr>
            <w:tcW w:w="180" w:type="dxa"/>
            <w:shd w:val="clear" w:color="auto" w:fill="auto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A7AA4" w:rsidRPr="00E50217" w:rsidRDefault="007726F0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26F0">
              <w:rPr>
                <w:rFonts w:ascii="Angsana New" w:hAnsi="Angsana New"/>
                <w:sz w:val="30"/>
                <w:szCs w:val="30"/>
              </w:rPr>
              <w:t>(9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7726F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AA4" w:rsidRPr="00E50217" w:rsidRDefault="007726F0" w:rsidP="009B52A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726F0">
              <w:rPr>
                <w:rFonts w:ascii="Angsana New" w:hAnsi="Angsana New"/>
                <w:sz w:val="30"/>
                <w:szCs w:val="30"/>
              </w:rPr>
              <w:t>54,28</w:t>
            </w:r>
            <w:r w:rsidR="007F3FF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726F0" w:rsidRPr="00E50217" w:rsidTr="002D2D01">
        <w:trPr>
          <w:cantSplit/>
        </w:trPr>
        <w:tc>
          <w:tcPr>
            <w:tcW w:w="2070" w:type="dxa"/>
            <w:shd w:val="clear" w:color="auto" w:fill="auto"/>
          </w:tcPr>
          <w:p w:rsidR="007726F0" w:rsidRPr="00E50217" w:rsidRDefault="007726F0" w:rsidP="007726F0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65739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726F0" w:rsidRPr="00E50217" w:rsidRDefault="007726F0" w:rsidP="007726F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726F0" w:rsidRPr="00E50217" w:rsidRDefault="007726F0" w:rsidP="0077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7726F0" w:rsidRPr="00E50217" w:rsidRDefault="007726F0" w:rsidP="0077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7726F0" w:rsidRPr="00E50217" w:rsidRDefault="007726F0" w:rsidP="0077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726F0" w:rsidRPr="00E50217" w:rsidRDefault="007726F0" w:rsidP="0077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726F0" w:rsidRPr="00E50217" w:rsidRDefault="007726F0" w:rsidP="007726F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726F0">
              <w:rPr>
                <w:rFonts w:ascii="Angsana New" w:hAnsi="Angsana New"/>
                <w:sz w:val="30"/>
                <w:szCs w:val="30"/>
              </w:rPr>
              <w:t>(195)</w:t>
            </w:r>
          </w:p>
        </w:tc>
        <w:tc>
          <w:tcPr>
            <w:tcW w:w="180" w:type="dxa"/>
            <w:shd w:val="clear" w:color="auto" w:fill="auto"/>
          </w:tcPr>
          <w:p w:rsidR="007726F0" w:rsidRPr="00E50217" w:rsidRDefault="007726F0" w:rsidP="007726F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26F0" w:rsidRPr="00E50217" w:rsidRDefault="007726F0" w:rsidP="0077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726F0" w:rsidRPr="00E50217" w:rsidRDefault="007726F0" w:rsidP="0077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726F0" w:rsidRPr="00E50217" w:rsidRDefault="007726F0" w:rsidP="007726F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726F0">
              <w:rPr>
                <w:rFonts w:ascii="Angsana New" w:hAnsi="Angsana New"/>
                <w:sz w:val="30"/>
                <w:szCs w:val="30"/>
              </w:rPr>
              <w:t>(195)</w:t>
            </w:r>
          </w:p>
        </w:tc>
      </w:tr>
      <w:tr w:rsidR="007726F0" w:rsidRPr="00E50217" w:rsidTr="001A0B9A">
        <w:trPr>
          <w:cantSplit/>
        </w:trPr>
        <w:tc>
          <w:tcPr>
            <w:tcW w:w="2070" w:type="dxa"/>
            <w:shd w:val="clear" w:color="auto" w:fill="auto"/>
          </w:tcPr>
          <w:p w:rsidR="007726F0" w:rsidRPr="00E50217" w:rsidRDefault="007726F0" w:rsidP="007726F0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E502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E502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726F0" w:rsidRPr="00E50217" w:rsidRDefault="007726F0" w:rsidP="007726F0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26F0" w:rsidRPr="00E50217" w:rsidRDefault="007726F0" w:rsidP="007726F0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26F0">
              <w:rPr>
                <w:rFonts w:ascii="Angsana New" w:hAnsi="Angsana New"/>
                <w:b/>
                <w:bCs/>
                <w:sz w:val="30"/>
                <w:szCs w:val="30"/>
              </w:rPr>
              <w:t>59,628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7726F0" w:rsidRPr="00E50217" w:rsidRDefault="007726F0" w:rsidP="007726F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26F0" w:rsidRPr="00E50217" w:rsidRDefault="007726F0" w:rsidP="007726F0">
            <w:pPr>
              <w:pStyle w:val="acctfourfigures"/>
              <w:shd w:val="clear" w:color="auto" w:fill="FFFFFF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26F0">
              <w:rPr>
                <w:rFonts w:ascii="Angsana New" w:hAnsi="Angsana New"/>
                <w:b/>
                <w:bCs/>
                <w:sz w:val="30"/>
                <w:szCs w:val="30"/>
              </w:rPr>
              <w:t>12,68</w:t>
            </w:r>
            <w:r w:rsidR="007F3FF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726F0" w:rsidRPr="00E50217" w:rsidRDefault="007726F0" w:rsidP="007726F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26F0" w:rsidRPr="00E50217" w:rsidRDefault="007726F0" w:rsidP="007726F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26F0">
              <w:rPr>
                <w:rFonts w:ascii="Angsana New" w:hAnsi="Angsana New"/>
                <w:b/>
                <w:bCs/>
                <w:sz w:val="30"/>
                <w:szCs w:val="30"/>
              </w:rPr>
              <w:t>59,599</w:t>
            </w:r>
          </w:p>
        </w:tc>
        <w:tc>
          <w:tcPr>
            <w:tcW w:w="180" w:type="dxa"/>
            <w:shd w:val="clear" w:color="auto" w:fill="auto"/>
          </w:tcPr>
          <w:p w:rsidR="007726F0" w:rsidRPr="00E50217" w:rsidRDefault="007726F0" w:rsidP="007726F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26F0" w:rsidRPr="00E50217" w:rsidRDefault="007726F0" w:rsidP="0077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726F0" w:rsidRPr="00E50217" w:rsidRDefault="007726F0" w:rsidP="0077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26F0" w:rsidRPr="00E50217" w:rsidRDefault="007726F0" w:rsidP="007726F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26F0">
              <w:rPr>
                <w:rFonts w:ascii="Angsana New" w:hAnsi="Angsana New"/>
                <w:b/>
                <w:bCs/>
                <w:sz w:val="30"/>
                <w:szCs w:val="30"/>
              </w:rPr>
              <w:t>131,90</w:t>
            </w:r>
            <w:r w:rsidR="007F3FF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:rsidR="001A7AA4" w:rsidRDefault="001A7AA4" w:rsidP="00575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80"/>
        <w:gridCol w:w="1440"/>
        <w:gridCol w:w="180"/>
        <w:gridCol w:w="19"/>
        <w:gridCol w:w="1241"/>
        <w:gridCol w:w="180"/>
        <w:gridCol w:w="1170"/>
        <w:gridCol w:w="180"/>
        <w:gridCol w:w="1080"/>
        <w:gridCol w:w="180"/>
        <w:gridCol w:w="1260"/>
      </w:tblGrid>
      <w:tr w:rsidR="00591AB5" w:rsidRPr="00E50217" w:rsidTr="00147735">
        <w:trPr>
          <w:cantSplit/>
          <w:tblHeader/>
        </w:trPr>
        <w:tc>
          <w:tcPr>
            <w:tcW w:w="2070" w:type="dxa"/>
            <w:shd w:val="clear" w:color="auto" w:fill="auto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65E99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91AB5" w:rsidRPr="00E50217" w:rsidTr="00147735">
        <w:trPr>
          <w:cantSplit/>
          <w:tblHeader/>
        </w:trPr>
        <w:tc>
          <w:tcPr>
            <w:tcW w:w="2070" w:type="dxa"/>
            <w:shd w:val="clear" w:color="auto" w:fill="auto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เงินเบิกเกินบัญชีเพื่อใช้ในการบริหารจัดการเงิน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ระยะยาวจากสถาบันการเงิน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A021CB"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80" w:type="dxa"/>
            <w:shd w:val="clear" w:color="auto" w:fill="auto"/>
          </w:tcPr>
          <w:p w:rsidR="00591AB5" w:rsidRPr="00E50217" w:rsidRDefault="00591AB5" w:rsidP="0014773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591AB5" w:rsidRPr="00E50217" w:rsidRDefault="00591AB5" w:rsidP="0014773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591AB5" w:rsidRPr="00E50217" w:rsidTr="00147735">
        <w:trPr>
          <w:cantSplit/>
          <w:tblHeader/>
        </w:trPr>
        <w:tc>
          <w:tcPr>
            <w:tcW w:w="2070" w:type="dxa"/>
            <w:shd w:val="clear" w:color="auto" w:fill="auto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E50217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="004D12F4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E50217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91AB5" w:rsidRPr="00E50217" w:rsidTr="00147735">
        <w:trPr>
          <w:cantSplit/>
        </w:trPr>
        <w:tc>
          <w:tcPr>
            <w:tcW w:w="2070" w:type="dxa"/>
            <w:shd w:val="clear" w:color="auto" w:fill="auto"/>
          </w:tcPr>
          <w:p w:rsidR="00591AB5" w:rsidRPr="00E50217" w:rsidRDefault="00591AB5" w:rsidP="0014773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2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502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50217">
              <w:rPr>
                <w:rFonts w:ascii="Angsana New" w:hAnsi="Angsana New"/>
                <w:sz w:val="30"/>
                <w:szCs w:val="30"/>
                <w:cs/>
              </w:rPr>
              <w:t>มกราคม 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91AB5" w:rsidRPr="004D12F4" w:rsidRDefault="00591AB5" w:rsidP="00147735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49,69</w:t>
            </w:r>
            <w:r w:rsidR="004D12F4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tabs>
                <w:tab w:val="clear" w:pos="765"/>
                <w:tab w:val="decimal" w:pos="108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17,74</w:t>
            </w:r>
            <w:r w:rsidR="004D12F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8,486</w:t>
            </w:r>
          </w:p>
        </w:tc>
        <w:tc>
          <w:tcPr>
            <w:tcW w:w="180" w:type="dxa"/>
            <w:shd w:val="clear" w:color="auto" w:fill="auto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802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76,431</w:t>
            </w:r>
          </w:p>
        </w:tc>
      </w:tr>
      <w:tr w:rsidR="00591AB5" w:rsidRPr="00E50217" w:rsidTr="00147735">
        <w:trPr>
          <w:cantSplit/>
        </w:trPr>
        <w:tc>
          <w:tcPr>
            <w:tcW w:w="2070" w:type="dxa"/>
            <w:shd w:val="clear" w:color="auto" w:fill="auto"/>
          </w:tcPr>
          <w:p w:rsidR="00591AB5" w:rsidRPr="00E50217" w:rsidRDefault="00591AB5" w:rsidP="0014773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E50217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9,433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(1,827)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656</w:t>
            </w:r>
          </w:p>
        </w:tc>
        <w:tc>
          <w:tcPr>
            <w:tcW w:w="180" w:type="dxa"/>
            <w:shd w:val="clear" w:color="auto" w:fill="auto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(25</w:t>
            </w:r>
            <w:r w:rsidR="00B85DA5">
              <w:rPr>
                <w:rFonts w:ascii="Angsana New" w:hAnsi="Angsana New"/>
                <w:sz w:val="30"/>
                <w:szCs w:val="30"/>
              </w:rPr>
              <w:t>3</w:t>
            </w:r>
            <w:r w:rsidRPr="000C67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91AB5" w:rsidRPr="00E50217" w:rsidRDefault="00B85DA5" w:rsidP="0014773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9,009</w:t>
            </w:r>
          </w:p>
        </w:tc>
      </w:tr>
      <w:tr w:rsidR="00591AB5" w:rsidRPr="00E50217" w:rsidTr="00147735">
        <w:trPr>
          <w:cantSplit/>
        </w:trPr>
        <w:tc>
          <w:tcPr>
            <w:tcW w:w="2070" w:type="dxa"/>
            <w:shd w:val="clear" w:color="auto" w:fill="auto"/>
          </w:tcPr>
          <w:p w:rsidR="00591AB5" w:rsidRPr="00E50217" w:rsidRDefault="00591AB5" w:rsidP="0014773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65739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91AB5" w:rsidRPr="000C6754" w:rsidRDefault="00591AB5" w:rsidP="00147735">
            <w:pPr>
              <w:pStyle w:val="acctfourfigures"/>
              <w:shd w:val="clear" w:color="auto" w:fill="FFFFFF"/>
              <w:tabs>
                <w:tab w:val="clear" w:pos="765"/>
                <w:tab w:val="left" w:pos="821"/>
              </w:tabs>
              <w:spacing w:line="240" w:lineRule="atLeast"/>
              <w:ind w:left="-79" w:right="28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591AB5" w:rsidRPr="004A0FCF" w:rsidRDefault="00591AB5" w:rsidP="00147735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tLeast"/>
              <w:ind w:left="-79" w:right="2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(381</w:t>
            </w:r>
            <w:r w:rsidRPr="000C67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1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C6754">
              <w:rPr>
                <w:rFonts w:ascii="Angsana New" w:hAnsi="Angsana New"/>
                <w:sz w:val="30"/>
                <w:szCs w:val="30"/>
              </w:rPr>
              <w:t>(</w:t>
            </w:r>
            <w:r w:rsidR="00B85DA5">
              <w:rPr>
                <w:rFonts w:ascii="Angsana New" w:hAnsi="Angsana New"/>
                <w:sz w:val="30"/>
                <w:szCs w:val="30"/>
              </w:rPr>
              <w:t>381</w:t>
            </w:r>
            <w:r w:rsidRPr="000C675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91AB5" w:rsidRPr="00E50217" w:rsidTr="00147735">
        <w:trPr>
          <w:cantSplit/>
        </w:trPr>
        <w:tc>
          <w:tcPr>
            <w:tcW w:w="2070" w:type="dxa"/>
            <w:shd w:val="clear" w:color="auto" w:fill="auto"/>
          </w:tcPr>
          <w:p w:rsidR="00591AB5" w:rsidRPr="00E50217" w:rsidRDefault="00591AB5" w:rsidP="0014773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E502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E502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754">
              <w:rPr>
                <w:rFonts w:ascii="Angsana New" w:hAnsi="Angsana New"/>
                <w:b/>
                <w:bCs/>
                <w:sz w:val="30"/>
                <w:szCs w:val="30"/>
              </w:rPr>
              <w:t>59,1</w:t>
            </w:r>
            <w:r w:rsidR="004D12F4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754">
              <w:rPr>
                <w:rFonts w:ascii="Angsana New" w:hAnsi="Angsana New"/>
                <w:b/>
                <w:bCs/>
                <w:sz w:val="30"/>
                <w:szCs w:val="30"/>
              </w:rPr>
              <w:t>15,91</w:t>
            </w:r>
            <w:r w:rsidR="004D12F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754">
              <w:rPr>
                <w:rFonts w:ascii="Angsana New" w:hAnsi="Angsana New"/>
                <w:b/>
                <w:bCs/>
                <w:sz w:val="30"/>
                <w:szCs w:val="30"/>
              </w:rPr>
              <w:t>9,761</w:t>
            </w:r>
          </w:p>
        </w:tc>
        <w:tc>
          <w:tcPr>
            <w:tcW w:w="180" w:type="dxa"/>
            <w:shd w:val="clear" w:color="auto" w:fill="auto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754">
              <w:rPr>
                <w:rFonts w:ascii="Angsana New" w:hAnsi="Angsana New"/>
                <w:b/>
                <w:bCs/>
                <w:sz w:val="30"/>
                <w:szCs w:val="30"/>
              </w:rPr>
              <w:t>251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1AB5" w:rsidRPr="00E50217" w:rsidRDefault="00591AB5" w:rsidP="0014773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754">
              <w:rPr>
                <w:rFonts w:ascii="Angsana New" w:hAnsi="Angsana New"/>
                <w:b/>
                <w:bCs/>
                <w:sz w:val="30"/>
                <w:szCs w:val="30"/>
              </w:rPr>
              <w:t>85,059</w:t>
            </w:r>
          </w:p>
        </w:tc>
      </w:tr>
    </w:tbl>
    <w:p w:rsidR="00591AB5" w:rsidRDefault="00591AB5" w:rsidP="00575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575E17" w:rsidRPr="001463AC" w:rsidRDefault="00575E17" w:rsidP="00575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2310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8117C" w:rsidRPr="00E23107">
        <w:rPr>
          <w:rFonts w:ascii="Angsana New" w:hAnsi="Angsana New"/>
          <w:sz w:val="30"/>
          <w:szCs w:val="30"/>
        </w:rPr>
        <w:t>30</w:t>
      </w:r>
      <w:r w:rsidR="00F8117C" w:rsidRPr="00E23107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E23107">
        <w:rPr>
          <w:rFonts w:ascii="Angsana New" w:hAnsi="Angsana New" w:hint="cs"/>
          <w:sz w:val="30"/>
          <w:szCs w:val="30"/>
          <w:cs/>
        </w:rPr>
        <w:t xml:space="preserve"> </w:t>
      </w:r>
      <w:r w:rsidRPr="00E23107">
        <w:rPr>
          <w:rFonts w:ascii="Angsana New" w:hAnsi="Angsana New"/>
          <w:sz w:val="30"/>
          <w:szCs w:val="30"/>
        </w:rPr>
        <w:t>25</w:t>
      </w:r>
      <w:r w:rsidR="00B913EF" w:rsidRPr="00E23107">
        <w:rPr>
          <w:rFonts w:ascii="Angsana New" w:hAnsi="Angsana New" w:hint="cs"/>
          <w:sz w:val="30"/>
          <w:szCs w:val="30"/>
          <w:cs/>
        </w:rPr>
        <w:t>6</w:t>
      </w:r>
      <w:r w:rsidR="002E467F" w:rsidRPr="00E23107">
        <w:rPr>
          <w:rFonts w:ascii="Angsana New" w:hAnsi="Angsana New"/>
          <w:sz w:val="30"/>
          <w:szCs w:val="30"/>
        </w:rPr>
        <w:t>2</w:t>
      </w:r>
      <w:r w:rsidRPr="00E23107">
        <w:rPr>
          <w:rFonts w:ascii="Angsana New" w:hAnsi="Angsana New"/>
          <w:sz w:val="30"/>
          <w:szCs w:val="30"/>
        </w:rPr>
        <w:t xml:space="preserve"> </w:t>
      </w:r>
      <w:r w:rsidR="00425829" w:rsidRPr="00E23107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E23107">
        <w:rPr>
          <w:rFonts w:ascii="Angsana New" w:hAnsi="Angsana New"/>
          <w:sz w:val="30"/>
          <w:szCs w:val="30"/>
          <w:cs/>
        </w:rPr>
        <w:t>วงเงินสินเชื่อ</w:t>
      </w:r>
      <w:r w:rsidR="00425829" w:rsidRPr="00E23107">
        <w:rPr>
          <w:rFonts w:ascii="Angsana New" w:hAnsi="Angsana New" w:hint="cs"/>
          <w:sz w:val="30"/>
          <w:szCs w:val="30"/>
          <w:cs/>
        </w:rPr>
        <w:t>ซึ่งยังมิได้เบิกใช้เป็น</w:t>
      </w:r>
      <w:r w:rsidRPr="00E23107">
        <w:rPr>
          <w:rFonts w:ascii="Angsana New" w:hAnsi="Angsana New"/>
          <w:sz w:val="30"/>
          <w:szCs w:val="30"/>
          <w:cs/>
        </w:rPr>
        <w:t>จำนวนเงินรวม</w:t>
      </w:r>
      <w:r w:rsidR="00FC70D4" w:rsidRPr="00E23107">
        <w:rPr>
          <w:rFonts w:ascii="Angsana New" w:hAnsi="Angsana New"/>
          <w:sz w:val="30"/>
          <w:szCs w:val="30"/>
        </w:rPr>
        <w:t xml:space="preserve"> </w:t>
      </w:r>
      <w:r w:rsidR="00FE4B94" w:rsidRPr="00E23107">
        <w:rPr>
          <w:rFonts w:ascii="Angsana New" w:hAnsi="Angsana New"/>
          <w:sz w:val="30"/>
          <w:szCs w:val="30"/>
        </w:rPr>
        <w:t>10.4</w:t>
      </w:r>
      <w:r w:rsidR="006A7EC4" w:rsidRPr="00E23107">
        <w:rPr>
          <w:rFonts w:ascii="Angsana New" w:hAnsi="Angsana New"/>
          <w:sz w:val="30"/>
          <w:szCs w:val="30"/>
        </w:rPr>
        <w:t xml:space="preserve"> </w:t>
      </w:r>
      <w:r w:rsidRPr="00E23107">
        <w:rPr>
          <w:rFonts w:ascii="Angsana New" w:hAnsi="Angsana New" w:hint="cs"/>
          <w:sz w:val="30"/>
          <w:szCs w:val="30"/>
          <w:cs/>
        </w:rPr>
        <w:t>ล้านบาท</w:t>
      </w:r>
      <w:r w:rsidR="00132C12" w:rsidRPr="00E23107">
        <w:rPr>
          <w:rFonts w:ascii="Angsana New" w:hAnsi="Angsana New"/>
          <w:sz w:val="30"/>
          <w:szCs w:val="30"/>
        </w:rPr>
        <w:t xml:space="preserve"> </w:t>
      </w:r>
      <w:r w:rsidR="00132C12" w:rsidRPr="00E23107">
        <w:rPr>
          <w:rFonts w:ascii="Angsana New" w:hAnsi="Angsana New"/>
          <w:i/>
          <w:iCs/>
          <w:sz w:val="30"/>
          <w:szCs w:val="30"/>
        </w:rPr>
        <w:t xml:space="preserve">(31 </w:t>
      </w:r>
      <w:r w:rsidR="00132C12" w:rsidRPr="00E23107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B913EF" w:rsidRPr="00E23107">
        <w:rPr>
          <w:rFonts w:ascii="Angsana New" w:hAnsi="Angsana New"/>
          <w:i/>
          <w:iCs/>
          <w:sz w:val="30"/>
          <w:szCs w:val="30"/>
        </w:rPr>
        <w:t>256</w:t>
      </w:r>
      <w:r w:rsidR="002E467F" w:rsidRPr="00E23107">
        <w:rPr>
          <w:rFonts w:ascii="Angsana New" w:hAnsi="Angsana New"/>
          <w:i/>
          <w:iCs/>
          <w:sz w:val="30"/>
          <w:szCs w:val="30"/>
        </w:rPr>
        <w:t>1</w:t>
      </w:r>
      <w:r w:rsidR="00132C12" w:rsidRPr="00E23107">
        <w:rPr>
          <w:rFonts w:ascii="Angsana New" w:hAnsi="Angsana New"/>
          <w:i/>
          <w:iCs/>
          <w:sz w:val="30"/>
          <w:szCs w:val="30"/>
        </w:rPr>
        <w:t xml:space="preserve">: </w:t>
      </w:r>
      <w:r w:rsidR="002E467F" w:rsidRPr="00E23107">
        <w:rPr>
          <w:rFonts w:ascii="Angsana New" w:hAnsi="Angsana New"/>
          <w:i/>
          <w:iCs/>
          <w:sz w:val="30"/>
          <w:szCs w:val="30"/>
        </w:rPr>
        <w:t>11.4</w:t>
      </w:r>
      <w:r w:rsidR="00132C12" w:rsidRPr="00E23107">
        <w:rPr>
          <w:rFonts w:ascii="Angsana New" w:hAnsi="Angsana New"/>
          <w:i/>
          <w:iCs/>
          <w:sz w:val="30"/>
          <w:szCs w:val="30"/>
        </w:rPr>
        <w:t xml:space="preserve"> </w:t>
      </w:r>
      <w:r w:rsidR="00132C12" w:rsidRPr="00E23107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132C12" w:rsidRPr="00E23107">
        <w:rPr>
          <w:rFonts w:ascii="Angsana New" w:hAnsi="Angsana New"/>
          <w:i/>
          <w:iCs/>
          <w:sz w:val="30"/>
          <w:szCs w:val="30"/>
        </w:rPr>
        <w:t>)</w:t>
      </w:r>
    </w:p>
    <w:p w:rsidR="00A100C6" w:rsidRDefault="003F7D59" w:rsidP="00A100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463AC">
        <w:rPr>
          <w:rFonts w:ascii="Angsana New" w:hAnsi="Angsana New"/>
          <w:b/>
          <w:sz w:val="30"/>
          <w:szCs w:val="30"/>
          <w:cs/>
        </w:rPr>
        <w:lastRenderedPageBreak/>
        <w:t>บริษัทมีข้อผูกพันที่จะต้องปฏิบัติตามเงื่อนไข</w:t>
      </w:r>
      <w:r w:rsidR="00811B44" w:rsidRPr="001463AC">
        <w:rPr>
          <w:rFonts w:ascii="Angsana New" w:hAnsi="Angsana New" w:hint="cs"/>
          <w:b/>
          <w:sz w:val="30"/>
          <w:szCs w:val="30"/>
          <w:cs/>
        </w:rPr>
        <w:t>และข้อจำกัด</w:t>
      </w:r>
      <w:r w:rsidRPr="001463AC">
        <w:rPr>
          <w:rFonts w:ascii="Angsana New" w:hAnsi="Angsana New"/>
          <w:b/>
          <w:sz w:val="30"/>
          <w:szCs w:val="30"/>
          <w:cs/>
        </w:rPr>
        <w:t>ที่กำหนด</w:t>
      </w:r>
      <w:r w:rsidR="00811B44" w:rsidRPr="001463AC">
        <w:rPr>
          <w:rFonts w:ascii="Angsana New" w:hAnsi="Angsana New" w:hint="cs"/>
          <w:b/>
          <w:sz w:val="30"/>
          <w:szCs w:val="30"/>
          <w:cs/>
        </w:rPr>
        <w:t>ใน</w:t>
      </w:r>
      <w:r w:rsidRPr="001463AC">
        <w:rPr>
          <w:rFonts w:ascii="Angsana New" w:hAnsi="Angsana New"/>
          <w:b/>
          <w:sz w:val="30"/>
          <w:szCs w:val="30"/>
          <w:cs/>
        </w:rPr>
        <w:t>สัญญาเงินกู้ยืม</w:t>
      </w:r>
      <w:r w:rsidR="00811B44" w:rsidRPr="001463AC">
        <w:rPr>
          <w:rFonts w:ascii="Angsana New" w:hAnsi="Angsana New" w:hint="cs"/>
          <w:b/>
          <w:sz w:val="30"/>
          <w:szCs w:val="30"/>
          <w:cs/>
        </w:rPr>
        <w:t xml:space="preserve"> เช่น</w:t>
      </w:r>
      <w:r w:rsidRPr="001463AC">
        <w:rPr>
          <w:rFonts w:ascii="Angsana New" w:hAnsi="Angsana New"/>
          <w:b/>
          <w:sz w:val="30"/>
          <w:szCs w:val="30"/>
          <w:cs/>
        </w:rPr>
        <w:t xml:space="preserve"> </w:t>
      </w:r>
      <w:r w:rsidR="00A100C6" w:rsidRPr="001463AC">
        <w:rPr>
          <w:rFonts w:ascii="Angsana New" w:hAnsi="Angsana New"/>
          <w:b/>
          <w:sz w:val="30"/>
          <w:szCs w:val="30"/>
          <w:cs/>
        </w:rPr>
        <w:t>การรักษาสัดส่วนการถือหุ้น          การดำรงอัตราส่วนของหนี้สินต่อส่วนของผู้ถือหุ้น</w:t>
      </w:r>
      <w:r w:rsidR="001463AC" w:rsidRPr="001463AC">
        <w:rPr>
          <w:rFonts w:ascii="Angsana New" w:hAnsi="Angsana New" w:hint="cs"/>
          <w:b/>
          <w:sz w:val="30"/>
          <w:szCs w:val="30"/>
          <w:cs/>
        </w:rPr>
        <w:t>และความสามารถในการชำระหนี้</w:t>
      </w:r>
      <w:r w:rsidR="00701771">
        <w:rPr>
          <w:rFonts w:ascii="Angsana New" w:hAnsi="Angsana New" w:hint="cs"/>
          <w:b/>
          <w:sz w:val="30"/>
          <w:szCs w:val="30"/>
          <w:cs/>
        </w:rPr>
        <w:t>และ</w:t>
      </w:r>
      <w:r w:rsidR="00A100C6" w:rsidRPr="001463AC">
        <w:rPr>
          <w:rFonts w:ascii="Angsana New" w:hAnsi="Angsana New"/>
          <w:b/>
          <w:sz w:val="30"/>
          <w:szCs w:val="30"/>
          <w:cs/>
        </w:rPr>
        <w:t>ข้อจำกัดเกี่ยวกับการจำนอง</w:t>
      </w:r>
      <w:r w:rsidR="0057242B" w:rsidRPr="001463A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A100C6" w:rsidRPr="001463AC">
        <w:rPr>
          <w:rFonts w:ascii="Angsana New" w:hAnsi="Angsana New"/>
          <w:b/>
          <w:sz w:val="30"/>
          <w:szCs w:val="30"/>
          <w:cs/>
        </w:rPr>
        <w:t>จำนำหรือสิทธิเรียกร้องต่อสินทรัพย์</w:t>
      </w:r>
      <w:r w:rsidR="00A100C6" w:rsidRPr="001463AC">
        <w:rPr>
          <w:rFonts w:ascii="Angsana New" w:hAnsi="Angsana New"/>
          <w:b/>
          <w:sz w:val="30"/>
          <w:szCs w:val="30"/>
        </w:rPr>
        <w:t xml:space="preserve"> </w:t>
      </w:r>
      <w:r w:rsidR="00A100C6" w:rsidRPr="001463AC">
        <w:rPr>
          <w:rFonts w:ascii="Angsana New" w:hAnsi="Angsana New" w:hint="cs"/>
          <w:b/>
          <w:sz w:val="30"/>
          <w:szCs w:val="30"/>
          <w:cs/>
        </w:rPr>
        <w:t>เป็นต้น</w:t>
      </w:r>
    </w:p>
    <w:p w:rsidR="00A666E2" w:rsidRDefault="00A666E2" w:rsidP="00A666E2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A666E2" w:rsidRPr="00A666E2" w:rsidRDefault="00A666E2" w:rsidP="00A666E2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66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การละเมิดสัญญาเงินกู้ยืม</w:t>
      </w:r>
    </w:p>
    <w:p w:rsidR="00A666E2" w:rsidRPr="00A666E2" w:rsidRDefault="00A666E2" w:rsidP="00A666E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A666E2" w:rsidRPr="00A666E2" w:rsidRDefault="00A666E2" w:rsidP="00A666E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66E2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701771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7C3758">
        <w:rPr>
          <w:rFonts w:asciiTheme="majorBidi" w:hAnsiTheme="majorBidi" w:cstheme="majorBidi" w:hint="cs"/>
          <w:sz w:val="30"/>
          <w:szCs w:val="30"/>
          <w:cs/>
        </w:rPr>
        <w:t xml:space="preserve">หกเดือนสิ้นสุดวันที่ </w:t>
      </w:r>
      <w:r w:rsidR="007C3758">
        <w:rPr>
          <w:rFonts w:asciiTheme="majorBidi" w:hAnsiTheme="majorBidi" w:cstheme="majorBidi"/>
          <w:sz w:val="30"/>
          <w:szCs w:val="30"/>
        </w:rPr>
        <w:t xml:space="preserve">30 </w:t>
      </w:r>
      <w:r w:rsidR="007C3758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7C3758">
        <w:rPr>
          <w:rFonts w:asciiTheme="majorBidi" w:hAnsiTheme="majorBidi" w:cstheme="majorBidi"/>
          <w:sz w:val="30"/>
          <w:szCs w:val="30"/>
        </w:rPr>
        <w:t>2562</w:t>
      </w:r>
      <w:r w:rsidR="007C37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01771">
        <w:rPr>
          <w:rFonts w:asciiTheme="majorBidi" w:hAnsiTheme="majorBidi" w:cstheme="majorBidi" w:hint="cs"/>
          <w:sz w:val="30"/>
          <w:szCs w:val="30"/>
          <w:cs/>
        </w:rPr>
        <w:t>บ</w:t>
      </w:r>
      <w:r w:rsidRPr="00A666E2">
        <w:rPr>
          <w:rFonts w:asciiTheme="majorBidi" w:hAnsiTheme="majorBidi" w:cstheme="majorBidi"/>
          <w:sz w:val="30"/>
          <w:szCs w:val="30"/>
          <w:cs/>
        </w:rPr>
        <w:t xml:space="preserve">ริษัทมีผลประกอบการขาดทุน </w:t>
      </w:r>
      <w:r w:rsidR="00701771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A666E2">
        <w:rPr>
          <w:rFonts w:asciiTheme="majorBidi" w:hAnsiTheme="majorBidi" w:cstheme="majorBidi"/>
          <w:sz w:val="30"/>
          <w:szCs w:val="30"/>
          <w:cs/>
        </w:rPr>
        <w:t>บริษัทไม่สามารถดำรงอัตราส่วนความสามารถในการชำระหนี้ตามที่กำหนดในสัญญาเงินกู้ยืมจากสถาบันการเงินแห่งหนึ่ง มูลค่าตามบัญชีของเงินกู้ยืมดังกล่าวมีจำนวน</w:t>
      </w:r>
      <w:r w:rsidR="00701771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A666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666E2">
        <w:rPr>
          <w:rFonts w:asciiTheme="majorBidi" w:hAnsiTheme="majorBidi" w:cstheme="majorBidi"/>
          <w:sz w:val="30"/>
          <w:szCs w:val="30"/>
        </w:rPr>
        <w:t>1</w:t>
      </w:r>
      <w:r w:rsidR="003C47C0">
        <w:rPr>
          <w:rFonts w:asciiTheme="majorBidi" w:hAnsiTheme="majorBidi" w:cstheme="majorBidi"/>
          <w:sz w:val="30"/>
          <w:szCs w:val="30"/>
        </w:rPr>
        <w:t>2.7</w:t>
      </w:r>
      <w:r w:rsidRPr="00A666E2">
        <w:rPr>
          <w:rFonts w:asciiTheme="majorBidi" w:hAnsiTheme="majorBidi" w:cstheme="majorBidi"/>
          <w:sz w:val="30"/>
          <w:szCs w:val="30"/>
        </w:rPr>
        <w:t xml:space="preserve"> </w:t>
      </w:r>
      <w:r w:rsidRPr="00A666E2">
        <w:rPr>
          <w:rFonts w:asciiTheme="majorBidi" w:hAnsiTheme="majorBidi" w:cstheme="majorBidi"/>
          <w:sz w:val="30"/>
          <w:szCs w:val="30"/>
          <w:cs/>
        </w:rPr>
        <w:t xml:space="preserve">ล้านบาท ณ วันที่ </w:t>
      </w:r>
      <w:r w:rsidRPr="00A666E2">
        <w:rPr>
          <w:rFonts w:asciiTheme="majorBidi" w:hAnsiTheme="majorBidi" w:cstheme="majorBidi"/>
          <w:sz w:val="30"/>
          <w:szCs w:val="30"/>
        </w:rPr>
        <w:t>3</w:t>
      </w:r>
      <w:r w:rsidR="00BF7AAC">
        <w:rPr>
          <w:rFonts w:asciiTheme="majorBidi" w:hAnsiTheme="majorBidi" w:cstheme="majorBidi"/>
          <w:sz w:val="30"/>
          <w:szCs w:val="30"/>
        </w:rPr>
        <w:t>0</w:t>
      </w:r>
      <w:r w:rsidRPr="00A666E2">
        <w:rPr>
          <w:rFonts w:asciiTheme="majorBidi" w:hAnsiTheme="majorBidi" w:cstheme="majorBidi"/>
          <w:sz w:val="30"/>
          <w:szCs w:val="30"/>
        </w:rPr>
        <w:t xml:space="preserve"> </w:t>
      </w:r>
      <w:r w:rsidR="00BF7AA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A666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666E2">
        <w:rPr>
          <w:rFonts w:asciiTheme="majorBidi" w:hAnsiTheme="majorBidi" w:cstheme="majorBidi"/>
          <w:sz w:val="30"/>
          <w:szCs w:val="30"/>
        </w:rPr>
        <w:t>256</w:t>
      </w:r>
      <w:r w:rsidR="00BF7AAC">
        <w:rPr>
          <w:rFonts w:asciiTheme="majorBidi" w:hAnsiTheme="majorBidi" w:cstheme="majorBidi"/>
          <w:sz w:val="30"/>
          <w:szCs w:val="30"/>
        </w:rPr>
        <w:t>2</w:t>
      </w:r>
      <w:r w:rsidRPr="00A666E2">
        <w:rPr>
          <w:rFonts w:asciiTheme="majorBidi" w:hAnsiTheme="majorBidi" w:cstheme="majorBidi"/>
          <w:sz w:val="30"/>
          <w:szCs w:val="30"/>
        </w:rPr>
        <w:t xml:space="preserve"> </w:t>
      </w:r>
      <w:r w:rsidRPr="00A666E2">
        <w:rPr>
          <w:rFonts w:asciiTheme="majorBidi" w:hAnsiTheme="majorBidi" w:cstheme="majorBidi"/>
          <w:sz w:val="30"/>
          <w:szCs w:val="30"/>
          <w:cs/>
        </w:rPr>
        <w:t>อย่างไรก็ตาม บริษัทได้รับ</w:t>
      </w:r>
      <w:r w:rsidR="005A0E4D">
        <w:rPr>
          <w:rFonts w:asciiTheme="majorBidi" w:hAnsiTheme="majorBidi" w:cstheme="majorBidi" w:hint="cs"/>
          <w:sz w:val="30"/>
          <w:szCs w:val="30"/>
          <w:cs/>
        </w:rPr>
        <w:t>หนังสือ</w:t>
      </w:r>
      <w:r w:rsidRPr="00A666E2">
        <w:rPr>
          <w:rFonts w:asciiTheme="majorBidi" w:hAnsiTheme="majorBidi" w:cstheme="majorBidi"/>
          <w:sz w:val="30"/>
          <w:szCs w:val="30"/>
          <w:cs/>
        </w:rPr>
        <w:t>ยืนยันการผ่อนผันจากสถาบันการเงินสำหรับการละเมิดสัญญาเงินกู้ยืมดังกล่าวแล้ว</w:t>
      </w:r>
    </w:p>
    <w:p w:rsidR="00225069" w:rsidRPr="00BF7AAC" w:rsidRDefault="00225069" w:rsidP="00BF7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:rsidR="005F3A59" w:rsidRDefault="00B17CA3" w:rsidP="005F3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BD56CB">
        <w:rPr>
          <w:rFonts w:ascii="Angsana New" w:hAnsi="Angsana New"/>
          <w:b/>
          <w:bCs/>
          <w:sz w:val="30"/>
          <w:szCs w:val="30"/>
        </w:rPr>
        <w:t>1</w:t>
      </w:r>
      <w:r w:rsidR="005F3A59" w:rsidRPr="00283571">
        <w:rPr>
          <w:rFonts w:ascii="Angsana New" w:hAnsi="Angsana New"/>
          <w:b/>
          <w:bCs/>
          <w:sz w:val="30"/>
          <w:szCs w:val="30"/>
        </w:rPr>
        <w:tab/>
      </w:r>
      <w:r w:rsidR="005F3A59" w:rsidRPr="00AE13FC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</w:t>
      </w:r>
    </w:p>
    <w:p w:rsidR="00371785" w:rsidRPr="00011968" w:rsidRDefault="00371785" w:rsidP="005F3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3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270"/>
        <w:gridCol w:w="1170"/>
        <w:gridCol w:w="270"/>
        <w:gridCol w:w="1170"/>
        <w:gridCol w:w="270"/>
        <w:gridCol w:w="1170"/>
        <w:gridCol w:w="270"/>
        <w:gridCol w:w="1179"/>
      </w:tblGrid>
      <w:tr w:rsidR="005F3A59" w:rsidRPr="008C289C" w:rsidTr="00B717DA">
        <w:trPr>
          <w:trHeight w:hRule="exact" w:val="374"/>
        </w:trPr>
        <w:tc>
          <w:tcPr>
            <w:tcW w:w="2700" w:type="dxa"/>
          </w:tcPr>
          <w:p w:rsidR="005F3A59" w:rsidRPr="00283571" w:rsidRDefault="005F3A59" w:rsidP="00860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F3A59" w:rsidRPr="00283571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F3A59" w:rsidRPr="00283571" w:rsidRDefault="005F3A59" w:rsidP="00860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2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3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2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3A59" w:rsidRPr="008C289C" w:rsidTr="00B717DA">
        <w:trPr>
          <w:trHeight w:hRule="exact" w:val="374"/>
        </w:trPr>
        <w:tc>
          <w:tcPr>
            <w:tcW w:w="2700" w:type="dxa"/>
          </w:tcPr>
          <w:p w:rsidR="005F3A59" w:rsidRPr="008C289C" w:rsidRDefault="005F3A59" w:rsidP="00860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F3A59" w:rsidRPr="008C289C" w:rsidRDefault="005F3A59" w:rsidP="00860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F3A59" w:rsidRPr="008C289C" w:rsidRDefault="00F8117C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F3A59" w:rsidRPr="008C289C" w:rsidRDefault="00F8117C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C61EFF" w:rsidRPr="008C289C" w:rsidTr="00B717DA">
        <w:trPr>
          <w:trHeight w:hRule="exact" w:val="374"/>
        </w:trPr>
        <w:tc>
          <w:tcPr>
            <w:tcW w:w="270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28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B216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B913EF">
              <w:rPr>
                <w:rFonts w:ascii="Angsana New" w:hAnsi="Angsana New"/>
                <w:sz w:val="30"/>
                <w:szCs w:val="30"/>
              </w:rPr>
              <w:t>6</w:t>
            </w:r>
            <w:r w:rsidR="00FB216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B216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B913EF">
              <w:rPr>
                <w:rFonts w:ascii="Angsana New" w:hAnsi="Angsana New"/>
                <w:sz w:val="30"/>
                <w:szCs w:val="30"/>
              </w:rPr>
              <w:t>6</w:t>
            </w:r>
            <w:r w:rsidR="00FB216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61EFF" w:rsidRPr="008C289C" w:rsidTr="00B717DA">
        <w:trPr>
          <w:trHeight w:hRule="exact" w:val="374"/>
        </w:trPr>
        <w:tc>
          <w:tcPr>
            <w:tcW w:w="270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9" w:type="dxa"/>
            <w:gridSpan w:val="7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28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FB21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C28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F5776" w:rsidRPr="008C289C" w:rsidTr="00503C97">
        <w:trPr>
          <w:trHeight w:hRule="exact" w:val="374"/>
        </w:trPr>
        <w:tc>
          <w:tcPr>
            <w:tcW w:w="2700" w:type="dxa"/>
          </w:tcPr>
          <w:p w:rsidR="000F5776" w:rsidRPr="008C289C" w:rsidRDefault="000F5776" w:rsidP="000F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289C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:rsidR="000F5776" w:rsidRPr="008C289C" w:rsidRDefault="000F5776" w:rsidP="000F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"/>
                <w:tab w:val="center" w:pos="345"/>
              </w:tabs>
              <w:ind w:left="-108" w:right="-115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ab/>
              <w:t>5</w:t>
            </w:r>
          </w:p>
        </w:tc>
        <w:tc>
          <w:tcPr>
            <w:tcW w:w="270" w:type="dxa"/>
          </w:tcPr>
          <w:p w:rsidR="000F5776" w:rsidRPr="008C289C" w:rsidRDefault="000F5776" w:rsidP="000F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F5776" w:rsidRPr="000859A8" w:rsidRDefault="000F5776" w:rsidP="000F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2"/>
                <w:tab w:val="right" w:pos="712"/>
              </w:tabs>
              <w:spacing w:line="240" w:lineRule="auto"/>
              <w:ind w:left="-108" w:right="2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</w:tcPr>
          <w:p w:rsidR="000F5776" w:rsidRPr="008C289C" w:rsidRDefault="000F5776" w:rsidP="000F577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0F5776" w:rsidRPr="000859A8" w:rsidRDefault="000F5776" w:rsidP="000F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2"/>
                <w:tab w:val="right" w:pos="712"/>
              </w:tabs>
              <w:spacing w:line="240" w:lineRule="auto"/>
              <w:ind w:left="-108" w:right="2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</w:tcPr>
          <w:p w:rsidR="000F5776" w:rsidRPr="008C289C" w:rsidRDefault="000F5776" w:rsidP="000F577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0F5776" w:rsidRPr="008C289C" w:rsidRDefault="000F5776" w:rsidP="000F577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F5776">
              <w:rPr>
                <w:rFonts w:ascii="Angsana New" w:hAnsi="Angsana New"/>
                <w:sz w:val="30"/>
                <w:szCs w:val="30"/>
              </w:rPr>
              <w:t>8,960</w:t>
            </w:r>
          </w:p>
        </w:tc>
        <w:tc>
          <w:tcPr>
            <w:tcW w:w="270" w:type="dxa"/>
          </w:tcPr>
          <w:p w:rsidR="000F5776" w:rsidRPr="008C289C" w:rsidRDefault="000F5776" w:rsidP="000F577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0F5776" w:rsidRPr="000859A8" w:rsidRDefault="000F5776" w:rsidP="000F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42FD5">
              <w:rPr>
                <w:rFonts w:ascii="Angsana New" w:hAnsi="Angsana New"/>
                <w:sz w:val="30"/>
                <w:szCs w:val="30"/>
              </w:rPr>
              <w:t>63,200</w:t>
            </w:r>
          </w:p>
        </w:tc>
      </w:tr>
      <w:tr w:rsidR="000F5776" w:rsidRPr="008C289C" w:rsidTr="00503C97">
        <w:trPr>
          <w:trHeight w:hRule="exact" w:val="374"/>
        </w:trPr>
        <w:tc>
          <w:tcPr>
            <w:tcW w:w="2700" w:type="dxa"/>
          </w:tcPr>
          <w:p w:rsidR="000F5776" w:rsidRPr="008C289C" w:rsidRDefault="000F5776" w:rsidP="000F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289C">
              <w:rPr>
                <w:rFonts w:ascii="Angsana New" w:hAnsi="Angsana New" w:hint="cs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00" w:type="dxa"/>
          </w:tcPr>
          <w:p w:rsidR="000F5776" w:rsidRPr="008C289C" w:rsidRDefault="000F5776" w:rsidP="000F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F5776" w:rsidRPr="008C289C" w:rsidRDefault="000F5776" w:rsidP="000F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F5776" w:rsidRPr="008C289C" w:rsidRDefault="000F5776" w:rsidP="000F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F5776">
              <w:rPr>
                <w:rFonts w:ascii="Angsana New" w:hAnsi="Angsana New"/>
                <w:sz w:val="30"/>
                <w:szCs w:val="30"/>
              </w:rPr>
              <w:t>33,016</w:t>
            </w:r>
          </w:p>
        </w:tc>
        <w:tc>
          <w:tcPr>
            <w:tcW w:w="270" w:type="dxa"/>
          </w:tcPr>
          <w:p w:rsidR="000F5776" w:rsidRPr="008C289C" w:rsidRDefault="000F5776" w:rsidP="000F577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F5776" w:rsidRPr="000859A8" w:rsidRDefault="000F5776" w:rsidP="000F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42FD5">
              <w:rPr>
                <w:rFonts w:ascii="Angsana New" w:hAnsi="Angsana New"/>
                <w:sz w:val="30"/>
                <w:szCs w:val="30"/>
              </w:rPr>
              <w:t>41,852</w:t>
            </w:r>
          </w:p>
        </w:tc>
        <w:tc>
          <w:tcPr>
            <w:tcW w:w="270" w:type="dxa"/>
          </w:tcPr>
          <w:p w:rsidR="000F5776" w:rsidRPr="008C289C" w:rsidRDefault="000F5776" w:rsidP="000F577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F5776" w:rsidRPr="008C289C" w:rsidRDefault="000F5776" w:rsidP="000F577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F5776">
              <w:rPr>
                <w:rFonts w:ascii="Angsana New" w:hAnsi="Angsana New"/>
                <w:sz w:val="30"/>
                <w:szCs w:val="30"/>
              </w:rPr>
              <w:t>14,015</w:t>
            </w:r>
          </w:p>
        </w:tc>
        <w:tc>
          <w:tcPr>
            <w:tcW w:w="270" w:type="dxa"/>
          </w:tcPr>
          <w:p w:rsidR="000F5776" w:rsidRPr="008C289C" w:rsidRDefault="000F5776" w:rsidP="000F577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0F5776" w:rsidRPr="000859A8" w:rsidRDefault="000F5776" w:rsidP="000F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42FD5">
              <w:rPr>
                <w:rFonts w:ascii="Angsana New" w:hAnsi="Angsana New"/>
                <w:sz w:val="30"/>
                <w:szCs w:val="30"/>
              </w:rPr>
              <w:t>16,159</w:t>
            </w:r>
          </w:p>
        </w:tc>
      </w:tr>
      <w:tr w:rsidR="000F5776" w:rsidRPr="00031E43" w:rsidTr="00503C97">
        <w:trPr>
          <w:trHeight w:hRule="exact" w:val="374"/>
        </w:trPr>
        <w:tc>
          <w:tcPr>
            <w:tcW w:w="2700" w:type="dxa"/>
          </w:tcPr>
          <w:p w:rsidR="000F5776" w:rsidRPr="008C289C" w:rsidRDefault="000F5776" w:rsidP="000F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28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0F5776" w:rsidRPr="008C289C" w:rsidRDefault="000F5776" w:rsidP="000F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F5776" w:rsidRPr="008C289C" w:rsidRDefault="000F5776" w:rsidP="000F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F5776" w:rsidRPr="008C289C" w:rsidRDefault="000F5776" w:rsidP="000F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5776">
              <w:rPr>
                <w:rFonts w:ascii="Angsana New" w:hAnsi="Angsana New"/>
                <w:b/>
                <w:bCs/>
                <w:sz w:val="30"/>
                <w:szCs w:val="30"/>
              </w:rPr>
              <w:t>33,016</w:t>
            </w:r>
          </w:p>
        </w:tc>
        <w:tc>
          <w:tcPr>
            <w:tcW w:w="270" w:type="dxa"/>
          </w:tcPr>
          <w:p w:rsidR="000F5776" w:rsidRPr="008C289C" w:rsidRDefault="000F5776" w:rsidP="000F577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5776" w:rsidRPr="000859A8" w:rsidRDefault="000F5776" w:rsidP="000F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2FD5">
              <w:rPr>
                <w:rFonts w:ascii="Angsana New" w:hAnsi="Angsana New"/>
                <w:b/>
                <w:bCs/>
                <w:sz w:val="30"/>
                <w:szCs w:val="30"/>
              </w:rPr>
              <w:t>41,852</w:t>
            </w:r>
          </w:p>
        </w:tc>
        <w:tc>
          <w:tcPr>
            <w:tcW w:w="270" w:type="dxa"/>
          </w:tcPr>
          <w:p w:rsidR="000F5776" w:rsidRPr="008C289C" w:rsidRDefault="000F5776" w:rsidP="000F577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F5776" w:rsidRPr="004464D4" w:rsidRDefault="000F5776" w:rsidP="000F577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F577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22,975</w:t>
            </w:r>
          </w:p>
        </w:tc>
        <w:tc>
          <w:tcPr>
            <w:tcW w:w="270" w:type="dxa"/>
          </w:tcPr>
          <w:p w:rsidR="000F5776" w:rsidRPr="008C289C" w:rsidRDefault="000F5776" w:rsidP="000F577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5776" w:rsidRPr="000859A8" w:rsidRDefault="000F5776" w:rsidP="000F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2FD5">
              <w:rPr>
                <w:rFonts w:ascii="Angsana New" w:hAnsi="Angsana New"/>
                <w:b/>
                <w:bCs/>
                <w:sz w:val="30"/>
                <w:szCs w:val="30"/>
              </w:rPr>
              <w:t>79,359</w:t>
            </w:r>
          </w:p>
        </w:tc>
      </w:tr>
    </w:tbl>
    <w:p w:rsidR="005A1EDE" w:rsidRPr="00011968" w:rsidRDefault="005A1EDE" w:rsidP="002E2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AF14AE" w:rsidRDefault="00083EE6" w:rsidP="00AF1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BD56CB">
        <w:rPr>
          <w:rFonts w:ascii="Angsana New" w:hAnsi="Angsana New"/>
          <w:b/>
          <w:bCs/>
          <w:sz w:val="30"/>
          <w:szCs w:val="30"/>
        </w:rPr>
        <w:t>2</w:t>
      </w:r>
      <w:r w:rsidR="00A577A5" w:rsidRPr="00B74C46">
        <w:rPr>
          <w:rFonts w:ascii="Angsana New" w:hAnsi="Angsana New"/>
          <w:b/>
          <w:bCs/>
          <w:sz w:val="30"/>
          <w:szCs w:val="30"/>
        </w:rPr>
        <w:tab/>
      </w:r>
      <w:r w:rsidR="00AF14AE" w:rsidRPr="00C42FD5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AF14AE" w:rsidRDefault="00AF14AE" w:rsidP="00AF1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6425C3" w:rsidRDefault="006425C3" w:rsidP="00AF14AE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95CEB">
        <w:rPr>
          <w:rFonts w:ascii="Angsana New" w:hAnsi="Angsana New"/>
          <w:sz w:val="30"/>
          <w:szCs w:val="30"/>
          <w:cs/>
        </w:rPr>
        <w:t>เมื่อวันที่</w:t>
      </w:r>
      <w:r w:rsidRPr="00C95CEB">
        <w:rPr>
          <w:rFonts w:ascii="Angsana New" w:hAnsi="Angsana New"/>
          <w:sz w:val="30"/>
          <w:szCs w:val="30"/>
        </w:rPr>
        <w:t xml:space="preserve"> 5 </w:t>
      </w:r>
      <w:r w:rsidRPr="00C95CEB">
        <w:rPr>
          <w:rFonts w:ascii="Angsana New" w:hAnsi="Angsana New"/>
          <w:sz w:val="30"/>
          <w:szCs w:val="30"/>
          <w:cs/>
        </w:rPr>
        <w:t>เมษายน</w:t>
      </w:r>
      <w:r w:rsidRPr="00C95CE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C95CEB">
        <w:rPr>
          <w:rFonts w:ascii="Angsana New" w:hAnsi="Angsana New"/>
          <w:sz w:val="30"/>
          <w:szCs w:val="30"/>
        </w:rPr>
        <w:t xml:space="preserve">2562 </w:t>
      </w:r>
      <w:r w:rsidRPr="00C95CEB">
        <w:rPr>
          <w:rFonts w:ascii="Angsana New" w:hAnsi="Angsana New"/>
          <w:sz w:val="30"/>
          <w:szCs w:val="30"/>
          <w:cs/>
        </w:rPr>
        <w:t>พระราชบัญญัติคุ้มครองแรงงานได้ถูกปรับปรุง</w:t>
      </w:r>
      <w:r w:rsidRPr="00C95CEB">
        <w:rPr>
          <w:rFonts w:ascii="Angsana New" w:hAnsi="Angsana New" w:hint="cs"/>
          <w:sz w:val="30"/>
          <w:szCs w:val="30"/>
          <w:cs/>
        </w:rPr>
        <w:t>และกำหนด</w:t>
      </w:r>
      <w:r w:rsidRPr="00C95CEB">
        <w:rPr>
          <w:rFonts w:ascii="Angsana New" w:hAnsi="Angsana New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C95CEB">
        <w:rPr>
          <w:rFonts w:ascii="Angsana New" w:hAnsi="Angsana New"/>
          <w:sz w:val="30"/>
          <w:szCs w:val="30"/>
        </w:rPr>
        <w:t>20</w:t>
      </w:r>
      <w:r w:rsidRPr="00C95CEB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C95CEB">
        <w:rPr>
          <w:rFonts w:ascii="Angsana New" w:hAnsi="Angsana New"/>
          <w:sz w:val="30"/>
          <w:szCs w:val="30"/>
        </w:rPr>
        <w:t>400</w:t>
      </w:r>
      <w:r w:rsidRPr="00C95CEB">
        <w:rPr>
          <w:rFonts w:ascii="Angsana New" w:hAnsi="Angsana New"/>
          <w:sz w:val="30"/>
          <w:szCs w:val="30"/>
          <w:cs/>
        </w:rPr>
        <w:t xml:space="preserve"> วัน</w:t>
      </w:r>
      <w:bookmarkStart w:id="1" w:name="_GoBack"/>
      <w:bookmarkEnd w:id="1"/>
      <w:r w:rsidRPr="00C95CE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C95CEB">
        <w:rPr>
          <w:rFonts w:ascii="Angsana New" w:hAnsi="Angsana New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</w:t>
      </w:r>
      <w:r w:rsidRPr="00C95CEB">
        <w:rPr>
          <w:rFonts w:ascii="Angsana New" w:hAnsi="Angsana New" w:hint="cs"/>
          <w:sz w:val="30"/>
          <w:szCs w:val="30"/>
          <w:cs/>
        </w:rPr>
        <w:t>หนึ่ง</w:t>
      </w:r>
      <w:r w:rsidRPr="00C95CEB">
        <w:rPr>
          <w:rFonts w:ascii="Angsana New" w:hAnsi="Angsana New"/>
          <w:sz w:val="30"/>
          <w:szCs w:val="30"/>
          <w:cs/>
        </w:rPr>
        <w:t xml:space="preserve">ปี </w:t>
      </w:r>
      <w:r w:rsidRPr="00C95CEB">
        <w:rPr>
          <w:rFonts w:ascii="Angsana New" w:hAnsi="Angsana New"/>
          <w:sz w:val="30"/>
          <w:szCs w:val="30"/>
        </w:rPr>
        <w:t>2562</w:t>
      </w:r>
      <w:r w:rsidRPr="00C95CEB">
        <w:rPr>
          <w:rFonts w:ascii="Angsana New" w:hAnsi="Angsana New"/>
          <w:sz w:val="30"/>
          <w:szCs w:val="30"/>
          <w:cs/>
        </w:rPr>
        <w:t xml:space="preserve">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</w:t>
      </w:r>
      <w:r w:rsidRPr="00C95CE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C95CEB">
        <w:rPr>
          <w:rFonts w:ascii="Angsana New" w:hAnsi="Angsana New"/>
          <w:sz w:val="30"/>
          <w:szCs w:val="30"/>
        </w:rPr>
        <w:t xml:space="preserve">30 </w:t>
      </w:r>
      <w:r w:rsidRPr="00C95CEB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C95CEB">
        <w:rPr>
          <w:rFonts w:ascii="Angsana New" w:hAnsi="Angsana New"/>
          <w:sz w:val="30"/>
          <w:szCs w:val="30"/>
        </w:rPr>
        <w:t>2562</w:t>
      </w:r>
      <w:r w:rsidRPr="00C95CE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C95CEB">
        <w:rPr>
          <w:rFonts w:ascii="Angsana New" w:hAnsi="Angsana New"/>
          <w:sz w:val="30"/>
          <w:szCs w:val="30"/>
          <w:cs/>
        </w:rPr>
        <w:t>และต้นทุนบริการในอดีตเพิ่มขึ้นสำหรับงวดหกเดือนสิ้นสุดวันเดียวกันในงบการเงินรวมและงบการเงินเฉพาะกิจการจำนวน</w:t>
      </w:r>
      <w:r w:rsidR="00701771">
        <w:rPr>
          <w:rFonts w:ascii="Angsana New" w:hAnsi="Angsana New" w:hint="cs"/>
          <w:sz w:val="30"/>
          <w:szCs w:val="30"/>
          <w:cs/>
        </w:rPr>
        <w:t>เงิน</w:t>
      </w:r>
      <w:r w:rsidRPr="00C95CE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C95CEB">
        <w:rPr>
          <w:rFonts w:asciiTheme="majorBidi" w:hAnsiTheme="majorBidi" w:cstheme="majorBidi"/>
          <w:sz w:val="30"/>
          <w:szCs w:val="30"/>
        </w:rPr>
        <w:t>2.2</w:t>
      </w:r>
      <w:r w:rsidRPr="00C95CE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C95CEB">
        <w:rPr>
          <w:rFonts w:ascii="Angsana New" w:hAnsi="Angsana New"/>
          <w:sz w:val="30"/>
          <w:szCs w:val="30"/>
          <w:cs/>
        </w:rPr>
        <w:t>ล้านบาท</w:t>
      </w:r>
      <w:r w:rsidRPr="00C95CE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C95CEB">
        <w:rPr>
          <w:rFonts w:ascii="Angsana New" w:hAnsi="Angsana New"/>
          <w:sz w:val="30"/>
          <w:szCs w:val="30"/>
          <w:cs/>
        </w:rPr>
        <w:t xml:space="preserve">และ </w:t>
      </w:r>
      <w:r w:rsidRPr="00C95CEB">
        <w:rPr>
          <w:rFonts w:asciiTheme="majorBidi" w:hAnsiTheme="majorBidi" w:cstheme="majorBidi"/>
          <w:sz w:val="30"/>
          <w:szCs w:val="30"/>
        </w:rPr>
        <w:t>0.9</w:t>
      </w:r>
      <w:r w:rsidRPr="00C95CEB">
        <w:rPr>
          <w:rFonts w:ascii="Angsana New" w:hAnsi="Angsana New"/>
          <w:sz w:val="30"/>
          <w:szCs w:val="30"/>
        </w:rPr>
        <w:t xml:space="preserve"> </w:t>
      </w:r>
      <w:r w:rsidRPr="00C95CEB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:rsidR="00C95CEB" w:rsidRDefault="00C95CEB" w:rsidP="00F8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highlight w:val="yellow"/>
        </w:rPr>
      </w:pPr>
    </w:p>
    <w:p w:rsidR="00C95CEB" w:rsidRDefault="00C95CEB" w:rsidP="00F8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F87875" w:rsidRPr="004464D4" w:rsidRDefault="00F87875" w:rsidP="00F8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B74C46">
        <w:rPr>
          <w:rFonts w:ascii="Angsana New" w:hAnsi="Angsana New" w:hint="eastAsia"/>
          <w:b/>
          <w:bCs/>
          <w:sz w:val="30"/>
          <w:szCs w:val="30"/>
        </w:rPr>
        <w:lastRenderedPageBreak/>
        <w:t>1</w:t>
      </w:r>
      <w:r w:rsidR="00BD56CB">
        <w:rPr>
          <w:rFonts w:ascii="Angsana New" w:hAnsi="Angsana New"/>
          <w:b/>
          <w:bCs/>
          <w:sz w:val="30"/>
          <w:szCs w:val="30"/>
        </w:rPr>
        <w:t>3</w:t>
      </w:r>
      <w:r w:rsidRPr="00B74C46">
        <w:rPr>
          <w:rFonts w:ascii="Angsana New" w:hAnsi="Angsana New"/>
          <w:b/>
          <w:bCs/>
          <w:sz w:val="30"/>
          <w:szCs w:val="30"/>
        </w:rPr>
        <w:tab/>
      </w:r>
      <w:r w:rsidRPr="004D6D6A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:rsidR="00E50217" w:rsidRPr="00F87875" w:rsidRDefault="00E50217" w:rsidP="00D54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4"/>
          <w:szCs w:val="24"/>
        </w:rPr>
      </w:pPr>
    </w:p>
    <w:p w:rsidR="00F87875" w:rsidRDefault="00F87875" w:rsidP="00F8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A36F4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>
        <w:rPr>
          <w:rFonts w:ascii="Angsana New" w:hAnsi="Angsana New"/>
          <w:sz w:val="30"/>
          <w:szCs w:val="30"/>
        </w:rPr>
        <w:t>3</w:t>
      </w:r>
      <w:r w:rsidRPr="008A36F4">
        <w:rPr>
          <w:rFonts w:ascii="Angsana New" w:hAnsi="Angsana New"/>
          <w:sz w:val="30"/>
          <w:szCs w:val="30"/>
        </w:rPr>
        <w:t xml:space="preserve"> </w:t>
      </w:r>
      <w:r w:rsidRPr="008A36F4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</w:t>
      </w:r>
      <w:r w:rsidRPr="008A36F4">
        <w:rPr>
          <w:rFonts w:ascii="Angsana New" w:hAnsi="Angsana New"/>
          <w:sz w:val="30"/>
          <w:szCs w:val="30"/>
        </w:rPr>
        <w:t xml:space="preserve"> </w:t>
      </w:r>
      <w:r w:rsidRPr="008A36F4">
        <w:rPr>
          <w:rFonts w:ascii="Angsana New" w:hAnsi="Angsana New"/>
          <w:sz w:val="30"/>
          <w:szCs w:val="30"/>
          <w:cs/>
        </w:rPr>
        <w:t>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Pr="008A36F4">
        <w:rPr>
          <w:rFonts w:ascii="Angsana New" w:hAnsi="Angsana New" w:hint="cs"/>
          <w:sz w:val="30"/>
          <w:szCs w:val="30"/>
          <w:cs/>
        </w:rPr>
        <w:t>โ</w:t>
      </w:r>
      <w:r w:rsidRPr="008A36F4">
        <w:rPr>
          <w:rFonts w:ascii="Angsana New" w:hAnsi="Angsana New"/>
          <w:sz w:val="30"/>
          <w:szCs w:val="30"/>
          <w:cs/>
        </w:rPr>
        <w:t xml:space="preserve">ดยสรุปมีดังนี้ </w:t>
      </w:r>
    </w:p>
    <w:p w:rsidR="00F87875" w:rsidRPr="00F87875" w:rsidRDefault="00F87875" w:rsidP="00F87875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F87875" w:rsidRPr="006B49E5" w:rsidRDefault="00F87875" w:rsidP="00891F8F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6B49E5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Pr="006B49E5">
        <w:rPr>
          <w:rFonts w:ascii="AngsanaUPC" w:hAnsi="AngsanaUPC" w:cs="AngsanaUPC"/>
          <w:sz w:val="30"/>
          <w:szCs w:val="30"/>
        </w:rPr>
        <w:t>1</w:t>
      </w:r>
      <w:r w:rsidRPr="006B49E5">
        <w:rPr>
          <w:rFonts w:ascii="AngsanaUPC" w:hAnsi="AngsanaUPC" w:cs="AngsanaUPC"/>
          <w:sz w:val="30"/>
          <w:szCs w:val="30"/>
          <w:cs/>
        </w:rPr>
        <w:t xml:space="preserve"> </w:t>
      </w:r>
      <w:r w:rsidRPr="006B49E5">
        <w:rPr>
          <w:rFonts w:ascii="AngsanaUPC" w:hAnsi="AngsanaUPC" w:cs="AngsanaUPC" w:hint="cs"/>
          <w:sz w:val="30"/>
          <w:szCs w:val="30"/>
          <w:cs/>
        </w:rPr>
        <w:t>ออกแบบ ผลิตและติดตั้งเครื่องจักรแบบกึ่งอัตโนมัติ</w:t>
      </w:r>
    </w:p>
    <w:p w:rsidR="00F87875" w:rsidRPr="006B49E5" w:rsidRDefault="00F87875" w:rsidP="00891F8F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6B49E5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Pr="006B49E5">
        <w:rPr>
          <w:rFonts w:ascii="AngsanaUPC" w:hAnsi="AngsanaUPC" w:cs="AngsanaUPC"/>
          <w:sz w:val="30"/>
          <w:szCs w:val="30"/>
        </w:rPr>
        <w:t>2</w:t>
      </w:r>
      <w:r w:rsidRPr="006B49E5">
        <w:rPr>
          <w:rFonts w:ascii="AngsanaUPC" w:hAnsi="AngsanaUPC" w:cs="AngsanaUPC"/>
          <w:sz w:val="30"/>
          <w:szCs w:val="30"/>
          <w:cs/>
        </w:rPr>
        <w:t xml:space="preserve"> </w:t>
      </w:r>
      <w:r w:rsidRPr="006B49E5">
        <w:rPr>
          <w:rFonts w:ascii="AngsanaUPC" w:hAnsi="AngsanaUPC" w:cs="AngsanaUPC" w:hint="cs"/>
          <w:sz w:val="30"/>
          <w:szCs w:val="30"/>
          <w:cs/>
        </w:rPr>
        <w:t>ออกแบบ ผลิตและติดตั้งเครื่องจักรแบบอัตโนมัติ</w:t>
      </w:r>
    </w:p>
    <w:p w:rsidR="00F87875" w:rsidRPr="00C426EF" w:rsidRDefault="00F87875" w:rsidP="00891F8F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6B49E5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Pr="006B49E5">
        <w:rPr>
          <w:rFonts w:ascii="AngsanaUPC" w:hAnsi="AngsanaUPC" w:cs="AngsanaUPC"/>
          <w:sz w:val="30"/>
          <w:szCs w:val="30"/>
        </w:rPr>
        <w:t>3</w:t>
      </w:r>
      <w:r w:rsidRPr="00E94350">
        <w:rPr>
          <w:rFonts w:ascii="AngsanaUPC" w:hAnsi="AngsanaUPC" w:cs="AngsanaUPC"/>
          <w:i/>
          <w:iCs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</w:rPr>
        <w:t>อื่นๆ</w:t>
      </w:r>
    </w:p>
    <w:p w:rsidR="00F87875" w:rsidRPr="00F87875" w:rsidRDefault="00F87875" w:rsidP="00F87875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F87875" w:rsidRPr="00B52E36" w:rsidRDefault="00F87875" w:rsidP="00F8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52E36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</w:t>
      </w:r>
      <w:r w:rsidRPr="00B52E36">
        <w:rPr>
          <w:rFonts w:ascii="Angsana New" w:hAnsi="Angsana New"/>
          <w:sz w:val="30"/>
          <w:szCs w:val="30"/>
        </w:rPr>
        <w:t xml:space="preserve"> </w:t>
      </w:r>
      <w:r w:rsidRPr="00B52E36">
        <w:rPr>
          <w:rFonts w:ascii="Angsana New" w:hAnsi="Angsana New"/>
          <w:sz w:val="30"/>
          <w:szCs w:val="30"/>
          <w:cs/>
        </w:rPr>
        <w:t>การดำเนินงานของกลุ่มบริษัท</w:t>
      </w:r>
      <w:r w:rsidRPr="00B52E36">
        <w:rPr>
          <w:rFonts w:ascii="Angsana New" w:hAnsi="Angsana New"/>
          <w:sz w:val="30"/>
          <w:szCs w:val="30"/>
        </w:rPr>
        <w:t xml:space="preserve"> </w:t>
      </w:r>
      <w:r w:rsidRPr="00B52E36">
        <w:rPr>
          <w:rFonts w:ascii="Angsana New" w:hAnsi="Angsana New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F87875" w:rsidRPr="00D545C3" w:rsidRDefault="00F87875" w:rsidP="00D54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  <w:sectPr w:rsidR="00F87875" w:rsidRPr="00D545C3" w:rsidSect="007E6B7F">
          <w:headerReference w:type="default" r:id="rId21"/>
          <w:footerReference w:type="default" r:id="rId22"/>
          <w:pgSz w:w="11907" w:h="16840"/>
          <w:pgMar w:top="691" w:right="927" w:bottom="576" w:left="1152" w:header="720" w:footer="720" w:gutter="0"/>
          <w:pgNumType w:start="35"/>
          <w:cols w:space="708"/>
          <w:docGrid w:linePitch="360"/>
        </w:sectPr>
      </w:pPr>
    </w:p>
    <w:p w:rsidR="00D9574F" w:rsidRPr="003D01D2" w:rsidRDefault="00D9574F" w:rsidP="002C0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3D01D2">
        <w:rPr>
          <w:rFonts w:ascii="AngsanaUPC" w:hAnsi="AngsanaUPC" w:cs="AngsanaUPC"/>
          <w:b/>
          <w:bCs/>
          <w:i/>
          <w:iCs/>
          <w:sz w:val="30"/>
          <w:szCs w:val="30"/>
          <w:cs/>
        </w:rPr>
        <w:lastRenderedPageBreak/>
        <w:t>ข้อมูล</w:t>
      </w:r>
      <w:r w:rsidR="004504B5" w:rsidRPr="003D01D2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ตาม</w:t>
      </w:r>
      <w:r w:rsidRPr="003D01D2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ส่วนงานที่รายงาน </w:t>
      </w:r>
    </w:p>
    <w:p w:rsidR="003E58B2" w:rsidRDefault="003E58B2" w:rsidP="002C0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  <w:highlight w:val="yellow"/>
        </w:rPr>
      </w:pPr>
    </w:p>
    <w:tbl>
      <w:tblPr>
        <w:tblW w:w="4817" w:type="pct"/>
        <w:tblInd w:w="558" w:type="dxa"/>
        <w:tblLayout w:type="fixed"/>
        <w:tblLook w:val="00A0" w:firstRow="1" w:lastRow="0" w:firstColumn="1" w:lastColumn="0" w:noHBand="0" w:noVBand="0"/>
      </w:tblPr>
      <w:tblGrid>
        <w:gridCol w:w="2413"/>
        <w:gridCol w:w="1084"/>
        <w:gridCol w:w="274"/>
        <w:gridCol w:w="1131"/>
        <w:gridCol w:w="273"/>
        <w:gridCol w:w="987"/>
        <w:gridCol w:w="273"/>
        <w:gridCol w:w="987"/>
        <w:gridCol w:w="273"/>
        <w:gridCol w:w="984"/>
        <w:gridCol w:w="273"/>
        <w:gridCol w:w="984"/>
        <w:gridCol w:w="273"/>
        <w:gridCol w:w="981"/>
        <w:gridCol w:w="273"/>
        <w:gridCol w:w="1074"/>
        <w:gridCol w:w="273"/>
        <w:gridCol w:w="993"/>
        <w:gridCol w:w="273"/>
        <w:gridCol w:w="927"/>
      </w:tblGrid>
      <w:tr w:rsidR="003E58B2" w:rsidRPr="00C44A60" w:rsidTr="00DC6F33">
        <w:tc>
          <w:tcPr>
            <w:tcW w:w="804" w:type="pct"/>
            <w:tcBorders>
              <w:top w:val="nil"/>
              <w:left w:val="nil"/>
              <w:right w:val="nil"/>
            </w:tcBorders>
            <w:noWrap/>
          </w:tcPr>
          <w:p w:rsidR="003E58B2" w:rsidRPr="00AC7B8E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96" w:type="pct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C44A6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E58B2" w:rsidRPr="00C44A60" w:rsidTr="003E58B2">
        <w:tc>
          <w:tcPr>
            <w:tcW w:w="804" w:type="pct"/>
            <w:tcBorders>
              <w:top w:val="nil"/>
              <w:left w:val="nil"/>
              <w:right w:val="nil"/>
            </w:tcBorders>
            <w:noWrap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2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ออกแบบ ผลิต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4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ออกแบบ ผลิต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27" w:type="pct"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58" w:type="pct"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3E58B2" w:rsidRPr="00C44A60" w:rsidTr="003E58B2">
        <w:tc>
          <w:tcPr>
            <w:tcW w:w="804" w:type="pct"/>
            <w:tcBorders>
              <w:top w:val="nil"/>
              <w:left w:val="nil"/>
              <w:right w:val="nil"/>
            </w:tcBorders>
            <w:noWrap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2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4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27" w:type="pct"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58" w:type="pct"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3E58B2" w:rsidRPr="00C44A60" w:rsidTr="003E58B2">
        <w:tc>
          <w:tcPr>
            <w:tcW w:w="804" w:type="pct"/>
            <w:tcBorders>
              <w:top w:val="nil"/>
              <w:left w:val="nil"/>
              <w:right w:val="nil"/>
            </w:tcBorders>
            <w:noWrap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82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แบบกึ่งอัตโนมัติ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4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แบบอัตโนมัติ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4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91" w:type="pct"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76" w:type="pct"/>
            <w:gridSpan w:val="3"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91" w:type="pct"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C44A6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3E58B2" w:rsidRPr="00C44A60" w:rsidTr="003E58B2">
        <w:tc>
          <w:tcPr>
            <w:tcW w:w="80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  สิ้นสุดวันที่ </w:t>
            </w:r>
            <w:r w:rsidRPr="00C44A6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EA12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  <w:r w:rsidRPr="00C44A6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EA12B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61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61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61</w:t>
            </w:r>
          </w:p>
        </w:tc>
        <w:tc>
          <w:tcPr>
            <w:tcW w:w="91" w:type="pct"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27" w:type="pct"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91" w:type="pct"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8" w:type="pct"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61</w:t>
            </w:r>
          </w:p>
        </w:tc>
        <w:tc>
          <w:tcPr>
            <w:tcW w:w="91" w:type="pct"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61</w:t>
            </w:r>
          </w:p>
        </w:tc>
      </w:tr>
      <w:tr w:rsidR="003E58B2" w:rsidRPr="00C44A60" w:rsidTr="00DC6F33">
        <w:tc>
          <w:tcPr>
            <w:tcW w:w="80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96" w:type="pct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C44A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C44A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3E58B2" w:rsidRPr="00C44A60" w:rsidTr="003E58B2">
        <w:trPr>
          <w:trHeight w:val="243"/>
        </w:trPr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E58B2" w:rsidRPr="005655FA" w:rsidRDefault="00894DB4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894DB4">
              <w:rPr>
                <w:rFonts w:ascii="Angsana New" w:hAnsi="Angsana New"/>
                <w:color w:val="000000"/>
                <w:sz w:val="30"/>
                <w:szCs w:val="30"/>
                <w:cs/>
              </w:rPr>
              <w:t>102</w:t>
            </w:r>
            <w:r w:rsidRPr="00894DB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94DB4">
              <w:rPr>
                <w:rFonts w:ascii="Angsana New" w:hAnsi="Angsana New"/>
                <w:color w:val="000000"/>
                <w:sz w:val="30"/>
                <w:szCs w:val="30"/>
                <w:cs/>
              </w:rPr>
              <w:t>724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E58B2" w:rsidRPr="00C44A60" w:rsidRDefault="00425D90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5D90">
              <w:rPr>
                <w:rFonts w:ascii="Angsana New" w:hAnsi="Angsana New"/>
                <w:color w:val="000000"/>
                <w:sz w:val="30"/>
                <w:szCs w:val="30"/>
              </w:rPr>
              <w:t>144,316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E58B2" w:rsidRPr="00C44A60" w:rsidRDefault="00894DB4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4DB4">
              <w:rPr>
                <w:rFonts w:ascii="Angsana New" w:hAnsi="Angsana New"/>
                <w:color w:val="000000"/>
                <w:sz w:val="30"/>
                <w:szCs w:val="30"/>
                <w:cs/>
              </w:rPr>
              <w:t>7</w:t>
            </w:r>
            <w:r w:rsidRPr="00894DB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94DB4">
              <w:rPr>
                <w:rFonts w:ascii="Angsana New" w:hAnsi="Angsana New"/>
                <w:color w:val="000000"/>
                <w:sz w:val="30"/>
                <w:szCs w:val="30"/>
                <w:cs/>
              </w:rPr>
              <w:t>609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E58B2" w:rsidRPr="00C44A60" w:rsidRDefault="00425D90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5D90">
              <w:rPr>
                <w:rFonts w:ascii="Angsana New" w:hAnsi="Angsana New"/>
                <w:color w:val="000000"/>
                <w:sz w:val="30"/>
                <w:szCs w:val="30"/>
              </w:rPr>
              <w:t>7,112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E58B2" w:rsidRPr="00C44A60" w:rsidRDefault="00894DB4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5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4DB4">
              <w:rPr>
                <w:rFonts w:ascii="Angsana New" w:hAnsi="Angsana New"/>
                <w:color w:val="000000"/>
                <w:sz w:val="30"/>
                <w:szCs w:val="30"/>
                <w:cs/>
              </w:rPr>
              <w:t>8</w:t>
            </w:r>
            <w:r w:rsidRPr="00894DB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94DB4">
              <w:rPr>
                <w:rFonts w:ascii="Angsana New" w:hAnsi="Angsana New"/>
                <w:color w:val="000000"/>
                <w:sz w:val="30"/>
                <w:szCs w:val="30"/>
                <w:cs/>
              </w:rPr>
              <w:t>471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</w:tcPr>
          <w:p w:rsidR="003E58B2" w:rsidRPr="00C44A60" w:rsidRDefault="00425D90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5D90">
              <w:rPr>
                <w:rFonts w:ascii="Angsana New" w:hAnsi="Angsana New"/>
                <w:color w:val="000000"/>
                <w:sz w:val="30"/>
                <w:szCs w:val="30"/>
              </w:rPr>
              <w:t>1,192</w:t>
            </w:r>
          </w:p>
        </w:tc>
        <w:tc>
          <w:tcPr>
            <w:tcW w:w="91" w:type="pct"/>
          </w:tcPr>
          <w:p w:rsidR="003E58B2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  <w:vAlign w:val="bottom"/>
          </w:tcPr>
          <w:p w:rsidR="003E58B2" w:rsidRDefault="00D034EB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34EB">
              <w:rPr>
                <w:rFonts w:ascii="Angsana New" w:hAnsi="Angsana New"/>
                <w:color w:val="000000"/>
                <w:sz w:val="30"/>
                <w:szCs w:val="30"/>
                <w:cs/>
              </w:rPr>
              <w:t>(27</w:t>
            </w:r>
            <w:r w:rsidRPr="00D034E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034EB">
              <w:rPr>
                <w:rFonts w:ascii="Angsana New" w:hAnsi="Angsana New"/>
                <w:color w:val="000000"/>
                <w:sz w:val="30"/>
                <w:szCs w:val="30"/>
                <w:cs/>
              </w:rPr>
              <w:t>203)</w:t>
            </w:r>
          </w:p>
        </w:tc>
        <w:tc>
          <w:tcPr>
            <w:tcW w:w="91" w:type="pct"/>
          </w:tcPr>
          <w:p w:rsidR="003E58B2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vAlign w:val="bottom"/>
          </w:tcPr>
          <w:p w:rsidR="003E58B2" w:rsidRDefault="00425D90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5D90">
              <w:rPr>
                <w:rFonts w:ascii="Angsana New" w:hAnsi="Angsana New"/>
                <w:color w:val="000000"/>
                <w:sz w:val="30"/>
                <w:szCs w:val="30"/>
              </w:rPr>
              <w:t>(57,905)</w:t>
            </w:r>
          </w:p>
        </w:tc>
        <w:tc>
          <w:tcPr>
            <w:tcW w:w="91" w:type="pct"/>
            <w:shd w:val="clear" w:color="auto" w:fill="auto"/>
          </w:tcPr>
          <w:p w:rsidR="003E58B2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58B2" w:rsidRPr="00C44A60" w:rsidRDefault="00D034EB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105" w:right="3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34EB">
              <w:rPr>
                <w:rFonts w:ascii="Angsana New" w:hAnsi="Angsana New"/>
                <w:color w:val="000000"/>
                <w:sz w:val="30"/>
                <w:szCs w:val="30"/>
                <w:cs/>
              </w:rPr>
              <w:t>91</w:t>
            </w:r>
            <w:r w:rsidRPr="00D034E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034EB">
              <w:rPr>
                <w:rFonts w:ascii="Angsana New" w:hAnsi="Angsana New"/>
                <w:color w:val="000000"/>
                <w:sz w:val="30"/>
                <w:szCs w:val="30"/>
                <w:cs/>
              </w:rPr>
              <w:t>601</w:t>
            </w:r>
          </w:p>
        </w:tc>
        <w:tc>
          <w:tcPr>
            <w:tcW w:w="91" w:type="pct"/>
            <w:vAlign w:val="bottom"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:rsidR="003E58B2" w:rsidRPr="00C44A60" w:rsidRDefault="009450D9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5" w:right="-9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50D9">
              <w:rPr>
                <w:rFonts w:ascii="Angsana New" w:hAnsi="Angsana New"/>
                <w:color w:val="000000"/>
                <w:sz w:val="30"/>
                <w:szCs w:val="30"/>
              </w:rPr>
              <w:t>94,715</w:t>
            </w:r>
          </w:p>
        </w:tc>
      </w:tr>
      <w:tr w:rsidR="003E58B2" w:rsidRPr="00284AE0" w:rsidTr="003E58B2"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58B2" w:rsidRPr="00420162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1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 (ขาดทุน) ตามส่วนงาน</w:t>
            </w:r>
          </w:p>
          <w:p w:rsidR="003E58B2" w:rsidRPr="00420162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1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ก่อนหักภาษีเงินได้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E58B2" w:rsidRPr="00420162" w:rsidRDefault="00894DB4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4DB4">
              <w:rPr>
                <w:rFonts w:ascii="Angsana New" w:hAnsi="Angsana New"/>
                <w:color w:val="000000"/>
                <w:sz w:val="30"/>
                <w:szCs w:val="30"/>
                <w:cs/>
              </w:rPr>
              <w:t>(5</w:t>
            </w:r>
            <w:r w:rsidRPr="00894DB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94DB4">
              <w:rPr>
                <w:rFonts w:ascii="Angsana New" w:hAnsi="Angsana New"/>
                <w:color w:val="000000"/>
                <w:sz w:val="30"/>
                <w:szCs w:val="30"/>
                <w:cs/>
              </w:rPr>
              <w:t>245)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E58B2" w:rsidRPr="00420162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E58B2" w:rsidRPr="00420162" w:rsidRDefault="00425D90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5D90">
              <w:rPr>
                <w:rFonts w:ascii="Angsana New" w:hAnsi="Angsana New"/>
                <w:color w:val="000000"/>
                <w:sz w:val="30"/>
                <w:szCs w:val="30"/>
              </w:rPr>
              <w:t>11,861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E58B2" w:rsidRPr="00420162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E58B2" w:rsidRPr="00420162" w:rsidRDefault="00894DB4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4DB4">
              <w:rPr>
                <w:rFonts w:ascii="Angsana New" w:hAnsi="Angsana New"/>
                <w:color w:val="000000"/>
                <w:sz w:val="30"/>
                <w:szCs w:val="30"/>
                <w:cs/>
              </w:rPr>
              <w:t>(5</w:t>
            </w:r>
            <w:r w:rsidRPr="00894DB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94DB4">
              <w:rPr>
                <w:rFonts w:ascii="Angsana New" w:hAnsi="Angsana New"/>
                <w:color w:val="000000"/>
                <w:sz w:val="30"/>
                <w:szCs w:val="30"/>
                <w:cs/>
              </w:rPr>
              <w:t>162)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E58B2" w:rsidRPr="00420162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E58B2" w:rsidRPr="00420162" w:rsidRDefault="00425D90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5D90">
              <w:rPr>
                <w:rFonts w:ascii="Angsana New" w:hAnsi="Angsana New"/>
                <w:color w:val="000000"/>
                <w:sz w:val="30"/>
                <w:szCs w:val="30"/>
              </w:rPr>
              <w:t>(201)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</w:tcPr>
          <w:p w:rsidR="003E58B2" w:rsidRPr="00420162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E58B2" w:rsidRPr="00FE1974" w:rsidRDefault="001B4D10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1974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FE197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E1974">
              <w:rPr>
                <w:rFonts w:ascii="Angsana New" w:hAnsi="Angsana New"/>
                <w:color w:val="000000"/>
                <w:sz w:val="30"/>
                <w:szCs w:val="30"/>
                <w:cs/>
              </w:rPr>
              <w:t>001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E58B2" w:rsidRPr="00FE1974" w:rsidRDefault="00425D90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1974">
              <w:rPr>
                <w:rFonts w:ascii="Angsana New" w:hAnsi="Angsana New"/>
                <w:color w:val="000000"/>
                <w:sz w:val="30"/>
                <w:szCs w:val="30"/>
              </w:rPr>
              <w:t>164</w:t>
            </w:r>
          </w:p>
        </w:tc>
        <w:tc>
          <w:tcPr>
            <w:tcW w:w="91" w:type="pct"/>
            <w:shd w:val="clear" w:color="auto" w:fill="auto"/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E58B2" w:rsidRPr="00FE1974" w:rsidRDefault="00401C2D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1974">
              <w:rPr>
                <w:rFonts w:ascii="Angsana New" w:hAnsi="Angsana New"/>
                <w:color w:val="000000"/>
                <w:sz w:val="30"/>
                <w:szCs w:val="30"/>
                <w:cs/>
              </w:rPr>
              <w:t>12</w:t>
            </w:r>
            <w:r w:rsidRPr="00FE197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E1974">
              <w:rPr>
                <w:rFonts w:ascii="Angsana New" w:hAnsi="Angsana New"/>
                <w:color w:val="000000"/>
                <w:sz w:val="30"/>
                <w:szCs w:val="30"/>
                <w:cs/>
              </w:rPr>
              <w:t>632</w:t>
            </w:r>
          </w:p>
        </w:tc>
        <w:tc>
          <w:tcPr>
            <w:tcW w:w="91" w:type="pct"/>
            <w:shd w:val="clear" w:color="auto" w:fill="auto"/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E58B2" w:rsidRPr="00FE1974" w:rsidRDefault="00425D90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724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1974">
              <w:rPr>
                <w:rFonts w:ascii="Angsana New" w:hAnsi="Angsana New"/>
                <w:color w:val="000000"/>
                <w:sz w:val="30"/>
                <w:szCs w:val="30"/>
              </w:rPr>
              <w:t>(962)</w:t>
            </w:r>
          </w:p>
        </w:tc>
        <w:tc>
          <w:tcPr>
            <w:tcW w:w="91" w:type="pct"/>
            <w:shd w:val="clear" w:color="auto" w:fill="auto"/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E58B2" w:rsidRPr="00FE1974" w:rsidRDefault="00401C2D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spacing w:line="240" w:lineRule="auto"/>
              <w:ind w:left="-105" w:right="8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1974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FE197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E1974">
              <w:rPr>
                <w:rFonts w:ascii="Angsana New" w:hAnsi="Angsana New"/>
                <w:color w:val="000000"/>
                <w:sz w:val="30"/>
                <w:szCs w:val="30"/>
                <w:cs/>
              </w:rPr>
              <w:t>22</w:t>
            </w:r>
            <w:r w:rsidR="001B4D10" w:rsidRPr="00FE1974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91" w:type="pct"/>
            <w:shd w:val="clear" w:color="auto" w:fill="auto"/>
            <w:vAlign w:val="bottom"/>
          </w:tcPr>
          <w:p w:rsidR="003E58B2" w:rsidRPr="00420162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E58B2" w:rsidRPr="00420162" w:rsidRDefault="009450D9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5" w:right="-9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50D9">
              <w:rPr>
                <w:rFonts w:ascii="Angsana New" w:hAnsi="Angsana New"/>
                <w:color w:val="000000"/>
                <w:sz w:val="30"/>
                <w:szCs w:val="30"/>
              </w:rPr>
              <w:t>10,862</w:t>
            </w:r>
          </w:p>
        </w:tc>
      </w:tr>
      <w:tr w:rsidR="003E58B2" w:rsidRPr="00C44A60" w:rsidTr="003E58B2">
        <w:tc>
          <w:tcPr>
            <w:tcW w:w="804" w:type="pct"/>
            <w:tcBorders>
              <w:top w:val="nil"/>
              <w:left w:val="nil"/>
              <w:right w:val="nil"/>
            </w:tcBorders>
            <w:noWrap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2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4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27" w:type="pct"/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58" w:type="pct"/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3E58B2" w:rsidRPr="00C44A60" w:rsidTr="003E58B2">
        <w:tc>
          <w:tcPr>
            <w:tcW w:w="804" w:type="pct"/>
            <w:tcBorders>
              <w:top w:val="nil"/>
              <w:left w:val="nil"/>
              <w:right w:val="nil"/>
            </w:tcBorders>
            <w:noWrap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หก</w:t>
            </w:r>
            <w:r w:rsidRPr="00C44A6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82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4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4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76" w:type="pct"/>
            <w:gridSpan w:val="3"/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3E58B2" w:rsidRPr="00C44A60" w:rsidTr="003E58B2">
        <w:tc>
          <w:tcPr>
            <w:tcW w:w="80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  สิ้นสุดวันที่ </w:t>
            </w:r>
            <w:r w:rsidR="00EA12B6" w:rsidRPr="00C44A6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EA12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  <w:r w:rsidR="00EA12B6" w:rsidRPr="00C44A6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EA12B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" w:type="pct"/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27" w:type="pct"/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" w:type="pct"/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8" w:type="pct"/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" w:type="pct"/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E58B2" w:rsidRPr="00C44A60" w:rsidTr="00DC6F33">
        <w:tc>
          <w:tcPr>
            <w:tcW w:w="80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96" w:type="pct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3E58B2" w:rsidRPr="00C44A60" w:rsidTr="003E58B2">
        <w:trPr>
          <w:trHeight w:val="243"/>
        </w:trPr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E58B2" w:rsidRPr="005655FA" w:rsidRDefault="00894DB4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894DB4">
              <w:rPr>
                <w:rFonts w:ascii="Angsana New" w:hAnsi="Angsana New"/>
                <w:color w:val="000000"/>
                <w:sz w:val="30"/>
                <w:szCs w:val="30"/>
                <w:cs/>
              </w:rPr>
              <w:t>185</w:t>
            </w:r>
            <w:r w:rsidRPr="00894DB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94DB4">
              <w:rPr>
                <w:rFonts w:ascii="Angsana New" w:hAnsi="Angsana New"/>
                <w:color w:val="000000"/>
                <w:sz w:val="30"/>
                <w:szCs w:val="30"/>
                <w:cs/>
              </w:rPr>
              <w:t>274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E58B2" w:rsidRPr="00C44A60" w:rsidRDefault="009450D9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50D9">
              <w:rPr>
                <w:rFonts w:ascii="Angsana New" w:hAnsi="Angsana New"/>
                <w:color w:val="000000"/>
                <w:sz w:val="30"/>
                <w:szCs w:val="30"/>
              </w:rPr>
              <w:t>271,766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E58B2" w:rsidRPr="00C44A60" w:rsidRDefault="00894DB4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4DB4">
              <w:rPr>
                <w:rFonts w:ascii="Angsana New" w:hAnsi="Angsana New"/>
                <w:color w:val="000000"/>
                <w:sz w:val="30"/>
                <w:szCs w:val="30"/>
                <w:cs/>
              </w:rPr>
              <w:t>17</w:t>
            </w:r>
            <w:r w:rsidRPr="00894DB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94DB4">
              <w:rPr>
                <w:rFonts w:ascii="Angsana New" w:hAnsi="Angsana New"/>
                <w:color w:val="000000"/>
                <w:sz w:val="30"/>
                <w:szCs w:val="30"/>
                <w:cs/>
              </w:rPr>
              <w:t>032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E58B2" w:rsidRPr="00C44A60" w:rsidRDefault="009450D9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50D9">
              <w:rPr>
                <w:rFonts w:ascii="Angsana New" w:hAnsi="Angsana New"/>
                <w:color w:val="000000"/>
                <w:sz w:val="30"/>
                <w:szCs w:val="30"/>
              </w:rPr>
              <w:t>10,409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E58B2" w:rsidRPr="00FE1974" w:rsidRDefault="00894DB4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5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1974">
              <w:rPr>
                <w:rFonts w:ascii="Angsana New" w:hAnsi="Angsana New"/>
                <w:color w:val="000000"/>
                <w:sz w:val="30"/>
                <w:szCs w:val="30"/>
                <w:cs/>
              </w:rPr>
              <w:t>28</w:t>
            </w:r>
            <w:r w:rsidRPr="00FE197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E1974">
              <w:rPr>
                <w:rFonts w:ascii="Angsana New" w:hAnsi="Angsana New"/>
                <w:color w:val="000000"/>
                <w:sz w:val="30"/>
                <w:szCs w:val="30"/>
                <w:cs/>
              </w:rPr>
              <w:t>34</w:t>
            </w:r>
            <w:r w:rsidR="004E58F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</w:tcPr>
          <w:p w:rsidR="003E58B2" w:rsidRPr="00FE1974" w:rsidRDefault="009450D9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1974">
              <w:rPr>
                <w:rFonts w:ascii="Angsana New" w:hAnsi="Angsana New"/>
                <w:color w:val="000000"/>
                <w:sz w:val="30"/>
                <w:szCs w:val="30"/>
              </w:rPr>
              <w:t>21,055</w:t>
            </w:r>
          </w:p>
        </w:tc>
        <w:tc>
          <w:tcPr>
            <w:tcW w:w="91" w:type="pct"/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  <w:vAlign w:val="bottom"/>
          </w:tcPr>
          <w:p w:rsidR="003E58B2" w:rsidRPr="00FE1974" w:rsidRDefault="00894DB4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1974">
              <w:rPr>
                <w:rFonts w:ascii="Angsana New" w:hAnsi="Angsana New"/>
                <w:color w:val="000000"/>
                <w:sz w:val="30"/>
                <w:szCs w:val="30"/>
                <w:cs/>
              </w:rPr>
              <w:t>(42</w:t>
            </w:r>
            <w:r w:rsidRPr="00FE197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E1974">
              <w:rPr>
                <w:rFonts w:ascii="Angsana New" w:hAnsi="Angsana New"/>
                <w:color w:val="000000"/>
                <w:sz w:val="30"/>
                <w:szCs w:val="30"/>
                <w:cs/>
              </w:rPr>
              <w:t>332)</w:t>
            </w:r>
          </w:p>
        </w:tc>
        <w:tc>
          <w:tcPr>
            <w:tcW w:w="91" w:type="pct"/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vAlign w:val="bottom"/>
          </w:tcPr>
          <w:p w:rsidR="003E58B2" w:rsidRPr="00FE1974" w:rsidRDefault="009450D9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1974">
              <w:rPr>
                <w:rFonts w:ascii="Angsana New" w:hAnsi="Angsana New"/>
                <w:color w:val="000000"/>
                <w:sz w:val="30"/>
                <w:szCs w:val="30"/>
              </w:rPr>
              <w:t>(114,465)</w:t>
            </w:r>
          </w:p>
        </w:tc>
        <w:tc>
          <w:tcPr>
            <w:tcW w:w="91" w:type="pct"/>
            <w:shd w:val="clear" w:color="auto" w:fill="auto"/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E58B2" w:rsidRPr="00FE1974" w:rsidRDefault="00894DB4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105" w:right="3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1974">
              <w:rPr>
                <w:rFonts w:ascii="Angsana New" w:hAnsi="Angsana New"/>
                <w:color w:val="000000"/>
                <w:sz w:val="30"/>
                <w:szCs w:val="30"/>
                <w:cs/>
              </w:rPr>
              <w:t>188</w:t>
            </w:r>
            <w:r w:rsidRPr="00FE197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E1974">
              <w:rPr>
                <w:rFonts w:ascii="Angsana New" w:hAnsi="Angsana New"/>
                <w:color w:val="000000"/>
                <w:sz w:val="30"/>
                <w:szCs w:val="30"/>
                <w:cs/>
              </w:rPr>
              <w:t>31</w:t>
            </w:r>
            <w:r w:rsidR="004E58FD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91" w:type="pct"/>
            <w:vAlign w:val="bottom"/>
          </w:tcPr>
          <w:p w:rsidR="003E58B2" w:rsidRPr="00C44A60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:rsidR="003E58B2" w:rsidRPr="00C44A60" w:rsidRDefault="00807AC1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5" w:right="-9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7AC1">
              <w:rPr>
                <w:rFonts w:ascii="Angsana New" w:hAnsi="Angsana New"/>
                <w:color w:val="000000"/>
                <w:sz w:val="30"/>
                <w:szCs w:val="30"/>
              </w:rPr>
              <w:t>188,765</w:t>
            </w:r>
          </w:p>
        </w:tc>
      </w:tr>
      <w:tr w:rsidR="003E58B2" w:rsidRPr="00284AE0" w:rsidTr="003E58B2"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58B2" w:rsidRPr="00420162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1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 (ขาดทุน) ตามส่วนงาน</w:t>
            </w:r>
          </w:p>
          <w:p w:rsidR="003E58B2" w:rsidRPr="00420162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1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ก่อนหักภาษีเงินได้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E58B2" w:rsidRPr="00420162" w:rsidRDefault="00894DB4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4DB4">
              <w:rPr>
                <w:rFonts w:ascii="Angsana New" w:hAnsi="Angsana New"/>
                <w:color w:val="000000"/>
                <w:sz w:val="30"/>
                <w:szCs w:val="30"/>
                <w:cs/>
              </w:rPr>
              <w:t>(3</w:t>
            </w:r>
            <w:r w:rsidRPr="00894DB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94DB4">
              <w:rPr>
                <w:rFonts w:ascii="Angsana New" w:hAnsi="Angsana New"/>
                <w:color w:val="000000"/>
                <w:sz w:val="30"/>
                <w:szCs w:val="30"/>
                <w:cs/>
              </w:rPr>
              <w:t>567)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E58B2" w:rsidRPr="00420162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E58B2" w:rsidRPr="00420162" w:rsidRDefault="009450D9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50D9">
              <w:rPr>
                <w:rFonts w:ascii="Angsana New" w:hAnsi="Angsana New"/>
                <w:color w:val="000000"/>
                <w:sz w:val="30"/>
                <w:szCs w:val="30"/>
              </w:rPr>
              <w:t>15,235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E58B2" w:rsidRPr="00420162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E58B2" w:rsidRPr="00420162" w:rsidRDefault="00894DB4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4DB4">
              <w:rPr>
                <w:rFonts w:ascii="Angsana New" w:hAnsi="Angsana New"/>
                <w:color w:val="000000"/>
                <w:sz w:val="30"/>
                <w:szCs w:val="30"/>
                <w:cs/>
              </w:rPr>
              <w:t>(10</w:t>
            </w:r>
            <w:r w:rsidRPr="00894DB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94DB4">
              <w:rPr>
                <w:rFonts w:ascii="Angsana New" w:hAnsi="Angsana New"/>
                <w:color w:val="000000"/>
                <w:sz w:val="30"/>
                <w:szCs w:val="30"/>
                <w:cs/>
              </w:rPr>
              <w:t>350)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E58B2" w:rsidRPr="00420162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9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E58B2" w:rsidRPr="00420162" w:rsidRDefault="009450D9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50D9">
              <w:rPr>
                <w:rFonts w:ascii="Angsana New" w:hAnsi="Angsana New"/>
                <w:color w:val="000000"/>
                <w:sz w:val="30"/>
                <w:szCs w:val="30"/>
              </w:rPr>
              <w:t>(484)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</w:tcPr>
          <w:p w:rsidR="003E58B2" w:rsidRPr="00420162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E58B2" w:rsidRPr="00FE1974" w:rsidRDefault="00401C2D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1974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FE197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E1974">
              <w:rPr>
                <w:rFonts w:ascii="Angsana New" w:hAnsi="Angsana New"/>
                <w:color w:val="000000"/>
                <w:sz w:val="30"/>
                <w:szCs w:val="30"/>
                <w:cs/>
              </w:rPr>
              <w:t>235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E58B2" w:rsidRPr="00FE1974" w:rsidRDefault="009450D9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1974">
              <w:rPr>
                <w:rFonts w:ascii="Angsana New" w:hAnsi="Angsana New"/>
                <w:color w:val="000000"/>
                <w:sz w:val="30"/>
                <w:szCs w:val="30"/>
              </w:rPr>
              <w:t>(338)</w:t>
            </w:r>
          </w:p>
        </w:tc>
        <w:tc>
          <w:tcPr>
            <w:tcW w:w="91" w:type="pct"/>
            <w:shd w:val="clear" w:color="auto" w:fill="auto"/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E58B2" w:rsidRPr="00FE1974" w:rsidRDefault="00401C2D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1974">
              <w:rPr>
                <w:rFonts w:ascii="Angsana New" w:hAnsi="Angsana New"/>
                <w:color w:val="000000"/>
                <w:sz w:val="30"/>
                <w:szCs w:val="30"/>
                <w:cs/>
              </w:rPr>
              <w:t>12</w:t>
            </w:r>
            <w:r w:rsidRPr="00FE197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E1974">
              <w:rPr>
                <w:rFonts w:ascii="Angsana New" w:hAnsi="Angsana New"/>
                <w:color w:val="000000"/>
                <w:sz w:val="30"/>
                <w:szCs w:val="30"/>
                <w:cs/>
              </w:rPr>
              <w:t>178</w:t>
            </w:r>
          </w:p>
        </w:tc>
        <w:tc>
          <w:tcPr>
            <w:tcW w:w="91" w:type="pct"/>
            <w:shd w:val="clear" w:color="auto" w:fill="auto"/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E58B2" w:rsidRPr="00FE1974" w:rsidRDefault="009450D9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724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1974">
              <w:rPr>
                <w:rFonts w:ascii="Angsana New" w:hAnsi="Angsana New"/>
                <w:color w:val="000000"/>
                <w:sz w:val="30"/>
                <w:szCs w:val="30"/>
              </w:rPr>
              <w:t>266</w:t>
            </w:r>
          </w:p>
        </w:tc>
        <w:tc>
          <w:tcPr>
            <w:tcW w:w="91" w:type="pct"/>
            <w:shd w:val="clear" w:color="auto" w:fill="auto"/>
          </w:tcPr>
          <w:p w:rsidR="003E58B2" w:rsidRPr="00FE1974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E58B2" w:rsidRPr="00FE1974" w:rsidRDefault="00401C2D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spacing w:line="240" w:lineRule="auto"/>
              <w:ind w:left="-105" w:right="8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1974">
              <w:rPr>
                <w:rFonts w:ascii="Angsana New" w:hAnsi="Angsana New"/>
                <w:color w:val="000000"/>
                <w:sz w:val="30"/>
                <w:szCs w:val="30"/>
                <w:cs/>
              </w:rPr>
              <w:t>(504)</w:t>
            </w:r>
          </w:p>
        </w:tc>
        <w:tc>
          <w:tcPr>
            <w:tcW w:w="91" w:type="pct"/>
            <w:shd w:val="clear" w:color="auto" w:fill="auto"/>
            <w:vAlign w:val="bottom"/>
          </w:tcPr>
          <w:p w:rsidR="003E58B2" w:rsidRPr="00420162" w:rsidRDefault="003E58B2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E58B2" w:rsidRPr="00420162" w:rsidRDefault="00807AC1" w:rsidP="00DC6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5" w:right="-9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7AC1">
              <w:rPr>
                <w:rFonts w:ascii="Angsana New" w:hAnsi="Angsana New"/>
                <w:color w:val="000000"/>
                <w:sz w:val="30"/>
                <w:szCs w:val="30"/>
              </w:rPr>
              <w:t>14,679</w:t>
            </w:r>
          </w:p>
        </w:tc>
      </w:tr>
    </w:tbl>
    <w:p w:rsidR="003E58B2" w:rsidRPr="002C3E7C" w:rsidRDefault="003E58B2" w:rsidP="002C0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  <w:highlight w:val="yellow"/>
        </w:rPr>
      </w:pPr>
    </w:p>
    <w:p w:rsidR="00D9574F" w:rsidRPr="002C3E7C" w:rsidRDefault="00D9574F" w:rsidP="00735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14"/>
          <w:szCs w:val="14"/>
          <w:highlight w:val="yellow"/>
        </w:rPr>
      </w:pPr>
    </w:p>
    <w:p w:rsidR="00E608C1" w:rsidRDefault="00E608C1" w:rsidP="00735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12"/>
          <w:szCs w:val="12"/>
          <w:highlight w:val="yellow"/>
        </w:rPr>
      </w:pPr>
    </w:p>
    <w:p w:rsidR="00030A7E" w:rsidRDefault="00030A7E" w:rsidP="00735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12"/>
          <w:szCs w:val="12"/>
          <w:highlight w:val="yellow"/>
        </w:rPr>
      </w:pPr>
    </w:p>
    <w:p w:rsidR="00030A7E" w:rsidRPr="002C3E7C" w:rsidRDefault="00030A7E" w:rsidP="00735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12"/>
          <w:szCs w:val="12"/>
          <w:highlight w:val="yellow"/>
        </w:rPr>
      </w:pPr>
    </w:p>
    <w:tbl>
      <w:tblPr>
        <w:tblW w:w="4832" w:type="pct"/>
        <w:tblInd w:w="558" w:type="dxa"/>
        <w:tblLayout w:type="fixed"/>
        <w:tblLook w:val="00A0" w:firstRow="1" w:lastRow="0" w:firstColumn="1" w:lastColumn="0" w:noHBand="0" w:noVBand="0"/>
      </w:tblPr>
      <w:tblGrid>
        <w:gridCol w:w="2781"/>
        <w:gridCol w:w="1096"/>
        <w:gridCol w:w="283"/>
        <w:gridCol w:w="963"/>
        <w:gridCol w:w="283"/>
        <w:gridCol w:w="948"/>
        <w:gridCol w:w="236"/>
        <w:gridCol w:w="981"/>
        <w:gridCol w:w="280"/>
        <w:gridCol w:w="981"/>
        <w:gridCol w:w="280"/>
        <w:gridCol w:w="978"/>
        <w:gridCol w:w="280"/>
        <w:gridCol w:w="960"/>
        <w:gridCol w:w="274"/>
        <w:gridCol w:w="969"/>
        <w:gridCol w:w="274"/>
        <w:gridCol w:w="981"/>
        <w:gridCol w:w="268"/>
        <w:gridCol w:w="954"/>
      </w:tblGrid>
      <w:tr w:rsidR="00EF22E1" w:rsidRPr="00C44A60" w:rsidTr="00030A7E">
        <w:tc>
          <w:tcPr>
            <w:tcW w:w="92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F22E1" w:rsidRPr="003E2D08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E2D0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</w:t>
            </w:r>
          </w:p>
        </w:tc>
        <w:tc>
          <w:tcPr>
            <w:tcW w:w="4076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3E2D08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3E2D0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EF22E1" w:rsidRPr="00C44A60" w:rsidTr="00030A7E">
        <w:tc>
          <w:tcPr>
            <w:tcW w:w="92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ออกแบบ ผลิต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4335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ออกแบบ ผลิต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19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22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EF22E1" w:rsidRPr="00C44A60" w:rsidTr="00030A7E">
        <w:tc>
          <w:tcPr>
            <w:tcW w:w="92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35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4335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19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22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1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EF22E1" w:rsidRPr="00C44A60" w:rsidTr="00030A7E">
        <w:tc>
          <w:tcPr>
            <w:tcW w:w="92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35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แบบกึ่งอัตโนมัติ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1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แบบอัตโนมัติ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4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4335D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93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32" w:type="pct"/>
            <w:gridSpan w:val="3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4335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91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4335D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F22E1" w:rsidRPr="00C44A60" w:rsidTr="00030A7E">
        <w:tc>
          <w:tcPr>
            <w:tcW w:w="9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3</w:t>
            </w:r>
            <w:r w:rsidR="0052509D"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0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30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3</w:t>
            </w: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</w:p>
        </w:tc>
        <w:tc>
          <w:tcPr>
            <w:tcW w:w="93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3</w:t>
            </w:r>
            <w:r w:rsidR="00B73356" w:rsidRPr="004335D7">
              <w:rPr>
                <w:rFonts w:ascii="Angsana New" w:hAnsi="Angsana New"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91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</w:p>
        </w:tc>
        <w:tc>
          <w:tcPr>
            <w:tcW w:w="91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3</w:t>
            </w:r>
            <w:r w:rsidR="00B73356"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0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</w:p>
        </w:tc>
      </w:tr>
      <w:tr w:rsidR="00EF22E1" w:rsidRPr="00C44A60" w:rsidTr="00030A7E">
        <w:tc>
          <w:tcPr>
            <w:tcW w:w="9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4335D7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4335D7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4335D7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4335D7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4335D7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4335D7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93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4335D7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1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322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4335D7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91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4335D7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4335D7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EF22E1" w:rsidRPr="00C44A60" w:rsidTr="00030A7E">
        <w:tc>
          <w:tcPr>
            <w:tcW w:w="9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4335D7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4335D7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4335D7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93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19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4335D7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91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91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4335D7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</w:tr>
      <w:tr w:rsidR="00EF22E1" w:rsidRPr="00C44A60" w:rsidTr="00030A7E">
        <w:tc>
          <w:tcPr>
            <w:tcW w:w="9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076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4335D7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4335D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EF22E1" w:rsidRPr="00C44A60" w:rsidTr="00030A7E"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สินทรัพย์ตามส่วนงานที่รายงาน </w:t>
            </w:r>
          </w:p>
        </w:tc>
        <w:tc>
          <w:tcPr>
            <w:tcW w:w="36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4335D7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color w:val="000000"/>
                <w:sz w:val="30"/>
                <w:szCs w:val="30"/>
              </w:rPr>
              <w:t>435,577</w:t>
            </w:r>
          </w:p>
        </w:tc>
        <w:tc>
          <w:tcPr>
            <w:tcW w:w="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color w:val="000000"/>
                <w:sz w:val="30"/>
                <w:szCs w:val="30"/>
              </w:rPr>
              <w:t>546,855</w:t>
            </w:r>
          </w:p>
        </w:tc>
        <w:tc>
          <w:tcPr>
            <w:tcW w:w="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4335D7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color w:val="000000"/>
                <w:sz w:val="30"/>
                <w:szCs w:val="30"/>
              </w:rPr>
              <w:t>43,801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color w:val="000000"/>
                <w:sz w:val="30"/>
                <w:szCs w:val="30"/>
              </w:rPr>
              <w:t>87,617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EF22E1" w:rsidRPr="004335D7" w:rsidRDefault="004335D7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color w:val="000000"/>
                <w:sz w:val="30"/>
                <w:szCs w:val="30"/>
              </w:rPr>
              <w:t>220,827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37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color w:val="000000"/>
                <w:sz w:val="30"/>
                <w:szCs w:val="30"/>
              </w:rPr>
              <w:t>33,860</w:t>
            </w:r>
          </w:p>
        </w:tc>
        <w:tc>
          <w:tcPr>
            <w:tcW w:w="93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shd w:val="clear" w:color="auto" w:fill="auto"/>
          </w:tcPr>
          <w:p w:rsidR="00EF22E1" w:rsidRPr="00FE1974" w:rsidRDefault="001B4D10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1974">
              <w:rPr>
                <w:rFonts w:ascii="Angsana New" w:hAnsi="Angsana New"/>
                <w:color w:val="000000"/>
                <w:sz w:val="30"/>
                <w:szCs w:val="30"/>
              </w:rPr>
              <w:t>(201,791)</w:t>
            </w:r>
          </w:p>
        </w:tc>
        <w:tc>
          <w:tcPr>
            <w:tcW w:w="91" w:type="pct"/>
            <w:shd w:val="clear" w:color="auto" w:fill="auto"/>
          </w:tcPr>
          <w:p w:rsidR="00EF22E1" w:rsidRPr="00FE1974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" w:type="pct"/>
            <w:shd w:val="clear" w:color="auto" w:fill="auto"/>
          </w:tcPr>
          <w:p w:rsidR="00EF22E1" w:rsidRPr="00FE1974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1974">
              <w:rPr>
                <w:rFonts w:ascii="Angsana New" w:hAnsi="Angsana New"/>
                <w:color w:val="000000"/>
                <w:sz w:val="30"/>
                <w:szCs w:val="30"/>
              </w:rPr>
              <w:t>(192,369)</w:t>
            </w:r>
          </w:p>
        </w:tc>
        <w:tc>
          <w:tcPr>
            <w:tcW w:w="91" w:type="pct"/>
            <w:shd w:val="clear" w:color="auto" w:fill="auto"/>
          </w:tcPr>
          <w:p w:rsidR="00EF22E1" w:rsidRPr="00FE1974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:rsidR="00EF22E1" w:rsidRPr="00FE1974" w:rsidRDefault="001B4D10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1974">
              <w:rPr>
                <w:rFonts w:ascii="Angsana New" w:hAnsi="Angsana New"/>
                <w:color w:val="000000"/>
                <w:sz w:val="30"/>
                <w:szCs w:val="30"/>
              </w:rPr>
              <w:t>498,414</w:t>
            </w:r>
          </w:p>
        </w:tc>
        <w:tc>
          <w:tcPr>
            <w:tcW w:w="89" w:type="pct"/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color w:val="000000"/>
                <w:sz w:val="30"/>
                <w:szCs w:val="30"/>
              </w:rPr>
              <w:t>475,963</w:t>
            </w:r>
          </w:p>
        </w:tc>
      </w:tr>
      <w:tr w:rsidR="00EF22E1" w:rsidRPr="00C44A60" w:rsidTr="00030A7E"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35D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36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2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shd w:val="clear" w:color="auto" w:fill="auto"/>
          </w:tcPr>
          <w:p w:rsidR="00EF22E1" w:rsidRPr="00FE1974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" w:type="pct"/>
            <w:shd w:val="clear" w:color="auto" w:fill="auto"/>
          </w:tcPr>
          <w:p w:rsidR="00EF22E1" w:rsidRPr="00FE1974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" w:type="pct"/>
            <w:shd w:val="clear" w:color="auto" w:fill="auto"/>
          </w:tcPr>
          <w:p w:rsidR="00EF22E1" w:rsidRPr="00FE1974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" w:type="pct"/>
            <w:shd w:val="clear" w:color="auto" w:fill="auto"/>
          </w:tcPr>
          <w:p w:rsidR="00EF22E1" w:rsidRPr="00FE1974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F22E1" w:rsidRPr="00FE1974" w:rsidRDefault="001B4D10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E197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498,414</w:t>
            </w:r>
          </w:p>
        </w:tc>
        <w:tc>
          <w:tcPr>
            <w:tcW w:w="89" w:type="pct"/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475,963</w:t>
            </w:r>
          </w:p>
        </w:tc>
      </w:tr>
      <w:tr w:rsidR="00EF22E1" w:rsidRPr="00C44A60" w:rsidTr="00030A7E"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6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2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F22E1" w:rsidRPr="00284AE0" w:rsidTr="00030A7E"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335D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หนี้สินตามส่วนงานที่รายงาน </w:t>
            </w:r>
          </w:p>
        </w:tc>
        <w:tc>
          <w:tcPr>
            <w:tcW w:w="36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4335D7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color w:val="000000"/>
                <w:sz w:val="30"/>
                <w:szCs w:val="30"/>
              </w:rPr>
              <w:t>232,332</w:t>
            </w:r>
          </w:p>
        </w:tc>
        <w:tc>
          <w:tcPr>
            <w:tcW w:w="9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color w:val="000000"/>
                <w:sz w:val="30"/>
                <w:szCs w:val="30"/>
              </w:rPr>
              <w:t>288,729</w:t>
            </w:r>
          </w:p>
        </w:tc>
        <w:tc>
          <w:tcPr>
            <w:tcW w:w="9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4335D7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color w:val="000000"/>
                <w:sz w:val="30"/>
                <w:szCs w:val="30"/>
              </w:rPr>
              <w:t>23,341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color w:val="000000"/>
                <w:sz w:val="30"/>
                <w:szCs w:val="30"/>
              </w:rPr>
              <w:t>48,234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left w:val="nil"/>
              <w:right w:val="nil"/>
            </w:tcBorders>
            <w:shd w:val="clear" w:color="auto" w:fill="auto"/>
          </w:tcPr>
          <w:p w:rsidR="00EF22E1" w:rsidRPr="004335D7" w:rsidRDefault="004335D7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color w:val="000000"/>
                <w:sz w:val="30"/>
                <w:szCs w:val="30"/>
              </w:rPr>
              <w:t>64,863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color w:val="000000"/>
                <w:sz w:val="30"/>
                <w:szCs w:val="30"/>
              </w:rPr>
              <w:t>11,896</w:t>
            </w:r>
          </w:p>
        </w:tc>
        <w:tc>
          <w:tcPr>
            <w:tcW w:w="93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shd w:val="clear" w:color="auto" w:fill="auto"/>
          </w:tcPr>
          <w:p w:rsidR="00EF22E1" w:rsidRPr="004335D7" w:rsidRDefault="004335D7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color w:val="000000"/>
                <w:sz w:val="30"/>
                <w:szCs w:val="30"/>
              </w:rPr>
              <w:t>(53,604)</w:t>
            </w:r>
          </w:p>
        </w:tc>
        <w:tc>
          <w:tcPr>
            <w:tcW w:w="91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color w:val="000000"/>
                <w:sz w:val="30"/>
                <w:szCs w:val="30"/>
              </w:rPr>
              <w:t>(99,971)</w:t>
            </w:r>
          </w:p>
        </w:tc>
        <w:tc>
          <w:tcPr>
            <w:tcW w:w="91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22E1" w:rsidRPr="004335D7" w:rsidRDefault="004335D7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color w:val="000000"/>
                <w:sz w:val="30"/>
                <w:szCs w:val="30"/>
              </w:rPr>
              <w:t>266,932</w:t>
            </w:r>
          </w:p>
        </w:tc>
        <w:tc>
          <w:tcPr>
            <w:tcW w:w="89" w:type="pct"/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color w:val="000000"/>
                <w:sz w:val="30"/>
                <w:szCs w:val="30"/>
              </w:rPr>
              <w:t>248,888</w:t>
            </w:r>
          </w:p>
        </w:tc>
      </w:tr>
      <w:tr w:rsidR="00EF22E1" w:rsidRPr="00284AE0" w:rsidTr="00030A7E"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35D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36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5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75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75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75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" w:type="pct"/>
            <w:shd w:val="clear" w:color="auto" w:fill="auto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F22E1" w:rsidRPr="004335D7" w:rsidRDefault="004335D7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266,932</w:t>
            </w:r>
          </w:p>
        </w:tc>
        <w:tc>
          <w:tcPr>
            <w:tcW w:w="89" w:type="pct"/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F22E1" w:rsidRPr="004335D7" w:rsidRDefault="00EF22E1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35D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248,888</w:t>
            </w:r>
          </w:p>
        </w:tc>
      </w:tr>
    </w:tbl>
    <w:p w:rsidR="00EF22E1" w:rsidRDefault="00EF22E1" w:rsidP="00EF2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  <w:sectPr w:rsidR="00EF22E1" w:rsidSect="004C756D">
          <w:headerReference w:type="default" r:id="rId23"/>
          <w:footerReference w:type="default" r:id="rId24"/>
          <w:pgSz w:w="16840" w:h="11907" w:orient="landscape"/>
          <w:pgMar w:top="1152" w:right="691" w:bottom="927" w:left="576" w:header="720" w:footer="288" w:gutter="0"/>
          <w:cols w:space="708"/>
          <w:docGrid w:linePitch="360"/>
        </w:sectPr>
      </w:pPr>
    </w:p>
    <w:p w:rsidR="00AF14AE" w:rsidRPr="00494273" w:rsidRDefault="003249E9" w:rsidP="00AF1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C11CA0">
        <w:rPr>
          <w:rFonts w:ascii="Angsana New" w:hAnsi="Angsana New" w:hint="cs"/>
          <w:b/>
          <w:bCs/>
          <w:sz w:val="30"/>
          <w:szCs w:val="30"/>
          <w:cs/>
        </w:rPr>
        <w:lastRenderedPageBreak/>
        <w:t>1</w:t>
      </w:r>
      <w:r w:rsidR="007E7612">
        <w:rPr>
          <w:rFonts w:ascii="Angsana New" w:hAnsi="Angsana New"/>
          <w:b/>
          <w:bCs/>
          <w:sz w:val="30"/>
          <w:szCs w:val="30"/>
        </w:rPr>
        <w:t>4</w:t>
      </w:r>
      <w:r w:rsidRPr="00C11CA0">
        <w:rPr>
          <w:rFonts w:ascii="Angsana New" w:hAnsi="Angsana New"/>
          <w:b/>
          <w:bCs/>
          <w:sz w:val="30"/>
          <w:szCs w:val="30"/>
        </w:rPr>
        <w:tab/>
      </w:r>
      <w:r w:rsidR="00AF14AE" w:rsidRPr="00494273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:rsidR="00AF14AE" w:rsidRPr="00494273" w:rsidRDefault="00AF14AE" w:rsidP="00AF14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:rsidR="00AF14AE" w:rsidRPr="00494273" w:rsidRDefault="00AF14AE" w:rsidP="00AF14AE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494273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การจำแนกรายได้</w:t>
      </w:r>
    </w:p>
    <w:p w:rsidR="00AF14AE" w:rsidRPr="00494273" w:rsidRDefault="00AF14AE" w:rsidP="00AF14AE">
      <w:pPr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:rsidR="00AF14AE" w:rsidRPr="00494273" w:rsidRDefault="00AF14AE" w:rsidP="00AF14A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4273">
        <w:rPr>
          <w:rFonts w:asciiTheme="majorBidi" w:hAnsiTheme="majorBidi" w:cstheme="majorBidi"/>
          <w:sz w:val="30"/>
          <w:szCs w:val="30"/>
          <w:cs/>
        </w:rPr>
        <w:t>ตาราง</w:t>
      </w:r>
      <w:r w:rsidRPr="00494273">
        <w:rPr>
          <w:rFonts w:asciiTheme="majorBidi" w:hAnsiTheme="majorBidi" w:cstheme="majorBidi" w:hint="cs"/>
          <w:sz w:val="30"/>
          <w:szCs w:val="30"/>
          <w:cs/>
        </w:rPr>
        <w:t>ต่อไปนี้แสดง</w:t>
      </w:r>
      <w:r w:rsidRPr="00494273">
        <w:rPr>
          <w:rFonts w:asciiTheme="majorBidi" w:hAnsiTheme="majorBidi" w:cstheme="majorBidi"/>
          <w:sz w:val="30"/>
          <w:szCs w:val="30"/>
          <w:cs/>
        </w:rPr>
        <w:t>ข้อมูลรายได้</w:t>
      </w:r>
      <w:r w:rsidRPr="00494273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494273">
        <w:rPr>
          <w:rFonts w:asciiTheme="majorBidi" w:hAnsiTheme="majorBidi" w:cstheme="majorBidi"/>
          <w:sz w:val="30"/>
          <w:szCs w:val="30"/>
          <w:cs/>
        </w:rPr>
        <w:t xml:space="preserve">ถูกจำแนกตามส่วนงานภูมิศาสตร์หลัก </w:t>
      </w:r>
      <w:r w:rsidRPr="00494273">
        <w:rPr>
          <w:rFonts w:asciiTheme="majorBidi" w:hAnsiTheme="majorBidi" w:cstheme="majorBidi" w:hint="cs"/>
          <w:sz w:val="30"/>
          <w:szCs w:val="30"/>
          <w:cs/>
        </w:rPr>
        <w:t xml:space="preserve">และบริการหลัก </w:t>
      </w:r>
      <w:r w:rsidRPr="00494273">
        <w:rPr>
          <w:rFonts w:asciiTheme="majorBidi" w:hAnsiTheme="majorBidi" w:cstheme="majorBidi"/>
          <w:sz w:val="30"/>
          <w:szCs w:val="30"/>
          <w:cs/>
        </w:rPr>
        <w:t xml:space="preserve">และจังหวะเวลาในการรับรู้รายได้ </w:t>
      </w:r>
    </w:p>
    <w:p w:rsidR="002C3E7C" w:rsidRPr="006101FF" w:rsidRDefault="002C3E7C" w:rsidP="00AF14AE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10170" w:type="dxa"/>
        <w:jc w:val="center"/>
        <w:tblLayout w:type="fixed"/>
        <w:tblLook w:val="01E0" w:firstRow="1" w:lastRow="1" w:firstColumn="1" w:lastColumn="1" w:noHBand="0" w:noVBand="0"/>
      </w:tblPr>
      <w:tblGrid>
        <w:gridCol w:w="2340"/>
        <w:gridCol w:w="810"/>
        <w:gridCol w:w="248"/>
        <w:gridCol w:w="742"/>
        <w:gridCol w:w="267"/>
        <w:gridCol w:w="813"/>
        <w:gridCol w:w="273"/>
        <w:gridCol w:w="717"/>
        <w:gridCol w:w="236"/>
        <w:gridCol w:w="754"/>
        <w:gridCol w:w="276"/>
        <w:gridCol w:w="714"/>
        <w:gridCol w:w="236"/>
        <w:gridCol w:w="754"/>
        <w:gridCol w:w="236"/>
        <w:gridCol w:w="754"/>
      </w:tblGrid>
      <w:tr w:rsidR="002C3E7C" w:rsidRPr="006101FF" w:rsidTr="002D2D01">
        <w:trPr>
          <w:trHeight w:val="87"/>
          <w:jc w:val="center"/>
        </w:trPr>
        <w:tc>
          <w:tcPr>
            <w:tcW w:w="2340" w:type="dxa"/>
            <w:vAlign w:val="bottom"/>
          </w:tcPr>
          <w:p w:rsidR="002C3E7C" w:rsidRPr="002C4D51" w:rsidRDefault="002C3E7C" w:rsidP="002D2D0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7830" w:type="dxa"/>
            <w:gridSpan w:val="15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2C4D5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2C3E7C" w:rsidRPr="006101FF" w:rsidTr="002D2D01">
        <w:trPr>
          <w:trHeight w:val="87"/>
          <w:jc w:val="center"/>
        </w:trPr>
        <w:tc>
          <w:tcPr>
            <w:tcW w:w="2340" w:type="dxa"/>
            <w:vAlign w:val="bottom"/>
          </w:tcPr>
          <w:p w:rsidR="002C3E7C" w:rsidRPr="002C4D51" w:rsidRDefault="002C3E7C" w:rsidP="002D2D0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7830" w:type="dxa"/>
            <w:gridSpan w:val="15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ส่วนงานที่รายงาน</w:t>
            </w:r>
            <w:r w:rsidRPr="002C4D5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2C3E7C" w:rsidRPr="006101FF" w:rsidTr="002D2D01">
        <w:trPr>
          <w:trHeight w:val="87"/>
          <w:jc w:val="center"/>
        </w:trPr>
        <w:tc>
          <w:tcPr>
            <w:tcW w:w="2340" w:type="dxa"/>
            <w:vAlign w:val="bottom"/>
          </w:tcPr>
          <w:p w:rsidR="002C3E7C" w:rsidRPr="002C4D51" w:rsidRDefault="002C3E7C" w:rsidP="002D2D0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gridSpan w:val="3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ออกแบบ</w:t>
            </w:r>
            <w:r w:rsidRPr="002C4D51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  <w:r w:rsidRPr="002C4D51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ผลิต</w:t>
            </w:r>
          </w:p>
        </w:tc>
        <w:tc>
          <w:tcPr>
            <w:tcW w:w="267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3" w:type="dxa"/>
            <w:gridSpan w:val="3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ออกแบบ</w:t>
            </w:r>
            <w:r w:rsidRPr="002C4D51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  <w:r w:rsidRPr="002C4D51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ผลิต</w:t>
            </w: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2C3E7C" w:rsidRPr="006101FF" w:rsidTr="002D2D01">
        <w:trPr>
          <w:trHeight w:val="87"/>
          <w:jc w:val="center"/>
        </w:trPr>
        <w:tc>
          <w:tcPr>
            <w:tcW w:w="2340" w:type="dxa"/>
            <w:vAlign w:val="bottom"/>
          </w:tcPr>
          <w:p w:rsidR="002C3E7C" w:rsidRPr="002C4D51" w:rsidRDefault="002C3E7C" w:rsidP="002D2D0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gridSpan w:val="3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และติดตั้งเครื่องจักร</w:t>
            </w:r>
          </w:p>
        </w:tc>
        <w:tc>
          <w:tcPr>
            <w:tcW w:w="267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3" w:type="dxa"/>
            <w:gridSpan w:val="3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และติดตั้งเครื่องจักร</w:t>
            </w: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2C3E7C" w:rsidRPr="006101FF" w:rsidTr="002D2D01">
        <w:trPr>
          <w:trHeight w:val="87"/>
          <w:jc w:val="center"/>
        </w:trPr>
        <w:tc>
          <w:tcPr>
            <w:tcW w:w="2340" w:type="dxa"/>
            <w:vAlign w:val="bottom"/>
          </w:tcPr>
          <w:p w:rsidR="002C3E7C" w:rsidRPr="002C4D51" w:rsidRDefault="002C3E7C" w:rsidP="002D2D0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gridSpan w:val="3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แบบกึ่งอัตโนมัติ</w:t>
            </w:r>
          </w:p>
        </w:tc>
        <w:tc>
          <w:tcPr>
            <w:tcW w:w="267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3" w:type="dxa"/>
            <w:gridSpan w:val="3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แบบอัตโนมัติ</w:t>
            </w: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2C3E7C" w:rsidRPr="006101FF" w:rsidTr="002D2D01">
        <w:trPr>
          <w:trHeight w:val="87"/>
          <w:jc w:val="center"/>
        </w:trPr>
        <w:tc>
          <w:tcPr>
            <w:tcW w:w="2340" w:type="dxa"/>
            <w:vAlign w:val="bottom"/>
          </w:tcPr>
          <w:p w:rsidR="002C3E7C" w:rsidRPr="002C4D51" w:rsidRDefault="002C3E7C" w:rsidP="002D2D01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 w:rsidRPr="002C4D5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สาม</w:t>
            </w:r>
            <w:r w:rsidRPr="002C4D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</w:t>
            </w:r>
          </w:p>
          <w:p w:rsidR="002C3E7C" w:rsidRPr="002C4D51" w:rsidRDefault="002C3E7C" w:rsidP="002D2D01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วันที่ </w:t>
            </w:r>
            <w:r w:rsidRPr="002C4D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30</w:t>
            </w:r>
            <w:r w:rsidRPr="002C4D5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มิถุนายน</w:t>
            </w:r>
          </w:p>
        </w:tc>
        <w:tc>
          <w:tcPr>
            <w:tcW w:w="810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48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42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67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3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3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17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54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6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14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54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54" w:type="dxa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</w:tr>
      <w:tr w:rsidR="002C3E7C" w:rsidRPr="006101FF" w:rsidTr="002D2D01">
        <w:trPr>
          <w:trHeight w:val="87"/>
          <w:jc w:val="center"/>
        </w:trPr>
        <w:tc>
          <w:tcPr>
            <w:tcW w:w="2340" w:type="dxa"/>
            <w:vAlign w:val="bottom"/>
          </w:tcPr>
          <w:p w:rsidR="002C3E7C" w:rsidRPr="002C4D51" w:rsidRDefault="002C3E7C" w:rsidP="002D2D01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7830" w:type="dxa"/>
            <w:gridSpan w:val="15"/>
          </w:tcPr>
          <w:p w:rsidR="002C3E7C" w:rsidRPr="002C4D51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2C4D5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2C4D5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2C3E7C" w:rsidRPr="006101FF" w:rsidTr="002D2D01">
        <w:trPr>
          <w:jc w:val="center"/>
        </w:trPr>
        <w:tc>
          <w:tcPr>
            <w:tcW w:w="2340" w:type="dxa"/>
            <w:hideMark/>
          </w:tcPr>
          <w:p w:rsidR="002C3E7C" w:rsidRPr="002C4D51" w:rsidRDefault="002C3E7C" w:rsidP="002D2D01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2C4D5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810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48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67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73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2C3E7C" w:rsidRPr="002C4D51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6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2C3E7C" w:rsidRPr="002C4D51" w:rsidRDefault="002C3E7C" w:rsidP="002D2D01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2C3E7C" w:rsidRPr="006101FF" w:rsidTr="002D2D01">
        <w:trPr>
          <w:jc w:val="center"/>
        </w:trPr>
        <w:tc>
          <w:tcPr>
            <w:tcW w:w="2340" w:type="dxa"/>
            <w:hideMark/>
          </w:tcPr>
          <w:p w:rsidR="002C3E7C" w:rsidRPr="002C4D51" w:rsidRDefault="002C3E7C" w:rsidP="002D2D01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2C4D51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810" w:type="dxa"/>
            <w:vAlign w:val="bottom"/>
          </w:tcPr>
          <w:p w:rsidR="002C3E7C" w:rsidRPr="002C4D51" w:rsidRDefault="00B143FF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69</w:t>
            </w:r>
            <w:r w:rsidRPr="00B143FF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 w:rsidRPr="00B143FF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021</w:t>
            </w:r>
          </w:p>
        </w:tc>
        <w:tc>
          <w:tcPr>
            <w:tcW w:w="248" w:type="dxa"/>
            <w:vAlign w:val="bottom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vAlign w:val="bottom"/>
          </w:tcPr>
          <w:p w:rsidR="002C3E7C" w:rsidRPr="002C4D51" w:rsidRDefault="002C4D51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74</w:t>
            </w:r>
            <w:r w:rsidRPr="002C4D5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C4D51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74</w:t>
            </w:r>
            <w:r w:rsidR="00B143FF">
              <w:rPr>
                <w:rFonts w:asciiTheme="majorBidi" w:hAnsi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67" w:type="dxa"/>
            <w:vAlign w:val="bottom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vAlign w:val="bottom"/>
          </w:tcPr>
          <w:p w:rsidR="002C3E7C" w:rsidRPr="002C4D51" w:rsidRDefault="002C4D51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5</w:t>
            </w:r>
            <w:r w:rsidRPr="002C4D5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C4D51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547</w:t>
            </w:r>
          </w:p>
        </w:tc>
        <w:tc>
          <w:tcPr>
            <w:tcW w:w="273" w:type="dxa"/>
            <w:vAlign w:val="bottom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vAlign w:val="bottom"/>
          </w:tcPr>
          <w:p w:rsidR="002C3E7C" w:rsidRPr="002C4D51" w:rsidRDefault="002C4D51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4</w:t>
            </w:r>
            <w:r w:rsidRPr="002C4D5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C4D51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421</w:t>
            </w:r>
          </w:p>
        </w:tc>
        <w:tc>
          <w:tcPr>
            <w:tcW w:w="236" w:type="dxa"/>
            <w:vAlign w:val="bottom"/>
          </w:tcPr>
          <w:p w:rsidR="002C3E7C" w:rsidRPr="002C4D51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vAlign w:val="bottom"/>
          </w:tcPr>
          <w:p w:rsidR="002C3E7C" w:rsidRPr="002C4D51" w:rsidRDefault="002C4D51" w:rsidP="002D2D01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7</w:t>
            </w:r>
            <w:r w:rsidRPr="002C4D5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C4D51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806</w:t>
            </w:r>
          </w:p>
        </w:tc>
        <w:tc>
          <w:tcPr>
            <w:tcW w:w="276" w:type="dxa"/>
            <w:vAlign w:val="bottom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vAlign w:val="bottom"/>
          </w:tcPr>
          <w:p w:rsidR="002C3E7C" w:rsidRPr="002C4D51" w:rsidRDefault="002C4D51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C4D51">
              <w:rPr>
                <w:rFonts w:asciiTheme="majorBidi" w:hAnsiTheme="majorBidi"/>
                <w:sz w:val="30"/>
                <w:szCs w:val="30"/>
                <w:cs/>
                <w:lang w:eastAsia="en-GB" w:bidi="th-TH"/>
              </w:rPr>
              <w:t>124</w:t>
            </w:r>
          </w:p>
        </w:tc>
        <w:tc>
          <w:tcPr>
            <w:tcW w:w="236" w:type="dxa"/>
            <w:vAlign w:val="bottom"/>
          </w:tcPr>
          <w:p w:rsidR="002C3E7C" w:rsidRPr="002C4D51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2C3E7C" w:rsidRPr="002C4D51" w:rsidRDefault="00B143FF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82,374</w:t>
            </w:r>
          </w:p>
        </w:tc>
        <w:tc>
          <w:tcPr>
            <w:tcW w:w="236" w:type="dxa"/>
            <w:vAlign w:val="bottom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2C3E7C" w:rsidRPr="002C4D51" w:rsidRDefault="00B143FF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79,288</w:t>
            </w:r>
          </w:p>
        </w:tc>
      </w:tr>
      <w:tr w:rsidR="002C3E7C" w:rsidRPr="006101FF" w:rsidTr="002D2D01">
        <w:trPr>
          <w:jc w:val="center"/>
        </w:trPr>
        <w:tc>
          <w:tcPr>
            <w:tcW w:w="2340" w:type="dxa"/>
            <w:hideMark/>
          </w:tcPr>
          <w:p w:rsidR="002C3E7C" w:rsidRPr="002C4D51" w:rsidRDefault="002C3E7C" w:rsidP="002D2D01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 w:bidi="ar-SA"/>
              </w:rPr>
            </w:pPr>
            <w:r w:rsidRPr="002C4D51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อินเดีย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E7C" w:rsidRPr="002C4D51" w:rsidRDefault="002C4D51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9</w:t>
            </w:r>
            <w:r w:rsidRPr="002C4D5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C4D51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070</w:t>
            </w:r>
          </w:p>
        </w:tc>
        <w:tc>
          <w:tcPr>
            <w:tcW w:w="248" w:type="dxa"/>
            <w:vAlign w:val="bottom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E7C" w:rsidRPr="002C4D51" w:rsidRDefault="002C4D51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15</w:t>
            </w:r>
            <w:r w:rsidRPr="002C4D5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C4D51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105</w:t>
            </w:r>
          </w:p>
        </w:tc>
        <w:tc>
          <w:tcPr>
            <w:tcW w:w="267" w:type="dxa"/>
            <w:vAlign w:val="bottom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E7C" w:rsidRPr="002C4D51" w:rsidRDefault="002C4D51" w:rsidP="002D2D01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E7C" w:rsidRPr="002C4D51" w:rsidRDefault="002C4D51" w:rsidP="002D2D01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:rsidR="002C3E7C" w:rsidRPr="002C4D51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E7C" w:rsidRPr="002C4D51" w:rsidRDefault="002C4D51" w:rsidP="002D2D01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157</w:t>
            </w:r>
          </w:p>
        </w:tc>
        <w:tc>
          <w:tcPr>
            <w:tcW w:w="276" w:type="dxa"/>
            <w:vAlign w:val="bottom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E7C" w:rsidRPr="002C4D51" w:rsidRDefault="002C4D51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C4D51">
              <w:rPr>
                <w:rFonts w:asciiTheme="majorBidi" w:hAnsiTheme="majorBidi"/>
                <w:sz w:val="30"/>
                <w:szCs w:val="30"/>
                <w:cs/>
                <w:lang w:eastAsia="en-GB" w:bidi="th-TH"/>
              </w:rPr>
              <w:t>322</w:t>
            </w:r>
          </w:p>
        </w:tc>
        <w:tc>
          <w:tcPr>
            <w:tcW w:w="236" w:type="dxa"/>
            <w:vAlign w:val="bottom"/>
          </w:tcPr>
          <w:p w:rsidR="002C3E7C" w:rsidRPr="002C4D51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3E7C" w:rsidRPr="002C4D51" w:rsidRDefault="002C4D51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9,227</w:t>
            </w:r>
          </w:p>
        </w:tc>
        <w:tc>
          <w:tcPr>
            <w:tcW w:w="236" w:type="dxa"/>
            <w:vAlign w:val="bottom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3E7C" w:rsidRPr="002C4D51" w:rsidRDefault="002C4D51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15,427</w:t>
            </w:r>
          </w:p>
        </w:tc>
      </w:tr>
      <w:tr w:rsidR="002C3E7C" w:rsidRPr="006101FF" w:rsidTr="002D2D01">
        <w:trPr>
          <w:jc w:val="center"/>
        </w:trPr>
        <w:tc>
          <w:tcPr>
            <w:tcW w:w="2340" w:type="dxa"/>
            <w:hideMark/>
          </w:tcPr>
          <w:p w:rsidR="002C3E7C" w:rsidRPr="002C4D51" w:rsidRDefault="002C3E7C" w:rsidP="002D2D01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2C4D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E7C" w:rsidRPr="002C4D51" w:rsidRDefault="00B143FF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78</w:t>
            </w:r>
            <w:r w:rsidRPr="00B143FF">
              <w:rPr>
                <w:rFonts w:asciiTheme="majorBidi" w:hAnsi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B143FF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091</w:t>
            </w:r>
          </w:p>
        </w:tc>
        <w:tc>
          <w:tcPr>
            <w:tcW w:w="248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E7C" w:rsidRPr="002C4D51" w:rsidRDefault="00B143FF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89</w:t>
            </w:r>
            <w:r w:rsidRPr="00B143FF">
              <w:rPr>
                <w:rFonts w:asciiTheme="majorBidi" w:hAnsi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B143FF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848</w:t>
            </w:r>
          </w:p>
        </w:tc>
        <w:tc>
          <w:tcPr>
            <w:tcW w:w="267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E7C" w:rsidRPr="002C4D51" w:rsidRDefault="002C4D51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5</w:t>
            </w:r>
            <w:r w:rsidRPr="002C4D5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2C4D51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547</w:t>
            </w:r>
          </w:p>
        </w:tc>
        <w:tc>
          <w:tcPr>
            <w:tcW w:w="273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E7C" w:rsidRPr="002C4D51" w:rsidRDefault="002C4D51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4</w:t>
            </w:r>
            <w:r w:rsidRPr="002C4D5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2C4D51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421</w:t>
            </w: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E7C" w:rsidRPr="002C4D51" w:rsidRDefault="002C4D51" w:rsidP="002D2D01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7</w:t>
            </w:r>
            <w:r w:rsidRPr="002C4D5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2C4D51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963</w:t>
            </w:r>
          </w:p>
        </w:tc>
        <w:tc>
          <w:tcPr>
            <w:tcW w:w="276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E7C" w:rsidRPr="002C4D51" w:rsidRDefault="002C4D51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2C4D51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 w:bidi="th-TH"/>
              </w:rPr>
              <w:t>446</w:t>
            </w: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E7C" w:rsidRPr="002C4D51" w:rsidRDefault="00B143FF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91,601</w:t>
            </w: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E7C" w:rsidRPr="002C4D51" w:rsidRDefault="00B143FF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94,715</w:t>
            </w:r>
          </w:p>
        </w:tc>
      </w:tr>
      <w:tr w:rsidR="002C3E7C" w:rsidRPr="006101FF" w:rsidTr="002D2D01">
        <w:trPr>
          <w:jc w:val="center"/>
        </w:trPr>
        <w:tc>
          <w:tcPr>
            <w:tcW w:w="2340" w:type="dxa"/>
          </w:tcPr>
          <w:p w:rsidR="002C3E7C" w:rsidRPr="002C4D51" w:rsidRDefault="002C3E7C" w:rsidP="002D2D01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:rsidR="002C3E7C" w:rsidRPr="002C4D51" w:rsidRDefault="002C3E7C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right w:val="nil"/>
            </w:tcBorders>
          </w:tcPr>
          <w:p w:rsidR="002C3E7C" w:rsidRPr="002C4D51" w:rsidRDefault="002C3E7C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right w:val="nil"/>
            </w:tcBorders>
          </w:tcPr>
          <w:p w:rsidR="002C3E7C" w:rsidRPr="002C4D51" w:rsidRDefault="002C3E7C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right w:val="nil"/>
            </w:tcBorders>
          </w:tcPr>
          <w:p w:rsidR="002C3E7C" w:rsidRPr="002C4D51" w:rsidRDefault="002C3E7C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</w:tcPr>
          <w:p w:rsidR="002C3E7C" w:rsidRPr="002C4D51" w:rsidRDefault="002C3E7C" w:rsidP="002D2D01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6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nil"/>
            </w:tcBorders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2C3E7C" w:rsidRPr="006101FF" w:rsidTr="002D2D01">
        <w:trPr>
          <w:jc w:val="center"/>
        </w:trPr>
        <w:tc>
          <w:tcPr>
            <w:tcW w:w="2340" w:type="dxa"/>
            <w:hideMark/>
          </w:tcPr>
          <w:p w:rsidR="002C3E7C" w:rsidRPr="002C4D51" w:rsidRDefault="002C3E7C" w:rsidP="002D2D01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10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48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67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73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2C3E7C" w:rsidRPr="002C4D51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6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2C3E7C" w:rsidRPr="002C4D51" w:rsidRDefault="002C3E7C" w:rsidP="002D2D01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2C3E7C" w:rsidRPr="006101FF" w:rsidTr="002D2D01">
        <w:trPr>
          <w:jc w:val="center"/>
        </w:trPr>
        <w:tc>
          <w:tcPr>
            <w:tcW w:w="2340" w:type="dxa"/>
            <w:vAlign w:val="bottom"/>
            <w:hideMark/>
          </w:tcPr>
          <w:p w:rsidR="002C3E7C" w:rsidRPr="002C4D51" w:rsidRDefault="002C3E7C" w:rsidP="002D2D01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2C4D51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10" w:type="dxa"/>
            <w:vAlign w:val="bottom"/>
          </w:tcPr>
          <w:p w:rsidR="002C3E7C" w:rsidRPr="002C4D51" w:rsidRDefault="002C4D51" w:rsidP="002C4D51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 xml:space="preserve">-   </w:t>
            </w:r>
          </w:p>
        </w:tc>
        <w:tc>
          <w:tcPr>
            <w:tcW w:w="248" w:type="dxa"/>
            <w:vAlign w:val="bottom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vAlign w:val="bottom"/>
          </w:tcPr>
          <w:p w:rsidR="002C3E7C" w:rsidRPr="002C4D51" w:rsidRDefault="002C4D51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6</w:t>
            </w:r>
            <w:r w:rsidRPr="002C4D5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C4D51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027</w:t>
            </w:r>
          </w:p>
        </w:tc>
        <w:tc>
          <w:tcPr>
            <w:tcW w:w="267" w:type="dxa"/>
            <w:vAlign w:val="bottom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vAlign w:val="bottom"/>
          </w:tcPr>
          <w:p w:rsidR="002C3E7C" w:rsidRPr="002C4D51" w:rsidRDefault="002C4D51" w:rsidP="002D2D01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vAlign w:val="bottom"/>
          </w:tcPr>
          <w:p w:rsidR="002C3E7C" w:rsidRPr="002C4D51" w:rsidRDefault="002C4D51" w:rsidP="002D2D01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:rsidR="002C3E7C" w:rsidRPr="002C4D51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vAlign w:val="bottom"/>
          </w:tcPr>
          <w:p w:rsidR="002C3E7C" w:rsidRPr="002C4D51" w:rsidRDefault="002C4D51" w:rsidP="002D2D01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4</w:t>
            </w:r>
            <w:r w:rsidRPr="002C4D5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C4D51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910</w:t>
            </w:r>
          </w:p>
        </w:tc>
        <w:tc>
          <w:tcPr>
            <w:tcW w:w="276" w:type="dxa"/>
            <w:vAlign w:val="bottom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vAlign w:val="bottom"/>
          </w:tcPr>
          <w:p w:rsidR="002C3E7C" w:rsidRPr="002C4D51" w:rsidRDefault="002C4D51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C4D51">
              <w:rPr>
                <w:rFonts w:asciiTheme="majorBidi" w:hAnsiTheme="majorBidi"/>
                <w:sz w:val="30"/>
                <w:szCs w:val="30"/>
                <w:cs/>
                <w:lang w:eastAsia="en-GB" w:bidi="th-TH"/>
              </w:rPr>
              <w:t>446</w:t>
            </w:r>
          </w:p>
        </w:tc>
        <w:tc>
          <w:tcPr>
            <w:tcW w:w="236" w:type="dxa"/>
            <w:vAlign w:val="bottom"/>
          </w:tcPr>
          <w:p w:rsidR="002C3E7C" w:rsidRPr="002C4D51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2C3E7C" w:rsidRPr="002C4D51" w:rsidRDefault="002C4D51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4,910</w:t>
            </w:r>
          </w:p>
        </w:tc>
        <w:tc>
          <w:tcPr>
            <w:tcW w:w="236" w:type="dxa"/>
            <w:vAlign w:val="bottom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2C3E7C" w:rsidRPr="002C4D51" w:rsidRDefault="002C4D51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6,473</w:t>
            </w:r>
          </w:p>
        </w:tc>
      </w:tr>
      <w:tr w:rsidR="002C3E7C" w:rsidRPr="006101FF" w:rsidTr="002D2D01">
        <w:trPr>
          <w:jc w:val="center"/>
        </w:trPr>
        <w:tc>
          <w:tcPr>
            <w:tcW w:w="2340" w:type="dxa"/>
            <w:vAlign w:val="bottom"/>
            <w:hideMark/>
          </w:tcPr>
          <w:p w:rsidR="002C3E7C" w:rsidRPr="002C4D51" w:rsidRDefault="002C3E7C" w:rsidP="002D2D01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2C4D51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E7C" w:rsidRPr="002C4D51" w:rsidRDefault="000C3679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C3679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78</w:t>
            </w:r>
            <w:r w:rsidRPr="000C3679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 w:rsidRPr="000C3679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091</w:t>
            </w:r>
          </w:p>
        </w:tc>
        <w:tc>
          <w:tcPr>
            <w:tcW w:w="248" w:type="dxa"/>
            <w:vAlign w:val="bottom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E7C" w:rsidRPr="002C4D51" w:rsidRDefault="000C3679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C3679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83</w:t>
            </w:r>
            <w:r w:rsidRPr="000C3679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 w:rsidRPr="000C3679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821</w:t>
            </w:r>
          </w:p>
        </w:tc>
        <w:tc>
          <w:tcPr>
            <w:tcW w:w="267" w:type="dxa"/>
            <w:vAlign w:val="bottom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E7C" w:rsidRPr="002C4D51" w:rsidRDefault="002C4D51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5</w:t>
            </w:r>
            <w:r w:rsidRPr="002C4D5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C4D51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547</w:t>
            </w:r>
          </w:p>
        </w:tc>
        <w:tc>
          <w:tcPr>
            <w:tcW w:w="273" w:type="dxa"/>
            <w:vAlign w:val="bottom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E7C" w:rsidRPr="002C4D51" w:rsidRDefault="002C4D51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4</w:t>
            </w:r>
            <w:r w:rsidRPr="002C4D5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C4D51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421</w:t>
            </w:r>
          </w:p>
        </w:tc>
        <w:tc>
          <w:tcPr>
            <w:tcW w:w="236" w:type="dxa"/>
            <w:vAlign w:val="bottom"/>
          </w:tcPr>
          <w:p w:rsidR="002C3E7C" w:rsidRPr="002C4D51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E7C" w:rsidRPr="002C4D51" w:rsidRDefault="002C4D51" w:rsidP="002D2D01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3</w:t>
            </w:r>
            <w:r w:rsidRPr="002C4D5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C4D51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053</w:t>
            </w:r>
          </w:p>
        </w:tc>
        <w:tc>
          <w:tcPr>
            <w:tcW w:w="276" w:type="dxa"/>
            <w:vAlign w:val="bottom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E7C" w:rsidRPr="002C4D51" w:rsidRDefault="002C4D51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2C4D51">
              <w:rPr>
                <w:rFonts w:asciiTheme="majorBidi" w:hAnsiTheme="majorBidi"/>
                <w:sz w:val="30"/>
                <w:szCs w:val="30"/>
                <w:cs/>
                <w:lang w:eastAsia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2C3E7C" w:rsidRPr="002C4D51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3E7C" w:rsidRPr="002C4D51" w:rsidRDefault="000C3679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C367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86,691</w:t>
            </w:r>
          </w:p>
        </w:tc>
        <w:tc>
          <w:tcPr>
            <w:tcW w:w="236" w:type="dxa"/>
            <w:vAlign w:val="bottom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3E7C" w:rsidRPr="002C4D51" w:rsidRDefault="000C3679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C367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88,242</w:t>
            </w:r>
          </w:p>
        </w:tc>
      </w:tr>
      <w:tr w:rsidR="002C3E7C" w:rsidRPr="006101FF" w:rsidTr="002D2D01">
        <w:trPr>
          <w:jc w:val="center"/>
        </w:trPr>
        <w:tc>
          <w:tcPr>
            <w:tcW w:w="2340" w:type="dxa"/>
            <w:hideMark/>
          </w:tcPr>
          <w:p w:rsidR="002C3E7C" w:rsidRPr="002C4D51" w:rsidRDefault="002C3E7C" w:rsidP="002D2D01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2C4D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E7C" w:rsidRPr="002C4D51" w:rsidRDefault="000C3679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C3679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78</w:t>
            </w:r>
            <w:r w:rsidRPr="000C3679">
              <w:rPr>
                <w:rFonts w:asciiTheme="majorBidi" w:hAnsi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0C3679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091</w:t>
            </w:r>
          </w:p>
        </w:tc>
        <w:tc>
          <w:tcPr>
            <w:tcW w:w="248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E7C" w:rsidRPr="002C4D51" w:rsidRDefault="000C3679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C3679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89</w:t>
            </w:r>
            <w:r w:rsidRPr="000C3679">
              <w:rPr>
                <w:rFonts w:asciiTheme="majorBidi" w:hAnsi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0C3679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848</w:t>
            </w:r>
          </w:p>
        </w:tc>
        <w:tc>
          <w:tcPr>
            <w:tcW w:w="267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E7C" w:rsidRPr="002C4D51" w:rsidRDefault="002C4D51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5</w:t>
            </w:r>
            <w:r w:rsidRPr="002C4D5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2C4D51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547</w:t>
            </w:r>
          </w:p>
        </w:tc>
        <w:tc>
          <w:tcPr>
            <w:tcW w:w="273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E7C" w:rsidRPr="002C4D51" w:rsidRDefault="002C4D51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4</w:t>
            </w:r>
            <w:r w:rsidRPr="002C4D5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2C4D51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421</w:t>
            </w: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E7C" w:rsidRPr="002C4D51" w:rsidRDefault="002C4D51" w:rsidP="002D2D01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C4D51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7</w:t>
            </w:r>
            <w:r w:rsidRPr="002C4D5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2C4D51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963</w:t>
            </w:r>
          </w:p>
        </w:tc>
        <w:tc>
          <w:tcPr>
            <w:tcW w:w="276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E7C" w:rsidRPr="002C4D51" w:rsidRDefault="002C4D51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2C4D51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 w:bidi="th-TH"/>
              </w:rPr>
              <w:t>446</w:t>
            </w: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E7C" w:rsidRPr="002C4D51" w:rsidRDefault="000C3679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C367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91,601</w:t>
            </w:r>
          </w:p>
        </w:tc>
        <w:tc>
          <w:tcPr>
            <w:tcW w:w="236" w:type="dxa"/>
          </w:tcPr>
          <w:p w:rsidR="002C3E7C" w:rsidRPr="002C4D51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E7C" w:rsidRPr="002C4D51" w:rsidRDefault="000C3679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C367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94,715</w:t>
            </w:r>
          </w:p>
        </w:tc>
      </w:tr>
      <w:tr w:rsidR="002C3E7C" w:rsidRPr="006101FF" w:rsidTr="002D2D01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2C3E7C" w:rsidRDefault="002C3E7C" w:rsidP="002D2D01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eastAsia="en-GB"/>
              </w:rPr>
            </w:pPr>
          </w:p>
          <w:p w:rsidR="001705E0" w:rsidRDefault="001705E0" w:rsidP="002D2D01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eastAsia="en-GB"/>
              </w:rPr>
            </w:pPr>
          </w:p>
          <w:p w:rsidR="001705E0" w:rsidRDefault="001705E0" w:rsidP="002D2D01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eastAsia="en-GB"/>
              </w:rPr>
            </w:pPr>
          </w:p>
          <w:p w:rsidR="001705E0" w:rsidRDefault="001705E0" w:rsidP="002D2D01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eastAsia="en-GB"/>
              </w:rPr>
            </w:pPr>
          </w:p>
          <w:p w:rsidR="001705E0" w:rsidRDefault="001705E0" w:rsidP="002D2D01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eastAsia="en-GB"/>
              </w:rPr>
            </w:pPr>
          </w:p>
          <w:p w:rsidR="001705E0" w:rsidRPr="006101FF" w:rsidRDefault="001705E0" w:rsidP="002D2D01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eastAsia="en-GB"/>
              </w:rPr>
            </w:pPr>
          </w:p>
        </w:tc>
        <w:tc>
          <w:tcPr>
            <w:tcW w:w="810" w:type="dxa"/>
          </w:tcPr>
          <w:p w:rsidR="002C3E7C" w:rsidRPr="006101FF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48" w:type="dxa"/>
          </w:tcPr>
          <w:p w:rsidR="002C3E7C" w:rsidRPr="006101FF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742" w:type="dxa"/>
          </w:tcPr>
          <w:p w:rsidR="002C3E7C" w:rsidRPr="006101FF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67" w:type="dxa"/>
          </w:tcPr>
          <w:p w:rsidR="002C3E7C" w:rsidRPr="006101FF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813" w:type="dxa"/>
          </w:tcPr>
          <w:p w:rsidR="002C3E7C" w:rsidRPr="006101FF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73" w:type="dxa"/>
          </w:tcPr>
          <w:p w:rsidR="002C3E7C" w:rsidRPr="006101FF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717" w:type="dxa"/>
          </w:tcPr>
          <w:p w:rsidR="002C3E7C" w:rsidRPr="006101FF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:rsidR="002C3E7C" w:rsidRPr="006101FF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754" w:type="dxa"/>
          </w:tcPr>
          <w:p w:rsidR="002C3E7C" w:rsidRPr="006101FF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76" w:type="dxa"/>
          </w:tcPr>
          <w:p w:rsidR="002C3E7C" w:rsidRPr="006101FF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714" w:type="dxa"/>
          </w:tcPr>
          <w:p w:rsidR="002C3E7C" w:rsidRPr="006101FF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:rsidR="002C3E7C" w:rsidRPr="006101FF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754" w:type="dxa"/>
          </w:tcPr>
          <w:p w:rsidR="002C3E7C" w:rsidRPr="006101FF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:rsidR="002C3E7C" w:rsidRPr="006101FF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754" w:type="dxa"/>
          </w:tcPr>
          <w:p w:rsidR="002C3E7C" w:rsidRPr="006101FF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</w:tr>
      <w:tr w:rsidR="002C3E7C" w:rsidRPr="00040105" w:rsidTr="002D2D01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2C3E7C" w:rsidRPr="00040105" w:rsidRDefault="002C3E7C" w:rsidP="002D2D0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7830" w:type="dxa"/>
            <w:gridSpan w:val="15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2C3E7C" w:rsidRPr="00040105" w:rsidTr="002D2D01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2C3E7C" w:rsidRPr="00040105" w:rsidRDefault="002C3E7C" w:rsidP="002D2D0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7830" w:type="dxa"/>
            <w:gridSpan w:val="15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ส่วนงานที่รายงาน</w:t>
            </w:r>
            <w:r w:rsidRPr="0004010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2C3E7C" w:rsidRPr="00040105" w:rsidTr="002D2D01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2C3E7C" w:rsidRPr="00040105" w:rsidRDefault="002C3E7C" w:rsidP="002D2D0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gridSpan w:val="3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ออกแบบ</w:t>
            </w:r>
            <w:r w:rsidRPr="00040105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  <w:r w:rsidRPr="0004010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ผลิต</w:t>
            </w:r>
          </w:p>
        </w:tc>
        <w:tc>
          <w:tcPr>
            <w:tcW w:w="267" w:type="dxa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3" w:type="dxa"/>
            <w:gridSpan w:val="3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ออกแบบ</w:t>
            </w:r>
            <w:r w:rsidRPr="00040105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  <w:r w:rsidRPr="0004010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ผลิต</w:t>
            </w:r>
          </w:p>
        </w:tc>
        <w:tc>
          <w:tcPr>
            <w:tcW w:w="236" w:type="dxa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2C3E7C" w:rsidRPr="00040105" w:rsidTr="002D2D01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2C3E7C" w:rsidRPr="00040105" w:rsidRDefault="002C3E7C" w:rsidP="002D2D0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gridSpan w:val="3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และติดตั้งเครื่องจักร</w:t>
            </w:r>
          </w:p>
        </w:tc>
        <w:tc>
          <w:tcPr>
            <w:tcW w:w="267" w:type="dxa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3" w:type="dxa"/>
            <w:gridSpan w:val="3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และติดตั้งเครื่องจักร</w:t>
            </w:r>
          </w:p>
        </w:tc>
        <w:tc>
          <w:tcPr>
            <w:tcW w:w="236" w:type="dxa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2C3E7C" w:rsidRPr="00040105" w:rsidTr="002D2D01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2C3E7C" w:rsidRPr="00040105" w:rsidRDefault="002C3E7C" w:rsidP="002D2D0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gridSpan w:val="3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แบบกึ่งอัตโนมัติ</w:t>
            </w:r>
          </w:p>
        </w:tc>
        <w:tc>
          <w:tcPr>
            <w:tcW w:w="267" w:type="dxa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3" w:type="dxa"/>
            <w:gridSpan w:val="3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แบบอัตโนมัติ</w:t>
            </w:r>
          </w:p>
        </w:tc>
        <w:tc>
          <w:tcPr>
            <w:tcW w:w="236" w:type="dxa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236" w:type="dxa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2C3E7C" w:rsidRPr="00040105" w:rsidTr="002D2D01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2C3E7C" w:rsidRPr="00040105" w:rsidRDefault="002C3E7C" w:rsidP="002D2D01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 w:rsidRPr="0004010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สาม</w:t>
            </w:r>
            <w:r w:rsidRPr="000401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</w:t>
            </w:r>
          </w:p>
          <w:p w:rsidR="002C3E7C" w:rsidRPr="00040105" w:rsidRDefault="002C3E7C" w:rsidP="002D2D01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0401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วันที่</w:t>
            </w:r>
            <w:r w:rsidRPr="0004010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Pr="000401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30 </w:t>
            </w:r>
            <w:r w:rsidRPr="0004010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มิถุนายน</w:t>
            </w:r>
          </w:p>
        </w:tc>
        <w:tc>
          <w:tcPr>
            <w:tcW w:w="810" w:type="dxa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48" w:type="dxa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42" w:type="dxa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67" w:type="dxa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3" w:type="dxa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3" w:type="dxa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17" w:type="dxa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36" w:type="dxa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54" w:type="dxa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6" w:type="dxa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14" w:type="dxa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36" w:type="dxa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54" w:type="dxa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36" w:type="dxa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54" w:type="dxa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</w:tr>
      <w:tr w:rsidR="002C3E7C" w:rsidRPr="00040105" w:rsidTr="002D2D01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2C3E7C" w:rsidRPr="00040105" w:rsidRDefault="002C3E7C" w:rsidP="002D2D01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7830" w:type="dxa"/>
            <w:gridSpan w:val="15"/>
          </w:tcPr>
          <w:p w:rsidR="002C3E7C" w:rsidRPr="00040105" w:rsidRDefault="002C3E7C" w:rsidP="002D2D01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04010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040105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2C3E7C" w:rsidRPr="00040105" w:rsidTr="002D2D01">
        <w:trPr>
          <w:jc w:val="center"/>
        </w:trPr>
        <w:tc>
          <w:tcPr>
            <w:tcW w:w="2340" w:type="dxa"/>
            <w:hideMark/>
          </w:tcPr>
          <w:p w:rsidR="002C3E7C" w:rsidRPr="00040105" w:rsidRDefault="002C3E7C" w:rsidP="002D2D01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04010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810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48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67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73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2C3E7C" w:rsidRPr="00040105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2C3E7C" w:rsidRPr="00040105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6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2C3E7C" w:rsidRPr="00040105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2C3E7C" w:rsidRPr="00040105" w:rsidRDefault="002C3E7C" w:rsidP="002D2D01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2C3E7C" w:rsidRPr="00040105" w:rsidTr="002D2D01">
        <w:trPr>
          <w:jc w:val="center"/>
        </w:trPr>
        <w:tc>
          <w:tcPr>
            <w:tcW w:w="2340" w:type="dxa"/>
            <w:hideMark/>
          </w:tcPr>
          <w:p w:rsidR="002C3E7C" w:rsidRPr="00040105" w:rsidRDefault="002C3E7C" w:rsidP="002D2D01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040105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:rsidR="002C3E7C" w:rsidRPr="00040105" w:rsidRDefault="002C4D51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22,552</w:t>
            </w:r>
          </w:p>
        </w:tc>
        <w:tc>
          <w:tcPr>
            <w:tcW w:w="248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left w:val="nil"/>
              <w:bottom w:val="double" w:sz="4" w:space="0" w:color="auto"/>
              <w:right w:val="nil"/>
            </w:tcBorders>
          </w:tcPr>
          <w:p w:rsidR="002C3E7C" w:rsidRPr="00040105" w:rsidRDefault="002C4D51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74,627</w:t>
            </w:r>
          </w:p>
        </w:tc>
        <w:tc>
          <w:tcPr>
            <w:tcW w:w="267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left w:val="nil"/>
              <w:bottom w:val="double" w:sz="4" w:space="0" w:color="auto"/>
              <w:right w:val="nil"/>
            </w:tcBorders>
          </w:tcPr>
          <w:p w:rsidR="002C3E7C" w:rsidRPr="00040105" w:rsidRDefault="002C4D51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2,895</w:t>
            </w:r>
          </w:p>
        </w:tc>
        <w:tc>
          <w:tcPr>
            <w:tcW w:w="273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left w:val="nil"/>
              <w:bottom w:val="double" w:sz="4" w:space="0" w:color="auto"/>
              <w:right w:val="nil"/>
            </w:tcBorders>
          </w:tcPr>
          <w:p w:rsidR="002C3E7C" w:rsidRPr="00040105" w:rsidRDefault="002C4D51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4,421</w:t>
            </w:r>
          </w:p>
        </w:tc>
        <w:tc>
          <w:tcPr>
            <w:tcW w:w="236" w:type="dxa"/>
          </w:tcPr>
          <w:p w:rsidR="002C3E7C" w:rsidRPr="00040105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left w:val="nil"/>
              <w:bottom w:val="double" w:sz="4" w:space="0" w:color="auto"/>
              <w:right w:val="nil"/>
            </w:tcBorders>
          </w:tcPr>
          <w:p w:rsidR="002C3E7C" w:rsidRPr="00040105" w:rsidRDefault="002C4D51" w:rsidP="002D2D01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5,58</w:t>
            </w:r>
            <w:r w:rsidR="000B571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6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left w:val="nil"/>
              <w:bottom w:val="double" w:sz="4" w:space="0" w:color="auto"/>
              <w:right w:val="nil"/>
            </w:tcBorders>
          </w:tcPr>
          <w:p w:rsidR="002C3E7C" w:rsidRPr="00040105" w:rsidRDefault="002C4D51" w:rsidP="002C4D5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lang w:eastAsia="en-GB" w:bidi="th-TH"/>
              </w:rPr>
            </w:pPr>
            <w:r w:rsidRPr="00040105">
              <w:rPr>
                <w:rFonts w:asciiTheme="majorBidi" w:hAnsiTheme="majorBidi"/>
                <w:b/>
                <w:bCs/>
                <w:sz w:val="30"/>
                <w:szCs w:val="30"/>
                <w:lang w:eastAsia="en-GB" w:bidi="th-TH"/>
              </w:rPr>
              <w:t xml:space="preserve">-   </w:t>
            </w:r>
          </w:p>
        </w:tc>
        <w:tc>
          <w:tcPr>
            <w:tcW w:w="236" w:type="dxa"/>
          </w:tcPr>
          <w:p w:rsidR="002C3E7C" w:rsidRPr="00040105" w:rsidRDefault="002C3E7C" w:rsidP="002C4D51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left w:val="nil"/>
              <w:bottom w:val="double" w:sz="4" w:space="0" w:color="auto"/>
              <w:right w:val="nil"/>
            </w:tcBorders>
          </w:tcPr>
          <w:p w:rsidR="002C3E7C" w:rsidRPr="00040105" w:rsidRDefault="002C4D51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31,02</w:t>
            </w:r>
            <w:r w:rsidR="000B571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36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left w:val="nil"/>
              <w:bottom w:val="double" w:sz="4" w:space="0" w:color="auto"/>
              <w:right w:val="nil"/>
            </w:tcBorders>
          </w:tcPr>
          <w:p w:rsidR="002C3E7C" w:rsidRPr="00040105" w:rsidRDefault="002C4D51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79,048</w:t>
            </w:r>
          </w:p>
        </w:tc>
      </w:tr>
      <w:tr w:rsidR="002C3E7C" w:rsidRPr="00040105" w:rsidTr="002D2D01">
        <w:trPr>
          <w:jc w:val="center"/>
        </w:trPr>
        <w:tc>
          <w:tcPr>
            <w:tcW w:w="2340" w:type="dxa"/>
          </w:tcPr>
          <w:p w:rsidR="002C3E7C" w:rsidRPr="00040105" w:rsidRDefault="002C3E7C" w:rsidP="002D2D01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:rsidR="002C3E7C" w:rsidRPr="00040105" w:rsidRDefault="002C3E7C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right w:val="nil"/>
            </w:tcBorders>
          </w:tcPr>
          <w:p w:rsidR="002C3E7C" w:rsidRPr="00040105" w:rsidRDefault="002C3E7C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right w:val="nil"/>
            </w:tcBorders>
          </w:tcPr>
          <w:p w:rsidR="002C3E7C" w:rsidRPr="00040105" w:rsidRDefault="002C3E7C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right w:val="nil"/>
            </w:tcBorders>
          </w:tcPr>
          <w:p w:rsidR="002C3E7C" w:rsidRPr="00040105" w:rsidRDefault="002C3E7C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2C3E7C" w:rsidRPr="00040105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</w:tcPr>
          <w:p w:rsidR="002C3E7C" w:rsidRPr="00040105" w:rsidRDefault="002C3E7C" w:rsidP="002D2D01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6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nil"/>
            </w:tcBorders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2C3E7C" w:rsidRPr="00040105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2C3E7C" w:rsidRPr="00040105" w:rsidTr="002D2D01">
        <w:trPr>
          <w:jc w:val="center"/>
        </w:trPr>
        <w:tc>
          <w:tcPr>
            <w:tcW w:w="2340" w:type="dxa"/>
            <w:hideMark/>
          </w:tcPr>
          <w:p w:rsidR="002C3E7C" w:rsidRPr="00040105" w:rsidRDefault="002C3E7C" w:rsidP="002D2D01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10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48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67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73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2C3E7C" w:rsidRPr="00040105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2C3E7C" w:rsidRPr="00040105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6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2C3E7C" w:rsidRPr="00040105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2C3E7C" w:rsidRPr="00040105" w:rsidRDefault="002C3E7C" w:rsidP="002D2D01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2C3E7C" w:rsidRPr="00040105" w:rsidTr="002D2D01">
        <w:trPr>
          <w:jc w:val="center"/>
        </w:trPr>
        <w:tc>
          <w:tcPr>
            <w:tcW w:w="2340" w:type="dxa"/>
            <w:vAlign w:val="bottom"/>
            <w:hideMark/>
          </w:tcPr>
          <w:p w:rsidR="002C3E7C" w:rsidRPr="00040105" w:rsidRDefault="002C3E7C" w:rsidP="002D2D01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040105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10" w:type="dxa"/>
            <w:vAlign w:val="bottom"/>
          </w:tcPr>
          <w:p w:rsidR="002C3E7C" w:rsidRPr="00040105" w:rsidRDefault="002C4D51" w:rsidP="004E5B60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-   </w:t>
            </w:r>
          </w:p>
        </w:tc>
        <w:tc>
          <w:tcPr>
            <w:tcW w:w="248" w:type="dxa"/>
            <w:vAlign w:val="bottom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vAlign w:val="bottom"/>
          </w:tcPr>
          <w:p w:rsidR="002C3E7C" w:rsidRPr="00040105" w:rsidRDefault="002C4D51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2,153</w:t>
            </w:r>
          </w:p>
        </w:tc>
        <w:tc>
          <w:tcPr>
            <w:tcW w:w="267" w:type="dxa"/>
            <w:vAlign w:val="bottom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vAlign w:val="bottom"/>
          </w:tcPr>
          <w:p w:rsidR="002C3E7C" w:rsidRPr="00040105" w:rsidRDefault="002C4D51" w:rsidP="002D2D01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-   </w:t>
            </w:r>
          </w:p>
        </w:tc>
        <w:tc>
          <w:tcPr>
            <w:tcW w:w="273" w:type="dxa"/>
            <w:vAlign w:val="bottom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vAlign w:val="bottom"/>
          </w:tcPr>
          <w:p w:rsidR="002C3E7C" w:rsidRPr="00040105" w:rsidRDefault="002C4D51" w:rsidP="002D2D01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-   </w:t>
            </w:r>
          </w:p>
        </w:tc>
        <w:tc>
          <w:tcPr>
            <w:tcW w:w="236" w:type="dxa"/>
            <w:vAlign w:val="bottom"/>
          </w:tcPr>
          <w:p w:rsidR="002C3E7C" w:rsidRPr="00040105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vAlign w:val="bottom"/>
          </w:tcPr>
          <w:p w:rsidR="002C3E7C" w:rsidRPr="00040105" w:rsidRDefault="002C4D51" w:rsidP="002D2D01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2,52</w:t>
            </w:r>
            <w:r w:rsidR="000B571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76" w:type="dxa"/>
            <w:vAlign w:val="bottom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vAlign w:val="bottom"/>
          </w:tcPr>
          <w:p w:rsidR="002C3E7C" w:rsidRPr="00040105" w:rsidRDefault="002C4D51" w:rsidP="004E5B6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/>
                <w:sz w:val="30"/>
                <w:szCs w:val="30"/>
                <w:lang w:eastAsia="en-GB" w:bidi="th-TH"/>
              </w:rPr>
            </w:pPr>
            <w:r w:rsidRPr="00040105">
              <w:rPr>
                <w:rFonts w:asciiTheme="majorBidi" w:hAnsiTheme="majorBidi"/>
                <w:sz w:val="30"/>
                <w:szCs w:val="30"/>
                <w:lang w:eastAsia="en-GB" w:bidi="th-TH"/>
              </w:rPr>
              <w:t xml:space="preserve">-   </w:t>
            </w:r>
          </w:p>
        </w:tc>
        <w:tc>
          <w:tcPr>
            <w:tcW w:w="236" w:type="dxa"/>
            <w:vAlign w:val="bottom"/>
          </w:tcPr>
          <w:p w:rsidR="002C3E7C" w:rsidRPr="00040105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2C3E7C" w:rsidRPr="00040105" w:rsidRDefault="002C4D51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2,52</w:t>
            </w:r>
            <w:r w:rsidR="000B571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36" w:type="dxa"/>
            <w:vAlign w:val="bottom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2C3E7C" w:rsidRPr="00040105" w:rsidRDefault="002C4D51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2,153</w:t>
            </w:r>
          </w:p>
        </w:tc>
      </w:tr>
      <w:tr w:rsidR="002C3E7C" w:rsidRPr="00040105" w:rsidTr="002D2D01">
        <w:trPr>
          <w:jc w:val="center"/>
        </w:trPr>
        <w:tc>
          <w:tcPr>
            <w:tcW w:w="2340" w:type="dxa"/>
            <w:vAlign w:val="bottom"/>
            <w:hideMark/>
          </w:tcPr>
          <w:p w:rsidR="002C3E7C" w:rsidRPr="00040105" w:rsidRDefault="002C3E7C" w:rsidP="002D2D01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040105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E7C" w:rsidRPr="00040105" w:rsidRDefault="002C4D51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22,552</w:t>
            </w:r>
          </w:p>
        </w:tc>
        <w:tc>
          <w:tcPr>
            <w:tcW w:w="248" w:type="dxa"/>
            <w:vAlign w:val="bottom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E7C" w:rsidRPr="00040105" w:rsidRDefault="002C4D51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72,474</w:t>
            </w:r>
          </w:p>
        </w:tc>
        <w:tc>
          <w:tcPr>
            <w:tcW w:w="267" w:type="dxa"/>
            <w:vAlign w:val="bottom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E7C" w:rsidRPr="00040105" w:rsidRDefault="002C4D51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2,895</w:t>
            </w:r>
          </w:p>
        </w:tc>
        <w:tc>
          <w:tcPr>
            <w:tcW w:w="273" w:type="dxa"/>
            <w:vAlign w:val="bottom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E7C" w:rsidRPr="00040105" w:rsidRDefault="002C4D51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4,421</w:t>
            </w:r>
          </w:p>
        </w:tc>
        <w:tc>
          <w:tcPr>
            <w:tcW w:w="236" w:type="dxa"/>
            <w:vAlign w:val="bottom"/>
          </w:tcPr>
          <w:p w:rsidR="002C3E7C" w:rsidRPr="00040105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E7C" w:rsidRPr="00040105" w:rsidRDefault="002C4D51" w:rsidP="002D2D01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3,053</w:t>
            </w:r>
          </w:p>
        </w:tc>
        <w:tc>
          <w:tcPr>
            <w:tcW w:w="276" w:type="dxa"/>
            <w:vAlign w:val="bottom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3E7C" w:rsidRPr="00040105" w:rsidRDefault="002C4D51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/>
                <w:sz w:val="30"/>
                <w:szCs w:val="30"/>
                <w:lang w:eastAsia="en-GB" w:bidi="th-TH"/>
              </w:rPr>
            </w:pPr>
            <w:r w:rsidRPr="00040105">
              <w:rPr>
                <w:rFonts w:asciiTheme="majorBidi" w:hAnsiTheme="majorBidi"/>
                <w:sz w:val="30"/>
                <w:szCs w:val="30"/>
                <w:lang w:eastAsia="en-GB" w:bidi="th-TH"/>
              </w:rPr>
              <w:t xml:space="preserve">-   </w:t>
            </w:r>
          </w:p>
        </w:tc>
        <w:tc>
          <w:tcPr>
            <w:tcW w:w="236" w:type="dxa"/>
            <w:vAlign w:val="bottom"/>
          </w:tcPr>
          <w:p w:rsidR="002C3E7C" w:rsidRPr="00040105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3E7C" w:rsidRPr="00040105" w:rsidRDefault="002C4D51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28,500</w:t>
            </w:r>
          </w:p>
        </w:tc>
        <w:tc>
          <w:tcPr>
            <w:tcW w:w="236" w:type="dxa"/>
            <w:vAlign w:val="bottom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3E7C" w:rsidRPr="00040105" w:rsidRDefault="002C4D51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76,895</w:t>
            </w:r>
          </w:p>
        </w:tc>
      </w:tr>
      <w:tr w:rsidR="002C3E7C" w:rsidRPr="00040105" w:rsidTr="002D2D01">
        <w:trPr>
          <w:jc w:val="center"/>
        </w:trPr>
        <w:tc>
          <w:tcPr>
            <w:tcW w:w="2340" w:type="dxa"/>
            <w:hideMark/>
          </w:tcPr>
          <w:p w:rsidR="002C3E7C" w:rsidRPr="00040105" w:rsidRDefault="002C3E7C" w:rsidP="002D2D01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04010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E7C" w:rsidRPr="00040105" w:rsidRDefault="002C4D51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22,552</w:t>
            </w:r>
          </w:p>
        </w:tc>
        <w:tc>
          <w:tcPr>
            <w:tcW w:w="248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E7C" w:rsidRPr="00040105" w:rsidRDefault="002C4D51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74,627</w:t>
            </w:r>
          </w:p>
        </w:tc>
        <w:tc>
          <w:tcPr>
            <w:tcW w:w="267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E7C" w:rsidRPr="00040105" w:rsidRDefault="002C4D51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2,895</w:t>
            </w:r>
          </w:p>
        </w:tc>
        <w:tc>
          <w:tcPr>
            <w:tcW w:w="273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E7C" w:rsidRPr="00040105" w:rsidRDefault="002C4D51" w:rsidP="002D2D01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4,421</w:t>
            </w:r>
          </w:p>
        </w:tc>
        <w:tc>
          <w:tcPr>
            <w:tcW w:w="236" w:type="dxa"/>
          </w:tcPr>
          <w:p w:rsidR="002C3E7C" w:rsidRPr="00040105" w:rsidRDefault="002C3E7C" w:rsidP="002D2D01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E7C" w:rsidRPr="00040105" w:rsidRDefault="002C4D51" w:rsidP="002D2D01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5,58</w:t>
            </w:r>
            <w:r w:rsidR="000B571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6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E7C" w:rsidRPr="00040105" w:rsidRDefault="002C4D51" w:rsidP="004E5B60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lang w:eastAsia="en-GB" w:bidi="th-TH"/>
              </w:rPr>
            </w:pPr>
            <w:r w:rsidRPr="00040105">
              <w:rPr>
                <w:rFonts w:asciiTheme="majorBidi" w:hAnsiTheme="majorBidi"/>
                <w:b/>
                <w:bCs/>
                <w:sz w:val="30"/>
                <w:szCs w:val="30"/>
                <w:lang w:eastAsia="en-GB" w:bidi="th-TH"/>
              </w:rPr>
              <w:t xml:space="preserve">-   </w:t>
            </w:r>
          </w:p>
        </w:tc>
        <w:tc>
          <w:tcPr>
            <w:tcW w:w="236" w:type="dxa"/>
          </w:tcPr>
          <w:p w:rsidR="002C3E7C" w:rsidRPr="00040105" w:rsidRDefault="002C3E7C" w:rsidP="004E5B60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jc w:val="center"/>
              <w:rPr>
                <w:rFonts w:asciiTheme="majorBidi" w:hAnsi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E7C" w:rsidRPr="00040105" w:rsidRDefault="002C4D51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31,02</w:t>
            </w:r>
            <w:r w:rsidR="000B571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36" w:type="dxa"/>
          </w:tcPr>
          <w:p w:rsidR="002C3E7C" w:rsidRPr="00040105" w:rsidRDefault="002C3E7C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E7C" w:rsidRPr="00040105" w:rsidRDefault="002C4D51" w:rsidP="002D2D0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4010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79,048</w:t>
            </w:r>
          </w:p>
        </w:tc>
      </w:tr>
    </w:tbl>
    <w:p w:rsidR="00AF14AE" w:rsidRPr="00040105" w:rsidRDefault="00AF14AE" w:rsidP="00AF14A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0170" w:type="dxa"/>
        <w:jc w:val="center"/>
        <w:tblLayout w:type="fixed"/>
        <w:tblLook w:val="01E0" w:firstRow="1" w:lastRow="1" w:firstColumn="1" w:lastColumn="1" w:noHBand="0" w:noVBand="0"/>
      </w:tblPr>
      <w:tblGrid>
        <w:gridCol w:w="2340"/>
        <w:gridCol w:w="810"/>
        <w:gridCol w:w="248"/>
        <w:gridCol w:w="742"/>
        <w:gridCol w:w="267"/>
        <w:gridCol w:w="813"/>
        <w:gridCol w:w="273"/>
        <w:gridCol w:w="717"/>
        <w:gridCol w:w="236"/>
        <w:gridCol w:w="754"/>
        <w:gridCol w:w="276"/>
        <w:gridCol w:w="714"/>
        <w:gridCol w:w="236"/>
        <w:gridCol w:w="754"/>
        <w:gridCol w:w="236"/>
        <w:gridCol w:w="754"/>
      </w:tblGrid>
      <w:tr w:rsidR="00AF14AE" w:rsidRPr="006101FF" w:rsidTr="00E44209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AF14AE" w:rsidRPr="00B143FF" w:rsidRDefault="00AF14AE" w:rsidP="004C756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7830" w:type="dxa"/>
            <w:gridSpan w:val="15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AF14AE" w:rsidRPr="006101FF" w:rsidTr="00E44209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AF14AE" w:rsidRPr="00B143FF" w:rsidRDefault="00AF14AE" w:rsidP="004C756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7830" w:type="dxa"/>
            <w:gridSpan w:val="15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ส่วนงานที่รายงาน</w:t>
            </w: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AF14AE" w:rsidRPr="006101FF" w:rsidTr="00E44209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AF14AE" w:rsidRPr="00B143FF" w:rsidRDefault="00AF14AE" w:rsidP="004C756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gridSpan w:val="3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ออกแบบ</w:t>
            </w:r>
            <w:r w:rsidRPr="00B143FF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ผลิต</w:t>
            </w:r>
          </w:p>
        </w:tc>
        <w:tc>
          <w:tcPr>
            <w:tcW w:w="267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3" w:type="dxa"/>
            <w:gridSpan w:val="3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ออกแบบ</w:t>
            </w:r>
            <w:r w:rsidRPr="00B143FF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ผลิต</w:t>
            </w:r>
          </w:p>
        </w:tc>
        <w:tc>
          <w:tcPr>
            <w:tcW w:w="236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AF14AE" w:rsidRPr="006101FF" w:rsidTr="00E44209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AF14AE" w:rsidRPr="00B143FF" w:rsidRDefault="00AF14AE" w:rsidP="004C756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gridSpan w:val="3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และติดตั้งเครื่องจักร</w:t>
            </w:r>
          </w:p>
        </w:tc>
        <w:tc>
          <w:tcPr>
            <w:tcW w:w="267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3" w:type="dxa"/>
            <w:gridSpan w:val="3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และติดตั้งเครื่องจักร</w:t>
            </w:r>
          </w:p>
        </w:tc>
        <w:tc>
          <w:tcPr>
            <w:tcW w:w="236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AF14AE" w:rsidRPr="006101FF" w:rsidTr="00E44209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AF14AE" w:rsidRPr="00B143FF" w:rsidRDefault="00AF14AE" w:rsidP="004C756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gridSpan w:val="3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แบบกึ่งอัตโนมัติ</w:t>
            </w:r>
          </w:p>
        </w:tc>
        <w:tc>
          <w:tcPr>
            <w:tcW w:w="267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3" w:type="dxa"/>
            <w:gridSpan w:val="3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แบบอัตโนมัติ</w:t>
            </w:r>
          </w:p>
        </w:tc>
        <w:tc>
          <w:tcPr>
            <w:tcW w:w="236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236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AF14AE" w:rsidRPr="006101FF" w:rsidTr="00E44209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AF14AE" w:rsidRPr="00B143FF" w:rsidRDefault="00AF14AE" w:rsidP="004C756D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 w:rsidR="00441D1A" w:rsidRPr="00B143F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หก</w:t>
            </w:r>
            <w:r w:rsidRPr="00B14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</w:t>
            </w:r>
          </w:p>
          <w:p w:rsidR="00AF14AE" w:rsidRPr="00B143FF" w:rsidRDefault="00AF14AE" w:rsidP="00441D1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วันที่ </w:t>
            </w:r>
            <w:r w:rsidRPr="00B14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</w:t>
            </w:r>
            <w:r w:rsidR="0052509D" w:rsidRPr="00B14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0</w:t>
            </w:r>
            <w:r w:rsidR="00441D1A" w:rsidRPr="00B143F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มิถุนายน</w:t>
            </w:r>
          </w:p>
        </w:tc>
        <w:tc>
          <w:tcPr>
            <w:tcW w:w="810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48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42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67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3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3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17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36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54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6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14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36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54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36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54" w:type="dxa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</w:tr>
      <w:tr w:rsidR="00AF14AE" w:rsidRPr="006101FF" w:rsidTr="00E44209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AF14AE" w:rsidRPr="00B143FF" w:rsidRDefault="00AF14AE" w:rsidP="004C756D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7830" w:type="dxa"/>
            <w:gridSpan w:val="15"/>
          </w:tcPr>
          <w:p w:rsidR="00AF14AE" w:rsidRPr="00B143FF" w:rsidRDefault="00AF14AE" w:rsidP="004C756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B143F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B143FF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AF14AE" w:rsidRPr="006101FF" w:rsidTr="004C756D">
        <w:trPr>
          <w:jc w:val="center"/>
        </w:trPr>
        <w:tc>
          <w:tcPr>
            <w:tcW w:w="2340" w:type="dxa"/>
            <w:hideMark/>
          </w:tcPr>
          <w:p w:rsidR="00AF14AE" w:rsidRPr="00B143FF" w:rsidRDefault="00AF14AE" w:rsidP="004C756D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810" w:type="dxa"/>
          </w:tcPr>
          <w:p w:rsidR="00AF14AE" w:rsidRPr="00B143FF" w:rsidRDefault="00AF14AE" w:rsidP="004C756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48" w:type="dxa"/>
          </w:tcPr>
          <w:p w:rsidR="00AF14AE" w:rsidRPr="00B143FF" w:rsidRDefault="00AF14AE" w:rsidP="004C756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</w:tcPr>
          <w:p w:rsidR="00AF14AE" w:rsidRPr="00B143FF" w:rsidRDefault="00AF14AE" w:rsidP="004C756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67" w:type="dxa"/>
          </w:tcPr>
          <w:p w:rsidR="00AF14AE" w:rsidRPr="00B143FF" w:rsidRDefault="00AF14AE" w:rsidP="004C756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</w:tcPr>
          <w:p w:rsidR="00AF14AE" w:rsidRPr="00B143FF" w:rsidRDefault="00AF14AE" w:rsidP="004C756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73" w:type="dxa"/>
          </w:tcPr>
          <w:p w:rsidR="00AF14AE" w:rsidRPr="00B143FF" w:rsidRDefault="00AF14AE" w:rsidP="004C756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</w:tcPr>
          <w:p w:rsidR="00AF14AE" w:rsidRPr="00B143FF" w:rsidRDefault="00AF14AE" w:rsidP="004C756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AF14AE" w:rsidRPr="00B143FF" w:rsidRDefault="00AF14AE" w:rsidP="004C756D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AF14AE" w:rsidRPr="00B143FF" w:rsidRDefault="00AF14AE" w:rsidP="004C756D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6" w:type="dxa"/>
          </w:tcPr>
          <w:p w:rsidR="00AF14AE" w:rsidRPr="00B143FF" w:rsidRDefault="00AF14AE" w:rsidP="004C756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</w:tcPr>
          <w:p w:rsidR="00AF14AE" w:rsidRPr="00B143FF" w:rsidRDefault="00AF14AE" w:rsidP="004C756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AF14AE" w:rsidRPr="00B143FF" w:rsidRDefault="00AF14AE" w:rsidP="004C756D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AF14AE" w:rsidRPr="00B143FF" w:rsidRDefault="00AF14AE" w:rsidP="004C756D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AF14AE" w:rsidRPr="00B143FF" w:rsidRDefault="00AF14AE" w:rsidP="004C756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AF14AE" w:rsidRPr="00B143FF" w:rsidRDefault="00AF14AE" w:rsidP="004C756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AF14AE" w:rsidRPr="006101FF" w:rsidTr="00441D1A">
        <w:trPr>
          <w:jc w:val="center"/>
        </w:trPr>
        <w:tc>
          <w:tcPr>
            <w:tcW w:w="2340" w:type="dxa"/>
            <w:hideMark/>
          </w:tcPr>
          <w:p w:rsidR="00AF14AE" w:rsidRPr="00B143FF" w:rsidRDefault="00AF14AE" w:rsidP="004C756D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B143FF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810" w:type="dxa"/>
            <w:vAlign w:val="bottom"/>
          </w:tcPr>
          <w:p w:rsidR="00AF14AE" w:rsidRPr="00B143FF" w:rsidRDefault="00040105" w:rsidP="004C756D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134,181</w:t>
            </w:r>
          </w:p>
        </w:tc>
        <w:tc>
          <w:tcPr>
            <w:tcW w:w="248" w:type="dxa"/>
            <w:vAlign w:val="bottom"/>
          </w:tcPr>
          <w:p w:rsidR="00AF14AE" w:rsidRPr="00B143FF" w:rsidRDefault="00AF14AE" w:rsidP="004C756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vAlign w:val="bottom"/>
          </w:tcPr>
          <w:p w:rsidR="00AF14AE" w:rsidRPr="00B143FF" w:rsidRDefault="00040105" w:rsidP="004C756D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151,642</w:t>
            </w:r>
          </w:p>
        </w:tc>
        <w:tc>
          <w:tcPr>
            <w:tcW w:w="267" w:type="dxa"/>
            <w:vAlign w:val="bottom"/>
          </w:tcPr>
          <w:p w:rsidR="00AF14AE" w:rsidRPr="00B143FF" w:rsidRDefault="00AF14AE" w:rsidP="004C756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vAlign w:val="bottom"/>
          </w:tcPr>
          <w:p w:rsidR="00AF14AE" w:rsidRPr="00B143FF" w:rsidRDefault="00040105" w:rsidP="004C756D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13,687</w:t>
            </w:r>
          </w:p>
        </w:tc>
        <w:tc>
          <w:tcPr>
            <w:tcW w:w="273" w:type="dxa"/>
            <w:vAlign w:val="bottom"/>
          </w:tcPr>
          <w:p w:rsidR="00AF14AE" w:rsidRPr="00B143FF" w:rsidRDefault="00AF14AE" w:rsidP="004C756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vAlign w:val="bottom"/>
          </w:tcPr>
          <w:p w:rsidR="00AF14AE" w:rsidRPr="00B143FF" w:rsidRDefault="00040105" w:rsidP="004C756D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6,480</w:t>
            </w:r>
          </w:p>
        </w:tc>
        <w:tc>
          <w:tcPr>
            <w:tcW w:w="236" w:type="dxa"/>
            <w:vAlign w:val="bottom"/>
          </w:tcPr>
          <w:p w:rsidR="00AF14AE" w:rsidRPr="00B143FF" w:rsidRDefault="00AF14AE" w:rsidP="004C756D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vAlign w:val="bottom"/>
          </w:tcPr>
          <w:p w:rsidR="00AF14AE" w:rsidRPr="00B143FF" w:rsidRDefault="00040105" w:rsidP="004C756D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27,500</w:t>
            </w:r>
          </w:p>
        </w:tc>
        <w:tc>
          <w:tcPr>
            <w:tcW w:w="276" w:type="dxa"/>
            <w:vAlign w:val="bottom"/>
          </w:tcPr>
          <w:p w:rsidR="00AF14AE" w:rsidRPr="00B143FF" w:rsidRDefault="00AF14AE" w:rsidP="004C756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vAlign w:val="bottom"/>
          </w:tcPr>
          <w:p w:rsidR="00AF14AE" w:rsidRPr="00B143FF" w:rsidRDefault="00040105" w:rsidP="004C756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12,088</w:t>
            </w:r>
          </w:p>
        </w:tc>
        <w:tc>
          <w:tcPr>
            <w:tcW w:w="236" w:type="dxa"/>
            <w:vAlign w:val="bottom"/>
          </w:tcPr>
          <w:p w:rsidR="00AF14AE" w:rsidRPr="00B143FF" w:rsidRDefault="00AF14AE" w:rsidP="004C756D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AF14AE" w:rsidRPr="00B143FF" w:rsidRDefault="00040105" w:rsidP="004C756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175,368</w:t>
            </w:r>
          </w:p>
        </w:tc>
        <w:tc>
          <w:tcPr>
            <w:tcW w:w="236" w:type="dxa"/>
            <w:vAlign w:val="bottom"/>
          </w:tcPr>
          <w:p w:rsidR="00AF14AE" w:rsidRPr="00B143FF" w:rsidRDefault="00AF14AE" w:rsidP="004C756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AF14AE" w:rsidRPr="00B143FF" w:rsidRDefault="00040105" w:rsidP="004C756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170,210</w:t>
            </w:r>
          </w:p>
        </w:tc>
      </w:tr>
      <w:tr w:rsidR="00040105" w:rsidRPr="006101FF" w:rsidTr="00441D1A">
        <w:trPr>
          <w:jc w:val="center"/>
        </w:trPr>
        <w:tc>
          <w:tcPr>
            <w:tcW w:w="2340" w:type="dxa"/>
            <w:hideMark/>
          </w:tcPr>
          <w:p w:rsidR="00040105" w:rsidRPr="00B143FF" w:rsidRDefault="00040105" w:rsidP="00040105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 w:bidi="ar-SA"/>
              </w:rPr>
            </w:pPr>
            <w:r w:rsidRPr="00B143FF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อินเดีย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0105" w:rsidRPr="00B143FF" w:rsidRDefault="00040105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12,613</w:t>
            </w:r>
          </w:p>
        </w:tc>
        <w:tc>
          <w:tcPr>
            <w:tcW w:w="248" w:type="dxa"/>
            <w:vAlign w:val="bottom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0105" w:rsidRPr="00B143FF" w:rsidRDefault="00040105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17,536</w:t>
            </w:r>
          </w:p>
        </w:tc>
        <w:tc>
          <w:tcPr>
            <w:tcW w:w="267" w:type="dxa"/>
            <w:vAlign w:val="bottom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0105" w:rsidRPr="00B143FF" w:rsidRDefault="00040105" w:rsidP="00040105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-   </w:t>
            </w:r>
          </w:p>
        </w:tc>
        <w:tc>
          <w:tcPr>
            <w:tcW w:w="273" w:type="dxa"/>
            <w:vAlign w:val="bottom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0105" w:rsidRPr="00B143FF" w:rsidRDefault="00040105" w:rsidP="00040105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-   </w:t>
            </w:r>
          </w:p>
        </w:tc>
        <w:tc>
          <w:tcPr>
            <w:tcW w:w="236" w:type="dxa"/>
            <w:vAlign w:val="bottom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0105" w:rsidRPr="00B143FF" w:rsidRDefault="00040105" w:rsidP="00040105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336</w:t>
            </w:r>
          </w:p>
        </w:tc>
        <w:tc>
          <w:tcPr>
            <w:tcW w:w="276" w:type="dxa"/>
            <w:vAlign w:val="bottom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1,019</w:t>
            </w:r>
          </w:p>
        </w:tc>
        <w:tc>
          <w:tcPr>
            <w:tcW w:w="236" w:type="dxa"/>
            <w:vAlign w:val="bottom"/>
          </w:tcPr>
          <w:p w:rsidR="00040105" w:rsidRPr="00B143FF" w:rsidRDefault="00040105" w:rsidP="00040105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12,949</w:t>
            </w:r>
          </w:p>
        </w:tc>
        <w:tc>
          <w:tcPr>
            <w:tcW w:w="236" w:type="dxa"/>
            <w:vAlign w:val="bottom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18,555</w:t>
            </w:r>
          </w:p>
        </w:tc>
      </w:tr>
      <w:tr w:rsidR="00040105" w:rsidRPr="006101FF" w:rsidTr="00441D1A">
        <w:trPr>
          <w:jc w:val="center"/>
        </w:trPr>
        <w:tc>
          <w:tcPr>
            <w:tcW w:w="2340" w:type="dxa"/>
            <w:hideMark/>
          </w:tcPr>
          <w:p w:rsidR="00040105" w:rsidRPr="00B143FF" w:rsidRDefault="00040105" w:rsidP="00040105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B143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40105" w:rsidRPr="00B143FF" w:rsidRDefault="00040105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146,794</w:t>
            </w:r>
          </w:p>
        </w:tc>
        <w:tc>
          <w:tcPr>
            <w:tcW w:w="248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40105" w:rsidRPr="00B143FF" w:rsidRDefault="00040105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169,178</w:t>
            </w:r>
          </w:p>
        </w:tc>
        <w:tc>
          <w:tcPr>
            <w:tcW w:w="267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40105" w:rsidRPr="00B143FF" w:rsidRDefault="00040105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13,687</w:t>
            </w:r>
          </w:p>
        </w:tc>
        <w:tc>
          <w:tcPr>
            <w:tcW w:w="273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40105" w:rsidRPr="00B143FF" w:rsidRDefault="00040105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6,480</w:t>
            </w:r>
          </w:p>
        </w:tc>
        <w:tc>
          <w:tcPr>
            <w:tcW w:w="236" w:type="dxa"/>
          </w:tcPr>
          <w:p w:rsidR="00040105" w:rsidRPr="00B143FF" w:rsidRDefault="00040105" w:rsidP="00040105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40105" w:rsidRPr="00B143FF" w:rsidRDefault="00040105" w:rsidP="00040105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27,836</w:t>
            </w:r>
          </w:p>
        </w:tc>
        <w:tc>
          <w:tcPr>
            <w:tcW w:w="276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13,107</w:t>
            </w:r>
          </w:p>
        </w:tc>
        <w:tc>
          <w:tcPr>
            <w:tcW w:w="236" w:type="dxa"/>
          </w:tcPr>
          <w:p w:rsidR="00040105" w:rsidRPr="00B143FF" w:rsidRDefault="00040105" w:rsidP="00040105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188,317</w:t>
            </w:r>
          </w:p>
        </w:tc>
        <w:tc>
          <w:tcPr>
            <w:tcW w:w="236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188,765</w:t>
            </w:r>
          </w:p>
        </w:tc>
      </w:tr>
      <w:tr w:rsidR="00040105" w:rsidRPr="006101FF" w:rsidTr="004C756D">
        <w:trPr>
          <w:jc w:val="center"/>
        </w:trPr>
        <w:tc>
          <w:tcPr>
            <w:tcW w:w="2340" w:type="dxa"/>
          </w:tcPr>
          <w:p w:rsidR="00040105" w:rsidRPr="006101FF" w:rsidRDefault="00040105" w:rsidP="00040105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:rsidR="00040105" w:rsidRPr="006101FF" w:rsidRDefault="00040105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48" w:type="dxa"/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right w:val="nil"/>
            </w:tcBorders>
          </w:tcPr>
          <w:p w:rsidR="00040105" w:rsidRPr="006101FF" w:rsidRDefault="00040105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67" w:type="dxa"/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right w:val="nil"/>
            </w:tcBorders>
          </w:tcPr>
          <w:p w:rsidR="00040105" w:rsidRPr="006101FF" w:rsidRDefault="00040105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73" w:type="dxa"/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right w:val="nil"/>
            </w:tcBorders>
          </w:tcPr>
          <w:p w:rsidR="00040105" w:rsidRPr="006101FF" w:rsidRDefault="00040105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:rsidR="00040105" w:rsidRPr="006101FF" w:rsidRDefault="00040105" w:rsidP="00040105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</w:tcPr>
          <w:p w:rsidR="00040105" w:rsidRPr="006101FF" w:rsidRDefault="00040105" w:rsidP="00040105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76" w:type="dxa"/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nil"/>
            </w:tcBorders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:rsidR="00040105" w:rsidRPr="006101FF" w:rsidRDefault="00040105" w:rsidP="00040105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/>
              </w:rPr>
            </w:pPr>
          </w:p>
        </w:tc>
      </w:tr>
      <w:tr w:rsidR="00040105" w:rsidRPr="006101FF" w:rsidTr="004C756D">
        <w:trPr>
          <w:jc w:val="center"/>
        </w:trPr>
        <w:tc>
          <w:tcPr>
            <w:tcW w:w="2340" w:type="dxa"/>
            <w:hideMark/>
          </w:tcPr>
          <w:p w:rsidR="00040105" w:rsidRPr="0045005A" w:rsidRDefault="00040105" w:rsidP="00040105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500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810" w:type="dxa"/>
          </w:tcPr>
          <w:p w:rsidR="00040105" w:rsidRPr="0045005A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48" w:type="dxa"/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742" w:type="dxa"/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267" w:type="dxa"/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813" w:type="dxa"/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273" w:type="dxa"/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717" w:type="dxa"/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236" w:type="dxa"/>
          </w:tcPr>
          <w:p w:rsidR="00040105" w:rsidRPr="006101FF" w:rsidRDefault="00040105" w:rsidP="00040105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040105" w:rsidRPr="006101FF" w:rsidRDefault="00040105" w:rsidP="00040105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GB" w:bidi="th-TH"/>
              </w:rPr>
            </w:pPr>
          </w:p>
        </w:tc>
        <w:tc>
          <w:tcPr>
            <w:tcW w:w="276" w:type="dxa"/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714" w:type="dxa"/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236" w:type="dxa"/>
          </w:tcPr>
          <w:p w:rsidR="00040105" w:rsidRPr="006101FF" w:rsidRDefault="00040105" w:rsidP="00040105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754" w:type="dxa"/>
          </w:tcPr>
          <w:p w:rsidR="00040105" w:rsidRPr="006101FF" w:rsidRDefault="00040105" w:rsidP="00040105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236" w:type="dxa"/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754" w:type="dxa"/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th-TH"/>
              </w:rPr>
            </w:pPr>
          </w:p>
        </w:tc>
      </w:tr>
      <w:tr w:rsidR="00040105" w:rsidRPr="006101FF" w:rsidTr="00441D1A">
        <w:trPr>
          <w:jc w:val="center"/>
        </w:trPr>
        <w:tc>
          <w:tcPr>
            <w:tcW w:w="2340" w:type="dxa"/>
            <w:vAlign w:val="bottom"/>
            <w:hideMark/>
          </w:tcPr>
          <w:p w:rsidR="00040105" w:rsidRPr="0045005A" w:rsidRDefault="00040105" w:rsidP="00040105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45005A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10" w:type="dxa"/>
            <w:vAlign w:val="bottom"/>
          </w:tcPr>
          <w:p w:rsidR="00040105" w:rsidRPr="0045005A" w:rsidRDefault="00040105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5005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720</w:t>
            </w:r>
          </w:p>
        </w:tc>
        <w:tc>
          <w:tcPr>
            <w:tcW w:w="248" w:type="dxa"/>
            <w:vAlign w:val="bottom"/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742" w:type="dxa"/>
            <w:vAlign w:val="bottom"/>
          </w:tcPr>
          <w:p w:rsidR="00040105" w:rsidRPr="006101FF" w:rsidRDefault="00040105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8,017</w:t>
            </w:r>
          </w:p>
        </w:tc>
        <w:tc>
          <w:tcPr>
            <w:tcW w:w="267" w:type="dxa"/>
            <w:vAlign w:val="bottom"/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813" w:type="dxa"/>
            <w:vAlign w:val="bottom"/>
          </w:tcPr>
          <w:p w:rsidR="00040105" w:rsidRPr="006101FF" w:rsidRDefault="00040105" w:rsidP="00040105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-   </w:t>
            </w:r>
          </w:p>
        </w:tc>
        <w:tc>
          <w:tcPr>
            <w:tcW w:w="273" w:type="dxa"/>
            <w:vAlign w:val="bottom"/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717" w:type="dxa"/>
            <w:vAlign w:val="bottom"/>
          </w:tcPr>
          <w:p w:rsidR="00040105" w:rsidRPr="006101FF" w:rsidRDefault="00040105" w:rsidP="00040105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-   </w:t>
            </w:r>
          </w:p>
        </w:tc>
        <w:tc>
          <w:tcPr>
            <w:tcW w:w="236" w:type="dxa"/>
            <w:vAlign w:val="bottom"/>
          </w:tcPr>
          <w:p w:rsidR="00040105" w:rsidRPr="006101FF" w:rsidRDefault="00040105" w:rsidP="00040105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eastAsia="en-GB" w:bidi="th-TH"/>
              </w:rPr>
            </w:pPr>
          </w:p>
        </w:tc>
        <w:tc>
          <w:tcPr>
            <w:tcW w:w="754" w:type="dxa"/>
            <w:vAlign w:val="bottom"/>
          </w:tcPr>
          <w:p w:rsidR="00040105" w:rsidRPr="006101FF" w:rsidRDefault="00040105" w:rsidP="00040105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21,675</w:t>
            </w:r>
          </w:p>
        </w:tc>
        <w:tc>
          <w:tcPr>
            <w:tcW w:w="276" w:type="dxa"/>
            <w:vAlign w:val="bottom"/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714" w:type="dxa"/>
            <w:vAlign w:val="bottom"/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th-TH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13,107</w:t>
            </w:r>
          </w:p>
        </w:tc>
        <w:tc>
          <w:tcPr>
            <w:tcW w:w="236" w:type="dxa"/>
            <w:vAlign w:val="bottom"/>
          </w:tcPr>
          <w:p w:rsidR="00040105" w:rsidRPr="006101FF" w:rsidRDefault="00040105" w:rsidP="00040105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754" w:type="dxa"/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22,395</w:t>
            </w:r>
          </w:p>
        </w:tc>
        <w:tc>
          <w:tcPr>
            <w:tcW w:w="236" w:type="dxa"/>
            <w:vAlign w:val="bottom"/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754" w:type="dxa"/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21,124</w:t>
            </w:r>
          </w:p>
        </w:tc>
      </w:tr>
      <w:tr w:rsidR="00040105" w:rsidRPr="006101FF" w:rsidTr="00441D1A">
        <w:trPr>
          <w:jc w:val="center"/>
        </w:trPr>
        <w:tc>
          <w:tcPr>
            <w:tcW w:w="2340" w:type="dxa"/>
            <w:vAlign w:val="bottom"/>
            <w:hideMark/>
          </w:tcPr>
          <w:p w:rsidR="00040105" w:rsidRPr="0045005A" w:rsidRDefault="00040105" w:rsidP="00040105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45005A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0105" w:rsidRPr="0045005A" w:rsidRDefault="00040105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5005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146,074</w:t>
            </w:r>
          </w:p>
        </w:tc>
        <w:tc>
          <w:tcPr>
            <w:tcW w:w="248" w:type="dxa"/>
            <w:vAlign w:val="bottom"/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0105" w:rsidRPr="006101FF" w:rsidRDefault="00040105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161,161</w:t>
            </w:r>
          </w:p>
        </w:tc>
        <w:tc>
          <w:tcPr>
            <w:tcW w:w="267" w:type="dxa"/>
            <w:vAlign w:val="bottom"/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0105" w:rsidRPr="006101FF" w:rsidRDefault="00040105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13,687</w:t>
            </w:r>
          </w:p>
        </w:tc>
        <w:tc>
          <w:tcPr>
            <w:tcW w:w="273" w:type="dxa"/>
            <w:vAlign w:val="bottom"/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0105" w:rsidRPr="006101FF" w:rsidRDefault="00040105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6,480</w:t>
            </w:r>
          </w:p>
        </w:tc>
        <w:tc>
          <w:tcPr>
            <w:tcW w:w="236" w:type="dxa"/>
            <w:vAlign w:val="bottom"/>
          </w:tcPr>
          <w:p w:rsidR="00040105" w:rsidRPr="006101FF" w:rsidRDefault="00040105" w:rsidP="00040105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0105" w:rsidRPr="006101FF" w:rsidRDefault="00040105" w:rsidP="00040105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6,161</w:t>
            </w:r>
          </w:p>
        </w:tc>
        <w:tc>
          <w:tcPr>
            <w:tcW w:w="276" w:type="dxa"/>
            <w:vAlign w:val="bottom"/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th-TH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 xml:space="preserve">-   </w:t>
            </w:r>
          </w:p>
        </w:tc>
        <w:tc>
          <w:tcPr>
            <w:tcW w:w="236" w:type="dxa"/>
            <w:vAlign w:val="bottom"/>
          </w:tcPr>
          <w:p w:rsidR="00040105" w:rsidRPr="006101FF" w:rsidRDefault="00040105" w:rsidP="00040105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165,922</w:t>
            </w:r>
          </w:p>
        </w:tc>
        <w:tc>
          <w:tcPr>
            <w:tcW w:w="236" w:type="dxa"/>
            <w:vAlign w:val="bottom"/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  <w:r w:rsidRPr="000401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167,641</w:t>
            </w:r>
          </w:p>
        </w:tc>
      </w:tr>
      <w:tr w:rsidR="00040105" w:rsidRPr="006101FF" w:rsidTr="00441D1A">
        <w:trPr>
          <w:jc w:val="center"/>
        </w:trPr>
        <w:tc>
          <w:tcPr>
            <w:tcW w:w="2340" w:type="dxa"/>
            <w:hideMark/>
          </w:tcPr>
          <w:p w:rsidR="00040105" w:rsidRPr="0045005A" w:rsidRDefault="00040105" w:rsidP="00040105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4500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40105" w:rsidRPr="0045005A" w:rsidRDefault="00040105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45005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146,794</w:t>
            </w:r>
          </w:p>
        </w:tc>
        <w:tc>
          <w:tcPr>
            <w:tcW w:w="248" w:type="dxa"/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40105" w:rsidRPr="006101FF" w:rsidRDefault="00040105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/>
              </w:rPr>
            </w:pPr>
            <w:r w:rsidRPr="0004010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169,178</w:t>
            </w:r>
          </w:p>
        </w:tc>
        <w:tc>
          <w:tcPr>
            <w:tcW w:w="267" w:type="dxa"/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40105" w:rsidRPr="006101FF" w:rsidRDefault="00040105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/>
              </w:rPr>
            </w:pPr>
            <w:r w:rsidRPr="0004010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13,687</w:t>
            </w:r>
          </w:p>
        </w:tc>
        <w:tc>
          <w:tcPr>
            <w:tcW w:w="273" w:type="dxa"/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40105" w:rsidRPr="006101FF" w:rsidRDefault="00040105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/>
              </w:rPr>
            </w:pPr>
            <w:r w:rsidRPr="0004010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6,480</w:t>
            </w:r>
          </w:p>
        </w:tc>
        <w:tc>
          <w:tcPr>
            <w:tcW w:w="236" w:type="dxa"/>
          </w:tcPr>
          <w:p w:rsidR="00040105" w:rsidRPr="006101FF" w:rsidRDefault="00040105" w:rsidP="00040105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40105" w:rsidRPr="006101FF" w:rsidRDefault="00040105" w:rsidP="00040105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/>
              </w:rPr>
            </w:pPr>
            <w:r w:rsidRPr="0004010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27,836</w:t>
            </w:r>
          </w:p>
        </w:tc>
        <w:tc>
          <w:tcPr>
            <w:tcW w:w="276" w:type="dxa"/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 w:bidi="th-TH"/>
              </w:rPr>
            </w:pPr>
            <w:r w:rsidRPr="0004010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13,107</w:t>
            </w:r>
          </w:p>
        </w:tc>
        <w:tc>
          <w:tcPr>
            <w:tcW w:w="236" w:type="dxa"/>
          </w:tcPr>
          <w:p w:rsidR="00040105" w:rsidRPr="006101FF" w:rsidRDefault="00040105" w:rsidP="00040105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/>
              </w:rPr>
            </w:pPr>
            <w:r w:rsidRPr="0004010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188,317</w:t>
            </w:r>
          </w:p>
        </w:tc>
        <w:tc>
          <w:tcPr>
            <w:tcW w:w="236" w:type="dxa"/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40105" w:rsidRPr="006101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/>
              </w:rPr>
            </w:pPr>
            <w:r w:rsidRPr="0004010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188,765</w:t>
            </w:r>
          </w:p>
        </w:tc>
      </w:tr>
      <w:tr w:rsidR="00040105" w:rsidRPr="006101FF" w:rsidTr="004C756D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040105" w:rsidRPr="006101FF" w:rsidRDefault="00040105" w:rsidP="00040105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eastAsia="en-GB"/>
              </w:rPr>
            </w:pPr>
          </w:p>
        </w:tc>
        <w:tc>
          <w:tcPr>
            <w:tcW w:w="810" w:type="dxa"/>
          </w:tcPr>
          <w:p w:rsidR="00040105" w:rsidRPr="006101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48" w:type="dxa"/>
          </w:tcPr>
          <w:p w:rsidR="00040105" w:rsidRPr="006101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742" w:type="dxa"/>
          </w:tcPr>
          <w:p w:rsidR="00040105" w:rsidRPr="006101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67" w:type="dxa"/>
          </w:tcPr>
          <w:p w:rsidR="00040105" w:rsidRPr="006101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813" w:type="dxa"/>
          </w:tcPr>
          <w:p w:rsidR="00040105" w:rsidRPr="006101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73" w:type="dxa"/>
          </w:tcPr>
          <w:p w:rsidR="00040105" w:rsidRPr="006101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717" w:type="dxa"/>
          </w:tcPr>
          <w:p w:rsidR="00040105" w:rsidRPr="006101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:rsidR="00040105" w:rsidRPr="006101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754" w:type="dxa"/>
          </w:tcPr>
          <w:p w:rsidR="00040105" w:rsidRPr="006101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76" w:type="dxa"/>
          </w:tcPr>
          <w:p w:rsidR="00040105" w:rsidRPr="006101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714" w:type="dxa"/>
          </w:tcPr>
          <w:p w:rsidR="00040105" w:rsidRPr="006101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:rsidR="00040105" w:rsidRPr="006101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754" w:type="dxa"/>
          </w:tcPr>
          <w:p w:rsidR="00040105" w:rsidRPr="006101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36" w:type="dxa"/>
          </w:tcPr>
          <w:p w:rsidR="00040105" w:rsidRPr="006101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754" w:type="dxa"/>
          </w:tcPr>
          <w:p w:rsidR="00040105" w:rsidRPr="006101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/>
              </w:rPr>
            </w:pPr>
          </w:p>
        </w:tc>
      </w:tr>
      <w:tr w:rsidR="00040105" w:rsidRPr="00B143FF" w:rsidTr="004C756D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040105" w:rsidRPr="00B143FF" w:rsidRDefault="00040105" w:rsidP="0004010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7830" w:type="dxa"/>
            <w:gridSpan w:val="15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040105" w:rsidRPr="00B143FF" w:rsidTr="004C756D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040105" w:rsidRPr="00B143FF" w:rsidRDefault="00040105" w:rsidP="0004010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7830" w:type="dxa"/>
            <w:gridSpan w:val="15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ส่วนงานที่รายงาน</w:t>
            </w: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040105" w:rsidRPr="00B143FF" w:rsidTr="004C756D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040105" w:rsidRPr="00B143FF" w:rsidRDefault="00040105" w:rsidP="000401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gridSpan w:val="3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ออกแบบ</w:t>
            </w:r>
            <w:r w:rsidRPr="00B143FF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ผลิต</w:t>
            </w:r>
          </w:p>
        </w:tc>
        <w:tc>
          <w:tcPr>
            <w:tcW w:w="267" w:type="dxa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3" w:type="dxa"/>
            <w:gridSpan w:val="3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ออกแบบ</w:t>
            </w:r>
            <w:r w:rsidRPr="00B143FF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ผลิต</w:t>
            </w:r>
          </w:p>
        </w:tc>
        <w:tc>
          <w:tcPr>
            <w:tcW w:w="236" w:type="dxa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40105" w:rsidRPr="00B143FF" w:rsidTr="004C756D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040105" w:rsidRPr="00B143FF" w:rsidRDefault="00040105" w:rsidP="000401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gridSpan w:val="3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และติดตั้งเครื่องจักร</w:t>
            </w:r>
          </w:p>
        </w:tc>
        <w:tc>
          <w:tcPr>
            <w:tcW w:w="267" w:type="dxa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3" w:type="dxa"/>
            <w:gridSpan w:val="3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และติดตั้งเครื่องจักร</w:t>
            </w:r>
          </w:p>
        </w:tc>
        <w:tc>
          <w:tcPr>
            <w:tcW w:w="236" w:type="dxa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040105" w:rsidRPr="00B143FF" w:rsidTr="004C756D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040105" w:rsidRPr="00B143FF" w:rsidRDefault="00040105" w:rsidP="0004010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0" w:type="dxa"/>
            <w:gridSpan w:val="3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แบบกึ่งอัตโนมัติ</w:t>
            </w:r>
          </w:p>
        </w:tc>
        <w:tc>
          <w:tcPr>
            <w:tcW w:w="267" w:type="dxa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3" w:type="dxa"/>
            <w:gridSpan w:val="3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แบบอัตโนมัติ</w:t>
            </w:r>
          </w:p>
        </w:tc>
        <w:tc>
          <w:tcPr>
            <w:tcW w:w="236" w:type="dxa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236" w:type="dxa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44" w:type="dxa"/>
            <w:gridSpan w:val="3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040105" w:rsidRPr="00B143FF" w:rsidTr="004C756D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040105" w:rsidRPr="00B143FF" w:rsidRDefault="00040105" w:rsidP="00040105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 w:rsidRPr="00B143F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หก</w:t>
            </w:r>
            <w:r w:rsidRPr="00B14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</w:t>
            </w:r>
          </w:p>
          <w:p w:rsidR="00040105" w:rsidRPr="00B143FF" w:rsidRDefault="00040105" w:rsidP="00040105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วันที่</w:t>
            </w:r>
            <w:r w:rsidRPr="00B143F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Pr="00B14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30 </w:t>
            </w:r>
            <w:r w:rsidRPr="00B143F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มิถุนายน</w:t>
            </w:r>
          </w:p>
        </w:tc>
        <w:tc>
          <w:tcPr>
            <w:tcW w:w="810" w:type="dxa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48" w:type="dxa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42" w:type="dxa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67" w:type="dxa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3" w:type="dxa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3" w:type="dxa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17" w:type="dxa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36" w:type="dxa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54" w:type="dxa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76" w:type="dxa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14" w:type="dxa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236" w:type="dxa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54" w:type="dxa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36" w:type="dxa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54" w:type="dxa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2561</w:t>
            </w:r>
          </w:p>
        </w:tc>
      </w:tr>
      <w:tr w:rsidR="00040105" w:rsidRPr="00B143FF" w:rsidTr="004C756D">
        <w:trPr>
          <w:trHeight w:val="87"/>
          <w:tblHeader/>
          <w:jc w:val="center"/>
        </w:trPr>
        <w:tc>
          <w:tcPr>
            <w:tcW w:w="2340" w:type="dxa"/>
            <w:vAlign w:val="bottom"/>
          </w:tcPr>
          <w:p w:rsidR="00040105" w:rsidRPr="00B143FF" w:rsidRDefault="00040105" w:rsidP="00040105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7830" w:type="dxa"/>
            <w:gridSpan w:val="15"/>
          </w:tcPr>
          <w:p w:rsidR="00040105" w:rsidRPr="00B143FF" w:rsidRDefault="00040105" w:rsidP="0004010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B143F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B143FF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040105" w:rsidRPr="00B143FF" w:rsidTr="004C756D">
        <w:trPr>
          <w:jc w:val="center"/>
        </w:trPr>
        <w:tc>
          <w:tcPr>
            <w:tcW w:w="2340" w:type="dxa"/>
            <w:hideMark/>
          </w:tcPr>
          <w:p w:rsidR="00040105" w:rsidRPr="00B143FF" w:rsidRDefault="00040105" w:rsidP="00040105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810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48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67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73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040105" w:rsidRPr="00B143FF" w:rsidRDefault="00040105" w:rsidP="00040105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040105" w:rsidRPr="00B143FF" w:rsidRDefault="00040105" w:rsidP="00040105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6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040105" w:rsidRPr="00B143FF" w:rsidRDefault="00040105" w:rsidP="00040105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040105" w:rsidRPr="00B143FF" w:rsidRDefault="00040105" w:rsidP="00040105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040105" w:rsidRPr="00B143FF" w:rsidTr="00441D1A">
        <w:trPr>
          <w:jc w:val="center"/>
        </w:trPr>
        <w:tc>
          <w:tcPr>
            <w:tcW w:w="2340" w:type="dxa"/>
            <w:hideMark/>
          </w:tcPr>
          <w:p w:rsidR="00040105" w:rsidRPr="00B143FF" w:rsidRDefault="00040105" w:rsidP="00040105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B143FF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:rsidR="00040105" w:rsidRPr="00B143FF" w:rsidRDefault="00E55EAD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39,214</w:t>
            </w:r>
          </w:p>
        </w:tc>
        <w:tc>
          <w:tcPr>
            <w:tcW w:w="248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left w:val="nil"/>
              <w:bottom w:val="double" w:sz="4" w:space="0" w:color="auto"/>
              <w:right w:val="nil"/>
            </w:tcBorders>
          </w:tcPr>
          <w:p w:rsidR="00040105" w:rsidRPr="00B143FF" w:rsidRDefault="00E55EAD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151,641</w:t>
            </w:r>
          </w:p>
        </w:tc>
        <w:tc>
          <w:tcPr>
            <w:tcW w:w="267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left w:val="nil"/>
              <w:bottom w:val="double" w:sz="4" w:space="0" w:color="auto"/>
              <w:right w:val="nil"/>
            </w:tcBorders>
          </w:tcPr>
          <w:p w:rsidR="00040105" w:rsidRPr="00B143FF" w:rsidRDefault="00E55EAD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4,346</w:t>
            </w:r>
          </w:p>
        </w:tc>
        <w:tc>
          <w:tcPr>
            <w:tcW w:w="273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left w:val="nil"/>
              <w:bottom w:val="double" w:sz="4" w:space="0" w:color="auto"/>
              <w:right w:val="nil"/>
            </w:tcBorders>
          </w:tcPr>
          <w:p w:rsidR="00040105" w:rsidRPr="00B143FF" w:rsidRDefault="00E55EAD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6,480</w:t>
            </w:r>
          </w:p>
        </w:tc>
        <w:tc>
          <w:tcPr>
            <w:tcW w:w="236" w:type="dxa"/>
          </w:tcPr>
          <w:p w:rsidR="00040105" w:rsidRPr="00B143FF" w:rsidRDefault="00040105" w:rsidP="00040105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left w:val="nil"/>
              <w:bottom w:val="double" w:sz="4" w:space="0" w:color="auto"/>
              <w:right w:val="nil"/>
            </w:tcBorders>
          </w:tcPr>
          <w:p w:rsidR="00040105" w:rsidRPr="00B143FF" w:rsidRDefault="00E55EAD" w:rsidP="00040105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11,45</w:t>
            </w:r>
            <w:r w:rsidR="000B571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76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left w:val="nil"/>
              <w:bottom w:val="double" w:sz="4" w:space="0" w:color="auto"/>
              <w:right w:val="nil"/>
            </w:tcBorders>
          </w:tcPr>
          <w:p w:rsidR="00040105" w:rsidRPr="00B143FF" w:rsidRDefault="00E55EAD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12,088</w:t>
            </w:r>
          </w:p>
        </w:tc>
        <w:tc>
          <w:tcPr>
            <w:tcW w:w="236" w:type="dxa"/>
          </w:tcPr>
          <w:p w:rsidR="00040105" w:rsidRPr="00B143FF" w:rsidRDefault="00040105" w:rsidP="00040105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left w:val="nil"/>
              <w:bottom w:val="double" w:sz="4" w:space="0" w:color="auto"/>
              <w:right w:val="nil"/>
            </w:tcBorders>
          </w:tcPr>
          <w:p w:rsidR="00040105" w:rsidRPr="00B143FF" w:rsidRDefault="00E55EAD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55,01</w:t>
            </w:r>
            <w:r w:rsidR="000B571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36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left w:val="nil"/>
              <w:bottom w:val="double" w:sz="4" w:space="0" w:color="auto"/>
              <w:right w:val="nil"/>
            </w:tcBorders>
          </w:tcPr>
          <w:p w:rsidR="00040105" w:rsidRPr="00B143FF" w:rsidRDefault="00E55EAD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170,209</w:t>
            </w:r>
          </w:p>
        </w:tc>
      </w:tr>
      <w:tr w:rsidR="00040105" w:rsidRPr="00B143FF" w:rsidTr="004C756D">
        <w:trPr>
          <w:jc w:val="center"/>
        </w:trPr>
        <w:tc>
          <w:tcPr>
            <w:tcW w:w="2340" w:type="dxa"/>
          </w:tcPr>
          <w:p w:rsidR="00040105" w:rsidRPr="00B143FF" w:rsidRDefault="00040105" w:rsidP="00040105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:rsidR="00040105" w:rsidRPr="00B143FF" w:rsidRDefault="00040105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right w:val="nil"/>
            </w:tcBorders>
          </w:tcPr>
          <w:p w:rsidR="00040105" w:rsidRPr="00B143FF" w:rsidRDefault="00040105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right w:val="nil"/>
            </w:tcBorders>
          </w:tcPr>
          <w:p w:rsidR="00040105" w:rsidRPr="00B143FF" w:rsidRDefault="00040105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right w:val="nil"/>
            </w:tcBorders>
          </w:tcPr>
          <w:p w:rsidR="00040105" w:rsidRPr="00B143FF" w:rsidRDefault="00040105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040105" w:rsidRPr="00B143FF" w:rsidRDefault="00040105" w:rsidP="00040105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</w:tcPr>
          <w:p w:rsidR="00040105" w:rsidRPr="00B143FF" w:rsidRDefault="00040105" w:rsidP="00040105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6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nil"/>
            </w:tcBorders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040105" w:rsidRPr="00B143FF" w:rsidRDefault="00040105" w:rsidP="00040105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040105" w:rsidRPr="00B143FF" w:rsidTr="004C756D">
        <w:trPr>
          <w:jc w:val="center"/>
        </w:trPr>
        <w:tc>
          <w:tcPr>
            <w:tcW w:w="2340" w:type="dxa"/>
            <w:hideMark/>
          </w:tcPr>
          <w:p w:rsidR="00040105" w:rsidRPr="00B143FF" w:rsidRDefault="00040105" w:rsidP="00040105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10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48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67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73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040105" w:rsidRPr="00B143FF" w:rsidRDefault="00040105" w:rsidP="00040105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</w:tcPr>
          <w:p w:rsidR="00040105" w:rsidRPr="00B143FF" w:rsidRDefault="00040105" w:rsidP="00040105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6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040105" w:rsidRPr="00B143FF" w:rsidRDefault="00040105" w:rsidP="00040105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040105" w:rsidRPr="00B143FF" w:rsidRDefault="00040105" w:rsidP="00040105">
            <w:pPr>
              <w:pStyle w:val="acctfourfigures"/>
              <w:tabs>
                <w:tab w:val="decimal" w:pos="376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040105" w:rsidRPr="00B143FF" w:rsidTr="00441D1A">
        <w:trPr>
          <w:jc w:val="center"/>
        </w:trPr>
        <w:tc>
          <w:tcPr>
            <w:tcW w:w="2340" w:type="dxa"/>
            <w:vAlign w:val="bottom"/>
            <w:hideMark/>
          </w:tcPr>
          <w:p w:rsidR="00040105" w:rsidRPr="00B143FF" w:rsidRDefault="00040105" w:rsidP="00040105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B143FF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10" w:type="dxa"/>
            <w:vAlign w:val="bottom"/>
          </w:tcPr>
          <w:p w:rsidR="00040105" w:rsidRPr="00B143FF" w:rsidRDefault="00E55EAD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720</w:t>
            </w:r>
          </w:p>
        </w:tc>
        <w:tc>
          <w:tcPr>
            <w:tcW w:w="248" w:type="dxa"/>
            <w:vAlign w:val="bottom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vAlign w:val="bottom"/>
          </w:tcPr>
          <w:p w:rsidR="00040105" w:rsidRPr="00B143FF" w:rsidRDefault="00E55EAD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4,143</w:t>
            </w:r>
          </w:p>
        </w:tc>
        <w:tc>
          <w:tcPr>
            <w:tcW w:w="267" w:type="dxa"/>
            <w:vAlign w:val="bottom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vAlign w:val="bottom"/>
          </w:tcPr>
          <w:p w:rsidR="00040105" w:rsidRPr="00B143FF" w:rsidRDefault="00E55EAD" w:rsidP="00040105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vAlign w:val="bottom"/>
          </w:tcPr>
          <w:p w:rsidR="00040105" w:rsidRPr="00B143FF" w:rsidRDefault="00E55EAD" w:rsidP="00040105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:rsidR="00040105" w:rsidRPr="00B143FF" w:rsidRDefault="00040105" w:rsidP="00040105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vAlign w:val="bottom"/>
          </w:tcPr>
          <w:p w:rsidR="00040105" w:rsidRPr="00B143FF" w:rsidRDefault="00E55EAD" w:rsidP="00040105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5,29</w:t>
            </w:r>
            <w:r w:rsidR="000B571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6" w:type="dxa"/>
            <w:vAlign w:val="bottom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vAlign w:val="bottom"/>
          </w:tcPr>
          <w:p w:rsidR="00040105" w:rsidRPr="00B143FF" w:rsidRDefault="00E55EAD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12,088</w:t>
            </w:r>
          </w:p>
        </w:tc>
        <w:tc>
          <w:tcPr>
            <w:tcW w:w="236" w:type="dxa"/>
            <w:vAlign w:val="bottom"/>
          </w:tcPr>
          <w:p w:rsidR="00040105" w:rsidRPr="00B143FF" w:rsidRDefault="00040105" w:rsidP="00040105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040105" w:rsidRPr="00B143FF" w:rsidRDefault="00E55EAD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6,01</w:t>
            </w:r>
            <w:r w:rsidR="000B571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36" w:type="dxa"/>
            <w:vAlign w:val="bottom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</w:tcPr>
          <w:p w:rsidR="00040105" w:rsidRPr="00B143FF" w:rsidRDefault="00E55EAD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16,231</w:t>
            </w:r>
          </w:p>
        </w:tc>
      </w:tr>
      <w:tr w:rsidR="00040105" w:rsidRPr="00B143FF" w:rsidTr="00441D1A">
        <w:trPr>
          <w:jc w:val="center"/>
        </w:trPr>
        <w:tc>
          <w:tcPr>
            <w:tcW w:w="2340" w:type="dxa"/>
            <w:vAlign w:val="bottom"/>
            <w:hideMark/>
          </w:tcPr>
          <w:p w:rsidR="00040105" w:rsidRPr="00B143FF" w:rsidRDefault="00040105" w:rsidP="00040105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B143FF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0105" w:rsidRPr="00B143FF" w:rsidRDefault="00E55EAD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38,494</w:t>
            </w:r>
          </w:p>
        </w:tc>
        <w:tc>
          <w:tcPr>
            <w:tcW w:w="248" w:type="dxa"/>
            <w:vAlign w:val="bottom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0105" w:rsidRPr="00B143FF" w:rsidRDefault="00E55EAD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147,498</w:t>
            </w:r>
          </w:p>
        </w:tc>
        <w:tc>
          <w:tcPr>
            <w:tcW w:w="267" w:type="dxa"/>
            <w:vAlign w:val="bottom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0105" w:rsidRPr="00B143FF" w:rsidRDefault="00E55EAD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4,346</w:t>
            </w:r>
          </w:p>
        </w:tc>
        <w:tc>
          <w:tcPr>
            <w:tcW w:w="273" w:type="dxa"/>
            <w:vAlign w:val="bottom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0105" w:rsidRPr="00B143FF" w:rsidRDefault="00E55EAD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6,480</w:t>
            </w:r>
          </w:p>
        </w:tc>
        <w:tc>
          <w:tcPr>
            <w:tcW w:w="236" w:type="dxa"/>
            <w:vAlign w:val="bottom"/>
          </w:tcPr>
          <w:p w:rsidR="00040105" w:rsidRPr="00B143FF" w:rsidRDefault="00040105" w:rsidP="00040105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0105" w:rsidRPr="00B143FF" w:rsidRDefault="00E55EAD" w:rsidP="00040105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6,161</w:t>
            </w:r>
          </w:p>
        </w:tc>
        <w:tc>
          <w:tcPr>
            <w:tcW w:w="276" w:type="dxa"/>
            <w:vAlign w:val="bottom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0105" w:rsidRPr="00B143FF" w:rsidRDefault="00E55EAD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040105" w:rsidRPr="00B143FF" w:rsidRDefault="00040105" w:rsidP="00040105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0105" w:rsidRPr="00B143FF" w:rsidRDefault="00E55EAD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49,001</w:t>
            </w:r>
          </w:p>
        </w:tc>
        <w:tc>
          <w:tcPr>
            <w:tcW w:w="236" w:type="dxa"/>
            <w:vAlign w:val="bottom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0105" w:rsidRPr="00B143FF" w:rsidRDefault="00E55EAD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153,978</w:t>
            </w:r>
          </w:p>
        </w:tc>
      </w:tr>
      <w:tr w:rsidR="00040105" w:rsidRPr="00B143FF" w:rsidTr="00441D1A">
        <w:trPr>
          <w:jc w:val="center"/>
        </w:trPr>
        <w:tc>
          <w:tcPr>
            <w:tcW w:w="2340" w:type="dxa"/>
            <w:hideMark/>
          </w:tcPr>
          <w:p w:rsidR="00040105" w:rsidRPr="00B143FF" w:rsidRDefault="00040105" w:rsidP="00040105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B143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40105" w:rsidRPr="00B143FF" w:rsidRDefault="00E55EAD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39,214</w:t>
            </w:r>
          </w:p>
        </w:tc>
        <w:tc>
          <w:tcPr>
            <w:tcW w:w="248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40105" w:rsidRPr="00B143FF" w:rsidRDefault="00E55EAD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151,641</w:t>
            </w:r>
          </w:p>
        </w:tc>
        <w:tc>
          <w:tcPr>
            <w:tcW w:w="267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40105" w:rsidRPr="00B143FF" w:rsidRDefault="00E55EAD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4,346</w:t>
            </w:r>
          </w:p>
        </w:tc>
        <w:tc>
          <w:tcPr>
            <w:tcW w:w="273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40105" w:rsidRPr="00B143FF" w:rsidRDefault="00E55EAD" w:rsidP="00040105">
            <w:pPr>
              <w:tabs>
                <w:tab w:val="clear" w:pos="454"/>
                <w:tab w:val="decimal" w:pos="436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6,480</w:t>
            </w:r>
          </w:p>
        </w:tc>
        <w:tc>
          <w:tcPr>
            <w:tcW w:w="236" w:type="dxa"/>
          </w:tcPr>
          <w:p w:rsidR="00040105" w:rsidRPr="00B143FF" w:rsidRDefault="00040105" w:rsidP="00040105">
            <w:pPr>
              <w:pStyle w:val="acctfourfigures"/>
              <w:tabs>
                <w:tab w:val="decimal" w:pos="61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40105" w:rsidRPr="00B143FF" w:rsidRDefault="00E55EAD" w:rsidP="00040105">
            <w:pPr>
              <w:tabs>
                <w:tab w:val="clear" w:pos="454"/>
                <w:tab w:val="decimal" w:pos="436"/>
              </w:tabs>
              <w:ind w:left="-115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11,45</w:t>
            </w:r>
            <w:r w:rsidR="000B571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76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40105" w:rsidRPr="00B143FF" w:rsidRDefault="00E55EAD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12,088</w:t>
            </w:r>
          </w:p>
        </w:tc>
        <w:tc>
          <w:tcPr>
            <w:tcW w:w="236" w:type="dxa"/>
          </w:tcPr>
          <w:p w:rsidR="00040105" w:rsidRPr="00B143FF" w:rsidRDefault="00040105" w:rsidP="00040105">
            <w:pPr>
              <w:pStyle w:val="acctfourfigures"/>
              <w:tabs>
                <w:tab w:val="decimal" w:pos="612"/>
              </w:tabs>
              <w:spacing w:line="240" w:lineRule="atLeast"/>
              <w:ind w:left="-72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40105" w:rsidRPr="00B143FF" w:rsidRDefault="00E55EAD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55,01</w:t>
            </w:r>
            <w:r w:rsidR="000B571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36" w:type="dxa"/>
          </w:tcPr>
          <w:p w:rsidR="00040105" w:rsidRPr="00B143FF" w:rsidRDefault="00040105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40105" w:rsidRPr="00B143FF" w:rsidRDefault="00E55EAD" w:rsidP="0004010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143F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170,209</w:t>
            </w:r>
          </w:p>
        </w:tc>
      </w:tr>
    </w:tbl>
    <w:p w:rsidR="0098409D" w:rsidRDefault="0098409D" w:rsidP="0032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3249E9" w:rsidRDefault="00AF14AE" w:rsidP="00310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7E7612">
        <w:rPr>
          <w:rFonts w:ascii="Angsana New" w:hAnsi="Angsana New"/>
          <w:b/>
          <w:bCs/>
          <w:sz w:val="30"/>
          <w:szCs w:val="30"/>
        </w:rPr>
        <w:t>5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/>
          <w:b/>
          <w:bCs/>
          <w:sz w:val="30"/>
          <w:szCs w:val="30"/>
        </w:rPr>
        <w:tab/>
      </w:r>
      <w:r w:rsidR="003249E9" w:rsidRPr="00C11CA0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1705E0" w:rsidRPr="00F573FB" w:rsidRDefault="001705E0" w:rsidP="00310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0C6211" w:rsidRPr="007E7612" w:rsidRDefault="009C1C34" w:rsidP="002A75E9">
      <w:pPr>
        <w:pStyle w:val="Foot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  <w:tab w:val="left" w:pos="450"/>
          <w:tab w:val="right" w:pos="8306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F573FB">
        <w:rPr>
          <w:rFonts w:ascii="Angsana New" w:hAnsi="Angsana New"/>
          <w:spacing w:val="-6"/>
          <w:sz w:val="30"/>
          <w:szCs w:val="30"/>
          <w:cs/>
          <w:lang w:val="th-TH"/>
        </w:rPr>
        <w:t>การรับรู้ภาษีเงินได้ขึ้นอยู่กับการประมาณการที่ดีที่สุดของฝ่ายบริหารเ</w:t>
      </w:r>
      <w:r w:rsidR="00140EE5" w:rsidRPr="00F573FB">
        <w:rPr>
          <w:rFonts w:ascii="Angsana New" w:hAnsi="Angsana New"/>
          <w:spacing w:val="-6"/>
          <w:sz w:val="30"/>
          <w:szCs w:val="30"/>
          <w:cs/>
          <w:lang w:val="th-TH"/>
        </w:rPr>
        <w:t>กี่ยวกับอัตราภาษีเงินได้ประจำปี</w:t>
      </w:r>
      <w:r w:rsidRPr="00F573FB">
        <w:rPr>
          <w:rFonts w:ascii="Angsana New" w:hAnsi="Angsana New"/>
          <w:spacing w:val="-6"/>
          <w:sz w:val="30"/>
          <w:szCs w:val="30"/>
          <w:cs/>
          <w:lang w:val="th-TH"/>
        </w:rPr>
        <w:t>ถัวเฉลี่</w:t>
      </w:r>
      <w:r w:rsidRPr="00F573FB">
        <w:rPr>
          <w:rFonts w:ascii="Angsana New" w:hAnsi="Angsana New" w:hint="cs"/>
          <w:spacing w:val="-6"/>
          <w:sz w:val="30"/>
          <w:szCs w:val="30"/>
          <w:cs/>
          <w:lang w:val="th-TH"/>
        </w:rPr>
        <w:t>ย</w:t>
      </w:r>
      <w:r w:rsidRPr="00F573FB">
        <w:rPr>
          <w:rFonts w:ascii="Angsana New" w:hAnsi="Angsana New"/>
          <w:spacing w:val="-6"/>
          <w:sz w:val="30"/>
          <w:szCs w:val="30"/>
          <w:cs/>
          <w:lang w:val="th-TH"/>
        </w:rPr>
        <w:t>ถ่วงน้ำหนักที่คาดไว้สำหรับปีทางการเงินเต็มปีที่ใช้กับรายได้ก่อนภาษี</w:t>
      </w:r>
      <w:r w:rsidR="00402820" w:rsidRPr="00F573FB">
        <w:rPr>
          <w:rFonts w:ascii="Angsana New" w:hAnsi="Angsana New" w:hint="cs"/>
          <w:spacing w:val="-6"/>
          <w:sz w:val="30"/>
          <w:szCs w:val="30"/>
          <w:cs/>
          <w:lang w:val="th-TH"/>
        </w:rPr>
        <w:t>เงินได้</w:t>
      </w:r>
      <w:r w:rsidRPr="00F573FB">
        <w:rPr>
          <w:rFonts w:ascii="Angsana New" w:hAnsi="Angsana New"/>
          <w:spacing w:val="-6"/>
          <w:sz w:val="30"/>
          <w:szCs w:val="30"/>
          <w:cs/>
          <w:lang w:val="th-TH"/>
        </w:rPr>
        <w:t>ของงวดระหว่างกา</w:t>
      </w:r>
      <w:r w:rsidRPr="00F573FB">
        <w:rPr>
          <w:rFonts w:ascii="Angsana New" w:hAnsi="Angsana New" w:hint="cs"/>
          <w:spacing w:val="-6"/>
          <w:sz w:val="30"/>
          <w:szCs w:val="30"/>
          <w:cs/>
          <w:lang w:val="th-TH"/>
        </w:rPr>
        <w:t>ล</w:t>
      </w:r>
      <w:r w:rsidRPr="00F573FB">
        <w:rPr>
          <w:rFonts w:ascii="Angsana New" w:hAnsi="Angsana New"/>
          <w:spacing w:val="-6"/>
          <w:sz w:val="30"/>
          <w:szCs w:val="30"/>
        </w:rPr>
        <w:t xml:space="preserve"> </w:t>
      </w:r>
      <w:r w:rsidRPr="00F573FB">
        <w:rPr>
          <w:rFonts w:ascii="Angsana New" w:hAnsi="Angsana New"/>
          <w:spacing w:val="-6"/>
          <w:sz w:val="30"/>
          <w:szCs w:val="30"/>
          <w:cs/>
          <w:lang w:val="th-TH"/>
        </w:rPr>
        <w:t>อัตราภาษีเงินได้ที่</w:t>
      </w:r>
      <w:r w:rsidRPr="00F573FB">
        <w:rPr>
          <w:rFonts w:ascii="Angsana New" w:hAnsi="Angsana New" w:hint="cs"/>
          <w:spacing w:val="-6"/>
          <w:sz w:val="30"/>
          <w:szCs w:val="30"/>
          <w:cs/>
        </w:rPr>
        <w:t>แท้</w:t>
      </w:r>
      <w:r w:rsidRPr="00F573FB">
        <w:rPr>
          <w:rFonts w:ascii="Angsana New" w:hAnsi="Angsana New" w:hint="cs"/>
          <w:spacing w:val="-6"/>
          <w:sz w:val="30"/>
          <w:szCs w:val="30"/>
          <w:cs/>
          <w:lang w:val="th-TH"/>
        </w:rPr>
        <w:t>จ</w:t>
      </w:r>
      <w:r w:rsidRPr="00F573FB">
        <w:rPr>
          <w:rFonts w:ascii="Angsana New" w:hAnsi="Angsana New"/>
          <w:spacing w:val="-6"/>
          <w:sz w:val="30"/>
          <w:szCs w:val="30"/>
          <w:cs/>
          <w:lang w:val="th-TH"/>
        </w:rPr>
        <w:t>ริงรวมในการดำเนินงานต่อเนื่องเป็นระยะเวลาสามเดือนสิ้นสุดวันที่ 3</w:t>
      </w:r>
      <w:r w:rsidR="00570F0C" w:rsidRPr="00F573FB">
        <w:rPr>
          <w:rFonts w:ascii="Angsana New" w:hAnsi="Angsana New"/>
          <w:spacing w:val="-6"/>
          <w:sz w:val="30"/>
          <w:szCs w:val="30"/>
        </w:rPr>
        <w:t xml:space="preserve">0 </w:t>
      </w:r>
      <w:r w:rsidR="00570F0C" w:rsidRPr="00F573FB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323E01" w:rsidRPr="00F573FB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25</w:t>
      </w:r>
      <w:r w:rsidR="00C51A34" w:rsidRPr="00F573FB">
        <w:rPr>
          <w:rFonts w:ascii="Angsana New" w:hAnsi="Angsana New" w:hint="cs"/>
          <w:spacing w:val="-6"/>
          <w:sz w:val="30"/>
          <w:szCs w:val="30"/>
          <w:cs/>
          <w:lang w:val="th-TH"/>
        </w:rPr>
        <w:t>6</w:t>
      </w:r>
      <w:r w:rsidR="00BF7AAC" w:rsidRPr="00F573FB">
        <w:rPr>
          <w:rFonts w:ascii="Angsana New" w:hAnsi="Angsana New"/>
          <w:spacing w:val="-6"/>
          <w:sz w:val="30"/>
          <w:szCs w:val="30"/>
        </w:rPr>
        <w:t>2</w:t>
      </w:r>
      <w:r w:rsidR="00E4791E" w:rsidRPr="00F573FB">
        <w:rPr>
          <w:rFonts w:ascii="Angsana New" w:hAnsi="Angsana New"/>
          <w:spacing w:val="-6"/>
          <w:sz w:val="30"/>
          <w:szCs w:val="30"/>
        </w:rPr>
        <w:t xml:space="preserve"> </w:t>
      </w:r>
      <w:r w:rsidR="00E4791E" w:rsidRPr="00F573FB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="00C51A34" w:rsidRPr="00F573FB">
        <w:rPr>
          <w:rFonts w:ascii="Angsana New" w:hAnsi="Angsana New"/>
          <w:spacing w:val="-6"/>
          <w:sz w:val="30"/>
          <w:szCs w:val="30"/>
        </w:rPr>
        <w:t>256</w:t>
      </w:r>
      <w:r w:rsidR="00BF7AAC" w:rsidRPr="00F573FB">
        <w:rPr>
          <w:rFonts w:ascii="Angsana New" w:hAnsi="Angsana New"/>
          <w:spacing w:val="-6"/>
          <w:sz w:val="30"/>
          <w:szCs w:val="30"/>
        </w:rPr>
        <w:t>1</w:t>
      </w:r>
      <w:r w:rsidR="00E4791E" w:rsidRPr="00F573FB">
        <w:rPr>
          <w:rFonts w:ascii="Angsana New" w:hAnsi="Angsana New"/>
          <w:spacing w:val="-6"/>
          <w:sz w:val="30"/>
          <w:szCs w:val="30"/>
        </w:rPr>
        <w:t xml:space="preserve"> </w:t>
      </w:r>
      <w:r w:rsidRPr="00F573FB">
        <w:rPr>
          <w:rFonts w:ascii="Angsana New" w:hAnsi="Angsana New"/>
          <w:spacing w:val="-6"/>
          <w:sz w:val="30"/>
          <w:szCs w:val="30"/>
          <w:cs/>
          <w:lang w:val="th-TH"/>
        </w:rPr>
        <w:t>คือ</w:t>
      </w:r>
      <w:r w:rsidRPr="00FE1974">
        <w:rPr>
          <w:rFonts w:ascii="Angsana New" w:hAnsi="Angsana New"/>
          <w:spacing w:val="-6"/>
          <w:sz w:val="30"/>
          <w:szCs w:val="30"/>
          <w:cs/>
          <w:lang w:val="th-TH"/>
        </w:rPr>
        <w:t>ร้อยละ</w:t>
      </w:r>
      <w:r w:rsidR="002A75E9" w:rsidRPr="00FE1974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 </w:t>
      </w:r>
      <w:r w:rsidR="001B4D10" w:rsidRPr="00FE1974">
        <w:rPr>
          <w:rFonts w:ascii="Angsana New" w:hAnsi="Angsana New"/>
          <w:spacing w:val="-6"/>
          <w:sz w:val="30"/>
          <w:szCs w:val="30"/>
        </w:rPr>
        <w:t>54.96</w:t>
      </w:r>
      <w:r w:rsidR="00565E99" w:rsidRPr="00FE1974">
        <w:rPr>
          <w:rFonts w:ascii="Angsana New" w:hAnsi="Angsana New"/>
          <w:spacing w:val="-6"/>
          <w:sz w:val="30"/>
          <w:szCs w:val="30"/>
        </w:rPr>
        <w:t xml:space="preserve"> </w:t>
      </w:r>
      <w:r w:rsidR="00E4791E" w:rsidRPr="00FE1974">
        <w:rPr>
          <w:rFonts w:ascii="Angsana New" w:hAnsi="Angsana New" w:hint="cs"/>
          <w:spacing w:val="-6"/>
          <w:sz w:val="30"/>
          <w:szCs w:val="30"/>
          <w:cs/>
        </w:rPr>
        <w:t xml:space="preserve">และร้อยละ </w:t>
      </w:r>
      <w:r w:rsidR="008C1721" w:rsidRPr="00FE1974">
        <w:rPr>
          <w:rFonts w:ascii="Angsana New" w:hAnsi="Angsana New"/>
          <w:spacing w:val="-6"/>
          <w:sz w:val="30"/>
          <w:szCs w:val="30"/>
        </w:rPr>
        <w:t>-0.31</w:t>
      </w:r>
      <w:r w:rsidR="00E4791E" w:rsidRPr="00FE1974">
        <w:rPr>
          <w:rFonts w:ascii="Angsana New" w:hAnsi="Angsana New"/>
          <w:spacing w:val="-6"/>
          <w:sz w:val="30"/>
          <w:szCs w:val="30"/>
        </w:rPr>
        <w:t xml:space="preserve"> </w:t>
      </w:r>
      <w:r w:rsidR="00140EE5" w:rsidRPr="00FE1974">
        <w:rPr>
          <w:rFonts w:ascii="Angsana New" w:hAnsi="Angsana New" w:hint="cs"/>
          <w:spacing w:val="-6"/>
          <w:sz w:val="30"/>
          <w:szCs w:val="30"/>
          <w:cs/>
        </w:rPr>
        <w:t>ตามลำดับ</w:t>
      </w:r>
      <w:r w:rsidR="00402820" w:rsidRPr="00FE1974">
        <w:rPr>
          <w:rFonts w:ascii="Angsana New" w:hAnsi="Angsana New"/>
          <w:spacing w:val="-6"/>
          <w:sz w:val="30"/>
          <w:szCs w:val="30"/>
          <w:cs/>
          <w:lang w:val="th-TH"/>
        </w:rPr>
        <w:t>ของกลุ่มบริษัท</w:t>
      </w:r>
      <w:r w:rsidR="00140EE5" w:rsidRPr="00FE197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B00C6B" w:rsidRPr="00FE1974">
        <w:rPr>
          <w:rFonts w:ascii="Angsana New" w:hAnsi="Angsana New" w:hint="cs"/>
          <w:spacing w:val="-6"/>
          <w:sz w:val="30"/>
          <w:szCs w:val="30"/>
          <w:cs/>
          <w:lang w:val="th-TH"/>
        </w:rPr>
        <w:t>และ</w:t>
      </w:r>
      <w:r w:rsidRPr="00FE1974">
        <w:rPr>
          <w:rFonts w:ascii="Angsana New" w:hAnsi="Angsana New"/>
          <w:spacing w:val="-6"/>
          <w:sz w:val="30"/>
          <w:szCs w:val="30"/>
          <w:cs/>
          <w:lang w:val="th-TH"/>
        </w:rPr>
        <w:t>ร้อยละ</w:t>
      </w:r>
      <w:r w:rsidR="00676A67" w:rsidRPr="00FE1974">
        <w:rPr>
          <w:rFonts w:ascii="Angsana New" w:hAnsi="Angsana New"/>
          <w:spacing w:val="-6"/>
          <w:sz w:val="30"/>
          <w:szCs w:val="30"/>
        </w:rPr>
        <w:t xml:space="preserve"> </w:t>
      </w:r>
      <w:r w:rsidR="00565E99" w:rsidRPr="00780B89">
        <w:rPr>
          <w:rFonts w:ascii="Angsana New" w:hAnsi="Angsana New"/>
          <w:spacing w:val="-6"/>
          <w:sz w:val="30"/>
          <w:szCs w:val="30"/>
        </w:rPr>
        <w:t>-</w:t>
      </w:r>
      <w:r w:rsidR="00850375" w:rsidRPr="00780B89">
        <w:rPr>
          <w:rFonts w:ascii="Angsana New" w:hAnsi="Angsana New"/>
          <w:spacing w:val="-6"/>
          <w:sz w:val="30"/>
          <w:szCs w:val="30"/>
        </w:rPr>
        <w:t>2.78</w:t>
      </w:r>
      <w:r w:rsidR="00C11CA0" w:rsidRPr="00780B89">
        <w:rPr>
          <w:rFonts w:ascii="Angsana New" w:hAnsi="Angsana New"/>
          <w:spacing w:val="-6"/>
          <w:sz w:val="30"/>
          <w:szCs w:val="30"/>
        </w:rPr>
        <w:t xml:space="preserve"> </w:t>
      </w:r>
      <w:r w:rsidRPr="00780B89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และ ร้อยละ </w:t>
      </w:r>
      <w:r w:rsidR="008C1721" w:rsidRPr="00780B89">
        <w:rPr>
          <w:rFonts w:ascii="Angsana New" w:hAnsi="Angsana New"/>
          <w:spacing w:val="-6"/>
          <w:sz w:val="30"/>
          <w:szCs w:val="30"/>
        </w:rPr>
        <w:t>-4.5</w:t>
      </w:r>
      <w:r w:rsidR="000B5719" w:rsidRPr="00780B89">
        <w:rPr>
          <w:rFonts w:ascii="Angsana New" w:hAnsi="Angsana New"/>
          <w:spacing w:val="-6"/>
          <w:sz w:val="30"/>
          <w:szCs w:val="30"/>
        </w:rPr>
        <w:t>1</w:t>
      </w:r>
      <w:r w:rsidR="00941828" w:rsidRPr="00780B89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 </w:t>
      </w:r>
      <w:r w:rsidRPr="00780B89">
        <w:rPr>
          <w:rFonts w:ascii="Angsana New" w:hAnsi="Angsana New" w:hint="cs"/>
          <w:spacing w:val="-6"/>
          <w:sz w:val="30"/>
          <w:szCs w:val="30"/>
          <w:cs/>
        </w:rPr>
        <w:t>ตามลำดับ</w:t>
      </w:r>
      <w:r w:rsidR="00402820" w:rsidRPr="00780B89">
        <w:rPr>
          <w:rFonts w:ascii="Angsana New" w:hAnsi="Angsana New" w:hint="cs"/>
          <w:spacing w:val="-6"/>
          <w:sz w:val="30"/>
          <w:szCs w:val="30"/>
          <w:cs/>
        </w:rPr>
        <w:t>ของบริษัท</w:t>
      </w:r>
      <w:r w:rsidR="002A75E9" w:rsidRPr="00780B89">
        <w:rPr>
          <w:rFonts w:ascii="Angsana New" w:hAnsi="Angsana New"/>
          <w:spacing w:val="-6"/>
          <w:sz w:val="30"/>
          <w:szCs w:val="30"/>
        </w:rPr>
        <w:t xml:space="preserve"> </w:t>
      </w:r>
      <w:r w:rsidR="002A75E9" w:rsidRPr="00780B89">
        <w:rPr>
          <w:rFonts w:ascii="Angsana New" w:hAnsi="Angsana New" w:hint="cs"/>
          <w:spacing w:val="-6"/>
          <w:sz w:val="30"/>
          <w:szCs w:val="30"/>
          <w:cs/>
        </w:rPr>
        <w:t xml:space="preserve">และสำหรับระยะเวลาหกเดือนสิ้นสุดวันที่ </w:t>
      </w:r>
      <w:r w:rsidR="002A75E9" w:rsidRPr="00780B89">
        <w:rPr>
          <w:rFonts w:ascii="Angsana New" w:hAnsi="Angsana New"/>
          <w:spacing w:val="-6"/>
          <w:sz w:val="30"/>
          <w:szCs w:val="30"/>
          <w:cs/>
        </w:rPr>
        <w:t xml:space="preserve">30 </w:t>
      </w:r>
      <w:r w:rsidR="002A75E9" w:rsidRPr="00780B89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2A75E9" w:rsidRPr="00780B89">
        <w:rPr>
          <w:rFonts w:ascii="Angsana New" w:hAnsi="Angsana New"/>
          <w:spacing w:val="-6"/>
          <w:sz w:val="30"/>
          <w:szCs w:val="30"/>
          <w:cs/>
        </w:rPr>
        <w:t xml:space="preserve"> 256</w:t>
      </w:r>
      <w:r w:rsidR="007A6A5A" w:rsidRPr="00780B89">
        <w:rPr>
          <w:rFonts w:ascii="Angsana New" w:hAnsi="Angsana New"/>
          <w:spacing w:val="-6"/>
          <w:sz w:val="30"/>
          <w:szCs w:val="30"/>
        </w:rPr>
        <w:t>2</w:t>
      </w:r>
      <w:r w:rsidR="002A75E9" w:rsidRPr="00780B8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A75E9" w:rsidRPr="00780B89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2A75E9" w:rsidRPr="00780B89">
        <w:rPr>
          <w:rFonts w:ascii="Angsana New" w:hAnsi="Angsana New"/>
          <w:spacing w:val="-6"/>
          <w:sz w:val="30"/>
          <w:szCs w:val="30"/>
          <w:cs/>
        </w:rPr>
        <w:t xml:space="preserve"> 256</w:t>
      </w:r>
      <w:r w:rsidR="007A6A5A" w:rsidRPr="00780B89">
        <w:rPr>
          <w:rFonts w:ascii="Angsana New" w:hAnsi="Angsana New"/>
          <w:spacing w:val="-6"/>
          <w:sz w:val="30"/>
          <w:szCs w:val="30"/>
        </w:rPr>
        <w:t>1</w:t>
      </w:r>
      <w:r w:rsidR="002A75E9" w:rsidRPr="00780B8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A75E9" w:rsidRPr="00780B89">
        <w:rPr>
          <w:rFonts w:ascii="Angsana New" w:hAnsi="Angsana New" w:hint="cs"/>
          <w:spacing w:val="-6"/>
          <w:sz w:val="30"/>
          <w:szCs w:val="30"/>
          <w:cs/>
        </w:rPr>
        <w:t>คือร้อยละ</w:t>
      </w:r>
      <w:r w:rsidR="002A75E9" w:rsidRPr="00780B89">
        <w:rPr>
          <w:rFonts w:ascii="Angsana New" w:hAnsi="Angsana New"/>
          <w:spacing w:val="-6"/>
          <w:sz w:val="30"/>
          <w:szCs w:val="30"/>
        </w:rPr>
        <w:t xml:space="preserve"> </w:t>
      </w:r>
      <w:r w:rsidR="00AE285A" w:rsidRPr="00780B89">
        <w:rPr>
          <w:rFonts w:ascii="Angsana New" w:hAnsi="Angsana New"/>
          <w:spacing w:val="-6"/>
          <w:sz w:val="30"/>
          <w:szCs w:val="30"/>
        </w:rPr>
        <w:t>-362.50</w:t>
      </w:r>
      <w:r w:rsidR="002A75E9" w:rsidRPr="00780B8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A75E9" w:rsidRPr="00780B89">
        <w:rPr>
          <w:rFonts w:ascii="Angsana New" w:hAnsi="Angsana New" w:hint="cs"/>
          <w:spacing w:val="-6"/>
          <w:sz w:val="30"/>
          <w:szCs w:val="30"/>
          <w:cs/>
        </w:rPr>
        <w:t>และร้อยละ</w:t>
      </w:r>
      <w:r w:rsidR="002A75E9" w:rsidRPr="00780B8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A75E9" w:rsidRPr="00780B89">
        <w:rPr>
          <w:rFonts w:ascii="Angsana New" w:hAnsi="Angsana New"/>
          <w:spacing w:val="-6"/>
          <w:sz w:val="30"/>
          <w:szCs w:val="30"/>
        </w:rPr>
        <w:t>-0.</w:t>
      </w:r>
      <w:r w:rsidR="008C1721" w:rsidRPr="00780B89">
        <w:rPr>
          <w:rFonts w:ascii="Angsana New" w:hAnsi="Angsana New"/>
          <w:spacing w:val="-6"/>
          <w:sz w:val="30"/>
          <w:szCs w:val="30"/>
        </w:rPr>
        <w:t>8</w:t>
      </w:r>
      <w:r w:rsidR="000B5719" w:rsidRPr="00780B89">
        <w:rPr>
          <w:rFonts w:ascii="Angsana New" w:hAnsi="Angsana New"/>
          <w:spacing w:val="-6"/>
          <w:sz w:val="30"/>
          <w:szCs w:val="30"/>
        </w:rPr>
        <w:t>7</w:t>
      </w:r>
      <w:r w:rsidR="002A75E9" w:rsidRPr="00780B8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A75E9" w:rsidRPr="00780B89">
        <w:rPr>
          <w:rFonts w:ascii="Angsana New" w:hAnsi="Angsana New" w:hint="cs"/>
          <w:spacing w:val="-6"/>
          <w:sz w:val="30"/>
          <w:szCs w:val="30"/>
          <w:cs/>
        </w:rPr>
        <w:t>ตามลำดับของกลุ่มบริษัท</w:t>
      </w:r>
      <w:r w:rsidR="002A75E9" w:rsidRPr="00780B8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A75E9" w:rsidRPr="00780B89">
        <w:rPr>
          <w:rFonts w:ascii="Angsana New" w:hAnsi="Angsana New" w:hint="cs"/>
          <w:spacing w:val="-6"/>
          <w:sz w:val="30"/>
          <w:szCs w:val="30"/>
          <w:cs/>
        </w:rPr>
        <w:t>และร้อยละ</w:t>
      </w:r>
      <w:r w:rsidR="002A75E9" w:rsidRPr="00780B89">
        <w:rPr>
          <w:rFonts w:ascii="Angsana New" w:hAnsi="Angsana New"/>
          <w:spacing w:val="-6"/>
          <w:sz w:val="30"/>
          <w:szCs w:val="30"/>
          <w:cs/>
        </w:rPr>
        <w:t xml:space="preserve"> -</w:t>
      </w:r>
      <w:r w:rsidR="007A6A5A" w:rsidRPr="00780B89">
        <w:rPr>
          <w:rFonts w:ascii="Angsana New" w:hAnsi="Angsana New"/>
          <w:spacing w:val="-6"/>
          <w:sz w:val="30"/>
          <w:szCs w:val="30"/>
        </w:rPr>
        <w:t>1</w:t>
      </w:r>
      <w:r w:rsidR="00410269" w:rsidRPr="00780B89">
        <w:rPr>
          <w:rFonts w:ascii="Angsana New" w:hAnsi="Angsana New"/>
          <w:spacing w:val="-6"/>
          <w:sz w:val="30"/>
          <w:szCs w:val="30"/>
        </w:rPr>
        <w:t>.14</w:t>
      </w:r>
      <w:r w:rsidR="002A75E9" w:rsidRPr="00780B8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A75E9" w:rsidRPr="00780B89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2A75E9" w:rsidRPr="00780B8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47735" w:rsidRPr="00780B89">
        <w:rPr>
          <w:rFonts w:ascii="Angsana New" w:hAnsi="Angsana New"/>
          <w:spacing w:val="-6"/>
          <w:sz w:val="30"/>
          <w:szCs w:val="30"/>
        </w:rPr>
        <w:t xml:space="preserve">     </w:t>
      </w:r>
      <w:r w:rsidR="002A75E9" w:rsidRPr="00780B89">
        <w:rPr>
          <w:rFonts w:ascii="Angsana New" w:hAnsi="Angsana New" w:hint="cs"/>
          <w:spacing w:val="-6"/>
          <w:sz w:val="30"/>
          <w:szCs w:val="30"/>
          <w:cs/>
        </w:rPr>
        <w:t>ร้อยละ</w:t>
      </w:r>
      <w:r w:rsidR="002A75E9" w:rsidRPr="00780B8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C1721" w:rsidRPr="00780B89">
        <w:rPr>
          <w:rFonts w:ascii="Angsana New" w:hAnsi="Angsana New"/>
          <w:spacing w:val="-6"/>
          <w:sz w:val="30"/>
          <w:szCs w:val="30"/>
        </w:rPr>
        <w:t>-2.2</w:t>
      </w:r>
      <w:r w:rsidR="000B5719" w:rsidRPr="00780B89">
        <w:rPr>
          <w:rFonts w:ascii="Angsana New" w:hAnsi="Angsana New"/>
          <w:spacing w:val="-6"/>
          <w:sz w:val="30"/>
          <w:szCs w:val="30"/>
        </w:rPr>
        <w:t>7</w:t>
      </w:r>
      <w:r w:rsidR="002A75E9" w:rsidRPr="00780B8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A75E9" w:rsidRPr="00780B89">
        <w:rPr>
          <w:rFonts w:ascii="Angsana New" w:hAnsi="Angsana New" w:hint="cs"/>
          <w:spacing w:val="-6"/>
          <w:sz w:val="30"/>
          <w:szCs w:val="30"/>
          <w:cs/>
        </w:rPr>
        <w:t xml:space="preserve">ตามลำดับของบริษัท </w:t>
      </w:r>
      <w:r w:rsidRPr="00780B89">
        <w:rPr>
          <w:rFonts w:ascii="Angsana New" w:hAnsi="Angsana New"/>
          <w:spacing w:val="-6"/>
          <w:sz w:val="30"/>
          <w:szCs w:val="30"/>
          <w:cs/>
          <w:lang w:val="th-TH"/>
        </w:rPr>
        <w:t>การเปลี่ยนแปลงในอัตราภาษีเงินได้ที่แท้จริงมีสาเหตุหลักจาก</w:t>
      </w:r>
      <w:r w:rsidR="0009553B" w:rsidRPr="00780B89">
        <w:rPr>
          <w:rFonts w:ascii="Angsana New" w:hAnsi="Angsana New" w:hint="cs"/>
          <w:spacing w:val="-6"/>
          <w:sz w:val="30"/>
          <w:szCs w:val="30"/>
          <w:cs/>
          <w:lang w:val="th-TH"/>
        </w:rPr>
        <w:t>ผลขาดทุนยกมา</w:t>
      </w:r>
      <w:r w:rsidRPr="00780B89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780B89">
        <w:rPr>
          <w:rFonts w:ascii="Angsana New" w:hAnsi="Angsana New" w:hint="cs"/>
          <w:spacing w:val="-6"/>
          <w:sz w:val="30"/>
          <w:szCs w:val="30"/>
          <w:cs/>
          <w:lang w:val="th-TH"/>
        </w:rPr>
        <w:t>และมีรายได้ส่วนหนึ่งของบริษัทที่</w:t>
      </w:r>
      <w:r w:rsidRPr="00780B89">
        <w:rPr>
          <w:rFonts w:ascii="Angsana New" w:hAnsi="Angsana New"/>
          <w:spacing w:val="-6"/>
          <w:sz w:val="30"/>
          <w:szCs w:val="30"/>
          <w:cs/>
          <w:lang w:val="th-TH"/>
        </w:rPr>
        <w:t>ได้รับสิทธิประโยชน์ตามพระราชบัญญัติส่งเสริมการลงทุนตามที่กล่าวไว้ในหมายเหต</w:t>
      </w:r>
      <w:r w:rsidR="007E7612" w:rsidRPr="00780B89">
        <w:rPr>
          <w:rFonts w:ascii="Angsana New" w:hAnsi="Angsana New" w:hint="cs"/>
          <w:spacing w:val="-6"/>
          <w:sz w:val="30"/>
          <w:szCs w:val="30"/>
          <w:cs/>
          <w:lang w:val="th-TH"/>
        </w:rPr>
        <w:t>ุข้อ</w:t>
      </w:r>
      <w:r w:rsidRPr="00F573FB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1</w:t>
      </w:r>
      <w:r w:rsidR="007E7612">
        <w:rPr>
          <w:rFonts w:ascii="Angsana New" w:hAnsi="Angsana New"/>
          <w:spacing w:val="-6"/>
          <w:sz w:val="30"/>
          <w:szCs w:val="30"/>
        </w:rPr>
        <w:t>7</w:t>
      </w:r>
    </w:p>
    <w:p w:rsidR="00AF14AE" w:rsidRDefault="00AF14AE" w:rsidP="00AF1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8712D9" w:rsidRPr="005217B6" w:rsidRDefault="006E7F03" w:rsidP="00310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5217B6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7E7612">
        <w:rPr>
          <w:rFonts w:ascii="Angsana New" w:hAnsi="Angsana New"/>
          <w:b/>
          <w:bCs/>
          <w:sz w:val="30"/>
          <w:szCs w:val="30"/>
        </w:rPr>
        <w:t>6</w:t>
      </w:r>
      <w:r w:rsidR="008712D9" w:rsidRPr="005217B6">
        <w:rPr>
          <w:rFonts w:ascii="Angsana New" w:hAnsi="Angsana New"/>
          <w:b/>
          <w:bCs/>
          <w:sz w:val="30"/>
          <w:szCs w:val="30"/>
        </w:rPr>
        <w:tab/>
      </w:r>
      <w:r w:rsidR="0016107E">
        <w:rPr>
          <w:rFonts w:ascii="Angsana New" w:hAnsi="Angsana New" w:hint="cs"/>
          <w:b/>
          <w:bCs/>
          <w:sz w:val="30"/>
          <w:szCs w:val="30"/>
          <w:cs/>
        </w:rPr>
        <w:t>กำไร (</w:t>
      </w:r>
      <w:r w:rsidR="007426E0" w:rsidRPr="005217B6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16107E">
        <w:rPr>
          <w:rFonts w:ascii="Angsana New" w:hAnsi="Angsana New" w:hint="cs"/>
          <w:b/>
          <w:bCs/>
          <w:sz w:val="30"/>
          <w:szCs w:val="30"/>
          <w:cs/>
        </w:rPr>
        <w:t xml:space="preserve">) </w:t>
      </w:r>
      <w:r w:rsidR="008712D9" w:rsidRPr="005217B6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8712D9" w:rsidRPr="00156223" w:rsidRDefault="008712D9" w:rsidP="00982193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="Angsana New" w:hAnsi="Angsana New" w:cs="Angsana New"/>
          <w:cs/>
        </w:rPr>
      </w:pPr>
    </w:p>
    <w:p w:rsidR="008712D9" w:rsidRPr="005217B6" w:rsidRDefault="0016107E" w:rsidP="00756173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</w:rPr>
        <w:t>กำไร (</w:t>
      </w:r>
      <w:r w:rsidR="00B9792A" w:rsidRPr="005217B6">
        <w:rPr>
          <w:rFonts w:ascii="Angsana New" w:hAnsi="Angsana New" w:cs="Angsana New" w:hint="cs"/>
          <w:cs/>
        </w:rPr>
        <w:t>ขาดทุน</w:t>
      </w:r>
      <w:r>
        <w:rPr>
          <w:rFonts w:ascii="Angsana New" w:hAnsi="Angsana New" w:cs="Angsana New" w:hint="cs"/>
          <w:cs/>
        </w:rPr>
        <w:t xml:space="preserve">) </w:t>
      </w:r>
      <w:r w:rsidR="008712D9" w:rsidRPr="005217B6">
        <w:rPr>
          <w:rFonts w:ascii="Angsana New" w:hAnsi="Angsana New" w:cs="Angsana New"/>
          <w:cs/>
        </w:rPr>
        <w:t>ต่อหุ้นขั้นพื้นฐานสำหรับงวดสามเดือน</w:t>
      </w:r>
      <w:r w:rsidR="00570F0C">
        <w:rPr>
          <w:rFonts w:ascii="Angsana New" w:hAnsi="Angsana New" w:cs="Angsana New" w:hint="cs"/>
          <w:cs/>
        </w:rPr>
        <w:t>และหกเดือน</w:t>
      </w:r>
      <w:r w:rsidR="008712D9" w:rsidRPr="005217B6">
        <w:rPr>
          <w:rFonts w:ascii="Angsana New" w:hAnsi="Angsana New" w:cs="Angsana New"/>
          <w:cs/>
        </w:rPr>
        <w:t xml:space="preserve">สิ้นสุดวันที่ </w:t>
      </w:r>
      <w:r w:rsidR="00570F0C">
        <w:rPr>
          <w:rFonts w:ascii="Angsana New" w:hAnsi="Angsana New" w:cs="Angsana New"/>
          <w:cs/>
        </w:rPr>
        <w:t>3</w:t>
      </w:r>
      <w:r w:rsidR="00570F0C">
        <w:rPr>
          <w:rFonts w:ascii="Angsana New" w:hAnsi="Angsana New" w:cs="Angsana New"/>
          <w:lang w:val="en-US"/>
        </w:rPr>
        <w:t xml:space="preserve">0 </w:t>
      </w:r>
      <w:r w:rsidR="00570F0C">
        <w:rPr>
          <w:rFonts w:ascii="Angsana New" w:hAnsi="Angsana New" w:cs="Angsana New" w:hint="cs"/>
          <w:cs/>
          <w:lang w:val="en-US"/>
        </w:rPr>
        <w:t>มิถุนายน</w:t>
      </w:r>
      <w:r w:rsidR="0063552E" w:rsidRPr="005217B6">
        <w:rPr>
          <w:rFonts w:ascii="Angsana New" w:hAnsi="Angsana New" w:cs="Angsana New"/>
          <w:cs/>
        </w:rPr>
        <w:t xml:space="preserve"> </w:t>
      </w:r>
      <w:r w:rsidR="00A5043F" w:rsidRPr="005217B6">
        <w:rPr>
          <w:rFonts w:ascii="Angsana New" w:hAnsi="Angsana New" w:cs="Angsana New"/>
          <w:cs/>
        </w:rPr>
        <w:t>25</w:t>
      </w:r>
      <w:r w:rsidR="00BF7AAC">
        <w:rPr>
          <w:rFonts w:ascii="Angsana New" w:hAnsi="Angsana New" w:cs="Angsana New" w:hint="cs"/>
          <w:cs/>
        </w:rPr>
        <w:t>62</w:t>
      </w:r>
      <w:r w:rsidR="00756173" w:rsidRPr="005217B6">
        <w:rPr>
          <w:rFonts w:ascii="Angsana New" w:hAnsi="Angsana New" w:cs="Angsana New" w:hint="cs"/>
          <w:cs/>
          <w:lang w:val="en-US"/>
        </w:rPr>
        <w:t xml:space="preserve"> และ </w:t>
      </w:r>
      <w:r w:rsidR="00C51A34">
        <w:rPr>
          <w:rFonts w:ascii="Angsana New" w:hAnsi="Angsana New" w:cs="Angsana New"/>
          <w:lang w:val="en-US"/>
        </w:rPr>
        <w:t>256</w:t>
      </w:r>
      <w:r w:rsidR="00BF7AAC">
        <w:rPr>
          <w:rFonts w:ascii="Angsana New" w:hAnsi="Angsana New" w:cs="Angsana New"/>
          <w:lang w:val="en-US"/>
        </w:rPr>
        <w:t>1</w:t>
      </w:r>
      <w:r w:rsidR="000225E6" w:rsidRPr="005217B6">
        <w:rPr>
          <w:rFonts w:ascii="Angsana New" w:hAnsi="Angsana New" w:cs="Angsana New"/>
          <w:lang w:val="en-US"/>
        </w:rPr>
        <w:t xml:space="preserve"> </w:t>
      </w:r>
      <w:r w:rsidR="008712D9" w:rsidRPr="005217B6">
        <w:rPr>
          <w:rFonts w:ascii="Angsana New" w:hAnsi="Angsana New" w:cs="Angsana New"/>
          <w:cs/>
        </w:rPr>
        <w:t>คำนวณจาก</w:t>
      </w:r>
      <w:r w:rsidR="00011968">
        <w:rPr>
          <w:rFonts w:ascii="Angsana New" w:hAnsi="Angsana New" w:cs="Angsana New" w:hint="cs"/>
          <w:cs/>
        </w:rPr>
        <w:t>กำไร (</w:t>
      </w:r>
      <w:r w:rsidR="00B9792A" w:rsidRPr="005217B6">
        <w:rPr>
          <w:rFonts w:ascii="Angsana New" w:hAnsi="Angsana New" w:cs="Angsana New" w:hint="cs"/>
          <w:cs/>
        </w:rPr>
        <w:t>ขาดทุน</w:t>
      </w:r>
      <w:r w:rsidR="00011968">
        <w:rPr>
          <w:rFonts w:ascii="Angsana New" w:hAnsi="Angsana New" w:cs="Angsana New" w:hint="cs"/>
          <w:cs/>
        </w:rPr>
        <w:t>)</w:t>
      </w:r>
      <w:r w:rsidR="00A4597D">
        <w:rPr>
          <w:rFonts w:ascii="Angsana New" w:hAnsi="Angsana New" w:cs="Angsana New" w:hint="cs"/>
          <w:cs/>
        </w:rPr>
        <w:t xml:space="preserve"> </w:t>
      </w:r>
      <w:r w:rsidR="00756173" w:rsidRPr="005217B6">
        <w:rPr>
          <w:rFonts w:ascii="Angsana New" w:hAnsi="Angsana New" w:cs="Angsana New" w:hint="cs"/>
          <w:cs/>
        </w:rPr>
        <w:t>สำหรับงวดที่เป็น</w:t>
      </w:r>
      <w:r w:rsidR="008712D9" w:rsidRPr="005217B6">
        <w:rPr>
          <w:rFonts w:ascii="Angsana New" w:hAnsi="Angsana New" w:cs="Angsana New"/>
          <w:cs/>
        </w:rPr>
        <w:t>ส่วนของผู้ถือหุ้น</w:t>
      </w:r>
      <w:r w:rsidR="00327B17" w:rsidRPr="005217B6">
        <w:rPr>
          <w:rFonts w:ascii="Angsana New" w:hAnsi="Angsana New" w:cs="Angsana New" w:hint="cs"/>
          <w:cs/>
        </w:rPr>
        <w:t>สามัญ</w:t>
      </w:r>
      <w:r w:rsidR="00D05A8D" w:rsidRPr="005217B6">
        <w:rPr>
          <w:rFonts w:ascii="Angsana New" w:hAnsi="Angsana New" w:cs="Angsana New" w:hint="cs"/>
          <w:cs/>
        </w:rPr>
        <w:t>ของบริษัท</w:t>
      </w:r>
      <w:r w:rsidR="008712D9" w:rsidRPr="005217B6">
        <w:rPr>
          <w:rFonts w:ascii="Angsana New" w:hAnsi="Angsana New" w:cs="Angsana New"/>
          <w:cs/>
        </w:rPr>
        <w:t>และ</w:t>
      </w:r>
      <w:r w:rsidR="00933D6A" w:rsidRPr="005217B6">
        <w:rPr>
          <w:rFonts w:ascii="Angsana New" w:hAnsi="Angsana New" w:cs="Angsana New" w:hint="cs"/>
          <w:cs/>
        </w:rPr>
        <w:t>จำนวน</w:t>
      </w:r>
      <w:r w:rsidR="008712D9" w:rsidRPr="005217B6">
        <w:rPr>
          <w:rFonts w:ascii="Angsana New" w:hAnsi="Angsana New" w:cs="Angsana New"/>
          <w:cs/>
        </w:rPr>
        <w:t>หุ้นสามัญที่ออกจำหน่ายแล้วระหว่างงวด</w:t>
      </w:r>
      <w:r w:rsidR="003946C3">
        <w:rPr>
          <w:rFonts w:ascii="Angsana New" w:hAnsi="Angsana New" w:cs="Angsana New" w:hint="cs"/>
          <w:cs/>
        </w:rPr>
        <w:t>โดย</w:t>
      </w:r>
      <w:r w:rsidR="00756173" w:rsidRPr="005217B6">
        <w:rPr>
          <w:rFonts w:ascii="Angsana New" w:hAnsi="Angsana New" w:cs="Angsana New" w:hint="cs"/>
          <w:cs/>
        </w:rPr>
        <w:t>แสดงการคำนวณดังนี้</w:t>
      </w:r>
    </w:p>
    <w:p w:rsidR="00ED2F49" w:rsidRDefault="00ED2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</w:p>
    <w:tbl>
      <w:tblPr>
        <w:tblW w:w="970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260"/>
        <w:gridCol w:w="265"/>
        <w:gridCol w:w="1247"/>
        <w:gridCol w:w="265"/>
        <w:gridCol w:w="1265"/>
      </w:tblGrid>
      <w:tr w:rsidR="00ED2F49" w:rsidRPr="00CE095C" w:rsidTr="00BA7266">
        <w:tc>
          <w:tcPr>
            <w:tcW w:w="3870" w:type="dxa"/>
            <w:shd w:val="clear" w:color="auto" w:fill="auto"/>
          </w:tcPr>
          <w:p w:rsidR="00ED2F49" w:rsidRPr="00FB2DB4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CE095C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5" w:type="dxa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77" w:type="dxa"/>
            <w:gridSpan w:val="3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E095C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D2F49" w:rsidRPr="00CE095C" w:rsidTr="00BA7266">
        <w:tc>
          <w:tcPr>
            <w:tcW w:w="3870" w:type="dxa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CE0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</w:t>
            </w:r>
            <w:r w:rsidRPr="00CE0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Pr="00CE09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shd w:val="clear" w:color="auto" w:fill="auto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F49">
              <w:rPr>
                <w:rFonts w:ascii="Angsana New" w:hAnsi="Angsana New"/>
                <w:b/>
                <w:sz w:val="30"/>
                <w:szCs w:val="30"/>
                <w:cs/>
              </w:rPr>
              <w:t>256</w:t>
            </w:r>
            <w:r w:rsidR="0081618A" w:rsidRPr="0081618A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F49">
              <w:rPr>
                <w:rFonts w:ascii="Angsana New" w:hAnsi="Angsana New"/>
                <w:b/>
                <w:sz w:val="30"/>
                <w:szCs w:val="30"/>
                <w:cs/>
              </w:rPr>
              <w:t>256</w:t>
            </w:r>
            <w:r w:rsidR="0081618A" w:rsidRPr="0081618A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65" w:type="dxa"/>
            <w:shd w:val="clear" w:color="auto" w:fill="auto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F49">
              <w:rPr>
                <w:rFonts w:ascii="Angsana New" w:hAnsi="Angsana New"/>
                <w:b/>
                <w:sz w:val="30"/>
                <w:szCs w:val="30"/>
                <w:cs/>
              </w:rPr>
              <w:t>256</w:t>
            </w:r>
            <w:r w:rsidR="0081618A" w:rsidRPr="0081618A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65" w:type="dxa"/>
            <w:shd w:val="clear" w:color="auto" w:fill="auto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D2F49">
              <w:rPr>
                <w:rFonts w:ascii="Angsana New" w:hAnsi="Angsana New"/>
                <w:b/>
                <w:sz w:val="30"/>
                <w:szCs w:val="30"/>
                <w:cs/>
              </w:rPr>
              <w:t>256</w:t>
            </w:r>
            <w:r w:rsidR="0081618A" w:rsidRPr="0081618A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ED2F49" w:rsidRPr="00CE095C" w:rsidTr="00BA7266">
        <w:tc>
          <w:tcPr>
            <w:tcW w:w="3870" w:type="dxa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32" w:type="dxa"/>
            <w:gridSpan w:val="7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 w:rsidR="0081618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CE095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</w:t>
            </w:r>
            <w:r w:rsidRPr="00CE095C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="007F3FF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CE095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ED2F49" w:rsidRPr="00CE095C" w:rsidTr="00BA7266">
        <w:tc>
          <w:tcPr>
            <w:tcW w:w="3870" w:type="dxa"/>
          </w:tcPr>
          <w:p w:rsidR="00ED2F49" w:rsidRPr="00CE095C" w:rsidRDefault="00ED2F49" w:rsidP="00DD100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(ขาดทุน</w:t>
            </w:r>
            <w:r w:rsidRPr="00CE095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260" w:type="dxa"/>
          </w:tcPr>
          <w:p w:rsidR="00ED2F49" w:rsidRPr="00CE095C" w:rsidRDefault="00ED2F49" w:rsidP="00DD100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ED2F49" w:rsidRPr="00CE095C" w:rsidRDefault="00ED2F49" w:rsidP="00DD100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:rsidR="00ED2F49" w:rsidRPr="00CE095C" w:rsidRDefault="00ED2F49" w:rsidP="00DD100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ED2F49" w:rsidRPr="00CE095C" w:rsidRDefault="00ED2F49" w:rsidP="00DD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:rsidR="00ED2F49" w:rsidRPr="00CE095C" w:rsidRDefault="00ED2F49" w:rsidP="00DD100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D2F49" w:rsidRPr="00CE095C" w:rsidTr="00BA7266">
        <w:tc>
          <w:tcPr>
            <w:tcW w:w="3870" w:type="dxa"/>
          </w:tcPr>
          <w:p w:rsidR="00ED2F49" w:rsidRPr="00CE095C" w:rsidRDefault="00ED2F49" w:rsidP="00ED2F4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ED2F49" w:rsidRPr="0098409D" w:rsidRDefault="00AE285A" w:rsidP="00ED2F4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E28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1,453</w:t>
            </w:r>
          </w:p>
        </w:tc>
        <w:tc>
          <w:tcPr>
            <w:tcW w:w="270" w:type="dxa"/>
          </w:tcPr>
          <w:p w:rsidR="00ED2F49" w:rsidRPr="00CE095C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ED2F49" w:rsidRPr="0081618A" w:rsidRDefault="0081618A" w:rsidP="00ED2F4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11,001</w:t>
            </w:r>
          </w:p>
        </w:tc>
        <w:tc>
          <w:tcPr>
            <w:tcW w:w="265" w:type="dxa"/>
          </w:tcPr>
          <w:p w:rsidR="00ED2F49" w:rsidRPr="00CE095C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auto"/>
          </w:tcPr>
          <w:p w:rsidR="00ED2F49" w:rsidRPr="00780B89" w:rsidRDefault="00925C11" w:rsidP="00ED2F49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0B8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50375" w:rsidRPr="00780B89">
              <w:rPr>
                <w:rFonts w:ascii="Angsana New" w:hAnsi="Angsana New"/>
                <w:b/>
                <w:bCs/>
                <w:sz w:val="30"/>
                <w:szCs w:val="30"/>
              </w:rPr>
              <w:t>12,937</w:t>
            </w:r>
            <w:r w:rsidRPr="00780B8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:rsidR="00ED2F49" w:rsidRPr="00780B89" w:rsidRDefault="00ED2F49" w:rsidP="00ED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:rsidR="00ED2F49" w:rsidRPr="007F3FF6" w:rsidRDefault="0081618A" w:rsidP="007E761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1,06</w:t>
            </w:r>
            <w:r w:rsidR="00FB584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81618A" w:rsidRPr="00CE095C" w:rsidTr="00BA7266">
        <w:tc>
          <w:tcPr>
            <w:tcW w:w="3870" w:type="dxa"/>
          </w:tcPr>
          <w:p w:rsidR="0081618A" w:rsidRPr="00CE095C" w:rsidRDefault="007E7612" w:rsidP="0081618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5E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81618A" w:rsidRPr="00CE095C" w:rsidRDefault="0098409D" w:rsidP="0081618A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8409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635,540</w:t>
            </w:r>
          </w:p>
        </w:tc>
        <w:tc>
          <w:tcPr>
            <w:tcW w:w="270" w:type="dxa"/>
          </w:tcPr>
          <w:p w:rsidR="0081618A" w:rsidRPr="00CE095C" w:rsidRDefault="0081618A" w:rsidP="0081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81618A" w:rsidRPr="00CE095C" w:rsidRDefault="0081618A" w:rsidP="0081618A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D2F4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635,5</w:t>
            </w:r>
            <w:r w:rsidR="0052509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40</w:t>
            </w:r>
          </w:p>
        </w:tc>
        <w:tc>
          <w:tcPr>
            <w:tcW w:w="265" w:type="dxa"/>
          </w:tcPr>
          <w:p w:rsidR="0081618A" w:rsidRPr="00CE095C" w:rsidRDefault="0081618A" w:rsidP="0081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:rsidR="0081618A" w:rsidRPr="00780B89" w:rsidRDefault="0098409D" w:rsidP="00153B8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80B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635,540</w:t>
            </w:r>
          </w:p>
        </w:tc>
        <w:tc>
          <w:tcPr>
            <w:tcW w:w="265" w:type="dxa"/>
          </w:tcPr>
          <w:p w:rsidR="0081618A" w:rsidRPr="00780B89" w:rsidRDefault="0081618A" w:rsidP="0081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:rsidR="0081618A" w:rsidRPr="00622A46" w:rsidRDefault="0081618A" w:rsidP="0081618A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635,5</w:t>
            </w:r>
            <w:r w:rsidR="0052509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40</w:t>
            </w:r>
          </w:p>
        </w:tc>
      </w:tr>
      <w:tr w:rsidR="0081618A" w:rsidRPr="00CE095C" w:rsidTr="00BA7266">
        <w:tc>
          <w:tcPr>
            <w:tcW w:w="3870" w:type="dxa"/>
          </w:tcPr>
          <w:p w:rsidR="0081618A" w:rsidRPr="00CE095C" w:rsidRDefault="0081618A" w:rsidP="0081618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</w:t>
            </w: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CE09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81618A" w:rsidRPr="00CE095C" w:rsidRDefault="00925C11" w:rsidP="00792D2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25C1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0.00</w:t>
            </w:r>
            <w:r w:rsidR="00AE28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:rsidR="0081618A" w:rsidRPr="00792D2F" w:rsidRDefault="0081618A" w:rsidP="00792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81618A" w:rsidRPr="00CE095C" w:rsidRDefault="00A31C66" w:rsidP="008161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0.</w:t>
            </w:r>
            <w:r w:rsidR="007C3CA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65" w:type="dxa"/>
          </w:tcPr>
          <w:p w:rsidR="0081618A" w:rsidRPr="00CE095C" w:rsidRDefault="0081618A" w:rsidP="0081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double" w:sz="4" w:space="0" w:color="auto"/>
              <w:bottom w:val="double" w:sz="4" w:space="0" w:color="auto"/>
            </w:tcBorders>
          </w:tcPr>
          <w:p w:rsidR="0081618A" w:rsidRPr="00780B89" w:rsidRDefault="00925C11" w:rsidP="007E7612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0B89">
              <w:rPr>
                <w:rFonts w:ascii="Angsana New" w:hAnsi="Angsana New"/>
                <w:b/>
                <w:bCs/>
                <w:sz w:val="30"/>
                <w:szCs w:val="30"/>
              </w:rPr>
              <w:t>(0.0</w:t>
            </w:r>
            <w:r w:rsidR="00850375" w:rsidRPr="00780B8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780B8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:rsidR="0081618A" w:rsidRPr="00780B89" w:rsidRDefault="0081618A" w:rsidP="0081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bottom w:val="double" w:sz="4" w:space="0" w:color="auto"/>
            </w:tcBorders>
          </w:tcPr>
          <w:p w:rsidR="0081618A" w:rsidRPr="00CE095C" w:rsidRDefault="00A31C66" w:rsidP="0081618A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0.002</w:t>
            </w:r>
          </w:p>
        </w:tc>
      </w:tr>
      <w:tr w:rsidR="0081618A" w:rsidRPr="00FB2DB4" w:rsidTr="00BA7266">
        <w:tc>
          <w:tcPr>
            <w:tcW w:w="3870" w:type="dxa"/>
          </w:tcPr>
          <w:p w:rsidR="0081618A" w:rsidRPr="00FB2DB4" w:rsidRDefault="0081618A" w:rsidP="0081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81618A" w:rsidRPr="00FB2DB4" w:rsidRDefault="0081618A" w:rsidP="0081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:rsidR="0081618A" w:rsidRPr="00FB2DB4" w:rsidRDefault="0081618A" w:rsidP="0081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77" w:type="dxa"/>
            <w:gridSpan w:val="3"/>
            <w:shd w:val="clear" w:color="auto" w:fill="auto"/>
          </w:tcPr>
          <w:p w:rsidR="0081618A" w:rsidRPr="00780B89" w:rsidRDefault="0081618A" w:rsidP="0081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81618A" w:rsidRPr="00CE095C" w:rsidTr="00BA7266">
        <w:tc>
          <w:tcPr>
            <w:tcW w:w="3870" w:type="dxa"/>
          </w:tcPr>
          <w:p w:rsidR="0081618A" w:rsidRPr="00CE095C" w:rsidRDefault="0081618A" w:rsidP="0081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CE0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E0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 3</w:t>
            </w:r>
            <w:r w:rsidRPr="00CE09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Pr="00CE09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</w:tcPr>
          <w:p w:rsidR="0081618A" w:rsidRPr="00A31C66" w:rsidRDefault="0081618A" w:rsidP="0081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D2F49">
              <w:rPr>
                <w:rFonts w:ascii="Angsana New" w:hAnsi="Angsana New"/>
                <w:b/>
                <w:sz w:val="30"/>
                <w:szCs w:val="30"/>
                <w:cs/>
              </w:rPr>
              <w:t>256</w:t>
            </w:r>
            <w:r w:rsidR="00A31C66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1618A" w:rsidRPr="00CE095C" w:rsidRDefault="0081618A" w:rsidP="0081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81618A" w:rsidRPr="00A31C66" w:rsidRDefault="0081618A" w:rsidP="0081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D2F49">
              <w:rPr>
                <w:rFonts w:ascii="Angsana New" w:hAnsi="Angsana New"/>
                <w:b/>
                <w:sz w:val="30"/>
                <w:szCs w:val="30"/>
                <w:cs/>
              </w:rPr>
              <w:t>256</w:t>
            </w:r>
            <w:r w:rsidR="00A31C66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65" w:type="dxa"/>
          </w:tcPr>
          <w:p w:rsidR="0081618A" w:rsidRPr="00CE095C" w:rsidRDefault="0081618A" w:rsidP="0081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7" w:type="dxa"/>
          </w:tcPr>
          <w:p w:rsidR="0081618A" w:rsidRPr="00780B89" w:rsidRDefault="0081618A" w:rsidP="0081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80B89">
              <w:rPr>
                <w:rFonts w:ascii="Angsana New" w:hAnsi="Angsana New"/>
                <w:b/>
                <w:sz w:val="30"/>
                <w:szCs w:val="30"/>
                <w:cs/>
              </w:rPr>
              <w:t>256</w:t>
            </w:r>
            <w:r w:rsidR="00A31C66" w:rsidRPr="00780B89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65" w:type="dxa"/>
          </w:tcPr>
          <w:p w:rsidR="0081618A" w:rsidRPr="00780B89" w:rsidRDefault="0081618A" w:rsidP="0081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5" w:type="dxa"/>
          </w:tcPr>
          <w:p w:rsidR="0081618A" w:rsidRPr="00A31C66" w:rsidRDefault="0081618A" w:rsidP="0081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D2F49">
              <w:rPr>
                <w:rFonts w:ascii="Angsana New" w:hAnsi="Angsana New"/>
                <w:b/>
                <w:sz w:val="30"/>
                <w:szCs w:val="30"/>
                <w:cs/>
              </w:rPr>
              <w:t>256</w:t>
            </w:r>
            <w:r w:rsidR="00A31C66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81618A" w:rsidRPr="00CE095C" w:rsidTr="00BA7266">
        <w:tc>
          <w:tcPr>
            <w:tcW w:w="3870" w:type="dxa"/>
          </w:tcPr>
          <w:p w:rsidR="0081618A" w:rsidRPr="00CE095C" w:rsidRDefault="0081618A" w:rsidP="0081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32" w:type="dxa"/>
            <w:gridSpan w:val="7"/>
          </w:tcPr>
          <w:p w:rsidR="0081618A" w:rsidRPr="00780B89" w:rsidRDefault="0081618A" w:rsidP="0081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80B8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 w:rsidR="00A31C66" w:rsidRPr="00780B8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80B8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</w:t>
            </w:r>
            <w:r w:rsidRPr="00780B89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="007F3FF6" w:rsidRPr="00780B8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80B8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81618A" w:rsidRPr="006969F3" w:rsidTr="00BA7266">
        <w:tc>
          <w:tcPr>
            <w:tcW w:w="3870" w:type="dxa"/>
          </w:tcPr>
          <w:p w:rsidR="0081618A" w:rsidRPr="00CE095C" w:rsidRDefault="0081618A" w:rsidP="0081618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(ขาดทุน</w:t>
            </w:r>
            <w:r w:rsidRPr="00CE095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260" w:type="dxa"/>
          </w:tcPr>
          <w:p w:rsidR="0081618A" w:rsidRPr="006969F3" w:rsidRDefault="0081618A" w:rsidP="00816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1618A" w:rsidRPr="006969F3" w:rsidRDefault="0081618A" w:rsidP="0081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81618A" w:rsidRPr="006969F3" w:rsidRDefault="0081618A" w:rsidP="008161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81618A" w:rsidRPr="006969F3" w:rsidRDefault="0081618A" w:rsidP="0081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:rsidR="0081618A" w:rsidRPr="00780B89" w:rsidRDefault="0081618A" w:rsidP="008161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:rsidR="0081618A" w:rsidRPr="00780B89" w:rsidRDefault="0081618A" w:rsidP="0081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:rsidR="0081618A" w:rsidRPr="006969F3" w:rsidRDefault="0081618A" w:rsidP="008161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1618A" w:rsidRPr="006969F3" w:rsidTr="00BA7266">
        <w:tc>
          <w:tcPr>
            <w:tcW w:w="3870" w:type="dxa"/>
          </w:tcPr>
          <w:p w:rsidR="0081618A" w:rsidRPr="00CE095C" w:rsidRDefault="0081618A" w:rsidP="0081618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3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ของบริษัท (ขั้นพื้นฐาน)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81618A" w:rsidRPr="00CE095C" w:rsidRDefault="00AE285A" w:rsidP="00153B80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E28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(2,394)</w:t>
            </w:r>
          </w:p>
        </w:tc>
        <w:tc>
          <w:tcPr>
            <w:tcW w:w="270" w:type="dxa"/>
          </w:tcPr>
          <w:p w:rsidR="0081618A" w:rsidRPr="006969F3" w:rsidRDefault="0081618A" w:rsidP="0081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81618A" w:rsidRPr="006969F3" w:rsidRDefault="00A31C66" w:rsidP="0081618A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14,92</w:t>
            </w:r>
            <w:r w:rsidR="000B57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5" w:type="dxa"/>
          </w:tcPr>
          <w:p w:rsidR="0081618A" w:rsidRPr="006969F3" w:rsidRDefault="0081618A" w:rsidP="0081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:rsidR="0081618A" w:rsidRPr="00780B89" w:rsidRDefault="00925C11" w:rsidP="0081618A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0B8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50375" w:rsidRPr="00780B89">
              <w:rPr>
                <w:rFonts w:ascii="Angsana New" w:hAnsi="Angsana New"/>
                <w:b/>
                <w:bCs/>
                <w:sz w:val="30"/>
                <w:szCs w:val="30"/>
              </w:rPr>
              <w:t>20,439</w:t>
            </w:r>
            <w:r w:rsidRPr="00780B8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:rsidR="0081618A" w:rsidRPr="00780B89" w:rsidRDefault="0081618A" w:rsidP="0081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:rsidR="0081618A" w:rsidRPr="006969F3" w:rsidRDefault="00A31C66" w:rsidP="00153B8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5,36</w:t>
            </w:r>
            <w:r w:rsidR="000B571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A31C66" w:rsidRPr="00CE095C" w:rsidTr="00BA7266">
        <w:tc>
          <w:tcPr>
            <w:tcW w:w="3870" w:type="dxa"/>
          </w:tcPr>
          <w:p w:rsidR="00A31C66" w:rsidRPr="00CE095C" w:rsidRDefault="007E7612" w:rsidP="00A31C6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5E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A31C66" w:rsidRPr="00CE095C" w:rsidRDefault="0098409D" w:rsidP="00A31C6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8409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635,540</w:t>
            </w:r>
          </w:p>
        </w:tc>
        <w:tc>
          <w:tcPr>
            <w:tcW w:w="270" w:type="dxa"/>
          </w:tcPr>
          <w:p w:rsidR="00A31C66" w:rsidRPr="00CE095C" w:rsidRDefault="00A31C66" w:rsidP="00A3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A31C66" w:rsidRPr="00A31C66" w:rsidRDefault="00A31C66" w:rsidP="00A31C6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31C6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635,</w:t>
            </w:r>
            <w:r w:rsidR="005250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265" w:type="dxa"/>
          </w:tcPr>
          <w:p w:rsidR="00A31C66" w:rsidRPr="00CE095C" w:rsidRDefault="00A31C66" w:rsidP="00A3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:rsidR="00A31C66" w:rsidRPr="00780B89" w:rsidRDefault="0098409D" w:rsidP="00153B8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80B8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635,540</w:t>
            </w:r>
          </w:p>
        </w:tc>
        <w:tc>
          <w:tcPr>
            <w:tcW w:w="265" w:type="dxa"/>
          </w:tcPr>
          <w:p w:rsidR="00A31C66" w:rsidRPr="00780B89" w:rsidRDefault="00A31C66" w:rsidP="00A3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:rsidR="00A31C66" w:rsidRPr="00A31C66" w:rsidRDefault="00A31C66" w:rsidP="00A31C6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31C6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635,5</w:t>
            </w:r>
            <w:r w:rsidR="005250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</w:t>
            </w:r>
          </w:p>
        </w:tc>
      </w:tr>
      <w:tr w:rsidR="00A31C66" w:rsidRPr="006969F3" w:rsidTr="00D22C01">
        <w:tc>
          <w:tcPr>
            <w:tcW w:w="3870" w:type="dxa"/>
          </w:tcPr>
          <w:p w:rsidR="00A31C66" w:rsidRPr="00CE095C" w:rsidRDefault="00A31C66" w:rsidP="00A31C6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</w:t>
            </w: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CE0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CE09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A31C66" w:rsidRPr="00CE095C" w:rsidRDefault="00925C11" w:rsidP="00153B80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25C1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(0.00</w:t>
            </w:r>
            <w:r w:rsidR="00AE28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  <w:r w:rsidRPr="00925C1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A31C66" w:rsidRPr="00925C11" w:rsidRDefault="00A31C66" w:rsidP="00925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31C66" w:rsidRPr="00A31C66" w:rsidRDefault="00A31C66" w:rsidP="00A31C6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0.</w:t>
            </w:r>
            <w:r w:rsidR="007476B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65" w:type="dxa"/>
          </w:tcPr>
          <w:p w:rsidR="00A31C66" w:rsidRPr="006969F3" w:rsidRDefault="00A31C66" w:rsidP="00A3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double" w:sz="4" w:space="0" w:color="auto"/>
              <w:bottom w:val="double" w:sz="4" w:space="0" w:color="auto"/>
            </w:tcBorders>
          </w:tcPr>
          <w:p w:rsidR="00A31C66" w:rsidRPr="00780B89" w:rsidRDefault="0098409D" w:rsidP="00925C11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0B89">
              <w:rPr>
                <w:rFonts w:ascii="Angsana New" w:hAnsi="Angsana New"/>
                <w:b/>
                <w:bCs/>
                <w:sz w:val="30"/>
                <w:szCs w:val="30"/>
              </w:rPr>
              <w:t>(0.0</w:t>
            </w:r>
            <w:r w:rsidR="00850375" w:rsidRPr="00780B8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80B8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:rsidR="00A31C66" w:rsidRPr="00780B89" w:rsidRDefault="00A31C66" w:rsidP="00A31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31C66" w:rsidRPr="00A31C66" w:rsidRDefault="00A31C66" w:rsidP="00A31C6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0.008</w:t>
            </w:r>
          </w:p>
        </w:tc>
      </w:tr>
    </w:tbl>
    <w:p w:rsidR="00C11F73" w:rsidRDefault="00C11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</w:p>
    <w:p w:rsidR="008712D9" w:rsidRPr="004D3DD6" w:rsidRDefault="00933D6A" w:rsidP="00381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D3DD6">
        <w:rPr>
          <w:rFonts w:ascii="Angsana New" w:hAnsi="Angsana New" w:hint="cs"/>
          <w:b/>
          <w:bCs/>
          <w:sz w:val="30"/>
          <w:szCs w:val="30"/>
          <w:cs/>
        </w:rPr>
        <w:lastRenderedPageBreak/>
        <w:t>1</w:t>
      </w:r>
      <w:r w:rsidR="00902DE0">
        <w:rPr>
          <w:rFonts w:ascii="Angsana New" w:hAnsi="Angsana New"/>
          <w:b/>
          <w:bCs/>
          <w:sz w:val="30"/>
          <w:szCs w:val="30"/>
        </w:rPr>
        <w:t>7</w:t>
      </w:r>
      <w:r w:rsidR="008712D9" w:rsidRPr="004D3DD6">
        <w:rPr>
          <w:rFonts w:ascii="Angsana New" w:hAnsi="Angsana New"/>
          <w:b/>
          <w:bCs/>
          <w:sz w:val="30"/>
          <w:szCs w:val="30"/>
        </w:rPr>
        <w:tab/>
      </w:r>
      <w:r w:rsidR="008712D9" w:rsidRPr="004D3DD6">
        <w:rPr>
          <w:rFonts w:ascii="Angsana New" w:hAnsi="Angsana New"/>
          <w:b/>
          <w:bCs/>
          <w:sz w:val="30"/>
          <w:szCs w:val="30"/>
          <w:cs/>
        </w:rPr>
        <w:t>สิทธิประโยชน์จากการส่งเสริมการลงทุน</w:t>
      </w:r>
    </w:p>
    <w:p w:rsidR="00756173" w:rsidRPr="004D3DD6" w:rsidRDefault="00756173" w:rsidP="00682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0D194B" w:rsidRPr="007E4B7A" w:rsidRDefault="000D194B" w:rsidP="000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E4B7A">
        <w:rPr>
          <w:rFonts w:ascii="Angsana New" w:hAnsi="Angsana New"/>
          <w:sz w:val="30"/>
          <w:szCs w:val="30"/>
          <w:cs/>
        </w:rPr>
        <w:t>คณะกรรมการส่งเสริมการลงทุนอนุมัติให้</w:t>
      </w:r>
      <w:r w:rsidRPr="007E4B7A">
        <w:rPr>
          <w:rFonts w:ascii="Angsana New" w:hAnsi="Angsana New" w:hint="cs"/>
          <w:sz w:val="30"/>
          <w:szCs w:val="30"/>
          <w:cs/>
        </w:rPr>
        <w:t>กลุ่ม</w:t>
      </w:r>
      <w:r w:rsidRPr="007E4B7A">
        <w:rPr>
          <w:rFonts w:ascii="Angsana New" w:hAnsi="Angsana New"/>
          <w:sz w:val="30"/>
          <w:szCs w:val="30"/>
          <w:cs/>
        </w:rPr>
        <w:t>บริษัท</w:t>
      </w:r>
      <w:r w:rsidRPr="007E4B7A">
        <w:rPr>
          <w:rFonts w:ascii="Angsana New" w:hAnsi="Angsana New" w:hint="cs"/>
          <w:sz w:val="30"/>
          <w:szCs w:val="30"/>
          <w:cs/>
        </w:rPr>
        <w:t>ไ</w:t>
      </w:r>
      <w:r w:rsidRPr="007E4B7A">
        <w:rPr>
          <w:rFonts w:ascii="Angsana New" w:hAnsi="Angsana New"/>
          <w:sz w:val="30"/>
          <w:szCs w:val="30"/>
          <w:cs/>
        </w:rPr>
        <w:t>ด้รับสิทธิประโยชน์หลายประการในฐานะผู้ได้รับการส่งเสริมการลงทุนตามพระราชบัญญัติการส่งเสริมการลงทุน พ</w:t>
      </w:r>
      <w:r w:rsidRPr="007E4B7A">
        <w:rPr>
          <w:rFonts w:ascii="Angsana New" w:hAnsi="Angsana New"/>
          <w:sz w:val="30"/>
          <w:szCs w:val="30"/>
        </w:rPr>
        <w:t>.</w:t>
      </w:r>
      <w:r w:rsidRPr="007E4B7A">
        <w:rPr>
          <w:rFonts w:ascii="Angsana New" w:hAnsi="Angsana New"/>
          <w:sz w:val="30"/>
          <w:szCs w:val="30"/>
          <w:cs/>
        </w:rPr>
        <w:t>ศ</w:t>
      </w:r>
      <w:r w:rsidRPr="007E4B7A">
        <w:rPr>
          <w:rFonts w:ascii="Angsana New" w:hAnsi="Angsana New"/>
          <w:sz w:val="30"/>
          <w:szCs w:val="30"/>
        </w:rPr>
        <w:t>. 2520</w:t>
      </w:r>
      <w:r w:rsidRPr="007E4B7A">
        <w:rPr>
          <w:rFonts w:ascii="Angsana New" w:hAnsi="Angsana New"/>
          <w:sz w:val="30"/>
          <w:szCs w:val="30"/>
          <w:cs/>
        </w:rPr>
        <w:t xml:space="preserve"> </w:t>
      </w:r>
      <w:r w:rsidRPr="007E4B7A">
        <w:rPr>
          <w:rFonts w:ascii="Angsana New" w:hAnsi="Angsana New" w:hint="cs"/>
          <w:sz w:val="30"/>
          <w:szCs w:val="30"/>
          <w:cs/>
        </w:rPr>
        <w:t xml:space="preserve">เกี่ยวกับการผลิตเครื่องจักร อุปกรณ์และชิ้นส่วน </w:t>
      </w:r>
      <w:r w:rsidRPr="007E4B7A">
        <w:rPr>
          <w:rFonts w:ascii="Angsana New" w:hAnsi="Angsana New"/>
          <w:sz w:val="30"/>
          <w:szCs w:val="30"/>
          <w:cs/>
        </w:rPr>
        <w:t>ซึ่งพอสรุปสาระสำคัญได้ดังนี้</w:t>
      </w:r>
    </w:p>
    <w:p w:rsidR="000D194B" w:rsidRPr="007E73B1" w:rsidRDefault="000D194B" w:rsidP="000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0D194B" w:rsidRPr="007E4B7A" w:rsidRDefault="000D194B" w:rsidP="000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E4B7A">
        <w:rPr>
          <w:rFonts w:ascii="Angsana New" w:hAnsi="Angsana New"/>
          <w:sz w:val="30"/>
          <w:szCs w:val="30"/>
          <w:cs/>
        </w:rPr>
        <w:t>(</w:t>
      </w:r>
      <w:r w:rsidRPr="007E4B7A">
        <w:rPr>
          <w:rFonts w:ascii="Angsana New" w:hAnsi="Angsana New" w:hint="cs"/>
          <w:sz w:val="30"/>
          <w:szCs w:val="30"/>
          <w:cs/>
        </w:rPr>
        <w:t>ก</w:t>
      </w:r>
      <w:r w:rsidRPr="007E4B7A">
        <w:rPr>
          <w:rFonts w:ascii="Angsana New" w:hAnsi="Angsana New"/>
          <w:sz w:val="30"/>
          <w:szCs w:val="30"/>
          <w:cs/>
        </w:rPr>
        <w:t>)</w:t>
      </w:r>
      <w:r w:rsidRPr="007E4B7A">
        <w:rPr>
          <w:rFonts w:ascii="Angsana New" w:hAnsi="Angsana New"/>
          <w:sz w:val="30"/>
          <w:szCs w:val="30"/>
          <w:cs/>
        </w:rPr>
        <w:tab/>
      </w:r>
      <w:r w:rsidRPr="007E4B7A">
        <w:rPr>
          <w:rFonts w:ascii="Angsana New" w:hAnsi="Angsana New" w:hint="cs"/>
          <w:sz w:val="30"/>
          <w:szCs w:val="30"/>
          <w:cs/>
        </w:rPr>
        <w:t>ให้</w:t>
      </w:r>
      <w:r w:rsidRPr="007E4B7A">
        <w:rPr>
          <w:rFonts w:ascii="Angsana New" w:hAnsi="Angsana New"/>
          <w:sz w:val="30"/>
          <w:szCs w:val="30"/>
          <w:cs/>
        </w:rPr>
        <w:t xml:space="preserve">ได้รับยกเว้นอากรขาเข้าสำหรับเครื่องจักรที่ได้รับอนุมัติโดยคณะกรรมการส่งเสริมการลงทุน </w:t>
      </w:r>
    </w:p>
    <w:p w:rsidR="000D194B" w:rsidRPr="0058380D" w:rsidRDefault="000D194B" w:rsidP="000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22"/>
          <w:szCs w:val="22"/>
        </w:rPr>
      </w:pPr>
    </w:p>
    <w:p w:rsidR="000D194B" w:rsidRPr="007E4B7A" w:rsidRDefault="000D194B" w:rsidP="00891F8F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E4B7A">
        <w:rPr>
          <w:rFonts w:ascii="Angsana New" w:hAnsi="Angsana New" w:hint="cs"/>
          <w:sz w:val="30"/>
          <w:szCs w:val="30"/>
          <w:cs/>
        </w:rPr>
        <w:t>ให้</w:t>
      </w:r>
      <w:r w:rsidRPr="007E4B7A">
        <w:rPr>
          <w:rFonts w:ascii="Angsana New" w:hAnsi="Angsana New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8 ปี นับแต่วันที่เริ่มมีรายได้จากการประกอบกิจการนั้น </w:t>
      </w:r>
    </w:p>
    <w:p w:rsidR="000D194B" w:rsidRPr="007E73B1" w:rsidRDefault="000D194B" w:rsidP="000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  <w:cs/>
        </w:rPr>
      </w:pPr>
    </w:p>
    <w:p w:rsidR="00BA7266" w:rsidRDefault="000D194B" w:rsidP="00B46129">
      <w:pPr>
        <w:pStyle w:val="a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7E4B7A">
        <w:rPr>
          <w:rFonts w:ascii="Angsana New" w:hAnsi="Angsana New" w:cs="Angsana New"/>
          <w:cs/>
          <w:lang w:val="en-US"/>
        </w:rPr>
        <w:t xml:space="preserve">เนื่องจากเป็นกิจการที่ได้รับการส่งเสริมการลงทุน </w:t>
      </w:r>
      <w:r w:rsidRPr="007E4B7A">
        <w:rPr>
          <w:rFonts w:ascii="Angsana New" w:hAnsi="Angsana New" w:cs="Angsana New" w:hint="cs"/>
          <w:cs/>
          <w:lang w:val="en-US"/>
        </w:rPr>
        <w:t>กลุ่ม</w:t>
      </w:r>
      <w:r w:rsidRPr="007E4B7A">
        <w:rPr>
          <w:rFonts w:ascii="Angsana New" w:hAnsi="Angsana New" w:cs="Angsana New"/>
          <w:cs/>
          <w:lang w:val="en-US"/>
        </w:rPr>
        <w:t>บริษัทจะต้องปฏิบัติตามเงื่อนไขและข้อกำหนดตามที่ระบุไว้ในบัตรส่งเสริมการลงทุน</w:t>
      </w:r>
    </w:p>
    <w:p w:rsidR="00BA7266" w:rsidRPr="007E4B7A" w:rsidRDefault="00BA7266" w:rsidP="000D194B">
      <w:pPr>
        <w:pStyle w:val="a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:rsidR="00F54E35" w:rsidRPr="001159DE" w:rsidRDefault="00902DE0" w:rsidP="00F5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18</w:t>
      </w:r>
      <w:r w:rsidR="00F54E35" w:rsidRPr="001159DE">
        <w:rPr>
          <w:rFonts w:ascii="Angsana New" w:hAnsi="Angsana New"/>
          <w:b/>
          <w:bCs/>
          <w:sz w:val="30"/>
          <w:szCs w:val="30"/>
        </w:rPr>
        <w:tab/>
      </w:r>
      <w:r w:rsidR="00F54E35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F54E35" w:rsidRPr="00B46129" w:rsidRDefault="00F54E35" w:rsidP="00824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5E741B" w:rsidRPr="005E741B" w:rsidRDefault="005E741B" w:rsidP="005E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" w:firstLine="540"/>
        <w:jc w:val="both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GB"/>
        </w:rPr>
      </w:pPr>
      <w:r w:rsidRPr="005E741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en-GB"/>
        </w:rPr>
        <w:t>มูลค่าตามบัญชีและ</w:t>
      </w:r>
      <w:r w:rsidRPr="005E741B">
        <w:rPr>
          <w:rFonts w:asciiTheme="majorBidi" w:eastAsia="Times New Roman" w:hAnsiTheme="majorBidi"/>
          <w:b/>
          <w:bCs/>
          <w:i/>
          <w:iCs/>
          <w:sz w:val="30"/>
          <w:szCs w:val="30"/>
          <w:cs/>
          <w:lang w:val="en-GB"/>
        </w:rPr>
        <w:t>มูลค่ายุติธรรม</w:t>
      </w:r>
    </w:p>
    <w:p w:rsidR="005E741B" w:rsidRPr="00B46129" w:rsidRDefault="005E741B" w:rsidP="00824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5E741B" w:rsidRDefault="005E741B" w:rsidP="005E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93525">
        <w:rPr>
          <w:rFonts w:ascii="Angsana New" w:hAnsi="Angsana New" w:hint="cs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</w:t>
      </w:r>
      <w:r>
        <w:rPr>
          <w:rFonts w:ascii="Angsana New" w:hAnsi="Angsana New" w:hint="cs"/>
          <w:sz w:val="30"/>
          <w:szCs w:val="30"/>
          <w:cs/>
        </w:rPr>
        <w:t>เป็นมูลค่าที่ใกล้เคียงกับมูลค่าตามบัญชีเนื่องจากเครื่องมือทางการเงินเหล่านี้จะครบกำหนดในระยะเวลาอันสั้น</w:t>
      </w:r>
    </w:p>
    <w:p w:rsidR="005E741B" w:rsidRPr="00B46129" w:rsidRDefault="005E741B" w:rsidP="005E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5E741B" w:rsidRPr="00693525" w:rsidRDefault="005E741B" w:rsidP="005E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มูลค่ายุติธรรมของหนี้สินทางการเงินส่วนที่ไม่หมุนเวียนเป็นมูลค่าที่ใกล้เคียงกับมูลค่าตามบัญชี เนื่องจากอัตราดอกเบี้ยตามสัญญาใกล้เคียงกับอัตราตลาด</w:t>
      </w:r>
    </w:p>
    <w:p w:rsidR="005E741B" w:rsidRPr="00B46129" w:rsidRDefault="005E741B" w:rsidP="005E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F31C6" w:rsidRDefault="001F31C6" w:rsidP="001F3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มูลค่ายุติธรรมภายใต้เงินกู้ยืม</w:t>
      </w:r>
      <w:r w:rsidR="007B7435">
        <w:rPr>
          <w:rFonts w:ascii="Angsana New" w:hAnsi="Angsana New" w:hint="cs"/>
          <w:sz w:val="30"/>
          <w:szCs w:val="30"/>
          <w:cs/>
        </w:rPr>
        <w:t>ระยะยาว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เนื่องจากอัตราดอกเบี้ยตามสัญญาใกล้เคียงกับอัตราตลาด</w:t>
      </w:r>
    </w:p>
    <w:p w:rsidR="001F31C6" w:rsidRPr="00B46129" w:rsidRDefault="001F31C6" w:rsidP="001F3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E741B" w:rsidRDefault="005E741B" w:rsidP="005E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มูลค่ายุติธรรมภายใต้สัญญาเช่าการเงินเป็นมูลค่าที่ใกล้เคียงกับมูลค่าตามบัญชี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เนื่องจากอัตราดอกเบี้ยตามสัญญาใกล้เคียงกับอัตราตลาด</w:t>
      </w:r>
    </w:p>
    <w:p w:rsidR="00CB5DD8" w:rsidRDefault="00CB5DD8" w:rsidP="005E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B5DD8" w:rsidRDefault="00CB5DD8" w:rsidP="00CB5DD8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:rsidR="00CB5DD8" w:rsidRDefault="00CB5DD8" w:rsidP="00CB5DD8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:rsidR="00CB5DD8" w:rsidRDefault="00CB5DD8" w:rsidP="00CB5DD8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:rsidR="00CB5DD8" w:rsidRPr="00474634" w:rsidRDefault="00CB5DD8" w:rsidP="00CB5DD8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7463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 xml:space="preserve">การวัดมูลค่ายุติธรรม </w:t>
      </w:r>
    </w:p>
    <w:p w:rsidR="00CB5DD8" w:rsidRPr="00CB5DD8" w:rsidRDefault="00CB5DD8" w:rsidP="00CB5DD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B5DD8" w:rsidRPr="00CB5DD8" w:rsidRDefault="00CB5DD8" w:rsidP="00CB5DD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CB5DD8">
        <w:rPr>
          <w:rFonts w:asciiTheme="majorBidi" w:hAnsiTheme="majorBidi" w:cstheme="majorBidi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0B5719">
        <w:rPr>
          <w:rFonts w:asciiTheme="majorBidi" w:hAnsiTheme="majorBidi" w:cstheme="majorBidi"/>
          <w:sz w:val="30"/>
          <w:szCs w:val="30"/>
          <w:cs/>
        </w:rPr>
        <w:t>กลุ่มบริษัทได้</w:t>
      </w:r>
      <w:r w:rsidRPr="00CB5DD8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</w:t>
      </w:r>
      <w:r w:rsidRPr="00CB5DD8">
        <w:rPr>
          <w:rFonts w:asciiTheme="majorBidi" w:hAnsiTheme="majorBidi" w:cstheme="majorBidi"/>
          <w:sz w:val="30"/>
          <w:szCs w:val="30"/>
        </w:rPr>
        <w:t xml:space="preserve"> </w:t>
      </w:r>
      <w:r w:rsidRPr="00CB5DD8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</w:t>
      </w:r>
      <w:r w:rsidRPr="00CB5DD8">
        <w:rPr>
          <w:rFonts w:asciiTheme="majorBidi" w:hAnsiTheme="majorBidi"/>
          <w:sz w:val="30"/>
          <w:szCs w:val="30"/>
          <w:cs/>
        </w:rPr>
        <w:t xml:space="preserve">ลำดับชั้นของมูลค่ายุติธรรมตามข้อมูลที่ใช้ในการประเมินมูลค่าดังนี้ </w:t>
      </w:r>
    </w:p>
    <w:p w:rsidR="00CB5DD8" w:rsidRPr="00CB5DD8" w:rsidRDefault="00CB5DD8" w:rsidP="00CB5DD8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:rsidR="00CB5DD8" w:rsidRPr="00CB5DD8" w:rsidRDefault="00CB5DD8" w:rsidP="00CB5DD8">
      <w:pPr>
        <w:pStyle w:val="BodyText"/>
        <w:numPr>
          <w:ilvl w:val="0"/>
          <w:numId w:val="28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B5DD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ข้อมูลระดับ </w:t>
      </w:r>
      <w:r w:rsidRPr="00CB5DD8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CB5DD8">
        <w:rPr>
          <w:rFonts w:asciiTheme="majorBidi" w:hAnsiTheme="majorBidi" w:cstheme="majorBidi"/>
          <w:sz w:val="30"/>
          <w:szCs w:val="30"/>
        </w:rPr>
        <w:t xml:space="preserve">  </w:t>
      </w:r>
      <w:r w:rsidRPr="00CB5DD8">
        <w:rPr>
          <w:rFonts w:asciiTheme="majorBidi" w:hAnsiTheme="majorBidi" w:cstheme="majorBidi"/>
          <w:sz w:val="30"/>
          <w:szCs w:val="30"/>
          <w:cs/>
        </w:rPr>
        <w:t>เป็น</w:t>
      </w:r>
      <w:r w:rsidRPr="00CB5DD8">
        <w:rPr>
          <w:rFonts w:asciiTheme="majorBidi" w:hAnsiTheme="majorBidi"/>
          <w:sz w:val="30"/>
          <w:szCs w:val="30"/>
          <w:cs/>
        </w:rPr>
        <w:t xml:space="preserve">ราคาเสนอซื้อขาย </w:t>
      </w:r>
      <w:r w:rsidRPr="00CB5DD8">
        <w:rPr>
          <w:rFonts w:asciiTheme="majorBidi" w:hAnsiTheme="majorBidi" w:cstheme="majorBidi"/>
          <w:sz w:val="30"/>
          <w:szCs w:val="30"/>
        </w:rPr>
        <w:t>(</w:t>
      </w:r>
      <w:r w:rsidRPr="00CB5DD8">
        <w:rPr>
          <w:rFonts w:asciiTheme="majorBidi" w:hAnsiTheme="majorBidi"/>
          <w:sz w:val="30"/>
          <w:szCs w:val="30"/>
          <w:cs/>
        </w:rPr>
        <w:t>ไม่ต้องปรับปรุง</w:t>
      </w:r>
      <w:r w:rsidRPr="00CB5DD8">
        <w:rPr>
          <w:rFonts w:asciiTheme="majorBidi" w:hAnsiTheme="majorBidi" w:cstheme="majorBidi"/>
          <w:sz w:val="30"/>
          <w:szCs w:val="30"/>
        </w:rPr>
        <w:t xml:space="preserve">) </w:t>
      </w:r>
      <w:r w:rsidRPr="00CB5DD8">
        <w:rPr>
          <w:rFonts w:asciiTheme="majorBidi" w:hAnsiTheme="majorBidi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CB5DD8" w:rsidRPr="00CB5DD8" w:rsidRDefault="00CB5DD8" w:rsidP="00CB5DD8">
      <w:pPr>
        <w:pStyle w:val="BodyText"/>
        <w:numPr>
          <w:ilvl w:val="0"/>
          <w:numId w:val="28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B5DD8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CB5DD8"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  <w:r w:rsidRPr="00CB5DD8">
        <w:rPr>
          <w:rFonts w:asciiTheme="majorBidi" w:hAnsiTheme="majorBidi" w:cstheme="majorBidi"/>
          <w:sz w:val="30"/>
          <w:szCs w:val="30"/>
        </w:rPr>
        <w:t xml:space="preserve">  </w:t>
      </w:r>
      <w:r w:rsidRPr="00CB5DD8">
        <w:rPr>
          <w:rFonts w:asciiTheme="majorBidi" w:hAnsiTheme="majorBidi" w:cstheme="majorBidi"/>
          <w:sz w:val="30"/>
          <w:szCs w:val="30"/>
          <w:cs/>
        </w:rPr>
        <w:t>เป็น</w:t>
      </w:r>
      <w:r w:rsidRPr="00CB5DD8">
        <w:rPr>
          <w:rFonts w:asciiTheme="majorBidi" w:hAnsiTheme="majorBidi"/>
          <w:sz w:val="30"/>
          <w:szCs w:val="30"/>
          <w:cs/>
        </w:rPr>
        <w:t xml:space="preserve">ข้อมูลอื่นที่สังเกตได้โดยตรง </w:t>
      </w:r>
      <w:r w:rsidRPr="00CB5DD8">
        <w:rPr>
          <w:rFonts w:asciiTheme="majorBidi" w:hAnsiTheme="majorBidi"/>
          <w:sz w:val="30"/>
          <w:szCs w:val="30"/>
        </w:rPr>
        <w:t>(</w:t>
      </w:r>
      <w:r w:rsidRPr="00CB5DD8">
        <w:rPr>
          <w:rFonts w:asciiTheme="majorBidi" w:hAnsiTheme="majorBidi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B5DD8">
        <w:rPr>
          <w:rFonts w:asciiTheme="majorBidi" w:hAnsiTheme="majorBidi" w:cstheme="majorBidi"/>
          <w:sz w:val="30"/>
          <w:szCs w:val="30"/>
        </w:rPr>
        <w:t>1</w:t>
      </w:r>
    </w:p>
    <w:p w:rsidR="00CB5DD8" w:rsidRPr="00CB5DD8" w:rsidRDefault="00CB5DD8" w:rsidP="00CB5DD8">
      <w:pPr>
        <w:pStyle w:val="BodyText"/>
        <w:numPr>
          <w:ilvl w:val="0"/>
          <w:numId w:val="28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B5DD8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CB5DD8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  <w:r w:rsidRPr="00CB5DD8">
        <w:rPr>
          <w:rFonts w:asciiTheme="majorBidi" w:hAnsiTheme="majorBidi" w:cstheme="majorBidi"/>
          <w:sz w:val="30"/>
          <w:szCs w:val="30"/>
        </w:rPr>
        <w:t xml:space="preserve">  </w:t>
      </w:r>
      <w:r w:rsidRPr="00CB5DD8">
        <w:rPr>
          <w:rFonts w:asciiTheme="majorBidi" w:hAnsiTheme="majorBidi" w:cstheme="majorBidi"/>
          <w:sz w:val="30"/>
          <w:szCs w:val="30"/>
          <w:cs/>
        </w:rPr>
        <w:t>เป็น</w:t>
      </w:r>
      <w:r w:rsidRPr="00CB5DD8">
        <w:rPr>
          <w:rFonts w:asciiTheme="majorBidi" w:hAnsiTheme="majorBidi"/>
          <w:sz w:val="30"/>
          <w:szCs w:val="30"/>
          <w:cs/>
        </w:rPr>
        <w:t>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CB5DD8" w:rsidRPr="00CB5DD8" w:rsidRDefault="00CB5DD8" w:rsidP="00CB5DD8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:rsidR="00CB5DD8" w:rsidRPr="00CB5DD8" w:rsidRDefault="00CB5DD8" w:rsidP="00CB5DD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B5DD8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CB5DD8" w:rsidRDefault="00CB5DD8" w:rsidP="005E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712D9" w:rsidRPr="001159DE" w:rsidRDefault="00083EE6" w:rsidP="00824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902DE0">
        <w:rPr>
          <w:rFonts w:ascii="Angsana New" w:hAnsi="Angsana New"/>
          <w:b/>
          <w:bCs/>
          <w:sz w:val="30"/>
          <w:szCs w:val="30"/>
        </w:rPr>
        <w:t>9</w:t>
      </w:r>
      <w:r w:rsidR="008712D9" w:rsidRPr="001159DE">
        <w:rPr>
          <w:rFonts w:ascii="Angsana New" w:hAnsi="Angsana New"/>
          <w:b/>
          <w:bCs/>
          <w:sz w:val="30"/>
          <w:szCs w:val="30"/>
        </w:rPr>
        <w:tab/>
      </w:r>
      <w:r w:rsidR="008712D9" w:rsidRPr="001159DE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933D6A" w:rsidRPr="001159DE">
        <w:rPr>
          <w:rFonts w:ascii="Angsana New" w:hAnsi="Angsana New" w:hint="cs"/>
          <w:b/>
          <w:bCs/>
          <w:sz w:val="30"/>
          <w:szCs w:val="30"/>
          <w:cs/>
        </w:rPr>
        <w:t>กับกิจการที่ไม่เกี่ยวข้องกัน</w:t>
      </w:r>
    </w:p>
    <w:p w:rsidR="007901D9" w:rsidRPr="00B46129" w:rsidRDefault="007901D9" w:rsidP="00D90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tbl>
      <w:tblPr>
        <w:tblW w:w="92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170"/>
        <w:gridCol w:w="270"/>
        <w:gridCol w:w="1170"/>
        <w:gridCol w:w="270"/>
        <w:gridCol w:w="1156"/>
      </w:tblGrid>
      <w:tr w:rsidR="00F15429" w:rsidRPr="001159DE" w:rsidTr="001230EE">
        <w:tc>
          <w:tcPr>
            <w:tcW w:w="3690" w:type="dxa"/>
            <w:shd w:val="clear" w:color="auto" w:fill="auto"/>
          </w:tcPr>
          <w:p w:rsidR="00F15429" w:rsidRPr="004464C7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6" w:type="dxa"/>
            <w:gridSpan w:val="3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5429" w:rsidRPr="001159DE" w:rsidTr="001230EE">
        <w:tc>
          <w:tcPr>
            <w:tcW w:w="3690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15429" w:rsidRPr="001159DE" w:rsidRDefault="00F64E47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15429" w:rsidRPr="001159DE" w:rsidRDefault="00F64E47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C61EFF" w:rsidRPr="001159DE" w:rsidTr="001230EE">
        <w:tc>
          <w:tcPr>
            <w:tcW w:w="369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31C6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C51A34">
              <w:rPr>
                <w:rFonts w:ascii="Angsana New" w:hAnsi="Angsana New"/>
                <w:sz w:val="30"/>
                <w:szCs w:val="30"/>
              </w:rPr>
              <w:t>6</w:t>
            </w:r>
            <w:r w:rsidR="00A31C6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31C6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C51A34">
              <w:rPr>
                <w:rFonts w:ascii="Angsana New" w:hAnsi="Angsana New"/>
                <w:sz w:val="30"/>
                <w:szCs w:val="30"/>
              </w:rPr>
              <w:t>6</w:t>
            </w:r>
            <w:r w:rsidR="00A31C6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61EFF" w:rsidRPr="001159DE" w:rsidTr="001230EE">
        <w:tc>
          <w:tcPr>
            <w:tcW w:w="369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6" w:type="dxa"/>
            <w:gridSpan w:val="7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159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A31C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159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61EFF" w:rsidRPr="001159DE" w:rsidTr="001230EE">
        <w:tc>
          <w:tcPr>
            <w:tcW w:w="369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26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61EFF" w:rsidRPr="001159DE" w:rsidTr="001230EE">
        <w:tc>
          <w:tcPr>
            <w:tcW w:w="369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</w:t>
            </w:r>
            <w:r w:rsidRPr="001159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126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C3E84" w:rsidRPr="001159DE" w:rsidTr="00744F7C">
        <w:tc>
          <w:tcPr>
            <w:tcW w:w="3690" w:type="dxa"/>
            <w:shd w:val="clear" w:color="auto" w:fill="auto"/>
          </w:tcPr>
          <w:p w:rsidR="008C3E84" w:rsidRPr="001159DE" w:rsidRDefault="008C3E84" w:rsidP="008C3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68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shd w:val="clear" w:color="auto" w:fill="auto"/>
          </w:tcPr>
          <w:p w:rsidR="008C3E84" w:rsidRPr="00744F7C" w:rsidRDefault="00580ADB" w:rsidP="008C3E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0ADB">
              <w:rPr>
                <w:rFonts w:ascii="Angsana New" w:hAnsi="Angsana New"/>
                <w:sz w:val="30"/>
                <w:szCs w:val="30"/>
                <w:lang w:val="en-US" w:bidi="th-TH"/>
              </w:rPr>
              <w:t>6,440</w:t>
            </w:r>
          </w:p>
        </w:tc>
        <w:tc>
          <w:tcPr>
            <w:tcW w:w="270" w:type="dxa"/>
            <w:shd w:val="clear" w:color="auto" w:fill="auto"/>
          </w:tcPr>
          <w:p w:rsidR="008C3E84" w:rsidRPr="001159DE" w:rsidRDefault="008C3E84" w:rsidP="008C3E8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C3E84" w:rsidRPr="001159DE" w:rsidRDefault="008C3E84" w:rsidP="008C3E8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47D9">
              <w:rPr>
                <w:rFonts w:ascii="Angsana New" w:hAnsi="Angsana New"/>
                <w:sz w:val="30"/>
                <w:szCs w:val="30"/>
                <w:lang w:bidi="th-TH"/>
              </w:rPr>
              <w:t>3,719</w:t>
            </w:r>
          </w:p>
        </w:tc>
        <w:tc>
          <w:tcPr>
            <w:tcW w:w="270" w:type="dxa"/>
            <w:shd w:val="clear" w:color="auto" w:fill="auto"/>
          </w:tcPr>
          <w:p w:rsidR="008C3E84" w:rsidRPr="001159DE" w:rsidRDefault="008C3E84" w:rsidP="008C3E8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8C3E84" w:rsidRPr="001159DE" w:rsidRDefault="00BE6C60" w:rsidP="008C3E8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6C6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915</w:t>
            </w:r>
          </w:p>
        </w:tc>
        <w:tc>
          <w:tcPr>
            <w:tcW w:w="270" w:type="dxa"/>
            <w:shd w:val="clear" w:color="auto" w:fill="auto"/>
          </w:tcPr>
          <w:p w:rsidR="008C3E84" w:rsidRPr="001159DE" w:rsidRDefault="008C3E84" w:rsidP="008C3E8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8C3E84" w:rsidRPr="001159DE" w:rsidRDefault="008C3E84" w:rsidP="008C3E8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47D9">
              <w:rPr>
                <w:rFonts w:ascii="Angsana New" w:hAnsi="Angsana New"/>
                <w:sz w:val="30"/>
                <w:szCs w:val="30"/>
                <w:lang w:bidi="th-TH"/>
              </w:rPr>
              <w:t>1,590</w:t>
            </w:r>
          </w:p>
        </w:tc>
      </w:tr>
      <w:tr w:rsidR="008C3E84" w:rsidRPr="001159DE" w:rsidTr="00744F7C">
        <w:tc>
          <w:tcPr>
            <w:tcW w:w="3690" w:type="dxa"/>
            <w:shd w:val="clear" w:color="auto" w:fill="auto"/>
          </w:tcPr>
          <w:p w:rsidR="008C3E84" w:rsidRPr="001159DE" w:rsidRDefault="008C3E84" w:rsidP="008C3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8C3E84" w:rsidRPr="00BE6C60" w:rsidRDefault="00580ADB" w:rsidP="008C3E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0ADB">
              <w:rPr>
                <w:rFonts w:ascii="Angsana New" w:hAnsi="Angsana New"/>
                <w:sz w:val="30"/>
                <w:szCs w:val="30"/>
                <w:lang w:bidi="th-TH"/>
              </w:rPr>
              <w:t>3,78</w:t>
            </w:r>
            <w:r w:rsidR="00902DE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8C3E84" w:rsidRPr="001159DE" w:rsidRDefault="008C3E84" w:rsidP="008C3E8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8C3E84" w:rsidRPr="001159DE" w:rsidRDefault="008C3E84" w:rsidP="008C3E8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47D9">
              <w:rPr>
                <w:rFonts w:ascii="Angsana New" w:hAnsi="Angsana New"/>
                <w:sz w:val="30"/>
                <w:szCs w:val="30"/>
                <w:lang w:bidi="th-TH"/>
              </w:rPr>
              <w:t>2,349</w:t>
            </w:r>
          </w:p>
        </w:tc>
        <w:tc>
          <w:tcPr>
            <w:tcW w:w="270" w:type="dxa"/>
            <w:shd w:val="clear" w:color="auto" w:fill="auto"/>
          </w:tcPr>
          <w:p w:rsidR="008C3E84" w:rsidRPr="001159DE" w:rsidRDefault="008C3E84" w:rsidP="008C3E8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8C3E84" w:rsidRPr="001159DE" w:rsidRDefault="00BE6C60" w:rsidP="008C3E8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6C6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816</w:t>
            </w:r>
          </w:p>
        </w:tc>
        <w:tc>
          <w:tcPr>
            <w:tcW w:w="270" w:type="dxa"/>
            <w:shd w:val="clear" w:color="auto" w:fill="auto"/>
          </w:tcPr>
          <w:p w:rsidR="008C3E84" w:rsidRPr="001159DE" w:rsidRDefault="008C3E84" w:rsidP="008C3E8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:rsidR="008C3E84" w:rsidRPr="001159DE" w:rsidRDefault="008C3E84" w:rsidP="008C3E8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A47D9">
              <w:rPr>
                <w:rFonts w:ascii="Angsana New" w:hAnsi="Angsana New"/>
                <w:sz w:val="30"/>
                <w:szCs w:val="30"/>
                <w:lang w:bidi="th-TH"/>
              </w:rPr>
              <w:t>300</w:t>
            </w:r>
          </w:p>
        </w:tc>
      </w:tr>
      <w:tr w:rsidR="008C3E84" w:rsidRPr="001159DE" w:rsidTr="000B5719">
        <w:tc>
          <w:tcPr>
            <w:tcW w:w="3690" w:type="dxa"/>
            <w:shd w:val="clear" w:color="auto" w:fill="auto"/>
          </w:tcPr>
          <w:p w:rsidR="008C3E84" w:rsidRPr="001159DE" w:rsidRDefault="008C3E84" w:rsidP="008C3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3E84" w:rsidRPr="001159DE" w:rsidRDefault="00580ADB" w:rsidP="008C3E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80AD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10,22</w:t>
            </w:r>
            <w:r w:rsidR="00902DE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8C3E84" w:rsidRPr="001159DE" w:rsidRDefault="008C3E84" w:rsidP="008C3E8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3E84" w:rsidRPr="001159DE" w:rsidRDefault="008C3E84" w:rsidP="008C3E8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A47D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6,068</w:t>
            </w:r>
          </w:p>
        </w:tc>
        <w:tc>
          <w:tcPr>
            <w:tcW w:w="270" w:type="dxa"/>
            <w:shd w:val="clear" w:color="auto" w:fill="auto"/>
          </w:tcPr>
          <w:p w:rsidR="008C3E84" w:rsidRPr="001159DE" w:rsidRDefault="008C3E84" w:rsidP="008C3E8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3E84" w:rsidRPr="001159DE" w:rsidRDefault="00BE6C60" w:rsidP="008C3E8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6C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BE6C6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6C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731</w:t>
            </w:r>
          </w:p>
        </w:tc>
        <w:tc>
          <w:tcPr>
            <w:tcW w:w="270" w:type="dxa"/>
            <w:shd w:val="clear" w:color="auto" w:fill="auto"/>
          </w:tcPr>
          <w:p w:rsidR="008C3E84" w:rsidRPr="001159DE" w:rsidRDefault="008C3E84" w:rsidP="008C3E8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3E84" w:rsidRPr="001159DE" w:rsidRDefault="008C3E84" w:rsidP="008C3E8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A47D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1,890</w:t>
            </w:r>
          </w:p>
        </w:tc>
      </w:tr>
      <w:tr w:rsidR="000B5719" w:rsidRPr="001159DE" w:rsidTr="000B5719">
        <w:tc>
          <w:tcPr>
            <w:tcW w:w="3690" w:type="dxa"/>
            <w:shd w:val="clear" w:color="auto" w:fill="auto"/>
          </w:tcPr>
          <w:p w:rsidR="000B5719" w:rsidRPr="001159DE" w:rsidRDefault="000B5719" w:rsidP="008C3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0B5719" w:rsidRPr="00580ADB" w:rsidRDefault="000B5719" w:rsidP="008C3E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0B5719" w:rsidRPr="001159DE" w:rsidRDefault="000B5719" w:rsidP="008C3E8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0B5719" w:rsidRPr="008A47D9" w:rsidRDefault="000B5719" w:rsidP="008C3E8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0B5719" w:rsidRPr="001159DE" w:rsidRDefault="000B5719" w:rsidP="008C3E8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0B5719" w:rsidRPr="00BE6C60" w:rsidRDefault="000B5719" w:rsidP="008C3E8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0B5719" w:rsidRPr="001159DE" w:rsidRDefault="000B5719" w:rsidP="008C3E8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0B5719" w:rsidRPr="008A47D9" w:rsidRDefault="000B5719" w:rsidP="008C3E8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</w:tbl>
    <w:p w:rsidR="0034019E" w:rsidRPr="00EF70D2" w:rsidRDefault="0034019E" w:rsidP="00340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EF70D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สัญญาเช่าดำเนินงาน</w:t>
      </w:r>
    </w:p>
    <w:p w:rsidR="0034019E" w:rsidRPr="00EF70D2" w:rsidRDefault="0034019E" w:rsidP="00340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:rsidR="00BF7AAC" w:rsidRDefault="0034019E" w:rsidP="00CB5DD8">
      <w:pPr>
        <w:pStyle w:val="a"/>
        <w:tabs>
          <w:tab w:val="clear" w:pos="1080"/>
        </w:tabs>
        <w:ind w:left="540"/>
        <w:jc w:val="thaiDistribute"/>
        <w:rPr>
          <w:rFonts w:ascii="Angsana New" w:hAnsi="Angsana New"/>
          <w:i/>
          <w:iCs/>
          <w:color w:val="000000"/>
        </w:rPr>
      </w:pPr>
      <w:r w:rsidRPr="00EF70D2">
        <w:rPr>
          <w:rFonts w:asciiTheme="majorBidi" w:hAnsiTheme="majorBidi" w:cstheme="majorBidi"/>
          <w:color w:val="000000"/>
          <w:cs/>
        </w:rPr>
        <w:t xml:space="preserve">กลุ่มบริษัทมีสัญญาเช่าพื้นที่และสัญญาบริการอื่นมีกำหนดระยะเวลา </w:t>
      </w:r>
      <w:r w:rsidRPr="00EF70D2">
        <w:rPr>
          <w:rFonts w:asciiTheme="majorBidi" w:hAnsiTheme="majorBidi" w:cstheme="majorBidi"/>
          <w:color w:val="000000"/>
        </w:rPr>
        <w:t xml:space="preserve">1 - </w:t>
      </w:r>
      <w:r w:rsidRPr="00EF70D2">
        <w:rPr>
          <w:rFonts w:asciiTheme="majorBidi" w:hAnsiTheme="majorBidi" w:cstheme="majorBidi"/>
          <w:color w:val="000000"/>
          <w:cs/>
        </w:rPr>
        <w:t>5</w:t>
      </w:r>
      <w:r w:rsidRPr="00EF70D2">
        <w:rPr>
          <w:rFonts w:asciiTheme="majorBidi" w:hAnsiTheme="majorBidi" w:cstheme="majorBidi"/>
          <w:color w:val="000000"/>
        </w:rPr>
        <w:t xml:space="preserve"> </w:t>
      </w:r>
      <w:r w:rsidRPr="00EF70D2">
        <w:rPr>
          <w:rFonts w:asciiTheme="majorBidi" w:hAnsiTheme="majorBidi" w:cstheme="majorBidi"/>
          <w:color w:val="000000"/>
          <w:cs/>
        </w:rPr>
        <w:t xml:space="preserve">ปี สิ้นสุดจนถึงเดือนกุมภาพันธ์ </w:t>
      </w:r>
      <w:r w:rsidRPr="00EF70D2">
        <w:rPr>
          <w:rFonts w:asciiTheme="majorBidi" w:hAnsiTheme="majorBidi" w:cstheme="majorBidi"/>
          <w:color w:val="000000"/>
        </w:rPr>
        <w:t>256</w:t>
      </w:r>
      <w:r w:rsidRPr="00EF70D2">
        <w:rPr>
          <w:rFonts w:asciiTheme="majorBidi" w:hAnsiTheme="majorBidi" w:cstheme="majorBidi"/>
          <w:color w:val="000000"/>
          <w:lang w:val="en-US"/>
        </w:rPr>
        <w:t>6</w:t>
      </w:r>
      <w:r w:rsidRPr="00EF70D2">
        <w:rPr>
          <w:rFonts w:asciiTheme="majorBidi" w:hAnsiTheme="majorBidi" w:cstheme="majorBidi"/>
          <w:color w:val="000000"/>
          <w:cs/>
        </w:rPr>
        <w:t xml:space="preserve"> โดยมี</w:t>
      </w:r>
      <w:r w:rsidR="007D2541">
        <w:rPr>
          <w:rFonts w:asciiTheme="majorBidi" w:hAnsiTheme="majorBidi" w:cstheme="majorBidi" w:hint="cs"/>
          <w:color w:val="000000"/>
          <w:cs/>
        </w:rPr>
        <w:t>ค่าเช่าและค่าบริการ</w:t>
      </w:r>
      <w:r w:rsidRPr="00EF70D2">
        <w:rPr>
          <w:rFonts w:asciiTheme="majorBidi" w:hAnsiTheme="majorBidi" w:cstheme="majorBidi"/>
          <w:color w:val="000000"/>
          <w:cs/>
        </w:rPr>
        <w:t>ตามที่ระบุในสัญญาเช่า</w:t>
      </w:r>
    </w:p>
    <w:p w:rsidR="0034019E" w:rsidRPr="0050169C" w:rsidRDefault="0034019E" w:rsidP="00340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50169C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:rsidR="0034019E" w:rsidRPr="00CB5DD8" w:rsidRDefault="0034019E" w:rsidP="003401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1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4019E" w:rsidRPr="00557732" w:rsidRDefault="0034019E" w:rsidP="003401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10"/>
        <w:jc w:val="thaiDistribute"/>
        <w:rPr>
          <w:rFonts w:ascii="Angsana New" w:hAnsi="Angsana New"/>
          <w:i/>
          <w:iCs/>
          <w:sz w:val="30"/>
          <w:szCs w:val="30"/>
        </w:rPr>
      </w:pPr>
      <w:r w:rsidRPr="006C4F6F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</w:t>
      </w:r>
      <w:r w:rsidR="00835E0E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ม</w:t>
      </w:r>
      <w:r w:rsidR="00835E0E">
        <w:rPr>
          <w:rFonts w:ascii="Angsana New" w:hAnsi="Angsana New" w:hint="cs"/>
          <w:sz w:val="30"/>
          <w:szCs w:val="30"/>
          <w:cs/>
        </w:rPr>
        <w:t>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2562</w:t>
      </w:r>
      <w:r w:rsidRPr="006C4F6F">
        <w:rPr>
          <w:rFonts w:ascii="Angsana New" w:hAnsi="Angsana New"/>
          <w:sz w:val="30"/>
          <w:szCs w:val="30"/>
        </w:rPr>
        <w:t xml:space="preserve"> </w:t>
      </w:r>
      <w:r w:rsidRPr="006C4F6F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ไม่</w:t>
      </w:r>
      <w:r>
        <w:rPr>
          <w:rFonts w:ascii="Angsana New" w:hAnsi="Angsana New"/>
          <w:sz w:val="30"/>
          <w:szCs w:val="30"/>
          <w:cs/>
        </w:rPr>
        <w:t>มีสัญญาขาย</w:t>
      </w:r>
      <w:r w:rsidRPr="006C4F6F">
        <w:rPr>
          <w:rFonts w:ascii="Angsana New" w:hAnsi="Angsana New"/>
          <w:sz w:val="30"/>
          <w:szCs w:val="30"/>
          <w:cs/>
        </w:rPr>
        <w:t>เงินตราต่างประเทศล่วงหน้า</w:t>
      </w:r>
      <w:r w:rsidRPr="00E3165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(31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i/>
          <w:iCs/>
          <w:sz w:val="30"/>
          <w:szCs w:val="30"/>
        </w:rPr>
        <w:t xml:space="preserve">2561 :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สัญญาขายเงินตราต่างประเทศล่วงหน้าคงเหลือ </w:t>
      </w:r>
      <w:r>
        <w:rPr>
          <w:rFonts w:ascii="Angsana New" w:hAnsi="Angsana New"/>
          <w:i/>
          <w:iCs/>
          <w:sz w:val="30"/>
          <w:szCs w:val="30"/>
        </w:rPr>
        <w:t>0.1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ล้านเหรียญสหรัฐอเมริกาเทียบเท่าเงินบาทจำนวน </w:t>
      </w:r>
      <w:r>
        <w:rPr>
          <w:rFonts w:ascii="Angsana New" w:hAnsi="Angsana New"/>
          <w:i/>
          <w:iCs/>
          <w:sz w:val="30"/>
          <w:szCs w:val="30"/>
        </w:rPr>
        <w:t xml:space="preserve">3.2 </w:t>
      </w:r>
      <w:r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:rsidR="0034019E" w:rsidRPr="00CB5DD8" w:rsidRDefault="0034019E" w:rsidP="00CB5D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1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4019E" w:rsidRPr="00556241" w:rsidRDefault="0034019E" w:rsidP="00340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56241">
        <w:rPr>
          <w:rFonts w:ascii="Angsana New" w:hAnsi="Angsana New" w:hint="cs"/>
          <w:i/>
          <w:iCs/>
          <w:sz w:val="30"/>
          <w:szCs w:val="30"/>
          <w:cs/>
        </w:rPr>
        <w:t>หนังสือค้ำประกันผลงาน</w:t>
      </w:r>
    </w:p>
    <w:p w:rsidR="0034019E" w:rsidRPr="00CB5DD8" w:rsidRDefault="0034019E" w:rsidP="00CB5D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1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D2847" w:rsidRPr="00701771" w:rsidRDefault="0034019E" w:rsidP="00835E0E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8B3B57">
        <w:rPr>
          <w:rFonts w:ascii="Angsana New" w:hAnsi="Angsana New" w:cs="Angsana New"/>
          <w:cs/>
          <w:lang w:val="en-US"/>
        </w:rPr>
        <w:t xml:space="preserve">ณ วันที่ </w:t>
      </w:r>
      <w:r w:rsidR="00835E0E" w:rsidRPr="008B3B57">
        <w:rPr>
          <w:rFonts w:ascii="Angsana New" w:hAnsi="Angsana New" w:cs="Angsana New"/>
          <w:lang w:val="en-US"/>
        </w:rPr>
        <w:t>30</w:t>
      </w:r>
      <w:r w:rsidR="00835E0E" w:rsidRPr="008B3B57">
        <w:rPr>
          <w:rFonts w:ascii="Angsana New" w:hAnsi="Angsana New" w:cs="Angsana New" w:hint="cs"/>
          <w:cs/>
          <w:lang w:val="en-US"/>
        </w:rPr>
        <w:t xml:space="preserve"> มิถุนายน </w:t>
      </w:r>
      <w:r w:rsidR="00835E0E" w:rsidRPr="008B3B57">
        <w:rPr>
          <w:rFonts w:ascii="Angsana New" w:hAnsi="Angsana New" w:cs="Angsana New"/>
          <w:lang w:val="en-US"/>
        </w:rPr>
        <w:t xml:space="preserve">2562 </w:t>
      </w:r>
      <w:r w:rsidRPr="008B3B57">
        <w:rPr>
          <w:rFonts w:ascii="Angsana New" w:hAnsi="Angsana New" w:cs="Angsana New"/>
          <w:cs/>
          <w:lang w:val="en-US"/>
        </w:rPr>
        <w:t>บริษัทมี</w:t>
      </w:r>
      <w:r w:rsidRPr="008B3B57">
        <w:rPr>
          <w:rFonts w:ascii="Angsana New" w:hAnsi="Angsana New" w:cs="Angsana New" w:hint="cs"/>
          <w:cs/>
          <w:lang w:val="en-US"/>
        </w:rPr>
        <w:t>ภาระผูกพันจาก</w:t>
      </w:r>
      <w:r w:rsidRPr="008B3B57">
        <w:rPr>
          <w:rFonts w:ascii="Angsana New" w:hAnsi="Angsana New" w:cs="Angsana New"/>
          <w:cs/>
          <w:lang w:val="en-US"/>
        </w:rPr>
        <w:t>หนังสือค้ำประกันที่ออกโดยธนาคารเพื่</w:t>
      </w:r>
      <w:r w:rsidRPr="008B3B57">
        <w:rPr>
          <w:rFonts w:ascii="Angsana New" w:hAnsi="Angsana New" w:cs="Angsana New" w:hint="cs"/>
          <w:cs/>
          <w:lang w:val="en-US"/>
        </w:rPr>
        <w:t>อ</w:t>
      </w:r>
      <w:r w:rsidRPr="008B3B57">
        <w:rPr>
          <w:rFonts w:ascii="Angsana New" w:hAnsi="Angsana New" w:cs="Angsana New"/>
          <w:cs/>
          <w:lang w:val="en-US"/>
        </w:rPr>
        <w:t>ค้ำประกันผลงาน</w:t>
      </w:r>
      <w:r w:rsidRPr="008B3B57">
        <w:rPr>
          <w:rFonts w:ascii="Angsana New" w:hAnsi="Angsana New" w:cs="Angsana New" w:hint="cs"/>
          <w:cs/>
          <w:lang w:val="en-US"/>
        </w:rPr>
        <w:t xml:space="preserve">จำนวนเงิน </w:t>
      </w:r>
      <w:r w:rsidRPr="008B3B57">
        <w:rPr>
          <w:rFonts w:ascii="Angsana New" w:hAnsi="Angsana New" w:cs="Angsana New"/>
          <w:lang w:val="en-US"/>
        </w:rPr>
        <w:t xml:space="preserve">2.9 </w:t>
      </w:r>
      <w:r w:rsidRPr="008B3B57">
        <w:rPr>
          <w:rFonts w:ascii="Angsana New" w:hAnsi="Angsana New" w:cs="Angsana New" w:hint="cs"/>
          <w:cs/>
          <w:lang w:val="en-US"/>
        </w:rPr>
        <w:t>ล้านบาท</w:t>
      </w:r>
      <w:r w:rsidRPr="008B3B57">
        <w:rPr>
          <w:rFonts w:ascii="Angsana New" w:hAnsi="Angsana New" w:cs="Angsana New"/>
          <w:lang w:val="en-US"/>
        </w:rPr>
        <w:t xml:space="preserve"> </w:t>
      </w:r>
      <w:r w:rsidRPr="00701771">
        <w:rPr>
          <w:rFonts w:ascii="Angsana New" w:hAnsi="Angsana New" w:cs="Angsana New"/>
          <w:i/>
          <w:iCs/>
          <w:lang w:val="en-US"/>
        </w:rPr>
        <w:t xml:space="preserve">(31 </w:t>
      </w:r>
      <w:r w:rsidRPr="00701771">
        <w:rPr>
          <w:rFonts w:ascii="Angsana New" w:hAnsi="Angsana New" w:cs="Angsana New" w:hint="cs"/>
          <w:i/>
          <w:iCs/>
          <w:cs/>
          <w:lang w:val="en-US"/>
        </w:rPr>
        <w:t xml:space="preserve">ธันวาคม </w:t>
      </w:r>
      <w:r w:rsidRPr="00701771">
        <w:rPr>
          <w:rFonts w:ascii="Angsana New" w:hAnsi="Angsana New" w:cs="Angsana New"/>
          <w:i/>
          <w:iCs/>
          <w:lang w:val="en-US"/>
        </w:rPr>
        <w:t xml:space="preserve">2561: 2.1 </w:t>
      </w:r>
      <w:r w:rsidRPr="00701771">
        <w:rPr>
          <w:rFonts w:ascii="Angsana New" w:hAnsi="Angsana New" w:cs="Angsana New" w:hint="cs"/>
          <w:i/>
          <w:iCs/>
          <w:cs/>
          <w:lang w:val="en-US"/>
        </w:rPr>
        <w:t>ล้านบาท)</w:t>
      </w:r>
    </w:p>
    <w:p w:rsidR="00902DE0" w:rsidRPr="00CB5DD8" w:rsidRDefault="00902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bookmarkStart w:id="2" w:name="_Hlk15066579"/>
    </w:p>
    <w:p w:rsidR="00083EE6" w:rsidRPr="001E3549" w:rsidRDefault="00083EE6" w:rsidP="00083EE6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1E3549">
        <w:rPr>
          <w:rFonts w:ascii="Angsana New" w:hAnsi="Angsana New"/>
          <w:b/>
          <w:bCs/>
          <w:sz w:val="30"/>
          <w:szCs w:val="30"/>
          <w:lang w:val="en-US" w:bidi="th-TH"/>
        </w:rPr>
        <w:t>2</w:t>
      </w:r>
      <w:r w:rsidR="00902DE0" w:rsidRPr="001E3549">
        <w:rPr>
          <w:rFonts w:ascii="Angsana New" w:hAnsi="Angsana New"/>
          <w:b/>
          <w:bCs/>
          <w:sz w:val="30"/>
          <w:szCs w:val="30"/>
          <w:lang w:val="en-US" w:bidi="th-TH"/>
        </w:rPr>
        <w:t>0</w:t>
      </w:r>
      <w:r w:rsidRPr="001E3549">
        <w:rPr>
          <w:rFonts w:ascii="Angsana New" w:hAnsi="Angsana New"/>
          <w:b/>
          <w:bCs/>
          <w:sz w:val="30"/>
          <w:szCs w:val="30"/>
          <w:lang w:val="en-US" w:bidi="th-TH"/>
        </w:rPr>
        <w:tab/>
      </w:r>
      <w:r w:rsidRPr="001E3549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เหตุการณ์ภายหลังรอบระยะเวลารายงาน</w:t>
      </w:r>
    </w:p>
    <w:p w:rsidR="00083EE6" w:rsidRPr="001E3549" w:rsidRDefault="00083EE6" w:rsidP="00083EE6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/>
          <w:b/>
          <w:bCs/>
          <w:iCs/>
          <w:sz w:val="28"/>
          <w:szCs w:val="28"/>
          <w:lang w:val="en-US" w:bidi="th-TH"/>
        </w:rPr>
      </w:pPr>
    </w:p>
    <w:p w:rsidR="00083EE6" w:rsidRPr="00175246" w:rsidRDefault="00083EE6" w:rsidP="00083EE6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/>
          <w:iCs/>
          <w:sz w:val="30"/>
          <w:szCs w:val="30"/>
          <w:cs/>
          <w:lang w:val="en-US" w:bidi="th-TH"/>
        </w:rPr>
      </w:pPr>
      <w:r w:rsidRPr="001E3549">
        <w:rPr>
          <w:rFonts w:ascii="Angsana New" w:hAnsi="Angsana New"/>
          <w:i/>
          <w:sz w:val="30"/>
          <w:szCs w:val="30"/>
          <w:cs/>
          <w:lang w:val="en-US" w:bidi="th-TH"/>
        </w:rPr>
        <w:tab/>
      </w:r>
      <w:r w:rsidR="00175246" w:rsidRPr="00175246">
        <w:rPr>
          <w:rFonts w:ascii="Angsana New" w:hAnsi="Angsana New" w:hint="cs"/>
          <w:iCs/>
          <w:sz w:val="30"/>
          <w:szCs w:val="30"/>
          <w:cs/>
          <w:lang w:val="en-US" w:bidi="th-TH"/>
        </w:rPr>
        <w:t>การ</w:t>
      </w:r>
      <w:r w:rsidR="00175246">
        <w:rPr>
          <w:rFonts w:ascii="Angsana New" w:hAnsi="Angsana New" w:hint="cs"/>
          <w:iCs/>
          <w:sz w:val="30"/>
          <w:szCs w:val="30"/>
          <w:cs/>
          <w:lang w:val="en-US" w:bidi="th-TH"/>
        </w:rPr>
        <w:t>จัดตั้งบริษัท</w:t>
      </w:r>
    </w:p>
    <w:p w:rsidR="00E36EC3" w:rsidRPr="001C6AEC" w:rsidRDefault="00E36EC3" w:rsidP="00083EE6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/>
          <w:i/>
          <w:sz w:val="30"/>
          <w:szCs w:val="30"/>
          <w:highlight w:val="yellow"/>
          <w:lang w:val="en-US" w:bidi="th-TH"/>
        </w:rPr>
      </w:pPr>
    </w:p>
    <w:p w:rsidR="00083EE6" w:rsidRPr="00F332CC" w:rsidRDefault="00147735" w:rsidP="00E36EC3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olor w:val="000000"/>
        </w:rPr>
      </w:pPr>
      <w:bookmarkStart w:id="3" w:name="_Hlk15313627"/>
      <w:r w:rsidRPr="00F332CC">
        <w:rPr>
          <w:rFonts w:asciiTheme="majorBidi" w:hAnsiTheme="majorBidi" w:cstheme="majorBidi" w:hint="cs"/>
          <w:color w:val="000000"/>
          <w:cs/>
        </w:rPr>
        <w:t>เมื่อวันที่</w:t>
      </w:r>
      <w:r w:rsidRPr="00F332CC">
        <w:rPr>
          <w:rFonts w:asciiTheme="majorBidi" w:hAnsiTheme="majorBidi" w:cstheme="majorBidi"/>
          <w:color w:val="000000"/>
          <w:cs/>
        </w:rPr>
        <w:t xml:space="preserve"> </w:t>
      </w:r>
      <w:r w:rsidRPr="00F332CC">
        <w:rPr>
          <w:rFonts w:asciiTheme="majorBidi" w:hAnsiTheme="majorBidi" w:cstheme="majorBidi"/>
          <w:color w:val="000000"/>
        </w:rPr>
        <w:t xml:space="preserve">24 </w:t>
      </w:r>
      <w:r w:rsidRPr="00F332CC">
        <w:rPr>
          <w:rFonts w:asciiTheme="majorBidi" w:hAnsiTheme="majorBidi" w:cstheme="majorBidi" w:hint="cs"/>
          <w:color w:val="000000"/>
          <w:cs/>
        </w:rPr>
        <w:t>มิถุนายน</w:t>
      </w:r>
      <w:r w:rsidRPr="00F332CC">
        <w:rPr>
          <w:rFonts w:asciiTheme="majorBidi" w:hAnsiTheme="majorBidi" w:cstheme="majorBidi"/>
          <w:color w:val="000000"/>
          <w:cs/>
        </w:rPr>
        <w:t xml:space="preserve"> </w:t>
      </w:r>
      <w:r w:rsidRPr="00F332CC">
        <w:rPr>
          <w:rFonts w:asciiTheme="majorBidi" w:hAnsiTheme="majorBidi" w:cstheme="majorBidi"/>
          <w:color w:val="000000"/>
        </w:rPr>
        <w:t xml:space="preserve">2562 </w:t>
      </w:r>
      <w:r w:rsidRPr="00F332CC">
        <w:rPr>
          <w:rFonts w:asciiTheme="majorBidi" w:hAnsiTheme="majorBidi" w:cstheme="majorBidi" w:hint="cs"/>
          <w:color w:val="000000"/>
          <w:cs/>
        </w:rPr>
        <w:t>ที่</w:t>
      </w:r>
      <w:r w:rsidR="00E36EC3" w:rsidRPr="00F332CC">
        <w:rPr>
          <w:rFonts w:asciiTheme="majorBidi" w:hAnsiTheme="majorBidi" w:cstheme="majorBidi" w:hint="cs"/>
          <w:color w:val="000000"/>
          <w:cs/>
        </w:rPr>
        <w:t>ประชุมคณะกรรมการบริษัทมีมติอนุมัติให้</w:t>
      </w:r>
      <w:r w:rsidR="001E3549" w:rsidRPr="00F332CC">
        <w:rPr>
          <w:rFonts w:asciiTheme="majorBidi" w:hAnsiTheme="majorBidi" w:cstheme="majorBidi" w:hint="cs"/>
          <w:color w:val="000000"/>
          <w:cs/>
        </w:rPr>
        <w:t>จัดตั้ง</w:t>
      </w:r>
      <w:r w:rsidR="00F332CC" w:rsidRPr="00F332CC">
        <w:rPr>
          <w:rFonts w:asciiTheme="majorBidi" w:hAnsiTheme="majorBidi" w:cstheme="majorBidi"/>
          <w:color w:val="000000"/>
          <w:cs/>
        </w:rPr>
        <w:t xml:space="preserve">บริษัท กิจการร่วมค้า ยูเรกา </w:t>
      </w:r>
      <w:r w:rsidR="00526195">
        <w:rPr>
          <w:rFonts w:asciiTheme="majorBidi" w:hAnsiTheme="majorBidi" w:cstheme="majorBidi" w:hint="cs"/>
          <w:color w:val="000000"/>
          <w:cs/>
        </w:rPr>
        <w:t>ยูยู</w:t>
      </w:r>
      <w:r w:rsidR="00F332CC" w:rsidRPr="00F332CC">
        <w:rPr>
          <w:rFonts w:asciiTheme="majorBidi" w:hAnsiTheme="majorBidi" w:cstheme="majorBidi"/>
          <w:color w:val="000000"/>
          <w:cs/>
        </w:rPr>
        <w:t xml:space="preserve"> จำกัด</w:t>
      </w:r>
      <w:r w:rsidR="00F332CC" w:rsidRPr="00F332CC">
        <w:rPr>
          <w:rFonts w:asciiTheme="majorBidi" w:hAnsiTheme="majorBidi" w:cstheme="majorBidi" w:hint="cs"/>
          <w:color w:val="000000"/>
          <w:cs/>
        </w:rPr>
        <w:t xml:space="preserve"> </w:t>
      </w:r>
      <w:r w:rsidR="00C17A99">
        <w:rPr>
          <w:rFonts w:asciiTheme="majorBidi" w:hAnsiTheme="majorBidi" w:cstheme="majorBidi" w:hint="cs"/>
          <w:color w:val="000000"/>
          <w:cs/>
        </w:rPr>
        <w:t>(</w:t>
      </w:r>
      <w:r w:rsidR="00F332CC" w:rsidRPr="00F332CC">
        <w:rPr>
          <w:rFonts w:asciiTheme="majorBidi" w:hAnsiTheme="majorBidi" w:cstheme="majorBidi" w:hint="cs"/>
          <w:color w:val="000000"/>
          <w:cs/>
        </w:rPr>
        <w:t xml:space="preserve">ทุนจดทะเบียนจำนวน </w:t>
      </w:r>
      <w:r w:rsidR="00F332CC" w:rsidRPr="00F332CC">
        <w:rPr>
          <w:rFonts w:asciiTheme="majorBidi" w:hAnsiTheme="majorBidi" w:cstheme="majorBidi"/>
          <w:color w:val="000000"/>
          <w:lang w:val="en-US"/>
        </w:rPr>
        <w:t xml:space="preserve">70,000 </w:t>
      </w:r>
      <w:r w:rsidR="00F332CC" w:rsidRPr="00F332CC">
        <w:rPr>
          <w:rFonts w:asciiTheme="majorBidi" w:hAnsiTheme="majorBidi" w:cstheme="majorBidi" w:hint="cs"/>
          <w:color w:val="000000"/>
          <w:cs/>
          <w:lang w:val="en-US"/>
        </w:rPr>
        <w:t xml:space="preserve">หุ้น มูลค่าหุ้นละ </w:t>
      </w:r>
      <w:r w:rsidR="00F332CC" w:rsidRPr="00F332CC">
        <w:rPr>
          <w:rFonts w:asciiTheme="majorBidi" w:hAnsiTheme="majorBidi" w:cstheme="majorBidi"/>
          <w:color w:val="000000"/>
          <w:lang w:val="en-US"/>
        </w:rPr>
        <w:t xml:space="preserve">100 </w:t>
      </w:r>
      <w:r w:rsidR="00F332CC" w:rsidRPr="00F332CC">
        <w:rPr>
          <w:rFonts w:asciiTheme="majorBidi" w:hAnsiTheme="majorBidi" w:cstheme="majorBidi" w:hint="cs"/>
          <w:color w:val="000000"/>
          <w:cs/>
          <w:lang w:val="en-US"/>
        </w:rPr>
        <w:t>บาท</w:t>
      </w:r>
      <w:r w:rsidR="00C17A99">
        <w:rPr>
          <w:rFonts w:asciiTheme="majorBidi" w:hAnsiTheme="majorBidi" w:cstheme="majorBidi"/>
          <w:color w:val="000000"/>
          <w:lang w:val="en-US"/>
        </w:rPr>
        <w:t>)</w:t>
      </w:r>
      <w:r w:rsidR="00F332CC" w:rsidRPr="00F332CC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="00F332CC" w:rsidRPr="00F332CC">
        <w:rPr>
          <w:rFonts w:asciiTheme="majorBidi" w:hAnsiTheme="majorBidi" w:cstheme="majorBidi" w:hint="cs"/>
          <w:color w:val="000000"/>
          <w:cs/>
        </w:rPr>
        <w:t>บริษัทลงทุน</w:t>
      </w:r>
      <w:r w:rsidR="00E36EC3" w:rsidRPr="00F332CC">
        <w:rPr>
          <w:rFonts w:asciiTheme="majorBidi" w:hAnsiTheme="majorBidi" w:cstheme="majorBidi" w:hint="cs"/>
          <w:color w:val="000000"/>
          <w:cs/>
        </w:rPr>
        <w:t>ร้อยละ</w:t>
      </w:r>
      <w:r w:rsidR="00E36EC3" w:rsidRPr="00F332CC">
        <w:rPr>
          <w:rFonts w:asciiTheme="majorBidi" w:hAnsiTheme="majorBidi" w:cstheme="majorBidi"/>
          <w:color w:val="000000"/>
          <w:cs/>
        </w:rPr>
        <w:t xml:space="preserve"> </w:t>
      </w:r>
      <w:r w:rsidR="00E36EC3" w:rsidRPr="00F332CC">
        <w:rPr>
          <w:rFonts w:asciiTheme="majorBidi" w:hAnsiTheme="majorBidi" w:cstheme="majorBidi"/>
          <w:color w:val="000000"/>
        </w:rPr>
        <w:t xml:space="preserve">90 </w:t>
      </w:r>
      <w:r w:rsidR="00E36EC3" w:rsidRPr="00F332CC">
        <w:rPr>
          <w:rFonts w:asciiTheme="majorBidi" w:hAnsiTheme="majorBidi" w:cstheme="majorBidi" w:hint="cs"/>
          <w:color w:val="000000"/>
          <w:cs/>
        </w:rPr>
        <w:t>ของ</w:t>
      </w:r>
      <w:r w:rsidR="000B4124" w:rsidRPr="00F332CC">
        <w:rPr>
          <w:rFonts w:asciiTheme="majorBidi" w:hAnsiTheme="majorBidi" w:cstheme="majorBidi" w:hint="cs"/>
          <w:color w:val="000000"/>
          <w:cs/>
        </w:rPr>
        <w:t>เงินทุนจดทะเบียนและเรียกชำระแล้ว</w:t>
      </w:r>
      <w:r w:rsidR="00E36EC3" w:rsidRPr="00F332CC">
        <w:rPr>
          <w:rFonts w:asciiTheme="majorBidi" w:hAnsiTheme="majorBidi" w:cstheme="majorBidi"/>
          <w:color w:val="000000"/>
          <w:cs/>
        </w:rPr>
        <w:t xml:space="preserve"> </w:t>
      </w:r>
      <w:r w:rsidR="00E36EC3" w:rsidRPr="00F332CC">
        <w:rPr>
          <w:rFonts w:asciiTheme="majorBidi" w:hAnsiTheme="majorBidi" w:cstheme="majorBidi" w:hint="cs"/>
          <w:color w:val="000000"/>
          <w:cs/>
        </w:rPr>
        <w:t>เป็นจำนวนเงิน</w:t>
      </w:r>
      <w:r w:rsidR="00E36EC3" w:rsidRPr="00F332CC">
        <w:rPr>
          <w:rFonts w:asciiTheme="majorBidi" w:hAnsiTheme="majorBidi" w:cstheme="majorBidi"/>
          <w:color w:val="000000"/>
          <w:cs/>
        </w:rPr>
        <w:t xml:space="preserve"> </w:t>
      </w:r>
      <w:r w:rsidR="00E36EC3" w:rsidRPr="00F332CC">
        <w:rPr>
          <w:rFonts w:asciiTheme="majorBidi" w:hAnsiTheme="majorBidi" w:cstheme="majorBidi"/>
          <w:color w:val="000000"/>
        </w:rPr>
        <w:t xml:space="preserve">6.3 </w:t>
      </w:r>
      <w:r w:rsidR="00E36EC3" w:rsidRPr="00F332CC">
        <w:rPr>
          <w:rFonts w:asciiTheme="majorBidi" w:hAnsiTheme="majorBidi" w:cstheme="majorBidi" w:hint="cs"/>
          <w:color w:val="000000"/>
          <w:cs/>
        </w:rPr>
        <w:t>ล้านบาท</w:t>
      </w:r>
      <w:r w:rsidR="00E36EC3" w:rsidRPr="00F332CC">
        <w:rPr>
          <w:rFonts w:asciiTheme="majorBidi" w:hAnsiTheme="majorBidi" w:cstheme="majorBidi"/>
          <w:color w:val="000000"/>
          <w:cs/>
        </w:rPr>
        <w:t xml:space="preserve"> </w:t>
      </w:r>
      <w:r w:rsidR="000B4124" w:rsidRPr="00F332CC">
        <w:rPr>
          <w:rFonts w:asciiTheme="majorBidi" w:hAnsiTheme="majorBidi" w:cstheme="majorBidi" w:hint="cs"/>
          <w:color w:val="000000"/>
          <w:cs/>
        </w:rPr>
        <w:t>โดย</w:t>
      </w:r>
      <w:r w:rsidR="00C66F66" w:rsidRPr="00F332CC">
        <w:rPr>
          <w:rFonts w:asciiTheme="majorBidi" w:hAnsiTheme="majorBidi" w:cstheme="majorBidi"/>
          <w:color w:val="000000"/>
          <w:cs/>
        </w:rPr>
        <w:t xml:space="preserve">บริษัท กิจการร่วมค้า ยูเรกา </w:t>
      </w:r>
      <w:r w:rsidR="00526195">
        <w:rPr>
          <w:rFonts w:asciiTheme="majorBidi" w:hAnsiTheme="majorBidi" w:cstheme="majorBidi" w:hint="cs"/>
          <w:color w:val="000000"/>
          <w:cs/>
        </w:rPr>
        <w:t>ยูยู</w:t>
      </w:r>
      <w:r w:rsidR="00C66F66" w:rsidRPr="00F332CC">
        <w:rPr>
          <w:rFonts w:asciiTheme="majorBidi" w:hAnsiTheme="majorBidi" w:cstheme="majorBidi"/>
          <w:color w:val="000000"/>
          <w:cs/>
        </w:rPr>
        <w:t xml:space="preserve"> จำกัด</w:t>
      </w:r>
      <w:r w:rsidR="00C66F66" w:rsidRPr="00F332CC">
        <w:rPr>
          <w:rFonts w:asciiTheme="majorBidi" w:hAnsiTheme="majorBidi" w:cstheme="majorBidi" w:hint="cs"/>
          <w:color w:val="000000"/>
          <w:cs/>
        </w:rPr>
        <w:t xml:space="preserve"> </w:t>
      </w:r>
      <w:r w:rsidR="00E36EC3" w:rsidRPr="00F332CC">
        <w:rPr>
          <w:rFonts w:asciiTheme="majorBidi" w:hAnsiTheme="majorBidi" w:cstheme="majorBidi" w:hint="cs"/>
          <w:color w:val="000000"/>
          <w:cs/>
        </w:rPr>
        <w:t>ได้จดทะเบียนจัดตั้งบริษัทต่อกรมพัฒนาธุรกิจการค้า</w:t>
      </w:r>
      <w:r w:rsidR="00E36EC3" w:rsidRPr="00F332CC">
        <w:rPr>
          <w:rFonts w:asciiTheme="majorBidi" w:hAnsiTheme="majorBidi" w:cstheme="majorBidi"/>
          <w:color w:val="000000"/>
          <w:cs/>
        </w:rPr>
        <w:t xml:space="preserve"> </w:t>
      </w:r>
      <w:r w:rsidR="00E36EC3" w:rsidRPr="00F332CC">
        <w:rPr>
          <w:rFonts w:asciiTheme="majorBidi" w:hAnsiTheme="majorBidi" w:cstheme="majorBidi" w:hint="cs"/>
          <w:color w:val="000000"/>
          <w:cs/>
        </w:rPr>
        <w:t>กระทรวงพาณิชย์</w:t>
      </w:r>
      <w:r w:rsidR="00E36EC3" w:rsidRPr="00F332CC">
        <w:rPr>
          <w:rFonts w:asciiTheme="majorBidi" w:hAnsiTheme="majorBidi" w:cstheme="majorBidi"/>
          <w:color w:val="000000"/>
          <w:cs/>
        </w:rPr>
        <w:t xml:space="preserve"> </w:t>
      </w:r>
      <w:r w:rsidR="00E36EC3" w:rsidRPr="00F332CC">
        <w:rPr>
          <w:rFonts w:asciiTheme="majorBidi" w:hAnsiTheme="majorBidi" w:cstheme="majorBidi" w:hint="cs"/>
          <w:color w:val="000000"/>
          <w:cs/>
        </w:rPr>
        <w:t>เมื่อวันที่</w:t>
      </w:r>
      <w:r w:rsidR="00E36EC3" w:rsidRPr="00F332CC">
        <w:rPr>
          <w:rFonts w:asciiTheme="majorBidi" w:hAnsiTheme="majorBidi" w:cstheme="majorBidi"/>
          <w:color w:val="000000"/>
          <w:cs/>
        </w:rPr>
        <w:t xml:space="preserve"> </w:t>
      </w:r>
      <w:r w:rsidR="00E36EC3" w:rsidRPr="00F332CC">
        <w:rPr>
          <w:rFonts w:asciiTheme="majorBidi" w:hAnsiTheme="majorBidi" w:cstheme="majorBidi"/>
          <w:color w:val="000000"/>
        </w:rPr>
        <w:t xml:space="preserve">1 </w:t>
      </w:r>
      <w:r w:rsidR="00E36EC3" w:rsidRPr="00F332CC">
        <w:rPr>
          <w:rFonts w:asciiTheme="majorBidi" w:hAnsiTheme="majorBidi" w:cstheme="majorBidi" w:hint="cs"/>
          <w:color w:val="000000"/>
          <w:cs/>
        </w:rPr>
        <w:t>กรกฎาคม</w:t>
      </w:r>
      <w:r w:rsidR="00E36EC3" w:rsidRPr="00F332CC">
        <w:rPr>
          <w:rFonts w:asciiTheme="majorBidi" w:hAnsiTheme="majorBidi" w:cstheme="majorBidi"/>
          <w:color w:val="000000"/>
          <w:cs/>
        </w:rPr>
        <w:t xml:space="preserve"> </w:t>
      </w:r>
      <w:r w:rsidR="00E36EC3" w:rsidRPr="00F332CC">
        <w:rPr>
          <w:rFonts w:asciiTheme="majorBidi" w:hAnsiTheme="majorBidi" w:cstheme="majorBidi"/>
          <w:color w:val="000000"/>
        </w:rPr>
        <w:t>2562</w:t>
      </w:r>
    </w:p>
    <w:bookmarkEnd w:id="3"/>
    <w:p w:rsidR="00494273" w:rsidRPr="00A43149" w:rsidRDefault="00494273" w:rsidP="00083EE6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/>
          <w:b/>
          <w:bCs/>
          <w:iCs/>
          <w:sz w:val="28"/>
          <w:szCs w:val="28"/>
          <w:lang w:val="en-US" w:bidi="th-TH"/>
        </w:rPr>
      </w:pPr>
    </w:p>
    <w:p w:rsidR="001C6AEC" w:rsidRPr="00A43149" w:rsidRDefault="001C6AEC" w:rsidP="001C6AEC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A43149">
        <w:rPr>
          <w:rFonts w:asciiTheme="majorBidi" w:eastAsia="Angsana New" w:hAnsiTheme="majorBidi" w:cstheme="majorBidi"/>
          <w:b/>
          <w:bCs/>
          <w:iCs/>
          <w:sz w:val="30"/>
          <w:szCs w:val="30"/>
          <w:lang w:val="en-US" w:bidi="th-TH"/>
        </w:rPr>
        <w:tab/>
      </w:r>
      <w:r w:rsidRPr="00A43149">
        <w:rPr>
          <w:rFonts w:asciiTheme="majorBidi" w:hAnsiTheme="majorBidi" w:cstheme="majorBidi"/>
          <w:iCs/>
          <w:sz w:val="30"/>
          <w:szCs w:val="30"/>
          <w:cs/>
        </w:rPr>
        <w:t>การจำหน่ายเงินลงทุนในบริษัทย่อย</w:t>
      </w:r>
    </w:p>
    <w:p w:rsidR="001C6AEC" w:rsidRPr="00A43149" w:rsidRDefault="001C6AEC" w:rsidP="001C6AEC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eastAsia="Angsana New" w:hAnsiTheme="majorBidi" w:cstheme="majorBidi"/>
          <w:i/>
          <w:sz w:val="28"/>
          <w:szCs w:val="28"/>
          <w:lang w:val="en-US" w:bidi="th-TH"/>
        </w:rPr>
      </w:pPr>
    </w:p>
    <w:p w:rsidR="001C6AEC" w:rsidRPr="00A43149" w:rsidRDefault="00147735" w:rsidP="001C6AEC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olor w:val="000000"/>
        </w:rPr>
      </w:pPr>
      <w:r w:rsidRPr="00A43149">
        <w:rPr>
          <w:rFonts w:asciiTheme="majorBidi" w:hAnsiTheme="majorBidi" w:cstheme="majorBidi"/>
          <w:color w:val="000000"/>
          <w:cs/>
        </w:rPr>
        <w:t xml:space="preserve">เมื่อวันที่ </w:t>
      </w:r>
      <w:r w:rsidRPr="00A43149">
        <w:rPr>
          <w:rFonts w:asciiTheme="majorBidi" w:hAnsiTheme="majorBidi" w:cstheme="majorBidi"/>
          <w:color w:val="000000"/>
        </w:rPr>
        <w:t>2</w:t>
      </w:r>
      <w:r w:rsidRPr="00A43149">
        <w:rPr>
          <w:rFonts w:asciiTheme="majorBidi" w:hAnsiTheme="majorBidi" w:cstheme="majorBidi" w:hint="cs"/>
          <w:color w:val="000000"/>
          <w:cs/>
        </w:rPr>
        <w:t>2</w:t>
      </w:r>
      <w:r w:rsidRPr="00A43149">
        <w:rPr>
          <w:rFonts w:asciiTheme="majorBidi" w:hAnsiTheme="majorBidi" w:cstheme="majorBidi"/>
          <w:color w:val="000000"/>
          <w:cs/>
        </w:rPr>
        <w:t xml:space="preserve"> กรกฎาคม </w:t>
      </w:r>
      <w:r w:rsidRPr="00A43149">
        <w:rPr>
          <w:rFonts w:asciiTheme="majorBidi" w:hAnsiTheme="majorBidi" w:cstheme="majorBidi"/>
          <w:color w:val="000000"/>
        </w:rPr>
        <w:t>256</w:t>
      </w:r>
      <w:r w:rsidRPr="00A43149">
        <w:rPr>
          <w:rFonts w:asciiTheme="majorBidi" w:hAnsiTheme="majorBidi" w:cstheme="majorBidi" w:hint="cs"/>
          <w:color w:val="000000"/>
          <w:cs/>
        </w:rPr>
        <w:t>2</w:t>
      </w:r>
      <w:r w:rsidRPr="00A43149">
        <w:rPr>
          <w:rFonts w:asciiTheme="majorBidi" w:hAnsiTheme="majorBidi" w:cstheme="majorBidi"/>
          <w:color w:val="000000"/>
        </w:rPr>
        <w:t xml:space="preserve"> </w:t>
      </w:r>
      <w:r w:rsidR="001C6AEC" w:rsidRPr="00A43149">
        <w:rPr>
          <w:rFonts w:asciiTheme="majorBidi" w:hAnsiTheme="majorBidi" w:cstheme="majorBidi"/>
          <w:color w:val="000000"/>
          <w:cs/>
        </w:rPr>
        <w:t>ที่ประชุมคณะกรรมการ</w:t>
      </w:r>
      <w:r w:rsidRPr="00A43149">
        <w:rPr>
          <w:rFonts w:asciiTheme="majorBidi" w:hAnsiTheme="majorBidi" w:cstheme="majorBidi" w:hint="cs"/>
          <w:color w:val="000000"/>
          <w:cs/>
        </w:rPr>
        <w:t>บริษัท</w:t>
      </w:r>
      <w:r w:rsidR="001C6AEC" w:rsidRPr="00A43149">
        <w:rPr>
          <w:rFonts w:asciiTheme="majorBidi" w:hAnsiTheme="majorBidi" w:cstheme="majorBidi"/>
          <w:color w:val="000000"/>
          <w:cs/>
        </w:rPr>
        <w:t xml:space="preserve">มีมติอนุมัติจำหน่ายหุ้นสามัญในบริษัท </w:t>
      </w:r>
      <w:r w:rsidR="001C6AEC" w:rsidRPr="00A43149">
        <w:rPr>
          <w:rFonts w:asciiTheme="majorBidi" w:hAnsiTheme="majorBidi" w:cstheme="majorBidi" w:hint="cs"/>
          <w:color w:val="000000"/>
          <w:cs/>
          <w:lang w:val="en-US"/>
        </w:rPr>
        <w:t>ยูเรกา ออโตเมชั่น</w:t>
      </w:r>
      <w:r w:rsidR="001C6AEC" w:rsidRPr="00A43149">
        <w:rPr>
          <w:rFonts w:asciiTheme="majorBidi" w:hAnsiTheme="majorBidi" w:cstheme="majorBidi"/>
          <w:color w:val="000000"/>
          <w:cs/>
        </w:rPr>
        <w:t xml:space="preserve"> จำกัด</w:t>
      </w:r>
      <w:r w:rsidR="001C6AEC" w:rsidRPr="00A43149">
        <w:rPr>
          <w:rFonts w:asciiTheme="majorBidi" w:hAnsiTheme="majorBidi" w:cstheme="majorBidi" w:hint="cs"/>
          <w:color w:val="000000"/>
          <w:cs/>
        </w:rPr>
        <w:t xml:space="preserve"> และ</w:t>
      </w:r>
      <w:r w:rsidR="001C6AEC" w:rsidRPr="00A43149">
        <w:rPr>
          <w:rFonts w:asciiTheme="majorBidi" w:hAnsiTheme="majorBidi" w:cs="Angsana New" w:hint="cs"/>
          <w:color w:val="000000"/>
          <w:cs/>
        </w:rPr>
        <w:t>บริษัท</w:t>
      </w:r>
      <w:r w:rsidR="001C6AEC" w:rsidRPr="00A43149">
        <w:rPr>
          <w:rFonts w:asciiTheme="majorBidi" w:hAnsiTheme="majorBidi" w:cs="Angsana New"/>
          <w:color w:val="000000"/>
          <w:cs/>
        </w:rPr>
        <w:t xml:space="preserve"> </w:t>
      </w:r>
      <w:r w:rsidR="001C6AEC" w:rsidRPr="00A43149">
        <w:rPr>
          <w:rFonts w:asciiTheme="majorBidi" w:hAnsiTheme="majorBidi" w:cs="Angsana New" w:hint="cs"/>
          <w:color w:val="000000"/>
          <w:cs/>
        </w:rPr>
        <w:t>ยูเรกา</w:t>
      </w:r>
      <w:r w:rsidR="001C6AEC" w:rsidRPr="00A43149">
        <w:rPr>
          <w:rFonts w:asciiTheme="majorBidi" w:hAnsiTheme="majorBidi" w:cs="Angsana New"/>
          <w:color w:val="000000"/>
          <w:cs/>
        </w:rPr>
        <w:t xml:space="preserve"> </w:t>
      </w:r>
      <w:r w:rsidR="001C6AEC" w:rsidRPr="00A43149">
        <w:rPr>
          <w:rFonts w:asciiTheme="majorBidi" w:hAnsiTheme="majorBidi" w:cs="Angsana New" w:hint="cs"/>
          <w:color w:val="000000"/>
          <w:cs/>
        </w:rPr>
        <w:t>ดีไซน์ อินเตอร์เนชั่นแนล</w:t>
      </w:r>
      <w:r w:rsidR="001C6AEC" w:rsidRPr="00A43149">
        <w:rPr>
          <w:rFonts w:asciiTheme="majorBidi" w:hAnsiTheme="majorBidi" w:cs="Angsana New"/>
          <w:color w:val="000000"/>
          <w:cs/>
        </w:rPr>
        <w:t xml:space="preserve"> </w:t>
      </w:r>
      <w:r w:rsidR="001C6AEC" w:rsidRPr="00A43149">
        <w:rPr>
          <w:rFonts w:asciiTheme="majorBidi" w:hAnsiTheme="majorBidi" w:cs="Angsana New" w:hint="cs"/>
          <w:color w:val="000000"/>
          <w:cs/>
        </w:rPr>
        <w:t>จำกัด</w:t>
      </w:r>
      <w:r w:rsidR="001C6AEC" w:rsidRPr="00A43149">
        <w:rPr>
          <w:rFonts w:asciiTheme="majorBidi" w:hAnsiTheme="majorBidi" w:cstheme="majorBidi"/>
          <w:color w:val="000000"/>
          <w:cs/>
        </w:rPr>
        <w:t xml:space="preserve"> ซึ่งเป็นบริษัทย่อยของบริษัท </w:t>
      </w:r>
    </w:p>
    <w:p w:rsidR="001C6AEC" w:rsidRPr="00A43149" w:rsidRDefault="001C6AEC" w:rsidP="001C6AEC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:rsidR="002A11FA" w:rsidRPr="00A43149" w:rsidRDefault="007551CD" w:rsidP="001C6AEC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olor w:val="000000"/>
        </w:rPr>
      </w:pPr>
      <w:r w:rsidRPr="00A43149">
        <w:rPr>
          <w:rFonts w:asciiTheme="majorBidi" w:hAnsiTheme="majorBidi" w:cstheme="majorBidi" w:hint="cs"/>
          <w:color w:val="000000"/>
          <w:cs/>
        </w:rPr>
        <w:t xml:space="preserve">เมื่อวันที่ </w:t>
      </w:r>
      <w:r w:rsidRPr="00A43149">
        <w:rPr>
          <w:rFonts w:asciiTheme="majorBidi" w:hAnsiTheme="majorBidi" w:cstheme="majorBidi"/>
          <w:color w:val="000000"/>
          <w:lang w:val="en-US"/>
        </w:rPr>
        <w:t>2</w:t>
      </w:r>
      <w:r w:rsidR="005D7B3A">
        <w:rPr>
          <w:rFonts w:asciiTheme="majorBidi" w:hAnsiTheme="majorBidi" w:cstheme="majorBidi"/>
          <w:color w:val="000000"/>
          <w:lang w:val="en-US"/>
        </w:rPr>
        <w:t>4</w:t>
      </w:r>
      <w:r w:rsidRPr="00A4314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A43149">
        <w:rPr>
          <w:rFonts w:asciiTheme="majorBidi" w:hAnsiTheme="majorBidi" w:cstheme="majorBidi" w:hint="cs"/>
          <w:color w:val="000000"/>
          <w:cs/>
          <w:lang w:val="en-US"/>
        </w:rPr>
        <w:t>กรกฎาคม</w:t>
      </w:r>
      <w:r w:rsidRPr="00A43149">
        <w:rPr>
          <w:rFonts w:asciiTheme="majorBidi" w:hAnsiTheme="majorBidi" w:cstheme="majorBidi"/>
          <w:color w:val="000000"/>
          <w:lang w:val="en-US"/>
        </w:rPr>
        <w:t xml:space="preserve"> 2562 </w:t>
      </w:r>
      <w:r w:rsidR="001C6AEC" w:rsidRPr="00A43149">
        <w:rPr>
          <w:rFonts w:asciiTheme="majorBidi" w:hAnsiTheme="majorBidi" w:cstheme="majorBidi"/>
          <w:color w:val="000000"/>
          <w:cs/>
        </w:rPr>
        <w:t>บริษัททำ</w:t>
      </w:r>
      <w:r w:rsidR="00701771">
        <w:rPr>
          <w:rFonts w:asciiTheme="majorBidi" w:hAnsiTheme="majorBidi" w:cstheme="majorBidi" w:hint="cs"/>
          <w:color w:val="000000"/>
          <w:cs/>
        </w:rPr>
        <w:t>สัญญา</w:t>
      </w:r>
      <w:r w:rsidR="005D7B3A">
        <w:rPr>
          <w:rFonts w:asciiTheme="majorBidi" w:hAnsiTheme="majorBidi" w:cstheme="majorBidi" w:hint="cs"/>
          <w:color w:val="000000"/>
          <w:cs/>
        </w:rPr>
        <w:t>ซื้อขายหุ้น</w:t>
      </w:r>
      <w:r w:rsidR="001C6AEC" w:rsidRPr="00A43149">
        <w:rPr>
          <w:rFonts w:asciiTheme="majorBidi" w:hAnsiTheme="majorBidi" w:cstheme="majorBidi"/>
          <w:color w:val="000000"/>
          <w:cs/>
        </w:rPr>
        <w:t>สามัญของ</w:t>
      </w:r>
      <w:r w:rsidR="001C6AEC" w:rsidRPr="00A43149">
        <w:rPr>
          <w:rFonts w:asciiTheme="majorBidi" w:hAnsiTheme="majorBidi" w:cstheme="majorBidi"/>
          <w:color w:val="000000"/>
        </w:rPr>
        <w:t xml:space="preserve"> </w:t>
      </w:r>
      <w:r w:rsidR="001C6AEC" w:rsidRPr="00A43149">
        <w:rPr>
          <w:rFonts w:asciiTheme="majorBidi" w:hAnsiTheme="majorBidi" w:cstheme="majorBidi"/>
          <w:color w:val="000000"/>
          <w:cs/>
        </w:rPr>
        <w:t xml:space="preserve">บริษัท </w:t>
      </w:r>
      <w:r w:rsidR="001C6AEC" w:rsidRPr="00A43149">
        <w:rPr>
          <w:rFonts w:asciiTheme="majorBidi" w:hAnsiTheme="majorBidi" w:cstheme="majorBidi" w:hint="cs"/>
          <w:color w:val="000000"/>
          <w:cs/>
          <w:lang w:val="en-US"/>
        </w:rPr>
        <w:t>ยูเรกา ออโตเมชั่น</w:t>
      </w:r>
      <w:r w:rsidR="001C6AEC" w:rsidRPr="00A43149">
        <w:rPr>
          <w:rFonts w:asciiTheme="majorBidi" w:hAnsiTheme="majorBidi" w:cstheme="majorBidi"/>
          <w:color w:val="000000"/>
          <w:cs/>
        </w:rPr>
        <w:t xml:space="preserve"> จำนวน </w:t>
      </w:r>
      <w:r w:rsidR="001C6AEC" w:rsidRPr="00A43149">
        <w:rPr>
          <w:rFonts w:asciiTheme="majorBidi" w:hAnsiTheme="majorBidi" w:cstheme="majorBidi" w:hint="cs"/>
          <w:color w:val="000000"/>
          <w:cs/>
        </w:rPr>
        <w:t>5</w:t>
      </w:r>
      <w:r w:rsidR="00056164">
        <w:rPr>
          <w:rFonts w:asciiTheme="majorBidi" w:hAnsiTheme="majorBidi" w:cstheme="majorBidi" w:hint="cs"/>
          <w:color w:val="000000"/>
          <w:cs/>
        </w:rPr>
        <w:t>.0</w:t>
      </w:r>
      <w:r w:rsidR="001C6AEC" w:rsidRPr="00A43149">
        <w:rPr>
          <w:rFonts w:asciiTheme="majorBidi" w:hAnsiTheme="majorBidi" w:cstheme="majorBidi"/>
          <w:color w:val="000000"/>
        </w:rPr>
        <w:t xml:space="preserve"> </w:t>
      </w:r>
      <w:r w:rsidR="001C6AEC" w:rsidRPr="00A43149">
        <w:rPr>
          <w:rFonts w:asciiTheme="majorBidi" w:hAnsiTheme="majorBidi" w:cstheme="majorBidi" w:hint="cs"/>
          <w:color w:val="000000"/>
          <w:cs/>
        </w:rPr>
        <w:t>ล้าน</w:t>
      </w:r>
      <w:r w:rsidR="001C6AEC" w:rsidRPr="00A43149">
        <w:rPr>
          <w:rFonts w:asciiTheme="majorBidi" w:hAnsiTheme="majorBidi" w:cstheme="majorBidi"/>
          <w:color w:val="000000"/>
          <w:cs/>
        </w:rPr>
        <w:t>หุ้น</w:t>
      </w:r>
      <w:r w:rsidR="00056164">
        <w:rPr>
          <w:rFonts w:asciiTheme="majorBidi" w:hAnsiTheme="majorBidi" w:cstheme="majorBidi" w:hint="cs"/>
          <w:color w:val="000000"/>
          <w:cs/>
        </w:rPr>
        <w:t xml:space="preserve">       </w:t>
      </w:r>
      <w:r w:rsidR="001C6AEC" w:rsidRPr="00A43149">
        <w:rPr>
          <w:rFonts w:asciiTheme="majorBidi" w:hAnsiTheme="majorBidi" w:cstheme="majorBidi" w:hint="cs"/>
          <w:color w:val="000000"/>
          <w:cs/>
        </w:rPr>
        <w:t xml:space="preserve"> </w:t>
      </w:r>
      <w:r w:rsidR="001C6AEC" w:rsidRPr="00A43149">
        <w:rPr>
          <w:rFonts w:asciiTheme="majorBidi" w:hAnsiTheme="majorBidi" w:cstheme="majorBidi"/>
          <w:color w:val="000000"/>
          <w:cs/>
        </w:rPr>
        <w:t xml:space="preserve">คิดเป็นร้อยละ </w:t>
      </w:r>
      <w:r w:rsidR="001C6AEC" w:rsidRPr="00A43149">
        <w:rPr>
          <w:rFonts w:asciiTheme="majorBidi" w:hAnsiTheme="majorBidi" w:cstheme="majorBidi" w:hint="cs"/>
          <w:color w:val="000000"/>
          <w:cs/>
        </w:rPr>
        <w:t xml:space="preserve">100 </w:t>
      </w:r>
      <w:r w:rsidR="001C6AEC" w:rsidRPr="00A43149">
        <w:rPr>
          <w:rFonts w:asciiTheme="majorBidi" w:hAnsiTheme="majorBidi" w:cstheme="majorBidi"/>
          <w:color w:val="000000"/>
          <w:cs/>
        </w:rPr>
        <w:t xml:space="preserve">ของหุ้นที่ออกและจำหน่ายแล้วทั้งหมดของบริษัท </w:t>
      </w:r>
      <w:r w:rsidR="001C6AEC" w:rsidRPr="00A43149">
        <w:rPr>
          <w:rFonts w:asciiTheme="majorBidi" w:hAnsiTheme="majorBidi" w:cstheme="majorBidi" w:hint="cs"/>
          <w:color w:val="000000"/>
          <w:cs/>
          <w:lang w:val="en-US"/>
        </w:rPr>
        <w:t>ยูเรกา ออโตเมชั่น</w:t>
      </w:r>
      <w:r w:rsidR="001C6AEC" w:rsidRPr="00A43149">
        <w:rPr>
          <w:rFonts w:asciiTheme="majorBidi" w:hAnsiTheme="majorBidi" w:cstheme="majorBidi"/>
          <w:color w:val="000000"/>
          <w:cs/>
        </w:rPr>
        <w:t xml:space="preserve"> จำกัด</w:t>
      </w:r>
      <w:r w:rsidR="001C6AEC" w:rsidRPr="00A43149">
        <w:rPr>
          <w:rFonts w:asciiTheme="majorBidi" w:hAnsiTheme="majorBidi" w:cstheme="majorBidi"/>
          <w:color w:val="000000"/>
        </w:rPr>
        <w:t xml:space="preserve"> </w:t>
      </w:r>
      <w:r w:rsidR="00C66F66" w:rsidRPr="00A43149">
        <w:rPr>
          <w:rFonts w:asciiTheme="majorBidi" w:hAnsiTheme="majorBidi" w:cstheme="majorBidi" w:hint="cs"/>
          <w:color w:val="000000"/>
          <w:cs/>
        </w:rPr>
        <w:t>เป็นจำนวนเงิน</w:t>
      </w:r>
      <w:r w:rsidR="001C6AEC" w:rsidRPr="00A43149">
        <w:rPr>
          <w:rFonts w:asciiTheme="majorBidi" w:hAnsiTheme="majorBidi" w:cstheme="majorBidi"/>
          <w:color w:val="000000"/>
          <w:cs/>
        </w:rPr>
        <w:t xml:space="preserve"> </w:t>
      </w:r>
      <w:r w:rsidR="001C6AEC" w:rsidRPr="00A43149">
        <w:rPr>
          <w:rFonts w:asciiTheme="majorBidi" w:hAnsiTheme="majorBidi" w:cstheme="majorBidi" w:hint="cs"/>
          <w:color w:val="000000"/>
          <w:cs/>
        </w:rPr>
        <w:t>29.5</w:t>
      </w:r>
      <w:r w:rsidR="001C6AEC" w:rsidRPr="00A43149">
        <w:rPr>
          <w:rFonts w:asciiTheme="majorBidi" w:hAnsiTheme="majorBidi" w:cstheme="majorBidi"/>
          <w:color w:val="000000"/>
        </w:rPr>
        <w:t xml:space="preserve"> </w:t>
      </w:r>
      <w:r w:rsidR="001C6AEC" w:rsidRPr="00A43149">
        <w:rPr>
          <w:rFonts w:asciiTheme="majorBidi" w:hAnsiTheme="majorBidi" w:cstheme="majorBidi"/>
          <w:color w:val="000000"/>
          <w:cs/>
        </w:rPr>
        <w:t xml:space="preserve">ล้านบาท ทั้งนี้ ภายหลังจากการจำหน่ายหุ้นสามัญ บริษัท </w:t>
      </w:r>
      <w:r w:rsidR="001C6AEC" w:rsidRPr="00A43149">
        <w:rPr>
          <w:rFonts w:asciiTheme="majorBidi" w:hAnsiTheme="majorBidi" w:cstheme="majorBidi" w:hint="cs"/>
          <w:color w:val="000000"/>
          <w:cs/>
          <w:lang w:val="en-US"/>
        </w:rPr>
        <w:t>ยูเรกา ออโตเมชั่น</w:t>
      </w:r>
      <w:r w:rsidR="001C6AEC" w:rsidRPr="00A43149">
        <w:rPr>
          <w:rFonts w:asciiTheme="majorBidi" w:hAnsiTheme="majorBidi" w:cstheme="majorBidi"/>
          <w:color w:val="000000"/>
          <w:cs/>
        </w:rPr>
        <w:t xml:space="preserve"> จำกัด</w:t>
      </w:r>
      <w:r w:rsidR="001C6AEC" w:rsidRPr="00A43149">
        <w:rPr>
          <w:rFonts w:asciiTheme="majorBidi" w:hAnsiTheme="majorBidi" w:cstheme="majorBidi" w:hint="cs"/>
          <w:color w:val="000000"/>
          <w:cs/>
        </w:rPr>
        <w:t xml:space="preserve"> </w:t>
      </w:r>
      <w:r w:rsidR="00C66F66" w:rsidRPr="00A43149">
        <w:rPr>
          <w:rFonts w:asciiTheme="majorBidi" w:hAnsiTheme="majorBidi" w:cstheme="majorBidi" w:hint="cs"/>
          <w:color w:val="000000"/>
          <w:cs/>
        </w:rPr>
        <w:t>มีผลให้</w:t>
      </w:r>
      <w:r w:rsidR="001C6AEC" w:rsidRPr="00A43149">
        <w:rPr>
          <w:rFonts w:asciiTheme="majorBidi" w:hAnsiTheme="majorBidi" w:cstheme="majorBidi"/>
          <w:color w:val="000000"/>
          <w:cs/>
        </w:rPr>
        <w:t>บริษัท</w:t>
      </w:r>
      <w:r w:rsidR="001C6AEC" w:rsidRPr="00A43149">
        <w:rPr>
          <w:rFonts w:asciiTheme="majorBidi" w:hAnsiTheme="majorBidi" w:cstheme="majorBidi" w:hint="cs"/>
          <w:color w:val="000000"/>
          <w:cs/>
        </w:rPr>
        <w:t xml:space="preserve"> </w:t>
      </w:r>
      <w:r w:rsidR="001C6AEC" w:rsidRPr="00A43149">
        <w:rPr>
          <w:rFonts w:asciiTheme="majorBidi" w:hAnsiTheme="majorBidi" w:cstheme="majorBidi" w:hint="cs"/>
          <w:color w:val="000000"/>
          <w:cs/>
          <w:lang w:val="en-US"/>
        </w:rPr>
        <w:t>ยูเรกา ออโตเมชั่น</w:t>
      </w:r>
      <w:r w:rsidR="001C6AEC" w:rsidRPr="00A43149">
        <w:rPr>
          <w:rFonts w:asciiTheme="majorBidi" w:hAnsiTheme="majorBidi" w:cstheme="majorBidi"/>
          <w:color w:val="000000"/>
          <w:cs/>
        </w:rPr>
        <w:t xml:space="preserve"> จำกัด</w:t>
      </w:r>
      <w:r w:rsidR="001C6AEC" w:rsidRPr="00A43149">
        <w:rPr>
          <w:rFonts w:asciiTheme="majorBidi" w:hAnsiTheme="majorBidi" w:cstheme="majorBidi"/>
          <w:color w:val="000000"/>
        </w:rPr>
        <w:t xml:space="preserve"> </w:t>
      </w:r>
      <w:r w:rsidR="001C6AEC" w:rsidRPr="00A43149">
        <w:rPr>
          <w:rFonts w:asciiTheme="majorBidi" w:hAnsiTheme="majorBidi" w:cstheme="majorBidi"/>
          <w:color w:val="000000"/>
          <w:cs/>
        </w:rPr>
        <w:t>สิ้นสภาพในการเป็นบริษัทย่อยของบริษัท</w:t>
      </w:r>
      <w:r w:rsidR="001C6AEC" w:rsidRPr="00A43149">
        <w:rPr>
          <w:rFonts w:asciiTheme="majorBidi" w:hAnsiTheme="majorBidi" w:cstheme="majorBidi" w:hint="cs"/>
          <w:color w:val="000000"/>
          <w:cs/>
        </w:rPr>
        <w:t xml:space="preserve"> </w:t>
      </w:r>
    </w:p>
    <w:p w:rsidR="002A11FA" w:rsidRPr="00A43149" w:rsidRDefault="002A11FA" w:rsidP="001C6AEC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="Angsana New"/>
          <w:color w:val="000000"/>
        </w:rPr>
      </w:pPr>
    </w:p>
    <w:p w:rsidR="002A11FA" w:rsidRPr="00A43149" w:rsidRDefault="002A1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color w:val="000000"/>
          <w:sz w:val="30"/>
          <w:szCs w:val="30"/>
          <w:cs/>
          <w:lang w:val="th-TH"/>
        </w:rPr>
      </w:pPr>
      <w:r w:rsidRPr="00A43149">
        <w:rPr>
          <w:rFonts w:asciiTheme="majorBidi" w:hAnsiTheme="majorBidi"/>
          <w:color w:val="000000"/>
          <w:cs/>
        </w:rPr>
        <w:br w:type="page"/>
      </w:r>
    </w:p>
    <w:p w:rsidR="001C6AEC" w:rsidRPr="000C4116" w:rsidRDefault="001C6AEC" w:rsidP="001C6AEC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olor w:val="000000"/>
        </w:rPr>
      </w:pPr>
      <w:r w:rsidRPr="00A43149">
        <w:rPr>
          <w:rFonts w:asciiTheme="majorBidi" w:hAnsiTheme="majorBidi" w:cs="Angsana New" w:hint="cs"/>
          <w:color w:val="000000"/>
          <w:cs/>
        </w:rPr>
        <w:lastRenderedPageBreak/>
        <w:t>นอกจากนี้ บริษัททำ</w:t>
      </w:r>
      <w:r w:rsidR="00701771">
        <w:rPr>
          <w:rFonts w:asciiTheme="majorBidi" w:hAnsiTheme="majorBidi" w:cs="Angsana New" w:hint="cs"/>
          <w:color w:val="000000"/>
          <w:cs/>
        </w:rPr>
        <w:t>สัญญา</w:t>
      </w:r>
      <w:r w:rsidR="005D7B3A">
        <w:rPr>
          <w:rFonts w:asciiTheme="majorBidi" w:hAnsiTheme="majorBidi" w:cs="Angsana New" w:hint="cs"/>
          <w:color w:val="000000"/>
          <w:cs/>
        </w:rPr>
        <w:t>ซื้อขาย</w:t>
      </w:r>
      <w:r w:rsidRPr="00A43149">
        <w:rPr>
          <w:rFonts w:asciiTheme="majorBidi" w:hAnsiTheme="majorBidi" w:cs="Angsana New" w:hint="cs"/>
          <w:color w:val="000000"/>
          <w:cs/>
        </w:rPr>
        <w:t>หุ้นสามัญของบริษัท</w:t>
      </w:r>
      <w:r w:rsidRPr="00A43149">
        <w:rPr>
          <w:rFonts w:asciiTheme="majorBidi" w:hAnsiTheme="majorBidi" w:cs="Angsana New"/>
          <w:color w:val="000000"/>
          <w:cs/>
        </w:rPr>
        <w:t xml:space="preserve"> </w:t>
      </w:r>
      <w:r w:rsidRPr="00A43149">
        <w:rPr>
          <w:rFonts w:asciiTheme="majorBidi" w:hAnsiTheme="majorBidi" w:cs="Angsana New" w:hint="cs"/>
          <w:color w:val="000000"/>
          <w:cs/>
        </w:rPr>
        <w:t>ยูเรกา</w:t>
      </w:r>
      <w:r w:rsidRPr="00A43149">
        <w:rPr>
          <w:rFonts w:asciiTheme="majorBidi" w:hAnsiTheme="majorBidi" w:cs="Angsana New"/>
          <w:color w:val="000000"/>
          <w:cs/>
        </w:rPr>
        <w:t xml:space="preserve"> </w:t>
      </w:r>
      <w:r w:rsidRPr="00A43149">
        <w:rPr>
          <w:rFonts w:asciiTheme="majorBidi" w:hAnsiTheme="majorBidi" w:cs="Angsana New" w:hint="cs"/>
          <w:color w:val="000000"/>
          <w:cs/>
        </w:rPr>
        <w:t>ดีไซน์ อินเตอร์เนชั่นแนล</w:t>
      </w:r>
      <w:r w:rsidRPr="00A43149">
        <w:rPr>
          <w:rFonts w:asciiTheme="majorBidi" w:hAnsiTheme="majorBidi" w:cs="Angsana New"/>
          <w:color w:val="000000"/>
          <w:cs/>
        </w:rPr>
        <w:t xml:space="preserve"> </w:t>
      </w:r>
      <w:r w:rsidRPr="00A43149">
        <w:rPr>
          <w:rFonts w:asciiTheme="majorBidi" w:hAnsiTheme="majorBidi" w:cs="Angsana New" w:hint="cs"/>
          <w:color w:val="000000"/>
          <w:cs/>
        </w:rPr>
        <w:t>จำกัด</w:t>
      </w:r>
      <w:r w:rsidRPr="00A43149">
        <w:rPr>
          <w:rFonts w:asciiTheme="majorBidi" w:hAnsiTheme="majorBidi" w:cstheme="majorBidi"/>
          <w:color w:val="000000"/>
        </w:rPr>
        <w:t xml:space="preserve"> </w:t>
      </w:r>
      <w:r w:rsidRPr="00A43149">
        <w:rPr>
          <w:rFonts w:asciiTheme="majorBidi" w:hAnsiTheme="majorBidi" w:cstheme="majorBidi"/>
          <w:color w:val="000000"/>
          <w:cs/>
        </w:rPr>
        <w:t>จำนวน</w:t>
      </w:r>
      <w:r w:rsidRPr="00A43149">
        <w:rPr>
          <w:rFonts w:asciiTheme="majorBidi" w:hAnsiTheme="majorBidi" w:cstheme="majorBidi" w:hint="cs"/>
          <w:color w:val="000000"/>
          <w:cs/>
        </w:rPr>
        <w:t xml:space="preserve"> </w:t>
      </w:r>
      <w:r w:rsidRPr="00A43149">
        <w:rPr>
          <w:rFonts w:asciiTheme="majorBidi" w:hAnsiTheme="majorBidi" w:cstheme="majorBidi"/>
          <w:color w:val="000000"/>
          <w:lang w:val="en-US"/>
        </w:rPr>
        <w:t xml:space="preserve">1.9 </w:t>
      </w:r>
      <w:r w:rsidRPr="00A43149">
        <w:rPr>
          <w:rFonts w:asciiTheme="majorBidi" w:hAnsiTheme="majorBidi" w:cstheme="majorBidi" w:hint="cs"/>
          <w:color w:val="000000"/>
          <w:cs/>
          <w:lang w:val="en-US"/>
        </w:rPr>
        <w:t xml:space="preserve">ล้านหุ้น </w:t>
      </w:r>
      <w:r w:rsidRPr="00A43149">
        <w:rPr>
          <w:rFonts w:asciiTheme="majorBidi" w:hAnsiTheme="majorBidi" w:cstheme="majorBidi"/>
          <w:color w:val="000000"/>
          <w:cs/>
        </w:rPr>
        <w:t xml:space="preserve">คิดเป็นร้อยละ </w:t>
      </w:r>
      <w:r w:rsidRPr="00A43149">
        <w:rPr>
          <w:rFonts w:asciiTheme="majorBidi" w:hAnsiTheme="majorBidi" w:cstheme="majorBidi" w:hint="cs"/>
          <w:color w:val="000000"/>
          <w:cs/>
        </w:rPr>
        <w:t xml:space="preserve">100 </w:t>
      </w:r>
      <w:r w:rsidRPr="00A43149">
        <w:rPr>
          <w:rFonts w:asciiTheme="majorBidi" w:hAnsiTheme="majorBidi" w:cstheme="majorBidi"/>
          <w:color w:val="000000"/>
          <w:cs/>
        </w:rPr>
        <w:t xml:space="preserve">ของหุ้นที่ออกและจำหน่ายแล้วทั้งหมดของ </w:t>
      </w:r>
      <w:r w:rsidRPr="00A43149">
        <w:rPr>
          <w:rFonts w:asciiTheme="majorBidi" w:hAnsiTheme="majorBidi" w:cs="Angsana New" w:hint="cs"/>
          <w:color w:val="000000"/>
          <w:cs/>
        </w:rPr>
        <w:t>บริษัท</w:t>
      </w:r>
      <w:r w:rsidRPr="00A43149">
        <w:rPr>
          <w:rFonts w:asciiTheme="majorBidi" w:hAnsiTheme="majorBidi" w:cs="Angsana New"/>
          <w:color w:val="000000"/>
          <w:cs/>
        </w:rPr>
        <w:t xml:space="preserve"> </w:t>
      </w:r>
      <w:r w:rsidRPr="00A43149">
        <w:rPr>
          <w:rFonts w:asciiTheme="majorBidi" w:hAnsiTheme="majorBidi" w:cs="Angsana New" w:hint="cs"/>
          <w:color w:val="000000"/>
          <w:cs/>
        </w:rPr>
        <w:t>ยูเรกา</w:t>
      </w:r>
      <w:r w:rsidRPr="00A43149">
        <w:rPr>
          <w:rFonts w:asciiTheme="majorBidi" w:hAnsiTheme="majorBidi" w:cs="Angsana New"/>
          <w:color w:val="000000"/>
          <w:cs/>
        </w:rPr>
        <w:t xml:space="preserve"> </w:t>
      </w:r>
      <w:r w:rsidRPr="00A43149">
        <w:rPr>
          <w:rFonts w:asciiTheme="majorBidi" w:hAnsiTheme="majorBidi" w:cs="Angsana New" w:hint="cs"/>
          <w:color w:val="000000"/>
          <w:cs/>
        </w:rPr>
        <w:t>ดีไซน์ อินเตอร์เนชั่นแนล</w:t>
      </w:r>
      <w:r w:rsidRPr="00A43149">
        <w:rPr>
          <w:rFonts w:asciiTheme="majorBidi" w:hAnsiTheme="majorBidi" w:cs="Angsana New"/>
          <w:color w:val="000000"/>
          <w:cs/>
        </w:rPr>
        <w:t xml:space="preserve"> </w:t>
      </w:r>
      <w:r w:rsidR="00C66F66" w:rsidRPr="00A43149">
        <w:rPr>
          <w:rFonts w:asciiTheme="majorBidi" w:hAnsiTheme="majorBidi" w:cstheme="majorBidi" w:hint="cs"/>
          <w:color w:val="000000"/>
          <w:cs/>
        </w:rPr>
        <w:t>เป็นจำนวนเงิน</w:t>
      </w:r>
      <w:r w:rsidRPr="00A43149">
        <w:rPr>
          <w:rFonts w:asciiTheme="majorBidi" w:hAnsiTheme="majorBidi" w:cstheme="majorBidi"/>
          <w:color w:val="000000"/>
          <w:cs/>
        </w:rPr>
        <w:t xml:space="preserve"> </w:t>
      </w:r>
      <w:r w:rsidRPr="00A43149">
        <w:rPr>
          <w:rFonts w:asciiTheme="majorBidi" w:hAnsiTheme="majorBidi" w:cstheme="majorBidi"/>
          <w:color w:val="000000"/>
          <w:lang w:val="en-US"/>
        </w:rPr>
        <w:t>25.5</w:t>
      </w:r>
      <w:r w:rsidRPr="00A43149">
        <w:rPr>
          <w:rFonts w:asciiTheme="majorBidi" w:hAnsiTheme="majorBidi" w:cstheme="majorBidi"/>
          <w:color w:val="000000"/>
        </w:rPr>
        <w:t xml:space="preserve"> </w:t>
      </w:r>
      <w:r w:rsidRPr="00A43149">
        <w:rPr>
          <w:rFonts w:asciiTheme="majorBidi" w:hAnsiTheme="majorBidi" w:cstheme="majorBidi"/>
          <w:color w:val="000000"/>
          <w:cs/>
        </w:rPr>
        <w:t xml:space="preserve">ล้านบาท ทั้งนี้ ภายหลังจากการจำหน่ายหุ้นสามัญ </w:t>
      </w:r>
      <w:bookmarkStart w:id="4" w:name="_Hlk15071230"/>
      <w:r w:rsidRPr="00A43149">
        <w:rPr>
          <w:rFonts w:asciiTheme="majorBidi" w:hAnsiTheme="majorBidi" w:cs="Angsana New" w:hint="cs"/>
          <w:color w:val="000000"/>
          <w:cs/>
        </w:rPr>
        <w:t>บริษัท</w:t>
      </w:r>
      <w:r w:rsidR="00A43149" w:rsidRPr="00A43149">
        <w:rPr>
          <w:rFonts w:asciiTheme="majorBidi" w:hAnsiTheme="majorBidi" w:cs="Angsana New" w:hint="cs"/>
          <w:color w:val="000000"/>
          <w:cs/>
        </w:rPr>
        <w:t xml:space="preserve"> </w:t>
      </w:r>
      <w:r w:rsidRPr="00A43149">
        <w:rPr>
          <w:rFonts w:asciiTheme="majorBidi" w:hAnsiTheme="majorBidi" w:cs="Angsana New" w:hint="cs"/>
          <w:color w:val="000000"/>
          <w:cs/>
        </w:rPr>
        <w:t>ยูเรกา</w:t>
      </w:r>
      <w:r w:rsidRPr="00A43149">
        <w:rPr>
          <w:rFonts w:asciiTheme="majorBidi" w:hAnsiTheme="majorBidi" w:cs="Angsana New"/>
          <w:color w:val="000000"/>
          <w:cs/>
        </w:rPr>
        <w:t xml:space="preserve"> </w:t>
      </w:r>
      <w:r w:rsidRPr="00A43149">
        <w:rPr>
          <w:rFonts w:asciiTheme="majorBidi" w:hAnsiTheme="majorBidi" w:cs="Angsana New" w:hint="cs"/>
          <w:color w:val="000000"/>
          <w:cs/>
        </w:rPr>
        <w:t>ดีไซน์ อินเตอร์เนชั่นแนล</w:t>
      </w:r>
      <w:r w:rsidRPr="00A43149">
        <w:rPr>
          <w:rFonts w:asciiTheme="majorBidi" w:hAnsiTheme="majorBidi" w:cs="Angsana New"/>
          <w:color w:val="000000"/>
          <w:cs/>
        </w:rPr>
        <w:t xml:space="preserve"> </w:t>
      </w:r>
      <w:r w:rsidRPr="00A43149">
        <w:rPr>
          <w:rFonts w:asciiTheme="majorBidi" w:hAnsiTheme="majorBidi" w:cs="Angsana New" w:hint="cs"/>
          <w:color w:val="000000"/>
          <w:cs/>
        </w:rPr>
        <w:t>จำกัด</w:t>
      </w:r>
      <w:bookmarkEnd w:id="4"/>
      <w:r w:rsidRPr="00A43149">
        <w:rPr>
          <w:rFonts w:asciiTheme="majorBidi" w:hAnsiTheme="majorBidi" w:cstheme="majorBidi"/>
          <w:color w:val="000000"/>
        </w:rPr>
        <w:t xml:space="preserve"> </w:t>
      </w:r>
      <w:r w:rsidRPr="00A43149">
        <w:rPr>
          <w:rFonts w:asciiTheme="majorBidi" w:hAnsiTheme="majorBidi" w:cstheme="majorBidi"/>
          <w:color w:val="000000"/>
          <w:cs/>
        </w:rPr>
        <w:t>จะทำให้</w:t>
      </w:r>
      <w:r w:rsidRPr="00A43149">
        <w:rPr>
          <w:rFonts w:asciiTheme="majorBidi" w:hAnsiTheme="majorBidi" w:cstheme="majorBidi"/>
          <w:color w:val="000000"/>
        </w:rPr>
        <w:t xml:space="preserve"> </w:t>
      </w:r>
      <w:r w:rsidRPr="00A43149">
        <w:rPr>
          <w:rFonts w:asciiTheme="majorBidi" w:hAnsiTheme="majorBidi" w:cs="Angsana New" w:hint="cs"/>
          <w:color w:val="000000"/>
          <w:cs/>
        </w:rPr>
        <w:t>บริษัท</w:t>
      </w:r>
      <w:r w:rsidR="002A11FA" w:rsidRPr="00A43149">
        <w:rPr>
          <w:rFonts w:asciiTheme="majorBidi" w:hAnsiTheme="majorBidi" w:cs="Angsana New" w:hint="cs"/>
          <w:color w:val="000000"/>
          <w:cs/>
        </w:rPr>
        <w:t xml:space="preserve"> </w:t>
      </w:r>
      <w:r w:rsidRPr="00A43149">
        <w:rPr>
          <w:rFonts w:asciiTheme="majorBidi" w:hAnsiTheme="majorBidi" w:cs="Angsana New" w:hint="cs"/>
          <w:color w:val="000000"/>
          <w:cs/>
        </w:rPr>
        <w:t>ยูเรกา</w:t>
      </w:r>
      <w:r w:rsidRPr="00A43149">
        <w:rPr>
          <w:rFonts w:asciiTheme="majorBidi" w:hAnsiTheme="majorBidi" w:cs="Angsana New"/>
          <w:color w:val="000000"/>
          <w:cs/>
        </w:rPr>
        <w:t xml:space="preserve"> </w:t>
      </w:r>
      <w:r w:rsidRPr="00A43149">
        <w:rPr>
          <w:rFonts w:asciiTheme="majorBidi" w:hAnsiTheme="majorBidi" w:cs="Angsana New" w:hint="cs"/>
          <w:color w:val="000000"/>
          <w:cs/>
        </w:rPr>
        <w:t>ดีไซน์ อินเตอร์เนชั่นแนล</w:t>
      </w:r>
      <w:r w:rsidRPr="00A43149">
        <w:rPr>
          <w:rFonts w:asciiTheme="majorBidi" w:hAnsiTheme="majorBidi" w:cs="Angsana New"/>
          <w:color w:val="000000"/>
          <w:cs/>
        </w:rPr>
        <w:t xml:space="preserve"> </w:t>
      </w:r>
      <w:r w:rsidRPr="00A43149">
        <w:rPr>
          <w:rFonts w:asciiTheme="majorBidi" w:hAnsiTheme="majorBidi" w:cs="Angsana New" w:hint="cs"/>
          <w:color w:val="000000"/>
          <w:cs/>
        </w:rPr>
        <w:t>จำกัด</w:t>
      </w:r>
      <w:r w:rsidRPr="00A43149">
        <w:rPr>
          <w:rFonts w:asciiTheme="majorBidi" w:hAnsiTheme="majorBidi" w:cstheme="majorBidi"/>
          <w:color w:val="000000"/>
        </w:rPr>
        <w:t xml:space="preserve"> </w:t>
      </w:r>
      <w:r w:rsidRPr="00A43149">
        <w:rPr>
          <w:rFonts w:asciiTheme="majorBidi" w:hAnsiTheme="majorBidi" w:cstheme="majorBidi"/>
          <w:color w:val="000000"/>
          <w:cs/>
        </w:rPr>
        <w:t>สิ้นสภาพในการเป็นบริษัทย่อยของบริษัทและมีผลให้</w:t>
      </w:r>
      <w:r w:rsidRPr="00A43149">
        <w:rPr>
          <w:rFonts w:asciiTheme="majorBidi" w:hAnsiTheme="majorBidi" w:cs="Angsana New" w:hint="cs"/>
          <w:color w:val="000000"/>
          <w:cs/>
        </w:rPr>
        <w:t>บริษัท</w:t>
      </w:r>
      <w:r w:rsidRPr="00A43149">
        <w:rPr>
          <w:rFonts w:asciiTheme="majorBidi" w:hAnsiTheme="majorBidi" w:cs="Angsana New"/>
          <w:color w:val="000000"/>
          <w:cs/>
        </w:rPr>
        <w:t xml:space="preserve"> </w:t>
      </w:r>
      <w:r w:rsidRPr="00A43149">
        <w:rPr>
          <w:rFonts w:asciiTheme="majorBidi" w:hAnsiTheme="majorBidi" w:cs="Angsana New" w:hint="cs"/>
          <w:color w:val="000000"/>
          <w:cs/>
        </w:rPr>
        <w:t>ยูเรกา</w:t>
      </w:r>
      <w:r w:rsidRPr="00A43149">
        <w:rPr>
          <w:rFonts w:asciiTheme="majorBidi" w:hAnsiTheme="majorBidi" w:cs="Angsana New"/>
          <w:color w:val="000000"/>
          <w:cs/>
        </w:rPr>
        <w:t xml:space="preserve"> </w:t>
      </w:r>
      <w:r w:rsidRPr="00A43149">
        <w:rPr>
          <w:rFonts w:asciiTheme="majorBidi" w:hAnsiTheme="majorBidi" w:cs="Angsana New" w:hint="cs"/>
          <w:color w:val="000000"/>
          <w:cs/>
        </w:rPr>
        <w:t>ดีไซน์ อินโดนีเซีย</w:t>
      </w:r>
      <w:r w:rsidRPr="00A43149">
        <w:rPr>
          <w:rFonts w:asciiTheme="majorBidi" w:hAnsiTheme="majorBidi" w:cs="Angsana New"/>
          <w:color w:val="000000"/>
          <w:cs/>
        </w:rPr>
        <w:t xml:space="preserve"> </w:t>
      </w:r>
      <w:r w:rsidRPr="00A43149">
        <w:rPr>
          <w:rFonts w:asciiTheme="majorBidi" w:hAnsiTheme="majorBidi" w:cs="Angsana New" w:hint="cs"/>
          <w:color w:val="000000"/>
          <w:cs/>
        </w:rPr>
        <w:t>จำกัด และบริษัท</w:t>
      </w:r>
      <w:r w:rsidRPr="00A43149">
        <w:rPr>
          <w:rFonts w:asciiTheme="majorBidi" w:hAnsiTheme="majorBidi" w:cs="Angsana New"/>
          <w:color w:val="000000"/>
          <w:cs/>
        </w:rPr>
        <w:t xml:space="preserve"> </w:t>
      </w:r>
      <w:r w:rsidRPr="00A43149">
        <w:rPr>
          <w:rFonts w:asciiTheme="majorBidi" w:hAnsiTheme="majorBidi" w:cs="Angsana New" w:hint="cs"/>
          <w:color w:val="000000"/>
          <w:cs/>
        </w:rPr>
        <w:t>ยูเรกา</w:t>
      </w:r>
      <w:r w:rsidRPr="00A43149">
        <w:rPr>
          <w:rFonts w:asciiTheme="majorBidi" w:hAnsiTheme="majorBidi" w:cs="Angsana New"/>
          <w:color w:val="000000"/>
          <w:cs/>
        </w:rPr>
        <w:t xml:space="preserve"> </w:t>
      </w:r>
      <w:r w:rsidRPr="00A43149">
        <w:rPr>
          <w:rFonts w:asciiTheme="majorBidi" w:hAnsiTheme="majorBidi" w:cs="Angsana New" w:hint="cs"/>
          <w:color w:val="000000"/>
          <w:cs/>
        </w:rPr>
        <w:t>ดีไซน์ อินเดีย</w:t>
      </w:r>
      <w:r w:rsidRPr="00A43149">
        <w:rPr>
          <w:rFonts w:asciiTheme="majorBidi" w:hAnsiTheme="majorBidi" w:cs="Angsana New"/>
          <w:color w:val="000000"/>
          <w:cs/>
        </w:rPr>
        <w:t xml:space="preserve"> </w:t>
      </w:r>
      <w:r w:rsidRPr="00A43149">
        <w:rPr>
          <w:rFonts w:asciiTheme="majorBidi" w:hAnsiTheme="majorBidi" w:cs="Angsana New" w:hint="cs"/>
          <w:color w:val="000000"/>
          <w:cs/>
        </w:rPr>
        <w:t>จำกัด</w:t>
      </w:r>
      <w:r w:rsidRPr="00A43149">
        <w:rPr>
          <w:rFonts w:asciiTheme="majorBidi" w:hAnsiTheme="majorBidi" w:cstheme="majorBidi"/>
          <w:color w:val="000000"/>
        </w:rPr>
        <w:t xml:space="preserve"> </w:t>
      </w:r>
      <w:r w:rsidRPr="00A43149">
        <w:rPr>
          <w:rFonts w:asciiTheme="majorBidi" w:hAnsiTheme="majorBidi" w:cstheme="majorBidi"/>
          <w:color w:val="000000"/>
          <w:cs/>
        </w:rPr>
        <w:t>ซึ่งเป็นบริษัท</w:t>
      </w:r>
      <w:r w:rsidRPr="00A43149">
        <w:rPr>
          <w:rFonts w:asciiTheme="majorBidi" w:hAnsiTheme="majorBidi" w:cstheme="majorBidi" w:hint="cs"/>
          <w:color w:val="000000"/>
          <w:cs/>
        </w:rPr>
        <w:t>ย่อย</w:t>
      </w:r>
      <w:r w:rsidRPr="00A43149">
        <w:rPr>
          <w:rFonts w:asciiTheme="majorBidi" w:hAnsiTheme="majorBidi" w:cstheme="majorBidi"/>
          <w:color w:val="000000"/>
          <w:cs/>
        </w:rPr>
        <w:t>ทางอ้อมที่บริษัทถือหุ้น</w:t>
      </w:r>
      <w:r w:rsidR="00701771">
        <w:rPr>
          <w:rFonts w:asciiTheme="majorBidi" w:hAnsiTheme="majorBidi" w:cstheme="majorBidi" w:hint="cs"/>
          <w:color w:val="000000"/>
          <w:cs/>
        </w:rPr>
        <w:t>โดย</w:t>
      </w:r>
      <w:r w:rsidRPr="00A43149">
        <w:rPr>
          <w:rFonts w:asciiTheme="majorBidi" w:hAnsiTheme="majorBidi" w:cstheme="majorBidi"/>
          <w:color w:val="000000"/>
          <w:cs/>
        </w:rPr>
        <w:t xml:space="preserve">ผ่าน </w:t>
      </w:r>
      <w:r w:rsidRPr="00A43149">
        <w:rPr>
          <w:rFonts w:asciiTheme="majorBidi" w:hAnsiTheme="majorBidi" w:cs="Angsana New" w:hint="cs"/>
          <w:color w:val="000000"/>
          <w:cs/>
        </w:rPr>
        <w:t>บริษัท</w:t>
      </w:r>
      <w:r w:rsidRPr="00A43149">
        <w:rPr>
          <w:rFonts w:asciiTheme="majorBidi" w:hAnsiTheme="majorBidi" w:cs="Angsana New"/>
          <w:color w:val="000000"/>
          <w:cs/>
        </w:rPr>
        <w:t xml:space="preserve"> </w:t>
      </w:r>
      <w:r w:rsidR="005D7B3A">
        <w:rPr>
          <w:rFonts w:asciiTheme="majorBidi" w:hAnsiTheme="majorBidi" w:cs="Angsana New" w:hint="cs"/>
          <w:color w:val="000000"/>
          <w:cs/>
        </w:rPr>
        <w:t xml:space="preserve">      </w:t>
      </w:r>
      <w:r w:rsidRPr="00A43149">
        <w:rPr>
          <w:rFonts w:asciiTheme="majorBidi" w:hAnsiTheme="majorBidi" w:cs="Angsana New" w:hint="cs"/>
          <w:color w:val="000000"/>
          <w:cs/>
        </w:rPr>
        <w:t>ยูเรกา</w:t>
      </w:r>
      <w:r w:rsidRPr="00A43149">
        <w:rPr>
          <w:rFonts w:asciiTheme="majorBidi" w:hAnsiTheme="majorBidi" w:cs="Angsana New"/>
          <w:color w:val="000000"/>
          <w:cs/>
        </w:rPr>
        <w:t xml:space="preserve"> </w:t>
      </w:r>
      <w:r w:rsidRPr="00A43149">
        <w:rPr>
          <w:rFonts w:asciiTheme="majorBidi" w:hAnsiTheme="majorBidi" w:cs="Angsana New" w:hint="cs"/>
          <w:color w:val="000000"/>
          <w:cs/>
        </w:rPr>
        <w:t>ดีไซน์ อินเตอร์เนชั่นแนล</w:t>
      </w:r>
      <w:r w:rsidRPr="00A43149">
        <w:rPr>
          <w:rFonts w:asciiTheme="majorBidi" w:hAnsiTheme="majorBidi" w:cs="Angsana New"/>
          <w:color w:val="000000"/>
          <w:cs/>
        </w:rPr>
        <w:t xml:space="preserve"> </w:t>
      </w:r>
      <w:r w:rsidRPr="00A43149">
        <w:rPr>
          <w:rFonts w:asciiTheme="majorBidi" w:hAnsiTheme="majorBidi" w:cs="Angsana New" w:hint="cs"/>
          <w:color w:val="000000"/>
          <w:cs/>
        </w:rPr>
        <w:t>จำกัด</w:t>
      </w:r>
      <w:r w:rsidRPr="00A43149">
        <w:rPr>
          <w:rFonts w:asciiTheme="majorBidi" w:hAnsiTheme="majorBidi" w:cstheme="majorBidi"/>
          <w:color w:val="000000"/>
        </w:rPr>
        <w:t xml:space="preserve"> </w:t>
      </w:r>
      <w:r w:rsidRPr="00A43149">
        <w:rPr>
          <w:rFonts w:asciiTheme="majorBidi" w:hAnsiTheme="majorBidi" w:cstheme="majorBidi"/>
          <w:color w:val="000000"/>
          <w:cs/>
        </w:rPr>
        <w:t xml:space="preserve">ในสัดส่วนร้อยละ </w:t>
      </w:r>
      <w:r w:rsidRPr="00A43149">
        <w:rPr>
          <w:rFonts w:asciiTheme="majorBidi" w:hAnsiTheme="majorBidi" w:cstheme="majorBidi" w:hint="cs"/>
          <w:color w:val="000000"/>
          <w:cs/>
        </w:rPr>
        <w:t>9</w:t>
      </w:r>
      <w:r w:rsidRPr="00A43149">
        <w:rPr>
          <w:rFonts w:asciiTheme="majorBidi" w:hAnsiTheme="majorBidi" w:cstheme="majorBidi"/>
          <w:color w:val="000000"/>
        </w:rPr>
        <w:t>9.</w:t>
      </w:r>
      <w:r w:rsidRPr="00A43149">
        <w:rPr>
          <w:rFonts w:asciiTheme="majorBidi" w:hAnsiTheme="majorBidi" w:cstheme="majorBidi" w:hint="cs"/>
          <w:color w:val="000000"/>
          <w:cs/>
        </w:rPr>
        <w:t xml:space="preserve">55 และ ร้อยละ </w:t>
      </w:r>
      <w:r w:rsidRPr="00A43149">
        <w:rPr>
          <w:rFonts w:asciiTheme="majorBidi" w:hAnsiTheme="majorBidi" w:cstheme="majorBidi"/>
          <w:color w:val="000000"/>
          <w:lang w:val="en-US"/>
        </w:rPr>
        <w:t xml:space="preserve">99.99 </w:t>
      </w:r>
      <w:r w:rsidRPr="00A43149">
        <w:rPr>
          <w:rFonts w:asciiTheme="majorBidi" w:hAnsiTheme="majorBidi" w:cstheme="majorBidi" w:hint="cs"/>
          <w:color w:val="000000"/>
          <w:cs/>
          <w:lang w:val="en-US"/>
        </w:rPr>
        <w:t>ตามลำดับ</w:t>
      </w:r>
      <w:r w:rsidRPr="00A43149">
        <w:rPr>
          <w:rFonts w:asciiTheme="majorBidi" w:hAnsiTheme="majorBidi" w:cstheme="majorBidi"/>
          <w:color w:val="000000"/>
        </w:rPr>
        <w:t xml:space="preserve"> </w:t>
      </w:r>
      <w:r w:rsidRPr="00A43149">
        <w:rPr>
          <w:rFonts w:asciiTheme="majorBidi" w:hAnsiTheme="majorBidi" w:cstheme="majorBidi"/>
          <w:color w:val="000000"/>
          <w:cs/>
        </w:rPr>
        <w:t>สิ้นสภาพการเป็นบริษัท</w:t>
      </w:r>
      <w:r w:rsidRPr="00A43149">
        <w:rPr>
          <w:rFonts w:asciiTheme="majorBidi" w:hAnsiTheme="majorBidi" w:cstheme="majorBidi" w:hint="cs"/>
          <w:color w:val="000000"/>
          <w:cs/>
        </w:rPr>
        <w:t>ย่อยทางอ้อม</w:t>
      </w:r>
      <w:r w:rsidRPr="00A43149">
        <w:rPr>
          <w:rFonts w:asciiTheme="majorBidi" w:hAnsiTheme="majorBidi" w:cstheme="majorBidi"/>
          <w:color w:val="000000"/>
          <w:cs/>
        </w:rPr>
        <w:t>ของบริษัท</w:t>
      </w:r>
      <w:r w:rsidR="00701771">
        <w:rPr>
          <w:rFonts w:asciiTheme="majorBidi" w:hAnsiTheme="majorBidi" w:cstheme="majorBidi" w:hint="cs"/>
          <w:color w:val="000000"/>
          <w:cs/>
        </w:rPr>
        <w:t>ด้วย</w:t>
      </w:r>
    </w:p>
    <w:bookmarkEnd w:id="2"/>
    <w:p w:rsidR="00BF3D4E" w:rsidRPr="00CB5DD8" w:rsidRDefault="00BF3D4E" w:rsidP="009650F8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0"/>
          <w:szCs w:val="20"/>
          <w:lang w:val="en-US" w:eastAsia="ja-JP"/>
        </w:rPr>
      </w:pPr>
    </w:p>
    <w:p w:rsidR="00AF14AE" w:rsidRPr="001159DE" w:rsidRDefault="00B17CA3" w:rsidP="00AF1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1C6AEC">
        <w:rPr>
          <w:rFonts w:ascii="Angsana New" w:hAnsi="Angsana New"/>
          <w:b/>
          <w:bCs/>
          <w:sz w:val="30"/>
          <w:szCs w:val="30"/>
        </w:rPr>
        <w:t>1</w:t>
      </w:r>
      <w:r w:rsidR="00AF14AE">
        <w:rPr>
          <w:rFonts w:ascii="Angsana New" w:hAnsi="Angsana New"/>
          <w:b/>
          <w:bCs/>
        </w:rPr>
        <w:tab/>
      </w:r>
      <w:r w:rsidR="00AF14AE" w:rsidRPr="008A47D9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AF14AE" w:rsidRPr="00CB5DD8" w:rsidRDefault="00AF14AE" w:rsidP="00AF14AE">
      <w:pPr>
        <w:pStyle w:val="a"/>
        <w:tabs>
          <w:tab w:val="left" w:pos="720"/>
        </w:tabs>
        <w:ind w:left="540"/>
        <w:jc w:val="thaiDistribute"/>
        <w:rPr>
          <w:rFonts w:ascii="Angsana New" w:hAnsi="Angsana New" w:cs="Angsana New"/>
          <w:sz w:val="20"/>
          <w:szCs w:val="20"/>
          <w:lang w:val="en-US" w:eastAsia="ja-JP"/>
        </w:rPr>
      </w:pPr>
    </w:p>
    <w:p w:rsidR="00AF14AE" w:rsidRPr="008A47D9" w:rsidRDefault="00AF14AE" w:rsidP="00AF14A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  <w:r w:rsidRPr="008A47D9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8A47D9">
        <w:rPr>
          <w:rFonts w:ascii="Angsana New" w:hAnsi="Angsana New" w:hint="cs"/>
          <w:sz w:val="30"/>
          <w:szCs w:val="30"/>
          <w:cs/>
          <w:lang w:bidi="th-TH"/>
        </w:rPr>
        <w:t>ที่ออกใหม่</w:t>
      </w:r>
      <w:r w:rsidR="00A14598">
        <w:rPr>
          <w:rFonts w:ascii="Angsana New" w:hAnsi="Angsana New" w:hint="cs"/>
          <w:sz w:val="30"/>
          <w:szCs w:val="30"/>
          <w:cs/>
          <w:lang w:bidi="th-TH"/>
        </w:rPr>
        <w:t>ซึ่ง</w:t>
      </w:r>
      <w:r w:rsidRPr="008A47D9">
        <w:rPr>
          <w:rFonts w:ascii="Angsana New" w:hAnsi="Angsana New" w:hint="cs"/>
          <w:sz w:val="30"/>
          <w:szCs w:val="30"/>
          <w:cs/>
          <w:lang w:bidi="th-TH"/>
        </w:rPr>
        <w:t>เกี่ยวกับการดำเนินงานของกลุ่มบริษัท</w:t>
      </w:r>
      <w:r w:rsidRPr="008A47D9">
        <w:rPr>
          <w:rFonts w:ascii="Angsana New" w:hAnsi="Angsana New"/>
          <w:sz w:val="30"/>
          <w:szCs w:val="30"/>
          <w:lang w:bidi="th-TH"/>
        </w:rPr>
        <w:t xml:space="preserve"> </w:t>
      </w:r>
      <w:r w:rsidR="00A14598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Pr="008A47D9">
        <w:rPr>
          <w:rFonts w:ascii="Angsana New" w:hAnsi="Angsana New" w:hint="cs"/>
          <w:sz w:val="30"/>
          <w:szCs w:val="30"/>
          <w:cs/>
          <w:lang w:bidi="th-TH"/>
        </w:rPr>
        <w:t>คาดว่าจะมีผลกระทบที่มีสาระสำคัญต่อ</w:t>
      </w:r>
      <w:r w:rsidRPr="008A47D9">
        <w:rPr>
          <w:rFonts w:ascii="Angsana New" w:hAnsi="Angsana New" w:hint="cs"/>
          <w:sz w:val="30"/>
          <w:szCs w:val="30"/>
          <w:cs/>
          <w:lang w:val="en-US" w:bidi="th-TH"/>
        </w:rPr>
        <w:t>งบการเงินรวมและงบการเงินเฉพาะกิจการ</w:t>
      </w:r>
      <w:r w:rsidRPr="008A47D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8A47D9">
        <w:rPr>
          <w:rFonts w:ascii="Angsana New" w:hAnsi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8A47D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A14598">
        <w:rPr>
          <w:rFonts w:ascii="Angsana New" w:hAnsi="Angsana New" w:hint="cs"/>
          <w:sz w:val="30"/>
          <w:szCs w:val="30"/>
          <w:cs/>
          <w:lang w:val="en-US" w:bidi="th-TH"/>
        </w:rPr>
        <w:t>โดย</w:t>
      </w:r>
      <w:r w:rsidRPr="008A47D9">
        <w:rPr>
          <w:rFonts w:ascii="Angsana New" w:hAnsi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8A47D9">
        <w:rPr>
          <w:rFonts w:ascii="Angsana New" w:hAnsi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8A47D9">
        <w:rPr>
          <w:rFonts w:ascii="Angsana New" w:hAnsi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8A47D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8A47D9">
        <w:rPr>
          <w:rFonts w:ascii="Angsana New" w:hAnsi="Angsana New"/>
          <w:sz w:val="30"/>
          <w:szCs w:val="30"/>
        </w:rPr>
        <w:t>1</w:t>
      </w:r>
      <w:r w:rsidRPr="008A47D9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Pr="008A47D9">
        <w:rPr>
          <w:rFonts w:ascii="Angsana New" w:hAnsi="Angsana New"/>
          <w:sz w:val="30"/>
          <w:szCs w:val="30"/>
          <w:lang w:val="en-US" w:bidi="th-TH"/>
        </w:rPr>
        <w:t xml:space="preserve">2563 </w:t>
      </w:r>
      <w:r w:rsidRPr="008A47D9">
        <w:rPr>
          <w:rFonts w:ascii="Angsana New" w:hAnsi="Angsana New" w:hint="cs"/>
          <w:sz w:val="30"/>
          <w:szCs w:val="30"/>
          <w:cs/>
          <w:lang w:val="en-US" w:bidi="th-TH"/>
        </w:rPr>
        <w:t>ซึ่งมี</w:t>
      </w:r>
      <w:r w:rsidRPr="008A47D9">
        <w:rPr>
          <w:rFonts w:ascii="Angsana New" w:hAnsi="Angsana New" w:hint="cs"/>
          <w:sz w:val="30"/>
          <w:szCs w:val="30"/>
          <w:cs/>
          <w:lang w:bidi="th-TH"/>
        </w:rPr>
        <w:t>ดังต่อไปนี้</w:t>
      </w:r>
    </w:p>
    <w:p w:rsidR="00AF14AE" w:rsidRPr="00CB5DD8" w:rsidRDefault="00AF14AE" w:rsidP="00AF14A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20"/>
          <w:shd w:val="clear" w:color="auto" w:fill="E0E0E0"/>
        </w:rPr>
      </w:pPr>
    </w:p>
    <w:tbl>
      <w:tblPr>
        <w:tblStyle w:val="TableGrid"/>
        <w:tblW w:w="89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955"/>
      </w:tblGrid>
      <w:tr w:rsidR="00AF14AE" w:rsidRPr="008A47D9" w:rsidTr="004C756D">
        <w:trPr>
          <w:tblHeader/>
        </w:trPr>
        <w:tc>
          <w:tcPr>
            <w:tcW w:w="3960" w:type="dxa"/>
            <w:vAlign w:val="bottom"/>
          </w:tcPr>
          <w:p w:rsidR="00AF14AE" w:rsidRPr="008A47D9" w:rsidRDefault="00AF14AE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8A47D9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:rsidR="00AF14AE" w:rsidRPr="008A47D9" w:rsidRDefault="00AF14AE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8A47D9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AF14AE" w:rsidRPr="008A47D9" w:rsidTr="004C756D">
        <w:tc>
          <w:tcPr>
            <w:tcW w:w="3960" w:type="dxa"/>
          </w:tcPr>
          <w:p w:rsidR="00AF14AE" w:rsidRPr="008A47D9" w:rsidRDefault="00AF14AE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8A47D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8A47D9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</w:tcPr>
          <w:p w:rsidR="00AF14AE" w:rsidRPr="008A47D9" w:rsidRDefault="00AF14AE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A47D9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AF14AE" w:rsidRPr="008A47D9" w:rsidTr="004C756D">
        <w:tc>
          <w:tcPr>
            <w:tcW w:w="3960" w:type="dxa"/>
          </w:tcPr>
          <w:p w:rsidR="00AF14AE" w:rsidRPr="008A47D9" w:rsidRDefault="00AF14AE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A47D9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8A47D9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</w:tcPr>
          <w:p w:rsidR="00AF14AE" w:rsidRPr="008A47D9" w:rsidRDefault="00AF14AE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A47D9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F14AE" w:rsidRPr="008A47D9" w:rsidTr="004C756D">
        <w:tc>
          <w:tcPr>
            <w:tcW w:w="3960" w:type="dxa"/>
          </w:tcPr>
          <w:p w:rsidR="00AF14AE" w:rsidRPr="008A47D9" w:rsidRDefault="00AF14AE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8A47D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8A47D9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</w:tcPr>
          <w:p w:rsidR="00AF14AE" w:rsidRPr="008A47D9" w:rsidRDefault="00AF14AE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A47D9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8A47D9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AF14AE" w:rsidRPr="008A47D9" w:rsidTr="004C756D">
        <w:tc>
          <w:tcPr>
            <w:tcW w:w="3960" w:type="dxa"/>
          </w:tcPr>
          <w:p w:rsidR="00AF14AE" w:rsidRPr="008A47D9" w:rsidRDefault="00AF14AE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8A47D9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8A47D9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8A47D9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8A47D9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</w:tcPr>
          <w:p w:rsidR="00AF14AE" w:rsidRPr="008A47D9" w:rsidRDefault="00AF14AE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8A47D9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AF14AE" w:rsidRPr="008A47D9" w:rsidTr="004C756D">
        <w:tc>
          <w:tcPr>
            <w:tcW w:w="3960" w:type="dxa"/>
          </w:tcPr>
          <w:p w:rsidR="00AF14AE" w:rsidRPr="008A47D9" w:rsidRDefault="00AF14AE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47D9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8A47D9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</w:tcPr>
          <w:p w:rsidR="00AF14AE" w:rsidRPr="008A47D9" w:rsidRDefault="00AF14AE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47D9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F14AE" w:rsidRPr="008A47D9" w:rsidTr="004C756D">
        <w:tc>
          <w:tcPr>
            <w:tcW w:w="3960" w:type="dxa"/>
          </w:tcPr>
          <w:p w:rsidR="00AF14AE" w:rsidRPr="008A47D9" w:rsidRDefault="00AF14AE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47D9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8A47D9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</w:tcPr>
          <w:p w:rsidR="00AF14AE" w:rsidRPr="008A47D9" w:rsidRDefault="00AF14AE" w:rsidP="004C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47D9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F14AE" w:rsidRPr="00CB5DD8" w:rsidRDefault="00AF14AE" w:rsidP="00A14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  <w:shd w:val="clear" w:color="auto" w:fill="D9D9D9" w:themeFill="background1" w:themeFillShade="D9"/>
        </w:rPr>
      </w:pPr>
    </w:p>
    <w:p w:rsidR="00AF14AE" w:rsidRPr="008A47D9" w:rsidRDefault="00AF14AE" w:rsidP="00AF1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47D9">
        <w:rPr>
          <w:rFonts w:ascii="Angsana New" w:hAnsi="Angsana New"/>
          <w:i/>
          <w:iCs/>
          <w:sz w:val="30"/>
          <w:szCs w:val="30"/>
        </w:rPr>
        <w:t xml:space="preserve">* </w:t>
      </w:r>
      <w:r w:rsidRPr="008A47D9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586A9A" w:rsidRDefault="00586A9A" w:rsidP="00586A9A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8A666D" w:rsidRDefault="008A666D" w:rsidP="00586A9A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8A666D" w:rsidRDefault="008A666D" w:rsidP="00586A9A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8A666D" w:rsidRDefault="008A666D" w:rsidP="00586A9A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8A666D" w:rsidRDefault="008A666D" w:rsidP="00586A9A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8A666D" w:rsidRDefault="008A666D" w:rsidP="00586A9A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8A666D" w:rsidRDefault="008A666D" w:rsidP="00586A9A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586A9A" w:rsidRPr="00182D36" w:rsidRDefault="00586A9A" w:rsidP="00586A9A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82D3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586A9A" w:rsidRPr="00182D36" w:rsidRDefault="00586A9A" w:rsidP="00586A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:rsidR="00586A9A" w:rsidRPr="00182D36" w:rsidRDefault="00586A9A" w:rsidP="00586A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82D36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182D36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182D36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5" w:name="_Hlk15580843"/>
      <w:bookmarkStart w:id="6" w:name="_Hlk15582546"/>
      <w:r w:rsidRPr="00182D36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5"/>
      <w:r w:rsidRPr="00182D36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6"/>
    </w:p>
    <w:p w:rsidR="00586A9A" w:rsidRPr="00182D36" w:rsidRDefault="00586A9A" w:rsidP="00586A9A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586A9A" w:rsidRPr="00182D36" w:rsidRDefault="00586A9A" w:rsidP="00586A9A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182D3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182D3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182D3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586A9A" w:rsidRPr="00182D36" w:rsidRDefault="00586A9A" w:rsidP="00586A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:rsidR="00586A9A" w:rsidRPr="00182D36" w:rsidRDefault="00586A9A" w:rsidP="00586A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82D36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182D36">
        <w:rPr>
          <w:rFonts w:asciiTheme="majorBidi" w:hAnsiTheme="majorBidi" w:cstheme="majorBidi"/>
          <w:sz w:val="30"/>
          <w:szCs w:val="30"/>
        </w:rPr>
        <w:t>16</w:t>
      </w:r>
      <w:r w:rsidRPr="00182D36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182D36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182D3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82D3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</w:t>
      </w:r>
      <w:bookmarkStart w:id="7" w:name="_Hlk15581419"/>
      <w:bookmarkStart w:id="8" w:name="_Hlk15582558"/>
      <w:r w:rsidRPr="00182D36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182D36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7"/>
      <w:r w:rsidRPr="00182D36">
        <w:rPr>
          <w:rFonts w:ascii="Angsana New" w:hAnsi="Angsana New" w:hint="cs"/>
          <w:sz w:val="30"/>
          <w:szCs w:val="30"/>
          <w:cs/>
        </w:rPr>
        <w:t xml:space="preserve">บางฉบับที่มีผลบังคับใช้อยู่ในปัจจุบันถูกยกเลิกไป </w:t>
      </w:r>
      <w:bookmarkEnd w:id="8"/>
    </w:p>
    <w:p w:rsidR="00586A9A" w:rsidRPr="00182D36" w:rsidRDefault="00586A9A" w:rsidP="00586A9A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586A9A" w:rsidRPr="00182D36" w:rsidRDefault="00586A9A" w:rsidP="00586A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82D36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182D36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182D36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182D36">
        <w:rPr>
          <w:rFonts w:ascii="Angsana New" w:hAnsi="Angsana New" w:hint="cs"/>
          <w:sz w:val="30"/>
          <w:szCs w:val="30"/>
          <w:cs/>
        </w:rPr>
        <w:t xml:space="preserve">ดังกล่าวข้างต้น  </w:t>
      </w:r>
    </w:p>
    <w:p w:rsidR="00CB5DD8" w:rsidRPr="00182D36" w:rsidRDefault="00CB5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86A9A" w:rsidRPr="00182D36" w:rsidRDefault="00586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182D36">
        <w:rPr>
          <w:rFonts w:ascii="Angsana New" w:hAnsi="Angsana New"/>
          <w:b/>
          <w:bCs/>
          <w:sz w:val="30"/>
          <w:szCs w:val="30"/>
        </w:rPr>
        <w:br w:type="page"/>
      </w:r>
    </w:p>
    <w:p w:rsidR="00AF14AE" w:rsidRPr="00182D36" w:rsidRDefault="00B76A25" w:rsidP="00AF1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82D36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18190F" w:rsidRPr="00182D36">
        <w:rPr>
          <w:rFonts w:ascii="Angsana New" w:hAnsi="Angsana New"/>
          <w:b/>
          <w:bCs/>
          <w:sz w:val="30"/>
          <w:szCs w:val="30"/>
        </w:rPr>
        <w:t>2</w:t>
      </w:r>
      <w:r w:rsidR="00AF14AE" w:rsidRPr="00182D36">
        <w:rPr>
          <w:rFonts w:ascii="Angsana New" w:hAnsi="Angsana New"/>
          <w:b/>
          <w:bCs/>
          <w:sz w:val="30"/>
          <w:szCs w:val="30"/>
        </w:rPr>
        <w:tab/>
      </w:r>
      <w:r w:rsidR="00AF14AE" w:rsidRPr="00182D36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การจัดประเภทรายการใหม่</w:t>
      </w:r>
    </w:p>
    <w:p w:rsidR="00AF14AE" w:rsidRPr="00182D36" w:rsidRDefault="00AF14AE" w:rsidP="00AF1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lang w:eastAsia="ja-JP"/>
        </w:rPr>
      </w:pPr>
    </w:p>
    <w:p w:rsidR="00AF14AE" w:rsidRPr="00182D36" w:rsidRDefault="00AF14AE" w:rsidP="00AF1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2D36">
        <w:rPr>
          <w:rFonts w:ascii="Angsana New" w:hAnsi="Angsana New"/>
          <w:spacing w:val="6"/>
          <w:sz w:val="30"/>
          <w:szCs w:val="30"/>
          <w:cs/>
        </w:rPr>
        <w:t>รายการบางรายการในงบกำไรขาดทุนเบ็ดเสร็จสำหรับงวดสามเดือ</w:t>
      </w:r>
      <w:r w:rsidRPr="00182D36">
        <w:rPr>
          <w:rFonts w:ascii="Angsana New" w:hAnsi="Angsana New" w:hint="cs"/>
          <w:spacing w:val="6"/>
          <w:sz w:val="30"/>
          <w:szCs w:val="30"/>
          <w:cs/>
        </w:rPr>
        <w:t>น</w:t>
      </w:r>
      <w:r w:rsidR="00835E0E" w:rsidRPr="00182D36">
        <w:rPr>
          <w:rFonts w:ascii="Angsana New" w:hAnsi="Angsana New" w:hint="cs"/>
          <w:spacing w:val="6"/>
          <w:sz w:val="30"/>
          <w:szCs w:val="30"/>
          <w:cs/>
        </w:rPr>
        <w:t>และหกเดือน</w:t>
      </w:r>
      <w:r w:rsidRPr="00182D36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Pr="00182D36">
        <w:rPr>
          <w:rFonts w:ascii="Angsana New" w:hAnsi="Angsana New"/>
          <w:spacing w:val="6"/>
          <w:sz w:val="30"/>
          <w:szCs w:val="30"/>
        </w:rPr>
        <w:t>3</w:t>
      </w:r>
      <w:r w:rsidR="00835E0E" w:rsidRPr="00182D36">
        <w:rPr>
          <w:rFonts w:ascii="Angsana New" w:hAnsi="Angsana New"/>
          <w:spacing w:val="6"/>
          <w:sz w:val="30"/>
          <w:szCs w:val="30"/>
        </w:rPr>
        <w:t>0</w:t>
      </w:r>
      <w:r w:rsidRPr="00182D36">
        <w:rPr>
          <w:rFonts w:ascii="Angsana New" w:hAnsi="Angsana New"/>
          <w:spacing w:val="6"/>
          <w:sz w:val="30"/>
          <w:szCs w:val="30"/>
        </w:rPr>
        <w:t xml:space="preserve"> </w:t>
      </w:r>
      <w:r w:rsidR="00835E0E" w:rsidRPr="00182D36">
        <w:rPr>
          <w:rFonts w:ascii="Angsana New" w:hAnsi="Angsana New" w:hint="cs"/>
          <w:spacing w:val="6"/>
          <w:sz w:val="30"/>
          <w:szCs w:val="30"/>
          <w:cs/>
        </w:rPr>
        <w:t>มิถุนายน</w:t>
      </w:r>
      <w:r w:rsidRPr="00182D3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182D36">
        <w:rPr>
          <w:rFonts w:ascii="Angsana New" w:hAnsi="Angsana New"/>
          <w:spacing w:val="6"/>
          <w:sz w:val="30"/>
          <w:szCs w:val="30"/>
        </w:rPr>
        <w:t>256</w:t>
      </w:r>
      <w:r w:rsidR="00BB4EC9" w:rsidRPr="00182D36">
        <w:rPr>
          <w:rFonts w:ascii="Angsana New" w:hAnsi="Angsana New"/>
          <w:spacing w:val="6"/>
          <w:sz w:val="30"/>
          <w:szCs w:val="30"/>
        </w:rPr>
        <w:t>1</w:t>
      </w:r>
      <w:r w:rsidRPr="00182D36">
        <w:rPr>
          <w:rFonts w:ascii="Angsana New" w:hAnsi="Angsana New"/>
          <w:spacing w:val="6"/>
          <w:sz w:val="30"/>
          <w:szCs w:val="30"/>
        </w:rPr>
        <w:t xml:space="preserve"> </w:t>
      </w:r>
      <w:r w:rsidRPr="00182D36">
        <w:rPr>
          <w:rFonts w:ascii="Angsana New" w:hAnsi="Angsana New"/>
          <w:spacing w:val="6"/>
          <w:sz w:val="30"/>
          <w:szCs w:val="30"/>
          <w:cs/>
        </w:rPr>
        <w:t>ซึ่งรวมอยู่ใน</w:t>
      </w:r>
      <w:r w:rsidRPr="00182D36">
        <w:rPr>
          <w:rFonts w:ascii="Angsana New" w:hAnsi="Angsana New" w:hint="cs"/>
          <w:sz w:val="30"/>
          <w:szCs w:val="30"/>
          <w:cs/>
        </w:rPr>
        <w:t>งบ</w:t>
      </w:r>
      <w:r w:rsidRPr="00182D36">
        <w:rPr>
          <w:rFonts w:ascii="Angsana New" w:hAnsi="Angsana New"/>
          <w:sz w:val="30"/>
          <w:szCs w:val="30"/>
          <w:cs/>
        </w:rPr>
        <w:t>การเงินระหว่างกาลเพื่อวัตถุประสงค์ในการ</w:t>
      </w:r>
      <w:r w:rsidRPr="00182D36">
        <w:rPr>
          <w:rFonts w:ascii="Angsana New" w:hAnsi="Angsana New"/>
          <w:spacing w:val="-4"/>
          <w:sz w:val="30"/>
          <w:szCs w:val="30"/>
          <w:cs/>
        </w:rPr>
        <w:t>เปรียบเทียบ</w:t>
      </w:r>
      <w:r w:rsidRPr="00182D36">
        <w:rPr>
          <w:rFonts w:ascii="Angsana New" w:hAnsi="Angsana New"/>
          <w:spacing w:val="-4"/>
          <w:sz w:val="30"/>
          <w:szCs w:val="30"/>
        </w:rPr>
        <w:t xml:space="preserve"> </w:t>
      </w:r>
      <w:r w:rsidRPr="00182D36">
        <w:rPr>
          <w:rFonts w:ascii="Angsana New" w:hAnsi="Angsana New"/>
          <w:spacing w:val="-4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Pr="00182D36">
        <w:rPr>
          <w:rFonts w:ascii="Angsana New" w:hAnsi="Angsana New" w:hint="cs"/>
          <w:spacing w:val="-4"/>
          <w:sz w:val="30"/>
          <w:szCs w:val="30"/>
          <w:cs/>
        </w:rPr>
        <w:t>งบ</w:t>
      </w:r>
      <w:r w:rsidRPr="00182D36">
        <w:rPr>
          <w:rFonts w:ascii="Angsana New" w:hAnsi="Angsana New"/>
          <w:spacing w:val="-4"/>
          <w:sz w:val="30"/>
          <w:szCs w:val="30"/>
          <w:cs/>
        </w:rPr>
        <w:t xml:space="preserve">การเงินระหว่างกาลปี </w:t>
      </w:r>
      <w:r w:rsidRPr="00182D36">
        <w:rPr>
          <w:rFonts w:ascii="Angsana New" w:hAnsi="Angsana New"/>
          <w:spacing w:val="-4"/>
          <w:sz w:val="30"/>
          <w:szCs w:val="30"/>
        </w:rPr>
        <w:t>2562</w:t>
      </w:r>
    </w:p>
    <w:p w:rsidR="00AF14AE" w:rsidRPr="00182D36" w:rsidRDefault="00AF14AE" w:rsidP="00AF1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900"/>
        <w:gridCol w:w="270"/>
        <w:gridCol w:w="900"/>
        <w:gridCol w:w="270"/>
        <w:gridCol w:w="810"/>
        <w:gridCol w:w="270"/>
        <w:gridCol w:w="810"/>
        <w:gridCol w:w="263"/>
        <w:gridCol w:w="997"/>
        <w:gridCol w:w="270"/>
        <w:gridCol w:w="894"/>
        <w:gridCol w:w="6"/>
      </w:tblGrid>
      <w:tr w:rsidR="00AF14AE" w:rsidRPr="00182D36" w:rsidTr="0095703E">
        <w:trPr>
          <w:gridAfter w:val="1"/>
          <w:wAfter w:w="6" w:type="dxa"/>
          <w:tblHeader/>
        </w:trPr>
        <w:tc>
          <w:tcPr>
            <w:tcW w:w="2790" w:type="dxa"/>
          </w:tcPr>
          <w:p w:rsidR="00AF14AE" w:rsidRPr="00182D36" w:rsidRDefault="00AF14AE" w:rsidP="004C756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4" w:type="dxa"/>
            <w:gridSpan w:val="11"/>
          </w:tcPr>
          <w:p w:rsidR="00AF14AE" w:rsidRPr="00182D36" w:rsidRDefault="00AF14AE" w:rsidP="004C756D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</w:rPr>
              <w:t>256</w:t>
            </w:r>
            <w:r w:rsidR="00BB4EC9" w:rsidRPr="00182D3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F14AE" w:rsidRPr="00182D36" w:rsidTr="0095703E">
        <w:trPr>
          <w:gridAfter w:val="1"/>
          <w:wAfter w:w="6" w:type="dxa"/>
          <w:tblHeader/>
        </w:trPr>
        <w:tc>
          <w:tcPr>
            <w:tcW w:w="2790" w:type="dxa"/>
          </w:tcPr>
          <w:p w:rsidR="00AF14AE" w:rsidRPr="00182D36" w:rsidRDefault="00AF14AE" w:rsidP="004C756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</w:tcPr>
          <w:p w:rsidR="00AF14AE" w:rsidRPr="00182D36" w:rsidRDefault="00AF14AE" w:rsidP="004C756D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F14AE" w:rsidRPr="00182D36" w:rsidRDefault="00AF14AE" w:rsidP="004C756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34" w:type="dxa"/>
            <w:gridSpan w:val="5"/>
            <w:tcBorders>
              <w:bottom w:val="single" w:sz="4" w:space="0" w:color="auto"/>
            </w:tcBorders>
          </w:tcPr>
          <w:p w:rsidR="00AF14AE" w:rsidRPr="00182D36" w:rsidRDefault="00AF14AE" w:rsidP="004C756D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14AE" w:rsidRPr="00182D36" w:rsidTr="0095703E">
        <w:trPr>
          <w:tblHeader/>
        </w:trPr>
        <w:tc>
          <w:tcPr>
            <w:tcW w:w="2790" w:type="dxa"/>
          </w:tcPr>
          <w:p w:rsidR="00AF14AE" w:rsidRPr="00182D36" w:rsidRDefault="00AF14AE" w:rsidP="004C756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AF14AE" w:rsidRPr="00182D36" w:rsidRDefault="00AF14AE" w:rsidP="004C756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AF14AE" w:rsidRPr="00182D36" w:rsidRDefault="00AF14AE" w:rsidP="004C756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AF14AE" w:rsidRPr="00182D36" w:rsidRDefault="00AF14AE" w:rsidP="004C756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F14AE" w:rsidRPr="00182D36" w:rsidRDefault="00AF14AE" w:rsidP="004C756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:rsidR="00AF14AE" w:rsidRPr="00182D36" w:rsidRDefault="00AF14AE" w:rsidP="004C756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F14AE" w:rsidRPr="00182D36" w:rsidRDefault="00AF14AE" w:rsidP="004C756D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:rsidR="00AF14AE" w:rsidRPr="00182D36" w:rsidRDefault="00AF14AE" w:rsidP="004C756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F14AE" w:rsidRPr="00182D36" w:rsidRDefault="00AF14AE" w:rsidP="004C756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63" w:type="dxa"/>
          </w:tcPr>
          <w:p w:rsidR="00AF14AE" w:rsidRPr="00182D36" w:rsidRDefault="00AF14AE" w:rsidP="004C756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:rsidR="00AF14AE" w:rsidRPr="00182D36" w:rsidRDefault="00AF14AE" w:rsidP="004C756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F14AE" w:rsidRPr="00182D36" w:rsidRDefault="00AF14AE" w:rsidP="004C756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:rsidR="00AF14AE" w:rsidRPr="00182D36" w:rsidRDefault="00AF14AE" w:rsidP="004C756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AF14AE" w:rsidRPr="00182D36" w:rsidRDefault="00AF14AE" w:rsidP="004C756D">
            <w:pPr>
              <w:pStyle w:val="BodyText"/>
              <w:spacing w:after="0"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AF14AE" w:rsidRPr="00182D36" w:rsidTr="0095703E">
        <w:trPr>
          <w:gridAfter w:val="1"/>
          <w:wAfter w:w="6" w:type="dxa"/>
          <w:tblHeader/>
        </w:trPr>
        <w:tc>
          <w:tcPr>
            <w:tcW w:w="2790" w:type="dxa"/>
          </w:tcPr>
          <w:p w:rsidR="00AF14AE" w:rsidRPr="00182D36" w:rsidRDefault="00AF14AE" w:rsidP="004C756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4" w:type="dxa"/>
            <w:gridSpan w:val="11"/>
          </w:tcPr>
          <w:p w:rsidR="00AF14AE" w:rsidRPr="00182D36" w:rsidRDefault="00AF14AE" w:rsidP="004C756D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82D3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82D3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82D3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F14AE" w:rsidRPr="00182D36" w:rsidTr="0095703E">
        <w:tc>
          <w:tcPr>
            <w:tcW w:w="2790" w:type="dxa"/>
          </w:tcPr>
          <w:p w:rsidR="00AF14AE" w:rsidRPr="00182D36" w:rsidRDefault="00AF14AE" w:rsidP="004C756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00" w:type="dxa"/>
          </w:tcPr>
          <w:p w:rsidR="00AF14AE" w:rsidRPr="00182D36" w:rsidRDefault="00AF14AE" w:rsidP="004C756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F14AE" w:rsidRPr="00182D36" w:rsidRDefault="00AF14AE" w:rsidP="004C756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AF14AE" w:rsidRPr="00182D36" w:rsidRDefault="00AF14AE" w:rsidP="004C756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F14AE" w:rsidRPr="00182D36" w:rsidRDefault="00AF14AE" w:rsidP="004C756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F14AE" w:rsidRPr="00182D36" w:rsidRDefault="00AF14AE" w:rsidP="004C756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F14AE" w:rsidRPr="00182D36" w:rsidRDefault="00AF14AE" w:rsidP="004C756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F14AE" w:rsidRPr="00182D36" w:rsidRDefault="00AF14AE" w:rsidP="004C756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:rsidR="00AF14AE" w:rsidRPr="00182D36" w:rsidRDefault="00AF14AE" w:rsidP="004C756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:rsidR="00AF14AE" w:rsidRPr="00182D36" w:rsidRDefault="00AF14AE" w:rsidP="004C756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F14AE" w:rsidRPr="00182D36" w:rsidRDefault="00AF14AE" w:rsidP="004C756D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AF14AE" w:rsidRPr="00182D36" w:rsidRDefault="00AF14AE" w:rsidP="004C756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3AE0" w:rsidRPr="00182D36" w:rsidTr="0095703E">
        <w:tc>
          <w:tcPr>
            <w:tcW w:w="2790" w:type="dxa"/>
          </w:tcPr>
          <w:p w:rsidR="00453AE0" w:rsidRPr="00182D36" w:rsidRDefault="00453AE0" w:rsidP="00453AE0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82D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182D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182D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</w:t>
            </w:r>
            <w:r w:rsidRPr="00182D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ด  </w:t>
            </w:r>
          </w:p>
          <w:p w:rsidR="00453AE0" w:rsidRPr="00182D36" w:rsidRDefault="00453AE0" w:rsidP="00453AE0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82D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182D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วันที่ 3</w:t>
            </w:r>
            <w:r w:rsidRPr="00182D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Pr="00182D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182D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BB4EC9" w:rsidRPr="00182D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900" w:type="dxa"/>
          </w:tcPr>
          <w:p w:rsidR="00453AE0" w:rsidRPr="00182D36" w:rsidRDefault="00453AE0" w:rsidP="00453AE0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53AE0" w:rsidRPr="00182D36" w:rsidRDefault="00453AE0" w:rsidP="00453AE0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53AE0" w:rsidRPr="00182D36" w:rsidRDefault="00453AE0" w:rsidP="00453AE0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53AE0" w:rsidRPr="00182D36" w:rsidRDefault="00453AE0" w:rsidP="00453AE0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53AE0" w:rsidRPr="00182D36" w:rsidRDefault="00453AE0" w:rsidP="00453AE0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53AE0" w:rsidRPr="00182D36" w:rsidRDefault="00453AE0" w:rsidP="00453AE0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53AE0" w:rsidRPr="00182D36" w:rsidRDefault="00453AE0" w:rsidP="00453AE0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:rsidR="00453AE0" w:rsidRPr="00182D36" w:rsidRDefault="00453AE0" w:rsidP="00453AE0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:rsidR="00453AE0" w:rsidRPr="00182D36" w:rsidRDefault="00453AE0" w:rsidP="00453AE0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53AE0" w:rsidRPr="00182D36" w:rsidRDefault="00453AE0" w:rsidP="00453AE0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453AE0" w:rsidRPr="00182D36" w:rsidRDefault="00453AE0" w:rsidP="00453AE0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3AE0" w:rsidRPr="00182D36" w:rsidTr="0095703E">
        <w:tc>
          <w:tcPr>
            <w:tcW w:w="2790" w:type="dxa"/>
          </w:tcPr>
          <w:p w:rsidR="00453AE0" w:rsidRPr="00182D36" w:rsidRDefault="00BB4EC9" w:rsidP="00453AE0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2D3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00" w:type="dxa"/>
          </w:tcPr>
          <w:p w:rsidR="00453AE0" w:rsidRPr="00182D36" w:rsidRDefault="004A1460" w:rsidP="00453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BB4EC9" w:rsidRPr="00182D36">
              <w:rPr>
                <w:rFonts w:ascii="Angsana New" w:hAnsi="Angsana New"/>
                <w:sz w:val="30"/>
                <w:szCs w:val="30"/>
              </w:rPr>
              <w:t>,314</w:t>
            </w:r>
          </w:p>
        </w:tc>
        <w:tc>
          <w:tcPr>
            <w:tcW w:w="270" w:type="dxa"/>
          </w:tcPr>
          <w:p w:rsidR="00453AE0" w:rsidRPr="00182D36" w:rsidRDefault="00453AE0" w:rsidP="00453AE0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53AE0" w:rsidRPr="00182D36" w:rsidRDefault="00BB4EC9" w:rsidP="00453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33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</w:rPr>
              <w:t>(</w:t>
            </w:r>
            <w:r w:rsidR="004A1460" w:rsidRPr="00182D3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4A1460" w:rsidRPr="00182D36">
              <w:rPr>
                <w:rFonts w:ascii="Angsana New" w:hAnsi="Angsana New"/>
                <w:sz w:val="30"/>
                <w:szCs w:val="30"/>
              </w:rPr>
              <w:t>,</w:t>
            </w:r>
            <w:r w:rsidR="004A1460" w:rsidRPr="00182D36">
              <w:rPr>
                <w:rFonts w:ascii="Angsana New" w:hAnsi="Angsana New"/>
                <w:sz w:val="30"/>
                <w:szCs w:val="30"/>
                <w:cs/>
              </w:rPr>
              <w:t>104</w:t>
            </w:r>
            <w:r w:rsidRPr="00182D3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453AE0" w:rsidRPr="00182D36" w:rsidRDefault="00453AE0" w:rsidP="00453AE0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53AE0" w:rsidRPr="00182D36" w:rsidRDefault="00BB4EC9" w:rsidP="00453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</w:rPr>
              <w:t>1,210</w:t>
            </w:r>
          </w:p>
        </w:tc>
        <w:tc>
          <w:tcPr>
            <w:tcW w:w="270" w:type="dxa"/>
          </w:tcPr>
          <w:p w:rsidR="00453AE0" w:rsidRPr="00182D36" w:rsidRDefault="00453AE0" w:rsidP="00453AE0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53AE0" w:rsidRPr="00182D36" w:rsidRDefault="00BB4EC9" w:rsidP="00453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</w:rPr>
              <w:t>5,911</w:t>
            </w:r>
          </w:p>
        </w:tc>
        <w:tc>
          <w:tcPr>
            <w:tcW w:w="263" w:type="dxa"/>
          </w:tcPr>
          <w:p w:rsidR="00453AE0" w:rsidRPr="00182D36" w:rsidRDefault="00453AE0" w:rsidP="00453AE0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:rsidR="00453AE0" w:rsidRPr="00182D36" w:rsidRDefault="00BB4EC9" w:rsidP="00BB4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</w:rPr>
              <w:t>(1,655)</w:t>
            </w:r>
          </w:p>
        </w:tc>
        <w:tc>
          <w:tcPr>
            <w:tcW w:w="270" w:type="dxa"/>
          </w:tcPr>
          <w:p w:rsidR="00453AE0" w:rsidRPr="00182D36" w:rsidRDefault="00453AE0" w:rsidP="00453AE0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:rsidR="00453AE0" w:rsidRPr="00182D36" w:rsidRDefault="00BB4EC9" w:rsidP="00453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</w:rPr>
              <w:t>4,256</w:t>
            </w:r>
          </w:p>
        </w:tc>
      </w:tr>
      <w:tr w:rsidR="00453AE0" w:rsidRPr="00182D36" w:rsidTr="0095703E">
        <w:tc>
          <w:tcPr>
            <w:tcW w:w="2790" w:type="dxa"/>
          </w:tcPr>
          <w:p w:rsidR="00453AE0" w:rsidRPr="00182D36" w:rsidRDefault="00BB4EC9" w:rsidP="00453AE0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453AE0" w:rsidRPr="00182D36">
              <w:rPr>
                <w:rFonts w:ascii="Angsana New" w:hAnsi="Angsana New" w:hint="cs"/>
                <w:sz w:val="30"/>
                <w:szCs w:val="30"/>
                <w:cs/>
              </w:rPr>
              <w:t>จากอัตราแลกเปลี่ยนสุทธิ</w:t>
            </w:r>
          </w:p>
        </w:tc>
        <w:tc>
          <w:tcPr>
            <w:tcW w:w="900" w:type="dxa"/>
          </w:tcPr>
          <w:p w:rsidR="00453AE0" w:rsidRPr="00182D36" w:rsidRDefault="004A1460" w:rsidP="004A14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5"/>
              </w:tabs>
              <w:spacing w:after="0" w:line="240" w:lineRule="auto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270" w:type="dxa"/>
          </w:tcPr>
          <w:p w:rsidR="00453AE0" w:rsidRPr="00182D36" w:rsidRDefault="00453AE0" w:rsidP="00453AE0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53AE0" w:rsidRPr="00182D36" w:rsidRDefault="004A1460" w:rsidP="00BB4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182D36">
              <w:rPr>
                <w:rFonts w:ascii="Angsana New" w:hAnsi="Angsana New"/>
                <w:sz w:val="30"/>
                <w:szCs w:val="30"/>
              </w:rPr>
              <w:t>,</w:t>
            </w:r>
            <w:r w:rsidRPr="00182D36">
              <w:rPr>
                <w:rFonts w:ascii="Angsana New" w:hAnsi="Angsana New"/>
                <w:sz w:val="30"/>
                <w:szCs w:val="30"/>
                <w:cs/>
              </w:rPr>
              <w:t>104</w:t>
            </w:r>
          </w:p>
        </w:tc>
        <w:tc>
          <w:tcPr>
            <w:tcW w:w="270" w:type="dxa"/>
          </w:tcPr>
          <w:p w:rsidR="00453AE0" w:rsidRPr="00182D36" w:rsidRDefault="00453AE0" w:rsidP="00453AE0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53AE0" w:rsidRPr="00182D36" w:rsidRDefault="004A1460" w:rsidP="00957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5" w:right="-375" w:hanging="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182D36">
              <w:rPr>
                <w:rFonts w:ascii="Angsana New" w:hAnsi="Angsana New"/>
                <w:sz w:val="30"/>
                <w:szCs w:val="30"/>
              </w:rPr>
              <w:t>,</w:t>
            </w:r>
            <w:r w:rsidRPr="00182D36">
              <w:rPr>
                <w:rFonts w:ascii="Angsana New" w:hAnsi="Angsana New"/>
                <w:sz w:val="30"/>
                <w:szCs w:val="30"/>
                <w:cs/>
              </w:rPr>
              <w:t>104</w:t>
            </w:r>
          </w:p>
        </w:tc>
        <w:tc>
          <w:tcPr>
            <w:tcW w:w="270" w:type="dxa"/>
          </w:tcPr>
          <w:p w:rsidR="00453AE0" w:rsidRPr="00182D36" w:rsidRDefault="00453AE0" w:rsidP="00453AE0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53AE0" w:rsidRPr="00182D36" w:rsidRDefault="004A1460" w:rsidP="00453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5"/>
              </w:tabs>
              <w:spacing w:after="0" w:line="240" w:lineRule="auto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263" w:type="dxa"/>
          </w:tcPr>
          <w:p w:rsidR="00453AE0" w:rsidRPr="00182D36" w:rsidRDefault="00453AE0" w:rsidP="00453AE0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:rsidR="00453AE0" w:rsidRPr="00182D36" w:rsidRDefault="00BB4EC9" w:rsidP="00BB4E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</w:rPr>
              <w:t>1,655</w:t>
            </w:r>
          </w:p>
        </w:tc>
        <w:tc>
          <w:tcPr>
            <w:tcW w:w="270" w:type="dxa"/>
          </w:tcPr>
          <w:p w:rsidR="00453AE0" w:rsidRPr="00182D36" w:rsidRDefault="00453AE0" w:rsidP="00453AE0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453AE0" w:rsidRPr="00182D36" w:rsidRDefault="00BB4EC9" w:rsidP="00453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</w:rPr>
              <w:t>1,655</w:t>
            </w:r>
          </w:p>
        </w:tc>
      </w:tr>
      <w:tr w:rsidR="00453AE0" w:rsidRPr="00182D36" w:rsidTr="0095703E">
        <w:tc>
          <w:tcPr>
            <w:tcW w:w="2790" w:type="dxa"/>
          </w:tcPr>
          <w:p w:rsidR="00453AE0" w:rsidRPr="00182D36" w:rsidRDefault="00453AE0" w:rsidP="00453AE0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53AE0" w:rsidRPr="00182D36" w:rsidRDefault="00453AE0" w:rsidP="00453A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53AE0" w:rsidRPr="00182D36" w:rsidRDefault="00453AE0" w:rsidP="00453AE0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453AE0" w:rsidRPr="00182D36" w:rsidRDefault="004A1460" w:rsidP="00453AE0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2D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270" w:type="dxa"/>
          </w:tcPr>
          <w:p w:rsidR="00453AE0" w:rsidRPr="00182D36" w:rsidRDefault="00453AE0" w:rsidP="00453AE0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453AE0" w:rsidRPr="00182D36" w:rsidRDefault="00453AE0" w:rsidP="00453AE0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53AE0" w:rsidRPr="00182D36" w:rsidRDefault="00453AE0" w:rsidP="00453AE0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453AE0" w:rsidRPr="00182D36" w:rsidRDefault="00453AE0" w:rsidP="00453AE0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:rsidR="00453AE0" w:rsidRPr="00182D36" w:rsidRDefault="00453AE0" w:rsidP="00453AE0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:rsidR="00453AE0" w:rsidRPr="00182D36" w:rsidRDefault="004A1460" w:rsidP="00453AE0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2D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270" w:type="dxa"/>
          </w:tcPr>
          <w:p w:rsidR="00453AE0" w:rsidRPr="00182D36" w:rsidRDefault="00453AE0" w:rsidP="00453AE0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453AE0" w:rsidRPr="00182D36" w:rsidRDefault="00453AE0" w:rsidP="00453AE0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BF3D4E" w:rsidRPr="00182D36" w:rsidRDefault="00BF3D4E" w:rsidP="00AF1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s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900"/>
        <w:gridCol w:w="270"/>
        <w:gridCol w:w="900"/>
        <w:gridCol w:w="270"/>
        <w:gridCol w:w="810"/>
        <w:gridCol w:w="270"/>
        <w:gridCol w:w="810"/>
        <w:gridCol w:w="263"/>
        <w:gridCol w:w="997"/>
        <w:gridCol w:w="270"/>
        <w:gridCol w:w="900"/>
      </w:tblGrid>
      <w:tr w:rsidR="00453AE0" w:rsidRPr="00182D36" w:rsidTr="002D2D01">
        <w:trPr>
          <w:tblHeader/>
        </w:trPr>
        <w:tc>
          <w:tcPr>
            <w:tcW w:w="279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0" w:type="dxa"/>
            <w:gridSpan w:val="11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2D36">
              <w:rPr>
                <w:rFonts w:ascii="Angsana New" w:hAnsi="Angsana New"/>
                <w:sz w:val="30"/>
                <w:szCs w:val="30"/>
              </w:rPr>
              <w:t>256</w:t>
            </w:r>
            <w:r w:rsidR="00BB4EC9" w:rsidRPr="00182D3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53AE0" w:rsidRPr="00182D36" w:rsidTr="002D2D01">
        <w:trPr>
          <w:tblHeader/>
        </w:trPr>
        <w:tc>
          <w:tcPr>
            <w:tcW w:w="279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  <w:tcBorders>
              <w:bottom w:val="single" w:sz="4" w:space="0" w:color="auto"/>
            </w:tcBorders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3AE0" w:rsidRPr="00182D36" w:rsidTr="002D2D01">
        <w:trPr>
          <w:tblHeader/>
        </w:trPr>
        <w:tc>
          <w:tcPr>
            <w:tcW w:w="279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53AE0" w:rsidRPr="00182D36" w:rsidRDefault="00453AE0" w:rsidP="002D2D0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63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53AE0" w:rsidRPr="00182D36" w:rsidRDefault="00453AE0" w:rsidP="002D2D0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453AE0" w:rsidRPr="00182D36" w:rsidTr="002D2D01">
        <w:trPr>
          <w:tblHeader/>
        </w:trPr>
        <w:tc>
          <w:tcPr>
            <w:tcW w:w="279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0" w:type="dxa"/>
            <w:gridSpan w:val="11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82D3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82D3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82D3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53AE0" w:rsidRPr="00182D36" w:rsidTr="002D2D01">
        <w:tc>
          <w:tcPr>
            <w:tcW w:w="279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00" w:type="dxa"/>
          </w:tcPr>
          <w:p w:rsidR="00453AE0" w:rsidRPr="00182D36" w:rsidRDefault="00453AE0" w:rsidP="002D2D0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53AE0" w:rsidRPr="00182D36" w:rsidRDefault="00453AE0" w:rsidP="002D2D01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53AE0" w:rsidRPr="00182D36" w:rsidRDefault="00453AE0" w:rsidP="002D2D0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53AE0" w:rsidRPr="00182D36" w:rsidRDefault="00453AE0" w:rsidP="002D2D0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:rsidR="00453AE0" w:rsidRPr="00182D36" w:rsidRDefault="00453AE0" w:rsidP="002D2D01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53AE0" w:rsidRPr="00182D36" w:rsidRDefault="00453AE0" w:rsidP="002D2D0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3AE0" w:rsidRPr="00182D36" w:rsidTr="002D2D01">
        <w:tc>
          <w:tcPr>
            <w:tcW w:w="279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82D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182D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182D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</w:t>
            </w:r>
            <w:r w:rsidRPr="00182D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ด  </w:t>
            </w:r>
          </w:p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82D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182D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วันที่ 3</w:t>
            </w:r>
            <w:r w:rsidRPr="00182D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Pr="00182D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182D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BB4EC9" w:rsidRPr="00182D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900" w:type="dxa"/>
          </w:tcPr>
          <w:p w:rsidR="00453AE0" w:rsidRPr="00182D36" w:rsidRDefault="00453AE0" w:rsidP="002D2D0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53AE0" w:rsidRPr="00182D36" w:rsidRDefault="00453AE0" w:rsidP="002D2D01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53AE0" w:rsidRPr="00182D36" w:rsidRDefault="00453AE0" w:rsidP="002D2D0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53AE0" w:rsidRPr="00182D36" w:rsidRDefault="00453AE0" w:rsidP="002D2D0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:rsidR="00453AE0" w:rsidRPr="00182D36" w:rsidRDefault="00453AE0" w:rsidP="002D2D01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53AE0" w:rsidRPr="00182D36" w:rsidRDefault="00453AE0" w:rsidP="002D2D0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3AE0" w:rsidRPr="00182D36" w:rsidTr="002D2D01">
        <w:tc>
          <w:tcPr>
            <w:tcW w:w="2790" w:type="dxa"/>
          </w:tcPr>
          <w:p w:rsidR="00453AE0" w:rsidRPr="00182D36" w:rsidRDefault="00BB4EC9" w:rsidP="002D2D0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2D3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00" w:type="dxa"/>
          </w:tcPr>
          <w:p w:rsidR="00453AE0" w:rsidRPr="00182D36" w:rsidRDefault="00BB4EC9" w:rsidP="002D2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</w:rPr>
              <w:t>2,495</w:t>
            </w:r>
          </w:p>
        </w:tc>
        <w:tc>
          <w:tcPr>
            <w:tcW w:w="27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53AE0" w:rsidRPr="00182D36" w:rsidRDefault="00BB4EC9" w:rsidP="002D2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33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</w:rPr>
              <w:t>(</w:t>
            </w:r>
            <w:r w:rsidR="00A20700" w:rsidRPr="00182D36">
              <w:rPr>
                <w:rFonts w:ascii="Angsana New" w:hAnsi="Angsana New"/>
                <w:sz w:val="30"/>
                <w:szCs w:val="30"/>
              </w:rPr>
              <w:t>757</w:t>
            </w:r>
            <w:r w:rsidRPr="00182D3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53AE0" w:rsidRPr="00182D36" w:rsidRDefault="00BB4EC9" w:rsidP="002D2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</w:rPr>
              <w:t>1,738</w:t>
            </w:r>
          </w:p>
        </w:tc>
        <w:tc>
          <w:tcPr>
            <w:tcW w:w="27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53AE0" w:rsidRPr="00182D36" w:rsidRDefault="00BB4EC9" w:rsidP="002D2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</w:rPr>
              <w:t>10,515</w:t>
            </w:r>
          </w:p>
        </w:tc>
        <w:tc>
          <w:tcPr>
            <w:tcW w:w="263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:rsidR="00453AE0" w:rsidRPr="00182D36" w:rsidRDefault="00BB4EC9" w:rsidP="002D2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</w:rPr>
              <w:t>(</w:t>
            </w:r>
            <w:r w:rsidR="00A20700" w:rsidRPr="00182D36">
              <w:rPr>
                <w:rFonts w:ascii="Angsana New" w:hAnsi="Angsana New"/>
                <w:sz w:val="30"/>
                <w:szCs w:val="30"/>
              </w:rPr>
              <w:t>1,213</w:t>
            </w:r>
            <w:r w:rsidRPr="00182D3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453AE0" w:rsidRPr="00182D36" w:rsidRDefault="00BB4EC9" w:rsidP="002D2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</w:rPr>
              <w:t>9,302</w:t>
            </w:r>
          </w:p>
        </w:tc>
      </w:tr>
      <w:tr w:rsidR="00453AE0" w:rsidRPr="00182D36" w:rsidTr="002D2D01">
        <w:tc>
          <w:tcPr>
            <w:tcW w:w="2790" w:type="dxa"/>
          </w:tcPr>
          <w:p w:rsidR="00453AE0" w:rsidRPr="00182D36" w:rsidRDefault="00BB4EC9" w:rsidP="002D2D0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453AE0" w:rsidRPr="00182D36">
              <w:rPr>
                <w:rFonts w:ascii="Angsana New" w:hAnsi="Angsana New" w:hint="cs"/>
                <w:sz w:val="30"/>
                <w:szCs w:val="30"/>
                <w:cs/>
              </w:rPr>
              <w:t>จากอัตราแลกเปลี่ยนสุทธิ</w:t>
            </w:r>
          </w:p>
        </w:tc>
        <w:tc>
          <w:tcPr>
            <w:tcW w:w="900" w:type="dxa"/>
          </w:tcPr>
          <w:p w:rsidR="00453AE0" w:rsidRPr="00182D36" w:rsidRDefault="00A20700" w:rsidP="002D2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5"/>
              </w:tabs>
              <w:spacing w:after="0" w:line="240" w:lineRule="auto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53AE0" w:rsidRPr="00182D36" w:rsidRDefault="00A20700" w:rsidP="002D2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5" w:right="-375" w:firstLine="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</w:rPr>
              <w:t>757</w:t>
            </w:r>
          </w:p>
        </w:tc>
        <w:tc>
          <w:tcPr>
            <w:tcW w:w="27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53AE0" w:rsidRPr="00182D36" w:rsidRDefault="00BB4EC9" w:rsidP="002D2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</w:rPr>
              <w:t>757</w:t>
            </w:r>
          </w:p>
        </w:tc>
        <w:tc>
          <w:tcPr>
            <w:tcW w:w="27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53AE0" w:rsidRPr="00182D36" w:rsidRDefault="00A20700" w:rsidP="002D2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5"/>
              </w:tabs>
              <w:spacing w:after="0" w:line="240" w:lineRule="auto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:rsidR="00453AE0" w:rsidRPr="00182D36" w:rsidRDefault="00A20700" w:rsidP="002D2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</w:rPr>
              <w:t>1,213</w:t>
            </w:r>
          </w:p>
        </w:tc>
        <w:tc>
          <w:tcPr>
            <w:tcW w:w="27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53AE0" w:rsidRPr="00182D36" w:rsidRDefault="00A20700" w:rsidP="002D2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2D36">
              <w:rPr>
                <w:rFonts w:ascii="Angsana New" w:hAnsi="Angsana New"/>
                <w:sz w:val="30"/>
                <w:szCs w:val="30"/>
              </w:rPr>
              <w:t>1,213</w:t>
            </w:r>
          </w:p>
        </w:tc>
      </w:tr>
      <w:tr w:rsidR="00453AE0" w:rsidRPr="00182D36" w:rsidTr="002D2D01">
        <w:tc>
          <w:tcPr>
            <w:tcW w:w="279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53AE0" w:rsidRPr="00182D36" w:rsidRDefault="00453AE0" w:rsidP="002D2D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453AE0" w:rsidRPr="00182D36" w:rsidRDefault="00A20700" w:rsidP="002D2D01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2D3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453AE0" w:rsidRPr="00182D36" w:rsidRDefault="00453AE0" w:rsidP="00BB4EC9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453AE0" w:rsidRPr="00182D36" w:rsidRDefault="00453AE0" w:rsidP="002D2D0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:rsidR="00453AE0" w:rsidRPr="00182D36" w:rsidRDefault="00A20700" w:rsidP="002D2D01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2D3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</w:tcPr>
          <w:p w:rsidR="00453AE0" w:rsidRPr="00182D36" w:rsidRDefault="00453AE0" w:rsidP="002D2D01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53AE0" w:rsidRPr="00182D36" w:rsidRDefault="00453AE0" w:rsidP="002D2D01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453AE0" w:rsidRPr="00182D36" w:rsidRDefault="00453AE0" w:rsidP="00AF1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AF14AE" w:rsidRPr="00AF14AE" w:rsidRDefault="00AF14AE" w:rsidP="00934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s/>
        </w:rPr>
      </w:pPr>
      <w:r w:rsidRPr="00182D36">
        <w:rPr>
          <w:rFonts w:ascii="Angsana New" w:hAnsi="Angsana New" w:hint="cs"/>
          <w:spacing w:val="-6"/>
          <w:sz w:val="30"/>
          <w:szCs w:val="30"/>
          <w:cs/>
        </w:rPr>
        <w:t>การจัดประเภทรายการใหม่นี้ได้ถูกจัดประเภทรายการใหม่เนื่องจากเห็นว่ามีความหมาะสมกับธุรกิจของกลุ่มบริษัทมากกว่า</w:t>
      </w:r>
    </w:p>
    <w:sectPr w:rsidR="00AF14AE" w:rsidRPr="00AF14AE" w:rsidSect="00471706">
      <w:headerReference w:type="default" r:id="rId25"/>
      <w:footerReference w:type="default" r:id="rId26"/>
      <w:pgSz w:w="11907" w:h="16840"/>
      <w:pgMar w:top="691" w:right="927" w:bottom="576" w:left="1152" w:header="720" w:footer="720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5B4A" w:rsidRDefault="00F15B4A" w:rsidP="004956B4">
      <w:r>
        <w:separator/>
      </w:r>
    </w:p>
  </w:endnote>
  <w:endnote w:type="continuationSeparator" w:id="0">
    <w:p w:rsidR="00F15B4A" w:rsidRDefault="00F15B4A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01000000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28088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985A18" w:rsidRPr="00985A18" w:rsidRDefault="00985A1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85A1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85A1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85A1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85A1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85A1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4DC" w:rsidRPr="00F325DB" w:rsidRDefault="005B64DC" w:rsidP="00DE3A2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5B64DC" w:rsidRPr="009B6BFE" w:rsidRDefault="005B64DC" w:rsidP="00DE3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0"/>
      </w:tabs>
      <w:ind w:right="-8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4DC" w:rsidRPr="006F59B5" w:rsidRDefault="005B64DC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33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5B64DC" w:rsidRPr="007661AC" w:rsidRDefault="005B64DC" w:rsidP="00CE3BA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4DC" w:rsidRPr="00F325DB" w:rsidRDefault="005B64DC" w:rsidP="00F325D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34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5B64DC" w:rsidRPr="00F325DB" w:rsidRDefault="005B64DC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    </w:t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</w:t>
    </w:r>
    <w:r w:rsidRPr="00F325DB">
      <w:rPr>
        <w:rFonts w:ascii="Angsana New" w:hAnsi="Angsana New"/>
        <w:i/>
        <w:iCs/>
        <w:sz w:val="30"/>
        <w:szCs w:val="30"/>
      </w:rPr>
      <w:tab/>
      <w:t xml:space="preserve">  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4DC" w:rsidRPr="00F325DB" w:rsidRDefault="005B64DC" w:rsidP="00F325D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38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5B64DC" w:rsidRPr="00F325DB" w:rsidRDefault="005B64DC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    </w:t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4DC" w:rsidRPr="00F325DB" w:rsidRDefault="005B64DC" w:rsidP="00F325D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39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5B64DC" w:rsidRDefault="005B64DC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    </w:t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</w:t>
    </w:r>
    <w:r w:rsidRPr="00F325DB">
      <w:rPr>
        <w:rFonts w:ascii="Angsana New" w:hAnsi="Angsana New"/>
        <w:i/>
        <w:iCs/>
        <w:sz w:val="30"/>
        <w:szCs w:val="30"/>
      </w:rPr>
      <w:tab/>
      <w:t xml:space="preserve">   </w:t>
    </w:r>
  </w:p>
  <w:p w:rsidR="005B64DC" w:rsidRPr="00F325DB" w:rsidRDefault="005B64DC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4DC" w:rsidRPr="00F325DB" w:rsidRDefault="005B64DC" w:rsidP="00F325D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43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5B64DC" w:rsidRPr="00F325DB" w:rsidRDefault="005B64DC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    </w:t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5B4A" w:rsidRDefault="00F15B4A" w:rsidP="004956B4">
      <w:r>
        <w:separator/>
      </w:r>
    </w:p>
  </w:footnote>
  <w:footnote w:type="continuationSeparator" w:id="0">
    <w:p w:rsidR="00F15B4A" w:rsidRDefault="00F15B4A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4DC" w:rsidRDefault="005B64DC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4DC" w:rsidRPr="007B2C1E" w:rsidRDefault="005B64DC" w:rsidP="0047129F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5B64DC" w:rsidRPr="007B2C1E" w:rsidRDefault="005B64DC" w:rsidP="0047129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แบบย่อ</w:t>
    </w:r>
  </w:p>
  <w:p w:rsidR="005B64DC" w:rsidRDefault="005B64DC" w:rsidP="0047129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สามเดือนและหกเดือน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30 มิถุนายน 25</w:t>
    </w:r>
    <w:r>
      <w:rPr>
        <w:rFonts w:ascii="Angsana New" w:hAnsi="Angsana New"/>
        <w:sz w:val="32"/>
        <w:szCs w:val="32"/>
        <w:lang w:bidi="th-TH"/>
      </w:rPr>
      <w:t>6</w:t>
    </w:r>
    <w:r w:rsidRPr="00591AB5">
      <w:rPr>
        <w:rFonts w:ascii="Angsana New" w:hAnsi="Angsana New"/>
        <w:sz w:val="32"/>
        <w:szCs w:val="32"/>
        <w:lang w:bidi="th-TH"/>
      </w:rPr>
      <w:t>2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</w:p>
  <w:p w:rsidR="005B64DC" w:rsidRDefault="005B64DC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4DC" w:rsidRPr="007B2C1E" w:rsidRDefault="005B64DC" w:rsidP="00011968">
    <w:pPr>
      <w:pStyle w:val="acctmainheading"/>
      <w:tabs>
        <w:tab w:val="left" w:pos="7810"/>
      </w:tabs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7B2C1E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5B64DC" w:rsidRPr="007B2C1E" w:rsidRDefault="005B64DC" w:rsidP="00011968">
    <w:pPr>
      <w:pStyle w:val="acctmainheading"/>
      <w:tabs>
        <w:tab w:val="left" w:pos="7810"/>
      </w:tabs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cs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แบบย่อ</w:t>
    </w:r>
  </w:p>
  <w:p w:rsidR="005B64DC" w:rsidRDefault="005B64DC" w:rsidP="00B73356">
    <w:pPr>
      <w:pStyle w:val="acctmainheading"/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eastAsia="ja-JP"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สามเดือนและหกเดือน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30 มิถุนายน 25</w:t>
    </w:r>
    <w:r>
      <w:rPr>
        <w:rFonts w:ascii="Angsana New" w:hAnsi="Angsana New"/>
        <w:sz w:val="32"/>
        <w:szCs w:val="32"/>
        <w:lang w:bidi="th-TH"/>
      </w:rPr>
      <w:t>6</w:t>
    </w:r>
    <w:r w:rsidRPr="00BD56CB">
      <w:rPr>
        <w:rFonts w:ascii="Angsana New" w:hAnsi="Angsana New"/>
        <w:sz w:val="32"/>
        <w:szCs w:val="32"/>
        <w:lang w:bidi="th-TH"/>
      </w:rPr>
      <w:t>2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</w:p>
  <w:p w:rsidR="005B64DC" w:rsidRDefault="005B64DC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4DC" w:rsidRPr="007B2C1E" w:rsidRDefault="005B64DC" w:rsidP="0047129F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5B64DC" w:rsidRPr="007B2C1E" w:rsidRDefault="005B64DC" w:rsidP="0047129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แบบย่อ</w:t>
    </w:r>
  </w:p>
  <w:p w:rsidR="005B64DC" w:rsidRDefault="005B64DC" w:rsidP="0047129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สามเดือนและหกเดือน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30 มิถุนายน 25</w:t>
    </w:r>
    <w:r>
      <w:rPr>
        <w:rFonts w:ascii="Angsana New" w:hAnsi="Angsana New"/>
        <w:sz w:val="32"/>
        <w:szCs w:val="32"/>
        <w:lang w:bidi="th-TH"/>
      </w:rPr>
      <w:t>62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</w:p>
  <w:p w:rsidR="005B64DC" w:rsidRDefault="005B64DC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4DC" w:rsidRPr="007B2C1E" w:rsidRDefault="005B64DC" w:rsidP="006A08E2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5B64DC" w:rsidRPr="007B2C1E" w:rsidRDefault="005B64DC" w:rsidP="006A08E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แบบย่อ</w:t>
    </w:r>
  </w:p>
  <w:p w:rsidR="005B64DC" w:rsidRDefault="005B64DC" w:rsidP="00F84AF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สามเดือนและหกเดือน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30 มิถุนายน </w:t>
    </w:r>
    <w:r w:rsidRPr="008F07B2">
      <w:rPr>
        <w:rFonts w:ascii="Angsana New" w:hAnsi="Angsana New" w:hint="cs"/>
        <w:b w:val="0"/>
        <w:bCs/>
        <w:sz w:val="32"/>
        <w:szCs w:val="32"/>
        <w:cs/>
        <w:lang w:bidi="th-TH"/>
      </w:rPr>
      <w:t>25</w:t>
    </w:r>
    <w:r w:rsidRPr="008F07B2">
      <w:rPr>
        <w:rFonts w:ascii="Angsana New" w:hAnsi="Angsana New"/>
        <w:sz w:val="32"/>
        <w:szCs w:val="32"/>
        <w:lang w:bidi="th-TH"/>
      </w:rPr>
      <w:t>62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</w:p>
  <w:p w:rsidR="005B64DC" w:rsidRPr="00E3228D" w:rsidRDefault="005B64DC" w:rsidP="00F84AF1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eastAsia="ja-JP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4DC" w:rsidRPr="004809C6" w:rsidRDefault="005B64DC" w:rsidP="004A6A7D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สุรพลฟู้ดส์</w:t>
    </w:r>
    <w:r w:rsidRPr="004809C6">
      <w:rPr>
        <w:rFonts w:ascii="Angsana New" w:hAnsi="Angsana New"/>
        <w:b w:val="0"/>
        <w:bCs/>
        <w:sz w:val="32"/>
        <w:szCs w:val="32"/>
      </w:rPr>
      <w:t xml:space="preserve"> 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5B64DC" w:rsidRPr="004809C6" w:rsidRDefault="005B64DC" w:rsidP="004A6A7D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:rsidR="005B64DC" w:rsidRPr="007B2C1E" w:rsidRDefault="005B64DC" w:rsidP="00767E0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30 กันยายน </w:t>
    </w:r>
    <w:r w:rsidRPr="007B2C1E">
      <w:rPr>
        <w:rFonts w:ascii="Angsana New" w:hAnsi="Angsana New"/>
        <w:b w:val="0"/>
        <w:bCs/>
        <w:sz w:val="32"/>
        <w:szCs w:val="32"/>
        <w:rtl/>
        <w:cs/>
      </w:rPr>
      <w:t xml:space="preserve">2549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5B64DC" w:rsidRPr="007B6271" w:rsidRDefault="005B64DC" w:rsidP="00C01865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4DC" w:rsidRDefault="005B64D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4DC" w:rsidRPr="00164FBD" w:rsidRDefault="005B64DC" w:rsidP="00DE3A2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164FBD">
      <w:rPr>
        <w:rFonts w:ascii="Angsana New" w:hAnsi="Angsana New"/>
        <w:b w:val="0"/>
        <w:bCs/>
        <w:sz w:val="32"/>
        <w:szCs w:val="32"/>
      </w:rPr>
      <w:t xml:space="preserve"> 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5B64DC" w:rsidRDefault="005B64DC" w:rsidP="00DE3A2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:rsidR="005B64DC" w:rsidRDefault="005B64DC" w:rsidP="00DE3A29">
    <w:pPr>
      <w:pStyle w:val="acctmainheading"/>
      <w:spacing w:after="0" w:line="240" w:lineRule="auto"/>
      <w:rPr>
        <w:rFonts w:ascii="Angsana New" w:hAnsi="Angsana New"/>
        <w:sz w:val="32"/>
        <w:szCs w:val="32"/>
        <w:cs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F23F22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มิถุนายน </w:t>
    </w:r>
    <w:r>
      <w:rPr>
        <w:rFonts w:ascii="Angsana New" w:hAnsi="Angsana New"/>
        <w:sz w:val="32"/>
        <w:szCs w:val="32"/>
        <w:lang w:val="en-US" w:bidi="th-TH"/>
      </w:rPr>
      <w:t xml:space="preserve">2562 </w:t>
    </w:r>
    <w:r w:rsidRPr="005B0AAA">
      <w:rPr>
        <w:rFonts w:ascii="Angsana New" w:hAnsi="Angsana New"/>
        <w:b w:val="0"/>
        <w:bCs/>
        <w:sz w:val="32"/>
        <w:szCs w:val="32"/>
        <w:lang w:val="en-US" w:bidi="th-TH"/>
      </w:rPr>
      <w:t>(</w:t>
    </w:r>
    <w:r w:rsidRPr="005B0AAA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ไม่ได้ตรวจสอบ)</w:t>
    </w:r>
  </w:p>
  <w:p w:rsidR="005B64DC" w:rsidRPr="00015EFC" w:rsidRDefault="005B64DC" w:rsidP="00DE3A2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4DC" w:rsidRDefault="005B64D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4DC" w:rsidRDefault="005B64DC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4DC" w:rsidRPr="007B2C1E" w:rsidRDefault="005B64DC" w:rsidP="0047129F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5B64DC" w:rsidRPr="007B2C1E" w:rsidRDefault="005B64DC" w:rsidP="0047129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แบบย่อ</w:t>
    </w:r>
  </w:p>
  <w:p w:rsidR="005B64DC" w:rsidRDefault="005B64DC" w:rsidP="0047129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สามเดือนและหกเดือน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30 มิถุนายน 25</w:t>
    </w:r>
    <w:r>
      <w:rPr>
        <w:rFonts w:ascii="Angsana New" w:hAnsi="Angsana New"/>
        <w:sz w:val="32"/>
        <w:szCs w:val="32"/>
        <w:lang w:bidi="th-TH"/>
      </w:rPr>
      <w:t>6</w:t>
    </w:r>
    <w:r w:rsidRPr="00591AB5">
      <w:rPr>
        <w:rFonts w:ascii="Angsana New" w:hAnsi="Angsana New"/>
        <w:sz w:val="32"/>
        <w:szCs w:val="32"/>
        <w:lang w:bidi="th-TH"/>
      </w:rPr>
      <w:t>2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</w:p>
  <w:p w:rsidR="005B64DC" w:rsidRDefault="005B64DC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4DC" w:rsidRDefault="005B64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39201F8"/>
    <w:multiLevelType w:val="hybridMultilevel"/>
    <w:tmpl w:val="407C2518"/>
    <w:lvl w:ilvl="0" w:tplc="4CF489C8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A0006B"/>
    <w:multiLevelType w:val="multilevel"/>
    <w:tmpl w:val="569C176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6FD80A2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CE0B45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BEEAB3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ADAD82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C889D9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B8A7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6C00D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F40D95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D78F87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4"/>
  </w:num>
  <w:num w:numId="13">
    <w:abstractNumId w:val="23"/>
  </w:num>
  <w:num w:numId="14">
    <w:abstractNumId w:val="15"/>
  </w:num>
  <w:num w:numId="15">
    <w:abstractNumId w:val="17"/>
  </w:num>
  <w:num w:numId="16">
    <w:abstractNumId w:val="25"/>
  </w:num>
  <w:num w:numId="17">
    <w:abstractNumId w:val="26"/>
  </w:num>
  <w:num w:numId="18">
    <w:abstractNumId w:val="20"/>
  </w:num>
  <w:num w:numId="19">
    <w:abstractNumId w:val="18"/>
  </w:num>
  <w:num w:numId="20">
    <w:abstractNumId w:val="19"/>
  </w:num>
  <w:num w:numId="21">
    <w:abstractNumId w:val="12"/>
  </w:num>
  <w:num w:numId="22">
    <w:abstractNumId w:val="22"/>
  </w:num>
  <w:num w:numId="23">
    <w:abstractNumId w:val="10"/>
  </w:num>
  <w:num w:numId="24">
    <w:abstractNumId w:val="13"/>
  </w:num>
  <w:num w:numId="25">
    <w:abstractNumId w:val="11"/>
  </w:num>
  <w:num w:numId="26">
    <w:abstractNumId w:val="27"/>
  </w:num>
  <w:num w:numId="27">
    <w:abstractNumId w:val="24"/>
  </w:num>
  <w:num w:numId="28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86D"/>
    <w:rsid w:val="00000A01"/>
    <w:rsid w:val="000010E6"/>
    <w:rsid w:val="0000113D"/>
    <w:rsid w:val="00001791"/>
    <w:rsid w:val="000019C7"/>
    <w:rsid w:val="00001F7B"/>
    <w:rsid w:val="00002044"/>
    <w:rsid w:val="00002354"/>
    <w:rsid w:val="00002C83"/>
    <w:rsid w:val="000038B0"/>
    <w:rsid w:val="00004904"/>
    <w:rsid w:val="00005A4B"/>
    <w:rsid w:val="00005CC9"/>
    <w:rsid w:val="0000613F"/>
    <w:rsid w:val="00006B0D"/>
    <w:rsid w:val="000077BF"/>
    <w:rsid w:val="00010C47"/>
    <w:rsid w:val="000111F3"/>
    <w:rsid w:val="00011773"/>
    <w:rsid w:val="00011968"/>
    <w:rsid w:val="00012083"/>
    <w:rsid w:val="00013F72"/>
    <w:rsid w:val="0001447F"/>
    <w:rsid w:val="000149CF"/>
    <w:rsid w:val="00014B29"/>
    <w:rsid w:val="00015137"/>
    <w:rsid w:val="0001566D"/>
    <w:rsid w:val="000168A1"/>
    <w:rsid w:val="00016FFA"/>
    <w:rsid w:val="00017704"/>
    <w:rsid w:val="00017E07"/>
    <w:rsid w:val="0002034E"/>
    <w:rsid w:val="00020BC1"/>
    <w:rsid w:val="00020BDB"/>
    <w:rsid w:val="00020D81"/>
    <w:rsid w:val="000215B7"/>
    <w:rsid w:val="00021B08"/>
    <w:rsid w:val="000225E6"/>
    <w:rsid w:val="00023E11"/>
    <w:rsid w:val="00024E7C"/>
    <w:rsid w:val="0002569A"/>
    <w:rsid w:val="000271F2"/>
    <w:rsid w:val="00027306"/>
    <w:rsid w:val="000278F4"/>
    <w:rsid w:val="00027FA8"/>
    <w:rsid w:val="000304CF"/>
    <w:rsid w:val="0003063B"/>
    <w:rsid w:val="00030A7E"/>
    <w:rsid w:val="000311AA"/>
    <w:rsid w:val="00031E43"/>
    <w:rsid w:val="00032195"/>
    <w:rsid w:val="00032305"/>
    <w:rsid w:val="000325A4"/>
    <w:rsid w:val="000327A5"/>
    <w:rsid w:val="00033524"/>
    <w:rsid w:val="000339B8"/>
    <w:rsid w:val="00034EDD"/>
    <w:rsid w:val="00035048"/>
    <w:rsid w:val="00035712"/>
    <w:rsid w:val="00035AA5"/>
    <w:rsid w:val="00036AB6"/>
    <w:rsid w:val="000372A9"/>
    <w:rsid w:val="000372CE"/>
    <w:rsid w:val="0003733B"/>
    <w:rsid w:val="00037B03"/>
    <w:rsid w:val="00037B04"/>
    <w:rsid w:val="00037BC0"/>
    <w:rsid w:val="00040105"/>
    <w:rsid w:val="00040A54"/>
    <w:rsid w:val="00042008"/>
    <w:rsid w:val="000429D0"/>
    <w:rsid w:val="000431A1"/>
    <w:rsid w:val="00044158"/>
    <w:rsid w:val="000443D1"/>
    <w:rsid w:val="0004473F"/>
    <w:rsid w:val="00044AAF"/>
    <w:rsid w:val="00044ADA"/>
    <w:rsid w:val="000451CF"/>
    <w:rsid w:val="000453CD"/>
    <w:rsid w:val="000455F1"/>
    <w:rsid w:val="000469FA"/>
    <w:rsid w:val="00046BD1"/>
    <w:rsid w:val="00046C99"/>
    <w:rsid w:val="00047325"/>
    <w:rsid w:val="00050F21"/>
    <w:rsid w:val="000521AD"/>
    <w:rsid w:val="000525BE"/>
    <w:rsid w:val="000530FD"/>
    <w:rsid w:val="000535EC"/>
    <w:rsid w:val="00053640"/>
    <w:rsid w:val="00053D17"/>
    <w:rsid w:val="00054F1D"/>
    <w:rsid w:val="000553A5"/>
    <w:rsid w:val="00055960"/>
    <w:rsid w:val="00055D63"/>
    <w:rsid w:val="00056164"/>
    <w:rsid w:val="00056444"/>
    <w:rsid w:val="000566B0"/>
    <w:rsid w:val="000568EF"/>
    <w:rsid w:val="0005709B"/>
    <w:rsid w:val="000574DA"/>
    <w:rsid w:val="00057637"/>
    <w:rsid w:val="0005781E"/>
    <w:rsid w:val="00057BE6"/>
    <w:rsid w:val="00057FA4"/>
    <w:rsid w:val="00060B69"/>
    <w:rsid w:val="0006210C"/>
    <w:rsid w:val="000622A5"/>
    <w:rsid w:val="000622B0"/>
    <w:rsid w:val="000623CF"/>
    <w:rsid w:val="00062A6C"/>
    <w:rsid w:val="00063D4A"/>
    <w:rsid w:val="00063D9F"/>
    <w:rsid w:val="00063FFE"/>
    <w:rsid w:val="0006402D"/>
    <w:rsid w:val="000646A7"/>
    <w:rsid w:val="00064C8F"/>
    <w:rsid w:val="0006545A"/>
    <w:rsid w:val="000654CE"/>
    <w:rsid w:val="000656E1"/>
    <w:rsid w:val="00065A19"/>
    <w:rsid w:val="00065C80"/>
    <w:rsid w:val="000662D8"/>
    <w:rsid w:val="00066845"/>
    <w:rsid w:val="0006692E"/>
    <w:rsid w:val="000671D5"/>
    <w:rsid w:val="00067901"/>
    <w:rsid w:val="00067940"/>
    <w:rsid w:val="00067D00"/>
    <w:rsid w:val="00067D22"/>
    <w:rsid w:val="00067EF7"/>
    <w:rsid w:val="00070809"/>
    <w:rsid w:val="00071735"/>
    <w:rsid w:val="00073068"/>
    <w:rsid w:val="000730CF"/>
    <w:rsid w:val="0007324F"/>
    <w:rsid w:val="00074408"/>
    <w:rsid w:val="000744FA"/>
    <w:rsid w:val="00074EE4"/>
    <w:rsid w:val="0007509B"/>
    <w:rsid w:val="000751B4"/>
    <w:rsid w:val="000752AB"/>
    <w:rsid w:val="000754D3"/>
    <w:rsid w:val="00075A6C"/>
    <w:rsid w:val="0007610E"/>
    <w:rsid w:val="00077105"/>
    <w:rsid w:val="0007719F"/>
    <w:rsid w:val="00077D68"/>
    <w:rsid w:val="00077DC0"/>
    <w:rsid w:val="000800A1"/>
    <w:rsid w:val="000801DC"/>
    <w:rsid w:val="000802BA"/>
    <w:rsid w:val="000802CE"/>
    <w:rsid w:val="00080D78"/>
    <w:rsid w:val="0008109B"/>
    <w:rsid w:val="00081A9A"/>
    <w:rsid w:val="00082E3A"/>
    <w:rsid w:val="00082F02"/>
    <w:rsid w:val="00082F24"/>
    <w:rsid w:val="00083217"/>
    <w:rsid w:val="00083536"/>
    <w:rsid w:val="0008356D"/>
    <w:rsid w:val="000836CF"/>
    <w:rsid w:val="0008371A"/>
    <w:rsid w:val="00083766"/>
    <w:rsid w:val="00083BF7"/>
    <w:rsid w:val="00083EE6"/>
    <w:rsid w:val="0008510D"/>
    <w:rsid w:val="0008616E"/>
    <w:rsid w:val="00087325"/>
    <w:rsid w:val="00087347"/>
    <w:rsid w:val="00087C9A"/>
    <w:rsid w:val="00087D54"/>
    <w:rsid w:val="00087FBB"/>
    <w:rsid w:val="00090486"/>
    <w:rsid w:val="00090D18"/>
    <w:rsid w:val="00090F48"/>
    <w:rsid w:val="00090F49"/>
    <w:rsid w:val="00090FD3"/>
    <w:rsid w:val="000910D7"/>
    <w:rsid w:val="00091896"/>
    <w:rsid w:val="00091968"/>
    <w:rsid w:val="00091D71"/>
    <w:rsid w:val="0009311C"/>
    <w:rsid w:val="0009332C"/>
    <w:rsid w:val="000934D7"/>
    <w:rsid w:val="000939DC"/>
    <w:rsid w:val="00093F2A"/>
    <w:rsid w:val="000941F4"/>
    <w:rsid w:val="00094ED7"/>
    <w:rsid w:val="000950A0"/>
    <w:rsid w:val="0009553B"/>
    <w:rsid w:val="00095F85"/>
    <w:rsid w:val="00096541"/>
    <w:rsid w:val="0009715D"/>
    <w:rsid w:val="00097346"/>
    <w:rsid w:val="0009756E"/>
    <w:rsid w:val="0009795C"/>
    <w:rsid w:val="000A02AD"/>
    <w:rsid w:val="000A0721"/>
    <w:rsid w:val="000A1ECA"/>
    <w:rsid w:val="000A30D7"/>
    <w:rsid w:val="000A4B9D"/>
    <w:rsid w:val="000A4F05"/>
    <w:rsid w:val="000A4F2B"/>
    <w:rsid w:val="000A50BC"/>
    <w:rsid w:val="000A5EC4"/>
    <w:rsid w:val="000A617F"/>
    <w:rsid w:val="000A6C35"/>
    <w:rsid w:val="000A755E"/>
    <w:rsid w:val="000B09FA"/>
    <w:rsid w:val="000B0E74"/>
    <w:rsid w:val="000B140E"/>
    <w:rsid w:val="000B1454"/>
    <w:rsid w:val="000B1B44"/>
    <w:rsid w:val="000B2267"/>
    <w:rsid w:val="000B23DC"/>
    <w:rsid w:val="000B3747"/>
    <w:rsid w:val="000B37D0"/>
    <w:rsid w:val="000B3C71"/>
    <w:rsid w:val="000B4124"/>
    <w:rsid w:val="000B4AF4"/>
    <w:rsid w:val="000B511D"/>
    <w:rsid w:val="000B53F5"/>
    <w:rsid w:val="000B5719"/>
    <w:rsid w:val="000B5BFB"/>
    <w:rsid w:val="000B63C1"/>
    <w:rsid w:val="000B67A4"/>
    <w:rsid w:val="000B7082"/>
    <w:rsid w:val="000B70B0"/>
    <w:rsid w:val="000B7195"/>
    <w:rsid w:val="000B7292"/>
    <w:rsid w:val="000B776E"/>
    <w:rsid w:val="000B78AD"/>
    <w:rsid w:val="000B7A60"/>
    <w:rsid w:val="000B7DCF"/>
    <w:rsid w:val="000B7E8E"/>
    <w:rsid w:val="000C05A9"/>
    <w:rsid w:val="000C0946"/>
    <w:rsid w:val="000C2E69"/>
    <w:rsid w:val="000C3679"/>
    <w:rsid w:val="000C3C39"/>
    <w:rsid w:val="000C4A61"/>
    <w:rsid w:val="000C5099"/>
    <w:rsid w:val="000C5546"/>
    <w:rsid w:val="000C6211"/>
    <w:rsid w:val="000C6305"/>
    <w:rsid w:val="000C656A"/>
    <w:rsid w:val="000C6754"/>
    <w:rsid w:val="000C6D34"/>
    <w:rsid w:val="000C6EEE"/>
    <w:rsid w:val="000C723A"/>
    <w:rsid w:val="000C7DE9"/>
    <w:rsid w:val="000D0373"/>
    <w:rsid w:val="000D194B"/>
    <w:rsid w:val="000D1AB9"/>
    <w:rsid w:val="000D3721"/>
    <w:rsid w:val="000D3FF9"/>
    <w:rsid w:val="000D41FB"/>
    <w:rsid w:val="000D4A40"/>
    <w:rsid w:val="000D524F"/>
    <w:rsid w:val="000D630D"/>
    <w:rsid w:val="000D6CF9"/>
    <w:rsid w:val="000D72B9"/>
    <w:rsid w:val="000D74EF"/>
    <w:rsid w:val="000D79DC"/>
    <w:rsid w:val="000E01AC"/>
    <w:rsid w:val="000E12FB"/>
    <w:rsid w:val="000E1365"/>
    <w:rsid w:val="000E1581"/>
    <w:rsid w:val="000E3073"/>
    <w:rsid w:val="000E33FE"/>
    <w:rsid w:val="000E3B96"/>
    <w:rsid w:val="000E3DD4"/>
    <w:rsid w:val="000E4674"/>
    <w:rsid w:val="000E4C21"/>
    <w:rsid w:val="000E558A"/>
    <w:rsid w:val="000E5DD5"/>
    <w:rsid w:val="000E5F34"/>
    <w:rsid w:val="000E5FE9"/>
    <w:rsid w:val="000E65C6"/>
    <w:rsid w:val="000E6A68"/>
    <w:rsid w:val="000E6A8F"/>
    <w:rsid w:val="000E6CBF"/>
    <w:rsid w:val="000E6CEA"/>
    <w:rsid w:val="000E74E0"/>
    <w:rsid w:val="000E7A5E"/>
    <w:rsid w:val="000E7A6B"/>
    <w:rsid w:val="000E7E13"/>
    <w:rsid w:val="000F0079"/>
    <w:rsid w:val="000F0248"/>
    <w:rsid w:val="000F0992"/>
    <w:rsid w:val="000F0A1F"/>
    <w:rsid w:val="000F0B7E"/>
    <w:rsid w:val="000F1371"/>
    <w:rsid w:val="000F1D70"/>
    <w:rsid w:val="000F2533"/>
    <w:rsid w:val="000F2706"/>
    <w:rsid w:val="000F2B8B"/>
    <w:rsid w:val="000F2FF3"/>
    <w:rsid w:val="000F3711"/>
    <w:rsid w:val="000F5578"/>
    <w:rsid w:val="000F5776"/>
    <w:rsid w:val="000F7429"/>
    <w:rsid w:val="000F7620"/>
    <w:rsid w:val="000F7944"/>
    <w:rsid w:val="000F7B70"/>
    <w:rsid w:val="00100033"/>
    <w:rsid w:val="001004B6"/>
    <w:rsid w:val="00101867"/>
    <w:rsid w:val="00101E87"/>
    <w:rsid w:val="00101EF8"/>
    <w:rsid w:val="00101F85"/>
    <w:rsid w:val="00101FDA"/>
    <w:rsid w:val="001022E0"/>
    <w:rsid w:val="00102467"/>
    <w:rsid w:val="001032E9"/>
    <w:rsid w:val="00103DA0"/>
    <w:rsid w:val="00104490"/>
    <w:rsid w:val="00105652"/>
    <w:rsid w:val="00105CB6"/>
    <w:rsid w:val="00105D78"/>
    <w:rsid w:val="00106179"/>
    <w:rsid w:val="0010634C"/>
    <w:rsid w:val="00106368"/>
    <w:rsid w:val="001068E2"/>
    <w:rsid w:val="00106B65"/>
    <w:rsid w:val="00106C05"/>
    <w:rsid w:val="001077C4"/>
    <w:rsid w:val="00110174"/>
    <w:rsid w:val="00110896"/>
    <w:rsid w:val="0011134B"/>
    <w:rsid w:val="00111AB8"/>
    <w:rsid w:val="00112B10"/>
    <w:rsid w:val="00112FDA"/>
    <w:rsid w:val="00113267"/>
    <w:rsid w:val="00113510"/>
    <w:rsid w:val="00113C6D"/>
    <w:rsid w:val="00114521"/>
    <w:rsid w:val="00114752"/>
    <w:rsid w:val="00114E94"/>
    <w:rsid w:val="00115976"/>
    <w:rsid w:val="001159DE"/>
    <w:rsid w:val="00115EBD"/>
    <w:rsid w:val="00115F14"/>
    <w:rsid w:val="00116701"/>
    <w:rsid w:val="00116D9C"/>
    <w:rsid w:val="00117D5E"/>
    <w:rsid w:val="001201D0"/>
    <w:rsid w:val="00120302"/>
    <w:rsid w:val="00120F9C"/>
    <w:rsid w:val="0012132F"/>
    <w:rsid w:val="00121F9B"/>
    <w:rsid w:val="001222EB"/>
    <w:rsid w:val="00122744"/>
    <w:rsid w:val="001230EE"/>
    <w:rsid w:val="00123655"/>
    <w:rsid w:val="00123F87"/>
    <w:rsid w:val="001245DB"/>
    <w:rsid w:val="00124623"/>
    <w:rsid w:val="00124652"/>
    <w:rsid w:val="001246E7"/>
    <w:rsid w:val="001250F9"/>
    <w:rsid w:val="001263EC"/>
    <w:rsid w:val="00126412"/>
    <w:rsid w:val="00126C10"/>
    <w:rsid w:val="00127299"/>
    <w:rsid w:val="00130A03"/>
    <w:rsid w:val="00130FA8"/>
    <w:rsid w:val="00132190"/>
    <w:rsid w:val="0013278C"/>
    <w:rsid w:val="00132943"/>
    <w:rsid w:val="00132B6B"/>
    <w:rsid w:val="00132C12"/>
    <w:rsid w:val="00132E1B"/>
    <w:rsid w:val="00132F12"/>
    <w:rsid w:val="00132FD6"/>
    <w:rsid w:val="001346BF"/>
    <w:rsid w:val="001346CF"/>
    <w:rsid w:val="00134A55"/>
    <w:rsid w:val="00135231"/>
    <w:rsid w:val="00135584"/>
    <w:rsid w:val="00135614"/>
    <w:rsid w:val="001358D7"/>
    <w:rsid w:val="00135F52"/>
    <w:rsid w:val="00140203"/>
    <w:rsid w:val="00140421"/>
    <w:rsid w:val="001408B6"/>
    <w:rsid w:val="00140CCC"/>
    <w:rsid w:val="00140EE5"/>
    <w:rsid w:val="00140FB7"/>
    <w:rsid w:val="00141F0A"/>
    <w:rsid w:val="00142273"/>
    <w:rsid w:val="001424D4"/>
    <w:rsid w:val="00142F54"/>
    <w:rsid w:val="00143090"/>
    <w:rsid w:val="00143700"/>
    <w:rsid w:val="001437FB"/>
    <w:rsid w:val="00143DCA"/>
    <w:rsid w:val="001444E1"/>
    <w:rsid w:val="0014472F"/>
    <w:rsid w:val="00144B76"/>
    <w:rsid w:val="00144D5F"/>
    <w:rsid w:val="0014519C"/>
    <w:rsid w:val="001452CC"/>
    <w:rsid w:val="001463AC"/>
    <w:rsid w:val="00146DEB"/>
    <w:rsid w:val="00146ED9"/>
    <w:rsid w:val="00147105"/>
    <w:rsid w:val="001472BD"/>
    <w:rsid w:val="00147735"/>
    <w:rsid w:val="00147750"/>
    <w:rsid w:val="0014785D"/>
    <w:rsid w:val="0014791D"/>
    <w:rsid w:val="00147B90"/>
    <w:rsid w:val="001504CF"/>
    <w:rsid w:val="001504D9"/>
    <w:rsid w:val="00150A2B"/>
    <w:rsid w:val="00150B96"/>
    <w:rsid w:val="00150EE9"/>
    <w:rsid w:val="00152187"/>
    <w:rsid w:val="001522AF"/>
    <w:rsid w:val="00152B69"/>
    <w:rsid w:val="00152FBA"/>
    <w:rsid w:val="0015353D"/>
    <w:rsid w:val="001535D7"/>
    <w:rsid w:val="00153B80"/>
    <w:rsid w:val="00153FA0"/>
    <w:rsid w:val="00154059"/>
    <w:rsid w:val="00154177"/>
    <w:rsid w:val="001542BE"/>
    <w:rsid w:val="00154B4C"/>
    <w:rsid w:val="00154F82"/>
    <w:rsid w:val="00155EBB"/>
    <w:rsid w:val="00156223"/>
    <w:rsid w:val="00156368"/>
    <w:rsid w:val="001566FD"/>
    <w:rsid w:val="001571A4"/>
    <w:rsid w:val="001577E1"/>
    <w:rsid w:val="00160077"/>
    <w:rsid w:val="0016043C"/>
    <w:rsid w:val="00160A29"/>
    <w:rsid w:val="00160A6E"/>
    <w:rsid w:val="00160FCF"/>
    <w:rsid w:val="0016107E"/>
    <w:rsid w:val="001616A4"/>
    <w:rsid w:val="001620C9"/>
    <w:rsid w:val="0016229E"/>
    <w:rsid w:val="001629D3"/>
    <w:rsid w:val="001643BD"/>
    <w:rsid w:val="001644A7"/>
    <w:rsid w:val="0016467C"/>
    <w:rsid w:val="00164B64"/>
    <w:rsid w:val="001655EA"/>
    <w:rsid w:val="00165AFF"/>
    <w:rsid w:val="0016668C"/>
    <w:rsid w:val="0016711F"/>
    <w:rsid w:val="001704A1"/>
    <w:rsid w:val="001705E0"/>
    <w:rsid w:val="0017121D"/>
    <w:rsid w:val="00171C8F"/>
    <w:rsid w:val="00171D05"/>
    <w:rsid w:val="00171F32"/>
    <w:rsid w:val="001721ED"/>
    <w:rsid w:val="00172A69"/>
    <w:rsid w:val="00172B9D"/>
    <w:rsid w:val="00175246"/>
    <w:rsid w:val="00175910"/>
    <w:rsid w:val="00175D44"/>
    <w:rsid w:val="001762F1"/>
    <w:rsid w:val="00177190"/>
    <w:rsid w:val="0017735C"/>
    <w:rsid w:val="001773B7"/>
    <w:rsid w:val="0017757A"/>
    <w:rsid w:val="00177D48"/>
    <w:rsid w:val="00177D64"/>
    <w:rsid w:val="00180679"/>
    <w:rsid w:val="001808C6"/>
    <w:rsid w:val="00180F0B"/>
    <w:rsid w:val="0018100E"/>
    <w:rsid w:val="0018128D"/>
    <w:rsid w:val="0018159A"/>
    <w:rsid w:val="0018190F"/>
    <w:rsid w:val="00181C8A"/>
    <w:rsid w:val="001824A8"/>
    <w:rsid w:val="001829C5"/>
    <w:rsid w:val="00182B84"/>
    <w:rsid w:val="00182D36"/>
    <w:rsid w:val="001831D8"/>
    <w:rsid w:val="001833FE"/>
    <w:rsid w:val="00183A6B"/>
    <w:rsid w:val="0018484D"/>
    <w:rsid w:val="00184878"/>
    <w:rsid w:val="00184FD1"/>
    <w:rsid w:val="0018530E"/>
    <w:rsid w:val="001853F3"/>
    <w:rsid w:val="00186352"/>
    <w:rsid w:val="00187060"/>
    <w:rsid w:val="00187CE3"/>
    <w:rsid w:val="0019058A"/>
    <w:rsid w:val="001909B0"/>
    <w:rsid w:val="00191B63"/>
    <w:rsid w:val="00192018"/>
    <w:rsid w:val="001923F7"/>
    <w:rsid w:val="00192B65"/>
    <w:rsid w:val="001930B4"/>
    <w:rsid w:val="00193298"/>
    <w:rsid w:val="0019475A"/>
    <w:rsid w:val="00194BD3"/>
    <w:rsid w:val="00194CD7"/>
    <w:rsid w:val="00195517"/>
    <w:rsid w:val="001955C5"/>
    <w:rsid w:val="00195AFA"/>
    <w:rsid w:val="00196070"/>
    <w:rsid w:val="001965F4"/>
    <w:rsid w:val="00196A5F"/>
    <w:rsid w:val="00197EC9"/>
    <w:rsid w:val="001A02B5"/>
    <w:rsid w:val="001A0692"/>
    <w:rsid w:val="001A0B9A"/>
    <w:rsid w:val="001A0BDA"/>
    <w:rsid w:val="001A1A67"/>
    <w:rsid w:val="001A1C0F"/>
    <w:rsid w:val="001A2201"/>
    <w:rsid w:val="001A22D8"/>
    <w:rsid w:val="001A33DE"/>
    <w:rsid w:val="001A6298"/>
    <w:rsid w:val="001A698F"/>
    <w:rsid w:val="001A72D8"/>
    <w:rsid w:val="001A73ED"/>
    <w:rsid w:val="001A7AA4"/>
    <w:rsid w:val="001B0F3C"/>
    <w:rsid w:val="001B1BF9"/>
    <w:rsid w:val="001B1C98"/>
    <w:rsid w:val="001B20F7"/>
    <w:rsid w:val="001B25EA"/>
    <w:rsid w:val="001B2F02"/>
    <w:rsid w:val="001B370B"/>
    <w:rsid w:val="001B3C5C"/>
    <w:rsid w:val="001B40FB"/>
    <w:rsid w:val="001B4B06"/>
    <w:rsid w:val="001B4D10"/>
    <w:rsid w:val="001B4E79"/>
    <w:rsid w:val="001B51CE"/>
    <w:rsid w:val="001B55C1"/>
    <w:rsid w:val="001B5B5C"/>
    <w:rsid w:val="001B6335"/>
    <w:rsid w:val="001B66AD"/>
    <w:rsid w:val="001B776E"/>
    <w:rsid w:val="001B7BF5"/>
    <w:rsid w:val="001B7C5F"/>
    <w:rsid w:val="001C0137"/>
    <w:rsid w:val="001C04D8"/>
    <w:rsid w:val="001C05F9"/>
    <w:rsid w:val="001C060D"/>
    <w:rsid w:val="001C07F6"/>
    <w:rsid w:val="001C13BB"/>
    <w:rsid w:val="001C16DA"/>
    <w:rsid w:val="001C1816"/>
    <w:rsid w:val="001C322D"/>
    <w:rsid w:val="001C3BC7"/>
    <w:rsid w:val="001C4208"/>
    <w:rsid w:val="001C4480"/>
    <w:rsid w:val="001C4808"/>
    <w:rsid w:val="001C4B12"/>
    <w:rsid w:val="001C5F69"/>
    <w:rsid w:val="001C66BB"/>
    <w:rsid w:val="001C6804"/>
    <w:rsid w:val="001C6934"/>
    <w:rsid w:val="001C6AEC"/>
    <w:rsid w:val="001C6B9B"/>
    <w:rsid w:val="001C7355"/>
    <w:rsid w:val="001C7507"/>
    <w:rsid w:val="001D0709"/>
    <w:rsid w:val="001D0777"/>
    <w:rsid w:val="001D0A1A"/>
    <w:rsid w:val="001D0CCA"/>
    <w:rsid w:val="001D1535"/>
    <w:rsid w:val="001D1763"/>
    <w:rsid w:val="001D1F50"/>
    <w:rsid w:val="001D2140"/>
    <w:rsid w:val="001D21CF"/>
    <w:rsid w:val="001D2250"/>
    <w:rsid w:val="001D30E6"/>
    <w:rsid w:val="001D3A57"/>
    <w:rsid w:val="001D3AC7"/>
    <w:rsid w:val="001D43BA"/>
    <w:rsid w:val="001D52B2"/>
    <w:rsid w:val="001D5714"/>
    <w:rsid w:val="001D7310"/>
    <w:rsid w:val="001D7475"/>
    <w:rsid w:val="001D7728"/>
    <w:rsid w:val="001D7A64"/>
    <w:rsid w:val="001E03CB"/>
    <w:rsid w:val="001E0449"/>
    <w:rsid w:val="001E1037"/>
    <w:rsid w:val="001E13AA"/>
    <w:rsid w:val="001E1C75"/>
    <w:rsid w:val="001E1D91"/>
    <w:rsid w:val="001E20EB"/>
    <w:rsid w:val="001E2104"/>
    <w:rsid w:val="001E23E9"/>
    <w:rsid w:val="001E3549"/>
    <w:rsid w:val="001E3861"/>
    <w:rsid w:val="001E3981"/>
    <w:rsid w:val="001E479C"/>
    <w:rsid w:val="001E4CE6"/>
    <w:rsid w:val="001E53B1"/>
    <w:rsid w:val="001E5423"/>
    <w:rsid w:val="001E789C"/>
    <w:rsid w:val="001E7BA6"/>
    <w:rsid w:val="001F04CA"/>
    <w:rsid w:val="001F10A5"/>
    <w:rsid w:val="001F120F"/>
    <w:rsid w:val="001F1DD0"/>
    <w:rsid w:val="001F1F1C"/>
    <w:rsid w:val="001F1F28"/>
    <w:rsid w:val="001F2E75"/>
    <w:rsid w:val="001F31C6"/>
    <w:rsid w:val="001F33FD"/>
    <w:rsid w:val="001F39D6"/>
    <w:rsid w:val="001F3AA8"/>
    <w:rsid w:val="001F4204"/>
    <w:rsid w:val="001F4547"/>
    <w:rsid w:val="001F47A9"/>
    <w:rsid w:val="001F5C62"/>
    <w:rsid w:val="001F5C69"/>
    <w:rsid w:val="001F60A6"/>
    <w:rsid w:val="001F635E"/>
    <w:rsid w:val="001F64F0"/>
    <w:rsid w:val="001F74F5"/>
    <w:rsid w:val="001F7563"/>
    <w:rsid w:val="001F7797"/>
    <w:rsid w:val="001F78EC"/>
    <w:rsid w:val="001F7F13"/>
    <w:rsid w:val="002006A9"/>
    <w:rsid w:val="00200E49"/>
    <w:rsid w:val="00200F57"/>
    <w:rsid w:val="0020178D"/>
    <w:rsid w:val="00201BC4"/>
    <w:rsid w:val="002021D9"/>
    <w:rsid w:val="00203546"/>
    <w:rsid w:val="0020395D"/>
    <w:rsid w:val="00204039"/>
    <w:rsid w:val="00204382"/>
    <w:rsid w:val="00204B6D"/>
    <w:rsid w:val="00204D9D"/>
    <w:rsid w:val="002056C8"/>
    <w:rsid w:val="002059EC"/>
    <w:rsid w:val="00206115"/>
    <w:rsid w:val="00206CED"/>
    <w:rsid w:val="00207566"/>
    <w:rsid w:val="002075BC"/>
    <w:rsid w:val="002075FA"/>
    <w:rsid w:val="00210225"/>
    <w:rsid w:val="0021056F"/>
    <w:rsid w:val="00210A92"/>
    <w:rsid w:val="00211029"/>
    <w:rsid w:val="002111B7"/>
    <w:rsid w:val="00211542"/>
    <w:rsid w:val="0021161B"/>
    <w:rsid w:val="002116E9"/>
    <w:rsid w:val="00211701"/>
    <w:rsid w:val="00211981"/>
    <w:rsid w:val="00212F70"/>
    <w:rsid w:val="00212F9D"/>
    <w:rsid w:val="002146F2"/>
    <w:rsid w:val="0021476E"/>
    <w:rsid w:val="002148F1"/>
    <w:rsid w:val="00214F5D"/>
    <w:rsid w:val="00215C32"/>
    <w:rsid w:val="00215F90"/>
    <w:rsid w:val="002160B3"/>
    <w:rsid w:val="00216294"/>
    <w:rsid w:val="00216312"/>
    <w:rsid w:val="0021696C"/>
    <w:rsid w:val="00217B1D"/>
    <w:rsid w:val="002203F0"/>
    <w:rsid w:val="0022177F"/>
    <w:rsid w:val="00221929"/>
    <w:rsid w:val="00222A46"/>
    <w:rsid w:val="00222D74"/>
    <w:rsid w:val="0022357B"/>
    <w:rsid w:val="00223B22"/>
    <w:rsid w:val="00224285"/>
    <w:rsid w:val="00224549"/>
    <w:rsid w:val="002248D1"/>
    <w:rsid w:val="00224D98"/>
    <w:rsid w:val="00225069"/>
    <w:rsid w:val="00225622"/>
    <w:rsid w:val="00226549"/>
    <w:rsid w:val="002269A0"/>
    <w:rsid w:val="00226ADC"/>
    <w:rsid w:val="00226B46"/>
    <w:rsid w:val="0022733A"/>
    <w:rsid w:val="00227777"/>
    <w:rsid w:val="00231242"/>
    <w:rsid w:val="00231B5C"/>
    <w:rsid w:val="00233E6C"/>
    <w:rsid w:val="00234DA3"/>
    <w:rsid w:val="0023502F"/>
    <w:rsid w:val="0023547D"/>
    <w:rsid w:val="00235971"/>
    <w:rsid w:val="00235D0A"/>
    <w:rsid w:val="00235E23"/>
    <w:rsid w:val="00235F8F"/>
    <w:rsid w:val="00235FB9"/>
    <w:rsid w:val="002363E3"/>
    <w:rsid w:val="00236495"/>
    <w:rsid w:val="00236D3C"/>
    <w:rsid w:val="00237C2A"/>
    <w:rsid w:val="00240217"/>
    <w:rsid w:val="002410C8"/>
    <w:rsid w:val="00241682"/>
    <w:rsid w:val="002417F3"/>
    <w:rsid w:val="00241939"/>
    <w:rsid w:val="0024233B"/>
    <w:rsid w:val="00243BA3"/>
    <w:rsid w:val="00243EBF"/>
    <w:rsid w:val="002444D0"/>
    <w:rsid w:val="00244D2D"/>
    <w:rsid w:val="002450FF"/>
    <w:rsid w:val="0024659F"/>
    <w:rsid w:val="00246993"/>
    <w:rsid w:val="00247F40"/>
    <w:rsid w:val="00250DA3"/>
    <w:rsid w:val="00251ACD"/>
    <w:rsid w:val="00251CBA"/>
    <w:rsid w:val="00251DBA"/>
    <w:rsid w:val="00251EC5"/>
    <w:rsid w:val="0025269E"/>
    <w:rsid w:val="00252A3C"/>
    <w:rsid w:val="0025337C"/>
    <w:rsid w:val="00253BED"/>
    <w:rsid w:val="00253DFB"/>
    <w:rsid w:val="0025437C"/>
    <w:rsid w:val="00254558"/>
    <w:rsid w:val="002546A9"/>
    <w:rsid w:val="00254EC3"/>
    <w:rsid w:val="00255FEF"/>
    <w:rsid w:val="00256E75"/>
    <w:rsid w:val="002571ED"/>
    <w:rsid w:val="002573C7"/>
    <w:rsid w:val="002574C7"/>
    <w:rsid w:val="00257AB0"/>
    <w:rsid w:val="00257CBD"/>
    <w:rsid w:val="00257E2F"/>
    <w:rsid w:val="00257E56"/>
    <w:rsid w:val="00260E6C"/>
    <w:rsid w:val="00261226"/>
    <w:rsid w:val="00261F1B"/>
    <w:rsid w:val="0026231B"/>
    <w:rsid w:val="00262721"/>
    <w:rsid w:val="00264766"/>
    <w:rsid w:val="00264DCD"/>
    <w:rsid w:val="00265A63"/>
    <w:rsid w:val="00266862"/>
    <w:rsid w:val="00266F51"/>
    <w:rsid w:val="002701F3"/>
    <w:rsid w:val="00270241"/>
    <w:rsid w:val="002705A4"/>
    <w:rsid w:val="002705F0"/>
    <w:rsid w:val="00270D01"/>
    <w:rsid w:val="0027140F"/>
    <w:rsid w:val="00271D38"/>
    <w:rsid w:val="00272772"/>
    <w:rsid w:val="00272CF4"/>
    <w:rsid w:val="002730B8"/>
    <w:rsid w:val="00273137"/>
    <w:rsid w:val="002740B2"/>
    <w:rsid w:val="00274465"/>
    <w:rsid w:val="0027463D"/>
    <w:rsid w:val="00275011"/>
    <w:rsid w:val="0027593E"/>
    <w:rsid w:val="00275BFB"/>
    <w:rsid w:val="00275F1E"/>
    <w:rsid w:val="00275F65"/>
    <w:rsid w:val="0027651D"/>
    <w:rsid w:val="002765C5"/>
    <w:rsid w:val="002766EB"/>
    <w:rsid w:val="00277104"/>
    <w:rsid w:val="00277230"/>
    <w:rsid w:val="0028098B"/>
    <w:rsid w:val="00281206"/>
    <w:rsid w:val="00281D41"/>
    <w:rsid w:val="00281D90"/>
    <w:rsid w:val="002823F0"/>
    <w:rsid w:val="00282883"/>
    <w:rsid w:val="00283571"/>
    <w:rsid w:val="002837DD"/>
    <w:rsid w:val="00283B75"/>
    <w:rsid w:val="002846B4"/>
    <w:rsid w:val="00284AE0"/>
    <w:rsid w:val="0028649C"/>
    <w:rsid w:val="00287955"/>
    <w:rsid w:val="00290794"/>
    <w:rsid w:val="00291288"/>
    <w:rsid w:val="0029147A"/>
    <w:rsid w:val="002917CE"/>
    <w:rsid w:val="00292301"/>
    <w:rsid w:val="002925C4"/>
    <w:rsid w:val="0029266A"/>
    <w:rsid w:val="00293278"/>
    <w:rsid w:val="00293D6A"/>
    <w:rsid w:val="00294730"/>
    <w:rsid w:val="00294828"/>
    <w:rsid w:val="00294AC8"/>
    <w:rsid w:val="00294BB1"/>
    <w:rsid w:val="00294DAC"/>
    <w:rsid w:val="0029594E"/>
    <w:rsid w:val="00295ECA"/>
    <w:rsid w:val="00296453"/>
    <w:rsid w:val="00296515"/>
    <w:rsid w:val="002966F8"/>
    <w:rsid w:val="00296C58"/>
    <w:rsid w:val="00296D7D"/>
    <w:rsid w:val="002973E4"/>
    <w:rsid w:val="002976EE"/>
    <w:rsid w:val="002A0254"/>
    <w:rsid w:val="002A0C53"/>
    <w:rsid w:val="002A110E"/>
    <w:rsid w:val="002A11FA"/>
    <w:rsid w:val="002A1781"/>
    <w:rsid w:val="002A1BAD"/>
    <w:rsid w:val="002A1BE2"/>
    <w:rsid w:val="002A1D54"/>
    <w:rsid w:val="002A298E"/>
    <w:rsid w:val="002A29C4"/>
    <w:rsid w:val="002A30F9"/>
    <w:rsid w:val="002A3606"/>
    <w:rsid w:val="002A3B73"/>
    <w:rsid w:val="002A3EB6"/>
    <w:rsid w:val="002A50D9"/>
    <w:rsid w:val="002A522E"/>
    <w:rsid w:val="002A5457"/>
    <w:rsid w:val="002A5D68"/>
    <w:rsid w:val="002A6B97"/>
    <w:rsid w:val="002A71DC"/>
    <w:rsid w:val="002A741C"/>
    <w:rsid w:val="002A75E9"/>
    <w:rsid w:val="002B03CE"/>
    <w:rsid w:val="002B09AD"/>
    <w:rsid w:val="002B0FA3"/>
    <w:rsid w:val="002B1624"/>
    <w:rsid w:val="002B235E"/>
    <w:rsid w:val="002B241B"/>
    <w:rsid w:val="002B2C0D"/>
    <w:rsid w:val="002B452B"/>
    <w:rsid w:val="002B469A"/>
    <w:rsid w:val="002B4E10"/>
    <w:rsid w:val="002B5385"/>
    <w:rsid w:val="002B5525"/>
    <w:rsid w:val="002B5796"/>
    <w:rsid w:val="002B5D81"/>
    <w:rsid w:val="002B6426"/>
    <w:rsid w:val="002B6ACD"/>
    <w:rsid w:val="002B6F3F"/>
    <w:rsid w:val="002B75D4"/>
    <w:rsid w:val="002B7AF0"/>
    <w:rsid w:val="002C0069"/>
    <w:rsid w:val="002C0327"/>
    <w:rsid w:val="002C0365"/>
    <w:rsid w:val="002C099F"/>
    <w:rsid w:val="002C0B44"/>
    <w:rsid w:val="002C130E"/>
    <w:rsid w:val="002C13BE"/>
    <w:rsid w:val="002C1569"/>
    <w:rsid w:val="002C1750"/>
    <w:rsid w:val="002C1FD7"/>
    <w:rsid w:val="002C23E7"/>
    <w:rsid w:val="002C2970"/>
    <w:rsid w:val="002C2F66"/>
    <w:rsid w:val="002C3E7C"/>
    <w:rsid w:val="002C40ED"/>
    <w:rsid w:val="002C4D51"/>
    <w:rsid w:val="002C4DB9"/>
    <w:rsid w:val="002C5D2A"/>
    <w:rsid w:val="002C73DE"/>
    <w:rsid w:val="002C7401"/>
    <w:rsid w:val="002C7B94"/>
    <w:rsid w:val="002C7DC2"/>
    <w:rsid w:val="002D0568"/>
    <w:rsid w:val="002D0E8C"/>
    <w:rsid w:val="002D106A"/>
    <w:rsid w:val="002D15ED"/>
    <w:rsid w:val="002D17DC"/>
    <w:rsid w:val="002D1927"/>
    <w:rsid w:val="002D2456"/>
    <w:rsid w:val="002D25A4"/>
    <w:rsid w:val="002D2D01"/>
    <w:rsid w:val="002D34E3"/>
    <w:rsid w:val="002D5B9B"/>
    <w:rsid w:val="002D642B"/>
    <w:rsid w:val="002D6E69"/>
    <w:rsid w:val="002D7047"/>
    <w:rsid w:val="002D7287"/>
    <w:rsid w:val="002D73E4"/>
    <w:rsid w:val="002D742F"/>
    <w:rsid w:val="002D7DAC"/>
    <w:rsid w:val="002E0069"/>
    <w:rsid w:val="002E02CD"/>
    <w:rsid w:val="002E0A32"/>
    <w:rsid w:val="002E10D2"/>
    <w:rsid w:val="002E17D3"/>
    <w:rsid w:val="002E1925"/>
    <w:rsid w:val="002E1A09"/>
    <w:rsid w:val="002E1BB9"/>
    <w:rsid w:val="002E2301"/>
    <w:rsid w:val="002E235E"/>
    <w:rsid w:val="002E253E"/>
    <w:rsid w:val="002E2783"/>
    <w:rsid w:val="002E30E6"/>
    <w:rsid w:val="002E31AB"/>
    <w:rsid w:val="002E3694"/>
    <w:rsid w:val="002E36B9"/>
    <w:rsid w:val="002E3DE6"/>
    <w:rsid w:val="002E3E12"/>
    <w:rsid w:val="002E42EA"/>
    <w:rsid w:val="002E467F"/>
    <w:rsid w:val="002E4A66"/>
    <w:rsid w:val="002E5382"/>
    <w:rsid w:val="002E5501"/>
    <w:rsid w:val="002E5864"/>
    <w:rsid w:val="002E595B"/>
    <w:rsid w:val="002E663B"/>
    <w:rsid w:val="002E6731"/>
    <w:rsid w:val="002E74C1"/>
    <w:rsid w:val="002E75DE"/>
    <w:rsid w:val="002E765B"/>
    <w:rsid w:val="002E7F91"/>
    <w:rsid w:val="002F01DB"/>
    <w:rsid w:val="002F130D"/>
    <w:rsid w:val="002F13BD"/>
    <w:rsid w:val="002F1CD1"/>
    <w:rsid w:val="002F2177"/>
    <w:rsid w:val="002F27B3"/>
    <w:rsid w:val="002F327A"/>
    <w:rsid w:val="002F4D41"/>
    <w:rsid w:val="002F4D6A"/>
    <w:rsid w:val="002F53B8"/>
    <w:rsid w:val="002F564F"/>
    <w:rsid w:val="002F7562"/>
    <w:rsid w:val="002F764B"/>
    <w:rsid w:val="002F79B7"/>
    <w:rsid w:val="002F7F74"/>
    <w:rsid w:val="00300121"/>
    <w:rsid w:val="00300D09"/>
    <w:rsid w:val="00300E2F"/>
    <w:rsid w:val="003019B9"/>
    <w:rsid w:val="00302038"/>
    <w:rsid w:val="0030208F"/>
    <w:rsid w:val="00302241"/>
    <w:rsid w:val="003035D3"/>
    <w:rsid w:val="00303874"/>
    <w:rsid w:val="003038F1"/>
    <w:rsid w:val="00303C8E"/>
    <w:rsid w:val="00303E3A"/>
    <w:rsid w:val="00304315"/>
    <w:rsid w:val="003048A7"/>
    <w:rsid w:val="00304951"/>
    <w:rsid w:val="00304B5C"/>
    <w:rsid w:val="00305033"/>
    <w:rsid w:val="0030570D"/>
    <w:rsid w:val="003057D6"/>
    <w:rsid w:val="00305961"/>
    <w:rsid w:val="003059B4"/>
    <w:rsid w:val="00305A09"/>
    <w:rsid w:val="00305C5F"/>
    <w:rsid w:val="00306CFA"/>
    <w:rsid w:val="00306F28"/>
    <w:rsid w:val="0030708B"/>
    <w:rsid w:val="00307988"/>
    <w:rsid w:val="00307C6B"/>
    <w:rsid w:val="00310212"/>
    <w:rsid w:val="00310820"/>
    <w:rsid w:val="00310C90"/>
    <w:rsid w:val="0031135A"/>
    <w:rsid w:val="00311A61"/>
    <w:rsid w:val="00312415"/>
    <w:rsid w:val="00312FE0"/>
    <w:rsid w:val="00313ACA"/>
    <w:rsid w:val="00314013"/>
    <w:rsid w:val="00314A0E"/>
    <w:rsid w:val="00315001"/>
    <w:rsid w:val="003159A4"/>
    <w:rsid w:val="00315CA1"/>
    <w:rsid w:val="00315E32"/>
    <w:rsid w:val="003160F7"/>
    <w:rsid w:val="00316365"/>
    <w:rsid w:val="00316584"/>
    <w:rsid w:val="00316902"/>
    <w:rsid w:val="00316943"/>
    <w:rsid w:val="00317668"/>
    <w:rsid w:val="00317FF4"/>
    <w:rsid w:val="00320A98"/>
    <w:rsid w:val="00320AF8"/>
    <w:rsid w:val="00321FF8"/>
    <w:rsid w:val="003225B7"/>
    <w:rsid w:val="00322FB9"/>
    <w:rsid w:val="003233D7"/>
    <w:rsid w:val="00323863"/>
    <w:rsid w:val="00323BC4"/>
    <w:rsid w:val="00323E01"/>
    <w:rsid w:val="00323FB5"/>
    <w:rsid w:val="003247BF"/>
    <w:rsid w:val="003249E9"/>
    <w:rsid w:val="00324A9E"/>
    <w:rsid w:val="00325C42"/>
    <w:rsid w:val="003265C5"/>
    <w:rsid w:val="0032671A"/>
    <w:rsid w:val="0032679C"/>
    <w:rsid w:val="00326C2D"/>
    <w:rsid w:val="003271F2"/>
    <w:rsid w:val="003272D3"/>
    <w:rsid w:val="003272E4"/>
    <w:rsid w:val="00327491"/>
    <w:rsid w:val="003276CE"/>
    <w:rsid w:val="0032771F"/>
    <w:rsid w:val="00327826"/>
    <w:rsid w:val="00327B17"/>
    <w:rsid w:val="00327B3C"/>
    <w:rsid w:val="00327F1E"/>
    <w:rsid w:val="00330BE8"/>
    <w:rsid w:val="00330C39"/>
    <w:rsid w:val="00330E4C"/>
    <w:rsid w:val="00330FBE"/>
    <w:rsid w:val="00332921"/>
    <w:rsid w:val="00332941"/>
    <w:rsid w:val="00332B32"/>
    <w:rsid w:val="0033301C"/>
    <w:rsid w:val="00333109"/>
    <w:rsid w:val="00334F6E"/>
    <w:rsid w:val="003358BC"/>
    <w:rsid w:val="00335BC9"/>
    <w:rsid w:val="00336519"/>
    <w:rsid w:val="003374F4"/>
    <w:rsid w:val="00337622"/>
    <w:rsid w:val="00337817"/>
    <w:rsid w:val="00337971"/>
    <w:rsid w:val="0034019E"/>
    <w:rsid w:val="0034062E"/>
    <w:rsid w:val="00340747"/>
    <w:rsid w:val="00340AF7"/>
    <w:rsid w:val="00340C61"/>
    <w:rsid w:val="0034139F"/>
    <w:rsid w:val="003427D9"/>
    <w:rsid w:val="00342DF0"/>
    <w:rsid w:val="00343C0B"/>
    <w:rsid w:val="00343FED"/>
    <w:rsid w:val="00344244"/>
    <w:rsid w:val="0034431D"/>
    <w:rsid w:val="00344735"/>
    <w:rsid w:val="003464F4"/>
    <w:rsid w:val="00346806"/>
    <w:rsid w:val="003471B5"/>
    <w:rsid w:val="00347A87"/>
    <w:rsid w:val="00347AAE"/>
    <w:rsid w:val="00347FB9"/>
    <w:rsid w:val="003508CE"/>
    <w:rsid w:val="00350C76"/>
    <w:rsid w:val="003510B0"/>
    <w:rsid w:val="003513C1"/>
    <w:rsid w:val="00351E74"/>
    <w:rsid w:val="00351FFB"/>
    <w:rsid w:val="0035290A"/>
    <w:rsid w:val="0035321C"/>
    <w:rsid w:val="003535A1"/>
    <w:rsid w:val="003539F8"/>
    <w:rsid w:val="00353B6E"/>
    <w:rsid w:val="00353B7F"/>
    <w:rsid w:val="00353B88"/>
    <w:rsid w:val="00353CEF"/>
    <w:rsid w:val="00353DEE"/>
    <w:rsid w:val="00354175"/>
    <w:rsid w:val="003546D8"/>
    <w:rsid w:val="003546E6"/>
    <w:rsid w:val="003559EB"/>
    <w:rsid w:val="00355A0A"/>
    <w:rsid w:val="0035613F"/>
    <w:rsid w:val="00356A46"/>
    <w:rsid w:val="0035711C"/>
    <w:rsid w:val="00357905"/>
    <w:rsid w:val="00357C07"/>
    <w:rsid w:val="00360804"/>
    <w:rsid w:val="00361189"/>
    <w:rsid w:val="003615AC"/>
    <w:rsid w:val="003616C0"/>
    <w:rsid w:val="00361A50"/>
    <w:rsid w:val="00361E82"/>
    <w:rsid w:val="00362102"/>
    <w:rsid w:val="003622BA"/>
    <w:rsid w:val="00362532"/>
    <w:rsid w:val="0036280C"/>
    <w:rsid w:val="00363C34"/>
    <w:rsid w:val="0036421D"/>
    <w:rsid w:val="00364ED8"/>
    <w:rsid w:val="003650EC"/>
    <w:rsid w:val="00365F6B"/>
    <w:rsid w:val="00366340"/>
    <w:rsid w:val="003668A8"/>
    <w:rsid w:val="00366A5D"/>
    <w:rsid w:val="00366D30"/>
    <w:rsid w:val="003677B1"/>
    <w:rsid w:val="00367B81"/>
    <w:rsid w:val="00370517"/>
    <w:rsid w:val="00371619"/>
    <w:rsid w:val="00371785"/>
    <w:rsid w:val="00372925"/>
    <w:rsid w:val="00372942"/>
    <w:rsid w:val="003729D1"/>
    <w:rsid w:val="00372D3F"/>
    <w:rsid w:val="00373820"/>
    <w:rsid w:val="0037484A"/>
    <w:rsid w:val="00374A94"/>
    <w:rsid w:val="003767A4"/>
    <w:rsid w:val="00377316"/>
    <w:rsid w:val="0037739F"/>
    <w:rsid w:val="00377952"/>
    <w:rsid w:val="00377C58"/>
    <w:rsid w:val="0038030A"/>
    <w:rsid w:val="00380F1D"/>
    <w:rsid w:val="0038101F"/>
    <w:rsid w:val="003811ED"/>
    <w:rsid w:val="003812B3"/>
    <w:rsid w:val="00381548"/>
    <w:rsid w:val="0038157C"/>
    <w:rsid w:val="0038174E"/>
    <w:rsid w:val="003818F6"/>
    <w:rsid w:val="00381EE5"/>
    <w:rsid w:val="003821BA"/>
    <w:rsid w:val="00382987"/>
    <w:rsid w:val="00383C18"/>
    <w:rsid w:val="00384C7A"/>
    <w:rsid w:val="003854A9"/>
    <w:rsid w:val="00386090"/>
    <w:rsid w:val="00386967"/>
    <w:rsid w:val="0038706D"/>
    <w:rsid w:val="003873D0"/>
    <w:rsid w:val="00387E9E"/>
    <w:rsid w:val="0039184C"/>
    <w:rsid w:val="00391D76"/>
    <w:rsid w:val="00391FA3"/>
    <w:rsid w:val="003926EC"/>
    <w:rsid w:val="00392923"/>
    <w:rsid w:val="003929E2"/>
    <w:rsid w:val="00392DC9"/>
    <w:rsid w:val="00392E67"/>
    <w:rsid w:val="0039323E"/>
    <w:rsid w:val="003935E3"/>
    <w:rsid w:val="00393831"/>
    <w:rsid w:val="0039395E"/>
    <w:rsid w:val="003946C3"/>
    <w:rsid w:val="00395628"/>
    <w:rsid w:val="0039596D"/>
    <w:rsid w:val="00396940"/>
    <w:rsid w:val="003971E0"/>
    <w:rsid w:val="003972E1"/>
    <w:rsid w:val="00397462"/>
    <w:rsid w:val="003974D1"/>
    <w:rsid w:val="003976B3"/>
    <w:rsid w:val="00397F91"/>
    <w:rsid w:val="003A0956"/>
    <w:rsid w:val="003A0C36"/>
    <w:rsid w:val="003A1677"/>
    <w:rsid w:val="003A1AD5"/>
    <w:rsid w:val="003A21DF"/>
    <w:rsid w:val="003A2572"/>
    <w:rsid w:val="003A2935"/>
    <w:rsid w:val="003A2FD1"/>
    <w:rsid w:val="003A36F8"/>
    <w:rsid w:val="003A442E"/>
    <w:rsid w:val="003A5218"/>
    <w:rsid w:val="003A5643"/>
    <w:rsid w:val="003A6A8B"/>
    <w:rsid w:val="003A7034"/>
    <w:rsid w:val="003A72F6"/>
    <w:rsid w:val="003B1BE4"/>
    <w:rsid w:val="003B1ECF"/>
    <w:rsid w:val="003B2064"/>
    <w:rsid w:val="003B22FF"/>
    <w:rsid w:val="003B2C57"/>
    <w:rsid w:val="003B2F10"/>
    <w:rsid w:val="003B30E7"/>
    <w:rsid w:val="003B3956"/>
    <w:rsid w:val="003B40A4"/>
    <w:rsid w:val="003B4DEF"/>
    <w:rsid w:val="003B4E8C"/>
    <w:rsid w:val="003B5306"/>
    <w:rsid w:val="003B6A84"/>
    <w:rsid w:val="003B6CC1"/>
    <w:rsid w:val="003B7B1A"/>
    <w:rsid w:val="003C1337"/>
    <w:rsid w:val="003C1878"/>
    <w:rsid w:val="003C2455"/>
    <w:rsid w:val="003C2741"/>
    <w:rsid w:val="003C2D59"/>
    <w:rsid w:val="003C3DCC"/>
    <w:rsid w:val="003C47C0"/>
    <w:rsid w:val="003C4CD3"/>
    <w:rsid w:val="003C4F02"/>
    <w:rsid w:val="003C50B0"/>
    <w:rsid w:val="003C68DF"/>
    <w:rsid w:val="003C79AF"/>
    <w:rsid w:val="003C7D3A"/>
    <w:rsid w:val="003D01D2"/>
    <w:rsid w:val="003D05D1"/>
    <w:rsid w:val="003D0B34"/>
    <w:rsid w:val="003D26B3"/>
    <w:rsid w:val="003D2F07"/>
    <w:rsid w:val="003D321C"/>
    <w:rsid w:val="003D34A5"/>
    <w:rsid w:val="003D3701"/>
    <w:rsid w:val="003D4318"/>
    <w:rsid w:val="003D4F43"/>
    <w:rsid w:val="003D5ACC"/>
    <w:rsid w:val="003D7D4A"/>
    <w:rsid w:val="003E0A46"/>
    <w:rsid w:val="003E0B8C"/>
    <w:rsid w:val="003E15EF"/>
    <w:rsid w:val="003E1AB8"/>
    <w:rsid w:val="003E1FF8"/>
    <w:rsid w:val="003E2473"/>
    <w:rsid w:val="003E2C63"/>
    <w:rsid w:val="003E30C7"/>
    <w:rsid w:val="003E30EB"/>
    <w:rsid w:val="003E33F1"/>
    <w:rsid w:val="003E3657"/>
    <w:rsid w:val="003E3AF0"/>
    <w:rsid w:val="003E3BB0"/>
    <w:rsid w:val="003E3CD9"/>
    <w:rsid w:val="003E4195"/>
    <w:rsid w:val="003E489F"/>
    <w:rsid w:val="003E48BC"/>
    <w:rsid w:val="003E53B3"/>
    <w:rsid w:val="003E58B2"/>
    <w:rsid w:val="003E60DA"/>
    <w:rsid w:val="003E6BE0"/>
    <w:rsid w:val="003E7738"/>
    <w:rsid w:val="003E7A35"/>
    <w:rsid w:val="003E7A91"/>
    <w:rsid w:val="003F02DA"/>
    <w:rsid w:val="003F045A"/>
    <w:rsid w:val="003F058F"/>
    <w:rsid w:val="003F06EA"/>
    <w:rsid w:val="003F0B68"/>
    <w:rsid w:val="003F0E91"/>
    <w:rsid w:val="003F0E9B"/>
    <w:rsid w:val="003F1968"/>
    <w:rsid w:val="003F1AD0"/>
    <w:rsid w:val="003F1CAE"/>
    <w:rsid w:val="003F1F11"/>
    <w:rsid w:val="003F2139"/>
    <w:rsid w:val="003F248D"/>
    <w:rsid w:val="003F25DE"/>
    <w:rsid w:val="003F265D"/>
    <w:rsid w:val="003F288C"/>
    <w:rsid w:val="003F3144"/>
    <w:rsid w:val="003F40CF"/>
    <w:rsid w:val="003F47F4"/>
    <w:rsid w:val="003F4969"/>
    <w:rsid w:val="003F5777"/>
    <w:rsid w:val="003F5802"/>
    <w:rsid w:val="003F628E"/>
    <w:rsid w:val="003F62D6"/>
    <w:rsid w:val="003F6507"/>
    <w:rsid w:val="003F6A22"/>
    <w:rsid w:val="003F6C49"/>
    <w:rsid w:val="003F729D"/>
    <w:rsid w:val="003F7D59"/>
    <w:rsid w:val="004004D8"/>
    <w:rsid w:val="004006AD"/>
    <w:rsid w:val="0040100E"/>
    <w:rsid w:val="00401741"/>
    <w:rsid w:val="00401830"/>
    <w:rsid w:val="00401C2D"/>
    <w:rsid w:val="00401DEC"/>
    <w:rsid w:val="00401EE8"/>
    <w:rsid w:val="004023B1"/>
    <w:rsid w:val="00402678"/>
    <w:rsid w:val="00402820"/>
    <w:rsid w:val="00402B92"/>
    <w:rsid w:val="00402D6A"/>
    <w:rsid w:val="0040353F"/>
    <w:rsid w:val="0040414A"/>
    <w:rsid w:val="00404FA3"/>
    <w:rsid w:val="0040687C"/>
    <w:rsid w:val="004068F3"/>
    <w:rsid w:val="00407448"/>
    <w:rsid w:val="0040771E"/>
    <w:rsid w:val="00410269"/>
    <w:rsid w:val="0041241B"/>
    <w:rsid w:val="00412A8A"/>
    <w:rsid w:val="004130C9"/>
    <w:rsid w:val="00413A4E"/>
    <w:rsid w:val="00413BF4"/>
    <w:rsid w:val="0041413D"/>
    <w:rsid w:val="004142CD"/>
    <w:rsid w:val="00414946"/>
    <w:rsid w:val="004149F4"/>
    <w:rsid w:val="00414D75"/>
    <w:rsid w:val="0041523E"/>
    <w:rsid w:val="00415258"/>
    <w:rsid w:val="00415B9E"/>
    <w:rsid w:val="00416072"/>
    <w:rsid w:val="004163FA"/>
    <w:rsid w:val="0041664B"/>
    <w:rsid w:val="00416828"/>
    <w:rsid w:val="00417575"/>
    <w:rsid w:val="00417706"/>
    <w:rsid w:val="004179E7"/>
    <w:rsid w:val="00417B5D"/>
    <w:rsid w:val="00417D2F"/>
    <w:rsid w:val="0042078F"/>
    <w:rsid w:val="00421469"/>
    <w:rsid w:val="004221DB"/>
    <w:rsid w:val="0042251F"/>
    <w:rsid w:val="004227EB"/>
    <w:rsid w:val="00422D1F"/>
    <w:rsid w:val="004231A3"/>
    <w:rsid w:val="0042340F"/>
    <w:rsid w:val="0042343D"/>
    <w:rsid w:val="00424352"/>
    <w:rsid w:val="0042495F"/>
    <w:rsid w:val="00425829"/>
    <w:rsid w:val="0042582E"/>
    <w:rsid w:val="00425D90"/>
    <w:rsid w:val="00426CA1"/>
    <w:rsid w:val="00426DF3"/>
    <w:rsid w:val="00426E76"/>
    <w:rsid w:val="00427D5F"/>
    <w:rsid w:val="00427FD2"/>
    <w:rsid w:val="004309D4"/>
    <w:rsid w:val="00431509"/>
    <w:rsid w:val="00431921"/>
    <w:rsid w:val="00431B4F"/>
    <w:rsid w:val="004321AC"/>
    <w:rsid w:val="004321E3"/>
    <w:rsid w:val="004322DE"/>
    <w:rsid w:val="004329AF"/>
    <w:rsid w:val="0043301A"/>
    <w:rsid w:val="00433467"/>
    <w:rsid w:val="004335D7"/>
    <w:rsid w:val="004335E7"/>
    <w:rsid w:val="00433834"/>
    <w:rsid w:val="00433E51"/>
    <w:rsid w:val="004347A1"/>
    <w:rsid w:val="00434F72"/>
    <w:rsid w:val="00435064"/>
    <w:rsid w:val="00435082"/>
    <w:rsid w:val="00435BB2"/>
    <w:rsid w:val="00436007"/>
    <w:rsid w:val="004376C6"/>
    <w:rsid w:val="00437B65"/>
    <w:rsid w:val="00437FEE"/>
    <w:rsid w:val="00440162"/>
    <w:rsid w:val="004407BC"/>
    <w:rsid w:val="004407D8"/>
    <w:rsid w:val="0044081C"/>
    <w:rsid w:val="00440E18"/>
    <w:rsid w:val="00440E75"/>
    <w:rsid w:val="004410D7"/>
    <w:rsid w:val="00441D1A"/>
    <w:rsid w:val="004421A9"/>
    <w:rsid w:val="00443CDB"/>
    <w:rsid w:val="00444037"/>
    <w:rsid w:val="0044405F"/>
    <w:rsid w:val="00444068"/>
    <w:rsid w:val="0044466B"/>
    <w:rsid w:val="0044509F"/>
    <w:rsid w:val="0044558E"/>
    <w:rsid w:val="00445B70"/>
    <w:rsid w:val="004464C7"/>
    <w:rsid w:val="004464D4"/>
    <w:rsid w:val="00446619"/>
    <w:rsid w:val="00446FAC"/>
    <w:rsid w:val="0044715F"/>
    <w:rsid w:val="00447524"/>
    <w:rsid w:val="0045005A"/>
    <w:rsid w:val="004504B5"/>
    <w:rsid w:val="00450871"/>
    <w:rsid w:val="00450BDF"/>
    <w:rsid w:val="0045154E"/>
    <w:rsid w:val="00451990"/>
    <w:rsid w:val="004519DF"/>
    <w:rsid w:val="00451B1E"/>
    <w:rsid w:val="00451CB2"/>
    <w:rsid w:val="00452039"/>
    <w:rsid w:val="00452B1B"/>
    <w:rsid w:val="00453166"/>
    <w:rsid w:val="00453AE0"/>
    <w:rsid w:val="00453F36"/>
    <w:rsid w:val="0045536C"/>
    <w:rsid w:val="00455D42"/>
    <w:rsid w:val="00455D68"/>
    <w:rsid w:val="00456109"/>
    <w:rsid w:val="0045649A"/>
    <w:rsid w:val="004573B2"/>
    <w:rsid w:val="004575B6"/>
    <w:rsid w:val="004575C8"/>
    <w:rsid w:val="00457A17"/>
    <w:rsid w:val="0046138B"/>
    <w:rsid w:val="0046160E"/>
    <w:rsid w:val="00462282"/>
    <w:rsid w:val="00462A6A"/>
    <w:rsid w:val="00464200"/>
    <w:rsid w:val="004642F9"/>
    <w:rsid w:val="00464595"/>
    <w:rsid w:val="0046598C"/>
    <w:rsid w:val="00465C0E"/>
    <w:rsid w:val="004667CC"/>
    <w:rsid w:val="00466A5B"/>
    <w:rsid w:val="00470275"/>
    <w:rsid w:val="004705D9"/>
    <w:rsid w:val="004707D8"/>
    <w:rsid w:val="0047129F"/>
    <w:rsid w:val="00471354"/>
    <w:rsid w:val="00471706"/>
    <w:rsid w:val="00471713"/>
    <w:rsid w:val="004720B3"/>
    <w:rsid w:val="00472D05"/>
    <w:rsid w:val="00472D5B"/>
    <w:rsid w:val="004736A8"/>
    <w:rsid w:val="00473941"/>
    <w:rsid w:val="00473F06"/>
    <w:rsid w:val="00474A14"/>
    <w:rsid w:val="00474B36"/>
    <w:rsid w:val="00474E0F"/>
    <w:rsid w:val="0047591F"/>
    <w:rsid w:val="00475D67"/>
    <w:rsid w:val="00475F16"/>
    <w:rsid w:val="00476C56"/>
    <w:rsid w:val="00480121"/>
    <w:rsid w:val="00480E51"/>
    <w:rsid w:val="00480E53"/>
    <w:rsid w:val="004812D0"/>
    <w:rsid w:val="00481795"/>
    <w:rsid w:val="00481878"/>
    <w:rsid w:val="00482067"/>
    <w:rsid w:val="0048221B"/>
    <w:rsid w:val="00482666"/>
    <w:rsid w:val="00482D28"/>
    <w:rsid w:val="00483E55"/>
    <w:rsid w:val="00483F91"/>
    <w:rsid w:val="004844A5"/>
    <w:rsid w:val="00484BF4"/>
    <w:rsid w:val="00485463"/>
    <w:rsid w:val="004855F7"/>
    <w:rsid w:val="004860A3"/>
    <w:rsid w:val="004864AE"/>
    <w:rsid w:val="00486CCD"/>
    <w:rsid w:val="004906F0"/>
    <w:rsid w:val="00491450"/>
    <w:rsid w:val="004916C8"/>
    <w:rsid w:val="00491DCB"/>
    <w:rsid w:val="0049216E"/>
    <w:rsid w:val="00492BF1"/>
    <w:rsid w:val="00494273"/>
    <w:rsid w:val="004954DD"/>
    <w:rsid w:val="0049561F"/>
    <w:rsid w:val="004956B4"/>
    <w:rsid w:val="00495BAC"/>
    <w:rsid w:val="00495C46"/>
    <w:rsid w:val="00495FD6"/>
    <w:rsid w:val="0049660D"/>
    <w:rsid w:val="00496C76"/>
    <w:rsid w:val="00496E45"/>
    <w:rsid w:val="004A00BB"/>
    <w:rsid w:val="004A0102"/>
    <w:rsid w:val="004A07AE"/>
    <w:rsid w:val="004A0C37"/>
    <w:rsid w:val="004A0FCF"/>
    <w:rsid w:val="004A1460"/>
    <w:rsid w:val="004A180F"/>
    <w:rsid w:val="004A1D70"/>
    <w:rsid w:val="004A238B"/>
    <w:rsid w:val="004A24BA"/>
    <w:rsid w:val="004A2D8E"/>
    <w:rsid w:val="004A2E59"/>
    <w:rsid w:val="004A3504"/>
    <w:rsid w:val="004A38F1"/>
    <w:rsid w:val="004A3A02"/>
    <w:rsid w:val="004A3B8B"/>
    <w:rsid w:val="004A3CA4"/>
    <w:rsid w:val="004A3DE1"/>
    <w:rsid w:val="004A41ED"/>
    <w:rsid w:val="004A42AF"/>
    <w:rsid w:val="004A42FE"/>
    <w:rsid w:val="004A4701"/>
    <w:rsid w:val="004A50CE"/>
    <w:rsid w:val="004A5F71"/>
    <w:rsid w:val="004A6A7D"/>
    <w:rsid w:val="004A6D64"/>
    <w:rsid w:val="004A7028"/>
    <w:rsid w:val="004A75BA"/>
    <w:rsid w:val="004B05DA"/>
    <w:rsid w:val="004B1837"/>
    <w:rsid w:val="004B193A"/>
    <w:rsid w:val="004B26B0"/>
    <w:rsid w:val="004B2D37"/>
    <w:rsid w:val="004B2D6D"/>
    <w:rsid w:val="004B37C7"/>
    <w:rsid w:val="004B3881"/>
    <w:rsid w:val="004B393E"/>
    <w:rsid w:val="004B439F"/>
    <w:rsid w:val="004B46F2"/>
    <w:rsid w:val="004B49B4"/>
    <w:rsid w:val="004B573B"/>
    <w:rsid w:val="004B591B"/>
    <w:rsid w:val="004B5D61"/>
    <w:rsid w:val="004B6299"/>
    <w:rsid w:val="004B645E"/>
    <w:rsid w:val="004B7F3A"/>
    <w:rsid w:val="004C0866"/>
    <w:rsid w:val="004C0F0E"/>
    <w:rsid w:val="004C13B5"/>
    <w:rsid w:val="004C1497"/>
    <w:rsid w:val="004C2EB7"/>
    <w:rsid w:val="004C3497"/>
    <w:rsid w:val="004C37CD"/>
    <w:rsid w:val="004C3EE2"/>
    <w:rsid w:val="004C4325"/>
    <w:rsid w:val="004C45FC"/>
    <w:rsid w:val="004C47E6"/>
    <w:rsid w:val="004C5087"/>
    <w:rsid w:val="004C51B4"/>
    <w:rsid w:val="004C5B2E"/>
    <w:rsid w:val="004C6229"/>
    <w:rsid w:val="004C638D"/>
    <w:rsid w:val="004C63E1"/>
    <w:rsid w:val="004C6758"/>
    <w:rsid w:val="004C7424"/>
    <w:rsid w:val="004C756D"/>
    <w:rsid w:val="004D0277"/>
    <w:rsid w:val="004D0335"/>
    <w:rsid w:val="004D0E6F"/>
    <w:rsid w:val="004D12F4"/>
    <w:rsid w:val="004D13B8"/>
    <w:rsid w:val="004D198C"/>
    <w:rsid w:val="004D231E"/>
    <w:rsid w:val="004D2626"/>
    <w:rsid w:val="004D271E"/>
    <w:rsid w:val="004D31E0"/>
    <w:rsid w:val="004D31ED"/>
    <w:rsid w:val="004D32B6"/>
    <w:rsid w:val="004D357B"/>
    <w:rsid w:val="004D3A84"/>
    <w:rsid w:val="004D3B30"/>
    <w:rsid w:val="004D3C14"/>
    <w:rsid w:val="004D3DD6"/>
    <w:rsid w:val="004D45D8"/>
    <w:rsid w:val="004D4C42"/>
    <w:rsid w:val="004D5169"/>
    <w:rsid w:val="004D609F"/>
    <w:rsid w:val="004D6D6A"/>
    <w:rsid w:val="004D6F95"/>
    <w:rsid w:val="004D707F"/>
    <w:rsid w:val="004D7524"/>
    <w:rsid w:val="004D79ED"/>
    <w:rsid w:val="004E01EA"/>
    <w:rsid w:val="004E03DC"/>
    <w:rsid w:val="004E0596"/>
    <w:rsid w:val="004E0736"/>
    <w:rsid w:val="004E0A7D"/>
    <w:rsid w:val="004E0B38"/>
    <w:rsid w:val="004E109C"/>
    <w:rsid w:val="004E16B7"/>
    <w:rsid w:val="004E1E8C"/>
    <w:rsid w:val="004E1EE7"/>
    <w:rsid w:val="004E1F7C"/>
    <w:rsid w:val="004E234E"/>
    <w:rsid w:val="004E27FA"/>
    <w:rsid w:val="004E2BD6"/>
    <w:rsid w:val="004E2E5C"/>
    <w:rsid w:val="004E3569"/>
    <w:rsid w:val="004E35FA"/>
    <w:rsid w:val="004E3D6A"/>
    <w:rsid w:val="004E4254"/>
    <w:rsid w:val="004E453B"/>
    <w:rsid w:val="004E4AE8"/>
    <w:rsid w:val="004E58FD"/>
    <w:rsid w:val="004E5950"/>
    <w:rsid w:val="004E5B60"/>
    <w:rsid w:val="004E6754"/>
    <w:rsid w:val="004E6BDA"/>
    <w:rsid w:val="004E714D"/>
    <w:rsid w:val="004E7231"/>
    <w:rsid w:val="004E74F6"/>
    <w:rsid w:val="004E7CE4"/>
    <w:rsid w:val="004F027E"/>
    <w:rsid w:val="004F063D"/>
    <w:rsid w:val="004F0685"/>
    <w:rsid w:val="004F13A1"/>
    <w:rsid w:val="004F26F9"/>
    <w:rsid w:val="004F2B33"/>
    <w:rsid w:val="004F333F"/>
    <w:rsid w:val="004F3662"/>
    <w:rsid w:val="004F3A98"/>
    <w:rsid w:val="004F4530"/>
    <w:rsid w:val="004F4656"/>
    <w:rsid w:val="004F494B"/>
    <w:rsid w:val="004F4FFF"/>
    <w:rsid w:val="004F65FD"/>
    <w:rsid w:val="004F6704"/>
    <w:rsid w:val="004F675A"/>
    <w:rsid w:val="004F6996"/>
    <w:rsid w:val="004F6EF1"/>
    <w:rsid w:val="004F78A9"/>
    <w:rsid w:val="0050005D"/>
    <w:rsid w:val="00500119"/>
    <w:rsid w:val="00500B1E"/>
    <w:rsid w:val="00501B06"/>
    <w:rsid w:val="00501BFE"/>
    <w:rsid w:val="00501DBD"/>
    <w:rsid w:val="00502EEC"/>
    <w:rsid w:val="0050313D"/>
    <w:rsid w:val="005033F8"/>
    <w:rsid w:val="00503C4D"/>
    <w:rsid w:val="00503C97"/>
    <w:rsid w:val="00504B67"/>
    <w:rsid w:val="00504C06"/>
    <w:rsid w:val="00504D4A"/>
    <w:rsid w:val="00505CC6"/>
    <w:rsid w:val="00506596"/>
    <w:rsid w:val="0050775B"/>
    <w:rsid w:val="005111CF"/>
    <w:rsid w:val="005116F8"/>
    <w:rsid w:val="0051290F"/>
    <w:rsid w:val="005129E6"/>
    <w:rsid w:val="00512F91"/>
    <w:rsid w:val="00513CCE"/>
    <w:rsid w:val="00513EE9"/>
    <w:rsid w:val="00513FDD"/>
    <w:rsid w:val="00514776"/>
    <w:rsid w:val="00514A88"/>
    <w:rsid w:val="00514FAB"/>
    <w:rsid w:val="0051525D"/>
    <w:rsid w:val="00515493"/>
    <w:rsid w:val="005159FB"/>
    <w:rsid w:val="00517A35"/>
    <w:rsid w:val="005203E3"/>
    <w:rsid w:val="00520466"/>
    <w:rsid w:val="00520FC4"/>
    <w:rsid w:val="005217B6"/>
    <w:rsid w:val="00521BA6"/>
    <w:rsid w:val="00521F41"/>
    <w:rsid w:val="00522FA9"/>
    <w:rsid w:val="00523ADA"/>
    <w:rsid w:val="00523FA6"/>
    <w:rsid w:val="0052509D"/>
    <w:rsid w:val="005257B8"/>
    <w:rsid w:val="00525A6D"/>
    <w:rsid w:val="00526195"/>
    <w:rsid w:val="005302DC"/>
    <w:rsid w:val="00530343"/>
    <w:rsid w:val="00531237"/>
    <w:rsid w:val="00531308"/>
    <w:rsid w:val="005315B6"/>
    <w:rsid w:val="0053262F"/>
    <w:rsid w:val="005329C5"/>
    <w:rsid w:val="00532C9B"/>
    <w:rsid w:val="005332A0"/>
    <w:rsid w:val="0053343C"/>
    <w:rsid w:val="00533A13"/>
    <w:rsid w:val="00533B64"/>
    <w:rsid w:val="00534839"/>
    <w:rsid w:val="00534AE3"/>
    <w:rsid w:val="00535933"/>
    <w:rsid w:val="005360CE"/>
    <w:rsid w:val="0053640B"/>
    <w:rsid w:val="00536A0E"/>
    <w:rsid w:val="005371DA"/>
    <w:rsid w:val="0053735E"/>
    <w:rsid w:val="005373B5"/>
    <w:rsid w:val="00537F5F"/>
    <w:rsid w:val="005400C6"/>
    <w:rsid w:val="005411A8"/>
    <w:rsid w:val="00541675"/>
    <w:rsid w:val="00541CFF"/>
    <w:rsid w:val="00541F5E"/>
    <w:rsid w:val="005420BA"/>
    <w:rsid w:val="005422EE"/>
    <w:rsid w:val="00542807"/>
    <w:rsid w:val="005428C4"/>
    <w:rsid w:val="0054290F"/>
    <w:rsid w:val="00542FF6"/>
    <w:rsid w:val="00543053"/>
    <w:rsid w:val="00543B9A"/>
    <w:rsid w:val="00544196"/>
    <w:rsid w:val="005441B6"/>
    <w:rsid w:val="0054457E"/>
    <w:rsid w:val="005455AA"/>
    <w:rsid w:val="00545951"/>
    <w:rsid w:val="005465B2"/>
    <w:rsid w:val="005468F4"/>
    <w:rsid w:val="00546F31"/>
    <w:rsid w:val="0054700C"/>
    <w:rsid w:val="005470D5"/>
    <w:rsid w:val="00547630"/>
    <w:rsid w:val="005476D2"/>
    <w:rsid w:val="0054794D"/>
    <w:rsid w:val="00547A7C"/>
    <w:rsid w:val="00547C2C"/>
    <w:rsid w:val="00550571"/>
    <w:rsid w:val="005509C8"/>
    <w:rsid w:val="0055125C"/>
    <w:rsid w:val="0055196C"/>
    <w:rsid w:val="00551F3A"/>
    <w:rsid w:val="00552C2A"/>
    <w:rsid w:val="00552C37"/>
    <w:rsid w:val="00552E98"/>
    <w:rsid w:val="00553622"/>
    <w:rsid w:val="00553A03"/>
    <w:rsid w:val="00553D54"/>
    <w:rsid w:val="00555060"/>
    <w:rsid w:val="00555309"/>
    <w:rsid w:val="005558B8"/>
    <w:rsid w:val="00555AB3"/>
    <w:rsid w:val="00555AD2"/>
    <w:rsid w:val="00556CAC"/>
    <w:rsid w:val="00557E8E"/>
    <w:rsid w:val="00560865"/>
    <w:rsid w:val="00560CC6"/>
    <w:rsid w:val="00560F20"/>
    <w:rsid w:val="00561388"/>
    <w:rsid w:val="0056157F"/>
    <w:rsid w:val="005622C7"/>
    <w:rsid w:val="0056305F"/>
    <w:rsid w:val="0056392D"/>
    <w:rsid w:val="00563CC8"/>
    <w:rsid w:val="00563E8B"/>
    <w:rsid w:val="005644D6"/>
    <w:rsid w:val="005649FB"/>
    <w:rsid w:val="00564F46"/>
    <w:rsid w:val="00565453"/>
    <w:rsid w:val="005655FA"/>
    <w:rsid w:val="005656A8"/>
    <w:rsid w:val="00565739"/>
    <w:rsid w:val="00565E99"/>
    <w:rsid w:val="0056615E"/>
    <w:rsid w:val="005668C8"/>
    <w:rsid w:val="00566967"/>
    <w:rsid w:val="00566D39"/>
    <w:rsid w:val="00566E7E"/>
    <w:rsid w:val="0057005A"/>
    <w:rsid w:val="00570146"/>
    <w:rsid w:val="00570743"/>
    <w:rsid w:val="0057095A"/>
    <w:rsid w:val="00570F0C"/>
    <w:rsid w:val="00571B87"/>
    <w:rsid w:val="00571E51"/>
    <w:rsid w:val="00572259"/>
    <w:rsid w:val="0057242B"/>
    <w:rsid w:val="00572594"/>
    <w:rsid w:val="0057283F"/>
    <w:rsid w:val="0057284C"/>
    <w:rsid w:val="00572A0E"/>
    <w:rsid w:val="00572A6A"/>
    <w:rsid w:val="00572FB9"/>
    <w:rsid w:val="00573D1C"/>
    <w:rsid w:val="0057435F"/>
    <w:rsid w:val="005743FD"/>
    <w:rsid w:val="00574557"/>
    <w:rsid w:val="005750FF"/>
    <w:rsid w:val="00575B17"/>
    <w:rsid w:val="00575E17"/>
    <w:rsid w:val="00577056"/>
    <w:rsid w:val="0057781D"/>
    <w:rsid w:val="00577AF8"/>
    <w:rsid w:val="00577C9B"/>
    <w:rsid w:val="00577EC8"/>
    <w:rsid w:val="0058000D"/>
    <w:rsid w:val="00580505"/>
    <w:rsid w:val="00580ADB"/>
    <w:rsid w:val="00580F65"/>
    <w:rsid w:val="00581AFE"/>
    <w:rsid w:val="00581CE6"/>
    <w:rsid w:val="00581EAE"/>
    <w:rsid w:val="00581F8C"/>
    <w:rsid w:val="00582290"/>
    <w:rsid w:val="005825BC"/>
    <w:rsid w:val="00583E21"/>
    <w:rsid w:val="005850E5"/>
    <w:rsid w:val="0058527B"/>
    <w:rsid w:val="00586A9A"/>
    <w:rsid w:val="00587426"/>
    <w:rsid w:val="00591122"/>
    <w:rsid w:val="00591359"/>
    <w:rsid w:val="00591379"/>
    <w:rsid w:val="0059137C"/>
    <w:rsid w:val="005915D9"/>
    <w:rsid w:val="00591AB5"/>
    <w:rsid w:val="00592209"/>
    <w:rsid w:val="005925D9"/>
    <w:rsid w:val="00592B60"/>
    <w:rsid w:val="00592BAC"/>
    <w:rsid w:val="005934CB"/>
    <w:rsid w:val="0059489F"/>
    <w:rsid w:val="005961BE"/>
    <w:rsid w:val="00597B6B"/>
    <w:rsid w:val="005A0CE1"/>
    <w:rsid w:val="005A0E21"/>
    <w:rsid w:val="005A0E4D"/>
    <w:rsid w:val="005A122A"/>
    <w:rsid w:val="005A1504"/>
    <w:rsid w:val="005A15B4"/>
    <w:rsid w:val="005A1A67"/>
    <w:rsid w:val="005A1EDE"/>
    <w:rsid w:val="005A24D3"/>
    <w:rsid w:val="005A2A78"/>
    <w:rsid w:val="005A2D99"/>
    <w:rsid w:val="005A3235"/>
    <w:rsid w:val="005A33AE"/>
    <w:rsid w:val="005A3963"/>
    <w:rsid w:val="005A3C14"/>
    <w:rsid w:val="005A3EDF"/>
    <w:rsid w:val="005A410C"/>
    <w:rsid w:val="005A4491"/>
    <w:rsid w:val="005A4BC2"/>
    <w:rsid w:val="005A4C14"/>
    <w:rsid w:val="005A5211"/>
    <w:rsid w:val="005A56E6"/>
    <w:rsid w:val="005A64E1"/>
    <w:rsid w:val="005A66C4"/>
    <w:rsid w:val="005A6CD5"/>
    <w:rsid w:val="005A7317"/>
    <w:rsid w:val="005A73CF"/>
    <w:rsid w:val="005B00C7"/>
    <w:rsid w:val="005B05B4"/>
    <w:rsid w:val="005B0AAA"/>
    <w:rsid w:val="005B1610"/>
    <w:rsid w:val="005B17E1"/>
    <w:rsid w:val="005B1F71"/>
    <w:rsid w:val="005B25E6"/>
    <w:rsid w:val="005B2745"/>
    <w:rsid w:val="005B29E4"/>
    <w:rsid w:val="005B2B45"/>
    <w:rsid w:val="005B2B5E"/>
    <w:rsid w:val="005B347E"/>
    <w:rsid w:val="005B3759"/>
    <w:rsid w:val="005B43C0"/>
    <w:rsid w:val="005B4674"/>
    <w:rsid w:val="005B47FB"/>
    <w:rsid w:val="005B4A88"/>
    <w:rsid w:val="005B54F7"/>
    <w:rsid w:val="005B5A21"/>
    <w:rsid w:val="005B5AFD"/>
    <w:rsid w:val="005B64DC"/>
    <w:rsid w:val="005B6855"/>
    <w:rsid w:val="005B6A7C"/>
    <w:rsid w:val="005B741B"/>
    <w:rsid w:val="005B7842"/>
    <w:rsid w:val="005C0711"/>
    <w:rsid w:val="005C126A"/>
    <w:rsid w:val="005C198E"/>
    <w:rsid w:val="005C215A"/>
    <w:rsid w:val="005C21AE"/>
    <w:rsid w:val="005C31B6"/>
    <w:rsid w:val="005C3401"/>
    <w:rsid w:val="005C425E"/>
    <w:rsid w:val="005C471F"/>
    <w:rsid w:val="005C4B7A"/>
    <w:rsid w:val="005C4BE3"/>
    <w:rsid w:val="005C4EAC"/>
    <w:rsid w:val="005C54D2"/>
    <w:rsid w:val="005C58AF"/>
    <w:rsid w:val="005C5BF2"/>
    <w:rsid w:val="005C6216"/>
    <w:rsid w:val="005C6D4C"/>
    <w:rsid w:val="005C6DC3"/>
    <w:rsid w:val="005C6E5E"/>
    <w:rsid w:val="005C77E8"/>
    <w:rsid w:val="005C7C04"/>
    <w:rsid w:val="005C7C23"/>
    <w:rsid w:val="005C7D14"/>
    <w:rsid w:val="005C7D60"/>
    <w:rsid w:val="005C7D67"/>
    <w:rsid w:val="005D0111"/>
    <w:rsid w:val="005D091B"/>
    <w:rsid w:val="005D0DDD"/>
    <w:rsid w:val="005D0E39"/>
    <w:rsid w:val="005D2A4D"/>
    <w:rsid w:val="005D3307"/>
    <w:rsid w:val="005D3689"/>
    <w:rsid w:val="005D3A0B"/>
    <w:rsid w:val="005D47A6"/>
    <w:rsid w:val="005D4E6F"/>
    <w:rsid w:val="005D51D5"/>
    <w:rsid w:val="005D51E4"/>
    <w:rsid w:val="005D5760"/>
    <w:rsid w:val="005D60E8"/>
    <w:rsid w:val="005D64A4"/>
    <w:rsid w:val="005D6503"/>
    <w:rsid w:val="005D7862"/>
    <w:rsid w:val="005D7899"/>
    <w:rsid w:val="005D7B3A"/>
    <w:rsid w:val="005D7D18"/>
    <w:rsid w:val="005E091C"/>
    <w:rsid w:val="005E105A"/>
    <w:rsid w:val="005E15A6"/>
    <w:rsid w:val="005E2F87"/>
    <w:rsid w:val="005E384A"/>
    <w:rsid w:val="005E3A30"/>
    <w:rsid w:val="005E4ADB"/>
    <w:rsid w:val="005E5268"/>
    <w:rsid w:val="005E5975"/>
    <w:rsid w:val="005E6191"/>
    <w:rsid w:val="005E62A8"/>
    <w:rsid w:val="005E741B"/>
    <w:rsid w:val="005E7ADE"/>
    <w:rsid w:val="005E7BE2"/>
    <w:rsid w:val="005E7C1D"/>
    <w:rsid w:val="005F025E"/>
    <w:rsid w:val="005F0D25"/>
    <w:rsid w:val="005F0EBD"/>
    <w:rsid w:val="005F192B"/>
    <w:rsid w:val="005F197A"/>
    <w:rsid w:val="005F1B9F"/>
    <w:rsid w:val="005F1BA9"/>
    <w:rsid w:val="005F2203"/>
    <w:rsid w:val="005F2AE5"/>
    <w:rsid w:val="005F3A59"/>
    <w:rsid w:val="005F3AFE"/>
    <w:rsid w:val="005F3E2C"/>
    <w:rsid w:val="005F4809"/>
    <w:rsid w:val="005F494C"/>
    <w:rsid w:val="005F49FF"/>
    <w:rsid w:val="005F4CCE"/>
    <w:rsid w:val="005F5427"/>
    <w:rsid w:val="005F6554"/>
    <w:rsid w:val="005F766E"/>
    <w:rsid w:val="00600225"/>
    <w:rsid w:val="00600920"/>
    <w:rsid w:val="00600CB5"/>
    <w:rsid w:val="00600E67"/>
    <w:rsid w:val="00600FF2"/>
    <w:rsid w:val="0060228D"/>
    <w:rsid w:val="006030D0"/>
    <w:rsid w:val="00603630"/>
    <w:rsid w:val="0060385B"/>
    <w:rsid w:val="00603A08"/>
    <w:rsid w:val="0060404C"/>
    <w:rsid w:val="00604197"/>
    <w:rsid w:val="006047E1"/>
    <w:rsid w:val="00604CD6"/>
    <w:rsid w:val="006059CE"/>
    <w:rsid w:val="006059ED"/>
    <w:rsid w:val="00605ED2"/>
    <w:rsid w:val="0060630E"/>
    <w:rsid w:val="006065C9"/>
    <w:rsid w:val="00606C3F"/>
    <w:rsid w:val="00610171"/>
    <w:rsid w:val="006101FF"/>
    <w:rsid w:val="00610B8B"/>
    <w:rsid w:val="00610F7D"/>
    <w:rsid w:val="00611CCE"/>
    <w:rsid w:val="00612235"/>
    <w:rsid w:val="00612C57"/>
    <w:rsid w:val="0061319C"/>
    <w:rsid w:val="00613F39"/>
    <w:rsid w:val="006143B6"/>
    <w:rsid w:val="0061444D"/>
    <w:rsid w:val="00614A37"/>
    <w:rsid w:val="00614B70"/>
    <w:rsid w:val="00614F92"/>
    <w:rsid w:val="0061546B"/>
    <w:rsid w:val="00615E6F"/>
    <w:rsid w:val="00616027"/>
    <w:rsid w:val="006162EF"/>
    <w:rsid w:val="006164D6"/>
    <w:rsid w:val="006171B8"/>
    <w:rsid w:val="00617249"/>
    <w:rsid w:val="00617798"/>
    <w:rsid w:val="00620195"/>
    <w:rsid w:val="006208F5"/>
    <w:rsid w:val="0062099C"/>
    <w:rsid w:val="0062106B"/>
    <w:rsid w:val="00621164"/>
    <w:rsid w:val="00621361"/>
    <w:rsid w:val="00622B82"/>
    <w:rsid w:val="00623A3B"/>
    <w:rsid w:val="00624AD0"/>
    <w:rsid w:val="00624EA0"/>
    <w:rsid w:val="0062570D"/>
    <w:rsid w:val="006257D9"/>
    <w:rsid w:val="00625B1B"/>
    <w:rsid w:val="006262F2"/>
    <w:rsid w:val="00626B01"/>
    <w:rsid w:val="00626E3B"/>
    <w:rsid w:val="006278F1"/>
    <w:rsid w:val="00627C4B"/>
    <w:rsid w:val="00627CFB"/>
    <w:rsid w:val="006300E7"/>
    <w:rsid w:val="00630B64"/>
    <w:rsid w:val="00630E82"/>
    <w:rsid w:val="00631EEA"/>
    <w:rsid w:val="0063292E"/>
    <w:rsid w:val="006342DB"/>
    <w:rsid w:val="006343CF"/>
    <w:rsid w:val="00634FEF"/>
    <w:rsid w:val="00635183"/>
    <w:rsid w:val="0063532F"/>
    <w:rsid w:val="0063552E"/>
    <w:rsid w:val="006355E4"/>
    <w:rsid w:val="00635800"/>
    <w:rsid w:val="00635ACB"/>
    <w:rsid w:val="00636735"/>
    <w:rsid w:val="006372F1"/>
    <w:rsid w:val="00640938"/>
    <w:rsid w:val="00640BFD"/>
    <w:rsid w:val="00641D33"/>
    <w:rsid w:val="00642154"/>
    <w:rsid w:val="006425C3"/>
    <w:rsid w:val="00642DBB"/>
    <w:rsid w:val="00643127"/>
    <w:rsid w:val="00643C63"/>
    <w:rsid w:val="00643D2A"/>
    <w:rsid w:val="00643F46"/>
    <w:rsid w:val="00644F57"/>
    <w:rsid w:val="00645787"/>
    <w:rsid w:val="00646967"/>
    <w:rsid w:val="00646D36"/>
    <w:rsid w:val="00651978"/>
    <w:rsid w:val="0065232E"/>
    <w:rsid w:val="006534F5"/>
    <w:rsid w:val="00653580"/>
    <w:rsid w:val="00653937"/>
    <w:rsid w:val="006542A1"/>
    <w:rsid w:val="006546EB"/>
    <w:rsid w:val="00654A0E"/>
    <w:rsid w:val="00654FC5"/>
    <w:rsid w:val="0065563F"/>
    <w:rsid w:val="0065577D"/>
    <w:rsid w:val="00656202"/>
    <w:rsid w:val="00656507"/>
    <w:rsid w:val="0065667A"/>
    <w:rsid w:val="00656754"/>
    <w:rsid w:val="006574FD"/>
    <w:rsid w:val="00657982"/>
    <w:rsid w:val="00657A34"/>
    <w:rsid w:val="006609ED"/>
    <w:rsid w:val="00661133"/>
    <w:rsid w:val="00661179"/>
    <w:rsid w:val="0066154A"/>
    <w:rsid w:val="00662DC1"/>
    <w:rsid w:val="006631D6"/>
    <w:rsid w:val="00663DA0"/>
    <w:rsid w:val="00664070"/>
    <w:rsid w:val="00664348"/>
    <w:rsid w:val="00664733"/>
    <w:rsid w:val="00664999"/>
    <w:rsid w:val="006650F2"/>
    <w:rsid w:val="00665503"/>
    <w:rsid w:val="0066645E"/>
    <w:rsid w:val="006666CE"/>
    <w:rsid w:val="00666D6B"/>
    <w:rsid w:val="00667827"/>
    <w:rsid w:val="006704E3"/>
    <w:rsid w:val="00670A1D"/>
    <w:rsid w:val="00670B7A"/>
    <w:rsid w:val="00671066"/>
    <w:rsid w:val="006716B8"/>
    <w:rsid w:val="00672561"/>
    <w:rsid w:val="00672C06"/>
    <w:rsid w:val="00674687"/>
    <w:rsid w:val="00675231"/>
    <w:rsid w:val="00675BEC"/>
    <w:rsid w:val="00676812"/>
    <w:rsid w:val="00676A1F"/>
    <w:rsid w:val="00676A67"/>
    <w:rsid w:val="00681A91"/>
    <w:rsid w:val="0068203D"/>
    <w:rsid w:val="0068207F"/>
    <w:rsid w:val="00682647"/>
    <w:rsid w:val="006826F1"/>
    <w:rsid w:val="00682E5F"/>
    <w:rsid w:val="00682FB1"/>
    <w:rsid w:val="00683CBF"/>
    <w:rsid w:val="0068409B"/>
    <w:rsid w:val="00684150"/>
    <w:rsid w:val="00685444"/>
    <w:rsid w:val="006858FA"/>
    <w:rsid w:val="00687589"/>
    <w:rsid w:val="00691E30"/>
    <w:rsid w:val="006921F6"/>
    <w:rsid w:val="006923F4"/>
    <w:rsid w:val="006926DC"/>
    <w:rsid w:val="00692A1C"/>
    <w:rsid w:val="00692EEF"/>
    <w:rsid w:val="00692F11"/>
    <w:rsid w:val="00692FD3"/>
    <w:rsid w:val="006933B8"/>
    <w:rsid w:val="0069361E"/>
    <w:rsid w:val="00693906"/>
    <w:rsid w:val="00694981"/>
    <w:rsid w:val="00695335"/>
    <w:rsid w:val="00695585"/>
    <w:rsid w:val="00695CDF"/>
    <w:rsid w:val="00695CE2"/>
    <w:rsid w:val="00695EE1"/>
    <w:rsid w:val="00696918"/>
    <w:rsid w:val="00696DFD"/>
    <w:rsid w:val="00696FCF"/>
    <w:rsid w:val="006A04A7"/>
    <w:rsid w:val="006A08E2"/>
    <w:rsid w:val="006A1391"/>
    <w:rsid w:val="006A1BB8"/>
    <w:rsid w:val="006A1E48"/>
    <w:rsid w:val="006A2498"/>
    <w:rsid w:val="006A2715"/>
    <w:rsid w:val="006A28CC"/>
    <w:rsid w:val="006A386F"/>
    <w:rsid w:val="006A3FA7"/>
    <w:rsid w:val="006A4AD6"/>
    <w:rsid w:val="006A54AF"/>
    <w:rsid w:val="006A5E7E"/>
    <w:rsid w:val="006A5E98"/>
    <w:rsid w:val="006A681F"/>
    <w:rsid w:val="006A7ADF"/>
    <w:rsid w:val="006A7E91"/>
    <w:rsid w:val="006A7EC4"/>
    <w:rsid w:val="006B0991"/>
    <w:rsid w:val="006B0E6E"/>
    <w:rsid w:val="006B0E92"/>
    <w:rsid w:val="006B1682"/>
    <w:rsid w:val="006B19AB"/>
    <w:rsid w:val="006B2043"/>
    <w:rsid w:val="006B21B2"/>
    <w:rsid w:val="006B2B83"/>
    <w:rsid w:val="006B2D1C"/>
    <w:rsid w:val="006B4D02"/>
    <w:rsid w:val="006B5332"/>
    <w:rsid w:val="006B56B4"/>
    <w:rsid w:val="006B5970"/>
    <w:rsid w:val="006B76C8"/>
    <w:rsid w:val="006C04D0"/>
    <w:rsid w:val="006C074A"/>
    <w:rsid w:val="006C1F7B"/>
    <w:rsid w:val="006C24D9"/>
    <w:rsid w:val="006C2647"/>
    <w:rsid w:val="006C3247"/>
    <w:rsid w:val="006C52BB"/>
    <w:rsid w:val="006C616B"/>
    <w:rsid w:val="006C71BF"/>
    <w:rsid w:val="006D03AB"/>
    <w:rsid w:val="006D0821"/>
    <w:rsid w:val="006D0D18"/>
    <w:rsid w:val="006D10CE"/>
    <w:rsid w:val="006D15EA"/>
    <w:rsid w:val="006D194A"/>
    <w:rsid w:val="006D1BA6"/>
    <w:rsid w:val="006D269E"/>
    <w:rsid w:val="006D2C2A"/>
    <w:rsid w:val="006D342C"/>
    <w:rsid w:val="006D3CF7"/>
    <w:rsid w:val="006D4070"/>
    <w:rsid w:val="006D4E50"/>
    <w:rsid w:val="006D5DA7"/>
    <w:rsid w:val="006D7262"/>
    <w:rsid w:val="006D751C"/>
    <w:rsid w:val="006D782B"/>
    <w:rsid w:val="006E02BC"/>
    <w:rsid w:val="006E06F4"/>
    <w:rsid w:val="006E0D75"/>
    <w:rsid w:val="006E105C"/>
    <w:rsid w:val="006E1309"/>
    <w:rsid w:val="006E17B5"/>
    <w:rsid w:val="006E25E6"/>
    <w:rsid w:val="006E41D5"/>
    <w:rsid w:val="006E4730"/>
    <w:rsid w:val="006E4B71"/>
    <w:rsid w:val="006E5648"/>
    <w:rsid w:val="006E604F"/>
    <w:rsid w:val="006E6143"/>
    <w:rsid w:val="006E64CB"/>
    <w:rsid w:val="006E6A0A"/>
    <w:rsid w:val="006E6F8A"/>
    <w:rsid w:val="006E7010"/>
    <w:rsid w:val="006E79BB"/>
    <w:rsid w:val="006E7F03"/>
    <w:rsid w:val="006F05FC"/>
    <w:rsid w:val="006F13E6"/>
    <w:rsid w:val="006F17DD"/>
    <w:rsid w:val="006F2AB0"/>
    <w:rsid w:val="006F2BA2"/>
    <w:rsid w:val="006F53AB"/>
    <w:rsid w:val="006F59B5"/>
    <w:rsid w:val="006F5B86"/>
    <w:rsid w:val="006F62FA"/>
    <w:rsid w:val="006F6415"/>
    <w:rsid w:val="006F67B6"/>
    <w:rsid w:val="006F6885"/>
    <w:rsid w:val="006F7064"/>
    <w:rsid w:val="006F7B62"/>
    <w:rsid w:val="0070052B"/>
    <w:rsid w:val="00700E66"/>
    <w:rsid w:val="007010A2"/>
    <w:rsid w:val="007013E5"/>
    <w:rsid w:val="00701771"/>
    <w:rsid w:val="00701A92"/>
    <w:rsid w:val="007024E1"/>
    <w:rsid w:val="00702949"/>
    <w:rsid w:val="00702D1A"/>
    <w:rsid w:val="0070328B"/>
    <w:rsid w:val="007034FD"/>
    <w:rsid w:val="00703BA9"/>
    <w:rsid w:val="0070445D"/>
    <w:rsid w:val="007044D0"/>
    <w:rsid w:val="00705C11"/>
    <w:rsid w:val="00706658"/>
    <w:rsid w:val="007078A4"/>
    <w:rsid w:val="00707AA6"/>
    <w:rsid w:val="00707E64"/>
    <w:rsid w:val="0071081A"/>
    <w:rsid w:val="00710EAC"/>
    <w:rsid w:val="00711830"/>
    <w:rsid w:val="00711A5C"/>
    <w:rsid w:val="00711AE1"/>
    <w:rsid w:val="007138D5"/>
    <w:rsid w:val="007142C7"/>
    <w:rsid w:val="0071474D"/>
    <w:rsid w:val="00715124"/>
    <w:rsid w:val="007157A4"/>
    <w:rsid w:val="007157B9"/>
    <w:rsid w:val="0071738F"/>
    <w:rsid w:val="007208A7"/>
    <w:rsid w:val="00720EAF"/>
    <w:rsid w:val="00722B71"/>
    <w:rsid w:val="0072333A"/>
    <w:rsid w:val="007246D7"/>
    <w:rsid w:val="00724E68"/>
    <w:rsid w:val="0072513E"/>
    <w:rsid w:val="00725638"/>
    <w:rsid w:val="00725D84"/>
    <w:rsid w:val="00726512"/>
    <w:rsid w:val="00726B2E"/>
    <w:rsid w:val="00726F7E"/>
    <w:rsid w:val="007272D3"/>
    <w:rsid w:val="0072766A"/>
    <w:rsid w:val="00727E80"/>
    <w:rsid w:val="00730833"/>
    <w:rsid w:val="0073115A"/>
    <w:rsid w:val="00731649"/>
    <w:rsid w:val="007319CE"/>
    <w:rsid w:val="00731D02"/>
    <w:rsid w:val="00732A2E"/>
    <w:rsid w:val="00732B35"/>
    <w:rsid w:val="007342E3"/>
    <w:rsid w:val="00734E3E"/>
    <w:rsid w:val="00734EF7"/>
    <w:rsid w:val="0073541E"/>
    <w:rsid w:val="00735875"/>
    <w:rsid w:val="007359AD"/>
    <w:rsid w:val="00735B4B"/>
    <w:rsid w:val="00735C24"/>
    <w:rsid w:val="00735DBA"/>
    <w:rsid w:val="0073621C"/>
    <w:rsid w:val="0073636A"/>
    <w:rsid w:val="0073652D"/>
    <w:rsid w:val="007367F0"/>
    <w:rsid w:val="0073682B"/>
    <w:rsid w:val="007379AF"/>
    <w:rsid w:val="00740AE5"/>
    <w:rsid w:val="00740C76"/>
    <w:rsid w:val="007413E0"/>
    <w:rsid w:val="00741FAE"/>
    <w:rsid w:val="007421DF"/>
    <w:rsid w:val="007426E0"/>
    <w:rsid w:val="00742979"/>
    <w:rsid w:val="0074305A"/>
    <w:rsid w:val="0074361B"/>
    <w:rsid w:val="007439F7"/>
    <w:rsid w:val="00743B09"/>
    <w:rsid w:val="00743BCE"/>
    <w:rsid w:val="00743E7F"/>
    <w:rsid w:val="007444CC"/>
    <w:rsid w:val="00744BD9"/>
    <w:rsid w:val="00744F7C"/>
    <w:rsid w:val="007458DC"/>
    <w:rsid w:val="007459DA"/>
    <w:rsid w:val="00745D39"/>
    <w:rsid w:val="00746BB8"/>
    <w:rsid w:val="00746D4F"/>
    <w:rsid w:val="0074749C"/>
    <w:rsid w:val="007475E8"/>
    <w:rsid w:val="007476BC"/>
    <w:rsid w:val="0074790F"/>
    <w:rsid w:val="00747957"/>
    <w:rsid w:val="00750F5A"/>
    <w:rsid w:val="00751E53"/>
    <w:rsid w:val="007523C4"/>
    <w:rsid w:val="00752A32"/>
    <w:rsid w:val="0075316F"/>
    <w:rsid w:val="00753B5E"/>
    <w:rsid w:val="00753E47"/>
    <w:rsid w:val="007540DD"/>
    <w:rsid w:val="007540F4"/>
    <w:rsid w:val="00754AA6"/>
    <w:rsid w:val="007551CD"/>
    <w:rsid w:val="00755678"/>
    <w:rsid w:val="00756173"/>
    <w:rsid w:val="00756CFF"/>
    <w:rsid w:val="00756DFC"/>
    <w:rsid w:val="0075716B"/>
    <w:rsid w:val="007571C4"/>
    <w:rsid w:val="00757285"/>
    <w:rsid w:val="00757696"/>
    <w:rsid w:val="007576CA"/>
    <w:rsid w:val="00757F16"/>
    <w:rsid w:val="00757FCE"/>
    <w:rsid w:val="007609A3"/>
    <w:rsid w:val="007609DF"/>
    <w:rsid w:val="00760AD6"/>
    <w:rsid w:val="00760C05"/>
    <w:rsid w:val="00760CA7"/>
    <w:rsid w:val="0076121D"/>
    <w:rsid w:val="007624FE"/>
    <w:rsid w:val="00762AC9"/>
    <w:rsid w:val="00762F4C"/>
    <w:rsid w:val="0076376E"/>
    <w:rsid w:val="00763935"/>
    <w:rsid w:val="00764A21"/>
    <w:rsid w:val="00764CC1"/>
    <w:rsid w:val="00764F71"/>
    <w:rsid w:val="00764FDE"/>
    <w:rsid w:val="007653D7"/>
    <w:rsid w:val="00765834"/>
    <w:rsid w:val="00765DD0"/>
    <w:rsid w:val="007661AC"/>
    <w:rsid w:val="00766227"/>
    <w:rsid w:val="00766766"/>
    <w:rsid w:val="00766B24"/>
    <w:rsid w:val="00766B81"/>
    <w:rsid w:val="0076775D"/>
    <w:rsid w:val="00767E05"/>
    <w:rsid w:val="0077014A"/>
    <w:rsid w:val="00770181"/>
    <w:rsid w:val="00770482"/>
    <w:rsid w:val="00770EB5"/>
    <w:rsid w:val="00771501"/>
    <w:rsid w:val="00771C47"/>
    <w:rsid w:val="007726DC"/>
    <w:rsid w:val="007726F0"/>
    <w:rsid w:val="007742BA"/>
    <w:rsid w:val="007744C4"/>
    <w:rsid w:val="007746F5"/>
    <w:rsid w:val="007749D6"/>
    <w:rsid w:val="00775BA3"/>
    <w:rsid w:val="00775D8D"/>
    <w:rsid w:val="00776170"/>
    <w:rsid w:val="00776499"/>
    <w:rsid w:val="0077666F"/>
    <w:rsid w:val="007805A9"/>
    <w:rsid w:val="0078067B"/>
    <w:rsid w:val="007809F6"/>
    <w:rsid w:val="00780B89"/>
    <w:rsid w:val="00781BC6"/>
    <w:rsid w:val="007824F6"/>
    <w:rsid w:val="00782D40"/>
    <w:rsid w:val="0078373D"/>
    <w:rsid w:val="00783D06"/>
    <w:rsid w:val="00784055"/>
    <w:rsid w:val="00784994"/>
    <w:rsid w:val="00785484"/>
    <w:rsid w:val="0078565C"/>
    <w:rsid w:val="007861FD"/>
    <w:rsid w:val="007870E6"/>
    <w:rsid w:val="00787A6E"/>
    <w:rsid w:val="007901D9"/>
    <w:rsid w:val="00790606"/>
    <w:rsid w:val="007907AC"/>
    <w:rsid w:val="00790B5F"/>
    <w:rsid w:val="00790DBF"/>
    <w:rsid w:val="00790E42"/>
    <w:rsid w:val="0079107F"/>
    <w:rsid w:val="007915C9"/>
    <w:rsid w:val="00791B11"/>
    <w:rsid w:val="007922D3"/>
    <w:rsid w:val="007922E5"/>
    <w:rsid w:val="00792866"/>
    <w:rsid w:val="00792B97"/>
    <w:rsid w:val="00792D2F"/>
    <w:rsid w:val="00793B1D"/>
    <w:rsid w:val="00793DCD"/>
    <w:rsid w:val="00793ECA"/>
    <w:rsid w:val="0079415A"/>
    <w:rsid w:val="007941B5"/>
    <w:rsid w:val="007942DC"/>
    <w:rsid w:val="00795088"/>
    <w:rsid w:val="007957B6"/>
    <w:rsid w:val="007964BE"/>
    <w:rsid w:val="007966E8"/>
    <w:rsid w:val="007969A2"/>
    <w:rsid w:val="00796D5E"/>
    <w:rsid w:val="00796F2D"/>
    <w:rsid w:val="007971DB"/>
    <w:rsid w:val="007979AC"/>
    <w:rsid w:val="00797AD6"/>
    <w:rsid w:val="007A0C55"/>
    <w:rsid w:val="007A1160"/>
    <w:rsid w:val="007A1903"/>
    <w:rsid w:val="007A1CF8"/>
    <w:rsid w:val="007A2345"/>
    <w:rsid w:val="007A2437"/>
    <w:rsid w:val="007A43EC"/>
    <w:rsid w:val="007A490D"/>
    <w:rsid w:val="007A4A66"/>
    <w:rsid w:val="007A4B77"/>
    <w:rsid w:val="007A4CD2"/>
    <w:rsid w:val="007A514B"/>
    <w:rsid w:val="007A5C7D"/>
    <w:rsid w:val="007A5DD2"/>
    <w:rsid w:val="007A63B1"/>
    <w:rsid w:val="007A6526"/>
    <w:rsid w:val="007A6A5A"/>
    <w:rsid w:val="007A6A9B"/>
    <w:rsid w:val="007A7879"/>
    <w:rsid w:val="007A7CA8"/>
    <w:rsid w:val="007A7DB4"/>
    <w:rsid w:val="007A7E74"/>
    <w:rsid w:val="007A7E78"/>
    <w:rsid w:val="007B01B6"/>
    <w:rsid w:val="007B070D"/>
    <w:rsid w:val="007B09EE"/>
    <w:rsid w:val="007B1693"/>
    <w:rsid w:val="007B1B64"/>
    <w:rsid w:val="007B1F97"/>
    <w:rsid w:val="007B2204"/>
    <w:rsid w:val="007B2ADC"/>
    <w:rsid w:val="007B2C1E"/>
    <w:rsid w:val="007B2EE2"/>
    <w:rsid w:val="007B306A"/>
    <w:rsid w:val="007B32F9"/>
    <w:rsid w:val="007B35F1"/>
    <w:rsid w:val="007B370D"/>
    <w:rsid w:val="007B45F5"/>
    <w:rsid w:val="007B4944"/>
    <w:rsid w:val="007B53EA"/>
    <w:rsid w:val="007B59E5"/>
    <w:rsid w:val="007B6258"/>
    <w:rsid w:val="007B6271"/>
    <w:rsid w:val="007B6348"/>
    <w:rsid w:val="007B658E"/>
    <w:rsid w:val="007B6F13"/>
    <w:rsid w:val="007B7435"/>
    <w:rsid w:val="007B7B30"/>
    <w:rsid w:val="007B7ECE"/>
    <w:rsid w:val="007C089C"/>
    <w:rsid w:val="007C0CD7"/>
    <w:rsid w:val="007C0E74"/>
    <w:rsid w:val="007C0E84"/>
    <w:rsid w:val="007C191E"/>
    <w:rsid w:val="007C1A6E"/>
    <w:rsid w:val="007C1C67"/>
    <w:rsid w:val="007C2844"/>
    <w:rsid w:val="007C2935"/>
    <w:rsid w:val="007C29B3"/>
    <w:rsid w:val="007C2B0B"/>
    <w:rsid w:val="007C3758"/>
    <w:rsid w:val="007C3CA5"/>
    <w:rsid w:val="007C40F3"/>
    <w:rsid w:val="007C4818"/>
    <w:rsid w:val="007C4C62"/>
    <w:rsid w:val="007C4F51"/>
    <w:rsid w:val="007C4FDE"/>
    <w:rsid w:val="007C536A"/>
    <w:rsid w:val="007C548E"/>
    <w:rsid w:val="007C6DBF"/>
    <w:rsid w:val="007C78C1"/>
    <w:rsid w:val="007C78CB"/>
    <w:rsid w:val="007D00F0"/>
    <w:rsid w:val="007D05A7"/>
    <w:rsid w:val="007D062E"/>
    <w:rsid w:val="007D0D63"/>
    <w:rsid w:val="007D1354"/>
    <w:rsid w:val="007D21D8"/>
    <w:rsid w:val="007D2541"/>
    <w:rsid w:val="007D2E26"/>
    <w:rsid w:val="007D406E"/>
    <w:rsid w:val="007D4351"/>
    <w:rsid w:val="007D4FA6"/>
    <w:rsid w:val="007D5164"/>
    <w:rsid w:val="007D5584"/>
    <w:rsid w:val="007D7988"/>
    <w:rsid w:val="007D798B"/>
    <w:rsid w:val="007E0331"/>
    <w:rsid w:val="007E099A"/>
    <w:rsid w:val="007E0AA0"/>
    <w:rsid w:val="007E3177"/>
    <w:rsid w:val="007E3303"/>
    <w:rsid w:val="007E408C"/>
    <w:rsid w:val="007E41DF"/>
    <w:rsid w:val="007E4BB6"/>
    <w:rsid w:val="007E5226"/>
    <w:rsid w:val="007E5667"/>
    <w:rsid w:val="007E5714"/>
    <w:rsid w:val="007E5EC4"/>
    <w:rsid w:val="007E61C0"/>
    <w:rsid w:val="007E6B7F"/>
    <w:rsid w:val="007E7612"/>
    <w:rsid w:val="007F08DB"/>
    <w:rsid w:val="007F0D0C"/>
    <w:rsid w:val="007F1D16"/>
    <w:rsid w:val="007F32F7"/>
    <w:rsid w:val="007F336E"/>
    <w:rsid w:val="007F3615"/>
    <w:rsid w:val="007F3E0F"/>
    <w:rsid w:val="007F3FF6"/>
    <w:rsid w:val="007F4428"/>
    <w:rsid w:val="007F445C"/>
    <w:rsid w:val="007F4C5E"/>
    <w:rsid w:val="007F5056"/>
    <w:rsid w:val="007F53BF"/>
    <w:rsid w:val="007F5CC1"/>
    <w:rsid w:val="007F63D7"/>
    <w:rsid w:val="007F63EC"/>
    <w:rsid w:val="007F6D5B"/>
    <w:rsid w:val="007F6E06"/>
    <w:rsid w:val="007F717E"/>
    <w:rsid w:val="007F76E2"/>
    <w:rsid w:val="00800405"/>
    <w:rsid w:val="00800584"/>
    <w:rsid w:val="00800B6A"/>
    <w:rsid w:val="00801093"/>
    <w:rsid w:val="00801CA9"/>
    <w:rsid w:val="008025F4"/>
    <w:rsid w:val="00803F3C"/>
    <w:rsid w:val="00804CFE"/>
    <w:rsid w:val="00804E17"/>
    <w:rsid w:val="0080522B"/>
    <w:rsid w:val="008056F9"/>
    <w:rsid w:val="00805774"/>
    <w:rsid w:val="00806908"/>
    <w:rsid w:val="008073CC"/>
    <w:rsid w:val="00807AC1"/>
    <w:rsid w:val="00810850"/>
    <w:rsid w:val="00810A38"/>
    <w:rsid w:val="00811084"/>
    <w:rsid w:val="00811098"/>
    <w:rsid w:val="008110AB"/>
    <w:rsid w:val="00811B08"/>
    <w:rsid w:val="00811B44"/>
    <w:rsid w:val="0081321E"/>
    <w:rsid w:val="008132D7"/>
    <w:rsid w:val="0081383D"/>
    <w:rsid w:val="00813E26"/>
    <w:rsid w:val="00813FA3"/>
    <w:rsid w:val="00814408"/>
    <w:rsid w:val="00814881"/>
    <w:rsid w:val="008149D5"/>
    <w:rsid w:val="00815874"/>
    <w:rsid w:val="00815DFE"/>
    <w:rsid w:val="00815E59"/>
    <w:rsid w:val="0081618A"/>
    <w:rsid w:val="00816200"/>
    <w:rsid w:val="00816666"/>
    <w:rsid w:val="008168B8"/>
    <w:rsid w:val="00816A2F"/>
    <w:rsid w:val="00820004"/>
    <w:rsid w:val="008208E3"/>
    <w:rsid w:val="00820E29"/>
    <w:rsid w:val="008212F0"/>
    <w:rsid w:val="00821C60"/>
    <w:rsid w:val="00822410"/>
    <w:rsid w:val="00822570"/>
    <w:rsid w:val="0082269E"/>
    <w:rsid w:val="00822971"/>
    <w:rsid w:val="00822A99"/>
    <w:rsid w:val="008235D2"/>
    <w:rsid w:val="0082374F"/>
    <w:rsid w:val="00824351"/>
    <w:rsid w:val="00824822"/>
    <w:rsid w:val="008255DF"/>
    <w:rsid w:val="00825CD2"/>
    <w:rsid w:val="0082698E"/>
    <w:rsid w:val="00826E40"/>
    <w:rsid w:val="00826ED3"/>
    <w:rsid w:val="008279DF"/>
    <w:rsid w:val="008300A4"/>
    <w:rsid w:val="008301A0"/>
    <w:rsid w:val="00830AD9"/>
    <w:rsid w:val="00831C93"/>
    <w:rsid w:val="00831DC6"/>
    <w:rsid w:val="0083251E"/>
    <w:rsid w:val="008326C9"/>
    <w:rsid w:val="008331B2"/>
    <w:rsid w:val="00833A31"/>
    <w:rsid w:val="00833F6B"/>
    <w:rsid w:val="00834205"/>
    <w:rsid w:val="0083461B"/>
    <w:rsid w:val="00834F5F"/>
    <w:rsid w:val="00834FE8"/>
    <w:rsid w:val="0083509C"/>
    <w:rsid w:val="00835994"/>
    <w:rsid w:val="00835ACB"/>
    <w:rsid w:val="00835E0E"/>
    <w:rsid w:val="00835ED7"/>
    <w:rsid w:val="008361EB"/>
    <w:rsid w:val="008363AE"/>
    <w:rsid w:val="00837205"/>
    <w:rsid w:val="008372FE"/>
    <w:rsid w:val="008379D0"/>
    <w:rsid w:val="00837B00"/>
    <w:rsid w:val="00837E95"/>
    <w:rsid w:val="008401BF"/>
    <w:rsid w:val="008413B4"/>
    <w:rsid w:val="0084202B"/>
    <w:rsid w:val="00842133"/>
    <w:rsid w:val="0084229D"/>
    <w:rsid w:val="008423A4"/>
    <w:rsid w:val="00842B07"/>
    <w:rsid w:val="00843365"/>
    <w:rsid w:val="00843724"/>
    <w:rsid w:val="008438A7"/>
    <w:rsid w:val="0084390D"/>
    <w:rsid w:val="008439FE"/>
    <w:rsid w:val="00843B69"/>
    <w:rsid w:val="00843BA2"/>
    <w:rsid w:val="008440BD"/>
    <w:rsid w:val="00844452"/>
    <w:rsid w:val="0084483B"/>
    <w:rsid w:val="00845112"/>
    <w:rsid w:val="00846075"/>
    <w:rsid w:val="00846655"/>
    <w:rsid w:val="00846CE2"/>
    <w:rsid w:val="008470CA"/>
    <w:rsid w:val="008471AF"/>
    <w:rsid w:val="008473F2"/>
    <w:rsid w:val="008474B9"/>
    <w:rsid w:val="00847BA3"/>
    <w:rsid w:val="00850375"/>
    <w:rsid w:val="00850E12"/>
    <w:rsid w:val="008514E9"/>
    <w:rsid w:val="00851645"/>
    <w:rsid w:val="008527EA"/>
    <w:rsid w:val="0085284B"/>
    <w:rsid w:val="0085289B"/>
    <w:rsid w:val="00852E96"/>
    <w:rsid w:val="008530A4"/>
    <w:rsid w:val="00853196"/>
    <w:rsid w:val="00853505"/>
    <w:rsid w:val="00853E16"/>
    <w:rsid w:val="00854543"/>
    <w:rsid w:val="0085460D"/>
    <w:rsid w:val="0085512B"/>
    <w:rsid w:val="00855198"/>
    <w:rsid w:val="00855878"/>
    <w:rsid w:val="008559AE"/>
    <w:rsid w:val="00855C11"/>
    <w:rsid w:val="00855E6B"/>
    <w:rsid w:val="00856BD9"/>
    <w:rsid w:val="00857259"/>
    <w:rsid w:val="00857BA5"/>
    <w:rsid w:val="008601D5"/>
    <w:rsid w:val="00860498"/>
    <w:rsid w:val="00860A58"/>
    <w:rsid w:val="008612AD"/>
    <w:rsid w:val="00861553"/>
    <w:rsid w:val="00861DD4"/>
    <w:rsid w:val="0086269F"/>
    <w:rsid w:val="00862840"/>
    <w:rsid w:val="00862DB7"/>
    <w:rsid w:val="00862E23"/>
    <w:rsid w:val="00862F08"/>
    <w:rsid w:val="00862FDB"/>
    <w:rsid w:val="008637D4"/>
    <w:rsid w:val="0086388D"/>
    <w:rsid w:val="00863A6B"/>
    <w:rsid w:val="00863FFA"/>
    <w:rsid w:val="00864130"/>
    <w:rsid w:val="00864EB7"/>
    <w:rsid w:val="00865DF8"/>
    <w:rsid w:val="008664EA"/>
    <w:rsid w:val="00866EE0"/>
    <w:rsid w:val="00870470"/>
    <w:rsid w:val="00871154"/>
    <w:rsid w:val="0087116F"/>
    <w:rsid w:val="008712D9"/>
    <w:rsid w:val="008719B6"/>
    <w:rsid w:val="00871D58"/>
    <w:rsid w:val="00871ED7"/>
    <w:rsid w:val="00872305"/>
    <w:rsid w:val="008734C4"/>
    <w:rsid w:val="008747DB"/>
    <w:rsid w:val="00874B29"/>
    <w:rsid w:val="00874B42"/>
    <w:rsid w:val="00874D20"/>
    <w:rsid w:val="00875090"/>
    <w:rsid w:val="00875229"/>
    <w:rsid w:val="008754BD"/>
    <w:rsid w:val="0087575D"/>
    <w:rsid w:val="0087601B"/>
    <w:rsid w:val="0087657D"/>
    <w:rsid w:val="008773A4"/>
    <w:rsid w:val="008808B9"/>
    <w:rsid w:val="0088160A"/>
    <w:rsid w:val="00881A59"/>
    <w:rsid w:val="00881A73"/>
    <w:rsid w:val="00881B77"/>
    <w:rsid w:val="008821C3"/>
    <w:rsid w:val="0088228D"/>
    <w:rsid w:val="008825AF"/>
    <w:rsid w:val="00882EE9"/>
    <w:rsid w:val="00882FE1"/>
    <w:rsid w:val="00883703"/>
    <w:rsid w:val="00884EEB"/>
    <w:rsid w:val="00885348"/>
    <w:rsid w:val="00885514"/>
    <w:rsid w:val="008859FF"/>
    <w:rsid w:val="00885D24"/>
    <w:rsid w:val="008867FC"/>
    <w:rsid w:val="00886941"/>
    <w:rsid w:val="00886F68"/>
    <w:rsid w:val="0088762C"/>
    <w:rsid w:val="00887AFD"/>
    <w:rsid w:val="00887EDA"/>
    <w:rsid w:val="0089013A"/>
    <w:rsid w:val="0089129A"/>
    <w:rsid w:val="00891B4E"/>
    <w:rsid w:val="00891F8F"/>
    <w:rsid w:val="0089233C"/>
    <w:rsid w:val="00892437"/>
    <w:rsid w:val="00893134"/>
    <w:rsid w:val="0089408D"/>
    <w:rsid w:val="008945B3"/>
    <w:rsid w:val="00894D63"/>
    <w:rsid w:val="00894D8E"/>
    <w:rsid w:val="00894DB4"/>
    <w:rsid w:val="0089549B"/>
    <w:rsid w:val="008959E0"/>
    <w:rsid w:val="00895A22"/>
    <w:rsid w:val="00895DBA"/>
    <w:rsid w:val="00895EBA"/>
    <w:rsid w:val="00895F72"/>
    <w:rsid w:val="008962A1"/>
    <w:rsid w:val="00896379"/>
    <w:rsid w:val="00896385"/>
    <w:rsid w:val="00896AF3"/>
    <w:rsid w:val="00896AF6"/>
    <w:rsid w:val="00896DD1"/>
    <w:rsid w:val="00896FD5"/>
    <w:rsid w:val="008970B2"/>
    <w:rsid w:val="008979C6"/>
    <w:rsid w:val="008A06C6"/>
    <w:rsid w:val="008A0EB6"/>
    <w:rsid w:val="008A1339"/>
    <w:rsid w:val="008A1C56"/>
    <w:rsid w:val="008A2765"/>
    <w:rsid w:val="008A2ABD"/>
    <w:rsid w:val="008A4252"/>
    <w:rsid w:val="008A44E4"/>
    <w:rsid w:val="008A466C"/>
    <w:rsid w:val="008A5465"/>
    <w:rsid w:val="008A5650"/>
    <w:rsid w:val="008A5B77"/>
    <w:rsid w:val="008A666D"/>
    <w:rsid w:val="008A667A"/>
    <w:rsid w:val="008A6C10"/>
    <w:rsid w:val="008A70CB"/>
    <w:rsid w:val="008A78F1"/>
    <w:rsid w:val="008B00C5"/>
    <w:rsid w:val="008B0560"/>
    <w:rsid w:val="008B0D5C"/>
    <w:rsid w:val="008B0DF7"/>
    <w:rsid w:val="008B1B0A"/>
    <w:rsid w:val="008B1F2E"/>
    <w:rsid w:val="008B240E"/>
    <w:rsid w:val="008B2FEB"/>
    <w:rsid w:val="008B37CF"/>
    <w:rsid w:val="008B3B57"/>
    <w:rsid w:val="008B43FE"/>
    <w:rsid w:val="008B4400"/>
    <w:rsid w:val="008B4606"/>
    <w:rsid w:val="008B4D22"/>
    <w:rsid w:val="008B59AC"/>
    <w:rsid w:val="008B6121"/>
    <w:rsid w:val="008B6E98"/>
    <w:rsid w:val="008B721E"/>
    <w:rsid w:val="008B7A9F"/>
    <w:rsid w:val="008B7DC0"/>
    <w:rsid w:val="008C0417"/>
    <w:rsid w:val="008C05FE"/>
    <w:rsid w:val="008C1040"/>
    <w:rsid w:val="008C1721"/>
    <w:rsid w:val="008C289C"/>
    <w:rsid w:val="008C30F3"/>
    <w:rsid w:val="008C3E84"/>
    <w:rsid w:val="008C460B"/>
    <w:rsid w:val="008C4AA7"/>
    <w:rsid w:val="008C4C9C"/>
    <w:rsid w:val="008C4DF8"/>
    <w:rsid w:val="008C50C2"/>
    <w:rsid w:val="008C54C8"/>
    <w:rsid w:val="008C54C9"/>
    <w:rsid w:val="008C554F"/>
    <w:rsid w:val="008C69C0"/>
    <w:rsid w:val="008C700D"/>
    <w:rsid w:val="008C7420"/>
    <w:rsid w:val="008C77DC"/>
    <w:rsid w:val="008D01DA"/>
    <w:rsid w:val="008D06FF"/>
    <w:rsid w:val="008D0F78"/>
    <w:rsid w:val="008D15AD"/>
    <w:rsid w:val="008D15C1"/>
    <w:rsid w:val="008D1A96"/>
    <w:rsid w:val="008D1E28"/>
    <w:rsid w:val="008D2021"/>
    <w:rsid w:val="008D26D7"/>
    <w:rsid w:val="008D278F"/>
    <w:rsid w:val="008D285F"/>
    <w:rsid w:val="008D30E2"/>
    <w:rsid w:val="008D3692"/>
    <w:rsid w:val="008D3FA8"/>
    <w:rsid w:val="008D41FE"/>
    <w:rsid w:val="008D4277"/>
    <w:rsid w:val="008D4450"/>
    <w:rsid w:val="008D45BD"/>
    <w:rsid w:val="008D4695"/>
    <w:rsid w:val="008D47B6"/>
    <w:rsid w:val="008D5A4F"/>
    <w:rsid w:val="008D5BDF"/>
    <w:rsid w:val="008D632D"/>
    <w:rsid w:val="008E0671"/>
    <w:rsid w:val="008E2951"/>
    <w:rsid w:val="008E31A6"/>
    <w:rsid w:val="008E3932"/>
    <w:rsid w:val="008E393B"/>
    <w:rsid w:val="008E4BF3"/>
    <w:rsid w:val="008E5151"/>
    <w:rsid w:val="008E5D66"/>
    <w:rsid w:val="008E5F42"/>
    <w:rsid w:val="008E5FE9"/>
    <w:rsid w:val="008E7659"/>
    <w:rsid w:val="008E7666"/>
    <w:rsid w:val="008E7BF7"/>
    <w:rsid w:val="008F07B2"/>
    <w:rsid w:val="008F0C82"/>
    <w:rsid w:val="008F1506"/>
    <w:rsid w:val="008F1C33"/>
    <w:rsid w:val="008F274D"/>
    <w:rsid w:val="008F2AD1"/>
    <w:rsid w:val="008F3335"/>
    <w:rsid w:val="008F3E83"/>
    <w:rsid w:val="008F5E14"/>
    <w:rsid w:val="008F616A"/>
    <w:rsid w:val="008F6A6C"/>
    <w:rsid w:val="008F731A"/>
    <w:rsid w:val="008F749E"/>
    <w:rsid w:val="008F760F"/>
    <w:rsid w:val="008F7EC9"/>
    <w:rsid w:val="0090029D"/>
    <w:rsid w:val="00900F44"/>
    <w:rsid w:val="00901BD4"/>
    <w:rsid w:val="00902038"/>
    <w:rsid w:val="009023E2"/>
    <w:rsid w:val="0090269C"/>
    <w:rsid w:val="009027F4"/>
    <w:rsid w:val="00902B39"/>
    <w:rsid w:val="00902BA1"/>
    <w:rsid w:val="00902DE0"/>
    <w:rsid w:val="009030FD"/>
    <w:rsid w:val="009035DA"/>
    <w:rsid w:val="00903836"/>
    <w:rsid w:val="00903FD4"/>
    <w:rsid w:val="00904050"/>
    <w:rsid w:val="00904097"/>
    <w:rsid w:val="0090452D"/>
    <w:rsid w:val="00904C05"/>
    <w:rsid w:val="00904F66"/>
    <w:rsid w:val="00905357"/>
    <w:rsid w:val="0090588E"/>
    <w:rsid w:val="00905EE3"/>
    <w:rsid w:val="00905FC6"/>
    <w:rsid w:val="00910410"/>
    <w:rsid w:val="00910496"/>
    <w:rsid w:val="00911950"/>
    <w:rsid w:val="00912343"/>
    <w:rsid w:val="0091331C"/>
    <w:rsid w:val="00913E33"/>
    <w:rsid w:val="0091422B"/>
    <w:rsid w:val="00914BAA"/>
    <w:rsid w:val="00914E88"/>
    <w:rsid w:val="00915295"/>
    <w:rsid w:val="0091548D"/>
    <w:rsid w:val="00915770"/>
    <w:rsid w:val="009157CC"/>
    <w:rsid w:val="00915CF0"/>
    <w:rsid w:val="00916D7E"/>
    <w:rsid w:val="00916DAE"/>
    <w:rsid w:val="00917380"/>
    <w:rsid w:val="0091741D"/>
    <w:rsid w:val="00917E12"/>
    <w:rsid w:val="00920F6F"/>
    <w:rsid w:val="00921277"/>
    <w:rsid w:val="0092173D"/>
    <w:rsid w:val="00922F2C"/>
    <w:rsid w:val="00923452"/>
    <w:rsid w:val="009236F3"/>
    <w:rsid w:val="0092395B"/>
    <w:rsid w:val="009240F9"/>
    <w:rsid w:val="0092416F"/>
    <w:rsid w:val="0092491C"/>
    <w:rsid w:val="00925347"/>
    <w:rsid w:val="0092570A"/>
    <w:rsid w:val="00925C11"/>
    <w:rsid w:val="00925FB3"/>
    <w:rsid w:val="00927E87"/>
    <w:rsid w:val="009301CB"/>
    <w:rsid w:val="00931106"/>
    <w:rsid w:val="009312EE"/>
    <w:rsid w:val="00931438"/>
    <w:rsid w:val="00931BAC"/>
    <w:rsid w:val="00931C5E"/>
    <w:rsid w:val="00932513"/>
    <w:rsid w:val="00932639"/>
    <w:rsid w:val="009326BB"/>
    <w:rsid w:val="009328D9"/>
    <w:rsid w:val="009329C3"/>
    <w:rsid w:val="00932EFD"/>
    <w:rsid w:val="00932FEE"/>
    <w:rsid w:val="00933962"/>
    <w:rsid w:val="00933C3A"/>
    <w:rsid w:val="00933D6A"/>
    <w:rsid w:val="00934092"/>
    <w:rsid w:val="00934BD8"/>
    <w:rsid w:val="00934E0B"/>
    <w:rsid w:val="0093519D"/>
    <w:rsid w:val="00935627"/>
    <w:rsid w:val="00935CBF"/>
    <w:rsid w:val="00935D54"/>
    <w:rsid w:val="009367BA"/>
    <w:rsid w:val="00936825"/>
    <w:rsid w:val="009368B0"/>
    <w:rsid w:val="0093745A"/>
    <w:rsid w:val="009375E0"/>
    <w:rsid w:val="00937777"/>
    <w:rsid w:val="00937AF5"/>
    <w:rsid w:val="00937E35"/>
    <w:rsid w:val="00940142"/>
    <w:rsid w:val="009401AB"/>
    <w:rsid w:val="00940816"/>
    <w:rsid w:val="00940CF0"/>
    <w:rsid w:val="00941828"/>
    <w:rsid w:val="009418C3"/>
    <w:rsid w:val="00941A67"/>
    <w:rsid w:val="009427DB"/>
    <w:rsid w:val="00942BB5"/>
    <w:rsid w:val="00942DC2"/>
    <w:rsid w:val="00942F4F"/>
    <w:rsid w:val="0094306B"/>
    <w:rsid w:val="0094309F"/>
    <w:rsid w:val="00944275"/>
    <w:rsid w:val="009446A4"/>
    <w:rsid w:val="009447CF"/>
    <w:rsid w:val="009450D9"/>
    <w:rsid w:val="00945118"/>
    <w:rsid w:val="00945725"/>
    <w:rsid w:val="00945E34"/>
    <w:rsid w:val="009462E7"/>
    <w:rsid w:val="00946307"/>
    <w:rsid w:val="00947E57"/>
    <w:rsid w:val="0095053F"/>
    <w:rsid w:val="009518B7"/>
    <w:rsid w:val="00951DE1"/>
    <w:rsid w:val="009521CA"/>
    <w:rsid w:val="00952933"/>
    <w:rsid w:val="00952B9F"/>
    <w:rsid w:val="00952F78"/>
    <w:rsid w:val="0095319D"/>
    <w:rsid w:val="009538DB"/>
    <w:rsid w:val="0095424F"/>
    <w:rsid w:val="00954921"/>
    <w:rsid w:val="00954AB5"/>
    <w:rsid w:val="00954D0D"/>
    <w:rsid w:val="00955783"/>
    <w:rsid w:val="009560B1"/>
    <w:rsid w:val="00956163"/>
    <w:rsid w:val="00956543"/>
    <w:rsid w:val="00956EF1"/>
    <w:rsid w:val="0095703E"/>
    <w:rsid w:val="00957B5E"/>
    <w:rsid w:val="009604CF"/>
    <w:rsid w:val="00961351"/>
    <w:rsid w:val="00961431"/>
    <w:rsid w:val="00961D52"/>
    <w:rsid w:val="00962114"/>
    <w:rsid w:val="00962DC7"/>
    <w:rsid w:val="00962EC2"/>
    <w:rsid w:val="00962F91"/>
    <w:rsid w:val="0096304D"/>
    <w:rsid w:val="00963286"/>
    <w:rsid w:val="0096393B"/>
    <w:rsid w:val="00964DED"/>
    <w:rsid w:val="009650F8"/>
    <w:rsid w:val="00965761"/>
    <w:rsid w:val="0096664F"/>
    <w:rsid w:val="009666B7"/>
    <w:rsid w:val="00966787"/>
    <w:rsid w:val="0096703D"/>
    <w:rsid w:val="009676BF"/>
    <w:rsid w:val="0096778D"/>
    <w:rsid w:val="00967DF3"/>
    <w:rsid w:val="00970014"/>
    <w:rsid w:val="009711DC"/>
    <w:rsid w:val="00971264"/>
    <w:rsid w:val="00971381"/>
    <w:rsid w:val="0097144B"/>
    <w:rsid w:val="00972052"/>
    <w:rsid w:val="0097316C"/>
    <w:rsid w:val="00974149"/>
    <w:rsid w:val="00974FC5"/>
    <w:rsid w:val="009751A6"/>
    <w:rsid w:val="00975381"/>
    <w:rsid w:val="009754B5"/>
    <w:rsid w:val="0097600B"/>
    <w:rsid w:val="0097657D"/>
    <w:rsid w:val="00976DFE"/>
    <w:rsid w:val="009772A2"/>
    <w:rsid w:val="0097736B"/>
    <w:rsid w:val="0097774D"/>
    <w:rsid w:val="009778BF"/>
    <w:rsid w:val="00977909"/>
    <w:rsid w:val="00981483"/>
    <w:rsid w:val="00982193"/>
    <w:rsid w:val="0098260C"/>
    <w:rsid w:val="0098270F"/>
    <w:rsid w:val="0098286E"/>
    <w:rsid w:val="0098409D"/>
    <w:rsid w:val="009855AB"/>
    <w:rsid w:val="00985A18"/>
    <w:rsid w:val="00985B11"/>
    <w:rsid w:val="00986667"/>
    <w:rsid w:val="009866E5"/>
    <w:rsid w:val="00986812"/>
    <w:rsid w:val="009868FF"/>
    <w:rsid w:val="00986EBF"/>
    <w:rsid w:val="00987DC3"/>
    <w:rsid w:val="00990889"/>
    <w:rsid w:val="00990E8B"/>
    <w:rsid w:val="0099244F"/>
    <w:rsid w:val="00993B58"/>
    <w:rsid w:val="009944B4"/>
    <w:rsid w:val="00994548"/>
    <w:rsid w:val="00994A30"/>
    <w:rsid w:val="009954B2"/>
    <w:rsid w:val="00995E94"/>
    <w:rsid w:val="00996727"/>
    <w:rsid w:val="009969B2"/>
    <w:rsid w:val="009973F0"/>
    <w:rsid w:val="009975B0"/>
    <w:rsid w:val="009A0014"/>
    <w:rsid w:val="009A1785"/>
    <w:rsid w:val="009A1D9C"/>
    <w:rsid w:val="009A1ED0"/>
    <w:rsid w:val="009A24ED"/>
    <w:rsid w:val="009A2FA6"/>
    <w:rsid w:val="009A31B5"/>
    <w:rsid w:val="009A3444"/>
    <w:rsid w:val="009A3EB9"/>
    <w:rsid w:val="009A3F2A"/>
    <w:rsid w:val="009A4264"/>
    <w:rsid w:val="009A4A7D"/>
    <w:rsid w:val="009A5CC1"/>
    <w:rsid w:val="009A5CDA"/>
    <w:rsid w:val="009A5D24"/>
    <w:rsid w:val="009A62A2"/>
    <w:rsid w:val="009A6916"/>
    <w:rsid w:val="009A7564"/>
    <w:rsid w:val="009A7BDE"/>
    <w:rsid w:val="009B07F6"/>
    <w:rsid w:val="009B0AF0"/>
    <w:rsid w:val="009B0BFB"/>
    <w:rsid w:val="009B106E"/>
    <w:rsid w:val="009B1258"/>
    <w:rsid w:val="009B1640"/>
    <w:rsid w:val="009B269B"/>
    <w:rsid w:val="009B30EA"/>
    <w:rsid w:val="009B4354"/>
    <w:rsid w:val="009B471B"/>
    <w:rsid w:val="009B4995"/>
    <w:rsid w:val="009B4E93"/>
    <w:rsid w:val="009B50A3"/>
    <w:rsid w:val="009B5120"/>
    <w:rsid w:val="009B52AC"/>
    <w:rsid w:val="009B5DE0"/>
    <w:rsid w:val="009B6842"/>
    <w:rsid w:val="009B6BFE"/>
    <w:rsid w:val="009B7183"/>
    <w:rsid w:val="009B7472"/>
    <w:rsid w:val="009B74C2"/>
    <w:rsid w:val="009B76F6"/>
    <w:rsid w:val="009B7DEE"/>
    <w:rsid w:val="009B7FDB"/>
    <w:rsid w:val="009C0BAB"/>
    <w:rsid w:val="009C0EFA"/>
    <w:rsid w:val="009C124D"/>
    <w:rsid w:val="009C1B92"/>
    <w:rsid w:val="009C1C34"/>
    <w:rsid w:val="009C226E"/>
    <w:rsid w:val="009C2413"/>
    <w:rsid w:val="009C2FE8"/>
    <w:rsid w:val="009C34AB"/>
    <w:rsid w:val="009C3E8F"/>
    <w:rsid w:val="009C4021"/>
    <w:rsid w:val="009C46FB"/>
    <w:rsid w:val="009C6F9C"/>
    <w:rsid w:val="009C6FF5"/>
    <w:rsid w:val="009C707E"/>
    <w:rsid w:val="009C71D5"/>
    <w:rsid w:val="009C7A2F"/>
    <w:rsid w:val="009C7D21"/>
    <w:rsid w:val="009D0092"/>
    <w:rsid w:val="009D0225"/>
    <w:rsid w:val="009D08AB"/>
    <w:rsid w:val="009D0C9A"/>
    <w:rsid w:val="009D0E34"/>
    <w:rsid w:val="009D1056"/>
    <w:rsid w:val="009D11EB"/>
    <w:rsid w:val="009D1F22"/>
    <w:rsid w:val="009D2151"/>
    <w:rsid w:val="009D3501"/>
    <w:rsid w:val="009D3FDB"/>
    <w:rsid w:val="009D4C41"/>
    <w:rsid w:val="009D5242"/>
    <w:rsid w:val="009D5D58"/>
    <w:rsid w:val="009D6B6D"/>
    <w:rsid w:val="009D6E8D"/>
    <w:rsid w:val="009D7293"/>
    <w:rsid w:val="009D7855"/>
    <w:rsid w:val="009D795E"/>
    <w:rsid w:val="009E1170"/>
    <w:rsid w:val="009E1374"/>
    <w:rsid w:val="009E14BA"/>
    <w:rsid w:val="009E15DC"/>
    <w:rsid w:val="009E2E3C"/>
    <w:rsid w:val="009E2EBE"/>
    <w:rsid w:val="009E33A8"/>
    <w:rsid w:val="009E4E0C"/>
    <w:rsid w:val="009E539C"/>
    <w:rsid w:val="009E542D"/>
    <w:rsid w:val="009E5A2E"/>
    <w:rsid w:val="009E644F"/>
    <w:rsid w:val="009E6DA1"/>
    <w:rsid w:val="009E7382"/>
    <w:rsid w:val="009F079A"/>
    <w:rsid w:val="009F0B9A"/>
    <w:rsid w:val="009F0DCF"/>
    <w:rsid w:val="009F1CF1"/>
    <w:rsid w:val="009F23C7"/>
    <w:rsid w:val="009F242A"/>
    <w:rsid w:val="009F290E"/>
    <w:rsid w:val="009F32F5"/>
    <w:rsid w:val="009F36E7"/>
    <w:rsid w:val="009F3E33"/>
    <w:rsid w:val="009F4A26"/>
    <w:rsid w:val="009F5739"/>
    <w:rsid w:val="009F5B93"/>
    <w:rsid w:val="009F6220"/>
    <w:rsid w:val="009F67F8"/>
    <w:rsid w:val="009F6BC5"/>
    <w:rsid w:val="00A001C7"/>
    <w:rsid w:val="00A003F2"/>
    <w:rsid w:val="00A00FC7"/>
    <w:rsid w:val="00A015A1"/>
    <w:rsid w:val="00A01670"/>
    <w:rsid w:val="00A01FDF"/>
    <w:rsid w:val="00A021CB"/>
    <w:rsid w:val="00A0228B"/>
    <w:rsid w:val="00A022DC"/>
    <w:rsid w:val="00A02A92"/>
    <w:rsid w:val="00A03123"/>
    <w:rsid w:val="00A033F4"/>
    <w:rsid w:val="00A03B63"/>
    <w:rsid w:val="00A03BB3"/>
    <w:rsid w:val="00A04BC4"/>
    <w:rsid w:val="00A05221"/>
    <w:rsid w:val="00A05764"/>
    <w:rsid w:val="00A07307"/>
    <w:rsid w:val="00A07A54"/>
    <w:rsid w:val="00A07CF1"/>
    <w:rsid w:val="00A100A3"/>
    <w:rsid w:val="00A100BF"/>
    <w:rsid w:val="00A100C6"/>
    <w:rsid w:val="00A109BE"/>
    <w:rsid w:val="00A1117C"/>
    <w:rsid w:val="00A119D7"/>
    <w:rsid w:val="00A12728"/>
    <w:rsid w:val="00A12AB4"/>
    <w:rsid w:val="00A12B08"/>
    <w:rsid w:val="00A13391"/>
    <w:rsid w:val="00A13853"/>
    <w:rsid w:val="00A14598"/>
    <w:rsid w:val="00A14916"/>
    <w:rsid w:val="00A14A6A"/>
    <w:rsid w:val="00A15011"/>
    <w:rsid w:val="00A16060"/>
    <w:rsid w:val="00A1619C"/>
    <w:rsid w:val="00A17041"/>
    <w:rsid w:val="00A1726A"/>
    <w:rsid w:val="00A173A5"/>
    <w:rsid w:val="00A17506"/>
    <w:rsid w:val="00A17C99"/>
    <w:rsid w:val="00A20086"/>
    <w:rsid w:val="00A20689"/>
    <w:rsid w:val="00A206E5"/>
    <w:rsid w:val="00A20700"/>
    <w:rsid w:val="00A20799"/>
    <w:rsid w:val="00A211B8"/>
    <w:rsid w:val="00A21A87"/>
    <w:rsid w:val="00A21ECD"/>
    <w:rsid w:val="00A2258B"/>
    <w:rsid w:val="00A22929"/>
    <w:rsid w:val="00A22AEE"/>
    <w:rsid w:val="00A22D61"/>
    <w:rsid w:val="00A23D09"/>
    <w:rsid w:val="00A23F67"/>
    <w:rsid w:val="00A23FA8"/>
    <w:rsid w:val="00A24394"/>
    <w:rsid w:val="00A2445C"/>
    <w:rsid w:val="00A24B86"/>
    <w:rsid w:val="00A265AA"/>
    <w:rsid w:val="00A2662A"/>
    <w:rsid w:val="00A2731F"/>
    <w:rsid w:val="00A30D77"/>
    <w:rsid w:val="00A31C66"/>
    <w:rsid w:val="00A32C15"/>
    <w:rsid w:val="00A32F10"/>
    <w:rsid w:val="00A33382"/>
    <w:rsid w:val="00A338DE"/>
    <w:rsid w:val="00A33B53"/>
    <w:rsid w:val="00A33D92"/>
    <w:rsid w:val="00A34538"/>
    <w:rsid w:val="00A35279"/>
    <w:rsid w:val="00A35958"/>
    <w:rsid w:val="00A35CCE"/>
    <w:rsid w:val="00A35D04"/>
    <w:rsid w:val="00A35D3D"/>
    <w:rsid w:val="00A36636"/>
    <w:rsid w:val="00A406E2"/>
    <w:rsid w:val="00A4071E"/>
    <w:rsid w:val="00A40A42"/>
    <w:rsid w:val="00A40B35"/>
    <w:rsid w:val="00A40E38"/>
    <w:rsid w:val="00A41985"/>
    <w:rsid w:val="00A421B0"/>
    <w:rsid w:val="00A43149"/>
    <w:rsid w:val="00A43580"/>
    <w:rsid w:val="00A43743"/>
    <w:rsid w:val="00A43B2D"/>
    <w:rsid w:val="00A43CC9"/>
    <w:rsid w:val="00A44B86"/>
    <w:rsid w:val="00A44DFA"/>
    <w:rsid w:val="00A44FC7"/>
    <w:rsid w:val="00A45518"/>
    <w:rsid w:val="00A4597D"/>
    <w:rsid w:val="00A460DE"/>
    <w:rsid w:val="00A464EE"/>
    <w:rsid w:val="00A470E6"/>
    <w:rsid w:val="00A472F6"/>
    <w:rsid w:val="00A479FD"/>
    <w:rsid w:val="00A5033E"/>
    <w:rsid w:val="00A5043F"/>
    <w:rsid w:val="00A50639"/>
    <w:rsid w:val="00A51201"/>
    <w:rsid w:val="00A516F1"/>
    <w:rsid w:val="00A52112"/>
    <w:rsid w:val="00A525C2"/>
    <w:rsid w:val="00A527C2"/>
    <w:rsid w:val="00A5322A"/>
    <w:rsid w:val="00A532D0"/>
    <w:rsid w:val="00A53698"/>
    <w:rsid w:val="00A53728"/>
    <w:rsid w:val="00A5379A"/>
    <w:rsid w:val="00A53DF8"/>
    <w:rsid w:val="00A53EDD"/>
    <w:rsid w:val="00A5443C"/>
    <w:rsid w:val="00A545D4"/>
    <w:rsid w:val="00A54CCE"/>
    <w:rsid w:val="00A550F2"/>
    <w:rsid w:val="00A5551F"/>
    <w:rsid w:val="00A55800"/>
    <w:rsid w:val="00A5606C"/>
    <w:rsid w:val="00A570AA"/>
    <w:rsid w:val="00A57336"/>
    <w:rsid w:val="00A5748A"/>
    <w:rsid w:val="00A5772E"/>
    <w:rsid w:val="00A577A5"/>
    <w:rsid w:val="00A57BB1"/>
    <w:rsid w:val="00A57F40"/>
    <w:rsid w:val="00A606DB"/>
    <w:rsid w:val="00A60D39"/>
    <w:rsid w:val="00A61B89"/>
    <w:rsid w:val="00A61B95"/>
    <w:rsid w:val="00A61E56"/>
    <w:rsid w:val="00A624D5"/>
    <w:rsid w:val="00A62A33"/>
    <w:rsid w:val="00A6326F"/>
    <w:rsid w:val="00A64AC2"/>
    <w:rsid w:val="00A6564D"/>
    <w:rsid w:val="00A65A05"/>
    <w:rsid w:val="00A65B88"/>
    <w:rsid w:val="00A65CEA"/>
    <w:rsid w:val="00A660C5"/>
    <w:rsid w:val="00A666E2"/>
    <w:rsid w:val="00A6688A"/>
    <w:rsid w:val="00A66FB4"/>
    <w:rsid w:val="00A71302"/>
    <w:rsid w:val="00A715C0"/>
    <w:rsid w:val="00A718C5"/>
    <w:rsid w:val="00A71C43"/>
    <w:rsid w:val="00A72590"/>
    <w:rsid w:val="00A72F54"/>
    <w:rsid w:val="00A7334D"/>
    <w:rsid w:val="00A73372"/>
    <w:rsid w:val="00A73676"/>
    <w:rsid w:val="00A74320"/>
    <w:rsid w:val="00A7461F"/>
    <w:rsid w:val="00A746E3"/>
    <w:rsid w:val="00A746EC"/>
    <w:rsid w:val="00A74BEA"/>
    <w:rsid w:val="00A75410"/>
    <w:rsid w:val="00A77C02"/>
    <w:rsid w:val="00A8041F"/>
    <w:rsid w:val="00A80C85"/>
    <w:rsid w:val="00A8155B"/>
    <w:rsid w:val="00A82902"/>
    <w:rsid w:val="00A82A74"/>
    <w:rsid w:val="00A83920"/>
    <w:rsid w:val="00A84069"/>
    <w:rsid w:val="00A84411"/>
    <w:rsid w:val="00A84478"/>
    <w:rsid w:val="00A8456C"/>
    <w:rsid w:val="00A84742"/>
    <w:rsid w:val="00A848F3"/>
    <w:rsid w:val="00A84A95"/>
    <w:rsid w:val="00A860C1"/>
    <w:rsid w:val="00A86526"/>
    <w:rsid w:val="00A86685"/>
    <w:rsid w:val="00A869AE"/>
    <w:rsid w:val="00A87712"/>
    <w:rsid w:val="00A87EED"/>
    <w:rsid w:val="00A87FB2"/>
    <w:rsid w:val="00A900BE"/>
    <w:rsid w:val="00A90145"/>
    <w:rsid w:val="00A9020D"/>
    <w:rsid w:val="00A907D1"/>
    <w:rsid w:val="00A9120D"/>
    <w:rsid w:val="00A91664"/>
    <w:rsid w:val="00A916C6"/>
    <w:rsid w:val="00A919B5"/>
    <w:rsid w:val="00A9288F"/>
    <w:rsid w:val="00A930C6"/>
    <w:rsid w:val="00A933A5"/>
    <w:rsid w:val="00A94A61"/>
    <w:rsid w:val="00A94AD6"/>
    <w:rsid w:val="00A95AE8"/>
    <w:rsid w:val="00A961D4"/>
    <w:rsid w:val="00A96293"/>
    <w:rsid w:val="00A96B80"/>
    <w:rsid w:val="00A970F6"/>
    <w:rsid w:val="00A97166"/>
    <w:rsid w:val="00A971F1"/>
    <w:rsid w:val="00AA0334"/>
    <w:rsid w:val="00AA0897"/>
    <w:rsid w:val="00AA1E53"/>
    <w:rsid w:val="00AA2799"/>
    <w:rsid w:val="00AA3933"/>
    <w:rsid w:val="00AA3C5C"/>
    <w:rsid w:val="00AA638B"/>
    <w:rsid w:val="00AA6602"/>
    <w:rsid w:val="00AA667C"/>
    <w:rsid w:val="00AA6AF3"/>
    <w:rsid w:val="00AA6CE5"/>
    <w:rsid w:val="00AA7118"/>
    <w:rsid w:val="00AB0BBE"/>
    <w:rsid w:val="00AB0CFE"/>
    <w:rsid w:val="00AB1CC2"/>
    <w:rsid w:val="00AB2188"/>
    <w:rsid w:val="00AB263A"/>
    <w:rsid w:val="00AB2903"/>
    <w:rsid w:val="00AB3142"/>
    <w:rsid w:val="00AB32BA"/>
    <w:rsid w:val="00AB3949"/>
    <w:rsid w:val="00AB3C8B"/>
    <w:rsid w:val="00AB4DBB"/>
    <w:rsid w:val="00AB55DB"/>
    <w:rsid w:val="00AB5A57"/>
    <w:rsid w:val="00AB5C4F"/>
    <w:rsid w:val="00AB62DC"/>
    <w:rsid w:val="00AB6CAE"/>
    <w:rsid w:val="00AB713D"/>
    <w:rsid w:val="00AB774B"/>
    <w:rsid w:val="00AB78A6"/>
    <w:rsid w:val="00AB7C87"/>
    <w:rsid w:val="00AC0293"/>
    <w:rsid w:val="00AC21AD"/>
    <w:rsid w:val="00AC253F"/>
    <w:rsid w:val="00AC296C"/>
    <w:rsid w:val="00AC2D64"/>
    <w:rsid w:val="00AC326C"/>
    <w:rsid w:val="00AC41C0"/>
    <w:rsid w:val="00AC422D"/>
    <w:rsid w:val="00AC4ED8"/>
    <w:rsid w:val="00AC5233"/>
    <w:rsid w:val="00AC537F"/>
    <w:rsid w:val="00AC53D1"/>
    <w:rsid w:val="00AC55CC"/>
    <w:rsid w:val="00AC55FD"/>
    <w:rsid w:val="00AC5A7F"/>
    <w:rsid w:val="00AC5D6A"/>
    <w:rsid w:val="00AC5FD1"/>
    <w:rsid w:val="00AC6BF7"/>
    <w:rsid w:val="00AC7B2B"/>
    <w:rsid w:val="00AC7B8E"/>
    <w:rsid w:val="00AC7CB0"/>
    <w:rsid w:val="00AC7F8B"/>
    <w:rsid w:val="00AD08C8"/>
    <w:rsid w:val="00AD0A29"/>
    <w:rsid w:val="00AD188C"/>
    <w:rsid w:val="00AD1B75"/>
    <w:rsid w:val="00AD1CC8"/>
    <w:rsid w:val="00AD1D41"/>
    <w:rsid w:val="00AD1F65"/>
    <w:rsid w:val="00AD2961"/>
    <w:rsid w:val="00AD2EA4"/>
    <w:rsid w:val="00AD3EA9"/>
    <w:rsid w:val="00AD410A"/>
    <w:rsid w:val="00AD417A"/>
    <w:rsid w:val="00AD44C8"/>
    <w:rsid w:val="00AD44E8"/>
    <w:rsid w:val="00AD54F4"/>
    <w:rsid w:val="00AD5652"/>
    <w:rsid w:val="00AD6438"/>
    <w:rsid w:val="00AD74CC"/>
    <w:rsid w:val="00AE0493"/>
    <w:rsid w:val="00AE0AB9"/>
    <w:rsid w:val="00AE13FC"/>
    <w:rsid w:val="00AE1803"/>
    <w:rsid w:val="00AE199A"/>
    <w:rsid w:val="00AE285A"/>
    <w:rsid w:val="00AE29CF"/>
    <w:rsid w:val="00AE3BB6"/>
    <w:rsid w:val="00AE3C37"/>
    <w:rsid w:val="00AE3F8B"/>
    <w:rsid w:val="00AE433F"/>
    <w:rsid w:val="00AE4453"/>
    <w:rsid w:val="00AE4803"/>
    <w:rsid w:val="00AE488B"/>
    <w:rsid w:val="00AE52EF"/>
    <w:rsid w:val="00AE60FD"/>
    <w:rsid w:val="00AE671D"/>
    <w:rsid w:val="00AE6D29"/>
    <w:rsid w:val="00AE7F54"/>
    <w:rsid w:val="00AF022B"/>
    <w:rsid w:val="00AF05C9"/>
    <w:rsid w:val="00AF06BC"/>
    <w:rsid w:val="00AF0818"/>
    <w:rsid w:val="00AF1301"/>
    <w:rsid w:val="00AF14AE"/>
    <w:rsid w:val="00AF153B"/>
    <w:rsid w:val="00AF1807"/>
    <w:rsid w:val="00AF1ABC"/>
    <w:rsid w:val="00AF2243"/>
    <w:rsid w:val="00AF234A"/>
    <w:rsid w:val="00AF2957"/>
    <w:rsid w:val="00AF2D41"/>
    <w:rsid w:val="00AF3055"/>
    <w:rsid w:val="00AF32CA"/>
    <w:rsid w:val="00AF3505"/>
    <w:rsid w:val="00AF3F4C"/>
    <w:rsid w:val="00AF4117"/>
    <w:rsid w:val="00AF41B8"/>
    <w:rsid w:val="00AF539E"/>
    <w:rsid w:val="00AF5821"/>
    <w:rsid w:val="00AF6661"/>
    <w:rsid w:val="00AF795C"/>
    <w:rsid w:val="00AF79B7"/>
    <w:rsid w:val="00AF7AB8"/>
    <w:rsid w:val="00AF7DCD"/>
    <w:rsid w:val="00B008BF"/>
    <w:rsid w:val="00B00C6B"/>
    <w:rsid w:val="00B023A1"/>
    <w:rsid w:val="00B02525"/>
    <w:rsid w:val="00B02DA0"/>
    <w:rsid w:val="00B03387"/>
    <w:rsid w:val="00B03C82"/>
    <w:rsid w:val="00B0410D"/>
    <w:rsid w:val="00B041D3"/>
    <w:rsid w:val="00B0421B"/>
    <w:rsid w:val="00B04AEE"/>
    <w:rsid w:val="00B051FF"/>
    <w:rsid w:val="00B05E1E"/>
    <w:rsid w:val="00B05FE8"/>
    <w:rsid w:val="00B0636E"/>
    <w:rsid w:val="00B06463"/>
    <w:rsid w:val="00B06B94"/>
    <w:rsid w:val="00B06DDE"/>
    <w:rsid w:val="00B06F85"/>
    <w:rsid w:val="00B072DD"/>
    <w:rsid w:val="00B100A4"/>
    <w:rsid w:val="00B1044F"/>
    <w:rsid w:val="00B1121C"/>
    <w:rsid w:val="00B1176A"/>
    <w:rsid w:val="00B11BBF"/>
    <w:rsid w:val="00B11D87"/>
    <w:rsid w:val="00B11E79"/>
    <w:rsid w:val="00B12EC2"/>
    <w:rsid w:val="00B13D6F"/>
    <w:rsid w:val="00B143FF"/>
    <w:rsid w:val="00B1461E"/>
    <w:rsid w:val="00B14630"/>
    <w:rsid w:val="00B14B66"/>
    <w:rsid w:val="00B14E31"/>
    <w:rsid w:val="00B14FF1"/>
    <w:rsid w:val="00B1514F"/>
    <w:rsid w:val="00B153C9"/>
    <w:rsid w:val="00B15426"/>
    <w:rsid w:val="00B158BF"/>
    <w:rsid w:val="00B15E55"/>
    <w:rsid w:val="00B16003"/>
    <w:rsid w:val="00B160FA"/>
    <w:rsid w:val="00B1618F"/>
    <w:rsid w:val="00B162CD"/>
    <w:rsid w:val="00B16EDB"/>
    <w:rsid w:val="00B17CA3"/>
    <w:rsid w:val="00B20518"/>
    <w:rsid w:val="00B205B2"/>
    <w:rsid w:val="00B20EBC"/>
    <w:rsid w:val="00B2140A"/>
    <w:rsid w:val="00B21B4E"/>
    <w:rsid w:val="00B21DEF"/>
    <w:rsid w:val="00B21E37"/>
    <w:rsid w:val="00B21F7D"/>
    <w:rsid w:val="00B22FF0"/>
    <w:rsid w:val="00B2363F"/>
    <w:rsid w:val="00B23677"/>
    <w:rsid w:val="00B23B15"/>
    <w:rsid w:val="00B24395"/>
    <w:rsid w:val="00B24AA2"/>
    <w:rsid w:val="00B26AC2"/>
    <w:rsid w:val="00B26E9E"/>
    <w:rsid w:val="00B275BA"/>
    <w:rsid w:val="00B27636"/>
    <w:rsid w:val="00B30684"/>
    <w:rsid w:val="00B306CA"/>
    <w:rsid w:val="00B30CA9"/>
    <w:rsid w:val="00B30EEB"/>
    <w:rsid w:val="00B3158B"/>
    <w:rsid w:val="00B3246E"/>
    <w:rsid w:val="00B32594"/>
    <w:rsid w:val="00B32617"/>
    <w:rsid w:val="00B3348F"/>
    <w:rsid w:val="00B33BA2"/>
    <w:rsid w:val="00B33C4A"/>
    <w:rsid w:val="00B33DD3"/>
    <w:rsid w:val="00B347EE"/>
    <w:rsid w:val="00B34B24"/>
    <w:rsid w:val="00B34E26"/>
    <w:rsid w:val="00B35A56"/>
    <w:rsid w:val="00B3741D"/>
    <w:rsid w:val="00B37A94"/>
    <w:rsid w:val="00B37FB2"/>
    <w:rsid w:val="00B400C4"/>
    <w:rsid w:val="00B40ECF"/>
    <w:rsid w:val="00B40F33"/>
    <w:rsid w:val="00B4198D"/>
    <w:rsid w:val="00B41F58"/>
    <w:rsid w:val="00B43BDB"/>
    <w:rsid w:val="00B44FB5"/>
    <w:rsid w:val="00B45512"/>
    <w:rsid w:val="00B45710"/>
    <w:rsid w:val="00B45FC5"/>
    <w:rsid w:val="00B46129"/>
    <w:rsid w:val="00B4632A"/>
    <w:rsid w:val="00B476A7"/>
    <w:rsid w:val="00B47EB2"/>
    <w:rsid w:val="00B502EC"/>
    <w:rsid w:val="00B5059F"/>
    <w:rsid w:val="00B51344"/>
    <w:rsid w:val="00B51B51"/>
    <w:rsid w:val="00B524A3"/>
    <w:rsid w:val="00B52545"/>
    <w:rsid w:val="00B53D0C"/>
    <w:rsid w:val="00B542DA"/>
    <w:rsid w:val="00B54749"/>
    <w:rsid w:val="00B54AF4"/>
    <w:rsid w:val="00B54EFD"/>
    <w:rsid w:val="00B5555F"/>
    <w:rsid w:val="00B559DD"/>
    <w:rsid w:val="00B55D33"/>
    <w:rsid w:val="00B56299"/>
    <w:rsid w:val="00B56517"/>
    <w:rsid w:val="00B60866"/>
    <w:rsid w:val="00B60934"/>
    <w:rsid w:val="00B60BA5"/>
    <w:rsid w:val="00B63A3C"/>
    <w:rsid w:val="00B64103"/>
    <w:rsid w:val="00B642E3"/>
    <w:rsid w:val="00B64AD1"/>
    <w:rsid w:val="00B65426"/>
    <w:rsid w:val="00B6546B"/>
    <w:rsid w:val="00B661B9"/>
    <w:rsid w:val="00B66629"/>
    <w:rsid w:val="00B66F0E"/>
    <w:rsid w:val="00B6702C"/>
    <w:rsid w:val="00B7071B"/>
    <w:rsid w:val="00B710B7"/>
    <w:rsid w:val="00B717DA"/>
    <w:rsid w:val="00B71F50"/>
    <w:rsid w:val="00B72A24"/>
    <w:rsid w:val="00B72B28"/>
    <w:rsid w:val="00B72D16"/>
    <w:rsid w:val="00B73291"/>
    <w:rsid w:val="00B73356"/>
    <w:rsid w:val="00B73DE2"/>
    <w:rsid w:val="00B7402B"/>
    <w:rsid w:val="00B74AE7"/>
    <w:rsid w:val="00B74C46"/>
    <w:rsid w:val="00B750B2"/>
    <w:rsid w:val="00B76A25"/>
    <w:rsid w:val="00B77566"/>
    <w:rsid w:val="00B77B95"/>
    <w:rsid w:val="00B77FD4"/>
    <w:rsid w:val="00B80672"/>
    <w:rsid w:val="00B80814"/>
    <w:rsid w:val="00B81370"/>
    <w:rsid w:val="00B817A8"/>
    <w:rsid w:val="00B81D22"/>
    <w:rsid w:val="00B81DA3"/>
    <w:rsid w:val="00B8221D"/>
    <w:rsid w:val="00B82FF6"/>
    <w:rsid w:val="00B830D0"/>
    <w:rsid w:val="00B83988"/>
    <w:rsid w:val="00B84390"/>
    <w:rsid w:val="00B84569"/>
    <w:rsid w:val="00B84C87"/>
    <w:rsid w:val="00B85D43"/>
    <w:rsid w:val="00B85DA5"/>
    <w:rsid w:val="00B86AB5"/>
    <w:rsid w:val="00B87BF9"/>
    <w:rsid w:val="00B900AA"/>
    <w:rsid w:val="00B90403"/>
    <w:rsid w:val="00B909A5"/>
    <w:rsid w:val="00B913EF"/>
    <w:rsid w:val="00B91759"/>
    <w:rsid w:val="00B91C3A"/>
    <w:rsid w:val="00B91C46"/>
    <w:rsid w:val="00B91DA5"/>
    <w:rsid w:val="00B93342"/>
    <w:rsid w:val="00B93363"/>
    <w:rsid w:val="00B9354C"/>
    <w:rsid w:val="00B942EB"/>
    <w:rsid w:val="00B94590"/>
    <w:rsid w:val="00B94722"/>
    <w:rsid w:val="00B949C5"/>
    <w:rsid w:val="00B94D41"/>
    <w:rsid w:val="00B94F26"/>
    <w:rsid w:val="00B94F91"/>
    <w:rsid w:val="00B95376"/>
    <w:rsid w:val="00B95A2F"/>
    <w:rsid w:val="00B9652C"/>
    <w:rsid w:val="00B967B6"/>
    <w:rsid w:val="00B96915"/>
    <w:rsid w:val="00B96D4A"/>
    <w:rsid w:val="00B96D63"/>
    <w:rsid w:val="00B9792A"/>
    <w:rsid w:val="00BA045B"/>
    <w:rsid w:val="00BA0900"/>
    <w:rsid w:val="00BA0AA8"/>
    <w:rsid w:val="00BA1E23"/>
    <w:rsid w:val="00BA28F1"/>
    <w:rsid w:val="00BA2BC3"/>
    <w:rsid w:val="00BA2BEC"/>
    <w:rsid w:val="00BA3514"/>
    <w:rsid w:val="00BA3633"/>
    <w:rsid w:val="00BA4724"/>
    <w:rsid w:val="00BA4864"/>
    <w:rsid w:val="00BA495A"/>
    <w:rsid w:val="00BA4AEC"/>
    <w:rsid w:val="00BA5084"/>
    <w:rsid w:val="00BA5A82"/>
    <w:rsid w:val="00BA6471"/>
    <w:rsid w:val="00BA7266"/>
    <w:rsid w:val="00BA7708"/>
    <w:rsid w:val="00BA7813"/>
    <w:rsid w:val="00BA7DFB"/>
    <w:rsid w:val="00BB037B"/>
    <w:rsid w:val="00BB1A63"/>
    <w:rsid w:val="00BB3D18"/>
    <w:rsid w:val="00BB3FB7"/>
    <w:rsid w:val="00BB3FD0"/>
    <w:rsid w:val="00BB4278"/>
    <w:rsid w:val="00BB46E7"/>
    <w:rsid w:val="00BB4992"/>
    <w:rsid w:val="00BB49BD"/>
    <w:rsid w:val="00BB4C4A"/>
    <w:rsid w:val="00BB4EC9"/>
    <w:rsid w:val="00BB5151"/>
    <w:rsid w:val="00BB5197"/>
    <w:rsid w:val="00BB5F69"/>
    <w:rsid w:val="00BB652B"/>
    <w:rsid w:val="00BB6A42"/>
    <w:rsid w:val="00BB6F74"/>
    <w:rsid w:val="00BB6FF8"/>
    <w:rsid w:val="00BB7564"/>
    <w:rsid w:val="00BB790E"/>
    <w:rsid w:val="00BB7B97"/>
    <w:rsid w:val="00BB7FE4"/>
    <w:rsid w:val="00BB7FF8"/>
    <w:rsid w:val="00BC00EF"/>
    <w:rsid w:val="00BC08A8"/>
    <w:rsid w:val="00BC16C3"/>
    <w:rsid w:val="00BC1D5A"/>
    <w:rsid w:val="00BC1E71"/>
    <w:rsid w:val="00BC1EF7"/>
    <w:rsid w:val="00BC2806"/>
    <w:rsid w:val="00BC33BF"/>
    <w:rsid w:val="00BC3C55"/>
    <w:rsid w:val="00BC5010"/>
    <w:rsid w:val="00BC52DA"/>
    <w:rsid w:val="00BC5A3E"/>
    <w:rsid w:val="00BC5BA6"/>
    <w:rsid w:val="00BC6056"/>
    <w:rsid w:val="00BC698C"/>
    <w:rsid w:val="00BC72F3"/>
    <w:rsid w:val="00BC7BEE"/>
    <w:rsid w:val="00BC7EA2"/>
    <w:rsid w:val="00BD02CE"/>
    <w:rsid w:val="00BD06E8"/>
    <w:rsid w:val="00BD075C"/>
    <w:rsid w:val="00BD0BBA"/>
    <w:rsid w:val="00BD1551"/>
    <w:rsid w:val="00BD1EE9"/>
    <w:rsid w:val="00BD34BC"/>
    <w:rsid w:val="00BD4A05"/>
    <w:rsid w:val="00BD4B88"/>
    <w:rsid w:val="00BD4D54"/>
    <w:rsid w:val="00BD503E"/>
    <w:rsid w:val="00BD5224"/>
    <w:rsid w:val="00BD56CB"/>
    <w:rsid w:val="00BD5872"/>
    <w:rsid w:val="00BD5985"/>
    <w:rsid w:val="00BD6AB9"/>
    <w:rsid w:val="00BD6D1A"/>
    <w:rsid w:val="00BD71C7"/>
    <w:rsid w:val="00BD7A5C"/>
    <w:rsid w:val="00BD7CF3"/>
    <w:rsid w:val="00BE01EC"/>
    <w:rsid w:val="00BE0EDB"/>
    <w:rsid w:val="00BE139C"/>
    <w:rsid w:val="00BE1573"/>
    <w:rsid w:val="00BE1BFF"/>
    <w:rsid w:val="00BE1E1A"/>
    <w:rsid w:val="00BE1E6B"/>
    <w:rsid w:val="00BE26C5"/>
    <w:rsid w:val="00BE2907"/>
    <w:rsid w:val="00BE291E"/>
    <w:rsid w:val="00BE2D1D"/>
    <w:rsid w:val="00BE30EA"/>
    <w:rsid w:val="00BE3BD7"/>
    <w:rsid w:val="00BE5243"/>
    <w:rsid w:val="00BE5615"/>
    <w:rsid w:val="00BE561A"/>
    <w:rsid w:val="00BE5B2F"/>
    <w:rsid w:val="00BE5D88"/>
    <w:rsid w:val="00BE6355"/>
    <w:rsid w:val="00BE6474"/>
    <w:rsid w:val="00BE6828"/>
    <w:rsid w:val="00BE6A39"/>
    <w:rsid w:val="00BE6BDA"/>
    <w:rsid w:val="00BE6C60"/>
    <w:rsid w:val="00BE6DC7"/>
    <w:rsid w:val="00BE712D"/>
    <w:rsid w:val="00BF00C3"/>
    <w:rsid w:val="00BF03C2"/>
    <w:rsid w:val="00BF04F9"/>
    <w:rsid w:val="00BF0518"/>
    <w:rsid w:val="00BF098B"/>
    <w:rsid w:val="00BF0BAA"/>
    <w:rsid w:val="00BF1418"/>
    <w:rsid w:val="00BF1BA8"/>
    <w:rsid w:val="00BF1E0E"/>
    <w:rsid w:val="00BF208E"/>
    <w:rsid w:val="00BF2202"/>
    <w:rsid w:val="00BF2814"/>
    <w:rsid w:val="00BF2DC7"/>
    <w:rsid w:val="00BF2F24"/>
    <w:rsid w:val="00BF3092"/>
    <w:rsid w:val="00BF372B"/>
    <w:rsid w:val="00BF3897"/>
    <w:rsid w:val="00BF397C"/>
    <w:rsid w:val="00BF3D4E"/>
    <w:rsid w:val="00BF4411"/>
    <w:rsid w:val="00BF44CC"/>
    <w:rsid w:val="00BF4B82"/>
    <w:rsid w:val="00BF4C91"/>
    <w:rsid w:val="00BF4D57"/>
    <w:rsid w:val="00BF4F5E"/>
    <w:rsid w:val="00BF51AB"/>
    <w:rsid w:val="00BF6028"/>
    <w:rsid w:val="00BF662F"/>
    <w:rsid w:val="00BF66B6"/>
    <w:rsid w:val="00BF6D05"/>
    <w:rsid w:val="00BF72BE"/>
    <w:rsid w:val="00BF7746"/>
    <w:rsid w:val="00BF79D4"/>
    <w:rsid w:val="00BF7AAC"/>
    <w:rsid w:val="00C0078A"/>
    <w:rsid w:val="00C00C94"/>
    <w:rsid w:val="00C01865"/>
    <w:rsid w:val="00C02559"/>
    <w:rsid w:val="00C029E7"/>
    <w:rsid w:val="00C02D0A"/>
    <w:rsid w:val="00C03215"/>
    <w:rsid w:val="00C036B7"/>
    <w:rsid w:val="00C0397F"/>
    <w:rsid w:val="00C03B61"/>
    <w:rsid w:val="00C03C43"/>
    <w:rsid w:val="00C04187"/>
    <w:rsid w:val="00C044BA"/>
    <w:rsid w:val="00C048C1"/>
    <w:rsid w:val="00C049E3"/>
    <w:rsid w:val="00C04C94"/>
    <w:rsid w:val="00C04DEE"/>
    <w:rsid w:val="00C0589C"/>
    <w:rsid w:val="00C05D58"/>
    <w:rsid w:val="00C05F8B"/>
    <w:rsid w:val="00C0608C"/>
    <w:rsid w:val="00C06219"/>
    <w:rsid w:val="00C0690B"/>
    <w:rsid w:val="00C079F9"/>
    <w:rsid w:val="00C07AB5"/>
    <w:rsid w:val="00C07FEE"/>
    <w:rsid w:val="00C104B7"/>
    <w:rsid w:val="00C11948"/>
    <w:rsid w:val="00C11A38"/>
    <w:rsid w:val="00C11CA0"/>
    <w:rsid w:val="00C11F73"/>
    <w:rsid w:val="00C13488"/>
    <w:rsid w:val="00C136BC"/>
    <w:rsid w:val="00C1380F"/>
    <w:rsid w:val="00C14D41"/>
    <w:rsid w:val="00C16A3E"/>
    <w:rsid w:val="00C16E53"/>
    <w:rsid w:val="00C175BF"/>
    <w:rsid w:val="00C1770B"/>
    <w:rsid w:val="00C17A99"/>
    <w:rsid w:val="00C20021"/>
    <w:rsid w:val="00C201B6"/>
    <w:rsid w:val="00C202C7"/>
    <w:rsid w:val="00C206E0"/>
    <w:rsid w:val="00C20D19"/>
    <w:rsid w:val="00C210A7"/>
    <w:rsid w:val="00C2141B"/>
    <w:rsid w:val="00C215B5"/>
    <w:rsid w:val="00C21EE4"/>
    <w:rsid w:val="00C22162"/>
    <w:rsid w:val="00C221E1"/>
    <w:rsid w:val="00C22AE7"/>
    <w:rsid w:val="00C22CFD"/>
    <w:rsid w:val="00C22D4C"/>
    <w:rsid w:val="00C23540"/>
    <w:rsid w:val="00C23606"/>
    <w:rsid w:val="00C236D6"/>
    <w:rsid w:val="00C24109"/>
    <w:rsid w:val="00C24201"/>
    <w:rsid w:val="00C24291"/>
    <w:rsid w:val="00C2460D"/>
    <w:rsid w:val="00C2477C"/>
    <w:rsid w:val="00C24AA1"/>
    <w:rsid w:val="00C25601"/>
    <w:rsid w:val="00C27225"/>
    <w:rsid w:val="00C276A9"/>
    <w:rsid w:val="00C27E78"/>
    <w:rsid w:val="00C30A1E"/>
    <w:rsid w:val="00C30CF6"/>
    <w:rsid w:val="00C31633"/>
    <w:rsid w:val="00C31EDA"/>
    <w:rsid w:val="00C32BB3"/>
    <w:rsid w:val="00C33382"/>
    <w:rsid w:val="00C333D3"/>
    <w:rsid w:val="00C334E0"/>
    <w:rsid w:val="00C33C22"/>
    <w:rsid w:val="00C34008"/>
    <w:rsid w:val="00C34414"/>
    <w:rsid w:val="00C34B39"/>
    <w:rsid w:val="00C34F11"/>
    <w:rsid w:val="00C35DEF"/>
    <w:rsid w:val="00C36537"/>
    <w:rsid w:val="00C409B8"/>
    <w:rsid w:val="00C40B4F"/>
    <w:rsid w:val="00C412AF"/>
    <w:rsid w:val="00C41369"/>
    <w:rsid w:val="00C41533"/>
    <w:rsid w:val="00C42785"/>
    <w:rsid w:val="00C4278C"/>
    <w:rsid w:val="00C429D0"/>
    <w:rsid w:val="00C42B4F"/>
    <w:rsid w:val="00C430A7"/>
    <w:rsid w:val="00C43CB8"/>
    <w:rsid w:val="00C440CD"/>
    <w:rsid w:val="00C441CE"/>
    <w:rsid w:val="00C444E4"/>
    <w:rsid w:val="00C44600"/>
    <w:rsid w:val="00C44A60"/>
    <w:rsid w:val="00C44B37"/>
    <w:rsid w:val="00C45B48"/>
    <w:rsid w:val="00C468A2"/>
    <w:rsid w:val="00C46CEF"/>
    <w:rsid w:val="00C4724D"/>
    <w:rsid w:val="00C47298"/>
    <w:rsid w:val="00C47670"/>
    <w:rsid w:val="00C478B1"/>
    <w:rsid w:val="00C47A7C"/>
    <w:rsid w:val="00C47FFA"/>
    <w:rsid w:val="00C50354"/>
    <w:rsid w:val="00C514EA"/>
    <w:rsid w:val="00C51A34"/>
    <w:rsid w:val="00C52317"/>
    <w:rsid w:val="00C52C9B"/>
    <w:rsid w:val="00C53074"/>
    <w:rsid w:val="00C53594"/>
    <w:rsid w:val="00C5419C"/>
    <w:rsid w:val="00C5435D"/>
    <w:rsid w:val="00C544B3"/>
    <w:rsid w:val="00C54995"/>
    <w:rsid w:val="00C54A6E"/>
    <w:rsid w:val="00C55863"/>
    <w:rsid w:val="00C55D51"/>
    <w:rsid w:val="00C577C9"/>
    <w:rsid w:val="00C57E1E"/>
    <w:rsid w:val="00C57F3E"/>
    <w:rsid w:val="00C60197"/>
    <w:rsid w:val="00C61500"/>
    <w:rsid w:val="00C619C9"/>
    <w:rsid w:val="00C61ABF"/>
    <w:rsid w:val="00C61B84"/>
    <w:rsid w:val="00C61D55"/>
    <w:rsid w:val="00C61DA4"/>
    <w:rsid w:val="00C61EFF"/>
    <w:rsid w:val="00C61F81"/>
    <w:rsid w:val="00C62639"/>
    <w:rsid w:val="00C62A3E"/>
    <w:rsid w:val="00C63E08"/>
    <w:rsid w:val="00C64900"/>
    <w:rsid w:val="00C64B92"/>
    <w:rsid w:val="00C64EC1"/>
    <w:rsid w:val="00C66F23"/>
    <w:rsid w:val="00C66F66"/>
    <w:rsid w:val="00C671BE"/>
    <w:rsid w:val="00C7048C"/>
    <w:rsid w:val="00C70BF3"/>
    <w:rsid w:val="00C70DA6"/>
    <w:rsid w:val="00C7107F"/>
    <w:rsid w:val="00C71282"/>
    <w:rsid w:val="00C714F2"/>
    <w:rsid w:val="00C71DD9"/>
    <w:rsid w:val="00C7213A"/>
    <w:rsid w:val="00C7245A"/>
    <w:rsid w:val="00C72F1A"/>
    <w:rsid w:val="00C73CF7"/>
    <w:rsid w:val="00C73EC6"/>
    <w:rsid w:val="00C74BC7"/>
    <w:rsid w:val="00C7500F"/>
    <w:rsid w:val="00C752FD"/>
    <w:rsid w:val="00C76BD7"/>
    <w:rsid w:val="00C76CEF"/>
    <w:rsid w:val="00C77385"/>
    <w:rsid w:val="00C77705"/>
    <w:rsid w:val="00C81A87"/>
    <w:rsid w:val="00C81E32"/>
    <w:rsid w:val="00C81FD9"/>
    <w:rsid w:val="00C821BA"/>
    <w:rsid w:val="00C82265"/>
    <w:rsid w:val="00C8272B"/>
    <w:rsid w:val="00C829B6"/>
    <w:rsid w:val="00C82B4D"/>
    <w:rsid w:val="00C82FA3"/>
    <w:rsid w:val="00C8301D"/>
    <w:rsid w:val="00C83CE8"/>
    <w:rsid w:val="00C83DDC"/>
    <w:rsid w:val="00C83FDD"/>
    <w:rsid w:val="00C84A81"/>
    <w:rsid w:val="00C8518F"/>
    <w:rsid w:val="00C851F4"/>
    <w:rsid w:val="00C85B18"/>
    <w:rsid w:val="00C85B44"/>
    <w:rsid w:val="00C8606C"/>
    <w:rsid w:val="00C86B29"/>
    <w:rsid w:val="00C87447"/>
    <w:rsid w:val="00C878FA"/>
    <w:rsid w:val="00C91677"/>
    <w:rsid w:val="00C91B5F"/>
    <w:rsid w:val="00C91D65"/>
    <w:rsid w:val="00C92087"/>
    <w:rsid w:val="00C92FFD"/>
    <w:rsid w:val="00C9362B"/>
    <w:rsid w:val="00C93E23"/>
    <w:rsid w:val="00C93FE0"/>
    <w:rsid w:val="00C945A4"/>
    <w:rsid w:val="00C94645"/>
    <w:rsid w:val="00C94CF6"/>
    <w:rsid w:val="00C94F6C"/>
    <w:rsid w:val="00C95CD3"/>
    <w:rsid w:val="00C95CEB"/>
    <w:rsid w:val="00C95F6F"/>
    <w:rsid w:val="00C96045"/>
    <w:rsid w:val="00C9654B"/>
    <w:rsid w:val="00C9656F"/>
    <w:rsid w:val="00C9690B"/>
    <w:rsid w:val="00C970FC"/>
    <w:rsid w:val="00C9795D"/>
    <w:rsid w:val="00C97EC6"/>
    <w:rsid w:val="00CA020D"/>
    <w:rsid w:val="00CA044F"/>
    <w:rsid w:val="00CA05C7"/>
    <w:rsid w:val="00CA0730"/>
    <w:rsid w:val="00CA07E8"/>
    <w:rsid w:val="00CA0CE9"/>
    <w:rsid w:val="00CA1484"/>
    <w:rsid w:val="00CA1569"/>
    <w:rsid w:val="00CA3102"/>
    <w:rsid w:val="00CA3578"/>
    <w:rsid w:val="00CA384E"/>
    <w:rsid w:val="00CA3963"/>
    <w:rsid w:val="00CA3C4A"/>
    <w:rsid w:val="00CA42F6"/>
    <w:rsid w:val="00CA4411"/>
    <w:rsid w:val="00CA4ED3"/>
    <w:rsid w:val="00CA5070"/>
    <w:rsid w:val="00CA5125"/>
    <w:rsid w:val="00CA6338"/>
    <w:rsid w:val="00CA6C1E"/>
    <w:rsid w:val="00CA6F3B"/>
    <w:rsid w:val="00CA792E"/>
    <w:rsid w:val="00CA7F5B"/>
    <w:rsid w:val="00CB1283"/>
    <w:rsid w:val="00CB1F55"/>
    <w:rsid w:val="00CB227E"/>
    <w:rsid w:val="00CB33AD"/>
    <w:rsid w:val="00CB3C29"/>
    <w:rsid w:val="00CB3DF5"/>
    <w:rsid w:val="00CB40B1"/>
    <w:rsid w:val="00CB4BFC"/>
    <w:rsid w:val="00CB5040"/>
    <w:rsid w:val="00CB5158"/>
    <w:rsid w:val="00CB51A6"/>
    <w:rsid w:val="00CB54F7"/>
    <w:rsid w:val="00CB5DD8"/>
    <w:rsid w:val="00CB656B"/>
    <w:rsid w:val="00CB6BC4"/>
    <w:rsid w:val="00CB7692"/>
    <w:rsid w:val="00CB77F3"/>
    <w:rsid w:val="00CC0431"/>
    <w:rsid w:val="00CC0786"/>
    <w:rsid w:val="00CC082A"/>
    <w:rsid w:val="00CC09AE"/>
    <w:rsid w:val="00CC11AE"/>
    <w:rsid w:val="00CC1F9C"/>
    <w:rsid w:val="00CC2222"/>
    <w:rsid w:val="00CC28EF"/>
    <w:rsid w:val="00CC2A4D"/>
    <w:rsid w:val="00CC3C72"/>
    <w:rsid w:val="00CC480A"/>
    <w:rsid w:val="00CC4CF3"/>
    <w:rsid w:val="00CC4DE6"/>
    <w:rsid w:val="00CC5370"/>
    <w:rsid w:val="00CC6065"/>
    <w:rsid w:val="00CC60EA"/>
    <w:rsid w:val="00CC6170"/>
    <w:rsid w:val="00CC62C8"/>
    <w:rsid w:val="00CC6E67"/>
    <w:rsid w:val="00CC7640"/>
    <w:rsid w:val="00CC7968"/>
    <w:rsid w:val="00CC7970"/>
    <w:rsid w:val="00CC7DB5"/>
    <w:rsid w:val="00CD0071"/>
    <w:rsid w:val="00CD04A7"/>
    <w:rsid w:val="00CD05E5"/>
    <w:rsid w:val="00CD0B5C"/>
    <w:rsid w:val="00CD0D7B"/>
    <w:rsid w:val="00CD0F31"/>
    <w:rsid w:val="00CD101B"/>
    <w:rsid w:val="00CD11E5"/>
    <w:rsid w:val="00CD20AE"/>
    <w:rsid w:val="00CD2317"/>
    <w:rsid w:val="00CD2819"/>
    <w:rsid w:val="00CD2FF2"/>
    <w:rsid w:val="00CD3495"/>
    <w:rsid w:val="00CD36A5"/>
    <w:rsid w:val="00CD3F4E"/>
    <w:rsid w:val="00CD4958"/>
    <w:rsid w:val="00CD4DC2"/>
    <w:rsid w:val="00CD5340"/>
    <w:rsid w:val="00CD59B1"/>
    <w:rsid w:val="00CD5E01"/>
    <w:rsid w:val="00CD75F7"/>
    <w:rsid w:val="00CE0504"/>
    <w:rsid w:val="00CE182E"/>
    <w:rsid w:val="00CE1C48"/>
    <w:rsid w:val="00CE2589"/>
    <w:rsid w:val="00CE2AE7"/>
    <w:rsid w:val="00CE2CF3"/>
    <w:rsid w:val="00CE3204"/>
    <w:rsid w:val="00CE3289"/>
    <w:rsid w:val="00CE3BAE"/>
    <w:rsid w:val="00CE4590"/>
    <w:rsid w:val="00CE464D"/>
    <w:rsid w:val="00CE4944"/>
    <w:rsid w:val="00CE4AF0"/>
    <w:rsid w:val="00CE4BD0"/>
    <w:rsid w:val="00CE5029"/>
    <w:rsid w:val="00CE5767"/>
    <w:rsid w:val="00CE5AC6"/>
    <w:rsid w:val="00CE5D07"/>
    <w:rsid w:val="00CF0D33"/>
    <w:rsid w:val="00CF0EEB"/>
    <w:rsid w:val="00CF106B"/>
    <w:rsid w:val="00CF15CA"/>
    <w:rsid w:val="00CF15DD"/>
    <w:rsid w:val="00CF17E6"/>
    <w:rsid w:val="00CF1F3F"/>
    <w:rsid w:val="00CF25C1"/>
    <w:rsid w:val="00CF2863"/>
    <w:rsid w:val="00CF2AFD"/>
    <w:rsid w:val="00CF2D85"/>
    <w:rsid w:val="00CF332C"/>
    <w:rsid w:val="00CF3381"/>
    <w:rsid w:val="00CF35AF"/>
    <w:rsid w:val="00CF3643"/>
    <w:rsid w:val="00CF39F2"/>
    <w:rsid w:val="00CF3DE3"/>
    <w:rsid w:val="00CF4CE2"/>
    <w:rsid w:val="00CF56AF"/>
    <w:rsid w:val="00CF597C"/>
    <w:rsid w:val="00CF5997"/>
    <w:rsid w:val="00D0022E"/>
    <w:rsid w:val="00D006A2"/>
    <w:rsid w:val="00D01338"/>
    <w:rsid w:val="00D01442"/>
    <w:rsid w:val="00D01F06"/>
    <w:rsid w:val="00D027B6"/>
    <w:rsid w:val="00D030CF"/>
    <w:rsid w:val="00D034EB"/>
    <w:rsid w:val="00D04BA3"/>
    <w:rsid w:val="00D05A8D"/>
    <w:rsid w:val="00D0625C"/>
    <w:rsid w:val="00D06B21"/>
    <w:rsid w:val="00D06E07"/>
    <w:rsid w:val="00D07172"/>
    <w:rsid w:val="00D0726A"/>
    <w:rsid w:val="00D0774A"/>
    <w:rsid w:val="00D07D7F"/>
    <w:rsid w:val="00D11482"/>
    <w:rsid w:val="00D116C4"/>
    <w:rsid w:val="00D1225A"/>
    <w:rsid w:val="00D12AD6"/>
    <w:rsid w:val="00D12BE9"/>
    <w:rsid w:val="00D13135"/>
    <w:rsid w:val="00D142C4"/>
    <w:rsid w:val="00D1435C"/>
    <w:rsid w:val="00D14EED"/>
    <w:rsid w:val="00D15053"/>
    <w:rsid w:val="00D156A6"/>
    <w:rsid w:val="00D1572D"/>
    <w:rsid w:val="00D17035"/>
    <w:rsid w:val="00D175F4"/>
    <w:rsid w:val="00D200A9"/>
    <w:rsid w:val="00D201B6"/>
    <w:rsid w:val="00D203D4"/>
    <w:rsid w:val="00D206E5"/>
    <w:rsid w:val="00D20731"/>
    <w:rsid w:val="00D20851"/>
    <w:rsid w:val="00D21D6D"/>
    <w:rsid w:val="00D21DDE"/>
    <w:rsid w:val="00D21E77"/>
    <w:rsid w:val="00D22BC4"/>
    <w:rsid w:val="00D22C01"/>
    <w:rsid w:val="00D22F9B"/>
    <w:rsid w:val="00D23BC0"/>
    <w:rsid w:val="00D23DAE"/>
    <w:rsid w:val="00D23DF3"/>
    <w:rsid w:val="00D24B9E"/>
    <w:rsid w:val="00D24FF8"/>
    <w:rsid w:val="00D25904"/>
    <w:rsid w:val="00D25966"/>
    <w:rsid w:val="00D266BA"/>
    <w:rsid w:val="00D26C54"/>
    <w:rsid w:val="00D26C9D"/>
    <w:rsid w:val="00D27269"/>
    <w:rsid w:val="00D27757"/>
    <w:rsid w:val="00D27761"/>
    <w:rsid w:val="00D306E5"/>
    <w:rsid w:val="00D3235C"/>
    <w:rsid w:val="00D32AAA"/>
    <w:rsid w:val="00D34053"/>
    <w:rsid w:val="00D34CE8"/>
    <w:rsid w:val="00D351AF"/>
    <w:rsid w:val="00D3545D"/>
    <w:rsid w:val="00D36550"/>
    <w:rsid w:val="00D370EE"/>
    <w:rsid w:val="00D37151"/>
    <w:rsid w:val="00D371A4"/>
    <w:rsid w:val="00D37966"/>
    <w:rsid w:val="00D400F3"/>
    <w:rsid w:val="00D41197"/>
    <w:rsid w:val="00D414E1"/>
    <w:rsid w:val="00D41865"/>
    <w:rsid w:val="00D41ACF"/>
    <w:rsid w:val="00D41C03"/>
    <w:rsid w:val="00D422AD"/>
    <w:rsid w:val="00D43787"/>
    <w:rsid w:val="00D43C65"/>
    <w:rsid w:val="00D44524"/>
    <w:rsid w:val="00D447FD"/>
    <w:rsid w:val="00D454B0"/>
    <w:rsid w:val="00D45AFC"/>
    <w:rsid w:val="00D46735"/>
    <w:rsid w:val="00D46F3B"/>
    <w:rsid w:val="00D4768D"/>
    <w:rsid w:val="00D51865"/>
    <w:rsid w:val="00D52606"/>
    <w:rsid w:val="00D52815"/>
    <w:rsid w:val="00D52A6D"/>
    <w:rsid w:val="00D52DB8"/>
    <w:rsid w:val="00D53514"/>
    <w:rsid w:val="00D53ACC"/>
    <w:rsid w:val="00D53E95"/>
    <w:rsid w:val="00D54077"/>
    <w:rsid w:val="00D541F1"/>
    <w:rsid w:val="00D545C3"/>
    <w:rsid w:val="00D54C53"/>
    <w:rsid w:val="00D55DE5"/>
    <w:rsid w:val="00D5616F"/>
    <w:rsid w:val="00D56966"/>
    <w:rsid w:val="00D56A17"/>
    <w:rsid w:val="00D56E06"/>
    <w:rsid w:val="00D60E27"/>
    <w:rsid w:val="00D6270E"/>
    <w:rsid w:val="00D63C7A"/>
    <w:rsid w:val="00D6413A"/>
    <w:rsid w:val="00D641AC"/>
    <w:rsid w:val="00D64A20"/>
    <w:rsid w:val="00D64D9A"/>
    <w:rsid w:val="00D656FE"/>
    <w:rsid w:val="00D65DF1"/>
    <w:rsid w:val="00D66300"/>
    <w:rsid w:val="00D66DEB"/>
    <w:rsid w:val="00D66E7F"/>
    <w:rsid w:val="00D67414"/>
    <w:rsid w:val="00D674DA"/>
    <w:rsid w:val="00D67857"/>
    <w:rsid w:val="00D67C39"/>
    <w:rsid w:val="00D701B8"/>
    <w:rsid w:val="00D7051F"/>
    <w:rsid w:val="00D7094F"/>
    <w:rsid w:val="00D70D07"/>
    <w:rsid w:val="00D716F3"/>
    <w:rsid w:val="00D719EC"/>
    <w:rsid w:val="00D72705"/>
    <w:rsid w:val="00D72CBA"/>
    <w:rsid w:val="00D73186"/>
    <w:rsid w:val="00D7320D"/>
    <w:rsid w:val="00D73599"/>
    <w:rsid w:val="00D7401A"/>
    <w:rsid w:val="00D74399"/>
    <w:rsid w:val="00D74AD8"/>
    <w:rsid w:val="00D760D3"/>
    <w:rsid w:val="00D76302"/>
    <w:rsid w:val="00D76567"/>
    <w:rsid w:val="00D76906"/>
    <w:rsid w:val="00D778B7"/>
    <w:rsid w:val="00D77C35"/>
    <w:rsid w:val="00D77D0C"/>
    <w:rsid w:val="00D80A44"/>
    <w:rsid w:val="00D813EC"/>
    <w:rsid w:val="00D814AF"/>
    <w:rsid w:val="00D82EDD"/>
    <w:rsid w:val="00D83BD7"/>
    <w:rsid w:val="00D83D4F"/>
    <w:rsid w:val="00D83FF5"/>
    <w:rsid w:val="00D84769"/>
    <w:rsid w:val="00D84B38"/>
    <w:rsid w:val="00D84E94"/>
    <w:rsid w:val="00D858C7"/>
    <w:rsid w:val="00D859C7"/>
    <w:rsid w:val="00D85B4C"/>
    <w:rsid w:val="00D86639"/>
    <w:rsid w:val="00D86A84"/>
    <w:rsid w:val="00D878D8"/>
    <w:rsid w:val="00D87E99"/>
    <w:rsid w:val="00D90055"/>
    <w:rsid w:val="00D90B45"/>
    <w:rsid w:val="00D90CA9"/>
    <w:rsid w:val="00D90E97"/>
    <w:rsid w:val="00D91668"/>
    <w:rsid w:val="00D91DAF"/>
    <w:rsid w:val="00D92CAC"/>
    <w:rsid w:val="00D92DCC"/>
    <w:rsid w:val="00D939CD"/>
    <w:rsid w:val="00D9415D"/>
    <w:rsid w:val="00D94AC7"/>
    <w:rsid w:val="00D950CC"/>
    <w:rsid w:val="00D9574F"/>
    <w:rsid w:val="00D95C94"/>
    <w:rsid w:val="00D96CEC"/>
    <w:rsid w:val="00D97E1B"/>
    <w:rsid w:val="00DA14FB"/>
    <w:rsid w:val="00DA19DA"/>
    <w:rsid w:val="00DA1E87"/>
    <w:rsid w:val="00DA1FBD"/>
    <w:rsid w:val="00DA1FD5"/>
    <w:rsid w:val="00DA334D"/>
    <w:rsid w:val="00DA349C"/>
    <w:rsid w:val="00DA36A7"/>
    <w:rsid w:val="00DA3A4C"/>
    <w:rsid w:val="00DA4B41"/>
    <w:rsid w:val="00DA509B"/>
    <w:rsid w:val="00DA56B5"/>
    <w:rsid w:val="00DA6536"/>
    <w:rsid w:val="00DA6F95"/>
    <w:rsid w:val="00DA7041"/>
    <w:rsid w:val="00DA7A60"/>
    <w:rsid w:val="00DA7D5C"/>
    <w:rsid w:val="00DB0146"/>
    <w:rsid w:val="00DB053F"/>
    <w:rsid w:val="00DB0C4A"/>
    <w:rsid w:val="00DB1322"/>
    <w:rsid w:val="00DB1719"/>
    <w:rsid w:val="00DB17A2"/>
    <w:rsid w:val="00DB2240"/>
    <w:rsid w:val="00DB23D1"/>
    <w:rsid w:val="00DB2754"/>
    <w:rsid w:val="00DB2D18"/>
    <w:rsid w:val="00DB2D5B"/>
    <w:rsid w:val="00DB4864"/>
    <w:rsid w:val="00DB49DA"/>
    <w:rsid w:val="00DB53A8"/>
    <w:rsid w:val="00DB5608"/>
    <w:rsid w:val="00DB63CE"/>
    <w:rsid w:val="00DB6402"/>
    <w:rsid w:val="00DB68F0"/>
    <w:rsid w:val="00DB6E05"/>
    <w:rsid w:val="00DB6E5F"/>
    <w:rsid w:val="00DB7405"/>
    <w:rsid w:val="00DB7E18"/>
    <w:rsid w:val="00DC0149"/>
    <w:rsid w:val="00DC042E"/>
    <w:rsid w:val="00DC08FF"/>
    <w:rsid w:val="00DC11E6"/>
    <w:rsid w:val="00DC11FF"/>
    <w:rsid w:val="00DC165C"/>
    <w:rsid w:val="00DC2D8D"/>
    <w:rsid w:val="00DC31D4"/>
    <w:rsid w:val="00DC3476"/>
    <w:rsid w:val="00DC3578"/>
    <w:rsid w:val="00DC51C0"/>
    <w:rsid w:val="00DC6F33"/>
    <w:rsid w:val="00DC6FF4"/>
    <w:rsid w:val="00DC7F07"/>
    <w:rsid w:val="00DD005E"/>
    <w:rsid w:val="00DD0492"/>
    <w:rsid w:val="00DD06D0"/>
    <w:rsid w:val="00DD0D78"/>
    <w:rsid w:val="00DD1002"/>
    <w:rsid w:val="00DD25E9"/>
    <w:rsid w:val="00DD2DFE"/>
    <w:rsid w:val="00DD33C3"/>
    <w:rsid w:val="00DD3B17"/>
    <w:rsid w:val="00DD3DF5"/>
    <w:rsid w:val="00DD4A68"/>
    <w:rsid w:val="00DD617A"/>
    <w:rsid w:val="00DD6869"/>
    <w:rsid w:val="00DD688B"/>
    <w:rsid w:val="00DD692B"/>
    <w:rsid w:val="00DE0B25"/>
    <w:rsid w:val="00DE1702"/>
    <w:rsid w:val="00DE1C41"/>
    <w:rsid w:val="00DE1FDE"/>
    <w:rsid w:val="00DE2A07"/>
    <w:rsid w:val="00DE2C34"/>
    <w:rsid w:val="00DE33BA"/>
    <w:rsid w:val="00DE3A29"/>
    <w:rsid w:val="00DE3B32"/>
    <w:rsid w:val="00DE3CB2"/>
    <w:rsid w:val="00DE47E0"/>
    <w:rsid w:val="00DE552C"/>
    <w:rsid w:val="00DE656A"/>
    <w:rsid w:val="00DE66C2"/>
    <w:rsid w:val="00DE6A31"/>
    <w:rsid w:val="00DE6E18"/>
    <w:rsid w:val="00DE707A"/>
    <w:rsid w:val="00DE70A5"/>
    <w:rsid w:val="00DE798F"/>
    <w:rsid w:val="00DE79D6"/>
    <w:rsid w:val="00DE7A9B"/>
    <w:rsid w:val="00DF03C2"/>
    <w:rsid w:val="00DF0B15"/>
    <w:rsid w:val="00DF0D9E"/>
    <w:rsid w:val="00DF0F0E"/>
    <w:rsid w:val="00DF2535"/>
    <w:rsid w:val="00DF2AF0"/>
    <w:rsid w:val="00DF2C3D"/>
    <w:rsid w:val="00DF2CB9"/>
    <w:rsid w:val="00DF3D48"/>
    <w:rsid w:val="00DF40F8"/>
    <w:rsid w:val="00DF4AC8"/>
    <w:rsid w:val="00DF4AEF"/>
    <w:rsid w:val="00DF50A6"/>
    <w:rsid w:val="00DF535A"/>
    <w:rsid w:val="00DF57C3"/>
    <w:rsid w:val="00DF5D1F"/>
    <w:rsid w:val="00DF6845"/>
    <w:rsid w:val="00DF6ADE"/>
    <w:rsid w:val="00DF6D88"/>
    <w:rsid w:val="00DF7546"/>
    <w:rsid w:val="00DF7B9D"/>
    <w:rsid w:val="00E0057D"/>
    <w:rsid w:val="00E00C4C"/>
    <w:rsid w:val="00E00D56"/>
    <w:rsid w:val="00E01CF4"/>
    <w:rsid w:val="00E01EBC"/>
    <w:rsid w:val="00E021C3"/>
    <w:rsid w:val="00E023E3"/>
    <w:rsid w:val="00E02A64"/>
    <w:rsid w:val="00E02C31"/>
    <w:rsid w:val="00E02E8E"/>
    <w:rsid w:val="00E043BA"/>
    <w:rsid w:val="00E047DF"/>
    <w:rsid w:val="00E05130"/>
    <w:rsid w:val="00E052D7"/>
    <w:rsid w:val="00E057CE"/>
    <w:rsid w:val="00E05D3F"/>
    <w:rsid w:val="00E06314"/>
    <w:rsid w:val="00E06C66"/>
    <w:rsid w:val="00E075A8"/>
    <w:rsid w:val="00E0764F"/>
    <w:rsid w:val="00E07A6E"/>
    <w:rsid w:val="00E07D86"/>
    <w:rsid w:val="00E10A81"/>
    <w:rsid w:val="00E129DD"/>
    <w:rsid w:val="00E12FD2"/>
    <w:rsid w:val="00E13DAF"/>
    <w:rsid w:val="00E13FAE"/>
    <w:rsid w:val="00E141F0"/>
    <w:rsid w:val="00E14E32"/>
    <w:rsid w:val="00E15826"/>
    <w:rsid w:val="00E1633A"/>
    <w:rsid w:val="00E1640C"/>
    <w:rsid w:val="00E164F9"/>
    <w:rsid w:val="00E16ABF"/>
    <w:rsid w:val="00E204BE"/>
    <w:rsid w:val="00E208D4"/>
    <w:rsid w:val="00E20A13"/>
    <w:rsid w:val="00E21350"/>
    <w:rsid w:val="00E21AD3"/>
    <w:rsid w:val="00E21D37"/>
    <w:rsid w:val="00E23107"/>
    <w:rsid w:val="00E233A7"/>
    <w:rsid w:val="00E24285"/>
    <w:rsid w:val="00E244B1"/>
    <w:rsid w:val="00E24929"/>
    <w:rsid w:val="00E24931"/>
    <w:rsid w:val="00E24B72"/>
    <w:rsid w:val="00E25162"/>
    <w:rsid w:val="00E25D0F"/>
    <w:rsid w:val="00E25F37"/>
    <w:rsid w:val="00E267C2"/>
    <w:rsid w:val="00E30548"/>
    <w:rsid w:val="00E30D08"/>
    <w:rsid w:val="00E30F2B"/>
    <w:rsid w:val="00E3228D"/>
    <w:rsid w:val="00E32B98"/>
    <w:rsid w:val="00E330C6"/>
    <w:rsid w:val="00E33C56"/>
    <w:rsid w:val="00E33FBB"/>
    <w:rsid w:val="00E3405E"/>
    <w:rsid w:val="00E3480A"/>
    <w:rsid w:val="00E34C67"/>
    <w:rsid w:val="00E34C6D"/>
    <w:rsid w:val="00E351AC"/>
    <w:rsid w:val="00E354F7"/>
    <w:rsid w:val="00E365D6"/>
    <w:rsid w:val="00E36728"/>
    <w:rsid w:val="00E36EC3"/>
    <w:rsid w:val="00E3796E"/>
    <w:rsid w:val="00E37B1E"/>
    <w:rsid w:val="00E42791"/>
    <w:rsid w:val="00E44186"/>
    <w:rsid w:val="00E44209"/>
    <w:rsid w:val="00E44248"/>
    <w:rsid w:val="00E443E2"/>
    <w:rsid w:val="00E444AE"/>
    <w:rsid w:val="00E44758"/>
    <w:rsid w:val="00E4487C"/>
    <w:rsid w:val="00E45D50"/>
    <w:rsid w:val="00E470F7"/>
    <w:rsid w:val="00E4756C"/>
    <w:rsid w:val="00E47673"/>
    <w:rsid w:val="00E4791E"/>
    <w:rsid w:val="00E47940"/>
    <w:rsid w:val="00E47D91"/>
    <w:rsid w:val="00E50217"/>
    <w:rsid w:val="00E503FF"/>
    <w:rsid w:val="00E50EC4"/>
    <w:rsid w:val="00E51191"/>
    <w:rsid w:val="00E51206"/>
    <w:rsid w:val="00E517B9"/>
    <w:rsid w:val="00E52004"/>
    <w:rsid w:val="00E52526"/>
    <w:rsid w:val="00E5265D"/>
    <w:rsid w:val="00E52A5A"/>
    <w:rsid w:val="00E53026"/>
    <w:rsid w:val="00E539E2"/>
    <w:rsid w:val="00E539ED"/>
    <w:rsid w:val="00E53C35"/>
    <w:rsid w:val="00E54142"/>
    <w:rsid w:val="00E54354"/>
    <w:rsid w:val="00E54408"/>
    <w:rsid w:val="00E54938"/>
    <w:rsid w:val="00E54D2E"/>
    <w:rsid w:val="00E55EAD"/>
    <w:rsid w:val="00E574FD"/>
    <w:rsid w:val="00E6004B"/>
    <w:rsid w:val="00E60477"/>
    <w:rsid w:val="00E608C1"/>
    <w:rsid w:val="00E60DF4"/>
    <w:rsid w:val="00E61421"/>
    <w:rsid w:val="00E61480"/>
    <w:rsid w:val="00E614AC"/>
    <w:rsid w:val="00E615BD"/>
    <w:rsid w:val="00E619E8"/>
    <w:rsid w:val="00E61DB2"/>
    <w:rsid w:val="00E61F0B"/>
    <w:rsid w:val="00E62279"/>
    <w:rsid w:val="00E623A9"/>
    <w:rsid w:val="00E623C3"/>
    <w:rsid w:val="00E628FC"/>
    <w:rsid w:val="00E62D74"/>
    <w:rsid w:val="00E63D30"/>
    <w:rsid w:val="00E64CBC"/>
    <w:rsid w:val="00E65445"/>
    <w:rsid w:val="00E65593"/>
    <w:rsid w:val="00E66735"/>
    <w:rsid w:val="00E66787"/>
    <w:rsid w:val="00E669D0"/>
    <w:rsid w:val="00E67AEB"/>
    <w:rsid w:val="00E711D6"/>
    <w:rsid w:val="00E71395"/>
    <w:rsid w:val="00E71439"/>
    <w:rsid w:val="00E71B72"/>
    <w:rsid w:val="00E71C0F"/>
    <w:rsid w:val="00E73779"/>
    <w:rsid w:val="00E74A82"/>
    <w:rsid w:val="00E754B8"/>
    <w:rsid w:val="00E75C82"/>
    <w:rsid w:val="00E76A41"/>
    <w:rsid w:val="00E774D3"/>
    <w:rsid w:val="00E77DB6"/>
    <w:rsid w:val="00E80539"/>
    <w:rsid w:val="00E80796"/>
    <w:rsid w:val="00E81352"/>
    <w:rsid w:val="00E81F81"/>
    <w:rsid w:val="00E8233C"/>
    <w:rsid w:val="00E832BD"/>
    <w:rsid w:val="00E83564"/>
    <w:rsid w:val="00E83E8F"/>
    <w:rsid w:val="00E84485"/>
    <w:rsid w:val="00E84971"/>
    <w:rsid w:val="00E8575B"/>
    <w:rsid w:val="00E86223"/>
    <w:rsid w:val="00E86772"/>
    <w:rsid w:val="00E87028"/>
    <w:rsid w:val="00E87BD5"/>
    <w:rsid w:val="00E87D05"/>
    <w:rsid w:val="00E902B4"/>
    <w:rsid w:val="00E90F40"/>
    <w:rsid w:val="00E9177C"/>
    <w:rsid w:val="00E91968"/>
    <w:rsid w:val="00E92552"/>
    <w:rsid w:val="00E92E10"/>
    <w:rsid w:val="00E93A8A"/>
    <w:rsid w:val="00E93ADC"/>
    <w:rsid w:val="00E93FD8"/>
    <w:rsid w:val="00E9413A"/>
    <w:rsid w:val="00E9504E"/>
    <w:rsid w:val="00E95160"/>
    <w:rsid w:val="00E956F3"/>
    <w:rsid w:val="00E95A64"/>
    <w:rsid w:val="00E96027"/>
    <w:rsid w:val="00E96624"/>
    <w:rsid w:val="00E96B6B"/>
    <w:rsid w:val="00E96F15"/>
    <w:rsid w:val="00E96F4E"/>
    <w:rsid w:val="00E96F66"/>
    <w:rsid w:val="00EA0C27"/>
    <w:rsid w:val="00EA0D24"/>
    <w:rsid w:val="00EA1091"/>
    <w:rsid w:val="00EA1129"/>
    <w:rsid w:val="00EA12B6"/>
    <w:rsid w:val="00EA1373"/>
    <w:rsid w:val="00EA1DAA"/>
    <w:rsid w:val="00EA2018"/>
    <w:rsid w:val="00EA232D"/>
    <w:rsid w:val="00EA28F3"/>
    <w:rsid w:val="00EA2B48"/>
    <w:rsid w:val="00EA3B9F"/>
    <w:rsid w:val="00EA41F3"/>
    <w:rsid w:val="00EA4380"/>
    <w:rsid w:val="00EA49B6"/>
    <w:rsid w:val="00EA5701"/>
    <w:rsid w:val="00EA5800"/>
    <w:rsid w:val="00EA61BA"/>
    <w:rsid w:val="00EA627C"/>
    <w:rsid w:val="00EA6A3B"/>
    <w:rsid w:val="00EA74E1"/>
    <w:rsid w:val="00EA7683"/>
    <w:rsid w:val="00EA76D6"/>
    <w:rsid w:val="00EA78C4"/>
    <w:rsid w:val="00EB0122"/>
    <w:rsid w:val="00EB02C0"/>
    <w:rsid w:val="00EB07AC"/>
    <w:rsid w:val="00EB0B6C"/>
    <w:rsid w:val="00EB2138"/>
    <w:rsid w:val="00EB2B78"/>
    <w:rsid w:val="00EB36F1"/>
    <w:rsid w:val="00EB3D52"/>
    <w:rsid w:val="00EB4435"/>
    <w:rsid w:val="00EB4C97"/>
    <w:rsid w:val="00EB4E5C"/>
    <w:rsid w:val="00EB55CB"/>
    <w:rsid w:val="00EB60AC"/>
    <w:rsid w:val="00EB6606"/>
    <w:rsid w:val="00EB66E3"/>
    <w:rsid w:val="00EB7257"/>
    <w:rsid w:val="00EB7A82"/>
    <w:rsid w:val="00EB7ECB"/>
    <w:rsid w:val="00EC0311"/>
    <w:rsid w:val="00EC09CF"/>
    <w:rsid w:val="00EC0BD2"/>
    <w:rsid w:val="00EC1F71"/>
    <w:rsid w:val="00EC2211"/>
    <w:rsid w:val="00EC22E5"/>
    <w:rsid w:val="00EC29C8"/>
    <w:rsid w:val="00EC2B7D"/>
    <w:rsid w:val="00EC3039"/>
    <w:rsid w:val="00EC3826"/>
    <w:rsid w:val="00EC435C"/>
    <w:rsid w:val="00EC456E"/>
    <w:rsid w:val="00EC4E1B"/>
    <w:rsid w:val="00EC5EAE"/>
    <w:rsid w:val="00EC6172"/>
    <w:rsid w:val="00EC6503"/>
    <w:rsid w:val="00EC65D3"/>
    <w:rsid w:val="00EC6C07"/>
    <w:rsid w:val="00EC7DC7"/>
    <w:rsid w:val="00ED0847"/>
    <w:rsid w:val="00ED2358"/>
    <w:rsid w:val="00ED261F"/>
    <w:rsid w:val="00ED2847"/>
    <w:rsid w:val="00ED2DCF"/>
    <w:rsid w:val="00ED2F49"/>
    <w:rsid w:val="00ED33E2"/>
    <w:rsid w:val="00ED34FE"/>
    <w:rsid w:val="00ED3939"/>
    <w:rsid w:val="00ED39BA"/>
    <w:rsid w:val="00ED446C"/>
    <w:rsid w:val="00ED59A9"/>
    <w:rsid w:val="00ED63B2"/>
    <w:rsid w:val="00ED6425"/>
    <w:rsid w:val="00ED6859"/>
    <w:rsid w:val="00ED702D"/>
    <w:rsid w:val="00ED704B"/>
    <w:rsid w:val="00ED7497"/>
    <w:rsid w:val="00EE0534"/>
    <w:rsid w:val="00EE2207"/>
    <w:rsid w:val="00EE3EEF"/>
    <w:rsid w:val="00EE43BE"/>
    <w:rsid w:val="00EE47B5"/>
    <w:rsid w:val="00EE4AC6"/>
    <w:rsid w:val="00EE4E13"/>
    <w:rsid w:val="00EE53CA"/>
    <w:rsid w:val="00EE5610"/>
    <w:rsid w:val="00EE570B"/>
    <w:rsid w:val="00EE6868"/>
    <w:rsid w:val="00EE7D04"/>
    <w:rsid w:val="00EE7ED9"/>
    <w:rsid w:val="00EF00D2"/>
    <w:rsid w:val="00EF06FB"/>
    <w:rsid w:val="00EF22E1"/>
    <w:rsid w:val="00EF2916"/>
    <w:rsid w:val="00EF29DF"/>
    <w:rsid w:val="00EF2DAF"/>
    <w:rsid w:val="00EF3CAA"/>
    <w:rsid w:val="00EF3EC7"/>
    <w:rsid w:val="00EF557F"/>
    <w:rsid w:val="00EF5856"/>
    <w:rsid w:val="00EF5ECE"/>
    <w:rsid w:val="00EF5EE0"/>
    <w:rsid w:val="00EF7135"/>
    <w:rsid w:val="00EF71B3"/>
    <w:rsid w:val="00EF7E1F"/>
    <w:rsid w:val="00F00DBC"/>
    <w:rsid w:val="00F01317"/>
    <w:rsid w:val="00F013C7"/>
    <w:rsid w:val="00F0182A"/>
    <w:rsid w:val="00F01979"/>
    <w:rsid w:val="00F01E97"/>
    <w:rsid w:val="00F01F9B"/>
    <w:rsid w:val="00F0207A"/>
    <w:rsid w:val="00F026C7"/>
    <w:rsid w:val="00F02788"/>
    <w:rsid w:val="00F02EF3"/>
    <w:rsid w:val="00F038A6"/>
    <w:rsid w:val="00F03922"/>
    <w:rsid w:val="00F03949"/>
    <w:rsid w:val="00F044E4"/>
    <w:rsid w:val="00F047DB"/>
    <w:rsid w:val="00F04C89"/>
    <w:rsid w:val="00F05AE0"/>
    <w:rsid w:val="00F05E84"/>
    <w:rsid w:val="00F061D7"/>
    <w:rsid w:val="00F067E2"/>
    <w:rsid w:val="00F0778C"/>
    <w:rsid w:val="00F07B77"/>
    <w:rsid w:val="00F07B9F"/>
    <w:rsid w:val="00F07F89"/>
    <w:rsid w:val="00F07FA9"/>
    <w:rsid w:val="00F105E4"/>
    <w:rsid w:val="00F10AD6"/>
    <w:rsid w:val="00F10B5E"/>
    <w:rsid w:val="00F1134B"/>
    <w:rsid w:val="00F113A4"/>
    <w:rsid w:val="00F11C21"/>
    <w:rsid w:val="00F12612"/>
    <w:rsid w:val="00F12719"/>
    <w:rsid w:val="00F12BB4"/>
    <w:rsid w:val="00F13B4D"/>
    <w:rsid w:val="00F14C0C"/>
    <w:rsid w:val="00F15429"/>
    <w:rsid w:val="00F15A3D"/>
    <w:rsid w:val="00F15B4A"/>
    <w:rsid w:val="00F15C94"/>
    <w:rsid w:val="00F15D88"/>
    <w:rsid w:val="00F15E4B"/>
    <w:rsid w:val="00F16710"/>
    <w:rsid w:val="00F17F08"/>
    <w:rsid w:val="00F20171"/>
    <w:rsid w:val="00F20379"/>
    <w:rsid w:val="00F2048E"/>
    <w:rsid w:val="00F20872"/>
    <w:rsid w:val="00F20BDD"/>
    <w:rsid w:val="00F20E89"/>
    <w:rsid w:val="00F20F28"/>
    <w:rsid w:val="00F21554"/>
    <w:rsid w:val="00F219F6"/>
    <w:rsid w:val="00F21D30"/>
    <w:rsid w:val="00F21F46"/>
    <w:rsid w:val="00F22072"/>
    <w:rsid w:val="00F22751"/>
    <w:rsid w:val="00F22F56"/>
    <w:rsid w:val="00F23129"/>
    <w:rsid w:val="00F23912"/>
    <w:rsid w:val="00F23DA0"/>
    <w:rsid w:val="00F2457D"/>
    <w:rsid w:val="00F24CC8"/>
    <w:rsid w:val="00F251F7"/>
    <w:rsid w:val="00F25623"/>
    <w:rsid w:val="00F25B33"/>
    <w:rsid w:val="00F267DE"/>
    <w:rsid w:val="00F26D14"/>
    <w:rsid w:val="00F26D5B"/>
    <w:rsid w:val="00F26DF6"/>
    <w:rsid w:val="00F2750C"/>
    <w:rsid w:val="00F27AE9"/>
    <w:rsid w:val="00F27E57"/>
    <w:rsid w:val="00F300D9"/>
    <w:rsid w:val="00F30518"/>
    <w:rsid w:val="00F31CF8"/>
    <w:rsid w:val="00F320AC"/>
    <w:rsid w:val="00F325DB"/>
    <w:rsid w:val="00F332CC"/>
    <w:rsid w:val="00F34BAD"/>
    <w:rsid w:val="00F35497"/>
    <w:rsid w:val="00F3674D"/>
    <w:rsid w:val="00F37146"/>
    <w:rsid w:val="00F3765F"/>
    <w:rsid w:val="00F37A81"/>
    <w:rsid w:val="00F4091A"/>
    <w:rsid w:val="00F413C4"/>
    <w:rsid w:val="00F41571"/>
    <w:rsid w:val="00F428AF"/>
    <w:rsid w:val="00F43019"/>
    <w:rsid w:val="00F43278"/>
    <w:rsid w:val="00F438B2"/>
    <w:rsid w:val="00F44FBF"/>
    <w:rsid w:val="00F45D72"/>
    <w:rsid w:val="00F46101"/>
    <w:rsid w:val="00F461F2"/>
    <w:rsid w:val="00F46458"/>
    <w:rsid w:val="00F4649F"/>
    <w:rsid w:val="00F46954"/>
    <w:rsid w:val="00F47522"/>
    <w:rsid w:val="00F47F70"/>
    <w:rsid w:val="00F50252"/>
    <w:rsid w:val="00F50A8A"/>
    <w:rsid w:val="00F50D70"/>
    <w:rsid w:val="00F51C99"/>
    <w:rsid w:val="00F520F9"/>
    <w:rsid w:val="00F53475"/>
    <w:rsid w:val="00F54E35"/>
    <w:rsid w:val="00F553CA"/>
    <w:rsid w:val="00F5592B"/>
    <w:rsid w:val="00F55A30"/>
    <w:rsid w:val="00F55E82"/>
    <w:rsid w:val="00F55F57"/>
    <w:rsid w:val="00F5655B"/>
    <w:rsid w:val="00F56ADB"/>
    <w:rsid w:val="00F571C5"/>
    <w:rsid w:val="00F573FB"/>
    <w:rsid w:val="00F605FF"/>
    <w:rsid w:val="00F60887"/>
    <w:rsid w:val="00F61386"/>
    <w:rsid w:val="00F61983"/>
    <w:rsid w:val="00F61E9F"/>
    <w:rsid w:val="00F6242D"/>
    <w:rsid w:val="00F628E0"/>
    <w:rsid w:val="00F63507"/>
    <w:rsid w:val="00F63E91"/>
    <w:rsid w:val="00F63F0C"/>
    <w:rsid w:val="00F648A5"/>
    <w:rsid w:val="00F64BEC"/>
    <w:rsid w:val="00F64CBB"/>
    <w:rsid w:val="00F64E47"/>
    <w:rsid w:val="00F651F1"/>
    <w:rsid w:val="00F65308"/>
    <w:rsid w:val="00F65311"/>
    <w:rsid w:val="00F656B8"/>
    <w:rsid w:val="00F65EB6"/>
    <w:rsid w:val="00F663E7"/>
    <w:rsid w:val="00F66CB2"/>
    <w:rsid w:val="00F672F7"/>
    <w:rsid w:val="00F676A3"/>
    <w:rsid w:val="00F676FB"/>
    <w:rsid w:val="00F7091C"/>
    <w:rsid w:val="00F70A0B"/>
    <w:rsid w:val="00F70D46"/>
    <w:rsid w:val="00F721E9"/>
    <w:rsid w:val="00F72591"/>
    <w:rsid w:val="00F7282C"/>
    <w:rsid w:val="00F729BC"/>
    <w:rsid w:val="00F72E34"/>
    <w:rsid w:val="00F73950"/>
    <w:rsid w:val="00F7482A"/>
    <w:rsid w:val="00F74A82"/>
    <w:rsid w:val="00F75A4A"/>
    <w:rsid w:val="00F75C55"/>
    <w:rsid w:val="00F75D34"/>
    <w:rsid w:val="00F75DB0"/>
    <w:rsid w:val="00F763ED"/>
    <w:rsid w:val="00F768FF"/>
    <w:rsid w:val="00F769BA"/>
    <w:rsid w:val="00F76CB3"/>
    <w:rsid w:val="00F779C3"/>
    <w:rsid w:val="00F77BD4"/>
    <w:rsid w:val="00F8117C"/>
    <w:rsid w:val="00F81A1E"/>
    <w:rsid w:val="00F81CD0"/>
    <w:rsid w:val="00F83184"/>
    <w:rsid w:val="00F8351E"/>
    <w:rsid w:val="00F83773"/>
    <w:rsid w:val="00F83869"/>
    <w:rsid w:val="00F83933"/>
    <w:rsid w:val="00F83998"/>
    <w:rsid w:val="00F83AA8"/>
    <w:rsid w:val="00F84875"/>
    <w:rsid w:val="00F8490C"/>
    <w:rsid w:val="00F84AF1"/>
    <w:rsid w:val="00F851FE"/>
    <w:rsid w:val="00F85D80"/>
    <w:rsid w:val="00F85DE5"/>
    <w:rsid w:val="00F86B58"/>
    <w:rsid w:val="00F87560"/>
    <w:rsid w:val="00F87870"/>
    <w:rsid w:val="00F87875"/>
    <w:rsid w:val="00F9020A"/>
    <w:rsid w:val="00F9090B"/>
    <w:rsid w:val="00F91004"/>
    <w:rsid w:val="00F92ACD"/>
    <w:rsid w:val="00F930C6"/>
    <w:rsid w:val="00F93528"/>
    <w:rsid w:val="00F95277"/>
    <w:rsid w:val="00F955A3"/>
    <w:rsid w:val="00F95A0C"/>
    <w:rsid w:val="00F95C7B"/>
    <w:rsid w:val="00F96136"/>
    <w:rsid w:val="00F9634F"/>
    <w:rsid w:val="00F965F1"/>
    <w:rsid w:val="00F966D6"/>
    <w:rsid w:val="00F975A6"/>
    <w:rsid w:val="00F97B6D"/>
    <w:rsid w:val="00FA00D8"/>
    <w:rsid w:val="00FA0426"/>
    <w:rsid w:val="00FA0969"/>
    <w:rsid w:val="00FA09FF"/>
    <w:rsid w:val="00FA1317"/>
    <w:rsid w:val="00FA17D2"/>
    <w:rsid w:val="00FA237A"/>
    <w:rsid w:val="00FA29C8"/>
    <w:rsid w:val="00FA2A58"/>
    <w:rsid w:val="00FA39B6"/>
    <w:rsid w:val="00FA3AD3"/>
    <w:rsid w:val="00FA3B7C"/>
    <w:rsid w:val="00FA4038"/>
    <w:rsid w:val="00FA5040"/>
    <w:rsid w:val="00FA56AD"/>
    <w:rsid w:val="00FA58EF"/>
    <w:rsid w:val="00FA6474"/>
    <w:rsid w:val="00FA653D"/>
    <w:rsid w:val="00FA6A0A"/>
    <w:rsid w:val="00FA7009"/>
    <w:rsid w:val="00FA7314"/>
    <w:rsid w:val="00FA7680"/>
    <w:rsid w:val="00FA78D9"/>
    <w:rsid w:val="00FA7E93"/>
    <w:rsid w:val="00FB01CF"/>
    <w:rsid w:val="00FB02C4"/>
    <w:rsid w:val="00FB034D"/>
    <w:rsid w:val="00FB044B"/>
    <w:rsid w:val="00FB0E2B"/>
    <w:rsid w:val="00FB100F"/>
    <w:rsid w:val="00FB1665"/>
    <w:rsid w:val="00FB2160"/>
    <w:rsid w:val="00FB27FA"/>
    <w:rsid w:val="00FB2D04"/>
    <w:rsid w:val="00FB3034"/>
    <w:rsid w:val="00FB3067"/>
    <w:rsid w:val="00FB3159"/>
    <w:rsid w:val="00FB346C"/>
    <w:rsid w:val="00FB361C"/>
    <w:rsid w:val="00FB362E"/>
    <w:rsid w:val="00FB36B0"/>
    <w:rsid w:val="00FB584D"/>
    <w:rsid w:val="00FB5B09"/>
    <w:rsid w:val="00FB5F47"/>
    <w:rsid w:val="00FB60E8"/>
    <w:rsid w:val="00FB64E9"/>
    <w:rsid w:val="00FB69A7"/>
    <w:rsid w:val="00FB7123"/>
    <w:rsid w:val="00FC01BA"/>
    <w:rsid w:val="00FC0598"/>
    <w:rsid w:val="00FC08F3"/>
    <w:rsid w:val="00FC094A"/>
    <w:rsid w:val="00FC0E0C"/>
    <w:rsid w:val="00FC1285"/>
    <w:rsid w:val="00FC145E"/>
    <w:rsid w:val="00FC1E21"/>
    <w:rsid w:val="00FC4519"/>
    <w:rsid w:val="00FC4CC4"/>
    <w:rsid w:val="00FC6676"/>
    <w:rsid w:val="00FC6709"/>
    <w:rsid w:val="00FC70D4"/>
    <w:rsid w:val="00FC7831"/>
    <w:rsid w:val="00FC79F6"/>
    <w:rsid w:val="00FC7A47"/>
    <w:rsid w:val="00FD018A"/>
    <w:rsid w:val="00FD0226"/>
    <w:rsid w:val="00FD0FF1"/>
    <w:rsid w:val="00FD2531"/>
    <w:rsid w:val="00FD2C2B"/>
    <w:rsid w:val="00FD3014"/>
    <w:rsid w:val="00FD3533"/>
    <w:rsid w:val="00FD4D12"/>
    <w:rsid w:val="00FD520B"/>
    <w:rsid w:val="00FD53AF"/>
    <w:rsid w:val="00FD5B4B"/>
    <w:rsid w:val="00FD6FDE"/>
    <w:rsid w:val="00FD7396"/>
    <w:rsid w:val="00FE1974"/>
    <w:rsid w:val="00FE1B03"/>
    <w:rsid w:val="00FE1E05"/>
    <w:rsid w:val="00FE1E6F"/>
    <w:rsid w:val="00FE2807"/>
    <w:rsid w:val="00FE294F"/>
    <w:rsid w:val="00FE2C9A"/>
    <w:rsid w:val="00FE2CE2"/>
    <w:rsid w:val="00FE2E76"/>
    <w:rsid w:val="00FE4709"/>
    <w:rsid w:val="00FE4B94"/>
    <w:rsid w:val="00FE4E23"/>
    <w:rsid w:val="00FE56E8"/>
    <w:rsid w:val="00FE5B30"/>
    <w:rsid w:val="00FE6131"/>
    <w:rsid w:val="00FE65D9"/>
    <w:rsid w:val="00FE76DC"/>
    <w:rsid w:val="00FF013F"/>
    <w:rsid w:val="00FF03D1"/>
    <w:rsid w:val="00FF05FC"/>
    <w:rsid w:val="00FF0666"/>
    <w:rsid w:val="00FF1CFB"/>
    <w:rsid w:val="00FF1F33"/>
    <w:rsid w:val="00FF249B"/>
    <w:rsid w:val="00FF28BF"/>
    <w:rsid w:val="00FF384D"/>
    <w:rsid w:val="00FF388D"/>
    <w:rsid w:val="00FF3E0F"/>
    <w:rsid w:val="00FF44D6"/>
    <w:rsid w:val="00FF5033"/>
    <w:rsid w:val="00FF5B53"/>
    <w:rsid w:val="00FF5CD4"/>
    <w:rsid w:val="00FF638E"/>
    <w:rsid w:val="00FF6C44"/>
    <w:rsid w:val="00FF703A"/>
    <w:rsid w:val="00FF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546F787"/>
  <w15:docId w15:val="{040FC2CF-273A-4D88-9DD2-2C94E680E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75F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475F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475F16"/>
    <w:pPr>
      <w:spacing w:after="120"/>
    </w:pPr>
  </w:style>
  <w:style w:type="paragraph" w:styleId="Header">
    <w:name w:val="header"/>
    <w:basedOn w:val="Normal"/>
    <w:link w:val="HeaderChar"/>
    <w:uiPriority w:val="99"/>
    <w:rsid w:val="00475F16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75F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475F16"/>
    <w:rPr>
      <w:rFonts w:cs="Times New Roman"/>
      <w:b/>
      <w:bCs/>
    </w:rPr>
  </w:style>
  <w:style w:type="paragraph" w:styleId="ListBullet">
    <w:name w:val="List Bullet"/>
    <w:basedOn w:val="Normal"/>
    <w:rsid w:val="00475F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75F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75F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75F16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475F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75F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75F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475F16"/>
    <w:pPr>
      <w:ind w:left="284"/>
    </w:pPr>
  </w:style>
  <w:style w:type="paragraph" w:customStyle="1" w:styleId="AAFrameAddress">
    <w:name w:val="AA Frame Address"/>
    <w:basedOn w:val="Heading1"/>
    <w:rsid w:val="00475F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75F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475F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475F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75F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475F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475F16"/>
    <w:pPr>
      <w:ind w:left="851" w:hanging="284"/>
    </w:pPr>
  </w:style>
  <w:style w:type="paragraph" w:styleId="Index4">
    <w:name w:val="index 4"/>
    <w:basedOn w:val="Normal"/>
    <w:next w:val="Normal"/>
    <w:semiHidden/>
    <w:rsid w:val="00475F16"/>
    <w:pPr>
      <w:ind w:left="1135" w:hanging="284"/>
    </w:pPr>
  </w:style>
  <w:style w:type="paragraph" w:styleId="Index6">
    <w:name w:val="index 6"/>
    <w:basedOn w:val="Normal"/>
    <w:next w:val="Normal"/>
    <w:semiHidden/>
    <w:rsid w:val="00475F16"/>
    <w:pPr>
      <w:ind w:left="1702" w:hanging="284"/>
    </w:pPr>
  </w:style>
  <w:style w:type="paragraph" w:styleId="Index5">
    <w:name w:val="index 5"/>
    <w:basedOn w:val="Normal"/>
    <w:next w:val="Normal"/>
    <w:semiHidden/>
    <w:rsid w:val="00475F16"/>
    <w:pPr>
      <w:ind w:left="1418" w:hanging="284"/>
    </w:pPr>
  </w:style>
  <w:style w:type="paragraph" w:styleId="Index7">
    <w:name w:val="index 7"/>
    <w:basedOn w:val="Normal"/>
    <w:next w:val="Normal"/>
    <w:semiHidden/>
    <w:rsid w:val="00475F16"/>
    <w:pPr>
      <w:ind w:left="1985" w:hanging="284"/>
    </w:pPr>
  </w:style>
  <w:style w:type="paragraph" w:styleId="Index8">
    <w:name w:val="index 8"/>
    <w:basedOn w:val="Normal"/>
    <w:next w:val="Normal"/>
    <w:semiHidden/>
    <w:rsid w:val="00475F16"/>
    <w:pPr>
      <w:ind w:left="2269" w:hanging="284"/>
    </w:pPr>
  </w:style>
  <w:style w:type="paragraph" w:styleId="Index9">
    <w:name w:val="index 9"/>
    <w:basedOn w:val="Normal"/>
    <w:next w:val="Normal"/>
    <w:semiHidden/>
    <w:rsid w:val="00475F16"/>
    <w:pPr>
      <w:ind w:left="2552" w:hanging="284"/>
    </w:pPr>
  </w:style>
  <w:style w:type="paragraph" w:styleId="TOC2">
    <w:name w:val="toc 2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75F16"/>
    <w:pPr>
      <w:ind w:left="851"/>
    </w:pPr>
  </w:style>
  <w:style w:type="paragraph" w:styleId="TOC5">
    <w:name w:val="toc 5"/>
    <w:basedOn w:val="Normal"/>
    <w:next w:val="Normal"/>
    <w:semiHidden/>
    <w:rsid w:val="00475F16"/>
    <w:pPr>
      <w:ind w:left="1134"/>
    </w:pPr>
  </w:style>
  <w:style w:type="paragraph" w:styleId="TOC6">
    <w:name w:val="toc 6"/>
    <w:basedOn w:val="Normal"/>
    <w:next w:val="Normal"/>
    <w:semiHidden/>
    <w:rsid w:val="00475F16"/>
    <w:pPr>
      <w:ind w:left="1418"/>
    </w:pPr>
  </w:style>
  <w:style w:type="paragraph" w:styleId="TOC7">
    <w:name w:val="toc 7"/>
    <w:basedOn w:val="Normal"/>
    <w:next w:val="Normal"/>
    <w:semiHidden/>
    <w:rsid w:val="00475F16"/>
    <w:pPr>
      <w:ind w:left="1701"/>
    </w:pPr>
  </w:style>
  <w:style w:type="paragraph" w:styleId="TOC8">
    <w:name w:val="toc 8"/>
    <w:basedOn w:val="Normal"/>
    <w:next w:val="Normal"/>
    <w:semiHidden/>
    <w:rsid w:val="00475F16"/>
    <w:pPr>
      <w:ind w:left="1985"/>
    </w:pPr>
  </w:style>
  <w:style w:type="paragraph" w:styleId="TOC9">
    <w:name w:val="toc 9"/>
    <w:basedOn w:val="Normal"/>
    <w:next w:val="Normal"/>
    <w:semiHidden/>
    <w:rsid w:val="00475F16"/>
    <w:pPr>
      <w:ind w:left="2268"/>
    </w:pPr>
  </w:style>
  <w:style w:type="paragraph" w:styleId="TableofFigures">
    <w:name w:val="table of figures"/>
    <w:basedOn w:val="Normal"/>
    <w:next w:val="Normal"/>
    <w:semiHidden/>
    <w:rsid w:val="00475F16"/>
    <w:pPr>
      <w:ind w:left="567" w:hanging="567"/>
    </w:pPr>
  </w:style>
  <w:style w:type="paragraph" w:styleId="ListBullet5">
    <w:name w:val="List Bullet 5"/>
    <w:basedOn w:val="Normal"/>
    <w:rsid w:val="00475F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475F16"/>
    <w:pPr>
      <w:ind w:firstLine="284"/>
    </w:pPr>
  </w:style>
  <w:style w:type="paragraph" w:styleId="BodyTextIndent">
    <w:name w:val="Body Text Indent"/>
    <w:aliases w:val="i"/>
    <w:basedOn w:val="Normal"/>
    <w:rsid w:val="00475F1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475F16"/>
    <w:pPr>
      <w:ind w:left="284" w:firstLine="284"/>
    </w:pPr>
  </w:style>
  <w:style w:type="character" w:styleId="Strong">
    <w:name w:val="Strong"/>
    <w:basedOn w:val="DefaultParagraphFont"/>
    <w:qFormat/>
    <w:rsid w:val="00475F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75F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475F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475F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75F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75F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75F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75F16"/>
    <w:pPr>
      <w:framePr w:h="1054" w:wrap="around" w:y="5920"/>
    </w:pPr>
  </w:style>
  <w:style w:type="paragraph" w:customStyle="1" w:styleId="ReportHeading3">
    <w:name w:val="ReportHeading3"/>
    <w:basedOn w:val="ReportHeading2"/>
    <w:rsid w:val="00475F1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475F1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475F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475F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475F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75F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75F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475F16"/>
  </w:style>
  <w:style w:type="paragraph" w:customStyle="1" w:styleId="ASSETS">
    <w:name w:val="ASSETS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4A6D64"/>
    <w:rPr>
      <w:rFonts w:ascii="Arial" w:hAnsi="Arial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90203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020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0203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02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02038"/>
    <w:rPr>
      <w:rFonts w:ascii="Arial" w:hAnsi="Arial"/>
      <w:b/>
      <w:bCs/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4D6D6A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rsid w:val="00DE3A29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DefaultParagraphFont"/>
    <w:link w:val="BodyTextFirstIndent2"/>
    <w:uiPriority w:val="99"/>
    <w:locked/>
    <w:rsid w:val="0034019E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13523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35231"/>
    <w:rPr>
      <w:rFonts w:ascii="Univers 45 Light" w:hAnsi="Univers 45 Light" w:cs="Univers 45 Light"/>
      <w:color w:val="000000"/>
      <w:lang w:val="en-GB" w:bidi="ar-SA"/>
    </w:rPr>
  </w:style>
  <w:style w:type="character" w:customStyle="1" w:styleId="Heading8Char">
    <w:name w:val="Heading 8 Char"/>
    <w:basedOn w:val="DefaultParagraphFont"/>
    <w:link w:val="Heading8"/>
    <w:locked/>
    <w:rsid w:val="00083EE6"/>
    <w:rPr>
      <w:rFonts w:cs="EucrosiaUPC"/>
      <w:b/>
      <w:bCs/>
      <w:sz w:val="32"/>
      <w:szCs w:val="32"/>
    </w:rPr>
  </w:style>
  <w:style w:type="paragraph" w:styleId="NoSpacing">
    <w:name w:val="No Spacing"/>
    <w:uiPriority w:val="1"/>
    <w:qFormat/>
    <w:rsid w:val="00494273"/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8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5" Type="http://schemas.openxmlformats.org/officeDocument/2006/relationships/header" Target="header12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eader" Target="header11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Relationship Id="rId22" Type="http://schemas.openxmlformats.org/officeDocument/2006/relationships/footer" Target="footer5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D4AEA-8CC9-46B8-BB01-A584D420F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35</Pages>
  <Words>6262</Words>
  <Characters>35695</Characters>
  <Application>Microsoft Office Word</Application>
  <DocSecurity>0</DocSecurity>
  <Lines>297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41874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Tarika, Sastrananda</dc:creator>
  <cp:keywords/>
  <dc:description/>
  <cp:lastModifiedBy>Suteera, Kamolpattana</cp:lastModifiedBy>
  <cp:revision>4</cp:revision>
  <cp:lastPrinted>2019-08-09T12:40:00Z</cp:lastPrinted>
  <dcterms:created xsi:type="dcterms:W3CDTF">2019-08-09T03:33:00Z</dcterms:created>
  <dcterms:modified xsi:type="dcterms:W3CDTF">2019-08-09T12:40:00Z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