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352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:rsidR="00CF7270" w:rsidRPr="00BA3B87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71F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BC14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6D10" w:rsidRPr="00E26D1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F8335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4A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D4C30" w:rsidRPr="003D4C30">
        <w:rPr>
          <w:rFonts w:ascii="Angsana New" w:hAnsi="Angsana New" w:cs="Angsana New" w:hint="cs"/>
          <w:b w:val="0"/>
          <w:bCs w:val="0"/>
          <w:sz w:val="32"/>
          <w:szCs w:val="32"/>
        </w:rPr>
        <w:t>2</w:t>
      </w: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71F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C04FA" w:rsidRPr="006B00FC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17BAB" w:rsidRPr="00A410D7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10D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A410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A410D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517BAB" w:rsidRPr="00EA7679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:rsidR="006B00FC" w:rsidRPr="00EA7679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A767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3</w:t>
      </w:r>
      <w:r w:rsidR="00E26D10" w:rsidRPr="00EA7679">
        <w:rPr>
          <w:rFonts w:ascii="Angsana New" w:hAnsi="Angsana New" w:hint="cs"/>
          <w:sz w:val="30"/>
          <w:szCs w:val="30"/>
        </w:rPr>
        <w:t>0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D74AA4" w:rsidRPr="00EA7679">
        <w:rPr>
          <w:rFonts w:ascii="Angsana New" w:hAnsi="Angsana New" w:hint="cs"/>
          <w:sz w:val="30"/>
          <w:szCs w:val="30"/>
          <w:cs/>
        </w:rPr>
        <w:t>มิถุนายน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            </w:t>
      </w:r>
      <w:r w:rsidRPr="00EA7679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12D97">
        <w:rPr>
          <w:rFonts w:ascii="Angsana New" w:hAnsi="Angsana New"/>
          <w:sz w:val="30"/>
          <w:szCs w:val="30"/>
        </w:rPr>
        <w:t xml:space="preserve"> </w:t>
      </w:r>
      <w:r w:rsidR="009A1F06" w:rsidRPr="00EA7679">
        <w:rPr>
          <w:rFonts w:ascii="Angsana New" w:hAnsi="Angsana New"/>
          <w:sz w:val="30"/>
          <w:szCs w:val="30"/>
          <w:cs/>
        </w:rPr>
        <w:t>สำหรับ</w:t>
      </w:r>
      <w:r w:rsidR="00DD7DE1" w:rsidRPr="00EA7679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1F06" w:rsidRPr="00EA7679">
        <w:rPr>
          <w:rFonts w:ascii="Angsana New" w:hAnsi="Angsana New"/>
          <w:sz w:val="30"/>
          <w:szCs w:val="30"/>
        </w:rPr>
        <w:t>3</w:t>
      </w:r>
      <w:r w:rsidR="009A1F06" w:rsidRPr="00EA7679">
        <w:rPr>
          <w:rFonts w:ascii="Angsana New" w:hAnsi="Angsana New" w:hint="cs"/>
          <w:sz w:val="30"/>
          <w:szCs w:val="30"/>
        </w:rPr>
        <w:t>0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 </w:t>
      </w:r>
      <w:r w:rsidR="009A1F06" w:rsidRPr="00EA7679">
        <w:rPr>
          <w:rFonts w:ascii="Angsana New" w:hAnsi="Angsana New" w:hint="cs"/>
          <w:sz w:val="30"/>
          <w:szCs w:val="30"/>
          <w:cs/>
        </w:rPr>
        <w:t>มิถุนายน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 </w:t>
      </w:r>
      <w:r w:rsidR="009A1F06" w:rsidRPr="00EA7679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Pr="00EA7679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EA7679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EA7679">
        <w:rPr>
          <w:rFonts w:ascii="Angsana New" w:hAnsi="Angsana New"/>
          <w:sz w:val="30"/>
          <w:szCs w:val="30"/>
          <w:cs/>
        </w:rPr>
        <w:t>งบกระแสเงินส</w:t>
      </w:r>
      <w:r w:rsidR="00826400" w:rsidRPr="00EA7679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EA7679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D74AA4" w:rsidRPr="00EA7679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620B8" w:rsidRPr="00EA7679">
        <w:rPr>
          <w:rFonts w:ascii="Angsana New" w:hAnsi="Angsana New"/>
          <w:spacing w:val="-6"/>
          <w:sz w:val="30"/>
          <w:szCs w:val="30"/>
        </w:rPr>
        <w:t>3</w:t>
      </w:r>
      <w:r w:rsidR="00E26D10" w:rsidRPr="00EA7679">
        <w:rPr>
          <w:rFonts w:ascii="Angsana New" w:hAnsi="Angsana New" w:hint="cs"/>
          <w:spacing w:val="-6"/>
          <w:sz w:val="30"/>
          <w:szCs w:val="30"/>
        </w:rPr>
        <w:t>0</w:t>
      </w:r>
      <w:r w:rsidR="00F83350" w:rsidRPr="00EA767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74AA4" w:rsidRPr="00EA767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pacing w:val="-6"/>
          <w:sz w:val="30"/>
          <w:szCs w:val="30"/>
        </w:rPr>
        <w:t>256</w:t>
      </w:r>
      <w:r w:rsidR="003D4C30" w:rsidRPr="003D4C30">
        <w:rPr>
          <w:rFonts w:ascii="Angsana New" w:hAnsi="Angsana New" w:hint="cs"/>
          <w:spacing w:val="-6"/>
          <w:sz w:val="30"/>
          <w:szCs w:val="30"/>
        </w:rPr>
        <w:t>2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EA7679">
        <w:rPr>
          <w:rFonts w:ascii="Angsana New" w:hAnsi="Angsana New"/>
          <w:spacing w:val="-6"/>
          <w:sz w:val="30"/>
          <w:szCs w:val="30"/>
        </w:rPr>
        <w:t>“</w:t>
      </w:r>
      <w:r w:rsidRPr="00EA7679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931424" w:rsidRPr="00EA7679">
        <w:rPr>
          <w:rFonts w:ascii="Angsana New" w:hAnsi="Angsana New"/>
          <w:spacing w:val="-6"/>
          <w:sz w:val="30"/>
          <w:szCs w:val="30"/>
        </w:rPr>
        <w:t>”</w:t>
      </w:r>
      <w:r w:rsidRPr="00EA7679">
        <w:rPr>
          <w:rFonts w:ascii="Angsana New" w:hAnsi="Angsana New"/>
          <w:spacing w:val="-6"/>
          <w:sz w:val="30"/>
          <w:szCs w:val="30"/>
          <w:cs/>
        </w:rPr>
        <w:t>)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="00F83350" w:rsidRPr="00EA76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>สแกน อินเตอร์ จำกัด (มหาชน) และบริษัทย่อย และของเฉพาะบริษัท</w:t>
      </w:r>
      <w:r w:rsidRPr="00EA76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 xml:space="preserve">สแกน อินเตอร์ จำกัด </w:t>
      </w:r>
      <w:r w:rsidRPr="00EA7679">
        <w:rPr>
          <w:rFonts w:ascii="Angsana New" w:hAnsi="Angsana New"/>
          <w:spacing w:val="-2"/>
          <w:sz w:val="30"/>
          <w:szCs w:val="30"/>
        </w:rPr>
        <w:t>(</w:t>
      </w:r>
      <w:r w:rsidRPr="00EA7679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EA7679">
        <w:rPr>
          <w:rFonts w:ascii="Angsana New" w:hAnsi="Angsana New"/>
          <w:spacing w:val="-2"/>
          <w:sz w:val="30"/>
          <w:szCs w:val="30"/>
        </w:rPr>
        <w:t>)</w:t>
      </w:r>
      <w:r w:rsidR="00DB2903" w:rsidRPr="00EA76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EA7679">
        <w:rPr>
          <w:rFonts w:ascii="Angsana New" w:hAnsi="Angsana New" w:hint="cs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A767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8620B8" w:rsidRPr="00EA7679">
        <w:rPr>
          <w:rFonts w:ascii="Angsana New" w:hAnsi="Angsana New"/>
          <w:sz w:val="30"/>
          <w:szCs w:val="30"/>
        </w:rPr>
        <w:t>34</w:t>
      </w:r>
      <w:r w:rsidRPr="00EA7679">
        <w:rPr>
          <w:rFonts w:ascii="Angsana New" w:hAnsi="Angsana New"/>
          <w:sz w:val="30"/>
          <w:szCs w:val="30"/>
          <w:cs/>
        </w:rPr>
        <w:t xml:space="preserve"> เรื่อง </w:t>
      </w:r>
      <w:r w:rsidRPr="00EA767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A7679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17BAB" w:rsidRPr="00EA7679" w:rsidRDefault="00517BAB" w:rsidP="00517BAB">
      <w:pPr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:rsidR="00517BAB" w:rsidRPr="00EA7679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76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517BAB" w:rsidRPr="00EA7679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A767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รหัส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2410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</w:rPr>
        <w:t>“</w:t>
      </w:r>
      <w:r w:rsidRPr="00EA76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A7679">
        <w:rPr>
          <w:rFonts w:ascii="Angsana New" w:hAnsi="Angsana New"/>
          <w:sz w:val="30"/>
          <w:szCs w:val="30"/>
        </w:rPr>
        <w:t>”</w:t>
      </w:r>
      <w:r w:rsidRPr="00EA767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</w:t>
      </w:r>
      <w:r w:rsidRPr="00BA3B87">
        <w:rPr>
          <w:rFonts w:ascii="Angsana New" w:hAnsi="Angsana New"/>
          <w:sz w:val="30"/>
          <w:szCs w:val="30"/>
          <w:cs/>
        </w:rPr>
        <w:t>บ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EA7679" w:rsidRDefault="00EA7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EA7679" w:rsidSect="00A5139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454777" w:rsidRDefault="0045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0" w:name="_GoBack"/>
      <w:bookmarkEnd w:id="0"/>
    </w:p>
    <w:p w:rsidR="00EE75BD" w:rsidRPr="00A410D7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E75BD" w:rsidRPr="00A410D7" w:rsidRDefault="00EE75BD" w:rsidP="00EE75B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EE75BD" w:rsidRPr="00B21932" w:rsidRDefault="00EE75BD" w:rsidP="00EE75B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EE75BD" w:rsidRPr="00B21932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EE75BD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E75BD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E75BD" w:rsidRPr="00B21932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B21932">
        <w:rPr>
          <w:rFonts w:ascii="Angsana New" w:hAnsi="Angsana New" w:hint="cs"/>
          <w:sz w:val="30"/>
          <w:szCs w:val="30"/>
          <w:cs/>
          <w:lang w:val="th-TH"/>
        </w:rPr>
        <w:t>ดุษณีย์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21932">
        <w:rPr>
          <w:rFonts w:ascii="Angsana New" w:hAnsi="Angsana New"/>
          <w:sz w:val="30"/>
          <w:szCs w:val="30"/>
        </w:rPr>
        <w:t>10235</w:t>
      </w:r>
    </w:p>
    <w:p w:rsidR="00EE75BD" w:rsidRPr="00B21932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E75BD" w:rsidRPr="00A410D7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EE75BD" w:rsidRPr="00A410D7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EE75BD" w:rsidRPr="00A410D7" w:rsidRDefault="00CC1E9F" w:rsidP="00EE75BD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9</w:t>
      </w:r>
      <w:r w:rsidR="00497F1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สิงหาคม</w:t>
      </w:r>
      <w:r w:rsidR="00EE75BD" w:rsidRPr="006F56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D4C30" w:rsidRPr="003D4C30">
        <w:rPr>
          <w:rFonts w:ascii="Angsana New" w:hAnsi="Angsana New" w:hint="cs"/>
          <w:b w:val="0"/>
          <w:sz w:val="30"/>
          <w:szCs w:val="30"/>
          <w:lang w:val="en-US" w:bidi="th-TH"/>
        </w:rPr>
        <w:t>2562</w:t>
      </w:r>
    </w:p>
    <w:p w:rsidR="00EE75BD" w:rsidRPr="00BA3B87" w:rsidRDefault="00EE75BD" w:rsidP="00EE75BD">
      <w:pPr>
        <w:spacing w:line="240" w:lineRule="auto"/>
        <w:rPr>
          <w:rFonts w:ascii="Angsana New" w:hAnsi="Angsana New"/>
        </w:rPr>
      </w:pPr>
    </w:p>
    <w:p w:rsidR="00EA7679" w:rsidRDefault="00EA7679" w:rsidP="00EE75BD">
      <w:pPr>
        <w:spacing w:line="240" w:lineRule="auto"/>
        <w:rPr>
          <w:rFonts w:ascii="Angsana New" w:hAnsi="Angsana New"/>
          <w:cs/>
        </w:rPr>
      </w:pPr>
    </w:p>
    <w:p w:rsidR="00EA7679" w:rsidRPr="00EA7679" w:rsidRDefault="00EA7679" w:rsidP="00EA7679">
      <w:pPr>
        <w:rPr>
          <w:rFonts w:ascii="Angsana New" w:hAnsi="Angsana New"/>
          <w:cs/>
        </w:rPr>
      </w:pPr>
    </w:p>
    <w:p w:rsidR="00EA7679" w:rsidRPr="00EA7679" w:rsidRDefault="00EA7679" w:rsidP="00EA7679">
      <w:pPr>
        <w:rPr>
          <w:rFonts w:ascii="Angsana New" w:hAnsi="Angsana New"/>
          <w:cs/>
        </w:rPr>
      </w:pPr>
    </w:p>
    <w:sectPr w:rsidR="00EA7679" w:rsidRPr="00EA7679" w:rsidSect="00017166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9DF" w:rsidRDefault="006E59DF">
      <w:r>
        <w:separator/>
      </w:r>
    </w:p>
  </w:endnote>
  <w:endnote w:type="continuationSeparator" w:id="0">
    <w:p w:rsidR="006E59DF" w:rsidRDefault="006E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B35BA1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:rsidR="00B35BA1" w:rsidRDefault="00B35B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CB24EB" w:rsidRDefault="00B35BA1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:rsidR="00B35BA1" w:rsidRPr="006C798A" w:rsidRDefault="00B35BA1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EA7679" w:rsidRDefault="00B35BA1" w:rsidP="00EA76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30"/>
        <w:szCs w:val="30"/>
      </w:rPr>
      <w:id w:val="168300879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</w:rPr>
    </w:sdtEndPr>
    <w:sdtContent>
      <w:p w:rsidR="00C35E68" w:rsidRPr="00C35E68" w:rsidRDefault="00C35E68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C35E68">
          <w:rPr>
            <w:rFonts w:ascii="Angsana New" w:hAnsi="Angsana New" w:hint="cs"/>
            <w:sz w:val="30"/>
            <w:szCs w:val="30"/>
          </w:rPr>
          <w:fldChar w:fldCharType="begin"/>
        </w:r>
        <w:r w:rsidRPr="00C35E6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5E68">
          <w:rPr>
            <w:rFonts w:ascii="Angsana New" w:hAnsi="Angsana New" w:hint="cs"/>
            <w:sz w:val="30"/>
            <w:szCs w:val="30"/>
          </w:rPr>
          <w:fldChar w:fldCharType="separate"/>
        </w:r>
        <w:r w:rsidRPr="00C35E68">
          <w:rPr>
            <w:rFonts w:ascii="Angsana New" w:hAnsi="Angsana New" w:hint="cs"/>
            <w:noProof/>
            <w:sz w:val="30"/>
            <w:szCs w:val="30"/>
          </w:rPr>
          <w:t>2</w:t>
        </w:r>
        <w:r w:rsidRPr="00C35E6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9DF" w:rsidRDefault="006E59DF">
      <w:r>
        <w:separator/>
      </w:r>
    </w:p>
  </w:footnote>
  <w:footnote w:type="continuationSeparator" w:id="0">
    <w:p w:rsidR="006E59DF" w:rsidRDefault="006E5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6E59DF">
    <w:pPr>
      <w:pStyle w:val="Header"/>
    </w:pPr>
    <w:r>
      <w:rPr>
        <w:noProof/>
      </w:rPr>
      <w:pict w14:anchorId="0BBC81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F9367B" w:rsidRDefault="00B35BA1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35BA1" w:rsidRPr="00F9367B" w:rsidRDefault="00B35BA1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5BA1" w:rsidRPr="00F9367B" w:rsidRDefault="00B35BA1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B35BA1" w:rsidRPr="00F9367B" w:rsidRDefault="00B35BA1">
    <w:pPr>
      <w:pStyle w:val="Header"/>
      <w:rPr>
        <w:sz w:val="16"/>
        <w:szCs w:val="16"/>
      </w:rPr>
    </w:pPr>
  </w:p>
  <w:p w:rsidR="00B35BA1" w:rsidRPr="00F9367B" w:rsidRDefault="00B35BA1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35BA1" w:rsidRPr="002C7FD1" w:rsidRDefault="00B35BA1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DA7B0B" w:rsidRDefault="00B35BA1" w:rsidP="00DD0A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BA1" w:rsidRPr="0051710E" w:rsidRDefault="00B35BA1" w:rsidP="00517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756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5"/>
  </w:num>
  <w:num w:numId="15">
    <w:abstractNumId w:val="27"/>
  </w:num>
  <w:num w:numId="16">
    <w:abstractNumId w:val="33"/>
  </w:num>
  <w:num w:numId="17">
    <w:abstractNumId w:val="34"/>
  </w:num>
  <w:num w:numId="18">
    <w:abstractNumId w:val="30"/>
  </w:num>
  <w:num w:numId="19">
    <w:abstractNumId w:val="28"/>
  </w:num>
  <w:num w:numId="20">
    <w:abstractNumId w:val="31"/>
  </w:num>
  <w:num w:numId="21">
    <w:abstractNumId w:val="16"/>
  </w:num>
  <w:num w:numId="22">
    <w:abstractNumId w:val="11"/>
  </w:num>
  <w:num w:numId="23">
    <w:abstractNumId w:val="13"/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9"/>
  </w:num>
  <w:num w:numId="29">
    <w:abstractNumId w:val="14"/>
  </w:num>
  <w:num w:numId="30">
    <w:abstractNumId w:val="12"/>
  </w:num>
  <w:num w:numId="31">
    <w:abstractNumId w:val="18"/>
  </w:num>
  <w:num w:numId="32">
    <w:abstractNumId w:val="10"/>
  </w:num>
  <w:num w:numId="33">
    <w:abstractNumId w:val="23"/>
  </w:num>
  <w:num w:numId="34">
    <w:abstractNumId w:val="15"/>
  </w:num>
  <w:num w:numId="35">
    <w:abstractNumId w:val="35"/>
  </w:num>
  <w:num w:numId="3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04D"/>
    <w:rsid w:val="00003EC0"/>
    <w:rsid w:val="0000414B"/>
    <w:rsid w:val="0000481B"/>
    <w:rsid w:val="00004CDA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07EB9"/>
    <w:rsid w:val="00010063"/>
    <w:rsid w:val="00010482"/>
    <w:rsid w:val="00010826"/>
    <w:rsid w:val="00010A76"/>
    <w:rsid w:val="00010C8C"/>
    <w:rsid w:val="00010E04"/>
    <w:rsid w:val="000111BD"/>
    <w:rsid w:val="000113DC"/>
    <w:rsid w:val="000131EC"/>
    <w:rsid w:val="0001330E"/>
    <w:rsid w:val="00013D36"/>
    <w:rsid w:val="00013D4F"/>
    <w:rsid w:val="0001448B"/>
    <w:rsid w:val="00014A55"/>
    <w:rsid w:val="00014ED6"/>
    <w:rsid w:val="0001516F"/>
    <w:rsid w:val="0001523D"/>
    <w:rsid w:val="000154DE"/>
    <w:rsid w:val="000155C3"/>
    <w:rsid w:val="000156A3"/>
    <w:rsid w:val="00015766"/>
    <w:rsid w:val="00015DF2"/>
    <w:rsid w:val="00015E0E"/>
    <w:rsid w:val="00016235"/>
    <w:rsid w:val="00017166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365"/>
    <w:rsid w:val="00021412"/>
    <w:rsid w:val="00023148"/>
    <w:rsid w:val="000233EE"/>
    <w:rsid w:val="00023407"/>
    <w:rsid w:val="00023688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6F0"/>
    <w:rsid w:val="000338E7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37EA5"/>
    <w:rsid w:val="0004021C"/>
    <w:rsid w:val="00040229"/>
    <w:rsid w:val="0004048C"/>
    <w:rsid w:val="00040512"/>
    <w:rsid w:val="0004072C"/>
    <w:rsid w:val="00040CB2"/>
    <w:rsid w:val="00041697"/>
    <w:rsid w:val="00041C99"/>
    <w:rsid w:val="00041EBF"/>
    <w:rsid w:val="000424F2"/>
    <w:rsid w:val="0004277E"/>
    <w:rsid w:val="000428FE"/>
    <w:rsid w:val="00043561"/>
    <w:rsid w:val="0004379D"/>
    <w:rsid w:val="000439F7"/>
    <w:rsid w:val="00043D2E"/>
    <w:rsid w:val="000447B8"/>
    <w:rsid w:val="000448E4"/>
    <w:rsid w:val="00044BEA"/>
    <w:rsid w:val="00044DE9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ABE"/>
    <w:rsid w:val="00046CD4"/>
    <w:rsid w:val="00047962"/>
    <w:rsid w:val="00047D34"/>
    <w:rsid w:val="00050004"/>
    <w:rsid w:val="00050015"/>
    <w:rsid w:val="00050760"/>
    <w:rsid w:val="000507AA"/>
    <w:rsid w:val="00050A87"/>
    <w:rsid w:val="00050AE9"/>
    <w:rsid w:val="00051079"/>
    <w:rsid w:val="0005109F"/>
    <w:rsid w:val="00052AAE"/>
    <w:rsid w:val="00052D2C"/>
    <w:rsid w:val="00052DC7"/>
    <w:rsid w:val="00052F3E"/>
    <w:rsid w:val="00053064"/>
    <w:rsid w:val="000537B4"/>
    <w:rsid w:val="000539B9"/>
    <w:rsid w:val="00053AEE"/>
    <w:rsid w:val="000543AC"/>
    <w:rsid w:val="00054E9A"/>
    <w:rsid w:val="00054FB7"/>
    <w:rsid w:val="00055276"/>
    <w:rsid w:val="0005591D"/>
    <w:rsid w:val="000559A0"/>
    <w:rsid w:val="00055FE1"/>
    <w:rsid w:val="000563A1"/>
    <w:rsid w:val="00056815"/>
    <w:rsid w:val="0005724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738"/>
    <w:rsid w:val="0006189A"/>
    <w:rsid w:val="00061DD2"/>
    <w:rsid w:val="00061DFD"/>
    <w:rsid w:val="00061EB7"/>
    <w:rsid w:val="0006242A"/>
    <w:rsid w:val="00062B9E"/>
    <w:rsid w:val="00063026"/>
    <w:rsid w:val="000630B6"/>
    <w:rsid w:val="00063AE7"/>
    <w:rsid w:val="00063CB4"/>
    <w:rsid w:val="00063CF4"/>
    <w:rsid w:val="0006444B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739"/>
    <w:rsid w:val="00067B75"/>
    <w:rsid w:val="0007039B"/>
    <w:rsid w:val="00070792"/>
    <w:rsid w:val="00070C00"/>
    <w:rsid w:val="0007191E"/>
    <w:rsid w:val="00071EBE"/>
    <w:rsid w:val="000721CA"/>
    <w:rsid w:val="0007255C"/>
    <w:rsid w:val="00072CBA"/>
    <w:rsid w:val="0007346C"/>
    <w:rsid w:val="00073B38"/>
    <w:rsid w:val="00074C22"/>
    <w:rsid w:val="00074FF3"/>
    <w:rsid w:val="000751A2"/>
    <w:rsid w:val="00075675"/>
    <w:rsid w:val="00075ABC"/>
    <w:rsid w:val="0007601E"/>
    <w:rsid w:val="00076391"/>
    <w:rsid w:val="000763DA"/>
    <w:rsid w:val="00077205"/>
    <w:rsid w:val="000774D8"/>
    <w:rsid w:val="000778C5"/>
    <w:rsid w:val="000779B6"/>
    <w:rsid w:val="000779C5"/>
    <w:rsid w:val="00077D2D"/>
    <w:rsid w:val="00080EF3"/>
    <w:rsid w:val="0008123C"/>
    <w:rsid w:val="00081567"/>
    <w:rsid w:val="00081618"/>
    <w:rsid w:val="000824E7"/>
    <w:rsid w:val="000825CB"/>
    <w:rsid w:val="00082CB4"/>
    <w:rsid w:val="00082D49"/>
    <w:rsid w:val="00083356"/>
    <w:rsid w:val="000838CE"/>
    <w:rsid w:val="000839F7"/>
    <w:rsid w:val="00083E5A"/>
    <w:rsid w:val="00084254"/>
    <w:rsid w:val="00084C07"/>
    <w:rsid w:val="00084EC4"/>
    <w:rsid w:val="00084F6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C71"/>
    <w:rsid w:val="00091293"/>
    <w:rsid w:val="0009191D"/>
    <w:rsid w:val="00091CF4"/>
    <w:rsid w:val="00091E98"/>
    <w:rsid w:val="000920DC"/>
    <w:rsid w:val="00092397"/>
    <w:rsid w:val="0009242E"/>
    <w:rsid w:val="00092593"/>
    <w:rsid w:val="00092C44"/>
    <w:rsid w:val="00092E3F"/>
    <w:rsid w:val="0009325E"/>
    <w:rsid w:val="0009327F"/>
    <w:rsid w:val="000934A0"/>
    <w:rsid w:val="00093881"/>
    <w:rsid w:val="000944F9"/>
    <w:rsid w:val="00095BE5"/>
    <w:rsid w:val="00095CD4"/>
    <w:rsid w:val="000960D5"/>
    <w:rsid w:val="00096333"/>
    <w:rsid w:val="00096528"/>
    <w:rsid w:val="00096692"/>
    <w:rsid w:val="00096824"/>
    <w:rsid w:val="000969D5"/>
    <w:rsid w:val="00096BD0"/>
    <w:rsid w:val="00096E15"/>
    <w:rsid w:val="000970D5"/>
    <w:rsid w:val="00097421"/>
    <w:rsid w:val="00097A59"/>
    <w:rsid w:val="00097F05"/>
    <w:rsid w:val="000A0584"/>
    <w:rsid w:val="000A0947"/>
    <w:rsid w:val="000A099D"/>
    <w:rsid w:val="000A0BEC"/>
    <w:rsid w:val="000A13B7"/>
    <w:rsid w:val="000A18E6"/>
    <w:rsid w:val="000A198C"/>
    <w:rsid w:val="000A1BE0"/>
    <w:rsid w:val="000A2350"/>
    <w:rsid w:val="000A2C0D"/>
    <w:rsid w:val="000A2DA2"/>
    <w:rsid w:val="000A2DC1"/>
    <w:rsid w:val="000A2FC6"/>
    <w:rsid w:val="000A3A4C"/>
    <w:rsid w:val="000A3D77"/>
    <w:rsid w:val="000A3F11"/>
    <w:rsid w:val="000A435D"/>
    <w:rsid w:val="000A45E8"/>
    <w:rsid w:val="000A4C33"/>
    <w:rsid w:val="000A5192"/>
    <w:rsid w:val="000A5261"/>
    <w:rsid w:val="000A5FA5"/>
    <w:rsid w:val="000A65BC"/>
    <w:rsid w:val="000A7164"/>
    <w:rsid w:val="000A73FF"/>
    <w:rsid w:val="000A75C3"/>
    <w:rsid w:val="000A75D2"/>
    <w:rsid w:val="000A7946"/>
    <w:rsid w:val="000A7E06"/>
    <w:rsid w:val="000B054E"/>
    <w:rsid w:val="000B0631"/>
    <w:rsid w:val="000B0D72"/>
    <w:rsid w:val="000B1188"/>
    <w:rsid w:val="000B1BCF"/>
    <w:rsid w:val="000B1D42"/>
    <w:rsid w:val="000B28CF"/>
    <w:rsid w:val="000B2BED"/>
    <w:rsid w:val="000B31B8"/>
    <w:rsid w:val="000B3287"/>
    <w:rsid w:val="000B3549"/>
    <w:rsid w:val="000B35BC"/>
    <w:rsid w:val="000B36AC"/>
    <w:rsid w:val="000B3794"/>
    <w:rsid w:val="000B3945"/>
    <w:rsid w:val="000B3ACB"/>
    <w:rsid w:val="000B3B42"/>
    <w:rsid w:val="000B407D"/>
    <w:rsid w:val="000B464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21D"/>
    <w:rsid w:val="000C04B5"/>
    <w:rsid w:val="000C0B73"/>
    <w:rsid w:val="000C0C35"/>
    <w:rsid w:val="000C0E8E"/>
    <w:rsid w:val="000C1037"/>
    <w:rsid w:val="000C11BF"/>
    <w:rsid w:val="000C1261"/>
    <w:rsid w:val="000C13D5"/>
    <w:rsid w:val="000C1434"/>
    <w:rsid w:val="000C148D"/>
    <w:rsid w:val="000C1C6C"/>
    <w:rsid w:val="000C260D"/>
    <w:rsid w:val="000C2855"/>
    <w:rsid w:val="000C2965"/>
    <w:rsid w:val="000C3306"/>
    <w:rsid w:val="000C361C"/>
    <w:rsid w:val="000C3816"/>
    <w:rsid w:val="000C38BD"/>
    <w:rsid w:val="000C3B0A"/>
    <w:rsid w:val="000C3E0B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6A64"/>
    <w:rsid w:val="000C78AF"/>
    <w:rsid w:val="000D0159"/>
    <w:rsid w:val="000D0EDF"/>
    <w:rsid w:val="000D1463"/>
    <w:rsid w:val="000D1782"/>
    <w:rsid w:val="000D1925"/>
    <w:rsid w:val="000D252E"/>
    <w:rsid w:val="000D28A3"/>
    <w:rsid w:val="000D2BAB"/>
    <w:rsid w:val="000D3019"/>
    <w:rsid w:val="000D3189"/>
    <w:rsid w:val="000D3B36"/>
    <w:rsid w:val="000D3C8D"/>
    <w:rsid w:val="000D3DDE"/>
    <w:rsid w:val="000D430F"/>
    <w:rsid w:val="000D45DD"/>
    <w:rsid w:val="000D46B0"/>
    <w:rsid w:val="000D4EA8"/>
    <w:rsid w:val="000D538F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255A"/>
    <w:rsid w:val="000E2EBC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720A"/>
    <w:rsid w:val="000E73B6"/>
    <w:rsid w:val="000E786B"/>
    <w:rsid w:val="000E7D75"/>
    <w:rsid w:val="000F0F93"/>
    <w:rsid w:val="000F13D7"/>
    <w:rsid w:val="000F16E1"/>
    <w:rsid w:val="000F1E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816"/>
    <w:rsid w:val="000F58E7"/>
    <w:rsid w:val="000F5E15"/>
    <w:rsid w:val="000F6000"/>
    <w:rsid w:val="000F609E"/>
    <w:rsid w:val="000F6405"/>
    <w:rsid w:val="000F6A64"/>
    <w:rsid w:val="000F6C17"/>
    <w:rsid w:val="000F759A"/>
    <w:rsid w:val="000F7A31"/>
    <w:rsid w:val="000F7C1F"/>
    <w:rsid w:val="001000D4"/>
    <w:rsid w:val="001003D0"/>
    <w:rsid w:val="00101352"/>
    <w:rsid w:val="00101481"/>
    <w:rsid w:val="0010150D"/>
    <w:rsid w:val="00101534"/>
    <w:rsid w:val="00101576"/>
    <w:rsid w:val="001017E1"/>
    <w:rsid w:val="001018AD"/>
    <w:rsid w:val="00101E73"/>
    <w:rsid w:val="001022B4"/>
    <w:rsid w:val="001022EC"/>
    <w:rsid w:val="00102777"/>
    <w:rsid w:val="00102BE5"/>
    <w:rsid w:val="0010326D"/>
    <w:rsid w:val="0010363D"/>
    <w:rsid w:val="00103861"/>
    <w:rsid w:val="0010386E"/>
    <w:rsid w:val="00103AD6"/>
    <w:rsid w:val="00103F59"/>
    <w:rsid w:val="001042F3"/>
    <w:rsid w:val="00104377"/>
    <w:rsid w:val="0010463A"/>
    <w:rsid w:val="00104CF2"/>
    <w:rsid w:val="00104DE9"/>
    <w:rsid w:val="00105617"/>
    <w:rsid w:val="00105B52"/>
    <w:rsid w:val="00105C87"/>
    <w:rsid w:val="00106174"/>
    <w:rsid w:val="001067C2"/>
    <w:rsid w:val="00106AB1"/>
    <w:rsid w:val="00106B31"/>
    <w:rsid w:val="00107118"/>
    <w:rsid w:val="0010774E"/>
    <w:rsid w:val="00107DF5"/>
    <w:rsid w:val="00107EC0"/>
    <w:rsid w:val="001101F3"/>
    <w:rsid w:val="00110253"/>
    <w:rsid w:val="001103BB"/>
    <w:rsid w:val="0011062F"/>
    <w:rsid w:val="00110712"/>
    <w:rsid w:val="00111416"/>
    <w:rsid w:val="00111614"/>
    <w:rsid w:val="0011197B"/>
    <w:rsid w:val="00111B28"/>
    <w:rsid w:val="00112916"/>
    <w:rsid w:val="00112CFD"/>
    <w:rsid w:val="00112D97"/>
    <w:rsid w:val="00112F85"/>
    <w:rsid w:val="00113044"/>
    <w:rsid w:val="0011329F"/>
    <w:rsid w:val="00113F8D"/>
    <w:rsid w:val="0011460E"/>
    <w:rsid w:val="00114C40"/>
    <w:rsid w:val="001159AB"/>
    <w:rsid w:val="00115A10"/>
    <w:rsid w:val="00115D81"/>
    <w:rsid w:val="00116284"/>
    <w:rsid w:val="0011660D"/>
    <w:rsid w:val="00116815"/>
    <w:rsid w:val="001169FA"/>
    <w:rsid w:val="00117303"/>
    <w:rsid w:val="001174A8"/>
    <w:rsid w:val="00117C00"/>
    <w:rsid w:val="001201C4"/>
    <w:rsid w:val="00120921"/>
    <w:rsid w:val="00120DED"/>
    <w:rsid w:val="00121AAD"/>
    <w:rsid w:val="001220E1"/>
    <w:rsid w:val="0012210C"/>
    <w:rsid w:val="001229C5"/>
    <w:rsid w:val="00122C75"/>
    <w:rsid w:val="00123177"/>
    <w:rsid w:val="001232BD"/>
    <w:rsid w:val="00123433"/>
    <w:rsid w:val="001238B0"/>
    <w:rsid w:val="00123947"/>
    <w:rsid w:val="00123AF7"/>
    <w:rsid w:val="001247DD"/>
    <w:rsid w:val="0012493A"/>
    <w:rsid w:val="00124DF3"/>
    <w:rsid w:val="001255ED"/>
    <w:rsid w:val="00125673"/>
    <w:rsid w:val="00125696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759"/>
    <w:rsid w:val="00133AC7"/>
    <w:rsid w:val="001345F0"/>
    <w:rsid w:val="0013467C"/>
    <w:rsid w:val="00134D08"/>
    <w:rsid w:val="00134E8C"/>
    <w:rsid w:val="00134F04"/>
    <w:rsid w:val="001358B1"/>
    <w:rsid w:val="00135D11"/>
    <w:rsid w:val="00136469"/>
    <w:rsid w:val="00136482"/>
    <w:rsid w:val="001365A3"/>
    <w:rsid w:val="001368DD"/>
    <w:rsid w:val="00136E62"/>
    <w:rsid w:val="00136FE4"/>
    <w:rsid w:val="001374D1"/>
    <w:rsid w:val="0013755A"/>
    <w:rsid w:val="00137748"/>
    <w:rsid w:val="00137777"/>
    <w:rsid w:val="0013799A"/>
    <w:rsid w:val="00137DE9"/>
    <w:rsid w:val="00137EA8"/>
    <w:rsid w:val="001402ED"/>
    <w:rsid w:val="0014041E"/>
    <w:rsid w:val="00140513"/>
    <w:rsid w:val="00140A29"/>
    <w:rsid w:val="00141102"/>
    <w:rsid w:val="0014164B"/>
    <w:rsid w:val="00141A51"/>
    <w:rsid w:val="00141BB6"/>
    <w:rsid w:val="00141FE2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4FEE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15"/>
    <w:rsid w:val="00155053"/>
    <w:rsid w:val="0015535B"/>
    <w:rsid w:val="00155721"/>
    <w:rsid w:val="00155F6D"/>
    <w:rsid w:val="001562C6"/>
    <w:rsid w:val="00156714"/>
    <w:rsid w:val="00156A89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533"/>
    <w:rsid w:val="0016272D"/>
    <w:rsid w:val="0016295B"/>
    <w:rsid w:val="001631C1"/>
    <w:rsid w:val="00163995"/>
    <w:rsid w:val="00164E07"/>
    <w:rsid w:val="001654E9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847"/>
    <w:rsid w:val="00166923"/>
    <w:rsid w:val="00166E4C"/>
    <w:rsid w:val="0016714D"/>
    <w:rsid w:val="0016757D"/>
    <w:rsid w:val="001676AF"/>
    <w:rsid w:val="001677EB"/>
    <w:rsid w:val="0016792D"/>
    <w:rsid w:val="0017018D"/>
    <w:rsid w:val="0017026D"/>
    <w:rsid w:val="00170279"/>
    <w:rsid w:val="001705DE"/>
    <w:rsid w:val="00170617"/>
    <w:rsid w:val="001706FA"/>
    <w:rsid w:val="00170D0D"/>
    <w:rsid w:val="00170D3B"/>
    <w:rsid w:val="00170EFD"/>
    <w:rsid w:val="0017139C"/>
    <w:rsid w:val="001713CE"/>
    <w:rsid w:val="001714A2"/>
    <w:rsid w:val="0017162A"/>
    <w:rsid w:val="00171803"/>
    <w:rsid w:val="00171BBA"/>
    <w:rsid w:val="00171F19"/>
    <w:rsid w:val="001721F5"/>
    <w:rsid w:val="001727E6"/>
    <w:rsid w:val="00172BF0"/>
    <w:rsid w:val="0017314A"/>
    <w:rsid w:val="0017436B"/>
    <w:rsid w:val="00175132"/>
    <w:rsid w:val="001753DF"/>
    <w:rsid w:val="00175B6C"/>
    <w:rsid w:val="00175EC3"/>
    <w:rsid w:val="00176023"/>
    <w:rsid w:val="00177382"/>
    <w:rsid w:val="00177CEB"/>
    <w:rsid w:val="00181159"/>
    <w:rsid w:val="001815B4"/>
    <w:rsid w:val="0018181A"/>
    <w:rsid w:val="00181A6F"/>
    <w:rsid w:val="001821F7"/>
    <w:rsid w:val="00182EC6"/>
    <w:rsid w:val="0018311F"/>
    <w:rsid w:val="0018372C"/>
    <w:rsid w:val="00184166"/>
    <w:rsid w:val="0018434C"/>
    <w:rsid w:val="00184831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054"/>
    <w:rsid w:val="0019210E"/>
    <w:rsid w:val="00192366"/>
    <w:rsid w:val="0019264D"/>
    <w:rsid w:val="0019279A"/>
    <w:rsid w:val="00192F3F"/>
    <w:rsid w:val="001933C2"/>
    <w:rsid w:val="0019345E"/>
    <w:rsid w:val="0019384A"/>
    <w:rsid w:val="0019407A"/>
    <w:rsid w:val="001940B5"/>
    <w:rsid w:val="001949A1"/>
    <w:rsid w:val="00194C38"/>
    <w:rsid w:val="00195252"/>
    <w:rsid w:val="00195644"/>
    <w:rsid w:val="001956B8"/>
    <w:rsid w:val="00195B69"/>
    <w:rsid w:val="00195E36"/>
    <w:rsid w:val="00195E58"/>
    <w:rsid w:val="001962AA"/>
    <w:rsid w:val="001967E5"/>
    <w:rsid w:val="00196974"/>
    <w:rsid w:val="00196E59"/>
    <w:rsid w:val="00197874"/>
    <w:rsid w:val="00197EB4"/>
    <w:rsid w:val="00197FD6"/>
    <w:rsid w:val="001A0082"/>
    <w:rsid w:val="001A0202"/>
    <w:rsid w:val="001A0B0C"/>
    <w:rsid w:val="001A0F79"/>
    <w:rsid w:val="001A1238"/>
    <w:rsid w:val="001A1475"/>
    <w:rsid w:val="001A1C98"/>
    <w:rsid w:val="001A1D83"/>
    <w:rsid w:val="001A1FDC"/>
    <w:rsid w:val="001A1FFF"/>
    <w:rsid w:val="001A2D0E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571"/>
    <w:rsid w:val="001A55D6"/>
    <w:rsid w:val="001A5626"/>
    <w:rsid w:val="001A593B"/>
    <w:rsid w:val="001A59E9"/>
    <w:rsid w:val="001A5F5B"/>
    <w:rsid w:val="001A5FC2"/>
    <w:rsid w:val="001A60D2"/>
    <w:rsid w:val="001A6439"/>
    <w:rsid w:val="001A65C9"/>
    <w:rsid w:val="001A678D"/>
    <w:rsid w:val="001A6CF4"/>
    <w:rsid w:val="001A735A"/>
    <w:rsid w:val="001A77D7"/>
    <w:rsid w:val="001A7A85"/>
    <w:rsid w:val="001A7F83"/>
    <w:rsid w:val="001B0392"/>
    <w:rsid w:val="001B09E7"/>
    <w:rsid w:val="001B09FD"/>
    <w:rsid w:val="001B0CC2"/>
    <w:rsid w:val="001B1697"/>
    <w:rsid w:val="001B1A81"/>
    <w:rsid w:val="001B1B05"/>
    <w:rsid w:val="001B2382"/>
    <w:rsid w:val="001B2741"/>
    <w:rsid w:val="001B3178"/>
    <w:rsid w:val="001B3916"/>
    <w:rsid w:val="001B3E16"/>
    <w:rsid w:val="001B446B"/>
    <w:rsid w:val="001B44BD"/>
    <w:rsid w:val="001B4BA2"/>
    <w:rsid w:val="001B4FCF"/>
    <w:rsid w:val="001B5AED"/>
    <w:rsid w:val="001B5F79"/>
    <w:rsid w:val="001B62FE"/>
    <w:rsid w:val="001B7031"/>
    <w:rsid w:val="001B72FB"/>
    <w:rsid w:val="001B74AD"/>
    <w:rsid w:val="001B7847"/>
    <w:rsid w:val="001B7944"/>
    <w:rsid w:val="001B7C8F"/>
    <w:rsid w:val="001B7F17"/>
    <w:rsid w:val="001C0619"/>
    <w:rsid w:val="001C0B2C"/>
    <w:rsid w:val="001C0F4A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8CA"/>
    <w:rsid w:val="001C5A02"/>
    <w:rsid w:val="001C5A1B"/>
    <w:rsid w:val="001C6680"/>
    <w:rsid w:val="001C6728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8D6"/>
    <w:rsid w:val="001C7DAE"/>
    <w:rsid w:val="001C7E97"/>
    <w:rsid w:val="001D01A1"/>
    <w:rsid w:val="001D02F9"/>
    <w:rsid w:val="001D0B95"/>
    <w:rsid w:val="001D15D7"/>
    <w:rsid w:val="001D1A1B"/>
    <w:rsid w:val="001D1D2D"/>
    <w:rsid w:val="001D2017"/>
    <w:rsid w:val="001D213E"/>
    <w:rsid w:val="001D21CA"/>
    <w:rsid w:val="001D29BC"/>
    <w:rsid w:val="001D2F4A"/>
    <w:rsid w:val="001D311E"/>
    <w:rsid w:val="001D3E1F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4EC"/>
    <w:rsid w:val="001D7645"/>
    <w:rsid w:val="001D7775"/>
    <w:rsid w:val="001D78F4"/>
    <w:rsid w:val="001D7AB1"/>
    <w:rsid w:val="001D7D35"/>
    <w:rsid w:val="001D7DFA"/>
    <w:rsid w:val="001E036B"/>
    <w:rsid w:val="001E044E"/>
    <w:rsid w:val="001E0C2D"/>
    <w:rsid w:val="001E1113"/>
    <w:rsid w:val="001E1B56"/>
    <w:rsid w:val="001E21C4"/>
    <w:rsid w:val="001E234F"/>
    <w:rsid w:val="001E25AC"/>
    <w:rsid w:val="001E2A3C"/>
    <w:rsid w:val="001E2A7F"/>
    <w:rsid w:val="001E2DBD"/>
    <w:rsid w:val="001E341F"/>
    <w:rsid w:val="001E3510"/>
    <w:rsid w:val="001E3A07"/>
    <w:rsid w:val="001E40B9"/>
    <w:rsid w:val="001E49F3"/>
    <w:rsid w:val="001E52AE"/>
    <w:rsid w:val="001E536A"/>
    <w:rsid w:val="001E537F"/>
    <w:rsid w:val="001E588B"/>
    <w:rsid w:val="001E5E85"/>
    <w:rsid w:val="001E6690"/>
    <w:rsid w:val="001E6E89"/>
    <w:rsid w:val="001E6FFD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3CDD"/>
    <w:rsid w:val="001F40EB"/>
    <w:rsid w:val="001F44C6"/>
    <w:rsid w:val="001F4A02"/>
    <w:rsid w:val="001F4D40"/>
    <w:rsid w:val="001F555C"/>
    <w:rsid w:val="001F5B63"/>
    <w:rsid w:val="001F5E02"/>
    <w:rsid w:val="001F63DA"/>
    <w:rsid w:val="001F6BA2"/>
    <w:rsid w:val="001F71AF"/>
    <w:rsid w:val="001F7311"/>
    <w:rsid w:val="001F75EB"/>
    <w:rsid w:val="001F7E2D"/>
    <w:rsid w:val="001F7FB4"/>
    <w:rsid w:val="0020022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99E"/>
    <w:rsid w:val="00203AA1"/>
    <w:rsid w:val="00203AF5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07DBC"/>
    <w:rsid w:val="002103FA"/>
    <w:rsid w:val="00210599"/>
    <w:rsid w:val="0021065B"/>
    <w:rsid w:val="00210A49"/>
    <w:rsid w:val="00210BD9"/>
    <w:rsid w:val="00211E6A"/>
    <w:rsid w:val="00211FCE"/>
    <w:rsid w:val="002123A2"/>
    <w:rsid w:val="0021288D"/>
    <w:rsid w:val="00212A50"/>
    <w:rsid w:val="00212BB0"/>
    <w:rsid w:val="00213245"/>
    <w:rsid w:val="00213C37"/>
    <w:rsid w:val="00213E67"/>
    <w:rsid w:val="00213F76"/>
    <w:rsid w:val="002141FF"/>
    <w:rsid w:val="00214318"/>
    <w:rsid w:val="00214809"/>
    <w:rsid w:val="002148E9"/>
    <w:rsid w:val="00214C6C"/>
    <w:rsid w:val="00214EE7"/>
    <w:rsid w:val="00214FD9"/>
    <w:rsid w:val="0021551A"/>
    <w:rsid w:val="0021580A"/>
    <w:rsid w:val="0021580C"/>
    <w:rsid w:val="00215BD0"/>
    <w:rsid w:val="00215FA9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27BF"/>
    <w:rsid w:val="00223BAD"/>
    <w:rsid w:val="00225EC1"/>
    <w:rsid w:val="00225ED4"/>
    <w:rsid w:val="00226137"/>
    <w:rsid w:val="002265F1"/>
    <w:rsid w:val="002269C3"/>
    <w:rsid w:val="002270A6"/>
    <w:rsid w:val="002274E3"/>
    <w:rsid w:val="00227CAE"/>
    <w:rsid w:val="002302EF"/>
    <w:rsid w:val="00230DF0"/>
    <w:rsid w:val="002318B1"/>
    <w:rsid w:val="00231A71"/>
    <w:rsid w:val="00232181"/>
    <w:rsid w:val="002324A3"/>
    <w:rsid w:val="00232568"/>
    <w:rsid w:val="0023265A"/>
    <w:rsid w:val="00232AA5"/>
    <w:rsid w:val="00232AA8"/>
    <w:rsid w:val="00232F11"/>
    <w:rsid w:val="00233586"/>
    <w:rsid w:val="002337A5"/>
    <w:rsid w:val="00233A8F"/>
    <w:rsid w:val="00233AD5"/>
    <w:rsid w:val="00233C2F"/>
    <w:rsid w:val="002342C0"/>
    <w:rsid w:val="002342D9"/>
    <w:rsid w:val="002343FF"/>
    <w:rsid w:val="00234822"/>
    <w:rsid w:val="00234A6F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6AB"/>
    <w:rsid w:val="0024074F"/>
    <w:rsid w:val="00241E0F"/>
    <w:rsid w:val="002420F6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4741"/>
    <w:rsid w:val="00245146"/>
    <w:rsid w:val="00245E95"/>
    <w:rsid w:val="00245EDE"/>
    <w:rsid w:val="00246281"/>
    <w:rsid w:val="00246708"/>
    <w:rsid w:val="00246E67"/>
    <w:rsid w:val="00247310"/>
    <w:rsid w:val="00247C48"/>
    <w:rsid w:val="00247C8F"/>
    <w:rsid w:val="00247F5D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31A2"/>
    <w:rsid w:val="002535D2"/>
    <w:rsid w:val="00253635"/>
    <w:rsid w:val="00253780"/>
    <w:rsid w:val="00253B9B"/>
    <w:rsid w:val="00253EA8"/>
    <w:rsid w:val="002543A0"/>
    <w:rsid w:val="0025449C"/>
    <w:rsid w:val="002548A1"/>
    <w:rsid w:val="00254CB2"/>
    <w:rsid w:val="00256709"/>
    <w:rsid w:val="00256B10"/>
    <w:rsid w:val="00256F35"/>
    <w:rsid w:val="00256F8E"/>
    <w:rsid w:val="00257186"/>
    <w:rsid w:val="00257229"/>
    <w:rsid w:val="002576E1"/>
    <w:rsid w:val="00257F3E"/>
    <w:rsid w:val="00260155"/>
    <w:rsid w:val="00260EAA"/>
    <w:rsid w:val="0026183B"/>
    <w:rsid w:val="00261C35"/>
    <w:rsid w:val="002622D7"/>
    <w:rsid w:val="002623C2"/>
    <w:rsid w:val="00262A55"/>
    <w:rsid w:val="00263117"/>
    <w:rsid w:val="00263337"/>
    <w:rsid w:val="002639A0"/>
    <w:rsid w:val="00263E45"/>
    <w:rsid w:val="0026417E"/>
    <w:rsid w:val="002649CC"/>
    <w:rsid w:val="00265F27"/>
    <w:rsid w:val="00265FCE"/>
    <w:rsid w:val="002667DE"/>
    <w:rsid w:val="00266CCF"/>
    <w:rsid w:val="00266F28"/>
    <w:rsid w:val="00267970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95D"/>
    <w:rsid w:val="0027311A"/>
    <w:rsid w:val="002741BE"/>
    <w:rsid w:val="00274FC5"/>
    <w:rsid w:val="002752D6"/>
    <w:rsid w:val="002753DF"/>
    <w:rsid w:val="00275424"/>
    <w:rsid w:val="0027546F"/>
    <w:rsid w:val="00275505"/>
    <w:rsid w:val="00275596"/>
    <w:rsid w:val="0027565E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77D13"/>
    <w:rsid w:val="00280462"/>
    <w:rsid w:val="00280807"/>
    <w:rsid w:val="00280A69"/>
    <w:rsid w:val="00280E3B"/>
    <w:rsid w:val="0028104B"/>
    <w:rsid w:val="00281581"/>
    <w:rsid w:val="0028209A"/>
    <w:rsid w:val="0028236E"/>
    <w:rsid w:val="002826C4"/>
    <w:rsid w:val="00282831"/>
    <w:rsid w:val="00282CE1"/>
    <w:rsid w:val="00282E54"/>
    <w:rsid w:val="002835BA"/>
    <w:rsid w:val="00283B03"/>
    <w:rsid w:val="00283FB8"/>
    <w:rsid w:val="00284000"/>
    <w:rsid w:val="0028520D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904EE"/>
    <w:rsid w:val="002904EF"/>
    <w:rsid w:val="002905F1"/>
    <w:rsid w:val="00290881"/>
    <w:rsid w:val="00290BA4"/>
    <w:rsid w:val="00290C70"/>
    <w:rsid w:val="00290D62"/>
    <w:rsid w:val="00290FA3"/>
    <w:rsid w:val="002913F1"/>
    <w:rsid w:val="002914F6"/>
    <w:rsid w:val="00291516"/>
    <w:rsid w:val="00291A6D"/>
    <w:rsid w:val="002920FC"/>
    <w:rsid w:val="002925CB"/>
    <w:rsid w:val="002927F2"/>
    <w:rsid w:val="0029282D"/>
    <w:rsid w:val="00292C76"/>
    <w:rsid w:val="00292F19"/>
    <w:rsid w:val="00293129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1808"/>
    <w:rsid w:val="002A2548"/>
    <w:rsid w:val="002A28CB"/>
    <w:rsid w:val="002A2BAC"/>
    <w:rsid w:val="002A2D56"/>
    <w:rsid w:val="002A2D9D"/>
    <w:rsid w:val="002A33C7"/>
    <w:rsid w:val="002A3556"/>
    <w:rsid w:val="002A3836"/>
    <w:rsid w:val="002A3E53"/>
    <w:rsid w:val="002A41ED"/>
    <w:rsid w:val="002A493B"/>
    <w:rsid w:val="002A4AC5"/>
    <w:rsid w:val="002A4C4A"/>
    <w:rsid w:val="002A5327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468C"/>
    <w:rsid w:val="002B5568"/>
    <w:rsid w:val="002B589F"/>
    <w:rsid w:val="002B5AF1"/>
    <w:rsid w:val="002B5D59"/>
    <w:rsid w:val="002B6CA8"/>
    <w:rsid w:val="002B6D08"/>
    <w:rsid w:val="002B6D7D"/>
    <w:rsid w:val="002B717F"/>
    <w:rsid w:val="002B72A3"/>
    <w:rsid w:val="002B768F"/>
    <w:rsid w:val="002B7A60"/>
    <w:rsid w:val="002C11B9"/>
    <w:rsid w:val="002C1D25"/>
    <w:rsid w:val="002C2031"/>
    <w:rsid w:val="002C2748"/>
    <w:rsid w:val="002C284C"/>
    <w:rsid w:val="002C351B"/>
    <w:rsid w:val="002C3809"/>
    <w:rsid w:val="002C3B9F"/>
    <w:rsid w:val="002C3EB3"/>
    <w:rsid w:val="002C3EE9"/>
    <w:rsid w:val="002C44D5"/>
    <w:rsid w:val="002C4C10"/>
    <w:rsid w:val="002C4D7A"/>
    <w:rsid w:val="002C4DEE"/>
    <w:rsid w:val="002C4FD6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6C3"/>
    <w:rsid w:val="002C7FD1"/>
    <w:rsid w:val="002D0135"/>
    <w:rsid w:val="002D1610"/>
    <w:rsid w:val="002D1804"/>
    <w:rsid w:val="002D1BE9"/>
    <w:rsid w:val="002D1D51"/>
    <w:rsid w:val="002D2003"/>
    <w:rsid w:val="002D22D2"/>
    <w:rsid w:val="002D2BC7"/>
    <w:rsid w:val="002D2CB3"/>
    <w:rsid w:val="002D3265"/>
    <w:rsid w:val="002D3724"/>
    <w:rsid w:val="002D45D7"/>
    <w:rsid w:val="002D4A06"/>
    <w:rsid w:val="002D4B79"/>
    <w:rsid w:val="002D4EF1"/>
    <w:rsid w:val="002D5D17"/>
    <w:rsid w:val="002D5D18"/>
    <w:rsid w:val="002D60F2"/>
    <w:rsid w:val="002D6909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486"/>
    <w:rsid w:val="002E675A"/>
    <w:rsid w:val="002E67C8"/>
    <w:rsid w:val="002E6902"/>
    <w:rsid w:val="002E69F6"/>
    <w:rsid w:val="002E6CAE"/>
    <w:rsid w:val="002E6CE2"/>
    <w:rsid w:val="002E6D40"/>
    <w:rsid w:val="002E7247"/>
    <w:rsid w:val="002E7A83"/>
    <w:rsid w:val="002E7BE1"/>
    <w:rsid w:val="002F030B"/>
    <w:rsid w:val="002F0999"/>
    <w:rsid w:val="002F11B8"/>
    <w:rsid w:val="002F1B12"/>
    <w:rsid w:val="002F2027"/>
    <w:rsid w:val="002F2033"/>
    <w:rsid w:val="002F2209"/>
    <w:rsid w:val="002F24E4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D94"/>
    <w:rsid w:val="002F6ECF"/>
    <w:rsid w:val="002F7CEE"/>
    <w:rsid w:val="00300129"/>
    <w:rsid w:val="0030059F"/>
    <w:rsid w:val="00300822"/>
    <w:rsid w:val="003009CD"/>
    <w:rsid w:val="00301082"/>
    <w:rsid w:val="00301215"/>
    <w:rsid w:val="00301630"/>
    <w:rsid w:val="003017AA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0B3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3A3C"/>
    <w:rsid w:val="00314116"/>
    <w:rsid w:val="0031455E"/>
    <w:rsid w:val="00314678"/>
    <w:rsid w:val="00314986"/>
    <w:rsid w:val="00314A16"/>
    <w:rsid w:val="00314F53"/>
    <w:rsid w:val="003167C6"/>
    <w:rsid w:val="003168F1"/>
    <w:rsid w:val="00316925"/>
    <w:rsid w:val="00316BA3"/>
    <w:rsid w:val="00316CE3"/>
    <w:rsid w:val="00316DCB"/>
    <w:rsid w:val="003170A4"/>
    <w:rsid w:val="003173ED"/>
    <w:rsid w:val="0031768E"/>
    <w:rsid w:val="0032021D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97"/>
    <w:rsid w:val="003269EB"/>
    <w:rsid w:val="00326F36"/>
    <w:rsid w:val="003279E0"/>
    <w:rsid w:val="00327F50"/>
    <w:rsid w:val="00330C19"/>
    <w:rsid w:val="00330D56"/>
    <w:rsid w:val="003311F9"/>
    <w:rsid w:val="00331213"/>
    <w:rsid w:val="003318AF"/>
    <w:rsid w:val="003321BB"/>
    <w:rsid w:val="003324D0"/>
    <w:rsid w:val="00332B2B"/>
    <w:rsid w:val="00333BC9"/>
    <w:rsid w:val="00333CF5"/>
    <w:rsid w:val="00333D08"/>
    <w:rsid w:val="00333F66"/>
    <w:rsid w:val="00334D6E"/>
    <w:rsid w:val="00334D99"/>
    <w:rsid w:val="00335846"/>
    <w:rsid w:val="00336F77"/>
    <w:rsid w:val="0033733C"/>
    <w:rsid w:val="00337519"/>
    <w:rsid w:val="0033759A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644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6EB5"/>
    <w:rsid w:val="00346FF4"/>
    <w:rsid w:val="00347051"/>
    <w:rsid w:val="0034732C"/>
    <w:rsid w:val="00347B51"/>
    <w:rsid w:val="0035039A"/>
    <w:rsid w:val="003508E6"/>
    <w:rsid w:val="00350958"/>
    <w:rsid w:val="00350BFB"/>
    <w:rsid w:val="00351A87"/>
    <w:rsid w:val="00352778"/>
    <w:rsid w:val="00352947"/>
    <w:rsid w:val="003529D6"/>
    <w:rsid w:val="00353285"/>
    <w:rsid w:val="0035330B"/>
    <w:rsid w:val="003533F0"/>
    <w:rsid w:val="003535F7"/>
    <w:rsid w:val="0035475C"/>
    <w:rsid w:val="00354CA0"/>
    <w:rsid w:val="0035519D"/>
    <w:rsid w:val="0035529A"/>
    <w:rsid w:val="00355524"/>
    <w:rsid w:val="0035711B"/>
    <w:rsid w:val="0035759D"/>
    <w:rsid w:val="0035765A"/>
    <w:rsid w:val="003577C0"/>
    <w:rsid w:val="00357E93"/>
    <w:rsid w:val="00357F84"/>
    <w:rsid w:val="00360E91"/>
    <w:rsid w:val="00361014"/>
    <w:rsid w:val="0036128C"/>
    <w:rsid w:val="00361778"/>
    <w:rsid w:val="00361A97"/>
    <w:rsid w:val="00361C42"/>
    <w:rsid w:val="00362490"/>
    <w:rsid w:val="00362CDB"/>
    <w:rsid w:val="0036378F"/>
    <w:rsid w:val="0036421F"/>
    <w:rsid w:val="0036444B"/>
    <w:rsid w:val="003645EF"/>
    <w:rsid w:val="003647CD"/>
    <w:rsid w:val="00364870"/>
    <w:rsid w:val="00364ADD"/>
    <w:rsid w:val="00365045"/>
    <w:rsid w:val="00365384"/>
    <w:rsid w:val="003657B8"/>
    <w:rsid w:val="00365AB9"/>
    <w:rsid w:val="00365D46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99E"/>
    <w:rsid w:val="00371F78"/>
    <w:rsid w:val="00372067"/>
    <w:rsid w:val="0037231B"/>
    <w:rsid w:val="0037287D"/>
    <w:rsid w:val="0037297D"/>
    <w:rsid w:val="00373ABD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17B"/>
    <w:rsid w:val="00376679"/>
    <w:rsid w:val="00377795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19"/>
    <w:rsid w:val="003831CE"/>
    <w:rsid w:val="00383FB7"/>
    <w:rsid w:val="00384775"/>
    <w:rsid w:val="0038518F"/>
    <w:rsid w:val="00386018"/>
    <w:rsid w:val="00386865"/>
    <w:rsid w:val="00386975"/>
    <w:rsid w:val="003876B9"/>
    <w:rsid w:val="00387830"/>
    <w:rsid w:val="00387856"/>
    <w:rsid w:val="0038787A"/>
    <w:rsid w:val="00387B1B"/>
    <w:rsid w:val="00387F7C"/>
    <w:rsid w:val="00390381"/>
    <w:rsid w:val="003904F8"/>
    <w:rsid w:val="003905F7"/>
    <w:rsid w:val="00390922"/>
    <w:rsid w:val="003914A2"/>
    <w:rsid w:val="003916AF"/>
    <w:rsid w:val="00391A7F"/>
    <w:rsid w:val="00391AF5"/>
    <w:rsid w:val="003921A6"/>
    <w:rsid w:val="00392376"/>
    <w:rsid w:val="00392629"/>
    <w:rsid w:val="00392EE0"/>
    <w:rsid w:val="00393108"/>
    <w:rsid w:val="00393219"/>
    <w:rsid w:val="0039332D"/>
    <w:rsid w:val="00393897"/>
    <w:rsid w:val="00393E22"/>
    <w:rsid w:val="003940BF"/>
    <w:rsid w:val="00394D10"/>
    <w:rsid w:val="00395250"/>
    <w:rsid w:val="003954C7"/>
    <w:rsid w:val="00395733"/>
    <w:rsid w:val="003957D3"/>
    <w:rsid w:val="003958EE"/>
    <w:rsid w:val="00395E5F"/>
    <w:rsid w:val="00397473"/>
    <w:rsid w:val="00397A9E"/>
    <w:rsid w:val="00397AF7"/>
    <w:rsid w:val="003A08F5"/>
    <w:rsid w:val="003A09C9"/>
    <w:rsid w:val="003A125D"/>
    <w:rsid w:val="003A1613"/>
    <w:rsid w:val="003A2BE1"/>
    <w:rsid w:val="003A2C25"/>
    <w:rsid w:val="003A3058"/>
    <w:rsid w:val="003A319B"/>
    <w:rsid w:val="003A3242"/>
    <w:rsid w:val="003A3366"/>
    <w:rsid w:val="003A348B"/>
    <w:rsid w:val="003A3FD2"/>
    <w:rsid w:val="003A440C"/>
    <w:rsid w:val="003A47A0"/>
    <w:rsid w:val="003A4A49"/>
    <w:rsid w:val="003A4AE7"/>
    <w:rsid w:val="003A4D78"/>
    <w:rsid w:val="003A4E9E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25C5"/>
    <w:rsid w:val="003B2683"/>
    <w:rsid w:val="003B2844"/>
    <w:rsid w:val="003B28FD"/>
    <w:rsid w:val="003B2905"/>
    <w:rsid w:val="003B2907"/>
    <w:rsid w:val="003B2EF8"/>
    <w:rsid w:val="003B33EE"/>
    <w:rsid w:val="003B4F77"/>
    <w:rsid w:val="003B51B3"/>
    <w:rsid w:val="003B51F1"/>
    <w:rsid w:val="003B57C0"/>
    <w:rsid w:val="003B5C8F"/>
    <w:rsid w:val="003B5E44"/>
    <w:rsid w:val="003B5F2A"/>
    <w:rsid w:val="003B65AD"/>
    <w:rsid w:val="003B6775"/>
    <w:rsid w:val="003B68C6"/>
    <w:rsid w:val="003B6D6D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A23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C7B"/>
    <w:rsid w:val="003C7289"/>
    <w:rsid w:val="003C7565"/>
    <w:rsid w:val="003C778E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2108"/>
    <w:rsid w:val="003D29BF"/>
    <w:rsid w:val="003D2B6A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C30"/>
    <w:rsid w:val="003D4EB7"/>
    <w:rsid w:val="003D523E"/>
    <w:rsid w:val="003D5327"/>
    <w:rsid w:val="003D5691"/>
    <w:rsid w:val="003D58D8"/>
    <w:rsid w:val="003D59C0"/>
    <w:rsid w:val="003D5A85"/>
    <w:rsid w:val="003D5AA0"/>
    <w:rsid w:val="003D5EF6"/>
    <w:rsid w:val="003D5F42"/>
    <w:rsid w:val="003D5F89"/>
    <w:rsid w:val="003D626F"/>
    <w:rsid w:val="003D6B6E"/>
    <w:rsid w:val="003D6F1F"/>
    <w:rsid w:val="003D7C8E"/>
    <w:rsid w:val="003E012A"/>
    <w:rsid w:val="003E0777"/>
    <w:rsid w:val="003E085D"/>
    <w:rsid w:val="003E0A78"/>
    <w:rsid w:val="003E0AE0"/>
    <w:rsid w:val="003E1003"/>
    <w:rsid w:val="003E1609"/>
    <w:rsid w:val="003E20E4"/>
    <w:rsid w:val="003E21B6"/>
    <w:rsid w:val="003E2253"/>
    <w:rsid w:val="003E2729"/>
    <w:rsid w:val="003E286A"/>
    <w:rsid w:val="003E295F"/>
    <w:rsid w:val="003E2C86"/>
    <w:rsid w:val="003E2E4A"/>
    <w:rsid w:val="003E3020"/>
    <w:rsid w:val="003E319B"/>
    <w:rsid w:val="003E35FD"/>
    <w:rsid w:val="003E3919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86D"/>
    <w:rsid w:val="003E7AAE"/>
    <w:rsid w:val="003E7B65"/>
    <w:rsid w:val="003E7EF0"/>
    <w:rsid w:val="003E7FC8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5BAA"/>
    <w:rsid w:val="003F5BCF"/>
    <w:rsid w:val="003F5EBA"/>
    <w:rsid w:val="003F6486"/>
    <w:rsid w:val="003F6CE4"/>
    <w:rsid w:val="003F6D5E"/>
    <w:rsid w:val="003F7236"/>
    <w:rsid w:val="003F72CE"/>
    <w:rsid w:val="003F7438"/>
    <w:rsid w:val="003F773A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636"/>
    <w:rsid w:val="00404A52"/>
    <w:rsid w:val="00404B80"/>
    <w:rsid w:val="00404BAB"/>
    <w:rsid w:val="00404CFC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4"/>
    <w:rsid w:val="00407C75"/>
    <w:rsid w:val="00407F67"/>
    <w:rsid w:val="004100CE"/>
    <w:rsid w:val="004104A8"/>
    <w:rsid w:val="00410B4C"/>
    <w:rsid w:val="00410E69"/>
    <w:rsid w:val="00411206"/>
    <w:rsid w:val="00411568"/>
    <w:rsid w:val="00411FE5"/>
    <w:rsid w:val="00412018"/>
    <w:rsid w:val="0041223E"/>
    <w:rsid w:val="0041307B"/>
    <w:rsid w:val="00413468"/>
    <w:rsid w:val="00413A8B"/>
    <w:rsid w:val="00413C29"/>
    <w:rsid w:val="00413F4B"/>
    <w:rsid w:val="004140B1"/>
    <w:rsid w:val="004141D1"/>
    <w:rsid w:val="00414690"/>
    <w:rsid w:val="00414819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C45"/>
    <w:rsid w:val="00417CD6"/>
    <w:rsid w:val="004202D9"/>
    <w:rsid w:val="0042036F"/>
    <w:rsid w:val="004204CB"/>
    <w:rsid w:val="004209FE"/>
    <w:rsid w:val="004218A6"/>
    <w:rsid w:val="00421B96"/>
    <w:rsid w:val="00421B9D"/>
    <w:rsid w:val="00421EDE"/>
    <w:rsid w:val="00422664"/>
    <w:rsid w:val="004227AB"/>
    <w:rsid w:val="0042330F"/>
    <w:rsid w:val="004236AB"/>
    <w:rsid w:val="004238DD"/>
    <w:rsid w:val="00423E86"/>
    <w:rsid w:val="0042477D"/>
    <w:rsid w:val="0042487B"/>
    <w:rsid w:val="0042499C"/>
    <w:rsid w:val="00424CF8"/>
    <w:rsid w:val="00424EB0"/>
    <w:rsid w:val="004251CD"/>
    <w:rsid w:val="0042533D"/>
    <w:rsid w:val="00425BAA"/>
    <w:rsid w:val="0042616F"/>
    <w:rsid w:val="004269F3"/>
    <w:rsid w:val="0042717E"/>
    <w:rsid w:val="0042728C"/>
    <w:rsid w:val="004274D7"/>
    <w:rsid w:val="00427B5B"/>
    <w:rsid w:val="00427D0F"/>
    <w:rsid w:val="00427F92"/>
    <w:rsid w:val="004301F5"/>
    <w:rsid w:val="0043024B"/>
    <w:rsid w:val="00430554"/>
    <w:rsid w:val="004305BA"/>
    <w:rsid w:val="0043069B"/>
    <w:rsid w:val="00431054"/>
    <w:rsid w:val="004319B5"/>
    <w:rsid w:val="00431EDE"/>
    <w:rsid w:val="00431F34"/>
    <w:rsid w:val="00432A01"/>
    <w:rsid w:val="00432BEE"/>
    <w:rsid w:val="0043311A"/>
    <w:rsid w:val="00433379"/>
    <w:rsid w:val="0043341C"/>
    <w:rsid w:val="00433C86"/>
    <w:rsid w:val="00433DEB"/>
    <w:rsid w:val="004341C8"/>
    <w:rsid w:val="00434A03"/>
    <w:rsid w:val="00434D57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989"/>
    <w:rsid w:val="00440CBF"/>
    <w:rsid w:val="00440FB6"/>
    <w:rsid w:val="00441219"/>
    <w:rsid w:val="00441233"/>
    <w:rsid w:val="0044153D"/>
    <w:rsid w:val="004418A7"/>
    <w:rsid w:val="00441DED"/>
    <w:rsid w:val="0044225D"/>
    <w:rsid w:val="004424D3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7E8"/>
    <w:rsid w:val="00445912"/>
    <w:rsid w:val="00445CF0"/>
    <w:rsid w:val="00445E50"/>
    <w:rsid w:val="0044682F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E38"/>
    <w:rsid w:val="00452071"/>
    <w:rsid w:val="004521B0"/>
    <w:rsid w:val="0045291C"/>
    <w:rsid w:val="00453E48"/>
    <w:rsid w:val="00453FC4"/>
    <w:rsid w:val="0045435A"/>
    <w:rsid w:val="00454777"/>
    <w:rsid w:val="00454FFC"/>
    <w:rsid w:val="004555CE"/>
    <w:rsid w:val="0045585E"/>
    <w:rsid w:val="00455CEF"/>
    <w:rsid w:val="004563AF"/>
    <w:rsid w:val="0045670E"/>
    <w:rsid w:val="0045771C"/>
    <w:rsid w:val="004579EF"/>
    <w:rsid w:val="0046020B"/>
    <w:rsid w:val="00460447"/>
    <w:rsid w:val="0046058F"/>
    <w:rsid w:val="00460C99"/>
    <w:rsid w:val="0046102B"/>
    <w:rsid w:val="004614B8"/>
    <w:rsid w:val="00461A33"/>
    <w:rsid w:val="00461BB7"/>
    <w:rsid w:val="004620B8"/>
    <w:rsid w:val="0046252B"/>
    <w:rsid w:val="004628AD"/>
    <w:rsid w:val="00462B98"/>
    <w:rsid w:val="00462BBA"/>
    <w:rsid w:val="00462E56"/>
    <w:rsid w:val="00462EDC"/>
    <w:rsid w:val="00462FA7"/>
    <w:rsid w:val="00463459"/>
    <w:rsid w:val="0046351B"/>
    <w:rsid w:val="004638E0"/>
    <w:rsid w:val="00463DFA"/>
    <w:rsid w:val="004648BA"/>
    <w:rsid w:val="0046562D"/>
    <w:rsid w:val="0046582C"/>
    <w:rsid w:val="00465DBB"/>
    <w:rsid w:val="004668EF"/>
    <w:rsid w:val="0046704C"/>
    <w:rsid w:val="004670EB"/>
    <w:rsid w:val="004672D6"/>
    <w:rsid w:val="004674E4"/>
    <w:rsid w:val="00467958"/>
    <w:rsid w:val="00467C42"/>
    <w:rsid w:val="00467CBB"/>
    <w:rsid w:val="00470238"/>
    <w:rsid w:val="004703CD"/>
    <w:rsid w:val="004704A6"/>
    <w:rsid w:val="004704EF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CBA"/>
    <w:rsid w:val="00473734"/>
    <w:rsid w:val="0047399F"/>
    <w:rsid w:val="00473E33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77CFD"/>
    <w:rsid w:val="004808AF"/>
    <w:rsid w:val="00480A70"/>
    <w:rsid w:val="00481084"/>
    <w:rsid w:val="00481231"/>
    <w:rsid w:val="00481617"/>
    <w:rsid w:val="004819E1"/>
    <w:rsid w:val="00481BD1"/>
    <w:rsid w:val="00481CFE"/>
    <w:rsid w:val="00482AEE"/>
    <w:rsid w:val="00482B97"/>
    <w:rsid w:val="00483026"/>
    <w:rsid w:val="004831A8"/>
    <w:rsid w:val="004835F4"/>
    <w:rsid w:val="00483C15"/>
    <w:rsid w:val="00483CDD"/>
    <w:rsid w:val="00483D71"/>
    <w:rsid w:val="00484C3D"/>
    <w:rsid w:val="00484EF3"/>
    <w:rsid w:val="00484FA5"/>
    <w:rsid w:val="004850BC"/>
    <w:rsid w:val="00485256"/>
    <w:rsid w:val="004853A3"/>
    <w:rsid w:val="00485A8C"/>
    <w:rsid w:val="00485CA6"/>
    <w:rsid w:val="00485E50"/>
    <w:rsid w:val="004862A7"/>
    <w:rsid w:val="00486816"/>
    <w:rsid w:val="00486D51"/>
    <w:rsid w:val="004872C7"/>
    <w:rsid w:val="004872FF"/>
    <w:rsid w:val="00487449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4FF8"/>
    <w:rsid w:val="004952CE"/>
    <w:rsid w:val="0049531C"/>
    <w:rsid w:val="004954B8"/>
    <w:rsid w:val="004956F7"/>
    <w:rsid w:val="004957EE"/>
    <w:rsid w:val="00496B25"/>
    <w:rsid w:val="00496BC0"/>
    <w:rsid w:val="00496F38"/>
    <w:rsid w:val="004974B7"/>
    <w:rsid w:val="00497F12"/>
    <w:rsid w:val="004A08B8"/>
    <w:rsid w:val="004A08F9"/>
    <w:rsid w:val="004A0930"/>
    <w:rsid w:val="004A0968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62C"/>
    <w:rsid w:val="004A3935"/>
    <w:rsid w:val="004A3CB2"/>
    <w:rsid w:val="004A45E1"/>
    <w:rsid w:val="004A467E"/>
    <w:rsid w:val="004A59C0"/>
    <w:rsid w:val="004A5DDF"/>
    <w:rsid w:val="004A5F47"/>
    <w:rsid w:val="004A64DC"/>
    <w:rsid w:val="004A6B5F"/>
    <w:rsid w:val="004A75AC"/>
    <w:rsid w:val="004B1171"/>
    <w:rsid w:val="004B157B"/>
    <w:rsid w:val="004B16DD"/>
    <w:rsid w:val="004B1F1A"/>
    <w:rsid w:val="004B21BE"/>
    <w:rsid w:val="004B2430"/>
    <w:rsid w:val="004B2967"/>
    <w:rsid w:val="004B2FE9"/>
    <w:rsid w:val="004B3202"/>
    <w:rsid w:val="004B3926"/>
    <w:rsid w:val="004B3AC6"/>
    <w:rsid w:val="004B3B9F"/>
    <w:rsid w:val="004B3C1E"/>
    <w:rsid w:val="004B3E44"/>
    <w:rsid w:val="004B3F82"/>
    <w:rsid w:val="004B4028"/>
    <w:rsid w:val="004B4A78"/>
    <w:rsid w:val="004B4DCD"/>
    <w:rsid w:val="004B5144"/>
    <w:rsid w:val="004B526A"/>
    <w:rsid w:val="004B5299"/>
    <w:rsid w:val="004B5555"/>
    <w:rsid w:val="004B5630"/>
    <w:rsid w:val="004B5961"/>
    <w:rsid w:val="004B5C4F"/>
    <w:rsid w:val="004B6591"/>
    <w:rsid w:val="004B6872"/>
    <w:rsid w:val="004B6F2C"/>
    <w:rsid w:val="004B6FCD"/>
    <w:rsid w:val="004B7F8D"/>
    <w:rsid w:val="004C075F"/>
    <w:rsid w:val="004C0E5B"/>
    <w:rsid w:val="004C12C5"/>
    <w:rsid w:val="004C1E8E"/>
    <w:rsid w:val="004C25C6"/>
    <w:rsid w:val="004C2630"/>
    <w:rsid w:val="004C2964"/>
    <w:rsid w:val="004C2A06"/>
    <w:rsid w:val="004C2B73"/>
    <w:rsid w:val="004C2F61"/>
    <w:rsid w:val="004C3226"/>
    <w:rsid w:val="004C3368"/>
    <w:rsid w:val="004C41CE"/>
    <w:rsid w:val="004C4366"/>
    <w:rsid w:val="004C452F"/>
    <w:rsid w:val="004C4632"/>
    <w:rsid w:val="004C4670"/>
    <w:rsid w:val="004C484F"/>
    <w:rsid w:val="004C4A77"/>
    <w:rsid w:val="004C4AE6"/>
    <w:rsid w:val="004C4C01"/>
    <w:rsid w:val="004C5154"/>
    <w:rsid w:val="004C5468"/>
    <w:rsid w:val="004C5672"/>
    <w:rsid w:val="004C584E"/>
    <w:rsid w:val="004C588B"/>
    <w:rsid w:val="004C5C9B"/>
    <w:rsid w:val="004C632D"/>
    <w:rsid w:val="004C74B4"/>
    <w:rsid w:val="004C791D"/>
    <w:rsid w:val="004D077C"/>
    <w:rsid w:val="004D09DB"/>
    <w:rsid w:val="004D108A"/>
    <w:rsid w:val="004D1462"/>
    <w:rsid w:val="004D1642"/>
    <w:rsid w:val="004D1F15"/>
    <w:rsid w:val="004D2478"/>
    <w:rsid w:val="004D2B90"/>
    <w:rsid w:val="004D3279"/>
    <w:rsid w:val="004D3341"/>
    <w:rsid w:val="004D34BE"/>
    <w:rsid w:val="004D3878"/>
    <w:rsid w:val="004D3966"/>
    <w:rsid w:val="004D3B9B"/>
    <w:rsid w:val="004D4CDC"/>
    <w:rsid w:val="004D4E01"/>
    <w:rsid w:val="004D544B"/>
    <w:rsid w:val="004D59FC"/>
    <w:rsid w:val="004D5DCF"/>
    <w:rsid w:val="004D64D4"/>
    <w:rsid w:val="004D651E"/>
    <w:rsid w:val="004D6B23"/>
    <w:rsid w:val="004D71A4"/>
    <w:rsid w:val="004D7FB1"/>
    <w:rsid w:val="004E016B"/>
    <w:rsid w:val="004E0BBF"/>
    <w:rsid w:val="004E0D6D"/>
    <w:rsid w:val="004E101C"/>
    <w:rsid w:val="004E1A66"/>
    <w:rsid w:val="004E1F73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54B7"/>
    <w:rsid w:val="004E60CC"/>
    <w:rsid w:val="004E649A"/>
    <w:rsid w:val="004E6AF8"/>
    <w:rsid w:val="004E6C19"/>
    <w:rsid w:val="004E6D71"/>
    <w:rsid w:val="004E6D85"/>
    <w:rsid w:val="004E7094"/>
    <w:rsid w:val="004E715D"/>
    <w:rsid w:val="004E75A9"/>
    <w:rsid w:val="004E75D5"/>
    <w:rsid w:val="004E77C8"/>
    <w:rsid w:val="004F0068"/>
    <w:rsid w:val="004F05F6"/>
    <w:rsid w:val="004F08A3"/>
    <w:rsid w:val="004F11AC"/>
    <w:rsid w:val="004F1428"/>
    <w:rsid w:val="004F162E"/>
    <w:rsid w:val="004F1AA9"/>
    <w:rsid w:val="004F2DAB"/>
    <w:rsid w:val="004F32E2"/>
    <w:rsid w:val="004F3814"/>
    <w:rsid w:val="004F388E"/>
    <w:rsid w:val="004F40A5"/>
    <w:rsid w:val="004F4531"/>
    <w:rsid w:val="004F45D7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CDB"/>
    <w:rsid w:val="004F6ECC"/>
    <w:rsid w:val="004F7055"/>
    <w:rsid w:val="004F7360"/>
    <w:rsid w:val="004F7441"/>
    <w:rsid w:val="004F7D00"/>
    <w:rsid w:val="004F7D05"/>
    <w:rsid w:val="005006EE"/>
    <w:rsid w:val="0050174F"/>
    <w:rsid w:val="0050178E"/>
    <w:rsid w:val="005019BA"/>
    <w:rsid w:val="00501E5B"/>
    <w:rsid w:val="00502514"/>
    <w:rsid w:val="00502528"/>
    <w:rsid w:val="0050281E"/>
    <w:rsid w:val="00502C50"/>
    <w:rsid w:val="00503017"/>
    <w:rsid w:val="0050322F"/>
    <w:rsid w:val="005037FB"/>
    <w:rsid w:val="005038EB"/>
    <w:rsid w:val="005039E5"/>
    <w:rsid w:val="00503BD6"/>
    <w:rsid w:val="00503E85"/>
    <w:rsid w:val="00504673"/>
    <w:rsid w:val="00504832"/>
    <w:rsid w:val="005048C6"/>
    <w:rsid w:val="00504A1D"/>
    <w:rsid w:val="005052DB"/>
    <w:rsid w:val="00505578"/>
    <w:rsid w:val="00505A93"/>
    <w:rsid w:val="00506C92"/>
    <w:rsid w:val="0050781F"/>
    <w:rsid w:val="0050787E"/>
    <w:rsid w:val="00507A49"/>
    <w:rsid w:val="00507B1C"/>
    <w:rsid w:val="00507B6E"/>
    <w:rsid w:val="005100B0"/>
    <w:rsid w:val="005100F5"/>
    <w:rsid w:val="005109E8"/>
    <w:rsid w:val="005113C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10E"/>
    <w:rsid w:val="005171B8"/>
    <w:rsid w:val="005176F7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3AA7"/>
    <w:rsid w:val="00524976"/>
    <w:rsid w:val="00524B38"/>
    <w:rsid w:val="00524E3C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4F"/>
    <w:rsid w:val="005274E5"/>
    <w:rsid w:val="005275F2"/>
    <w:rsid w:val="0052766D"/>
    <w:rsid w:val="005305EC"/>
    <w:rsid w:val="00530AC8"/>
    <w:rsid w:val="00530C60"/>
    <w:rsid w:val="0053133F"/>
    <w:rsid w:val="00531E3C"/>
    <w:rsid w:val="005325D6"/>
    <w:rsid w:val="0053323A"/>
    <w:rsid w:val="005334DA"/>
    <w:rsid w:val="00533763"/>
    <w:rsid w:val="005337A4"/>
    <w:rsid w:val="0053418D"/>
    <w:rsid w:val="00534718"/>
    <w:rsid w:val="00534F94"/>
    <w:rsid w:val="00535383"/>
    <w:rsid w:val="00535494"/>
    <w:rsid w:val="00535562"/>
    <w:rsid w:val="0053573A"/>
    <w:rsid w:val="00536399"/>
    <w:rsid w:val="0053668B"/>
    <w:rsid w:val="00536690"/>
    <w:rsid w:val="0053678E"/>
    <w:rsid w:val="00536AE4"/>
    <w:rsid w:val="00536D35"/>
    <w:rsid w:val="00536DEF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2E70"/>
    <w:rsid w:val="0054319D"/>
    <w:rsid w:val="0054354D"/>
    <w:rsid w:val="00543C74"/>
    <w:rsid w:val="00543CCF"/>
    <w:rsid w:val="005441C7"/>
    <w:rsid w:val="005443F1"/>
    <w:rsid w:val="0054440A"/>
    <w:rsid w:val="00544506"/>
    <w:rsid w:val="00545235"/>
    <w:rsid w:val="005452D5"/>
    <w:rsid w:val="005457D3"/>
    <w:rsid w:val="00545C28"/>
    <w:rsid w:val="00545DEE"/>
    <w:rsid w:val="00545DF3"/>
    <w:rsid w:val="0054665D"/>
    <w:rsid w:val="00546DB1"/>
    <w:rsid w:val="0054776B"/>
    <w:rsid w:val="00547E15"/>
    <w:rsid w:val="00547EEF"/>
    <w:rsid w:val="00547F27"/>
    <w:rsid w:val="005500CD"/>
    <w:rsid w:val="00550816"/>
    <w:rsid w:val="00550AE8"/>
    <w:rsid w:val="005510E5"/>
    <w:rsid w:val="00551307"/>
    <w:rsid w:val="0055190D"/>
    <w:rsid w:val="00551B81"/>
    <w:rsid w:val="0055221F"/>
    <w:rsid w:val="005524B7"/>
    <w:rsid w:val="005526FB"/>
    <w:rsid w:val="00552CEA"/>
    <w:rsid w:val="00552F24"/>
    <w:rsid w:val="00553392"/>
    <w:rsid w:val="005533D9"/>
    <w:rsid w:val="00553864"/>
    <w:rsid w:val="005546D2"/>
    <w:rsid w:val="00554D3B"/>
    <w:rsid w:val="00554D82"/>
    <w:rsid w:val="005555C2"/>
    <w:rsid w:val="005558F4"/>
    <w:rsid w:val="0055617D"/>
    <w:rsid w:val="005562DB"/>
    <w:rsid w:val="00556DEC"/>
    <w:rsid w:val="0055753C"/>
    <w:rsid w:val="005576DD"/>
    <w:rsid w:val="00560234"/>
    <w:rsid w:val="0056033C"/>
    <w:rsid w:val="00560E64"/>
    <w:rsid w:val="00560ED2"/>
    <w:rsid w:val="00561969"/>
    <w:rsid w:val="005619B0"/>
    <w:rsid w:val="00561B70"/>
    <w:rsid w:val="00561B75"/>
    <w:rsid w:val="00561C50"/>
    <w:rsid w:val="00562088"/>
    <w:rsid w:val="00562124"/>
    <w:rsid w:val="00562534"/>
    <w:rsid w:val="00562B2F"/>
    <w:rsid w:val="0056480C"/>
    <w:rsid w:val="005648C4"/>
    <w:rsid w:val="00564E8A"/>
    <w:rsid w:val="00565115"/>
    <w:rsid w:val="005651CA"/>
    <w:rsid w:val="0056564B"/>
    <w:rsid w:val="005662CD"/>
    <w:rsid w:val="00566899"/>
    <w:rsid w:val="00566BC2"/>
    <w:rsid w:val="00566EDA"/>
    <w:rsid w:val="005678F1"/>
    <w:rsid w:val="00567FD5"/>
    <w:rsid w:val="005703A3"/>
    <w:rsid w:val="005715A2"/>
    <w:rsid w:val="005717B0"/>
    <w:rsid w:val="0057208B"/>
    <w:rsid w:val="00572143"/>
    <w:rsid w:val="00572380"/>
    <w:rsid w:val="00572E15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5A00"/>
    <w:rsid w:val="00575FF5"/>
    <w:rsid w:val="005767A0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352"/>
    <w:rsid w:val="00581517"/>
    <w:rsid w:val="0058191D"/>
    <w:rsid w:val="005825CF"/>
    <w:rsid w:val="00582641"/>
    <w:rsid w:val="00582671"/>
    <w:rsid w:val="005827CA"/>
    <w:rsid w:val="00582820"/>
    <w:rsid w:val="0058341D"/>
    <w:rsid w:val="00583C67"/>
    <w:rsid w:val="00583D19"/>
    <w:rsid w:val="00584634"/>
    <w:rsid w:val="0058465A"/>
    <w:rsid w:val="005847E8"/>
    <w:rsid w:val="00584B21"/>
    <w:rsid w:val="00584DB5"/>
    <w:rsid w:val="00585565"/>
    <w:rsid w:val="00585642"/>
    <w:rsid w:val="00585FE8"/>
    <w:rsid w:val="00586266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2F0D"/>
    <w:rsid w:val="005930C7"/>
    <w:rsid w:val="005933CF"/>
    <w:rsid w:val="00593E45"/>
    <w:rsid w:val="005940C2"/>
    <w:rsid w:val="005943D2"/>
    <w:rsid w:val="0059496B"/>
    <w:rsid w:val="00594A15"/>
    <w:rsid w:val="00594EF1"/>
    <w:rsid w:val="005951F4"/>
    <w:rsid w:val="005952D1"/>
    <w:rsid w:val="0059566A"/>
    <w:rsid w:val="005958A1"/>
    <w:rsid w:val="00595CD7"/>
    <w:rsid w:val="00596209"/>
    <w:rsid w:val="00596C06"/>
    <w:rsid w:val="00596DBD"/>
    <w:rsid w:val="00596EF4"/>
    <w:rsid w:val="00596FE6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A7D"/>
    <w:rsid w:val="005A2FF8"/>
    <w:rsid w:val="005A3E6D"/>
    <w:rsid w:val="005A41A1"/>
    <w:rsid w:val="005A4205"/>
    <w:rsid w:val="005A4B60"/>
    <w:rsid w:val="005A4E50"/>
    <w:rsid w:val="005A4F1E"/>
    <w:rsid w:val="005A5046"/>
    <w:rsid w:val="005A5319"/>
    <w:rsid w:val="005A54CB"/>
    <w:rsid w:val="005A5722"/>
    <w:rsid w:val="005A5845"/>
    <w:rsid w:val="005A5F7A"/>
    <w:rsid w:val="005A6353"/>
    <w:rsid w:val="005A6609"/>
    <w:rsid w:val="005A736E"/>
    <w:rsid w:val="005A74D3"/>
    <w:rsid w:val="005A7E67"/>
    <w:rsid w:val="005B0471"/>
    <w:rsid w:val="005B04A7"/>
    <w:rsid w:val="005B0CC2"/>
    <w:rsid w:val="005B0F26"/>
    <w:rsid w:val="005B1314"/>
    <w:rsid w:val="005B16AB"/>
    <w:rsid w:val="005B16C7"/>
    <w:rsid w:val="005B22A9"/>
    <w:rsid w:val="005B2C1D"/>
    <w:rsid w:val="005B3074"/>
    <w:rsid w:val="005B311A"/>
    <w:rsid w:val="005B3192"/>
    <w:rsid w:val="005B3475"/>
    <w:rsid w:val="005B39F6"/>
    <w:rsid w:val="005B3AD7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6B49"/>
    <w:rsid w:val="005B6B95"/>
    <w:rsid w:val="005B7C74"/>
    <w:rsid w:val="005B7CF7"/>
    <w:rsid w:val="005B7E65"/>
    <w:rsid w:val="005C0342"/>
    <w:rsid w:val="005C05C3"/>
    <w:rsid w:val="005C0874"/>
    <w:rsid w:val="005C0E86"/>
    <w:rsid w:val="005C10D0"/>
    <w:rsid w:val="005C1661"/>
    <w:rsid w:val="005C1A5A"/>
    <w:rsid w:val="005C1FB4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796"/>
    <w:rsid w:val="005C7B0D"/>
    <w:rsid w:val="005C7B72"/>
    <w:rsid w:val="005C7F43"/>
    <w:rsid w:val="005D0C77"/>
    <w:rsid w:val="005D0F73"/>
    <w:rsid w:val="005D115D"/>
    <w:rsid w:val="005D1966"/>
    <w:rsid w:val="005D1B98"/>
    <w:rsid w:val="005D1BBF"/>
    <w:rsid w:val="005D1D4D"/>
    <w:rsid w:val="005D2369"/>
    <w:rsid w:val="005D2855"/>
    <w:rsid w:val="005D2C3F"/>
    <w:rsid w:val="005D2ECF"/>
    <w:rsid w:val="005D32A0"/>
    <w:rsid w:val="005D3C29"/>
    <w:rsid w:val="005D3E27"/>
    <w:rsid w:val="005D4244"/>
    <w:rsid w:val="005D44C9"/>
    <w:rsid w:val="005D450A"/>
    <w:rsid w:val="005D4FE4"/>
    <w:rsid w:val="005D51E7"/>
    <w:rsid w:val="005D5472"/>
    <w:rsid w:val="005D5855"/>
    <w:rsid w:val="005D5917"/>
    <w:rsid w:val="005D5C64"/>
    <w:rsid w:val="005D5E5F"/>
    <w:rsid w:val="005D6B55"/>
    <w:rsid w:val="005D707A"/>
    <w:rsid w:val="005D7262"/>
    <w:rsid w:val="005D7575"/>
    <w:rsid w:val="005D7727"/>
    <w:rsid w:val="005D7DA6"/>
    <w:rsid w:val="005E0A55"/>
    <w:rsid w:val="005E1339"/>
    <w:rsid w:val="005E1AD4"/>
    <w:rsid w:val="005E1CB9"/>
    <w:rsid w:val="005E2679"/>
    <w:rsid w:val="005E288D"/>
    <w:rsid w:val="005E2D0F"/>
    <w:rsid w:val="005E35D2"/>
    <w:rsid w:val="005E3A69"/>
    <w:rsid w:val="005E3DAC"/>
    <w:rsid w:val="005E4873"/>
    <w:rsid w:val="005E4956"/>
    <w:rsid w:val="005E4C0E"/>
    <w:rsid w:val="005E4D92"/>
    <w:rsid w:val="005E53EC"/>
    <w:rsid w:val="005E5BA5"/>
    <w:rsid w:val="005E5ED8"/>
    <w:rsid w:val="005E5F99"/>
    <w:rsid w:val="005E704D"/>
    <w:rsid w:val="005E731A"/>
    <w:rsid w:val="005E73C5"/>
    <w:rsid w:val="005E7BC4"/>
    <w:rsid w:val="005F00EF"/>
    <w:rsid w:val="005F07A9"/>
    <w:rsid w:val="005F0816"/>
    <w:rsid w:val="005F12A1"/>
    <w:rsid w:val="005F2712"/>
    <w:rsid w:val="005F2B0C"/>
    <w:rsid w:val="005F2D54"/>
    <w:rsid w:val="005F2E13"/>
    <w:rsid w:val="005F2EF5"/>
    <w:rsid w:val="005F2F6F"/>
    <w:rsid w:val="005F3016"/>
    <w:rsid w:val="005F3024"/>
    <w:rsid w:val="005F3170"/>
    <w:rsid w:val="005F3804"/>
    <w:rsid w:val="005F3973"/>
    <w:rsid w:val="005F3A88"/>
    <w:rsid w:val="005F3DB5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1B8"/>
    <w:rsid w:val="006005F2"/>
    <w:rsid w:val="00600670"/>
    <w:rsid w:val="00601D10"/>
    <w:rsid w:val="00602A13"/>
    <w:rsid w:val="00602B07"/>
    <w:rsid w:val="00603756"/>
    <w:rsid w:val="006037B2"/>
    <w:rsid w:val="00603883"/>
    <w:rsid w:val="00603ADF"/>
    <w:rsid w:val="00603E0B"/>
    <w:rsid w:val="00603EDF"/>
    <w:rsid w:val="00604421"/>
    <w:rsid w:val="00605014"/>
    <w:rsid w:val="00605087"/>
    <w:rsid w:val="00605139"/>
    <w:rsid w:val="00605BC1"/>
    <w:rsid w:val="00605C7D"/>
    <w:rsid w:val="00605E05"/>
    <w:rsid w:val="00605FBD"/>
    <w:rsid w:val="00606191"/>
    <w:rsid w:val="00607B20"/>
    <w:rsid w:val="00607FA5"/>
    <w:rsid w:val="00610216"/>
    <w:rsid w:val="006102DD"/>
    <w:rsid w:val="0061031B"/>
    <w:rsid w:val="00610443"/>
    <w:rsid w:val="0061079A"/>
    <w:rsid w:val="0061079F"/>
    <w:rsid w:val="00610A2B"/>
    <w:rsid w:val="0061135D"/>
    <w:rsid w:val="006116E5"/>
    <w:rsid w:val="00611B18"/>
    <w:rsid w:val="00611B74"/>
    <w:rsid w:val="00611D04"/>
    <w:rsid w:val="0061220A"/>
    <w:rsid w:val="0061241F"/>
    <w:rsid w:val="00612535"/>
    <w:rsid w:val="00612B23"/>
    <w:rsid w:val="00612DA1"/>
    <w:rsid w:val="00612E09"/>
    <w:rsid w:val="006130F1"/>
    <w:rsid w:val="00613788"/>
    <w:rsid w:val="00613B97"/>
    <w:rsid w:val="0061442C"/>
    <w:rsid w:val="00615157"/>
    <w:rsid w:val="006155EE"/>
    <w:rsid w:val="00615E91"/>
    <w:rsid w:val="00615EAB"/>
    <w:rsid w:val="0061629D"/>
    <w:rsid w:val="006167B9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5CA"/>
    <w:rsid w:val="0062276E"/>
    <w:rsid w:val="006229B8"/>
    <w:rsid w:val="00622BFC"/>
    <w:rsid w:val="00622F2B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F1"/>
    <w:rsid w:val="0062609E"/>
    <w:rsid w:val="006262CF"/>
    <w:rsid w:val="00626721"/>
    <w:rsid w:val="00626730"/>
    <w:rsid w:val="0062694D"/>
    <w:rsid w:val="00626AEE"/>
    <w:rsid w:val="006270A3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2A"/>
    <w:rsid w:val="00633F5F"/>
    <w:rsid w:val="006341BA"/>
    <w:rsid w:val="00634607"/>
    <w:rsid w:val="0063488B"/>
    <w:rsid w:val="00634980"/>
    <w:rsid w:val="0063503E"/>
    <w:rsid w:val="006353B0"/>
    <w:rsid w:val="00635525"/>
    <w:rsid w:val="006356DA"/>
    <w:rsid w:val="00635A7B"/>
    <w:rsid w:val="00636223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6DC"/>
    <w:rsid w:val="0064183F"/>
    <w:rsid w:val="006418E2"/>
    <w:rsid w:val="00641C5F"/>
    <w:rsid w:val="00642693"/>
    <w:rsid w:val="00642D31"/>
    <w:rsid w:val="00642ECF"/>
    <w:rsid w:val="006439BC"/>
    <w:rsid w:val="00643BA2"/>
    <w:rsid w:val="00644D7F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4B0"/>
    <w:rsid w:val="006506DB"/>
    <w:rsid w:val="00650C75"/>
    <w:rsid w:val="00650DA3"/>
    <w:rsid w:val="0065124E"/>
    <w:rsid w:val="00651DC0"/>
    <w:rsid w:val="006524B9"/>
    <w:rsid w:val="006524CA"/>
    <w:rsid w:val="00652C7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618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499D"/>
    <w:rsid w:val="00665017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72B"/>
    <w:rsid w:val="00670B6E"/>
    <w:rsid w:val="00671041"/>
    <w:rsid w:val="00671876"/>
    <w:rsid w:val="00671D28"/>
    <w:rsid w:val="006720AE"/>
    <w:rsid w:val="00672716"/>
    <w:rsid w:val="006727BC"/>
    <w:rsid w:val="00672C95"/>
    <w:rsid w:val="00672E38"/>
    <w:rsid w:val="00673084"/>
    <w:rsid w:val="00673871"/>
    <w:rsid w:val="00673FCB"/>
    <w:rsid w:val="0067407E"/>
    <w:rsid w:val="00674355"/>
    <w:rsid w:val="006748FB"/>
    <w:rsid w:val="00674B12"/>
    <w:rsid w:val="00674B66"/>
    <w:rsid w:val="00674EA3"/>
    <w:rsid w:val="00676414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3E0"/>
    <w:rsid w:val="00680C61"/>
    <w:rsid w:val="00680E37"/>
    <w:rsid w:val="00681054"/>
    <w:rsid w:val="0068177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4B36"/>
    <w:rsid w:val="0068532A"/>
    <w:rsid w:val="00685E79"/>
    <w:rsid w:val="00686743"/>
    <w:rsid w:val="00686C9B"/>
    <w:rsid w:val="0068700C"/>
    <w:rsid w:val="006871AC"/>
    <w:rsid w:val="00687685"/>
    <w:rsid w:val="00687D56"/>
    <w:rsid w:val="0069021C"/>
    <w:rsid w:val="00690514"/>
    <w:rsid w:val="00690920"/>
    <w:rsid w:val="00691270"/>
    <w:rsid w:val="006918E2"/>
    <w:rsid w:val="00692582"/>
    <w:rsid w:val="00692869"/>
    <w:rsid w:val="00692D99"/>
    <w:rsid w:val="00693496"/>
    <w:rsid w:val="00693E53"/>
    <w:rsid w:val="006940A0"/>
    <w:rsid w:val="00694245"/>
    <w:rsid w:val="006946ED"/>
    <w:rsid w:val="006949F1"/>
    <w:rsid w:val="00695240"/>
    <w:rsid w:val="00696AED"/>
    <w:rsid w:val="00696B0D"/>
    <w:rsid w:val="00697449"/>
    <w:rsid w:val="006977EE"/>
    <w:rsid w:val="006A0026"/>
    <w:rsid w:val="006A0603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9F4"/>
    <w:rsid w:val="006A480A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6F01"/>
    <w:rsid w:val="006A743D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805"/>
    <w:rsid w:val="006B1A87"/>
    <w:rsid w:val="006B1C1A"/>
    <w:rsid w:val="006B2FBC"/>
    <w:rsid w:val="006B3AFB"/>
    <w:rsid w:val="006B4043"/>
    <w:rsid w:val="006B43A2"/>
    <w:rsid w:val="006B47AF"/>
    <w:rsid w:val="006B4D2B"/>
    <w:rsid w:val="006B4E4F"/>
    <w:rsid w:val="006B53FA"/>
    <w:rsid w:val="006B62A2"/>
    <w:rsid w:val="006B645C"/>
    <w:rsid w:val="006B6576"/>
    <w:rsid w:val="006B66E2"/>
    <w:rsid w:val="006B6ACB"/>
    <w:rsid w:val="006B6E0E"/>
    <w:rsid w:val="006B7994"/>
    <w:rsid w:val="006B7C4A"/>
    <w:rsid w:val="006C1481"/>
    <w:rsid w:val="006C16C4"/>
    <w:rsid w:val="006C171C"/>
    <w:rsid w:val="006C1A77"/>
    <w:rsid w:val="006C1B65"/>
    <w:rsid w:val="006C1FA1"/>
    <w:rsid w:val="006C21BE"/>
    <w:rsid w:val="006C2BD3"/>
    <w:rsid w:val="006C2CCC"/>
    <w:rsid w:val="006C2F63"/>
    <w:rsid w:val="006C3119"/>
    <w:rsid w:val="006C3597"/>
    <w:rsid w:val="006C382C"/>
    <w:rsid w:val="006C3F68"/>
    <w:rsid w:val="006C4904"/>
    <w:rsid w:val="006C4D90"/>
    <w:rsid w:val="006C5357"/>
    <w:rsid w:val="006C538E"/>
    <w:rsid w:val="006C568A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C7F62"/>
    <w:rsid w:val="006D06C8"/>
    <w:rsid w:val="006D07EE"/>
    <w:rsid w:val="006D08C2"/>
    <w:rsid w:val="006D0C9C"/>
    <w:rsid w:val="006D0CCC"/>
    <w:rsid w:val="006D107C"/>
    <w:rsid w:val="006D15FE"/>
    <w:rsid w:val="006D1712"/>
    <w:rsid w:val="006D19F2"/>
    <w:rsid w:val="006D1C4E"/>
    <w:rsid w:val="006D2137"/>
    <w:rsid w:val="006D287C"/>
    <w:rsid w:val="006D32F7"/>
    <w:rsid w:val="006D3381"/>
    <w:rsid w:val="006D3C69"/>
    <w:rsid w:val="006D48C7"/>
    <w:rsid w:val="006D4925"/>
    <w:rsid w:val="006D4DA4"/>
    <w:rsid w:val="006D4E5C"/>
    <w:rsid w:val="006D4E82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D7B5C"/>
    <w:rsid w:val="006D7D6D"/>
    <w:rsid w:val="006E0589"/>
    <w:rsid w:val="006E06F3"/>
    <w:rsid w:val="006E1395"/>
    <w:rsid w:val="006E1407"/>
    <w:rsid w:val="006E1428"/>
    <w:rsid w:val="006E14BB"/>
    <w:rsid w:val="006E14F2"/>
    <w:rsid w:val="006E1786"/>
    <w:rsid w:val="006E1818"/>
    <w:rsid w:val="006E1892"/>
    <w:rsid w:val="006E196B"/>
    <w:rsid w:val="006E19E8"/>
    <w:rsid w:val="006E1F99"/>
    <w:rsid w:val="006E21CC"/>
    <w:rsid w:val="006E21E8"/>
    <w:rsid w:val="006E2397"/>
    <w:rsid w:val="006E24EF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9DF"/>
    <w:rsid w:val="006E5BA8"/>
    <w:rsid w:val="006E5DBF"/>
    <w:rsid w:val="006E5EA2"/>
    <w:rsid w:val="006E61FF"/>
    <w:rsid w:val="006E635B"/>
    <w:rsid w:val="006E64A4"/>
    <w:rsid w:val="006E6997"/>
    <w:rsid w:val="006E6A16"/>
    <w:rsid w:val="006E6B19"/>
    <w:rsid w:val="006E6E03"/>
    <w:rsid w:val="006E76C7"/>
    <w:rsid w:val="006E7813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06F9"/>
    <w:rsid w:val="006F1792"/>
    <w:rsid w:val="006F1A05"/>
    <w:rsid w:val="006F2147"/>
    <w:rsid w:val="006F25F5"/>
    <w:rsid w:val="006F26AE"/>
    <w:rsid w:val="006F2D51"/>
    <w:rsid w:val="006F3840"/>
    <w:rsid w:val="006F390D"/>
    <w:rsid w:val="006F3C4F"/>
    <w:rsid w:val="006F3D91"/>
    <w:rsid w:val="006F4079"/>
    <w:rsid w:val="006F43A2"/>
    <w:rsid w:val="006F4455"/>
    <w:rsid w:val="006F4981"/>
    <w:rsid w:val="006F4C5D"/>
    <w:rsid w:val="006F51CA"/>
    <w:rsid w:val="006F58BC"/>
    <w:rsid w:val="006F5CCF"/>
    <w:rsid w:val="006F64BD"/>
    <w:rsid w:val="006F693D"/>
    <w:rsid w:val="006F6F1B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637"/>
    <w:rsid w:val="00704742"/>
    <w:rsid w:val="00704C0B"/>
    <w:rsid w:val="00705869"/>
    <w:rsid w:val="0070622E"/>
    <w:rsid w:val="007070D3"/>
    <w:rsid w:val="007072D5"/>
    <w:rsid w:val="0070755D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14"/>
    <w:rsid w:val="007141E5"/>
    <w:rsid w:val="007143A1"/>
    <w:rsid w:val="007143D1"/>
    <w:rsid w:val="0071466D"/>
    <w:rsid w:val="0071482A"/>
    <w:rsid w:val="00714A37"/>
    <w:rsid w:val="00714BF7"/>
    <w:rsid w:val="00715820"/>
    <w:rsid w:val="00716403"/>
    <w:rsid w:val="007165A4"/>
    <w:rsid w:val="00716607"/>
    <w:rsid w:val="00716F48"/>
    <w:rsid w:val="00717045"/>
    <w:rsid w:val="00717A05"/>
    <w:rsid w:val="00717B1D"/>
    <w:rsid w:val="00717C43"/>
    <w:rsid w:val="00717C69"/>
    <w:rsid w:val="00717CCD"/>
    <w:rsid w:val="00717FAD"/>
    <w:rsid w:val="0072066A"/>
    <w:rsid w:val="00720E97"/>
    <w:rsid w:val="00720EED"/>
    <w:rsid w:val="007211EC"/>
    <w:rsid w:val="00721820"/>
    <w:rsid w:val="00721A2D"/>
    <w:rsid w:val="00721B3F"/>
    <w:rsid w:val="00721D51"/>
    <w:rsid w:val="00721F83"/>
    <w:rsid w:val="00721FFA"/>
    <w:rsid w:val="007224D9"/>
    <w:rsid w:val="00722AEB"/>
    <w:rsid w:val="00722B49"/>
    <w:rsid w:val="00723471"/>
    <w:rsid w:val="00723638"/>
    <w:rsid w:val="007236C2"/>
    <w:rsid w:val="00723FA0"/>
    <w:rsid w:val="00724250"/>
    <w:rsid w:val="00724389"/>
    <w:rsid w:val="007249E2"/>
    <w:rsid w:val="00724AF3"/>
    <w:rsid w:val="00724F8E"/>
    <w:rsid w:val="00724FC2"/>
    <w:rsid w:val="0072505F"/>
    <w:rsid w:val="00725126"/>
    <w:rsid w:val="007253D0"/>
    <w:rsid w:val="007259CA"/>
    <w:rsid w:val="00725AA7"/>
    <w:rsid w:val="00725B25"/>
    <w:rsid w:val="0072618F"/>
    <w:rsid w:val="007262F6"/>
    <w:rsid w:val="00726576"/>
    <w:rsid w:val="0072660A"/>
    <w:rsid w:val="0072678B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378"/>
    <w:rsid w:val="0073384F"/>
    <w:rsid w:val="00733A2D"/>
    <w:rsid w:val="00733D65"/>
    <w:rsid w:val="007340B3"/>
    <w:rsid w:val="007346FA"/>
    <w:rsid w:val="00734C59"/>
    <w:rsid w:val="00734ED8"/>
    <w:rsid w:val="00735566"/>
    <w:rsid w:val="0073571F"/>
    <w:rsid w:val="007357FC"/>
    <w:rsid w:val="0073584F"/>
    <w:rsid w:val="0073590B"/>
    <w:rsid w:val="00735958"/>
    <w:rsid w:val="00735A60"/>
    <w:rsid w:val="007364B8"/>
    <w:rsid w:val="00736653"/>
    <w:rsid w:val="007370FF"/>
    <w:rsid w:val="00737123"/>
    <w:rsid w:val="007375B3"/>
    <w:rsid w:val="007377C7"/>
    <w:rsid w:val="007378FC"/>
    <w:rsid w:val="00737EC6"/>
    <w:rsid w:val="00740456"/>
    <w:rsid w:val="007405E7"/>
    <w:rsid w:val="0074063A"/>
    <w:rsid w:val="00740B75"/>
    <w:rsid w:val="00741075"/>
    <w:rsid w:val="00741540"/>
    <w:rsid w:val="00741DDE"/>
    <w:rsid w:val="00742593"/>
    <w:rsid w:val="00742CC1"/>
    <w:rsid w:val="0074301B"/>
    <w:rsid w:val="007434BB"/>
    <w:rsid w:val="00743995"/>
    <w:rsid w:val="00743C62"/>
    <w:rsid w:val="00743D62"/>
    <w:rsid w:val="00743DEF"/>
    <w:rsid w:val="00744083"/>
    <w:rsid w:val="0074464D"/>
    <w:rsid w:val="00745003"/>
    <w:rsid w:val="00745281"/>
    <w:rsid w:val="0074531B"/>
    <w:rsid w:val="007453F4"/>
    <w:rsid w:val="00745A03"/>
    <w:rsid w:val="00746013"/>
    <w:rsid w:val="007460A6"/>
    <w:rsid w:val="0074663F"/>
    <w:rsid w:val="0074742D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1C6C"/>
    <w:rsid w:val="00751EB8"/>
    <w:rsid w:val="00752776"/>
    <w:rsid w:val="007528E7"/>
    <w:rsid w:val="0075296A"/>
    <w:rsid w:val="007529A6"/>
    <w:rsid w:val="00752A35"/>
    <w:rsid w:val="007535C1"/>
    <w:rsid w:val="007537A6"/>
    <w:rsid w:val="00753FB6"/>
    <w:rsid w:val="00754388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429"/>
    <w:rsid w:val="007605A8"/>
    <w:rsid w:val="00760AEA"/>
    <w:rsid w:val="00760CBE"/>
    <w:rsid w:val="00760E1D"/>
    <w:rsid w:val="007616E4"/>
    <w:rsid w:val="0076178D"/>
    <w:rsid w:val="00761B3B"/>
    <w:rsid w:val="007620CD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A97"/>
    <w:rsid w:val="00766E67"/>
    <w:rsid w:val="00767138"/>
    <w:rsid w:val="0076757B"/>
    <w:rsid w:val="00767BA1"/>
    <w:rsid w:val="007706C9"/>
    <w:rsid w:val="00770881"/>
    <w:rsid w:val="00770A49"/>
    <w:rsid w:val="00770B72"/>
    <w:rsid w:val="00770BF2"/>
    <w:rsid w:val="007717BA"/>
    <w:rsid w:val="007718F9"/>
    <w:rsid w:val="0077263D"/>
    <w:rsid w:val="00772A6B"/>
    <w:rsid w:val="00772E3B"/>
    <w:rsid w:val="00773184"/>
    <w:rsid w:val="0077364A"/>
    <w:rsid w:val="0077370D"/>
    <w:rsid w:val="00773908"/>
    <w:rsid w:val="0077417D"/>
    <w:rsid w:val="0077426C"/>
    <w:rsid w:val="00774380"/>
    <w:rsid w:val="00774EA8"/>
    <w:rsid w:val="00775363"/>
    <w:rsid w:val="007754D7"/>
    <w:rsid w:val="007757FD"/>
    <w:rsid w:val="00775BDD"/>
    <w:rsid w:val="00775E53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499"/>
    <w:rsid w:val="00781BD8"/>
    <w:rsid w:val="00781D1D"/>
    <w:rsid w:val="007822BB"/>
    <w:rsid w:val="007822F0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6796"/>
    <w:rsid w:val="00786F99"/>
    <w:rsid w:val="007871B5"/>
    <w:rsid w:val="007872E6"/>
    <w:rsid w:val="00787620"/>
    <w:rsid w:val="0078764B"/>
    <w:rsid w:val="007876EB"/>
    <w:rsid w:val="00787888"/>
    <w:rsid w:val="00790421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2F75"/>
    <w:rsid w:val="0079301E"/>
    <w:rsid w:val="007930EC"/>
    <w:rsid w:val="0079315F"/>
    <w:rsid w:val="007931BD"/>
    <w:rsid w:val="00793242"/>
    <w:rsid w:val="00793341"/>
    <w:rsid w:val="00793999"/>
    <w:rsid w:val="00793C25"/>
    <w:rsid w:val="00793E91"/>
    <w:rsid w:val="00794A4B"/>
    <w:rsid w:val="00794E0E"/>
    <w:rsid w:val="007953ED"/>
    <w:rsid w:val="0079576E"/>
    <w:rsid w:val="00795FFE"/>
    <w:rsid w:val="007977F8"/>
    <w:rsid w:val="007A02E3"/>
    <w:rsid w:val="007A0960"/>
    <w:rsid w:val="007A0C7C"/>
    <w:rsid w:val="007A113C"/>
    <w:rsid w:val="007A1194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3949"/>
    <w:rsid w:val="007A3D22"/>
    <w:rsid w:val="007A54DF"/>
    <w:rsid w:val="007A5CE9"/>
    <w:rsid w:val="007A60FD"/>
    <w:rsid w:val="007A612B"/>
    <w:rsid w:val="007A6654"/>
    <w:rsid w:val="007A701C"/>
    <w:rsid w:val="007A76C8"/>
    <w:rsid w:val="007B02F5"/>
    <w:rsid w:val="007B0A51"/>
    <w:rsid w:val="007B1402"/>
    <w:rsid w:val="007B1457"/>
    <w:rsid w:val="007B15F2"/>
    <w:rsid w:val="007B1DFC"/>
    <w:rsid w:val="007B1FA0"/>
    <w:rsid w:val="007B1FB3"/>
    <w:rsid w:val="007B202D"/>
    <w:rsid w:val="007B21FA"/>
    <w:rsid w:val="007B264D"/>
    <w:rsid w:val="007B2B75"/>
    <w:rsid w:val="007B324A"/>
    <w:rsid w:val="007B327D"/>
    <w:rsid w:val="007B3351"/>
    <w:rsid w:val="007B3485"/>
    <w:rsid w:val="007B3F27"/>
    <w:rsid w:val="007B405D"/>
    <w:rsid w:val="007B44F5"/>
    <w:rsid w:val="007B47D5"/>
    <w:rsid w:val="007B4BF1"/>
    <w:rsid w:val="007B5375"/>
    <w:rsid w:val="007B550C"/>
    <w:rsid w:val="007B5E88"/>
    <w:rsid w:val="007B7E0E"/>
    <w:rsid w:val="007C02B1"/>
    <w:rsid w:val="007C036D"/>
    <w:rsid w:val="007C06A2"/>
    <w:rsid w:val="007C0C22"/>
    <w:rsid w:val="007C1CF0"/>
    <w:rsid w:val="007C1EC5"/>
    <w:rsid w:val="007C2454"/>
    <w:rsid w:val="007C2B78"/>
    <w:rsid w:val="007C2E90"/>
    <w:rsid w:val="007C2E94"/>
    <w:rsid w:val="007C30AF"/>
    <w:rsid w:val="007C3295"/>
    <w:rsid w:val="007C3346"/>
    <w:rsid w:val="007C35F9"/>
    <w:rsid w:val="007C3BF1"/>
    <w:rsid w:val="007C3E8A"/>
    <w:rsid w:val="007C4506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AB7"/>
    <w:rsid w:val="007C6BBD"/>
    <w:rsid w:val="007C6CD9"/>
    <w:rsid w:val="007C70D9"/>
    <w:rsid w:val="007C71ED"/>
    <w:rsid w:val="007C7B5C"/>
    <w:rsid w:val="007C7B5D"/>
    <w:rsid w:val="007C7BF7"/>
    <w:rsid w:val="007C7D8C"/>
    <w:rsid w:val="007D07E9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859"/>
    <w:rsid w:val="007D6FD3"/>
    <w:rsid w:val="007D70C6"/>
    <w:rsid w:val="007D759C"/>
    <w:rsid w:val="007D7759"/>
    <w:rsid w:val="007D7A66"/>
    <w:rsid w:val="007E0426"/>
    <w:rsid w:val="007E0603"/>
    <w:rsid w:val="007E0F95"/>
    <w:rsid w:val="007E1317"/>
    <w:rsid w:val="007E2CEB"/>
    <w:rsid w:val="007E2E54"/>
    <w:rsid w:val="007E332C"/>
    <w:rsid w:val="007E3859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3873"/>
    <w:rsid w:val="007F427E"/>
    <w:rsid w:val="007F4BDE"/>
    <w:rsid w:val="007F4CDF"/>
    <w:rsid w:val="007F549A"/>
    <w:rsid w:val="007F5679"/>
    <w:rsid w:val="007F586B"/>
    <w:rsid w:val="007F5971"/>
    <w:rsid w:val="007F5EE8"/>
    <w:rsid w:val="007F615A"/>
    <w:rsid w:val="007F6329"/>
    <w:rsid w:val="007F682D"/>
    <w:rsid w:val="007F6F32"/>
    <w:rsid w:val="007F6FCE"/>
    <w:rsid w:val="007F708A"/>
    <w:rsid w:val="007F74E0"/>
    <w:rsid w:val="007F75E2"/>
    <w:rsid w:val="007F7679"/>
    <w:rsid w:val="007F78C4"/>
    <w:rsid w:val="007F791A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9F0"/>
    <w:rsid w:val="00803A2E"/>
    <w:rsid w:val="00803CBD"/>
    <w:rsid w:val="00803D25"/>
    <w:rsid w:val="00804D49"/>
    <w:rsid w:val="0080550C"/>
    <w:rsid w:val="0080577F"/>
    <w:rsid w:val="008058F8"/>
    <w:rsid w:val="00805D0E"/>
    <w:rsid w:val="0080653F"/>
    <w:rsid w:val="008067E3"/>
    <w:rsid w:val="00807093"/>
    <w:rsid w:val="00807111"/>
    <w:rsid w:val="008073FA"/>
    <w:rsid w:val="0080780E"/>
    <w:rsid w:val="008105D1"/>
    <w:rsid w:val="008107D4"/>
    <w:rsid w:val="00810920"/>
    <w:rsid w:val="00810E6E"/>
    <w:rsid w:val="00810EFD"/>
    <w:rsid w:val="0081193C"/>
    <w:rsid w:val="00811CA5"/>
    <w:rsid w:val="0081203E"/>
    <w:rsid w:val="0081241C"/>
    <w:rsid w:val="00812734"/>
    <w:rsid w:val="00812A02"/>
    <w:rsid w:val="00812E5B"/>
    <w:rsid w:val="008134CE"/>
    <w:rsid w:val="008135FA"/>
    <w:rsid w:val="00813773"/>
    <w:rsid w:val="00813F35"/>
    <w:rsid w:val="0081414E"/>
    <w:rsid w:val="00814FA6"/>
    <w:rsid w:val="00814FF5"/>
    <w:rsid w:val="008150FF"/>
    <w:rsid w:val="0081545F"/>
    <w:rsid w:val="00815508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288"/>
    <w:rsid w:val="00817308"/>
    <w:rsid w:val="008175BE"/>
    <w:rsid w:val="0081768A"/>
    <w:rsid w:val="0081776C"/>
    <w:rsid w:val="00820235"/>
    <w:rsid w:val="00820835"/>
    <w:rsid w:val="00820AE6"/>
    <w:rsid w:val="008211CE"/>
    <w:rsid w:val="00821428"/>
    <w:rsid w:val="008216D8"/>
    <w:rsid w:val="0082175C"/>
    <w:rsid w:val="00821E95"/>
    <w:rsid w:val="00822105"/>
    <w:rsid w:val="0082216B"/>
    <w:rsid w:val="008223B3"/>
    <w:rsid w:val="00822B38"/>
    <w:rsid w:val="00822FE3"/>
    <w:rsid w:val="0082308B"/>
    <w:rsid w:val="00823094"/>
    <w:rsid w:val="0082386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26"/>
    <w:rsid w:val="00825B6A"/>
    <w:rsid w:val="00826358"/>
    <w:rsid w:val="00826400"/>
    <w:rsid w:val="00826408"/>
    <w:rsid w:val="0082655B"/>
    <w:rsid w:val="00826626"/>
    <w:rsid w:val="00826967"/>
    <w:rsid w:val="00826B71"/>
    <w:rsid w:val="008271A1"/>
    <w:rsid w:val="00827489"/>
    <w:rsid w:val="00827687"/>
    <w:rsid w:val="00827D39"/>
    <w:rsid w:val="00827E57"/>
    <w:rsid w:val="00830212"/>
    <w:rsid w:val="008303CF"/>
    <w:rsid w:val="00830781"/>
    <w:rsid w:val="00830820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728"/>
    <w:rsid w:val="0083591E"/>
    <w:rsid w:val="00835963"/>
    <w:rsid w:val="00835984"/>
    <w:rsid w:val="00835B27"/>
    <w:rsid w:val="00835F60"/>
    <w:rsid w:val="00835F75"/>
    <w:rsid w:val="00836374"/>
    <w:rsid w:val="00836456"/>
    <w:rsid w:val="008364C8"/>
    <w:rsid w:val="00836566"/>
    <w:rsid w:val="008366BD"/>
    <w:rsid w:val="008368D6"/>
    <w:rsid w:val="00837028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92E"/>
    <w:rsid w:val="00843BFB"/>
    <w:rsid w:val="008441A3"/>
    <w:rsid w:val="0084441E"/>
    <w:rsid w:val="0084460B"/>
    <w:rsid w:val="00844728"/>
    <w:rsid w:val="00844D55"/>
    <w:rsid w:val="00846A8C"/>
    <w:rsid w:val="00846C84"/>
    <w:rsid w:val="00846D43"/>
    <w:rsid w:val="00847288"/>
    <w:rsid w:val="008473B7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153"/>
    <w:rsid w:val="00853669"/>
    <w:rsid w:val="008538FC"/>
    <w:rsid w:val="00853BA6"/>
    <w:rsid w:val="00853BB4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21C"/>
    <w:rsid w:val="008563BB"/>
    <w:rsid w:val="008563BE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C61"/>
    <w:rsid w:val="00857F71"/>
    <w:rsid w:val="00860774"/>
    <w:rsid w:val="00860958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10B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1DCB"/>
    <w:rsid w:val="00872405"/>
    <w:rsid w:val="00872893"/>
    <w:rsid w:val="0087325B"/>
    <w:rsid w:val="008735AB"/>
    <w:rsid w:val="008735D2"/>
    <w:rsid w:val="008737B0"/>
    <w:rsid w:val="00873833"/>
    <w:rsid w:val="00873971"/>
    <w:rsid w:val="00873C71"/>
    <w:rsid w:val="00875085"/>
    <w:rsid w:val="0087579C"/>
    <w:rsid w:val="00876597"/>
    <w:rsid w:val="00876928"/>
    <w:rsid w:val="00876FE3"/>
    <w:rsid w:val="00877121"/>
    <w:rsid w:val="00877502"/>
    <w:rsid w:val="00877A07"/>
    <w:rsid w:val="00877F94"/>
    <w:rsid w:val="0088029A"/>
    <w:rsid w:val="00881116"/>
    <w:rsid w:val="00881218"/>
    <w:rsid w:val="0088127D"/>
    <w:rsid w:val="008815EA"/>
    <w:rsid w:val="00881FD5"/>
    <w:rsid w:val="008820B9"/>
    <w:rsid w:val="00882519"/>
    <w:rsid w:val="00882FFD"/>
    <w:rsid w:val="00883A1D"/>
    <w:rsid w:val="00883FDD"/>
    <w:rsid w:val="00884089"/>
    <w:rsid w:val="008848C5"/>
    <w:rsid w:val="008849AE"/>
    <w:rsid w:val="008849C2"/>
    <w:rsid w:val="00884AC9"/>
    <w:rsid w:val="0088527C"/>
    <w:rsid w:val="0088562A"/>
    <w:rsid w:val="00885E5E"/>
    <w:rsid w:val="00885E9A"/>
    <w:rsid w:val="00885F0D"/>
    <w:rsid w:val="00886177"/>
    <w:rsid w:val="008862E0"/>
    <w:rsid w:val="00886502"/>
    <w:rsid w:val="0088699D"/>
    <w:rsid w:val="00886BA2"/>
    <w:rsid w:val="00886F71"/>
    <w:rsid w:val="00887E40"/>
    <w:rsid w:val="008908B8"/>
    <w:rsid w:val="00890A98"/>
    <w:rsid w:val="00890C20"/>
    <w:rsid w:val="008910F4"/>
    <w:rsid w:val="0089126C"/>
    <w:rsid w:val="00891B9C"/>
    <w:rsid w:val="00891D58"/>
    <w:rsid w:val="00891F9C"/>
    <w:rsid w:val="00892007"/>
    <w:rsid w:val="008923EC"/>
    <w:rsid w:val="00892789"/>
    <w:rsid w:val="00892CE0"/>
    <w:rsid w:val="0089317C"/>
    <w:rsid w:val="008938F8"/>
    <w:rsid w:val="00893DEA"/>
    <w:rsid w:val="008944B2"/>
    <w:rsid w:val="00894563"/>
    <w:rsid w:val="00894C7D"/>
    <w:rsid w:val="00894E83"/>
    <w:rsid w:val="00894EC3"/>
    <w:rsid w:val="00894FF6"/>
    <w:rsid w:val="00895396"/>
    <w:rsid w:val="00895C73"/>
    <w:rsid w:val="00895E35"/>
    <w:rsid w:val="008967CB"/>
    <w:rsid w:val="0089701E"/>
    <w:rsid w:val="008972EC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CAC"/>
    <w:rsid w:val="008A3D85"/>
    <w:rsid w:val="008A3DF3"/>
    <w:rsid w:val="008A5043"/>
    <w:rsid w:val="008A5FEF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477"/>
    <w:rsid w:val="008B188F"/>
    <w:rsid w:val="008B1BB7"/>
    <w:rsid w:val="008B1F88"/>
    <w:rsid w:val="008B20B9"/>
    <w:rsid w:val="008B221C"/>
    <w:rsid w:val="008B2274"/>
    <w:rsid w:val="008B22A5"/>
    <w:rsid w:val="008B29E4"/>
    <w:rsid w:val="008B2BC9"/>
    <w:rsid w:val="008B3210"/>
    <w:rsid w:val="008B3334"/>
    <w:rsid w:val="008B34F6"/>
    <w:rsid w:val="008B4180"/>
    <w:rsid w:val="008B45EE"/>
    <w:rsid w:val="008B467B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0834"/>
    <w:rsid w:val="008C095A"/>
    <w:rsid w:val="008C0AB3"/>
    <w:rsid w:val="008C163A"/>
    <w:rsid w:val="008C1B3D"/>
    <w:rsid w:val="008C1C55"/>
    <w:rsid w:val="008C1E70"/>
    <w:rsid w:val="008C23F0"/>
    <w:rsid w:val="008C291F"/>
    <w:rsid w:val="008C2F2C"/>
    <w:rsid w:val="008C312C"/>
    <w:rsid w:val="008C34F0"/>
    <w:rsid w:val="008C3843"/>
    <w:rsid w:val="008C3D7F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5C4E"/>
    <w:rsid w:val="008C6241"/>
    <w:rsid w:val="008C68BD"/>
    <w:rsid w:val="008C6953"/>
    <w:rsid w:val="008C6E65"/>
    <w:rsid w:val="008C6EDD"/>
    <w:rsid w:val="008C6FFE"/>
    <w:rsid w:val="008C7272"/>
    <w:rsid w:val="008C7395"/>
    <w:rsid w:val="008C7687"/>
    <w:rsid w:val="008C783F"/>
    <w:rsid w:val="008C7B2F"/>
    <w:rsid w:val="008D0239"/>
    <w:rsid w:val="008D0940"/>
    <w:rsid w:val="008D0A33"/>
    <w:rsid w:val="008D0D21"/>
    <w:rsid w:val="008D0EC9"/>
    <w:rsid w:val="008D0FB1"/>
    <w:rsid w:val="008D14B3"/>
    <w:rsid w:val="008D1959"/>
    <w:rsid w:val="008D254B"/>
    <w:rsid w:val="008D25CB"/>
    <w:rsid w:val="008D2D04"/>
    <w:rsid w:val="008D2D2D"/>
    <w:rsid w:val="008D2E96"/>
    <w:rsid w:val="008D3436"/>
    <w:rsid w:val="008D3905"/>
    <w:rsid w:val="008D3E55"/>
    <w:rsid w:val="008D48B6"/>
    <w:rsid w:val="008D4B5B"/>
    <w:rsid w:val="008D5085"/>
    <w:rsid w:val="008D5095"/>
    <w:rsid w:val="008D627E"/>
    <w:rsid w:val="008D62F8"/>
    <w:rsid w:val="008D714C"/>
    <w:rsid w:val="008D75CA"/>
    <w:rsid w:val="008D78F1"/>
    <w:rsid w:val="008D7CB2"/>
    <w:rsid w:val="008E106B"/>
    <w:rsid w:val="008E1097"/>
    <w:rsid w:val="008E12EB"/>
    <w:rsid w:val="008E17A4"/>
    <w:rsid w:val="008E1B10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3EA"/>
    <w:rsid w:val="008F04C7"/>
    <w:rsid w:val="008F073E"/>
    <w:rsid w:val="008F1336"/>
    <w:rsid w:val="008F1422"/>
    <w:rsid w:val="008F1828"/>
    <w:rsid w:val="008F196A"/>
    <w:rsid w:val="008F1E99"/>
    <w:rsid w:val="008F207B"/>
    <w:rsid w:val="008F215C"/>
    <w:rsid w:val="008F21EB"/>
    <w:rsid w:val="008F23B2"/>
    <w:rsid w:val="008F26C0"/>
    <w:rsid w:val="008F28C9"/>
    <w:rsid w:val="008F28EA"/>
    <w:rsid w:val="008F3059"/>
    <w:rsid w:val="008F337D"/>
    <w:rsid w:val="008F362A"/>
    <w:rsid w:val="008F3A93"/>
    <w:rsid w:val="008F3E05"/>
    <w:rsid w:val="008F3F29"/>
    <w:rsid w:val="008F3FAC"/>
    <w:rsid w:val="008F418E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3D4"/>
    <w:rsid w:val="008F6982"/>
    <w:rsid w:val="008F6B7A"/>
    <w:rsid w:val="008F7916"/>
    <w:rsid w:val="0090031A"/>
    <w:rsid w:val="0090037E"/>
    <w:rsid w:val="009005E3"/>
    <w:rsid w:val="009006E0"/>
    <w:rsid w:val="00900EB0"/>
    <w:rsid w:val="00900F42"/>
    <w:rsid w:val="00901302"/>
    <w:rsid w:val="009016B2"/>
    <w:rsid w:val="0090189D"/>
    <w:rsid w:val="00901C79"/>
    <w:rsid w:val="00901DAF"/>
    <w:rsid w:val="0090201A"/>
    <w:rsid w:val="0090231D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7C0"/>
    <w:rsid w:val="00907DE8"/>
    <w:rsid w:val="00910487"/>
    <w:rsid w:val="00910B4B"/>
    <w:rsid w:val="00910DAA"/>
    <w:rsid w:val="00910E83"/>
    <w:rsid w:val="00910FCD"/>
    <w:rsid w:val="009119DD"/>
    <w:rsid w:val="00911C1F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06E"/>
    <w:rsid w:val="0091422C"/>
    <w:rsid w:val="00914C9E"/>
    <w:rsid w:val="009150CB"/>
    <w:rsid w:val="00915295"/>
    <w:rsid w:val="009153F8"/>
    <w:rsid w:val="009156A8"/>
    <w:rsid w:val="00915825"/>
    <w:rsid w:val="00915927"/>
    <w:rsid w:val="00915C92"/>
    <w:rsid w:val="00915DD4"/>
    <w:rsid w:val="00915FD7"/>
    <w:rsid w:val="0091607A"/>
    <w:rsid w:val="00916147"/>
    <w:rsid w:val="00916411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664"/>
    <w:rsid w:val="0092380F"/>
    <w:rsid w:val="00923AE6"/>
    <w:rsid w:val="009242F8"/>
    <w:rsid w:val="0092482E"/>
    <w:rsid w:val="00924864"/>
    <w:rsid w:val="00924C6F"/>
    <w:rsid w:val="00924CBC"/>
    <w:rsid w:val="00924F1E"/>
    <w:rsid w:val="00924FEF"/>
    <w:rsid w:val="00925430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4FE"/>
    <w:rsid w:val="0092791E"/>
    <w:rsid w:val="00927C37"/>
    <w:rsid w:val="00927DDB"/>
    <w:rsid w:val="00927E12"/>
    <w:rsid w:val="00927ED7"/>
    <w:rsid w:val="00927FFC"/>
    <w:rsid w:val="00930468"/>
    <w:rsid w:val="009306AD"/>
    <w:rsid w:val="00930908"/>
    <w:rsid w:val="0093096D"/>
    <w:rsid w:val="00930BFE"/>
    <w:rsid w:val="00931222"/>
    <w:rsid w:val="00931424"/>
    <w:rsid w:val="0093170A"/>
    <w:rsid w:val="00931AC2"/>
    <w:rsid w:val="0093234E"/>
    <w:rsid w:val="00932370"/>
    <w:rsid w:val="00932D51"/>
    <w:rsid w:val="00932E40"/>
    <w:rsid w:val="0093308D"/>
    <w:rsid w:val="009335F1"/>
    <w:rsid w:val="00933994"/>
    <w:rsid w:val="00933E85"/>
    <w:rsid w:val="00934A62"/>
    <w:rsid w:val="00934B75"/>
    <w:rsid w:val="00935052"/>
    <w:rsid w:val="009355A3"/>
    <w:rsid w:val="00935B00"/>
    <w:rsid w:val="00936ACD"/>
    <w:rsid w:val="00936BE6"/>
    <w:rsid w:val="00936FA4"/>
    <w:rsid w:val="00937A67"/>
    <w:rsid w:val="00937ECB"/>
    <w:rsid w:val="00940060"/>
    <w:rsid w:val="0094027E"/>
    <w:rsid w:val="00940A9F"/>
    <w:rsid w:val="009413A0"/>
    <w:rsid w:val="00941408"/>
    <w:rsid w:val="0094141D"/>
    <w:rsid w:val="00941640"/>
    <w:rsid w:val="00942139"/>
    <w:rsid w:val="00943237"/>
    <w:rsid w:val="00943332"/>
    <w:rsid w:val="009433D2"/>
    <w:rsid w:val="00943FF9"/>
    <w:rsid w:val="009442EA"/>
    <w:rsid w:val="009445E7"/>
    <w:rsid w:val="00944820"/>
    <w:rsid w:val="00944D71"/>
    <w:rsid w:val="0094551E"/>
    <w:rsid w:val="0094552A"/>
    <w:rsid w:val="00945A50"/>
    <w:rsid w:val="00945CA9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47788"/>
    <w:rsid w:val="009479AD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86D"/>
    <w:rsid w:val="00954A66"/>
    <w:rsid w:val="0095540E"/>
    <w:rsid w:val="00955760"/>
    <w:rsid w:val="00955D74"/>
    <w:rsid w:val="009563B9"/>
    <w:rsid w:val="009564E3"/>
    <w:rsid w:val="00956687"/>
    <w:rsid w:val="00956AE7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0ED7"/>
    <w:rsid w:val="009615DE"/>
    <w:rsid w:val="00962060"/>
    <w:rsid w:val="0096212C"/>
    <w:rsid w:val="00962453"/>
    <w:rsid w:val="00962A56"/>
    <w:rsid w:val="00962D86"/>
    <w:rsid w:val="00963C4D"/>
    <w:rsid w:val="009646CC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75D"/>
    <w:rsid w:val="0097297D"/>
    <w:rsid w:val="00972BE8"/>
    <w:rsid w:val="009731FE"/>
    <w:rsid w:val="00973316"/>
    <w:rsid w:val="00973C9E"/>
    <w:rsid w:val="00973D9F"/>
    <w:rsid w:val="00973E96"/>
    <w:rsid w:val="00974A10"/>
    <w:rsid w:val="00975787"/>
    <w:rsid w:val="00975892"/>
    <w:rsid w:val="009759DE"/>
    <w:rsid w:val="00976000"/>
    <w:rsid w:val="0097626B"/>
    <w:rsid w:val="00976619"/>
    <w:rsid w:val="00976620"/>
    <w:rsid w:val="00976825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1F7"/>
    <w:rsid w:val="00981356"/>
    <w:rsid w:val="009813BD"/>
    <w:rsid w:val="00981C06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DB3"/>
    <w:rsid w:val="009875A2"/>
    <w:rsid w:val="00990D4E"/>
    <w:rsid w:val="0099104A"/>
    <w:rsid w:val="00991206"/>
    <w:rsid w:val="00991961"/>
    <w:rsid w:val="009919CC"/>
    <w:rsid w:val="00991F34"/>
    <w:rsid w:val="00992028"/>
    <w:rsid w:val="009926D0"/>
    <w:rsid w:val="00992769"/>
    <w:rsid w:val="009927F7"/>
    <w:rsid w:val="009929B4"/>
    <w:rsid w:val="00993373"/>
    <w:rsid w:val="00993B50"/>
    <w:rsid w:val="00993C5C"/>
    <w:rsid w:val="00994AAA"/>
    <w:rsid w:val="0099504A"/>
    <w:rsid w:val="00995392"/>
    <w:rsid w:val="00995796"/>
    <w:rsid w:val="009957FB"/>
    <w:rsid w:val="0099581C"/>
    <w:rsid w:val="00995F7E"/>
    <w:rsid w:val="00996CC8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132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172"/>
    <w:rsid w:val="009A76CA"/>
    <w:rsid w:val="009A77ED"/>
    <w:rsid w:val="009A78DF"/>
    <w:rsid w:val="009A7C79"/>
    <w:rsid w:val="009B038D"/>
    <w:rsid w:val="009B0A11"/>
    <w:rsid w:val="009B0B77"/>
    <w:rsid w:val="009B15D8"/>
    <w:rsid w:val="009B16A8"/>
    <w:rsid w:val="009B18ED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4A14"/>
    <w:rsid w:val="009B50D2"/>
    <w:rsid w:val="009B53F8"/>
    <w:rsid w:val="009B5665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6BA9"/>
    <w:rsid w:val="009B71B2"/>
    <w:rsid w:val="009B786E"/>
    <w:rsid w:val="009B7A36"/>
    <w:rsid w:val="009B7C35"/>
    <w:rsid w:val="009C033D"/>
    <w:rsid w:val="009C05B7"/>
    <w:rsid w:val="009C0A16"/>
    <w:rsid w:val="009C0CAD"/>
    <w:rsid w:val="009C1252"/>
    <w:rsid w:val="009C18EA"/>
    <w:rsid w:val="009C1E11"/>
    <w:rsid w:val="009C20F5"/>
    <w:rsid w:val="009C277B"/>
    <w:rsid w:val="009C3C6C"/>
    <w:rsid w:val="009C3D23"/>
    <w:rsid w:val="009C4931"/>
    <w:rsid w:val="009C58EF"/>
    <w:rsid w:val="009C5C02"/>
    <w:rsid w:val="009C5F84"/>
    <w:rsid w:val="009C691E"/>
    <w:rsid w:val="009C6C8F"/>
    <w:rsid w:val="009C6CED"/>
    <w:rsid w:val="009C6F46"/>
    <w:rsid w:val="009C6F6F"/>
    <w:rsid w:val="009C70AF"/>
    <w:rsid w:val="009C7571"/>
    <w:rsid w:val="009C75A0"/>
    <w:rsid w:val="009C77F6"/>
    <w:rsid w:val="009C79B6"/>
    <w:rsid w:val="009D0358"/>
    <w:rsid w:val="009D0815"/>
    <w:rsid w:val="009D14B7"/>
    <w:rsid w:val="009D1ED7"/>
    <w:rsid w:val="009D2830"/>
    <w:rsid w:val="009D2B54"/>
    <w:rsid w:val="009D2E98"/>
    <w:rsid w:val="009D331D"/>
    <w:rsid w:val="009D362B"/>
    <w:rsid w:val="009D362F"/>
    <w:rsid w:val="009D373C"/>
    <w:rsid w:val="009D3842"/>
    <w:rsid w:val="009D3853"/>
    <w:rsid w:val="009D3EA6"/>
    <w:rsid w:val="009D42A3"/>
    <w:rsid w:val="009D442B"/>
    <w:rsid w:val="009D44F8"/>
    <w:rsid w:val="009D4663"/>
    <w:rsid w:val="009D5954"/>
    <w:rsid w:val="009D6175"/>
    <w:rsid w:val="009D674A"/>
    <w:rsid w:val="009D6F72"/>
    <w:rsid w:val="009D75BE"/>
    <w:rsid w:val="009D75E6"/>
    <w:rsid w:val="009D783A"/>
    <w:rsid w:val="009D7C00"/>
    <w:rsid w:val="009E09A7"/>
    <w:rsid w:val="009E0C03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37E2"/>
    <w:rsid w:val="009E4213"/>
    <w:rsid w:val="009E43A5"/>
    <w:rsid w:val="009E4FE1"/>
    <w:rsid w:val="009E528D"/>
    <w:rsid w:val="009E5AC5"/>
    <w:rsid w:val="009E5BAE"/>
    <w:rsid w:val="009E5D6A"/>
    <w:rsid w:val="009E61D3"/>
    <w:rsid w:val="009E62EA"/>
    <w:rsid w:val="009E64D6"/>
    <w:rsid w:val="009E6C41"/>
    <w:rsid w:val="009E6F6B"/>
    <w:rsid w:val="009E74D2"/>
    <w:rsid w:val="009E7C00"/>
    <w:rsid w:val="009E7F68"/>
    <w:rsid w:val="009F0348"/>
    <w:rsid w:val="009F0A90"/>
    <w:rsid w:val="009F1C7C"/>
    <w:rsid w:val="009F1D44"/>
    <w:rsid w:val="009F206E"/>
    <w:rsid w:val="009F2713"/>
    <w:rsid w:val="009F27EE"/>
    <w:rsid w:val="009F31E4"/>
    <w:rsid w:val="009F344D"/>
    <w:rsid w:val="009F382A"/>
    <w:rsid w:val="009F3D67"/>
    <w:rsid w:val="009F419F"/>
    <w:rsid w:val="009F42E6"/>
    <w:rsid w:val="009F44AF"/>
    <w:rsid w:val="009F46A9"/>
    <w:rsid w:val="009F46CD"/>
    <w:rsid w:val="009F478A"/>
    <w:rsid w:val="009F49B0"/>
    <w:rsid w:val="009F4E7A"/>
    <w:rsid w:val="009F4E93"/>
    <w:rsid w:val="009F4F54"/>
    <w:rsid w:val="009F5FF9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170A"/>
    <w:rsid w:val="00A017DC"/>
    <w:rsid w:val="00A02394"/>
    <w:rsid w:val="00A02D3B"/>
    <w:rsid w:val="00A03A39"/>
    <w:rsid w:val="00A03E1D"/>
    <w:rsid w:val="00A04BF3"/>
    <w:rsid w:val="00A05142"/>
    <w:rsid w:val="00A055E9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2C"/>
    <w:rsid w:val="00A07D8E"/>
    <w:rsid w:val="00A1055A"/>
    <w:rsid w:val="00A10871"/>
    <w:rsid w:val="00A108B0"/>
    <w:rsid w:val="00A10E10"/>
    <w:rsid w:val="00A11017"/>
    <w:rsid w:val="00A1142C"/>
    <w:rsid w:val="00A11F85"/>
    <w:rsid w:val="00A13137"/>
    <w:rsid w:val="00A13625"/>
    <w:rsid w:val="00A136E7"/>
    <w:rsid w:val="00A147D2"/>
    <w:rsid w:val="00A14857"/>
    <w:rsid w:val="00A14F9D"/>
    <w:rsid w:val="00A15269"/>
    <w:rsid w:val="00A153EB"/>
    <w:rsid w:val="00A1577D"/>
    <w:rsid w:val="00A15A10"/>
    <w:rsid w:val="00A15B5D"/>
    <w:rsid w:val="00A15C68"/>
    <w:rsid w:val="00A1636F"/>
    <w:rsid w:val="00A1663A"/>
    <w:rsid w:val="00A16D56"/>
    <w:rsid w:val="00A16F5F"/>
    <w:rsid w:val="00A176DA"/>
    <w:rsid w:val="00A17995"/>
    <w:rsid w:val="00A206A3"/>
    <w:rsid w:val="00A210B9"/>
    <w:rsid w:val="00A21400"/>
    <w:rsid w:val="00A214E4"/>
    <w:rsid w:val="00A2171F"/>
    <w:rsid w:val="00A21833"/>
    <w:rsid w:val="00A220ED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6D3E"/>
    <w:rsid w:val="00A27135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487"/>
    <w:rsid w:val="00A37519"/>
    <w:rsid w:val="00A376D5"/>
    <w:rsid w:val="00A378C5"/>
    <w:rsid w:val="00A37A04"/>
    <w:rsid w:val="00A40396"/>
    <w:rsid w:val="00A407B8"/>
    <w:rsid w:val="00A409C5"/>
    <w:rsid w:val="00A40A1F"/>
    <w:rsid w:val="00A40AB9"/>
    <w:rsid w:val="00A410D7"/>
    <w:rsid w:val="00A413F4"/>
    <w:rsid w:val="00A4196B"/>
    <w:rsid w:val="00A41A9B"/>
    <w:rsid w:val="00A41C1A"/>
    <w:rsid w:val="00A41F9A"/>
    <w:rsid w:val="00A4203C"/>
    <w:rsid w:val="00A4271B"/>
    <w:rsid w:val="00A42E55"/>
    <w:rsid w:val="00A43305"/>
    <w:rsid w:val="00A435D0"/>
    <w:rsid w:val="00A439C5"/>
    <w:rsid w:val="00A43A24"/>
    <w:rsid w:val="00A44065"/>
    <w:rsid w:val="00A445BE"/>
    <w:rsid w:val="00A445E9"/>
    <w:rsid w:val="00A44A23"/>
    <w:rsid w:val="00A44A81"/>
    <w:rsid w:val="00A44C56"/>
    <w:rsid w:val="00A44CA3"/>
    <w:rsid w:val="00A44D5D"/>
    <w:rsid w:val="00A45401"/>
    <w:rsid w:val="00A458B0"/>
    <w:rsid w:val="00A45BFC"/>
    <w:rsid w:val="00A45DC6"/>
    <w:rsid w:val="00A462C2"/>
    <w:rsid w:val="00A46BB9"/>
    <w:rsid w:val="00A46E3D"/>
    <w:rsid w:val="00A4714D"/>
    <w:rsid w:val="00A47876"/>
    <w:rsid w:val="00A47A82"/>
    <w:rsid w:val="00A47C36"/>
    <w:rsid w:val="00A504ED"/>
    <w:rsid w:val="00A50CEB"/>
    <w:rsid w:val="00A51195"/>
    <w:rsid w:val="00A51243"/>
    <w:rsid w:val="00A5139C"/>
    <w:rsid w:val="00A51693"/>
    <w:rsid w:val="00A51756"/>
    <w:rsid w:val="00A52156"/>
    <w:rsid w:val="00A52424"/>
    <w:rsid w:val="00A527B8"/>
    <w:rsid w:val="00A52DD6"/>
    <w:rsid w:val="00A532D9"/>
    <w:rsid w:val="00A5372B"/>
    <w:rsid w:val="00A538B4"/>
    <w:rsid w:val="00A53B3B"/>
    <w:rsid w:val="00A5425C"/>
    <w:rsid w:val="00A54B70"/>
    <w:rsid w:val="00A55412"/>
    <w:rsid w:val="00A5592F"/>
    <w:rsid w:val="00A5593A"/>
    <w:rsid w:val="00A55EF1"/>
    <w:rsid w:val="00A5650C"/>
    <w:rsid w:val="00A56F96"/>
    <w:rsid w:val="00A5712E"/>
    <w:rsid w:val="00A574E8"/>
    <w:rsid w:val="00A57965"/>
    <w:rsid w:val="00A579A5"/>
    <w:rsid w:val="00A602C6"/>
    <w:rsid w:val="00A60325"/>
    <w:rsid w:val="00A6119C"/>
    <w:rsid w:val="00A6148E"/>
    <w:rsid w:val="00A61DDC"/>
    <w:rsid w:val="00A61FEA"/>
    <w:rsid w:val="00A6265F"/>
    <w:rsid w:val="00A635A2"/>
    <w:rsid w:val="00A6360A"/>
    <w:rsid w:val="00A63615"/>
    <w:rsid w:val="00A6382A"/>
    <w:rsid w:val="00A648C1"/>
    <w:rsid w:val="00A649F3"/>
    <w:rsid w:val="00A6575B"/>
    <w:rsid w:val="00A65820"/>
    <w:rsid w:val="00A65A6B"/>
    <w:rsid w:val="00A664BB"/>
    <w:rsid w:val="00A67565"/>
    <w:rsid w:val="00A678C5"/>
    <w:rsid w:val="00A67EFC"/>
    <w:rsid w:val="00A67FF4"/>
    <w:rsid w:val="00A7030F"/>
    <w:rsid w:val="00A7046C"/>
    <w:rsid w:val="00A707B1"/>
    <w:rsid w:val="00A7084F"/>
    <w:rsid w:val="00A70C66"/>
    <w:rsid w:val="00A70FFB"/>
    <w:rsid w:val="00A718D9"/>
    <w:rsid w:val="00A71B28"/>
    <w:rsid w:val="00A71B89"/>
    <w:rsid w:val="00A7239E"/>
    <w:rsid w:val="00A723F1"/>
    <w:rsid w:val="00A72563"/>
    <w:rsid w:val="00A72920"/>
    <w:rsid w:val="00A72DD1"/>
    <w:rsid w:val="00A73DA8"/>
    <w:rsid w:val="00A7414A"/>
    <w:rsid w:val="00A748D0"/>
    <w:rsid w:val="00A757B6"/>
    <w:rsid w:val="00A75BD3"/>
    <w:rsid w:val="00A75FD3"/>
    <w:rsid w:val="00A760AC"/>
    <w:rsid w:val="00A768E0"/>
    <w:rsid w:val="00A769A2"/>
    <w:rsid w:val="00A76B8E"/>
    <w:rsid w:val="00A7789E"/>
    <w:rsid w:val="00A77BF8"/>
    <w:rsid w:val="00A77C6C"/>
    <w:rsid w:val="00A77D34"/>
    <w:rsid w:val="00A77D7D"/>
    <w:rsid w:val="00A8001E"/>
    <w:rsid w:val="00A80454"/>
    <w:rsid w:val="00A804E2"/>
    <w:rsid w:val="00A812C2"/>
    <w:rsid w:val="00A8177D"/>
    <w:rsid w:val="00A81CBF"/>
    <w:rsid w:val="00A81CF2"/>
    <w:rsid w:val="00A81E09"/>
    <w:rsid w:val="00A83219"/>
    <w:rsid w:val="00A83727"/>
    <w:rsid w:val="00A84737"/>
    <w:rsid w:val="00A8496E"/>
    <w:rsid w:val="00A84F33"/>
    <w:rsid w:val="00A85A58"/>
    <w:rsid w:val="00A85AEE"/>
    <w:rsid w:val="00A867DE"/>
    <w:rsid w:val="00A87395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AAD"/>
    <w:rsid w:val="00A91D70"/>
    <w:rsid w:val="00A9208C"/>
    <w:rsid w:val="00A920FA"/>
    <w:rsid w:val="00A9294E"/>
    <w:rsid w:val="00A92A2B"/>
    <w:rsid w:val="00A92C97"/>
    <w:rsid w:val="00A92E07"/>
    <w:rsid w:val="00A92E81"/>
    <w:rsid w:val="00A93065"/>
    <w:rsid w:val="00A934C4"/>
    <w:rsid w:val="00A93812"/>
    <w:rsid w:val="00A9387A"/>
    <w:rsid w:val="00A93C00"/>
    <w:rsid w:val="00A94C76"/>
    <w:rsid w:val="00A95723"/>
    <w:rsid w:val="00A95AC6"/>
    <w:rsid w:val="00A95FA5"/>
    <w:rsid w:val="00A961C9"/>
    <w:rsid w:val="00A96315"/>
    <w:rsid w:val="00A96A75"/>
    <w:rsid w:val="00A96EB6"/>
    <w:rsid w:val="00A97F5E"/>
    <w:rsid w:val="00AA05C4"/>
    <w:rsid w:val="00AA07E5"/>
    <w:rsid w:val="00AA081C"/>
    <w:rsid w:val="00AA08FD"/>
    <w:rsid w:val="00AA0DFE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072"/>
    <w:rsid w:val="00AA4237"/>
    <w:rsid w:val="00AA4B6A"/>
    <w:rsid w:val="00AA4C4D"/>
    <w:rsid w:val="00AA4F5E"/>
    <w:rsid w:val="00AA52DE"/>
    <w:rsid w:val="00AA5896"/>
    <w:rsid w:val="00AA5F3C"/>
    <w:rsid w:val="00AA5F7C"/>
    <w:rsid w:val="00AA5FDF"/>
    <w:rsid w:val="00AA6382"/>
    <w:rsid w:val="00AA652A"/>
    <w:rsid w:val="00AA6FE3"/>
    <w:rsid w:val="00AA70D4"/>
    <w:rsid w:val="00AA71EA"/>
    <w:rsid w:val="00AA7681"/>
    <w:rsid w:val="00AA7FC4"/>
    <w:rsid w:val="00AB0607"/>
    <w:rsid w:val="00AB0F7F"/>
    <w:rsid w:val="00AB1820"/>
    <w:rsid w:val="00AB21A8"/>
    <w:rsid w:val="00AB22C9"/>
    <w:rsid w:val="00AB2432"/>
    <w:rsid w:val="00AB24FA"/>
    <w:rsid w:val="00AB2553"/>
    <w:rsid w:val="00AB2DB2"/>
    <w:rsid w:val="00AB30D9"/>
    <w:rsid w:val="00AB313E"/>
    <w:rsid w:val="00AB3A09"/>
    <w:rsid w:val="00AB4007"/>
    <w:rsid w:val="00AB413D"/>
    <w:rsid w:val="00AB41D8"/>
    <w:rsid w:val="00AB46D4"/>
    <w:rsid w:val="00AB4BB7"/>
    <w:rsid w:val="00AB5400"/>
    <w:rsid w:val="00AB54FD"/>
    <w:rsid w:val="00AB5871"/>
    <w:rsid w:val="00AB5D12"/>
    <w:rsid w:val="00AB676F"/>
    <w:rsid w:val="00AB6C0D"/>
    <w:rsid w:val="00AB7470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3B54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72AD"/>
    <w:rsid w:val="00AC7403"/>
    <w:rsid w:val="00AC7933"/>
    <w:rsid w:val="00AD08CB"/>
    <w:rsid w:val="00AD093E"/>
    <w:rsid w:val="00AD18A1"/>
    <w:rsid w:val="00AD1DB0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903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A4"/>
    <w:rsid w:val="00AE23E0"/>
    <w:rsid w:val="00AE2765"/>
    <w:rsid w:val="00AE28EF"/>
    <w:rsid w:val="00AE2959"/>
    <w:rsid w:val="00AE30C3"/>
    <w:rsid w:val="00AE319C"/>
    <w:rsid w:val="00AE36A0"/>
    <w:rsid w:val="00AE36A6"/>
    <w:rsid w:val="00AE3D78"/>
    <w:rsid w:val="00AE3F10"/>
    <w:rsid w:val="00AE481B"/>
    <w:rsid w:val="00AE486D"/>
    <w:rsid w:val="00AE4D86"/>
    <w:rsid w:val="00AE4F16"/>
    <w:rsid w:val="00AE5091"/>
    <w:rsid w:val="00AE524B"/>
    <w:rsid w:val="00AE53F5"/>
    <w:rsid w:val="00AE55B7"/>
    <w:rsid w:val="00AE5636"/>
    <w:rsid w:val="00AE563C"/>
    <w:rsid w:val="00AE570B"/>
    <w:rsid w:val="00AE5743"/>
    <w:rsid w:val="00AE5B2C"/>
    <w:rsid w:val="00AE67AD"/>
    <w:rsid w:val="00AE69C1"/>
    <w:rsid w:val="00AE7F39"/>
    <w:rsid w:val="00AF0309"/>
    <w:rsid w:val="00AF03BE"/>
    <w:rsid w:val="00AF0578"/>
    <w:rsid w:val="00AF058D"/>
    <w:rsid w:val="00AF0905"/>
    <w:rsid w:val="00AF0AB4"/>
    <w:rsid w:val="00AF0C14"/>
    <w:rsid w:val="00AF0F2C"/>
    <w:rsid w:val="00AF10DC"/>
    <w:rsid w:val="00AF1229"/>
    <w:rsid w:val="00AF1BD8"/>
    <w:rsid w:val="00AF2087"/>
    <w:rsid w:val="00AF2312"/>
    <w:rsid w:val="00AF2444"/>
    <w:rsid w:val="00AF289A"/>
    <w:rsid w:val="00AF3EDD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07"/>
    <w:rsid w:val="00AF69C1"/>
    <w:rsid w:val="00AF6B32"/>
    <w:rsid w:val="00AF725D"/>
    <w:rsid w:val="00AF7C2E"/>
    <w:rsid w:val="00AF7F05"/>
    <w:rsid w:val="00AF7F09"/>
    <w:rsid w:val="00B0014E"/>
    <w:rsid w:val="00B002D5"/>
    <w:rsid w:val="00B00368"/>
    <w:rsid w:val="00B00A3C"/>
    <w:rsid w:val="00B00EC2"/>
    <w:rsid w:val="00B014F0"/>
    <w:rsid w:val="00B016F5"/>
    <w:rsid w:val="00B01716"/>
    <w:rsid w:val="00B01BE4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1C1"/>
    <w:rsid w:val="00B0423D"/>
    <w:rsid w:val="00B043EE"/>
    <w:rsid w:val="00B04B8A"/>
    <w:rsid w:val="00B04C96"/>
    <w:rsid w:val="00B04EEC"/>
    <w:rsid w:val="00B051D4"/>
    <w:rsid w:val="00B0570A"/>
    <w:rsid w:val="00B0571B"/>
    <w:rsid w:val="00B05A19"/>
    <w:rsid w:val="00B05CBE"/>
    <w:rsid w:val="00B0693A"/>
    <w:rsid w:val="00B06A40"/>
    <w:rsid w:val="00B072F7"/>
    <w:rsid w:val="00B0749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16"/>
    <w:rsid w:val="00B13069"/>
    <w:rsid w:val="00B13267"/>
    <w:rsid w:val="00B1335F"/>
    <w:rsid w:val="00B13558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3296"/>
    <w:rsid w:val="00B235C7"/>
    <w:rsid w:val="00B23826"/>
    <w:rsid w:val="00B23E1E"/>
    <w:rsid w:val="00B2523F"/>
    <w:rsid w:val="00B253D8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0135"/>
    <w:rsid w:val="00B313A1"/>
    <w:rsid w:val="00B316D5"/>
    <w:rsid w:val="00B31EC2"/>
    <w:rsid w:val="00B320BB"/>
    <w:rsid w:val="00B32220"/>
    <w:rsid w:val="00B322E2"/>
    <w:rsid w:val="00B3288C"/>
    <w:rsid w:val="00B32C5A"/>
    <w:rsid w:val="00B32FCC"/>
    <w:rsid w:val="00B333D5"/>
    <w:rsid w:val="00B343B4"/>
    <w:rsid w:val="00B34573"/>
    <w:rsid w:val="00B34A62"/>
    <w:rsid w:val="00B34AA7"/>
    <w:rsid w:val="00B34B38"/>
    <w:rsid w:val="00B34C3A"/>
    <w:rsid w:val="00B34F22"/>
    <w:rsid w:val="00B35495"/>
    <w:rsid w:val="00B358F7"/>
    <w:rsid w:val="00B35BA1"/>
    <w:rsid w:val="00B35F36"/>
    <w:rsid w:val="00B35FBF"/>
    <w:rsid w:val="00B36140"/>
    <w:rsid w:val="00B3647F"/>
    <w:rsid w:val="00B3650F"/>
    <w:rsid w:val="00B36DAF"/>
    <w:rsid w:val="00B374EF"/>
    <w:rsid w:val="00B375F0"/>
    <w:rsid w:val="00B37708"/>
    <w:rsid w:val="00B3786C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936"/>
    <w:rsid w:val="00B44AB9"/>
    <w:rsid w:val="00B44C75"/>
    <w:rsid w:val="00B44F1F"/>
    <w:rsid w:val="00B452CB"/>
    <w:rsid w:val="00B4546B"/>
    <w:rsid w:val="00B45A8C"/>
    <w:rsid w:val="00B45F49"/>
    <w:rsid w:val="00B4694E"/>
    <w:rsid w:val="00B472FD"/>
    <w:rsid w:val="00B47405"/>
    <w:rsid w:val="00B47B71"/>
    <w:rsid w:val="00B47D07"/>
    <w:rsid w:val="00B5010E"/>
    <w:rsid w:val="00B50376"/>
    <w:rsid w:val="00B503E8"/>
    <w:rsid w:val="00B50593"/>
    <w:rsid w:val="00B508F4"/>
    <w:rsid w:val="00B50D49"/>
    <w:rsid w:val="00B50E2D"/>
    <w:rsid w:val="00B50E86"/>
    <w:rsid w:val="00B510C2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543"/>
    <w:rsid w:val="00B5499A"/>
    <w:rsid w:val="00B54F48"/>
    <w:rsid w:val="00B54FEE"/>
    <w:rsid w:val="00B55ACD"/>
    <w:rsid w:val="00B55D67"/>
    <w:rsid w:val="00B562C8"/>
    <w:rsid w:val="00B564CF"/>
    <w:rsid w:val="00B56742"/>
    <w:rsid w:val="00B56999"/>
    <w:rsid w:val="00B571DA"/>
    <w:rsid w:val="00B5742A"/>
    <w:rsid w:val="00B57F9C"/>
    <w:rsid w:val="00B6028E"/>
    <w:rsid w:val="00B607B3"/>
    <w:rsid w:val="00B60AC7"/>
    <w:rsid w:val="00B61C26"/>
    <w:rsid w:val="00B61D01"/>
    <w:rsid w:val="00B61EED"/>
    <w:rsid w:val="00B6316F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5DFB"/>
    <w:rsid w:val="00B66005"/>
    <w:rsid w:val="00B6633F"/>
    <w:rsid w:val="00B67264"/>
    <w:rsid w:val="00B71240"/>
    <w:rsid w:val="00B714C8"/>
    <w:rsid w:val="00B7170E"/>
    <w:rsid w:val="00B71A3D"/>
    <w:rsid w:val="00B71CAB"/>
    <w:rsid w:val="00B71D0F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6F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5E"/>
    <w:rsid w:val="00B76BBD"/>
    <w:rsid w:val="00B77621"/>
    <w:rsid w:val="00B77E25"/>
    <w:rsid w:val="00B80222"/>
    <w:rsid w:val="00B80342"/>
    <w:rsid w:val="00B8096A"/>
    <w:rsid w:val="00B80A05"/>
    <w:rsid w:val="00B81586"/>
    <w:rsid w:val="00B81D13"/>
    <w:rsid w:val="00B82258"/>
    <w:rsid w:val="00B82562"/>
    <w:rsid w:val="00B830E3"/>
    <w:rsid w:val="00B83AB4"/>
    <w:rsid w:val="00B83F04"/>
    <w:rsid w:val="00B84E78"/>
    <w:rsid w:val="00B856E7"/>
    <w:rsid w:val="00B85B06"/>
    <w:rsid w:val="00B85D0D"/>
    <w:rsid w:val="00B85EC3"/>
    <w:rsid w:val="00B85FD4"/>
    <w:rsid w:val="00B86DDB"/>
    <w:rsid w:val="00B87CBF"/>
    <w:rsid w:val="00B905CF"/>
    <w:rsid w:val="00B908E3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4870"/>
    <w:rsid w:val="00B953E6"/>
    <w:rsid w:val="00B95604"/>
    <w:rsid w:val="00B960F1"/>
    <w:rsid w:val="00B961F0"/>
    <w:rsid w:val="00B965DB"/>
    <w:rsid w:val="00B96F0B"/>
    <w:rsid w:val="00B97151"/>
    <w:rsid w:val="00B97199"/>
    <w:rsid w:val="00B973FB"/>
    <w:rsid w:val="00B9746E"/>
    <w:rsid w:val="00B97529"/>
    <w:rsid w:val="00B97793"/>
    <w:rsid w:val="00BA02DA"/>
    <w:rsid w:val="00BA0AE9"/>
    <w:rsid w:val="00BA14DA"/>
    <w:rsid w:val="00BA1510"/>
    <w:rsid w:val="00BA1918"/>
    <w:rsid w:val="00BA1937"/>
    <w:rsid w:val="00BA1BDA"/>
    <w:rsid w:val="00BA1C58"/>
    <w:rsid w:val="00BA20F6"/>
    <w:rsid w:val="00BA263E"/>
    <w:rsid w:val="00BA26E8"/>
    <w:rsid w:val="00BA2D81"/>
    <w:rsid w:val="00BA317E"/>
    <w:rsid w:val="00BA329E"/>
    <w:rsid w:val="00BA32CA"/>
    <w:rsid w:val="00BA3B87"/>
    <w:rsid w:val="00BA3BF8"/>
    <w:rsid w:val="00BA3CE9"/>
    <w:rsid w:val="00BA41BB"/>
    <w:rsid w:val="00BA44CF"/>
    <w:rsid w:val="00BA4BA6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1DC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3F1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C0242"/>
    <w:rsid w:val="00BC04C5"/>
    <w:rsid w:val="00BC0536"/>
    <w:rsid w:val="00BC1420"/>
    <w:rsid w:val="00BC1442"/>
    <w:rsid w:val="00BC1B48"/>
    <w:rsid w:val="00BC1B50"/>
    <w:rsid w:val="00BC1E82"/>
    <w:rsid w:val="00BC208D"/>
    <w:rsid w:val="00BC2187"/>
    <w:rsid w:val="00BC2359"/>
    <w:rsid w:val="00BC2851"/>
    <w:rsid w:val="00BC2922"/>
    <w:rsid w:val="00BC295D"/>
    <w:rsid w:val="00BC2C5B"/>
    <w:rsid w:val="00BC2CD6"/>
    <w:rsid w:val="00BC2CE5"/>
    <w:rsid w:val="00BC2F7A"/>
    <w:rsid w:val="00BC3084"/>
    <w:rsid w:val="00BC371F"/>
    <w:rsid w:val="00BC3CDA"/>
    <w:rsid w:val="00BC3E98"/>
    <w:rsid w:val="00BC3F46"/>
    <w:rsid w:val="00BC4298"/>
    <w:rsid w:val="00BC4658"/>
    <w:rsid w:val="00BC48A3"/>
    <w:rsid w:val="00BC497A"/>
    <w:rsid w:val="00BC49E4"/>
    <w:rsid w:val="00BC4D27"/>
    <w:rsid w:val="00BC4DF5"/>
    <w:rsid w:val="00BC54B4"/>
    <w:rsid w:val="00BC5761"/>
    <w:rsid w:val="00BC5B5B"/>
    <w:rsid w:val="00BC623D"/>
    <w:rsid w:val="00BC6525"/>
    <w:rsid w:val="00BC66AB"/>
    <w:rsid w:val="00BC723F"/>
    <w:rsid w:val="00BC761D"/>
    <w:rsid w:val="00BD0098"/>
    <w:rsid w:val="00BD03A8"/>
    <w:rsid w:val="00BD060C"/>
    <w:rsid w:val="00BD066C"/>
    <w:rsid w:val="00BD1494"/>
    <w:rsid w:val="00BD1C9A"/>
    <w:rsid w:val="00BD23D8"/>
    <w:rsid w:val="00BD2709"/>
    <w:rsid w:val="00BD2AFD"/>
    <w:rsid w:val="00BD32B9"/>
    <w:rsid w:val="00BD3455"/>
    <w:rsid w:val="00BD39A3"/>
    <w:rsid w:val="00BD3D44"/>
    <w:rsid w:val="00BD3E58"/>
    <w:rsid w:val="00BD4906"/>
    <w:rsid w:val="00BD53BE"/>
    <w:rsid w:val="00BD5555"/>
    <w:rsid w:val="00BD570A"/>
    <w:rsid w:val="00BD5911"/>
    <w:rsid w:val="00BD602B"/>
    <w:rsid w:val="00BD60FD"/>
    <w:rsid w:val="00BD6263"/>
    <w:rsid w:val="00BD6621"/>
    <w:rsid w:val="00BD6832"/>
    <w:rsid w:val="00BD6F26"/>
    <w:rsid w:val="00BD6F8B"/>
    <w:rsid w:val="00BD7134"/>
    <w:rsid w:val="00BD7511"/>
    <w:rsid w:val="00BD753D"/>
    <w:rsid w:val="00BD78BD"/>
    <w:rsid w:val="00BD7933"/>
    <w:rsid w:val="00BD7A85"/>
    <w:rsid w:val="00BD7EE3"/>
    <w:rsid w:val="00BE0387"/>
    <w:rsid w:val="00BE0C5F"/>
    <w:rsid w:val="00BE0CBE"/>
    <w:rsid w:val="00BE116A"/>
    <w:rsid w:val="00BE12EC"/>
    <w:rsid w:val="00BE1741"/>
    <w:rsid w:val="00BE1D2C"/>
    <w:rsid w:val="00BE3154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EBB"/>
    <w:rsid w:val="00BE719C"/>
    <w:rsid w:val="00BE7347"/>
    <w:rsid w:val="00BE735A"/>
    <w:rsid w:val="00BE74B7"/>
    <w:rsid w:val="00BE7EB6"/>
    <w:rsid w:val="00BF00E7"/>
    <w:rsid w:val="00BF010F"/>
    <w:rsid w:val="00BF018F"/>
    <w:rsid w:val="00BF0572"/>
    <w:rsid w:val="00BF084A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6BF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B91"/>
    <w:rsid w:val="00BF5CC7"/>
    <w:rsid w:val="00BF5E22"/>
    <w:rsid w:val="00BF657A"/>
    <w:rsid w:val="00BF6BB6"/>
    <w:rsid w:val="00BF6BE4"/>
    <w:rsid w:val="00BF6D2E"/>
    <w:rsid w:val="00BF79D5"/>
    <w:rsid w:val="00BF7EB7"/>
    <w:rsid w:val="00C00023"/>
    <w:rsid w:val="00C004EE"/>
    <w:rsid w:val="00C00872"/>
    <w:rsid w:val="00C00A4D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840"/>
    <w:rsid w:val="00C06C7D"/>
    <w:rsid w:val="00C06DF8"/>
    <w:rsid w:val="00C07090"/>
    <w:rsid w:val="00C070C6"/>
    <w:rsid w:val="00C07AC8"/>
    <w:rsid w:val="00C07C8B"/>
    <w:rsid w:val="00C1073A"/>
    <w:rsid w:val="00C1076C"/>
    <w:rsid w:val="00C108FC"/>
    <w:rsid w:val="00C1094C"/>
    <w:rsid w:val="00C10A39"/>
    <w:rsid w:val="00C11106"/>
    <w:rsid w:val="00C116F1"/>
    <w:rsid w:val="00C11CE8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4E5C"/>
    <w:rsid w:val="00C154DB"/>
    <w:rsid w:val="00C155F5"/>
    <w:rsid w:val="00C15942"/>
    <w:rsid w:val="00C159BF"/>
    <w:rsid w:val="00C15EA2"/>
    <w:rsid w:val="00C15ED5"/>
    <w:rsid w:val="00C168F3"/>
    <w:rsid w:val="00C16B3E"/>
    <w:rsid w:val="00C16E1D"/>
    <w:rsid w:val="00C178FC"/>
    <w:rsid w:val="00C179FD"/>
    <w:rsid w:val="00C17F47"/>
    <w:rsid w:val="00C201C4"/>
    <w:rsid w:val="00C20B90"/>
    <w:rsid w:val="00C20C90"/>
    <w:rsid w:val="00C20DB5"/>
    <w:rsid w:val="00C21951"/>
    <w:rsid w:val="00C220DF"/>
    <w:rsid w:val="00C2225D"/>
    <w:rsid w:val="00C225A6"/>
    <w:rsid w:val="00C23085"/>
    <w:rsid w:val="00C231C3"/>
    <w:rsid w:val="00C2367D"/>
    <w:rsid w:val="00C240B0"/>
    <w:rsid w:val="00C249DA"/>
    <w:rsid w:val="00C25025"/>
    <w:rsid w:val="00C25406"/>
    <w:rsid w:val="00C25757"/>
    <w:rsid w:val="00C267E8"/>
    <w:rsid w:val="00C26B0F"/>
    <w:rsid w:val="00C26EED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0F1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54A3"/>
    <w:rsid w:val="00C3552C"/>
    <w:rsid w:val="00C359AC"/>
    <w:rsid w:val="00C35A9D"/>
    <w:rsid w:val="00C35E68"/>
    <w:rsid w:val="00C3652F"/>
    <w:rsid w:val="00C366D8"/>
    <w:rsid w:val="00C36E12"/>
    <w:rsid w:val="00C37CC6"/>
    <w:rsid w:val="00C37F32"/>
    <w:rsid w:val="00C40ED7"/>
    <w:rsid w:val="00C41498"/>
    <w:rsid w:val="00C415B1"/>
    <w:rsid w:val="00C41679"/>
    <w:rsid w:val="00C41AEE"/>
    <w:rsid w:val="00C41EA7"/>
    <w:rsid w:val="00C42431"/>
    <w:rsid w:val="00C424BB"/>
    <w:rsid w:val="00C42C0C"/>
    <w:rsid w:val="00C42F07"/>
    <w:rsid w:val="00C4335F"/>
    <w:rsid w:val="00C44955"/>
    <w:rsid w:val="00C4536F"/>
    <w:rsid w:val="00C4542F"/>
    <w:rsid w:val="00C4563C"/>
    <w:rsid w:val="00C45756"/>
    <w:rsid w:val="00C45972"/>
    <w:rsid w:val="00C45BCC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BBB"/>
    <w:rsid w:val="00C50E0F"/>
    <w:rsid w:val="00C50F5A"/>
    <w:rsid w:val="00C5107B"/>
    <w:rsid w:val="00C512E1"/>
    <w:rsid w:val="00C5134A"/>
    <w:rsid w:val="00C517BA"/>
    <w:rsid w:val="00C526BD"/>
    <w:rsid w:val="00C52859"/>
    <w:rsid w:val="00C537E1"/>
    <w:rsid w:val="00C53826"/>
    <w:rsid w:val="00C54892"/>
    <w:rsid w:val="00C54BC4"/>
    <w:rsid w:val="00C54D51"/>
    <w:rsid w:val="00C558E6"/>
    <w:rsid w:val="00C55CF4"/>
    <w:rsid w:val="00C55F2B"/>
    <w:rsid w:val="00C56062"/>
    <w:rsid w:val="00C561BE"/>
    <w:rsid w:val="00C5691E"/>
    <w:rsid w:val="00C5692C"/>
    <w:rsid w:val="00C577B3"/>
    <w:rsid w:val="00C57C40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56"/>
    <w:rsid w:val="00C648E4"/>
    <w:rsid w:val="00C64F7D"/>
    <w:rsid w:val="00C6503C"/>
    <w:rsid w:val="00C65423"/>
    <w:rsid w:val="00C65A79"/>
    <w:rsid w:val="00C65C1C"/>
    <w:rsid w:val="00C6688C"/>
    <w:rsid w:val="00C66A30"/>
    <w:rsid w:val="00C66B75"/>
    <w:rsid w:val="00C67528"/>
    <w:rsid w:val="00C7027D"/>
    <w:rsid w:val="00C702C9"/>
    <w:rsid w:val="00C703A7"/>
    <w:rsid w:val="00C705C7"/>
    <w:rsid w:val="00C70881"/>
    <w:rsid w:val="00C70901"/>
    <w:rsid w:val="00C70B0B"/>
    <w:rsid w:val="00C70CC9"/>
    <w:rsid w:val="00C70F92"/>
    <w:rsid w:val="00C720B7"/>
    <w:rsid w:val="00C72708"/>
    <w:rsid w:val="00C72E2A"/>
    <w:rsid w:val="00C73232"/>
    <w:rsid w:val="00C73424"/>
    <w:rsid w:val="00C73A9C"/>
    <w:rsid w:val="00C73C64"/>
    <w:rsid w:val="00C73E23"/>
    <w:rsid w:val="00C74067"/>
    <w:rsid w:val="00C742C8"/>
    <w:rsid w:val="00C74370"/>
    <w:rsid w:val="00C746D8"/>
    <w:rsid w:val="00C74922"/>
    <w:rsid w:val="00C7525D"/>
    <w:rsid w:val="00C760A2"/>
    <w:rsid w:val="00C76254"/>
    <w:rsid w:val="00C7657F"/>
    <w:rsid w:val="00C765B5"/>
    <w:rsid w:val="00C76709"/>
    <w:rsid w:val="00C76841"/>
    <w:rsid w:val="00C770A2"/>
    <w:rsid w:val="00C80A06"/>
    <w:rsid w:val="00C810E4"/>
    <w:rsid w:val="00C815C4"/>
    <w:rsid w:val="00C81BEC"/>
    <w:rsid w:val="00C81E64"/>
    <w:rsid w:val="00C827F2"/>
    <w:rsid w:val="00C829E4"/>
    <w:rsid w:val="00C82A2A"/>
    <w:rsid w:val="00C82C5F"/>
    <w:rsid w:val="00C82E0F"/>
    <w:rsid w:val="00C8385D"/>
    <w:rsid w:val="00C83F6C"/>
    <w:rsid w:val="00C84122"/>
    <w:rsid w:val="00C8435B"/>
    <w:rsid w:val="00C84368"/>
    <w:rsid w:val="00C8468D"/>
    <w:rsid w:val="00C8501D"/>
    <w:rsid w:val="00C85024"/>
    <w:rsid w:val="00C850F7"/>
    <w:rsid w:val="00C858C2"/>
    <w:rsid w:val="00C85ACD"/>
    <w:rsid w:val="00C85ED8"/>
    <w:rsid w:val="00C86114"/>
    <w:rsid w:val="00C8617D"/>
    <w:rsid w:val="00C86227"/>
    <w:rsid w:val="00C86357"/>
    <w:rsid w:val="00C86379"/>
    <w:rsid w:val="00C864C0"/>
    <w:rsid w:val="00C869BE"/>
    <w:rsid w:val="00C86B1E"/>
    <w:rsid w:val="00C86C1E"/>
    <w:rsid w:val="00C86E09"/>
    <w:rsid w:val="00C876F8"/>
    <w:rsid w:val="00C87744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014"/>
    <w:rsid w:val="00C95595"/>
    <w:rsid w:val="00C955E4"/>
    <w:rsid w:val="00C956DD"/>
    <w:rsid w:val="00C95EB2"/>
    <w:rsid w:val="00C95F43"/>
    <w:rsid w:val="00C964FA"/>
    <w:rsid w:val="00C96725"/>
    <w:rsid w:val="00C971CA"/>
    <w:rsid w:val="00C9745F"/>
    <w:rsid w:val="00C975FE"/>
    <w:rsid w:val="00C97729"/>
    <w:rsid w:val="00C978A7"/>
    <w:rsid w:val="00CA041C"/>
    <w:rsid w:val="00CA0597"/>
    <w:rsid w:val="00CA0815"/>
    <w:rsid w:val="00CA0CCC"/>
    <w:rsid w:val="00CA10C0"/>
    <w:rsid w:val="00CA1193"/>
    <w:rsid w:val="00CA1422"/>
    <w:rsid w:val="00CA1930"/>
    <w:rsid w:val="00CA194B"/>
    <w:rsid w:val="00CA1997"/>
    <w:rsid w:val="00CA1E53"/>
    <w:rsid w:val="00CA21E5"/>
    <w:rsid w:val="00CA2572"/>
    <w:rsid w:val="00CA2BEE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5FFC"/>
    <w:rsid w:val="00CA6053"/>
    <w:rsid w:val="00CA64F9"/>
    <w:rsid w:val="00CA6FB3"/>
    <w:rsid w:val="00CA71D0"/>
    <w:rsid w:val="00CA7519"/>
    <w:rsid w:val="00CA7906"/>
    <w:rsid w:val="00CA7E77"/>
    <w:rsid w:val="00CB0106"/>
    <w:rsid w:val="00CB07AB"/>
    <w:rsid w:val="00CB0B10"/>
    <w:rsid w:val="00CB0FC4"/>
    <w:rsid w:val="00CB180C"/>
    <w:rsid w:val="00CB1B0D"/>
    <w:rsid w:val="00CB1B4E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440"/>
    <w:rsid w:val="00CB3B8B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5F7D"/>
    <w:rsid w:val="00CB622E"/>
    <w:rsid w:val="00CB6E5A"/>
    <w:rsid w:val="00CB6F4E"/>
    <w:rsid w:val="00CB7158"/>
    <w:rsid w:val="00CB71BA"/>
    <w:rsid w:val="00CB734C"/>
    <w:rsid w:val="00CB74E5"/>
    <w:rsid w:val="00CB77B8"/>
    <w:rsid w:val="00CB7D1B"/>
    <w:rsid w:val="00CC006F"/>
    <w:rsid w:val="00CC0376"/>
    <w:rsid w:val="00CC055D"/>
    <w:rsid w:val="00CC05E0"/>
    <w:rsid w:val="00CC07EC"/>
    <w:rsid w:val="00CC087B"/>
    <w:rsid w:val="00CC1348"/>
    <w:rsid w:val="00CC16C6"/>
    <w:rsid w:val="00CC1A03"/>
    <w:rsid w:val="00CC1A61"/>
    <w:rsid w:val="00CC1B8E"/>
    <w:rsid w:val="00CC1E9F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38BB"/>
    <w:rsid w:val="00CC402C"/>
    <w:rsid w:val="00CC4031"/>
    <w:rsid w:val="00CC4421"/>
    <w:rsid w:val="00CC4C74"/>
    <w:rsid w:val="00CC560B"/>
    <w:rsid w:val="00CC57D3"/>
    <w:rsid w:val="00CC6F9E"/>
    <w:rsid w:val="00CC79A6"/>
    <w:rsid w:val="00CD03A8"/>
    <w:rsid w:val="00CD040F"/>
    <w:rsid w:val="00CD052F"/>
    <w:rsid w:val="00CD06F2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D7741"/>
    <w:rsid w:val="00CE007A"/>
    <w:rsid w:val="00CE03F3"/>
    <w:rsid w:val="00CE0579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50E"/>
    <w:rsid w:val="00CE2745"/>
    <w:rsid w:val="00CE2920"/>
    <w:rsid w:val="00CE2B2D"/>
    <w:rsid w:val="00CE2E09"/>
    <w:rsid w:val="00CE2F41"/>
    <w:rsid w:val="00CE300B"/>
    <w:rsid w:val="00CE37DD"/>
    <w:rsid w:val="00CE3A94"/>
    <w:rsid w:val="00CE3EF8"/>
    <w:rsid w:val="00CE4227"/>
    <w:rsid w:val="00CE48D4"/>
    <w:rsid w:val="00CE4F49"/>
    <w:rsid w:val="00CE5267"/>
    <w:rsid w:val="00CE5681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126"/>
    <w:rsid w:val="00CF025C"/>
    <w:rsid w:val="00CF06E9"/>
    <w:rsid w:val="00CF095E"/>
    <w:rsid w:val="00CF0AEB"/>
    <w:rsid w:val="00CF0E86"/>
    <w:rsid w:val="00CF1286"/>
    <w:rsid w:val="00CF18D5"/>
    <w:rsid w:val="00CF1AF6"/>
    <w:rsid w:val="00CF1D35"/>
    <w:rsid w:val="00CF2389"/>
    <w:rsid w:val="00CF26B3"/>
    <w:rsid w:val="00CF2B1E"/>
    <w:rsid w:val="00CF32ED"/>
    <w:rsid w:val="00CF34B2"/>
    <w:rsid w:val="00CF3608"/>
    <w:rsid w:val="00CF3929"/>
    <w:rsid w:val="00CF3C8E"/>
    <w:rsid w:val="00CF3CFC"/>
    <w:rsid w:val="00CF55C1"/>
    <w:rsid w:val="00CF582D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CF7CC9"/>
    <w:rsid w:val="00CF7D61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887"/>
    <w:rsid w:val="00D02F6A"/>
    <w:rsid w:val="00D03D3B"/>
    <w:rsid w:val="00D03E85"/>
    <w:rsid w:val="00D03ED5"/>
    <w:rsid w:val="00D03F50"/>
    <w:rsid w:val="00D03FA1"/>
    <w:rsid w:val="00D0445D"/>
    <w:rsid w:val="00D0485C"/>
    <w:rsid w:val="00D04A5F"/>
    <w:rsid w:val="00D04D36"/>
    <w:rsid w:val="00D05366"/>
    <w:rsid w:val="00D0555A"/>
    <w:rsid w:val="00D0566B"/>
    <w:rsid w:val="00D05692"/>
    <w:rsid w:val="00D058BF"/>
    <w:rsid w:val="00D05FB8"/>
    <w:rsid w:val="00D063B3"/>
    <w:rsid w:val="00D065BE"/>
    <w:rsid w:val="00D06667"/>
    <w:rsid w:val="00D07BBE"/>
    <w:rsid w:val="00D10135"/>
    <w:rsid w:val="00D106D0"/>
    <w:rsid w:val="00D10C5B"/>
    <w:rsid w:val="00D11B97"/>
    <w:rsid w:val="00D12675"/>
    <w:rsid w:val="00D126E8"/>
    <w:rsid w:val="00D128B9"/>
    <w:rsid w:val="00D128C5"/>
    <w:rsid w:val="00D12904"/>
    <w:rsid w:val="00D12A45"/>
    <w:rsid w:val="00D13189"/>
    <w:rsid w:val="00D13348"/>
    <w:rsid w:val="00D13413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5D"/>
    <w:rsid w:val="00D202F6"/>
    <w:rsid w:val="00D20BF7"/>
    <w:rsid w:val="00D21182"/>
    <w:rsid w:val="00D212C2"/>
    <w:rsid w:val="00D215B3"/>
    <w:rsid w:val="00D21A0C"/>
    <w:rsid w:val="00D21A58"/>
    <w:rsid w:val="00D21AA7"/>
    <w:rsid w:val="00D22041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789"/>
    <w:rsid w:val="00D258C5"/>
    <w:rsid w:val="00D2607B"/>
    <w:rsid w:val="00D2634D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205"/>
    <w:rsid w:val="00D3234E"/>
    <w:rsid w:val="00D3247C"/>
    <w:rsid w:val="00D32847"/>
    <w:rsid w:val="00D32E43"/>
    <w:rsid w:val="00D33380"/>
    <w:rsid w:val="00D334D6"/>
    <w:rsid w:val="00D339D8"/>
    <w:rsid w:val="00D349FF"/>
    <w:rsid w:val="00D34FCF"/>
    <w:rsid w:val="00D351D5"/>
    <w:rsid w:val="00D351DE"/>
    <w:rsid w:val="00D35349"/>
    <w:rsid w:val="00D354D8"/>
    <w:rsid w:val="00D356EB"/>
    <w:rsid w:val="00D35816"/>
    <w:rsid w:val="00D35910"/>
    <w:rsid w:val="00D35A43"/>
    <w:rsid w:val="00D3606A"/>
    <w:rsid w:val="00D362C4"/>
    <w:rsid w:val="00D36843"/>
    <w:rsid w:val="00D36B64"/>
    <w:rsid w:val="00D36BB3"/>
    <w:rsid w:val="00D370A4"/>
    <w:rsid w:val="00D37A2B"/>
    <w:rsid w:val="00D37BBE"/>
    <w:rsid w:val="00D37CF7"/>
    <w:rsid w:val="00D37EA4"/>
    <w:rsid w:val="00D37F70"/>
    <w:rsid w:val="00D403DB"/>
    <w:rsid w:val="00D40478"/>
    <w:rsid w:val="00D407B6"/>
    <w:rsid w:val="00D40809"/>
    <w:rsid w:val="00D40A43"/>
    <w:rsid w:val="00D40D20"/>
    <w:rsid w:val="00D40DE7"/>
    <w:rsid w:val="00D40E57"/>
    <w:rsid w:val="00D4256A"/>
    <w:rsid w:val="00D42706"/>
    <w:rsid w:val="00D42CCF"/>
    <w:rsid w:val="00D42D03"/>
    <w:rsid w:val="00D43888"/>
    <w:rsid w:val="00D442EE"/>
    <w:rsid w:val="00D443AD"/>
    <w:rsid w:val="00D444CD"/>
    <w:rsid w:val="00D448FB"/>
    <w:rsid w:val="00D44FA7"/>
    <w:rsid w:val="00D45339"/>
    <w:rsid w:val="00D45DE6"/>
    <w:rsid w:val="00D465FF"/>
    <w:rsid w:val="00D46D86"/>
    <w:rsid w:val="00D46FA3"/>
    <w:rsid w:val="00D474DE"/>
    <w:rsid w:val="00D47741"/>
    <w:rsid w:val="00D47A99"/>
    <w:rsid w:val="00D5017A"/>
    <w:rsid w:val="00D50218"/>
    <w:rsid w:val="00D5066E"/>
    <w:rsid w:val="00D50906"/>
    <w:rsid w:val="00D50917"/>
    <w:rsid w:val="00D509C9"/>
    <w:rsid w:val="00D50BD8"/>
    <w:rsid w:val="00D511A1"/>
    <w:rsid w:val="00D51228"/>
    <w:rsid w:val="00D5145A"/>
    <w:rsid w:val="00D5149B"/>
    <w:rsid w:val="00D51662"/>
    <w:rsid w:val="00D518BB"/>
    <w:rsid w:val="00D51B4D"/>
    <w:rsid w:val="00D51CB6"/>
    <w:rsid w:val="00D52DB4"/>
    <w:rsid w:val="00D52DDA"/>
    <w:rsid w:val="00D52FC2"/>
    <w:rsid w:val="00D53C22"/>
    <w:rsid w:val="00D5484F"/>
    <w:rsid w:val="00D549AD"/>
    <w:rsid w:val="00D54C0F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0B77"/>
    <w:rsid w:val="00D61148"/>
    <w:rsid w:val="00D61932"/>
    <w:rsid w:val="00D61F17"/>
    <w:rsid w:val="00D622E3"/>
    <w:rsid w:val="00D6238F"/>
    <w:rsid w:val="00D6283C"/>
    <w:rsid w:val="00D631C8"/>
    <w:rsid w:val="00D6339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5EA7"/>
    <w:rsid w:val="00D66206"/>
    <w:rsid w:val="00D66317"/>
    <w:rsid w:val="00D663EF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207"/>
    <w:rsid w:val="00D715F5"/>
    <w:rsid w:val="00D71F36"/>
    <w:rsid w:val="00D720AF"/>
    <w:rsid w:val="00D72300"/>
    <w:rsid w:val="00D72369"/>
    <w:rsid w:val="00D72926"/>
    <w:rsid w:val="00D72B39"/>
    <w:rsid w:val="00D72F99"/>
    <w:rsid w:val="00D73E86"/>
    <w:rsid w:val="00D73EA1"/>
    <w:rsid w:val="00D74121"/>
    <w:rsid w:val="00D74387"/>
    <w:rsid w:val="00D747A5"/>
    <w:rsid w:val="00D74AA4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56B"/>
    <w:rsid w:val="00D81732"/>
    <w:rsid w:val="00D81B63"/>
    <w:rsid w:val="00D81FC0"/>
    <w:rsid w:val="00D82144"/>
    <w:rsid w:val="00D828E5"/>
    <w:rsid w:val="00D831A3"/>
    <w:rsid w:val="00D835D5"/>
    <w:rsid w:val="00D837AA"/>
    <w:rsid w:val="00D83D29"/>
    <w:rsid w:val="00D84670"/>
    <w:rsid w:val="00D84707"/>
    <w:rsid w:val="00D84935"/>
    <w:rsid w:val="00D84B64"/>
    <w:rsid w:val="00D84BE9"/>
    <w:rsid w:val="00D8552D"/>
    <w:rsid w:val="00D859B6"/>
    <w:rsid w:val="00D859DD"/>
    <w:rsid w:val="00D87069"/>
    <w:rsid w:val="00D871D7"/>
    <w:rsid w:val="00D8744B"/>
    <w:rsid w:val="00D8746C"/>
    <w:rsid w:val="00D879D5"/>
    <w:rsid w:val="00D87AD8"/>
    <w:rsid w:val="00D90001"/>
    <w:rsid w:val="00D902E1"/>
    <w:rsid w:val="00D905EE"/>
    <w:rsid w:val="00D90649"/>
    <w:rsid w:val="00D906E9"/>
    <w:rsid w:val="00D90831"/>
    <w:rsid w:val="00D90DC7"/>
    <w:rsid w:val="00D91156"/>
    <w:rsid w:val="00D91198"/>
    <w:rsid w:val="00D91A27"/>
    <w:rsid w:val="00D91ACF"/>
    <w:rsid w:val="00D91C41"/>
    <w:rsid w:val="00D91F1F"/>
    <w:rsid w:val="00D92114"/>
    <w:rsid w:val="00D9258B"/>
    <w:rsid w:val="00D92652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63B5"/>
    <w:rsid w:val="00D96B35"/>
    <w:rsid w:val="00D96B62"/>
    <w:rsid w:val="00D96EA4"/>
    <w:rsid w:val="00D97A2A"/>
    <w:rsid w:val="00D97A76"/>
    <w:rsid w:val="00D97B6D"/>
    <w:rsid w:val="00D97C14"/>
    <w:rsid w:val="00D97EC6"/>
    <w:rsid w:val="00D97F15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2E48"/>
    <w:rsid w:val="00DA3A9A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A7CCD"/>
    <w:rsid w:val="00DA7E0E"/>
    <w:rsid w:val="00DB0F83"/>
    <w:rsid w:val="00DB11FE"/>
    <w:rsid w:val="00DB14C7"/>
    <w:rsid w:val="00DB17A3"/>
    <w:rsid w:val="00DB1C03"/>
    <w:rsid w:val="00DB1C6D"/>
    <w:rsid w:val="00DB2882"/>
    <w:rsid w:val="00DB2903"/>
    <w:rsid w:val="00DB2E47"/>
    <w:rsid w:val="00DB3343"/>
    <w:rsid w:val="00DB3558"/>
    <w:rsid w:val="00DB35E8"/>
    <w:rsid w:val="00DB39B1"/>
    <w:rsid w:val="00DB3B85"/>
    <w:rsid w:val="00DB47BE"/>
    <w:rsid w:val="00DB4DCC"/>
    <w:rsid w:val="00DB5328"/>
    <w:rsid w:val="00DB5391"/>
    <w:rsid w:val="00DB5D2E"/>
    <w:rsid w:val="00DB60CD"/>
    <w:rsid w:val="00DB61AC"/>
    <w:rsid w:val="00DB684A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1DE4"/>
    <w:rsid w:val="00DC24BF"/>
    <w:rsid w:val="00DC2765"/>
    <w:rsid w:val="00DC2BFF"/>
    <w:rsid w:val="00DC330E"/>
    <w:rsid w:val="00DC3FC5"/>
    <w:rsid w:val="00DC4365"/>
    <w:rsid w:val="00DC4484"/>
    <w:rsid w:val="00DC4664"/>
    <w:rsid w:val="00DC4AB4"/>
    <w:rsid w:val="00DC5119"/>
    <w:rsid w:val="00DC546E"/>
    <w:rsid w:val="00DC58E4"/>
    <w:rsid w:val="00DC5970"/>
    <w:rsid w:val="00DC6155"/>
    <w:rsid w:val="00DC6220"/>
    <w:rsid w:val="00DC6373"/>
    <w:rsid w:val="00DC6487"/>
    <w:rsid w:val="00DC6538"/>
    <w:rsid w:val="00DC6F29"/>
    <w:rsid w:val="00DC70D0"/>
    <w:rsid w:val="00DC72AA"/>
    <w:rsid w:val="00DC735C"/>
    <w:rsid w:val="00DC77E5"/>
    <w:rsid w:val="00DC79E2"/>
    <w:rsid w:val="00DC7BD1"/>
    <w:rsid w:val="00DC7D39"/>
    <w:rsid w:val="00DC7D60"/>
    <w:rsid w:val="00DC7E13"/>
    <w:rsid w:val="00DD008B"/>
    <w:rsid w:val="00DD01A6"/>
    <w:rsid w:val="00DD02E1"/>
    <w:rsid w:val="00DD0A7B"/>
    <w:rsid w:val="00DD0A8A"/>
    <w:rsid w:val="00DD0BE0"/>
    <w:rsid w:val="00DD15CF"/>
    <w:rsid w:val="00DD1988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3D"/>
    <w:rsid w:val="00DD3FE1"/>
    <w:rsid w:val="00DD4CF1"/>
    <w:rsid w:val="00DD4CF5"/>
    <w:rsid w:val="00DD4CF7"/>
    <w:rsid w:val="00DD538C"/>
    <w:rsid w:val="00DD53E4"/>
    <w:rsid w:val="00DD54D0"/>
    <w:rsid w:val="00DD5D7B"/>
    <w:rsid w:val="00DD5FD5"/>
    <w:rsid w:val="00DD6359"/>
    <w:rsid w:val="00DD637A"/>
    <w:rsid w:val="00DD69C8"/>
    <w:rsid w:val="00DD6C65"/>
    <w:rsid w:val="00DD6E54"/>
    <w:rsid w:val="00DD6EC3"/>
    <w:rsid w:val="00DD74C8"/>
    <w:rsid w:val="00DD7DE1"/>
    <w:rsid w:val="00DE050E"/>
    <w:rsid w:val="00DE06C9"/>
    <w:rsid w:val="00DE1311"/>
    <w:rsid w:val="00DE1562"/>
    <w:rsid w:val="00DE1838"/>
    <w:rsid w:val="00DE197C"/>
    <w:rsid w:val="00DE2247"/>
    <w:rsid w:val="00DE2672"/>
    <w:rsid w:val="00DE2A7B"/>
    <w:rsid w:val="00DE2E38"/>
    <w:rsid w:val="00DE334F"/>
    <w:rsid w:val="00DE339C"/>
    <w:rsid w:val="00DE33D4"/>
    <w:rsid w:val="00DE45E9"/>
    <w:rsid w:val="00DE46D8"/>
    <w:rsid w:val="00DE47F7"/>
    <w:rsid w:val="00DE4868"/>
    <w:rsid w:val="00DE5551"/>
    <w:rsid w:val="00DE5FA8"/>
    <w:rsid w:val="00DE6168"/>
    <w:rsid w:val="00DE6E76"/>
    <w:rsid w:val="00DE7087"/>
    <w:rsid w:val="00DE70FE"/>
    <w:rsid w:val="00DE745C"/>
    <w:rsid w:val="00DF08B0"/>
    <w:rsid w:val="00DF0C2D"/>
    <w:rsid w:val="00DF0CBF"/>
    <w:rsid w:val="00DF1C77"/>
    <w:rsid w:val="00DF1CBC"/>
    <w:rsid w:val="00DF1E5C"/>
    <w:rsid w:val="00DF22C6"/>
    <w:rsid w:val="00DF26EA"/>
    <w:rsid w:val="00DF29E0"/>
    <w:rsid w:val="00DF2DD0"/>
    <w:rsid w:val="00DF34C5"/>
    <w:rsid w:val="00DF3697"/>
    <w:rsid w:val="00DF3942"/>
    <w:rsid w:val="00DF448A"/>
    <w:rsid w:val="00DF4D5F"/>
    <w:rsid w:val="00DF50B5"/>
    <w:rsid w:val="00DF5751"/>
    <w:rsid w:val="00DF5E3E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27A6"/>
    <w:rsid w:val="00E035E8"/>
    <w:rsid w:val="00E03975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07AFB"/>
    <w:rsid w:val="00E100F2"/>
    <w:rsid w:val="00E10404"/>
    <w:rsid w:val="00E10464"/>
    <w:rsid w:val="00E116A8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C21"/>
    <w:rsid w:val="00E20EFC"/>
    <w:rsid w:val="00E21C18"/>
    <w:rsid w:val="00E21DEC"/>
    <w:rsid w:val="00E21F21"/>
    <w:rsid w:val="00E222C5"/>
    <w:rsid w:val="00E22527"/>
    <w:rsid w:val="00E22620"/>
    <w:rsid w:val="00E2266A"/>
    <w:rsid w:val="00E226FF"/>
    <w:rsid w:val="00E229A7"/>
    <w:rsid w:val="00E22E10"/>
    <w:rsid w:val="00E23017"/>
    <w:rsid w:val="00E235D9"/>
    <w:rsid w:val="00E239D7"/>
    <w:rsid w:val="00E242BA"/>
    <w:rsid w:val="00E24930"/>
    <w:rsid w:val="00E24942"/>
    <w:rsid w:val="00E24C3D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27B50"/>
    <w:rsid w:val="00E303D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2B0"/>
    <w:rsid w:val="00E334A1"/>
    <w:rsid w:val="00E334DC"/>
    <w:rsid w:val="00E346BE"/>
    <w:rsid w:val="00E35756"/>
    <w:rsid w:val="00E35843"/>
    <w:rsid w:val="00E35D3A"/>
    <w:rsid w:val="00E366DE"/>
    <w:rsid w:val="00E368C0"/>
    <w:rsid w:val="00E37422"/>
    <w:rsid w:val="00E37653"/>
    <w:rsid w:val="00E37BE9"/>
    <w:rsid w:val="00E37C3F"/>
    <w:rsid w:val="00E37FB1"/>
    <w:rsid w:val="00E406B7"/>
    <w:rsid w:val="00E4151B"/>
    <w:rsid w:val="00E41882"/>
    <w:rsid w:val="00E428BD"/>
    <w:rsid w:val="00E4295A"/>
    <w:rsid w:val="00E42D11"/>
    <w:rsid w:val="00E42DA0"/>
    <w:rsid w:val="00E42FFC"/>
    <w:rsid w:val="00E4301E"/>
    <w:rsid w:val="00E43148"/>
    <w:rsid w:val="00E43453"/>
    <w:rsid w:val="00E4395E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608A"/>
    <w:rsid w:val="00E46577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06A"/>
    <w:rsid w:val="00E5125E"/>
    <w:rsid w:val="00E515B3"/>
    <w:rsid w:val="00E51823"/>
    <w:rsid w:val="00E519A2"/>
    <w:rsid w:val="00E51F2D"/>
    <w:rsid w:val="00E52C3A"/>
    <w:rsid w:val="00E53025"/>
    <w:rsid w:val="00E53211"/>
    <w:rsid w:val="00E53C96"/>
    <w:rsid w:val="00E54FA7"/>
    <w:rsid w:val="00E558AD"/>
    <w:rsid w:val="00E55CEB"/>
    <w:rsid w:val="00E564D7"/>
    <w:rsid w:val="00E56B8B"/>
    <w:rsid w:val="00E56C0D"/>
    <w:rsid w:val="00E56D8A"/>
    <w:rsid w:val="00E57449"/>
    <w:rsid w:val="00E57B3F"/>
    <w:rsid w:val="00E57BD5"/>
    <w:rsid w:val="00E57D21"/>
    <w:rsid w:val="00E57F39"/>
    <w:rsid w:val="00E6036D"/>
    <w:rsid w:val="00E609D5"/>
    <w:rsid w:val="00E60C07"/>
    <w:rsid w:val="00E6137F"/>
    <w:rsid w:val="00E61B58"/>
    <w:rsid w:val="00E61D24"/>
    <w:rsid w:val="00E61E21"/>
    <w:rsid w:val="00E620D2"/>
    <w:rsid w:val="00E62169"/>
    <w:rsid w:val="00E62A35"/>
    <w:rsid w:val="00E62C88"/>
    <w:rsid w:val="00E62D06"/>
    <w:rsid w:val="00E6336F"/>
    <w:rsid w:val="00E63392"/>
    <w:rsid w:val="00E63560"/>
    <w:rsid w:val="00E63656"/>
    <w:rsid w:val="00E6368A"/>
    <w:rsid w:val="00E63786"/>
    <w:rsid w:val="00E638FA"/>
    <w:rsid w:val="00E63937"/>
    <w:rsid w:val="00E64234"/>
    <w:rsid w:val="00E64373"/>
    <w:rsid w:val="00E6447F"/>
    <w:rsid w:val="00E648A4"/>
    <w:rsid w:val="00E64C8E"/>
    <w:rsid w:val="00E64DE3"/>
    <w:rsid w:val="00E65377"/>
    <w:rsid w:val="00E659F4"/>
    <w:rsid w:val="00E65B5A"/>
    <w:rsid w:val="00E65EC1"/>
    <w:rsid w:val="00E6633A"/>
    <w:rsid w:val="00E663E6"/>
    <w:rsid w:val="00E6677E"/>
    <w:rsid w:val="00E66A5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B84"/>
    <w:rsid w:val="00E73C53"/>
    <w:rsid w:val="00E73C8B"/>
    <w:rsid w:val="00E73E7E"/>
    <w:rsid w:val="00E73FE8"/>
    <w:rsid w:val="00E744A6"/>
    <w:rsid w:val="00E748F2"/>
    <w:rsid w:val="00E74C0A"/>
    <w:rsid w:val="00E74DE9"/>
    <w:rsid w:val="00E74FD2"/>
    <w:rsid w:val="00E75016"/>
    <w:rsid w:val="00E7548A"/>
    <w:rsid w:val="00E75754"/>
    <w:rsid w:val="00E765B2"/>
    <w:rsid w:val="00E7699B"/>
    <w:rsid w:val="00E76FF9"/>
    <w:rsid w:val="00E77612"/>
    <w:rsid w:val="00E776B8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1A4"/>
    <w:rsid w:val="00E823D4"/>
    <w:rsid w:val="00E8242C"/>
    <w:rsid w:val="00E8244D"/>
    <w:rsid w:val="00E82623"/>
    <w:rsid w:val="00E826BF"/>
    <w:rsid w:val="00E82A3F"/>
    <w:rsid w:val="00E82ADB"/>
    <w:rsid w:val="00E82F7D"/>
    <w:rsid w:val="00E8322E"/>
    <w:rsid w:val="00E83313"/>
    <w:rsid w:val="00E83598"/>
    <w:rsid w:val="00E835A5"/>
    <w:rsid w:val="00E838B9"/>
    <w:rsid w:val="00E857EA"/>
    <w:rsid w:val="00E85A02"/>
    <w:rsid w:val="00E85CF0"/>
    <w:rsid w:val="00E8606F"/>
    <w:rsid w:val="00E860E3"/>
    <w:rsid w:val="00E86762"/>
    <w:rsid w:val="00E868AC"/>
    <w:rsid w:val="00E87839"/>
    <w:rsid w:val="00E87A54"/>
    <w:rsid w:val="00E900A6"/>
    <w:rsid w:val="00E90BAA"/>
    <w:rsid w:val="00E91085"/>
    <w:rsid w:val="00E9150A"/>
    <w:rsid w:val="00E92932"/>
    <w:rsid w:val="00E93181"/>
    <w:rsid w:val="00E93267"/>
    <w:rsid w:val="00E9353B"/>
    <w:rsid w:val="00E93597"/>
    <w:rsid w:val="00E939A0"/>
    <w:rsid w:val="00E93F3B"/>
    <w:rsid w:val="00E93F77"/>
    <w:rsid w:val="00E94111"/>
    <w:rsid w:val="00E943D7"/>
    <w:rsid w:val="00E943E0"/>
    <w:rsid w:val="00E94988"/>
    <w:rsid w:val="00E95667"/>
    <w:rsid w:val="00E956BB"/>
    <w:rsid w:val="00E95EBB"/>
    <w:rsid w:val="00E95F3D"/>
    <w:rsid w:val="00E9657D"/>
    <w:rsid w:val="00E965F9"/>
    <w:rsid w:val="00E97608"/>
    <w:rsid w:val="00E976B6"/>
    <w:rsid w:val="00E97DD0"/>
    <w:rsid w:val="00E97E6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86D"/>
    <w:rsid w:val="00EA2C25"/>
    <w:rsid w:val="00EA2EAA"/>
    <w:rsid w:val="00EA375A"/>
    <w:rsid w:val="00EA3EE3"/>
    <w:rsid w:val="00EA492D"/>
    <w:rsid w:val="00EA4ED0"/>
    <w:rsid w:val="00EA4F4F"/>
    <w:rsid w:val="00EA515F"/>
    <w:rsid w:val="00EA532E"/>
    <w:rsid w:val="00EA533A"/>
    <w:rsid w:val="00EA53FD"/>
    <w:rsid w:val="00EA5632"/>
    <w:rsid w:val="00EA5710"/>
    <w:rsid w:val="00EA57D5"/>
    <w:rsid w:val="00EA5B92"/>
    <w:rsid w:val="00EA5DEB"/>
    <w:rsid w:val="00EA63F3"/>
    <w:rsid w:val="00EA666A"/>
    <w:rsid w:val="00EA6999"/>
    <w:rsid w:val="00EA72E0"/>
    <w:rsid w:val="00EA7652"/>
    <w:rsid w:val="00EA7679"/>
    <w:rsid w:val="00EA7826"/>
    <w:rsid w:val="00EA7E94"/>
    <w:rsid w:val="00EB0896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1FA"/>
    <w:rsid w:val="00EB376B"/>
    <w:rsid w:val="00EB3A0A"/>
    <w:rsid w:val="00EB3BA9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2C3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87"/>
    <w:rsid w:val="00EC16A8"/>
    <w:rsid w:val="00EC1CAF"/>
    <w:rsid w:val="00EC1D40"/>
    <w:rsid w:val="00EC1D5E"/>
    <w:rsid w:val="00EC20A2"/>
    <w:rsid w:val="00EC307F"/>
    <w:rsid w:val="00EC3894"/>
    <w:rsid w:val="00EC3A5E"/>
    <w:rsid w:val="00EC4074"/>
    <w:rsid w:val="00EC4368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C7EC1"/>
    <w:rsid w:val="00ED03DC"/>
    <w:rsid w:val="00ED0908"/>
    <w:rsid w:val="00ED1AC1"/>
    <w:rsid w:val="00ED1D2E"/>
    <w:rsid w:val="00ED1EE5"/>
    <w:rsid w:val="00ED1F26"/>
    <w:rsid w:val="00ED2626"/>
    <w:rsid w:val="00ED2A2A"/>
    <w:rsid w:val="00ED2E66"/>
    <w:rsid w:val="00ED31F1"/>
    <w:rsid w:val="00ED31F9"/>
    <w:rsid w:val="00ED3341"/>
    <w:rsid w:val="00ED3882"/>
    <w:rsid w:val="00ED38E4"/>
    <w:rsid w:val="00ED4081"/>
    <w:rsid w:val="00ED4459"/>
    <w:rsid w:val="00ED44AB"/>
    <w:rsid w:val="00ED484A"/>
    <w:rsid w:val="00ED4918"/>
    <w:rsid w:val="00ED4964"/>
    <w:rsid w:val="00ED4F76"/>
    <w:rsid w:val="00ED5244"/>
    <w:rsid w:val="00ED599F"/>
    <w:rsid w:val="00ED5BA2"/>
    <w:rsid w:val="00ED5D07"/>
    <w:rsid w:val="00ED5D4B"/>
    <w:rsid w:val="00ED6CE4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0BF"/>
    <w:rsid w:val="00EE4612"/>
    <w:rsid w:val="00EE46D4"/>
    <w:rsid w:val="00EE4C5A"/>
    <w:rsid w:val="00EE4F6F"/>
    <w:rsid w:val="00EE5D29"/>
    <w:rsid w:val="00EE61F1"/>
    <w:rsid w:val="00EE6B45"/>
    <w:rsid w:val="00EE6E82"/>
    <w:rsid w:val="00EE737B"/>
    <w:rsid w:val="00EE73A4"/>
    <w:rsid w:val="00EE75BD"/>
    <w:rsid w:val="00EE76B3"/>
    <w:rsid w:val="00EE773B"/>
    <w:rsid w:val="00EE78AB"/>
    <w:rsid w:val="00EE7C2E"/>
    <w:rsid w:val="00EE7E4D"/>
    <w:rsid w:val="00EF0A89"/>
    <w:rsid w:val="00EF0C2D"/>
    <w:rsid w:val="00EF1264"/>
    <w:rsid w:val="00EF1593"/>
    <w:rsid w:val="00EF1BCC"/>
    <w:rsid w:val="00EF1D2F"/>
    <w:rsid w:val="00EF1DB1"/>
    <w:rsid w:val="00EF24C5"/>
    <w:rsid w:val="00EF2675"/>
    <w:rsid w:val="00EF2A4D"/>
    <w:rsid w:val="00EF2C40"/>
    <w:rsid w:val="00EF2C7E"/>
    <w:rsid w:val="00EF2E7B"/>
    <w:rsid w:val="00EF30A7"/>
    <w:rsid w:val="00EF3DC6"/>
    <w:rsid w:val="00EF3E20"/>
    <w:rsid w:val="00EF408B"/>
    <w:rsid w:val="00EF4384"/>
    <w:rsid w:val="00EF465D"/>
    <w:rsid w:val="00EF4680"/>
    <w:rsid w:val="00EF471B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7E9"/>
    <w:rsid w:val="00EF7C25"/>
    <w:rsid w:val="00EF7E27"/>
    <w:rsid w:val="00EF7EA9"/>
    <w:rsid w:val="00EF7FDE"/>
    <w:rsid w:val="00F001EC"/>
    <w:rsid w:val="00F00207"/>
    <w:rsid w:val="00F00659"/>
    <w:rsid w:val="00F0096C"/>
    <w:rsid w:val="00F009B0"/>
    <w:rsid w:val="00F00DD7"/>
    <w:rsid w:val="00F00EE2"/>
    <w:rsid w:val="00F01034"/>
    <w:rsid w:val="00F014C1"/>
    <w:rsid w:val="00F01798"/>
    <w:rsid w:val="00F01BC2"/>
    <w:rsid w:val="00F01E7D"/>
    <w:rsid w:val="00F029B8"/>
    <w:rsid w:val="00F03591"/>
    <w:rsid w:val="00F037DB"/>
    <w:rsid w:val="00F03A50"/>
    <w:rsid w:val="00F041D3"/>
    <w:rsid w:val="00F04204"/>
    <w:rsid w:val="00F042D8"/>
    <w:rsid w:val="00F043DB"/>
    <w:rsid w:val="00F04F04"/>
    <w:rsid w:val="00F0537D"/>
    <w:rsid w:val="00F0567C"/>
    <w:rsid w:val="00F0580D"/>
    <w:rsid w:val="00F05932"/>
    <w:rsid w:val="00F05F34"/>
    <w:rsid w:val="00F064C1"/>
    <w:rsid w:val="00F06544"/>
    <w:rsid w:val="00F066BE"/>
    <w:rsid w:val="00F06963"/>
    <w:rsid w:val="00F06A63"/>
    <w:rsid w:val="00F06AEA"/>
    <w:rsid w:val="00F07177"/>
    <w:rsid w:val="00F07374"/>
    <w:rsid w:val="00F07637"/>
    <w:rsid w:val="00F078BE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7DF"/>
    <w:rsid w:val="00F1390C"/>
    <w:rsid w:val="00F14457"/>
    <w:rsid w:val="00F1461C"/>
    <w:rsid w:val="00F14653"/>
    <w:rsid w:val="00F14E98"/>
    <w:rsid w:val="00F15312"/>
    <w:rsid w:val="00F1541F"/>
    <w:rsid w:val="00F157E2"/>
    <w:rsid w:val="00F159C9"/>
    <w:rsid w:val="00F15B7A"/>
    <w:rsid w:val="00F16405"/>
    <w:rsid w:val="00F1664F"/>
    <w:rsid w:val="00F1669C"/>
    <w:rsid w:val="00F16CB1"/>
    <w:rsid w:val="00F170AE"/>
    <w:rsid w:val="00F17355"/>
    <w:rsid w:val="00F17688"/>
    <w:rsid w:val="00F17AC4"/>
    <w:rsid w:val="00F17FC9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AF9"/>
    <w:rsid w:val="00F22BE4"/>
    <w:rsid w:val="00F22D2B"/>
    <w:rsid w:val="00F23076"/>
    <w:rsid w:val="00F23201"/>
    <w:rsid w:val="00F234EB"/>
    <w:rsid w:val="00F237B4"/>
    <w:rsid w:val="00F23D35"/>
    <w:rsid w:val="00F23EC3"/>
    <w:rsid w:val="00F24CC7"/>
    <w:rsid w:val="00F25250"/>
    <w:rsid w:val="00F257D2"/>
    <w:rsid w:val="00F25CBE"/>
    <w:rsid w:val="00F261B7"/>
    <w:rsid w:val="00F26613"/>
    <w:rsid w:val="00F26689"/>
    <w:rsid w:val="00F26A14"/>
    <w:rsid w:val="00F26D8A"/>
    <w:rsid w:val="00F272CC"/>
    <w:rsid w:val="00F27A9A"/>
    <w:rsid w:val="00F27D06"/>
    <w:rsid w:val="00F27FEC"/>
    <w:rsid w:val="00F300FB"/>
    <w:rsid w:val="00F30507"/>
    <w:rsid w:val="00F31A28"/>
    <w:rsid w:val="00F31D1F"/>
    <w:rsid w:val="00F32890"/>
    <w:rsid w:val="00F328DF"/>
    <w:rsid w:val="00F32BB0"/>
    <w:rsid w:val="00F32CF6"/>
    <w:rsid w:val="00F32D80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6893"/>
    <w:rsid w:val="00F3706F"/>
    <w:rsid w:val="00F37955"/>
    <w:rsid w:val="00F37AE4"/>
    <w:rsid w:val="00F401A4"/>
    <w:rsid w:val="00F403E1"/>
    <w:rsid w:val="00F40932"/>
    <w:rsid w:val="00F40F46"/>
    <w:rsid w:val="00F40FAA"/>
    <w:rsid w:val="00F4102B"/>
    <w:rsid w:val="00F41983"/>
    <w:rsid w:val="00F41B92"/>
    <w:rsid w:val="00F41D37"/>
    <w:rsid w:val="00F41DA1"/>
    <w:rsid w:val="00F429C6"/>
    <w:rsid w:val="00F42FAA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2BC"/>
    <w:rsid w:val="00F46403"/>
    <w:rsid w:val="00F50854"/>
    <w:rsid w:val="00F50FA5"/>
    <w:rsid w:val="00F51080"/>
    <w:rsid w:val="00F51791"/>
    <w:rsid w:val="00F519F4"/>
    <w:rsid w:val="00F51E84"/>
    <w:rsid w:val="00F52006"/>
    <w:rsid w:val="00F52760"/>
    <w:rsid w:val="00F527E6"/>
    <w:rsid w:val="00F52D04"/>
    <w:rsid w:val="00F52E1A"/>
    <w:rsid w:val="00F53559"/>
    <w:rsid w:val="00F5362C"/>
    <w:rsid w:val="00F53962"/>
    <w:rsid w:val="00F53C6D"/>
    <w:rsid w:val="00F53D58"/>
    <w:rsid w:val="00F53FEC"/>
    <w:rsid w:val="00F54FDF"/>
    <w:rsid w:val="00F5534D"/>
    <w:rsid w:val="00F558BB"/>
    <w:rsid w:val="00F55B83"/>
    <w:rsid w:val="00F5624F"/>
    <w:rsid w:val="00F567FB"/>
    <w:rsid w:val="00F56A67"/>
    <w:rsid w:val="00F570B6"/>
    <w:rsid w:val="00F570DC"/>
    <w:rsid w:val="00F57C82"/>
    <w:rsid w:val="00F57E23"/>
    <w:rsid w:val="00F57EF8"/>
    <w:rsid w:val="00F57F7A"/>
    <w:rsid w:val="00F6001A"/>
    <w:rsid w:val="00F608E0"/>
    <w:rsid w:val="00F60C4B"/>
    <w:rsid w:val="00F60C7A"/>
    <w:rsid w:val="00F6143F"/>
    <w:rsid w:val="00F6156D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3DCB"/>
    <w:rsid w:val="00F641BA"/>
    <w:rsid w:val="00F64230"/>
    <w:rsid w:val="00F64412"/>
    <w:rsid w:val="00F6464C"/>
    <w:rsid w:val="00F6522D"/>
    <w:rsid w:val="00F65634"/>
    <w:rsid w:val="00F65F47"/>
    <w:rsid w:val="00F66921"/>
    <w:rsid w:val="00F66A3C"/>
    <w:rsid w:val="00F66ABC"/>
    <w:rsid w:val="00F66C47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D"/>
    <w:rsid w:val="00F711AD"/>
    <w:rsid w:val="00F71280"/>
    <w:rsid w:val="00F714A5"/>
    <w:rsid w:val="00F72833"/>
    <w:rsid w:val="00F72CC7"/>
    <w:rsid w:val="00F72D03"/>
    <w:rsid w:val="00F72F67"/>
    <w:rsid w:val="00F730DF"/>
    <w:rsid w:val="00F73433"/>
    <w:rsid w:val="00F739D7"/>
    <w:rsid w:val="00F74587"/>
    <w:rsid w:val="00F74C1E"/>
    <w:rsid w:val="00F75ED7"/>
    <w:rsid w:val="00F75FF4"/>
    <w:rsid w:val="00F7644F"/>
    <w:rsid w:val="00F764B2"/>
    <w:rsid w:val="00F7677A"/>
    <w:rsid w:val="00F76844"/>
    <w:rsid w:val="00F7685B"/>
    <w:rsid w:val="00F76BE2"/>
    <w:rsid w:val="00F76D97"/>
    <w:rsid w:val="00F7713F"/>
    <w:rsid w:val="00F771AC"/>
    <w:rsid w:val="00F7731F"/>
    <w:rsid w:val="00F774DB"/>
    <w:rsid w:val="00F77929"/>
    <w:rsid w:val="00F80135"/>
    <w:rsid w:val="00F80C5B"/>
    <w:rsid w:val="00F80D0F"/>
    <w:rsid w:val="00F80E2D"/>
    <w:rsid w:val="00F812CE"/>
    <w:rsid w:val="00F81B91"/>
    <w:rsid w:val="00F81BF3"/>
    <w:rsid w:val="00F82766"/>
    <w:rsid w:val="00F832CD"/>
    <w:rsid w:val="00F83350"/>
    <w:rsid w:val="00F83CA8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5FBF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58C"/>
    <w:rsid w:val="00F878FB"/>
    <w:rsid w:val="00F87FF1"/>
    <w:rsid w:val="00F90C20"/>
    <w:rsid w:val="00F90D4C"/>
    <w:rsid w:val="00F9115C"/>
    <w:rsid w:val="00F91422"/>
    <w:rsid w:val="00F914B9"/>
    <w:rsid w:val="00F91A38"/>
    <w:rsid w:val="00F91C0D"/>
    <w:rsid w:val="00F9291B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CC9"/>
    <w:rsid w:val="00FA1FDD"/>
    <w:rsid w:val="00FA2018"/>
    <w:rsid w:val="00FA26A2"/>
    <w:rsid w:val="00FA3005"/>
    <w:rsid w:val="00FA46C3"/>
    <w:rsid w:val="00FA471C"/>
    <w:rsid w:val="00FA47E0"/>
    <w:rsid w:val="00FA4CCA"/>
    <w:rsid w:val="00FA4D33"/>
    <w:rsid w:val="00FA4FD5"/>
    <w:rsid w:val="00FA510D"/>
    <w:rsid w:val="00FA5123"/>
    <w:rsid w:val="00FA57C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26E"/>
    <w:rsid w:val="00FB1713"/>
    <w:rsid w:val="00FB1CC2"/>
    <w:rsid w:val="00FB1FED"/>
    <w:rsid w:val="00FB214C"/>
    <w:rsid w:val="00FB22F6"/>
    <w:rsid w:val="00FB2ADB"/>
    <w:rsid w:val="00FB3E44"/>
    <w:rsid w:val="00FB46FD"/>
    <w:rsid w:val="00FB49EC"/>
    <w:rsid w:val="00FB5275"/>
    <w:rsid w:val="00FB52F4"/>
    <w:rsid w:val="00FB545F"/>
    <w:rsid w:val="00FB5A0E"/>
    <w:rsid w:val="00FB5B96"/>
    <w:rsid w:val="00FB5E80"/>
    <w:rsid w:val="00FB62CC"/>
    <w:rsid w:val="00FB6439"/>
    <w:rsid w:val="00FB6441"/>
    <w:rsid w:val="00FB663F"/>
    <w:rsid w:val="00FB6878"/>
    <w:rsid w:val="00FB6C20"/>
    <w:rsid w:val="00FB6E80"/>
    <w:rsid w:val="00FB7781"/>
    <w:rsid w:val="00FB7A38"/>
    <w:rsid w:val="00FB7DDE"/>
    <w:rsid w:val="00FB7E52"/>
    <w:rsid w:val="00FB7E6A"/>
    <w:rsid w:val="00FB7FAD"/>
    <w:rsid w:val="00FC0669"/>
    <w:rsid w:val="00FC07A1"/>
    <w:rsid w:val="00FC0955"/>
    <w:rsid w:val="00FC0C67"/>
    <w:rsid w:val="00FC173A"/>
    <w:rsid w:val="00FC177F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4101"/>
    <w:rsid w:val="00FC4653"/>
    <w:rsid w:val="00FC4731"/>
    <w:rsid w:val="00FC4DEF"/>
    <w:rsid w:val="00FC632B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4DC"/>
    <w:rsid w:val="00FD0857"/>
    <w:rsid w:val="00FD0CC7"/>
    <w:rsid w:val="00FD11FE"/>
    <w:rsid w:val="00FD13CC"/>
    <w:rsid w:val="00FD2A82"/>
    <w:rsid w:val="00FD2E62"/>
    <w:rsid w:val="00FD3DE6"/>
    <w:rsid w:val="00FD3F1F"/>
    <w:rsid w:val="00FD3F75"/>
    <w:rsid w:val="00FD4099"/>
    <w:rsid w:val="00FD487B"/>
    <w:rsid w:val="00FD509F"/>
    <w:rsid w:val="00FD5B7E"/>
    <w:rsid w:val="00FD5C6F"/>
    <w:rsid w:val="00FD5E9B"/>
    <w:rsid w:val="00FD6816"/>
    <w:rsid w:val="00FD6843"/>
    <w:rsid w:val="00FD6D80"/>
    <w:rsid w:val="00FD6F09"/>
    <w:rsid w:val="00FE0188"/>
    <w:rsid w:val="00FE029B"/>
    <w:rsid w:val="00FE0786"/>
    <w:rsid w:val="00FE0F26"/>
    <w:rsid w:val="00FE1336"/>
    <w:rsid w:val="00FE18E8"/>
    <w:rsid w:val="00FE2612"/>
    <w:rsid w:val="00FE285F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66F"/>
    <w:rsid w:val="00FE7A96"/>
    <w:rsid w:val="00FE7E21"/>
    <w:rsid w:val="00FF0246"/>
    <w:rsid w:val="00FF0769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F6"/>
    <w:rsid w:val="00FF4B00"/>
    <w:rsid w:val="00FF4FEC"/>
    <w:rsid w:val="00FF5463"/>
    <w:rsid w:val="00FF573C"/>
    <w:rsid w:val="00FF5BFC"/>
    <w:rsid w:val="00FF719C"/>
    <w:rsid w:val="00FF7328"/>
    <w:rsid w:val="00FF76B5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8D8696F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HeaderChar">
    <w:name w:val="Header Char"/>
    <w:basedOn w:val="DefaultParagraphFont"/>
    <w:link w:val="Header"/>
    <w:locked/>
    <w:rsid w:val="00EE75BD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rsid w:val="0037617B"/>
    <w:rPr>
      <w:rFonts w:ascii="Book Antiqua" w:hAnsi="Book Antiqua"/>
      <w:sz w:val="22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BA71DC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locked/>
    <w:rsid w:val="00C76254"/>
    <w:rPr>
      <w:rFonts w:cs="Eucros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1E044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1E044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1E044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1E044E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1E044E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1E044E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E044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ocked/>
    <w:rsid w:val="001E044E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1E044E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044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1E044E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1E044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1E044E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1E044E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E044E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E044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E04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1E044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1E04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3D4C3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87CD2-88DB-4977-AE12-8E285563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5</cp:revision>
  <cp:lastPrinted>2019-08-09T03:22:00Z</cp:lastPrinted>
  <dcterms:created xsi:type="dcterms:W3CDTF">2019-08-09T07:54:00Z</dcterms:created>
  <dcterms:modified xsi:type="dcterms:W3CDTF">2019-08-09T07:56:00Z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